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CAE26" w14:textId="7F690874"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S2-163</w:t>
      </w:r>
      <w:r w:rsidRPr="00626633">
        <w:rPr>
          <w:b/>
          <w:bCs/>
          <w:sz w:val="24"/>
          <w:szCs w:val="24"/>
        </w:rPr>
        <w:tab/>
      </w:r>
      <w:r w:rsidR="00476B62">
        <w:rPr>
          <w:b/>
          <w:bCs/>
          <w:sz w:val="24"/>
          <w:szCs w:val="24"/>
        </w:rPr>
        <w:t>REPORT</w:t>
      </w:r>
    </w:p>
    <w:p w14:paraId="5F71AC83"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27 - 31 May, 2024</w:t>
      </w:r>
      <w:r w:rsidRPr="00626633">
        <w:rPr>
          <w:b/>
          <w:bCs/>
          <w:sz w:val="24"/>
          <w:szCs w:val="24"/>
        </w:rPr>
        <w:t xml:space="preserve">, </w:t>
      </w:r>
      <w:r>
        <w:rPr>
          <w:b/>
          <w:bCs/>
          <w:sz w:val="24"/>
          <w:szCs w:val="24"/>
        </w:rPr>
        <w:t>Jeju, South Korea</w:t>
      </w:r>
    </w:p>
    <w:p w14:paraId="26F40D16" w14:textId="77777777" w:rsidR="007615D6" w:rsidRPr="00626633" w:rsidRDefault="007615D6" w:rsidP="007615D6">
      <w:pPr>
        <w:tabs>
          <w:tab w:val="right" w:pos="9639"/>
        </w:tabs>
        <w:spacing w:after="0"/>
        <w:rPr>
          <w:b/>
          <w:bCs/>
          <w:sz w:val="24"/>
          <w:szCs w:val="24"/>
          <w:lang w:val="en-US"/>
        </w:rPr>
      </w:pPr>
    </w:p>
    <w:p w14:paraId="7BA6C341" w14:textId="77777777" w:rsidR="007615D6" w:rsidRDefault="007615D6" w:rsidP="007615D6">
      <w:pPr>
        <w:jc w:val="center"/>
        <w:rPr>
          <w:b/>
          <w:sz w:val="36"/>
        </w:rPr>
      </w:pPr>
    </w:p>
    <w:p w14:paraId="479D92A4" w14:textId="77777777" w:rsidR="007615D6" w:rsidRDefault="007615D6" w:rsidP="007615D6">
      <w:pPr>
        <w:jc w:val="center"/>
        <w:rPr>
          <w:b/>
          <w:sz w:val="36"/>
        </w:rPr>
      </w:pPr>
      <w:r>
        <w:rPr>
          <w:b/>
          <w:sz w:val="36"/>
        </w:rPr>
        <w:t>Third Generation Partnership Project (3GPP™)</w:t>
      </w:r>
    </w:p>
    <w:p w14:paraId="030F8B81" w14:textId="77777777" w:rsidR="007615D6" w:rsidRDefault="007615D6" w:rsidP="007615D6">
      <w:pPr>
        <w:jc w:val="center"/>
        <w:rPr>
          <w:b/>
          <w:sz w:val="32"/>
        </w:rPr>
      </w:pPr>
    </w:p>
    <w:p w14:paraId="066772E3" w14:textId="7B76495E" w:rsidR="007615D6" w:rsidRDefault="007615D6" w:rsidP="007615D6">
      <w:pPr>
        <w:jc w:val="center"/>
        <w:rPr>
          <w:b/>
          <w:sz w:val="32"/>
        </w:rPr>
      </w:pPr>
      <w:r>
        <w:rPr>
          <w:b/>
          <w:sz w:val="32"/>
        </w:rPr>
        <w:br/>
        <w:t>Meeting Report for S2 meeting: #S2-163</w:t>
      </w:r>
    </w:p>
    <w:p w14:paraId="49AF2996" w14:textId="77777777" w:rsidR="007615D6" w:rsidRDefault="007615D6" w:rsidP="007615D6">
      <w:pPr>
        <w:jc w:val="center"/>
        <w:rPr>
          <w:b/>
          <w:sz w:val="32"/>
        </w:rPr>
      </w:pPr>
      <w:r>
        <w:rPr>
          <w:b/>
          <w:sz w:val="32"/>
        </w:rPr>
        <w:t>Ordinary meeting</w:t>
      </w:r>
    </w:p>
    <w:p w14:paraId="5FDB3606" w14:textId="77777777" w:rsidR="007615D6" w:rsidRDefault="007615D6" w:rsidP="007615D6"/>
    <w:p w14:paraId="77B46D3A" w14:textId="781B5F62" w:rsidR="007615D6" w:rsidRPr="00483B4A" w:rsidRDefault="007615D6" w:rsidP="007615D6">
      <w:pPr>
        <w:ind w:left="1418" w:hanging="1418"/>
        <w:rPr>
          <w:b/>
          <w:bCs/>
        </w:rPr>
      </w:pPr>
      <w:r w:rsidRPr="00483B4A">
        <w:rPr>
          <w:b/>
          <w:bCs/>
        </w:rPr>
        <w:t>Version:</w:t>
      </w:r>
      <w:r w:rsidRPr="00483B4A">
        <w:rPr>
          <w:b/>
          <w:bCs/>
        </w:rPr>
        <w:tab/>
      </w:r>
      <w:r>
        <w:rPr>
          <w:b/>
          <w:bCs/>
        </w:rPr>
        <w:t>v</w:t>
      </w:r>
      <w:r w:rsidR="005A1B1D">
        <w:rPr>
          <w:b/>
          <w:bCs/>
        </w:rPr>
        <w:t>1.0.0</w:t>
      </w:r>
    </w:p>
    <w:p w14:paraId="5FCF3D3C" w14:textId="3A768633" w:rsidR="007615D6" w:rsidRPr="00483B4A" w:rsidRDefault="007615D6" w:rsidP="007615D6">
      <w:pPr>
        <w:ind w:left="1418" w:hanging="1418"/>
        <w:rPr>
          <w:b/>
          <w:bCs/>
        </w:rPr>
      </w:pPr>
      <w:r w:rsidRPr="00483B4A">
        <w:rPr>
          <w:b/>
          <w:bCs/>
        </w:rPr>
        <w:t>Status:</w:t>
      </w:r>
      <w:r w:rsidRPr="00483B4A">
        <w:rPr>
          <w:b/>
          <w:bCs/>
        </w:rPr>
        <w:tab/>
      </w:r>
      <w:r w:rsidR="005A1B1D">
        <w:rPr>
          <w:b/>
          <w:bCs/>
        </w:rPr>
        <w:t>Approved at SA2#164</w:t>
      </w:r>
    </w:p>
    <w:p w14:paraId="2C6D07AE" w14:textId="77777777" w:rsidR="007615D6" w:rsidRDefault="007615D6" w:rsidP="00CD0D6B"/>
    <w:p w14:paraId="6DCC72BA" w14:textId="77777777" w:rsidR="007615D6" w:rsidRDefault="00E04F4D" w:rsidP="00E04F4D">
      <w:pPr>
        <w:pStyle w:val="TT"/>
      </w:pPr>
      <w:r>
        <w:t>Contents:</w:t>
      </w:r>
    </w:p>
    <w:p w14:paraId="2DCB0DD8" w14:textId="6E764483" w:rsidR="00E308B2" w:rsidRDefault="00E04F4D">
      <w:pPr>
        <w:pStyle w:val="TOC3"/>
        <w:rPr>
          <w:rFonts w:asciiTheme="minorHAnsi" w:eastAsiaTheme="minorEastAsia" w:hAnsiTheme="minorHAnsi" w:cstheme="minorBidi"/>
          <w:kern w:val="2"/>
          <w:sz w:val="22"/>
          <w:szCs w:val="22"/>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E308B2">
        <w:t>IPR call reminder:</w:t>
      </w:r>
      <w:r w:rsidR="00E308B2">
        <w:tab/>
      </w:r>
      <w:r w:rsidR="00E308B2">
        <w:fldChar w:fldCharType="begin"/>
      </w:r>
      <w:r w:rsidR="00E308B2">
        <w:instrText xml:space="preserve"> PAGEREF _Toc177620555 \h </w:instrText>
      </w:r>
      <w:r w:rsidR="00E308B2">
        <w:fldChar w:fldCharType="separate"/>
      </w:r>
      <w:r w:rsidR="00E308B2">
        <w:t>5</w:t>
      </w:r>
      <w:r w:rsidR="00E308B2">
        <w:fldChar w:fldCharType="end"/>
      </w:r>
    </w:p>
    <w:p w14:paraId="61DEF3C7" w14:textId="6BBFDE73" w:rsidR="00E308B2" w:rsidRDefault="00E308B2">
      <w:pPr>
        <w:pStyle w:val="TOC3"/>
        <w:rPr>
          <w:rFonts w:asciiTheme="minorHAnsi" w:eastAsiaTheme="minorEastAsia" w:hAnsiTheme="minorHAnsi" w:cstheme="minorBidi"/>
          <w:kern w:val="2"/>
          <w:sz w:val="22"/>
          <w:szCs w:val="22"/>
          <w14:ligatures w14:val="standardContextual"/>
        </w:rPr>
      </w:pPr>
      <w:r>
        <w:t>Antitrust policy Reminder:</w:t>
      </w:r>
      <w:r>
        <w:tab/>
      </w:r>
      <w:r>
        <w:fldChar w:fldCharType="begin"/>
      </w:r>
      <w:r>
        <w:instrText xml:space="preserve"> PAGEREF _Toc177620556 \h </w:instrText>
      </w:r>
      <w:r>
        <w:fldChar w:fldCharType="separate"/>
      </w:r>
      <w:r>
        <w:t>5</w:t>
      </w:r>
      <w:r>
        <w:fldChar w:fldCharType="end"/>
      </w:r>
    </w:p>
    <w:p w14:paraId="413B111B" w14:textId="0CF3D3C8" w:rsidR="00E308B2" w:rsidRDefault="00E308B2">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_Toc177620557 \h </w:instrText>
      </w:r>
      <w:r>
        <w:fldChar w:fldCharType="separate"/>
      </w:r>
      <w:r>
        <w:t>6</w:t>
      </w:r>
      <w:r>
        <w:fldChar w:fldCharType="end"/>
      </w:r>
    </w:p>
    <w:p w14:paraId="120BFD4C" w14:textId="7549B961" w:rsidR="00E308B2" w:rsidRDefault="00E308B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Agenda</w:t>
      </w:r>
      <w:r>
        <w:tab/>
      </w:r>
      <w:r>
        <w:fldChar w:fldCharType="begin"/>
      </w:r>
      <w:r>
        <w:instrText xml:space="preserve"> PAGEREF _Toc177620558 \h </w:instrText>
      </w:r>
      <w:r>
        <w:fldChar w:fldCharType="separate"/>
      </w:r>
      <w:r>
        <w:t>6</w:t>
      </w:r>
      <w:r>
        <w:fldChar w:fldCharType="end"/>
      </w:r>
    </w:p>
    <w:p w14:paraId="710100D5" w14:textId="70268CBD" w:rsidR="00E308B2" w:rsidRDefault="00E308B2">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IPR Call and Antitrust Reminder</w:t>
      </w:r>
      <w:r>
        <w:tab/>
      </w:r>
      <w:r>
        <w:fldChar w:fldCharType="begin"/>
      </w:r>
      <w:r>
        <w:instrText xml:space="preserve"> PAGEREF _Toc177620559 \h </w:instrText>
      </w:r>
      <w:r>
        <w:fldChar w:fldCharType="separate"/>
      </w:r>
      <w:r>
        <w:t>7</w:t>
      </w:r>
      <w:r>
        <w:fldChar w:fldCharType="end"/>
      </w:r>
    </w:p>
    <w:p w14:paraId="4E89DC5F" w14:textId="000FF1A2" w:rsidR="00E308B2" w:rsidRDefault="00E308B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SA2#162 Meeting report</w:t>
      </w:r>
      <w:r>
        <w:tab/>
      </w:r>
      <w:r>
        <w:fldChar w:fldCharType="begin"/>
      </w:r>
      <w:r>
        <w:instrText xml:space="preserve"> PAGEREF _Toc177620560 \h </w:instrText>
      </w:r>
      <w:r>
        <w:fldChar w:fldCharType="separate"/>
      </w:r>
      <w:r>
        <w:t>7</w:t>
      </w:r>
      <w:r>
        <w:fldChar w:fldCharType="end"/>
      </w:r>
    </w:p>
    <w:p w14:paraId="19D7FF0E" w14:textId="1C952C74" w:rsidR="00E308B2" w:rsidRDefault="00E308B2">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r>
      <w:r>
        <w:instrText xml:space="preserve"> PAGEREF _Toc177620561 \h </w:instrText>
      </w:r>
      <w:r>
        <w:fldChar w:fldCharType="separate"/>
      </w:r>
      <w:r>
        <w:t>8</w:t>
      </w:r>
      <w:r>
        <w:fldChar w:fldCharType="end"/>
      </w:r>
    </w:p>
    <w:p w14:paraId="0E608E10" w14:textId="1B39537D" w:rsidR="00E308B2" w:rsidRDefault="00E308B2">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Common issues and Incoming LSs</w:t>
      </w:r>
      <w:r>
        <w:tab/>
      </w:r>
      <w:r>
        <w:fldChar w:fldCharType="begin"/>
      </w:r>
      <w:r>
        <w:instrText xml:space="preserve"> PAGEREF _Toc177620562 \h </w:instrText>
      </w:r>
      <w:r>
        <w:fldChar w:fldCharType="separate"/>
      </w:r>
      <w:r>
        <w:t>8</w:t>
      </w:r>
      <w:r>
        <w:fldChar w:fldCharType="end"/>
      </w:r>
    </w:p>
    <w:p w14:paraId="2936A45A" w14:textId="4F9F9FCF" w:rsidR="00E308B2" w:rsidRDefault="00E308B2">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P-CRs/CRs related to use of inclusive language in 3GPP</w:t>
      </w:r>
      <w:r>
        <w:tab/>
      </w:r>
      <w:r>
        <w:fldChar w:fldCharType="begin"/>
      </w:r>
      <w:r>
        <w:instrText xml:space="preserve"> PAGEREF _Toc177620563 \h </w:instrText>
      </w:r>
      <w:r>
        <w:fldChar w:fldCharType="separate"/>
      </w:r>
      <w:r>
        <w:t>23</w:t>
      </w:r>
      <w:r>
        <w:fldChar w:fldCharType="end"/>
      </w:r>
    </w:p>
    <w:p w14:paraId="304BCE70" w14:textId="517C3461" w:rsidR="00E308B2" w:rsidRDefault="00E308B2">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Pre-Rel-17 Maintenance (excluding all 5G topics)</w:t>
      </w:r>
      <w:r>
        <w:tab/>
      </w:r>
      <w:r>
        <w:fldChar w:fldCharType="begin"/>
      </w:r>
      <w:r>
        <w:instrText xml:space="preserve"> PAGEREF _Toc177620564 \h </w:instrText>
      </w:r>
      <w:r>
        <w:fldChar w:fldCharType="separate"/>
      </w:r>
      <w:r>
        <w:t>23</w:t>
      </w:r>
      <w:r>
        <w:fldChar w:fldCharType="end"/>
      </w:r>
    </w:p>
    <w:p w14:paraId="673B6BF0" w14:textId="14A76EB5" w:rsidR="00E308B2" w:rsidRDefault="00E308B2">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3GPP Packet Access Maintenance</w:t>
      </w:r>
      <w:r>
        <w:tab/>
      </w:r>
      <w:r>
        <w:fldChar w:fldCharType="begin"/>
      </w:r>
      <w:r>
        <w:instrText xml:space="preserve"> PAGEREF _Toc177620565 \h </w:instrText>
      </w:r>
      <w:r>
        <w:fldChar w:fldCharType="separate"/>
      </w:r>
      <w:r>
        <w:t>23</w:t>
      </w:r>
      <w:r>
        <w:fldChar w:fldCharType="end"/>
      </w:r>
    </w:p>
    <w:p w14:paraId="6DA8BA70" w14:textId="12EAF3AA" w:rsidR="00E308B2" w:rsidRDefault="00E308B2">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QoS and PCC Maintenance</w:t>
      </w:r>
      <w:r>
        <w:tab/>
      </w:r>
      <w:r>
        <w:fldChar w:fldCharType="begin"/>
      </w:r>
      <w:r>
        <w:instrText xml:space="preserve"> PAGEREF _Toc177620566 \h </w:instrText>
      </w:r>
      <w:r>
        <w:fldChar w:fldCharType="separate"/>
      </w:r>
      <w:r>
        <w:t>24</w:t>
      </w:r>
      <w:r>
        <w:fldChar w:fldCharType="end"/>
      </w:r>
    </w:p>
    <w:p w14:paraId="7D055C3C" w14:textId="43A3C94B" w:rsidR="00E308B2" w:rsidRDefault="00E308B2">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Non-3GPP Access Maintenance</w:t>
      </w:r>
      <w:r>
        <w:tab/>
      </w:r>
      <w:r>
        <w:fldChar w:fldCharType="begin"/>
      </w:r>
      <w:r>
        <w:instrText xml:space="preserve"> PAGEREF _Toc177620567 \h </w:instrText>
      </w:r>
      <w:r>
        <w:fldChar w:fldCharType="separate"/>
      </w:r>
      <w:r>
        <w:t>24</w:t>
      </w:r>
      <w:r>
        <w:fldChar w:fldCharType="end"/>
      </w:r>
    </w:p>
    <w:p w14:paraId="51B06C3F" w14:textId="1085C5BB" w:rsidR="00E308B2" w:rsidRDefault="00E308B2">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IMS and IMS-Related Maintenance</w:t>
      </w:r>
      <w:r>
        <w:tab/>
      </w:r>
      <w:r>
        <w:fldChar w:fldCharType="begin"/>
      </w:r>
      <w:r>
        <w:instrText xml:space="preserve"> PAGEREF _Toc177620568 \h </w:instrText>
      </w:r>
      <w:r>
        <w:fldChar w:fldCharType="separate"/>
      </w:r>
      <w:r>
        <w:t>24</w:t>
      </w:r>
      <w:r>
        <w:fldChar w:fldCharType="end"/>
      </w:r>
    </w:p>
    <w:p w14:paraId="78358FDD" w14:textId="219FFC6A" w:rsidR="00E308B2" w:rsidRDefault="00E308B2">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Rel-15/Rel-16 Maintenance for 5G (only related to 5GS_Ph1 Work Item)</w:t>
      </w:r>
      <w:r>
        <w:tab/>
      </w:r>
      <w:r>
        <w:fldChar w:fldCharType="begin"/>
      </w:r>
      <w:r>
        <w:instrText xml:space="preserve"> PAGEREF _Toc177620569 \h </w:instrText>
      </w:r>
      <w:r>
        <w:fldChar w:fldCharType="separate"/>
      </w:r>
      <w:r>
        <w:t>24</w:t>
      </w:r>
      <w:r>
        <w:fldChar w:fldCharType="end"/>
      </w:r>
    </w:p>
    <w:p w14:paraId="39DD0F77" w14:textId="678ED479" w:rsidR="00E308B2" w:rsidRDefault="00E308B2">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 aspects, concepts and reference models</w:t>
      </w:r>
      <w:r>
        <w:tab/>
      </w:r>
      <w:r>
        <w:fldChar w:fldCharType="begin"/>
      </w:r>
      <w:r>
        <w:instrText xml:space="preserve"> PAGEREF _Toc177620570 \h </w:instrText>
      </w:r>
      <w:r>
        <w:fldChar w:fldCharType="separate"/>
      </w:r>
      <w:r>
        <w:t>24</w:t>
      </w:r>
      <w:r>
        <w:fldChar w:fldCharType="end"/>
      </w:r>
    </w:p>
    <w:p w14:paraId="70A71D92" w14:textId="67E5DAD6" w:rsidR="00E308B2" w:rsidRDefault="00E308B2">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Common Access Control, RM and CM functions and procedure flows</w:t>
      </w:r>
      <w:r>
        <w:tab/>
      </w:r>
      <w:r>
        <w:fldChar w:fldCharType="begin"/>
      </w:r>
      <w:r>
        <w:instrText xml:space="preserve"> PAGEREF _Toc177620571 \h </w:instrText>
      </w:r>
      <w:r>
        <w:fldChar w:fldCharType="separate"/>
      </w:r>
      <w:r>
        <w:t>24</w:t>
      </w:r>
      <w:r>
        <w:fldChar w:fldCharType="end"/>
      </w:r>
    </w:p>
    <w:p w14:paraId="562665F8" w14:textId="04CA37EA" w:rsidR="00E308B2" w:rsidRDefault="00E308B2">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Session management and continuity functions and flows</w:t>
      </w:r>
      <w:r>
        <w:tab/>
      </w:r>
      <w:r>
        <w:fldChar w:fldCharType="begin"/>
      </w:r>
      <w:r>
        <w:instrText xml:space="preserve"> PAGEREF _Toc177620572 \h </w:instrText>
      </w:r>
      <w:r>
        <w:fldChar w:fldCharType="separate"/>
      </w:r>
      <w:r>
        <w:t>24</w:t>
      </w:r>
      <w:r>
        <w:fldChar w:fldCharType="end"/>
      </w:r>
    </w:p>
    <w:p w14:paraId="1A22C5B8" w14:textId="33A697A7" w:rsidR="00E308B2" w:rsidRDefault="00E308B2">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Security related functions and flows</w:t>
      </w:r>
      <w:r>
        <w:tab/>
      </w:r>
      <w:r>
        <w:fldChar w:fldCharType="begin"/>
      </w:r>
      <w:r>
        <w:instrText xml:space="preserve"> PAGEREF _Toc177620573 \h </w:instrText>
      </w:r>
      <w:r>
        <w:fldChar w:fldCharType="separate"/>
      </w:r>
      <w:r>
        <w:t>24</w:t>
      </w:r>
      <w:r>
        <w:fldChar w:fldCharType="end"/>
      </w:r>
    </w:p>
    <w:p w14:paraId="4307E987" w14:textId="35D52B02" w:rsidR="00E308B2" w:rsidRDefault="00E308B2">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QoS concept and functionality</w:t>
      </w:r>
      <w:r>
        <w:tab/>
      </w:r>
      <w:r>
        <w:fldChar w:fldCharType="begin"/>
      </w:r>
      <w:r>
        <w:instrText xml:space="preserve"> PAGEREF _Toc177620574 \h </w:instrText>
      </w:r>
      <w:r>
        <w:fldChar w:fldCharType="separate"/>
      </w:r>
      <w:r>
        <w:t>25</w:t>
      </w:r>
      <w:r>
        <w:fldChar w:fldCharType="end"/>
      </w:r>
    </w:p>
    <w:p w14:paraId="2196B709" w14:textId="586DB2FA" w:rsidR="00E308B2" w:rsidRDefault="00E308B2">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Policy and charging control</w:t>
      </w:r>
      <w:r>
        <w:tab/>
      </w:r>
      <w:r>
        <w:fldChar w:fldCharType="begin"/>
      </w:r>
      <w:r>
        <w:instrText xml:space="preserve"> PAGEREF _Toc177620575 \h </w:instrText>
      </w:r>
      <w:r>
        <w:fldChar w:fldCharType="separate"/>
      </w:r>
      <w:r>
        <w:t>25</w:t>
      </w:r>
      <w:r>
        <w:fldChar w:fldCharType="end"/>
      </w:r>
    </w:p>
    <w:p w14:paraId="2DF8A9B0" w14:textId="76533ED7" w:rsidR="00E308B2" w:rsidRDefault="00E308B2">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3GPP access specific functionality and flows</w:t>
      </w:r>
      <w:r>
        <w:tab/>
      </w:r>
      <w:r>
        <w:fldChar w:fldCharType="begin"/>
      </w:r>
      <w:r>
        <w:instrText xml:space="preserve"> PAGEREF _Toc177620576 \h </w:instrText>
      </w:r>
      <w:r>
        <w:fldChar w:fldCharType="separate"/>
      </w:r>
      <w:r>
        <w:t>25</w:t>
      </w:r>
      <w:r>
        <w:fldChar w:fldCharType="end"/>
      </w:r>
    </w:p>
    <w:p w14:paraId="3792A17A" w14:textId="61DA4E12" w:rsidR="00E308B2" w:rsidRDefault="00E308B2">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Specific services support</w:t>
      </w:r>
      <w:r>
        <w:tab/>
      </w:r>
      <w:r>
        <w:fldChar w:fldCharType="begin"/>
      </w:r>
      <w:r>
        <w:instrText xml:space="preserve"> PAGEREF _Toc177620577 \h </w:instrText>
      </w:r>
      <w:r>
        <w:fldChar w:fldCharType="separate"/>
      </w:r>
      <w:r>
        <w:t>25</w:t>
      </w:r>
      <w:r>
        <w:fldChar w:fldCharType="end"/>
      </w:r>
    </w:p>
    <w:p w14:paraId="0F498550" w14:textId="12309EA8" w:rsidR="00E308B2" w:rsidRDefault="00E308B2">
      <w:pPr>
        <w:pStyle w:val="TOC2"/>
        <w:rPr>
          <w:rFonts w:asciiTheme="minorHAnsi" w:eastAsiaTheme="minorEastAsia" w:hAnsiTheme="minorHAnsi" w:cstheme="minorBidi"/>
          <w:kern w:val="2"/>
          <w:sz w:val="22"/>
          <w:szCs w:val="22"/>
          <w14:ligatures w14:val="standardContextual"/>
        </w:rPr>
      </w:pPr>
      <w:r>
        <w:t>6.9</w:t>
      </w:r>
      <w:r>
        <w:rPr>
          <w:rFonts w:asciiTheme="minorHAnsi" w:eastAsiaTheme="minorEastAsia" w:hAnsiTheme="minorHAnsi" w:cstheme="minorBidi"/>
          <w:kern w:val="2"/>
          <w:sz w:val="22"/>
          <w:szCs w:val="22"/>
          <w14:ligatures w14:val="standardContextual"/>
        </w:rPr>
        <w:tab/>
      </w:r>
      <w:r>
        <w:t>Interworking and Migration</w:t>
      </w:r>
      <w:r>
        <w:tab/>
      </w:r>
      <w:r>
        <w:fldChar w:fldCharType="begin"/>
      </w:r>
      <w:r>
        <w:instrText xml:space="preserve"> PAGEREF _Toc177620578 \h </w:instrText>
      </w:r>
      <w:r>
        <w:fldChar w:fldCharType="separate"/>
      </w:r>
      <w:r>
        <w:t>27</w:t>
      </w:r>
      <w:r>
        <w:fldChar w:fldCharType="end"/>
      </w:r>
    </w:p>
    <w:p w14:paraId="128C0630" w14:textId="7F1CC71A" w:rsidR="00E308B2" w:rsidRDefault="00E308B2">
      <w:pPr>
        <w:pStyle w:val="TOC2"/>
        <w:rPr>
          <w:rFonts w:asciiTheme="minorHAnsi" w:eastAsiaTheme="minorEastAsia" w:hAnsiTheme="minorHAnsi" w:cstheme="minorBidi"/>
          <w:kern w:val="2"/>
          <w:sz w:val="22"/>
          <w:szCs w:val="22"/>
          <w14:ligatures w14:val="standardContextual"/>
        </w:rPr>
      </w:pPr>
      <w:r>
        <w:t>6.10</w:t>
      </w:r>
      <w:r>
        <w:rPr>
          <w:rFonts w:asciiTheme="minorHAnsi" w:eastAsiaTheme="minorEastAsia" w:hAnsiTheme="minorHAnsi" w:cstheme="minorBidi"/>
          <w:kern w:val="2"/>
          <w:sz w:val="22"/>
          <w:szCs w:val="22"/>
          <w14:ligatures w14:val="standardContextual"/>
        </w:rPr>
        <w:tab/>
      </w:r>
      <w:r>
        <w:t>Non-3GPP access specific functionality and flows</w:t>
      </w:r>
      <w:r>
        <w:tab/>
      </w:r>
      <w:r>
        <w:fldChar w:fldCharType="begin"/>
      </w:r>
      <w:r>
        <w:instrText xml:space="preserve"> PAGEREF _Toc177620579 \h </w:instrText>
      </w:r>
      <w:r>
        <w:fldChar w:fldCharType="separate"/>
      </w:r>
      <w:r>
        <w:t>27</w:t>
      </w:r>
      <w:r>
        <w:fldChar w:fldCharType="end"/>
      </w:r>
    </w:p>
    <w:p w14:paraId="20D614CA" w14:textId="34A8FB8E" w:rsidR="00E308B2" w:rsidRDefault="00E308B2">
      <w:pPr>
        <w:pStyle w:val="TOC2"/>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Framework functions</w:t>
      </w:r>
      <w:r>
        <w:tab/>
      </w:r>
      <w:r>
        <w:fldChar w:fldCharType="begin"/>
      </w:r>
      <w:r>
        <w:instrText xml:space="preserve"> PAGEREF _Toc177620580 \h </w:instrText>
      </w:r>
      <w:r>
        <w:fldChar w:fldCharType="separate"/>
      </w:r>
      <w:r>
        <w:t>28</w:t>
      </w:r>
      <w:r>
        <w:fldChar w:fldCharType="end"/>
      </w:r>
    </w:p>
    <w:p w14:paraId="4FE84972" w14:textId="07E79B42" w:rsidR="00E308B2" w:rsidRDefault="00E308B2">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Rel-16 Maintenance for 5G (excluding 5GS_Ph1)</w:t>
      </w:r>
      <w:r>
        <w:tab/>
      </w:r>
      <w:r>
        <w:fldChar w:fldCharType="begin"/>
      </w:r>
      <w:r>
        <w:instrText xml:space="preserve"> PAGEREF _Toc177620581 \h </w:instrText>
      </w:r>
      <w:r>
        <w:fldChar w:fldCharType="separate"/>
      </w:r>
      <w:r>
        <w:t>29</w:t>
      </w:r>
      <w:r>
        <w:fldChar w:fldCharType="end"/>
      </w:r>
    </w:p>
    <w:p w14:paraId="1D567FDF" w14:textId="57A053F8" w:rsidR="00E308B2" w:rsidRDefault="00E308B2">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Architecture enhancements for 3GPP support of advanced V2X services (eV2XARC)</w:t>
      </w:r>
      <w:r>
        <w:tab/>
      </w:r>
      <w:r>
        <w:fldChar w:fldCharType="begin"/>
      </w:r>
      <w:r>
        <w:instrText xml:space="preserve"> PAGEREF _Toc177620582 \h </w:instrText>
      </w:r>
      <w:r>
        <w:fldChar w:fldCharType="separate"/>
      </w:r>
      <w:r>
        <w:t>29</w:t>
      </w:r>
      <w:r>
        <w:fldChar w:fldCharType="end"/>
      </w:r>
    </w:p>
    <w:p w14:paraId="1A743F3E" w14:textId="0D0E9292" w:rsidR="00E308B2" w:rsidRDefault="00E308B2">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Wireless and Wireline Convergence for the 5G system architecture (5WWC)</w:t>
      </w:r>
      <w:r>
        <w:tab/>
      </w:r>
      <w:r>
        <w:fldChar w:fldCharType="begin"/>
      </w:r>
      <w:r>
        <w:instrText xml:space="preserve"> PAGEREF _Toc177620583 \h </w:instrText>
      </w:r>
      <w:r>
        <w:fldChar w:fldCharType="separate"/>
      </w:r>
      <w:r>
        <w:t>29</w:t>
      </w:r>
      <w:r>
        <w:fldChar w:fldCharType="end"/>
      </w:r>
    </w:p>
    <w:p w14:paraId="78AAEDF5" w14:textId="796C36EE" w:rsidR="00E308B2" w:rsidRDefault="00E308B2">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Access Traffic Steering, Switch and Splitting support in the 5G system architecture (ATSSS)</w:t>
      </w:r>
      <w:r>
        <w:tab/>
      </w:r>
      <w:r>
        <w:fldChar w:fldCharType="begin"/>
      </w:r>
      <w:r>
        <w:instrText xml:space="preserve"> PAGEREF _Toc177620584 \h </w:instrText>
      </w:r>
      <w:r>
        <w:fldChar w:fldCharType="separate"/>
      </w:r>
      <w:r>
        <w:t>30</w:t>
      </w:r>
      <w:r>
        <w:fldChar w:fldCharType="end"/>
      </w:r>
    </w:p>
    <w:p w14:paraId="5077D84C" w14:textId="1566E0AD" w:rsidR="00E308B2" w:rsidRDefault="00E308B2">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Cellular IoT support and evolution for the 5G System (5G_CIoT)</w:t>
      </w:r>
      <w:r>
        <w:tab/>
      </w:r>
      <w:r>
        <w:fldChar w:fldCharType="begin"/>
      </w:r>
      <w:r>
        <w:instrText xml:space="preserve"> PAGEREF _Toc177620585 \h </w:instrText>
      </w:r>
      <w:r>
        <w:fldChar w:fldCharType="separate"/>
      </w:r>
      <w:r>
        <w:t>30</w:t>
      </w:r>
      <w:r>
        <w:fldChar w:fldCharType="end"/>
      </w:r>
    </w:p>
    <w:p w14:paraId="20B1C509" w14:textId="4C43F46C" w:rsidR="00E308B2" w:rsidRDefault="00E308B2">
      <w:pPr>
        <w:pStyle w:val="TOC2"/>
        <w:rPr>
          <w:rFonts w:asciiTheme="minorHAnsi" w:eastAsiaTheme="minorEastAsia" w:hAnsiTheme="minorHAnsi" w:cstheme="minorBidi"/>
          <w:kern w:val="2"/>
          <w:sz w:val="22"/>
          <w:szCs w:val="22"/>
          <w14:ligatures w14:val="standardContextual"/>
        </w:rPr>
      </w:pPr>
      <w:r>
        <w:lastRenderedPageBreak/>
        <w:t>7.5</w:t>
      </w:r>
      <w:r>
        <w:rPr>
          <w:rFonts w:asciiTheme="minorHAnsi" w:eastAsiaTheme="minorEastAsia" w:hAnsiTheme="minorHAnsi" w:cstheme="minorBidi"/>
          <w:kern w:val="2"/>
          <w:sz w:val="22"/>
          <w:szCs w:val="22"/>
          <w14:ligatures w14:val="standardContextual"/>
        </w:rPr>
        <w:tab/>
      </w:r>
      <w:r>
        <w:t>Enablers for Network Automation for 5G (eNA)</w:t>
      </w:r>
      <w:r>
        <w:tab/>
      </w:r>
      <w:r>
        <w:fldChar w:fldCharType="begin"/>
      </w:r>
      <w:r>
        <w:instrText xml:space="preserve"> PAGEREF _Toc177620586 \h </w:instrText>
      </w:r>
      <w:r>
        <w:fldChar w:fldCharType="separate"/>
      </w:r>
      <w:r>
        <w:t>30</w:t>
      </w:r>
      <w:r>
        <w:fldChar w:fldCharType="end"/>
      </w:r>
    </w:p>
    <w:p w14:paraId="5EE0B38C" w14:textId="7308EF9F" w:rsidR="00E308B2" w:rsidRDefault="00E308B2">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Enhancement to the 5GC Location Services (5G_eLCS)</w:t>
      </w:r>
      <w:r>
        <w:tab/>
      </w:r>
      <w:r>
        <w:fldChar w:fldCharType="begin"/>
      </w:r>
      <w:r>
        <w:instrText xml:space="preserve"> PAGEREF _Toc177620587 \h </w:instrText>
      </w:r>
      <w:r>
        <w:fldChar w:fldCharType="separate"/>
      </w:r>
      <w:r>
        <w:t>30</w:t>
      </w:r>
      <w:r>
        <w:fldChar w:fldCharType="end"/>
      </w:r>
    </w:p>
    <w:p w14:paraId="6D54F46C" w14:textId="01DD51C5" w:rsidR="00E308B2" w:rsidRDefault="00E308B2">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5GS Enhanced support of Vertical and LAN Services (Vertical_LAN)</w:t>
      </w:r>
      <w:r>
        <w:tab/>
      </w:r>
      <w:r>
        <w:fldChar w:fldCharType="begin"/>
      </w:r>
      <w:r>
        <w:instrText xml:space="preserve"> PAGEREF _Toc177620588 \h </w:instrText>
      </w:r>
      <w:r>
        <w:fldChar w:fldCharType="separate"/>
      </w:r>
      <w:r>
        <w:t>30</w:t>
      </w:r>
      <w:r>
        <w:fldChar w:fldCharType="end"/>
      </w:r>
    </w:p>
    <w:p w14:paraId="6F31C905" w14:textId="61FF0EF1" w:rsidR="00E308B2" w:rsidRDefault="00E308B2">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Enhancements to the Service-Based 5G System Architecture (5G_eSBA)</w:t>
      </w:r>
      <w:r>
        <w:tab/>
      </w:r>
      <w:r>
        <w:fldChar w:fldCharType="begin"/>
      </w:r>
      <w:r>
        <w:instrText xml:space="preserve"> PAGEREF _Toc177620589 \h </w:instrText>
      </w:r>
      <w:r>
        <w:fldChar w:fldCharType="separate"/>
      </w:r>
      <w:r>
        <w:t>30</w:t>
      </w:r>
      <w:r>
        <w:fldChar w:fldCharType="end"/>
      </w:r>
    </w:p>
    <w:p w14:paraId="63F9B355" w14:textId="3176B5C7" w:rsidR="00E308B2" w:rsidRDefault="00E308B2">
      <w:pPr>
        <w:pStyle w:val="TOC2"/>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Architecture enhancements for the support of Integrated access and backhaul (IABARC)</w:t>
      </w:r>
      <w:r>
        <w:tab/>
      </w:r>
      <w:r>
        <w:fldChar w:fldCharType="begin"/>
      </w:r>
      <w:r>
        <w:instrText xml:space="preserve"> PAGEREF _Toc177620590 \h </w:instrText>
      </w:r>
      <w:r>
        <w:fldChar w:fldCharType="separate"/>
      </w:r>
      <w:r>
        <w:t>30</w:t>
      </w:r>
      <w:r>
        <w:fldChar w:fldCharType="end"/>
      </w:r>
    </w:p>
    <w:p w14:paraId="7D61C115" w14:textId="3ABE6247" w:rsidR="00E308B2" w:rsidRDefault="00E308B2">
      <w:pPr>
        <w:pStyle w:val="TOC2"/>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Enhancement of URLLC supporting in 5GC (5G_URLLC)</w:t>
      </w:r>
      <w:r>
        <w:tab/>
      </w:r>
      <w:r>
        <w:fldChar w:fldCharType="begin"/>
      </w:r>
      <w:r>
        <w:instrText xml:space="preserve"> PAGEREF _Toc177620591 \h </w:instrText>
      </w:r>
      <w:r>
        <w:fldChar w:fldCharType="separate"/>
      </w:r>
      <w:r>
        <w:t>30</w:t>
      </w:r>
      <w:r>
        <w:fldChar w:fldCharType="end"/>
      </w:r>
    </w:p>
    <w:p w14:paraId="2A39307A" w14:textId="48322A9D" w:rsidR="00E308B2" w:rsidRDefault="00E308B2">
      <w:pPr>
        <w:pStyle w:val="TOC2"/>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Enhancement of Network Slicing (eNS)</w:t>
      </w:r>
      <w:r>
        <w:tab/>
      </w:r>
      <w:r>
        <w:fldChar w:fldCharType="begin"/>
      </w:r>
      <w:r>
        <w:instrText xml:space="preserve"> PAGEREF _Toc177620592 \h </w:instrText>
      </w:r>
      <w:r>
        <w:fldChar w:fldCharType="separate"/>
      </w:r>
      <w:r>
        <w:t>30</w:t>
      </w:r>
      <w:r>
        <w:fldChar w:fldCharType="end"/>
      </w:r>
    </w:p>
    <w:p w14:paraId="6F0576E2" w14:textId="0B21C571" w:rsidR="00E308B2" w:rsidRDefault="00E308B2">
      <w:pPr>
        <w:pStyle w:val="TOC2"/>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Optimisations on UE radio capability signalling (RACS)</w:t>
      </w:r>
      <w:r>
        <w:tab/>
      </w:r>
      <w:r>
        <w:fldChar w:fldCharType="begin"/>
      </w:r>
      <w:r>
        <w:instrText xml:space="preserve"> PAGEREF _Toc177620593 \h </w:instrText>
      </w:r>
      <w:r>
        <w:fldChar w:fldCharType="separate"/>
      </w:r>
      <w:r>
        <w:t>31</w:t>
      </w:r>
      <w:r>
        <w:fldChar w:fldCharType="end"/>
      </w:r>
    </w:p>
    <w:p w14:paraId="3FAEAFA4" w14:textId="6185CB25" w:rsidR="00E308B2" w:rsidRDefault="00E308B2">
      <w:pPr>
        <w:pStyle w:val="TOC2"/>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Enhanced IMS to 5GC Integration (eIMS5G_SBA)</w:t>
      </w:r>
      <w:r>
        <w:tab/>
      </w:r>
      <w:r>
        <w:fldChar w:fldCharType="begin"/>
      </w:r>
      <w:r>
        <w:instrText xml:space="preserve"> PAGEREF _Toc177620594 \h </w:instrText>
      </w:r>
      <w:r>
        <w:fldChar w:fldCharType="separate"/>
      </w:r>
      <w:r>
        <w:t>31</w:t>
      </w:r>
      <w:r>
        <w:fldChar w:fldCharType="end"/>
      </w:r>
    </w:p>
    <w:p w14:paraId="2B950404" w14:textId="457007FE" w:rsidR="00E308B2" w:rsidRDefault="00E308B2">
      <w:pPr>
        <w:pStyle w:val="TOC2"/>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User Data Interworking and Coexistence (UDICoM)</w:t>
      </w:r>
      <w:r>
        <w:tab/>
      </w:r>
      <w:r>
        <w:fldChar w:fldCharType="begin"/>
      </w:r>
      <w:r>
        <w:instrText xml:space="preserve"> PAGEREF _Toc177620595 \h </w:instrText>
      </w:r>
      <w:r>
        <w:fldChar w:fldCharType="separate"/>
      </w:r>
      <w:r>
        <w:t>31</w:t>
      </w:r>
      <w:r>
        <w:fldChar w:fldCharType="end"/>
      </w:r>
    </w:p>
    <w:p w14:paraId="0EC7D457" w14:textId="7C7ED4AD" w:rsidR="00E308B2" w:rsidRDefault="00E308B2">
      <w:pPr>
        <w:pStyle w:val="TOC2"/>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Enhancing Topology of SMF and UPF in 5G Networks (ETSUN)</w:t>
      </w:r>
      <w:r>
        <w:tab/>
      </w:r>
      <w:r>
        <w:fldChar w:fldCharType="begin"/>
      </w:r>
      <w:r>
        <w:instrText xml:space="preserve"> PAGEREF _Toc177620596 \h </w:instrText>
      </w:r>
      <w:r>
        <w:fldChar w:fldCharType="separate"/>
      </w:r>
      <w:r>
        <w:t>31</w:t>
      </w:r>
      <w:r>
        <w:fldChar w:fldCharType="end"/>
      </w:r>
    </w:p>
    <w:p w14:paraId="2329BAA4" w14:textId="7BCD64F0" w:rsidR="00E308B2" w:rsidRDefault="00E308B2">
      <w:pPr>
        <w:pStyle w:val="TOC2"/>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5GS Transfer of Policies for Background Data Transfer (xBDT)</w:t>
      </w:r>
      <w:r>
        <w:tab/>
      </w:r>
      <w:r>
        <w:fldChar w:fldCharType="begin"/>
      </w:r>
      <w:r>
        <w:instrText xml:space="preserve"> PAGEREF _Toc177620597 \h </w:instrText>
      </w:r>
      <w:r>
        <w:fldChar w:fldCharType="separate"/>
      </w:r>
      <w:r>
        <w:t>31</w:t>
      </w:r>
      <w:r>
        <w:fldChar w:fldCharType="end"/>
      </w:r>
    </w:p>
    <w:p w14:paraId="12E9DF6D" w14:textId="7B54793A" w:rsidR="00E308B2" w:rsidRDefault="00E308B2">
      <w:pPr>
        <w:pStyle w:val="TOC2"/>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Single radio voice continuity from 5GS to 3G (5G_SRVCC)</w:t>
      </w:r>
      <w:r>
        <w:tab/>
      </w:r>
      <w:r>
        <w:fldChar w:fldCharType="begin"/>
      </w:r>
      <w:r>
        <w:instrText xml:space="preserve"> PAGEREF _Toc177620598 \h </w:instrText>
      </w:r>
      <w:r>
        <w:fldChar w:fldCharType="separate"/>
      </w:r>
      <w:r>
        <w:t>31</w:t>
      </w:r>
      <w:r>
        <w:fldChar w:fldCharType="end"/>
      </w:r>
    </w:p>
    <w:p w14:paraId="312D14C4" w14:textId="7EA8ED97" w:rsidR="00E308B2" w:rsidRDefault="00E308B2">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Rel-17 Maintenance</w:t>
      </w:r>
      <w:r>
        <w:tab/>
      </w:r>
      <w:r>
        <w:fldChar w:fldCharType="begin"/>
      </w:r>
      <w:r>
        <w:instrText xml:space="preserve"> PAGEREF _Toc177620599 \h </w:instrText>
      </w:r>
      <w:r>
        <w:fldChar w:fldCharType="separate"/>
      </w:r>
      <w:r>
        <w:t>31</w:t>
      </w:r>
      <w:r>
        <w:fldChar w:fldCharType="end"/>
      </w:r>
    </w:p>
    <w:p w14:paraId="29827793" w14:textId="5EB46D40" w:rsidR="00E308B2" w:rsidRDefault="00E308B2">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Enablers for Network Automation for 5G - phase 2 (eNA_Ph2)</w:t>
      </w:r>
      <w:r>
        <w:tab/>
      </w:r>
      <w:r>
        <w:fldChar w:fldCharType="begin"/>
      </w:r>
      <w:r>
        <w:instrText xml:space="preserve"> PAGEREF _Toc177620600 \h </w:instrText>
      </w:r>
      <w:r>
        <w:fldChar w:fldCharType="separate"/>
      </w:r>
      <w:r>
        <w:t>31</w:t>
      </w:r>
      <w:r>
        <w:fldChar w:fldCharType="end"/>
      </w:r>
    </w:p>
    <w:p w14:paraId="0D320A1D" w14:textId="6D577638" w:rsidR="00E308B2" w:rsidRDefault="00E308B2">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Enhanced support of Non-Public Networks (eNPN)</w:t>
      </w:r>
      <w:r>
        <w:tab/>
      </w:r>
      <w:r>
        <w:fldChar w:fldCharType="begin"/>
      </w:r>
      <w:r>
        <w:instrText xml:space="preserve"> PAGEREF _Toc177620601 \h </w:instrText>
      </w:r>
      <w:r>
        <w:fldChar w:fldCharType="separate"/>
      </w:r>
      <w:r>
        <w:t>31</w:t>
      </w:r>
      <w:r>
        <w:fldChar w:fldCharType="end"/>
      </w:r>
    </w:p>
    <w:p w14:paraId="53BAA77E" w14:textId="6ABC46E1" w:rsidR="00E308B2" w:rsidRDefault="00E308B2">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Enhancement of support for Edge Computing in 5GC (eEDGE_5GC)</w:t>
      </w:r>
      <w:r>
        <w:tab/>
      </w:r>
      <w:r>
        <w:fldChar w:fldCharType="begin"/>
      </w:r>
      <w:r>
        <w:instrText xml:space="preserve"> PAGEREF _Toc177620602 \h </w:instrText>
      </w:r>
      <w:r>
        <w:fldChar w:fldCharType="separate"/>
      </w:r>
      <w:r>
        <w:t>31</w:t>
      </w:r>
      <w:r>
        <w:fldChar w:fldCharType="end"/>
      </w:r>
    </w:p>
    <w:p w14:paraId="3AB86604" w14:textId="466E9EE0" w:rsidR="00E308B2" w:rsidRDefault="00E308B2">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Enhancement of Network Slicing Phase 2 (eNS_Ph2)</w:t>
      </w:r>
      <w:r>
        <w:tab/>
      </w:r>
      <w:r>
        <w:fldChar w:fldCharType="begin"/>
      </w:r>
      <w:r>
        <w:instrText xml:space="preserve"> PAGEREF _Toc177620603 \h </w:instrText>
      </w:r>
      <w:r>
        <w:fldChar w:fldCharType="separate"/>
      </w:r>
      <w:r>
        <w:t>32</w:t>
      </w:r>
      <w:r>
        <w:fldChar w:fldCharType="end"/>
      </w:r>
    </w:p>
    <w:p w14:paraId="4F2E67BE" w14:textId="364446CF" w:rsidR="00E308B2" w:rsidRDefault="00E308B2">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Enhanced support of Industrial IoT - TSC/URLLC enhancements (IIoT)</w:t>
      </w:r>
      <w:r>
        <w:tab/>
      </w:r>
      <w:r>
        <w:fldChar w:fldCharType="begin"/>
      </w:r>
      <w:r>
        <w:instrText xml:space="preserve"> PAGEREF _Toc177620604 \h </w:instrText>
      </w:r>
      <w:r>
        <w:fldChar w:fldCharType="separate"/>
      </w:r>
      <w:r>
        <w:t>32</w:t>
      </w:r>
      <w:r>
        <w:fldChar w:fldCharType="end"/>
      </w:r>
    </w:p>
    <w:p w14:paraId="424EB805" w14:textId="5ECD9481" w:rsidR="00E308B2" w:rsidRDefault="00E308B2">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Access Traffic Steering, Switch and Splitting support in the 5G system architecture Phase 2 (ATSSS_Ph2)</w:t>
      </w:r>
      <w:r>
        <w:tab/>
      </w:r>
      <w:r>
        <w:fldChar w:fldCharType="begin"/>
      </w:r>
      <w:r>
        <w:instrText xml:space="preserve"> PAGEREF _Toc177620605 \h </w:instrText>
      </w:r>
      <w:r>
        <w:fldChar w:fldCharType="separate"/>
      </w:r>
      <w:r>
        <w:t>32</w:t>
      </w:r>
      <w:r>
        <w:fldChar w:fldCharType="end"/>
      </w:r>
    </w:p>
    <w:p w14:paraId="60F6630B" w14:textId="105C2684" w:rsidR="00E308B2" w:rsidRDefault="00E308B2">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Support of Aerial Systems Connectivity, Identification, and Tracking (ID_UAS)</w:t>
      </w:r>
      <w:r>
        <w:tab/>
      </w:r>
      <w:r>
        <w:fldChar w:fldCharType="begin"/>
      </w:r>
      <w:r>
        <w:instrText xml:space="preserve"> PAGEREF _Toc177620606 \h </w:instrText>
      </w:r>
      <w:r>
        <w:fldChar w:fldCharType="separate"/>
      </w:r>
      <w:r>
        <w:t>32</w:t>
      </w:r>
      <w:r>
        <w:fldChar w:fldCharType="end"/>
      </w:r>
    </w:p>
    <w:p w14:paraId="674284EB" w14:textId="661FB4AE" w:rsidR="00E308B2" w:rsidRDefault="00E308B2">
      <w:pPr>
        <w:pStyle w:val="TOC2"/>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System enhancement for Proximity based Services in 5GS (5G_ProSe)</w:t>
      </w:r>
      <w:r>
        <w:tab/>
      </w:r>
      <w:r>
        <w:fldChar w:fldCharType="begin"/>
      </w:r>
      <w:r>
        <w:instrText xml:space="preserve"> PAGEREF _Toc177620607 \h </w:instrText>
      </w:r>
      <w:r>
        <w:fldChar w:fldCharType="separate"/>
      </w:r>
      <w:r>
        <w:t>32</w:t>
      </w:r>
      <w:r>
        <w:fldChar w:fldCharType="end"/>
      </w:r>
    </w:p>
    <w:p w14:paraId="7DF22919" w14:textId="6F3F203D" w:rsidR="00E308B2" w:rsidRDefault="00E308B2">
      <w:pPr>
        <w:pStyle w:val="TOC2"/>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Architectural enhancements for 5G multicast-broadcast services (5MBS)</w:t>
      </w:r>
      <w:r>
        <w:tab/>
      </w:r>
      <w:r>
        <w:fldChar w:fldCharType="begin"/>
      </w:r>
      <w:r>
        <w:instrText xml:space="preserve"> PAGEREF _Toc177620608 \h </w:instrText>
      </w:r>
      <w:r>
        <w:fldChar w:fldCharType="separate"/>
      </w:r>
      <w:r>
        <w:t>33</w:t>
      </w:r>
      <w:r>
        <w:fldChar w:fldCharType="end"/>
      </w:r>
    </w:p>
    <w:p w14:paraId="4E1F9C57" w14:textId="436BF168" w:rsidR="00E308B2" w:rsidRDefault="00E308B2">
      <w:pPr>
        <w:pStyle w:val="TOC2"/>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System enablers for multi-USIM devices (MUSIM)</w:t>
      </w:r>
      <w:r>
        <w:tab/>
      </w:r>
      <w:r>
        <w:fldChar w:fldCharType="begin"/>
      </w:r>
      <w:r>
        <w:instrText xml:space="preserve"> PAGEREF _Toc177620609 \h </w:instrText>
      </w:r>
      <w:r>
        <w:fldChar w:fldCharType="separate"/>
      </w:r>
      <w:r>
        <w:t>33</w:t>
      </w:r>
      <w:r>
        <w:fldChar w:fldCharType="end"/>
      </w:r>
    </w:p>
    <w:p w14:paraId="2DBDA3FA" w14:textId="09C6F4F7" w:rsidR="00E308B2" w:rsidRDefault="00E308B2">
      <w:pPr>
        <w:pStyle w:val="TOC2"/>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Architecture aspects for using satellite access in 5G (5GSAT_ARCH)</w:t>
      </w:r>
      <w:r>
        <w:tab/>
      </w:r>
      <w:r>
        <w:fldChar w:fldCharType="begin"/>
      </w:r>
      <w:r>
        <w:instrText xml:space="preserve"> PAGEREF _Toc177620610 \h </w:instrText>
      </w:r>
      <w:r>
        <w:fldChar w:fldCharType="separate"/>
      </w:r>
      <w:r>
        <w:t>33</w:t>
      </w:r>
      <w:r>
        <w:fldChar w:fldCharType="end"/>
      </w:r>
    </w:p>
    <w:p w14:paraId="5F4876A6" w14:textId="675752AE" w:rsidR="00E308B2" w:rsidRDefault="00E308B2">
      <w:pPr>
        <w:pStyle w:val="TOC2"/>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Architecture enhancements for 3GPP support of advanced V2X services - Phase 2 (eV2XARC_Ph2)</w:t>
      </w:r>
      <w:r>
        <w:tab/>
      </w:r>
      <w:r>
        <w:fldChar w:fldCharType="begin"/>
      </w:r>
      <w:r>
        <w:instrText xml:space="preserve"> PAGEREF _Toc177620611 \h </w:instrText>
      </w:r>
      <w:r>
        <w:fldChar w:fldCharType="separate"/>
      </w:r>
      <w:r>
        <w:t>33</w:t>
      </w:r>
      <w:r>
        <w:fldChar w:fldCharType="end"/>
      </w:r>
    </w:p>
    <w:p w14:paraId="79FCAD6C" w14:textId="5A1716D8" w:rsidR="00E308B2" w:rsidRDefault="00E308B2">
      <w:pPr>
        <w:pStyle w:val="TOC2"/>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5G System Enhancement for Advanced Interactive Services (5G_AIS)</w:t>
      </w:r>
      <w:r>
        <w:tab/>
      </w:r>
      <w:r>
        <w:fldChar w:fldCharType="begin"/>
      </w:r>
      <w:r>
        <w:instrText xml:space="preserve"> PAGEREF _Toc177620612 \h </w:instrText>
      </w:r>
      <w:r>
        <w:fldChar w:fldCharType="separate"/>
      </w:r>
      <w:r>
        <w:t>33</w:t>
      </w:r>
      <w:r>
        <w:fldChar w:fldCharType="end"/>
      </w:r>
    </w:p>
    <w:p w14:paraId="6D95F062" w14:textId="3978259C" w:rsidR="00E308B2" w:rsidRDefault="00E308B2">
      <w:pPr>
        <w:pStyle w:val="TOC2"/>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Enhancement to the 5GC LoCation Services-Phase 2 (5G_eLCS_Ph2)</w:t>
      </w:r>
      <w:r>
        <w:tab/>
      </w:r>
      <w:r>
        <w:fldChar w:fldCharType="begin"/>
      </w:r>
      <w:r>
        <w:instrText xml:space="preserve"> PAGEREF _Toc177620613 \h </w:instrText>
      </w:r>
      <w:r>
        <w:fldChar w:fldCharType="separate"/>
      </w:r>
      <w:r>
        <w:t>33</w:t>
      </w:r>
      <w:r>
        <w:fldChar w:fldCharType="end"/>
      </w:r>
    </w:p>
    <w:p w14:paraId="2C33CC06" w14:textId="2FEB3134" w:rsidR="00E308B2" w:rsidRDefault="00E308B2">
      <w:pPr>
        <w:pStyle w:val="TOC2"/>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Multimedia Priority Service (MPS) Phase 2 (MPS2)</w:t>
      </w:r>
      <w:r>
        <w:tab/>
      </w:r>
      <w:r>
        <w:fldChar w:fldCharType="begin"/>
      </w:r>
      <w:r>
        <w:instrText xml:space="preserve"> PAGEREF _Toc177620614 \h </w:instrText>
      </w:r>
      <w:r>
        <w:fldChar w:fldCharType="separate"/>
      </w:r>
      <w:r>
        <w:t>33</w:t>
      </w:r>
      <w:r>
        <w:fldChar w:fldCharType="end"/>
      </w:r>
    </w:p>
    <w:p w14:paraId="5A26D5B9" w14:textId="23DC5410" w:rsidR="00E308B2" w:rsidRDefault="00E308B2">
      <w:pPr>
        <w:pStyle w:val="TOC2"/>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Dynamic management of group-based event monitoring (TEI17_GEM)</w:t>
      </w:r>
      <w:r>
        <w:tab/>
      </w:r>
      <w:r>
        <w:fldChar w:fldCharType="begin"/>
      </w:r>
      <w:r>
        <w:instrText xml:space="preserve"> PAGEREF _Toc177620615 \h </w:instrText>
      </w:r>
      <w:r>
        <w:fldChar w:fldCharType="separate"/>
      </w:r>
      <w:r>
        <w:t>33</w:t>
      </w:r>
      <w:r>
        <w:fldChar w:fldCharType="end"/>
      </w:r>
    </w:p>
    <w:p w14:paraId="1EE2085B" w14:textId="71F97E3E" w:rsidR="00E308B2" w:rsidRDefault="00E308B2">
      <w:pPr>
        <w:pStyle w:val="TOC2"/>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N7/N40 Interfaces Enhancements to Support GERAN and UTRAN (TEI17_NIESGU)</w:t>
      </w:r>
      <w:r>
        <w:tab/>
      </w:r>
      <w:r>
        <w:fldChar w:fldCharType="begin"/>
      </w:r>
      <w:r>
        <w:instrText xml:space="preserve"> PAGEREF _Toc177620616 \h </w:instrText>
      </w:r>
      <w:r>
        <w:fldChar w:fldCharType="separate"/>
      </w:r>
      <w:r>
        <w:t>33</w:t>
      </w:r>
      <w:r>
        <w:fldChar w:fldCharType="end"/>
      </w:r>
    </w:p>
    <w:p w14:paraId="60673EFB" w14:textId="4F890D0E" w:rsidR="00E308B2" w:rsidRDefault="00E308B2">
      <w:pPr>
        <w:pStyle w:val="TOC2"/>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System enhancement for Redundant PDU Session (TEI17_SE_RPS)</w:t>
      </w:r>
      <w:r>
        <w:tab/>
      </w:r>
      <w:r>
        <w:fldChar w:fldCharType="begin"/>
      </w:r>
      <w:r>
        <w:instrText xml:space="preserve"> PAGEREF _Toc177620617 \h </w:instrText>
      </w:r>
      <w:r>
        <w:fldChar w:fldCharType="separate"/>
      </w:r>
      <w:r>
        <w:t>34</w:t>
      </w:r>
      <w:r>
        <w:fldChar w:fldCharType="end"/>
      </w:r>
    </w:p>
    <w:p w14:paraId="73E81EAA" w14:textId="5FFBDB56" w:rsidR="00E308B2" w:rsidRDefault="00E308B2">
      <w:pPr>
        <w:pStyle w:val="TOC2"/>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IMS Optimization for HSS Group ID in an SBA environment (TEI17_IMSGID)</w:t>
      </w:r>
      <w:r>
        <w:tab/>
      </w:r>
      <w:r>
        <w:fldChar w:fldCharType="begin"/>
      </w:r>
      <w:r>
        <w:instrText xml:space="preserve"> PAGEREF _Toc177620618 \h </w:instrText>
      </w:r>
      <w:r>
        <w:fldChar w:fldCharType="separate"/>
      </w:r>
      <w:r>
        <w:t>34</w:t>
      </w:r>
      <w:r>
        <w:fldChar w:fldCharType="end"/>
      </w:r>
    </w:p>
    <w:p w14:paraId="2AED46C9" w14:textId="1330091A" w:rsidR="00E308B2" w:rsidRDefault="00E308B2">
      <w:pPr>
        <w:pStyle w:val="TOC2"/>
        <w:rPr>
          <w:rFonts w:asciiTheme="minorHAnsi" w:eastAsiaTheme="minorEastAsia" w:hAnsiTheme="minorHAnsi" w:cstheme="minorBidi"/>
          <w:kern w:val="2"/>
          <w:sz w:val="22"/>
          <w:szCs w:val="22"/>
          <w14:ligatures w14:val="standardContextual"/>
        </w:rPr>
      </w:pPr>
      <w:r>
        <w:t>8.20</w:t>
      </w:r>
      <w:r>
        <w:rPr>
          <w:rFonts w:asciiTheme="minorHAnsi" w:eastAsiaTheme="minorEastAsia" w:hAnsiTheme="minorHAnsi" w:cstheme="minorBidi"/>
          <w:kern w:val="2"/>
          <w:sz w:val="22"/>
          <w:szCs w:val="22"/>
          <w14:ligatures w14:val="standardContextual"/>
        </w:rPr>
        <w:tab/>
      </w:r>
      <w:r>
        <w:t>Support for Signed Attestation for Priority and Emergency Sessions (TEI17_SAPES)</w:t>
      </w:r>
      <w:r>
        <w:tab/>
      </w:r>
      <w:r>
        <w:fldChar w:fldCharType="begin"/>
      </w:r>
      <w:r>
        <w:instrText xml:space="preserve"> PAGEREF _Toc177620619 \h </w:instrText>
      </w:r>
      <w:r>
        <w:fldChar w:fldCharType="separate"/>
      </w:r>
      <w:r>
        <w:t>34</w:t>
      </w:r>
      <w:r>
        <w:fldChar w:fldCharType="end"/>
      </w:r>
    </w:p>
    <w:p w14:paraId="6BC15D91" w14:textId="00806D9B" w:rsidR="00E308B2" w:rsidRDefault="00E308B2">
      <w:pPr>
        <w:pStyle w:val="TOC2"/>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Dynamically Changing AM Policies in the 5GC (TEI17_DCAMP)</w:t>
      </w:r>
      <w:r>
        <w:tab/>
      </w:r>
      <w:r>
        <w:fldChar w:fldCharType="begin"/>
      </w:r>
      <w:r>
        <w:instrText xml:space="preserve"> PAGEREF _Toc177620620 \h </w:instrText>
      </w:r>
      <w:r>
        <w:fldChar w:fldCharType="separate"/>
      </w:r>
      <w:r>
        <w:t>34</w:t>
      </w:r>
      <w:r>
        <w:fldChar w:fldCharType="end"/>
      </w:r>
    </w:p>
    <w:p w14:paraId="742F67A1" w14:textId="37B5444E" w:rsidR="00E308B2" w:rsidRDefault="00E308B2">
      <w:pPr>
        <w:pStyle w:val="TOC2"/>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IP address pool information from UDM (TEI17_IPU)</w:t>
      </w:r>
      <w:r>
        <w:tab/>
      </w:r>
      <w:r>
        <w:fldChar w:fldCharType="begin"/>
      </w:r>
      <w:r>
        <w:instrText xml:space="preserve"> PAGEREF _Toc177620621 \h </w:instrText>
      </w:r>
      <w:r>
        <w:fldChar w:fldCharType="separate"/>
      </w:r>
      <w:r>
        <w:t>34</w:t>
      </w:r>
      <w:r>
        <w:fldChar w:fldCharType="end"/>
      </w:r>
    </w:p>
    <w:p w14:paraId="59A77151" w14:textId="220FE78F" w:rsidR="00E308B2" w:rsidRDefault="00E308B2">
      <w:pPr>
        <w:pStyle w:val="TOC2"/>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Same PCF selection for AMF and SMF (TEI17-SPSFAS)</w:t>
      </w:r>
      <w:r>
        <w:tab/>
      </w:r>
      <w:r>
        <w:fldChar w:fldCharType="begin"/>
      </w:r>
      <w:r>
        <w:instrText xml:space="preserve"> PAGEREF _Toc177620622 \h </w:instrText>
      </w:r>
      <w:r>
        <w:fldChar w:fldCharType="separate"/>
      </w:r>
      <w:r>
        <w:t>34</w:t>
      </w:r>
      <w:r>
        <w:fldChar w:fldCharType="end"/>
      </w:r>
    </w:p>
    <w:p w14:paraId="07B30493" w14:textId="33D19437" w:rsidR="00E308B2" w:rsidRDefault="00E308B2">
      <w:pPr>
        <w:pStyle w:val="TOC2"/>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Support of different slices over different Non-3GPP access (TEI17_N3SLICE)</w:t>
      </w:r>
      <w:r>
        <w:tab/>
      </w:r>
      <w:r>
        <w:fldChar w:fldCharType="begin"/>
      </w:r>
      <w:r>
        <w:instrText xml:space="preserve"> PAGEREF _Toc177620623 \h </w:instrText>
      </w:r>
      <w:r>
        <w:fldChar w:fldCharType="separate"/>
      </w:r>
      <w:r>
        <w:t>34</w:t>
      </w:r>
      <w:r>
        <w:fldChar w:fldCharType="end"/>
      </w:r>
    </w:p>
    <w:p w14:paraId="79C32E33" w14:textId="7A228172" w:rsidR="00E308B2" w:rsidRDefault="00E308B2">
      <w:pPr>
        <w:pStyle w:val="TOC2"/>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Minimization of Service Interruption (MINT)</w:t>
      </w:r>
      <w:r>
        <w:tab/>
      </w:r>
      <w:r>
        <w:fldChar w:fldCharType="begin"/>
      </w:r>
      <w:r>
        <w:instrText xml:space="preserve"> PAGEREF _Toc177620624 \h </w:instrText>
      </w:r>
      <w:r>
        <w:fldChar w:fldCharType="separate"/>
      </w:r>
      <w:r>
        <w:t>34</w:t>
      </w:r>
      <w:r>
        <w:fldChar w:fldCharType="end"/>
      </w:r>
    </w:p>
    <w:p w14:paraId="4FD06093" w14:textId="1C676944" w:rsidR="00E308B2" w:rsidRDefault="00E308B2">
      <w:pPr>
        <w:pStyle w:val="TOC2"/>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Architecture Enhancement for NR Reduced Capability Devices (ARCH_NR_REDCAP)</w:t>
      </w:r>
      <w:r>
        <w:tab/>
      </w:r>
      <w:r>
        <w:fldChar w:fldCharType="begin"/>
      </w:r>
      <w:r>
        <w:instrText xml:space="preserve"> PAGEREF _Toc177620625 \h </w:instrText>
      </w:r>
      <w:r>
        <w:fldChar w:fldCharType="separate"/>
      </w:r>
      <w:r>
        <w:t>34</w:t>
      </w:r>
      <w:r>
        <w:fldChar w:fldCharType="end"/>
      </w:r>
    </w:p>
    <w:p w14:paraId="0815BF99" w14:textId="23BFA551" w:rsidR="00E308B2" w:rsidRDefault="00E308B2">
      <w:pPr>
        <w:pStyle w:val="TOC2"/>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Architecture support for NB-IoT/eMTC Non-Terrestrial Networks in EPS (IoT_SAT_ARCH_EPS)</w:t>
      </w:r>
      <w:r>
        <w:tab/>
      </w:r>
      <w:r>
        <w:fldChar w:fldCharType="begin"/>
      </w:r>
      <w:r>
        <w:instrText xml:space="preserve"> PAGEREF _Toc177620626 \h </w:instrText>
      </w:r>
      <w:r>
        <w:fldChar w:fldCharType="separate"/>
      </w:r>
      <w:r>
        <w:t>35</w:t>
      </w:r>
      <w:r>
        <w:fldChar w:fldCharType="end"/>
      </w:r>
    </w:p>
    <w:p w14:paraId="4563FC0A" w14:textId="604401C3" w:rsidR="00E308B2" w:rsidRDefault="00E308B2">
      <w:pPr>
        <w:pStyle w:val="TOC2"/>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Rel-17 CAT B/C alignment CR(s) due to the work led by other 3GPP Working Groups</w:t>
      </w:r>
      <w:r>
        <w:tab/>
      </w:r>
      <w:r>
        <w:fldChar w:fldCharType="begin"/>
      </w:r>
      <w:r>
        <w:instrText xml:space="preserve"> PAGEREF _Toc177620627 \h </w:instrText>
      </w:r>
      <w:r>
        <w:fldChar w:fldCharType="separate"/>
      </w:r>
      <w:r>
        <w:t>37</w:t>
      </w:r>
      <w:r>
        <w:fldChar w:fldCharType="end"/>
      </w:r>
    </w:p>
    <w:p w14:paraId="27C8F2F6" w14:textId="6E566106" w:rsidR="00E308B2" w:rsidRDefault="00E308B2">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Rel-18 WIDs</w:t>
      </w:r>
      <w:r>
        <w:tab/>
      </w:r>
      <w:r>
        <w:fldChar w:fldCharType="begin"/>
      </w:r>
      <w:r>
        <w:instrText xml:space="preserve"> PAGEREF _Toc177620628 \h </w:instrText>
      </w:r>
      <w:r>
        <w:fldChar w:fldCharType="separate"/>
      </w:r>
      <w:r>
        <w:t>37</w:t>
      </w:r>
      <w:r>
        <w:fldChar w:fldCharType="end"/>
      </w:r>
    </w:p>
    <w:p w14:paraId="631D8D59" w14:textId="19BDF229" w:rsidR="00E308B2" w:rsidRDefault="00E308B2">
      <w:pPr>
        <w:pStyle w:val="TOC3"/>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5G System with Satellite Backhaul (5GSATB)</w:t>
      </w:r>
      <w:r>
        <w:tab/>
      </w:r>
      <w:r>
        <w:fldChar w:fldCharType="begin"/>
      </w:r>
      <w:r>
        <w:instrText xml:space="preserve"> PAGEREF _Toc177620629 \h </w:instrText>
      </w:r>
      <w:r>
        <w:fldChar w:fldCharType="separate"/>
      </w:r>
      <w:r>
        <w:t>38</w:t>
      </w:r>
      <w:r>
        <w:fldChar w:fldCharType="end"/>
      </w:r>
    </w:p>
    <w:p w14:paraId="7FC48232" w14:textId="4E655DEB" w:rsidR="00E308B2" w:rsidRDefault="00E308B2">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Satellite access Phase 2 (5GSAT_Ph2)</w:t>
      </w:r>
      <w:r>
        <w:tab/>
      </w:r>
      <w:r>
        <w:fldChar w:fldCharType="begin"/>
      </w:r>
      <w:r>
        <w:instrText xml:space="preserve"> PAGEREF _Toc177620630 \h </w:instrText>
      </w:r>
      <w:r>
        <w:fldChar w:fldCharType="separate"/>
      </w:r>
      <w:r>
        <w:t>38</w:t>
      </w:r>
      <w:r>
        <w:fldChar w:fldCharType="end"/>
      </w:r>
    </w:p>
    <w:p w14:paraId="30C3A376" w14:textId="7071F97C" w:rsidR="00E308B2" w:rsidRDefault="00E308B2">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Personal IoT Networks (5G_PIN)</w:t>
      </w:r>
      <w:r>
        <w:tab/>
      </w:r>
      <w:r>
        <w:fldChar w:fldCharType="begin"/>
      </w:r>
      <w:r>
        <w:instrText xml:space="preserve"> PAGEREF _Toc177620631 \h </w:instrText>
      </w:r>
      <w:r>
        <w:fldChar w:fldCharType="separate"/>
      </w:r>
      <w:r>
        <w:t>38</w:t>
      </w:r>
      <w:r>
        <w:fldChar w:fldCharType="end"/>
      </w:r>
    </w:p>
    <w:p w14:paraId="5C62C3E7" w14:textId="4EC166E6" w:rsidR="00E308B2" w:rsidRDefault="00E308B2">
      <w:pPr>
        <w:pStyle w:val="TOC3"/>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Phase 2 for UAS, UAV and UAM (UAS_Ph2)</w:t>
      </w:r>
      <w:r>
        <w:tab/>
      </w:r>
      <w:r>
        <w:fldChar w:fldCharType="begin"/>
      </w:r>
      <w:r>
        <w:instrText xml:space="preserve"> PAGEREF _Toc177620632 \h </w:instrText>
      </w:r>
      <w:r>
        <w:fldChar w:fldCharType="separate"/>
      </w:r>
      <w:r>
        <w:t>38</w:t>
      </w:r>
      <w:r>
        <w:fldChar w:fldCharType="end"/>
      </w:r>
    </w:p>
    <w:p w14:paraId="54024D2F" w14:textId="7F5C8D67" w:rsidR="00E308B2" w:rsidRDefault="00E308B2">
      <w:pPr>
        <w:pStyle w:val="TOC3"/>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Ranging based services and sidelink positioning (Ranging_SL)</w:t>
      </w:r>
      <w:r>
        <w:tab/>
      </w:r>
      <w:r>
        <w:fldChar w:fldCharType="begin"/>
      </w:r>
      <w:r>
        <w:instrText xml:space="preserve"> PAGEREF _Toc177620633 \h </w:instrText>
      </w:r>
      <w:r>
        <w:fldChar w:fldCharType="separate"/>
      </w:r>
      <w:r>
        <w:t>38</w:t>
      </w:r>
      <w:r>
        <w:fldChar w:fldCharType="end"/>
      </w:r>
    </w:p>
    <w:p w14:paraId="7757DCDC" w14:textId="00664D81" w:rsidR="00E308B2" w:rsidRPr="00E308B2" w:rsidRDefault="00E308B2">
      <w:pPr>
        <w:pStyle w:val="TOC3"/>
        <w:rPr>
          <w:rFonts w:asciiTheme="minorHAnsi" w:eastAsiaTheme="minorEastAsia" w:hAnsiTheme="minorHAnsi" w:cstheme="minorBidi"/>
          <w:kern w:val="2"/>
          <w:sz w:val="22"/>
          <w:szCs w:val="22"/>
          <w:lang w:val="fr-FR"/>
          <w14:ligatures w14:val="standardContextual"/>
        </w:rPr>
      </w:pPr>
      <w:r w:rsidRPr="00E308B2">
        <w:rPr>
          <w:lang w:val="fr-FR"/>
        </w:rPr>
        <w:t>9.6.2</w:t>
      </w:r>
      <w:r w:rsidRPr="00E308B2">
        <w:rPr>
          <w:rFonts w:asciiTheme="minorHAnsi" w:eastAsiaTheme="minorEastAsia" w:hAnsiTheme="minorHAnsi" w:cstheme="minorBidi"/>
          <w:kern w:val="2"/>
          <w:sz w:val="22"/>
          <w:szCs w:val="22"/>
          <w:lang w:val="fr-FR"/>
          <w14:ligatures w14:val="standardContextual"/>
        </w:rPr>
        <w:tab/>
      </w:r>
      <w:r w:rsidRPr="00E308B2">
        <w:rPr>
          <w:lang w:val="fr-FR"/>
        </w:rPr>
        <w:t>5GC LoCation Services Phase 3 (eLCS_Ph3)</w:t>
      </w:r>
      <w:r w:rsidRPr="00E308B2">
        <w:rPr>
          <w:lang w:val="fr-FR"/>
        </w:rPr>
        <w:tab/>
      </w:r>
      <w:r>
        <w:fldChar w:fldCharType="begin"/>
      </w:r>
      <w:r w:rsidRPr="00E308B2">
        <w:rPr>
          <w:lang w:val="fr-FR"/>
        </w:rPr>
        <w:instrText xml:space="preserve"> PAGEREF _Toc177620634 \h </w:instrText>
      </w:r>
      <w:r>
        <w:fldChar w:fldCharType="separate"/>
      </w:r>
      <w:r w:rsidRPr="00E308B2">
        <w:rPr>
          <w:lang w:val="fr-FR"/>
        </w:rPr>
        <w:t>46</w:t>
      </w:r>
      <w:r>
        <w:fldChar w:fldCharType="end"/>
      </w:r>
    </w:p>
    <w:p w14:paraId="00C0ED7F" w14:textId="763D2BC6" w:rsidR="00E308B2" w:rsidRDefault="00E308B2">
      <w:pPr>
        <w:pStyle w:val="TOC3"/>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Proximity-based Services in 5GS Phase 2 (5G_ProSe_Ph2)</w:t>
      </w:r>
      <w:r>
        <w:tab/>
      </w:r>
      <w:r>
        <w:fldChar w:fldCharType="begin"/>
      </w:r>
      <w:r>
        <w:instrText xml:space="preserve"> PAGEREF _Toc177620635 \h </w:instrText>
      </w:r>
      <w:r>
        <w:fldChar w:fldCharType="separate"/>
      </w:r>
      <w:r>
        <w:t>47</w:t>
      </w:r>
      <w:r>
        <w:fldChar w:fldCharType="end"/>
      </w:r>
    </w:p>
    <w:p w14:paraId="0463C123" w14:textId="5C491961" w:rsidR="00E308B2" w:rsidRDefault="00E308B2">
      <w:pPr>
        <w:pStyle w:val="TOC3"/>
        <w:rPr>
          <w:rFonts w:asciiTheme="minorHAnsi" w:eastAsiaTheme="minorEastAsia" w:hAnsiTheme="minorHAnsi" w:cstheme="minorBidi"/>
          <w:kern w:val="2"/>
          <w:sz w:val="22"/>
          <w:szCs w:val="22"/>
          <w14:ligatures w14:val="standardContextual"/>
        </w:rPr>
      </w:pPr>
      <w:r>
        <w:t>9.8.2</w:t>
      </w:r>
      <w:r>
        <w:rPr>
          <w:rFonts w:asciiTheme="minorHAnsi" w:eastAsiaTheme="minorEastAsia" w:hAnsiTheme="minorHAnsi" w:cstheme="minorBidi"/>
          <w:kern w:val="2"/>
          <w:sz w:val="22"/>
          <w:szCs w:val="22"/>
          <w14:ligatures w14:val="standardContextual"/>
        </w:rPr>
        <w:tab/>
      </w:r>
      <w:r>
        <w:t>Generic group management, exposure and communication enhancements (GMEC)</w:t>
      </w:r>
      <w:r>
        <w:tab/>
      </w:r>
      <w:r>
        <w:fldChar w:fldCharType="begin"/>
      </w:r>
      <w:r>
        <w:instrText xml:space="preserve"> PAGEREF _Toc177620636 \h </w:instrText>
      </w:r>
      <w:r>
        <w:fldChar w:fldCharType="separate"/>
      </w:r>
      <w:r>
        <w:t>48</w:t>
      </w:r>
      <w:r>
        <w:fldChar w:fldCharType="end"/>
      </w:r>
    </w:p>
    <w:p w14:paraId="01F4FE56" w14:textId="031BA43C" w:rsidR="00E308B2" w:rsidRDefault="00E308B2">
      <w:pPr>
        <w:pStyle w:val="TOC3"/>
        <w:rPr>
          <w:rFonts w:asciiTheme="minorHAnsi" w:eastAsiaTheme="minorEastAsia" w:hAnsiTheme="minorHAnsi" w:cstheme="minorBidi"/>
          <w:kern w:val="2"/>
          <w:sz w:val="22"/>
          <w:szCs w:val="22"/>
          <w14:ligatures w14:val="standardContextual"/>
        </w:rPr>
      </w:pPr>
      <w:r>
        <w:t>9.9.2</w:t>
      </w:r>
      <w:r>
        <w:rPr>
          <w:rFonts w:asciiTheme="minorHAnsi" w:eastAsiaTheme="minorEastAsia" w:hAnsiTheme="minorHAnsi" w:cstheme="minorBidi"/>
          <w:kern w:val="2"/>
          <w:sz w:val="22"/>
          <w:szCs w:val="22"/>
          <w14:ligatures w14:val="standardContextual"/>
        </w:rPr>
        <w:tab/>
      </w:r>
      <w:r>
        <w:t>System Support for AI/ML-based Services (AIMLsys)</w:t>
      </w:r>
      <w:r>
        <w:tab/>
      </w:r>
      <w:r>
        <w:fldChar w:fldCharType="begin"/>
      </w:r>
      <w:r>
        <w:instrText xml:space="preserve"> PAGEREF _Toc177620637 \h </w:instrText>
      </w:r>
      <w:r>
        <w:fldChar w:fldCharType="separate"/>
      </w:r>
      <w:r>
        <w:t>48</w:t>
      </w:r>
      <w:r>
        <w:fldChar w:fldCharType="end"/>
      </w:r>
    </w:p>
    <w:p w14:paraId="2ECDE512" w14:textId="168E9B13" w:rsidR="00E308B2" w:rsidRDefault="00E308B2">
      <w:pPr>
        <w:pStyle w:val="TOC3"/>
        <w:rPr>
          <w:rFonts w:asciiTheme="minorHAnsi" w:eastAsiaTheme="minorEastAsia" w:hAnsiTheme="minorHAnsi" w:cstheme="minorBidi"/>
          <w:kern w:val="2"/>
          <w:sz w:val="22"/>
          <w:szCs w:val="22"/>
          <w14:ligatures w14:val="standardContextual"/>
        </w:rPr>
      </w:pPr>
      <w:r>
        <w:t>9.10.2</w:t>
      </w:r>
      <w:r>
        <w:rPr>
          <w:rFonts w:asciiTheme="minorHAnsi" w:eastAsiaTheme="minorEastAsia" w:hAnsiTheme="minorHAnsi" w:cstheme="minorBidi"/>
          <w:kern w:val="2"/>
          <w:sz w:val="22"/>
          <w:szCs w:val="22"/>
          <w14:ligatures w14:val="standardContextual"/>
        </w:rPr>
        <w:tab/>
      </w:r>
      <w:r>
        <w:t>5G multicast-broadcast services Phase 2 (5MBS_Ph2)</w:t>
      </w:r>
      <w:r>
        <w:tab/>
      </w:r>
      <w:r>
        <w:fldChar w:fldCharType="begin"/>
      </w:r>
      <w:r>
        <w:instrText xml:space="preserve"> PAGEREF _Toc177620638 \h </w:instrText>
      </w:r>
      <w:r>
        <w:fldChar w:fldCharType="separate"/>
      </w:r>
      <w:r>
        <w:t>48</w:t>
      </w:r>
      <w:r>
        <w:fldChar w:fldCharType="end"/>
      </w:r>
    </w:p>
    <w:p w14:paraId="2BD9A41C" w14:textId="0877817B" w:rsidR="00E308B2" w:rsidRDefault="00E308B2">
      <w:pPr>
        <w:pStyle w:val="TOC3"/>
        <w:rPr>
          <w:rFonts w:asciiTheme="minorHAnsi" w:eastAsiaTheme="minorEastAsia" w:hAnsiTheme="minorHAnsi" w:cstheme="minorBidi"/>
          <w:kern w:val="2"/>
          <w:sz w:val="22"/>
          <w:szCs w:val="22"/>
          <w14:ligatures w14:val="standardContextual"/>
        </w:rPr>
      </w:pPr>
      <w:r>
        <w:t>9.11.2</w:t>
      </w:r>
      <w:r>
        <w:rPr>
          <w:rFonts w:asciiTheme="minorHAnsi" w:eastAsiaTheme="minorEastAsia" w:hAnsiTheme="minorHAnsi" w:cstheme="minorBidi"/>
          <w:kern w:val="2"/>
          <w:sz w:val="22"/>
          <w:szCs w:val="22"/>
          <w14:ligatures w14:val="standardContextual"/>
        </w:rPr>
        <w:tab/>
      </w:r>
      <w:r>
        <w:t>Network Slicing Phase 3 (eNS_Ph3)</w:t>
      </w:r>
      <w:r>
        <w:tab/>
      </w:r>
      <w:r>
        <w:fldChar w:fldCharType="begin"/>
      </w:r>
      <w:r>
        <w:instrText xml:space="preserve"> PAGEREF _Toc177620639 \h </w:instrText>
      </w:r>
      <w:r>
        <w:fldChar w:fldCharType="separate"/>
      </w:r>
      <w:r>
        <w:t>53</w:t>
      </w:r>
      <w:r>
        <w:fldChar w:fldCharType="end"/>
      </w:r>
    </w:p>
    <w:p w14:paraId="5779808A" w14:textId="21306DBB" w:rsidR="00E308B2" w:rsidRDefault="00E308B2">
      <w:pPr>
        <w:pStyle w:val="TOC3"/>
        <w:rPr>
          <w:rFonts w:asciiTheme="minorHAnsi" w:eastAsiaTheme="minorEastAsia" w:hAnsiTheme="minorHAnsi" w:cstheme="minorBidi"/>
          <w:kern w:val="2"/>
          <w:sz w:val="22"/>
          <w:szCs w:val="22"/>
          <w14:ligatures w14:val="standardContextual"/>
        </w:rPr>
      </w:pPr>
      <w:r>
        <w:t>9.12.2</w:t>
      </w:r>
      <w:r>
        <w:rPr>
          <w:rFonts w:asciiTheme="minorHAnsi" w:eastAsiaTheme="minorEastAsia" w:hAnsiTheme="minorHAnsi" w:cstheme="minorBidi"/>
          <w:kern w:val="2"/>
          <w:sz w:val="22"/>
          <w:szCs w:val="22"/>
          <w14:ligatures w14:val="standardContextual"/>
        </w:rPr>
        <w:tab/>
      </w:r>
      <w:r>
        <w:t>XR (Extended Reality) and media services (XRM)</w:t>
      </w:r>
      <w:r>
        <w:tab/>
      </w:r>
      <w:r>
        <w:fldChar w:fldCharType="begin"/>
      </w:r>
      <w:r>
        <w:instrText xml:space="preserve"> PAGEREF _Toc177620640 \h </w:instrText>
      </w:r>
      <w:r>
        <w:fldChar w:fldCharType="separate"/>
      </w:r>
      <w:r>
        <w:t>55</w:t>
      </w:r>
      <w:r>
        <w:fldChar w:fldCharType="end"/>
      </w:r>
    </w:p>
    <w:p w14:paraId="6B451B14" w14:textId="7F5EE7FE" w:rsidR="00E308B2" w:rsidRDefault="00E308B2">
      <w:pPr>
        <w:pStyle w:val="TOC3"/>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RedCap Phase 2 (NR_RedCAP_Ph2)</w:t>
      </w:r>
      <w:r>
        <w:tab/>
      </w:r>
      <w:r>
        <w:fldChar w:fldCharType="begin"/>
      </w:r>
      <w:r>
        <w:instrText xml:space="preserve"> PAGEREF _Toc177620641 \h </w:instrText>
      </w:r>
      <w:r>
        <w:fldChar w:fldCharType="separate"/>
      </w:r>
      <w:r>
        <w:t>56</w:t>
      </w:r>
      <w:r>
        <w:fldChar w:fldCharType="end"/>
      </w:r>
    </w:p>
    <w:p w14:paraId="552CAC26" w14:textId="0F59ECEE" w:rsidR="00E308B2" w:rsidRDefault="00E308B2">
      <w:pPr>
        <w:pStyle w:val="TOC3"/>
        <w:rPr>
          <w:rFonts w:asciiTheme="minorHAnsi" w:eastAsiaTheme="minorEastAsia" w:hAnsiTheme="minorHAnsi" w:cstheme="minorBidi"/>
          <w:kern w:val="2"/>
          <w:sz w:val="22"/>
          <w:szCs w:val="22"/>
          <w14:ligatures w14:val="standardContextual"/>
        </w:rPr>
      </w:pPr>
      <w:r>
        <w:t>9.14.2</w:t>
      </w:r>
      <w:r>
        <w:rPr>
          <w:rFonts w:asciiTheme="minorHAnsi" w:eastAsiaTheme="minorEastAsia" w:hAnsiTheme="minorHAnsi" w:cstheme="minorBidi"/>
          <w:kern w:val="2"/>
          <w:sz w:val="22"/>
          <w:szCs w:val="22"/>
          <w14:ligatures w14:val="standardContextual"/>
        </w:rPr>
        <w:tab/>
      </w:r>
      <w:r>
        <w:t>Evolution of IMS multimedia telephony service (NG_RTC)</w:t>
      </w:r>
      <w:r>
        <w:tab/>
      </w:r>
      <w:r>
        <w:fldChar w:fldCharType="begin"/>
      </w:r>
      <w:r>
        <w:instrText xml:space="preserve"> PAGEREF _Toc177620642 \h </w:instrText>
      </w:r>
      <w:r>
        <w:fldChar w:fldCharType="separate"/>
      </w:r>
      <w:r>
        <w:t>56</w:t>
      </w:r>
      <w:r>
        <w:fldChar w:fldCharType="end"/>
      </w:r>
    </w:p>
    <w:p w14:paraId="2DD51E93" w14:textId="0E263F90" w:rsidR="00E308B2" w:rsidRDefault="00E308B2">
      <w:pPr>
        <w:pStyle w:val="TOC3"/>
        <w:rPr>
          <w:rFonts w:asciiTheme="minorHAnsi" w:eastAsiaTheme="minorEastAsia" w:hAnsiTheme="minorHAnsi" w:cstheme="minorBidi"/>
          <w:kern w:val="2"/>
          <w:sz w:val="22"/>
          <w:szCs w:val="22"/>
          <w14:ligatures w14:val="standardContextual"/>
        </w:rPr>
      </w:pPr>
      <w:r>
        <w:t>9.15.2</w:t>
      </w:r>
      <w:r>
        <w:rPr>
          <w:rFonts w:asciiTheme="minorHAnsi" w:eastAsiaTheme="minorEastAsia" w:hAnsiTheme="minorHAnsi" w:cstheme="minorBidi"/>
          <w:kern w:val="2"/>
          <w:sz w:val="22"/>
          <w:szCs w:val="22"/>
          <w14:ligatures w14:val="standardContextual"/>
        </w:rPr>
        <w:tab/>
      </w:r>
      <w:r>
        <w:t>Access Traffic Steering, Switching and Splitting support in the 5GS; Phase 3 (ATSSS_Ph3)</w:t>
      </w:r>
      <w:r>
        <w:tab/>
      </w:r>
      <w:r>
        <w:fldChar w:fldCharType="begin"/>
      </w:r>
      <w:r>
        <w:instrText xml:space="preserve"> PAGEREF _Toc177620643 \h </w:instrText>
      </w:r>
      <w:r>
        <w:fldChar w:fldCharType="separate"/>
      </w:r>
      <w:r>
        <w:t>56</w:t>
      </w:r>
      <w:r>
        <w:fldChar w:fldCharType="end"/>
      </w:r>
    </w:p>
    <w:p w14:paraId="6402AF0A" w14:textId="6F9AACC1" w:rsidR="00E308B2" w:rsidRDefault="00E308B2">
      <w:pPr>
        <w:pStyle w:val="TOC3"/>
        <w:rPr>
          <w:rFonts w:asciiTheme="minorHAnsi" w:eastAsiaTheme="minorEastAsia" w:hAnsiTheme="minorHAnsi" w:cstheme="minorBidi"/>
          <w:kern w:val="2"/>
          <w:sz w:val="22"/>
          <w:szCs w:val="22"/>
          <w14:ligatures w14:val="standardContextual"/>
        </w:rPr>
      </w:pPr>
      <w:r>
        <w:lastRenderedPageBreak/>
        <w:t>9.16.2</w:t>
      </w:r>
      <w:r>
        <w:rPr>
          <w:rFonts w:asciiTheme="minorHAnsi" w:eastAsiaTheme="minorEastAsia" w:hAnsiTheme="minorHAnsi" w:cstheme="minorBidi"/>
          <w:kern w:val="2"/>
          <w:sz w:val="22"/>
          <w:szCs w:val="22"/>
          <w14:ligatures w14:val="standardContextual"/>
        </w:rPr>
        <w:tab/>
      </w:r>
      <w:r>
        <w:t>UPF enhancement for Exposure And SBA (UPEAS)</w:t>
      </w:r>
      <w:r>
        <w:tab/>
      </w:r>
      <w:r>
        <w:fldChar w:fldCharType="begin"/>
      </w:r>
      <w:r>
        <w:instrText xml:space="preserve"> PAGEREF _Toc177620644 \h </w:instrText>
      </w:r>
      <w:r>
        <w:fldChar w:fldCharType="separate"/>
      </w:r>
      <w:r>
        <w:t>56</w:t>
      </w:r>
      <w:r>
        <w:fldChar w:fldCharType="end"/>
      </w:r>
    </w:p>
    <w:p w14:paraId="5601F0F7" w14:textId="08178E04" w:rsidR="00E308B2" w:rsidRDefault="00E308B2">
      <w:pPr>
        <w:pStyle w:val="TOC3"/>
        <w:rPr>
          <w:rFonts w:asciiTheme="minorHAnsi" w:eastAsiaTheme="minorEastAsia" w:hAnsiTheme="minorHAnsi" w:cstheme="minorBidi"/>
          <w:kern w:val="2"/>
          <w:sz w:val="22"/>
          <w:szCs w:val="22"/>
          <w14:ligatures w14:val="standardContextual"/>
        </w:rPr>
      </w:pPr>
      <w:r>
        <w:t>9.17.2</w:t>
      </w:r>
      <w:r>
        <w:rPr>
          <w:rFonts w:asciiTheme="minorHAnsi" w:eastAsiaTheme="minorEastAsia" w:hAnsiTheme="minorHAnsi" w:cstheme="minorBidi"/>
          <w:kern w:val="2"/>
          <w:sz w:val="22"/>
          <w:szCs w:val="22"/>
          <w14:ligatures w14:val="standardContextual"/>
        </w:rPr>
        <w:tab/>
      </w:r>
      <w:r>
        <w:t>Edge Computing Phase 2 (EDGE_Ph2)</w:t>
      </w:r>
      <w:r>
        <w:tab/>
      </w:r>
      <w:r>
        <w:fldChar w:fldCharType="begin"/>
      </w:r>
      <w:r>
        <w:instrText xml:space="preserve"> PAGEREF _Toc177620645 \h </w:instrText>
      </w:r>
      <w:r>
        <w:fldChar w:fldCharType="separate"/>
      </w:r>
      <w:r>
        <w:t>57</w:t>
      </w:r>
      <w:r>
        <w:fldChar w:fldCharType="end"/>
      </w:r>
    </w:p>
    <w:p w14:paraId="238627DF" w14:textId="144692B4" w:rsidR="00E308B2" w:rsidRDefault="00E308B2">
      <w:pPr>
        <w:pStyle w:val="TOC3"/>
        <w:rPr>
          <w:rFonts w:asciiTheme="minorHAnsi" w:eastAsiaTheme="minorEastAsia" w:hAnsiTheme="minorHAnsi" w:cstheme="minorBidi"/>
          <w:kern w:val="2"/>
          <w:sz w:val="22"/>
          <w:szCs w:val="22"/>
          <w14:ligatures w14:val="standardContextual"/>
        </w:rPr>
      </w:pPr>
      <w:r>
        <w:t>9.18.2</w:t>
      </w:r>
      <w:r>
        <w:rPr>
          <w:rFonts w:asciiTheme="minorHAnsi" w:eastAsiaTheme="minorEastAsia" w:hAnsiTheme="minorHAnsi" w:cstheme="minorBidi"/>
          <w:kern w:val="2"/>
          <w:sz w:val="22"/>
          <w:szCs w:val="22"/>
          <w14:ligatures w14:val="standardContextual"/>
        </w:rPr>
        <w:tab/>
      </w:r>
      <w:r>
        <w:t>5G Timing Resiliency and TSC &amp; URLLC enhancements (TRS_URLLC)</w:t>
      </w:r>
      <w:r>
        <w:tab/>
      </w:r>
      <w:r>
        <w:fldChar w:fldCharType="begin"/>
      </w:r>
      <w:r>
        <w:instrText xml:space="preserve"> PAGEREF _Toc177620646 \h </w:instrText>
      </w:r>
      <w:r>
        <w:fldChar w:fldCharType="separate"/>
      </w:r>
      <w:r>
        <w:t>61</w:t>
      </w:r>
      <w:r>
        <w:fldChar w:fldCharType="end"/>
      </w:r>
    </w:p>
    <w:p w14:paraId="6CB45E51" w14:textId="34B8F110" w:rsidR="00E308B2" w:rsidRDefault="00E308B2">
      <w:pPr>
        <w:pStyle w:val="TOC3"/>
        <w:rPr>
          <w:rFonts w:asciiTheme="minorHAnsi" w:eastAsiaTheme="minorEastAsia" w:hAnsiTheme="minorHAnsi" w:cstheme="minorBidi"/>
          <w:kern w:val="2"/>
          <w:sz w:val="22"/>
          <w:szCs w:val="22"/>
          <w14:ligatures w14:val="standardContextual"/>
        </w:rPr>
      </w:pPr>
      <w:r>
        <w:t>9.19.2</w:t>
      </w:r>
      <w:r>
        <w:rPr>
          <w:rFonts w:asciiTheme="minorHAnsi" w:eastAsiaTheme="minorEastAsia" w:hAnsiTheme="minorHAnsi" w:cstheme="minorBidi"/>
          <w:kern w:val="2"/>
          <w:sz w:val="22"/>
          <w:szCs w:val="22"/>
          <w14:ligatures w14:val="standardContextual"/>
        </w:rPr>
        <w:tab/>
      </w:r>
      <w:r>
        <w:t>Vehicle Mounted Relays (VMR)</w:t>
      </w:r>
      <w:r>
        <w:tab/>
      </w:r>
      <w:r>
        <w:fldChar w:fldCharType="begin"/>
      </w:r>
      <w:r>
        <w:instrText xml:space="preserve"> PAGEREF _Toc177620647 \h </w:instrText>
      </w:r>
      <w:r>
        <w:fldChar w:fldCharType="separate"/>
      </w:r>
      <w:r>
        <w:t>61</w:t>
      </w:r>
      <w:r>
        <w:fldChar w:fldCharType="end"/>
      </w:r>
    </w:p>
    <w:p w14:paraId="5E932E21" w14:textId="4BF71AC3" w:rsidR="00E308B2" w:rsidRDefault="00E308B2">
      <w:pPr>
        <w:pStyle w:val="TOC3"/>
        <w:rPr>
          <w:rFonts w:asciiTheme="minorHAnsi" w:eastAsiaTheme="minorEastAsia" w:hAnsiTheme="minorHAnsi" w:cstheme="minorBidi"/>
          <w:kern w:val="2"/>
          <w:sz w:val="22"/>
          <w:szCs w:val="22"/>
          <w14:ligatures w14:val="standardContextual"/>
        </w:rPr>
      </w:pPr>
      <w:r>
        <w:t>9.20.2</w:t>
      </w:r>
      <w:r>
        <w:rPr>
          <w:rFonts w:asciiTheme="minorHAnsi" w:eastAsiaTheme="minorEastAsia" w:hAnsiTheme="minorHAnsi" w:cstheme="minorBidi"/>
          <w:kern w:val="2"/>
          <w:sz w:val="22"/>
          <w:szCs w:val="22"/>
          <w14:ligatures w14:val="standardContextual"/>
        </w:rPr>
        <w:tab/>
      </w:r>
      <w:r>
        <w:t>Support for 5WWC Phase 3 (5WWC_Ph2)</w:t>
      </w:r>
      <w:r>
        <w:tab/>
      </w:r>
      <w:r>
        <w:fldChar w:fldCharType="begin"/>
      </w:r>
      <w:r>
        <w:instrText xml:space="preserve"> PAGEREF _Toc177620648 \h </w:instrText>
      </w:r>
      <w:r>
        <w:fldChar w:fldCharType="separate"/>
      </w:r>
      <w:r>
        <w:t>61</w:t>
      </w:r>
      <w:r>
        <w:fldChar w:fldCharType="end"/>
      </w:r>
    </w:p>
    <w:p w14:paraId="4F5D869F" w14:textId="61EBC90F" w:rsidR="00E308B2" w:rsidRDefault="00E308B2">
      <w:pPr>
        <w:pStyle w:val="TOC2"/>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Stage 2 of MPS_WLAN (MPS_WLAN)</w:t>
      </w:r>
      <w:r>
        <w:tab/>
      </w:r>
      <w:r>
        <w:fldChar w:fldCharType="begin"/>
      </w:r>
      <w:r>
        <w:instrText xml:space="preserve"> PAGEREF _Toc177620649 \h </w:instrText>
      </w:r>
      <w:r>
        <w:fldChar w:fldCharType="separate"/>
      </w:r>
      <w:r>
        <w:t>65</w:t>
      </w:r>
      <w:r>
        <w:fldChar w:fldCharType="end"/>
      </w:r>
    </w:p>
    <w:p w14:paraId="52026B69" w14:textId="504711BD" w:rsidR="00E308B2" w:rsidRDefault="00E308B2">
      <w:pPr>
        <w:pStyle w:val="TOC3"/>
        <w:rPr>
          <w:rFonts w:asciiTheme="minorHAnsi" w:eastAsiaTheme="minorEastAsia" w:hAnsiTheme="minorHAnsi" w:cstheme="minorBidi"/>
          <w:kern w:val="2"/>
          <w:sz w:val="22"/>
          <w:szCs w:val="22"/>
          <w14:ligatures w14:val="standardContextual"/>
        </w:rPr>
      </w:pPr>
      <w:r>
        <w:t>9.22.2</w:t>
      </w:r>
      <w:r>
        <w:rPr>
          <w:rFonts w:asciiTheme="minorHAnsi" w:eastAsiaTheme="minorEastAsia" w:hAnsiTheme="minorHAnsi" w:cstheme="minorBidi"/>
          <w:kern w:val="2"/>
          <w:sz w:val="22"/>
          <w:szCs w:val="22"/>
          <w14:ligatures w14:val="standardContextual"/>
        </w:rPr>
        <w:tab/>
      </w:r>
      <w:r>
        <w:t>5G AM Policy (AMP)</w:t>
      </w:r>
      <w:r>
        <w:tab/>
      </w:r>
      <w:r>
        <w:fldChar w:fldCharType="begin"/>
      </w:r>
      <w:r>
        <w:instrText xml:space="preserve"> PAGEREF _Toc177620650 \h </w:instrText>
      </w:r>
      <w:r>
        <w:fldChar w:fldCharType="separate"/>
      </w:r>
      <w:r>
        <w:t>65</w:t>
      </w:r>
      <w:r>
        <w:fldChar w:fldCharType="end"/>
      </w:r>
    </w:p>
    <w:p w14:paraId="41DF7954" w14:textId="10BF832C" w:rsidR="00E308B2" w:rsidRDefault="00E308B2">
      <w:pPr>
        <w:pStyle w:val="TOC3"/>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Enablers for Network Automation for 5G - Phase 3 (eNA_Ph3)</w:t>
      </w:r>
      <w:r>
        <w:tab/>
      </w:r>
      <w:r>
        <w:fldChar w:fldCharType="begin"/>
      </w:r>
      <w:r>
        <w:instrText xml:space="preserve"> PAGEREF _Toc177620651 \h </w:instrText>
      </w:r>
      <w:r>
        <w:fldChar w:fldCharType="separate"/>
      </w:r>
      <w:r>
        <w:t>65</w:t>
      </w:r>
      <w:r>
        <w:fldChar w:fldCharType="end"/>
      </w:r>
    </w:p>
    <w:p w14:paraId="353E71B8" w14:textId="7888F860" w:rsidR="00E308B2" w:rsidRDefault="00E308B2">
      <w:pPr>
        <w:pStyle w:val="TOC3"/>
        <w:rPr>
          <w:rFonts w:asciiTheme="minorHAnsi" w:eastAsiaTheme="minorEastAsia" w:hAnsiTheme="minorHAnsi" w:cstheme="minorBidi"/>
          <w:kern w:val="2"/>
          <w:sz w:val="22"/>
          <w:szCs w:val="22"/>
          <w14:ligatures w14:val="standardContextual"/>
        </w:rPr>
      </w:pPr>
      <w:r>
        <w:t>9.24.2</w:t>
      </w:r>
      <w:r>
        <w:rPr>
          <w:rFonts w:asciiTheme="minorHAnsi" w:eastAsiaTheme="minorEastAsia" w:hAnsiTheme="minorHAnsi" w:cstheme="minorBidi"/>
          <w:kern w:val="2"/>
          <w:sz w:val="22"/>
          <w:szCs w:val="22"/>
          <w14:ligatures w14:val="standardContextual"/>
        </w:rPr>
        <w:tab/>
      </w:r>
      <w:r>
        <w:t>Enhanced support of Non-Public Networks phase 2 (eNPN_Ph2)</w:t>
      </w:r>
      <w:r>
        <w:tab/>
      </w:r>
      <w:r>
        <w:fldChar w:fldCharType="begin"/>
      </w:r>
      <w:r>
        <w:instrText xml:space="preserve"> PAGEREF _Toc177620652 \h </w:instrText>
      </w:r>
      <w:r>
        <w:fldChar w:fldCharType="separate"/>
      </w:r>
      <w:r>
        <w:t>71</w:t>
      </w:r>
      <w:r>
        <w:fldChar w:fldCharType="end"/>
      </w:r>
    </w:p>
    <w:p w14:paraId="379D7064" w14:textId="3DA2F8B2" w:rsidR="00E308B2" w:rsidRDefault="00E308B2">
      <w:pPr>
        <w:pStyle w:val="TOC3"/>
        <w:rPr>
          <w:rFonts w:asciiTheme="minorHAnsi" w:eastAsiaTheme="minorEastAsia" w:hAnsiTheme="minorHAnsi" w:cstheme="minorBidi"/>
          <w:kern w:val="2"/>
          <w:sz w:val="22"/>
          <w:szCs w:val="22"/>
          <w14:ligatures w14:val="standardContextual"/>
        </w:rPr>
      </w:pPr>
      <w:r>
        <w:t>9.25.2</w:t>
      </w:r>
      <w:r>
        <w:rPr>
          <w:rFonts w:asciiTheme="minorHAnsi" w:eastAsiaTheme="minorEastAsia" w:hAnsiTheme="minorHAnsi" w:cstheme="minorBidi"/>
          <w:kern w:val="2"/>
          <w:sz w:val="22"/>
          <w:szCs w:val="22"/>
          <w14:ligatures w14:val="standardContextual"/>
        </w:rPr>
        <w:tab/>
      </w:r>
      <w:r>
        <w:t>Enhancement of 5G UE Policy (eUEPO)</w:t>
      </w:r>
      <w:r>
        <w:tab/>
      </w:r>
      <w:r>
        <w:fldChar w:fldCharType="begin"/>
      </w:r>
      <w:r>
        <w:instrText xml:space="preserve"> PAGEREF _Toc177620653 \h </w:instrText>
      </w:r>
      <w:r>
        <w:fldChar w:fldCharType="separate"/>
      </w:r>
      <w:r>
        <w:t>71</w:t>
      </w:r>
      <w:r>
        <w:fldChar w:fldCharType="end"/>
      </w:r>
    </w:p>
    <w:p w14:paraId="2DED9049" w14:textId="5865E261" w:rsidR="00E308B2" w:rsidRDefault="00E308B2">
      <w:pPr>
        <w:pStyle w:val="TOC3"/>
        <w:rPr>
          <w:rFonts w:asciiTheme="minorHAnsi" w:eastAsiaTheme="minorEastAsia" w:hAnsiTheme="minorHAnsi" w:cstheme="minorBidi"/>
          <w:kern w:val="2"/>
          <w:sz w:val="22"/>
          <w:szCs w:val="22"/>
          <w14:ligatures w14:val="standardContextual"/>
        </w:rPr>
      </w:pPr>
      <w:r>
        <w:t>9.26.2</w:t>
      </w:r>
      <w:r>
        <w:rPr>
          <w:rFonts w:asciiTheme="minorHAnsi" w:eastAsiaTheme="minorEastAsia" w:hAnsiTheme="minorHAnsi" w:cstheme="minorBidi"/>
          <w:kern w:val="2"/>
          <w:sz w:val="22"/>
          <w:szCs w:val="22"/>
          <w14:ligatures w14:val="standardContextual"/>
        </w:rPr>
        <w:tab/>
      </w:r>
      <w:r>
        <w:t>System Enabler for Service Function Chaining (SFC)</w:t>
      </w:r>
      <w:r>
        <w:tab/>
      </w:r>
      <w:r>
        <w:fldChar w:fldCharType="begin"/>
      </w:r>
      <w:r>
        <w:instrText xml:space="preserve"> PAGEREF _Toc177620654 \h </w:instrText>
      </w:r>
      <w:r>
        <w:fldChar w:fldCharType="separate"/>
      </w:r>
      <w:r>
        <w:t>71</w:t>
      </w:r>
      <w:r>
        <w:fldChar w:fldCharType="end"/>
      </w:r>
    </w:p>
    <w:p w14:paraId="0DC4FFD6" w14:textId="0396A2A2" w:rsidR="00E308B2" w:rsidRDefault="00E308B2">
      <w:pPr>
        <w:pStyle w:val="TOC3"/>
        <w:rPr>
          <w:rFonts w:asciiTheme="minorHAnsi" w:eastAsiaTheme="minorEastAsia" w:hAnsiTheme="minorHAnsi" w:cstheme="minorBidi"/>
          <w:kern w:val="2"/>
          <w:sz w:val="22"/>
          <w:szCs w:val="22"/>
          <w14:ligatures w14:val="standardContextual"/>
        </w:rPr>
      </w:pPr>
      <w:r>
        <w:t>9.27.2</w:t>
      </w:r>
      <w:r>
        <w:rPr>
          <w:rFonts w:asciiTheme="minorHAnsi" w:eastAsiaTheme="minorEastAsia" w:hAnsiTheme="minorHAnsi" w:cstheme="minorBidi"/>
          <w:kern w:val="2"/>
          <w:sz w:val="22"/>
          <w:szCs w:val="22"/>
          <w14:ligatures w14:val="standardContextual"/>
        </w:rPr>
        <w:tab/>
      </w:r>
      <w:r>
        <w:t>Extensions to the TSC Framework to support DetNet (DetNet)</w:t>
      </w:r>
      <w:r>
        <w:tab/>
      </w:r>
      <w:r>
        <w:fldChar w:fldCharType="begin"/>
      </w:r>
      <w:r>
        <w:instrText xml:space="preserve"> PAGEREF _Toc177620655 \h </w:instrText>
      </w:r>
      <w:r>
        <w:fldChar w:fldCharType="separate"/>
      </w:r>
      <w:r>
        <w:t>72</w:t>
      </w:r>
      <w:r>
        <w:fldChar w:fldCharType="end"/>
      </w:r>
    </w:p>
    <w:p w14:paraId="59977AE0" w14:textId="278EF305" w:rsidR="00E308B2" w:rsidRDefault="00E308B2">
      <w:pPr>
        <w:pStyle w:val="TOC3"/>
        <w:rPr>
          <w:rFonts w:asciiTheme="minorHAnsi" w:eastAsiaTheme="minorEastAsia" w:hAnsiTheme="minorHAnsi" w:cstheme="minorBidi"/>
          <w:kern w:val="2"/>
          <w:sz w:val="22"/>
          <w:szCs w:val="22"/>
          <w14:ligatures w14:val="standardContextual"/>
        </w:rPr>
      </w:pPr>
      <w:r>
        <w:t>9.28.2</w:t>
      </w:r>
      <w:r>
        <w:rPr>
          <w:rFonts w:asciiTheme="minorHAnsi" w:eastAsiaTheme="minorEastAsia" w:hAnsiTheme="minorHAnsi" w:cstheme="minorBidi"/>
          <w:kern w:val="2"/>
          <w:sz w:val="22"/>
          <w:szCs w:val="22"/>
          <w14:ligatures w14:val="standardContextual"/>
        </w:rPr>
        <w:tab/>
      </w:r>
      <w:r>
        <w:t>Seamless UE context recovery (SUECR)</w:t>
      </w:r>
      <w:r>
        <w:tab/>
      </w:r>
      <w:r>
        <w:fldChar w:fldCharType="begin"/>
      </w:r>
      <w:r>
        <w:instrText xml:space="preserve"> PAGEREF _Toc177620656 \h </w:instrText>
      </w:r>
      <w:r>
        <w:fldChar w:fldCharType="separate"/>
      </w:r>
      <w:r>
        <w:t>72</w:t>
      </w:r>
      <w:r>
        <w:fldChar w:fldCharType="end"/>
      </w:r>
    </w:p>
    <w:p w14:paraId="2351BDD1" w14:textId="11FF70AB" w:rsidR="00E308B2" w:rsidRDefault="00E308B2">
      <w:pPr>
        <w:pStyle w:val="TOC2"/>
        <w:rPr>
          <w:rFonts w:asciiTheme="minorHAnsi" w:eastAsiaTheme="minorEastAsia" w:hAnsiTheme="minorHAnsi" w:cstheme="minorBidi"/>
          <w:kern w:val="2"/>
          <w:sz w:val="22"/>
          <w:szCs w:val="22"/>
          <w14:ligatures w14:val="standardContextual"/>
        </w:rPr>
      </w:pPr>
      <w:r>
        <w:t>9.29</w:t>
      </w:r>
      <w:r>
        <w:rPr>
          <w:rFonts w:asciiTheme="minorHAnsi" w:eastAsiaTheme="minorEastAsia" w:hAnsiTheme="minorHAnsi" w:cstheme="minorBidi"/>
          <w:kern w:val="2"/>
          <w:sz w:val="22"/>
          <w:szCs w:val="22"/>
          <w14:ligatures w14:val="standardContextual"/>
        </w:rPr>
        <w:tab/>
      </w:r>
      <w:r>
        <w:t>Multiple location report for MT-LR Immediate Location Request for regulatory services (TEI18_MLR)</w:t>
      </w:r>
      <w:r>
        <w:tab/>
      </w:r>
      <w:r>
        <w:fldChar w:fldCharType="begin"/>
      </w:r>
      <w:r>
        <w:instrText xml:space="preserve"> PAGEREF _Toc177620657 \h </w:instrText>
      </w:r>
      <w:r>
        <w:fldChar w:fldCharType="separate"/>
      </w:r>
      <w:r>
        <w:t>72</w:t>
      </w:r>
      <w:r>
        <w:fldChar w:fldCharType="end"/>
      </w:r>
    </w:p>
    <w:p w14:paraId="11EBB79F" w14:textId="54A51F6B" w:rsidR="00E308B2" w:rsidRDefault="00E308B2">
      <w:pPr>
        <w:pStyle w:val="TOC2"/>
        <w:rPr>
          <w:rFonts w:asciiTheme="minorHAnsi" w:eastAsiaTheme="minorEastAsia" w:hAnsiTheme="minorHAnsi" w:cstheme="minorBidi"/>
          <w:kern w:val="2"/>
          <w:sz w:val="22"/>
          <w:szCs w:val="22"/>
          <w14:ligatures w14:val="standardContextual"/>
        </w:rPr>
      </w:pPr>
      <w:r>
        <w:t>9.30</w:t>
      </w:r>
      <w:r>
        <w:rPr>
          <w:rFonts w:asciiTheme="minorHAnsi" w:eastAsiaTheme="minorEastAsia" w:hAnsiTheme="minorHAnsi" w:cstheme="minorBidi"/>
          <w:kern w:val="2"/>
          <w:sz w:val="22"/>
          <w:szCs w:val="22"/>
          <w14:ligatures w14:val="standardContextual"/>
        </w:rPr>
        <w:tab/>
      </w:r>
      <w:r>
        <w:t>Secondary DN Authentication and authorization in EPC IWK cases (TEI18_SDNAEPC)</w:t>
      </w:r>
      <w:r>
        <w:tab/>
      </w:r>
      <w:r>
        <w:fldChar w:fldCharType="begin"/>
      </w:r>
      <w:r>
        <w:instrText xml:space="preserve"> PAGEREF _Toc177620658 \h </w:instrText>
      </w:r>
      <w:r>
        <w:fldChar w:fldCharType="separate"/>
      </w:r>
      <w:r>
        <w:t>72</w:t>
      </w:r>
      <w:r>
        <w:fldChar w:fldCharType="end"/>
      </w:r>
    </w:p>
    <w:p w14:paraId="1AF0072F" w14:textId="68EB37A5" w:rsidR="00E308B2" w:rsidRDefault="00E308B2">
      <w:pPr>
        <w:pStyle w:val="TOC2"/>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MBS support for V2X services (TEI18_MBS4V2X)</w:t>
      </w:r>
      <w:r>
        <w:tab/>
      </w:r>
      <w:r>
        <w:fldChar w:fldCharType="begin"/>
      </w:r>
      <w:r>
        <w:instrText xml:space="preserve"> PAGEREF _Toc177620659 \h </w:instrText>
      </w:r>
      <w:r>
        <w:fldChar w:fldCharType="separate"/>
      </w:r>
      <w:r>
        <w:t>72</w:t>
      </w:r>
      <w:r>
        <w:fldChar w:fldCharType="end"/>
      </w:r>
    </w:p>
    <w:p w14:paraId="0550674D" w14:textId="40696F3F" w:rsidR="00E308B2" w:rsidRDefault="00E308B2">
      <w:pPr>
        <w:pStyle w:val="TOC2"/>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Spending Limits for AM and UE Policies in the 5GC (TEI18_SLAMUP)</w:t>
      </w:r>
      <w:r>
        <w:tab/>
      </w:r>
      <w:r>
        <w:fldChar w:fldCharType="begin"/>
      </w:r>
      <w:r>
        <w:instrText xml:space="preserve"> PAGEREF _Toc177620660 \h </w:instrText>
      </w:r>
      <w:r>
        <w:fldChar w:fldCharType="separate"/>
      </w:r>
      <w:r>
        <w:t>73</w:t>
      </w:r>
      <w:r>
        <w:fldChar w:fldCharType="end"/>
      </w:r>
    </w:p>
    <w:p w14:paraId="7897A48D" w14:textId="66E5DD80" w:rsidR="00E308B2" w:rsidRDefault="00E308B2">
      <w:pPr>
        <w:pStyle w:val="TOC2"/>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Enhancement of application detection event exposure (TEI18_ADEE)</w:t>
      </w:r>
      <w:r>
        <w:tab/>
      </w:r>
      <w:r>
        <w:fldChar w:fldCharType="begin"/>
      </w:r>
      <w:r>
        <w:instrText xml:space="preserve"> PAGEREF _Toc177620661 \h </w:instrText>
      </w:r>
      <w:r>
        <w:fldChar w:fldCharType="separate"/>
      </w:r>
      <w:r>
        <w:t>73</w:t>
      </w:r>
      <w:r>
        <w:fldChar w:fldCharType="end"/>
      </w:r>
    </w:p>
    <w:p w14:paraId="6C909C2C" w14:textId="67B64801" w:rsidR="00E308B2" w:rsidRDefault="00E308B2">
      <w:pPr>
        <w:pStyle w:val="TOC2"/>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General Support of IPv6 Prefix Delegation (TEI18_IPv6PD)</w:t>
      </w:r>
      <w:r>
        <w:tab/>
      </w:r>
      <w:r>
        <w:fldChar w:fldCharType="begin"/>
      </w:r>
      <w:r>
        <w:instrText xml:space="preserve"> PAGEREF _Toc177620662 \h </w:instrText>
      </w:r>
      <w:r>
        <w:fldChar w:fldCharType="separate"/>
      </w:r>
      <w:r>
        <w:t>73</w:t>
      </w:r>
      <w:r>
        <w:fldChar w:fldCharType="end"/>
      </w:r>
    </w:p>
    <w:p w14:paraId="02C43402" w14:textId="0B1902BE" w:rsidR="00E308B2" w:rsidRDefault="00E308B2">
      <w:pPr>
        <w:pStyle w:val="TOC2"/>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New WID on Dynamically Changing AM Policies in the 5GC Phase 2 (TEI18_DCAMP_Ph2)</w:t>
      </w:r>
      <w:r>
        <w:tab/>
      </w:r>
      <w:r>
        <w:fldChar w:fldCharType="begin"/>
      </w:r>
      <w:r>
        <w:instrText xml:space="preserve"> PAGEREF _Toc177620663 \h </w:instrText>
      </w:r>
      <w:r>
        <w:fldChar w:fldCharType="separate"/>
      </w:r>
      <w:r>
        <w:t>73</w:t>
      </w:r>
      <w:r>
        <w:fldChar w:fldCharType="end"/>
      </w:r>
    </w:p>
    <w:p w14:paraId="3C0BD31F" w14:textId="474E8767" w:rsidR="00E308B2" w:rsidRDefault="00E308B2">
      <w:pPr>
        <w:pStyle w:val="TOC2"/>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Enhancement of NSAC for maximum number of UEs with at least one PDU session/PDN connection (eNSAC)</w:t>
      </w:r>
      <w:r>
        <w:tab/>
      </w:r>
      <w:r>
        <w:fldChar w:fldCharType="begin"/>
      </w:r>
      <w:r>
        <w:instrText xml:space="preserve"> PAGEREF _Toc177620664 \h </w:instrText>
      </w:r>
      <w:r>
        <w:fldChar w:fldCharType="separate"/>
      </w:r>
      <w:r>
        <w:t>73</w:t>
      </w:r>
      <w:r>
        <w:fldChar w:fldCharType="end"/>
      </w:r>
    </w:p>
    <w:p w14:paraId="2CAF0E0D" w14:textId="534899CC" w:rsidR="00E308B2" w:rsidRDefault="00E308B2">
      <w:pPr>
        <w:pStyle w:val="TOC2"/>
        <w:rPr>
          <w:rFonts w:asciiTheme="minorHAnsi" w:eastAsiaTheme="minorEastAsia" w:hAnsiTheme="minorHAnsi" w:cstheme="minorBidi"/>
          <w:kern w:val="2"/>
          <w:sz w:val="22"/>
          <w:szCs w:val="22"/>
          <w14:ligatures w14:val="standardContextual"/>
        </w:rPr>
      </w:pPr>
      <w:r>
        <w:t>9.37</w:t>
      </w:r>
      <w:r>
        <w:rPr>
          <w:rFonts w:asciiTheme="minorHAnsi" w:eastAsiaTheme="minorEastAsia" w:hAnsiTheme="minorHAnsi" w:cstheme="minorBidi"/>
          <w:kern w:val="2"/>
          <w:sz w:val="22"/>
          <w:szCs w:val="22"/>
          <w14:ligatures w14:val="standardContextual"/>
        </w:rPr>
        <w:tab/>
      </w:r>
      <w:r>
        <w:t>Generic Rel-18 LSs</w:t>
      </w:r>
      <w:r>
        <w:tab/>
      </w:r>
      <w:r>
        <w:fldChar w:fldCharType="begin"/>
      </w:r>
      <w:r>
        <w:instrText xml:space="preserve"> PAGEREF _Toc177620665 \h </w:instrText>
      </w:r>
      <w:r>
        <w:fldChar w:fldCharType="separate"/>
      </w:r>
      <w:r>
        <w:t>73</w:t>
      </w:r>
      <w:r>
        <w:fldChar w:fldCharType="end"/>
      </w:r>
    </w:p>
    <w:p w14:paraId="52BAE5A2" w14:textId="1B76FD2A" w:rsidR="00E308B2" w:rsidRDefault="00E308B2">
      <w:pPr>
        <w:pStyle w:val="TOC2"/>
        <w:rPr>
          <w:rFonts w:asciiTheme="minorHAnsi" w:eastAsiaTheme="minorEastAsia" w:hAnsiTheme="minorHAnsi" w:cstheme="minorBidi"/>
          <w:kern w:val="2"/>
          <w:sz w:val="22"/>
          <w:szCs w:val="22"/>
          <w14:ligatures w14:val="standardContextual"/>
        </w:rPr>
      </w:pPr>
      <w:r>
        <w:t>9.38</w:t>
      </w:r>
      <w:r>
        <w:rPr>
          <w:rFonts w:asciiTheme="minorHAnsi" w:eastAsiaTheme="minorEastAsia" w:hAnsiTheme="minorHAnsi" w:cstheme="minorBidi"/>
          <w:kern w:val="2"/>
          <w:sz w:val="22"/>
          <w:szCs w:val="22"/>
          <w14:ligatures w14:val="standardContextual"/>
        </w:rPr>
        <w:tab/>
      </w:r>
      <w:r>
        <w:t>Rel-18 CAT B/C alignment CR(s) due to the work led by other 3GPP Working Groups</w:t>
      </w:r>
      <w:r>
        <w:tab/>
      </w:r>
      <w:r>
        <w:fldChar w:fldCharType="begin"/>
      </w:r>
      <w:r>
        <w:instrText xml:space="preserve"> PAGEREF _Toc177620666 \h </w:instrText>
      </w:r>
      <w:r>
        <w:fldChar w:fldCharType="separate"/>
      </w:r>
      <w:r>
        <w:t>74</w:t>
      </w:r>
      <w:r>
        <w:fldChar w:fldCharType="end"/>
      </w:r>
    </w:p>
    <w:p w14:paraId="67085AAE" w14:textId="6F0D32F3" w:rsidR="00E308B2" w:rsidRDefault="00E308B2">
      <w:pPr>
        <w:pStyle w:val="TOC1"/>
        <w:rPr>
          <w:rFonts w:asciiTheme="minorHAnsi" w:eastAsiaTheme="minorEastAsia" w:hAnsiTheme="minorHAnsi" w:cstheme="minorBidi"/>
          <w:kern w:val="2"/>
          <w:szCs w:val="22"/>
          <w14:ligatures w14:val="standardContextual"/>
        </w:rPr>
      </w:pPr>
      <w:r>
        <w:t>19</w:t>
      </w:r>
      <w:r>
        <w:rPr>
          <w:rFonts w:asciiTheme="minorHAnsi" w:eastAsiaTheme="minorEastAsia" w:hAnsiTheme="minorHAnsi" w:cstheme="minorBidi"/>
          <w:kern w:val="2"/>
          <w:szCs w:val="22"/>
          <w14:ligatures w14:val="standardContextual"/>
        </w:rPr>
        <w:tab/>
      </w:r>
      <w:r>
        <w:t>Rel-19 SIDs and WIDs</w:t>
      </w:r>
      <w:r>
        <w:tab/>
      </w:r>
      <w:r>
        <w:fldChar w:fldCharType="begin"/>
      </w:r>
      <w:r>
        <w:instrText xml:space="preserve"> PAGEREF _Toc177620667 \h </w:instrText>
      </w:r>
      <w:r>
        <w:fldChar w:fldCharType="separate"/>
      </w:r>
      <w:r>
        <w:t>74</w:t>
      </w:r>
      <w:r>
        <w:fldChar w:fldCharType="end"/>
      </w:r>
    </w:p>
    <w:p w14:paraId="468BB574" w14:textId="6DEDEC4E" w:rsidR="00E308B2" w:rsidRDefault="00E308B2">
      <w:pPr>
        <w:pStyle w:val="TOC2"/>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Study on Integration of satellite components in the 5G architecture Phase III (FS_5GSAT_ARCH_Ph3)</w:t>
      </w:r>
      <w:r>
        <w:tab/>
      </w:r>
      <w:r>
        <w:fldChar w:fldCharType="begin"/>
      </w:r>
      <w:r>
        <w:instrText xml:space="preserve"> PAGEREF _Toc177620668 \h </w:instrText>
      </w:r>
      <w:r>
        <w:fldChar w:fldCharType="separate"/>
      </w:r>
      <w:r>
        <w:t>74</w:t>
      </w:r>
      <w:r>
        <w:fldChar w:fldCharType="end"/>
      </w:r>
    </w:p>
    <w:p w14:paraId="78BD00B9" w14:textId="1A328E12" w:rsidR="00E308B2" w:rsidRDefault="00E308B2">
      <w:pPr>
        <w:pStyle w:val="TOC2"/>
        <w:rPr>
          <w:rFonts w:asciiTheme="minorHAnsi" w:eastAsiaTheme="minorEastAsia" w:hAnsiTheme="minorHAnsi" w:cstheme="minorBidi"/>
          <w:kern w:val="2"/>
          <w:sz w:val="22"/>
          <w:szCs w:val="22"/>
          <w14:ligatures w14:val="standardContextual"/>
        </w:rPr>
      </w:pPr>
      <w:r>
        <w:t>19.2</w:t>
      </w:r>
      <w:r>
        <w:rPr>
          <w:rFonts w:asciiTheme="minorHAnsi" w:eastAsiaTheme="minorEastAsia" w:hAnsiTheme="minorHAnsi" w:cstheme="minorBidi"/>
          <w:kern w:val="2"/>
          <w:sz w:val="22"/>
          <w:szCs w:val="22"/>
          <w14:ligatures w14:val="standardContextual"/>
        </w:rPr>
        <w:tab/>
      </w:r>
      <w:r>
        <w:t>Study on system architecture for next generation real time communication services phase 2 (FS_NG_RTC_Ph2)</w:t>
      </w:r>
      <w:r>
        <w:tab/>
      </w:r>
      <w:r>
        <w:fldChar w:fldCharType="begin"/>
      </w:r>
      <w:r>
        <w:instrText xml:space="preserve"> PAGEREF _Toc177620669 \h </w:instrText>
      </w:r>
      <w:r>
        <w:fldChar w:fldCharType="separate"/>
      </w:r>
      <w:r>
        <w:t>95</w:t>
      </w:r>
      <w:r>
        <w:fldChar w:fldCharType="end"/>
      </w:r>
    </w:p>
    <w:p w14:paraId="05D1B465" w14:textId="4DA5A5D4" w:rsidR="00E308B2" w:rsidRDefault="00E308B2">
      <w:pPr>
        <w:pStyle w:val="TOC2"/>
        <w:rPr>
          <w:rFonts w:asciiTheme="minorHAnsi" w:eastAsiaTheme="minorEastAsia" w:hAnsiTheme="minorHAnsi" w:cstheme="minorBidi"/>
          <w:kern w:val="2"/>
          <w:sz w:val="22"/>
          <w:szCs w:val="22"/>
          <w14:ligatures w14:val="standardContextual"/>
        </w:rPr>
      </w:pPr>
      <w:r>
        <w:t>19.3</w:t>
      </w:r>
      <w:r>
        <w:rPr>
          <w:rFonts w:asciiTheme="minorHAnsi" w:eastAsiaTheme="minorEastAsia" w:hAnsiTheme="minorHAnsi" w:cstheme="minorBidi"/>
          <w:kern w:val="2"/>
          <w:sz w:val="22"/>
          <w:szCs w:val="22"/>
          <w14:ligatures w14:val="standardContextual"/>
        </w:rPr>
        <w:tab/>
      </w:r>
      <w:r>
        <w:t>Extended Reality and Media service (XRM) Phase 2 (FS_XRM Ph2)</w:t>
      </w:r>
      <w:r>
        <w:tab/>
      </w:r>
      <w:r>
        <w:fldChar w:fldCharType="begin"/>
      </w:r>
      <w:r>
        <w:instrText xml:space="preserve"> PAGEREF _Toc177620670 \h </w:instrText>
      </w:r>
      <w:r>
        <w:fldChar w:fldCharType="separate"/>
      </w:r>
      <w:r>
        <w:t>107</w:t>
      </w:r>
      <w:r>
        <w:fldChar w:fldCharType="end"/>
      </w:r>
    </w:p>
    <w:p w14:paraId="59022B7B" w14:textId="248D6ED7" w:rsidR="00E308B2" w:rsidRDefault="00E308B2">
      <w:pPr>
        <w:pStyle w:val="TOC2"/>
        <w:rPr>
          <w:rFonts w:asciiTheme="minorHAnsi" w:eastAsiaTheme="minorEastAsia" w:hAnsiTheme="minorHAnsi" w:cstheme="minorBidi"/>
          <w:kern w:val="2"/>
          <w:sz w:val="22"/>
          <w:szCs w:val="22"/>
          <w14:ligatures w14:val="standardContextual"/>
        </w:rPr>
      </w:pPr>
      <w:r>
        <w:t>19.4</w:t>
      </w:r>
      <w:r>
        <w:rPr>
          <w:rFonts w:asciiTheme="minorHAnsi" w:eastAsiaTheme="minorEastAsia" w:hAnsiTheme="minorHAnsi" w:cstheme="minorBidi"/>
          <w:kern w:val="2"/>
          <w:sz w:val="22"/>
          <w:szCs w:val="22"/>
          <w14:ligatures w14:val="standardContextual"/>
        </w:rPr>
        <w:tab/>
      </w:r>
      <w:r>
        <w:t>Feasibility Study on 5GS Enhancement for Energy Efficiency and Energy Saving (FS_EnergySys)</w:t>
      </w:r>
      <w:r>
        <w:tab/>
      </w:r>
      <w:r>
        <w:fldChar w:fldCharType="begin"/>
      </w:r>
      <w:r>
        <w:instrText xml:space="preserve"> PAGEREF _Toc177620671 \h </w:instrText>
      </w:r>
      <w:r>
        <w:fldChar w:fldCharType="separate"/>
      </w:r>
      <w:r>
        <w:t>131</w:t>
      </w:r>
      <w:r>
        <w:fldChar w:fldCharType="end"/>
      </w:r>
    </w:p>
    <w:p w14:paraId="434AEEA4" w14:textId="10FF6AAE" w:rsidR="00E308B2" w:rsidRDefault="00E308B2">
      <w:pPr>
        <w:pStyle w:val="TOC2"/>
        <w:rPr>
          <w:rFonts w:asciiTheme="minorHAnsi" w:eastAsiaTheme="minorEastAsia" w:hAnsiTheme="minorHAnsi" w:cstheme="minorBidi"/>
          <w:kern w:val="2"/>
          <w:sz w:val="22"/>
          <w:szCs w:val="22"/>
          <w14:ligatures w14:val="standardContextual"/>
        </w:rPr>
      </w:pPr>
      <w:r>
        <w:t>19.5</w:t>
      </w:r>
      <w:r>
        <w:rPr>
          <w:rFonts w:asciiTheme="minorHAnsi" w:eastAsiaTheme="minorEastAsia" w:hAnsiTheme="minorHAnsi" w:cstheme="minorBidi"/>
          <w:kern w:val="2"/>
          <w:sz w:val="22"/>
          <w:szCs w:val="22"/>
          <w14:ligatures w14:val="standardContextual"/>
        </w:rPr>
        <w:tab/>
      </w:r>
      <w:r>
        <w:t>Study on MPS for IMS Messaging and SMS services (FS_MPS4msg)</w:t>
      </w:r>
      <w:r>
        <w:tab/>
      </w:r>
      <w:r>
        <w:fldChar w:fldCharType="begin"/>
      </w:r>
      <w:r>
        <w:instrText xml:space="preserve"> PAGEREF _Toc177620672 \h </w:instrText>
      </w:r>
      <w:r>
        <w:fldChar w:fldCharType="separate"/>
      </w:r>
      <w:r>
        <w:t>152</w:t>
      </w:r>
      <w:r>
        <w:fldChar w:fldCharType="end"/>
      </w:r>
    </w:p>
    <w:p w14:paraId="2CB1E511" w14:textId="59F72C16" w:rsidR="00E308B2" w:rsidRDefault="00E308B2">
      <w:pPr>
        <w:pStyle w:val="TOC2"/>
        <w:rPr>
          <w:rFonts w:asciiTheme="minorHAnsi" w:eastAsiaTheme="minorEastAsia" w:hAnsiTheme="minorHAnsi" w:cstheme="minorBidi"/>
          <w:kern w:val="2"/>
          <w:sz w:val="22"/>
          <w:szCs w:val="22"/>
          <w14:ligatures w14:val="standardContextual"/>
        </w:rPr>
      </w:pPr>
      <w:r>
        <w:t>19.6</w:t>
      </w:r>
      <w:r>
        <w:rPr>
          <w:rFonts w:asciiTheme="minorHAnsi" w:eastAsiaTheme="minorEastAsia" w:hAnsiTheme="minorHAnsi" w:cstheme="minorBidi"/>
          <w:kern w:val="2"/>
          <w:sz w:val="22"/>
          <w:szCs w:val="22"/>
          <w14:ligatures w14:val="standardContextual"/>
        </w:rPr>
        <w:tab/>
      </w:r>
      <w:r>
        <w:t>Study on Architecture Enhancements for Vehicle Mounted Relays Phase 2 (FS_VMR_Ph2)</w:t>
      </w:r>
      <w:r>
        <w:tab/>
      </w:r>
      <w:r>
        <w:fldChar w:fldCharType="begin"/>
      </w:r>
      <w:r>
        <w:instrText xml:space="preserve"> PAGEREF _Toc177620673 \h </w:instrText>
      </w:r>
      <w:r>
        <w:fldChar w:fldCharType="separate"/>
      </w:r>
      <w:r>
        <w:t>153</w:t>
      </w:r>
      <w:r>
        <w:fldChar w:fldCharType="end"/>
      </w:r>
    </w:p>
    <w:p w14:paraId="3FAD8EB3" w14:textId="68B7C226" w:rsidR="00E308B2" w:rsidRDefault="00E308B2">
      <w:pPr>
        <w:pStyle w:val="TOC2"/>
        <w:rPr>
          <w:rFonts w:asciiTheme="minorHAnsi" w:eastAsiaTheme="minorEastAsia" w:hAnsiTheme="minorHAnsi" w:cstheme="minorBidi"/>
          <w:kern w:val="2"/>
          <w:sz w:val="22"/>
          <w:szCs w:val="22"/>
          <w14:ligatures w14:val="standardContextual"/>
        </w:rPr>
      </w:pPr>
      <w:r>
        <w:t>19.7</w:t>
      </w:r>
      <w:r>
        <w:rPr>
          <w:rFonts w:asciiTheme="minorHAnsi" w:eastAsiaTheme="minorEastAsia" w:hAnsiTheme="minorHAnsi" w:cstheme="minorBidi"/>
          <w:kern w:val="2"/>
          <w:sz w:val="22"/>
          <w:szCs w:val="22"/>
          <w14:ligatures w14:val="standardContextual"/>
        </w:rPr>
        <w:tab/>
      </w:r>
      <w:r>
        <w:t>Study on System Enhancement for Proximity-based Services in 5GS - Phase 3 (FS_5G_ProSe_Ph3)</w:t>
      </w:r>
      <w:r>
        <w:tab/>
      </w:r>
      <w:r>
        <w:fldChar w:fldCharType="begin"/>
      </w:r>
      <w:r>
        <w:instrText xml:space="preserve"> PAGEREF _Toc177620674 \h </w:instrText>
      </w:r>
      <w:r>
        <w:fldChar w:fldCharType="separate"/>
      </w:r>
      <w:r>
        <w:t>166</w:t>
      </w:r>
      <w:r>
        <w:fldChar w:fldCharType="end"/>
      </w:r>
    </w:p>
    <w:p w14:paraId="0048347C" w14:textId="5612DB9C" w:rsidR="00E308B2" w:rsidRDefault="00E308B2">
      <w:pPr>
        <w:pStyle w:val="TOC2"/>
        <w:rPr>
          <w:rFonts w:asciiTheme="minorHAnsi" w:eastAsiaTheme="minorEastAsia" w:hAnsiTheme="minorHAnsi" w:cstheme="minorBidi"/>
          <w:kern w:val="2"/>
          <w:sz w:val="22"/>
          <w:szCs w:val="22"/>
          <w14:ligatures w14:val="standardContextual"/>
        </w:rPr>
      </w:pPr>
      <w:r>
        <w:t>19.8</w:t>
      </w:r>
      <w:r>
        <w:rPr>
          <w:rFonts w:asciiTheme="minorHAnsi" w:eastAsiaTheme="minorEastAsia" w:hAnsiTheme="minorHAnsi" w:cstheme="minorBidi"/>
          <w:kern w:val="2"/>
          <w:sz w:val="22"/>
          <w:szCs w:val="22"/>
          <w14:ligatures w14:val="standardContextual"/>
        </w:rPr>
        <w:tab/>
      </w:r>
      <w:r>
        <w:t>Study on User Identities and Authentication Architecture (FS_UIA_ARC)</w:t>
      </w:r>
      <w:r>
        <w:tab/>
      </w:r>
      <w:r>
        <w:fldChar w:fldCharType="begin"/>
      </w:r>
      <w:r>
        <w:instrText xml:space="preserve"> PAGEREF _Toc177620675 \h </w:instrText>
      </w:r>
      <w:r>
        <w:fldChar w:fldCharType="separate"/>
      </w:r>
      <w:r>
        <w:t>172</w:t>
      </w:r>
      <w:r>
        <w:fldChar w:fldCharType="end"/>
      </w:r>
    </w:p>
    <w:p w14:paraId="6D122926" w14:textId="01432212" w:rsidR="00E308B2" w:rsidRDefault="00E308B2">
      <w:pPr>
        <w:pStyle w:val="TOC2"/>
        <w:rPr>
          <w:rFonts w:asciiTheme="minorHAnsi" w:eastAsiaTheme="minorEastAsia" w:hAnsiTheme="minorHAnsi" w:cstheme="minorBidi"/>
          <w:kern w:val="2"/>
          <w:sz w:val="22"/>
          <w:szCs w:val="22"/>
          <w14:ligatures w14:val="standardContextual"/>
        </w:rPr>
      </w:pPr>
      <w:r>
        <w:t>19.9</w:t>
      </w:r>
      <w:r>
        <w:rPr>
          <w:rFonts w:asciiTheme="minorHAnsi" w:eastAsiaTheme="minorEastAsia" w:hAnsiTheme="minorHAnsi" w:cstheme="minorBidi"/>
          <w:kern w:val="2"/>
          <w:sz w:val="22"/>
          <w:szCs w:val="22"/>
          <w14:ligatures w14:val="standardContextual"/>
        </w:rPr>
        <w:tab/>
      </w:r>
      <w:r>
        <w:t>Study on Enhancement of support for Edge Computing in 5G Core network - phase 3 (FS_eEDGE_5GC_ph3)</w:t>
      </w:r>
      <w:r>
        <w:tab/>
      </w:r>
      <w:r>
        <w:fldChar w:fldCharType="begin"/>
      </w:r>
      <w:r>
        <w:instrText xml:space="preserve"> PAGEREF _Toc177620676 \h </w:instrText>
      </w:r>
      <w:r>
        <w:fldChar w:fldCharType="separate"/>
      </w:r>
      <w:r>
        <w:t>193</w:t>
      </w:r>
      <w:r>
        <w:fldChar w:fldCharType="end"/>
      </w:r>
    </w:p>
    <w:p w14:paraId="6CC1882C" w14:textId="2EBFE21D" w:rsidR="00E308B2" w:rsidRDefault="00E308B2">
      <w:pPr>
        <w:pStyle w:val="TOC2"/>
        <w:rPr>
          <w:rFonts w:asciiTheme="minorHAnsi" w:eastAsiaTheme="minorEastAsia" w:hAnsiTheme="minorHAnsi" w:cstheme="minorBidi"/>
          <w:kern w:val="2"/>
          <w:sz w:val="22"/>
          <w:szCs w:val="22"/>
          <w14:ligatures w14:val="standardContextual"/>
        </w:rPr>
      </w:pPr>
      <w:r>
        <w:t>19.10</w:t>
      </w:r>
      <w:r>
        <w:rPr>
          <w:rFonts w:asciiTheme="minorHAnsi" w:eastAsiaTheme="minorEastAsia" w:hAnsiTheme="minorHAnsi" w:cstheme="minorBidi"/>
          <w:kern w:val="2"/>
          <w:sz w:val="22"/>
          <w:szCs w:val="22"/>
          <w14:ligatures w14:val="standardContextual"/>
        </w:rPr>
        <w:tab/>
      </w:r>
      <w:r>
        <w:t>Study on Phase 3 for UAS, UAV and UAM (FS_UAS_Ph3)</w:t>
      </w:r>
      <w:r>
        <w:tab/>
      </w:r>
      <w:r>
        <w:fldChar w:fldCharType="begin"/>
      </w:r>
      <w:r>
        <w:instrText xml:space="preserve"> PAGEREF _Toc177620677 \h </w:instrText>
      </w:r>
      <w:r>
        <w:fldChar w:fldCharType="separate"/>
      </w:r>
      <w:r>
        <w:t>201</w:t>
      </w:r>
      <w:r>
        <w:fldChar w:fldCharType="end"/>
      </w:r>
    </w:p>
    <w:p w14:paraId="5791E177" w14:textId="760B39C9" w:rsidR="00E308B2" w:rsidRDefault="00E308B2">
      <w:pPr>
        <w:pStyle w:val="TOC2"/>
        <w:rPr>
          <w:rFonts w:asciiTheme="minorHAnsi" w:eastAsiaTheme="minorEastAsia" w:hAnsiTheme="minorHAnsi" w:cstheme="minorBidi"/>
          <w:kern w:val="2"/>
          <w:sz w:val="22"/>
          <w:szCs w:val="22"/>
          <w14:ligatures w14:val="standardContextual"/>
        </w:rPr>
      </w:pPr>
      <w:r>
        <w:t>19.11</w:t>
      </w:r>
      <w:r>
        <w:rPr>
          <w:rFonts w:asciiTheme="minorHAnsi" w:eastAsiaTheme="minorEastAsia" w:hAnsiTheme="minorHAnsi" w:cstheme="minorBidi"/>
          <w:kern w:val="2"/>
          <w:sz w:val="22"/>
          <w:szCs w:val="22"/>
          <w14:ligatures w14:val="standardContextual"/>
        </w:rPr>
        <w:tab/>
      </w:r>
      <w:r>
        <w:t>Study on UPF enhancement for Exposure And SBA Phase 2 (FS_UPEAS_Ph2)</w:t>
      </w:r>
      <w:r>
        <w:tab/>
      </w:r>
      <w:r>
        <w:fldChar w:fldCharType="begin"/>
      </w:r>
      <w:r>
        <w:instrText xml:space="preserve"> PAGEREF _Toc177620678 \h </w:instrText>
      </w:r>
      <w:r>
        <w:fldChar w:fldCharType="separate"/>
      </w:r>
      <w:r>
        <w:t>212</w:t>
      </w:r>
      <w:r>
        <w:fldChar w:fldCharType="end"/>
      </w:r>
    </w:p>
    <w:p w14:paraId="12837836" w14:textId="07756615" w:rsidR="00E308B2" w:rsidRDefault="00E308B2">
      <w:pPr>
        <w:pStyle w:val="TOC2"/>
        <w:rPr>
          <w:rFonts w:asciiTheme="minorHAnsi" w:eastAsiaTheme="minorEastAsia" w:hAnsiTheme="minorHAnsi" w:cstheme="minorBidi"/>
          <w:kern w:val="2"/>
          <w:sz w:val="22"/>
          <w:szCs w:val="22"/>
          <w14:ligatures w14:val="standardContextual"/>
        </w:rPr>
      </w:pPr>
      <w:r>
        <w:t>19.12</w:t>
      </w:r>
      <w:r>
        <w:rPr>
          <w:rFonts w:asciiTheme="minorHAnsi" w:eastAsiaTheme="minorEastAsia" w:hAnsiTheme="minorHAnsi" w:cstheme="minorBidi"/>
          <w:kern w:val="2"/>
          <w:sz w:val="22"/>
          <w:szCs w:val="22"/>
          <w14:ligatures w14:val="standardContextual"/>
        </w:rPr>
        <w:tab/>
      </w:r>
      <w:r>
        <w:t>Study on System aspects of 5G NR Femto (FS_5G_Femto)</w:t>
      </w:r>
      <w:r>
        <w:tab/>
      </w:r>
      <w:r>
        <w:fldChar w:fldCharType="begin"/>
      </w:r>
      <w:r>
        <w:instrText xml:space="preserve"> PAGEREF _Toc177620679 \h </w:instrText>
      </w:r>
      <w:r>
        <w:fldChar w:fldCharType="separate"/>
      </w:r>
      <w:r>
        <w:t>216</w:t>
      </w:r>
      <w:r>
        <w:fldChar w:fldCharType="end"/>
      </w:r>
    </w:p>
    <w:p w14:paraId="58A76B42" w14:textId="49628503" w:rsidR="00E308B2" w:rsidRDefault="00E308B2">
      <w:pPr>
        <w:pStyle w:val="TOC2"/>
        <w:rPr>
          <w:rFonts w:asciiTheme="minorHAnsi" w:eastAsiaTheme="minorEastAsia" w:hAnsiTheme="minorHAnsi" w:cstheme="minorBidi"/>
          <w:kern w:val="2"/>
          <w:sz w:val="22"/>
          <w:szCs w:val="22"/>
          <w14:ligatures w14:val="standardContextual"/>
        </w:rPr>
      </w:pPr>
      <w:r>
        <w:t>19.13</w:t>
      </w:r>
      <w:r>
        <w:rPr>
          <w:rFonts w:asciiTheme="minorHAnsi" w:eastAsiaTheme="minorEastAsia" w:hAnsiTheme="minorHAnsi" w:cstheme="minorBidi"/>
          <w:kern w:val="2"/>
          <w:sz w:val="22"/>
          <w:szCs w:val="22"/>
          <w14:ligatures w14:val="standardContextual"/>
        </w:rPr>
        <w:tab/>
      </w:r>
      <w:r>
        <w:t>Study on Multi-Access (DualSteer and ATSSS_Ph4) (FS_MASSS)</w:t>
      </w:r>
      <w:r>
        <w:tab/>
      </w:r>
      <w:r>
        <w:fldChar w:fldCharType="begin"/>
      </w:r>
      <w:r>
        <w:instrText xml:space="preserve"> PAGEREF _Toc177620680 \h </w:instrText>
      </w:r>
      <w:r>
        <w:fldChar w:fldCharType="separate"/>
      </w:r>
      <w:r>
        <w:t>224</w:t>
      </w:r>
      <w:r>
        <w:fldChar w:fldCharType="end"/>
      </w:r>
    </w:p>
    <w:p w14:paraId="29CAB34C" w14:textId="6E9E7845" w:rsidR="00E308B2" w:rsidRDefault="00E308B2">
      <w:pPr>
        <w:pStyle w:val="TOC2"/>
        <w:rPr>
          <w:rFonts w:asciiTheme="minorHAnsi" w:eastAsiaTheme="minorEastAsia" w:hAnsiTheme="minorHAnsi" w:cstheme="minorBidi"/>
          <w:kern w:val="2"/>
          <w:sz w:val="22"/>
          <w:szCs w:val="22"/>
          <w14:ligatures w14:val="standardContextual"/>
        </w:rPr>
      </w:pPr>
      <w:r>
        <w:t>19.14</w:t>
      </w:r>
      <w:r>
        <w:rPr>
          <w:rFonts w:asciiTheme="minorHAnsi" w:eastAsiaTheme="minorEastAsia" w:hAnsiTheme="minorHAnsi" w:cstheme="minorBidi"/>
          <w:kern w:val="2"/>
          <w:sz w:val="22"/>
          <w:szCs w:val="22"/>
          <w14:ligatures w14:val="standardContextual"/>
        </w:rPr>
        <w:tab/>
      </w:r>
      <w:r>
        <w:t>Study on Architecture support of Ambient power-enabled Internet of Things (FS_AmbientIoT)</w:t>
      </w:r>
      <w:r>
        <w:tab/>
      </w:r>
      <w:r>
        <w:fldChar w:fldCharType="begin"/>
      </w:r>
      <w:r>
        <w:instrText xml:space="preserve"> PAGEREF _Toc177620681 \h </w:instrText>
      </w:r>
      <w:r>
        <w:fldChar w:fldCharType="separate"/>
      </w:r>
      <w:r>
        <w:t>255</w:t>
      </w:r>
      <w:r>
        <w:fldChar w:fldCharType="end"/>
      </w:r>
    </w:p>
    <w:p w14:paraId="604D28CC" w14:textId="2D4F936A" w:rsidR="00E308B2" w:rsidRDefault="00E308B2">
      <w:pPr>
        <w:pStyle w:val="TOC2"/>
        <w:rPr>
          <w:rFonts w:asciiTheme="minorHAnsi" w:eastAsiaTheme="minorEastAsia" w:hAnsiTheme="minorHAnsi" w:cstheme="minorBidi"/>
          <w:kern w:val="2"/>
          <w:sz w:val="22"/>
          <w:szCs w:val="22"/>
          <w14:ligatures w14:val="standardContextual"/>
        </w:rPr>
      </w:pPr>
      <w:r>
        <w:t>19.15</w:t>
      </w:r>
      <w:r>
        <w:rPr>
          <w:rFonts w:asciiTheme="minorHAnsi" w:eastAsiaTheme="minorEastAsia" w:hAnsiTheme="minorHAnsi" w:cstheme="minorBidi"/>
          <w:kern w:val="2"/>
          <w:sz w:val="22"/>
          <w:szCs w:val="22"/>
          <w14:ligatures w14:val="standardContextual"/>
        </w:rPr>
        <w:tab/>
      </w:r>
      <w:r>
        <w:t>Core Network Enhanced Support for Artificial Intelligence (AI)/Machine Learning (ML) (FS_AIML_CN)</w:t>
      </w:r>
      <w:r>
        <w:tab/>
      </w:r>
      <w:r>
        <w:fldChar w:fldCharType="begin"/>
      </w:r>
      <w:r>
        <w:instrText xml:space="preserve"> PAGEREF _Toc177620682 \h </w:instrText>
      </w:r>
      <w:r>
        <w:fldChar w:fldCharType="separate"/>
      </w:r>
      <w:r>
        <w:t>272</w:t>
      </w:r>
      <w:r>
        <w:fldChar w:fldCharType="end"/>
      </w:r>
    </w:p>
    <w:p w14:paraId="0B23112D" w14:textId="00147037" w:rsidR="00E308B2" w:rsidRDefault="00E308B2">
      <w:pPr>
        <w:pStyle w:val="TOC2"/>
        <w:rPr>
          <w:rFonts w:asciiTheme="minorHAnsi" w:eastAsiaTheme="minorEastAsia" w:hAnsiTheme="minorHAnsi" w:cstheme="minorBidi"/>
          <w:kern w:val="2"/>
          <w:sz w:val="22"/>
          <w:szCs w:val="22"/>
          <w14:ligatures w14:val="standardContextual"/>
        </w:rPr>
      </w:pPr>
      <w:r>
        <w:t>19.16</w:t>
      </w:r>
      <w:r>
        <w:rPr>
          <w:rFonts w:asciiTheme="minorHAnsi" w:eastAsiaTheme="minorEastAsia" w:hAnsiTheme="minorHAnsi" w:cstheme="minorBidi"/>
          <w:kern w:val="2"/>
          <w:sz w:val="22"/>
          <w:szCs w:val="22"/>
          <w14:ligatures w14:val="standardContextual"/>
        </w:rPr>
        <w:tab/>
      </w:r>
      <w:r>
        <w:t>Indirect Network Sharing (TEI19_NetShare)</w:t>
      </w:r>
      <w:r>
        <w:tab/>
      </w:r>
      <w:r>
        <w:fldChar w:fldCharType="begin"/>
      </w:r>
      <w:r>
        <w:instrText xml:space="preserve"> PAGEREF _Toc177620683 \h </w:instrText>
      </w:r>
      <w:r>
        <w:fldChar w:fldCharType="separate"/>
      </w:r>
      <w:r>
        <w:t>293</w:t>
      </w:r>
      <w:r>
        <w:fldChar w:fldCharType="end"/>
      </w:r>
    </w:p>
    <w:p w14:paraId="5B569083" w14:textId="17BF1EAB" w:rsidR="00E308B2" w:rsidRDefault="00E308B2">
      <w:pPr>
        <w:pStyle w:val="TOC2"/>
        <w:rPr>
          <w:rFonts w:asciiTheme="minorHAnsi" w:eastAsiaTheme="minorEastAsia" w:hAnsiTheme="minorHAnsi" w:cstheme="minorBidi"/>
          <w:kern w:val="2"/>
          <w:sz w:val="22"/>
          <w:szCs w:val="22"/>
          <w14:ligatures w14:val="standardContextual"/>
        </w:rPr>
      </w:pPr>
      <w:r>
        <w:t>19.17</w:t>
      </w:r>
      <w:r>
        <w:rPr>
          <w:rFonts w:asciiTheme="minorHAnsi" w:eastAsiaTheme="minorEastAsia" w:hAnsiTheme="minorHAnsi" w:cstheme="minorBidi"/>
          <w:kern w:val="2"/>
          <w:sz w:val="22"/>
          <w:szCs w:val="22"/>
          <w14:ligatures w14:val="standardContextual"/>
        </w:rPr>
        <w:tab/>
      </w:r>
      <w:r>
        <w:t>Architecture support of roaming value-added services (TEI19_RVAS)</w:t>
      </w:r>
      <w:r>
        <w:tab/>
      </w:r>
      <w:r>
        <w:fldChar w:fldCharType="begin"/>
      </w:r>
      <w:r>
        <w:instrText xml:space="preserve"> PAGEREF _Toc177620684 \h </w:instrText>
      </w:r>
      <w:r>
        <w:fldChar w:fldCharType="separate"/>
      </w:r>
      <w:r>
        <w:t>294</w:t>
      </w:r>
      <w:r>
        <w:fldChar w:fldCharType="end"/>
      </w:r>
    </w:p>
    <w:p w14:paraId="22F2CF07" w14:textId="25526E2B" w:rsidR="00E308B2" w:rsidRDefault="00E308B2">
      <w:pPr>
        <w:pStyle w:val="TOC2"/>
        <w:rPr>
          <w:rFonts w:asciiTheme="minorHAnsi" w:eastAsiaTheme="minorEastAsia" w:hAnsiTheme="minorHAnsi" w:cstheme="minorBidi"/>
          <w:kern w:val="2"/>
          <w:sz w:val="22"/>
          <w:szCs w:val="22"/>
          <w14:ligatures w14:val="standardContextual"/>
        </w:rPr>
      </w:pPr>
      <w:r>
        <w:t>19.18</w:t>
      </w:r>
      <w:r>
        <w:rPr>
          <w:rFonts w:asciiTheme="minorHAnsi" w:eastAsiaTheme="minorEastAsia" w:hAnsiTheme="minorHAnsi" w:cstheme="minorBidi"/>
          <w:kern w:val="2"/>
          <w:sz w:val="22"/>
          <w:szCs w:val="22"/>
          <w14:ligatures w14:val="standardContextual"/>
        </w:rPr>
        <w:tab/>
      </w:r>
      <w:r>
        <w:t>Minimize the Number of Policy Associations (TEI19_MINPA)</w:t>
      </w:r>
      <w:r>
        <w:tab/>
      </w:r>
      <w:r>
        <w:fldChar w:fldCharType="begin"/>
      </w:r>
      <w:r>
        <w:instrText xml:space="preserve"> PAGEREF _Toc177620685 \h </w:instrText>
      </w:r>
      <w:r>
        <w:fldChar w:fldCharType="separate"/>
      </w:r>
      <w:r>
        <w:t>296</w:t>
      </w:r>
      <w:r>
        <w:fldChar w:fldCharType="end"/>
      </w:r>
    </w:p>
    <w:p w14:paraId="57FD066D" w14:textId="0DC7E33F" w:rsidR="00E308B2" w:rsidRDefault="00E308B2">
      <w:pPr>
        <w:pStyle w:val="TOC2"/>
        <w:rPr>
          <w:rFonts w:asciiTheme="minorHAnsi" w:eastAsiaTheme="minorEastAsia" w:hAnsiTheme="minorHAnsi" w:cstheme="minorBidi"/>
          <w:kern w:val="2"/>
          <w:sz w:val="22"/>
          <w:szCs w:val="22"/>
          <w14:ligatures w14:val="standardContextual"/>
        </w:rPr>
      </w:pPr>
      <w:r>
        <w:t>19.19</w:t>
      </w:r>
      <w:r>
        <w:rPr>
          <w:rFonts w:asciiTheme="minorHAnsi" w:eastAsiaTheme="minorEastAsia" w:hAnsiTheme="minorHAnsi" w:cstheme="minorBidi"/>
          <w:kern w:val="2"/>
          <w:sz w:val="22"/>
          <w:szCs w:val="22"/>
          <w14:ligatures w14:val="standardContextual"/>
        </w:rPr>
        <w:tab/>
      </w:r>
      <w:r>
        <w:t>Deferred 5GC-MT-LR Procedure for Periodic Location Events based NRPPa Periodic Measurement Reports (TEI19_DLPM)</w:t>
      </w:r>
      <w:r>
        <w:tab/>
      </w:r>
      <w:r>
        <w:fldChar w:fldCharType="begin"/>
      </w:r>
      <w:r>
        <w:instrText xml:space="preserve"> PAGEREF _Toc177620686 \h </w:instrText>
      </w:r>
      <w:r>
        <w:fldChar w:fldCharType="separate"/>
      </w:r>
      <w:r>
        <w:t>296</w:t>
      </w:r>
      <w:r>
        <w:fldChar w:fldCharType="end"/>
      </w:r>
    </w:p>
    <w:p w14:paraId="20EC56FF" w14:textId="72E35283" w:rsidR="00E308B2" w:rsidRDefault="00E308B2">
      <w:pPr>
        <w:pStyle w:val="TOC2"/>
        <w:rPr>
          <w:rFonts w:asciiTheme="minorHAnsi" w:eastAsiaTheme="minorEastAsia" w:hAnsiTheme="minorHAnsi" w:cstheme="minorBidi"/>
          <w:kern w:val="2"/>
          <w:sz w:val="22"/>
          <w:szCs w:val="22"/>
          <w14:ligatures w14:val="standardContextual"/>
        </w:rPr>
      </w:pPr>
      <w:r>
        <w:t>19.20</w:t>
      </w:r>
      <w:r>
        <w:rPr>
          <w:rFonts w:asciiTheme="minorHAnsi" w:eastAsiaTheme="minorEastAsia" w:hAnsiTheme="minorHAnsi" w:cstheme="minorBidi"/>
          <w:kern w:val="2"/>
          <w:sz w:val="22"/>
          <w:szCs w:val="22"/>
          <w14:ligatures w14:val="standardContextual"/>
        </w:rPr>
        <w:tab/>
      </w:r>
      <w:r>
        <w:t>Providing per-subscriber VLAN instructions from UDM (TEI19_VLANSUB)</w:t>
      </w:r>
      <w:r>
        <w:tab/>
      </w:r>
      <w:r>
        <w:fldChar w:fldCharType="begin"/>
      </w:r>
      <w:r>
        <w:instrText xml:space="preserve"> PAGEREF _Toc177620687 \h </w:instrText>
      </w:r>
      <w:r>
        <w:fldChar w:fldCharType="separate"/>
      </w:r>
      <w:r>
        <w:t>296</w:t>
      </w:r>
      <w:r>
        <w:fldChar w:fldCharType="end"/>
      </w:r>
    </w:p>
    <w:p w14:paraId="25D22E7C" w14:textId="294CA616" w:rsidR="00E308B2" w:rsidRDefault="00E308B2">
      <w:pPr>
        <w:pStyle w:val="TOC2"/>
        <w:rPr>
          <w:rFonts w:asciiTheme="minorHAnsi" w:eastAsiaTheme="minorEastAsia" w:hAnsiTheme="minorHAnsi" w:cstheme="minorBidi"/>
          <w:kern w:val="2"/>
          <w:sz w:val="22"/>
          <w:szCs w:val="22"/>
          <w14:ligatures w14:val="standardContextual"/>
        </w:rPr>
      </w:pPr>
      <w:r>
        <w:t>19.21</w:t>
      </w:r>
      <w:r>
        <w:rPr>
          <w:rFonts w:asciiTheme="minorHAnsi" w:eastAsiaTheme="minorEastAsia" w:hAnsiTheme="minorHAnsi" w:cstheme="minorBidi"/>
          <w:kern w:val="2"/>
          <w:sz w:val="22"/>
          <w:szCs w:val="22"/>
          <w14:ligatures w14:val="standardContextual"/>
        </w:rPr>
        <w:tab/>
      </w:r>
      <w:r>
        <w:t>Enhancing Parameter Provisioning with static UE IP address and UP security policy (TEI19_IP-SP-EXP)</w:t>
      </w:r>
      <w:r>
        <w:tab/>
      </w:r>
      <w:r>
        <w:fldChar w:fldCharType="begin"/>
      </w:r>
      <w:r>
        <w:instrText xml:space="preserve"> PAGEREF _Toc177620688 \h </w:instrText>
      </w:r>
      <w:r>
        <w:fldChar w:fldCharType="separate"/>
      </w:r>
      <w:r>
        <w:t>296</w:t>
      </w:r>
      <w:r>
        <w:fldChar w:fldCharType="end"/>
      </w:r>
    </w:p>
    <w:p w14:paraId="0B4E0738" w14:textId="4F3B9B11" w:rsidR="00E308B2" w:rsidRDefault="00E308B2">
      <w:pPr>
        <w:pStyle w:val="TOC2"/>
        <w:rPr>
          <w:rFonts w:asciiTheme="minorHAnsi" w:eastAsiaTheme="minorEastAsia" w:hAnsiTheme="minorHAnsi" w:cstheme="minorBidi"/>
          <w:kern w:val="2"/>
          <w:sz w:val="22"/>
          <w:szCs w:val="22"/>
          <w14:ligatures w14:val="standardContextual"/>
        </w:rPr>
      </w:pPr>
      <w:r>
        <w:t>19.22</w:t>
      </w:r>
      <w:r>
        <w:rPr>
          <w:rFonts w:asciiTheme="minorHAnsi" w:eastAsiaTheme="minorEastAsia" w:hAnsiTheme="minorHAnsi" w:cstheme="minorBidi"/>
          <w:kern w:val="2"/>
          <w:sz w:val="22"/>
          <w:szCs w:val="22"/>
          <w14:ligatures w14:val="standardContextual"/>
        </w:rPr>
        <w:tab/>
      </w:r>
      <w:r>
        <w:t>Spending Limits for UE Policies in Roaming scenario (TEI19_SLUPiR)</w:t>
      </w:r>
      <w:r>
        <w:tab/>
      </w:r>
      <w:r>
        <w:fldChar w:fldCharType="begin"/>
      </w:r>
      <w:r>
        <w:instrText xml:space="preserve"> PAGEREF _Toc177620689 \h </w:instrText>
      </w:r>
      <w:r>
        <w:fldChar w:fldCharType="separate"/>
      </w:r>
      <w:r>
        <w:t>297</w:t>
      </w:r>
      <w:r>
        <w:fldChar w:fldCharType="end"/>
      </w:r>
    </w:p>
    <w:p w14:paraId="4B779D59" w14:textId="021D49B3" w:rsidR="00E308B2" w:rsidRDefault="00E308B2">
      <w:pPr>
        <w:pStyle w:val="TOC2"/>
        <w:rPr>
          <w:rFonts w:asciiTheme="minorHAnsi" w:eastAsiaTheme="minorEastAsia" w:hAnsiTheme="minorHAnsi" w:cstheme="minorBidi"/>
          <w:kern w:val="2"/>
          <w:sz w:val="22"/>
          <w:szCs w:val="22"/>
          <w14:ligatures w14:val="standardContextual"/>
        </w:rPr>
      </w:pPr>
      <w:r>
        <w:t>19.23</w:t>
      </w:r>
      <w:r>
        <w:rPr>
          <w:rFonts w:asciiTheme="minorHAnsi" w:eastAsiaTheme="minorEastAsia" w:hAnsiTheme="minorHAnsi" w:cstheme="minorBidi"/>
          <w:kern w:val="2"/>
          <w:sz w:val="22"/>
          <w:szCs w:val="22"/>
          <w14:ligatures w14:val="standardContextual"/>
        </w:rPr>
        <w:tab/>
      </w:r>
      <w:r>
        <w:t>Subscription control for reference time distribution in EPS (TEI19_TIME_SUB_EPS)</w:t>
      </w:r>
      <w:r>
        <w:tab/>
      </w:r>
      <w:r>
        <w:fldChar w:fldCharType="begin"/>
      </w:r>
      <w:r>
        <w:instrText xml:space="preserve"> PAGEREF _Toc177620690 \h </w:instrText>
      </w:r>
      <w:r>
        <w:fldChar w:fldCharType="separate"/>
      </w:r>
      <w:r>
        <w:t>298</w:t>
      </w:r>
      <w:r>
        <w:fldChar w:fldCharType="end"/>
      </w:r>
    </w:p>
    <w:p w14:paraId="46DC4D67" w14:textId="6BE78777" w:rsidR="00E308B2" w:rsidRDefault="00E308B2">
      <w:pPr>
        <w:pStyle w:val="TOC2"/>
        <w:rPr>
          <w:rFonts w:asciiTheme="minorHAnsi" w:eastAsiaTheme="minorEastAsia" w:hAnsiTheme="minorHAnsi" w:cstheme="minorBidi"/>
          <w:kern w:val="2"/>
          <w:sz w:val="22"/>
          <w:szCs w:val="22"/>
          <w14:ligatures w14:val="standardContextual"/>
        </w:rPr>
      </w:pPr>
      <w:r>
        <w:t>19.24</w:t>
      </w:r>
      <w:r>
        <w:rPr>
          <w:rFonts w:asciiTheme="minorHAnsi" w:eastAsiaTheme="minorEastAsia" w:hAnsiTheme="minorHAnsi" w:cstheme="minorBidi"/>
          <w:kern w:val="2"/>
          <w:sz w:val="22"/>
          <w:szCs w:val="22"/>
          <w14:ligatures w14:val="standardContextual"/>
        </w:rPr>
        <w:tab/>
      </w:r>
      <w:r>
        <w:t>On-demand broadcast of GNSS assistance data (TEI19_OBGAD)</w:t>
      </w:r>
      <w:r>
        <w:tab/>
      </w:r>
      <w:r>
        <w:fldChar w:fldCharType="begin"/>
      </w:r>
      <w:r>
        <w:instrText xml:space="preserve"> PAGEREF _Toc177620691 \h </w:instrText>
      </w:r>
      <w:r>
        <w:fldChar w:fldCharType="separate"/>
      </w:r>
      <w:r>
        <w:t>298</w:t>
      </w:r>
      <w:r>
        <w:fldChar w:fldCharType="end"/>
      </w:r>
    </w:p>
    <w:p w14:paraId="0C923BBE" w14:textId="649E14A2" w:rsidR="00E308B2" w:rsidRDefault="00E308B2">
      <w:pPr>
        <w:pStyle w:val="TOC2"/>
        <w:rPr>
          <w:rFonts w:asciiTheme="minorHAnsi" w:eastAsiaTheme="minorEastAsia" w:hAnsiTheme="minorHAnsi" w:cstheme="minorBidi"/>
          <w:kern w:val="2"/>
          <w:sz w:val="22"/>
          <w:szCs w:val="22"/>
          <w14:ligatures w14:val="standardContextual"/>
        </w:rPr>
      </w:pPr>
      <w:r>
        <w:t>19.25</w:t>
      </w:r>
      <w:r>
        <w:rPr>
          <w:rFonts w:asciiTheme="minorHAnsi" w:eastAsiaTheme="minorEastAsia" w:hAnsiTheme="minorHAnsi" w:cstheme="minorBidi"/>
          <w:kern w:val="2"/>
          <w:sz w:val="22"/>
          <w:szCs w:val="22"/>
          <w14:ligatures w14:val="standardContextual"/>
        </w:rPr>
        <w:tab/>
      </w:r>
      <w:r>
        <w:t>QoS monitoring (TEI19_QME)</w:t>
      </w:r>
      <w:r>
        <w:tab/>
      </w:r>
      <w:r>
        <w:fldChar w:fldCharType="begin"/>
      </w:r>
      <w:r>
        <w:instrText xml:space="preserve"> PAGEREF _Toc177620692 \h </w:instrText>
      </w:r>
      <w:r>
        <w:fldChar w:fldCharType="separate"/>
      </w:r>
      <w:r>
        <w:t>298</w:t>
      </w:r>
      <w:r>
        <w:fldChar w:fldCharType="end"/>
      </w:r>
    </w:p>
    <w:p w14:paraId="610A9AE6" w14:textId="425D0095" w:rsidR="00E308B2" w:rsidRDefault="00E308B2">
      <w:pPr>
        <w:pStyle w:val="TOC2"/>
        <w:rPr>
          <w:rFonts w:asciiTheme="minorHAnsi" w:eastAsiaTheme="minorEastAsia" w:hAnsiTheme="minorHAnsi" w:cstheme="minorBidi"/>
          <w:kern w:val="2"/>
          <w:sz w:val="22"/>
          <w:szCs w:val="22"/>
          <w14:ligatures w14:val="standardContextual"/>
        </w:rPr>
      </w:pPr>
      <w:r>
        <w:t>19.26</w:t>
      </w:r>
      <w:r>
        <w:rPr>
          <w:rFonts w:asciiTheme="minorHAnsi" w:eastAsiaTheme="minorEastAsia" w:hAnsiTheme="minorHAnsi" w:cstheme="minorBidi"/>
          <w:kern w:val="2"/>
          <w:sz w:val="22"/>
          <w:szCs w:val="22"/>
          <w14:ligatures w14:val="standardContextual"/>
        </w:rPr>
        <w:tab/>
      </w:r>
      <w:r>
        <w:t>NF discovery and selection by target PLMN (TEI19_NFsel_by_tPLMN)</w:t>
      </w:r>
      <w:r>
        <w:tab/>
      </w:r>
      <w:r>
        <w:fldChar w:fldCharType="begin"/>
      </w:r>
      <w:r>
        <w:instrText xml:space="preserve"> PAGEREF _Toc177620693 \h </w:instrText>
      </w:r>
      <w:r>
        <w:fldChar w:fldCharType="separate"/>
      </w:r>
      <w:r>
        <w:t>301</w:t>
      </w:r>
      <w:r>
        <w:fldChar w:fldCharType="end"/>
      </w:r>
    </w:p>
    <w:p w14:paraId="6EE55034" w14:textId="42AC1626" w:rsidR="00E308B2" w:rsidRDefault="00E308B2">
      <w:pPr>
        <w:pStyle w:val="TOC2"/>
        <w:rPr>
          <w:rFonts w:asciiTheme="minorHAnsi" w:eastAsiaTheme="minorEastAsia" w:hAnsiTheme="minorHAnsi" w:cstheme="minorBidi"/>
          <w:kern w:val="2"/>
          <w:sz w:val="22"/>
          <w:szCs w:val="22"/>
          <w14:ligatures w14:val="standardContextual"/>
        </w:rPr>
      </w:pPr>
      <w:r>
        <w:lastRenderedPageBreak/>
        <w:t>19.27</w:t>
      </w:r>
      <w:r>
        <w:rPr>
          <w:rFonts w:asciiTheme="minorHAnsi" w:eastAsiaTheme="minorEastAsia" w:hAnsiTheme="minorHAnsi" w:cstheme="minorBidi"/>
          <w:kern w:val="2"/>
          <w:sz w:val="22"/>
          <w:szCs w:val="22"/>
          <w14:ligatures w14:val="standardContextual"/>
        </w:rPr>
        <w:tab/>
      </w:r>
      <w:r>
        <w:t>Roaming traffic offloading via session breakout in HPLMN (TEI19_HSBO)</w:t>
      </w:r>
      <w:r>
        <w:tab/>
      </w:r>
      <w:r>
        <w:fldChar w:fldCharType="begin"/>
      </w:r>
      <w:r>
        <w:instrText xml:space="preserve"> PAGEREF _Toc177620694 \h </w:instrText>
      </w:r>
      <w:r>
        <w:fldChar w:fldCharType="separate"/>
      </w:r>
      <w:r>
        <w:t>302</w:t>
      </w:r>
      <w:r>
        <w:fldChar w:fldCharType="end"/>
      </w:r>
    </w:p>
    <w:p w14:paraId="6E42D53F" w14:textId="7707831A" w:rsidR="00E308B2" w:rsidRDefault="00E308B2">
      <w:pPr>
        <w:pStyle w:val="TOC2"/>
        <w:rPr>
          <w:rFonts w:asciiTheme="minorHAnsi" w:eastAsiaTheme="minorEastAsia" w:hAnsiTheme="minorHAnsi" w:cstheme="minorBidi"/>
          <w:kern w:val="2"/>
          <w:sz w:val="22"/>
          <w:szCs w:val="22"/>
          <w14:ligatures w14:val="standardContextual"/>
        </w:rPr>
      </w:pPr>
      <w:r>
        <w:t>19.28</w:t>
      </w:r>
      <w:r>
        <w:rPr>
          <w:rFonts w:asciiTheme="minorHAnsi" w:eastAsiaTheme="minorEastAsia" w:hAnsiTheme="minorHAnsi" w:cstheme="minorBidi"/>
          <w:kern w:val="2"/>
          <w:sz w:val="22"/>
          <w:szCs w:val="22"/>
          <w14:ligatures w14:val="standardContextual"/>
        </w:rPr>
        <w:tab/>
      </w:r>
      <w:r>
        <w:t>Multiple Location Procedure for Emergency LCS Routing (TEI19_MLR4RTR)</w:t>
      </w:r>
      <w:r>
        <w:tab/>
      </w:r>
      <w:r>
        <w:fldChar w:fldCharType="begin"/>
      </w:r>
      <w:r>
        <w:instrText xml:space="preserve"> PAGEREF _Toc177620695 \h </w:instrText>
      </w:r>
      <w:r>
        <w:fldChar w:fldCharType="separate"/>
      </w:r>
      <w:r>
        <w:t>303</w:t>
      </w:r>
      <w:r>
        <w:fldChar w:fldCharType="end"/>
      </w:r>
    </w:p>
    <w:p w14:paraId="14FBC38E" w14:textId="0ABA136D" w:rsidR="00E308B2" w:rsidRDefault="00E308B2">
      <w:pPr>
        <w:pStyle w:val="TOC2"/>
        <w:rPr>
          <w:rFonts w:asciiTheme="minorHAnsi" w:eastAsiaTheme="minorEastAsia" w:hAnsiTheme="minorHAnsi" w:cstheme="minorBidi"/>
          <w:kern w:val="2"/>
          <w:sz w:val="22"/>
          <w:szCs w:val="22"/>
          <w14:ligatures w14:val="standardContextual"/>
        </w:rPr>
      </w:pPr>
      <w:r>
        <w:t>19.29</w:t>
      </w:r>
      <w:r>
        <w:rPr>
          <w:rFonts w:asciiTheme="minorHAnsi" w:eastAsiaTheme="minorEastAsia" w:hAnsiTheme="minorHAnsi" w:cstheme="minorBidi"/>
          <w:kern w:val="2"/>
          <w:sz w:val="22"/>
          <w:szCs w:val="22"/>
          <w14:ligatures w14:val="standardContextual"/>
        </w:rPr>
        <w:tab/>
      </w:r>
      <w:r>
        <w:t>Support for ProSe services in NPNs (TEI19_ProSe_NPN)</w:t>
      </w:r>
      <w:r>
        <w:tab/>
      </w:r>
      <w:r>
        <w:fldChar w:fldCharType="begin"/>
      </w:r>
      <w:r>
        <w:instrText xml:space="preserve"> PAGEREF _Toc177620696 \h </w:instrText>
      </w:r>
      <w:r>
        <w:fldChar w:fldCharType="separate"/>
      </w:r>
      <w:r>
        <w:t>303</w:t>
      </w:r>
      <w:r>
        <w:fldChar w:fldCharType="end"/>
      </w:r>
    </w:p>
    <w:p w14:paraId="1989E732" w14:textId="68C3F100" w:rsidR="00E308B2" w:rsidRDefault="00E308B2">
      <w:pPr>
        <w:pStyle w:val="TOC1"/>
        <w:rPr>
          <w:rFonts w:asciiTheme="minorHAnsi" w:eastAsiaTheme="minorEastAsia" w:hAnsiTheme="minorHAnsi" w:cstheme="minorBidi"/>
          <w:kern w:val="2"/>
          <w:szCs w:val="22"/>
          <w14:ligatures w14:val="standardContextual"/>
        </w:rPr>
      </w:pPr>
      <w:r>
        <w:t>30</w:t>
      </w:r>
      <w:r>
        <w:rPr>
          <w:rFonts w:asciiTheme="minorHAnsi" w:eastAsiaTheme="minorEastAsia" w:hAnsiTheme="minorHAnsi" w:cstheme="minorBidi"/>
          <w:kern w:val="2"/>
          <w:szCs w:val="22"/>
          <w14:ligatures w14:val="standardContextual"/>
        </w:rPr>
        <w:tab/>
      </w:r>
      <w:r>
        <w:t>Project Planning and Management</w:t>
      </w:r>
      <w:r>
        <w:tab/>
      </w:r>
      <w:r>
        <w:fldChar w:fldCharType="begin"/>
      </w:r>
      <w:r>
        <w:instrText xml:space="preserve"> PAGEREF _Toc177620697 \h </w:instrText>
      </w:r>
      <w:r>
        <w:fldChar w:fldCharType="separate"/>
      </w:r>
      <w:r>
        <w:t>304</w:t>
      </w:r>
      <w:r>
        <w:fldChar w:fldCharType="end"/>
      </w:r>
    </w:p>
    <w:p w14:paraId="5A771D03" w14:textId="12BA78AA" w:rsidR="00E308B2" w:rsidRDefault="00E308B2">
      <w:pPr>
        <w:pStyle w:val="TOC2"/>
        <w:rPr>
          <w:rFonts w:asciiTheme="minorHAnsi" w:eastAsiaTheme="minorEastAsia" w:hAnsiTheme="minorHAnsi" w:cstheme="minorBidi"/>
          <w:kern w:val="2"/>
          <w:sz w:val="22"/>
          <w:szCs w:val="22"/>
          <w14:ligatures w14:val="standardContextual"/>
        </w:rPr>
      </w:pPr>
      <w:r>
        <w:t>30.1</w:t>
      </w:r>
      <w:r>
        <w:rPr>
          <w:rFonts w:asciiTheme="minorHAnsi" w:eastAsiaTheme="minorEastAsia" w:hAnsiTheme="minorHAnsi" w:cstheme="minorBidi"/>
          <w:kern w:val="2"/>
          <w:sz w:val="22"/>
          <w:szCs w:val="22"/>
          <w14:ligatures w14:val="standardContextual"/>
        </w:rPr>
        <w:tab/>
      </w:r>
      <w:r>
        <w:t>New and Revised Study/Work Items</w:t>
      </w:r>
      <w:r>
        <w:tab/>
      </w:r>
      <w:r>
        <w:fldChar w:fldCharType="begin"/>
      </w:r>
      <w:r>
        <w:instrText xml:space="preserve"> PAGEREF _Toc177620698 \h </w:instrText>
      </w:r>
      <w:r>
        <w:fldChar w:fldCharType="separate"/>
      </w:r>
      <w:r>
        <w:t>304</w:t>
      </w:r>
      <w:r>
        <w:fldChar w:fldCharType="end"/>
      </w:r>
    </w:p>
    <w:p w14:paraId="26A0F09B" w14:textId="726241C7" w:rsidR="00E308B2" w:rsidRDefault="00E308B2">
      <w:pPr>
        <w:pStyle w:val="TOC2"/>
        <w:rPr>
          <w:rFonts w:asciiTheme="minorHAnsi" w:eastAsiaTheme="minorEastAsia" w:hAnsiTheme="minorHAnsi" w:cstheme="minorBidi"/>
          <w:kern w:val="2"/>
          <w:sz w:val="22"/>
          <w:szCs w:val="22"/>
          <w14:ligatures w14:val="standardContextual"/>
        </w:rPr>
      </w:pPr>
      <w:r>
        <w:t>30.2</w:t>
      </w:r>
      <w:r>
        <w:rPr>
          <w:rFonts w:asciiTheme="minorHAnsi" w:eastAsiaTheme="minorEastAsia" w:hAnsiTheme="minorHAnsi" w:cstheme="minorBidi"/>
          <w:kern w:val="2"/>
          <w:sz w:val="22"/>
          <w:szCs w:val="22"/>
          <w14:ligatures w14:val="standardContextual"/>
        </w:rPr>
        <w:tab/>
      </w:r>
      <w:r>
        <w:t>Proposals for TEI19_</w:t>
      </w:r>
      <w:r>
        <w:tab/>
      </w:r>
      <w:r>
        <w:fldChar w:fldCharType="begin"/>
      </w:r>
      <w:r>
        <w:instrText xml:space="preserve"> PAGEREF _Toc177620699 \h </w:instrText>
      </w:r>
      <w:r>
        <w:fldChar w:fldCharType="separate"/>
      </w:r>
      <w:r>
        <w:t>314</w:t>
      </w:r>
      <w:r>
        <w:fldChar w:fldCharType="end"/>
      </w:r>
    </w:p>
    <w:p w14:paraId="073B2F19" w14:textId="4DD15D64" w:rsidR="00E308B2" w:rsidRDefault="00E308B2">
      <w:pPr>
        <w:pStyle w:val="TOC2"/>
        <w:rPr>
          <w:rFonts w:asciiTheme="minorHAnsi" w:eastAsiaTheme="minorEastAsia" w:hAnsiTheme="minorHAnsi" w:cstheme="minorBidi"/>
          <w:kern w:val="2"/>
          <w:sz w:val="22"/>
          <w:szCs w:val="22"/>
          <w14:ligatures w14:val="standardContextual"/>
        </w:rPr>
      </w:pPr>
      <w:r>
        <w:t>30.3</w:t>
      </w:r>
      <w:r>
        <w:rPr>
          <w:rFonts w:asciiTheme="minorHAnsi" w:eastAsiaTheme="minorEastAsia" w:hAnsiTheme="minorHAnsi" w:cstheme="minorBidi"/>
          <w:kern w:val="2"/>
          <w:sz w:val="22"/>
          <w:szCs w:val="22"/>
          <w14:ligatures w14:val="standardContextual"/>
        </w:rPr>
        <w:tab/>
      </w:r>
      <w:r>
        <w:t>Rel-19 TR and TS Cover sheets</w:t>
      </w:r>
      <w:r>
        <w:tab/>
      </w:r>
      <w:r>
        <w:fldChar w:fldCharType="begin"/>
      </w:r>
      <w:r>
        <w:instrText xml:space="preserve"> PAGEREF _Toc177620700 \h </w:instrText>
      </w:r>
      <w:r>
        <w:fldChar w:fldCharType="separate"/>
      </w:r>
      <w:r>
        <w:t>314</w:t>
      </w:r>
      <w:r>
        <w:fldChar w:fldCharType="end"/>
      </w:r>
    </w:p>
    <w:p w14:paraId="048A7BD2" w14:textId="4BFF264E" w:rsidR="00E308B2" w:rsidRDefault="00E308B2">
      <w:pPr>
        <w:pStyle w:val="TOC2"/>
        <w:rPr>
          <w:rFonts w:asciiTheme="minorHAnsi" w:eastAsiaTheme="minorEastAsia" w:hAnsiTheme="minorHAnsi" w:cstheme="minorBidi"/>
          <w:kern w:val="2"/>
          <w:sz w:val="22"/>
          <w:szCs w:val="22"/>
          <w14:ligatures w14:val="standardContextual"/>
        </w:rPr>
      </w:pPr>
      <w:r>
        <w:t>30.4</w:t>
      </w:r>
      <w:r>
        <w:rPr>
          <w:rFonts w:asciiTheme="minorHAnsi" w:eastAsiaTheme="minorEastAsia" w:hAnsiTheme="minorHAnsi" w:cstheme="minorBidi"/>
          <w:kern w:val="2"/>
          <w:sz w:val="22"/>
          <w:szCs w:val="22"/>
          <w14:ligatures w14:val="standardContextual"/>
        </w:rPr>
        <w:tab/>
      </w:r>
      <w:r>
        <w:t>Rel-18 WID Status Reports</w:t>
      </w:r>
      <w:r>
        <w:tab/>
      </w:r>
      <w:r>
        <w:fldChar w:fldCharType="begin"/>
      </w:r>
      <w:r>
        <w:instrText xml:space="preserve"> PAGEREF _Toc177620701 \h </w:instrText>
      </w:r>
      <w:r>
        <w:fldChar w:fldCharType="separate"/>
      </w:r>
      <w:r>
        <w:t>320</w:t>
      </w:r>
      <w:r>
        <w:fldChar w:fldCharType="end"/>
      </w:r>
    </w:p>
    <w:p w14:paraId="4FBCE16F" w14:textId="3712F470" w:rsidR="00E308B2" w:rsidRDefault="00E308B2">
      <w:pPr>
        <w:pStyle w:val="TOC2"/>
        <w:rPr>
          <w:rFonts w:asciiTheme="minorHAnsi" w:eastAsiaTheme="minorEastAsia" w:hAnsiTheme="minorHAnsi" w:cstheme="minorBidi"/>
          <w:kern w:val="2"/>
          <w:sz w:val="22"/>
          <w:szCs w:val="22"/>
          <w14:ligatures w14:val="standardContextual"/>
        </w:rPr>
      </w:pPr>
      <w:r>
        <w:t>30.5</w:t>
      </w:r>
      <w:r>
        <w:rPr>
          <w:rFonts w:asciiTheme="minorHAnsi" w:eastAsiaTheme="minorEastAsia" w:hAnsiTheme="minorHAnsi" w:cstheme="minorBidi"/>
          <w:kern w:val="2"/>
          <w:sz w:val="22"/>
          <w:szCs w:val="22"/>
          <w14:ligatures w14:val="standardContextual"/>
        </w:rPr>
        <w:tab/>
      </w:r>
      <w:r>
        <w:t>Rel-19 WID Status Reports</w:t>
      </w:r>
      <w:r>
        <w:tab/>
      </w:r>
      <w:r>
        <w:fldChar w:fldCharType="begin"/>
      </w:r>
      <w:r>
        <w:instrText xml:space="preserve"> PAGEREF _Toc177620702 \h </w:instrText>
      </w:r>
      <w:r>
        <w:fldChar w:fldCharType="separate"/>
      </w:r>
      <w:r>
        <w:t>320</w:t>
      </w:r>
      <w:r>
        <w:fldChar w:fldCharType="end"/>
      </w:r>
    </w:p>
    <w:p w14:paraId="1C21375E" w14:textId="10980323" w:rsidR="00E308B2" w:rsidRDefault="00E308B2">
      <w:pPr>
        <w:pStyle w:val="TOC2"/>
        <w:rPr>
          <w:rFonts w:asciiTheme="minorHAnsi" w:eastAsiaTheme="minorEastAsia" w:hAnsiTheme="minorHAnsi" w:cstheme="minorBidi"/>
          <w:kern w:val="2"/>
          <w:sz w:val="22"/>
          <w:szCs w:val="22"/>
          <w14:ligatures w14:val="standardContextual"/>
        </w:rPr>
      </w:pPr>
      <w:r>
        <w:t>30.6</w:t>
      </w:r>
      <w:r>
        <w:rPr>
          <w:rFonts w:asciiTheme="minorHAnsi" w:eastAsiaTheme="minorEastAsia" w:hAnsiTheme="minorHAnsi" w:cstheme="minorBidi"/>
          <w:kern w:val="2"/>
          <w:sz w:val="22"/>
          <w:szCs w:val="22"/>
          <w14:ligatures w14:val="standardContextual"/>
        </w:rPr>
        <w:tab/>
      </w:r>
      <w:r>
        <w:t>Review of the Work Plan</w:t>
      </w:r>
      <w:r>
        <w:tab/>
      </w:r>
      <w:r>
        <w:fldChar w:fldCharType="begin"/>
      </w:r>
      <w:r>
        <w:instrText xml:space="preserve"> PAGEREF _Toc177620703 \h </w:instrText>
      </w:r>
      <w:r>
        <w:fldChar w:fldCharType="separate"/>
      </w:r>
      <w:r>
        <w:t>326</w:t>
      </w:r>
      <w:r>
        <w:fldChar w:fldCharType="end"/>
      </w:r>
    </w:p>
    <w:p w14:paraId="4155D509" w14:textId="688A3397" w:rsidR="00E308B2" w:rsidRDefault="00E308B2">
      <w:pPr>
        <w:pStyle w:val="TOC2"/>
        <w:rPr>
          <w:rFonts w:asciiTheme="minorHAnsi" w:eastAsiaTheme="minorEastAsia" w:hAnsiTheme="minorHAnsi" w:cstheme="minorBidi"/>
          <w:kern w:val="2"/>
          <w:sz w:val="22"/>
          <w:szCs w:val="22"/>
          <w14:ligatures w14:val="standardContextual"/>
        </w:rPr>
      </w:pPr>
      <w:r>
        <w:t>30.7</w:t>
      </w:r>
      <w:r>
        <w:rPr>
          <w:rFonts w:asciiTheme="minorHAnsi" w:eastAsiaTheme="minorEastAsia" w:hAnsiTheme="minorHAnsi" w:cstheme="minorBidi"/>
          <w:kern w:val="2"/>
          <w:sz w:val="22"/>
          <w:szCs w:val="22"/>
          <w14:ligatures w14:val="standardContextual"/>
        </w:rPr>
        <w:tab/>
      </w:r>
      <w:r>
        <w:t>Planning future meetings</w:t>
      </w:r>
      <w:r>
        <w:tab/>
      </w:r>
      <w:r>
        <w:fldChar w:fldCharType="begin"/>
      </w:r>
      <w:r>
        <w:instrText xml:space="preserve"> PAGEREF _Toc177620704 \h </w:instrText>
      </w:r>
      <w:r>
        <w:fldChar w:fldCharType="separate"/>
      </w:r>
      <w:r>
        <w:t>327</w:t>
      </w:r>
      <w:r>
        <w:fldChar w:fldCharType="end"/>
      </w:r>
    </w:p>
    <w:p w14:paraId="14DA837A" w14:textId="540AE9C6" w:rsidR="00E308B2" w:rsidRDefault="00E308B2">
      <w:pPr>
        <w:pStyle w:val="TOC1"/>
        <w:rPr>
          <w:rFonts w:asciiTheme="minorHAnsi" w:eastAsiaTheme="minorEastAsia" w:hAnsiTheme="minorHAnsi" w:cstheme="minorBidi"/>
          <w:kern w:val="2"/>
          <w:szCs w:val="22"/>
          <w14:ligatures w14:val="standardContextual"/>
        </w:rPr>
      </w:pPr>
      <w:r>
        <w:t>31</w:t>
      </w:r>
      <w:r>
        <w:rPr>
          <w:rFonts w:asciiTheme="minorHAnsi" w:eastAsiaTheme="minorEastAsia" w:hAnsiTheme="minorHAnsi" w:cstheme="minorBidi"/>
          <w:kern w:val="2"/>
          <w:szCs w:val="22"/>
          <w14:ligatures w14:val="standardContextual"/>
        </w:rPr>
        <w:tab/>
      </w:r>
      <w:r>
        <w:t>Close of meeting</w:t>
      </w:r>
      <w:r>
        <w:tab/>
      </w:r>
      <w:r>
        <w:fldChar w:fldCharType="begin"/>
      </w:r>
      <w:r>
        <w:instrText xml:space="preserve"> PAGEREF _Toc177620705 \h </w:instrText>
      </w:r>
      <w:r>
        <w:fldChar w:fldCharType="separate"/>
      </w:r>
      <w:r>
        <w:t>328</w:t>
      </w:r>
      <w:r>
        <w:fldChar w:fldCharType="end"/>
      </w:r>
    </w:p>
    <w:p w14:paraId="1DF2A48E" w14:textId="16616C22" w:rsidR="00E308B2" w:rsidRDefault="00E308B2">
      <w:pPr>
        <w:pStyle w:val="TOC1"/>
        <w:rPr>
          <w:rFonts w:asciiTheme="minorHAnsi" w:eastAsiaTheme="minorEastAsia" w:hAnsiTheme="minorHAnsi" w:cstheme="minorBidi"/>
          <w:kern w:val="2"/>
          <w:szCs w:val="22"/>
          <w14:ligatures w14:val="standardContextual"/>
        </w:rPr>
      </w:pPr>
      <w:r>
        <w:t>E</w:t>
      </w:r>
      <w:r>
        <w:rPr>
          <w:rFonts w:asciiTheme="minorHAnsi" w:eastAsiaTheme="minorEastAsia" w:hAnsiTheme="minorHAnsi" w:cstheme="minorBidi"/>
          <w:kern w:val="2"/>
          <w:szCs w:val="22"/>
          <w14:ligatures w14:val="standardContextual"/>
        </w:rPr>
        <w:tab/>
      </w:r>
      <w:r>
        <w:t>e-mail approval</w:t>
      </w:r>
      <w:r>
        <w:tab/>
      </w:r>
      <w:r>
        <w:fldChar w:fldCharType="begin"/>
      </w:r>
      <w:r>
        <w:instrText xml:space="preserve"> PAGEREF _Toc177620706 \h </w:instrText>
      </w:r>
      <w:r>
        <w:fldChar w:fldCharType="separate"/>
      </w:r>
      <w:r>
        <w:t>328</w:t>
      </w:r>
      <w:r>
        <w:fldChar w:fldCharType="end"/>
      </w:r>
    </w:p>
    <w:p w14:paraId="009FAF23" w14:textId="14FF592F" w:rsidR="00E308B2" w:rsidRDefault="00E308B2">
      <w:pPr>
        <w:pStyle w:val="TOC9"/>
        <w:rPr>
          <w:rFonts w:asciiTheme="minorHAnsi" w:eastAsiaTheme="minorEastAsia" w:hAnsiTheme="minorHAnsi" w:cstheme="minorBidi"/>
          <w:b w:val="0"/>
          <w:kern w:val="2"/>
          <w:szCs w:val="22"/>
          <w14:ligatures w14:val="standardContextual"/>
        </w:rPr>
      </w:pPr>
      <w:r w:rsidRPr="00C84F41">
        <w:t>Annex A:</w:t>
      </w:r>
      <w:r>
        <w:rPr>
          <w:rFonts w:asciiTheme="minorHAnsi" w:eastAsiaTheme="minorEastAsia" w:hAnsiTheme="minorHAnsi" w:cstheme="minorBidi"/>
          <w:b w:val="0"/>
          <w:kern w:val="2"/>
          <w:szCs w:val="22"/>
          <w14:ligatures w14:val="standardContextual"/>
        </w:rPr>
        <w:tab/>
      </w:r>
      <w:r w:rsidRPr="00C84F41">
        <w:t>Contribution documents and status</w:t>
      </w:r>
      <w:r>
        <w:tab/>
      </w:r>
      <w:r>
        <w:fldChar w:fldCharType="begin"/>
      </w:r>
      <w:r>
        <w:instrText xml:space="preserve"> PAGEREF _Toc177620707 \h </w:instrText>
      </w:r>
      <w:r>
        <w:fldChar w:fldCharType="separate"/>
      </w:r>
      <w:r>
        <w:t>331</w:t>
      </w:r>
      <w:r>
        <w:fldChar w:fldCharType="end"/>
      </w:r>
    </w:p>
    <w:p w14:paraId="090E7323" w14:textId="5BC100C0" w:rsidR="00E308B2" w:rsidRDefault="00E308B2">
      <w:pPr>
        <w:pStyle w:val="TOC1"/>
        <w:rPr>
          <w:rFonts w:asciiTheme="minorHAnsi" w:eastAsiaTheme="minorEastAsia" w:hAnsiTheme="minorHAnsi" w:cstheme="minorBidi"/>
          <w:kern w:val="2"/>
          <w:szCs w:val="22"/>
          <w14:ligatures w14:val="standardContextual"/>
        </w:rPr>
      </w:pPr>
      <w:r w:rsidRPr="00C84F41">
        <w:rPr>
          <w:b/>
        </w:rPr>
        <w:t>A.1</w:t>
      </w:r>
      <w:r>
        <w:rPr>
          <w:rFonts w:asciiTheme="minorHAnsi" w:eastAsiaTheme="minorEastAsia" w:hAnsiTheme="minorHAnsi" w:cstheme="minorBidi"/>
          <w:kern w:val="2"/>
          <w:szCs w:val="22"/>
          <w14:ligatures w14:val="standardContextual"/>
        </w:rPr>
        <w:tab/>
      </w:r>
      <w:r w:rsidRPr="00C84F41">
        <w:rPr>
          <w:b/>
        </w:rPr>
        <w:t>List of meeting documents ordered by Document number</w:t>
      </w:r>
      <w:r>
        <w:tab/>
      </w:r>
      <w:r>
        <w:fldChar w:fldCharType="begin"/>
      </w:r>
      <w:r>
        <w:instrText xml:space="preserve"> PAGEREF _Toc177620708 \h </w:instrText>
      </w:r>
      <w:r>
        <w:fldChar w:fldCharType="separate"/>
      </w:r>
      <w:r>
        <w:t>331</w:t>
      </w:r>
      <w:r>
        <w:fldChar w:fldCharType="end"/>
      </w:r>
    </w:p>
    <w:p w14:paraId="0A63B9A5" w14:textId="4E130641" w:rsidR="00E308B2" w:rsidRDefault="00E308B2">
      <w:pPr>
        <w:pStyle w:val="TOC1"/>
        <w:rPr>
          <w:rFonts w:asciiTheme="minorHAnsi" w:eastAsiaTheme="minorEastAsia" w:hAnsiTheme="minorHAnsi" w:cstheme="minorBidi"/>
          <w:kern w:val="2"/>
          <w:szCs w:val="22"/>
          <w14:ligatures w14:val="standardContextual"/>
        </w:rPr>
      </w:pPr>
      <w:r w:rsidRPr="00C84F41">
        <w:rPr>
          <w:b/>
        </w:rPr>
        <w:t>A.2</w:t>
      </w:r>
      <w:r>
        <w:rPr>
          <w:rFonts w:asciiTheme="minorHAnsi" w:eastAsiaTheme="minorEastAsia" w:hAnsiTheme="minorHAnsi" w:cstheme="minorBidi"/>
          <w:kern w:val="2"/>
          <w:szCs w:val="22"/>
          <w14:ligatures w14:val="standardContextual"/>
        </w:rPr>
        <w:tab/>
      </w:r>
      <w:r w:rsidRPr="00C84F41">
        <w:rPr>
          <w:b/>
        </w:rPr>
        <w:t>List of meeting documents ordered by Agenda Item</w:t>
      </w:r>
      <w:r>
        <w:tab/>
      </w:r>
      <w:r>
        <w:fldChar w:fldCharType="begin"/>
      </w:r>
      <w:r>
        <w:instrText xml:space="preserve"> PAGEREF _Toc177620709 \h </w:instrText>
      </w:r>
      <w:r>
        <w:fldChar w:fldCharType="separate"/>
      </w:r>
      <w:r>
        <w:t>448</w:t>
      </w:r>
      <w:r>
        <w:fldChar w:fldCharType="end"/>
      </w:r>
    </w:p>
    <w:p w14:paraId="2ED5A933" w14:textId="1E41FFF7" w:rsidR="00E308B2" w:rsidRDefault="00E308B2">
      <w:pPr>
        <w:pStyle w:val="TOC9"/>
        <w:rPr>
          <w:rFonts w:asciiTheme="minorHAnsi" w:eastAsiaTheme="minorEastAsia" w:hAnsiTheme="minorHAnsi" w:cstheme="minorBidi"/>
          <w:b w:val="0"/>
          <w:kern w:val="2"/>
          <w:szCs w:val="22"/>
          <w14:ligatures w14:val="standardContextual"/>
        </w:rPr>
      </w:pPr>
      <w:r w:rsidRPr="00C84F41">
        <w:t>Annex B:</w:t>
      </w:r>
      <w:r>
        <w:rPr>
          <w:rFonts w:asciiTheme="minorHAnsi" w:eastAsiaTheme="minorEastAsia" w:hAnsiTheme="minorHAnsi" w:cstheme="minorBidi"/>
          <w:b w:val="0"/>
          <w:kern w:val="2"/>
          <w:szCs w:val="22"/>
          <w14:ligatures w14:val="standardContextual"/>
        </w:rPr>
        <w:tab/>
      </w:r>
      <w:r w:rsidRPr="00C84F41">
        <w:t>Change Requests and P-CRs</w:t>
      </w:r>
      <w:r>
        <w:tab/>
      </w:r>
      <w:r>
        <w:fldChar w:fldCharType="begin"/>
      </w:r>
      <w:r>
        <w:instrText xml:space="preserve"> PAGEREF _Toc177620710 \h </w:instrText>
      </w:r>
      <w:r>
        <w:fldChar w:fldCharType="separate"/>
      </w:r>
      <w:r>
        <w:t>566</w:t>
      </w:r>
      <w:r>
        <w:fldChar w:fldCharType="end"/>
      </w:r>
    </w:p>
    <w:p w14:paraId="55C8D8D7" w14:textId="7889D787" w:rsidR="00E308B2" w:rsidRDefault="00E308B2">
      <w:pPr>
        <w:pStyle w:val="TOC1"/>
        <w:rPr>
          <w:rFonts w:asciiTheme="minorHAnsi" w:eastAsiaTheme="minorEastAsia" w:hAnsiTheme="minorHAnsi" w:cstheme="minorBidi"/>
          <w:kern w:val="2"/>
          <w:szCs w:val="22"/>
          <w14:ligatures w14:val="standardContextual"/>
        </w:rPr>
      </w:pPr>
      <w:r w:rsidRPr="00C84F41">
        <w:rPr>
          <w:b/>
        </w:rPr>
        <w:t>B.1</w:t>
      </w:r>
      <w:r>
        <w:rPr>
          <w:rFonts w:asciiTheme="minorHAnsi" w:eastAsiaTheme="minorEastAsia" w:hAnsiTheme="minorHAnsi" w:cstheme="minorBidi"/>
          <w:kern w:val="2"/>
          <w:szCs w:val="22"/>
          <w14:ligatures w14:val="standardContextual"/>
        </w:rPr>
        <w:tab/>
      </w:r>
      <w:r w:rsidRPr="00C84F41">
        <w:rPr>
          <w:b/>
        </w:rPr>
        <w:t>List of agreed CRs from meeting S2#163</w:t>
      </w:r>
      <w:r>
        <w:tab/>
      </w:r>
      <w:r>
        <w:fldChar w:fldCharType="begin"/>
      </w:r>
      <w:r>
        <w:instrText xml:space="preserve"> PAGEREF _Toc177620711 \h </w:instrText>
      </w:r>
      <w:r>
        <w:fldChar w:fldCharType="separate"/>
      </w:r>
      <w:r>
        <w:t>566</w:t>
      </w:r>
      <w:r>
        <w:fldChar w:fldCharType="end"/>
      </w:r>
    </w:p>
    <w:p w14:paraId="153380FE" w14:textId="140EC02E" w:rsidR="00E308B2" w:rsidRDefault="00E308B2">
      <w:pPr>
        <w:pStyle w:val="TOC1"/>
        <w:rPr>
          <w:rFonts w:asciiTheme="minorHAnsi" w:eastAsiaTheme="minorEastAsia" w:hAnsiTheme="minorHAnsi" w:cstheme="minorBidi"/>
          <w:kern w:val="2"/>
          <w:szCs w:val="22"/>
          <w14:ligatures w14:val="standardContextual"/>
        </w:rPr>
      </w:pPr>
      <w:r w:rsidRPr="00C84F41">
        <w:rPr>
          <w:b/>
        </w:rPr>
        <w:t>B.2</w:t>
      </w:r>
      <w:r>
        <w:rPr>
          <w:rFonts w:asciiTheme="minorHAnsi" w:eastAsiaTheme="minorEastAsia" w:hAnsiTheme="minorHAnsi" w:cstheme="minorBidi"/>
          <w:kern w:val="2"/>
          <w:szCs w:val="22"/>
          <w14:ligatures w14:val="standardContextual"/>
        </w:rPr>
        <w:tab/>
      </w:r>
      <w:r w:rsidRPr="00C84F41">
        <w:rPr>
          <w:b/>
        </w:rPr>
        <w:t>List of All CRs at meeting S2#163</w:t>
      </w:r>
      <w:r>
        <w:tab/>
      </w:r>
      <w:r>
        <w:fldChar w:fldCharType="begin"/>
      </w:r>
      <w:r>
        <w:instrText xml:space="preserve"> PAGEREF _Toc177620712 \h </w:instrText>
      </w:r>
      <w:r>
        <w:fldChar w:fldCharType="separate"/>
      </w:r>
      <w:r>
        <w:t>571</w:t>
      </w:r>
      <w:r>
        <w:fldChar w:fldCharType="end"/>
      </w:r>
    </w:p>
    <w:p w14:paraId="73E85A00" w14:textId="62A1DB19" w:rsidR="00E308B2" w:rsidRDefault="00E308B2">
      <w:pPr>
        <w:pStyle w:val="TOC1"/>
        <w:rPr>
          <w:rFonts w:asciiTheme="minorHAnsi" w:eastAsiaTheme="minorEastAsia" w:hAnsiTheme="minorHAnsi" w:cstheme="minorBidi"/>
          <w:kern w:val="2"/>
          <w:szCs w:val="22"/>
          <w14:ligatures w14:val="standardContextual"/>
        </w:rPr>
      </w:pPr>
      <w:r w:rsidRPr="00C84F41">
        <w:rPr>
          <w:b/>
        </w:rPr>
        <w:t>B.3</w:t>
      </w:r>
      <w:r>
        <w:rPr>
          <w:rFonts w:asciiTheme="minorHAnsi" w:eastAsiaTheme="minorEastAsia" w:hAnsiTheme="minorHAnsi" w:cstheme="minorBidi"/>
          <w:kern w:val="2"/>
          <w:szCs w:val="22"/>
          <w14:ligatures w14:val="standardContextual"/>
        </w:rPr>
        <w:tab/>
      </w:r>
      <w:r w:rsidRPr="00C84F41">
        <w:rPr>
          <w:b/>
        </w:rPr>
        <w:t>List of approved P-CRs</w:t>
      </w:r>
      <w:r>
        <w:tab/>
      </w:r>
      <w:r>
        <w:fldChar w:fldCharType="begin"/>
      </w:r>
      <w:r>
        <w:instrText xml:space="preserve"> PAGEREF _Toc177620713 \h </w:instrText>
      </w:r>
      <w:r>
        <w:fldChar w:fldCharType="separate"/>
      </w:r>
      <w:r>
        <w:t>583</w:t>
      </w:r>
      <w:r>
        <w:fldChar w:fldCharType="end"/>
      </w:r>
    </w:p>
    <w:p w14:paraId="33D1A803" w14:textId="7B6E5EDC" w:rsidR="00E308B2" w:rsidRDefault="00E308B2">
      <w:pPr>
        <w:pStyle w:val="TOC9"/>
        <w:rPr>
          <w:rFonts w:asciiTheme="minorHAnsi" w:eastAsiaTheme="minorEastAsia" w:hAnsiTheme="minorHAnsi" w:cstheme="minorBidi"/>
          <w:b w:val="0"/>
          <w:kern w:val="2"/>
          <w:szCs w:val="22"/>
          <w14:ligatures w14:val="standardContextual"/>
        </w:rPr>
      </w:pPr>
      <w:r w:rsidRPr="00C84F41">
        <w:t>Annex C</w:t>
      </w:r>
      <w:r>
        <w:t>:</w:t>
      </w:r>
      <w:r>
        <w:rPr>
          <w:rFonts w:asciiTheme="minorHAnsi" w:eastAsiaTheme="minorEastAsia" w:hAnsiTheme="minorHAnsi" w:cstheme="minorBidi"/>
          <w:b w:val="0"/>
          <w:kern w:val="2"/>
          <w:szCs w:val="22"/>
          <w14:ligatures w14:val="standardContextual"/>
        </w:rPr>
        <w:tab/>
      </w:r>
      <w:r w:rsidRPr="00C84F41">
        <w:t>List of Liaison Statements</w:t>
      </w:r>
      <w:r>
        <w:tab/>
      </w:r>
      <w:r>
        <w:fldChar w:fldCharType="begin"/>
      </w:r>
      <w:r>
        <w:instrText xml:space="preserve"> PAGEREF _Toc177620714 \h </w:instrText>
      </w:r>
      <w:r>
        <w:fldChar w:fldCharType="separate"/>
      </w:r>
      <w:r>
        <w:t>589</w:t>
      </w:r>
      <w:r>
        <w:fldChar w:fldCharType="end"/>
      </w:r>
    </w:p>
    <w:p w14:paraId="0D27583B" w14:textId="778DD2D3" w:rsidR="00E308B2" w:rsidRDefault="00E308B2">
      <w:pPr>
        <w:pStyle w:val="TOC1"/>
        <w:rPr>
          <w:rFonts w:asciiTheme="minorHAnsi" w:eastAsiaTheme="minorEastAsia" w:hAnsiTheme="minorHAnsi" w:cstheme="minorBidi"/>
          <w:kern w:val="2"/>
          <w:szCs w:val="22"/>
          <w14:ligatures w14:val="standardContextual"/>
        </w:rPr>
      </w:pPr>
      <w:r w:rsidRPr="00C84F41">
        <w:rPr>
          <w:b/>
        </w:rPr>
        <w:t>C.1</w:t>
      </w:r>
      <w:r>
        <w:rPr>
          <w:rFonts w:asciiTheme="minorHAnsi" w:eastAsiaTheme="minorEastAsia" w:hAnsiTheme="minorHAnsi" w:cstheme="minorBidi"/>
          <w:kern w:val="2"/>
          <w:szCs w:val="22"/>
          <w14:ligatures w14:val="standardContextual"/>
        </w:rPr>
        <w:tab/>
      </w:r>
      <w:r w:rsidRPr="00C84F41">
        <w:rPr>
          <w:b/>
        </w:rPr>
        <w:t>Incoming liaison statements</w:t>
      </w:r>
      <w:r>
        <w:tab/>
      </w:r>
      <w:r>
        <w:fldChar w:fldCharType="begin"/>
      </w:r>
      <w:r>
        <w:instrText xml:space="preserve"> PAGEREF _Toc177620715 \h </w:instrText>
      </w:r>
      <w:r>
        <w:fldChar w:fldCharType="separate"/>
      </w:r>
      <w:r>
        <w:t>589</w:t>
      </w:r>
      <w:r>
        <w:fldChar w:fldCharType="end"/>
      </w:r>
    </w:p>
    <w:p w14:paraId="39707A71" w14:textId="52A1CCC9" w:rsidR="00E308B2" w:rsidRDefault="00E308B2">
      <w:pPr>
        <w:pStyle w:val="TOC1"/>
        <w:rPr>
          <w:rFonts w:asciiTheme="minorHAnsi" w:eastAsiaTheme="minorEastAsia" w:hAnsiTheme="minorHAnsi" w:cstheme="minorBidi"/>
          <w:kern w:val="2"/>
          <w:szCs w:val="22"/>
          <w14:ligatures w14:val="standardContextual"/>
        </w:rPr>
      </w:pPr>
      <w:r w:rsidRPr="00C84F41">
        <w:rPr>
          <w:b/>
        </w:rPr>
        <w:t>C.2</w:t>
      </w:r>
      <w:r>
        <w:rPr>
          <w:rFonts w:asciiTheme="minorHAnsi" w:eastAsiaTheme="minorEastAsia" w:hAnsiTheme="minorHAnsi" w:cstheme="minorBidi"/>
          <w:kern w:val="2"/>
          <w:szCs w:val="22"/>
          <w14:ligatures w14:val="standardContextual"/>
        </w:rPr>
        <w:tab/>
      </w:r>
      <w:r w:rsidRPr="00C84F41">
        <w:rPr>
          <w:b/>
        </w:rPr>
        <w:t>Approved Outgoing liaison statements</w:t>
      </w:r>
      <w:r>
        <w:tab/>
      </w:r>
      <w:r>
        <w:fldChar w:fldCharType="begin"/>
      </w:r>
      <w:r>
        <w:instrText xml:space="preserve"> PAGEREF _Toc177620716 \h </w:instrText>
      </w:r>
      <w:r>
        <w:fldChar w:fldCharType="separate"/>
      </w:r>
      <w:r>
        <w:t>596</w:t>
      </w:r>
      <w:r>
        <w:fldChar w:fldCharType="end"/>
      </w:r>
    </w:p>
    <w:p w14:paraId="2B1624EF" w14:textId="1249960F" w:rsidR="00E308B2" w:rsidRDefault="00E308B2">
      <w:pPr>
        <w:pStyle w:val="TOC9"/>
        <w:rPr>
          <w:rFonts w:asciiTheme="minorHAnsi" w:eastAsiaTheme="minorEastAsia" w:hAnsiTheme="minorHAnsi" w:cstheme="minorBidi"/>
          <w:b w:val="0"/>
          <w:kern w:val="2"/>
          <w:szCs w:val="22"/>
          <w14:ligatures w14:val="standardContextual"/>
        </w:rPr>
      </w:pPr>
      <w:r w:rsidRPr="00C84F41">
        <w:t>Annex D</w:t>
      </w:r>
      <w:r>
        <w:t>:</w:t>
      </w:r>
      <w:r>
        <w:rPr>
          <w:rFonts w:asciiTheme="minorHAnsi" w:eastAsiaTheme="minorEastAsia" w:hAnsiTheme="minorHAnsi" w:cstheme="minorBidi"/>
          <w:b w:val="0"/>
          <w:kern w:val="2"/>
          <w:szCs w:val="22"/>
          <w14:ligatures w14:val="standardContextual"/>
        </w:rPr>
        <w:tab/>
      </w:r>
      <w:r w:rsidRPr="00C84F41">
        <w:t>List of agreed/approved/endorsed new and revised Work Items</w:t>
      </w:r>
      <w:r>
        <w:tab/>
      </w:r>
      <w:r>
        <w:fldChar w:fldCharType="begin"/>
      </w:r>
      <w:r>
        <w:instrText xml:space="preserve"> PAGEREF _Toc177620717 \h </w:instrText>
      </w:r>
      <w:r>
        <w:fldChar w:fldCharType="separate"/>
      </w:r>
      <w:r>
        <w:t>598</w:t>
      </w:r>
      <w:r>
        <w:fldChar w:fldCharType="end"/>
      </w:r>
    </w:p>
    <w:p w14:paraId="0B939D2C" w14:textId="5CA4B119" w:rsidR="00E308B2" w:rsidRDefault="00E308B2">
      <w:pPr>
        <w:pStyle w:val="TOC1"/>
        <w:rPr>
          <w:rFonts w:asciiTheme="minorHAnsi" w:eastAsiaTheme="minorEastAsia" w:hAnsiTheme="minorHAnsi" w:cstheme="minorBidi"/>
          <w:kern w:val="2"/>
          <w:szCs w:val="22"/>
          <w14:ligatures w14:val="standardContextual"/>
        </w:rPr>
      </w:pPr>
      <w:r w:rsidRPr="00C84F41">
        <w:rPr>
          <w:b/>
        </w:rPr>
        <w:t>D.1</w:t>
      </w:r>
      <w:r>
        <w:rPr>
          <w:rFonts w:asciiTheme="minorHAnsi" w:eastAsiaTheme="minorEastAsia" w:hAnsiTheme="minorHAnsi" w:cstheme="minorBidi"/>
          <w:kern w:val="2"/>
          <w:szCs w:val="22"/>
          <w14:ligatures w14:val="standardContextual"/>
        </w:rPr>
        <w:tab/>
      </w:r>
      <w:r w:rsidRPr="00C84F41">
        <w:rPr>
          <w:b/>
        </w:rPr>
        <w:t>List of Endorsed New WIDs and Study WIDs</w:t>
      </w:r>
      <w:r>
        <w:tab/>
      </w:r>
      <w:r>
        <w:fldChar w:fldCharType="begin"/>
      </w:r>
      <w:r>
        <w:instrText xml:space="preserve"> PAGEREF _Toc177620718 \h </w:instrText>
      </w:r>
      <w:r>
        <w:fldChar w:fldCharType="separate"/>
      </w:r>
      <w:r>
        <w:t>598</w:t>
      </w:r>
      <w:r>
        <w:fldChar w:fldCharType="end"/>
      </w:r>
    </w:p>
    <w:p w14:paraId="39016B3D" w14:textId="1819B7D7" w:rsidR="00E308B2" w:rsidRDefault="00E308B2">
      <w:pPr>
        <w:pStyle w:val="TOC1"/>
        <w:rPr>
          <w:rFonts w:asciiTheme="minorHAnsi" w:eastAsiaTheme="minorEastAsia" w:hAnsiTheme="minorHAnsi" w:cstheme="minorBidi"/>
          <w:kern w:val="2"/>
          <w:szCs w:val="22"/>
          <w14:ligatures w14:val="standardContextual"/>
        </w:rPr>
      </w:pPr>
      <w:r w:rsidRPr="00C84F41">
        <w:rPr>
          <w:b/>
        </w:rPr>
        <w:t>D.2</w:t>
      </w:r>
      <w:r>
        <w:rPr>
          <w:rFonts w:asciiTheme="minorHAnsi" w:eastAsiaTheme="minorEastAsia" w:hAnsiTheme="minorHAnsi" w:cstheme="minorBidi"/>
          <w:kern w:val="2"/>
          <w:szCs w:val="22"/>
          <w14:ligatures w14:val="standardContextual"/>
        </w:rPr>
        <w:tab/>
      </w:r>
      <w:r w:rsidRPr="00C84F41">
        <w:rPr>
          <w:b/>
        </w:rPr>
        <w:t>List of agreed Revised WIDs and Study WIDs</w:t>
      </w:r>
      <w:r>
        <w:tab/>
      </w:r>
      <w:r>
        <w:fldChar w:fldCharType="begin"/>
      </w:r>
      <w:r>
        <w:instrText xml:space="preserve"> PAGEREF _Toc177620719 \h </w:instrText>
      </w:r>
      <w:r>
        <w:fldChar w:fldCharType="separate"/>
      </w:r>
      <w:r>
        <w:t>599</w:t>
      </w:r>
      <w:r>
        <w:fldChar w:fldCharType="end"/>
      </w:r>
    </w:p>
    <w:p w14:paraId="067BDD3A" w14:textId="7D317719" w:rsidR="00E308B2" w:rsidRDefault="00E308B2">
      <w:pPr>
        <w:pStyle w:val="TOC9"/>
        <w:rPr>
          <w:rFonts w:asciiTheme="minorHAnsi" w:eastAsiaTheme="minorEastAsia" w:hAnsiTheme="minorHAnsi" w:cstheme="minorBidi"/>
          <w:b w:val="0"/>
          <w:kern w:val="2"/>
          <w:szCs w:val="22"/>
          <w14:ligatures w14:val="standardContextual"/>
        </w:rPr>
      </w:pPr>
      <w:r w:rsidRPr="00C84F41">
        <w:t>Annex E</w:t>
      </w:r>
      <w:r>
        <w:t>:</w:t>
      </w:r>
      <w:r>
        <w:rPr>
          <w:rFonts w:asciiTheme="minorHAnsi" w:eastAsiaTheme="minorEastAsia" w:hAnsiTheme="minorHAnsi" w:cstheme="minorBidi"/>
          <w:b w:val="0"/>
          <w:kern w:val="2"/>
          <w:szCs w:val="22"/>
          <w14:ligatures w14:val="standardContextual"/>
        </w:rPr>
        <w:tab/>
      </w:r>
      <w:r w:rsidRPr="00C84F41">
        <w:t>List of draft Technical Specifications and Reports</w:t>
      </w:r>
      <w:r>
        <w:tab/>
      </w:r>
      <w:r>
        <w:fldChar w:fldCharType="begin"/>
      </w:r>
      <w:r>
        <w:instrText xml:space="preserve"> PAGEREF _Toc177620720 \h </w:instrText>
      </w:r>
      <w:r>
        <w:fldChar w:fldCharType="separate"/>
      </w:r>
      <w:r>
        <w:t>600</w:t>
      </w:r>
      <w:r>
        <w:fldChar w:fldCharType="end"/>
      </w:r>
    </w:p>
    <w:p w14:paraId="58E2BA48" w14:textId="5DCBC73F" w:rsidR="00E308B2" w:rsidRDefault="00E308B2">
      <w:pPr>
        <w:pStyle w:val="TOC1"/>
        <w:rPr>
          <w:rFonts w:asciiTheme="minorHAnsi" w:eastAsiaTheme="minorEastAsia" w:hAnsiTheme="minorHAnsi" w:cstheme="minorBidi"/>
          <w:kern w:val="2"/>
          <w:szCs w:val="22"/>
          <w14:ligatures w14:val="standardContextual"/>
        </w:rPr>
      </w:pPr>
      <w:r w:rsidRPr="00C84F41">
        <w:rPr>
          <w:b/>
        </w:rPr>
        <w:t>E.1</w:t>
      </w:r>
      <w:r>
        <w:rPr>
          <w:rFonts w:asciiTheme="minorHAnsi" w:eastAsiaTheme="minorEastAsia" w:hAnsiTheme="minorHAnsi" w:cstheme="minorBidi"/>
          <w:kern w:val="2"/>
          <w:szCs w:val="22"/>
          <w14:ligatures w14:val="standardContextual"/>
        </w:rPr>
        <w:tab/>
      </w:r>
      <w:r w:rsidRPr="00C84F41">
        <w:rPr>
          <w:b/>
        </w:rPr>
        <w:t>List of draft Technical Specifications and Reports (draft TS/TR)</w:t>
      </w:r>
      <w:r>
        <w:tab/>
      </w:r>
      <w:r>
        <w:fldChar w:fldCharType="begin"/>
      </w:r>
      <w:r>
        <w:instrText xml:space="preserve"> PAGEREF _Toc177620721 \h </w:instrText>
      </w:r>
      <w:r>
        <w:fldChar w:fldCharType="separate"/>
      </w:r>
      <w:r>
        <w:t>600</w:t>
      </w:r>
      <w:r>
        <w:fldChar w:fldCharType="end"/>
      </w:r>
    </w:p>
    <w:p w14:paraId="0D114F8D" w14:textId="53375BA5" w:rsidR="00E308B2" w:rsidRDefault="00E308B2">
      <w:pPr>
        <w:pStyle w:val="TOC1"/>
        <w:rPr>
          <w:rFonts w:asciiTheme="minorHAnsi" w:eastAsiaTheme="minorEastAsia" w:hAnsiTheme="minorHAnsi" w:cstheme="minorBidi"/>
          <w:kern w:val="2"/>
          <w:szCs w:val="22"/>
          <w14:ligatures w14:val="standardContextual"/>
        </w:rPr>
      </w:pPr>
      <w:r w:rsidRPr="00C84F41">
        <w:rPr>
          <w:b/>
        </w:rPr>
        <w:t>E.2</w:t>
      </w:r>
      <w:r>
        <w:rPr>
          <w:rFonts w:asciiTheme="minorHAnsi" w:eastAsiaTheme="minorEastAsia" w:hAnsiTheme="minorHAnsi" w:cstheme="minorBidi"/>
          <w:kern w:val="2"/>
          <w:szCs w:val="22"/>
          <w14:ligatures w14:val="standardContextual"/>
        </w:rPr>
        <w:tab/>
      </w:r>
      <w:r w:rsidRPr="00C84F41">
        <w:rPr>
          <w:b/>
        </w:rPr>
        <w:t>List of draft Technical Specifications and Reports (cover sheets)</w:t>
      </w:r>
      <w:r>
        <w:tab/>
      </w:r>
      <w:r>
        <w:fldChar w:fldCharType="begin"/>
      </w:r>
      <w:r>
        <w:instrText xml:space="preserve"> PAGEREF _Toc177620722 \h </w:instrText>
      </w:r>
      <w:r>
        <w:fldChar w:fldCharType="separate"/>
      </w:r>
      <w:r>
        <w:t>601</w:t>
      </w:r>
      <w:r>
        <w:fldChar w:fldCharType="end"/>
      </w:r>
    </w:p>
    <w:p w14:paraId="6C257D35" w14:textId="50F766C5" w:rsidR="00E308B2" w:rsidRDefault="00E308B2">
      <w:pPr>
        <w:pStyle w:val="TOC9"/>
        <w:rPr>
          <w:rFonts w:asciiTheme="minorHAnsi" w:eastAsiaTheme="minorEastAsia" w:hAnsiTheme="minorHAnsi" w:cstheme="minorBidi"/>
          <w:b w:val="0"/>
          <w:kern w:val="2"/>
          <w:szCs w:val="22"/>
          <w14:ligatures w14:val="standardContextual"/>
        </w:rPr>
      </w:pPr>
      <w:r w:rsidRPr="00C84F41">
        <w:t>Annex F:</w:t>
      </w:r>
      <w:r>
        <w:rPr>
          <w:rFonts w:asciiTheme="minorHAnsi" w:eastAsiaTheme="minorEastAsia" w:hAnsiTheme="minorHAnsi" w:cstheme="minorBidi"/>
          <w:b w:val="0"/>
          <w:kern w:val="2"/>
          <w:szCs w:val="22"/>
          <w14:ligatures w14:val="standardContextual"/>
        </w:rPr>
        <w:tab/>
      </w:r>
      <w:r w:rsidRPr="00C84F41">
        <w:t>Postponed and unhandled documents</w:t>
      </w:r>
      <w:r>
        <w:tab/>
      </w:r>
      <w:r>
        <w:fldChar w:fldCharType="begin"/>
      </w:r>
      <w:r>
        <w:instrText xml:space="preserve"> PAGEREF _Toc177620723 \h </w:instrText>
      </w:r>
      <w:r>
        <w:fldChar w:fldCharType="separate"/>
      </w:r>
      <w:r>
        <w:t>602</w:t>
      </w:r>
      <w:r>
        <w:fldChar w:fldCharType="end"/>
      </w:r>
    </w:p>
    <w:p w14:paraId="754141CD" w14:textId="30DC44CA" w:rsidR="00E308B2" w:rsidRDefault="00E308B2">
      <w:pPr>
        <w:pStyle w:val="TOC9"/>
        <w:rPr>
          <w:rFonts w:asciiTheme="minorHAnsi" w:eastAsiaTheme="minorEastAsia" w:hAnsiTheme="minorHAnsi" w:cstheme="minorBidi"/>
          <w:b w:val="0"/>
          <w:kern w:val="2"/>
          <w:szCs w:val="22"/>
          <w14:ligatures w14:val="standardContextual"/>
        </w:rPr>
      </w:pPr>
      <w:r w:rsidRPr="00C84F41">
        <w:t>Annex H</w:t>
      </w:r>
      <w:r>
        <w:t>:</w:t>
      </w:r>
      <w:r>
        <w:rPr>
          <w:rFonts w:asciiTheme="minorHAnsi" w:eastAsiaTheme="minorEastAsia" w:hAnsiTheme="minorHAnsi" w:cstheme="minorBidi"/>
          <w:b w:val="0"/>
          <w:kern w:val="2"/>
          <w:szCs w:val="22"/>
          <w14:ligatures w14:val="standardContextual"/>
        </w:rPr>
        <w:tab/>
      </w:r>
      <w:r w:rsidRPr="00C84F41">
        <w:t>List of meeting participants</w:t>
      </w:r>
      <w:r>
        <w:tab/>
      </w:r>
      <w:r>
        <w:fldChar w:fldCharType="begin"/>
      </w:r>
      <w:r>
        <w:instrText xml:space="preserve"> PAGEREF _Toc177620724 \h </w:instrText>
      </w:r>
      <w:r>
        <w:fldChar w:fldCharType="separate"/>
      </w:r>
      <w:r>
        <w:t>607</w:t>
      </w:r>
      <w:r>
        <w:fldChar w:fldCharType="end"/>
      </w:r>
    </w:p>
    <w:p w14:paraId="638656DF" w14:textId="1E75FAD4" w:rsidR="00E308B2" w:rsidRDefault="00E308B2">
      <w:pPr>
        <w:pStyle w:val="TOC1"/>
        <w:rPr>
          <w:rFonts w:asciiTheme="minorHAnsi" w:eastAsiaTheme="minorEastAsia" w:hAnsiTheme="minorHAnsi" w:cstheme="minorBidi"/>
          <w:kern w:val="2"/>
          <w:szCs w:val="22"/>
          <w14:ligatures w14:val="standardContextual"/>
        </w:rPr>
      </w:pPr>
      <w:r w:rsidRPr="00C84F41">
        <w:rPr>
          <w:b/>
        </w:rPr>
        <w:t>H.1</w:t>
      </w:r>
      <w:r>
        <w:rPr>
          <w:rFonts w:asciiTheme="minorHAnsi" w:eastAsiaTheme="minorEastAsia" w:hAnsiTheme="minorHAnsi" w:cstheme="minorBidi"/>
          <w:kern w:val="2"/>
          <w:szCs w:val="22"/>
          <w14:ligatures w14:val="standardContextual"/>
        </w:rPr>
        <w:tab/>
      </w:r>
      <w:r w:rsidRPr="00C84F41">
        <w:rPr>
          <w:b/>
        </w:rPr>
        <w:t>List of F2F meeting participants</w:t>
      </w:r>
      <w:r>
        <w:tab/>
      </w:r>
      <w:r>
        <w:fldChar w:fldCharType="begin"/>
      </w:r>
      <w:r>
        <w:instrText xml:space="preserve"> PAGEREF _Toc177620725 \h </w:instrText>
      </w:r>
      <w:r>
        <w:fldChar w:fldCharType="separate"/>
      </w:r>
      <w:r>
        <w:t>607</w:t>
      </w:r>
      <w:r>
        <w:fldChar w:fldCharType="end"/>
      </w:r>
    </w:p>
    <w:p w14:paraId="33BF9D87" w14:textId="223008C8" w:rsidR="00E308B2" w:rsidRDefault="00E308B2">
      <w:pPr>
        <w:pStyle w:val="TOC1"/>
        <w:rPr>
          <w:rFonts w:asciiTheme="minorHAnsi" w:eastAsiaTheme="minorEastAsia" w:hAnsiTheme="minorHAnsi" w:cstheme="minorBidi"/>
          <w:kern w:val="2"/>
          <w:szCs w:val="22"/>
          <w14:ligatures w14:val="standardContextual"/>
        </w:rPr>
      </w:pPr>
      <w:r w:rsidRPr="00C84F41">
        <w:rPr>
          <w:b/>
        </w:rPr>
        <w:t>H.2</w:t>
      </w:r>
      <w:r>
        <w:rPr>
          <w:rFonts w:asciiTheme="minorHAnsi" w:eastAsiaTheme="minorEastAsia" w:hAnsiTheme="minorHAnsi" w:cstheme="minorBidi"/>
          <w:kern w:val="2"/>
          <w:szCs w:val="22"/>
          <w14:ligatures w14:val="standardContextual"/>
        </w:rPr>
        <w:tab/>
      </w:r>
      <w:r w:rsidRPr="00C84F41">
        <w:rPr>
          <w:b/>
        </w:rPr>
        <w:t>List of On-line registered participants</w:t>
      </w:r>
      <w:r>
        <w:tab/>
      </w:r>
      <w:r>
        <w:fldChar w:fldCharType="begin"/>
      </w:r>
      <w:r>
        <w:instrText xml:space="preserve"> PAGEREF _Toc177620726 \h </w:instrText>
      </w:r>
      <w:r>
        <w:fldChar w:fldCharType="separate"/>
      </w:r>
      <w:r>
        <w:t>616</w:t>
      </w:r>
      <w:r>
        <w:fldChar w:fldCharType="end"/>
      </w:r>
    </w:p>
    <w:p w14:paraId="3D2C09EB" w14:textId="590B08D3" w:rsidR="00E00DA6" w:rsidRDefault="00E04F4D" w:rsidP="00E04F4D">
      <w:pPr>
        <w:rPr>
          <w:b/>
          <w:bCs/>
          <w:noProof/>
          <w:lang w:val="en-US"/>
        </w:rPr>
      </w:pPr>
      <w:r w:rsidRPr="004D3578">
        <w:rPr>
          <w:noProof/>
          <w:sz w:val="22"/>
        </w:rPr>
        <w:fldChar w:fldCharType="end"/>
      </w:r>
    </w:p>
    <w:p w14:paraId="5D855D54" w14:textId="77777777" w:rsidR="007615D6" w:rsidRDefault="007615D6" w:rsidP="007615D6">
      <w:pPr>
        <w:spacing w:after="160" w:line="259" w:lineRule="auto"/>
      </w:pPr>
      <w:r>
        <w:br w:type="page"/>
      </w:r>
    </w:p>
    <w:p w14:paraId="605A3B00" w14:textId="77777777" w:rsidR="00E07271" w:rsidRDefault="00E07271" w:rsidP="00E07271">
      <w:pPr>
        <w:pStyle w:val="Heading3"/>
      </w:pPr>
      <w:bookmarkStart w:id="0" w:name="_Toc177620555"/>
      <w:r>
        <w:lastRenderedPageBreak/>
        <w:t>IPR call reminder:</w:t>
      </w:r>
      <w:bookmarkEnd w:id="0"/>
    </w:p>
    <w:p w14:paraId="009666E4" w14:textId="77777777" w:rsidR="00E07271" w:rsidRDefault="00E07271" w:rsidP="00C2064B">
      <w:pPr>
        <w:keepNext/>
        <w:pBdr>
          <w:top w:val="single" w:sz="4" w:space="1" w:color="auto"/>
          <w:left w:val="single" w:sz="4" w:space="4" w:color="auto"/>
          <w:bottom w:val="single" w:sz="4" w:space="1" w:color="auto"/>
          <w:right w:val="single" w:sz="4" w:space="4" w:color="auto"/>
        </w:pBdr>
        <w:shd w:val="clear" w:color="auto" w:fill="FFE599"/>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4F5DDEB" w14:textId="77777777" w:rsidR="00E07271" w:rsidRDefault="00E07271" w:rsidP="00C2064B">
      <w:pPr>
        <w:keepNext/>
        <w:pBdr>
          <w:top w:val="single" w:sz="4" w:space="1" w:color="auto"/>
          <w:left w:val="single" w:sz="4" w:space="4" w:color="auto"/>
          <w:bottom w:val="single" w:sz="4" w:space="1" w:color="auto"/>
          <w:right w:val="single" w:sz="4" w:space="4" w:color="auto"/>
        </w:pBdr>
        <w:shd w:val="clear" w:color="auto" w:fill="FFE599"/>
      </w:pPr>
      <w:r>
        <w:t>Delegates are asked to take note that they are thereby invited:</w:t>
      </w:r>
    </w:p>
    <w:p w14:paraId="074F56D8" w14:textId="77777777" w:rsidR="00E07271" w:rsidRDefault="00E07271" w:rsidP="00C2064B">
      <w:pPr>
        <w:keepNext/>
        <w:pBdr>
          <w:top w:val="single" w:sz="4" w:space="1" w:color="auto"/>
          <w:left w:val="single" w:sz="4" w:space="4" w:color="auto"/>
          <w:bottom w:val="single" w:sz="4" w:space="1" w:color="auto"/>
          <w:right w:val="single" w:sz="4" w:space="4" w:color="auto"/>
        </w:pBdr>
        <w:shd w:val="clear" w:color="auto" w:fill="FFE599"/>
        <w:ind w:left="567" w:hanging="567"/>
      </w:pPr>
      <w:r>
        <w:t>-</w:t>
      </w:r>
      <w:r>
        <w:tab/>
        <w:t>to investigate whether their organization or any other organization owns IPRs which are, or are likely to become Essential in respect of the work of 3GPP.</w:t>
      </w:r>
    </w:p>
    <w:p w14:paraId="09C34C9D" w14:textId="77777777" w:rsidR="00E07271" w:rsidRDefault="00E07271" w:rsidP="00C2064B">
      <w:pPr>
        <w:keepNext/>
        <w:pBdr>
          <w:top w:val="single" w:sz="4" w:space="1" w:color="auto"/>
          <w:left w:val="single" w:sz="4" w:space="4" w:color="auto"/>
          <w:bottom w:val="single" w:sz="4" w:space="1" w:color="auto"/>
          <w:right w:val="single" w:sz="4" w:space="4" w:color="auto"/>
        </w:pBdr>
        <w:shd w:val="clear" w:color="auto" w:fill="FFE599"/>
        <w:ind w:left="567" w:hanging="567"/>
      </w:pPr>
      <w:r>
        <w:t>-</w:t>
      </w:r>
      <w:r>
        <w:tab/>
        <w:t>to notify their respective Organizational Partners of all potential IPRs, e.g., for ETSI, by means of the IPR Information Statement and the Licensing declaration forms"</w:t>
      </w:r>
    </w:p>
    <w:p w14:paraId="245EDE58" w14:textId="77777777" w:rsidR="00E07271" w:rsidRDefault="00E07271" w:rsidP="00E04F4D">
      <w:pPr>
        <w:pStyle w:val="Heading3"/>
      </w:pPr>
      <w:bookmarkStart w:id="1" w:name="_Toc177620556"/>
      <w:r>
        <w:t>Antitrust policy Reminder:</w:t>
      </w:r>
      <w:bookmarkEnd w:id="1"/>
    </w:p>
    <w:p w14:paraId="668493BF" w14:textId="77777777" w:rsidR="00E07271" w:rsidRDefault="00E07271" w:rsidP="00C2064B">
      <w:pPr>
        <w:keepNext/>
        <w:pBdr>
          <w:top w:val="single" w:sz="4" w:space="1" w:color="auto"/>
          <w:left w:val="single" w:sz="4" w:space="4" w:color="auto"/>
          <w:bottom w:val="single" w:sz="4" w:space="1" w:color="auto"/>
          <w:right w:val="single" w:sz="4" w:space="4" w:color="auto"/>
        </w:pBdr>
        <w:shd w:val="clear" w:color="auto" w:fill="BDD6EE"/>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724EA4F" w14:textId="77777777" w:rsidR="00E07271" w:rsidRDefault="00E07271" w:rsidP="00C2064B">
      <w:pPr>
        <w:keepNext/>
        <w:pBdr>
          <w:top w:val="single" w:sz="4" w:space="1" w:color="auto"/>
          <w:left w:val="single" w:sz="4" w:space="4" w:color="auto"/>
          <w:bottom w:val="single" w:sz="4" w:space="1" w:color="auto"/>
          <w:right w:val="single" w:sz="4" w:space="4" w:color="auto"/>
        </w:pBdr>
        <w:shd w:val="clear" w:color="auto" w:fill="BDD6EE"/>
      </w:pPr>
      <w:r>
        <w:t>The leadership shall conduct the present meeting with impartiality and in the interests of 3GPP.</w:t>
      </w:r>
    </w:p>
    <w:p w14:paraId="2E3D8150" w14:textId="77777777" w:rsidR="00E07271" w:rsidRDefault="00E07271" w:rsidP="00C2064B">
      <w:pPr>
        <w:keepNext/>
        <w:pBdr>
          <w:top w:val="single" w:sz="4" w:space="1" w:color="auto"/>
          <w:left w:val="single" w:sz="4" w:space="4" w:color="auto"/>
          <w:bottom w:val="single" w:sz="4" w:space="1" w:color="auto"/>
          <w:right w:val="single" w:sz="4" w:space="4" w:color="auto"/>
        </w:pBdr>
        <w:shd w:val="clear" w:color="auto" w:fill="BDD6EE"/>
      </w:pPr>
      <w:r>
        <w:t>Furthermore, I would like to remind you that timely submission of work items in advance of TSG/WG meetings is important to allow for full and fair consideration of such matters."</w:t>
      </w:r>
    </w:p>
    <w:p w14:paraId="08969EC7" w14:textId="77777777" w:rsidR="00E00DA6" w:rsidRDefault="00E00DA6" w:rsidP="007615D6"/>
    <w:p w14:paraId="1555DB10" w14:textId="77777777" w:rsidR="007615D6" w:rsidRDefault="007615D6" w:rsidP="007615D6">
      <w:pPr>
        <w:spacing w:after="160" w:line="259" w:lineRule="auto"/>
      </w:pPr>
      <w:r>
        <w:br w:type="page"/>
      </w:r>
    </w:p>
    <w:p w14:paraId="19C1B315" w14:textId="77777777" w:rsidR="007615D6" w:rsidRDefault="007615D6" w:rsidP="00E04F4D">
      <w:pPr>
        <w:pStyle w:val="Heading2"/>
      </w:pPr>
      <w:bookmarkStart w:id="2" w:name="_Toc177620557"/>
      <w:r>
        <w:lastRenderedPageBreak/>
        <w:t>1.1</w:t>
      </w:r>
      <w:r>
        <w:tab/>
        <w:t>Opening of the meeting</w:t>
      </w:r>
      <w:bookmarkEnd w:id="2"/>
    </w:p>
    <w:p w14:paraId="7920198D" w14:textId="7F180771" w:rsidR="00B8787D" w:rsidRDefault="00000000" w:rsidP="00B8787D">
      <w:pPr>
        <w:keepNext/>
        <w:pBdr>
          <w:top w:val="single" w:sz="4" w:space="1" w:color="auto"/>
          <w:left w:val="single" w:sz="4" w:space="4" w:color="auto"/>
          <w:bottom w:val="single" w:sz="4" w:space="1" w:color="auto"/>
          <w:right w:val="single" w:sz="4" w:space="4" w:color="auto"/>
        </w:pBdr>
      </w:pPr>
      <w:hyperlink r:id="rId7" w:history="1">
        <w:r w:rsidR="00B8787D" w:rsidRPr="00B8787D">
          <w:rPr>
            <w:rStyle w:val="Hyperlink"/>
          </w:rPr>
          <w:t>3GPP SA WGs May 2024 Jeju welcome speech.pdf</w:t>
        </w:r>
      </w:hyperlink>
    </w:p>
    <w:p w14:paraId="24CACDEC" w14:textId="188D2062" w:rsidR="00B8787D" w:rsidRDefault="00B8787D" w:rsidP="00B8787D">
      <w:pPr>
        <w:keepNext/>
        <w:pBdr>
          <w:top w:val="single" w:sz="4" w:space="1" w:color="auto"/>
          <w:left w:val="single" w:sz="4" w:space="4" w:color="auto"/>
          <w:bottom w:val="single" w:sz="4" w:space="1" w:color="auto"/>
          <w:right w:val="single" w:sz="4" w:space="4" w:color="auto"/>
        </w:pBdr>
      </w:pPr>
      <w:r>
        <w:t>Dr. Hyunsook Kim (LG Electronics Inc., TTA) welcomed delegates to Jeju Island, South Korea on behalf of the hosts and provided information and points of interest in the area. SA WG2 were wished a successful meeting in Jeju.</w:t>
      </w:r>
    </w:p>
    <w:p w14:paraId="134A9DFF" w14:textId="0DE3DD8C" w:rsidR="00B8787D" w:rsidRDefault="00B8787D" w:rsidP="00B8787D">
      <w:pPr>
        <w:keepNext/>
        <w:pBdr>
          <w:top w:val="single" w:sz="4" w:space="1" w:color="auto"/>
          <w:left w:val="single" w:sz="4" w:space="4" w:color="auto"/>
          <w:bottom w:val="single" w:sz="4" w:space="1" w:color="auto"/>
          <w:right w:val="single" w:sz="4" w:space="4" w:color="auto"/>
        </w:pBdr>
      </w:pPr>
      <w:r>
        <w:t>The SA WG2 Chair, Andy Bennett (Samsung) welcomed delegates to the meeting. The Secretary and Vice Chairs introduced themselves. The Vice Chairs were Dario Serafino Tonesi (Qualcomm) and Wanqiang Zhang (Huawei). The Secretary was Maurice Pope (ETSI MCC).</w:t>
      </w:r>
    </w:p>
    <w:p w14:paraId="10F1E13C" w14:textId="55D386CC" w:rsidR="008D6ECD" w:rsidRDefault="008D6ECD" w:rsidP="00E04F4D"/>
    <w:p w14:paraId="2A5A723F" w14:textId="77777777" w:rsidR="007615D6" w:rsidRDefault="007615D6" w:rsidP="007615D6">
      <w:pPr>
        <w:pStyle w:val="Heading1"/>
      </w:pPr>
      <w:bookmarkStart w:id="3" w:name="_Toc177620558"/>
      <w:r>
        <w:t>2</w:t>
      </w:r>
      <w:r>
        <w:tab/>
        <w:t>Agenda</w:t>
      </w:r>
      <w:bookmarkEnd w:id="3"/>
    </w:p>
    <w:p w14:paraId="6ADD9E3F" w14:textId="77777777" w:rsidR="00E00DA6" w:rsidRDefault="0014183C" w:rsidP="00E04F4D">
      <w:pPr>
        <w:pStyle w:val="NormTop"/>
      </w:pPr>
      <w:r w:rsidRPr="0014183C">
        <w:rPr>
          <w:color w:val="0000FF"/>
        </w:rPr>
        <w:t>S2-2405841</w:t>
      </w:r>
      <w:r w:rsidR="007615D6" w:rsidRPr="00D53282">
        <w:t xml:space="preserve"> </w:t>
      </w:r>
      <w:r w:rsidR="007615D6">
        <w:t>(AGENDA) SA2#163 meeting Agenda (Source: SA WG2 Chair)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meeting agenda.</w:t>
      </w:r>
    </w:p>
    <w:p w14:paraId="7198D624" w14:textId="77777777" w:rsidR="007615D6" w:rsidRPr="005B25A1" w:rsidRDefault="007615D6" w:rsidP="007615D6">
      <w:pPr>
        <w:keepNext/>
        <w:keepLines/>
        <w:rPr>
          <w:b/>
          <w:bCs/>
        </w:rPr>
      </w:pPr>
      <w:r w:rsidRPr="005B25A1">
        <w:rPr>
          <w:b/>
          <w:bCs/>
        </w:rPr>
        <w:t>Plenary Discussion:</w:t>
      </w:r>
    </w:p>
    <w:p w14:paraId="0F5C21A3" w14:textId="00EB4334" w:rsidR="007615D6" w:rsidRPr="00223AF0" w:rsidRDefault="00223AF0" w:rsidP="007615D6">
      <w:pPr>
        <w:keepNext/>
        <w:keepLines/>
      </w:pPr>
      <w:r>
        <w:t xml:space="preserve">The agenda was reviewed and </w:t>
      </w:r>
      <w:r w:rsidRPr="00C3284B">
        <w:rPr>
          <w:color w:val="FF0000"/>
          <w:lang w:eastAsia="en-US"/>
        </w:rPr>
        <w:t>approved</w:t>
      </w:r>
      <w:r>
        <w:t>.</w:t>
      </w:r>
    </w:p>
    <w:p w14:paraId="5C8315BF" w14:textId="5AB048A1" w:rsidR="007615D6" w:rsidRPr="00EB0339" w:rsidRDefault="007615D6" w:rsidP="007615D6">
      <w:r w:rsidRPr="005B25A1">
        <w:rPr>
          <w:b/>
          <w:bCs/>
        </w:rPr>
        <w:t>Status:</w:t>
      </w:r>
      <w:r>
        <w:t xml:space="preserve"> </w:t>
      </w:r>
      <w:r w:rsidR="00223AF0" w:rsidRPr="00C3284B">
        <w:rPr>
          <w:color w:val="FF0000"/>
          <w:lang w:eastAsia="en-US"/>
        </w:rPr>
        <w:t>Approved</w:t>
      </w:r>
      <w:r>
        <w:t>.</w:t>
      </w:r>
    </w:p>
    <w:p w14:paraId="2BE62EAF" w14:textId="77777777" w:rsidR="00E00DA6" w:rsidRDefault="0014183C" w:rsidP="00E04F4D">
      <w:pPr>
        <w:pStyle w:val="NormTop"/>
      </w:pPr>
      <w:r w:rsidRPr="0014183C">
        <w:rPr>
          <w:color w:val="0000FF"/>
        </w:rPr>
        <w:t>S2-2406082</w:t>
      </w:r>
      <w:r w:rsidR="007615D6" w:rsidRPr="00D53282">
        <w:t xml:space="preserve"> </w:t>
      </w:r>
      <w:r w:rsidR="007615D6">
        <w:t>(AGENDA) SA WG2#163 session plan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WG2#163 session plan.</w:t>
      </w:r>
    </w:p>
    <w:p w14:paraId="50589616" w14:textId="77777777" w:rsidR="007615D6" w:rsidRPr="005B25A1" w:rsidRDefault="007615D6" w:rsidP="007615D6">
      <w:pPr>
        <w:keepNext/>
        <w:keepLines/>
        <w:rPr>
          <w:b/>
          <w:bCs/>
        </w:rPr>
      </w:pPr>
      <w:r w:rsidRPr="005B25A1">
        <w:rPr>
          <w:b/>
          <w:bCs/>
        </w:rPr>
        <w:t>Plenary Discussion:</w:t>
      </w:r>
    </w:p>
    <w:p w14:paraId="5B028518" w14:textId="77777777" w:rsidR="0097257E" w:rsidRDefault="0097257E" w:rsidP="007615D6">
      <w:pPr>
        <w:keepNext/>
        <w:keepLines/>
      </w:pPr>
      <w:r>
        <w:t xml:space="preserve">A late modification to the room allocation for some larger sessions was distributed. AI 9.11.2 was missing and added in Wednesday Q1, stream 3. </w:t>
      </w:r>
      <w:r w:rsidR="00223AF0">
        <w:t xml:space="preserve">The session plan will be updated according to meeting progress and distributed in the DRAFTS folder. </w:t>
      </w:r>
      <w:r>
        <w:t xml:space="preserve">This was revised in </w:t>
      </w:r>
      <w:r w:rsidRPr="00CE3EC0">
        <w:rPr>
          <w:color w:val="0000FF"/>
        </w:rPr>
        <w:t>S2-2</w:t>
      </w:r>
      <w:r>
        <w:rPr>
          <w:color w:val="0000FF"/>
        </w:rPr>
        <w:t>406874</w:t>
      </w:r>
      <w:r>
        <w:t>.</w:t>
      </w:r>
    </w:p>
    <w:p w14:paraId="7182B9DC" w14:textId="75B01C04" w:rsidR="007615D6" w:rsidRPr="00223AF0" w:rsidRDefault="0097257E" w:rsidP="007615D6">
      <w:pPr>
        <w:keepNext/>
        <w:keepLines/>
      </w:pPr>
      <w:r>
        <w:t xml:space="preserve">This was </w:t>
      </w:r>
      <w:r w:rsidRPr="0097257E">
        <w:rPr>
          <w:color w:val="FF0000"/>
        </w:rPr>
        <w:t>endorsed</w:t>
      </w:r>
      <w:r>
        <w:t>.</w:t>
      </w:r>
    </w:p>
    <w:p w14:paraId="3F210E08" w14:textId="070573C2" w:rsidR="007615D6" w:rsidRPr="00EB0339" w:rsidRDefault="007615D6" w:rsidP="007615D6">
      <w:r w:rsidRPr="005B25A1">
        <w:rPr>
          <w:b/>
          <w:bCs/>
        </w:rPr>
        <w:t>Status:</w:t>
      </w:r>
      <w:r>
        <w:t xml:space="preserve"> </w:t>
      </w:r>
      <w:r w:rsidR="0097257E" w:rsidRPr="0097257E">
        <w:rPr>
          <w:color w:val="FF0000"/>
        </w:rPr>
        <w:t>Endorsed</w:t>
      </w:r>
      <w:r>
        <w:t>.</w:t>
      </w:r>
    </w:p>
    <w:p w14:paraId="72240BF7" w14:textId="77777777" w:rsidR="00E00DA6" w:rsidRDefault="0014183C" w:rsidP="00E04F4D">
      <w:pPr>
        <w:pStyle w:val="NormTop"/>
      </w:pPr>
      <w:r w:rsidRPr="0014183C">
        <w:rPr>
          <w:color w:val="0000FF"/>
        </w:rPr>
        <w:t>S2-2406084</w:t>
      </w:r>
      <w:r w:rsidR="007615D6" w:rsidRPr="00D53282">
        <w:t xml:space="preserve"> </w:t>
      </w:r>
      <w:r w:rsidR="007615D6">
        <w:t>(DISCUSSION) Rapporteur guidance for SA WG2#163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Rapporteur guidance for SA WG2#163.</w:t>
      </w:r>
    </w:p>
    <w:p w14:paraId="517FA6FD" w14:textId="77777777" w:rsidR="004500D3" w:rsidRPr="004500D3" w:rsidRDefault="004500D3" w:rsidP="004500D3">
      <w:pPr>
        <w:pStyle w:val="FP"/>
        <w:rPr>
          <w:b/>
          <w:bCs/>
          <w:lang w:eastAsia="ja-JP"/>
        </w:rPr>
      </w:pPr>
      <w:r w:rsidRPr="004500D3">
        <w:rPr>
          <w:b/>
          <w:bCs/>
          <w:lang w:eastAsia="ja-JP"/>
        </w:rPr>
        <w:t>For Thursday work planning</w:t>
      </w:r>
    </w:p>
    <w:p w14:paraId="18AA5791" w14:textId="74648401" w:rsidR="004500D3" w:rsidRDefault="004500D3" w:rsidP="004500D3">
      <w:pPr>
        <w:pStyle w:val="B1"/>
        <w:spacing w:after="0"/>
        <w:rPr>
          <w:lang w:eastAsia="ja-JP"/>
        </w:rPr>
      </w:pPr>
      <w:r>
        <w:rPr>
          <w:lang w:eastAsia="ja-JP"/>
        </w:rPr>
        <w:t>-</w:t>
      </w:r>
      <w:r>
        <w:rPr>
          <w:lang w:eastAsia="ja-JP"/>
        </w:rPr>
        <w:tab/>
        <w:t>Rapporteurs to identify key issues and work tasks that they expect will have conclusions by the end of the meeting (if related revisions will be approved by the end of the meeting).</w:t>
      </w:r>
    </w:p>
    <w:p w14:paraId="49A089D6" w14:textId="77011D97" w:rsidR="004500D3" w:rsidRDefault="004500D3" w:rsidP="004500D3">
      <w:pPr>
        <w:pStyle w:val="B1"/>
        <w:spacing w:after="0"/>
        <w:rPr>
          <w:lang w:eastAsia="ja-JP"/>
        </w:rPr>
      </w:pPr>
      <w:r>
        <w:rPr>
          <w:lang w:eastAsia="ja-JP"/>
        </w:rPr>
        <w:t>-</w:t>
      </w:r>
      <w:r>
        <w:rPr>
          <w:lang w:eastAsia="ja-JP"/>
        </w:rPr>
        <w:tab/>
        <w:t>Rapporteurs to identify key issues and work tasks that they expect will not have conclusions by the end of the meeting (since there will be no related revisions in the meeting).</w:t>
      </w:r>
    </w:p>
    <w:p w14:paraId="25C9E98A" w14:textId="23E20DC9" w:rsidR="004500D3" w:rsidRDefault="004500D3" w:rsidP="004500D3">
      <w:pPr>
        <w:pStyle w:val="B1"/>
        <w:spacing w:after="0"/>
        <w:rPr>
          <w:lang w:eastAsia="ja-JP"/>
        </w:rPr>
      </w:pPr>
      <w:r>
        <w:rPr>
          <w:lang w:eastAsia="ja-JP"/>
        </w:rPr>
        <w:t>-</w:t>
      </w:r>
      <w:r>
        <w:rPr>
          <w:lang w:eastAsia="ja-JP"/>
        </w:rPr>
        <w:tab/>
        <w:t>For those that will not have conclusions by the end of the May meeting, SA2 will need to decide if they can continue to be worked on for one additional meeting</w:t>
      </w:r>
    </w:p>
    <w:p w14:paraId="003CC912" w14:textId="77777777" w:rsidR="004500D3" w:rsidRDefault="004500D3" w:rsidP="004500D3">
      <w:pPr>
        <w:pStyle w:val="FP"/>
        <w:rPr>
          <w:lang w:eastAsia="ja-JP"/>
        </w:rPr>
      </w:pPr>
      <w:r>
        <w:rPr>
          <w:lang w:eastAsia="ja-JP"/>
        </w:rPr>
        <w:t>(Rapporteurs should prepare TR coversheets during this meeting)</w:t>
      </w:r>
    </w:p>
    <w:p w14:paraId="3DE8A126" w14:textId="77777777" w:rsidR="004500D3" w:rsidRPr="004500D3" w:rsidRDefault="004500D3" w:rsidP="004500D3">
      <w:pPr>
        <w:pStyle w:val="FP"/>
        <w:rPr>
          <w:b/>
          <w:bCs/>
          <w:lang w:eastAsia="ja-JP"/>
        </w:rPr>
      </w:pPr>
      <w:r w:rsidRPr="004500D3">
        <w:rPr>
          <w:b/>
          <w:bCs/>
          <w:lang w:eastAsia="ja-JP"/>
        </w:rPr>
        <w:t>Friday</w:t>
      </w:r>
    </w:p>
    <w:p w14:paraId="2E6F948C" w14:textId="7CDAD02C" w:rsidR="004500D3" w:rsidRPr="004500D3" w:rsidRDefault="004500D3" w:rsidP="004500D3">
      <w:pPr>
        <w:pStyle w:val="B1"/>
        <w:spacing w:after="0"/>
        <w:rPr>
          <w:b/>
          <w:bCs/>
          <w:lang w:eastAsia="ja-JP"/>
        </w:rPr>
      </w:pPr>
      <w:r w:rsidRPr="004500D3">
        <w:rPr>
          <w:b/>
          <w:bCs/>
          <w:lang w:eastAsia="ja-JP"/>
        </w:rPr>
        <w:tab/>
        <w:t>For each study</w:t>
      </w:r>
    </w:p>
    <w:p w14:paraId="0CA1994C" w14:textId="620C74B2" w:rsidR="004500D3" w:rsidRDefault="004500D3" w:rsidP="004500D3">
      <w:pPr>
        <w:pStyle w:val="B1"/>
        <w:spacing w:after="0"/>
        <w:rPr>
          <w:lang w:eastAsia="ja-JP"/>
        </w:rPr>
      </w:pPr>
      <w:r>
        <w:rPr>
          <w:lang w:eastAsia="ja-JP"/>
        </w:rPr>
        <w:t>-</w:t>
      </w:r>
      <w:r>
        <w:rPr>
          <w:lang w:eastAsia="ja-JP"/>
        </w:rPr>
        <w:tab/>
        <w:t>Decide whether the un</w:t>
      </w:r>
      <w:r w:rsidR="00322615">
        <w:rPr>
          <w:lang w:eastAsia="ja-JP"/>
        </w:rPr>
        <w:t>-</w:t>
      </w:r>
      <w:r>
        <w:rPr>
          <w:lang w:eastAsia="ja-JP"/>
        </w:rPr>
        <w:t>concluded WT's/KI's should continue to be studied</w:t>
      </w:r>
    </w:p>
    <w:p w14:paraId="654D2275" w14:textId="32486BD0" w:rsidR="004500D3" w:rsidRDefault="004500D3" w:rsidP="004500D3">
      <w:pPr>
        <w:pStyle w:val="B1"/>
        <w:spacing w:after="0"/>
        <w:rPr>
          <w:lang w:eastAsia="ja-JP"/>
        </w:rPr>
      </w:pPr>
      <w:r>
        <w:rPr>
          <w:lang w:eastAsia="ja-JP"/>
        </w:rPr>
        <w:t>-</w:t>
      </w:r>
      <w:r>
        <w:rPr>
          <w:lang w:eastAsia="ja-JP"/>
        </w:rPr>
        <w:tab/>
        <w:t>Approve WIDs containing WT's for concluded key issues</w:t>
      </w:r>
    </w:p>
    <w:p w14:paraId="53087A3E" w14:textId="498AD6E6" w:rsidR="004500D3" w:rsidRDefault="004500D3" w:rsidP="004500D3">
      <w:pPr>
        <w:pStyle w:val="B1"/>
        <w:spacing w:after="0"/>
        <w:rPr>
          <w:lang w:eastAsia="ja-JP"/>
        </w:rPr>
      </w:pPr>
      <w:r>
        <w:rPr>
          <w:lang w:eastAsia="ja-JP"/>
        </w:rPr>
        <w:t>-</w:t>
      </w:r>
      <w:r>
        <w:rPr>
          <w:lang w:eastAsia="ja-JP"/>
        </w:rPr>
        <w:tab/>
        <w:t>Agree coversheets for the TR's to be sent to Plenary for Information/Approval</w:t>
      </w:r>
    </w:p>
    <w:p w14:paraId="2052ABE5" w14:textId="71712826" w:rsidR="004500D3" w:rsidRPr="004500D3" w:rsidRDefault="004500D3" w:rsidP="004500D3">
      <w:pPr>
        <w:pStyle w:val="B1"/>
        <w:spacing w:after="0"/>
        <w:rPr>
          <w:color w:val="0000FF"/>
          <w:lang w:eastAsia="ja-JP"/>
        </w:rPr>
      </w:pPr>
      <w:r w:rsidRPr="004500D3">
        <w:rPr>
          <w:color w:val="0000FF"/>
          <w:lang w:eastAsia="ja-JP"/>
        </w:rPr>
        <w:t>-</w:t>
      </w:r>
      <w:r w:rsidRPr="004500D3">
        <w:rPr>
          <w:color w:val="0000FF"/>
          <w:lang w:eastAsia="ja-JP"/>
        </w:rPr>
        <w:tab/>
        <w:t>Additional comment: It may be necessary to have a short email approval for the WIDs</w:t>
      </w:r>
      <w:r>
        <w:rPr>
          <w:color w:val="0000FF"/>
          <w:lang w:eastAsia="ja-JP"/>
        </w:rPr>
        <w:t>.</w:t>
      </w:r>
    </w:p>
    <w:p w14:paraId="0C9CF1F1" w14:textId="347FA7BC" w:rsidR="004500D3" w:rsidRPr="004500D3" w:rsidRDefault="004500D3" w:rsidP="004500D3">
      <w:pPr>
        <w:pStyle w:val="FP"/>
        <w:rPr>
          <w:lang w:eastAsia="ja-JP"/>
        </w:rPr>
      </w:pPr>
    </w:p>
    <w:p w14:paraId="78DAA381" w14:textId="77777777" w:rsidR="007615D6" w:rsidRPr="005B25A1" w:rsidRDefault="007615D6" w:rsidP="007615D6">
      <w:pPr>
        <w:keepNext/>
        <w:keepLines/>
        <w:rPr>
          <w:b/>
          <w:bCs/>
        </w:rPr>
      </w:pPr>
      <w:r w:rsidRPr="005B25A1">
        <w:rPr>
          <w:b/>
          <w:bCs/>
        </w:rPr>
        <w:lastRenderedPageBreak/>
        <w:t>Plenary Discussion:</w:t>
      </w:r>
    </w:p>
    <w:p w14:paraId="76BF791B" w14:textId="4735BD24" w:rsidR="007615D6" w:rsidRPr="004500D3" w:rsidRDefault="004500D3" w:rsidP="007615D6">
      <w:pPr>
        <w:keepNext/>
        <w:keepLines/>
      </w:pPr>
      <w:r>
        <w:t>This is a reminder of the procedure for this meeting as endorsed at SA2#162. Huawei commented that there will be some issues which imply that some conclusions will not be agreed at this meeting, which should be progressed in the August meeting to make a final decision on whether to progress the work or remove them from the normative Rel-19 work.</w:t>
      </w:r>
      <w:r w:rsidRPr="004500D3">
        <w:t xml:space="preserve"> </w:t>
      </w:r>
      <w:r w:rsidR="00322615">
        <w:t>TU figures should not be included explicitly in the WIDs, a</w:t>
      </w:r>
      <w:r>
        <w:t>ny significant change in the expected TUs for WIDs should be highlighted by the Rapporteurs</w:t>
      </w:r>
      <w:r w:rsidR="00322615">
        <w:t xml:space="preserve"> and included in the work planning sheet,</w:t>
      </w:r>
      <w:r>
        <w:t xml:space="preserve"> for the SA WG2 Chair to report to TSG SA. Ericsson requested some flexibility from companies in order to allow progress to be made on the contentious issues in order not to remain deadlocked in the August meeting which could be detrimental to the overall achievable Rel-19 content.</w:t>
      </w:r>
      <w:r w:rsidR="00322615">
        <w:t xml:space="preserve"> The SA WG2 Chair clarified that Rapporteurs will be asked to provide status reports indicating the conclusions reached and the outstanding work, such as that awaiting feedback from other groups. If there are concerns of completing some WTs by August then it should considered whether such items should be continued. This was then </w:t>
      </w:r>
      <w:r w:rsidR="00322615" w:rsidRPr="00322615">
        <w:rPr>
          <w:color w:val="FF0000"/>
        </w:rPr>
        <w:t>endorsed</w:t>
      </w:r>
      <w:r w:rsidR="00322615">
        <w:t>.</w:t>
      </w:r>
    </w:p>
    <w:p w14:paraId="40B03DAB" w14:textId="77777777" w:rsidR="00322615" w:rsidRPr="00EB0339" w:rsidRDefault="00322615" w:rsidP="00322615">
      <w:r w:rsidRPr="005B25A1">
        <w:rPr>
          <w:b/>
          <w:bCs/>
        </w:rPr>
        <w:t>Status:</w:t>
      </w:r>
      <w:r>
        <w:t xml:space="preserve"> </w:t>
      </w:r>
      <w:r w:rsidRPr="0097257E">
        <w:rPr>
          <w:color w:val="FF0000"/>
        </w:rPr>
        <w:t>Endorsed</w:t>
      </w:r>
      <w:r>
        <w:t>.</w:t>
      </w:r>
    </w:p>
    <w:p w14:paraId="56C02CB3" w14:textId="77777777" w:rsidR="007615D6" w:rsidRDefault="007615D6" w:rsidP="00E04F4D">
      <w:pPr>
        <w:pStyle w:val="Heading2"/>
      </w:pPr>
      <w:bookmarkStart w:id="4" w:name="_Toc177620559"/>
      <w:r>
        <w:t>2.1</w:t>
      </w:r>
      <w:r>
        <w:tab/>
        <w:t>IPR Call and Antitrust Reminder</w:t>
      </w:r>
      <w:bookmarkEnd w:id="4"/>
    </w:p>
    <w:p w14:paraId="257FB049" w14:textId="77777777" w:rsidR="007615D6" w:rsidRDefault="007615D6" w:rsidP="007615D6">
      <w:pPr>
        <w:keepNext/>
        <w:pBdr>
          <w:top w:val="single" w:sz="4" w:space="1" w:color="auto"/>
          <w:left w:val="single" w:sz="4" w:space="4" w:color="auto"/>
          <w:bottom w:val="single" w:sz="4" w:space="1" w:color="auto"/>
          <w:right w:val="single" w:sz="4" w:space="4" w:color="auto"/>
        </w:pBdr>
      </w:pPr>
      <w:r>
        <w:t>The SA WG2 Chair read out the IPR and Anti-trust Reminders as shown above.</w:t>
      </w:r>
    </w:p>
    <w:p w14:paraId="2E9AB185" w14:textId="77777777" w:rsidR="008D6ECD" w:rsidRDefault="00E04F4D" w:rsidP="00E04F4D">
      <w:r>
        <w:t>There were no contributions to this agenda item.</w:t>
      </w:r>
    </w:p>
    <w:p w14:paraId="7F98FC5A" w14:textId="77777777" w:rsidR="008D6ECD" w:rsidRDefault="008D6ECD" w:rsidP="00E04F4D"/>
    <w:p w14:paraId="2B15FC03" w14:textId="6F1D3ABD" w:rsidR="007615D6" w:rsidRDefault="007615D6" w:rsidP="007615D6">
      <w:pPr>
        <w:pStyle w:val="Heading1"/>
      </w:pPr>
      <w:bookmarkStart w:id="5" w:name="_Toc177620560"/>
      <w:r>
        <w:t>3</w:t>
      </w:r>
      <w:r>
        <w:tab/>
        <w:t>SA2#16</w:t>
      </w:r>
      <w:r w:rsidR="00223AF0">
        <w:t>2</w:t>
      </w:r>
      <w:r>
        <w:t xml:space="preserve"> Meeting report</w:t>
      </w:r>
      <w:bookmarkEnd w:id="5"/>
    </w:p>
    <w:p w14:paraId="0571C78D" w14:textId="77777777" w:rsidR="00E00DA6" w:rsidRDefault="0014183C" w:rsidP="00E04F4D">
      <w:pPr>
        <w:pStyle w:val="NormTop"/>
      </w:pPr>
      <w:r w:rsidRPr="0014183C">
        <w:rPr>
          <w:color w:val="0000FF"/>
        </w:rPr>
        <w:t>S2-2405842</w:t>
      </w:r>
      <w:r w:rsidR="007615D6" w:rsidRPr="00D53282">
        <w:t xml:space="preserve"> </w:t>
      </w:r>
      <w:r w:rsidR="007615D6">
        <w:t>(REPORT) Draft Report of SA WG2 meeting #162 (Source: SA WG2 Secretary)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Report of SA WG2 meeting #162 for approval.</w:t>
      </w:r>
    </w:p>
    <w:p w14:paraId="59E1B948" w14:textId="77777777" w:rsidR="007615D6" w:rsidRPr="005B25A1" w:rsidRDefault="007615D6" w:rsidP="007615D6">
      <w:pPr>
        <w:keepNext/>
        <w:keepLines/>
        <w:rPr>
          <w:b/>
          <w:bCs/>
        </w:rPr>
      </w:pPr>
      <w:r w:rsidRPr="005B25A1">
        <w:rPr>
          <w:b/>
          <w:bCs/>
        </w:rPr>
        <w:t>Plenary Discussion:</w:t>
      </w:r>
    </w:p>
    <w:p w14:paraId="4FDCEF8C" w14:textId="77777777" w:rsidR="005E4648" w:rsidRDefault="005E4648" w:rsidP="007615D6">
      <w:pPr>
        <w:keepNext/>
        <w:keepLines/>
      </w:pPr>
      <w:r>
        <w:t xml:space="preserve">This was revised to add the comment from Ericsson in </w:t>
      </w:r>
      <w:r w:rsidRPr="00CE3EC0">
        <w:rPr>
          <w:color w:val="0000FF"/>
        </w:rPr>
        <w:t>S2-2</w:t>
      </w:r>
      <w:r>
        <w:rPr>
          <w:color w:val="0000FF"/>
        </w:rPr>
        <w:t>406875</w:t>
      </w:r>
      <w:r>
        <w:t>.</w:t>
      </w:r>
    </w:p>
    <w:p w14:paraId="438DDD44" w14:textId="08F32914" w:rsidR="007615D6" w:rsidRPr="005E4648" w:rsidRDefault="005E4648" w:rsidP="007615D6">
      <w:pPr>
        <w:keepNext/>
        <w:keepLines/>
      </w:pPr>
      <w:r>
        <w:t xml:space="preserve">This was </w:t>
      </w:r>
      <w:r w:rsidRPr="00C3284B">
        <w:rPr>
          <w:color w:val="FF0000"/>
          <w:lang w:eastAsia="en-US"/>
        </w:rPr>
        <w:t>approved</w:t>
      </w:r>
      <w:r>
        <w:t xml:space="preserve"> and will be updated to accept revision marks and placed on the FTP server as version 1.0.0.</w:t>
      </w:r>
    </w:p>
    <w:p w14:paraId="346E58F0" w14:textId="08B6F5FE" w:rsidR="007615D6" w:rsidRPr="00EB0339" w:rsidRDefault="007615D6" w:rsidP="007615D6">
      <w:r w:rsidRPr="005B25A1">
        <w:rPr>
          <w:b/>
          <w:bCs/>
        </w:rPr>
        <w:t>Status:</w:t>
      </w:r>
      <w:r>
        <w:t xml:space="preserve"> </w:t>
      </w:r>
      <w:r w:rsidR="005E4648" w:rsidRPr="00C3284B">
        <w:rPr>
          <w:color w:val="FF0000"/>
          <w:lang w:eastAsia="en-US"/>
        </w:rPr>
        <w:t>Approved</w:t>
      </w:r>
      <w:r>
        <w:t>.</w:t>
      </w:r>
    </w:p>
    <w:p w14:paraId="03A48C24" w14:textId="77777777" w:rsidR="008D6ECD" w:rsidRDefault="008D6ECD" w:rsidP="00E04F4D"/>
    <w:p w14:paraId="5AA103EA" w14:textId="77777777" w:rsidR="007615D6" w:rsidRDefault="007615D6" w:rsidP="007615D6">
      <w:pPr>
        <w:pStyle w:val="Heading1"/>
      </w:pPr>
      <w:bookmarkStart w:id="6" w:name="_Toc177620561"/>
      <w:r>
        <w:lastRenderedPageBreak/>
        <w:t>4</w:t>
      </w:r>
      <w:r>
        <w:tab/>
        <w:t>General</w:t>
      </w:r>
      <w:bookmarkEnd w:id="6"/>
    </w:p>
    <w:p w14:paraId="6E2002B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D1631F3" w14:textId="77777777" w:rsidR="007615D6" w:rsidRDefault="007615D6" w:rsidP="00E04F4D">
      <w:pPr>
        <w:pStyle w:val="Heading2"/>
      </w:pPr>
      <w:bookmarkStart w:id="7" w:name="_Toc177620562"/>
      <w:r>
        <w:t>4.1</w:t>
      </w:r>
      <w:r>
        <w:tab/>
        <w:t>Common issues and Incoming LSs</w:t>
      </w:r>
      <w:bookmarkEnd w:id="7"/>
    </w:p>
    <w:p w14:paraId="14EB0C1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 propose to note</w:t>
      </w:r>
    </w:p>
    <w:p w14:paraId="2B068963" w14:textId="77777777" w:rsidR="005E4648" w:rsidRDefault="005E4648" w:rsidP="005E4648">
      <w:pPr>
        <w:pStyle w:val="NormTop"/>
      </w:pPr>
      <w:r w:rsidRPr="0014183C">
        <w:rPr>
          <w:color w:val="0000FF"/>
        </w:rPr>
        <w:t>S2-2405883</w:t>
      </w:r>
      <w:r w:rsidRPr="00D53282">
        <w:t xml:space="preserve"> </w:t>
      </w:r>
      <w:r>
        <w:t>(LS IN) LS from GSMA OPG: LS on clarifications on consent management (Source: GSMA OPG (OPG_173_Doc_04))</w:t>
      </w:r>
      <w:r>
        <w:br/>
      </w:r>
      <w:r w:rsidRPr="00D53282">
        <w:rPr>
          <w:b/>
        </w:rPr>
        <w:t>Document for:</w:t>
      </w:r>
      <w:r w:rsidRPr="00D53282">
        <w:t xml:space="preserve"> </w:t>
      </w:r>
      <w:r>
        <w:t>Information</w:t>
      </w:r>
      <w:r>
        <w:br/>
      </w:r>
      <w:r w:rsidRPr="00D53282">
        <w:rPr>
          <w:b/>
        </w:rPr>
        <w:t>Abstract:</w:t>
      </w:r>
      <w:r w:rsidRPr="00D53282">
        <w:t xml:space="preserve"> </w:t>
      </w:r>
      <w:r>
        <w:br/>
        <w:t>An activity on privacy management (e.g. how to capture consent from the end-user) is ongoing as part of the current release of OPG: For privacy reasons, a 3rd party application wanting to access end-user-related sensitive information present in the network, requires capturing the consent from the end-user before the application can use that information for a specific purpose. {. . .}.</w:t>
      </w:r>
    </w:p>
    <w:p w14:paraId="34D16F43" w14:textId="77777777" w:rsidR="005E4648" w:rsidRPr="005B25A1" w:rsidRDefault="005E4648" w:rsidP="005E4648">
      <w:pPr>
        <w:keepNext/>
        <w:keepLines/>
        <w:rPr>
          <w:b/>
          <w:bCs/>
        </w:rPr>
      </w:pPr>
      <w:r w:rsidRPr="005B25A1">
        <w:rPr>
          <w:b/>
          <w:bCs/>
        </w:rPr>
        <w:t>Parallel discussion:</w:t>
      </w:r>
    </w:p>
    <w:p w14:paraId="61A61E13" w14:textId="3BCF2303" w:rsidR="005E4648" w:rsidRPr="00F02141" w:rsidRDefault="00F02141" w:rsidP="005E4648">
      <w:pPr>
        <w:keepNext/>
        <w:keepLines/>
      </w:pPr>
      <w:r w:rsidRPr="00F02141">
        <w:t xml:space="preserve">This was </w:t>
      </w:r>
      <w:r>
        <w:rPr>
          <w:color w:val="0000FF"/>
        </w:rPr>
        <w:t>postpon</w:t>
      </w:r>
      <w:r w:rsidRPr="00C3284B">
        <w:rPr>
          <w:color w:val="0000FF"/>
        </w:rPr>
        <w:t>ed</w:t>
      </w:r>
      <w:r>
        <w:t xml:space="preserve"> in parallel session.</w:t>
      </w:r>
    </w:p>
    <w:p w14:paraId="01156B9F" w14:textId="0579F690" w:rsidR="004C2588" w:rsidRPr="00F02141" w:rsidRDefault="004C2588" w:rsidP="004C2588">
      <w:r w:rsidRPr="005B25A1">
        <w:rPr>
          <w:b/>
          <w:bCs/>
        </w:rPr>
        <w:t>Status:</w:t>
      </w:r>
      <w:r>
        <w:t xml:space="preserve"> </w:t>
      </w:r>
      <w:r w:rsidR="00F02141">
        <w:rPr>
          <w:color w:val="0000FF"/>
        </w:rPr>
        <w:t>Postpon</w:t>
      </w:r>
      <w:r w:rsidR="00F02141" w:rsidRPr="00C3284B">
        <w:rPr>
          <w:color w:val="0000FF"/>
        </w:rPr>
        <w:t>ed</w:t>
      </w:r>
      <w:r w:rsidR="00F02141">
        <w:t>.</w:t>
      </w:r>
    </w:p>
    <w:p w14:paraId="598108B6" w14:textId="77777777" w:rsidR="005E4648" w:rsidRDefault="005E4648" w:rsidP="005E4648">
      <w:pPr>
        <w:pStyle w:val="NormTop"/>
      </w:pPr>
      <w:r w:rsidRPr="0014183C">
        <w:rPr>
          <w:color w:val="0000FF"/>
        </w:rPr>
        <w:t>S2-2406855</w:t>
      </w:r>
      <w:r w:rsidRPr="00D53282">
        <w:t xml:space="preserve"> </w:t>
      </w:r>
      <w:r>
        <w:t>(LS IN) LS from SA WG3: Reply-LS on clarifications on consent management (Source: SA WG3 (S3-242374))</w:t>
      </w:r>
      <w:r>
        <w:br/>
      </w:r>
      <w:r w:rsidRPr="00D53282">
        <w:rPr>
          <w:b/>
        </w:rPr>
        <w:t>Document for:</w:t>
      </w:r>
      <w:r w:rsidRPr="00D53282">
        <w:t xml:space="preserve"> </w:t>
      </w:r>
      <w:r>
        <w:t>Information</w:t>
      </w:r>
      <w:r>
        <w:br/>
      </w:r>
      <w:r w:rsidRPr="00D53282">
        <w:rPr>
          <w:b/>
        </w:rPr>
        <w:t>Abstract:</w:t>
      </w:r>
      <w:r w:rsidRPr="00D53282">
        <w:t xml:space="preserve"> </w:t>
      </w:r>
      <w:r>
        <w:br/>
        <w:t>SA WG3 would like to provide to TSG SA input on the LS S3-241741/OPG_173_Doc_04 from GSMA OPG, in which OPG specifically asks SA WG3 to respond to questions related to their new work item on privacy management. {. . .}. Action: SA WG3 asks all 3GPP WGs in cc to take above information into account. Additionally, SA WG3 asks TSG SA to consolidate and reply to GSMA OPG considering other WGs' replies.</w:t>
      </w:r>
    </w:p>
    <w:p w14:paraId="54A95708" w14:textId="77777777" w:rsidR="005E4648" w:rsidRPr="005B25A1" w:rsidRDefault="005E4648" w:rsidP="005E4648">
      <w:pPr>
        <w:keepNext/>
        <w:keepLines/>
        <w:rPr>
          <w:b/>
          <w:bCs/>
        </w:rPr>
      </w:pPr>
      <w:r w:rsidRPr="005B25A1">
        <w:rPr>
          <w:b/>
          <w:bCs/>
        </w:rPr>
        <w:t>Plenary Discussion:</w:t>
      </w:r>
    </w:p>
    <w:p w14:paraId="0EEDE112" w14:textId="653EEDDB" w:rsidR="005E4648" w:rsidRDefault="005E4648" w:rsidP="00A120F3">
      <w:pPr>
        <w:keepNext/>
        <w:keepLines/>
      </w:pPr>
      <w:r>
        <w:t xml:space="preserve">Ericsson commented that the legal responsibility for user consent capture lies primarily with the operator and considered that the response from SA WG3 should be enough and no input is necessary from SA WG2. </w:t>
      </w:r>
      <w:r w:rsidR="004C2588">
        <w:t xml:space="preserve">This LS was then </w:t>
      </w:r>
      <w:r w:rsidR="004C2588" w:rsidRPr="00C3284B">
        <w:rPr>
          <w:color w:val="0000FF"/>
        </w:rPr>
        <w:t>noted</w:t>
      </w:r>
      <w:r w:rsidR="004C2588">
        <w:t>.</w:t>
      </w:r>
    </w:p>
    <w:p w14:paraId="06AEB560" w14:textId="2DCE6E08" w:rsidR="004C2588" w:rsidRPr="00EB0339" w:rsidRDefault="004C2588" w:rsidP="004C2588">
      <w:r w:rsidRPr="005B25A1">
        <w:rPr>
          <w:b/>
          <w:bCs/>
        </w:rPr>
        <w:t>Status:</w:t>
      </w:r>
      <w:r>
        <w:t xml:space="preserve"> </w:t>
      </w:r>
      <w:r>
        <w:rPr>
          <w:color w:val="0000FF"/>
        </w:rPr>
        <w:t>Noted</w:t>
      </w:r>
      <w:r>
        <w:t>.</w:t>
      </w:r>
    </w:p>
    <w:p w14:paraId="757FCD49" w14:textId="77777777" w:rsidR="005E4648" w:rsidRDefault="005E4648" w:rsidP="005E4648">
      <w:pPr>
        <w:pStyle w:val="NormTop"/>
      </w:pPr>
      <w:r w:rsidRPr="0014183C">
        <w:rPr>
          <w:color w:val="0000FF"/>
        </w:rPr>
        <w:t>S2-2405890</w:t>
      </w:r>
      <w:r w:rsidRPr="00D53282">
        <w:t xml:space="preserve"> </w:t>
      </w:r>
      <w:r>
        <w:t>(LS IN) LS from BBF: Multi-Tenant FWA (Source: BBF (LIAISE-654))</w:t>
      </w:r>
      <w:r>
        <w:br/>
      </w:r>
      <w:r w:rsidRPr="00D53282">
        <w:rPr>
          <w:b/>
        </w:rPr>
        <w:t>Document for:</w:t>
      </w:r>
      <w:r w:rsidRPr="00D53282">
        <w:t xml:space="preserve"> </w:t>
      </w:r>
      <w:r>
        <w:t>Information</w:t>
      </w:r>
      <w:r>
        <w:br/>
      </w:r>
      <w:r w:rsidRPr="00D53282">
        <w:rPr>
          <w:b/>
        </w:rPr>
        <w:t>Abstract:</w:t>
      </w:r>
      <w:r w:rsidRPr="00D53282">
        <w:t xml:space="preserve"> </w:t>
      </w:r>
      <w:r>
        <w:br/>
        <w:t>Dear colleagues, We would like to inform that Broadband Forum has started work on a new specification (WT-507) FWA solution for delivery inside a MDU/MTU supporting Multi-Tenant Fixed-Wireless Access (MT-FWA), i.e., extending Fixed Wireless Access in Multi-Tenant Buildings or Multi-Dwelling Units. The objective of this work is to utilize 5G Fixed Wireless Access to service multiple customers, utilizing existing in-building infrastructure, supporting multiple subscribers behind a single 5G FWA Modem. We welcome any guidance on 3GPP work, including studies, use cases or requirements, in progress at 3GPP, that may be of relevance to this work. Sincerely, Lincoln Lavoie, Broadband Forum Technical Committee Chair.</w:t>
      </w:r>
    </w:p>
    <w:p w14:paraId="6F5B7EB7" w14:textId="77777777" w:rsidR="005E4648" w:rsidRPr="005B25A1" w:rsidRDefault="005E4648" w:rsidP="005E4648">
      <w:pPr>
        <w:keepNext/>
        <w:keepLines/>
        <w:rPr>
          <w:b/>
          <w:bCs/>
        </w:rPr>
      </w:pPr>
      <w:r w:rsidRPr="005B25A1">
        <w:rPr>
          <w:b/>
          <w:bCs/>
        </w:rPr>
        <w:t>Plenary Discussion:</w:t>
      </w:r>
    </w:p>
    <w:p w14:paraId="241913AA" w14:textId="4EA0D16F" w:rsidR="005E4648" w:rsidRPr="005E4648" w:rsidRDefault="005E4648" w:rsidP="005E4648">
      <w:pPr>
        <w:keepNext/>
        <w:keepLines/>
      </w:pPr>
      <w:r>
        <w:t xml:space="preserve">This was </w:t>
      </w:r>
      <w:r w:rsidRPr="005E4648">
        <w:rPr>
          <w:color w:val="0000FF"/>
        </w:rPr>
        <w:t>postponed</w:t>
      </w:r>
      <w:r>
        <w:t>.</w:t>
      </w:r>
    </w:p>
    <w:p w14:paraId="71142ADC" w14:textId="289B6B55" w:rsidR="005E4648" w:rsidRPr="00EB0339" w:rsidRDefault="005E4648" w:rsidP="005E4648">
      <w:r w:rsidRPr="005B25A1">
        <w:rPr>
          <w:b/>
          <w:bCs/>
        </w:rPr>
        <w:t>Status:</w:t>
      </w:r>
      <w:r>
        <w:t xml:space="preserve"> </w:t>
      </w:r>
      <w:r w:rsidRPr="005E4648">
        <w:rPr>
          <w:color w:val="0000FF"/>
        </w:rPr>
        <w:t>Postponed</w:t>
      </w:r>
      <w:r>
        <w:t>.</w:t>
      </w:r>
    </w:p>
    <w:p w14:paraId="183ACA2F" w14:textId="77777777" w:rsidR="00E00DA6" w:rsidRDefault="0014183C" w:rsidP="00E04F4D">
      <w:pPr>
        <w:pStyle w:val="NormTop"/>
      </w:pPr>
      <w:r w:rsidRPr="0014183C">
        <w:rPr>
          <w:color w:val="0000FF"/>
        </w:rPr>
        <w:lastRenderedPageBreak/>
        <w:t>S2-2405852</w:t>
      </w:r>
      <w:r w:rsidR="007615D6" w:rsidRPr="00D53282">
        <w:t xml:space="preserve"> </w:t>
      </w:r>
      <w:r w:rsidR="007615D6">
        <w:t>(LS IN) LS from ETSI ISG MEC: ETSI ISG MEC publication of MEC Phase 3 deliverables (Source: ETSI ISG MEC (MEC(24)000156r2))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ETSI ISG MEC would like to inform that the group has recently completed the publication of all deliverables related to the MEC Phase 3 work (2021-2023). This has been a major endeavour from the ISG, marking the finalization of a complete set of specifications, in alignment also with other standard bodies and industry groups. The MEC Phase 3 work focused on architectural enhancements, support for federation, application package formats, new APIs, maintenance of existing APIs and other IaaS/PaaS deliverables, as well as normative work on MEC testing and compliance. MEC Phase 3 also included studies on MEC security, on MEC enterprise deployments, on MEC application slices. Also, the group is already starting some Phase 4 work (2024-2026) with relevant work items paving the way for the next evolution of MEC standards (e.g. MEC 043 on Abstracted APIs for Industries, MEC 036 Study on Constrained Devices, MEC 047 on Distributed Edge Network, MEC-DEC49 on Edge Native Connector , and more to come). Actions: Please take into account the above information provided by ETSI ISG MEC.</w:t>
      </w:r>
    </w:p>
    <w:p w14:paraId="37B04BC8" w14:textId="77777777" w:rsidR="007615D6" w:rsidRPr="005B25A1" w:rsidRDefault="007615D6" w:rsidP="007615D6">
      <w:pPr>
        <w:keepNext/>
        <w:keepLines/>
        <w:rPr>
          <w:b/>
          <w:bCs/>
        </w:rPr>
      </w:pPr>
      <w:r w:rsidRPr="005B25A1">
        <w:rPr>
          <w:b/>
          <w:bCs/>
        </w:rPr>
        <w:t>Plenary Discussion:</w:t>
      </w:r>
    </w:p>
    <w:p w14:paraId="01580330" w14:textId="270F3F69" w:rsidR="007615D6" w:rsidRPr="004C2588" w:rsidRDefault="004C2588" w:rsidP="007615D6">
      <w:pPr>
        <w:keepNext/>
        <w:keepLines/>
      </w:pPr>
      <w:r>
        <w:t xml:space="preserve">This LS was provided for information and was </w:t>
      </w:r>
      <w:r w:rsidRPr="00C3284B">
        <w:rPr>
          <w:color w:val="0000FF"/>
        </w:rPr>
        <w:t>noted</w:t>
      </w:r>
      <w:r>
        <w:t>.</w:t>
      </w:r>
    </w:p>
    <w:p w14:paraId="287EFF83" w14:textId="1D654D4B" w:rsidR="007615D6" w:rsidRPr="00EB0339" w:rsidRDefault="007615D6" w:rsidP="007615D6">
      <w:r w:rsidRPr="005B25A1">
        <w:rPr>
          <w:b/>
          <w:bCs/>
        </w:rPr>
        <w:t>Status:</w:t>
      </w:r>
      <w:r>
        <w:t xml:space="preserve"> </w:t>
      </w:r>
      <w:r>
        <w:rPr>
          <w:color w:val="0000FF"/>
        </w:rPr>
        <w:t>Noted</w:t>
      </w:r>
      <w:r>
        <w:t>.</w:t>
      </w:r>
    </w:p>
    <w:p w14:paraId="2B1D0B7A" w14:textId="77777777" w:rsidR="00E00DA6" w:rsidRDefault="0014183C" w:rsidP="00E04F4D">
      <w:pPr>
        <w:pStyle w:val="NormTop"/>
      </w:pPr>
      <w:r w:rsidRPr="0014183C">
        <w:rPr>
          <w:color w:val="0000FF"/>
        </w:rPr>
        <w:t>S2-2405853</w:t>
      </w:r>
      <w:r w:rsidR="007615D6" w:rsidRPr="00D53282">
        <w:t xml:space="preserve"> </w:t>
      </w:r>
      <w:r w:rsidR="007615D6">
        <w:t>(LS IN) LS from ETSI ISG MEC: ETSI ISG MEC publication of MEC Phase 3 specifications related to MEC federation (Source: ETSI ISG MEC (MEC(23)000158r2))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ETSI ISG MEC would like to inform GSMA OPG and GSMA OPAG that the group has recently completed MEC Phase 3 work (2021-2023) and published a set of specifications related to the MEC Federation. Given the continuous collaboration since the begin of MEC Phase 3, we believe that these topics are relevant for your work on federation.</w:t>
      </w:r>
    </w:p>
    <w:p w14:paraId="1814F1D3" w14:textId="77777777" w:rsidR="004C2588" w:rsidRPr="005B25A1" w:rsidRDefault="004C2588" w:rsidP="004C2588">
      <w:pPr>
        <w:keepNext/>
        <w:keepLines/>
        <w:rPr>
          <w:b/>
          <w:bCs/>
        </w:rPr>
      </w:pPr>
      <w:r w:rsidRPr="005B25A1">
        <w:rPr>
          <w:b/>
          <w:bCs/>
        </w:rPr>
        <w:t>Plenary Discussion:</w:t>
      </w:r>
    </w:p>
    <w:p w14:paraId="768DE4AB" w14:textId="77777777" w:rsidR="004C2588" w:rsidRPr="004C2588" w:rsidRDefault="004C2588" w:rsidP="004C2588">
      <w:pPr>
        <w:keepNext/>
        <w:keepLines/>
      </w:pPr>
      <w:r>
        <w:t xml:space="preserve">This LS was provided for information and was </w:t>
      </w:r>
      <w:r w:rsidRPr="00C3284B">
        <w:rPr>
          <w:color w:val="0000FF"/>
        </w:rPr>
        <w:t>noted</w:t>
      </w:r>
      <w:r>
        <w:t>.</w:t>
      </w:r>
    </w:p>
    <w:p w14:paraId="3C8A7D17" w14:textId="77777777" w:rsidR="004C2588" w:rsidRPr="00EB0339" w:rsidRDefault="004C2588" w:rsidP="004C2588">
      <w:r w:rsidRPr="005B25A1">
        <w:rPr>
          <w:b/>
          <w:bCs/>
        </w:rPr>
        <w:t>Status:</w:t>
      </w:r>
      <w:r>
        <w:t xml:space="preserve"> </w:t>
      </w:r>
      <w:r>
        <w:rPr>
          <w:color w:val="0000FF"/>
        </w:rPr>
        <w:t>Noted</w:t>
      </w:r>
      <w:r>
        <w:t>.</w:t>
      </w:r>
    </w:p>
    <w:p w14:paraId="4759980C" w14:textId="77777777" w:rsidR="00E00DA6" w:rsidRDefault="0014183C" w:rsidP="00E04F4D">
      <w:pPr>
        <w:pStyle w:val="NormTop"/>
      </w:pPr>
      <w:r w:rsidRPr="0014183C">
        <w:rPr>
          <w:color w:val="0000FF"/>
        </w:rPr>
        <w:t>S2-2405855</w:t>
      </w:r>
      <w:r w:rsidR="007615D6" w:rsidRPr="00D53282">
        <w:t xml:space="preserve"> </w:t>
      </w:r>
      <w:r w:rsidR="007615D6">
        <w:t>(LS IN) LS from ITU-T SG13: LS on initiation of new work item ITU-T Y.IMT2020-DDP 'Future networks including IMT-2020: requirements and framework of distributed data plane' (Source: ITU-T SG13 (SG13-LS176))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SG11, ITU-T SG17, SA WG2, ETSI F5G, IETF NMRG, IETF NVO3 about the initiation of the new draft Recommendation ITU-T Y.IMT2020-DDP 'Future networks including IMT-2020: requirements and framework of distributed data plane'.</w:t>
      </w:r>
    </w:p>
    <w:p w14:paraId="27EDB6B2" w14:textId="77777777" w:rsidR="004C2588" w:rsidRPr="005B25A1" w:rsidRDefault="004C2588" w:rsidP="004C2588">
      <w:pPr>
        <w:keepNext/>
        <w:keepLines/>
        <w:rPr>
          <w:b/>
          <w:bCs/>
        </w:rPr>
      </w:pPr>
      <w:r w:rsidRPr="005B25A1">
        <w:rPr>
          <w:b/>
          <w:bCs/>
        </w:rPr>
        <w:t>Plenary Discussion:</w:t>
      </w:r>
    </w:p>
    <w:p w14:paraId="65868E3F" w14:textId="77777777" w:rsidR="004C2588" w:rsidRPr="004C2588" w:rsidRDefault="004C2588" w:rsidP="004C2588">
      <w:pPr>
        <w:keepNext/>
        <w:keepLines/>
      </w:pPr>
      <w:r>
        <w:t xml:space="preserve">This LS was provided for information and was </w:t>
      </w:r>
      <w:r w:rsidRPr="00C3284B">
        <w:rPr>
          <w:color w:val="0000FF"/>
        </w:rPr>
        <w:t>noted</w:t>
      </w:r>
      <w:r>
        <w:t>.</w:t>
      </w:r>
    </w:p>
    <w:p w14:paraId="760C00F1" w14:textId="77777777" w:rsidR="004C2588" w:rsidRPr="00EB0339" w:rsidRDefault="004C2588" w:rsidP="004C2588">
      <w:r w:rsidRPr="005B25A1">
        <w:rPr>
          <w:b/>
          <w:bCs/>
        </w:rPr>
        <w:t>Status:</w:t>
      </w:r>
      <w:r>
        <w:t xml:space="preserve"> </w:t>
      </w:r>
      <w:r>
        <w:rPr>
          <w:color w:val="0000FF"/>
        </w:rPr>
        <w:t>Noted</w:t>
      </w:r>
      <w:r>
        <w:t>.</w:t>
      </w:r>
    </w:p>
    <w:p w14:paraId="4244B36F" w14:textId="77777777" w:rsidR="00E00DA6" w:rsidRDefault="0014183C" w:rsidP="00E04F4D">
      <w:pPr>
        <w:pStyle w:val="NormTop"/>
      </w:pPr>
      <w:r w:rsidRPr="0014183C">
        <w:rPr>
          <w:color w:val="0000FF"/>
        </w:rPr>
        <w:t>S2-2405856</w:t>
      </w:r>
      <w:r w:rsidR="007615D6" w:rsidRPr="00D53282">
        <w:t xml:space="preserve"> </w:t>
      </w:r>
      <w:r w:rsidR="007615D6">
        <w:t>(LS IN) LS from ITU-T SG13: LS on initiation of new work item ITU-T Y.ESBN 'Enhanced service-based network in IMT-2020 networks and beyond' (Source: ITU-T SG13 (SG13-LS177))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about the initiation of new work item ITU-T Y.ESBN 'Enhanced service-based network in IMT-2020 networks and beyond'.</w:t>
      </w:r>
    </w:p>
    <w:p w14:paraId="458D19A2" w14:textId="77777777" w:rsidR="004C2588" w:rsidRPr="005B25A1" w:rsidRDefault="004C2588" w:rsidP="004C2588">
      <w:pPr>
        <w:keepNext/>
        <w:keepLines/>
        <w:rPr>
          <w:b/>
          <w:bCs/>
        </w:rPr>
      </w:pPr>
      <w:r w:rsidRPr="005B25A1">
        <w:rPr>
          <w:b/>
          <w:bCs/>
        </w:rPr>
        <w:t>Plenary Discussion:</w:t>
      </w:r>
    </w:p>
    <w:p w14:paraId="511D2DE6" w14:textId="77777777" w:rsidR="004C2588" w:rsidRPr="004C2588" w:rsidRDefault="004C2588" w:rsidP="004C2588">
      <w:pPr>
        <w:keepNext/>
        <w:keepLines/>
      </w:pPr>
      <w:r>
        <w:t xml:space="preserve">This LS was provided for information and was </w:t>
      </w:r>
      <w:r w:rsidRPr="00C3284B">
        <w:rPr>
          <w:color w:val="0000FF"/>
        </w:rPr>
        <w:t>noted</w:t>
      </w:r>
      <w:r>
        <w:t>.</w:t>
      </w:r>
    </w:p>
    <w:p w14:paraId="6776A66C" w14:textId="77777777" w:rsidR="004C2588" w:rsidRPr="00EB0339" w:rsidRDefault="004C2588" w:rsidP="004C2588">
      <w:r w:rsidRPr="005B25A1">
        <w:rPr>
          <w:b/>
          <w:bCs/>
        </w:rPr>
        <w:t>Status:</w:t>
      </w:r>
      <w:r>
        <w:t xml:space="preserve"> </w:t>
      </w:r>
      <w:r>
        <w:rPr>
          <w:color w:val="0000FF"/>
        </w:rPr>
        <w:t>Noted</w:t>
      </w:r>
      <w:r>
        <w:t>.</w:t>
      </w:r>
    </w:p>
    <w:p w14:paraId="38D211B1" w14:textId="77777777" w:rsidR="00E00DA6" w:rsidRDefault="0014183C" w:rsidP="00E04F4D">
      <w:pPr>
        <w:pStyle w:val="NormTop"/>
      </w:pPr>
      <w:r w:rsidRPr="0014183C">
        <w:rPr>
          <w:color w:val="0000FF"/>
        </w:rPr>
        <w:lastRenderedPageBreak/>
        <w:t>S2-2405860</w:t>
      </w:r>
      <w:r w:rsidR="007615D6" w:rsidRPr="00D53282">
        <w:t xml:space="preserve"> </w:t>
      </w:r>
      <w:r w:rsidR="007615D6">
        <w:t>(LS IN) LS from CT WG1: LS on the condition for provisioning of the ePDG identity to the UE (Source: CT WG1 (C1-242936))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The statement with yellow highlighted texts below are excerpted from clause 8.2 of TS 33.402 regarding the procedure of tunnel full authentication and authorization between the UE and the ePDG. The yellow highlighted texts may be interpreted in different ways: in step 6 of figure 8.2.2-1 in clause 8.2.2 of TS 33.402, a) the ePDG identity in successful IKE_AUTH response of the first IKE_AUTH exchange shall be provided to the UE if the UE has requested with a CERTREQ payload; or b) the ePDG identity in successful IKE_AUTH response of the first IKE_AUTH exchange shall be provided to the UE regardless of whether the UE has requested with a CERTREQ payload. CT WG1 would like to ask SA WG3 to confirm which interpretation above is correct.</w:t>
      </w:r>
    </w:p>
    <w:p w14:paraId="4DDB5D38" w14:textId="77777777" w:rsidR="004C2588" w:rsidRPr="005B25A1" w:rsidRDefault="004C2588" w:rsidP="004C2588">
      <w:pPr>
        <w:keepNext/>
        <w:keepLines/>
        <w:rPr>
          <w:b/>
          <w:bCs/>
        </w:rPr>
      </w:pPr>
      <w:r w:rsidRPr="005B25A1">
        <w:rPr>
          <w:b/>
          <w:bCs/>
        </w:rPr>
        <w:t>Plenary Discussion:</w:t>
      </w:r>
    </w:p>
    <w:p w14:paraId="7393FAF7" w14:textId="77777777" w:rsidR="004C2588" w:rsidRPr="004C2588" w:rsidRDefault="004C2588" w:rsidP="004C2588">
      <w:pPr>
        <w:keepNext/>
        <w:keepLines/>
      </w:pPr>
      <w:r>
        <w:t xml:space="preserve">This LS was provided for information and was </w:t>
      </w:r>
      <w:r w:rsidRPr="00C3284B">
        <w:rPr>
          <w:color w:val="0000FF"/>
        </w:rPr>
        <w:t>noted</w:t>
      </w:r>
      <w:r>
        <w:t>.</w:t>
      </w:r>
    </w:p>
    <w:p w14:paraId="0F0FDCD4" w14:textId="77777777" w:rsidR="004C2588" w:rsidRPr="00EB0339" w:rsidRDefault="004C2588" w:rsidP="004C2588">
      <w:r w:rsidRPr="005B25A1">
        <w:rPr>
          <w:b/>
          <w:bCs/>
        </w:rPr>
        <w:t>Status:</w:t>
      </w:r>
      <w:r>
        <w:t xml:space="preserve"> </w:t>
      </w:r>
      <w:r>
        <w:rPr>
          <w:color w:val="0000FF"/>
        </w:rPr>
        <w:t>Noted</w:t>
      </w:r>
      <w:r>
        <w:t>.</w:t>
      </w:r>
    </w:p>
    <w:p w14:paraId="51C538D7" w14:textId="77777777" w:rsidR="00E00DA6" w:rsidRDefault="0014183C" w:rsidP="00E04F4D">
      <w:pPr>
        <w:pStyle w:val="NormTop"/>
      </w:pPr>
      <w:r w:rsidRPr="0014183C">
        <w:rPr>
          <w:color w:val="0000FF"/>
        </w:rPr>
        <w:t>S2-2406854</w:t>
      </w:r>
      <w:r w:rsidR="007615D6" w:rsidRPr="00D53282">
        <w:t xml:space="preserve"> </w:t>
      </w:r>
      <w:r w:rsidR="007615D6">
        <w:t>(LS IN) LS from SA WG3: Reply LS on the condition for provisioning of the ePDG identity to the UE (Source: SA WG3 (S3-242369))</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WG3 thanks CT WG1 for their LS S3-241729/ C1-242936, LS on the condition for provisioning of the ePDG identity to the UE. Regarding the two interpretations to step 6 in clause 8.2.2 proposed by CT WG1 in the LS a) the ePDG identity in successful IKE_AUTH response of the first IKE_AUTH exchange shall be provided to the UE if the UE has requested with a CERTREQ payload; or b) the ePDG identity in successful IKE_AUTH response of the first IKE_AUTH exchange shall be provided to the UE regardless of whether the UE has requested with a CERTREQ payload. SA WG3 would like to confirm that option b) is the correct interpretation. TS 33.402 has been updated to clarify this issue, see the attachment.</w:t>
      </w:r>
    </w:p>
    <w:p w14:paraId="6E9777AC" w14:textId="77777777" w:rsidR="004C2588" w:rsidRPr="005B25A1" w:rsidRDefault="004C2588" w:rsidP="004C2588">
      <w:pPr>
        <w:keepNext/>
        <w:keepLines/>
        <w:rPr>
          <w:b/>
          <w:bCs/>
        </w:rPr>
      </w:pPr>
      <w:r w:rsidRPr="005B25A1">
        <w:rPr>
          <w:b/>
          <w:bCs/>
        </w:rPr>
        <w:t>Plenary Discussion:</w:t>
      </w:r>
    </w:p>
    <w:p w14:paraId="43D6E657" w14:textId="77777777" w:rsidR="004C2588" w:rsidRPr="004C2588" w:rsidRDefault="004C2588" w:rsidP="004C2588">
      <w:pPr>
        <w:keepNext/>
        <w:keepLines/>
      </w:pPr>
      <w:r>
        <w:t xml:space="preserve">This LS was provided for information and was </w:t>
      </w:r>
      <w:r w:rsidRPr="00C3284B">
        <w:rPr>
          <w:color w:val="0000FF"/>
        </w:rPr>
        <w:t>noted</w:t>
      </w:r>
      <w:r>
        <w:t>.</w:t>
      </w:r>
    </w:p>
    <w:p w14:paraId="264F5DF7" w14:textId="77777777" w:rsidR="004C2588" w:rsidRPr="00EB0339" w:rsidRDefault="004C2588" w:rsidP="004C2588">
      <w:r w:rsidRPr="005B25A1">
        <w:rPr>
          <w:b/>
          <w:bCs/>
        </w:rPr>
        <w:t>Status:</w:t>
      </w:r>
      <w:r>
        <w:t xml:space="preserve"> </w:t>
      </w:r>
      <w:r>
        <w:rPr>
          <w:color w:val="0000FF"/>
        </w:rPr>
        <w:t>Noted</w:t>
      </w:r>
      <w:r>
        <w:t>.</w:t>
      </w:r>
    </w:p>
    <w:p w14:paraId="325AC247" w14:textId="77777777" w:rsidR="00E00DA6" w:rsidRDefault="0014183C" w:rsidP="00E04F4D">
      <w:pPr>
        <w:pStyle w:val="NormTop"/>
      </w:pPr>
      <w:r w:rsidRPr="0014183C">
        <w:rPr>
          <w:color w:val="0000FF"/>
        </w:rPr>
        <w:t>S2-2405862</w:t>
      </w:r>
      <w:r w:rsidR="007615D6" w:rsidRPr="00D53282">
        <w:t xml:space="preserve"> </w:t>
      </w:r>
      <w:r w:rsidR="007615D6">
        <w:t>(LS IN) LS from CT WG3: LS on Clarification related to NSI and Target Service Area (Source: CT WG3 (C3-242466))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As per </w:t>
      </w:r>
      <w:r w:rsidRPr="0014183C">
        <w:rPr>
          <w:color w:val="0000FF"/>
        </w:rPr>
        <w:t>S2-2403703</w:t>
      </w:r>
      <w:r w:rsidR="007615D6">
        <w:t>, SA WG2 LS reply to LS on Clarification related to the information exposed by the 5GC to NSCE server provided below clarification: {. . .} Action: CT WG3 kindly asks SA WG6 to answer the above questions and update the SA WG6 specifications, if necessary.</w:t>
      </w:r>
    </w:p>
    <w:p w14:paraId="4DD495B6" w14:textId="77777777" w:rsidR="004C2588" w:rsidRPr="005B25A1" w:rsidRDefault="004C2588" w:rsidP="004C2588">
      <w:pPr>
        <w:keepNext/>
        <w:keepLines/>
        <w:rPr>
          <w:b/>
          <w:bCs/>
        </w:rPr>
      </w:pPr>
      <w:r w:rsidRPr="005B25A1">
        <w:rPr>
          <w:b/>
          <w:bCs/>
        </w:rPr>
        <w:t>Plenary Discussion:</w:t>
      </w:r>
    </w:p>
    <w:p w14:paraId="6F803DCF" w14:textId="77777777" w:rsidR="004C2588" w:rsidRPr="004C2588" w:rsidRDefault="004C2588" w:rsidP="004C2588">
      <w:pPr>
        <w:keepNext/>
        <w:keepLines/>
      </w:pPr>
      <w:r>
        <w:t xml:space="preserve">This LS was provided for information and was </w:t>
      </w:r>
      <w:r w:rsidRPr="00C3284B">
        <w:rPr>
          <w:color w:val="0000FF"/>
        </w:rPr>
        <w:t>noted</w:t>
      </w:r>
      <w:r>
        <w:t>.</w:t>
      </w:r>
    </w:p>
    <w:p w14:paraId="25D00E1C" w14:textId="77777777" w:rsidR="004C2588" w:rsidRPr="00EB0339" w:rsidRDefault="004C2588" w:rsidP="004C2588">
      <w:r w:rsidRPr="005B25A1">
        <w:rPr>
          <w:b/>
          <w:bCs/>
        </w:rPr>
        <w:t>Status:</w:t>
      </w:r>
      <w:r>
        <w:t xml:space="preserve"> </w:t>
      </w:r>
      <w:r>
        <w:rPr>
          <w:color w:val="0000FF"/>
        </w:rPr>
        <w:t>Noted</w:t>
      </w:r>
      <w:r>
        <w:t>.</w:t>
      </w:r>
    </w:p>
    <w:p w14:paraId="43CC057C" w14:textId="77777777" w:rsidR="00E00DA6" w:rsidRDefault="0014183C" w:rsidP="00E04F4D">
      <w:pPr>
        <w:pStyle w:val="NormTop"/>
      </w:pPr>
      <w:r w:rsidRPr="0014183C">
        <w:rPr>
          <w:color w:val="0000FF"/>
        </w:rPr>
        <w:t>S2-2405866</w:t>
      </w:r>
      <w:r w:rsidR="007615D6" w:rsidRPr="00D53282">
        <w:t xml:space="preserve"> </w:t>
      </w:r>
      <w:r w:rsidR="007615D6">
        <w:t>(LS IN) LS from CT WG4: Reply LS on the Modified PRINS solution (Source: CT WG4 (C4-241522))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CT WG4 thanks TSG SA for their LS on the Modified PRINS solution asking CT WG4 to update Release 18 3GPP TS 29.573 specification in alignment with the SA WG3 CR to support Modified PRINS functionality for earlier releases. CT WG4 has agreed the attached 3GPP TS 29.573 CR to support Modified PRINS functionality for earlier releases.</w:t>
      </w:r>
    </w:p>
    <w:p w14:paraId="39BA0ED4" w14:textId="77777777" w:rsidR="004C2588" w:rsidRPr="005B25A1" w:rsidRDefault="004C2588" w:rsidP="004C2588">
      <w:pPr>
        <w:keepNext/>
        <w:keepLines/>
        <w:rPr>
          <w:b/>
          <w:bCs/>
        </w:rPr>
      </w:pPr>
      <w:r w:rsidRPr="005B25A1">
        <w:rPr>
          <w:b/>
          <w:bCs/>
        </w:rPr>
        <w:t>Plenary Discussion:</w:t>
      </w:r>
    </w:p>
    <w:p w14:paraId="31D7BFDF" w14:textId="77777777" w:rsidR="004C2588" w:rsidRPr="004C2588" w:rsidRDefault="004C2588" w:rsidP="004C2588">
      <w:pPr>
        <w:keepNext/>
        <w:keepLines/>
      </w:pPr>
      <w:r>
        <w:t xml:space="preserve">This LS was provided for information and was </w:t>
      </w:r>
      <w:r w:rsidRPr="00C3284B">
        <w:rPr>
          <w:color w:val="0000FF"/>
        </w:rPr>
        <w:t>noted</w:t>
      </w:r>
      <w:r>
        <w:t>.</w:t>
      </w:r>
    </w:p>
    <w:p w14:paraId="3CE89438" w14:textId="77777777" w:rsidR="004C2588" w:rsidRPr="00EB0339" w:rsidRDefault="004C2588" w:rsidP="004C2588">
      <w:r w:rsidRPr="005B25A1">
        <w:rPr>
          <w:b/>
          <w:bCs/>
        </w:rPr>
        <w:t>Status:</w:t>
      </w:r>
      <w:r>
        <w:t xml:space="preserve"> </w:t>
      </w:r>
      <w:r>
        <w:rPr>
          <w:color w:val="0000FF"/>
        </w:rPr>
        <w:t>Noted</w:t>
      </w:r>
      <w:r>
        <w:t>.</w:t>
      </w:r>
    </w:p>
    <w:p w14:paraId="74B25784" w14:textId="77777777" w:rsidR="00E00DA6" w:rsidRDefault="0014183C" w:rsidP="00E04F4D">
      <w:pPr>
        <w:pStyle w:val="NormTop"/>
      </w:pPr>
      <w:r w:rsidRPr="0014183C">
        <w:rPr>
          <w:color w:val="0000FF"/>
        </w:rPr>
        <w:lastRenderedPageBreak/>
        <w:t>S2-2405873</w:t>
      </w:r>
      <w:r w:rsidR="007615D6" w:rsidRPr="00D53282">
        <w:t xml:space="preserve"> </w:t>
      </w:r>
      <w:r w:rsidR="007615D6">
        <w:t>(LS IN) LS from SA WG5: Reply LS on 3GPP Reservation of Edge Resources and Correlation information for API volume based charging (Source: SA WG5 (S5-241836))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WG5 thanks GSMA OPAG for both their LSs (LSs OPAG_94_Doc_08/S5-241341 and OPAG_94_Doc_07/S5-241342/) on charging considerations in the context of their Operator Platform. SA WG5 charging has discussed the two LSs and would like to provide preliminary feedback and ask for additional information to GSMA OPAG. {. . .}.</w:t>
      </w:r>
    </w:p>
    <w:p w14:paraId="418B09C0" w14:textId="77777777" w:rsidR="004C2588" w:rsidRPr="005B25A1" w:rsidRDefault="004C2588" w:rsidP="004C2588">
      <w:pPr>
        <w:keepNext/>
        <w:keepLines/>
        <w:rPr>
          <w:b/>
          <w:bCs/>
        </w:rPr>
      </w:pPr>
      <w:r w:rsidRPr="005B25A1">
        <w:rPr>
          <w:b/>
          <w:bCs/>
        </w:rPr>
        <w:t>Plenary Discussion:</w:t>
      </w:r>
    </w:p>
    <w:p w14:paraId="0E01E9B0" w14:textId="77777777" w:rsidR="004C2588" w:rsidRPr="004C2588" w:rsidRDefault="004C2588" w:rsidP="004C2588">
      <w:pPr>
        <w:keepNext/>
        <w:keepLines/>
      </w:pPr>
      <w:r>
        <w:t xml:space="preserve">This LS was provided for information and was </w:t>
      </w:r>
      <w:r w:rsidRPr="00C3284B">
        <w:rPr>
          <w:color w:val="0000FF"/>
        </w:rPr>
        <w:t>noted</w:t>
      </w:r>
      <w:r>
        <w:t>.</w:t>
      </w:r>
    </w:p>
    <w:p w14:paraId="7A6EBDBB" w14:textId="77777777" w:rsidR="004C2588" w:rsidRPr="00EB0339" w:rsidRDefault="004C2588" w:rsidP="004C2588">
      <w:r w:rsidRPr="005B25A1">
        <w:rPr>
          <w:b/>
          <w:bCs/>
        </w:rPr>
        <w:t>Status:</w:t>
      </w:r>
      <w:r>
        <w:t xml:space="preserve"> </w:t>
      </w:r>
      <w:r>
        <w:rPr>
          <w:color w:val="0000FF"/>
        </w:rPr>
        <w:t>Noted</w:t>
      </w:r>
      <w:r>
        <w:t>.</w:t>
      </w:r>
    </w:p>
    <w:p w14:paraId="65142346" w14:textId="77777777" w:rsidR="00E00DA6" w:rsidRDefault="0014183C" w:rsidP="00E04F4D">
      <w:pPr>
        <w:pStyle w:val="NormTop"/>
      </w:pPr>
      <w:r w:rsidRPr="0014183C">
        <w:rPr>
          <w:color w:val="0000FF"/>
        </w:rPr>
        <w:t>S2-2405876</w:t>
      </w:r>
      <w:r w:rsidR="007615D6" w:rsidRPr="00D53282">
        <w:t xml:space="preserve"> </w:t>
      </w:r>
      <w:r w:rsidR="007615D6">
        <w:t>(LS IN) LS from SA WG5: Reply LS on the user consent for trace reporting (Source: SA WG5 (S5-242221))</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WG5 thanks RAN WG3 for its LS on the support of user consent for trace and for updating the User consent handling in MDT for NG-RAN. In the LS, RAN WG3 would like to check with SA WG5 the following approach and provide feedback: - For MDT configurations that contain both MDT measurements subject to user consent and not subject to user consent, the RAN node may select UEs considering user consent and configure MDT measurements that are both subject to use consent and not subject to user consent or the RAN node may select UEs without considering user consent and configure MDT measurements not subject to user consent. SA WG5 has discussed it and would like to provide the following considerations, - If the MDT configuration contains both MDT measurements subject to user consent and not subject to user consent, o If the subscriber provided consent, the gNB shall select the corresponding UE and configure with all the MDT measurements in the MDT configuration. o If the subscriber did not provide consent, the gNB may select the UE and configure it with the MDT measurements not subject to user consent that are contained in the MDT configuration. For more details, please see the agreed CR.</w:t>
      </w:r>
    </w:p>
    <w:p w14:paraId="0571A300" w14:textId="77777777" w:rsidR="004C2588" w:rsidRPr="005B25A1" w:rsidRDefault="004C2588" w:rsidP="004C2588">
      <w:pPr>
        <w:keepNext/>
        <w:keepLines/>
        <w:rPr>
          <w:b/>
          <w:bCs/>
        </w:rPr>
      </w:pPr>
      <w:r w:rsidRPr="005B25A1">
        <w:rPr>
          <w:b/>
          <w:bCs/>
        </w:rPr>
        <w:t>Plenary Discussion:</w:t>
      </w:r>
    </w:p>
    <w:p w14:paraId="7386F869" w14:textId="77777777" w:rsidR="004C2588" w:rsidRPr="004C2588" w:rsidRDefault="004C2588" w:rsidP="004C2588">
      <w:pPr>
        <w:keepNext/>
        <w:keepLines/>
      </w:pPr>
      <w:r>
        <w:t xml:space="preserve">This LS was provided for information and was </w:t>
      </w:r>
      <w:r w:rsidRPr="00C3284B">
        <w:rPr>
          <w:color w:val="0000FF"/>
        </w:rPr>
        <w:t>noted</w:t>
      </w:r>
      <w:r>
        <w:t>.</w:t>
      </w:r>
    </w:p>
    <w:p w14:paraId="1BF4C3F1" w14:textId="77777777" w:rsidR="004C2588" w:rsidRPr="00EB0339" w:rsidRDefault="004C2588" w:rsidP="004C2588">
      <w:r w:rsidRPr="005B25A1">
        <w:rPr>
          <w:b/>
          <w:bCs/>
        </w:rPr>
        <w:t>Status:</w:t>
      </w:r>
      <w:r>
        <w:t xml:space="preserve"> </w:t>
      </w:r>
      <w:r>
        <w:rPr>
          <w:color w:val="0000FF"/>
        </w:rPr>
        <w:t>Noted</w:t>
      </w:r>
      <w:r>
        <w:t>.</w:t>
      </w:r>
    </w:p>
    <w:p w14:paraId="562F78F2" w14:textId="77777777" w:rsidR="00E00DA6" w:rsidRDefault="0014183C" w:rsidP="00E04F4D">
      <w:pPr>
        <w:pStyle w:val="NormTop"/>
      </w:pPr>
      <w:r w:rsidRPr="0014183C">
        <w:rPr>
          <w:color w:val="0000FF"/>
        </w:rPr>
        <w:t>S2-2405881</w:t>
      </w:r>
      <w:r w:rsidR="007615D6" w:rsidRPr="00D53282">
        <w:t xml:space="preserve"> </w:t>
      </w:r>
      <w:r w:rsidR="007615D6">
        <w:t>(LS IN) LS from RAN WG2: LS to RAN WG3 on MDT for NPN (Source: RAN WG2 (R2-2403856))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RAN WG2 would like to seek guidance for two topics: 1. Collecting logged MDT measurements for 256 PNI-NPN identities/networks. 2. Logged MDT measurements in SNPN network based on the plmn-indentityList.</w:t>
      </w:r>
    </w:p>
    <w:p w14:paraId="180DA854" w14:textId="77777777" w:rsidR="004C2588" w:rsidRPr="005B25A1" w:rsidRDefault="004C2588" w:rsidP="004C2588">
      <w:pPr>
        <w:keepNext/>
        <w:keepLines/>
        <w:rPr>
          <w:b/>
          <w:bCs/>
        </w:rPr>
      </w:pPr>
      <w:r w:rsidRPr="005B25A1">
        <w:rPr>
          <w:b/>
          <w:bCs/>
        </w:rPr>
        <w:t>Plenary Discussion:</w:t>
      </w:r>
    </w:p>
    <w:p w14:paraId="5EFF65B2" w14:textId="77777777" w:rsidR="004C2588" w:rsidRPr="004C2588" w:rsidRDefault="004C2588" w:rsidP="004C2588">
      <w:pPr>
        <w:keepNext/>
        <w:keepLines/>
      </w:pPr>
      <w:r>
        <w:t xml:space="preserve">This LS was provided for information and was </w:t>
      </w:r>
      <w:r w:rsidRPr="00C3284B">
        <w:rPr>
          <w:color w:val="0000FF"/>
        </w:rPr>
        <w:t>noted</w:t>
      </w:r>
      <w:r>
        <w:t>.</w:t>
      </w:r>
    </w:p>
    <w:p w14:paraId="06ED4CF0" w14:textId="77777777" w:rsidR="004C2588" w:rsidRPr="00EB0339" w:rsidRDefault="004C2588" w:rsidP="004C2588">
      <w:r w:rsidRPr="005B25A1">
        <w:rPr>
          <w:b/>
          <w:bCs/>
        </w:rPr>
        <w:t>Status:</w:t>
      </w:r>
      <w:r>
        <w:t xml:space="preserve"> </w:t>
      </w:r>
      <w:r>
        <w:rPr>
          <w:color w:val="0000FF"/>
        </w:rPr>
        <w:t>Noted</w:t>
      </w:r>
      <w:r>
        <w:t>.</w:t>
      </w:r>
    </w:p>
    <w:p w14:paraId="72D957D9" w14:textId="77777777" w:rsidR="00E00DA6" w:rsidRDefault="0014183C" w:rsidP="00E04F4D">
      <w:pPr>
        <w:pStyle w:val="NormTop"/>
      </w:pPr>
      <w:r w:rsidRPr="0014183C">
        <w:rPr>
          <w:color w:val="0000FF"/>
        </w:rPr>
        <w:t>S2-2406862</w:t>
      </w:r>
      <w:r w:rsidR="007615D6" w:rsidRPr="00D53282">
        <w:t xml:space="preserve"> </w:t>
      </w:r>
      <w:r w:rsidR="007615D6">
        <w:t>(LS IN) LS from RAN WG3: Reply LS on MDT for NPN (Source: RAN WG3 (R3-243892))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RAN WG3 thanks RAN WG2 for their LS on MDT for NPN. RAN WG3 has gone through the questions from RAN WG2 and it has converged on the following answers. {. . .}.</w:t>
      </w:r>
    </w:p>
    <w:p w14:paraId="58AD3C8C" w14:textId="77777777" w:rsidR="004C2588" w:rsidRPr="005B25A1" w:rsidRDefault="004C2588" w:rsidP="004C2588">
      <w:pPr>
        <w:keepNext/>
        <w:keepLines/>
        <w:rPr>
          <w:b/>
          <w:bCs/>
        </w:rPr>
      </w:pPr>
      <w:r w:rsidRPr="005B25A1">
        <w:rPr>
          <w:b/>
          <w:bCs/>
        </w:rPr>
        <w:t>Plenary Discussion:</w:t>
      </w:r>
    </w:p>
    <w:p w14:paraId="08F8AAE4" w14:textId="77777777" w:rsidR="004C2588" w:rsidRPr="004C2588" w:rsidRDefault="004C2588" w:rsidP="004C2588">
      <w:pPr>
        <w:keepNext/>
        <w:keepLines/>
      </w:pPr>
      <w:r>
        <w:t xml:space="preserve">This LS was provided for information and was </w:t>
      </w:r>
      <w:r w:rsidRPr="00C3284B">
        <w:rPr>
          <w:color w:val="0000FF"/>
        </w:rPr>
        <w:t>noted</w:t>
      </w:r>
      <w:r>
        <w:t>.</w:t>
      </w:r>
    </w:p>
    <w:p w14:paraId="46C0B31C" w14:textId="77777777" w:rsidR="004C2588" w:rsidRPr="00EB0339" w:rsidRDefault="004C2588" w:rsidP="004C2588">
      <w:r w:rsidRPr="005B25A1">
        <w:rPr>
          <w:b/>
          <w:bCs/>
        </w:rPr>
        <w:t>Status:</w:t>
      </w:r>
      <w:r>
        <w:t xml:space="preserve"> </w:t>
      </w:r>
      <w:r>
        <w:rPr>
          <w:color w:val="0000FF"/>
        </w:rPr>
        <w:t>Noted</w:t>
      </w:r>
      <w:r>
        <w:t>.</w:t>
      </w:r>
    </w:p>
    <w:p w14:paraId="40599CAD" w14:textId="77777777" w:rsidR="00E00DA6" w:rsidRDefault="0014183C" w:rsidP="00E04F4D">
      <w:pPr>
        <w:pStyle w:val="NormTop"/>
      </w:pPr>
      <w:r w:rsidRPr="0014183C">
        <w:rPr>
          <w:color w:val="0000FF"/>
        </w:rPr>
        <w:lastRenderedPageBreak/>
        <w:t>S2-2406869</w:t>
      </w:r>
      <w:r w:rsidR="007615D6" w:rsidRPr="00D53282">
        <w:t xml:space="preserve"> </w:t>
      </w:r>
      <w:r w:rsidR="007615D6">
        <w:t>(LS IN) LS from SA WG6: Reply LS on clarifications on consent management (Source: SA WG6 (S6-242504))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WG6 reviewed the questions from GSMA OPG in their LS. SA WG6 has specified RNAA as part of CAPIF in Rel.18, the detailed specification for CAPIF RNAA has been specified by SA WG3. Given this context, SA WG6 opined that SA WG3 should provide the response to the questions from GSMA OPG. SA WG6 asks SA to consider the following information to be additionally added into the overall 3GPP response to GSMA OPG: SA WG6 has initiated a Rel.19 study on CAPIF (CAPIF_Ph3) to further enhance CAPIF for user consent management (RNAA). GSMA OPG is invited to provide any feedback to the on-going study captured in TR 23.700-22.</w:t>
      </w:r>
    </w:p>
    <w:p w14:paraId="69A4218B" w14:textId="77777777" w:rsidR="004C2588" w:rsidRPr="005B25A1" w:rsidRDefault="004C2588" w:rsidP="004C2588">
      <w:pPr>
        <w:keepNext/>
        <w:keepLines/>
        <w:rPr>
          <w:b/>
          <w:bCs/>
        </w:rPr>
      </w:pPr>
      <w:r w:rsidRPr="005B25A1">
        <w:rPr>
          <w:b/>
          <w:bCs/>
        </w:rPr>
        <w:t>Plenary Discussion:</w:t>
      </w:r>
    </w:p>
    <w:p w14:paraId="58A7D2AC" w14:textId="77777777" w:rsidR="004C2588" w:rsidRPr="004C2588" w:rsidRDefault="004C2588" w:rsidP="004C2588">
      <w:pPr>
        <w:keepNext/>
        <w:keepLines/>
      </w:pPr>
      <w:r>
        <w:t xml:space="preserve">This LS was provided for information and was </w:t>
      </w:r>
      <w:r w:rsidRPr="00C3284B">
        <w:rPr>
          <w:color w:val="0000FF"/>
        </w:rPr>
        <w:t>noted</w:t>
      </w:r>
      <w:r>
        <w:t>.</w:t>
      </w:r>
    </w:p>
    <w:p w14:paraId="3949F005" w14:textId="77777777" w:rsidR="004C2588" w:rsidRPr="00EB0339" w:rsidRDefault="004C2588" w:rsidP="004C2588">
      <w:r w:rsidRPr="005B25A1">
        <w:rPr>
          <w:b/>
          <w:bCs/>
        </w:rPr>
        <w:t>Status:</w:t>
      </w:r>
      <w:r>
        <w:t xml:space="preserve"> </w:t>
      </w:r>
      <w:r>
        <w:rPr>
          <w:color w:val="0000FF"/>
        </w:rPr>
        <w:t>Noted</w:t>
      </w:r>
      <w:r>
        <w:t>.</w:t>
      </w:r>
    </w:p>
    <w:p w14:paraId="73503C37" w14:textId="77777777" w:rsidR="00E00DA6" w:rsidRDefault="0014183C" w:rsidP="00E04F4D">
      <w:pPr>
        <w:pStyle w:val="NormTop"/>
      </w:pPr>
      <w:r w:rsidRPr="0014183C">
        <w:rPr>
          <w:color w:val="0000FF"/>
        </w:rPr>
        <w:t>S2-2405885</w:t>
      </w:r>
      <w:r w:rsidR="007615D6" w:rsidRPr="00D53282">
        <w:t xml:space="preserve"> </w:t>
      </w:r>
      <w:r w:rsidR="007615D6">
        <w:t>(LS IN) LS from SA WG3: LS to request clarification on mobile metaverse services (Source: SA WG3 (S3-241497))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WG3 has started the work in TR 33.721 for Study on security aspects of 5G Mobile Metaverse services with the following objectives: - Authentication and authorization of digital identity (non-IMS based) - Support of security aspects of digital asset container - Security and privacy aspects of user sensitive information for Localized Mobile Metaverse Services. As there is no definition of digital identity in TS 22.156 and TR 23.700-21, it is difficult to progress with the study. In order to have authenticated and authorized access to the digital asset, some contributions are considering an identifier digital asset identifier to uniquely identify the digital asset. However during the discussion it was questioned, whether user identifier can be used to identify the digital asset. SA WG3 would like to understand the definition of digital identity/identifier and its relationship with digital asset(s). SA WG3 has tentatively defined the term digital asset identifier to identify a digital asset, as in the enclosed proposal. {. . .}.</w:t>
      </w:r>
    </w:p>
    <w:p w14:paraId="6489B9FE" w14:textId="77777777" w:rsidR="004C2588" w:rsidRPr="005B25A1" w:rsidRDefault="004C2588" w:rsidP="004C2588">
      <w:pPr>
        <w:keepNext/>
        <w:keepLines/>
        <w:rPr>
          <w:b/>
          <w:bCs/>
        </w:rPr>
      </w:pPr>
      <w:r w:rsidRPr="005B25A1">
        <w:rPr>
          <w:b/>
          <w:bCs/>
        </w:rPr>
        <w:t>Plenary Discussion:</w:t>
      </w:r>
    </w:p>
    <w:p w14:paraId="12B13EBC" w14:textId="77777777" w:rsidR="004C2588" w:rsidRPr="004C2588" w:rsidRDefault="004C2588" w:rsidP="004C2588">
      <w:pPr>
        <w:keepNext/>
        <w:keepLines/>
      </w:pPr>
      <w:r>
        <w:t xml:space="preserve">This LS was provided for information and was </w:t>
      </w:r>
      <w:r w:rsidRPr="00C3284B">
        <w:rPr>
          <w:color w:val="0000FF"/>
        </w:rPr>
        <w:t>noted</w:t>
      </w:r>
      <w:r>
        <w:t>.</w:t>
      </w:r>
    </w:p>
    <w:p w14:paraId="34C076A2" w14:textId="77777777" w:rsidR="004C2588" w:rsidRPr="00EB0339" w:rsidRDefault="004C2588" w:rsidP="004C2588">
      <w:r w:rsidRPr="005B25A1">
        <w:rPr>
          <w:b/>
          <w:bCs/>
        </w:rPr>
        <w:t>Status:</w:t>
      </w:r>
      <w:r>
        <w:t xml:space="preserve"> </w:t>
      </w:r>
      <w:r>
        <w:rPr>
          <w:color w:val="0000FF"/>
        </w:rPr>
        <w:t>Noted</w:t>
      </w:r>
      <w:r>
        <w:t>.</w:t>
      </w:r>
    </w:p>
    <w:p w14:paraId="7DECD8CF" w14:textId="77777777" w:rsidR="00E00DA6" w:rsidRDefault="0014183C" w:rsidP="00E04F4D">
      <w:pPr>
        <w:pStyle w:val="NormTop"/>
      </w:pPr>
      <w:r w:rsidRPr="0014183C">
        <w:rPr>
          <w:color w:val="0000FF"/>
        </w:rPr>
        <w:t>S2-2405893</w:t>
      </w:r>
      <w:r w:rsidR="007615D6" w:rsidRPr="00D53282">
        <w:t xml:space="preserve"> </w:t>
      </w:r>
      <w:r w:rsidR="007615D6">
        <w:t>(LS IN) LS from GSMA OGWTS: Reply LS on collaboration and alignment of 3GPP defined application enablers with GSMA Open Gateway (Source: GSMA OGWTS (OGWTS_03_Doc04))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Introduction: GSMA Open Gateway Technical Stream (OGWTS) thanks TSG SA for the LS (3GPP SP-231778) on the collaboration and alignment of 3GPP defined application enablers with GSMA Open Gateway. Feedback to SA WG6/TSG SA: With reference to the SA WG6 indication about the availability of application enablement standards and the related APIs, OGWTS would require more time to study and conclude the benefits of considering the SA WG6 Application Enablement standards by GSMA Open Gateway architecture. The scope of Open Gateway TS is to define guidelines for a federated exposure platform that needs to integrate with Aggregator/Channel Partner and offerings targeting near term availability in market. Cooperation should focus on those areas where the capabilities defined by TSG SA/SA WG6 align with this scope and might be adopted for example as part of transformation functions. OGWTS plans to reach out to TSG SA/SA WG6 for clarifications when such areas are identified. Similarly, If TSG SA/SA WG6 identifies such areas OGWTS is available for discussion. OGWTS is available to engage with TSG SA/SA WG6 for further understanding.</w:t>
      </w:r>
    </w:p>
    <w:p w14:paraId="5693F181" w14:textId="77777777" w:rsidR="004C2588" w:rsidRPr="005B25A1" w:rsidRDefault="004C2588" w:rsidP="004C2588">
      <w:pPr>
        <w:keepNext/>
        <w:keepLines/>
        <w:rPr>
          <w:b/>
          <w:bCs/>
        </w:rPr>
      </w:pPr>
      <w:r w:rsidRPr="005B25A1">
        <w:rPr>
          <w:b/>
          <w:bCs/>
        </w:rPr>
        <w:t>Plenary Discussion:</w:t>
      </w:r>
    </w:p>
    <w:p w14:paraId="04A4B4BD" w14:textId="77777777" w:rsidR="004C2588" w:rsidRPr="004C2588" w:rsidRDefault="004C2588" w:rsidP="004C2588">
      <w:pPr>
        <w:keepNext/>
        <w:keepLines/>
      </w:pPr>
      <w:r>
        <w:t xml:space="preserve">This LS was provided for information and was </w:t>
      </w:r>
      <w:r w:rsidRPr="00C3284B">
        <w:rPr>
          <w:color w:val="0000FF"/>
        </w:rPr>
        <w:t>noted</w:t>
      </w:r>
      <w:r>
        <w:t>.</w:t>
      </w:r>
    </w:p>
    <w:p w14:paraId="3DB66617" w14:textId="77777777" w:rsidR="004C2588" w:rsidRPr="00EB0339" w:rsidRDefault="004C2588" w:rsidP="004C2588">
      <w:r w:rsidRPr="005B25A1">
        <w:rPr>
          <w:b/>
          <w:bCs/>
        </w:rPr>
        <w:t>Status:</w:t>
      </w:r>
      <w:r>
        <w:t xml:space="preserve"> </w:t>
      </w:r>
      <w:r>
        <w:rPr>
          <w:color w:val="0000FF"/>
        </w:rPr>
        <w:t>Noted</w:t>
      </w:r>
      <w:r>
        <w:t>.</w:t>
      </w:r>
    </w:p>
    <w:p w14:paraId="09E24E69" w14:textId="77777777" w:rsidR="00E00DA6" w:rsidRDefault="0014183C" w:rsidP="00E04F4D">
      <w:pPr>
        <w:pStyle w:val="NormTop"/>
      </w:pPr>
      <w:r w:rsidRPr="0014183C">
        <w:rPr>
          <w:color w:val="0000FF"/>
        </w:rPr>
        <w:lastRenderedPageBreak/>
        <w:t>S2-2406844</w:t>
      </w:r>
      <w:r w:rsidR="007615D6" w:rsidRPr="00D53282">
        <w:t xml:space="preserve"> </w:t>
      </w:r>
      <w:r w:rsidR="007615D6">
        <w:t>(LS IN) LS from ITU-T SG11: LS on initiation of new work item ITU-T Q.IEM_arch_req 'Reference architecture and signalling requirements for interactive emergency messaging through mobile network' (Source: ITU-T SG11 (SG11-LS173))</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SG2, SA WG1, SA WG2, ETSI-EMTEL, GSMA that ITU-T SG11 initiated a new work item ITU-T Q.IEM_arch_req Reference architecture and signalling requirements for interactive emergency messaging through mobile network during the Study Group 11 meeting (Geneva, 1-10 May 2024).</w:t>
      </w:r>
    </w:p>
    <w:p w14:paraId="1977595F" w14:textId="77777777" w:rsidR="004C2588" w:rsidRPr="005B25A1" w:rsidRDefault="004C2588" w:rsidP="004C2588">
      <w:pPr>
        <w:keepNext/>
        <w:keepLines/>
        <w:rPr>
          <w:b/>
          <w:bCs/>
        </w:rPr>
      </w:pPr>
      <w:r w:rsidRPr="005B25A1">
        <w:rPr>
          <w:b/>
          <w:bCs/>
        </w:rPr>
        <w:t>Plenary Discussion:</w:t>
      </w:r>
    </w:p>
    <w:p w14:paraId="12AC6343" w14:textId="77777777" w:rsidR="004C2588" w:rsidRPr="004C2588" w:rsidRDefault="004C2588" w:rsidP="004C2588">
      <w:pPr>
        <w:keepNext/>
        <w:keepLines/>
      </w:pPr>
      <w:r>
        <w:t xml:space="preserve">This LS was provided for information and was </w:t>
      </w:r>
      <w:r w:rsidRPr="00C3284B">
        <w:rPr>
          <w:color w:val="0000FF"/>
        </w:rPr>
        <w:t>noted</w:t>
      </w:r>
      <w:r>
        <w:t>.</w:t>
      </w:r>
    </w:p>
    <w:p w14:paraId="7A68BB55" w14:textId="77777777" w:rsidR="004C2588" w:rsidRPr="00EB0339" w:rsidRDefault="004C2588" w:rsidP="004C2588">
      <w:r w:rsidRPr="005B25A1">
        <w:rPr>
          <w:b/>
          <w:bCs/>
        </w:rPr>
        <w:t>Status:</w:t>
      </w:r>
      <w:r>
        <w:t xml:space="preserve"> </w:t>
      </w:r>
      <w:r>
        <w:rPr>
          <w:color w:val="0000FF"/>
        </w:rPr>
        <w:t>Noted</w:t>
      </w:r>
      <w:r>
        <w:t>.</w:t>
      </w:r>
    </w:p>
    <w:p w14:paraId="4E3A9BE2" w14:textId="77777777" w:rsidR="00E00DA6" w:rsidRDefault="0014183C" w:rsidP="00E04F4D">
      <w:pPr>
        <w:pStyle w:val="NormTop"/>
      </w:pPr>
      <w:r w:rsidRPr="0014183C">
        <w:rPr>
          <w:color w:val="0000FF"/>
        </w:rPr>
        <w:t>S2-2406845</w:t>
      </w:r>
      <w:r w:rsidR="007615D6" w:rsidRPr="00D53282">
        <w:t xml:space="preserve"> </w:t>
      </w:r>
      <w:r w:rsidR="007615D6">
        <w:t>(LS IN) LS from SA WG4: Reply LS on the MBS broadcast service continuity and MBS session identification (Source: SA WG4 (S4-241257))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WG4 thanks RAN WG2 for the LS on the Reply LS on the MBS broadcast service continuity and MBS session identification providing the details of the radio frequency parameter. SA WG4 recently did a major correction to TS 26.517 to exclusively rely on a JSON based representation of the User Service Description. In a follow-up, the radio frequency parameter was finally corrected. Details can be found in the attached Rel-17 CR. An equivalent correction for Rel-18 is also agreed.</w:t>
      </w:r>
    </w:p>
    <w:p w14:paraId="76669120" w14:textId="77777777" w:rsidR="004C2588" w:rsidRPr="005B25A1" w:rsidRDefault="004C2588" w:rsidP="004C2588">
      <w:pPr>
        <w:keepNext/>
        <w:keepLines/>
        <w:rPr>
          <w:b/>
          <w:bCs/>
        </w:rPr>
      </w:pPr>
      <w:r w:rsidRPr="005B25A1">
        <w:rPr>
          <w:b/>
          <w:bCs/>
        </w:rPr>
        <w:t>Plenary Discussion:</w:t>
      </w:r>
    </w:p>
    <w:p w14:paraId="57DA7215" w14:textId="77777777" w:rsidR="004C2588" w:rsidRPr="004C2588" w:rsidRDefault="004C2588" w:rsidP="004C2588">
      <w:pPr>
        <w:keepNext/>
        <w:keepLines/>
      </w:pPr>
      <w:r>
        <w:t xml:space="preserve">This LS was provided for information and was </w:t>
      </w:r>
      <w:r w:rsidRPr="00C3284B">
        <w:rPr>
          <w:color w:val="0000FF"/>
        </w:rPr>
        <w:t>noted</w:t>
      </w:r>
      <w:r>
        <w:t>.</w:t>
      </w:r>
    </w:p>
    <w:p w14:paraId="72577A66" w14:textId="77777777" w:rsidR="004C2588" w:rsidRPr="00EB0339" w:rsidRDefault="004C2588" w:rsidP="004C2588">
      <w:r w:rsidRPr="005B25A1">
        <w:rPr>
          <w:b/>
          <w:bCs/>
        </w:rPr>
        <w:t>Status:</w:t>
      </w:r>
      <w:r>
        <w:t xml:space="preserve"> </w:t>
      </w:r>
      <w:r>
        <w:rPr>
          <w:color w:val="0000FF"/>
        </w:rPr>
        <w:t>Noted</w:t>
      </w:r>
      <w:r>
        <w:t>.</w:t>
      </w:r>
    </w:p>
    <w:p w14:paraId="016DDE79" w14:textId="77777777" w:rsidR="00E00DA6" w:rsidRDefault="0014183C" w:rsidP="00E04F4D">
      <w:pPr>
        <w:pStyle w:val="NormTop"/>
      </w:pPr>
      <w:r w:rsidRPr="0014183C">
        <w:rPr>
          <w:color w:val="0000FF"/>
        </w:rPr>
        <w:t>S2-2406848</w:t>
      </w:r>
      <w:r w:rsidR="007615D6" w:rsidRPr="00D53282">
        <w:t xml:space="preserve"> </w:t>
      </w:r>
      <w:r w:rsidR="007615D6">
        <w:t>(LS IN) LS from SA WG6: Reply LS on request clarification on mobile metaverse services (Source: SA WG6 (S6-242734))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WG6 would like to thank SA WG3 for sending LS on request clarification on mobile metaverse services. Regarding questions Q-1 to 4, 6 to 11, and 13 to 15, SA WG6 has studied KI #3 and solutions #5, #6 and #7 in TR 23.700-21, and has consider following general information into their study: {. . .}.</w:t>
      </w:r>
    </w:p>
    <w:p w14:paraId="20FF950A" w14:textId="77777777" w:rsidR="004C2588" w:rsidRPr="005B25A1" w:rsidRDefault="004C2588" w:rsidP="004C2588">
      <w:pPr>
        <w:keepNext/>
        <w:keepLines/>
        <w:rPr>
          <w:b/>
          <w:bCs/>
        </w:rPr>
      </w:pPr>
      <w:r w:rsidRPr="005B25A1">
        <w:rPr>
          <w:b/>
          <w:bCs/>
        </w:rPr>
        <w:t>Plenary Discussion:</w:t>
      </w:r>
    </w:p>
    <w:p w14:paraId="08056F63" w14:textId="77777777" w:rsidR="004C2588" w:rsidRPr="004C2588" w:rsidRDefault="004C2588" w:rsidP="004C2588">
      <w:pPr>
        <w:keepNext/>
        <w:keepLines/>
      </w:pPr>
      <w:r>
        <w:t xml:space="preserve">This LS was provided for information and was </w:t>
      </w:r>
      <w:r w:rsidRPr="00C3284B">
        <w:rPr>
          <w:color w:val="0000FF"/>
        </w:rPr>
        <w:t>noted</w:t>
      </w:r>
      <w:r>
        <w:t>.</w:t>
      </w:r>
    </w:p>
    <w:p w14:paraId="538ED8C5" w14:textId="77777777" w:rsidR="004C2588" w:rsidRPr="00EB0339" w:rsidRDefault="004C2588" w:rsidP="004C2588">
      <w:r w:rsidRPr="005B25A1">
        <w:rPr>
          <w:b/>
          <w:bCs/>
        </w:rPr>
        <w:t>Status:</w:t>
      </w:r>
      <w:r>
        <w:t xml:space="preserve"> </w:t>
      </w:r>
      <w:r>
        <w:rPr>
          <w:color w:val="0000FF"/>
        </w:rPr>
        <w:t>Noted</w:t>
      </w:r>
      <w:r>
        <w:t>.</w:t>
      </w:r>
    </w:p>
    <w:p w14:paraId="3292F89B" w14:textId="77777777" w:rsidR="00E00DA6" w:rsidRDefault="0014183C" w:rsidP="00E04F4D">
      <w:pPr>
        <w:pStyle w:val="NormTop"/>
      </w:pPr>
      <w:r w:rsidRPr="0014183C">
        <w:rPr>
          <w:color w:val="0000FF"/>
        </w:rPr>
        <w:lastRenderedPageBreak/>
        <w:t>S2-2406864</w:t>
      </w:r>
      <w:r w:rsidR="007615D6" w:rsidRPr="00D53282">
        <w:t xml:space="preserve"> </w:t>
      </w:r>
      <w:r w:rsidR="007615D6">
        <w:t>(LS IN) LS from RAN WG3: Reply LS to SA WG5 on improved KPIs involving end-to-end data volume transfer time analytics (Source: RAN WG3 (R3-243941))</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RAN WG3 thanks SA WG5 for their LS. RAN WG3 evaluated carefully the two specifications and made the following observations with respect to TS 28.552 and TS 28.558: 1. TS 28.558 does not define M4 measurement. 2. There seems to be a misalignment between the two specifications with respect to which entity performs the measurements. In particular, RAN WG3 identified the following cases: - The 'Average delay DL air-interface' is measured by the gNB-DU in TS 28.552 and by NRCellCU (for non-split and 2-split scenario) and GNBCUUPFunction (for 3-split scenario) in TS 28.558. - The 'Average delay DL in gNB-DU' is measured by the gNB-DU in TS 28.552 and by NRCellCU (for non-split and 2-split scenario) and GNBCUUPFunction (for 3-split scenario) in TS 28.558. - The 'UL PDCP SDU Loss Rate' is measured by the GNBCUUPFunction and NRCellCU in TS 28.552 and by GNBCUUPFunction in TS 28.558. From RAN WG3 perspective, the above misalignment should be corrected in TS 28.558 based on TS 28.552. Also, RAN WG3 made the following observations concerning the S-TMSI identifier: - 'S-TMSI' should be modified to '5G-S-TMSI'. - S-TMSI is not available in the gNB-DU and in the gNB-CU-UP. - S-TMSI may not be always available in the gNB-CU-CP.</w:t>
      </w:r>
    </w:p>
    <w:p w14:paraId="2A1ED310" w14:textId="77777777" w:rsidR="004C2588" w:rsidRPr="005B25A1" w:rsidRDefault="004C2588" w:rsidP="004C2588">
      <w:pPr>
        <w:keepNext/>
        <w:keepLines/>
        <w:rPr>
          <w:b/>
          <w:bCs/>
        </w:rPr>
      </w:pPr>
      <w:r w:rsidRPr="005B25A1">
        <w:rPr>
          <w:b/>
          <w:bCs/>
        </w:rPr>
        <w:t>Plenary Discussion:</w:t>
      </w:r>
    </w:p>
    <w:p w14:paraId="7B93C9F3" w14:textId="77777777" w:rsidR="004C2588" w:rsidRPr="004C2588" w:rsidRDefault="004C2588" w:rsidP="004C2588">
      <w:pPr>
        <w:keepNext/>
        <w:keepLines/>
      </w:pPr>
      <w:r>
        <w:t xml:space="preserve">This LS was provided for information and was </w:t>
      </w:r>
      <w:r w:rsidRPr="00C3284B">
        <w:rPr>
          <w:color w:val="0000FF"/>
        </w:rPr>
        <w:t>noted</w:t>
      </w:r>
      <w:r>
        <w:t>.</w:t>
      </w:r>
    </w:p>
    <w:p w14:paraId="6FB777DE" w14:textId="77777777" w:rsidR="004C2588" w:rsidRPr="00EB0339" w:rsidRDefault="004C2588" w:rsidP="004C2588">
      <w:r w:rsidRPr="005B25A1">
        <w:rPr>
          <w:b/>
          <w:bCs/>
        </w:rPr>
        <w:t>Status:</w:t>
      </w:r>
      <w:r>
        <w:t xml:space="preserve"> </w:t>
      </w:r>
      <w:r>
        <w:rPr>
          <w:color w:val="0000FF"/>
        </w:rPr>
        <w:t>Noted</w:t>
      </w:r>
      <w:r>
        <w:t>.</w:t>
      </w:r>
    </w:p>
    <w:p w14:paraId="7DECA83E" w14:textId="77777777" w:rsidR="00E00DA6" w:rsidRDefault="0014183C" w:rsidP="00E04F4D">
      <w:pPr>
        <w:pStyle w:val="NormTop"/>
      </w:pPr>
      <w:r w:rsidRPr="0014183C">
        <w:rPr>
          <w:color w:val="0000FF"/>
        </w:rPr>
        <w:t>S2-2406871</w:t>
      </w:r>
      <w:r w:rsidR="007615D6" w:rsidRPr="00D53282">
        <w:t xml:space="preserve"> </w:t>
      </w:r>
      <w:r w:rsidR="007615D6">
        <w:t>(LS IN) LS from SA WG6: LS reply on updated AECC Publications for Future Connected Vehicle Services (Source: SA WG6 (S6-242764))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WG6 would like to thank AECC for the information about recent publication. Regarding of the provided white papers and technical report, for now, SA WG6 has no concerns about them. {. . .}.</w:t>
      </w:r>
    </w:p>
    <w:p w14:paraId="6C7E84F2" w14:textId="77777777" w:rsidR="004C2588" w:rsidRPr="005B25A1" w:rsidRDefault="004C2588" w:rsidP="004C2588">
      <w:pPr>
        <w:keepNext/>
        <w:keepLines/>
        <w:rPr>
          <w:b/>
          <w:bCs/>
        </w:rPr>
      </w:pPr>
      <w:r w:rsidRPr="005B25A1">
        <w:rPr>
          <w:b/>
          <w:bCs/>
        </w:rPr>
        <w:t>Plenary Discussion:</w:t>
      </w:r>
    </w:p>
    <w:p w14:paraId="4CBF1726" w14:textId="77777777" w:rsidR="004C2588" w:rsidRPr="004C2588" w:rsidRDefault="004C2588" w:rsidP="004C2588">
      <w:pPr>
        <w:keepNext/>
        <w:keepLines/>
      </w:pPr>
      <w:r>
        <w:t xml:space="preserve">This LS was provided for information and was </w:t>
      </w:r>
      <w:r w:rsidRPr="00C3284B">
        <w:rPr>
          <w:color w:val="0000FF"/>
        </w:rPr>
        <w:t>noted</w:t>
      </w:r>
      <w:r>
        <w:t>.</w:t>
      </w:r>
    </w:p>
    <w:p w14:paraId="59E7E18C" w14:textId="77777777" w:rsidR="004C2588" w:rsidRPr="00EB0339" w:rsidRDefault="004C2588" w:rsidP="004C2588">
      <w:r w:rsidRPr="005B25A1">
        <w:rPr>
          <w:b/>
          <w:bCs/>
        </w:rPr>
        <w:t>Status:</w:t>
      </w:r>
      <w:r>
        <w:t xml:space="preserve"> </w:t>
      </w:r>
      <w:r>
        <w:rPr>
          <w:color w:val="0000FF"/>
        </w:rPr>
        <w:t>Noted</w:t>
      </w:r>
      <w:r>
        <w:t>.</w:t>
      </w:r>
    </w:p>
    <w:p w14:paraId="2F9BED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for action, or with input</w:t>
      </w:r>
    </w:p>
    <w:p w14:paraId="0BEA13E3" w14:textId="77777777" w:rsidR="00E00DA6" w:rsidRDefault="0014183C" w:rsidP="00E04F4D">
      <w:pPr>
        <w:pStyle w:val="NormTop"/>
      </w:pPr>
      <w:r w:rsidRPr="0014183C">
        <w:rPr>
          <w:color w:val="0000FF"/>
        </w:rPr>
        <w:t>S2-2405858</w:t>
      </w:r>
      <w:r w:rsidR="007615D6" w:rsidRPr="00D53282">
        <w:t xml:space="preserve"> </w:t>
      </w:r>
      <w:r w:rsidR="007615D6">
        <w:t>(LS IN) LS from CT WG1: Reply LS on Handling of regulatory prioritized services in Non-allowed areas (Source: CT WG1 (C1-242708))</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WG1 thanks SA WG2 for the Reply LS to CT WG1 regarding how to handle MPS/MCX and emergency services in non-allowed area. CT WG1 has agreed CR6152 against TS 24.501 to clarify Allowed PDU session status IE handling for release 18 only (see attached C1-242689). For release-17, CT WG1 agreed not to pursue as it is not FASMO. Action: CT WG1 kindly asks SA WG2 to take the above information into account.</w:t>
      </w:r>
    </w:p>
    <w:p w14:paraId="14E17147" w14:textId="77777777" w:rsidR="004C2588" w:rsidRPr="005B25A1" w:rsidRDefault="004C2588" w:rsidP="004C2588">
      <w:pPr>
        <w:keepNext/>
        <w:keepLines/>
        <w:rPr>
          <w:b/>
          <w:bCs/>
        </w:rPr>
      </w:pPr>
      <w:r w:rsidRPr="005B25A1">
        <w:rPr>
          <w:b/>
          <w:bCs/>
        </w:rPr>
        <w:t>Plenary Discussion:</w:t>
      </w:r>
    </w:p>
    <w:p w14:paraId="5F989D17" w14:textId="4920E3ED" w:rsidR="004C2588" w:rsidRPr="004C2588" w:rsidRDefault="004C2588" w:rsidP="004C2588">
      <w:pPr>
        <w:keepNext/>
        <w:keepLines/>
      </w:pPr>
      <w:r>
        <w:t xml:space="preserve">Qualcomm clarified that there was no protocol impact on the SA WG2 clarifications and this was then </w:t>
      </w:r>
      <w:r w:rsidRPr="00C3284B">
        <w:rPr>
          <w:color w:val="0000FF"/>
        </w:rPr>
        <w:t>noted</w:t>
      </w:r>
      <w:r>
        <w:t>.</w:t>
      </w:r>
    </w:p>
    <w:p w14:paraId="7CCF6E11" w14:textId="77777777" w:rsidR="004C2588" w:rsidRPr="00EB0339" w:rsidRDefault="004C2588" w:rsidP="004C2588">
      <w:r w:rsidRPr="005B25A1">
        <w:rPr>
          <w:b/>
          <w:bCs/>
        </w:rPr>
        <w:t>Status:</w:t>
      </w:r>
      <w:r>
        <w:t xml:space="preserve"> </w:t>
      </w:r>
      <w:r>
        <w:rPr>
          <w:color w:val="0000FF"/>
        </w:rPr>
        <w:t>Noted</w:t>
      </w:r>
      <w:r>
        <w:t>.</w:t>
      </w:r>
    </w:p>
    <w:p w14:paraId="51D7908A" w14:textId="77777777" w:rsidR="00E00DA6" w:rsidRDefault="0014183C" w:rsidP="00E04F4D">
      <w:pPr>
        <w:pStyle w:val="NormTop"/>
      </w:pPr>
      <w:r w:rsidRPr="0014183C">
        <w:rPr>
          <w:color w:val="0000FF"/>
        </w:rPr>
        <w:lastRenderedPageBreak/>
        <w:t>S2-2405868</w:t>
      </w:r>
      <w:r w:rsidR="007615D6" w:rsidRPr="00D53282">
        <w:t xml:space="preserve"> </w:t>
      </w:r>
      <w:r w:rsidR="007615D6">
        <w:t>(LS IN) LS from CT WG4: LS on Clarification on Dual Registration Indication (Source: CT WG4 (C4-241547))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CT WG4 has revisited the specification details of dual registration mode support for EPS interworking, and finds some unclarity which needs clarification from CT WG1 and possibly from SA WG2. {. . .} To assist understanding how the dual registration mode actually works, CT WG4 would like to ask the following questions to CT WG1: Q1: Does a UE operating in dual registration mode only indicate the EMM state of EMM-REGISTERED in the initial registration procedure? Or, should the UE also indicate the EMM registration status in periodic registration procedure or mobility registration procedure? Q2: If a UE's registration mode (single/dual registration mode) is altered due to it turns off the dual registration mode or detaches from EPS, or if a UE is not registered to EPS during the initial registration to 5GS but later on it registers to the EPS, what information will the UE indicate to the AMF and in which procedure?</w:t>
      </w:r>
    </w:p>
    <w:p w14:paraId="6053482F" w14:textId="77777777" w:rsidR="00E00DA6" w:rsidRPr="00B81031" w:rsidRDefault="00E04F4D" w:rsidP="00E04F4D">
      <w:pPr>
        <w:keepNext/>
        <w:keepLines/>
        <w:rPr>
          <w:i/>
        </w:rPr>
      </w:pPr>
      <w:r w:rsidRPr="00B81031">
        <w:rPr>
          <w:b/>
          <w:bCs/>
          <w:i/>
        </w:rPr>
        <w:t>Comment:</w:t>
      </w:r>
      <w:r>
        <w:rPr>
          <w:i/>
        </w:rPr>
        <w:t xml:space="preserve"> </w:t>
      </w:r>
      <w:r w:rsidR="007615D6">
        <w:rPr>
          <w:i/>
        </w:rPr>
        <w:t xml:space="preserve">Response drafted in </w:t>
      </w:r>
      <w:r w:rsidR="0014183C" w:rsidRPr="0014183C">
        <w:rPr>
          <w:i/>
          <w:color w:val="0000FF"/>
        </w:rPr>
        <w:t>S2-2406215</w:t>
      </w:r>
      <w:r w:rsidR="007615D6">
        <w:rPr>
          <w:i/>
        </w:rPr>
        <w:t>.</w:t>
      </w:r>
    </w:p>
    <w:p w14:paraId="76052590" w14:textId="77777777" w:rsidR="007615D6" w:rsidRPr="005B25A1" w:rsidRDefault="007615D6" w:rsidP="007615D6">
      <w:pPr>
        <w:keepNext/>
        <w:keepLines/>
        <w:rPr>
          <w:b/>
          <w:bCs/>
        </w:rPr>
      </w:pPr>
      <w:r w:rsidRPr="005B25A1">
        <w:rPr>
          <w:b/>
          <w:bCs/>
        </w:rPr>
        <w:t>Plenary Discussion:</w:t>
      </w:r>
    </w:p>
    <w:p w14:paraId="3E7EF422" w14:textId="28C99793" w:rsidR="007615D6" w:rsidRPr="004C2588" w:rsidRDefault="004C2588" w:rsidP="007615D6">
      <w:pPr>
        <w:keepNext/>
        <w:keepLines/>
      </w:pPr>
      <w:r>
        <w:t xml:space="preserve">This LS was </w:t>
      </w:r>
      <w:r w:rsidRPr="004C2588">
        <w:rPr>
          <w:color w:val="0000FF"/>
        </w:rPr>
        <w:t>postponed</w:t>
      </w:r>
      <w:r>
        <w:t>.</w:t>
      </w:r>
    </w:p>
    <w:p w14:paraId="276888B5" w14:textId="2883D350" w:rsidR="007615D6" w:rsidRPr="00EB0339" w:rsidRDefault="007615D6" w:rsidP="007615D6">
      <w:r w:rsidRPr="005B25A1">
        <w:rPr>
          <w:b/>
          <w:bCs/>
        </w:rPr>
        <w:t>Status:</w:t>
      </w:r>
      <w:r>
        <w:t xml:space="preserve"> </w:t>
      </w:r>
      <w:r w:rsidR="004C2588">
        <w:rPr>
          <w:color w:val="0000FF"/>
        </w:rPr>
        <w:t>Postpon</w:t>
      </w:r>
      <w:r>
        <w:rPr>
          <w:color w:val="0000FF"/>
        </w:rPr>
        <w:t>ed</w:t>
      </w:r>
      <w:r>
        <w:t>.</w:t>
      </w:r>
    </w:p>
    <w:p w14:paraId="70513EC0" w14:textId="77777777" w:rsidR="00E00DA6" w:rsidRDefault="0014183C" w:rsidP="00E04F4D">
      <w:pPr>
        <w:pStyle w:val="NormTop"/>
      </w:pPr>
      <w:r w:rsidRPr="0014183C">
        <w:rPr>
          <w:color w:val="0000FF"/>
        </w:rPr>
        <w:t>S2-2406215</w:t>
      </w:r>
      <w:r w:rsidR="007615D6" w:rsidRPr="00D53282">
        <w:t xml:space="preserve"> </w:t>
      </w:r>
      <w:r w:rsidR="007615D6">
        <w:t>(LS OUT) [DRAFT] Reply LS on Clarification on Dual Registration Indication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Proposes a reply LS on Clarification on Dual Registration Indication.</w:t>
      </w:r>
    </w:p>
    <w:p w14:paraId="11327305" w14:textId="77777777" w:rsidR="004C2588" w:rsidRPr="00B81031" w:rsidRDefault="004C2588" w:rsidP="004C2588">
      <w:pPr>
        <w:keepNext/>
        <w:keepLines/>
        <w:rPr>
          <w:i/>
        </w:rPr>
      </w:pPr>
      <w:r w:rsidRPr="00B81031">
        <w:rPr>
          <w:b/>
          <w:bCs/>
          <w:i/>
        </w:rPr>
        <w:t>Comment:</w:t>
      </w:r>
      <w:r>
        <w:rPr>
          <w:i/>
        </w:rPr>
        <w:t xml:space="preserve"> Response to </w:t>
      </w:r>
      <w:r w:rsidRPr="0014183C">
        <w:rPr>
          <w:i/>
          <w:color w:val="0000FF"/>
        </w:rPr>
        <w:t>S2-2405868</w:t>
      </w:r>
      <w:r>
        <w:rPr>
          <w:i/>
        </w:rPr>
        <w:t>.</w:t>
      </w:r>
    </w:p>
    <w:p w14:paraId="342B3AF9" w14:textId="77777777" w:rsidR="007615D6" w:rsidRPr="005B25A1" w:rsidRDefault="007615D6" w:rsidP="007615D6">
      <w:pPr>
        <w:keepNext/>
        <w:keepLines/>
        <w:rPr>
          <w:b/>
          <w:bCs/>
        </w:rPr>
      </w:pPr>
      <w:r w:rsidRPr="005B25A1">
        <w:rPr>
          <w:b/>
          <w:bCs/>
        </w:rPr>
        <w:t>Plenary Discussion:</w:t>
      </w:r>
    </w:p>
    <w:p w14:paraId="25553379" w14:textId="4B075FD3" w:rsidR="004C2588" w:rsidRPr="004C2588" w:rsidRDefault="004C2588" w:rsidP="004C2588">
      <w:pPr>
        <w:keepNext/>
        <w:keepLines/>
      </w:pPr>
      <w:r>
        <w:t xml:space="preserve">This response LS was </w:t>
      </w:r>
      <w:r w:rsidRPr="004C2588">
        <w:rPr>
          <w:color w:val="0000FF"/>
        </w:rPr>
        <w:t>postponed</w:t>
      </w:r>
      <w:r>
        <w:t>.</w:t>
      </w:r>
    </w:p>
    <w:p w14:paraId="50A47409" w14:textId="77777777" w:rsidR="004C2588" w:rsidRPr="00EB0339" w:rsidRDefault="004C2588" w:rsidP="004C2588">
      <w:r w:rsidRPr="005B25A1">
        <w:rPr>
          <w:b/>
          <w:bCs/>
        </w:rPr>
        <w:t>Status:</w:t>
      </w:r>
      <w:r>
        <w:t xml:space="preserve"> </w:t>
      </w:r>
      <w:r>
        <w:rPr>
          <w:color w:val="0000FF"/>
        </w:rPr>
        <w:t>Postponed</w:t>
      </w:r>
      <w:r>
        <w:t>.</w:t>
      </w:r>
    </w:p>
    <w:p w14:paraId="4949180E" w14:textId="77777777" w:rsidR="00E00DA6" w:rsidRDefault="0014183C" w:rsidP="00E04F4D">
      <w:pPr>
        <w:pStyle w:val="NormTop"/>
      </w:pPr>
      <w:r w:rsidRPr="0014183C">
        <w:rPr>
          <w:color w:val="0000FF"/>
        </w:rPr>
        <w:t>S2-2405869</w:t>
      </w:r>
      <w:r w:rsidR="007615D6" w:rsidRPr="00D53282">
        <w:t xml:space="preserve"> </w:t>
      </w:r>
      <w:r w:rsidR="007615D6">
        <w:t>(LS IN) LS from SA WG3LI: LI considerations for TR 33.757 (Study on security for PLMN hosting a NPN) (Source: SA WG3LI (S3i240294))</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WG3-LI has studied the current version of TR 33.757 and has the following observations: {. . .} Action: SA WG3-LI kindly asks SA WG3 to take the above into account when evaluating solutions for Key Issue #1 and #3, and for SA WG2 and SA WG3 to coordinate with SA WG3-LI on any subsequent normative work.</w:t>
      </w:r>
    </w:p>
    <w:p w14:paraId="7DA82173" w14:textId="77777777" w:rsidR="007615D6" w:rsidRPr="005B25A1" w:rsidRDefault="007615D6" w:rsidP="007615D6">
      <w:pPr>
        <w:keepNext/>
        <w:keepLines/>
        <w:rPr>
          <w:b/>
          <w:bCs/>
        </w:rPr>
      </w:pPr>
      <w:r w:rsidRPr="005B25A1">
        <w:rPr>
          <w:b/>
          <w:bCs/>
        </w:rPr>
        <w:t>Plenary Discussion:</w:t>
      </w:r>
    </w:p>
    <w:p w14:paraId="7CDF1794" w14:textId="699FA6EE" w:rsidR="004C2588" w:rsidRPr="00C76199" w:rsidRDefault="00C76199" w:rsidP="004C2588">
      <w:pPr>
        <w:keepNext/>
        <w:keepLines/>
      </w:pPr>
      <w:r>
        <w:t xml:space="preserve">This LS was </w:t>
      </w:r>
      <w:r w:rsidRPr="00C3284B">
        <w:rPr>
          <w:color w:val="0000FF"/>
        </w:rPr>
        <w:t>noted</w:t>
      </w:r>
      <w:r>
        <w:t>.</w:t>
      </w:r>
    </w:p>
    <w:p w14:paraId="15989256" w14:textId="2CD3EBA1" w:rsidR="004C2588" w:rsidRPr="00EB0339" w:rsidRDefault="004C2588" w:rsidP="004C2588">
      <w:r w:rsidRPr="005B25A1">
        <w:rPr>
          <w:b/>
          <w:bCs/>
        </w:rPr>
        <w:t>Status:</w:t>
      </w:r>
      <w:r>
        <w:t xml:space="preserve"> </w:t>
      </w:r>
      <w:r>
        <w:rPr>
          <w:color w:val="0000FF"/>
        </w:rPr>
        <w:t>Noted</w:t>
      </w:r>
      <w:r>
        <w:t>.</w:t>
      </w:r>
    </w:p>
    <w:p w14:paraId="19C8092F" w14:textId="77777777" w:rsidR="00E00DA6" w:rsidRDefault="0014183C" w:rsidP="00E04F4D">
      <w:pPr>
        <w:pStyle w:val="NormTop"/>
      </w:pPr>
      <w:r w:rsidRPr="0014183C">
        <w:rPr>
          <w:color w:val="0000FF"/>
        </w:rPr>
        <w:t>S2-2406857</w:t>
      </w:r>
      <w:r w:rsidR="007615D6" w:rsidRPr="00D53282">
        <w:t xml:space="preserve"> </w:t>
      </w:r>
      <w:r w:rsidR="007615D6">
        <w:t>(LS IN) LS from SA WG3: Reply LS on LI considerations for TR 33.757 (Source: SA WG3 (S3-242376))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WG3 would like to thank SA WG3-LI for the LS on LI considerations for TR 33.757. {. . .}.</w:t>
      </w:r>
    </w:p>
    <w:p w14:paraId="019E8471" w14:textId="77777777" w:rsidR="007615D6" w:rsidRPr="005B25A1" w:rsidRDefault="007615D6" w:rsidP="007615D6">
      <w:pPr>
        <w:keepNext/>
        <w:keepLines/>
        <w:rPr>
          <w:b/>
          <w:bCs/>
        </w:rPr>
      </w:pPr>
      <w:r w:rsidRPr="005B25A1">
        <w:rPr>
          <w:b/>
          <w:bCs/>
        </w:rPr>
        <w:t>Plenary Discussion:</w:t>
      </w:r>
    </w:p>
    <w:p w14:paraId="235789A0" w14:textId="77777777" w:rsidR="00C76199" w:rsidRPr="00C76199" w:rsidRDefault="00C76199" w:rsidP="00C76199">
      <w:pPr>
        <w:keepNext/>
        <w:keepLines/>
      </w:pPr>
      <w:r>
        <w:t xml:space="preserve">This LS was </w:t>
      </w:r>
      <w:r w:rsidRPr="00C3284B">
        <w:rPr>
          <w:color w:val="0000FF"/>
        </w:rPr>
        <w:t>noted</w:t>
      </w:r>
      <w:r>
        <w:t>.</w:t>
      </w:r>
    </w:p>
    <w:p w14:paraId="70478B07" w14:textId="77777777" w:rsidR="00C76199" w:rsidRPr="00EB0339" w:rsidRDefault="00C76199" w:rsidP="00C76199">
      <w:r w:rsidRPr="005B25A1">
        <w:rPr>
          <w:b/>
          <w:bCs/>
        </w:rPr>
        <w:t>Status:</w:t>
      </w:r>
      <w:r>
        <w:t xml:space="preserve"> </w:t>
      </w:r>
      <w:r>
        <w:rPr>
          <w:color w:val="0000FF"/>
        </w:rPr>
        <w:t>Noted</w:t>
      </w:r>
      <w:r>
        <w:t>.</w:t>
      </w:r>
    </w:p>
    <w:p w14:paraId="37436683" w14:textId="77777777" w:rsidR="00E00DA6" w:rsidRDefault="0014183C" w:rsidP="00E04F4D">
      <w:pPr>
        <w:pStyle w:val="NormTop"/>
      </w:pPr>
      <w:r w:rsidRPr="0014183C">
        <w:rPr>
          <w:color w:val="0000FF"/>
        </w:rPr>
        <w:lastRenderedPageBreak/>
        <w:t>S2-2405877</w:t>
      </w:r>
      <w:r w:rsidR="007615D6" w:rsidRPr="00D53282">
        <w:t xml:space="preserve"> </w:t>
      </w:r>
      <w:r w:rsidR="007615D6">
        <w:t>(LS IN) LS from SA WG6: Reply LS on Clarification related to the predictive slice modification in Inter-PLMN based slice service continuity (Source: SA WG6 (S6-241627))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Answers to questions 1 to 6 from SA WG6.</w:t>
      </w:r>
    </w:p>
    <w:p w14:paraId="19766618" w14:textId="77777777" w:rsidR="00C76199" w:rsidRPr="00B81031" w:rsidRDefault="00C76199" w:rsidP="00C76199">
      <w:pPr>
        <w:keepNext/>
        <w:keepLines/>
        <w:rPr>
          <w:i/>
        </w:rPr>
      </w:pPr>
      <w:r w:rsidRPr="00B81031">
        <w:rPr>
          <w:b/>
          <w:bCs/>
          <w:i/>
        </w:rPr>
        <w:t>Comment:</w:t>
      </w:r>
      <w:r>
        <w:rPr>
          <w:i/>
        </w:rPr>
        <w:t xml:space="preserve"> Response drafted in </w:t>
      </w:r>
      <w:r w:rsidRPr="0014183C">
        <w:rPr>
          <w:i/>
          <w:color w:val="0000FF"/>
        </w:rPr>
        <w:t>S2-2406663</w:t>
      </w:r>
      <w:r>
        <w:rPr>
          <w:i/>
        </w:rPr>
        <w:t>.</w:t>
      </w:r>
    </w:p>
    <w:p w14:paraId="05CC722E" w14:textId="77777777" w:rsidR="007615D6" w:rsidRPr="005B25A1" w:rsidRDefault="007615D6" w:rsidP="007615D6">
      <w:pPr>
        <w:keepNext/>
        <w:keepLines/>
        <w:rPr>
          <w:b/>
          <w:bCs/>
        </w:rPr>
      </w:pPr>
      <w:r w:rsidRPr="005B25A1">
        <w:rPr>
          <w:b/>
          <w:bCs/>
        </w:rPr>
        <w:t>Plenary Discussion:</w:t>
      </w:r>
    </w:p>
    <w:p w14:paraId="0D7286DD" w14:textId="15ED7F38" w:rsidR="00360864" w:rsidRPr="00BB2BEB" w:rsidRDefault="00BB2BEB" w:rsidP="00360864">
      <w:pPr>
        <w:keepNext/>
        <w:keepLines/>
      </w:pPr>
      <w:r w:rsidRPr="00BB2BEB">
        <w:t xml:space="preserve">Final response in </w:t>
      </w:r>
      <w:r w:rsidRPr="00BB2BEB">
        <w:rPr>
          <w:color w:val="0000FF"/>
        </w:rPr>
        <w:t>S2-2407353</w:t>
      </w:r>
      <w:r>
        <w:t>.</w:t>
      </w:r>
    </w:p>
    <w:p w14:paraId="7DAC8501" w14:textId="2C41A2D8" w:rsidR="00360864" w:rsidRPr="00EB0339" w:rsidRDefault="00360864" w:rsidP="00360864">
      <w:r w:rsidRPr="005B25A1">
        <w:rPr>
          <w:b/>
          <w:bCs/>
        </w:rPr>
        <w:t>Status:</w:t>
      </w:r>
      <w:r>
        <w:t xml:space="preserve"> </w:t>
      </w:r>
      <w:r w:rsidR="00BB2BEB" w:rsidRPr="00BB2BEB">
        <w:rPr>
          <w:color w:val="00B050"/>
        </w:rPr>
        <w:t>Replied to</w:t>
      </w:r>
      <w:r>
        <w:t>.</w:t>
      </w:r>
    </w:p>
    <w:p w14:paraId="1E18D2CA" w14:textId="77777777" w:rsidR="00E00DA6" w:rsidRDefault="0014183C" w:rsidP="00E04F4D">
      <w:pPr>
        <w:pStyle w:val="NormTop"/>
      </w:pPr>
      <w:r w:rsidRPr="0014183C">
        <w:rPr>
          <w:color w:val="0000FF"/>
        </w:rPr>
        <w:t>S2-2406663</w:t>
      </w:r>
      <w:r w:rsidR="007615D6" w:rsidRPr="00D53282">
        <w:t xml:space="preserve"> </w:t>
      </w:r>
      <w:r w:rsidR="007615D6">
        <w:t>(LS OUT) [DRAFT] Reply LS on Clarification related to the predictive slice modification in Inter-PLMN based slice service continuity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Asks SA WG6 question related to the framework for NSCE.</w:t>
      </w:r>
    </w:p>
    <w:p w14:paraId="2FB7B82D"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S2-2405877</w:t>
      </w:r>
      <w:r>
        <w:rPr>
          <w:i/>
        </w:rPr>
        <w:t>.</w:t>
      </w:r>
    </w:p>
    <w:p w14:paraId="47A597FC" w14:textId="77777777" w:rsidR="00360864" w:rsidRPr="005B25A1" w:rsidRDefault="00360864" w:rsidP="00360864">
      <w:pPr>
        <w:keepNext/>
        <w:keepLines/>
        <w:rPr>
          <w:b/>
          <w:bCs/>
        </w:rPr>
      </w:pPr>
      <w:r w:rsidRPr="005B25A1">
        <w:rPr>
          <w:b/>
          <w:bCs/>
        </w:rPr>
        <w:t>Plenary Discussion:</w:t>
      </w:r>
    </w:p>
    <w:p w14:paraId="36C48A5F" w14:textId="77777777" w:rsidR="00360864" w:rsidRDefault="00360864" w:rsidP="00360864">
      <w:pPr>
        <w:keepNext/>
        <w:keepLines/>
      </w:pPr>
      <w:r>
        <w:t xml:space="preserve">This was reviewed and left for off-line discussion and revised in </w:t>
      </w:r>
      <w:r w:rsidRPr="00CE3EC0">
        <w:rPr>
          <w:color w:val="0000FF"/>
        </w:rPr>
        <w:t>S2-2</w:t>
      </w:r>
      <w:r>
        <w:rPr>
          <w:color w:val="0000FF"/>
        </w:rPr>
        <w:t>406876</w:t>
      </w:r>
      <w:r>
        <w:t>.</w:t>
      </w:r>
    </w:p>
    <w:p w14:paraId="43B0ECFF" w14:textId="4193C4AB" w:rsidR="00BB2BEB" w:rsidRDefault="00BB2BEB" w:rsidP="00360864">
      <w:pPr>
        <w:keepNext/>
        <w:keepLines/>
      </w:pPr>
      <w:r>
        <w:t xml:space="preserve">The end of the sentence for Q2 was removed. This was revised also to clean up revision marks and remove 'draft' in </w:t>
      </w:r>
      <w:r w:rsidRPr="00CE3EC0">
        <w:rPr>
          <w:color w:val="0000FF"/>
        </w:rPr>
        <w:t>S2-2</w:t>
      </w:r>
      <w:r>
        <w:rPr>
          <w:color w:val="0000FF"/>
        </w:rPr>
        <w:t>407353</w:t>
      </w:r>
      <w:r>
        <w:t>.</w:t>
      </w:r>
    </w:p>
    <w:p w14:paraId="12EDA203" w14:textId="50C604EE" w:rsidR="00360864" w:rsidRPr="00BB2BEB" w:rsidRDefault="00BB2BEB" w:rsidP="00360864">
      <w:pPr>
        <w:keepNext/>
        <w:keepLines/>
      </w:pPr>
      <w:r>
        <w:t xml:space="preserve">This was </w:t>
      </w:r>
      <w:r w:rsidRPr="00C3284B">
        <w:rPr>
          <w:color w:val="FF0000"/>
          <w:lang w:eastAsia="en-US"/>
        </w:rPr>
        <w:t>approved</w:t>
      </w:r>
      <w:r>
        <w:t>.</w:t>
      </w:r>
    </w:p>
    <w:p w14:paraId="52B59F02" w14:textId="3AFCEB1A" w:rsidR="007615D6" w:rsidRPr="00EB0339" w:rsidRDefault="007615D6" w:rsidP="007615D6">
      <w:r w:rsidRPr="005B25A1">
        <w:rPr>
          <w:b/>
          <w:bCs/>
        </w:rPr>
        <w:t>Status:</w:t>
      </w:r>
      <w:r>
        <w:t xml:space="preserve"> </w:t>
      </w:r>
      <w:r w:rsidR="00BB2BEB" w:rsidRPr="00C3284B">
        <w:rPr>
          <w:color w:val="FF0000"/>
          <w:lang w:eastAsia="en-US"/>
        </w:rPr>
        <w:t>Approved</w:t>
      </w:r>
      <w:r>
        <w:t>.</w:t>
      </w:r>
    </w:p>
    <w:p w14:paraId="1CA1F3E8" w14:textId="77777777" w:rsidR="00E00DA6" w:rsidRDefault="0014183C" w:rsidP="00E04F4D">
      <w:pPr>
        <w:pStyle w:val="NormTop"/>
      </w:pPr>
      <w:r w:rsidRPr="0014183C">
        <w:rPr>
          <w:color w:val="0000FF"/>
        </w:rPr>
        <w:t>S2-2405882</w:t>
      </w:r>
      <w:r w:rsidR="007615D6" w:rsidRPr="00D53282">
        <w:t xml:space="preserve"> </w:t>
      </w:r>
      <w:r w:rsidR="007615D6">
        <w:t>(LS IN) LS from RAN WG2: LS on interpretation when TX profile is not provided (Source: RAN WG2 (R2-2403925))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For SL-CA, RAN WG2 discussed the interpretation when TX profile is not provided, and reached the following agreements in RAN WG2#125bis: Interpretation when TX Profile is not provided: 1. A UE assumes backward compatible for the given QoS flow if there is no associated TX profile. 2. Agreed with the wording A UE assumes backward compatible is required for the given QoS flow if there is no associated TX profile. in 38.300. Action: RAN WG2 respectfully requests SA WG2 to take the above RAN WG2 agreements into account, and feedback if any concern.</w:t>
      </w:r>
    </w:p>
    <w:p w14:paraId="79764F69" w14:textId="77777777" w:rsidR="007615D6" w:rsidRPr="005B25A1" w:rsidRDefault="007615D6" w:rsidP="007615D6">
      <w:pPr>
        <w:keepNext/>
        <w:keepLines/>
        <w:rPr>
          <w:b/>
          <w:bCs/>
        </w:rPr>
      </w:pPr>
      <w:r w:rsidRPr="005B25A1">
        <w:rPr>
          <w:b/>
          <w:bCs/>
        </w:rPr>
        <w:t>Plenary Discussion:</w:t>
      </w:r>
    </w:p>
    <w:p w14:paraId="4AD16DFF" w14:textId="30D8F855" w:rsidR="007615D6" w:rsidRPr="00B770E7" w:rsidRDefault="00B770E7" w:rsidP="007615D6">
      <w:pPr>
        <w:keepNext/>
        <w:keepLines/>
      </w:pPr>
      <w:r>
        <w:t xml:space="preserve">This LS was </w:t>
      </w:r>
      <w:r w:rsidRPr="00C3284B">
        <w:rPr>
          <w:color w:val="0000FF"/>
        </w:rPr>
        <w:t>noted</w:t>
      </w:r>
      <w:r>
        <w:t>.</w:t>
      </w:r>
    </w:p>
    <w:p w14:paraId="5F75BD68" w14:textId="0EBBAE32" w:rsidR="007615D6" w:rsidRPr="00EB0339" w:rsidRDefault="007615D6" w:rsidP="007615D6">
      <w:r w:rsidRPr="005B25A1">
        <w:rPr>
          <w:b/>
          <w:bCs/>
        </w:rPr>
        <w:t>Status:</w:t>
      </w:r>
      <w:r>
        <w:t xml:space="preserve"> </w:t>
      </w:r>
      <w:r>
        <w:rPr>
          <w:color w:val="0000FF"/>
        </w:rPr>
        <w:t>Noted</w:t>
      </w:r>
      <w:r>
        <w:t>.</w:t>
      </w:r>
    </w:p>
    <w:p w14:paraId="42F01C97" w14:textId="77777777" w:rsidR="00E00DA6" w:rsidRDefault="0014183C" w:rsidP="00E04F4D">
      <w:pPr>
        <w:pStyle w:val="NormTop"/>
      </w:pPr>
      <w:r w:rsidRPr="0014183C">
        <w:rPr>
          <w:color w:val="0000FF"/>
        </w:rPr>
        <w:lastRenderedPageBreak/>
        <w:t>S2-2405884</w:t>
      </w:r>
      <w:r w:rsidR="007615D6" w:rsidRPr="00D53282">
        <w:t xml:space="preserve"> </w:t>
      </w:r>
      <w:r w:rsidR="007615D6">
        <w:t>(LS IN) LS from CT WG1: LS on the stage 2 aspects of MINT_Ph2 (Source: CT WG1 (C1-242675))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CT WG1 has discussed a WID proposal for MINT support in EPS (MINT_Ph2_EPS) in the CT WG1 April meeting, in order to support the following stage 1 service requirement specified in Rel-19 MINT_Ph2 by SA WG1: Subject to regulatory requirements, operator's policy or UE capabilities, the 3GPP system shall be able to support a UE, with 5G-only national roaming access to a VPLMN, to obtain 4G connectivity service (e.g. voice call, mobile data service) from that VPLMN in the area where a Disaster Condition applies. The WID proposal on MINT_Ph2_EPS includes both stage-2 and stage-3 aspects. The failure scenarios of the WID proposal is limited to RAN failure, consistent with the failure scenarios of Rel-17 MINT. With this, similar as working procedure done for Rel-17 MINT, CT WG1 is planning to define 4G PLMN selection for disaster roaming and end-to-end call flow regarding attach procedure after selection of a disaster roaming 4G PLMN. CT WG1 would like to ask TSG SA if there is any concern on this approach and expects any feedback on this way forward so that the normative phase can progress within Rel-19 timeframe.</w:t>
      </w:r>
    </w:p>
    <w:p w14:paraId="4DE02EA4" w14:textId="77777777" w:rsidR="00C76199" w:rsidRPr="00B81031" w:rsidRDefault="00C76199" w:rsidP="00C76199">
      <w:pPr>
        <w:keepNext/>
        <w:keepLines/>
        <w:rPr>
          <w:i/>
        </w:rPr>
      </w:pPr>
      <w:r w:rsidRPr="00B81031">
        <w:rPr>
          <w:b/>
          <w:bCs/>
          <w:i/>
        </w:rPr>
        <w:t>Comment:</w:t>
      </w:r>
      <w:r>
        <w:rPr>
          <w:i/>
        </w:rPr>
        <w:t xml:space="preserve"> Response drafted in </w:t>
      </w:r>
      <w:r w:rsidRPr="0014183C">
        <w:rPr>
          <w:i/>
          <w:color w:val="0000FF"/>
        </w:rPr>
        <w:t>S2-2405894</w:t>
      </w:r>
      <w:r>
        <w:rPr>
          <w:i/>
        </w:rPr>
        <w:t>.</w:t>
      </w:r>
    </w:p>
    <w:p w14:paraId="0AECF824" w14:textId="77777777" w:rsidR="007615D6" w:rsidRPr="005B25A1" w:rsidRDefault="007615D6" w:rsidP="007615D6">
      <w:pPr>
        <w:keepNext/>
        <w:keepLines/>
        <w:rPr>
          <w:b/>
          <w:bCs/>
        </w:rPr>
      </w:pPr>
      <w:r w:rsidRPr="005B25A1">
        <w:rPr>
          <w:b/>
          <w:bCs/>
        </w:rPr>
        <w:t>Plenary Discussion:</w:t>
      </w:r>
    </w:p>
    <w:p w14:paraId="3FF83E1E" w14:textId="216DCD43" w:rsidR="007615D6" w:rsidRPr="00C01355" w:rsidRDefault="00C01355" w:rsidP="007615D6">
      <w:pPr>
        <w:keepNext/>
        <w:keepLines/>
      </w:pPr>
      <w:r>
        <w:t xml:space="preserve">Final response in </w:t>
      </w:r>
      <w:r w:rsidRPr="00C01355">
        <w:rPr>
          <w:color w:val="0000FF"/>
        </w:rPr>
        <w:t>S2-2407313</w:t>
      </w:r>
      <w:r>
        <w:t>.</w:t>
      </w:r>
    </w:p>
    <w:p w14:paraId="3173D1DA" w14:textId="4FA98D83" w:rsidR="007615D6" w:rsidRPr="00C01355" w:rsidRDefault="007615D6" w:rsidP="007615D6">
      <w:r w:rsidRPr="005B25A1">
        <w:rPr>
          <w:b/>
          <w:bCs/>
        </w:rPr>
        <w:t>Status:</w:t>
      </w:r>
      <w:r>
        <w:t>.</w:t>
      </w:r>
      <w:r w:rsidR="00C01355" w:rsidRPr="00C01355">
        <w:t xml:space="preserve"> </w:t>
      </w:r>
      <w:r w:rsidR="00C01355" w:rsidRPr="00C01355">
        <w:rPr>
          <w:color w:val="00B050"/>
        </w:rPr>
        <w:t>Replied to.</w:t>
      </w:r>
    </w:p>
    <w:p w14:paraId="43466093" w14:textId="77777777" w:rsidR="00E00DA6" w:rsidRDefault="0014183C" w:rsidP="00E04F4D">
      <w:pPr>
        <w:pStyle w:val="NormTop"/>
      </w:pPr>
      <w:r w:rsidRPr="0014183C">
        <w:rPr>
          <w:color w:val="0000FF"/>
        </w:rPr>
        <w:t>S2-2405894</w:t>
      </w:r>
      <w:r w:rsidR="007615D6" w:rsidRPr="00D53282">
        <w:t xml:space="preserve"> </w:t>
      </w:r>
      <w:r w:rsidR="007615D6">
        <w:t>(LS OUT) [DRAFT] Reply LS on the stage 2 aspects of MINT_Ph2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Reply LS proposal.</w:t>
      </w:r>
    </w:p>
    <w:p w14:paraId="1FC9D735"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S2-2405884</w:t>
      </w:r>
      <w:r>
        <w:rPr>
          <w:i/>
        </w:rPr>
        <w:t>.</w:t>
      </w:r>
    </w:p>
    <w:p w14:paraId="3BBB2E7A" w14:textId="77777777" w:rsidR="00B770E7" w:rsidRPr="005B25A1" w:rsidRDefault="00B770E7" w:rsidP="00B770E7">
      <w:pPr>
        <w:keepNext/>
        <w:keepLines/>
        <w:rPr>
          <w:b/>
          <w:bCs/>
        </w:rPr>
      </w:pPr>
      <w:r w:rsidRPr="005B25A1">
        <w:rPr>
          <w:b/>
          <w:bCs/>
        </w:rPr>
        <w:t>Plenary Discussion:</w:t>
      </w:r>
    </w:p>
    <w:p w14:paraId="6C6CAA18" w14:textId="1FC655AE" w:rsidR="00A10ED3" w:rsidRDefault="00B770E7" w:rsidP="00B770E7">
      <w:pPr>
        <w:keepNext/>
        <w:keepLines/>
      </w:pPr>
      <w:r>
        <w:t xml:space="preserve">Qualcomm commented that there is no need for a response from SA WG2, as this can be discussed directly in TSG SA. LGE preferred to sent this LS as it is specific to stage 2 aspects. Ericsson suggested that any response should be sent to TSG SA for coordination of the response. This was left for further off-line discussion and revised in </w:t>
      </w:r>
      <w:r w:rsidRPr="00CE3EC0">
        <w:rPr>
          <w:color w:val="0000FF"/>
        </w:rPr>
        <w:t>S2-2</w:t>
      </w:r>
      <w:r>
        <w:rPr>
          <w:color w:val="0000FF"/>
        </w:rPr>
        <w:t>406878</w:t>
      </w:r>
      <w:r>
        <w:t>.</w:t>
      </w:r>
    </w:p>
    <w:p w14:paraId="7DF3D312" w14:textId="77777777" w:rsidR="007615D6" w:rsidRPr="005B25A1" w:rsidRDefault="007615D6" w:rsidP="007615D6">
      <w:pPr>
        <w:keepNext/>
        <w:keepLines/>
        <w:rPr>
          <w:b/>
          <w:bCs/>
        </w:rPr>
      </w:pPr>
      <w:r w:rsidRPr="005B25A1">
        <w:rPr>
          <w:b/>
          <w:bCs/>
        </w:rPr>
        <w:t>Parallel discussion:</w:t>
      </w:r>
    </w:p>
    <w:p w14:paraId="0DF55A6B" w14:textId="3CA2E173" w:rsidR="007615D6" w:rsidRDefault="00A10ED3" w:rsidP="007615D6">
      <w:pPr>
        <w:keepNext/>
        <w:keepLines/>
      </w:pPr>
      <w:r>
        <w:t xml:space="preserve">This was revised in parallel session, to remove 'draft' and clean up the header text, to </w:t>
      </w:r>
      <w:r w:rsidRPr="00CE3EC0">
        <w:rPr>
          <w:color w:val="0000FF"/>
        </w:rPr>
        <w:t>S2-2</w:t>
      </w:r>
      <w:r>
        <w:rPr>
          <w:color w:val="0000FF"/>
        </w:rPr>
        <w:t>407313</w:t>
      </w:r>
      <w:r>
        <w:t>.</w:t>
      </w:r>
    </w:p>
    <w:p w14:paraId="1E818DB0" w14:textId="4BF36B05" w:rsidR="00A10ED3" w:rsidRPr="005B25A1" w:rsidRDefault="00E356F7" w:rsidP="007615D6">
      <w:pPr>
        <w:keepNext/>
        <w:keepLines/>
      </w:pPr>
      <w:r>
        <w:t xml:space="preserve">This was </w:t>
      </w:r>
      <w:r w:rsidRPr="00B30893">
        <w:rPr>
          <w:color w:val="FF0000"/>
        </w:rPr>
        <w:t>agreed</w:t>
      </w:r>
      <w:r>
        <w:t xml:space="preserve"> in parallel session.</w:t>
      </w:r>
    </w:p>
    <w:p w14:paraId="79F50211" w14:textId="77777777" w:rsidR="007615D6" w:rsidRPr="005B25A1" w:rsidRDefault="007615D6" w:rsidP="007615D6">
      <w:pPr>
        <w:keepNext/>
        <w:keepLines/>
        <w:rPr>
          <w:b/>
          <w:bCs/>
        </w:rPr>
      </w:pPr>
      <w:r w:rsidRPr="005B25A1">
        <w:rPr>
          <w:b/>
          <w:bCs/>
        </w:rPr>
        <w:t>Plenary Discussion:</w:t>
      </w:r>
    </w:p>
    <w:p w14:paraId="475D3E23" w14:textId="4D95F503" w:rsidR="007615D6" w:rsidRPr="00B56CC5" w:rsidRDefault="00B56CC5" w:rsidP="007615D6">
      <w:pPr>
        <w:keepNext/>
        <w:keepLines/>
      </w:pPr>
      <w:r>
        <w:t xml:space="preserve">This was </w:t>
      </w:r>
      <w:r w:rsidRPr="00B56CC5">
        <w:rPr>
          <w:color w:val="FF0000"/>
        </w:rPr>
        <w:t>block approved</w:t>
      </w:r>
      <w:r>
        <w:t>.</w:t>
      </w:r>
    </w:p>
    <w:p w14:paraId="5F259736" w14:textId="76050668" w:rsidR="007615D6" w:rsidRPr="00EB0339" w:rsidRDefault="007615D6" w:rsidP="007615D6">
      <w:r w:rsidRPr="005B25A1">
        <w:rPr>
          <w:b/>
          <w:bCs/>
        </w:rPr>
        <w:t>Status:</w:t>
      </w:r>
      <w:r>
        <w:t xml:space="preserve"> </w:t>
      </w:r>
      <w:r w:rsidR="00B56CC5" w:rsidRPr="00B56CC5">
        <w:rPr>
          <w:color w:val="FF0000"/>
        </w:rPr>
        <w:t>Approved</w:t>
      </w:r>
      <w:r w:rsidR="00E356F7" w:rsidRPr="00E356F7">
        <w:rPr>
          <w:color w:val="FF0000"/>
        </w:rPr>
        <w:t>.</w:t>
      </w:r>
    </w:p>
    <w:p w14:paraId="4026CBEF" w14:textId="77777777" w:rsidR="00E00DA6" w:rsidRDefault="0014183C" w:rsidP="00E04F4D">
      <w:pPr>
        <w:pStyle w:val="NormTop"/>
      </w:pPr>
      <w:r w:rsidRPr="0014183C">
        <w:rPr>
          <w:color w:val="0000FF"/>
        </w:rPr>
        <w:lastRenderedPageBreak/>
        <w:t>S2-2405891</w:t>
      </w:r>
      <w:r w:rsidR="007615D6" w:rsidRPr="00D53282">
        <w:t xml:space="preserve"> </w:t>
      </w:r>
      <w:r w:rsidR="007615D6">
        <w:t>(LS IN) LS from ITU-T SG12: LS on contribution about the 'impact of 5G Home Base Routing on conversational Voice Quality' (Source: ITU-T SG12 (oLS65))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ITU-T Study Group 12 (Performance, QoS and QoE) wishes to inform SA WG2 that, at its meeting in Geneva, 16-25 April 2024, it has received a contribution about the impact of 5G Home Base Routing on conversational Voice Quality. The contribution is shared with 3GPP for information and feedback. ITU-T SG12 kindly requests if SA WG2 can provide any guidance on the following topic: Home Routing plays a pivotal role in optimizing resource utilization, ensuring consistent service quality, enhancing network security, and facilitating billing and management in mobile networks. However, recent observations have revealed significant challenges related to the delay in voice traffic routing to the Home Public Mobile Network (HPMN) with recent 3GPP releases. Specifically, routing delays of up to 320 ms have been identified when routing the voice traffic of a roaming user e.g. from Germany, located in Australia, to a phone number within Australia. This results in a mouth-to-ear delay of up to 520 ms, significantly impacting the quality of voice communication. Furthermore, we note that if in addition a mirrored roaming of the called user takes place in the same call, the delay doubles, exacerbating the issue even further. In light of these challenges, we seek your collaboration. In particular we would like to receive your comments whether this scenario has already been discussed in SA WG2 and if so with which outcome. We trust in your feedback, value your efforts and would appreciate a technical collaboration on this topic The deadline mentioned above would allow us to introduce your feedback into our next SG12 meeting. We again thank SA WG2 for their feedback.</w:t>
      </w:r>
    </w:p>
    <w:p w14:paraId="50037077" w14:textId="77777777" w:rsidR="007615D6" w:rsidRPr="005B25A1" w:rsidRDefault="007615D6" w:rsidP="007615D6">
      <w:pPr>
        <w:keepNext/>
        <w:keepLines/>
        <w:rPr>
          <w:b/>
          <w:bCs/>
        </w:rPr>
      </w:pPr>
      <w:r w:rsidRPr="005B25A1">
        <w:rPr>
          <w:b/>
          <w:bCs/>
        </w:rPr>
        <w:t>Plenary Discussion:</w:t>
      </w:r>
    </w:p>
    <w:p w14:paraId="2EFE69A3" w14:textId="23C4F07C" w:rsidR="007615D6" w:rsidRPr="005B25A1" w:rsidRDefault="00932F6A" w:rsidP="007615D6">
      <w:pPr>
        <w:keepNext/>
        <w:keepLines/>
      </w:pPr>
      <w:r>
        <w:rPr>
          <w:color w:val="0000FF"/>
        </w:rPr>
        <w:t>Postponed</w:t>
      </w:r>
      <w:r>
        <w:t>.</w:t>
      </w:r>
    </w:p>
    <w:p w14:paraId="712754F9" w14:textId="15301864" w:rsidR="007615D6" w:rsidRPr="00EB0339" w:rsidRDefault="007615D6" w:rsidP="007615D6">
      <w:r w:rsidRPr="005B25A1">
        <w:rPr>
          <w:b/>
          <w:bCs/>
        </w:rPr>
        <w:t>Status:</w:t>
      </w:r>
      <w:r>
        <w:t xml:space="preserve"> </w:t>
      </w:r>
      <w:r w:rsidR="00932F6A">
        <w:rPr>
          <w:color w:val="0000FF"/>
        </w:rPr>
        <w:t>Postpon</w:t>
      </w:r>
      <w:r>
        <w:rPr>
          <w:color w:val="0000FF"/>
        </w:rPr>
        <w:t>ed</w:t>
      </w:r>
      <w:r>
        <w:t>.</w:t>
      </w:r>
    </w:p>
    <w:p w14:paraId="0CF3CE98" w14:textId="77777777" w:rsidR="00E00DA6" w:rsidRDefault="0014183C" w:rsidP="00E04F4D">
      <w:pPr>
        <w:pStyle w:val="NormTop"/>
      </w:pPr>
      <w:r w:rsidRPr="0014183C">
        <w:rPr>
          <w:color w:val="0000FF"/>
        </w:rPr>
        <w:t>S2-2405861</w:t>
      </w:r>
      <w:r w:rsidR="007615D6" w:rsidRPr="00D53282">
        <w:t xml:space="preserve"> </w:t>
      </w:r>
      <w:r w:rsidR="007615D6">
        <w:t>(LS IN) LS from CT WG1: LS affirming CT1s responsibilities for PLMN selection (Source: CT WG1 (C1-242955))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CT WG1 noticed that SA WG2 in LS </w:t>
      </w:r>
      <w:r w:rsidRPr="0014183C">
        <w:rPr>
          <w:color w:val="0000FF"/>
        </w:rPr>
        <w:t>S2-2403670</w:t>
      </w:r>
      <w:r w:rsidR="007615D6">
        <w:t xml:space="preserve">/C1-242045, is requesting clarification to SA WG1 on stage 1 PLMN selection. CT WG1 wishes to indicate that CT WG1 is the only 3GPP WG responsible for developing the stage 2 for PLMN selection. Thus should SA WG1 decide there are any PLMN selection impacts to the question raised by SA WG2 in </w:t>
      </w:r>
      <w:r w:rsidRPr="0014183C">
        <w:rPr>
          <w:color w:val="0000FF"/>
        </w:rPr>
        <w:t>S2-2403670</w:t>
      </w:r>
      <w:r w:rsidR="007615D6">
        <w:t>/C1-242045, the stage 2 work (in TS 23.122) for PLMN selection regardless of FS, SI or WI, remains the sole responsibility of CT WG1. Action: Please note that CT WG1 will continue in Rel-19 to be the WG responsible for developing further stage 2 service requirements on PLMN selection, if any.</w:t>
      </w:r>
    </w:p>
    <w:p w14:paraId="36791F8D" w14:textId="77777777" w:rsidR="00C76199" w:rsidRPr="00B81031" w:rsidRDefault="00C76199" w:rsidP="00C76199">
      <w:pPr>
        <w:keepNext/>
        <w:keepLines/>
        <w:rPr>
          <w:i/>
        </w:rPr>
      </w:pPr>
      <w:r w:rsidRPr="00B81031">
        <w:rPr>
          <w:b/>
          <w:bCs/>
          <w:i/>
        </w:rPr>
        <w:t>Comment:</w:t>
      </w:r>
      <w:r>
        <w:rPr>
          <w:i/>
        </w:rPr>
        <w:t xml:space="preserve"> Responses drafted in </w:t>
      </w:r>
      <w:r w:rsidRPr="0014183C">
        <w:rPr>
          <w:i/>
          <w:color w:val="0000FF"/>
        </w:rPr>
        <w:t>S2-2405980</w:t>
      </w:r>
      <w:r>
        <w:rPr>
          <w:i/>
        </w:rPr>
        <w:t xml:space="preserve">, </w:t>
      </w:r>
      <w:r w:rsidRPr="0014183C">
        <w:rPr>
          <w:i/>
          <w:color w:val="0000FF"/>
        </w:rPr>
        <w:t>S2-2406169</w:t>
      </w:r>
      <w:r>
        <w:rPr>
          <w:i/>
        </w:rPr>
        <w:t>.</w:t>
      </w:r>
    </w:p>
    <w:p w14:paraId="7D49758D" w14:textId="77777777" w:rsidR="007615D6" w:rsidRPr="005B25A1" w:rsidRDefault="007615D6" w:rsidP="007615D6">
      <w:pPr>
        <w:keepNext/>
        <w:keepLines/>
        <w:rPr>
          <w:b/>
          <w:bCs/>
        </w:rPr>
      </w:pPr>
      <w:r w:rsidRPr="005B25A1">
        <w:rPr>
          <w:b/>
          <w:bCs/>
        </w:rPr>
        <w:t>Plenary Discussion:</w:t>
      </w:r>
    </w:p>
    <w:p w14:paraId="062FA3FC" w14:textId="7DC5E9B1" w:rsidR="007615D6" w:rsidRPr="000B6764" w:rsidRDefault="000B6764" w:rsidP="007615D6">
      <w:pPr>
        <w:keepNext/>
        <w:keepLines/>
      </w:pPr>
      <w:r>
        <w:t xml:space="preserve">Ericsson suggested that there was no agreement in SA WG2 that CT WG1 have the sole responsibility for the PLMN Selection work. This was not the consensus view of SA WG2. The SA WG2 Chair undertook to discuss this issue with the CT WG1 Chair. This LS was then </w:t>
      </w:r>
      <w:r w:rsidRPr="00C3284B">
        <w:rPr>
          <w:color w:val="0000FF"/>
        </w:rPr>
        <w:t>noted</w:t>
      </w:r>
      <w:r>
        <w:t>.</w:t>
      </w:r>
    </w:p>
    <w:p w14:paraId="6CB2A6AD" w14:textId="7F9B166B" w:rsidR="007615D6" w:rsidRPr="00EB0339" w:rsidRDefault="007615D6" w:rsidP="007615D6">
      <w:r w:rsidRPr="005B25A1">
        <w:rPr>
          <w:b/>
          <w:bCs/>
        </w:rPr>
        <w:t>Status:</w:t>
      </w:r>
      <w:r>
        <w:t xml:space="preserve"> </w:t>
      </w:r>
      <w:r w:rsidR="000B6764">
        <w:rPr>
          <w:color w:val="0000FF"/>
        </w:rPr>
        <w:t>Not</w:t>
      </w:r>
      <w:r>
        <w:rPr>
          <w:color w:val="0000FF"/>
        </w:rPr>
        <w:t>ed</w:t>
      </w:r>
      <w:r>
        <w:t>.</w:t>
      </w:r>
    </w:p>
    <w:p w14:paraId="1CB13A87" w14:textId="77777777" w:rsidR="00E00DA6" w:rsidRDefault="0014183C" w:rsidP="00E04F4D">
      <w:pPr>
        <w:pStyle w:val="NormTop"/>
      </w:pPr>
      <w:r w:rsidRPr="0014183C">
        <w:rPr>
          <w:color w:val="0000FF"/>
        </w:rPr>
        <w:t>S2-2405980</w:t>
      </w:r>
      <w:r w:rsidR="007615D6" w:rsidRPr="00D53282">
        <w:t xml:space="preserve"> </w:t>
      </w:r>
      <w:r w:rsidR="007615D6">
        <w:t>(LS OUT) [DRAFT] Reply LS on affirming CT WG1's responsibilities for PLMN selection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reply LS to CT WG1 on affirming CT WG1's responsibilities for PLMN selection.</w:t>
      </w:r>
    </w:p>
    <w:p w14:paraId="68169BDF"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S2-2405861</w:t>
      </w:r>
      <w:r>
        <w:rPr>
          <w:i/>
        </w:rPr>
        <w:t>.</w:t>
      </w:r>
    </w:p>
    <w:p w14:paraId="2D07C8FE" w14:textId="77777777" w:rsidR="00B770E7" w:rsidRPr="005B25A1" w:rsidRDefault="00B770E7" w:rsidP="00B770E7">
      <w:pPr>
        <w:keepNext/>
        <w:keepLines/>
        <w:rPr>
          <w:b/>
          <w:bCs/>
        </w:rPr>
      </w:pPr>
      <w:r w:rsidRPr="005B25A1">
        <w:rPr>
          <w:b/>
          <w:bCs/>
        </w:rPr>
        <w:t>Plenary Discussion:</w:t>
      </w:r>
    </w:p>
    <w:p w14:paraId="1EB68D3F" w14:textId="48C35EB5" w:rsidR="00B770E7" w:rsidRPr="000B6764" w:rsidRDefault="00B770E7" w:rsidP="00B770E7">
      <w:pPr>
        <w:keepNext/>
        <w:keepLines/>
      </w:pPr>
      <w:r>
        <w:t xml:space="preserve">There was some discussion on the extent of the SA WG2 responsibility for PLMN selection architecture aspects. This was left for off-line discussion and revised in </w:t>
      </w:r>
      <w:r w:rsidRPr="00CE3EC0">
        <w:rPr>
          <w:color w:val="0000FF"/>
        </w:rPr>
        <w:t>S2-2</w:t>
      </w:r>
      <w:r>
        <w:rPr>
          <w:color w:val="0000FF"/>
        </w:rPr>
        <w:t>406879</w:t>
      </w:r>
      <w:r w:rsidR="000B6764">
        <w:t xml:space="preserve"> (withdrawn)</w:t>
      </w:r>
      <w:r>
        <w:t>.</w:t>
      </w:r>
      <w:r w:rsidR="000B6764">
        <w:t xml:space="preserve"> </w:t>
      </w:r>
      <w:r w:rsidR="000B6764" w:rsidRPr="0014183C">
        <w:rPr>
          <w:color w:val="0000FF"/>
        </w:rPr>
        <w:t>S2-2405980</w:t>
      </w:r>
      <w:r w:rsidR="000B6764">
        <w:t xml:space="preserve"> was then </w:t>
      </w:r>
      <w:r w:rsidR="000B6764" w:rsidRPr="00C3284B">
        <w:rPr>
          <w:color w:val="0000FF"/>
        </w:rPr>
        <w:t>noted</w:t>
      </w:r>
      <w:r w:rsidR="000B6764">
        <w:t>.</w:t>
      </w:r>
    </w:p>
    <w:p w14:paraId="2705579F" w14:textId="79E63D49" w:rsidR="007615D6" w:rsidRPr="000B6764" w:rsidRDefault="007615D6" w:rsidP="007615D6">
      <w:r w:rsidRPr="005B25A1">
        <w:rPr>
          <w:b/>
          <w:bCs/>
        </w:rPr>
        <w:t>Status:</w:t>
      </w:r>
      <w:r>
        <w:t xml:space="preserve"> </w:t>
      </w:r>
      <w:r w:rsidR="000B6764" w:rsidRPr="00C3284B">
        <w:rPr>
          <w:color w:val="0000FF"/>
        </w:rPr>
        <w:t>Noted</w:t>
      </w:r>
      <w:r w:rsidR="000B6764">
        <w:t>.</w:t>
      </w:r>
    </w:p>
    <w:p w14:paraId="12FF3C2A" w14:textId="77777777" w:rsidR="00E00DA6" w:rsidRDefault="0014183C" w:rsidP="00E04F4D">
      <w:pPr>
        <w:pStyle w:val="NormTop"/>
      </w:pPr>
      <w:r w:rsidRPr="0014183C">
        <w:rPr>
          <w:color w:val="0000FF"/>
        </w:rPr>
        <w:lastRenderedPageBreak/>
        <w:t>S2-2406169</w:t>
      </w:r>
      <w:r w:rsidR="007615D6" w:rsidRPr="00D53282">
        <w:t xml:space="preserve"> </w:t>
      </w:r>
      <w:r w:rsidR="007615D6">
        <w:t>(LS OUT) [DRAFT] LS reply to CT WG1 LS about responsibilities on PLMN selection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LS is sent to CT WG1 to reply the LS from CT WG1 about PLMN selection.</w:t>
      </w:r>
    </w:p>
    <w:p w14:paraId="4625875E"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S2-2405861</w:t>
      </w:r>
      <w:r>
        <w:rPr>
          <w:i/>
        </w:rPr>
        <w:t>.</w:t>
      </w:r>
    </w:p>
    <w:p w14:paraId="37E08A90" w14:textId="4C7A6F3E" w:rsidR="00932F6A" w:rsidRPr="005B25A1" w:rsidRDefault="00932F6A" w:rsidP="00932F6A">
      <w:pPr>
        <w:keepNext/>
        <w:keepLines/>
      </w:pPr>
      <w:r w:rsidRPr="00932F6A">
        <w:rPr>
          <w:color w:val="0000FF"/>
        </w:rPr>
        <w:t>Not Handled</w:t>
      </w:r>
      <w:r>
        <w:t>.</w:t>
      </w:r>
    </w:p>
    <w:p w14:paraId="3C308A28" w14:textId="03B6544D" w:rsidR="00932F6A" w:rsidRPr="00EB0339" w:rsidRDefault="00932F6A" w:rsidP="00932F6A">
      <w:r w:rsidRPr="005B25A1">
        <w:rPr>
          <w:b/>
          <w:bCs/>
        </w:rPr>
        <w:t>Status:</w:t>
      </w:r>
      <w:r>
        <w:t xml:space="preserve"> </w:t>
      </w:r>
      <w:r w:rsidR="006946BE" w:rsidRPr="00932F6A">
        <w:rPr>
          <w:color w:val="0000FF"/>
        </w:rPr>
        <w:t>Not Handled</w:t>
      </w:r>
      <w:r>
        <w:t>.</w:t>
      </w:r>
    </w:p>
    <w:p w14:paraId="7B1E86E0" w14:textId="77777777" w:rsidR="00E00DA6" w:rsidRDefault="0014183C" w:rsidP="00E04F4D">
      <w:pPr>
        <w:pStyle w:val="NormTop"/>
      </w:pPr>
      <w:r w:rsidRPr="0014183C">
        <w:rPr>
          <w:color w:val="0000FF"/>
        </w:rPr>
        <w:t>S2-2406846</w:t>
      </w:r>
      <w:r w:rsidR="007615D6" w:rsidRPr="00D53282">
        <w:t xml:space="preserve"> </w:t>
      </w:r>
      <w:r w:rsidR="007615D6">
        <w:t>(LS IN) LS from SA WG6: LS on Clarification related to Internal 5G Core information expose to trusted AF (Source: SA WG6 (S6-242714))</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As per </w:t>
      </w:r>
      <w:r w:rsidRPr="0014183C">
        <w:rPr>
          <w:color w:val="0000FF"/>
        </w:rPr>
        <w:t>S2-2403703</w:t>
      </w:r>
      <w:r w:rsidR="007615D6">
        <w:t>, SA WG2 LS reply to LS on Clarification related to the information exposed by the 5GC to NSCE server provided the below clarification: 'As described in TS 33.501 clause 5.9.2.3, NEF and the AF shall fulfil the security requirements that include that 'Internal 5G Core information such as DNN, S-NSSAI etc., shall not be sent outside the 3GPP operator domain.' So SA WG6 would like to consult SA WG2 and SA WG3's view on - Whether a trusted AF of an 3GPP operator is considered within the operator's domain; o If yes, whether it is possible to expose Internal 5G Core information such as DNN, S-NSSAI, etc. to a trusted AF (e.g., a NSCE server). - Whether the NSI (i.e., Network Slice Instance) and/or NSI ID can be exposed to the trusted AF. Action: SA WG6 asks SA WG2 and SA WG3 to answer the question above.</w:t>
      </w:r>
    </w:p>
    <w:p w14:paraId="3620C847" w14:textId="77777777" w:rsidR="00360864" w:rsidRPr="005B25A1" w:rsidRDefault="00360864" w:rsidP="00360864">
      <w:pPr>
        <w:keepNext/>
        <w:keepLines/>
        <w:rPr>
          <w:b/>
          <w:bCs/>
        </w:rPr>
      </w:pPr>
      <w:r w:rsidRPr="005B25A1">
        <w:rPr>
          <w:b/>
          <w:bCs/>
        </w:rPr>
        <w:t>Plenary Discussion:</w:t>
      </w:r>
    </w:p>
    <w:p w14:paraId="22B01274" w14:textId="1B7BE43C" w:rsidR="00360864" w:rsidRDefault="00360864" w:rsidP="00360864">
      <w:pPr>
        <w:keepNext/>
        <w:keepLines/>
      </w:pPr>
      <w:r>
        <w:t xml:space="preserve">This was left for off-line discussion and a response drafted in </w:t>
      </w:r>
      <w:r w:rsidRPr="00CE3EC0">
        <w:rPr>
          <w:color w:val="0000FF"/>
        </w:rPr>
        <w:t>S2-2</w:t>
      </w:r>
      <w:r>
        <w:rPr>
          <w:color w:val="0000FF"/>
        </w:rPr>
        <w:t>406877</w:t>
      </w:r>
      <w:r>
        <w:t>.</w:t>
      </w:r>
      <w:r w:rsidR="00C01355">
        <w:t xml:space="preserve"> Final response in </w:t>
      </w:r>
      <w:r w:rsidR="00C01355" w:rsidRPr="00C01355">
        <w:rPr>
          <w:color w:val="0000FF"/>
        </w:rPr>
        <w:t>S2-24073</w:t>
      </w:r>
      <w:r w:rsidR="003B560D">
        <w:rPr>
          <w:color w:val="0000FF"/>
        </w:rPr>
        <w:t>54</w:t>
      </w:r>
      <w:r w:rsidR="00C01355">
        <w:t>.</w:t>
      </w:r>
    </w:p>
    <w:p w14:paraId="3BD7B3F3" w14:textId="766F6971" w:rsidR="007615D6" w:rsidRPr="00C01355" w:rsidRDefault="007615D6" w:rsidP="007615D6">
      <w:r w:rsidRPr="005B25A1">
        <w:rPr>
          <w:b/>
          <w:bCs/>
        </w:rPr>
        <w:t>Status:</w:t>
      </w:r>
      <w:r>
        <w:t xml:space="preserve"> </w:t>
      </w:r>
      <w:r w:rsidR="00C01355" w:rsidRPr="00C01355">
        <w:rPr>
          <w:color w:val="00B050"/>
        </w:rPr>
        <w:t>Replied to</w:t>
      </w:r>
      <w:r w:rsidR="00C01355">
        <w:t>.</w:t>
      </w:r>
    </w:p>
    <w:p w14:paraId="51EAC274" w14:textId="47313EC6" w:rsidR="00360864" w:rsidRDefault="00360864" w:rsidP="00360864">
      <w:pPr>
        <w:pStyle w:val="NormTop"/>
      </w:pPr>
      <w:r w:rsidRPr="0014183C">
        <w:rPr>
          <w:color w:val="0000FF"/>
        </w:rPr>
        <w:t>S2-24068</w:t>
      </w:r>
      <w:r>
        <w:rPr>
          <w:color w:val="0000FF"/>
        </w:rPr>
        <w:t>77</w:t>
      </w:r>
      <w:r w:rsidRPr="00D53282">
        <w:t xml:space="preserve"> </w:t>
      </w:r>
      <w:r>
        <w:t xml:space="preserve">(LS OUT) </w:t>
      </w:r>
      <w:r w:rsidR="00E356F7">
        <w:t>LS Reply on Internal 5G Core information expose to trusted AF</w:t>
      </w:r>
      <w:r>
        <w:t xml:space="preserve"> (Source: </w:t>
      </w:r>
      <w:r w:rsidR="00E356F7">
        <w:t>SA WG2</w:t>
      </w:r>
      <w:r>
        <w:t>)</w:t>
      </w:r>
      <w:r>
        <w:br/>
      </w:r>
      <w:r w:rsidRPr="00D53282">
        <w:rPr>
          <w:b/>
        </w:rPr>
        <w:t>Document for:</w:t>
      </w:r>
      <w:r w:rsidRPr="00D53282">
        <w:t xml:space="preserve"> </w:t>
      </w:r>
      <w:r>
        <w:t>Approval</w:t>
      </w:r>
      <w:r>
        <w:br/>
      </w:r>
      <w:r w:rsidRPr="00D53282">
        <w:rPr>
          <w:b/>
        </w:rPr>
        <w:t>Abstract:</w:t>
      </w:r>
      <w:r w:rsidRPr="00D53282">
        <w:t xml:space="preserve"> </w:t>
      </w:r>
      <w:r>
        <w:br/>
      </w:r>
      <w:r w:rsidR="00E356F7">
        <w:t>To: SA WG6. CC: SA WG3, SA WG5.</w:t>
      </w:r>
    </w:p>
    <w:p w14:paraId="3CAB0936" w14:textId="1155D25A" w:rsidR="00360864" w:rsidRPr="00360864" w:rsidRDefault="00360864" w:rsidP="00360864">
      <w:pPr>
        <w:keepNext/>
        <w:keepLines/>
        <w:rPr>
          <w:i/>
          <w:iCs/>
        </w:rPr>
      </w:pPr>
      <w:r>
        <w:rPr>
          <w:b/>
          <w:bCs/>
        </w:rPr>
        <w:t xml:space="preserve">Comment: </w:t>
      </w:r>
      <w:r w:rsidRPr="00360864">
        <w:rPr>
          <w:i/>
          <w:iCs/>
        </w:rPr>
        <w:t xml:space="preserve">Created at meeting. Response to </w:t>
      </w:r>
      <w:r w:rsidRPr="00E356F7">
        <w:rPr>
          <w:i/>
          <w:iCs/>
          <w:color w:val="0000FF"/>
        </w:rPr>
        <w:t>S2-2406846</w:t>
      </w:r>
      <w:r w:rsidRPr="00360864">
        <w:rPr>
          <w:i/>
          <w:iCs/>
        </w:rPr>
        <w:t>.</w:t>
      </w:r>
    </w:p>
    <w:p w14:paraId="71B2477C" w14:textId="77777777" w:rsidR="00360864" w:rsidRPr="005B25A1" w:rsidRDefault="00360864" w:rsidP="00360864">
      <w:pPr>
        <w:keepNext/>
        <w:keepLines/>
        <w:rPr>
          <w:b/>
          <w:bCs/>
        </w:rPr>
      </w:pPr>
      <w:r w:rsidRPr="005B25A1">
        <w:rPr>
          <w:b/>
          <w:bCs/>
        </w:rPr>
        <w:t>Parallel discussion:</w:t>
      </w:r>
    </w:p>
    <w:p w14:paraId="5CC3122A" w14:textId="3848F692" w:rsidR="00360864" w:rsidRDefault="00E356F7" w:rsidP="00360864">
      <w:pPr>
        <w:keepNext/>
        <w:keepLines/>
      </w:pPr>
      <w:r>
        <w:t xml:space="preserve">Some corrections to the text were requested. This was revised in parallel session to </w:t>
      </w:r>
      <w:r w:rsidRPr="00CE3EC0">
        <w:rPr>
          <w:color w:val="0000FF"/>
        </w:rPr>
        <w:t>S2-2</w:t>
      </w:r>
      <w:r>
        <w:rPr>
          <w:color w:val="0000FF"/>
        </w:rPr>
        <w:t>407314</w:t>
      </w:r>
      <w:r>
        <w:t>.</w:t>
      </w:r>
    </w:p>
    <w:p w14:paraId="0071EFE9" w14:textId="77777777" w:rsidR="00D62F73" w:rsidRPr="005B25A1" w:rsidRDefault="00D62F73" w:rsidP="00D62F73">
      <w:pPr>
        <w:keepNext/>
        <w:keepLines/>
        <w:rPr>
          <w:b/>
          <w:bCs/>
        </w:rPr>
      </w:pPr>
      <w:r w:rsidRPr="005B25A1">
        <w:rPr>
          <w:b/>
          <w:bCs/>
        </w:rPr>
        <w:t>Plenary Discussion:</w:t>
      </w:r>
    </w:p>
    <w:p w14:paraId="415A44FF" w14:textId="60050490" w:rsidR="00BB2BEB" w:rsidRDefault="00D62F73" w:rsidP="00360864">
      <w:pPr>
        <w:keepNext/>
        <w:keepLines/>
      </w:pPr>
      <w:r>
        <w:t xml:space="preserve">Nokia commented that the answer states that further investigation is needed and suggested postponing a response until this is clear. China Mobile replied that only the second part of Q1 needs further investigation and this LS replies to the other questions. The Q2 reply first bullet text was improved. This was revised also to clean up revision marks in </w:t>
      </w:r>
      <w:r w:rsidRPr="00CE3EC0">
        <w:rPr>
          <w:color w:val="0000FF"/>
        </w:rPr>
        <w:t>S2-2</w:t>
      </w:r>
      <w:r>
        <w:rPr>
          <w:color w:val="0000FF"/>
        </w:rPr>
        <w:t>407354</w:t>
      </w:r>
      <w:r>
        <w:t>.</w:t>
      </w:r>
    </w:p>
    <w:p w14:paraId="1BE01F44" w14:textId="0C0C6868" w:rsidR="00705793" w:rsidRPr="00D62F73" w:rsidRDefault="00D62F73" w:rsidP="00705793">
      <w:pPr>
        <w:keepNext/>
        <w:keepLines/>
      </w:pPr>
      <w:r>
        <w:t xml:space="preserve">This was </w:t>
      </w:r>
      <w:r w:rsidRPr="00C3284B">
        <w:rPr>
          <w:color w:val="FF0000"/>
          <w:lang w:eastAsia="en-US"/>
        </w:rPr>
        <w:t>approved</w:t>
      </w:r>
      <w:r>
        <w:t>.</w:t>
      </w:r>
    </w:p>
    <w:p w14:paraId="00C08E0B" w14:textId="7A6D2EF8" w:rsidR="00705793" w:rsidRPr="00D62F73" w:rsidRDefault="00705793" w:rsidP="00705793">
      <w:r w:rsidRPr="005B25A1">
        <w:rPr>
          <w:b/>
          <w:bCs/>
        </w:rPr>
        <w:t>Status:</w:t>
      </w:r>
      <w:r>
        <w:t xml:space="preserve"> </w:t>
      </w:r>
      <w:r w:rsidR="00D62F73" w:rsidRPr="00C3284B">
        <w:rPr>
          <w:color w:val="FF0000"/>
          <w:lang w:eastAsia="en-US"/>
        </w:rPr>
        <w:t>Approved</w:t>
      </w:r>
      <w:r w:rsidR="00D62F73">
        <w:t>.</w:t>
      </w:r>
    </w:p>
    <w:p w14:paraId="5D1F32D7" w14:textId="77777777" w:rsidR="00E00DA6" w:rsidRDefault="0014183C" w:rsidP="00E04F4D">
      <w:pPr>
        <w:pStyle w:val="NormTop"/>
      </w:pPr>
      <w:r w:rsidRPr="0014183C">
        <w:rPr>
          <w:color w:val="0000FF"/>
        </w:rPr>
        <w:lastRenderedPageBreak/>
        <w:t>S2-2406863</w:t>
      </w:r>
      <w:r w:rsidR="007615D6" w:rsidRPr="00D53282">
        <w:t xml:space="preserve"> </w:t>
      </w:r>
      <w:r w:rsidR="007615D6">
        <w:t>(LS IN) LS from RAN WG3: LS on Indicating Emergency Service Support over NG (Source: RAN WG3 (R3-243933))</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RAN WG3 discussed specification texts specified in clause 5.16.4.1 of TS 23.501 as quoted below. &lt;first quote&gt; 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 - the Network is able to support Emergency Services natively over 5GS; - E-UTRA connected to 5GC supports IMS Emergency Services (e.g. voice), and the NG-RAN is able to trigger handover or redirection from NR to E-UTRA connected to 5GC at QoS Flow establishment for IMS Emergency Services (e.g. voice); - NG-RAN is able to trigger handover to EPS at QoS Flow establishment for IMS Emergency Services (e.g. voice); - NG-RAN is able to trigger redirection to EPS at QoS Flow establishment for IMS Emergency Services (e.g. voice); or - NG-RAN is able to trigger 5G SRVCC handover to UTRAN for IMS Emergency Services (i.e. voice). &lt;second quote &gt; If a certain RAT is restricted for Emergency Services, AMF signals that the corresponding RAT is restricted for Emergency Services Support to the Master RAN Node. This helps assist the Master RAN node determine whether to set up Dual Connectivity for Emergency Services. RAN WG3 found that the above second quoted function specified in TS 23.501 is not supported in TS 38.413 since R15. RAN WG3 has decided that a RAN configuration-based approach applies when some RAT is restricted for emergency service support. Therefore, RAN WG3 does not intend to introduce respective support in TS 38.413. Action: RAN WG3 respectfully asks SA WG2 to take the above into account and consider to align TS 23.501 accordingly.</w:t>
      </w:r>
    </w:p>
    <w:p w14:paraId="79BD6587" w14:textId="77777777" w:rsidR="006946BE" w:rsidRPr="005B25A1" w:rsidRDefault="006946BE" w:rsidP="006946BE">
      <w:pPr>
        <w:keepNext/>
        <w:keepLines/>
      </w:pPr>
      <w:r>
        <w:rPr>
          <w:color w:val="0000FF"/>
        </w:rPr>
        <w:t>Postponed</w:t>
      </w:r>
      <w:r>
        <w:t>.</w:t>
      </w:r>
    </w:p>
    <w:p w14:paraId="71ECD3D1" w14:textId="77777777" w:rsidR="006946BE" w:rsidRPr="00EB0339" w:rsidRDefault="006946BE" w:rsidP="006946BE">
      <w:r w:rsidRPr="005B25A1">
        <w:rPr>
          <w:b/>
          <w:bCs/>
        </w:rPr>
        <w:t>Status:</w:t>
      </w:r>
      <w:r>
        <w:t xml:space="preserve"> </w:t>
      </w:r>
      <w:r>
        <w:rPr>
          <w:color w:val="0000FF"/>
        </w:rPr>
        <w:t>Postponed</w:t>
      </w:r>
      <w:r>
        <w:t>.</w:t>
      </w:r>
    </w:p>
    <w:p w14:paraId="593C8C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Clean-up CRs</w:t>
      </w:r>
    </w:p>
    <w:p w14:paraId="02D8BDC9" w14:textId="77777777" w:rsidR="00E00DA6" w:rsidRDefault="0014183C" w:rsidP="00E04F4D">
      <w:pPr>
        <w:pStyle w:val="NormTop"/>
      </w:pPr>
      <w:r w:rsidRPr="0014183C">
        <w:rPr>
          <w:color w:val="0000FF"/>
        </w:rPr>
        <w:t>S2-2406367</w:t>
      </w:r>
      <w:r w:rsidR="007615D6" w:rsidRPr="00D53282">
        <w:t xml:space="preserve"> </w:t>
      </w:r>
      <w:r w:rsidR="007615D6">
        <w:t>(CR) 23.503 CR1299 (Rel-18, 'D'): Cleanup CR for TS 23.503 (Source: Huawei (Rapporteur))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Clause 3.2: adding abbreviations (HR-SBO) Clause 4.1: update (as the interface between the two PCFs is standardized meanwhile) Clause 4.2.6: moving two bullets to clause 4.3.6 (to align with statements in clause 4.3.7) and correcting a reference Clause 4.3.6: adding and reordering references (to better clarify their related specification) Clause 5.2.1: terminology update (PCF for a -&gt; PCF for the ) Clause 5.2.2: adding reference for SEPP; aligning intro text with clause 5.2.1; clarifying terms and meaning of Note 7 Clause 5.3.2: clarifying terms and meaning of Note Clause 5.3.11: simplification (to reduce efforts when further analytics will be added) and removing inconsistency (as the listed names are Analytics Ids) Clause 5.3.12: terminology update (PCF for a -&gt; PCF for the ) and adding of reference (to reduce efforts when further events will be added) Clause 6.1.1.1, 6.1.1.2.2 and 6.1.1.2a: terminology update (PCF for a -&gt; PCF for the ) Clause 6.1.2.2.3: correcting terminology (AF guidance -&gt; application guidance; URSPs -&gt; URSP rules) and adding reference to 23.502 Clause 6.1.2.2.4: extending the table numbers (6.2- -&gt; 6.2.1.3- ) Clause 6.1.3.1: update (as the interface between the two PCFs is standardized meanwhile) Clause 6.1.3.2.4: moving notes to related bullet; correcting terminology (PDU Set Handling Information -&gt; PDU Set Control Information) Clause 6.1.3.18: terminology update (PCF for a -&gt; PCF for the ; QoS monitoring parameter -&gt; QoS Monitoring parameter) Clause 6.1.3.21: correcting typos and terminology; adding reference and correcting reference Clause 6.1.3.22: correcting identation of 4 paragraphs; moving 3 paragraphs to the end of the clause (as they break the logic of the description) Clause 6.1.3.24: aligning terminology with clause 6.3.1. and 23.501 (indication on whether the PDU Session is a redundant PDU Session or not -&gt; indication that the PDU Session is a redundant PDU Session) Clause 6.1.3.27.1: correcting terminology and reference Clause 6.1.3.27.4: aligning terminology with clause 5.37.5 of 23.501 (PDU Set QoS handling -&gt; PDU Set based handling) Clause 6.1.3.27.5: aligning terminology with clause 5.37.8.3 of 23.501 and clause 6.3.1 (Data Burst End Marking Indication -&gt; End of Data Burst Marking Indication) Clause 6.1.3.27.6: undoing Italic text format and aligning terminology with clause 5.37.8 of 23.501 (power saving -&gt; UE power saving) Clause 6.1.4.3: correcting terminology (remaining data rate -&gt; Remaining Maximum Slice Data Rate) Clause 6.1.6: moved to clause 6.1.1.x (as this is not a new type of policy) together with terminology update (PCF for a -&gt; PCF for the ) Clause 6.2.1.3: extending the table numbers (6.2- -&gt; 6.2.1.3- ) Clause 6.2.1.12: correcting terminology and typo Clause 6.2.3: correcting terminology (AF guidance -&gt; application guidance; QoS monitoring parameter -&gt; QoS Monitoring parameter) Clause 6.3.1: correcting references and aligning terminology with clause 5.37.8 of 23.501 (power saving -&gt; UE power saving) Clause 6.4: correcting terminology (PDU session -&gt; PDU Session) and aligning terminology (Authorized Session-AMBR for Offloading -&gt; Authorized DL Session AMBR for Offloading) Clause 6.6.1.1: extending the table numbers (6.6.1- -&gt; 6.6.1.1- ) Clause 6.6.2.1: correcting terminology (PDU session -&gt; PDU Session; traffic descriptor -&gt; Traffic descriptor) Clause 6.6.2.3: correcting terminology (PDU session -&gt; PDU Session; Route Selection Description -&gt; Route Selection Descriptor; Traffic Descriptor -&gt; Traffic descriptor) Clause 6.6.2.4: undoing the additions coming from CR#1120 (approved in </w:t>
      </w:r>
      <w:r w:rsidRPr="0014183C">
        <w:rPr>
          <w:color w:val="0000FF"/>
        </w:rPr>
        <w:t>S2-2401567</w:t>
      </w:r>
      <w:r w:rsidR="007615D6">
        <w:t xml:space="preserve"> at SA WG2#160AHe) which was obsoleted by CR#1243 (approved in </w:t>
      </w:r>
      <w:r w:rsidRPr="0014183C">
        <w:rPr>
          <w:color w:val="0000FF"/>
        </w:rPr>
        <w:t>S2-2403461</w:t>
      </w:r>
      <w:r w:rsidR="007615D6">
        <w:t xml:space="preserve"> at SA WG2#161); aligning the logic of the bullets by adding ; or to 2nd and 3rd bullet; adding missing reference Clause 3.2, 4.3.4, 6.1.3.26, 6.1.3.27.3, 6.5.1: correcting typo(s).</w:t>
      </w:r>
    </w:p>
    <w:p w14:paraId="28518BE6" w14:textId="77777777" w:rsidR="00EB0189" w:rsidRPr="005B25A1" w:rsidRDefault="00EB0189" w:rsidP="00EB0189">
      <w:pPr>
        <w:keepNext/>
        <w:keepLines/>
        <w:rPr>
          <w:b/>
          <w:bCs/>
        </w:rPr>
      </w:pPr>
      <w:r w:rsidRPr="005B25A1">
        <w:rPr>
          <w:b/>
          <w:bCs/>
        </w:rPr>
        <w:t>Plenary Discussion:</w:t>
      </w:r>
    </w:p>
    <w:p w14:paraId="5B70ACE0" w14:textId="0CA501AB" w:rsidR="00EB0189" w:rsidRDefault="00EB0189" w:rsidP="00EB0189">
      <w:pPr>
        <w:keepNext/>
        <w:keepLines/>
      </w:pPr>
      <w:r>
        <w:t xml:space="preserve">Revised to </w:t>
      </w:r>
      <w:r w:rsidRPr="00CE3EC0">
        <w:rPr>
          <w:color w:val="0000FF"/>
        </w:rPr>
        <w:t>S2-2</w:t>
      </w:r>
      <w:r>
        <w:rPr>
          <w:color w:val="0000FF"/>
        </w:rPr>
        <w:t>406880</w:t>
      </w:r>
      <w:r>
        <w:t>.</w:t>
      </w:r>
    </w:p>
    <w:p w14:paraId="319A0528" w14:textId="77777777" w:rsidR="007615D6" w:rsidRPr="005B25A1" w:rsidRDefault="007615D6" w:rsidP="007615D6">
      <w:pPr>
        <w:keepNext/>
        <w:keepLines/>
        <w:rPr>
          <w:b/>
          <w:bCs/>
        </w:rPr>
      </w:pPr>
      <w:r w:rsidRPr="005B25A1">
        <w:rPr>
          <w:b/>
          <w:bCs/>
        </w:rPr>
        <w:t>Plenary Discussion:</w:t>
      </w:r>
    </w:p>
    <w:p w14:paraId="14D9B74A" w14:textId="1FA31376" w:rsidR="00F02141" w:rsidRDefault="00F02141" w:rsidP="00F02141">
      <w:pPr>
        <w:keepNext/>
        <w:keepLines/>
      </w:pPr>
      <w:r>
        <w:t xml:space="preserve">This was revised in parallel session to </w:t>
      </w:r>
      <w:r w:rsidRPr="00CE3EC0">
        <w:rPr>
          <w:color w:val="0000FF"/>
        </w:rPr>
        <w:t>S2-2</w:t>
      </w:r>
      <w:r>
        <w:rPr>
          <w:color w:val="0000FF"/>
        </w:rPr>
        <w:t>407317</w:t>
      </w:r>
      <w:r>
        <w:t>.</w:t>
      </w:r>
    </w:p>
    <w:p w14:paraId="2186EC69" w14:textId="77777777" w:rsidR="00F02141" w:rsidRPr="005B25A1" w:rsidRDefault="00F02141" w:rsidP="00F02141">
      <w:pPr>
        <w:keepNext/>
        <w:keepLines/>
        <w:rPr>
          <w:b/>
          <w:bCs/>
        </w:rPr>
      </w:pPr>
      <w:r w:rsidRPr="005B25A1">
        <w:rPr>
          <w:b/>
          <w:bCs/>
        </w:rPr>
        <w:t>Plenary Discussion:</w:t>
      </w:r>
    </w:p>
    <w:p w14:paraId="0D601708" w14:textId="77777777" w:rsidR="00A57A60" w:rsidRDefault="00A57A60" w:rsidP="00A57A60">
      <w:pPr>
        <w:keepNext/>
        <w:keepLines/>
      </w:pPr>
      <w:r>
        <w:t xml:space="preserve">This was reviewed and </w:t>
      </w:r>
      <w:r w:rsidRPr="00B30893">
        <w:rPr>
          <w:color w:val="FF0000"/>
        </w:rPr>
        <w:t>a</w:t>
      </w:r>
      <w:r>
        <w:rPr>
          <w:color w:val="FF0000"/>
        </w:rPr>
        <w:t>pprov</w:t>
      </w:r>
      <w:r w:rsidRPr="00B30893">
        <w:rPr>
          <w:color w:val="FF0000"/>
        </w:rPr>
        <w:t>ed</w:t>
      </w:r>
      <w:r>
        <w:t>.</w:t>
      </w:r>
    </w:p>
    <w:p w14:paraId="33FB17F2" w14:textId="0B341CBA" w:rsidR="00F02141" w:rsidRPr="00A57A60" w:rsidRDefault="00F02141" w:rsidP="00F02141">
      <w:r w:rsidRPr="005B25A1">
        <w:rPr>
          <w:b/>
          <w:bCs/>
        </w:rPr>
        <w:t>Status:</w:t>
      </w:r>
      <w:r>
        <w:t xml:space="preserve"> </w:t>
      </w:r>
      <w:r w:rsidR="00A57A60" w:rsidRPr="00B30893">
        <w:rPr>
          <w:color w:val="FF0000"/>
        </w:rPr>
        <w:t>A</w:t>
      </w:r>
      <w:r w:rsidR="00A57A60">
        <w:rPr>
          <w:color w:val="FF0000"/>
        </w:rPr>
        <w:t>pprov</w:t>
      </w:r>
      <w:r w:rsidR="00A57A60" w:rsidRPr="00B30893">
        <w:rPr>
          <w:color w:val="FF0000"/>
        </w:rPr>
        <w:t>ed</w:t>
      </w:r>
      <w:r w:rsidR="00A57A60">
        <w:t>.</w:t>
      </w:r>
    </w:p>
    <w:p w14:paraId="6FBFC79A" w14:textId="77777777" w:rsidR="00E00DA6" w:rsidRDefault="0014183C" w:rsidP="00E04F4D">
      <w:pPr>
        <w:pStyle w:val="NormTop"/>
      </w:pPr>
      <w:r w:rsidRPr="0014183C">
        <w:rPr>
          <w:color w:val="0000FF"/>
        </w:rPr>
        <w:lastRenderedPageBreak/>
        <w:t>S2-2406842</w:t>
      </w:r>
      <w:r w:rsidR="007615D6" w:rsidRPr="00D53282">
        <w:t xml:space="preserve"> </w:t>
      </w:r>
      <w:r w:rsidR="007615D6">
        <w:t>(CR) 23.501 CR5404 (Rel-18, 'D'): 23.501 Cleanup CR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Editorial cleanup in XRM section for improved readability.</w:t>
      </w:r>
    </w:p>
    <w:p w14:paraId="026B2B68" w14:textId="77777777" w:rsidR="00EB0189" w:rsidRPr="005B25A1" w:rsidRDefault="00EB0189" w:rsidP="00EB0189">
      <w:pPr>
        <w:keepNext/>
        <w:keepLines/>
        <w:rPr>
          <w:b/>
          <w:bCs/>
        </w:rPr>
      </w:pPr>
      <w:r w:rsidRPr="005B25A1">
        <w:rPr>
          <w:b/>
          <w:bCs/>
        </w:rPr>
        <w:t>Plenary Discussion:</w:t>
      </w:r>
    </w:p>
    <w:p w14:paraId="280E74A6" w14:textId="6986B9CB" w:rsidR="00EB0189" w:rsidRDefault="00EB0189" w:rsidP="00EB0189">
      <w:pPr>
        <w:keepNext/>
        <w:keepLines/>
      </w:pPr>
      <w:r>
        <w:t xml:space="preserve">Revised to </w:t>
      </w:r>
      <w:r w:rsidRPr="00CE3EC0">
        <w:rPr>
          <w:color w:val="0000FF"/>
        </w:rPr>
        <w:t>S2-2</w:t>
      </w:r>
      <w:r>
        <w:rPr>
          <w:color w:val="0000FF"/>
        </w:rPr>
        <w:t>406881</w:t>
      </w:r>
      <w:r>
        <w:t>.</w:t>
      </w:r>
    </w:p>
    <w:p w14:paraId="4D9DD65A" w14:textId="77777777" w:rsidR="00EB0189" w:rsidRPr="005B25A1" w:rsidRDefault="00EB0189" w:rsidP="00EB0189">
      <w:pPr>
        <w:keepNext/>
        <w:keepLines/>
        <w:rPr>
          <w:b/>
          <w:bCs/>
        </w:rPr>
      </w:pPr>
      <w:r w:rsidRPr="005B25A1">
        <w:rPr>
          <w:b/>
          <w:bCs/>
        </w:rPr>
        <w:t>Parallel discussion:</w:t>
      </w:r>
    </w:p>
    <w:p w14:paraId="3B351090" w14:textId="62995489" w:rsidR="00EB0189" w:rsidRDefault="00E356F7" w:rsidP="00EB0189">
      <w:pPr>
        <w:keepNext/>
        <w:keepLines/>
      </w:pPr>
      <w:r>
        <w:t xml:space="preserve">This was revised in parallel session to </w:t>
      </w:r>
      <w:r w:rsidRPr="00CE3EC0">
        <w:rPr>
          <w:color w:val="0000FF"/>
        </w:rPr>
        <w:t>S2-2</w:t>
      </w:r>
      <w:r>
        <w:rPr>
          <w:color w:val="0000FF"/>
        </w:rPr>
        <w:t>407315</w:t>
      </w:r>
      <w:r>
        <w:t>.</w:t>
      </w:r>
    </w:p>
    <w:p w14:paraId="7DC9444B" w14:textId="77777777" w:rsidR="00EB0189" w:rsidRPr="005B25A1" w:rsidRDefault="00EB0189" w:rsidP="00EB0189">
      <w:pPr>
        <w:keepNext/>
        <w:keepLines/>
        <w:rPr>
          <w:b/>
          <w:bCs/>
        </w:rPr>
      </w:pPr>
      <w:r w:rsidRPr="005B25A1">
        <w:rPr>
          <w:b/>
          <w:bCs/>
        </w:rPr>
        <w:t>Plenary Discussion:</w:t>
      </w:r>
    </w:p>
    <w:p w14:paraId="6390444B" w14:textId="77777777" w:rsidR="00A57A60" w:rsidRDefault="00A57A60" w:rsidP="00A57A60">
      <w:pPr>
        <w:keepNext/>
        <w:keepLines/>
      </w:pPr>
      <w:r>
        <w:t xml:space="preserve">This was reviewed and </w:t>
      </w:r>
      <w:r w:rsidRPr="00B30893">
        <w:rPr>
          <w:color w:val="FF0000"/>
        </w:rPr>
        <w:t>a</w:t>
      </w:r>
      <w:r>
        <w:rPr>
          <w:color w:val="FF0000"/>
        </w:rPr>
        <w:t>pprov</w:t>
      </w:r>
      <w:r w:rsidRPr="00B30893">
        <w:rPr>
          <w:color w:val="FF0000"/>
        </w:rPr>
        <w:t>ed</w:t>
      </w:r>
      <w:r>
        <w:t>.</w:t>
      </w:r>
    </w:p>
    <w:p w14:paraId="3098E59C" w14:textId="77777777" w:rsidR="00A57A60" w:rsidRPr="00A57A60" w:rsidRDefault="00A57A60" w:rsidP="00A57A60">
      <w:r w:rsidRPr="005B25A1">
        <w:rPr>
          <w:b/>
          <w:bCs/>
        </w:rPr>
        <w:t>Status:</w:t>
      </w:r>
      <w:r>
        <w:t xml:space="preserve"> </w:t>
      </w:r>
      <w:r w:rsidRPr="00B30893">
        <w:rPr>
          <w:color w:val="FF0000"/>
        </w:rPr>
        <w:t>A</w:t>
      </w:r>
      <w:r>
        <w:rPr>
          <w:color w:val="FF0000"/>
        </w:rPr>
        <w:t>pprov</w:t>
      </w:r>
      <w:r w:rsidRPr="00B30893">
        <w:rPr>
          <w:color w:val="FF0000"/>
        </w:rPr>
        <w:t>ed</w:t>
      </w:r>
      <w:r>
        <w:t>.</w:t>
      </w:r>
    </w:p>
    <w:p w14:paraId="5E2DD3F9" w14:textId="77777777" w:rsidR="00E00DA6" w:rsidRDefault="0014183C" w:rsidP="00E04F4D">
      <w:pPr>
        <w:pStyle w:val="NormTop"/>
      </w:pPr>
      <w:r w:rsidRPr="0014183C">
        <w:rPr>
          <w:color w:val="0000FF"/>
        </w:rPr>
        <w:t>S2-2406843</w:t>
      </w:r>
      <w:r w:rsidR="007615D6" w:rsidRPr="00D53282">
        <w:t xml:space="preserve"> </w:t>
      </w:r>
      <w:r w:rsidR="007615D6">
        <w:t>(CR) 23.502 CR4823</w:t>
      </w:r>
      <w:r>
        <w:t>R1</w:t>
      </w:r>
      <w:r w:rsidR="007615D6">
        <w:t xml:space="preserve"> (Rel-18, 'D'): Editorial cleanup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r>
      <w:r>
        <w:t>Summary of change: Corrected step reference and other editorial modifications for PDU session release PDU Session Id changed to PDU Session ID Removal of redundant and incomplete text in step 3 of 4.16.11.1 Corrected the clause reference 4.22.2.3 to 4.22.2.4 in Clause 4.22.2.4.1. Corrected spelling and aligned some terms Corrected Npcf_UEPolicyControl UpdateNotify Corrected name for PDUSession_Create Corrected unsubscription request to unsubscribe request Corrected Nnsacf_SliceEvent Exposure_Notify</w:t>
      </w:r>
    </w:p>
    <w:p w14:paraId="1F29D605" w14:textId="77777777" w:rsidR="0014183C" w:rsidRPr="00B81031" w:rsidRDefault="0014183C" w:rsidP="0014183C">
      <w:pPr>
        <w:keepNext/>
        <w:keepLines/>
        <w:rPr>
          <w:i/>
        </w:rPr>
      </w:pPr>
      <w:r w:rsidRPr="00B81031">
        <w:rPr>
          <w:b/>
          <w:bCs/>
          <w:i/>
        </w:rPr>
        <w:t>Comment:</w:t>
      </w:r>
      <w:r>
        <w:rPr>
          <w:i/>
        </w:rPr>
        <w:t xml:space="preserve"> Revision of </w:t>
      </w:r>
      <w:r w:rsidRPr="0014183C">
        <w:rPr>
          <w:i/>
          <w:color w:val="0000FF"/>
        </w:rPr>
        <w:t>S2-2406662</w:t>
      </w:r>
      <w:r>
        <w:rPr>
          <w:i/>
        </w:rPr>
        <w:t>.</w:t>
      </w:r>
    </w:p>
    <w:p w14:paraId="7FA3AAAF" w14:textId="77777777" w:rsidR="00EB0189" w:rsidRPr="005B25A1" w:rsidRDefault="00EB0189" w:rsidP="00EB0189">
      <w:pPr>
        <w:keepNext/>
        <w:keepLines/>
        <w:rPr>
          <w:b/>
          <w:bCs/>
        </w:rPr>
      </w:pPr>
      <w:r w:rsidRPr="005B25A1">
        <w:rPr>
          <w:b/>
          <w:bCs/>
        </w:rPr>
        <w:t>Plenary Discussion:</w:t>
      </w:r>
    </w:p>
    <w:p w14:paraId="44D7E752" w14:textId="77777777" w:rsidR="00EB0189" w:rsidRDefault="00EB0189" w:rsidP="00EB0189">
      <w:pPr>
        <w:keepNext/>
        <w:keepLines/>
      </w:pPr>
      <w:r>
        <w:t xml:space="preserve">Revised to </w:t>
      </w:r>
      <w:r w:rsidRPr="00CE3EC0">
        <w:rPr>
          <w:color w:val="0000FF"/>
        </w:rPr>
        <w:t>S2-2</w:t>
      </w:r>
      <w:r>
        <w:rPr>
          <w:color w:val="0000FF"/>
        </w:rPr>
        <w:t>406881</w:t>
      </w:r>
      <w:r>
        <w:t>.</w:t>
      </w:r>
    </w:p>
    <w:p w14:paraId="29D2166C" w14:textId="77777777" w:rsidR="00EB0189" w:rsidRPr="005B25A1" w:rsidRDefault="00EB0189" w:rsidP="00EB0189">
      <w:pPr>
        <w:keepNext/>
        <w:keepLines/>
        <w:rPr>
          <w:b/>
          <w:bCs/>
        </w:rPr>
      </w:pPr>
      <w:r w:rsidRPr="005B25A1">
        <w:rPr>
          <w:b/>
          <w:bCs/>
        </w:rPr>
        <w:t>Parallel discussion:</w:t>
      </w:r>
    </w:p>
    <w:p w14:paraId="4E2E4B71" w14:textId="1AEF960A" w:rsidR="00F02141" w:rsidRDefault="00F02141" w:rsidP="00F02141">
      <w:pPr>
        <w:keepNext/>
        <w:keepLines/>
      </w:pPr>
      <w:r>
        <w:t xml:space="preserve">This was revised in parallel session to </w:t>
      </w:r>
      <w:r w:rsidRPr="00CE3EC0">
        <w:rPr>
          <w:color w:val="0000FF"/>
        </w:rPr>
        <w:t>S2-2</w:t>
      </w:r>
      <w:r>
        <w:rPr>
          <w:color w:val="0000FF"/>
        </w:rPr>
        <w:t>407316</w:t>
      </w:r>
      <w:r>
        <w:t>.</w:t>
      </w:r>
    </w:p>
    <w:p w14:paraId="64ADAFE7" w14:textId="77777777" w:rsidR="00F02141" w:rsidRPr="005B25A1" w:rsidRDefault="00F02141" w:rsidP="00F02141">
      <w:pPr>
        <w:keepNext/>
        <w:keepLines/>
        <w:rPr>
          <w:b/>
          <w:bCs/>
        </w:rPr>
      </w:pPr>
      <w:r w:rsidRPr="005B25A1">
        <w:rPr>
          <w:b/>
          <w:bCs/>
        </w:rPr>
        <w:t>Plenary Discussion:</w:t>
      </w:r>
    </w:p>
    <w:p w14:paraId="5E5317E9" w14:textId="77777777" w:rsidR="00A57A60" w:rsidRDefault="00A57A60" w:rsidP="00A57A60">
      <w:pPr>
        <w:keepNext/>
        <w:keepLines/>
      </w:pPr>
      <w:r>
        <w:t xml:space="preserve">This was reviewed and </w:t>
      </w:r>
      <w:r w:rsidRPr="00B30893">
        <w:rPr>
          <w:color w:val="FF0000"/>
        </w:rPr>
        <w:t>a</w:t>
      </w:r>
      <w:r>
        <w:rPr>
          <w:color w:val="FF0000"/>
        </w:rPr>
        <w:t>pprov</w:t>
      </w:r>
      <w:r w:rsidRPr="00B30893">
        <w:rPr>
          <w:color w:val="FF0000"/>
        </w:rPr>
        <w:t>ed</w:t>
      </w:r>
      <w:r>
        <w:t>.</w:t>
      </w:r>
    </w:p>
    <w:p w14:paraId="34C91D29" w14:textId="77777777" w:rsidR="00A57A60" w:rsidRPr="00A57A60" w:rsidRDefault="00A57A60" w:rsidP="00A57A60">
      <w:r w:rsidRPr="005B25A1">
        <w:rPr>
          <w:b/>
          <w:bCs/>
        </w:rPr>
        <w:t>Status:</w:t>
      </w:r>
      <w:r>
        <w:t xml:space="preserve"> </w:t>
      </w:r>
      <w:r w:rsidRPr="00B30893">
        <w:rPr>
          <w:color w:val="FF0000"/>
        </w:rPr>
        <w:t>A</w:t>
      </w:r>
      <w:r>
        <w:rPr>
          <w:color w:val="FF0000"/>
        </w:rPr>
        <w:t>pprov</w:t>
      </w:r>
      <w:r w:rsidRPr="00B30893">
        <w:rPr>
          <w:color w:val="FF0000"/>
        </w:rPr>
        <w:t>ed</w:t>
      </w:r>
      <w:r>
        <w:t>.</w:t>
      </w:r>
    </w:p>
    <w:p w14:paraId="35D6CC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0C65F4C3" w14:textId="77777777" w:rsidR="00E00DA6" w:rsidRDefault="0014183C" w:rsidP="00E04F4D">
      <w:pPr>
        <w:pStyle w:val="NormTop"/>
      </w:pPr>
      <w:r w:rsidRPr="0014183C">
        <w:rPr>
          <w:color w:val="0000FF"/>
        </w:rPr>
        <w:t>S2-2406856</w:t>
      </w:r>
      <w:r w:rsidR="007615D6" w:rsidRPr="00D53282">
        <w:t xml:space="preserve"> </w:t>
      </w:r>
      <w:r w:rsidR="007615D6">
        <w:t>(LS IN) LS from SA WG3: Reply LS on limited MSISDN exposure (Source: SA WG3 (S3-242375))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WG3 would like to thank SA WG2 for the LS on limited MSISDN exposure. SA WG3 prefers that SA WG2 does not use the term 'trusted' in this context, as there is no unique definition of 'trusted' in 3GPP. Thus, SA WG3 would like to suggest to SA WG2 that the condition description in clause 4.15.10A of TS 23.502 can be replaced by the following: Depending on operator policy and local regulation, GPSI in MSISDN format may be exposed through the NEF to an authenticated and authorized AF, in which the selected AF is decided by the operator. Depending on operator policy and local regulation, user consent may be required when exposing MSISDN. RNAA defined in clause 6.5.3 of TS 33.122 can be used for user consent. Action: SA WG3 kindly asks SA WG2 to take the above information into account and inform SA WG3 if further clarifications are needed.</w:t>
      </w:r>
    </w:p>
    <w:p w14:paraId="3E6BA3F2" w14:textId="77777777" w:rsidR="007615D6" w:rsidRPr="005B25A1" w:rsidRDefault="007615D6" w:rsidP="007615D6">
      <w:pPr>
        <w:keepNext/>
        <w:keepLines/>
        <w:rPr>
          <w:b/>
          <w:bCs/>
        </w:rPr>
      </w:pPr>
      <w:r w:rsidRPr="005B25A1">
        <w:rPr>
          <w:b/>
          <w:bCs/>
        </w:rPr>
        <w:t>Parallel discussion:</w:t>
      </w:r>
    </w:p>
    <w:p w14:paraId="427D6337" w14:textId="47D11C1E" w:rsidR="007615D6" w:rsidRPr="0034022F" w:rsidRDefault="0034022F" w:rsidP="007615D6">
      <w:pPr>
        <w:keepNext/>
        <w:keepLines/>
      </w:pPr>
      <w:r>
        <w:t xml:space="preserve">The related contributions were reviewed. </w:t>
      </w:r>
      <w:r w:rsidR="00A412C5">
        <w:t xml:space="preserve">This was then </w:t>
      </w:r>
      <w:r w:rsidR="00A412C5" w:rsidRPr="00C3284B">
        <w:rPr>
          <w:color w:val="0000FF"/>
        </w:rPr>
        <w:t>noted</w:t>
      </w:r>
      <w:r w:rsidR="00A412C5">
        <w:t xml:space="preserve"> in parallel session.</w:t>
      </w:r>
    </w:p>
    <w:p w14:paraId="242FD036" w14:textId="77777777" w:rsidR="00A412C5" w:rsidRPr="00EB0339" w:rsidRDefault="00A412C5" w:rsidP="00A412C5">
      <w:r w:rsidRPr="005B25A1">
        <w:rPr>
          <w:b/>
          <w:bCs/>
        </w:rPr>
        <w:t>Status:</w:t>
      </w:r>
      <w:r>
        <w:t xml:space="preserve"> </w:t>
      </w:r>
      <w:r>
        <w:rPr>
          <w:color w:val="0000FF"/>
        </w:rPr>
        <w:t>Noted</w:t>
      </w:r>
      <w:r>
        <w:t>.</w:t>
      </w:r>
    </w:p>
    <w:p w14:paraId="65A2857A" w14:textId="77777777" w:rsidR="00E00DA6" w:rsidRDefault="0014183C" w:rsidP="00E04F4D">
      <w:pPr>
        <w:pStyle w:val="NormTop"/>
      </w:pPr>
      <w:r w:rsidRPr="0014183C">
        <w:rPr>
          <w:color w:val="0000FF"/>
        </w:rPr>
        <w:lastRenderedPageBreak/>
        <w:t>S2-2406579</w:t>
      </w:r>
      <w:r w:rsidR="007615D6" w:rsidRPr="00D53282">
        <w:t xml:space="preserve"> </w:t>
      </w:r>
      <w:r w:rsidR="007615D6">
        <w:t>(DISCUSSION) User consent issue on MSISDN exposure. (Source: Samsung)</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In Release 18, SA WG2 agreed to support MSISDN exposure via NEF Nnef_UEId service as in the approved CRs [1], [2]. The agreed MSISDN exposure service is provided limitedly to the operator-owned AF within the operator domain. To release this limit, in SA WG2#162, it is endorsed as in [3] that the MSISDN exposure can be allowed for a trusted AF, which is allowed and authorized, using authorization code grant and a user consent mechanism (e.g., as defined in Annex V of TS 33.501) to retrieve the MSISDN. This discussion paper identifies user consent issue for MSISDN exposure in the endorsed CR [3] and provides proposals to address them.</w:t>
      </w:r>
    </w:p>
    <w:p w14:paraId="26E798A0" w14:textId="77777777" w:rsidR="007615D6" w:rsidRPr="005B25A1" w:rsidRDefault="007615D6" w:rsidP="007615D6">
      <w:pPr>
        <w:keepNext/>
        <w:keepLines/>
        <w:rPr>
          <w:b/>
          <w:bCs/>
        </w:rPr>
      </w:pPr>
      <w:r w:rsidRPr="005B25A1">
        <w:rPr>
          <w:b/>
          <w:bCs/>
        </w:rPr>
        <w:t>Parallel discussion:</w:t>
      </w:r>
    </w:p>
    <w:p w14:paraId="1DD6FCE8" w14:textId="3B9CF834" w:rsidR="007615D6" w:rsidRPr="005B25A1" w:rsidRDefault="0034022F" w:rsidP="007615D6">
      <w:pPr>
        <w:keepNext/>
        <w:keepLines/>
      </w:pPr>
      <w:r>
        <w:t>Ericsson commented that User Consent can be done in a number of ways with existing mechanisms defined in SA</w:t>
      </w:r>
      <w:r w:rsidR="0078022E">
        <w:t> WG5</w:t>
      </w:r>
      <w:r>
        <w:t xml:space="preserve"> and SA</w:t>
      </w:r>
      <w:r w:rsidR="0078022E">
        <w:t> WG6</w:t>
      </w:r>
      <w:r>
        <w:t xml:space="preserve"> as well as mechanisms used outside of 3GPP which can be selected by the operator to cater for the local regulations in force and is the responsibility of operators</w:t>
      </w:r>
      <w:r w:rsidR="0078022E">
        <w:t xml:space="preserve">, so there is no need for SA WG2 to define these mechanisms. Nokia agreed that there are mechanisms defined and that this is a legal aspect rather than technical aspect, but considered that SA WG2 would have some input on this work. It was suggested that a coordinated response should be sent to TSG SA for compilation of the views from the WGs. This was then </w:t>
      </w:r>
      <w:r w:rsidR="0078022E" w:rsidRPr="00C3284B">
        <w:rPr>
          <w:color w:val="0000FF"/>
        </w:rPr>
        <w:t>noted</w:t>
      </w:r>
      <w:r w:rsidR="0078022E">
        <w:t>.</w:t>
      </w:r>
    </w:p>
    <w:p w14:paraId="466376AB" w14:textId="0FEAC2A7" w:rsidR="007615D6" w:rsidRPr="00EB0339" w:rsidRDefault="007615D6" w:rsidP="007615D6">
      <w:r w:rsidRPr="005B25A1">
        <w:rPr>
          <w:b/>
          <w:bCs/>
        </w:rPr>
        <w:t>Status:</w:t>
      </w:r>
      <w:r>
        <w:t xml:space="preserve"> </w:t>
      </w:r>
      <w:r>
        <w:rPr>
          <w:color w:val="0000FF"/>
        </w:rPr>
        <w:t>Noted</w:t>
      </w:r>
      <w:r>
        <w:t>.</w:t>
      </w:r>
    </w:p>
    <w:p w14:paraId="70CC5B2E" w14:textId="77777777" w:rsidR="00E00DA6" w:rsidRDefault="0014183C" w:rsidP="00E04F4D">
      <w:pPr>
        <w:pStyle w:val="NormTop"/>
      </w:pPr>
      <w:r w:rsidRPr="0014183C">
        <w:rPr>
          <w:color w:val="0000FF"/>
        </w:rPr>
        <w:t>S2-2406580</w:t>
      </w:r>
      <w:r w:rsidR="007615D6" w:rsidRPr="00D53282">
        <w:t xml:space="preserve"> </w:t>
      </w:r>
      <w:r w:rsidR="007615D6">
        <w:t>(CR) 23.502 CR4805R4 (Rel-18, 'F'): Corrections to Nnef_UEId Service (Source: [AT&amp;T, Ericsson],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Clarifies the conditions on the usage of the MSISDN retrieval (clause 4.15.10A) to allow the usage of Nnef_UEId Service for retrieving MSISDN by a trusted and authorized AF by adding reference to TS 33.501.</w:t>
      </w:r>
    </w:p>
    <w:p w14:paraId="2675F7AC" w14:textId="77777777" w:rsidR="00C76199" w:rsidRPr="00B81031" w:rsidRDefault="00C76199" w:rsidP="00C76199">
      <w:pPr>
        <w:keepNext/>
        <w:keepLines/>
        <w:rPr>
          <w:i/>
        </w:rPr>
      </w:pPr>
      <w:r w:rsidRPr="00B81031">
        <w:rPr>
          <w:b/>
          <w:bCs/>
          <w:i/>
        </w:rPr>
        <w:t>Comment:</w:t>
      </w:r>
      <w:r>
        <w:rPr>
          <w:i/>
        </w:rPr>
        <w:t xml:space="preserve"> Revision of </w:t>
      </w:r>
      <w:r w:rsidRPr="0014183C">
        <w:rPr>
          <w:i/>
          <w:color w:val="0000FF"/>
        </w:rPr>
        <w:t>S2-2405823</w:t>
      </w:r>
      <w:r>
        <w:rPr>
          <w:i/>
        </w:rPr>
        <w:t xml:space="preserve"> from SA WG2#162.</w:t>
      </w:r>
    </w:p>
    <w:p w14:paraId="6AD2E47A" w14:textId="77777777" w:rsidR="007615D6" w:rsidRPr="005B25A1" w:rsidRDefault="007615D6" w:rsidP="007615D6">
      <w:pPr>
        <w:keepNext/>
        <w:keepLines/>
        <w:rPr>
          <w:b/>
          <w:bCs/>
        </w:rPr>
      </w:pPr>
      <w:r w:rsidRPr="005B25A1">
        <w:rPr>
          <w:b/>
          <w:bCs/>
        </w:rPr>
        <w:t>Parallel discussion:</w:t>
      </w:r>
    </w:p>
    <w:p w14:paraId="4B0AFE4F" w14:textId="586BE4F2" w:rsidR="0078022E" w:rsidRDefault="0078022E" w:rsidP="00A120F3">
      <w:pPr>
        <w:keepNext/>
        <w:keepLines/>
      </w:pPr>
      <w:r>
        <w:t xml:space="preserve">Nokia supported the first change but did not think the second change is appropriate for Rel-18. Ericsson suggested that the user consent issue is discussed separately and can be removed from this CR to allow the remaining changes to be agreed. This was left for off-line discussion and revised in parallel session to </w:t>
      </w:r>
      <w:r w:rsidRPr="00CE3EC0">
        <w:rPr>
          <w:color w:val="0000FF"/>
        </w:rPr>
        <w:t>S2-2</w:t>
      </w:r>
      <w:r>
        <w:rPr>
          <w:color w:val="0000FF"/>
        </w:rPr>
        <w:t>407110</w:t>
      </w:r>
      <w:r>
        <w:t>.</w:t>
      </w:r>
    </w:p>
    <w:p w14:paraId="00401A59" w14:textId="2E887DF9" w:rsidR="00A10ED3" w:rsidRDefault="00A10ED3" w:rsidP="007615D6">
      <w:pPr>
        <w:keepNext/>
        <w:keepLines/>
      </w:pPr>
      <w:r>
        <w:t xml:space="preserve">Some corrections to the text were needed, the sources should be confirmed and the cover sheet should be cleaned up. This was revised in parallel session to </w:t>
      </w:r>
      <w:r w:rsidRPr="00CE3EC0">
        <w:rPr>
          <w:color w:val="0000FF"/>
        </w:rPr>
        <w:t>S2-2</w:t>
      </w:r>
      <w:r>
        <w:rPr>
          <w:color w:val="0000FF"/>
        </w:rPr>
        <w:t>407312</w:t>
      </w:r>
      <w:r>
        <w:t>.</w:t>
      </w:r>
    </w:p>
    <w:p w14:paraId="37940466" w14:textId="22814234" w:rsidR="007615D6" w:rsidRPr="00A10ED3" w:rsidRDefault="00A10ED3" w:rsidP="007615D6">
      <w:pPr>
        <w:keepNext/>
        <w:keepLines/>
      </w:pPr>
      <w:r>
        <w:t xml:space="preserve">This was </w:t>
      </w:r>
      <w:r w:rsidRPr="00B30893">
        <w:rPr>
          <w:color w:val="FF0000"/>
        </w:rPr>
        <w:t>agreed</w:t>
      </w:r>
      <w:r>
        <w:t xml:space="preserve"> in parallel session.</w:t>
      </w:r>
    </w:p>
    <w:p w14:paraId="20F38378" w14:textId="77777777" w:rsidR="00B56CC5" w:rsidRPr="005B25A1" w:rsidRDefault="00B56CC5" w:rsidP="00B56CC5">
      <w:pPr>
        <w:keepNext/>
        <w:keepLines/>
        <w:rPr>
          <w:b/>
          <w:bCs/>
        </w:rPr>
      </w:pPr>
      <w:r w:rsidRPr="005B25A1">
        <w:rPr>
          <w:b/>
          <w:bCs/>
        </w:rPr>
        <w:t>Plenary Discussion:</w:t>
      </w:r>
    </w:p>
    <w:p w14:paraId="39076863" w14:textId="77777777" w:rsidR="00B56CC5" w:rsidRPr="00B56CC5" w:rsidRDefault="00B56CC5" w:rsidP="00B56CC5">
      <w:pPr>
        <w:keepNext/>
        <w:keepLines/>
      </w:pPr>
      <w:r>
        <w:t xml:space="preserve">This was </w:t>
      </w:r>
      <w:r w:rsidRPr="00B56CC5">
        <w:rPr>
          <w:color w:val="FF0000"/>
        </w:rPr>
        <w:t>block approved</w:t>
      </w:r>
      <w:r>
        <w:t>.</w:t>
      </w:r>
    </w:p>
    <w:p w14:paraId="6C3C76FA"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581748D" w14:textId="77777777" w:rsidR="007615D6" w:rsidRDefault="007615D6" w:rsidP="00E04F4D">
      <w:pPr>
        <w:pStyle w:val="Heading2"/>
      </w:pPr>
      <w:bookmarkStart w:id="8" w:name="_Toc177620563"/>
      <w:r>
        <w:t>4.2</w:t>
      </w:r>
      <w:r>
        <w:tab/>
        <w:t>P-CRs/CRs related to use of inclusive language in 3GPP</w:t>
      </w:r>
      <w:bookmarkEnd w:id="8"/>
    </w:p>
    <w:p w14:paraId="02614282" w14:textId="77777777" w:rsidR="008D6ECD" w:rsidRDefault="00E04F4D" w:rsidP="00E04F4D">
      <w:r>
        <w:t>There were no contributions to this agenda item.</w:t>
      </w:r>
    </w:p>
    <w:p w14:paraId="68411D50" w14:textId="77777777" w:rsidR="008D6ECD" w:rsidRDefault="008D6ECD" w:rsidP="00E04F4D"/>
    <w:p w14:paraId="250E66B9" w14:textId="77777777" w:rsidR="007615D6" w:rsidRDefault="007615D6" w:rsidP="007615D6">
      <w:pPr>
        <w:pStyle w:val="Heading1"/>
      </w:pPr>
      <w:bookmarkStart w:id="9" w:name="_Toc177620564"/>
      <w:r>
        <w:t>5</w:t>
      </w:r>
      <w:r>
        <w:tab/>
        <w:t>Pre-Rel-17 Maintenance (excluding all 5G topics)</w:t>
      </w:r>
      <w:bookmarkEnd w:id="9"/>
    </w:p>
    <w:p w14:paraId="34879DD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1BE8097" w14:textId="77777777" w:rsidR="007615D6" w:rsidRDefault="007615D6" w:rsidP="00E04F4D">
      <w:pPr>
        <w:pStyle w:val="Heading2"/>
      </w:pPr>
      <w:bookmarkStart w:id="10" w:name="_Toc177620565"/>
      <w:r>
        <w:t>5.1</w:t>
      </w:r>
      <w:r>
        <w:tab/>
        <w:t>3GPP Packet Access Maintenance</w:t>
      </w:r>
      <w:bookmarkEnd w:id="10"/>
    </w:p>
    <w:p w14:paraId="14581200" w14:textId="77777777" w:rsidR="008D6ECD" w:rsidRDefault="00E04F4D" w:rsidP="00E04F4D">
      <w:r>
        <w:t>There were no contributions to this agenda item.</w:t>
      </w:r>
    </w:p>
    <w:p w14:paraId="11B7481E" w14:textId="77777777" w:rsidR="008D6ECD" w:rsidRDefault="008D6ECD" w:rsidP="00E04F4D"/>
    <w:p w14:paraId="3F5670A1" w14:textId="77777777" w:rsidR="007615D6" w:rsidRDefault="007615D6" w:rsidP="00E04F4D">
      <w:pPr>
        <w:pStyle w:val="Heading2"/>
      </w:pPr>
      <w:bookmarkStart w:id="11" w:name="_Toc177620566"/>
      <w:r>
        <w:t>5.2</w:t>
      </w:r>
      <w:r>
        <w:tab/>
        <w:t>QoS and PCC Maintenance</w:t>
      </w:r>
      <w:bookmarkEnd w:id="11"/>
    </w:p>
    <w:p w14:paraId="722BA022" w14:textId="77777777" w:rsidR="008D6ECD" w:rsidRDefault="00E04F4D" w:rsidP="00E04F4D">
      <w:r>
        <w:t>There were no contributions to this agenda item.</w:t>
      </w:r>
    </w:p>
    <w:p w14:paraId="0EAB3BC7" w14:textId="77777777" w:rsidR="008D6ECD" w:rsidRDefault="008D6ECD" w:rsidP="00E04F4D"/>
    <w:p w14:paraId="5A210BD8" w14:textId="77777777" w:rsidR="007615D6" w:rsidRDefault="007615D6" w:rsidP="00E04F4D">
      <w:pPr>
        <w:pStyle w:val="Heading2"/>
      </w:pPr>
      <w:bookmarkStart w:id="12" w:name="_Toc177620567"/>
      <w:r>
        <w:t>5.3</w:t>
      </w:r>
      <w:r>
        <w:tab/>
        <w:t>Non-3GPP Access Maintenance</w:t>
      </w:r>
      <w:bookmarkEnd w:id="12"/>
    </w:p>
    <w:p w14:paraId="40D05368" w14:textId="77777777" w:rsidR="008D6ECD" w:rsidRDefault="00E04F4D" w:rsidP="00E04F4D">
      <w:r>
        <w:t>There were no contributions to this agenda item.</w:t>
      </w:r>
    </w:p>
    <w:p w14:paraId="131C92E0" w14:textId="77777777" w:rsidR="008D6ECD" w:rsidRDefault="008D6ECD" w:rsidP="00E04F4D"/>
    <w:p w14:paraId="4A3B69E6" w14:textId="77777777" w:rsidR="007615D6" w:rsidRDefault="007615D6" w:rsidP="00E04F4D">
      <w:pPr>
        <w:pStyle w:val="Heading2"/>
      </w:pPr>
      <w:bookmarkStart w:id="13" w:name="_Toc177620568"/>
      <w:r>
        <w:t>5.4</w:t>
      </w:r>
      <w:r>
        <w:tab/>
        <w:t>IMS and IMS-Related Maintenance</w:t>
      </w:r>
      <w:bookmarkEnd w:id="13"/>
    </w:p>
    <w:p w14:paraId="645A842E" w14:textId="77777777" w:rsidR="008D6ECD" w:rsidRDefault="00E04F4D" w:rsidP="00E04F4D">
      <w:r>
        <w:t>There were no contributions to this agenda item.</w:t>
      </w:r>
    </w:p>
    <w:p w14:paraId="7F8DBA90" w14:textId="77777777" w:rsidR="008D6ECD" w:rsidRDefault="008D6ECD" w:rsidP="00E04F4D"/>
    <w:p w14:paraId="7B3B2F0E" w14:textId="77777777" w:rsidR="007615D6" w:rsidRDefault="007615D6" w:rsidP="007615D6">
      <w:pPr>
        <w:pStyle w:val="Heading1"/>
      </w:pPr>
      <w:bookmarkStart w:id="14" w:name="_Toc177620569"/>
      <w:r>
        <w:t>6</w:t>
      </w:r>
      <w:r>
        <w:tab/>
        <w:t>Rel-15/Rel-16 Maintenance for 5G (only related to 5GS_Ph1 Work Item)</w:t>
      </w:r>
      <w:bookmarkEnd w:id="14"/>
    </w:p>
    <w:p w14:paraId="288918F5" w14:textId="77777777" w:rsidR="007615D6" w:rsidRDefault="007615D6" w:rsidP="00E04F4D">
      <w:pPr>
        <w:pStyle w:val="Heading2"/>
      </w:pPr>
      <w:bookmarkStart w:id="15" w:name="_Toc177620570"/>
      <w:r>
        <w:t>6.1</w:t>
      </w:r>
      <w:r>
        <w:tab/>
        <w:t>General aspects, concepts and reference models</w:t>
      </w:r>
      <w:bookmarkEnd w:id="15"/>
    </w:p>
    <w:p w14:paraId="2E8F45F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97D1D0E" w14:textId="77777777" w:rsidR="008D6ECD" w:rsidRDefault="00E04F4D" w:rsidP="00E04F4D">
      <w:r>
        <w:t>There were no contributions to this agenda item.</w:t>
      </w:r>
    </w:p>
    <w:p w14:paraId="5FD07E9F" w14:textId="77777777" w:rsidR="008D6ECD" w:rsidRDefault="008D6ECD" w:rsidP="00E04F4D"/>
    <w:p w14:paraId="5C96801D" w14:textId="77777777" w:rsidR="007615D6" w:rsidRDefault="007615D6" w:rsidP="00E04F4D">
      <w:pPr>
        <w:pStyle w:val="Heading2"/>
      </w:pPr>
      <w:bookmarkStart w:id="16" w:name="_Toc177620571"/>
      <w:r>
        <w:t>6.2</w:t>
      </w:r>
      <w:r>
        <w:tab/>
        <w:t>Common Access Control, RM and CM functions and procedure flows</w:t>
      </w:r>
      <w:bookmarkEnd w:id="16"/>
    </w:p>
    <w:p w14:paraId="14BDB70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D231687" w14:textId="77777777" w:rsidR="008D6ECD" w:rsidRDefault="00E04F4D" w:rsidP="00E04F4D">
      <w:r>
        <w:t>There were no contributions to this agenda item.</w:t>
      </w:r>
    </w:p>
    <w:p w14:paraId="56241F78" w14:textId="77777777" w:rsidR="008D6ECD" w:rsidRDefault="008D6ECD" w:rsidP="00E04F4D"/>
    <w:p w14:paraId="42D8240C" w14:textId="77777777" w:rsidR="007615D6" w:rsidRDefault="007615D6" w:rsidP="00E04F4D">
      <w:pPr>
        <w:pStyle w:val="Heading2"/>
      </w:pPr>
      <w:bookmarkStart w:id="17" w:name="_Toc177620572"/>
      <w:r>
        <w:t>6.3</w:t>
      </w:r>
      <w:r>
        <w:tab/>
        <w:t>Session management and continuity functions and flows</w:t>
      </w:r>
      <w:bookmarkEnd w:id="17"/>
    </w:p>
    <w:p w14:paraId="78EBB7F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5FCCC15" w14:textId="77777777" w:rsidR="008D6ECD" w:rsidRDefault="00E04F4D" w:rsidP="00E04F4D">
      <w:r>
        <w:t>There were no contributions to this agenda item.</w:t>
      </w:r>
    </w:p>
    <w:p w14:paraId="4E2DFD32" w14:textId="77777777" w:rsidR="008D6ECD" w:rsidRDefault="008D6ECD" w:rsidP="00E04F4D"/>
    <w:p w14:paraId="55575083" w14:textId="77777777" w:rsidR="007615D6" w:rsidRDefault="007615D6" w:rsidP="00E04F4D">
      <w:pPr>
        <w:pStyle w:val="Heading2"/>
      </w:pPr>
      <w:bookmarkStart w:id="18" w:name="_Toc177620573"/>
      <w:r>
        <w:t>6.4</w:t>
      </w:r>
      <w:r>
        <w:tab/>
        <w:t>Security related functions and flows</w:t>
      </w:r>
      <w:bookmarkEnd w:id="18"/>
    </w:p>
    <w:p w14:paraId="11B89A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202F306" w14:textId="77777777" w:rsidR="008D6ECD" w:rsidRDefault="00E04F4D" w:rsidP="00E04F4D">
      <w:r>
        <w:t>There were no contributions to this agenda item.</w:t>
      </w:r>
    </w:p>
    <w:p w14:paraId="76322297" w14:textId="77777777" w:rsidR="008D6ECD" w:rsidRDefault="008D6ECD" w:rsidP="00E04F4D"/>
    <w:p w14:paraId="7C65ECF8" w14:textId="77777777" w:rsidR="007615D6" w:rsidRDefault="007615D6" w:rsidP="00E04F4D">
      <w:pPr>
        <w:pStyle w:val="Heading2"/>
      </w:pPr>
      <w:bookmarkStart w:id="19" w:name="_Toc177620574"/>
      <w:r>
        <w:lastRenderedPageBreak/>
        <w:t>6.5</w:t>
      </w:r>
      <w:r>
        <w:tab/>
        <w:t>QoS concept and functionality</w:t>
      </w:r>
      <w:bookmarkEnd w:id="19"/>
    </w:p>
    <w:p w14:paraId="6D40D88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BBEDB26" w14:textId="77777777" w:rsidR="008D6ECD" w:rsidRDefault="00E04F4D" w:rsidP="00E04F4D">
      <w:r>
        <w:t>There were no contributions to this agenda item.</w:t>
      </w:r>
    </w:p>
    <w:p w14:paraId="13EA3E9D" w14:textId="77777777" w:rsidR="008D6ECD" w:rsidRDefault="008D6ECD" w:rsidP="00E04F4D"/>
    <w:p w14:paraId="1C70BF9D" w14:textId="77777777" w:rsidR="007615D6" w:rsidRDefault="007615D6" w:rsidP="00E04F4D">
      <w:pPr>
        <w:pStyle w:val="Heading2"/>
      </w:pPr>
      <w:bookmarkStart w:id="20" w:name="_Toc177620575"/>
      <w:r>
        <w:t>6.6</w:t>
      </w:r>
      <w:r>
        <w:tab/>
        <w:t>Policy and charging control</w:t>
      </w:r>
      <w:bookmarkEnd w:id="20"/>
    </w:p>
    <w:p w14:paraId="2C73B4D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DEC740A" w14:textId="77777777" w:rsidR="008D6ECD" w:rsidRDefault="00E04F4D" w:rsidP="00E04F4D">
      <w:r>
        <w:t>There were no contributions to this agenda item.</w:t>
      </w:r>
    </w:p>
    <w:p w14:paraId="232C93BA" w14:textId="77777777" w:rsidR="008D6ECD" w:rsidRDefault="008D6ECD" w:rsidP="00E04F4D"/>
    <w:p w14:paraId="002C1639" w14:textId="77777777" w:rsidR="007615D6" w:rsidRDefault="007615D6" w:rsidP="00E04F4D">
      <w:pPr>
        <w:pStyle w:val="Heading2"/>
      </w:pPr>
      <w:bookmarkStart w:id="21" w:name="_Toc177620576"/>
      <w:r>
        <w:t>6.7</w:t>
      </w:r>
      <w:r>
        <w:tab/>
        <w:t>3GPP access specific functionality and flows</w:t>
      </w:r>
      <w:bookmarkEnd w:id="21"/>
    </w:p>
    <w:p w14:paraId="365D3F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2564330" w14:textId="77777777" w:rsidR="008D6ECD" w:rsidRDefault="00E04F4D" w:rsidP="00E04F4D">
      <w:r>
        <w:t>There were no contributions to this agenda item.</w:t>
      </w:r>
    </w:p>
    <w:p w14:paraId="325C5876" w14:textId="77777777" w:rsidR="008D6ECD" w:rsidRDefault="008D6ECD" w:rsidP="00E04F4D"/>
    <w:p w14:paraId="16325A48" w14:textId="77777777" w:rsidR="006D5A0E" w:rsidRDefault="006D5A0E" w:rsidP="006D5A0E">
      <w:pPr>
        <w:pStyle w:val="Heading2"/>
      </w:pPr>
      <w:bookmarkStart w:id="22" w:name="_Toc177620577"/>
      <w:r>
        <w:t>6.8</w:t>
      </w:r>
      <w:r>
        <w:tab/>
        <w:t>Specific services support</w:t>
      </w:r>
      <w:bookmarkEnd w:id="22"/>
    </w:p>
    <w:p w14:paraId="24BE3986" w14:textId="77777777" w:rsidR="006D5A0E" w:rsidRDefault="006D5A0E" w:rsidP="006D5A0E">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B19A74" w14:textId="77777777" w:rsidR="006D5A0E" w:rsidRDefault="006D5A0E" w:rsidP="006D5A0E">
      <w:pPr>
        <w:pStyle w:val="NormTop"/>
      </w:pPr>
      <w:r w:rsidRPr="00ED26F2">
        <w:rPr>
          <w:color w:val="0000FF"/>
        </w:rPr>
        <w:t>S2-2405867</w:t>
      </w:r>
      <w:r w:rsidRPr="00D53282">
        <w:t xml:space="preserve"> </w:t>
      </w:r>
      <w:r>
        <w:t>(LS IN) LS from CT WG4: LS on MPS PDU Session Handling for Non-MPS Subscriber (Source: CT WG4 (C4-241527))</w:t>
      </w:r>
      <w:r>
        <w:br/>
      </w:r>
      <w:r w:rsidRPr="00D53282">
        <w:rPr>
          <w:b/>
        </w:rPr>
        <w:t>Document for:</w:t>
      </w:r>
      <w:r w:rsidRPr="00D53282">
        <w:t xml:space="preserve"> </w:t>
      </w:r>
      <w:r>
        <w:t>Action</w:t>
      </w:r>
      <w:r>
        <w:br/>
      </w:r>
      <w:r w:rsidRPr="00D53282">
        <w:rPr>
          <w:b/>
        </w:rPr>
        <w:t>Abstract:</w:t>
      </w:r>
      <w:r w:rsidRPr="00D53282">
        <w:t xml:space="preserve"> </w:t>
      </w:r>
      <w:r>
        <w:br/>
        <w:t>In 5G Core Networks, the SBI messages between network functions are handled with different message priorities over HTTP layer, e.g. the messages serving Multimedia Priority Service (MPS) subscribers will be handled with higher priority than non-MPS subscribers. For a MPS subscriber, the serving AMF and SMF(s) will prioritize the messages over N11 based on the subscription information received from UDM. For a service session involving both MPS subscribers and non-MPS subscriber (e.g. the MPS subscriber makes a voice call to a non-MPS subscriber), the PDU session of the non-MPS subscribers shall also be handled in high priority for end-to-end service assurance. In such a scenario, the SM Policy PCF for the non-MPS subscriber can get MPS priority indication from IMS system and inform the SMF to apply MPS priority for the IMS PDU session temporarily. The SMF then set high priority for SBI service requests towards the AMF. However, if the AMF is not aware about the MPS priority of the PDU session and it does apply normal priority for SBI service request towards the SMF, N11 signalling initiated by the AMF may be discarded by the SMF when overloaded or congested, and the service flow will fail. CT WG4 kindly asks SA WG2 whether there is existing stage 2 procedure to allow the AMF serving non-MPS subscriber also be informed to temporarily apply high priority for the PDU session in above scenario. If not CT WG4 would like to ask SA WG2 to define the corresponding stage 2 procedure if possible. Action: CT WG4 kindly asks SA WG2 to evaluate the above scenario and indicate the corresponding stage 2 procedure if exists. Or otherwise define the corresponding stage 2 procedure if possible.</w:t>
      </w:r>
    </w:p>
    <w:p w14:paraId="287F26A3" w14:textId="77777777" w:rsidR="006D5A0E" w:rsidRPr="005B25A1" w:rsidRDefault="006D5A0E" w:rsidP="006D5A0E">
      <w:pPr>
        <w:keepNext/>
        <w:keepLines/>
        <w:rPr>
          <w:b/>
          <w:bCs/>
        </w:rPr>
      </w:pPr>
      <w:r w:rsidRPr="005B25A1">
        <w:rPr>
          <w:b/>
          <w:bCs/>
        </w:rPr>
        <w:t>Parallel discussion:</w:t>
      </w:r>
    </w:p>
    <w:p w14:paraId="30FA1488" w14:textId="77777777" w:rsidR="006D5A0E" w:rsidRPr="00B81031" w:rsidRDefault="006D5A0E" w:rsidP="006D5A0E">
      <w:pPr>
        <w:keepNext/>
        <w:keepLines/>
        <w:rPr>
          <w:i/>
        </w:rPr>
      </w:pPr>
      <w:r w:rsidRPr="00B81031">
        <w:rPr>
          <w:b/>
          <w:bCs/>
          <w:i/>
        </w:rPr>
        <w:t>Comment:</w:t>
      </w:r>
      <w:r>
        <w:rPr>
          <w:i/>
        </w:rPr>
        <w:t xml:space="preserve"> Responses drafted in </w:t>
      </w:r>
      <w:r w:rsidRPr="00ED26F2">
        <w:rPr>
          <w:i/>
          <w:color w:val="0000FF"/>
        </w:rPr>
        <w:t>S2-2406117</w:t>
      </w:r>
      <w:r>
        <w:rPr>
          <w:i/>
        </w:rPr>
        <w:t xml:space="preserve">, </w:t>
      </w:r>
      <w:r w:rsidRPr="00ED26F2">
        <w:rPr>
          <w:i/>
          <w:color w:val="0000FF"/>
        </w:rPr>
        <w:t>S2-2406246</w:t>
      </w:r>
      <w:r>
        <w:rPr>
          <w:i/>
        </w:rPr>
        <w:t>. Postponed in parallel session.</w:t>
      </w:r>
    </w:p>
    <w:p w14:paraId="04F26CAB" w14:textId="77777777" w:rsidR="006D5A0E" w:rsidRPr="005B25A1" w:rsidRDefault="006D5A0E" w:rsidP="006D5A0E">
      <w:pPr>
        <w:keepNext/>
        <w:keepLines/>
        <w:rPr>
          <w:b/>
          <w:bCs/>
        </w:rPr>
      </w:pPr>
      <w:r w:rsidRPr="005B25A1">
        <w:rPr>
          <w:b/>
          <w:bCs/>
        </w:rPr>
        <w:t>Plenary Discussion:</w:t>
      </w:r>
    </w:p>
    <w:p w14:paraId="633F85A1" w14:textId="77777777" w:rsidR="006D5A0E" w:rsidRPr="005B25A1" w:rsidRDefault="006D5A0E" w:rsidP="006D5A0E">
      <w:pPr>
        <w:keepNext/>
        <w:keepLines/>
      </w:pPr>
      <w:r>
        <w:rPr>
          <w:color w:val="0000FF"/>
        </w:rPr>
        <w:t>Postponed</w:t>
      </w:r>
      <w:r>
        <w:t>.</w:t>
      </w:r>
    </w:p>
    <w:p w14:paraId="16F66375" w14:textId="77777777" w:rsidR="006D5A0E" w:rsidRPr="00EB0339" w:rsidRDefault="006D5A0E" w:rsidP="006D5A0E">
      <w:r w:rsidRPr="005B25A1">
        <w:rPr>
          <w:b/>
          <w:bCs/>
        </w:rPr>
        <w:t>Status:</w:t>
      </w:r>
      <w:r>
        <w:t xml:space="preserve"> </w:t>
      </w:r>
      <w:r>
        <w:rPr>
          <w:color w:val="0000FF"/>
        </w:rPr>
        <w:t>Postponed</w:t>
      </w:r>
      <w:r>
        <w:t>.</w:t>
      </w:r>
    </w:p>
    <w:p w14:paraId="05523D8C" w14:textId="77777777" w:rsidR="006D5A0E" w:rsidRDefault="006D5A0E" w:rsidP="006D5A0E">
      <w:pPr>
        <w:pStyle w:val="NormTop"/>
      </w:pPr>
      <w:r w:rsidRPr="00ED26F2">
        <w:rPr>
          <w:color w:val="0000FF"/>
        </w:rPr>
        <w:lastRenderedPageBreak/>
        <w:t>S2-2406117</w:t>
      </w:r>
      <w:r w:rsidRPr="00D53282">
        <w:t xml:space="preserve"> </w:t>
      </w:r>
      <w:r>
        <w:t>(LS OUT) [DRAFT] Reply LS on MPS PDU session handling for Non-MPS subscriber (Source: Ericsson)</w:t>
      </w:r>
      <w:r>
        <w:br/>
      </w:r>
      <w:r w:rsidRPr="00D53282">
        <w:rPr>
          <w:b/>
        </w:rPr>
        <w:t>Document for:</w:t>
      </w:r>
      <w:r w:rsidRPr="00D53282">
        <w:t xml:space="preserve"> </w:t>
      </w:r>
      <w:r>
        <w:t>Approval</w:t>
      </w:r>
      <w:r>
        <w:br/>
      </w:r>
      <w:r w:rsidRPr="00D53282">
        <w:rPr>
          <w:b/>
        </w:rPr>
        <w:t>Abstract:</w:t>
      </w:r>
      <w:r w:rsidRPr="00D53282">
        <w:t xml:space="preserve"> </w:t>
      </w:r>
      <w:r>
        <w:br/>
        <w:t>Provides SA WG2 answers for the questions raised by CT WG4.</w:t>
      </w:r>
    </w:p>
    <w:p w14:paraId="14253067" w14:textId="77777777" w:rsidR="00823C8B" w:rsidRPr="005B25A1" w:rsidRDefault="00823C8B" w:rsidP="00823C8B">
      <w:pPr>
        <w:keepNext/>
        <w:keepLines/>
        <w:rPr>
          <w:b/>
          <w:bCs/>
        </w:rPr>
      </w:pPr>
      <w:r w:rsidRPr="005B25A1">
        <w:rPr>
          <w:b/>
          <w:bCs/>
        </w:rPr>
        <w:t>Parallel discussion:</w:t>
      </w:r>
    </w:p>
    <w:p w14:paraId="42857F18" w14:textId="77777777" w:rsidR="006D5A0E" w:rsidRPr="00B81031" w:rsidRDefault="006D5A0E" w:rsidP="006D5A0E">
      <w:pPr>
        <w:keepNext/>
        <w:keepLines/>
        <w:rPr>
          <w:i/>
        </w:rPr>
      </w:pPr>
      <w:r>
        <w:rPr>
          <w:i/>
        </w:rPr>
        <w:t xml:space="preserve">Response to </w:t>
      </w:r>
      <w:r w:rsidRPr="00ED26F2">
        <w:rPr>
          <w:i/>
          <w:color w:val="0000FF"/>
        </w:rPr>
        <w:t>S2-2405867</w:t>
      </w:r>
      <w:r>
        <w:rPr>
          <w:i/>
        </w:rPr>
        <w:t xml:space="preserve">. Revised in parallel session to </w:t>
      </w:r>
      <w:r w:rsidRPr="00ED26F2">
        <w:rPr>
          <w:i/>
          <w:color w:val="0000FF"/>
        </w:rPr>
        <w:t>S2-2406999</w:t>
      </w:r>
      <w:r>
        <w:rPr>
          <w:i/>
        </w:rPr>
        <w:t xml:space="preserve">, merging </w:t>
      </w:r>
      <w:r w:rsidRPr="00ED26F2">
        <w:rPr>
          <w:i/>
          <w:color w:val="0000FF"/>
        </w:rPr>
        <w:t>S2-2406246</w:t>
      </w:r>
      <w:r>
        <w:rPr>
          <w:i/>
        </w:rPr>
        <w:t>.</w:t>
      </w:r>
    </w:p>
    <w:p w14:paraId="166989A6" w14:textId="77777777" w:rsidR="006D5A0E" w:rsidRPr="00B81031" w:rsidRDefault="006D5A0E" w:rsidP="006D5A0E">
      <w:pPr>
        <w:keepNext/>
        <w:keepLines/>
        <w:rPr>
          <w:i/>
        </w:rPr>
      </w:pPr>
      <w:r w:rsidRPr="00ED26F2">
        <w:rPr>
          <w:i/>
          <w:color w:val="0000FF"/>
        </w:rPr>
        <w:t>S2-2406999</w:t>
      </w:r>
      <w:r>
        <w:rPr>
          <w:i/>
        </w:rPr>
        <w:t xml:space="preserve">: Revision of </w:t>
      </w:r>
      <w:r w:rsidRPr="00ED26F2">
        <w:rPr>
          <w:i/>
          <w:color w:val="0000FF"/>
        </w:rPr>
        <w:t>S2-2406117</w:t>
      </w:r>
      <w:r>
        <w:rPr>
          <w:i/>
        </w:rPr>
        <w:t xml:space="preserve">, merging </w:t>
      </w:r>
      <w:r w:rsidRPr="00ED26F2">
        <w:rPr>
          <w:i/>
          <w:color w:val="0000FF"/>
        </w:rPr>
        <w:t>S2-2406246</w:t>
      </w:r>
      <w:r>
        <w:rPr>
          <w:i/>
        </w:rPr>
        <w:t>. Postponed in parallel session.</w:t>
      </w:r>
    </w:p>
    <w:p w14:paraId="69D2552F" w14:textId="77777777" w:rsidR="006D5A0E" w:rsidRPr="005B25A1" w:rsidRDefault="006D5A0E" w:rsidP="006D5A0E">
      <w:pPr>
        <w:keepNext/>
        <w:keepLines/>
        <w:rPr>
          <w:b/>
          <w:bCs/>
        </w:rPr>
      </w:pPr>
      <w:r w:rsidRPr="005B25A1">
        <w:rPr>
          <w:b/>
          <w:bCs/>
        </w:rPr>
        <w:t>Plenary Discussion:</w:t>
      </w:r>
    </w:p>
    <w:p w14:paraId="451AC889" w14:textId="77777777" w:rsidR="006D5A0E" w:rsidRPr="005B25A1" w:rsidRDefault="006D5A0E" w:rsidP="006D5A0E">
      <w:pPr>
        <w:keepNext/>
        <w:keepLines/>
      </w:pPr>
      <w:r>
        <w:rPr>
          <w:color w:val="0000FF"/>
        </w:rPr>
        <w:t>Postponed</w:t>
      </w:r>
      <w:r>
        <w:t>.</w:t>
      </w:r>
    </w:p>
    <w:p w14:paraId="2F8C0F28" w14:textId="77777777" w:rsidR="006D5A0E" w:rsidRPr="00EB0339" w:rsidRDefault="006D5A0E" w:rsidP="006D5A0E">
      <w:r w:rsidRPr="005B25A1">
        <w:rPr>
          <w:b/>
          <w:bCs/>
        </w:rPr>
        <w:t>Status:</w:t>
      </w:r>
      <w:r>
        <w:t xml:space="preserve"> </w:t>
      </w:r>
      <w:r>
        <w:rPr>
          <w:color w:val="0000FF"/>
        </w:rPr>
        <w:t>Postponed</w:t>
      </w:r>
      <w:r>
        <w:t>.</w:t>
      </w:r>
    </w:p>
    <w:p w14:paraId="2B2E2DC6" w14:textId="77777777" w:rsidR="006D5A0E" w:rsidRDefault="006D5A0E" w:rsidP="006D5A0E">
      <w:pPr>
        <w:pStyle w:val="NormTop"/>
      </w:pPr>
      <w:r w:rsidRPr="00ED26F2">
        <w:rPr>
          <w:color w:val="0000FF"/>
        </w:rPr>
        <w:t>S2-2406246</w:t>
      </w:r>
      <w:r w:rsidRPr="00D53282">
        <w:t xml:space="preserve"> </w:t>
      </w:r>
      <w:r>
        <w:t>(LS OUT) [DRAFT] LS on MPS PDU Session Handling for Non-MPS Subscriber (Source: Nokia)</w:t>
      </w:r>
      <w:r>
        <w:br/>
      </w:r>
      <w:r w:rsidRPr="00D53282">
        <w:rPr>
          <w:b/>
        </w:rPr>
        <w:t>Document for:</w:t>
      </w:r>
      <w:r w:rsidRPr="00D53282">
        <w:t xml:space="preserve"> </w:t>
      </w:r>
      <w:r>
        <w:t>Approval</w:t>
      </w:r>
      <w:r>
        <w:br/>
      </w:r>
      <w:r w:rsidRPr="00D53282">
        <w:rPr>
          <w:b/>
        </w:rPr>
        <w:t>Abstract:</w:t>
      </w:r>
      <w:r w:rsidRPr="00D53282">
        <w:t xml:space="preserve"> </w:t>
      </w:r>
      <w:r>
        <w:br/>
        <w:t>[DRAFT] LS on MPS PDU Session Handling for Non-MPS Subscriber.</w:t>
      </w:r>
    </w:p>
    <w:p w14:paraId="5D7760CC" w14:textId="77777777" w:rsidR="00823C8B" w:rsidRPr="005B25A1" w:rsidRDefault="00823C8B" w:rsidP="00823C8B">
      <w:pPr>
        <w:keepNext/>
        <w:keepLines/>
        <w:rPr>
          <w:b/>
          <w:bCs/>
        </w:rPr>
      </w:pPr>
      <w:r w:rsidRPr="005B25A1">
        <w:rPr>
          <w:b/>
          <w:bCs/>
        </w:rPr>
        <w:t>Parallel discussion:</w:t>
      </w:r>
    </w:p>
    <w:p w14:paraId="55842C5D" w14:textId="77777777" w:rsidR="006D5A0E" w:rsidRPr="00B81031" w:rsidRDefault="006D5A0E" w:rsidP="006D5A0E">
      <w:pPr>
        <w:keepNext/>
        <w:keepLines/>
        <w:rPr>
          <w:i/>
        </w:rPr>
      </w:pPr>
      <w:r>
        <w:rPr>
          <w:i/>
        </w:rPr>
        <w:t xml:space="preserve">Response to </w:t>
      </w:r>
      <w:r w:rsidRPr="00ED26F2">
        <w:rPr>
          <w:i/>
          <w:color w:val="0000FF"/>
        </w:rPr>
        <w:t>S2-2405867</w:t>
      </w:r>
      <w:r>
        <w:rPr>
          <w:i/>
        </w:rPr>
        <w:t xml:space="preserve">. Merged into </w:t>
      </w:r>
      <w:r w:rsidRPr="00ED26F2">
        <w:rPr>
          <w:i/>
          <w:color w:val="0000FF"/>
        </w:rPr>
        <w:t>S2-2406999</w:t>
      </w:r>
      <w:r>
        <w:rPr>
          <w:i/>
        </w:rPr>
        <w:t>.</w:t>
      </w:r>
    </w:p>
    <w:p w14:paraId="4AA6C181" w14:textId="77777777" w:rsidR="006D5A0E" w:rsidRPr="005B25A1" w:rsidRDefault="006D5A0E" w:rsidP="006D5A0E">
      <w:pPr>
        <w:keepNext/>
        <w:keepLines/>
        <w:rPr>
          <w:b/>
          <w:bCs/>
        </w:rPr>
      </w:pPr>
      <w:r w:rsidRPr="005B25A1">
        <w:rPr>
          <w:b/>
          <w:bCs/>
        </w:rPr>
        <w:t>Plenary Discussion:</w:t>
      </w:r>
    </w:p>
    <w:p w14:paraId="7A5A43E8" w14:textId="77777777" w:rsidR="006D5A0E" w:rsidRPr="005B25A1" w:rsidRDefault="006D5A0E" w:rsidP="006D5A0E">
      <w:pPr>
        <w:keepNext/>
        <w:keepLines/>
      </w:pPr>
      <w:r w:rsidRPr="005B25A1">
        <w:t>Merged.</w:t>
      </w:r>
    </w:p>
    <w:p w14:paraId="73EC1782" w14:textId="77777777" w:rsidR="006D5A0E" w:rsidRPr="00EB0339" w:rsidRDefault="006D5A0E" w:rsidP="006D5A0E">
      <w:r w:rsidRPr="005B25A1">
        <w:rPr>
          <w:b/>
          <w:bCs/>
        </w:rPr>
        <w:t>Status:</w:t>
      </w:r>
      <w:r>
        <w:t xml:space="preserve"> </w:t>
      </w:r>
      <w:r>
        <w:rPr>
          <w:color w:val="0000FF"/>
        </w:rPr>
        <w:t>Merged</w:t>
      </w:r>
      <w:r>
        <w:t>.</w:t>
      </w:r>
    </w:p>
    <w:p w14:paraId="434EDCB9" w14:textId="77777777" w:rsidR="006D5A0E" w:rsidRDefault="006D5A0E" w:rsidP="006D5A0E">
      <w:pPr>
        <w:pStyle w:val="NormTop"/>
      </w:pPr>
      <w:r w:rsidRPr="00ED26F2">
        <w:rPr>
          <w:color w:val="0000FF"/>
        </w:rPr>
        <w:t>S2-2406115</w:t>
      </w:r>
      <w:r w:rsidRPr="00D53282">
        <w:t xml:space="preserve"> </w:t>
      </w:r>
      <w:r>
        <w:t>(CR) 23.501 CR5401 (Rel-18, 'F'): Session level priority realization in AMF (Source: Ericsson, Verizon)</w:t>
      </w:r>
      <w:r>
        <w:br/>
      </w:r>
      <w:r w:rsidRPr="00D53282">
        <w:rPr>
          <w:b/>
        </w:rPr>
        <w:t>Document for:</w:t>
      </w:r>
      <w:r w:rsidRPr="00D53282">
        <w:t xml:space="preserve"> </w:t>
      </w:r>
      <w:r>
        <w:t>Approval</w:t>
      </w:r>
      <w:r>
        <w:br/>
      </w:r>
      <w:r w:rsidRPr="00D53282">
        <w:rPr>
          <w:b/>
        </w:rPr>
        <w:t>Abstract:</w:t>
      </w:r>
      <w:r w:rsidRPr="00D53282">
        <w:t xml:space="preserve"> </w:t>
      </w:r>
      <w:r>
        <w:br/>
        <w:t>Summary of change: Update the handling of PDU session level priority handling for the PDU sessions of non-MPS subscription Update the handliing of PDU session level priority handling for the PDU sessoin of MPS subscription Corrected AMF behaviour wrongly specified, this change applies to previous release of the spec as well.</w:t>
      </w:r>
    </w:p>
    <w:p w14:paraId="437680D8" w14:textId="77777777" w:rsidR="006D5A0E" w:rsidRPr="005B25A1" w:rsidRDefault="006D5A0E" w:rsidP="006D5A0E">
      <w:pPr>
        <w:keepNext/>
        <w:keepLines/>
        <w:rPr>
          <w:b/>
          <w:bCs/>
        </w:rPr>
      </w:pPr>
      <w:r w:rsidRPr="005B25A1">
        <w:rPr>
          <w:b/>
          <w:bCs/>
        </w:rPr>
        <w:t>Parallel discussion:</w:t>
      </w:r>
    </w:p>
    <w:p w14:paraId="3439BDEE" w14:textId="77777777" w:rsidR="006D5A0E" w:rsidRPr="00B81031" w:rsidRDefault="006D5A0E" w:rsidP="006D5A0E">
      <w:pPr>
        <w:keepNext/>
        <w:keepLines/>
        <w:rPr>
          <w:i/>
        </w:rPr>
      </w:pPr>
      <w:r>
        <w:rPr>
          <w:i/>
        </w:rPr>
        <w:t xml:space="preserve">Revised in parallel session to </w:t>
      </w:r>
      <w:r w:rsidRPr="00ED26F2">
        <w:rPr>
          <w:i/>
          <w:color w:val="0000FF"/>
        </w:rPr>
        <w:t>S2-2406997</w:t>
      </w:r>
      <w:r>
        <w:rPr>
          <w:i/>
        </w:rPr>
        <w:t>.</w:t>
      </w:r>
    </w:p>
    <w:p w14:paraId="263816AC" w14:textId="77777777" w:rsidR="006D5A0E" w:rsidRPr="00B81031" w:rsidRDefault="006D5A0E" w:rsidP="006D5A0E">
      <w:pPr>
        <w:keepNext/>
        <w:keepLines/>
        <w:rPr>
          <w:i/>
        </w:rPr>
      </w:pPr>
      <w:r>
        <w:rPr>
          <w:i/>
        </w:rPr>
        <w:t>Postponed in parallel session.</w:t>
      </w:r>
    </w:p>
    <w:p w14:paraId="50CA9BB3" w14:textId="77777777" w:rsidR="006D5A0E" w:rsidRPr="005B25A1" w:rsidRDefault="006D5A0E" w:rsidP="006D5A0E">
      <w:pPr>
        <w:keepNext/>
        <w:keepLines/>
        <w:rPr>
          <w:b/>
          <w:bCs/>
        </w:rPr>
      </w:pPr>
      <w:r w:rsidRPr="005B25A1">
        <w:rPr>
          <w:b/>
          <w:bCs/>
        </w:rPr>
        <w:t>Plenary Discussion:</w:t>
      </w:r>
    </w:p>
    <w:p w14:paraId="07C40C5B" w14:textId="77777777" w:rsidR="006D5A0E" w:rsidRPr="005B25A1" w:rsidRDefault="006D5A0E" w:rsidP="006D5A0E">
      <w:pPr>
        <w:keepNext/>
        <w:keepLines/>
      </w:pPr>
      <w:r>
        <w:rPr>
          <w:color w:val="0000FF"/>
        </w:rPr>
        <w:t>Postponed</w:t>
      </w:r>
      <w:r>
        <w:t>.</w:t>
      </w:r>
    </w:p>
    <w:p w14:paraId="071AA8DF" w14:textId="77777777" w:rsidR="006D5A0E" w:rsidRPr="00EB0339" w:rsidRDefault="006D5A0E" w:rsidP="006D5A0E">
      <w:r w:rsidRPr="005B25A1">
        <w:rPr>
          <w:b/>
          <w:bCs/>
        </w:rPr>
        <w:t>Status:</w:t>
      </w:r>
      <w:r>
        <w:t xml:space="preserve"> </w:t>
      </w:r>
      <w:r>
        <w:rPr>
          <w:color w:val="0000FF"/>
        </w:rPr>
        <w:t>Postponed</w:t>
      </w:r>
      <w:r>
        <w:t>.</w:t>
      </w:r>
    </w:p>
    <w:p w14:paraId="24CD3420" w14:textId="77777777" w:rsidR="006D5A0E" w:rsidRDefault="006D5A0E" w:rsidP="006D5A0E">
      <w:pPr>
        <w:pStyle w:val="NormTop"/>
      </w:pPr>
      <w:r w:rsidRPr="00ED26F2">
        <w:rPr>
          <w:color w:val="0000FF"/>
        </w:rPr>
        <w:lastRenderedPageBreak/>
        <w:t>S2-2406116</w:t>
      </w:r>
      <w:r w:rsidRPr="00D53282">
        <w:t xml:space="preserve"> </w:t>
      </w:r>
      <w:r>
        <w:t>(CR) 23.502 CR4813 (Rel-18, 'F'): Session level priority realization in AMF (Source: Ericsson, Verizon)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are updated to support the corresponding updates in 23.501 considering the two cases as listed above. 1)Update the AMF service operation to include Session Priority as part of the parameters 2)Update the SMF service operations to include Session Priority as part of the parameters.</w:t>
      </w:r>
    </w:p>
    <w:p w14:paraId="6F55838B" w14:textId="77777777" w:rsidR="006D5A0E" w:rsidRPr="005B25A1" w:rsidRDefault="006D5A0E" w:rsidP="006D5A0E">
      <w:pPr>
        <w:keepNext/>
        <w:keepLines/>
        <w:rPr>
          <w:b/>
          <w:bCs/>
        </w:rPr>
      </w:pPr>
      <w:r w:rsidRPr="005B25A1">
        <w:rPr>
          <w:b/>
          <w:bCs/>
        </w:rPr>
        <w:t>Parallel discussion:</w:t>
      </w:r>
    </w:p>
    <w:p w14:paraId="3EA4561F" w14:textId="77777777" w:rsidR="006D5A0E" w:rsidRPr="00B81031" w:rsidRDefault="006D5A0E" w:rsidP="006D5A0E">
      <w:pPr>
        <w:keepNext/>
        <w:keepLines/>
        <w:rPr>
          <w:i/>
        </w:rPr>
      </w:pPr>
      <w:r>
        <w:rPr>
          <w:i/>
        </w:rPr>
        <w:t xml:space="preserve">Revised in parallel session to </w:t>
      </w:r>
      <w:r w:rsidRPr="00ED26F2">
        <w:rPr>
          <w:i/>
          <w:color w:val="0000FF"/>
        </w:rPr>
        <w:t>S2-2406998</w:t>
      </w:r>
      <w:r>
        <w:rPr>
          <w:i/>
        </w:rPr>
        <w:t xml:space="preserve">, merging </w:t>
      </w:r>
      <w:r w:rsidRPr="00ED26F2">
        <w:rPr>
          <w:i/>
          <w:color w:val="0000FF"/>
        </w:rPr>
        <w:t>S2-2406247</w:t>
      </w:r>
      <w:r>
        <w:rPr>
          <w:i/>
        </w:rPr>
        <w:t>.</w:t>
      </w:r>
    </w:p>
    <w:p w14:paraId="4188A905" w14:textId="77777777" w:rsidR="006D5A0E" w:rsidRPr="00B81031" w:rsidRDefault="006D5A0E" w:rsidP="006D5A0E">
      <w:pPr>
        <w:keepNext/>
        <w:keepLines/>
        <w:rPr>
          <w:i/>
        </w:rPr>
      </w:pPr>
      <w:r w:rsidRPr="00ED26F2">
        <w:rPr>
          <w:i/>
          <w:color w:val="0000FF"/>
        </w:rPr>
        <w:t>S2-2406998</w:t>
      </w:r>
      <w:r>
        <w:rPr>
          <w:i/>
        </w:rPr>
        <w:t xml:space="preserve">: Revision of </w:t>
      </w:r>
      <w:r w:rsidRPr="00ED26F2">
        <w:rPr>
          <w:i/>
          <w:color w:val="0000FF"/>
        </w:rPr>
        <w:t>S2-2406116</w:t>
      </w:r>
      <w:r>
        <w:rPr>
          <w:i/>
        </w:rPr>
        <w:t xml:space="preserve">, merging </w:t>
      </w:r>
      <w:r w:rsidRPr="00ED26F2">
        <w:rPr>
          <w:i/>
          <w:color w:val="0000FF"/>
        </w:rPr>
        <w:t>S2-2406247</w:t>
      </w:r>
      <w:r>
        <w:rPr>
          <w:i/>
        </w:rPr>
        <w:t>. Postponed in parallel session.</w:t>
      </w:r>
    </w:p>
    <w:p w14:paraId="32C902C7" w14:textId="77777777" w:rsidR="006D5A0E" w:rsidRPr="005B25A1" w:rsidRDefault="006D5A0E" w:rsidP="006D5A0E">
      <w:pPr>
        <w:keepNext/>
        <w:keepLines/>
        <w:rPr>
          <w:b/>
          <w:bCs/>
        </w:rPr>
      </w:pPr>
      <w:r w:rsidRPr="005B25A1">
        <w:rPr>
          <w:b/>
          <w:bCs/>
        </w:rPr>
        <w:t>Plenary Discussion:</w:t>
      </w:r>
    </w:p>
    <w:p w14:paraId="647C5D97" w14:textId="77777777" w:rsidR="006D5A0E" w:rsidRPr="005B25A1" w:rsidRDefault="006D5A0E" w:rsidP="006D5A0E">
      <w:pPr>
        <w:keepNext/>
        <w:keepLines/>
      </w:pPr>
      <w:r>
        <w:rPr>
          <w:color w:val="0000FF"/>
        </w:rPr>
        <w:t>Postponed</w:t>
      </w:r>
      <w:r>
        <w:t>.</w:t>
      </w:r>
    </w:p>
    <w:p w14:paraId="121F46C5" w14:textId="77777777" w:rsidR="006D5A0E" w:rsidRPr="00EB0339" w:rsidRDefault="006D5A0E" w:rsidP="006D5A0E">
      <w:r w:rsidRPr="005B25A1">
        <w:rPr>
          <w:b/>
          <w:bCs/>
        </w:rPr>
        <w:t>Status:</w:t>
      </w:r>
      <w:r>
        <w:t xml:space="preserve"> </w:t>
      </w:r>
      <w:r>
        <w:rPr>
          <w:color w:val="0000FF"/>
        </w:rPr>
        <w:t>Postponed</w:t>
      </w:r>
      <w:r>
        <w:t>.</w:t>
      </w:r>
    </w:p>
    <w:p w14:paraId="54EAB008" w14:textId="77777777" w:rsidR="006D5A0E" w:rsidRDefault="006D5A0E" w:rsidP="006D5A0E">
      <w:pPr>
        <w:pStyle w:val="NormTop"/>
      </w:pPr>
      <w:r w:rsidRPr="00ED26F2">
        <w:rPr>
          <w:color w:val="0000FF"/>
        </w:rPr>
        <w:t>S2-2406247</w:t>
      </w:r>
      <w:r w:rsidRPr="00D53282">
        <w:t xml:space="preserve"> </w:t>
      </w:r>
      <w:r>
        <w:t>(CR) 23.502 CR4818 (Rel-18, 'F'): MPS PDU Session Handling for Non-MPS Subscriber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Per 23.501 AND 23.503, 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 23.503 AND For dynamic invocation of MPS service, the PCF shall generate the corresponding PCC rule(s) with the ARP and 5QI parameters as appropriate for the prioritized service Thus the question is on how AMF knows the (specific for MPS) ARP information related with a PDU Session: ARP information is currently provided by the SMF to the AMF as part of 4.3.3.2 UE or network requested PDU Session Modification (non-roaming and roaming with local breakout) case 1b (PCF initiated modification) step 3b 3b. For SMF requested modification, the SMF invokes Namf_Communication_N1N2MessageTransfer . 29.518 N1N2MessageTransferReqData contains already ARP information But this information is currently only used in case paging would be needed to transfer the N1/N2 SM information 2) (new functionality introduced by the CR) the AMF stores the ARP information, uses it at N11 signalling initiated by the AMF and provides it to the target AMF at inter AMF mobility. 3) N16(a) impacts also covered 4) Some alignment onto 29.518 stage 3 has also been done in 4.3.3.2 step 3b.</w:t>
      </w:r>
    </w:p>
    <w:p w14:paraId="47C9649A" w14:textId="77777777" w:rsidR="00823C8B" w:rsidRPr="005B25A1" w:rsidRDefault="00823C8B" w:rsidP="00823C8B">
      <w:pPr>
        <w:keepNext/>
        <w:keepLines/>
        <w:rPr>
          <w:b/>
          <w:bCs/>
        </w:rPr>
      </w:pPr>
      <w:r w:rsidRPr="005B25A1">
        <w:rPr>
          <w:b/>
          <w:bCs/>
        </w:rPr>
        <w:t>Parallel discussion:</w:t>
      </w:r>
    </w:p>
    <w:p w14:paraId="0F19AF26" w14:textId="77777777" w:rsidR="006D5A0E" w:rsidRPr="00B81031" w:rsidRDefault="006D5A0E" w:rsidP="006D5A0E">
      <w:pPr>
        <w:keepNext/>
        <w:keepLines/>
        <w:rPr>
          <w:i/>
        </w:rPr>
      </w:pPr>
      <w:r>
        <w:rPr>
          <w:i/>
        </w:rPr>
        <w:t xml:space="preserve">Merged into </w:t>
      </w:r>
      <w:r w:rsidRPr="00ED26F2">
        <w:rPr>
          <w:i/>
          <w:color w:val="0000FF"/>
        </w:rPr>
        <w:t>S2-2406998</w:t>
      </w:r>
      <w:r>
        <w:rPr>
          <w:i/>
        </w:rPr>
        <w:t>.</w:t>
      </w:r>
    </w:p>
    <w:p w14:paraId="67610FF5" w14:textId="77777777" w:rsidR="006D5A0E" w:rsidRPr="005B25A1" w:rsidRDefault="006D5A0E" w:rsidP="006D5A0E">
      <w:pPr>
        <w:keepNext/>
        <w:keepLines/>
        <w:rPr>
          <w:b/>
          <w:bCs/>
        </w:rPr>
      </w:pPr>
      <w:r w:rsidRPr="005B25A1">
        <w:rPr>
          <w:b/>
          <w:bCs/>
        </w:rPr>
        <w:t>Plenary Discussion:</w:t>
      </w:r>
    </w:p>
    <w:p w14:paraId="11AE0AF7" w14:textId="77777777" w:rsidR="006D5A0E" w:rsidRPr="005B25A1" w:rsidRDefault="006D5A0E" w:rsidP="006D5A0E">
      <w:pPr>
        <w:keepNext/>
        <w:keepLines/>
      </w:pPr>
      <w:r w:rsidRPr="005B25A1">
        <w:t>Merged.</w:t>
      </w:r>
    </w:p>
    <w:p w14:paraId="5CE75ADA" w14:textId="77777777" w:rsidR="006D5A0E" w:rsidRPr="00EB0339" w:rsidRDefault="006D5A0E" w:rsidP="006D5A0E">
      <w:r w:rsidRPr="005B25A1">
        <w:rPr>
          <w:b/>
          <w:bCs/>
        </w:rPr>
        <w:t>Status:</w:t>
      </w:r>
      <w:r>
        <w:t xml:space="preserve"> </w:t>
      </w:r>
      <w:r>
        <w:rPr>
          <w:color w:val="0000FF"/>
        </w:rPr>
        <w:t>Merged</w:t>
      </w:r>
      <w:r>
        <w:t>.</w:t>
      </w:r>
    </w:p>
    <w:p w14:paraId="32955515" w14:textId="77777777" w:rsidR="006D5A0E" w:rsidRDefault="006D5A0E" w:rsidP="006D5A0E"/>
    <w:p w14:paraId="393D722F" w14:textId="77777777" w:rsidR="008D6ECD" w:rsidRDefault="008D6ECD" w:rsidP="00E04F4D"/>
    <w:p w14:paraId="05524D1E" w14:textId="77777777" w:rsidR="007615D6" w:rsidRDefault="007615D6" w:rsidP="00E04F4D">
      <w:pPr>
        <w:pStyle w:val="Heading2"/>
      </w:pPr>
      <w:bookmarkStart w:id="23" w:name="_Toc177620578"/>
      <w:r>
        <w:t>6.9</w:t>
      </w:r>
      <w:r>
        <w:tab/>
        <w:t>Interworking and Migration</w:t>
      </w:r>
      <w:bookmarkEnd w:id="23"/>
    </w:p>
    <w:p w14:paraId="41653B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3B35739" w14:textId="77777777" w:rsidR="008D6ECD" w:rsidRDefault="00E04F4D" w:rsidP="00E04F4D">
      <w:r>
        <w:t>There were no contributions to this agenda item.</w:t>
      </w:r>
    </w:p>
    <w:p w14:paraId="7226114D" w14:textId="77777777" w:rsidR="008D6ECD" w:rsidRDefault="008D6ECD" w:rsidP="00E04F4D"/>
    <w:p w14:paraId="3972B0E2" w14:textId="77777777" w:rsidR="007615D6" w:rsidRDefault="007615D6" w:rsidP="00E04F4D">
      <w:pPr>
        <w:pStyle w:val="Heading2"/>
      </w:pPr>
      <w:bookmarkStart w:id="24" w:name="_Toc177620579"/>
      <w:r>
        <w:t>6.10</w:t>
      </w:r>
      <w:r>
        <w:tab/>
        <w:t>Non-3GPP access specific functionality and flows</w:t>
      </w:r>
      <w:bookmarkEnd w:id="24"/>
    </w:p>
    <w:p w14:paraId="7FF895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E9DB942" w14:textId="77777777" w:rsidR="008D6ECD" w:rsidRDefault="00E04F4D" w:rsidP="00E04F4D">
      <w:r>
        <w:t>There were no contributions to this agenda item.</w:t>
      </w:r>
    </w:p>
    <w:p w14:paraId="03D9107E" w14:textId="77777777" w:rsidR="008D6ECD" w:rsidRDefault="008D6ECD" w:rsidP="00E04F4D"/>
    <w:p w14:paraId="2A60B3EA" w14:textId="77777777" w:rsidR="00C05C67" w:rsidRDefault="00C05C67" w:rsidP="00C05C67">
      <w:pPr>
        <w:pStyle w:val="Heading2"/>
      </w:pPr>
      <w:bookmarkStart w:id="25" w:name="_Toc177620580"/>
      <w:r>
        <w:t>6.11</w:t>
      </w:r>
      <w:r>
        <w:tab/>
        <w:t>Framework functions</w:t>
      </w:r>
      <w:bookmarkEnd w:id="25"/>
    </w:p>
    <w:p w14:paraId="5AE2D66C"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B48D2D6" w14:textId="77777777" w:rsidR="00C05C67" w:rsidRDefault="00C05C67" w:rsidP="00C05C67">
      <w:pPr>
        <w:pStyle w:val="NormTop"/>
      </w:pPr>
      <w:r w:rsidRPr="00ED26F2">
        <w:rPr>
          <w:color w:val="0000FF"/>
        </w:rPr>
        <w:t>S2-2405922</w:t>
      </w:r>
      <w:r w:rsidRPr="00D53282">
        <w:t xml:space="preserve"> </w:t>
      </w:r>
      <w:r>
        <w:t>(CR) 23.501 CR5375R2 (Rel-17, 'F'): Align H-PCF selection with H-SMF selection in 23.501 R17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Update 23.501 6.3.7 Allow AMF to provide to V-PCF also URI (e.g FQDN/IP-address) of the hPCF. Update 23.501 6.3.2 Adjust the text to such that it is clear that hSMF ID and hSMF URI can be provided to vSMF by AMF regardless of the discovery model that is used.</w:t>
      </w:r>
    </w:p>
    <w:p w14:paraId="43CD4145" w14:textId="77777777" w:rsidR="00C05C67" w:rsidRPr="005B25A1" w:rsidRDefault="00C05C67" w:rsidP="00C05C67">
      <w:pPr>
        <w:keepNext/>
        <w:keepLines/>
        <w:rPr>
          <w:b/>
          <w:bCs/>
        </w:rPr>
      </w:pPr>
      <w:r w:rsidRPr="005B25A1">
        <w:rPr>
          <w:b/>
          <w:bCs/>
        </w:rPr>
        <w:t>Convenor comment:</w:t>
      </w:r>
    </w:p>
    <w:p w14:paraId="344DD2A0" w14:textId="77777777" w:rsidR="00C05C67" w:rsidRPr="005B25A1" w:rsidRDefault="00C05C67" w:rsidP="00C05C67">
      <w:pPr>
        <w:keepNext/>
        <w:keepLines/>
      </w:pPr>
      <w:r w:rsidRPr="005B25A1">
        <w:t>Not handled - not in scope.</w:t>
      </w:r>
    </w:p>
    <w:p w14:paraId="289626CF" w14:textId="77777777" w:rsidR="00C05C67" w:rsidRPr="005B25A1" w:rsidRDefault="00C05C67" w:rsidP="00C05C67">
      <w:pPr>
        <w:keepNext/>
        <w:keepLines/>
        <w:rPr>
          <w:b/>
          <w:bCs/>
        </w:rPr>
      </w:pPr>
      <w:r w:rsidRPr="005B25A1">
        <w:rPr>
          <w:b/>
          <w:bCs/>
        </w:rPr>
        <w:t>Parallel discussion:</w:t>
      </w:r>
    </w:p>
    <w:p w14:paraId="235B8F25" w14:textId="77777777" w:rsidR="00C05C67" w:rsidRPr="00B81031" w:rsidRDefault="00C05C67" w:rsidP="00C05C67">
      <w:pPr>
        <w:keepNext/>
        <w:keepLines/>
        <w:rPr>
          <w:i/>
        </w:rPr>
      </w:pPr>
      <w:r>
        <w:rPr>
          <w:i/>
        </w:rPr>
        <w:t xml:space="preserve">Revision of </w:t>
      </w:r>
      <w:r w:rsidRPr="00ED26F2">
        <w:rPr>
          <w:i/>
          <w:color w:val="0000FF"/>
        </w:rPr>
        <w:t>S2-2404522</w:t>
      </w:r>
      <w:r>
        <w:rPr>
          <w:i/>
        </w:rPr>
        <w:t xml:space="preserve"> from SA WG2#162.</w:t>
      </w:r>
    </w:p>
    <w:p w14:paraId="0DD321B6" w14:textId="77777777" w:rsidR="00DA3254" w:rsidRPr="005B25A1" w:rsidRDefault="00DA3254" w:rsidP="00DA3254">
      <w:pPr>
        <w:keepNext/>
        <w:keepLines/>
      </w:pPr>
      <w:r w:rsidRPr="00B56CC5">
        <w:rPr>
          <w:color w:val="0000FF"/>
        </w:rPr>
        <w:t>Not handled</w:t>
      </w:r>
      <w:r>
        <w:t>.</w:t>
      </w:r>
    </w:p>
    <w:p w14:paraId="77C102CE" w14:textId="77777777" w:rsidR="00DA3254" w:rsidRPr="00EB0339" w:rsidRDefault="00DA3254" w:rsidP="00DA3254">
      <w:r w:rsidRPr="005B25A1">
        <w:rPr>
          <w:b/>
          <w:bCs/>
        </w:rPr>
        <w:t>Status:</w:t>
      </w:r>
      <w:r>
        <w:t xml:space="preserve"> </w:t>
      </w:r>
      <w:r w:rsidRPr="00B56CC5">
        <w:rPr>
          <w:color w:val="0000FF"/>
        </w:rPr>
        <w:t>Not handled</w:t>
      </w:r>
      <w:r>
        <w:t>.</w:t>
      </w:r>
    </w:p>
    <w:p w14:paraId="225BEDA2" w14:textId="77777777" w:rsidR="00C05C67" w:rsidRDefault="00C05C67" w:rsidP="00C05C67">
      <w:pPr>
        <w:pStyle w:val="NormTop"/>
      </w:pPr>
      <w:r w:rsidRPr="00ED26F2">
        <w:rPr>
          <w:color w:val="0000FF"/>
        </w:rPr>
        <w:t>S2-2405923</w:t>
      </w:r>
      <w:r w:rsidRPr="00D53282">
        <w:t xml:space="preserve"> </w:t>
      </w:r>
      <w:r>
        <w:t>(CR) 23.502 CR4790R1 (Rel-17, 'F'): Align H-PCF selection with H-SMF selection in 23.502 R17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update SMF and PCF services such that H-PCF address can be provided to V-SMF/V-PCF respectively along H-PCF ID (same as it is done for the H-SMF). In addition, Annex E.3 is slightly cleaned up accordingly (discovery &amp; selection parameters are kept generic inside paranthesis similar to the way it is doen for H-SMF selection (Annex E.1). H-PCF URI is added in several places in the Text).</w:t>
      </w:r>
    </w:p>
    <w:p w14:paraId="3BB83798" w14:textId="77777777" w:rsidR="00C05C67" w:rsidRPr="005B25A1" w:rsidRDefault="00C05C67" w:rsidP="00C05C67">
      <w:pPr>
        <w:keepNext/>
        <w:keepLines/>
        <w:rPr>
          <w:b/>
          <w:bCs/>
        </w:rPr>
      </w:pPr>
      <w:r w:rsidRPr="005B25A1">
        <w:rPr>
          <w:b/>
          <w:bCs/>
        </w:rPr>
        <w:t>Convenor comment:</w:t>
      </w:r>
    </w:p>
    <w:p w14:paraId="25399099" w14:textId="77777777" w:rsidR="00C05C67" w:rsidRPr="005B25A1" w:rsidRDefault="00C05C67" w:rsidP="00C05C67">
      <w:pPr>
        <w:keepNext/>
        <w:keepLines/>
      </w:pPr>
      <w:r w:rsidRPr="005B25A1">
        <w:t>Not handled - not in scope.</w:t>
      </w:r>
    </w:p>
    <w:p w14:paraId="2C6CF0E9" w14:textId="77777777" w:rsidR="00C05C67" w:rsidRPr="005B25A1" w:rsidRDefault="00C05C67" w:rsidP="00C05C67">
      <w:pPr>
        <w:keepNext/>
        <w:keepLines/>
        <w:rPr>
          <w:b/>
          <w:bCs/>
        </w:rPr>
      </w:pPr>
      <w:r w:rsidRPr="005B25A1">
        <w:rPr>
          <w:b/>
          <w:bCs/>
        </w:rPr>
        <w:t>Parallel discussion:</w:t>
      </w:r>
    </w:p>
    <w:p w14:paraId="6A62DE61" w14:textId="77777777" w:rsidR="00C05C67" w:rsidRPr="00B81031" w:rsidRDefault="00C05C67" w:rsidP="00C05C67">
      <w:pPr>
        <w:keepNext/>
        <w:keepLines/>
        <w:rPr>
          <w:i/>
        </w:rPr>
      </w:pPr>
      <w:r>
        <w:rPr>
          <w:i/>
        </w:rPr>
        <w:t xml:space="preserve">Revision of </w:t>
      </w:r>
      <w:r w:rsidRPr="00ED26F2">
        <w:rPr>
          <w:i/>
          <w:color w:val="0000FF"/>
        </w:rPr>
        <w:t>S2-2404448</w:t>
      </w:r>
      <w:r>
        <w:rPr>
          <w:i/>
        </w:rPr>
        <w:t xml:space="preserve"> from SA WG2#162.</w:t>
      </w:r>
    </w:p>
    <w:p w14:paraId="429581D0" w14:textId="77777777" w:rsidR="00DA3254" w:rsidRPr="005B25A1" w:rsidRDefault="00DA3254" w:rsidP="00DA3254">
      <w:pPr>
        <w:keepNext/>
        <w:keepLines/>
      </w:pPr>
      <w:r w:rsidRPr="00B56CC5">
        <w:rPr>
          <w:color w:val="0000FF"/>
        </w:rPr>
        <w:t>Not handled</w:t>
      </w:r>
      <w:r>
        <w:t>.</w:t>
      </w:r>
    </w:p>
    <w:p w14:paraId="7CA1CE78" w14:textId="77777777" w:rsidR="00DA3254" w:rsidRPr="00EB0339" w:rsidRDefault="00DA3254" w:rsidP="00DA3254">
      <w:r w:rsidRPr="005B25A1">
        <w:rPr>
          <w:b/>
          <w:bCs/>
        </w:rPr>
        <w:t>Status:</w:t>
      </w:r>
      <w:r>
        <w:t xml:space="preserve"> </w:t>
      </w:r>
      <w:r w:rsidRPr="00B56CC5">
        <w:rPr>
          <w:color w:val="0000FF"/>
        </w:rPr>
        <w:t>Not handled</w:t>
      </w:r>
      <w:r>
        <w:t>.</w:t>
      </w:r>
    </w:p>
    <w:p w14:paraId="15A95DD3" w14:textId="77777777" w:rsidR="00C05C67" w:rsidRDefault="00C05C67" w:rsidP="00C05C67">
      <w:pPr>
        <w:pStyle w:val="NormTop"/>
      </w:pPr>
      <w:r w:rsidRPr="00ED26F2">
        <w:rPr>
          <w:color w:val="0000FF"/>
        </w:rPr>
        <w:lastRenderedPageBreak/>
        <w:t>S2-2405924</w:t>
      </w:r>
      <w:r w:rsidRPr="00D53282">
        <w:t xml:space="preserve"> </w:t>
      </w:r>
      <w:r>
        <w:t>(CR) 23.501 CR5373R1 (Rel-18, 'A'): Align H-PCF selection with H-SMF selection in 23.501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This CR proposes to Update 23.501 6.3.7 Allow AMF to provide to V-PCF also URI (e.g FQDN/IP-address) of the hPCF. Update 23.501 6.3.2 Adjust the text to such that it is clear that hSMF ID and hSMF URI can be provided to vSMF by AMF regardless of the discovery model that is used.</w:t>
      </w:r>
    </w:p>
    <w:p w14:paraId="1D81162F" w14:textId="77777777" w:rsidR="00C05C67" w:rsidRPr="005B25A1" w:rsidRDefault="00C05C67" w:rsidP="00C05C67">
      <w:pPr>
        <w:keepNext/>
        <w:keepLines/>
        <w:rPr>
          <w:b/>
          <w:bCs/>
        </w:rPr>
      </w:pPr>
      <w:r w:rsidRPr="005B25A1">
        <w:rPr>
          <w:b/>
          <w:bCs/>
        </w:rPr>
        <w:t>Convenor comment:</w:t>
      </w:r>
    </w:p>
    <w:p w14:paraId="7C3CDB31" w14:textId="77777777" w:rsidR="00C05C67" w:rsidRPr="005B25A1" w:rsidRDefault="00C05C67" w:rsidP="00C05C67">
      <w:pPr>
        <w:keepNext/>
        <w:keepLines/>
      </w:pPr>
      <w:r w:rsidRPr="005B25A1">
        <w:t>Not handled - not in scope.</w:t>
      </w:r>
    </w:p>
    <w:p w14:paraId="45B1EA00" w14:textId="77777777" w:rsidR="00C05C67" w:rsidRPr="005B25A1" w:rsidRDefault="00C05C67" w:rsidP="00C05C67">
      <w:pPr>
        <w:keepNext/>
        <w:keepLines/>
        <w:rPr>
          <w:b/>
          <w:bCs/>
        </w:rPr>
      </w:pPr>
      <w:r w:rsidRPr="005B25A1">
        <w:rPr>
          <w:b/>
          <w:bCs/>
        </w:rPr>
        <w:t>Parallel discussion:</w:t>
      </w:r>
    </w:p>
    <w:p w14:paraId="556ADDF0" w14:textId="77777777" w:rsidR="00C05C67" w:rsidRPr="00B81031" w:rsidRDefault="00C05C67" w:rsidP="00C05C67">
      <w:pPr>
        <w:keepNext/>
        <w:keepLines/>
        <w:rPr>
          <w:i/>
        </w:rPr>
      </w:pPr>
      <w:r>
        <w:rPr>
          <w:i/>
        </w:rPr>
        <w:t xml:space="preserve">Revision of </w:t>
      </w:r>
      <w:r w:rsidRPr="00ED26F2">
        <w:rPr>
          <w:i/>
          <w:color w:val="0000FF"/>
        </w:rPr>
        <w:t>S2-2404422</w:t>
      </w:r>
      <w:r>
        <w:rPr>
          <w:i/>
        </w:rPr>
        <w:t xml:space="preserve"> from SA WG2#162.</w:t>
      </w:r>
    </w:p>
    <w:p w14:paraId="667ABD7D" w14:textId="77777777" w:rsidR="00DA3254" w:rsidRPr="005B25A1" w:rsidRDefault="00DA3254" w:rsidP="00DA3254">
      <w:pPr>
        <w:keepNext/>
        <w:keepLines/>
      </w:pPr>
      <w:r w:rsidRPr="00B56CC5">
        <w:rPr>
          <w:color w:val="0000FF"/>
        </w:rPr>
        <w:t>Not handled</w:t>
      </w:r>
      <w:r>
        <w:t>.</w:t>
      </w:r>
    </w:p>
    <w:p w14:paraId="0DC453D5" w14:textId="77777777" w:rsidR="00DA3254" w:rsidRPr="00EB0339" w:rsidRDefault="00DA3254" w:rsidP="00DA3254">
      <w:r w:rsidRPr="005B25A1">
        <w:rPr>
          <w:b/>
          <w:bCs/>
        </w:rPr>
        <w:t>Status:</w:t>
      </w:r>
      <w:r>
        <w:t xml:space="preserve"> </w:t>
      </w:r>
      <w:r w:rsidRPr="00B56CC5">
        <w:rPr>
          <w:color w:val="0000FF"/>
        </w:rPr>
        <w:t>Not handled</w:t>
      </w:r>
      <w:r>
        <w:t>.</w:t>
      </w:r>
    </w:p>
    <w:p w14:paraId="22FFB86E" w14:textId="77777777" w:rsidR="00C05C67" w:rsidRDefault="00C05C67" w:rsidP="00C05C67">
      <w:pPr>
        <w:pStyle w:val="NormTop"/>
      </w:pPr>
      <w:r w:rsidRPr="00ED26F2">
        <w:rPr>
          <w:color w:val="0000FF"/>
        </w:rPr>
        <w:t>S2-2405925</w:t>
      </w:r>
      <w:r w:rsidRPr="00D53282">
        <w:t xml:space="preserve"> </w:t>
      </w:r>
      <w:r>
        <w:t>(CR) 23.502 CR4791R1 (Rel-18, 'A'): Align H-PCF selection with H-SMF selection in 23.502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This CR proposes to update SMF and PCF services such that H-PCF address can be provided to V-SMF/V-PCF respectively along H-PCF ID (same as it is done for the H-SMF). In addition, Annex E.3 is slightly cleaned up accordingly (discovery &amp; selection parameters are kept generic inside paranthesis similar to the way it is doen for H-SMF selection (Annex E.1). H-PCF URI is added in several places in the Text).</w:t>
      </w:r>
    </w:p>
    <w:p w14:paraId="47531A52" w14:textId="77777777" w:rsidR="00C05C67" w:rsidRPr="005B25A1" w:rsidRDefault="00C05C67" w:rsidP="00C05C67">
      <w:pPr>
        <w:keepNext/>
        <w:keepLines/>
        <w:rPr>
          <w:b/>
          <w:bCs/>
        </w:rPr>
      </w:pPr>
      <w:r w:rsidRPr="005B25A1">
        <w:rPr>
          <w:b/>
          <w:bCs/>
        </w:rPr>
        <w:t>Convenor comment:</w:t>
      </w:r>
    </w:p>
    <w:p w14:paraId="5A2584C5" w14:textId="77777777" w:rsidR="00C05C67" w:rsidRPr="005B25A1" w:rsidRDefault="00C05C67" w:rsidP="00C05C67">
      <w:pPr>
        <w:keepNext/>
        <w:keepLines/>
      </w:pPr>
      <w:r w:rsidRPr="005B25A1">
        <w:t>Not handled - not in scope.</w:t>
      </w:r>
    </w:p>
    <w:p w14:paraId="6C635042" w14:textId="77777777" w:rsidR="00C05C67" w:rsidRPr="005B25A1" w:rsidRDefault="00C05C67" w:rsidP="00C05C67">
      <w:pPr>
        <w:keepNext/>
        <w:keepLines/>
        <w:rPr>
          <w:b/>
          <w:bCs/>
        </w:rPr>
      </w:pPr>
      <w:r w:rsidRPr="005B25A1">
        <w:rPr>
          <w:b/>
          <w:bCs/>
        </w:rPr>
        <w:t>Parallel discussion:</w:t>
      </w:r>
    </w:p>
    <w:p w14:paraId="390AD3E3" w14:textId="77777777" w:rsidR="00C05C67" w:rsidRPr="00B81031" w:rsidRDefault="00C05C67" w:rsidP="00C05C67">
      <w:pPr>
        <w:keepNext/>
        <w:keepLines/>
        <w:rPr>
          <w:i/>
        </w:rPr>
      </w:pPr>
      <w:r>
        <w:rPr>
          <w:i/>
        </w:rPr>
        <w:t xml:space="preserve">Revision of </w:t>
      </w:r>
      <w:r w:rsidRPr="00ED26F2">
        <w:rPr>
          <w:i/>
          <w:color w:val="0000FF"/>
        </w:rPr>
        <w:t>S2-2404455</w:t>
      </w:r>
      <w:r>
        <w:rPr>
          <w:i/>
        </w:rPr>
        <w:t xml:space="preserve"> from SA WG2#162.</w:t>
      </w:r>
    </w:p>
    <w:p w14:paraId="3FD0C9AD" w14:textId="77777777" w:rsidR="00DA3254" w:rsidRPr="005B25A1" w:rsidRDefault="00DA3254" w:rsidP="00DA3254">
      <w:pPr>
        <w:keepNext/>
        <w:keepLines/>
      </w:pPr>
      <w:r w:rsidRPr="00B56CC5">
        <w:rPr>
          <w:color w:val="0000FF"/>
        </w:rPr>
        <w:t>Not handled</w:t>
      </w:r>
      <w:r>
        <w:t>.</w:t>
      </w:r>
    </w:p>
    <w:p w14:paraId="47D5CDA2" w14:textId="77777777" w:rsidR="00DA3254" w:rsidRPr="00EB0339" w:rsidRDefault="00DA3254" w:rsidP="00DA3254">
      <w:r w:rsidRPr="005B25A1">
        <w:rPr>
          <w:b/>
          <w:bCs/>
        </w:rPr>
        <w:t>Status:</w:t>
      </w:r>
      <w:r>
        <w:t xml:space="preserve"> </w:t>
      </w:r>
      <w:r w:rsidRPr="00B56CC5">
        <w:rPr>
          <w:color w:val="0000FF"/>
        </w:rPr>
        <w:t>Not handled</w:t>
      </w:r>
      <w:r>
        <w:t>.</w:t>
      </w:r>
    </w:p>
    <w:p w14:paraId="1E2DCB78" w14:textId="77777777" w:rsidR="008D6ECD" w:rsidRDefault="008D6ECD" w:rsidP="00E04F4D"/>
    <w:p w14:paraId="5DE370C4" w14:textId="77777777" w:rsidR="007615D6" w:rsidRDefault="007615D6" w:rsidP="007615D6">
      <w:pPr>
        <w:pStyle w:val="Heading1"/>
      </w:pPr>
      <w:bookmarkStart w:id="26" w:name="_Toc177620581"/>
      <w:r>
        <w:t>7</w:t>
      </w:r>
      <w:r>
        <w:tab/>
        <w:t>Rel-16 Maintenance for 5G (excluding 5GS_Ph1)</w:t>
      </w:r>
      <w:bookmarkEnd w:id="26"/>
    </w:p>
    <w:p w14:paraId="7969F58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0FE2711" w14:textId="77777777" w:rsidR="007615D6" w:rsidRDefault="007615D6" w:rsidP="00E04F4D">
      <w:pPr>
        <w:pStyle w:val="Heading2"/>
      </w:pPr>
      <w:bookmarkStart w:id="27" w:name="_Toc177620582"/>
      <w:r>
        <w:t>7.1</w:t>
      </w:r>
      <w:r>
        <w:tab/>
        <w:t>Architecture enhancements for 3GPP support of advanced V2X services (eV2XARC)</w:t>
      </w:r>
      <w:bookmarkEnd w:id="27"/>
    </w:p>
    <w:p w14:paraId="612DB953" w14:textId="77777777" w:rsidR="008D6ECD" w:rsidRDefault="00E04F4D" w:rsidP="00E04F4D">
      <w:r>
        <w:t>There were no contributions to this agenda item.</w:t>
      </w:r>
    </w:p>
    <w:p w14:paraId="322B92A0" w14:textId="77777777" w:rsidR="008D6ECD" w:rsidRDefault="008D6ECD" w:rsidP="00E04F4D"/>
    <w:p w14:paraId="4CA4C610" w14:textId="77777777" w:rsidR="007615D6" w:rsidRDefault="007615D6" w:rsidP="00E04F4D">
      <w:pPr>
        <w:pStyle w:val="Heading2"/>
      </w:pPr>
      <w:bookmarkStart w:id="28" w:name="_Toc177620583"/>
      <w:r>
        <w:t>7.2</w:t>
      </w:r>
      <w:r>
        <w:tab/>
        <w:t>Wireless and Wireline Convergence for the 5G system architecture (5WWC)</w:t>
      </w:r>
      <w:bookmarkEnd w:id="28"/>
    </w:p>
    <w:p w14:paraId="684F27A8" w14:textId="77777777" w:rsidR="008D6ECD" w:rsidRDefault="00E04F4D" w:rsidP="00E04F4D">
      <w:r>
        <w:t>There were no contributions to this agenda item.</w:t>
      </w:r>
    </w:p>
    <w:p w14:paraId="3FB13BB0" w14:textId="77777777" w:rsidR="008D6ECD" w:rsidRDefault="008D6ECD" w:rsidP="00E04F4D"/>
    <w:p w14:paraId="0D4B98BF" w14:textId="77777777" w:rsidR="007615D6" w:rsidRDefault="007615D6" w:rsidP="00E04F4D">
      <w:pPr>
        <w:pStyle w:val="Heading2"/>
      </w:pPr>
      <w:bookmarkStart w:id="29" w:name="_Toc177620584"/>
      <w:r>
        <w:lastRenderedPageBreak/>
        <w:t>7.3</w:t>
      </w:r>
      <w:r>
        <w:tab/>
        <w:t>Access Traffic Steering, Switch and Splitting support in the 5G system architecture (ATSSS)</w:t>
      </w:r>
      <w:bookmarkEnd w:id="29"/>
    </w:p>
    <w:p w14:paraId="282F87A4" w14:textId="77777777" w:rsidR="008D6ECD" w:rsidRDefault="00E04F4D" w:rsidP="00E04F4D">
      <w:r>
        <w:t>There were no contributions to this agenda item.</w:t>
      </w:r>
    </w:p>
    <w:p w14:paraId="42737785" w14:textId="77777777" w:rsidR="008D6ECD" w:rsidRDefault="008D6ECD" w:rsidP="00E04F4D"/>
    <w:p w14:paraId="62BCF418" w14:textId="77777777" w:rsidR="007615D6" w:rsidRDefault="007615D6" w:rsidP="00E04F4D">
      <w:pPr>
        <w:pStyle w:val="Heading2"/>
      </w:pPr>
      <w:bookmarkStart w:id="30" w:name="_Toc177620585"/>
      <w:r>
        <w:t>7.4</w:t>
      </w:r>
      <w:r>
        <w:tab/>
        <w:t>Cellular IoT support and evolution for the 5G System (5G_CIoT)</w:t>
      </w:r>
      <w:bookmarkEnd w:id="30"/>
    </w:p>
    <w:p w14:paraId="05ED2134" w14:textId="77777777" w:rsidR="008D6ECD" w:rsidRDefault="00E04F4D" w:rsidP="00E04F4D">
      <w:r>
        <w:t>There were no contributions to this agenda item.</w:t>
      </w:r>
    </w:p>
    <w:p w14:paraId="751F6B41" w14:textId="77777777" w:rsidR="008D6ECD" w:rsidRDefault="008D6ECD" w:rsidP="00E04F4D"/>
    <w:p w14:paraId="516292A0" w14:textId="77777777" w:rsidR="007615D6" w:rsidRDefault="007615D6" w:rsidP="00E04F4D">
      <w:pPr>
        <w:pStyle w:val="Heading2"/>
      </w:pPr>
      <w:bookmarkStart w:id="31" w:name="_Toc177620586"/>
      <w:r>
        <w:t>7.5</w:t>
      </w:r>
      <w:r>
        <w:tab/>
        <w:t>Enablers for Network Automation for 5G (eNA)</w:t>
      </w:r>
      <w:bookmarkEnd w:id="31"/>
    </w:p>
    <w:p w14:paraId="4D9FE143" w14:textId="77777777" w:rsidR="008D6ECD" w:rsidRDefault="00E04F4D" w:rsidP="00E04F4D">
      <w:r>
        <w:t>There were no contributions to this agenda item.</w:t>
      </w:r>
    </w:p>
    <w:p w14:paraId="099198B7" w14:textId="77777777" w:rsidR="008D6ECD" w:rsidRDefault="008D6ECD" w:rsidP="00E04F4D"/>
    <w:p w14:paraId="319C61FF" w14:textId="77777777" w:rsidR="007615D6" w:rsidRDefault="007615D6" w:rsidP="00E04F4D">
      <w:pPr>
        <w:pStyle w:val="Heading2"/>
      </w:pPr>
      <w:bookmarkStart w:id="32" w:name="_Toc177620587"/>
      <w:r>
        <w:t>7.6</w:t>
      </w:r>
      <w:r>
        <w:tab/>
        <w:t>Enhancement to the 5GC Location Services (5G_eLCS)</w:t>
      </w:r>
      <w:bookmarkEnd w:id="32"/>
    </w:p>
    <w:p w14:paraId="57685258" w14:textId="77777777" w:rsidR="008D6ECD" w:rsidRDefault="00E04F4D" w:rsidP="00E04F4D">
      <w:r>
        <w:t>There were no contributions to this agenda item.</w:t>
      </w:r>
    </w:p>
    <w:p w14:paraId="582BEA96" w14:textId="77777777" w:rsidR="008D6ECD" w:rsidRDefault="008D6ECD" w:rsidP="00E04F4D"/>
    <w:p w14:paraId="27D3568F" w14:textId="77777777" w:rsidR="007615D6" w:rsidRDefault="007615D6" w:rsidP="00E04F4D">
      <w:pPr>
        <w:pStyle w:val="Heading2"/>
      </w:pPr>
      <w:bookmarkStart w:id="33" w:name="_Toc177620588"/>
      <w:r>
        <w:t>7.7</w:t>
      </w:r>
      <w:r>
        <w:tab/>
        <w:t>5GS Enhanced support of Vertical and LAN Services (Vertical_LAN)</w:t>
      </w:r>
      <w:bookmarkEnd w:id="33"/>
    </w:p>
    <w:p w14:paraId="71AC6C29" w14:textId="77777777" w:rsidR="008D6ECD" w:rsidRDefault="00E04F4D" w:rsidP="00E04F4D">
      <w:r>
        <w:t>There were no contributions to this agenda item.</w:t>
      </w:r>
    </w:p>
    <w:p w14:paraId="7EBE5448" w14:textId="77777777" w:rsidR="008D6ECD" w:rsidRDefault="008D6ECD" w:rsidP="00E04F4D"/>
    <w:p w14:paraId="66B443DE" w14:textId="77777777" w:rsidR="007615D6" w:rsidRDefault="007615D6" w:rsidP="00E04F4D">
      <w:pPr>
        <w:pStyle w:val="Heading2"/>
      </w:pPr>
      <w:bookmarkStart w:id="34" w:name="_Toc177620589"/>
      <w:r>
        <w:t>7.8</w:t>
      </w:r>
      <w:r>
        <w:tab/>
        <w:t>Enhancements to the Service-Based 5G System Architecture (5G_eSBA)</w:t>
      </w:r>
      <w:bookmarkEnd w:id="34"/>
    </w:p>
    <w:p w14:paraId="2C9C8347" w14:textId="77777777" w:rsidR="008D6ECD" w:rsidRDefault="00E04F4D" w:rsidP="00E04F4D">
      <w:r>
        <w:t>There were no contributions to this agenda item.</w:t>
      </w:r>
    </w:p>
    <w:p w14:paraId="0B64F64A" w14:textId="77777777" w:rsidR="008D6ECD" w:rsidRDefault="008D6ECD" w:rsidP="00E04F4D"/>
    <w:p w14:paraId="3B4930E7" w14:textId="77777777" w:rsidR="007615D6" w:rsidRDefault="007615D6" w:rsidP="00E04F4D">
      <w:pPr>
        <w:pStyle w:val="Heading2"/>
      </w:pPr>
      <w:bookmarkStart w:id="35" w:name="_Toc177620590"/>
      <w:r>
        <w:t>7.9</w:t>
      </w:r>
      <w:r>
        <w:tab/>
        <w:t>Architecture enhancements for the support of Integrated access and backhaul (IABARC)</w:t>
      </w:r>
      <w:bookmarkEnd w:id="35"/>
    </w:p>
    <w:p w14:paraId="01E5D45B" w14:textId="77777777" w:rsidR="008D6ECD" w:rsidRDefault="00E04F4D" w:rsidP="00E04F4D">
      <w:r>
        <w:t>There were no contributions to this agenda item.</w:t>
      </w:r>
    </w:p>
    <w:p w14:paraId="691050A4" w14:textId="77777777" w:rsidR="008D6ECD" w:rsidRDefault="008D6ECD" w:rsidP="00E04F4D"/>
    <w:p w14:paraId="31F29C84" w14:textId="77777777" w:rsidR="007615D6" w:rsidRDefault="007615D6" w:rsidP="00E04F4D">
      <w:pPr>
        <w:pStyle w:val="Heading2"/>
      </w:pPr>
      <w:bookmarkStart w:id="36" w:name="_Toc177620591"/>
      <w:r>
        <w:t>7.10</w:t>
      </w:r>
      <w:r>
        <w:tab/>
        <w:t>Enhancement of URLLC supporting in 5GC (5G_URLLC)</w:t>
      </w:r>
      <w:bookmarkEnd w:id="36"/>
    </w:p>
    <w:p w14:paraId="436B44E0" w14:textId="77777777" w:rsidR="008D6ECD" w:rsidRDefault="00E04F4D" w:rsidP="00E04F4D">
      <w:r>
        <w:t>There were no contributions to this agenda item.</w:t>
      </w:r>
    </w:p>
    <w:p w14:paraId="053E25D0" w14:textId="77777777" w:rsidR="008D6ECD" w:rsidRDefault="008D6ECD" w:rsidP="00E04F4D"/>
    <w:p w14:paraId="3C3D4746" w14:textId="77777777" w:rsidR="007615D6" w:rsidRDefault="007615D6" w:rsidP="00E04F4D">
      <w:pPr>
        <w:pStyle w:val="Heading2"/>
      </w:pPr>
      <w:bookmarkStart w:id="37" w:name="_Toc177620592"/>
      <w:r>
        <w:t>7.11</w:t>
      </w:r>
      <w:r>
        <w:tab/>
        <w:t>Enhancement of Network Slicing (eNS)</w:t>
      </w:r>
      <w:bookmarkEnd w:id="37"/>
    </w:p>
    <w:p w14:paraId="15E41070" w14:textId="77777777" w:rsidR="008D6ECD" w:rsidRDefault="00E04F4D" w:rsidP="00E04F4D">
      <w:r>
        <w:t>There were no contributions to this agenda item.</w:t>
      </w:r>
    </w:p>
    <w:p w14:paraId="69576184" w14:textId="77777777" w:rsidR="008D6ECD" w:rsidRDefault="008D6ECD" w:rsidP="00E04F4D"/>
    <w:p w14:paraId="5844F412" w14:textId="77777777" w:rsidR="007615D6" w:rsidRDefault="007615D6" w:rsidP="00E04F4D">
      <w:pPr>
        <w:pStyle w:val="Heading2"/>
      </w:pPr>
      <w:bookmarkStart w:id="38" w:name="_Toc177620593"/>
      <w:r>
        <w:lastRenderedPageBreak/>
        <w:t>7.12</w:t>
      </w:r>
      <w:r>
        <w:tab/>
        <w:t>Optimisations on UE radio capability signalling (RACS)</w:t>
      </w:r>
      <w:bookmarkEnd w:id="38"/>
    </w:p>
    <w:p w14:paraId="68543EB0" w14:textId="77777777" w:rsidR="008D6ECD" w:rsidRDefault="00E04F4D" w:rsidP="00E04F4D">
      <w:r>
        <w:t>There were no contributions to this agenda item.</w:t>
      </w:r>
    </w:p>
    <w:p w14:paraId="02F5D237" w14:textId="77777777" w:rsidR="008D6ECD" w:rsidRDefault="008D6ECD" w:rsidP="00E04F4D"/>
    <w:p w14:paraId="2B8E2727" w14:textId="77777777" w:rsidR="007615D6" w:rsidRDefault="007615D6" w:rsidP="00E04F4D">
      <w:pPr>
        <w:pStyle w:val="Heading2"/>
      </w:pPr>
      <w:bookmarkStart w:id="39" w:name="_Toc177620594"/>
      <w:r>
        <w:t>7.13</w:t>
      </w:r>
      <w:r>
        <w:tab/>
        <w:t>Enhanced IMS to 5GC Integration (eIMS5G_SBA)</w:t>
      </w:r>
      <w:bookmarkEnd w:id="39"/>
    </w:p>
    <w:p w14:paraId="0780CC3B" w14:textId="77777777" w:rsidR="008D6ECD" w:rsidRDefault="00E04F4D" w:rsidP="00E04F4D">
      <w:r>
        <w:t>There were no contributions to this agenda item.</w:t>
      </w:r>
    </w:p>
    <w:p w14:paraId="73279B5E" w14:textId="77777777" w:rsidR="008D6ECD" w:rsidRDefault="008D6ECD" w:rsidP="00E04F4D"/>
    <w:p w14:paraId="51805E3B" w14:textId="77777777" w:rsidR="007615D6" w:rsidRDefault="007615D6" w:rsidP="00E04F4D">
      <w:pPr>
        <w:pStyle w:val="Heading2"/>
      </w:pPr>
      <w:bookmarkStart w:id="40" w:name="_Toc177620595"/>
      <w:r>
        <w:t>7.14</w:t>
      </w:r>
      <w:r>
        <w:tab/>
        <w:t>User Data Interworking and Coexistence (UDICoM)</w:t>
      </w:r>
      <w:bookmarkEnd w:id="40"/>
    </w:p>
    <w:p w14:paraId="44ABEBA7" w14:textId="77777777" w:rsidR="008D6ECD" w:rsidRDefault="00E04F4D" w:rsidP="00E04F4D">
      <w:r>
        <w:t>There were no contributions to this agenda item.</w:t>
      </w:r>
    </w:p>
    <w:p w14:paraId="127C46EE" w14:textId="77777777" w:rsidR="008D6ECD" w:rsidRDefault="008D6ECD" w:rsidP="00E04F4D"/>
    <w:p w14:paraId="44B9C318" w14:textId="77777777" w:rsidR="007615D6" w:rsidRDefault="007615D6" w:rsidP="00E04F4D">
      <w:pPr>
        <w:pStyle w:val="Heading2"/>
      </w:pPr>
      <w:bookmarkStart w:id="41" w:name="_Toc177620596"/>
      <w:r>
        <w:t>7.15</w:t>
      </w:r>
      <w:r>
        <w:tab/>
        <w:t>Enhancing Topology of SMF and UPF in 5G Networks (ETSUN)</w:t>
      </w:r>
      <w:bookmarkEnd w:id="41"/>
    </w:p>
    <w:p w14:paraId="257E571F" w14:textId="77777777" w:rsidR="008D6ECD" w:rsidRDefault="00E04F4D" w:rsidP="00E04F4D">
      <w:r>
        <w:t>There were no contributions to this agenda item.</w:t>
      </w:r>
    </w:p>
    <w:p w14:paraId="7AE10D36" w14:textId="77777777" w:rsidR="008D6ECD" w:rsidRDefault="008D6ECD" w:rsidP="00E04F4D"/>
    <w:p w14:paraId="26C4BF5D" w14:textId="77777777" w:rsidR="007615D6" w:rsidRDefault="007615D6" w:rsidP="00E04F4D">
      <w:pPr>
        <w:pStyle w:val="Heading2"/>
      </w:pPr>
      <w:bookmarkStart w:id="42" w:name="_Toc177620597"/>
      <w:r>
        <w:t>7.16</w:t>
      </w:r>
      <w:r>
        <w:tab/>
        <w:t>5GS Transfer of Policies for Background Data Transfer (xBDT)</w:t>
      </w:r>
      <w:bookmarkEnd w:id="42"/>
    </w:p>
    <w:p w14:paraId="64EE183E" w14:textId="77777777" w:rsidR="008D6ECD" w:rsidRDefault="00E04F4D" w:rsidP="00E04F4D">
      <w:r>
        <w:t>There were no contributions to this agenda item.</w:t>
      </w:r>
    </w:p>
    <w:p w14:paraId="1D24EAFA" w14:textId="77777777" w:rsidR="008D6ECD" w:rsidRDefault="008D6ECD" w:rsidP="00E04F4D"/>
    <w:p w14:paraId="2C57343D" w14:textId="77777777" w:rsidR="007615D6" w:rsidRDefault="007615D6" w:rsidP="00E04F4D">
      <w:pPr>
        <w:pStyle w:val="Heading2"/>
      </w:pPr>
      <w:bookmarkStart w:id="43" w:name="_Toc177620598"/>
      <w:r>
        <w:t>7.17</w:t>
      </w:r>
      <w:r>
        <w:tab/>
        <w:t>Single radio voice continuity from 5GS to 3G (5G_SRVCC)</w:t>
      </w:r>
      <w:bookmarkEnd w:id="43"/>
    </w:p>
    <w:p w14:paraId="287BE393" w14:textId="77777777" w:rsidR="008D6ECD" w:rsidRDefault="00E04F4D" w:rsidP="00E04F4D">
      <w:r>
        <w:t>There were no contributions to this agenda item.</w:t>
      </w:r>
    </w:p>
    <w:p w14:paraId="33D648F5" w14:textId="77777777" w:rsidR="008D6ECD" w:rsidRDefault="008D6ECD" w:rsidP="00E04F4D"/>
    <w:p w14:paraId="3EB9AE94" w14:textId="77777777" w:rsidR="007615D6" w:rsidRDefault="007615D6" w:rsidP="007615D6">
      <w:pPr>
        <w:pStyle w:val="Heading1"/>
      </w:pPr>
      <w:bookmarkStart w:id="44" w:name="_Toc177620599"/>
      <w:r>
        <w:t>8</w:t>
      </w:r>
      <w:r>
        <w:tab/>
        <w:t>Rel-17 Maintenance</w:t>
      </w:r>
      <w:bookmarkEnd w:id="44"/>
    </w:p>
    <w:p w14:paraId="746B39D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0977B72" w14:textId="77777777" w:rsidR="007615D6" w:rsidRDefault="007615D6" w:rsidP="00E04F4D">
      <w:pPr>
        <w:pStyle w:val="Heading2"/>
      </w:pPr>
      <w:bookmarkStart w:id="45" w:name="_Toc177620600"/>
      <w:r>
        <w:t>8.1</w:t>
      </w:r>
      <w:r>
        <w:tab/>
        <w:t>Enablers for Network Automation for 5G - phase 2 (eNA_Ph2)</w:t>
      </w:r>
      <w:bookmarkEnd w:id="45"/>
    </w:p>
    <w:p w14:paraId="5E67AC0A" w14:textId="77777777" w:rsidR="008D6ECD" w:rsidRDefault="00E04F4D" w:rsidP="00E04F4D">
      <w:r>
        <w:t>There were no contributions to this agenda item.</w:t>
      </w:r>
    </w:p>
    <w:p w14:paraId="4A3FDD7D" w14:textId="77777777" w:rsidR="008D6ECD" w:rsidRDefault="008D6ECD" w:rsidP="00E04F4D"/>
    <w:p w14:paraId="0F20E6CB" w14:textId="77777777" w:rsidR="007615D6" w:rsidRDefault="007615D6" w:rsidP="00E04F4D">
      <w:pPr>
        <w:pStyle w:val="Heading2"/>
      </w:pPr>
      <w:bookmarkStart w:id="46" w:name="_Toc177620601"/>
      <w:r>
        <w:t>8.2</w:t>
      </w:r>
      <w:r>
        <w:tab/>
        <w:t>Enhanced support of Non-Public Networks (eNPN)</w:t>
      </w:r>
      <w:bookmarkEnd w:id="46"/>
    </w:p>
    <w:p w14:paraId="7C42C02D" w14:textId="77777777" w:rsidR="008D6ECD" w:rsidRDefault="00E04F4D" w:rsidP="00E04F4D">
      <w:r>
        <w:t>There were no contributions to this agenda item.</w:t>
      </w:r>
    </w:p>
    <w:p w14:paraId="27D374A9" w14:textId="77777777" w:rsidR="008D6ECD" w:rsidRDefault="008D6ECD" w:rsidP="00E04F4D"/>
    <w:p w14:paraId="762F4A0A" w14:textId="77777777" w:rsidR="007615D6" w:rsidRDefault="007615D6" w:rsidP="00E04F4D">
      <w:pPr>
        <w:pStyle w:val="Heading2"/>
      </w:pPr>
      <w:bookmarkStart w:id="47" w:name="_Toc177620602"/>
      <w:r>
        <w:t>8.3</w:t>
      </w:r>
      <w:r>
        <w:tab/>
        <w:t>Enhancement of support for Edge Computing in 5GC (eEDGE_5GC)</w:t>
      </w:r>
      <w:bookmarkEnd w:id="47"/>
    </w:p>
    <w:p w14:paraId="0F3848E3" w14:textId="77777777" w:rsidR="008D6ECD" w:rsidRDefault="00E04F4D" w:rsidP="00E04F4D">
      <w:r>
        <w:t>There were no contributions to this agenda item.</w:t>
      </w:r>
    </w:p>
    <w:p w14:paraId="7D50EBA0" w14:textId="77777777" w:rsidR="008D6ECD" w:rsidRDefault="008D6ECD" w:rsidP="00E04F4D"/>
    <w:p w14:paraId="246C5E0D" w14:textId="77777777" w:rsidR="007615D6" w:rsidRDefault="007615D6" w:rsidP="00E04F4D">
      <w:pPr>
        <w:pStyle w:val="Heading2"/>
      </w:pPr>
      <w:bookmarkStart w:id="48" w:name="_Toc177620603"/>
      <w:r>
        <w:t>8.4</w:t>
      </w:r>
      <w:r>
        <w:tab/>
        <w:t>Enhancement of Network Slicing Phase 2 (eNS_Ph2)</w:t>
      </w:r>
      <w:bookmarkEnd w:id="48"/>
    </w:p>
    <w:p w14:paraId="6C60D530" w14:textId="77777777" w:rsidR="008D6ECD" w:rsidRDefault="00E04F4D" w:rsidP="00E04F4D">
      <w:r>
        <w:t>There were no contributions to this agenda item.</w:t>
      </w:r>
    </w:p>
    <w:p w14:paraId="59DF82AE" w14:textId="77777777" w:rsidR="008D6ECD" w:rsidRDefault="008D6ECD" w:rsidP="00E04F4D"/>
    <w:p w14:paraId="6EA52AF2" w14:textId="77777777" w:rsidR="007615D6" w:rsidRDefault="007615D6" w:rsidP="00E04F4D">
      <w:pPr>
        <w:pStyle w:val="Heading2"/>
      </w:pPr>
      <w:bookmarkStart w:id="49" w:name="_Toc177620604"/>
      <w:r>
        <w:t>8.5</w:t>
      </w:r>
      <w:r>
        <w:tab/>
        <w:t>Enhanced support of Industrial IoT - TSC/URLLC enhancements (IIoT)</w:t>
      </w:r>
      <w:bookmarkEnd w:id="49"/>
    </w:p>
    <w:p w14:paraId="516D68AB" w14:textId="77777777" w:rsidR="008D6ECD" w:rsidRDefault="00E04F4D" w:rsidP="00E04F4D">
      <w:r>
        <w:t>There were no contributions to this agenda item.</w:t>
      </w:r>
    </w:p>
    <w:p w14:paraId="6D55518B" w14:textId="77777777" w:rsidR="008D6ECD" w:rsidRDefault="008D6ECD" w:rsidP="00E04F4D"/>
    <w:p w14:paraId="7D263123" w14:textId="77777777" w:rsidR="007615D6" w:rsidRDefault="007615D6" w:rsidP="00E04F4D">
      <w:pPr>
        <w:pStyle w:val="Heading2"/>
      </w:pPr>
      <w:bookmarkStart w:id="50" w:name="_Toc177620605"/>
      <w:r>
        <w:t>8.6</w:t>
      </w:r>
      <w:r>
        <w:tab/>
        <w:t>Access Traffic Steering, Switch and Splitting support in the 5G system architecture Phase 2 (ATSSS_Ph2)</w:t>
      </w:r>
      <w:bookmarkEnd w:id="50"/>
    </w:p>
    <w:p w14:paraId="3D37FE6E" w14:textId="77777777" w:rsidR="008D6ECD" w:rsidRDefault="00E04F4D" w:rsidP="00E04F4D">
      <w:r>
        <w:t>There were no contributions to this agenda item.</w:t>
      </w:r>
    </w:p>
    <w:p w14:paraId="28289F66" w14:textId="77777777" w:rsidR="008D6ECD" w:rsidRDefault="008D6ECD" w:rsidP="00E04F4D"/>
    <w:p w14:paraId="67E2B153" w14:textId="77777777" w:rsidR="00C05C67" w:rsidRDefault="00C05C67" w:rsidP="00C05C67">
      <w:pPr>
        <w:pStyle w:val="Heading2"/>
      </w:pPr>
      <w:bookmarkStart w:id="51" w:name="_Toc177620606"/>
      <w:r>
        <w:t>8.7</w:t>
      </w:r>
      <w:r>
        <w:tab/>
        <w:t>Support of Aerial Systems Connectivity, Identification, and Tracking (ID_UAS)</w:t>
      </w:r>
      <w:bookmarkEnd w:id="51"/>
    </w:p>
    <w:p w14:paraId="7EB9A885" w14:textId="77777777" w:rsidR="00C05C67" w:rsidRDefault="00C05C67" w:rsidP="00C05C67">
      <w:pPr>
        <w:pStyle w:val="NormTop"/>
      </w:pPr>
      <w:r w:rsidRPr="00ED26F2">
        <w:rPr>
          <w:color w:val="0000FF"/>
        </w:rPr>
        <w:t>S2-2406858</w:t>
      </w:r>
      <w:r w:rsidRPr="00D53282">
        <w:t xml:space="preserve"> </w:t>
      </w:r>
      <w:r>
        <w:t>(LS IN) LS from SA WG3: Reply LS on Clarification related to reliable location (Source: SA WG3 (S3-242379))</w:t>
      </w:r>
      <w:r>
        <w:br/>
      </w:r>
      <w:r w:rsidRPr="00D53282">
        <w:rPr>
          <w:b/>
        </w:rPr>
        <w:t>Document for:</w:t>
      </w:r>
      <w:r w:rsidRPr="00D53282">
        <w:t xml:space="preserve"> </w:t>
      </w:r>
      <w:r>
        <w:t>Action</w:t>
      </w:r>
      <w:r>
        <w:br/>
      </w:r>
      <w:r w:rsidRPr="00D53282">
        <w:rPr>
          <w:b/>
        </w:rPr>
        <w:t>Abstract:</w:t>
      </w:r>
      <w:r w:rsidRPr="00D53282">
        <w:t xml:space="preserve"> </w:t>
      </w:r>
      <w:r>
        <w:br/>
        <w:t>SA WG3 would like to thank SA WG2 for the LS on clarification related to reliable location and provide answer for the question in the LS. SA WG2 question: SA WG3 specified in TS 33.256 that 'On the condition of the location services provided by GMLC, the GMLC indicates LMF via AMF to select Network Assisted Positioning method which relies on the location measurement from NG-RAN nodes, if receiving reliable location information request'. Proposals were brought to SA WG2 to add position methods which rely on the location measurement from the UEs, and additionally network/LMF verifies the location estimate calculated using UE based measurement by using Network Assisted Positioning method which relies on the location measurement from NG-RAN nodes. SA WG2 asks SA WG3 whether, in order to satisfy the current reliable location information request, additional positioning methods should be considered and what would be the requirements for that. SA WG3 answer: According to Rel-17 TS 33.256, reliability means using the existing network-assisted positioning method in Rel-17, which relies on location measurements from RAN nodes. There is no agreement in SA WG3 on additional/new positioning methods for this requirement in Rel-17 and Rel-18. SA WG3 kindly asks SA WG2 to take the above information into account. Action: SA WG3 kindly asks SA WG2 to take the above information into account and inform SA WG3 if any further clarification is needed.</w:t>
      </w:r>
    </w:p>
    <w:p w14:paraId="46D527B9" w14:textId="77777777" w:rsidR="006946BE" w:rsidRPr="005B25A1" w:rsidRDefault="006946BE" w:rsidP="006946BE">
      <w:pPr>
        <w:keepNext/>
        <w:keepLines/>
      </w:pPr>
      <w:r>
        <w:rPr>
          <w:color w:val="0000FF"/>
        </w:rPr>
        <w:t>Postponed</w:t>
      </w:r>
      <w:r>
        <w:t>.</w:t>
      </w:r>
    </w:p>
    <w:p w14:paraId="7A61CB88" w14:textId="77777777" w:rsidR="006946BE" w:rsidRPr="00EB0339" w:rsidRDefault="006946BE" w:rsidP="006946BE">
      <w:r w:rsidRPr="005B25A1">
        <w:rPr>
          <w:b/>
          <w:bCs/>
        </w:rPr>
        <w:t>Status:</w:t>
      </w:r>
      <w:r>
        <w:t xml:space="preserve"> </w:t>
      </w:r>
      <w:r>
        <w:rPr>
          <w:color w:val="0000FF"/>
        </w:rPr>
        <w:t>Postponed</w:t>
      </w:r>
      <w:r>
        <w:t>.</w:t>
      </w:r>
    </w:p>
    <w:p w14:paraId="56DD2DD5" w14:textId="77777777" w:rsidR="008D6ECD" w:rsidRDefault="008D6ECD" w:rsidP="00E04F4D"/>
    <w:p w14:paraId="7E342602" w14:textId="77777777" w:rsidR="007615D6" w:rsidRDefault="007615D6" w:rsidP="00E04F4D">
      <w:pPr>
        <w:pStyle w:val="Heading2"/>
      </w:pPr>
      <w:bookmarkStart w:id="52" w:name="_Toc177620607"/>
      <w:r>
        <w:t>8.8</w:t>
      </w:r>
      <w:r>
        <w:tab/>
        <w:t>System enhancement for Proximity based Services in 5GS (5G_ProSe)</w:t>
      </w:r>
      <w:bookmarkEnd w:id="52"/>
    </w:p>
    <w:p w14:paraId="31A30E91" w14:textId="77777777" w:rsidR="008D6ECD" w:rsidRDefault="00E04F4D" w:rsidP="00E04F4D">
      <w:r>
        <w:t>There were no contributions to this agenda item.</w:t>
      </w:r>
    </w:p>
    <w:p w14:paraId="5772A39F" w14:textId="77777777" w:rsidR="008D6ECD" w:rsidRDefault="008D6ECD" w:rsidP="00E04F4D"/>
    <w:p w14:paraId="63FBE785" w14:textId="77777777" w:rsidR="007615D6" w:rsidRDefault="007615D6" w:rsidP="00E04F4D">
      <w:pPr>
        <w:pStyle w:val="Heading2"/>
      </w:pPr>
      <w:bookmarkStart w:id="53" w:name="_Toc177620608"/>
      <w:r>
        <w:lastRenderedPageBreak/>
        <w:t>8.9</w:t>
      </w:r>
      <w:r>
        <w:tab/>
        <w:t>Architectural enhancements for 5G multicast-broadcast services (5MBS)</w:t>
      </w:r>
      <w:bookmarkEnd w:id="53"/>
    </w:p>
    <w:p w14:paraId="51EDD493" w14:textId="77777777" w:rsidR="008D6ECD" w:rsidRDefault="00E04F4D" w:rsidP="00E04F4D">
      <w:r>
        <w:t>There were no contributions to this agenda item.</w:t>
      </w:r>
    </w:p>
    <w:p w14:paraId="2C00DD86" w14:textId="77777777" w:rsidR="008D6ECD" w:rsidRDefault="008D6ECD" w:rsidP="00E04F4D"/>
    <w:p w14:paraId="383F3A84" w14:textId="77777777" w:rsidR="007615D6" w:rsidRDefault="007615D6" w:rsidP="00E04F4D">
      <w:pPr>
        <w:pStyle w:val="Heading2"/>
      </w:pPr>
      <w:bookmarkStart w:id="54" w:name="_Toc177620609"/>
      <w:r>
        <w:t>8.10</w:t>
      </w:r>
      <w:r>
        <w:tab/>
        <w:t>System enablers for multi-USIM devices (MUSIM)</w:t>
      </w:r>
      <w:bookmarkEnd w:id="54"/>
    </w:p>
    <w:p w14:paraId="6CB4B5D0" w14:textId="77777777" w:rsidR="008D6ECD" w:rsidRDefault="00E04F4D" w:rsidP="00E04F4D">
      <w:r>
        <w:t>There were no contributions to this agenda item.</w:t>
      </w:r>
    </w:p>
    <w:p w14:paraId="6BAFE0EC" w14:textId="77777777" w:rsidR="008D6ECD" w:rsidRDefault="008D6ECD" w:rsidP="00E04F4D"/>
    <w:p w14:paraId="5554C162" w14:textId="77777777" w:rsidR="007615D6" w:rsidRDefault="007615D6" w:rsidP="00E04F4D">
      <w:pPr>
        <w:pStyle w:val="Heading2"/>
      </w:pPr>
      <w:bookmarkStart w:id="55" w:name="_Toc177620610"/>
      <w:r>
        <w:t>8.11</w:t>
      </w:r>
      <w:r>
        <w:tab/>
        <w:t>Architecture aspects for using satellite access in 5G (5GSAT_ARCH)</w:t>
      </w:r>
      <w:bookmarkEnd w:id="55"/>
    </w:p>
    <w:p w14:paraId="2F8BABFD" w14:textId="77777777" w:rsidR="008D6ECD" w:rsidRDefault="00E04F4D" w:rsidP="00E04F4D">
      <w:r>
        <w:t>There were no contributions to this agenda item.</w:t>
      </w:r>
    </w:p>
    <w:p w14:paraId="1C51C528" w14:textId="77777777" w:rsidR="008D6ECD" w:rsidRDefault="008D6ECD" w:rsidP="00E04F4D"/>
    <w:p w14:paraId="08054482" w14:textId="77777777" w:rsidR="007615D6" w:rsidRDefault="007615D6" w:rsidP="00E04F4D">
      <w:pPr>
        <w:pStyle w:val="Heading2"/>
      </w:pPr>
      <w:bookmarkStart w:id="56" w:name="_Toc177620611"/>
      <w:r>
        <w:t>8.12</w:t>
      </w:r>
      <w:r>
        <w:tab/>
        <w:t>Architecture enhancements for 3GPP support of advanced V2X services - Phase 2 (eV2XARC_Ph2)</w:t>
      </w:r>
      <w:bookmarkEnd w:id="56"/>
    </w:p>
    <w:p w14:paraId="4D21F2D0" w14:textId="77777777" w:rsidR="008D6ECD" w:rsidRDefault="00E04F4D" w:rsidP="00E04F4D">
      <w:r>
        <w:t>There were no contributions to this agenda item.</w:t>
      </w:r>
    </w:p>
    <w:p w14:paraId="2A6CE942" w14:textId="77777777" w:rsidR="008D6ECD" w:rsidRDefault="008D6ECD" w:rsidP="00E04F4D"/>
    <w:p w14:paraId="2F3D5EB2" w14:textId="77777777" w:rsidR="007615D6" w:rsidRDefault="007615D6" w:rsidP="00E04F4D">
      <w:pPr>
        <w:pStyle w:val="Heading2"/>
      </w:pPr>
      <w:bookmarkStart w:id="57" w:name="_Toc177620612"/>
      <w:r>
        <w:t>8.13</w:t>
      </w:r>
      <w:r>
        <w:tab/>
        <w:t>5G System Enhancement for Advanced Interactive Services (5G_AIS)</w:t>
      </w:r>
      <w:bookmarkEnd w:id="57"/>
    </w:p>
    <w:p w14:paraId="6066A4B5" w14:textId="77777777" w:rsidR="008D6ECD" w:rsidRDefault="00E04F4D" w:rsidP="00E04F4D">
      <w:r>
        <w:t>There were no contributions to this agenda item.</w:t>
      </w:r>
    </w:p>
    <w:p w14:paraId="5CC9AFFC" w14:textId="77777777" w:rsidR="008D6ECD" w:rsidRDefault="008D6ECD" w:rsidP="00E04F4D"/>
    <w:p w14:paraId="40713688" w14:textId="77777777" w:rsidR="007615D6" w:rsidRDefault="007615D6" w:rsidP="00E04F4D">
      <w:pPr>
        <w:pStyle w:val="Heading2"/>
      </w:pPr>
      <w:bookmarkStart w:id="58" w:name="_Toc177620613"/>
      <w:r>
        <w:t>8.14</w:t>
      </w:r>
      <w:r>
        <w:tab/>
        <w:t>Enhancement to the 5GC LoCation Services-Phase 2 (5G_eLCS_Ph2)</w:t>
      </w:r>
      <w:bookmarkEnd w:id="58"/>
    </w:p>
    <w:p w14:paraId="5245CD08" w14:textId="77777777" w:rsidR="008D6ECD" w:rsidRDefault="00E04F4D" w:rsidP="00E04F4D">
      <w:r>
        <w:t>There were no contributions to this agenda item.</w:t>
      </w:r>
    </w:p>
    <w:p w14:paraId="5AD78CA3" w14:textId="77777777" w:rsidR="008D6ECD" w:rsidRDefault="008D6ECD" w:rsidP="00E04F4D"/>
    <w:p w14:paraId="1A3B362A" w14:textId="77777777" w:rsidR="007615D6" w:rsidRDefault="007615D6" w:rsidP="00E04F4D">
      <w:pPr>
        <w:pStyle w:val="Heading2"/>
      </w:pPr>
      <w:bookmarkStart w:id="59" w:name="_Toc177620614"/>
      <w:r>
        <w:t>8.15</w:t>
      </w:r>
      <w:r>
        <w:tab/>
        <w:t>Multimedia Priority Service (MPS) Phase 2 (MPS2)</w:t>
      </w:r>
      <w:bookmarkEnd w:id="59"/>
    </w:p>
    <w:p w14:paraId="6C99A0C7" w14:textId="77777777" w:rsidR="008D6ECD" w:rsidRDefault="00E04F4D" w:rsidP="00E04F4D">
      <w:r>
        <w:t>There were no contributions to this agenda item.</w:t>
      </w:r>
    </w:p>
    <w:p w14:paraId="5CB9E2FC" w14:textId="77777777" w:rsidR="008D6ECD" w:rsidRDefault="008D6ECD" w:rsidP="00E04F4D"/>
    <w:p w14:paraId="6245BE94" w14:textId="77777777" w:rsidR="007615D6" w:rsidRDefault="007615D6" w:rsidP="00E04F4D">
      <w:pPr>
        <w:pStyle w:val="Heading2"/>
      </w:pPr>
      <w:bookmarkStart w:id="60" w:name="_Toc177620615"/>
      <w:r>
        <w:t>8.16</w:t>
      </w:r>
      <w:r>
        <w:tab/>
        <w:t>Dynamic management of group-based event monitoring (TEI17_GEM)</w:t>
      </w:r>
      <w:bookmarkEnd w:id="60"/>
    </w:p>
    <w:p w14:paraId="28AD1639" w14:textId="77777777" w:rsidR="008D6ECD" w:rsidRDefault="00E04F4D" w:rsidP="00E04F4D">
      <w:r>
        <w:t>There were no contributions to this agenda item.</w:t>
      </w:r>
    </w:p>
    <w:p w14:paraId="133A561C" w14:textId="77777777" w:rsidR="008D6ECD" w:rsidRDefault="008D6ECD" w:rsidP="00E04F4D"/>
    <w:p w14:paraId="40063C00" w14:textId="77777777" w:rsidR="007615D6" w:rsidRDefault="007615D6" w:rsidP="00E04F4D">
      <w:pPr>
        <w:pStyle w:val="Heading2"/>
      </w:pPr>
      <w:bookmarkStart w:id="61" w:name="_Toc177620616"/>
      <w:r>
        <w:t>8.17</w:t>
      </w:r>
      <w:r>
        <w:tab/>
        <w:t>N7/N40 Interfaces Enhancements to Support GERAN and UTRAN (TEI17_NIESGU)</w:t>
      </w:r>
      <w:bookmarkEnd w:id="61"/>
    </w:p>
    <w:p w14:paraId="4A389EF2" w14:textId="77777777" w:rsidR="008D6ECD" w:rsidRDefault="00E04F4D" w:rsidP="00E04F4D">
      <w:r>
        <w:t>There were no contributions to this agenda item.</w:t>
      </w:r>
    </w:p>
    <w:p w14:paraId="793686AC" w14:textId="77777777" w:rsidR="008D6ECD" w:rsidRDefault="008D6ECD" w:rsidP="00E04F4D"/>
    <w:p w14:paraId="3BD96FBE" w14:textId="77777777" w:rsidR="007615D6" w:rsidRDefault="007615D6" w:rsidP="00E04F4D">
      <w:pPr>
        <w:pStyle w:val="Heading2"/>
      </w:pPr>
      <w:bookmarkStart w:id="62" w:name="_Toc177620617"/>
      <w:r>
        <w:t>8.18</w:t>
      </w:r>
      <w:r>
        <w:tab/>
        <w:t>System enhancement for Redundant PDU Session (TEI17_SE_RPS)</w:t>
      </w:r>
      <w:bookmarkEnd w:id="62"/>
    </w:p>
    <w:p w14:paraId="1FA09E39" w14:textId="77777777" w:rsidR="008D6ECD" w:rsidRDefault="00E04F4D" w:rsidP="00E04F4D">
      <w:r>
        <w:t>There were no contributions to this agenda item.</w:t>
      </w:r>
    </w:p>
    <w:p w14:paraId="6FE2AE25" w14:textId="77777777" w:rsidR="008D6ECD" w:rsidRDefault="008D6ECD" w:rsidP="00E04F4D"/>
    <w:p w14:paraId="663FBF8B" w14:textId="77777777" w:rsidR="007615D6" w:rsidRDefault="007615D6" w:rsidP="00E04F4D">
      <w:pPr>
        <w:pStyle w:val="Heading2"/>
      </w:pPr>
      <w:bookmarkStart w:id="63" w:name="_Toc177620618"/>
      <w:r>
        <w:t>8.19</w:t>
      </w:r>
      <w:r>
        <w:tab/>
        <w:t>IMS Optimization for HSS Group ID in an SBA environment (TEI17_IMSGID)</w:t>
      </w:r>
      <w:bookmarkEnd w:id="63"/>
    </w:p>
    <w:p w14:paraId="36A42C4F" w14:textId="77777777" w:rsidR="008D6ECD" w:rsidRDefault="00E04F4D" w:rsidP="00E04F4D">
      <w:r>
        <w:t>There were no contributions to this agenda item.</w:t>
      </w:r>
    </w:p>
    <w:p w14:paraId="5344B35B" w14:textId="77777777" w:rsidR="008D6ECD" w:rsidRDefault="008D6ECD" w:rsidP="00E04F4D"/>
    <w:p w14:paraId="0DA1900A" w14:textId="77777777" w:rsidR="007615D6" w:rsidRDefault="007615D6" w:rsidP="00E04F4D">
      <w:pPr>
        <w:pStyle w:val="Heading2"/>
      </w:pPr>
      <w:bookmarkStart w:id="64" w:name="_Toc177620619"/>
      <w:r>
        <w:t>8.20</w:t>
      </w:r>
      <w:r>
        <w:tab/>
        <w:t>Support for Signed Attestation for Priority and Emergency Sessions (TEI17_SAPES)</w:t>
      </w:r>
      <w:bookmarkEnd w:id="64"/>
    </w:p>
    <w:p w14:paraId="0A1F8B48" w14:textId="77777777" w:rsidR="008D6ECD" w:rsidRDefault="00E04F4D" w:rsidP="00E04F4D">
      <w:r>
        <w:t>There were no contributions to this agenda item.</w:t>
      </w:r>
    </w:p>
    <w:p w14:paraId="772EECBF" w14:textId="77777777" w:rsidR="008D6ECD" w:rsidRDefault="008D6ECD" w:rsidP="00E04F4D"/>
    <w:p w14:paraId="5E3D3FF0" w14:textId="77777777" w:rsidR="007615D6" w:rsidRDefault="007615D6" w:rsidP="00E04F4D">
      <w:pPr>
        <w:pStyle w:val="Heading2"/>
      </w:pPr>
      <w:bookmarkStart w:id="65" w:name="_Toc177620620"/>
      <w:r>
        <w:t>8.21</w:t>
      </w:r>
      <w:r>
        <w:tab/>
        <w:t>Dynamically Changing AM Policies in the 5GC (TEI17_DCAMP)</w:t>
      </w:r>
      <w:bookmarkEnd w:id="65"/>
    </w:p>
    <w:p w14:paraId="6ECAD165" w14:textId="77777777" w:rsidR="008D6ECD" w:rsidRDefault="00E04F4D" w:rsidP="00E04F4D">
      <w:r>
        <w:t>There were no contributions to this agenda item.</w:t>
      </w:r>
    </w:p>
    <w:p w14:paraId="75D00F84" w14:textId="77777777" w:rsidR="008D6ECD" w:rsidRDefault="008D6ECD" w:rsidP="00E04F4D"/>
    <w:p w14:paraId="49F036A9" w14:textId="77777777" w:rsidR="007615D6" w:rsidRDefault="007615D6" w:rsidP="00E04F4D">
      <w:pPr>
        <w:pStyle w:val="Heading2"/>
      </w:pPr>
      <w:bookmarkStart w:id="66" w:name="_Toc177620621"/>
      <w:r>
        <w:t>8.22</w:t>
      </w:r>
      <w:r>
        <w:tab/>
        <w:t>IP address pool information from UDM (TEI17_IPU)</w:t>
      </w:r>
      <w:bookmarkEnd w:id="66"/>
    </w:p>
    <w:p w14:paraId="1F6DC70A" w14:textId="77777777" w:rsidR="008D6ECD" w:rsidRDefault="00E04F4D" w:rsidP="00E04F4D">
      <w:r>
        <w:t>There were no contributions to this agenda item.</w:t>
      </w:r>
    </w:p>
    <w:p w14:paraId="517995B6" w14:textId="77777777" w:rsidR="008D6ECD" w:rsidRDefault="008D6ECD" w:rsidP="00E04F4D"/>
    <w:p w14:paraId="4071411B" w14:textId="77777777" w:rsidR="007615D6" w:rsidRDefault="007615D6" w:rsidP="00E04F4D">
      <w:pPr>
        <w:pStyle w:val="Heading2"/>
      </w:pPr>
      <w:bookmarkStart w:id="67" w:name="_Toc177620622"/>
      <w:r>
        <w:t>8.23</w:t>
      </w:r>
      <w:r>
        <w:tab/>
        <w:t>Same PCF selection for AMF and SMF (TEI17-SPSFAS)</w:t>
      </w:r>
      <w:bookmarkEnd w:id="67"/>
    </w:p>
    <w:p w14:paraId="53DB886B" w14:textId="77777777" w:rsidR="008D6ECD" w:rsidRDefault="00E04F4D" w:rsidP="00E04F4D">
      <w:r>
        <w:t>There were no contributions to this agenda item.</w:t>
      </w:r>
    </w:p>
    <w:p w14:paraId="280D4205" w14:textId="77777777" w:rsidR="008D6ECD" w:rsidRDefault="008D6ECD" w:rsidP="00E04F4D"/>
    <w:p w14:paraId="1FAA88CB" w14:textId="77777777" w:rsidR="007615D6" w:rsidRDefault="007615D6" w:rsidP="00E04F4D">
      <w:pPr>
        <w:pStyle w:val="Heading2"/>
      </w:pPr>
      <w:bookmarkStart w:id="68" w:name="_Toc177620623"/>
      <w:r>
        <w:t>8.24</w:t>
      </w:r>
      <w:r>
        <w:tab/>
        <w:t>Support of different slices over different Non-3GPP access (TEI17_N3SLICE)</w:t>
      </w:r>
      <w:bookmarkEnd w:id="68"/>
    </w:p>
    <w:p w14:paraId="6C4E9874" w14:textId="77777777" w:rsidR="008D6ECD" w:rsidRDefault="00E04F4D" w:rsidP="00E04F4D">
      <w:r>
        <w:t>There were no contributions to this agenda item.</w:t>
      </w:r>
    </w:p>
    <w:p w14:paraId="1E3B89A3" w14:textId="77777777" w:rsidR="008D6ECD" w:rsidRDefault="008D6ECD" w:rsidP="00E04F4D"/>
    <w:p w14:paraId="6D1BF07A" w14:textId="77777777" w:rsidR="007615D6" w:rsidRDefault="007615D6" w:rsidP="00E04F4D">
      <w:pPr>
        <w:pStyle w:val="Heading2"/>
      </w:pPr>
      <w:bookmarkStart w:id="69" w:name="_Toc177620624"/>
      <w:r>
        <w:t>8.25</w:t>
      </w:r>
      <w:r>
        <w:tab/>
        <w:t>Minimization of Service Interruption (MINT)</w:t>
      </w:r>
      <w:bookmarkEnd w:id="69"/>
    </w:p>
    <w:p w14:paraId="63E57659" w14:textId="77777777" w:rsidR="008D6ECD" w:rsidRDefault="00E04F4D" w:rsidP="00E04F4D">
      <w:r>
        <w:t>There were no contributions to this agenda item.</w:t>
      </w:r>
    </w:p>
    <w:p w14:paraId="74FA2240" w14:textId="77777777" w:rsidR="008D6ECD" w:rsidRDefault="008D6ECD" w:rsidP="00E04F4D"/>
    <w:p w14:paraId="3B00DCFF" w14:textId="77777777" w:rsidR="007615D6" w:rsidRDefault="007615D6" w:rsidP="00E04F4D">
      <w:pPr>
        <w:pStyle w:val="Heading2"/>
      </w:pPr>
      <w:bookmarkStart w:id="70" w:name="_Toc177620625"/>
      <w:r>
        <w:t>8.26</w:t>
      </w:r>
      <w:r>
        <w:tab/>
        <w:t>Architecture Enhancement for NR Reduced Capability Devices (ARCH_NR_REDCAP)</w:t>
      </w:r>
      <w:bookmarkEnd w:id="70"/>
    </w:p>
    <w:p w14:paraId="2B2B0445" w14:textId="77777777" w:rsidR="008D6ECD" w:rsidRDefault="00E04F4D" w:rsidP="00E04F4D">
      <w:r>
        <w:t>There were no contributions to this agenda item.</w:t>
      </w:r>
    </w:p>
    <w:p w14:paraId="2C4F988B" w14:textId="77777777" w:rsidR="008D6ECD" w:rsidRDefault="008D6ECD" w:rsidP="00E04F4D"/>
    <w:p w14:paraId="0CA2BE2F" w14:textId="77777777" w:rsidR="00C05C67" w:rsidRDefault="00C05C67" w:rsidP="00C05C67">
      <w:pPr>
        <w:pStyle w:val="Heading2"/>
      </w:pPr>
      <w:bookmarkStart w:id="71" w:name="_Toc177620626"/>
      <w:r>
        <w:t>8.27</w:t>
      </w:r>
      <w:r>
        <w:tab/>
        <w:t>Architecture support for NB-IoT/eMTC Non-Terrestrial Networks in EPS (IoT_SAT_ARCH_EPS)</w:t>
      </w:r>
      <w:bookmarkEnd w:id="71"/>
    </w:p>
    <w:p w14:paraId="5A66C00E" w14:textId="77777777" w:rsidR="00C05C67" w:rsidRDefault="00C05C67" w:rsidP="00C05C67">
      <w:pPr>
        <w:pStyle w:val="NormTop"/>
      </w:pPr>
      <w:r w:rsidRPr="00ED26F2">
        <w:rPr>
          <w:color w:val="0000FF"/>
        </w:rPr>
        <w:t>S2-2405846</w:t>
      </w:r>
      <w:r w:rsidRPr="00D53282">
        <w:t xml:space="preserve"> </w:t>
      </w:r>
      <w:r>
        <w:t>(LS IN) LS from RAN WG3: Reply LS on the service requirement of restricting satellite access RAT type (Source: RAN WG3 (R3-240045))</w:t>
      </w:r>
      <w:r>
        <w:br/>
      </w:r>
      <w:r w:rsidRPr="00D53282">
        <w:rPr>
          <w:b/>
        </w:rPr>
        <w:t>Document for:</w:t>
      </w:r>
      <w:r w:rsidRPr="00D53282">
        <w:t xml:space="preserve"> </w:t>
      </w:r>
      <w:r>
        <w:t>Action</w:t>
      </w:r>
      <w:r>
        <w:br/>
      </w:r>
      <w:r w:rsidRPr="00D53282">
        <w:rPr>
          <w:b/>
        </w:rPr>
        <w:t>Abstract:</w:t>
      </w:r>
      <w:r w:rsidRPr="00D53282">
        <w:t xml:space="preserve"> </w:t>
      </w:r>
      <w:r>
        <w:br/>
        <w:t>RAN WG3 has discussed the topic of inter-system mobility between TN and NTN. RAN WG3 has added codepoints for e-UTRA-LEO/MEO/GEO/OTHERSAT to NGAP and XnAP, and codepoints for NR-LEO/MEO/GEO/OTHERSAT to S1APand X2AP. Action: RAN WG3 asks SA WG2 and CT WG4 to take the above into account and align their specifications if needed.</w:t>
      </w:r>
    </w:p>
    <w:p w14:paraId="32E2AEA8" w14:textId="77777777" w:rsidR="00C05C67" w:rsidRPr="005B25A1" w:rsidRDefault="00C05C67" w:rsidP="00C05C67">
      <w:pPr>
        <w:keepNext/>
        <w:keepLines/>
        <w:rPr>
          <w:b/>
          <w:bCs/>
        </w:rPr>
      </w:pPr>
      <w:r w:rsidRPr="005B25A1">
        <w:rPr>
          <w:b/>
          <w:bCs/>
        </w:rPr>
        <w:t>Parallel discussion:</w:t>
      </w:r>
    </w:p>
    <w:p w14:paraId="3D532724" w14:textId="77777777" w:rsidR="00C05C67" w:rsidRPr="00B81031" w:rsidRDefault="00C05C67" w:rsidP="00C05C67">
      <w:pPr>
        <w:keepNext/>
        <w:keepLines/>
        <w:rPr>
          <w:i/>
        </w:rPr>
      </w:pPr>
      <w:r w:rsidRPr="00B81031">
        <w:rPr>
          <w:b/>
          <w:bCs/>
          <w:i/>
        </w:rPr>
        <w:t>Comment:</w:t>
      </w:r>
      <w:r>
        <w:rPr>
          <w:i/>
        </w:rPr>
        <w:t xml:space="preserve"> Revision of Postponed </w:t>
      </w:r>
      <w:r w:rsidRPr="00ED26F2">
        <w:rPr>
          <w:i/>
          <w:color w:val="0000FF"/>
        </w:rPr>
        <w:t>S2-2403896</w:t>
      </w:r>
      <w:r>
        <w:rPr>
          <w:i/>
        </w:rPr>
        <w:t xml:space="preserve"> from S2#162. Postponed in parallel session.</w:t>
      </w:r>
    </w:p>
    <w:p w14:paraId="3A116E30" w14:textId="77777777" w:rsidR="00C05C67" w:rsidRPr="005B25A1" w:rsidRDefault="00C05C67" w:rsidP="00C05C67">
      <w:pPr>
        <w:keepNext/>
        <w:keepLines/>
        <w:rPr>
          <w:b/>
          <w:bCs/>
        </w:rPr>
      </w:pPr>
      <w:r w:rsidRPr="005B25A1">
        <w:rPr>
          <w:b/>
          <w:bCs/>
        </w:rPr>
        <w:t>Plenary Discussion:</w:t>
      </w:r>
    </w:p>
    <w:p w14:paraId="49BD06AC" w14:textId="77777777" w:rsidR="00C05C67" w:rsidRPr="005B25A1" w:rsidRDefault="00C05C67" w:rsidP="00C05C67">
      <w:pPr>
        <w:keepNext/>
        <w:keepLines/>
      </w:pPr>
      <w:r>
        <w:rPr>
          <w:color w:val="0000FF"/>
        </w:rPr>
        <w:t>Postponed</w:t>
      </w:r>
      <w:r>
        <w:t>.</w:t>
      </w:r>
    </w:p>
    <w:p w14:paraId="73B5C927" w14:textId="77777777" w:rsidR="00C05C67" w:rsidRPr="00EB0339" w:rsidRDefault="00C05C67" w:rsidP="00C05C67">
      <w:r w:rsidRPr="005B25A1">
        <w:rPr>
          <w:b/>
          <w:bCs/>
        </w:rPr>
        <w:t>Status:</w:t>
      </w:r>
      <w:r>
        <w:t xml:space="preserve"> </w:t>
      </w:r>
      <w:r>
        <w:rPr>
          <w:color w:val="0000FF"/>
        </w:rPr>
        <w:t>Postponed</w:t>
      </w:r>
      <w:r>
        <w:t>.</w:t>
      </w:r>
    </w:p>
    <w:p w14:paraId="1FF2C0C0" w14:textId="77777777" w:rsidR="00C05C67" w:rsidRDefault="00C05C67" w:rsidP="00C05C67">
      <w:pPr>
        <w:pStyle w:val="NormTop"/>
      </w:pPr>
      <w:r w:rsidRPr="00ED26F2">
        <w:rPr>
          <w:color w:val="0000FF"/>
        </w:rPr>
        <w:t>S2-2405879</w:t>
      </w:r>
      <w:r w:rsidRPr="00D53282">
        <w:t xml:space="preserve"> </w:t>
      </w:r>
      <w:r>
        <w:t>(LS IN) LS from RAN WG2: Reply LS on UE Location Information for NB-IoT NTN (Source: RAN WG2 (R2-2403770))</w:t>
      </w:r>
      <w:r>
        <w:br/>
      </w:r>
      <w:r w:rsidRPr="00D53282">
        <w:rPr>
          <w:b/>
        </w:rPr>
        <w:t>Document for:</w:t>
      </w:r>
      <w:r w:rsidRPr="00D53282">
        <w:t xml:space="preserve"> </w:t>
      </w:r>
      <w:r>
        <w:t>Action</w:t>
      </w:r>
      <w:r>
        <w:br/>
      </w:r>
      <w:r w:rsidRPr="00D53282">
        <w:rPr>
          <w:b/>
        </w:rPr>
        <w:t>Abstract:</w:t>
      </w:r>
      <w:r w:rsidRPr="00D53282">
        <w:t xml:space="preserve"> </w:t>
      </w:r>
      <w:r>
        <w:br/>
        <w:t>RAN WG2 thanks SA WG2 for the update on the NAS-based coarse UE location reporting procedure. SA WG2 question: SA WG2 asks RAN WG2 and RAN WG3 whether they think it may be useful for MME to further signal the coarse location information received from the UE in NAS back to eNB e.g. using one of the existing Location Reporting Procedure in order for the eNB to send updated ULI to MME For the above question, from RAN WG2 perspective, even if not essential it may be useful for the eNB if the MME further signals the coarse location information received from the UE in NAS back to eNB. Action: RAN WG2 kindly asks RAN WG3 and SA WG2 to take the above information into account.</w:t>
      </w:r>
    </w:p>
    <w:p w14:paraId="3ED948A9" w14:textId="77777777" w:rsidR="00C05C67" w:rsidRPr="005B25A1" w:rsidRDefault="00C05C67" w:rsidP="00C05C67">
      <w:pPr>
        <w:keepNext/>
        <w:keepLines/>
        <w:rPr>
          <w:b/>
          <w:bCs/>
        </w:rPr>
      </w:pPr>
      <w:r w:rsidRPr="005B25A1">
        <w:rPr>
          <w:b/>
          <w:bCs/>
        </w:rPr>
        <w:t>Parallel discussion:</w:t>
      </w:r>
    </w:p>
    <w:p w14:paraId="30C55D1A" w14:textId="77777777" w:rsidR="00C05C67" w:rsidRPr="00B81031" w:rsidRDefault="00C05C67" w:rsidP="00C05C67">
      <w:pPr>
        <w:keepNext/>
        <w:keepLines/>
        <w:rPr>
          <w:i/>
        </w:rPr>
      </w:pPr>
      <w:r w:rsidRPr="00B81031">
        <w:rPr>
          <w:b/>
          <w:bCs/>
          <w:i/>
        </w:rPr>
        <w:t>Comment:</w:t>
      </w:r>
      <w:r>
        <w:rPr>
          <w:i/>
        </w:rPr>
        <w:t xml:space="preserve"> Responses drafted in </w:t>
      </w:r>
      <w:r w:rsidRPr="00ED26F2">
        <w:rPr>
          <w:i/>
          <w:color w:val="0000FF"/>
        </w:rPr>
        <w:t>S2-2406195</w:t>
      </w:r>
      <w:r>
        <w:rPr>
          <w:i/>
        </w:rPr>
        <w:t xml:space="preserve">, </w:t>
      </w:r>
      <w:r w:rsidRPr="00ED26F2">
        <w:rPr>
          <w:i/>
          <w:color w:val="0000FF"/>
        </w:rPr>
        <w:t>S2-2406482</w:t>
      </w:r>
      <w:r>
        <w:rPr>
          <w:i/>
        </w:rPr>
        <w:t xml:space="preserve">, </w:t>
      </w:r>
      <w:r w:rsidRPr="00ED26F2">
        <w:rPr>
          <w:i/>
          <w:color w:val="0000FF"/>
        </w:rPr>
        <w:t>S2-2406508</w:t>
      </w:r>
      <w:r>
        <w:rPr>
          <w:i/>
        </w:rPr>
        <w:t xml:space="preserve">, </w:t>
      </w:r>
      <w:r w:rsidRPr="00ED26F2">
        <w:rPr>
          <w:i/>
          <w:color w:val="0000FF"/>
        </w:rPr>
        <w:t>S2-2406535</w:t>
      </w:r>
      <w:r>
        <w:rPr>
          <w:i/>
        </w:rPr>
        <w:t>. Postponed in parallel session.</w:t>
      </w:r>
    </w:p>
    <w:p w14:paraId="1E9182E4" w14:textId="77777777" w:rsidR="00C05C67" w:rsidRPr="005B25A1" w:rsidRDefault="00C05C67" w:rsidP="00C05C67">
      <w:pPr>
        <w:keepNext/>
        <w:keepLines/>
        <w:rPr>
          <w:b/>
          <w:bCs/>
        </w:rPr>
      </w:pPr>
      <w:r w:rsidRPr="005B25A1">
        <w:rPr>
          <w:b/>
          <w:bCs/>
        </w:rPr>
        <w:t>Plenary Discussion:</w:t>
      </w:r>
    </w:p>
    <w:p w14:paraId="4F573381" w14:textId="77777777" w:rsidR="00C05C67" w:rsidRPr="005B25A1" w:rsidRDefault="00C05C67" w:rsidP="00C05C67">
      <w:pPr>
        <w:keepNext/>
        <w:keepLines/>
      </w:pPr>
      <w:r>
        <w:rPr>
          <w:color w:val="0000FF"/>
        </w:rPr>
        <w:t>Postponed</w:t>
      </w:r>
      <w:r>
        <w:t>.</w:t>
      </w:r>
    </w:p>
    <w:p w14:paraId="5F5FAB10" w14:textId="77777777" w:rsidR="00C05C67" w:rsidRPr="00EB0339" w:rsidRDefault="00C05C67" w:rsidP="00C05C67">
      <w:r w:rsidRPr="005B25A1">
        <w:rPr>
          <w:b/>
          <w:bCs/>
        </w:rPr>
        <w:t>Status:</w:t>
      </w:r>
      <w:r>
        <w:t xml:space="preserve"> </w:t>
      </w:r>
      <w:r>
        <w:rPr>
          <w:color w:val="0000FF"/>
        </w:rPr>
        <w:t>Postponed</w:t>
      </w:r>
      <w:r>
        <w:t>.</w:t>
      </w:r>
    </w:p>
    <w:p w14:paraId="74325E6D" w14:textId="77777777" w:rsidR="00C05C67" w:rsidRDefault="00C05C67" w:rsidP="00C05C67">
      <w:pPr>
        <w:pStyle w:val="NormTop"/>
      </w:pPr>
      <w:r w:rsidRPr="00ED26F2">
        <w:rPr>
          <w:color w:val="0000FF"/>
        </w:rPr>
        <w:t>S2-2406195</w:t>
      </w:r>
      <w:r w:rsidRPr="00D53282">
        <w:t xml:space="preserve"> </w:t>
      </w:r>
      <w:r>
        <w:t>(LS OUT) [DRAFT] Reply LS on UE Location Information for NB-IoT NTN (Source: vivo)</w:t>
      </w:r>
      <w:r>
        <w:br/>
      </w:r>
      <w:r w:rsidRPr="00D53282">
        <w:rPr>
          <w:b/>
        </w:rPr>
        <w:t>Document for:</w:t>
      </w:r>
      <w:r w:rsidRPr="00D53282">
        <w:t xml:space="preserve"> </w:t>
      </w:r>
      <w:r>
        <w:t>Action</w:t>
      </w:r>
      <w:r>
        <w:br/>
      </w:r>
      <w:r w:rsidRPr="00D53282">
        <w:rPr>
          <w:b/>
        </w:rPr>
        <w:t>Abstract:</w:t>
      </w:r>
      <w:r w:rsidRPr="00D53282">
        <w:t xml:space="preserve"> </w:t>
      </w:r>
      <w:r>
        <w:br/>
        <w:t>[DRAFT] Reply LS on UE Location Information for NB-IoT NTN.</w:t>
      </w:r>
    </w:p>
    <w:p w14:paraId="4B5D5EBA" w14:textId="77777777" w:rsidR="00C05C67" w:rsidRPr="005B25A1" w:rsidRDefault="00C05C67" w:rsidP="00C05C67">
      <w:pPr>
        <w:keepNext/>
        <w:keepLines/>
        <w:rPr>
          <w:b/>
          <w:bCs/>
        </w:rPr>
      </w:pPr>
      <w:r w:rsidRPr="005B25A1">
        <w:rPr>
          <w:b/>
          <w:bCs/>
        </w:rPr>
        <w:t>Parallel discussion:</w:t>
      </w:r>
    </w:p>
    <w:p w14:paraId="5807EB66" w14:textId="77777777" w:rsidR="00C05C67" w:rsidRPr="00B81031" w:rsidRDefault="00C05C67" w:rsidP="00C05C67">
      <w:pPr>
        <w:keepNext/>
        <w:keepLines/>
        <w:rPr>
          <w:i/>
        </w:rPr>
      </w:pPr>
      <w:r>
        <w:rPr>
          <w:i/>
        </w:rPr>
        <w:t xml:space="preserve">Response to </w:t>
      </w:r>
      <w:r w:rsidRPr="00ED26F2">
        <w:rPr>
          <w:i/>
          <w:color w:val="0000FF"/>
        </w:rPr>
        <w:t>S2-2405879</w:t>
      </w:r>
      <w:r>
        <w:rPr>
          <w:i/>
        </w:rPr>
        <w:t>.</w:t>
      </w:r>
    </w:p>
    <w:p w14:paraId="703EAD3F" w14:textId="77777777" w:rsidR="00DA3254" w:rsidRPr="005B25A1" w:rsidRDefault="00DA3254" w:rsidP="00DA3254">
      <w:pPr>
        <w:keepNext/>
        <w:keepLines/>
      </w:pPr>
      <w:r w:rsidRPr="00B56CC5">
        <w:rPr>
          <w:color w:val="0000FF"/>
        </w:rPr>
        <w:t>Not handled</w:t>
      </w:r>
      <w:r>
        <w:t>.</w:t>
      </w:r>
    </w:p>
    <w:p w14:paraId="2F892B38" w14:textId="77777777" w:rsidR="00DA3254" w:rsidRPr="00EB0339" w:rsidRDefault="00DA3254" w:rsidP="00DA3254">
      <w:r w:rsidRPr="005B25A1">
        <w:rPr>
          <w:b/>
          <w:bCs/>
        </w:rPr>
        <w:t>Status:</w:t>
      </w:r>
      <w:r>
        <w:t xml:space="preserve"> </w:t>
      </w:r>
      <w:r w:rsidRPr="00B56CC5">
        <w:rPr>
          <w:color w:val="0000FF"/>
        </w:rPr>
        <w:t>Not handled</w:t>
      </w:r>
      <w:r>
        <w:t>.</w:t>
      </w:r>
    </w:p>
    <w:p w14:paraId="47CB8D76" w14:textId="77777777" w:rsidR="00C05C67" w:rsidRDefault="00C05C67" w:rsidP="00C05C67">
      <w:pPr>
        <w:pStyle w:val="NormTop"/>
      </w:pPr>
      <w:r w:rsidRPr="00ED26F2">
        <w:rPr>
          <w:color w:val="0000FF"/>
        </w:rPr>
        <w:lastRenderedPageBreak/>
        <w:t>S2-2406482</w:t>
      </w:r>
      <w:r w:rsidRPr="00D53282">
        <w:t xml:space="preserve"> </w:t>
      </w:r>
      <w:r>
        <w:t>(LS OUT) [DRAFT] Reply LS on Reply LS on UE Location Information for NB-IoT NTN (Source: Nokia)</w:t>
      </w:r>
      <w:r>
        <w:br/>
      </w:r>
      <w:r w:rsidRPr="00D53282">
        <w:rPr>
          <w:b/>
        </w:rPr>
        <w:t>Document for:</w:t>
      </w:r>
      <w:r w:rsidRPr="00D53282">
        <w:t xml:space="preserve"> </w:t>
      </w:r>
      <w:r>
        <w:t>Approval</w:t>
      </w:r>
      <w:r>
        <w:br/>
      </w:r>
      <w:r w:rsidRPr="00D53282">
        <w:rPr>
          <w:b/>
        </w:rPr>
        <w:t>Abstract:</w:t>
      </w:r>
      <w:r w:rsidRPr="00D53282">
        <w:t xml:space="preserve"> </w:t>
      </w:r>
      <w:r>
        <w:br/>
        <w:t>[DRAFT] Reply LS on Reply LS on UE Location Information for NB-IoT NTN.</w:t>
      </w:r>
    </w:p>
    <w:p w14:paraId="66FEB63D" w14:textId="77777777" w:rsidR="00C05C67" w:rsidRPr="005B25A1" w:rsidRDefault="00C05C67" w:rsidP="00C05C67">
      <w:pPr>
        <w:keepNext/>
        <w:keepLines/>
        <w:rPr>
          <w:b/>
          <w:bCs/>
        </w:rPr>
      </w:pPr>
      <w:r w:rsidRPr="005B25A1">
        <w:rPr>
          <w:b/>
          <w:bCs/>
        </w:rPr>
        <w:t>Parallel discussion:</w:t>
      </w:r>
    </w:p>
    <w:p w14:paraId="54A24236" w14:textId="77777777" w:rsidR="00C05C67" w:rsidRPr="00B81031" w:rsidRDefault="00C05C67" w:rsidP="00C05C67">
      <w:pPr>
        <w:keepNext/>
        <w:keepLines/>
        <w:rPr>
          <w:i/>
        </w:rPr>
      </w:pPr>
      <w:r>
        <w:rPr>
          <w:i/>
        </w:rPr>
        <w:t xml:space="preserve">Response to </w:t>
      </w:r>
      <w:r w:rsidRPr="00ED26F2">
        <w:rPr>
          <w:i/>
          <w:color w:val="0000FF"/>
        </w:rPr>
        <w:t>S2-2405879</w:t>
      </w:r>
      <w:r>
        <w:rPr>
          <w:i/>
        </w:rPr>
        <w:t>.</w:t>
      </w:r>
    </w:p>
    <w:p w14:paraId="3C4BDB63" w14:textId="77777777" w:rsidR="00DA3254" w:rsidRPr="005B25A1" w:rsidRDefault="00DA3254" w:rsidP="00DA3254">
      <w:pPr>
        <w:keepNext/>
        <w:keepLines/>
      </w:pPr>
      <w:r w:rsidRPr="00B56CC5">
        <w:rPr>
          <w:color w:val="0000FF"/>
        </w:rPr>
        <w:t>Not handled</w:t>
      </w:r>
      <w:r>
        <w:t>.</w:t>
      </w:r>
    </w:p>
    <w:p w14:paraId="452C28DA" w14:textId="77777777" w:rsidR="00DA3254" w:rsidRPr="00EB0339" w:rsidRDefault="00DA3254" w:rsidP="00DA3254">
      <w:r w:rsidRPr="005B25A1">
        <w:rPr>
          <w:b/>
          <w:bCs/>
        </w:rPr>
        <w:t>Status:</w:t>
      </w:r>
      <w:r>
        <w:t xml:space="preserve"> </w:t>
      </w:r>
      <w:r w:rsidRPr="00B56CC5">
        <w:rPr>
          <w:color w:val="0000FF"/>
        </w:rPr>
        <w:t>Not handled</w:t>
      </w:r>
      <w:r>
        <w:t>.</w:t>
      </w:r>
    </w:p>
    <w:p w14:paraId="266118C2" w14:textId="77777777" w:rsidR="00C05C67" w:rsidRDefault="00C05C67" w:rsidP="00C05C67">
      <w:pPr>
        <w:pStyle w:val="NormTop"/>
      </w:pPr>
      <w:r w:rsidRPr="00ED26F2">
        <w:rPr>
          <w:color w:val="0000FF"/>
        </w:rPr>
        <w:t>S2-2406508</w:t>
      </w:r>
      <w:r w:rsidRPr="00D53282">
        <w:t xml:space="preserve"> </w:t>
      </w:r>
      <w:r>
        <w:t>(LS OUT) [DRAFT] LS reply on eNB obtaining UE Coarse Location Information for NB-IoT NTN (Source: Huawei, HiSilicon)</w:t>
      </w:r>
      <w:r>
        <w:br/>
      </w:r>
      <w:r w:rsidRPr="00D53282">
        <w:rPr>
          <w:b/>
        </w:rPr>
        <w:t>Document for:</w:t>
      </w:r>
      <w:r w:rsidRPr="00D53282">
        <w:t xml:space="preserve"> </w:t>
      </w:r>
      <w:r>
        <w:t>Approval</w:t>
      </w:r>
      <w:r>
        <w:br/>
      </w:r>
      <w:r w:rsidRPr="00D53282">
        <w:rPr>
          <w:b/>
        </w:rPr>
        <w:t>Abstract:</w:t>
      </w:r>
      <w:r w:rsidRPr="00D53282">
        <w:t xml:space="preserve"> </w:t>
      </w:r>
      <w:r>
        <w:br/>
        <w:t>Reply to RAN about providing the course location information to RAN and then additionally RAN providing a mapped cell ID back.</w:t>
      </w:r>
    </w:p>
    <w:p w14:paraId="75FF952D" w14:textId="77777777" w:rsidR="00C05C67" w:rsidRPr="005B25A1" w:rsidRDefault="00C05C67" w:rsidP="00C05C67">
      <w:pPr>
        <w:keepNext/>
        <w:keepLines/>
        <w:rPr>
          <w:b/>
          <w:bCs/>
        </w:rPr>
      </w:pPr>
      <w:r w:rsidRPr="005B25A1">
        <w:rPr>
          <w:b/>
          <w:bCs/>
        </w:rPr>
        <w:t>Parallel discussion:</w:t>
      </w:r>
    </w:p>
    <w:p w14:paraId="690AE338" w14:textId="77777777" w:rsidR="00C05C67" w:rsidRPr="00B81031" w:rsidRDefault="00C05C67" w:rsidP="00C05C67">
      <w:pPr>
        <w:keepNext/>
        <w:keepLines/>
        <w:rPr>
          <w:i/>
        </w:rPr>
      </w:pPr>
      <w:r>
        <w:rPr>
          <w:i/>
        </w:rPr>
        <w:t xml:space="preserve">Response to </w:t>
      </w:r>
      <w:r w:rsidRPr="00ED26F2">
        <w:rPr>
          <w:i/>
          <w:color w:val="0000FF"/>
        </w:rPr>
        <w:t>S2-2405879</w:t>
      </w:r>
      <w:r>
        <w:rPr>
          <w:i/>
        </w:rPr>
        <w:t>.</w:t>
      </w:r>
    </w:p>
    <w:p w14:paraId="4A27FC66" w14:textId="77777777" w:rsidR="00DA3254" w:rsidRPr="005B25A1" w:rsidRDefault="00DA3254" w:rsidP="00DA3254">
      <w:pPr>
        <w:keepNext/>
        <w:keepLines/>
      </w:pPr>
      <w:r w:rsidRPr="00B56CC5">
        <w:rPr>
          <w:color w:val="0000FF"/>
        </w:rPr>
        <w:t>Not handled</w:t>
      </w:r>
      <w:r>
        <w:t>.</w:t>
      </w:r>
    </w:p>
    <w:p w14:paraId="7B0AC0A6" w14:textId="77777777" w:rsidR="00DA3254" w:rsidRPr="00EB0339" w:rsidRDefault="00DA3254" w:rsidP="00DA3254">
      <w:r w:rsidRPr="005B25A1">
        <w:rPr>
          <w:b/>
          <w:bCs/>
        </w:rPr>
        <w:t>Status:</w:t>
      </w:r>
      <w:r>
        <w:t xml:space="preserve"> </w:t>
      </w:r>
      <w:r w:rsidRPr="00B56CC5">
        <w:rPr>
          <w:color w:val="0000FF"/>
        </w:rPr>
        <w:t>Not handled</w:t>
      </w:r>
      <w:r>
        <w:t>.</w:t>
      </w:r>
    </w:p>
    <w:p w14:paraId="770FC4F7" w14:textId="77777777" w:rsidR="00C05C67" w:rsidRDefault="00C05C67" w:rsidP="00C05C67">
      <w:pPr>
        <w:pStyle w:val="NormTop"/>
      </w:pPr>
      <w:r w:rsidRPr="00ED26F2">
        <w:rPr>
          <w:color w:val="0000FF"/>
        </w:rPr>
        <w:t>S2-2406535</w:t>
      </w:r>
      <w:r w:rsidRPr="00D53282">
        <w:t xml:space="preserve"> </w:t>
      </w:r>
      <w:r>
        <w:t>(LS OUT) [DRAFT] Reply LS on UE Location Information for NB-IoT NTN (Source: Qualcomm)</w:t>
      </w:r>
      <w:r>
        <w:br/>
      </w:r>
      <w:r w:rsidRPr="00D53282">
        <w:rPr>
          <w:b/>
        </w:rPr>
        <w:t>Document for:</w:t>
      </w:r>
      <w:r w:rsidRPr="00D53282">
        <w:t xml:space="preserve"> </w:t>
      </w:r>
      <w:r>
        <w:t>Approval</w:t>
      </w:r>
      <w:r>
        <w:br/>
      </w:r>
      <w:r w:rsidRPr="00D53282">
        <w:rPr>
          <w:b/>
        </w:rPr>
        <w:t>Abstract:</w:t>
      </w:r>
      <w:r w:rsidRPr="00D53282">
        <w:t xml:space="preserve"> </w:t>
      </w:r>
      <w:r>
        <w:br/>
        <w:t>Responds to LS on UE Location Information for NB-IoT NTN.</w:t>
      </w:r>
    </w:p>
    <w:p w14:paraId="330424D4" w14:textId="77777777" w:rsidR="00C05C67" w:rsidRPr="005B25A1" w:rsidRDefault="00C05C67" w:rsidP="00C05C67">
      <w:pPr>
        <w:keepNext/>
        <w:keepLines/>
        <w:rPr>
          <w:b/>
          <w:bCs/>
        </w:rPr>
      </w:pPr>
      <w:r w:rsidRPr="005B25A1">
        <w:rPr>
          <w:b/>
          <w:bCs/>
        </w:rPr>
        <w:t>Parallel discussion:</w:t>
      </w:r>
    </w:p>
    <w:p w14:paraId="41059E79" w14:textId="77777777" w:rsidR="00C05C67" w:rsidRPr="00B81031" w:rsidRDefault="00C05C67" w:rsidP="00C05C67">
      <w:pPr>
        <w:keepNext/>
        <w:keepLines/>
        <w:rPr>
          <w:i/>
        </w:rPr>
      </w:pPr>
      <w:r>
        <w:rPr>
          <w:i/>
        </w:rPr>
        <w:t xml:space="preserve">Response to </w:t>
      </w:r>
      <w:r w:rsidRPr="00ED26F2">
        <w:rPr>
          <w:i/>
          <w:color w:val="0000FF"/>
        </w:rPr>
        <w:t>S2-2405879</w:t>
      </w:r>
      <w:r>
        <w:rPr>
          <w:i/>
        </w:rPr>
        <w:t>.</w:t>
      </w:r>
    </w:p>
    <w:p w14:paraId="668D9A36" w14:textId="77777777" w:rsidR="00DA3254" w:rsidRPr="005B25A1" w:rsidRDefault="00DA3254" w:rsidP="00DA3254">
      <w:pPr>
        <w:keepNext/>
        <w:keepLines/>
      </w:pPr>
      <w:r w:rsidRPr="00B56CC5">
        <w:rPr>
          <w:color w:val="0000FF"/>
        </w:rPr>
        <w:t>Not handled</w:t>
      </w:r>
      <w:r>
        <w:t>.</w:t>
      </w:r>
    </w:p>
    <w:p w14:paraId="6161F7D6" w14:textId="77777777" w:rsidR="00DA3254" w:rsidRPr="00EB0339" w:rsidRDefault="00DA3254" w:rsidP="00DA3254">
      <w:r w:rsidRPr="005B25A1">
        <w:rPr>
          <w:b/>
          <w:bCs/>
        </w:rPr>
        <w:t>Status:</w:t>
      </w:r>
      <w:r>
        <w:t xml:space="preserve"> </w:t>
      </w:r>
      <w:r w:rsidRPr="00B56CC5">
        <w:rPr>
          <w:color w:val="0000FF"/>
        </w:rPr>
        <w:t>Not handled</w:t>
      </w:r>
      <w:r>
        <w:t>.</w:t>
      </w:r>
    </w:p>
    <w:p w14:paraId="46EC9C20" w14:textId="77777777" w:rsidR="00C05C67" w:rsidRDefault="00C05C67" w:rsidP="00C05C67">
      <w:pPr>
        <w:pStyle w:val="NormTop"/>
      </w:pPr>
      <w:r w:rsidRPr="00ED26F2">
        <w:rPr>
          <w:color w:val="0000FF"/>
        </w:rPr>
        <w:t>S2-2406193</w:t>
      </w:r>
      <w:r w:rsidRPr="00D53282">
        <w:t xml:space="preserve"> </w:t>
      </w:r>
      <w:r>
        <w:t>(DISCUSSION) Discussion on sending UE coarse location to eNB. (Source: Vivo)</w:t>
      </w:r>
      <w:r>
        <w:br/>
      </w:r>
      <w:r w:rsidRPr="00D53282">
        <w:rPr>
          <w:b/>
        </w:rPr>
        <w:t>Document for:</w:t>
      </w:r>
      <w:r w:rsidRPr="00D53282">
        <w:t xml:space="preserve"> </w:t>
      </w:r>
      <w:r>
        <w:t>Discussion</w:t>
      </w:r>
      <w:r>
        <w:br/>
      </w:r>
      <w:r w:rsidRPr="00D53282">
        <w:rPr>
          <w:b/>
        </w:rPr>
        <w:t>Abstract:</w:t>
      </w:r>
      <w:r w:rsidRPr="00D53282">
        <w:t xml:space="preserve"> </w:t>
      </w:r>
      <w:r>
        <w:br/>
        <w:t>Propose that the MME signals back the UE coarse location to eNB, and the eNB reports any updated ULI to MME.</w:t>
      </w:r>
    </w:p>
    <w:p w14:paraId="3300A632" w14:textId="77777777" w:rsidR="00B56CC5" w:rsidRPr="005B25A1" w:rsidRDefault="00B56CC5" w:rsidP="00B56CC5">
      <w:pPr>
        <w:keepNext/>
        <w:keepLines/>
        <w:rPr>
          <w:b/>
          <w:bCs/>
        </w:rPr>
      </w:pPr>
      <w:r w:rsidRPr="005B25A1">
        <w:rPr>
          <w:b/>
          <w:bCs/>
        </w:rPr>
        <w:t>Parallel discussion:</w:t>
      </w:r>
    </w:p>
    <w:p w14:paraId="3AF4882F" w14:textId="77777777" w:rsidR="00B56CC5" w:rsidRPr="005B25A1" w:rsidRDefault="00B56CC5" w:rsidP="00B56CC5">
      <w:pPr>
        <w:keepNext/>
        <w:keepLines/>
      </w:pPr>
      <w:r w:rsidRPr="00B56CC5">
        <w:rPr>
          <w:color w:val="0000FF"/>
        </w:rPr>
        <w:t>Not handled</w:t>
      </w:r>
      <w:r>
        <w:t>.</w:t>
      </w:r>
    </w:p>
    <w:p w14:paraId="52193982" w14:textId="77777777" w:rsidR="00B56CC5" w:rsidRPr="00EB0339" w:rsidRDefault="00B56CC5" w:rsidP="00B56CC5">
      <w:r w:rsidRPr="005B25A1">
        <w:rPr>
          <w:b/>
          <w:bCs/>
        </w:rPr>
        <w:t>Status:</w:t>
      </w:r>
      <w:r>
        <w:t xml:space="preserve"> </w:t>
      </w:r>
      <w:r w:rsidRPr="00B56CC5">
        <w:rPr>
          <w:color w:val="0000FF"/>
        </w:rPr>
        <w:t>Not handled</w:t>
      </w:r>
      <w:r>
        <w:t>.</w:t>
      </w:r>
    </w:p>
    <w:p w14:paraId="0C854645" w14:textId="77777777" w:rsidR="00C05C67" w:rsidRDefault="00C05C67" w:rsidP="00C05C67">
      <w:pPr>
        <w:pStyle w:val="NormTop"/>
      </w:pPr>
      <w:r w:rsidRPr="00ED26F2">
        <w:rPr>
          <w:color w:val="0000FF"/>
        </w:rPr>
        <w:t>S2-2406395</w:t>
      </w:r>
      <w:r w:rsidRPr="00D53282">
        <w:t xml:space="preserve"> </w:t>
      </w:r>
      <w:r>
        <w:t>(CR) 23.401 CR3782 (Rel-18, 'F'): UE coarse location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the Location Reporting Procedure to reflect that the MME signals the coarse location information received from the UE in NAS back to eNB, the eNB derives the updated ULI (TA) based on the coarse location and return it to CN.</w:t>
      </w:r>
    </w:p>
    <w:p w14:paraId="2CC0002D" w14:textId="77777777" w:rsidR="00B56CC5" w:rsidRPr="005B25A1" w:rsidRDefault="00B56CC5" w:rsidP="00B56CC5">
      <w:pPr>
        <w:keepNext/>
        <w:keepLines/>
        <w:rPr>
          <w:b/>
          <w:bCs/>
        </w:rPr>
      </w:pPr>
      <w:r w:rsidRPr="005B25A1">
        <w:rPr>
          <w:b/>
          <w:bCs/>
        </w:rPr>
        <w:t>Parallel discussion:</w:t>
      </w:r>
    </w:p>
    <w:p w14:paraId="5CD390EB" w14:textId="77777777" w:rsidR="00B56CC5" w:rsidRPr="005B25A1" w:rsidRDefault="00B56CC5" w:rsidP="00B56CC5">
      <w:pPr>
        <w:keepNext/>
        <w:keepLines/>
      </w:pPr>
      <w:r w:rsidRPr="00B56CC5">
        <w:rPr>
          <w:color w:val="0000FF"/>
        </w:rPr>
        <w:t>Not handled</w:t>
      </w:r>
      <w:r>
        <w:t>.</w:t>
      </w:r>
    </w:p>
    <w:p w14:paraId="3B6B67A8" w14:textId="77777777" w:rsidR="00B56CC5" w:rsidRPr="00EB0339" w:rsidRDefault="00B56CC5" w:rsidP="00B56CC5">
      <w:r w:rsidRPr="005B25A1">
        <w:rPr>
          <w:b/>
          <w:bCs/>
        </w:rPr>
        <w:t>Status:</w:t>
      </w:r>
      <w:r>
        <w:t xml:space="preserve"> </w:t>
      </w:r>
      <w:r w:rsidRPr="00B56CC5">
        <w:rPr>
          <w:color w:val="0000FF"/>
        </w:rPr>
        <w:t>Not handled</w:t>
      </w:r>
      <w:r>
        <w:t>.</w:t>
      </w:r>
    </w:p>
    <w:p w14:paraId="458916EB" w14:textId="77777777" w:rsidR="00C05C67" w:rsidRDefault="00C05C67" w:rsidP="00C05C67">
      <w:pPr>
        <w:pStyle w:val="NormTop"/>
      </w:pPr>
      <w:r w:rsidRPr="00ED26F2">
        <w:rPr>
          <w:color w:val="0000FF"/>
        </w:rPr>
        <w:lastRenderedPageBreak/>
        <w:t>S2-2406466</w:t>
      </w:r>
      <w:r w:rsidRPr="00D53282">
        <w:t xml:space="preserve"> </w:t>
      </w:r>
      <w:r>
        <w:t>(CR) 23.401 CR3783 (Rel-18, 'F'): Coarse UE location reporting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Location reporting procedure can now include additional coarse UE location in from MME to eNB.</w:t>
      </w:r>
    </w:p>
    <w:p w14:paraId="22745B2B" w14:textId="77777777" w:rsidR="00B56CC5" w:rsidRPr="005B25A1" w:rsidRDefault="00B56CC5" w:rsidP="00B56CC5">
      <w:pPr>
        <w:keepNext/>
        <w:keepLines/>
        <w:rPr>
          <w:b/>
          <w:bCs/>
        </w:rPr>
      </w:pPr>
      <w:r w:rsidRPr="005B25A1">
        <w:rPr>
          <w:b/>
          <w:bCs/>
        </w:rPr>
        <w:t>Parallel discussion:</w:t>
      </w:r>
    </w:p>
    <w:p w14:paraId="64DA50DE" w14:textId="77777777" w:rsidR="00B56CC5" w:rsidRPr="005B25A1" w:rsidRDefault="00B56CC5" w:rsidP="00B56CC5">
      <w:pPr>
        <w:keepNext/>
        <w:keepLines/>
      </w:pPr>
      <w:r w:rsidRPr="00B56CC5">
        <w:rPr>
          <w:color w:val="0000FF"/>
        </w:rPr>
        <w:t>Not handled</w:t>
      </w:r>
      <w:r>
        <w:t>.</w:t>
      </w:r>
    </w:p>
    <w:p w14:paraId="265D4318" w14:textId="77777777" w:rsidR="00B56CC5" w:rsidRPr="00EB0339" w:rsidRDefault="00B56CC5" w:rsidP="00B56CC5">
      <w:r w:rsidRPr="005B25A1">
        <w:rPr>
          <w:b/>
          <w:bCs/>
        </w:rPr>
        <w:t>Status:</w:t>
      </w:r>
      <w:r>
        <w:t xml:space="preserve"> </w:t>
      </w:r>
      <w:r w:rsidRPr="00B56CC5">
        <w:rPr>
          <w:color w:val="0000FF"/>
        </w:rPr>
        <w:t>Not handled</w:t>
      </w:r>
      <w:r>
        <w:t>.</w:t>
      </w:r>
    </w:p>
    <w:p w14:paraId="295966C8" w14:textId="77777777" w:rsidR="00C05C67" w:rsidRDefault="00C05C67" w:rsidP="00C05C67">
      <w:pPr>
        <w:pStyle w:val="NormTop"/>
      </w:pPr>
      <w:r w:rsidRPr="00ED26F2">
        <w:rPr>
          <w:color w:val="0000FF"/>
        </w:rPr>
        <w:t>S2-2406506</w:t>
      </w:r>
      <w:r w:rsidRPr="00D53282">
        <w:t xml:space="preserve"> </w:t>
      </w:r>
      <w:r>
        <w:t>(CR) 23.401 CR3784 (Rel-18, 'F'): Support of MME obtaining mapped Cell ID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Option#1: Update the Location Reporting Procedure to support the MME providing the UE Coarse Location Information to RAN and RAN returns a mapped Cell ID to the MME. Opion#2: Update the Location Reporting Procedure to reference to TS 23.271 for obtaining the mapped Cell ID.</w:t>
      </w:r>
    </w:p>
    <w:p w14:paraId="62E3BF84" w14:textId="77777777" w:rsidR="00B56CC5" w:rsidRPr="005B25A1" w:rsidRDefault="00B56CC5" w:rsidP="00B56CC5">
      <w:pPr>
        <w:keepNext/>
        <w:keepLines/>
        <w:rPr>
          <w:b/>
          <w:bCs/>
        </w:rPr>
      </w:pPr>
      <w:r w:rsidRPr="005B25A1">
        <w:rPr>
          <w:b/>
          <w:bCs/>
        </w:rPr>
        <w:t>Parallel discussion:</w:t>
      </w:r>
    </w:p>
    <w:p w14:paraId="563715F3" w14:textId="77777777" w:rsidR="00B56CC5" w:rsidRPr="005B25A1" w:rsidRDefault="00B56CC5" w:rsidP="00B56CC5">
      <w:pPr>
        <w:keepNext/>
        <w:keepLines/>
      </w:pPr>
      <w:r w:rsidRPr="00B56CC5">
        <w:rPr>
          <w:color w:val="0000FF"/>
        </w:rPr>
        <w:t>Not handled</w:t>
      </w:r>
      <w:r>
        <w:t>.</w:t>
      </w:r>
    </w:p>
    <w:p w14:paraId="1A51F3CE" w14:textId="77777777" w:rsidR="00B56CC5" w:rsidRPr="00EB0339" w:rsidRDefault="00B56CC5" w:rsidP="00B56CC5">
      <w:r w:rsidRPr="005B25A1">
        <w:rPr>
          <w:b/>
          <w:bCs/>
        </w:rPr>
        <w:t>Status:</w:t>
      </w:r>
      <w:r>
        <w:t xml:space="preserve"> </w:t>
      </w:r>
      <w:r w:rsidRPr="00B56CC5">
        <w:rPr>
          <w:color w:val="0000FF"/>
        </w:rPr>
        <w:t>Not handled</w:t>
      </w:r>
      <w:r>
        <w:t>.</w:t>
      </w:r>
    </w:p>
    <w:p w14:paraId="05DBF808" w14:textId="77777777" w:rsidR="00C05C67" w:rsidRDefault="00C05C67" w:rsidP="00C05C67">
      <w:pPr>
        <w:pStyle w:val="NormTop"/>
      </w:pPr>
      <w:r w:rsidRPr="00ED26F2">
        <w:rPr>
          <w:color w:val="0000FF"/>
        </w:rPr>
        <w:t>S2-2406507</w:t>
      </w:r>
      <w:r w:rsidRPr="00D53282">
        <w:t xml:space="preserve"> </w:t>
      </w:r>
      <w:r>
        <w:t>(CR) 23.271 CR0440 (Rel-18, 'F'): Support of E-SMLC mapping UE Coarse Location Information to Cell ID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NI-LR procedure to support E-SMLC to return a mapped Cell ID to MME.</w:t>
      </w:r>
    </w:p>
    <w:p w14:paraId="5502E839" w14:textId="77777777" w:rsidR="00B56CC5" w:rsidRPr="005B25A1" w:rsidRDefault="00B56CC5" w:rsidP="00B56CC5">
      <w:pPr>
        <w:keepNext/>
        <w:keepLines/>
        <w:rPr>
          <w:b/>
          <w:bCs/>
        </w:rPr>
      </w:pPr>
      <w:r w:rsidRPr="005B25A1">
        <w:rPr>
          <w:b/>
          <w:bCs/>
        </w:rPr>
        <w:t>Parallel discussion:</w:t>
      </w:r>
    </w:p>
    <w:p w14:paraId="6B93A9FF" w14:textId="77777777" w:rsidR="00B56CC5" w:rsidRPr="005B25A1" w:rsidRDefault="00B56CC5" w:rsidP="00B56CC5">
      <w:pPr>
        <w:keepNext/>
        <w:keepLines/>
      </w:pPr>
      <w:r w:rsidRPr="00B56CC5">
        <w:rPr>
          <w:color w:val="0000FF"/>
        </w:rPr>
        <w:t>Not handled</w:t>
      </w:r>
      <w:r>
        <w:t>.</w:t>
      </w:r>
    </w:p>
    <w:p w14:paraId="1AED8CEE" w14:textId="77777777" w:rsidR="00B56CC5" w:rsidRPr="00EB0339" w:rsidRDefault="00B56CC5" w:rsidP="00B56CC5">
      <w:r w:rsidRPr="005B25A1">
        <w:rPr>
          <w:b/>
          <w:bCs/>
        </w:rPr>
        <w:t>Status:</w:t>
      </w:r>
      <w:r>
        <w:t xml:space="preserve"> </w:t>
      </w:r>
      <w:r w:rsidRPr="00B56CC5">
        <w:rPr>
          <w:color w:val="0000FF"/>
        </w:rPr>
        <w:t>Not handled</w:t>
      </w:r>
      <w:r>
        <w:t>.</w:t>
      </w:r>
    </w:p>
    <w:p w14:paraId="170E1C27" w14:textId="77777777" w:rsidR="00C05C67" w:rsidRDefault="00C05C67" w:rsidP="00C05C67">
      <w:pPr>
        <w:pStyle w:val="NormTop"/>
      </w:pPr>
      <w:r w:rsidRPr="00ED26F2">
        <w:rPr>
          <w:color w:val="0000FF"/>
        </w:rPr>
        <w:t>S2-2406532</w:t>
      </w:r>
      <w:r w:rsidRPr="00D53282">
        <w:t xml:space="preserve"> </w:t>
      </w:r>
      <w:r>
        <w:t>(CR) 23.401 CR3785 (Rel-18, 'F'): Reporting coarse location information to NB-IoT eNB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MME to optionally report the Coarse Location Information it receives from NB-IoT UE to eNB.</w:t>
      </w:r>
    </w:p>
    <w:p w14:paraId="26445284" w14:textId="77777777" w:rsidR="00B56CC5" w:rsidRPr="005B25A1" w:rsidRDefault="00B56CC5" w:rsidP="00B56CC5">
      <w:pPr>
        <w:keepNext/>
        <w:keepLines/>
        <w:rPr>
          <w:b/>
          <w:bCs/>
        </w:rPr>
      </w:pPr>
      <w:r w:rsidRPr="005B25A1">
        <w:rPr>
          <w:b/>
          <w:bCs/>
        </w:rPr>
        <w:t>Parallel discussion:</w:t>
      </w:r>
    </w:p>
    <w:p w14:paraId="261E5371" w14:textId="77777777" w:rsidR="00B56CC5" w:rsidRPr="005B25A1" w:rsidRDefault="00B56CC5" w:rsidP="00B56CC5">
      <w:pPr>
        <w:keepNext/>
        <w:keepLines/>
      </w:pPr>
      <w:r w:rsidRPr="00B56CC5">
        <w:rPr>
          <w:color w:val="0000FF"/>
        </w:rPr>
        <w:t>Not handled</w:t>
      </w:r>
      <w:r>
        <w:t>.</w:t>
      </w:r>
    </w:p>
    <w:p w14:paraId="7473E672" w14:textId="77777777" w:rsidR="00B56CC5" w:rsidRPr="00EB0339" w:rsidRDefault="00B56CC5" w:rsidP="00B56CC5">
      <w:r w:rsidRPr="005B25A1">
        <w:rPr>
          <w:b/>
          <w:bCs/>
        </w:rPr>
        <w:t>Status:</w:t>
      </w:r>
      <w:r>
        <w:t xml:space="preserve"> </w:t>
      </w:r>
      <w:r w:rsidRPr="00B56CC5">
        <w:rPr>
          <w:color w:val="0000FF"/>
        </w:rPr>
        <w:t>Not handled</w:t>
      </w:r>
      <w:r>
        <w:t>.</w:t>
      </w:r>
    </w:p>
    <w:p w14:paraId="62458FFE" w14:textId="77777777" w:rsidR="008D6ECD" w:rsidRDefault="008D6ECD" w:rsidP="00E04F4D"/>
    <w:p w14:paraId="21B1FE62" w14:textId="77777777" w:rsidR="007615D6" w:rsidRDefault="007615D6" w:rsidP="00E04F4D">
      <w:pPr>
        <w:pStyle w:val="Heading2"/>
      </w:pPr>
      <w:bookmarkStart w:id="72" w:name="_Toc177620627"/>
      <w:r>
        <w:t>8.28</w:t>
      </w:r>
      <w:r>
        <w:tab/>
        <w:t>Rel-17 CAT B/C alignment CR(s) due to the work led by other 3GPP Working Groups</w:t>
      </w:r>
      <w:bookmarkEnd w:id="72"/>
    </w:p>
    <w:p w14:paraId="4478B9C9" w14:textId="77777777" w:rsidR="008D6ECD" w:rsidRDefault="00E04F4D" w:rsidP="00E04F4D">
      <w:r>
        <w:t>There were no contributions to this agenda item.</w:t>
      </w:r>
    </w:p>
    <w:p w14:paraId="667C3919" w14:textId="77777777" w:rsidR="008D6ECD" w:rsidRDefault="008D6ECD" w:rsidP="00E04F4D"/>
    <w:p w14:paraId="46A74F32" w14:textId="77777777" w:rsidR="007615D6" w:rsidRDefault="007615D6" w:rsidP="007615D6">
      <w:pPr>
        <w:pStyle w:val="Heading1"/>
      </w:pPr>
      <w:bookmarkStart w:id="73" w:name="_Toc177620628"/>
      <w:r>
        <w:t>9</w:t>
      </w:r>
      <w:r>
        <w:tab/>
        <w:t>Rel-18 WIDs</w:t>
      </w:r>
      <w:bookmarkEnd w:id="73"/>
    </w:p>
    <w:p w14:paraId="1B960636" w14:textId="77777777" w:rsidR="008D6ECD" w:rsidRDefault="00E04F4D" w:rsidP="00E04F4D">
      <w:r>
        <w:t>There were no contributions to this agenda item.</w:t>
      </w:r>
    </w:p>
    <w:p w14:paraId="6578FF4F" w14:textId="77777777" w:rsidR="008D6ECD" w:rsidRDefault="008D6ECD" w:rsidP="00E04F4D"/>
    <w:p w14:paraId="6DE774A7" w14:textId="77777777" w:rsidR="007615D6" w:rsidRDefault="007615D6" w:rsidP="00E04F4D">
      <w:pPr>
        <w:pStyle w:val="Heading3"/>
      </w:pPr>
      <w:bookmarkStart w:id="74" w:name="_Toc177620629"/>
      <w:r>
        <w:lastRenderedPageBreak/>
        <w:t>9.1.2</w:t>
      </w:r>
      <w:r>
        <w:tab/>
        <w:t>5G System with Satellite Backhaul (5GSATB)</w:t>
      </w:r>
      <w:bookmarkEnd w:id="74"/>
    </w:p>
    <w:p w14:paraId="63732D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4AAD9E6" w14:textId="77777777" w:rsidR="008D6ECD" w:rsidRDefault="00E04F4D" w:rsidP="00E04F4D">
      <w:r>
        <w:t>There were no contributions to this agenda item.</w:t>
      </w:r>
    </w:p>
    <w:p w14:paraId="397626EB" w14:textId="77777777" w:rsidR="008D6ECD" w:rsidRDefault="008D6ECD" w:rsidP="00E04F4D"/>
    <w:p w14:paraId="118057DC" w14:textId="77777777" w:rsidR="00C05C67" w:rsidRDefault="00C05C67" w:rsidP="00C05C67">
      <w:pPr>
        <w:pStyle w:val="Heading3"/>
      </w:pPr>
      <w:bookmarkStart w:id="75" w:name="_Toc177620630"/>
      <w:r>
        <w:t>9.2.2</w:t>
      </w:r>
      <w:r>
        <w:tab/>
        <w:t>Satellite access Phase 2 (5GSAT_Ph2)</w:t>
      </w:r>
      <w:bookmarkEnd w:id="75"/>
    </w:p>
    <w:p w14:paraId="03B74E45"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A427227" w14:textId="77777777" w:rsidR="00C05C67" w:rsidRDefault="00C05C67" w:rsidP="00C05C67">
      <w:pPr>
        <w:pStyle w:val="NormTop"/>
      </w:pPr>
      <w:r w:rsidRPr="00ED26F2">
        <w:rPr>
          <w:color w:val="0000FF"/>
        </w:rPr>
        <w:t>S2-2405875</w:t>
      </w:r>
      <w:r w:rsidRPr="00D53282">
        <w:t xml:space="preserve"> </w:t>
      </w:r>
      <w:r>
        <w:t>(LS IN) LS from SA WG5: LS reply on OAM requirements for UE location verification (Source: SA WG5 (S5-242198))</w:t>
      </w:r>
      <w:r>
        <w:br/>
      </w:r>
      <w:r w:rsidRPr="00D53282">
        <w:rPr>
          <w:b/>
        </w:rPr>
        <w:t>Document for:</w:t>
      </w:r>
      <w:r w:rsidRPr="00D53282">
        <w:t xml:space="preserve"> </w:t>
      </w:r>
      <w:r>
        <w:t>Information</w:t>
      </w:r>
      <w:r>
        <w:br/>
      </w:r>
      <w:r w:rsidRPr="00D53282">
        <w:rPr>
          <w:b/>
        </w:rPr>
        <w:t>Abstract:</w:t>
      </w:r>
      <w:r w:rsidRPr="00D53282">
        <w:t xml:space="preserve"> </w:t>
      </w:r>
      <w:r>
        <w:br/>
        <w:t>SA WG5 thanks RAN WG3 for the incoming LS on OAM requirements for UE location verification in document R3-238056 with following requirement: A TRP may be located on board a satellite. The following is configured by OAM into the LMF: - satellite ephemeris information; - association between the satellite and the TRP. For NTN, the serving cell identity provided from AMF to LMF, is a mapped cell ID. SA WG5 would like to provide the following answers to the above questions: SA WG5 has discussed and agreed to specify a configurable relationship mapping between satellite, gNB and TRP(s), as well as satellite ephemeris information configured on LMF. For NTN, the mapped cell ID could be configured on gNB, AMF and LMF. For more details, please see the agreed CR.</w:t>
      </w:r>
    </w:p>
    <w:p w14:paraId="522207C7" w14:textId="77777777" w:rsidR="00C05C67" w:rsidRPr="005B25A1" w:rsidRDefault="00C05C67" w:rsidP="00C05C67">
      <w:pPr>
        <w:keepNext/>
        <w:keepLines/>
        <w:rPr>
          <w:b/>
          <w:bCs/>
        </w:rPr>
      </w:pPr>
      <w:r w:rsidRPr="005B25A1">
        <w:rPr>
          <w:b/>
          <w:bCs/>
        </w:rPr>
        <w:t>Parallel discussion:</w:t>
      </w:r>
    </w:p>
    <w:p w14:paraId="7E912D50" w14:textId="77777777" w:rsidR="00C05C67" w:rsidRPr="00B81031" w:rsidRDefault="00C05C67" w:rsidP="00C05C67">
      <w:pPr>
        <w:keepNext/>
        <w:keepLines/>
        <w:rPr>
          <w:i/>
        </w:rPr>
      </w:pPr>
      <w:r w:rsidRPr="00B81031">
        <w:rPr>
          <w:b/>
          <w:bCs/>
          <w:i/>
        </w:rPr>
        <w:t>Comment:</w:t>
      </w:r>
      <w:r>
        <w:rPr>
          <w:i/>
        </w:rPr>
        <w:t xml:space="preserve"> Noted in parallel session.</w:t>
      </w:r>
    </w:p>
    <w:p w14:paraId="228455F8" w14:textId="77777777" w:rsidR="00C05C67" w:rsidRPr="005B25A1" w:rsidRDefault="00C05C67" w:rsidP="00C05C67">
      <w:pPr>
        <w:keepNext/>
        <w:keepLines/>
        <w:rPr>
          <w:b/>
          <w:bCs/>
        </w:rPr>
      </w:pPr>
      <w:r w:rsidRPr="005B25A1">
        <w:rPr>
          <w:b/>
          <w:bCs/>
        </w:rPr>
        <w:t>Plenary Discussion:</w:t>
      </w:r>
    </w:p>
    <w:p w14:paraId="49E2C0F8" w14:textId="77777777" w:rsidR="00C05C67" w:rsidRPr="005B25A1" w:rsidRDefault="00C05C67" w:rsidP="00C05C67">
      <w:pPr>
        <w:keepNext/>
        <w:keepLines/>
      </w:pPr>
      <w:r w:rsidRPr="005B25A1">
        <w:t>Noted.</w:t>
      </w:r>
    </w:p>
    <w:p w14:paraId="1B11B493" w14:textId="77777777" w:rsidR="00C05C67" w:rsidRPr="00EB0339" w:rsidRDefault="00C05C67" w:rsidP="00C05C67">
      <w:r w:rsidRPr="005B25A1">
        <w:rPr>
          <w:b/>
          <w:bCs/>
        </w:rPr>
        <w:t>Status:</w:t>
      </w:r>
      <w:r>
        <w:t xml:space="preserve"> </w:t>
      </w:r>
      <w:r>
        <w:rPr>
          <w:color w:val="0000FF"/>
        </w:rPr>
        <w:t>Noted</w:t>
      </w:r>
      <w:r>
        <w:t>.</w:t>
      </w:r>
    </w:p>
    <w:p w14:paraId="11493403" w14:textId="77777777" w:rsidR="00C05C67" w:rsidRDefault="00C05C67" w:rsidP="00C05C67"/>
    <w:p w14:paraId="06D76A57" w14:textId="77777777" w:rsidR="007615D6" w:rsidRDefault="007615D6" w:rsidP="00E04F4D">
      <w:pPr>
        <w:pStyle w:val="Heading3"/>
      </w:pPr>
      <w:bookmarkStart w:id="76" w:name="_Toc177620631"/>
      <w:r>
        <w:t>9.3.2</w:t>
      </w:r>
      <w:r>
        <w:tab/>
        <w:t>Personal IoT Networks (5G_PIN)</w:t>
      </w:r>
      <w:bookmarkEnd w:id="76"/>
    </w:p>
    <w:p w14:paraId="1117474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5152C34" w14:textId="77777777" w:rsidR="008D6ECD" w:rsidRDefault="00E04F4D" w:rsidP="00E04F4D">
      <w:r>
        <w:t>There were no contributions to this agenda item.</w:t>
      </w:r>
    </w:p>
    <w:p w14:paraId="584DAB71" w14:textId="77777777" w:rsidR="008D6ECD" w:rsidRDefault="008D6ECD" w:rsidP="00E04F4D"/>
    <w:p w14:paraId="36B7051D" w14:textId="77777777" w:rsidR="007615D6" w:rsidRDefault="007615D6" w:rsidP="00E04F4D">
      <w:pPr>
        <w:pStyle w:val="Heading3"/>
      </w:pPr>
      <w:bookmarkStart w:id="77" w:name="_Toc177620632"/>
      <w:r>
        <w:t>9.4.2</w:t>
      </w:r>
      <w:r>
        <w:tab/>
        <w:t>Phase 2 for UAS, UAV and UAM (UAS_Ph2)</w:t>
      </w:r>
      <w:bookmarkEnd w:id="77"/>
    </w:p>
    <w:p w14:paraId="264BF51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B05443F" w14:textId="77777777" w:rsidR="008D6ECD" w:rsidRDefault="00E04F4D" w:rsidP="00E04F4D">
      <w:r>
        <w:t>There were no contributions to this agenda item.</w:t>
      </w:r>
    </w:p>
    <w:p w14:paraId="24181222" w14:textId="77777777" w:rsidR="008D6ECD" w:rsidRDefault="008D6ECD" w:rsidP="00E04F4D"/>
    <w:p w14:paraId="4A7C75BF" w14:textId="77777777" w:rsidR="007615D6" w:rsidRDefault="007615D6" w:rsidP="00E04F4D">
      <w:pPr>
        <w:pStyle w:val="Heading3"/>
      </w:pPr>
      <w:bookmarkStart w:id="78" w:name="_Toc177620633"/>
      <w:r>
        <w:t>9.5.2</w:t>
      </w:r>
      <w:r>
        <w:tab/>
        <w:t>Ranging based services and sidelink positioning (Ranging_SL)</w:t>
      </w:r>
      <w:bookmarkEnd w:id="78"/>
    </w:p>
    <w:p w14:paraId="23BE00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861FF1F" w14:textId="77777777" w:rsidR="008D6ECD" w:rsidRDefault="008D6ECD" w:rsidP="00E04F4D"/>
    <w:p w14:paraId="02850F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from CT WG3 on GPSI - Application Layer ID mapping</w:t>
      </w:r>
    </w:p>
    <w:p w14:paraId="45C2706A" w14:textId="77777777" w:rsidR="00E00DA6" w:rsidRDefault="0014183C" w:rsidP="00E04F4D">
      <w:pPr>
        <w:pStyle w:val="NormTop"/>
      </w:pPr>
      <w:r w:rsidRPr="0014183C">
        <w:rPr>
          <w:color w:val="0000FF"/>
        </w:rPr>
        <w:t>S2-2405863</w:t>
      </w:r>
      <w:r w:rsidR="007615D6" w:rsidRPr="00D53282">
        <w:t xml:space="preserve"> </w:t>
      </w:r>
      <w:r w:rsidR="007615D6">
        <w:t>(LS IN) LS from CT WG3: Question on GPSI and Application Layer ID Mapping (Source: CT WG3 (C3-242616))</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WG3 is discussing on implementation of the GPSI and Application Layer ID Mapping as defined in TS 23.502 clause 5.2.6.11 Nnef_ServiceParameter service. Considered that: 1) the Application Layer ID is only added in TS 23.502 clause 5.2.6.11.5 Nnef_ServiceParameter_Get service operation, with GMLC as southbound service consumer which is different from the existing northbound service consumer AF. The other service operations in Nnef_ServiceParameter service is still missing the Application Layer ID; 2) TS 23.502 clause 5.2.6.11.1 General defines 'This service is for allowing external party to provision of service specific parameters which can be used for the UE in 5GS', while the GPSI and Application Layer ID Mapping information is used by GMLC, not transfer to the UE; 3) TS 23.502 clause 5.2.6.27 Nnef_UEId service including support of HR-SBO Sessions with SUPI exposed to roaming partners i.e., V-NEF as service consumer in southbound, just not yet clearly described and missing V-NEF as service consumer of Nnef_UEId in Table 5.2.6.1-1. CT WG3 would like to ask SA WG2: Question: Among the Nnef_UEId API and Nnef_ServiceParameter API, which one is better to implement the GPSI and Application Layer ID Mapping?. Action: CT WG3 kindly asks SA WG2 to answer the above questions accordingly and update their specifications accordingly if needed.</w:t>
      </w:r>
    </w:p>
    <w:p w14:paraId="0DCC4DE8" w14:textId="77777777" w:rsidR="00C76199" w:rsidRPr="00B81031" w:rsidRDefault="00C76199" w:rsidP="00C76199">
      <w:pPr>
        <w:keepNext/>
        <w:keepLines/>
        <w:rPr>
          <w:i/>
        </w:rPr>
      </w:pPr>
      <w:r w:rsidRPr="00B81031">
        <w:rPr>
          <w:b/>
          <w:bCs/>
          <w:i/>
        </w:rPr>
        <w:t>Comment:</w:t>
      </w:r>
      <w:r>
        <w:rPr>
          <w:i/>
        </w:rPr>
        <w:t xml:space="preserve"> Responses drafted in </w:t>
      </w:r>
      <w:r w:rsidRPr="0014183C">
        <w:rPr>
          <w:i/>
          <w:color w:val="0000FF"/>
        </w:rPr>
        <w:t>S2-2406219</w:t>
      </w:r>
      <w:r>
        <w:rPr>
          <w:i/>
        </w:rPr>
        <w:t xml:space="preserve">, </w:t>
      </w:r>
      <w:r w:rsidRPr="0014183C">
        <w:rPr>
          <w:i/>
          <w:color w:val="0000FF"/>
        </w:rPr>
        <w:t>S2-2406111</w:t>
      </w:r>
      <w:r>
        <w:rPr>
          <w:i/>
        </w:rPr>
        <w:t xml:space="preserve">, </w:t>
      </w:r>
      <w:r w:rsidRPr="0014183C">
        <w:rPr>
          <w:i/>
          <w:color w:val="0000FF"/>
        </w:rPr>
        <w:t>S2-2406588</w:t>
      </w:r>
      <w:r>
        <w:rPr>
          <w:i/>
        </w:rPr>
        <w:t>.</w:t>
      </w:r>
    </w:p>
    <w:p w14:paraId="4F5F6BC0" w14:textId="77777777" w:rsidR="007615D6" w:rsidRPr="005B25A1" w:rsidRDefault="007615D6" w:rsidP="007615D6">
      <w:pPr>
        <w:keepNext/>
        <w:keepLines/>
        <w:rPr>
          <w:b/>
          <w:bCs/>
        </w:rPr>
      </w:pPr>
      <w:r w:rsidRPr="005B25A1">
        <w:rPr>
          <w:b/>
          <w:bCs/>
        </w:rPr>
        <w:t>Parallel discussion:</w:t>
      </w:r>
    </w:p>
    <w:p w14:paraId="0E6AE80D" w14:textId="209DEECA" w:rsidR="00E84701" w:rsidRDefault="00E84701" w:rsidP="00A120F3">
      <w:pPr>
        <w:keepNext/>
        <w:keepLines/>
      </w:pPr>
      <w:r>
        <w:t>The proposed responses</w:t>
      </w:r>
      <w:r w:rsidRPr="00E84701">
        <w:t xml:space="preserve"> </w:t>
      </w:r>
      <w:r>
        <w:t xml:space="preserve">and related </w:t>
      </w:r>
      <w:r w:rsidR="00D220B8">
        <w:t>inputs</w:t>
      </w:r>
      <w:r>
        <w:t xml:space="preserve"> were reviewed.</w:t>
      </w:r>
    </w:p>
    <w:p w14:paraId="0D195C27" w14:textId="77777777" w:rsidR="007615D6" w:rsidRPr="005B25A1" w:rsidRDefault="007615D6" w:rsidP="007615D6">
      <w:pPr>
        <w:keepNext/>
        <w:keepLines/>
        <w:rPr>
          <w:b/>
          <w:bCs/>
        </w:rPr>
      </w:pPr>
      <w:r w:rsidRPr="005B25A1">
        <w:rPr>
          <w:b/>
          <w:bCs/>
        </w:rPr>
        <w:t>Plenary Discussion:</w:t>
      </w:r>
    </w:p>
    <w:p w14:paraId="7A2BE567" w14:textId="42B3304E" w:rsidR="003B560D" w:rsidRDefault="003B560D" w:rsidP="003B560D">
      <w:pPr>
        <w:keepNext/>
        <w:keepLines/>
      </w:pPr>
      <w:r>
        <w:t xml:space="preserve">Final response in </w:t>
      </w:r>
      <w:r w:rsidRPr="00C01355">
        <w:rPr>
          <w:color w:val="0000FF"/>
        </w:rPr>
        <w:t>S2-2407</w:t>
      </w:r>
      <w:r>
        <w:rPr>
          <w:color w:val="0000FF"/>
        </w:rPr>
        <w:t>141</w:t>
      </w:r>
      <w:r>
        <w:t>.</w:t>
      </w:r>
    </w:p>
    <w:p w14:paraId="010C910A" w14:textId="77777777" w:rsidR="003B560D" w:rsidRPr="00C01355" w:rsidRDefault="003B560D" w:rsidP="003B560D">
      <w:r w:rsidRPr="005B25A1">
        <w:rPr>
          <w:b/>
          <w:bCs/>
        </w:rPr>
        <w:t>Status:</w:t>
      </w:r>
      <w:r>
        <w:t xml:space="preserve"> </w:t>
      </w:r>
      <w:r w:rsidRPr="00C01355">
        <w:rPr>
          <w:color w:val="00B050"/>
        </w:rPr>
        <w:t>Replied to</w:t>
      </w:r>
      <w:r>
        <w:t>.</w:t>
      </w:r>
    </w:p>
    <w:p w14:paraId="246627FB" w14:textId="77777777" w:rsidR="00E00DA6" w:rsidRDefault="0014183C" w:rsidP="00E04F4D">
      <w:pPr>
        <w:pStyle w:val="NormTop"/>
      </w:pPr>
      <w:r w:rsidRPr="0014183C">
        <w:rPr>
          <w:color w:val="0000FF"/>
        </w:rPr>
        <w:t>S2-2406219</w:t>
      </w:r>
      <w:r w:rsidR="007615D6" w:rsidRPr="00D53282">
        <w:t xml:space="preserve"> </w:t>
      </w:r>
      <w:r w:rsidR="007615D6">
        <w:t>(LS OUT) [DRAFT] Reply LS on Question on GPSI and Application Layer ID Mapping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Proposes a reply LS on Question on GPSI and Application Layer ID Mapping.</w:t>
      </w:r>
    </w:p>
    <w:p w14:paraId="4EB233A7"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S2-2405863</w:t>
      </w:r>
      <w:r>
        <w:rPr>
          <w:i/>
        </w:rPr>
        <w:t>.</w:t>
      </w:r>
    </w:p>
    <w:p w14:paraId="7E188FBD" w14:textId="77777777" w:rsidR="007615D6" w:rsidRPr="005B25A1" w:rsidRDefault="007615D6" w:rsidP="007615D6">
      <w:pPr>
        <w:keepNext/>
        <w:keepLines/>
        <w:rPr>
          <w:b/>
          <w:bCs/>
        </w:rPr>
      </w:pPr>
      <w:r w:rsidRPr="005B25A1">
        <w:rPr>
          <w:b/>
          <w:bCs/>
        </w:rPr>
        <w:t>Parallel discussion:</w:t>
      </w:r>
    </w:p>
    <w:p w14:paraId="202A6E9C" w14:textId="7EB9212A" w:rsidR="00AF14DE" w:rsidRPr="00D93156" w:rsidRDefault="00AF14DE" w:rsidP="00A120F3">
      <w:pPr>
        <w:keepNext/>
        <w:keepLines/>
      </w:pPr>
      <w:r>
        <w:t xml:space="preserve">This was revised in parallel session to </w:t>
      </w:r>
      <w:r w:rsidRPr="00CE3EC0">
        <w:rPr>
          <w:color w:val="0000FF"/>
        </w:rPr>
        <w:t>S2-2</w:t>
      </w:r>
      <w:r>
        <w:rPr>
          <w:color w:val="0000FF"/>
        </w:rPr>
        <w:t>407092</w:t>
      </w:r>
      <w:r w:rsidR="00D93156">
        <w:t xml:space="preserve"> (withdrawn)</w:t>
      </w:r>
      <w:r>
        <w:t>.</w:t>
      </w:r>
      <w:r w:rsidR="00D93156" w:rsidRPr="00D93156">
        <w:rPr>
          <w:color w:val="0000FF"/>
        </w:rPr>
        <w:t xml:space="preserve"> </w:t>
      </w:r>
      <w:r w:rsidR="00D93156" w:rsidRPr="0014183C">
        <w:rPr>
          <w:color w:val="0000FF"/>
        </w:rPr>
        <w:t>S2-2406219</w:t>
      </w:r>
      <w:r w:rsidR="00D93156">
        <w:t xml:space="preserve"> was </w:t>
      </w:r>
      <w:r w:rsidR="00D93156" w:rsidRPr="00C3284B">
        <w:rPr>
          <w:color w:val="0000FF"/>
        </w:rPr>
        <w:t>noted</w:t>
      </w:r>
      <w:r w:rsidR="00D93156">
        <w:t xml:space="preserve"> in parallel session.</w:t>
      </w:r>
    </w:p>
    <w:p w14:paraId="5C60F789" w14:textId="1D1490AE" w:rsidR="007615D6" w:rsidRPr="00D93156" w:rsidRDefault="007615D6" w:rsidP="007615D6">
      <w:r w:rsidRPr="005B25A1">
        <w:rPr>
          <w:b/>
          <w:bCs/>
        </w:rPr>
        <w:t>Status:</w:t>
      </w:r>
      <w:r>
        <w:t xml:space="preserve"> </w:t>
      </w:r>
      <w:r w:rsidR="00D93156" w:rsidRPr="00C3284B">
        <w:rPr>
          <w:color w:val="0000FF"/>
        </w:rPr>
        <w:t>Noted</w:t>
      </w:r>
      <w:r w:rsidR="00D93156">
        <w:t>.</w:t>
      </w:r>
    </w:p>
    <w:p w14:paraId="0F0517AB" w14:textId="77777777" w:rsidR="00E00DA6" w:rsidRDefault="0014183C" w:rsidP="00E04F4D">
      <w:pPr>
        <w:pStyle w:val="NormTop"/>
      </w:pPr>
      <w:r w:rsidRPr="0014183C">
        <w:rPr>
          <w:color w:val="0000FF"/>
        </w:rPr>
        <w:t>S2-2406111</w:t>
      </w:r>
      <w:r w:rsidR="007615D6" w:rsidRPr="00D53282">
        <w:t xml:space="preserve"> </w:t>
      </w:r>
      <w:r w:rsidR="007615D6">
        <w:t>(LS OUT) [DRAFT] Reply LS on GPSI and Application Layer ID Mapping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Reply LS on GPSI and Application Layer ID Mapping.</w:t>
      </w:r>
    </w:p>
    <w:p w14:paraId="30B5A473"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S2-2405863</w:t>
      </w:r>
      <w:r>
        <w:rPr>
          <w:i/>
        </w:rPr>
        <w:t>.</w:t>
      </w:r>
    </w:p>
    <w:p w14:paraId="5169A6E1" w14:textId="77777777" w:rsidR="007615D6" w:rsidRPr="005B25A1" w:rsidRDefault="007615D6" w:rsidP="007615D6">
      <w:pPr>
        <w:keepNext/>
        <w:keepLines/>
        <w:rPr>
          <w:b/>
          <w:bCs/>
        </w:rPr>
      </w:pPr>
      <w:r w:rsidRPr="005B25A1">
        <w:rPr>
          <w:b/>
          <w:bCs/>
        </w:rPr>
        <w:t>Parallel discussion:</w:t>
      </w:r>
    </w:p>
    <w:p w14:paraId="5D33E293" w14:textId="07D6AA0D" w:rsidR="007615D6" w:rsidRDefault="00D93156" w:rsidP="007615D6">
      <w:pPr>
        <w:keepNext/>
        <w:keepLines/>
      </w:pPr>
      <w:r>
        <w:t xml:space="preserve">This was revised to remove 'draft' and attach the agreed CRs in </w:t>
      </w:r>
      <w:r w:rsidRPr="00CE3EC0">
        <w:rPr>
          <w:color w:val="0000FF"/>
        </w:rPr>
        <w:t>S2-2</w:t>
      </w:r>
      <w:r>
        <w:rPr>
          <w:color w:val="0000FF"/>
        </w:rPr>
        <w:t>407141</w:t>
      </w:r>
      <w:r>
        <w:t>.</w:t>
      </w:r>
    </w:p>
    <w:p w14:paraId="1693AD22" w14:textId="3773A071" w:rsidR="00D93156" w:rsidRPr="00D93156" w:rsidRDefault="00D93156" w:rsidP="007615D6">
      <w:pPr>
        <w:keepNext/>
        <w:keepLines/>
      </w:pPr>
      <w:r>
        <w:t xml:space="preserve">This was </w:t>
      </w:r>
      <w:r w:rsidRPr="00B30893">
        <w:rPr>
          <w:color w:val="FF0000"/>
        </w:rPr>
        <w:t>agreed</w:t>
      </w:r>
      <w:r>
        <w:t xml:space="preserve"> in parallel session.</w:t>
      </w:r>
    </w:p>
    <w:p w14:paraId="66AD4CEE" w14:textId="77777777" w:rsidR="00B56CC5" w:rsidRPr="005B25A1" w:rsidRDefault="00B56CC5" w:rsidP="00B56CC5">
      <w:pPr>
        <w:keepNext/>
        <w:keepLines/>
        <w:rPr>
          <w:b/>
          <w:bCs/>
        </w:rPr>
      </w:pPr>
      <w:r w:rsidRPr="005B25A1">
        <w:rPr>
          <w:b/>
          <w:bCs/>
        </w:rPr>
        <w:t>Plenary Discussion:</w:t>
      </w:r>
    </w:p>
    <w:p w14:paraId="216D26E5" w14:textId="77777777" w:rsidR="00B56CC5" w:rsidRPr="00B56CC5" w:rsidRDefault="00B56CC5" w:rsidP="00B56CC5">
      <w:pPr>
        <w:keepNext/>
        <w:keepLines/>
      </w:pPr>
      <w:r>
        <w:t xml:space="preserve">This was </w:t>
      </w:r>
      <w:r w:rsidRPr="00B56CC5">
        <w:rPr>
          <w:color w:val="FF0000"/>
        </w:rPr>
        <w:t>block approved</w:t>
      </w:r>
      <w:r>
        <w:t>.</w:t>
      </w:r>
    </w:p>
    <w:p w14:paraId="7379F043"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9251548" w14:textId="77777777" w:rsidR="00E00DA6" w:rsidRDefault="0014183C" w:rsidP="00E04F4D">
      <w:pPr>
        <w:pStyle w:val="NormTop"/>
      </w:pPr>
      <w:r w:rsidRPr="0014183C">
        <w:rPr>
          <w:color w:val="0000FF"/>
        </w:rPr>
        <w:lastRenderedPageBreak/>
        <w:t>S2-2406588</w:t>
      </w:r>
      <w:r w:rsidR="007615D6" w:rsidRPr="00D53282">
        <w:t xml:space="preserve"> </w:t>
      </w:r>
      <w:r w:rsidR="007615D6">
        <w:t>(LS OUT) [DRAFT] LS reply to LS on Application layer ID and GPSI mapping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reply LS to Question on GPSI and Application Layer ID Mapping (</w:t>
      </w:r>
      <w:r w:rsidRPr="0014183C">
        <w:rPr>
          <w:color w:val="0000FF"/>
        </w:rPr>
        <w:t>S2-2405863</w:t>
      </w:r>
      <w:r w:rsidR="007615D6">
        <w:t>/ C3-242616).</w:t>
      </w:r>
    </w:p>
    <w:p w14:paraId="0E44289E"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S2-2405863</w:t>
      </w:r>
      <w:r>
        <w:rPr>
          <w:i/>
        </w:rPr>
        <w:t>.</w:t>
      </w:r>
    </w:p>
    <w:p w14:paraId="3EAE23E1" w14:textId="77777777" w:rsidR="007615D6" w:rsidRPr="005B25A1" w:rsidRDefault="007615D6" w:rsidP="007615D6">
      <w:pPr>
        <w:keepNext/>
        <w:keepLines/>
        <w:rPr>
          <w:b/>
          <w:bCs/>
        </w:rPr>
      </w:pPr>
      <w:r w:rsidRPr="005B25A1">
        <w:rPr>
          <w:b/>
          <w:bCs/>
        </w:rPr>
        <w:t>Parallel discussion:</w:t>
      </w:r>
    </w:p>
    <w:p w14:paraId="39A33579" w14:textId="65589801" w:rsidR="007615D6" w:rsidRPr="00894A71" w:rsidRDefault="00894A71" w:rsidP="007615D6">
      <w:pPr>
        <w:keepNext/>
        <w:keepLines/>
      </w:pPr>
      <w:r>
        <w:t xml:space="preserve">This was </w:t>
      </w:r>
      <w:r w:rsidRPr="00C3284B">
        <w:rPr>
          <w:color w:val="0000FF"/>
        </w:rPr>
        <w:t>noted</w:t>
      </w:r>
      <w:r>
        <w:t xml:space="preserve"> in parallel session.</w:t>
      </w:r>
    </w:p>
    <w:p w14:paraId="031F9470" w14:textId="12CC4B9D" w:rsidR="007615D6" w:rsidRPr="00EB0339" w:rsidRDefault="007615D6" w:rsidP="007615D6">
      <w:r w:rsidRPr="005B25A1">
        <w:rPr>
          <w:b/>
          <w:bCs/>
        </w:rPr>
        <w:t>Status:</w:t>
      </w:r>
      <w:r>
        <w:t xml:space="preserve"> </w:t>
      </w:r>
      <w:r>
        <w:rPr>
          <w:color w:val="0000FF"/>
        </w:rPr>
        <w:t>Noted</w:t>
      </w:r>
      <w:r>
        <w:t>.</w:t>
      </w:r>
    </w:p>
    <w:p w14:paraId="6D8E30E0" w14:textId="77777777" w:rsidR="00E00DA6" w:rsidRDefault="0014183C" w:rsidP="00E04F4D">
      <w:pPr>
        <w:pStyle w:val="NormTop"/>
      </w:pPr>
      <w:r w:rsidRPr="0014183C">
        <w:rPr>
          <w:color w:val="0000FF"/>
        </w:rPr>
        <w:t>S2-2406109</w:t>
      </w:r>
      <w:r w:rsidR="007615D6" w:rsidRPr="00D53282">
        <w:t xml:space="preserve"> </w:t>
      </w:r>
      <w:r w:rsidR="007615D6">
        <w:t>(DISCUSSION) GPSI and Application Layer ID mapping service operations. (Source: Ericsson)</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paper provides consideration and options what service and service operation can be used for execution of GPSI and Application Layer ID mapping.</w:t>
      </w:r>
    </w:p>
    <w:p w14:paraId="02F604F9" w14:textId="77777777" w:rsidR="007615D6" w:rsidRPr="005B25A1" w:rsidRDefault="007615D6" w:rsidP="007615D6">
      <w:pPr>
        <w:keepNext/>
        <w:keepLines/>
        <w:rPr>
          <w:b/>
          <w:bCs/>
        </w:rPr>
      </w:pPr>
      <w:r w:rsidRPr="005B25A1">
        <w:rPr>
          <w:b/>
          <w:bCs/>
        </w:rPr>
        <w:t>Parallel discussion:</w:t>
      </w:r>
    </w:p>
    <w:p w14:paraId="7B658E61" w14:textId="0813BA96" w:rsidR="00D220B8" w:rsidRDefault="00D220B8" w:rsidP="007615D6">
      <w:pPr>
        <w:keepNext/>
        <w:keepLines/>
      </w:pPr>
      <w:r>
        <w:t>This issue was discussed in a drafting session</w:t>
      </w:r>
      <w:r w:rsidR="00AF14DE">
        <w:t xml:space="preserve"> (</w:t>
      </w:r>
      <w:r>
        <w:t>Ranging_SL Offline Discussion_R1.pptx</w:t>
      </w:r>
      <w:r w:rsidR="00AF14DE">
        <w:t xml:space="preserve">). It was decided to discuss the CR options off-line. This was then </w:t>
      </w:r>
      <w:r w:rsidR="00AF14DE" w:rsidRPr="00C3284B">
        <w:rPr>
          <w:color w:val="0000FF"/>
        </w:rPr>
        <w:t>noted</w:t>
      </w:r>
      <w:r w:rsidR="00AF14DE">
        <w:t xml:space="preserve"> in parallel session.</w:t>
      </w:r>
    </w:p>
    <w:p w14:paraId="3427EA6C" w14:textId="79FB7C3A" w:rsidR="007615D6" w:rsidRPr="00EB0339" w:rsidRDefault="007615D6" w:rsidP="007615D6">
      <w:r w:rsidRPr="005B25A1">
        <w:rPr>
          <w:b/>
          <w:bCs/>
        </w:rPr>
        <w:t>Status:</w:t>
      </w:r>
      <w:r>
        <w:t xml:space="preserve"> </w:t>
      </w:r>
      <w:r>
        <w:rPr>
          <w:color w:val="0000FF"/>
        </w:rPr>
        <w:t>Noted</w:t>
      </w:r>
      <w:r>
        <w:t>.</w:t>
      </w:r>
    </w:p>
    <w:p w14:paraId="0599482E" w14:textId="77777777" w:rsidR="00AF14DE" w:rsidRDefault="00AF14DE" w:rsidP="00AF14DE">
      <w:pPr>
        <w:pStyle w:val="NormTop"/>
      </w:pPr>
      <w:r w:rsidRPr="0014183C">
        <w:rPr>
          <w:color w:val="0000FF"/>
        </w:rPr>
        <w:t>S2-2406220</w:t>
      </w:r>
      <w:r w:rsidRPr="00D53282">
        <w:t xml:space="preserve"> </w:t>
      </w:r>
      <w:r>
        <w:t>(CR) 23.502 CR4816 (Rel-18, 'F'): Adding Application Layer ID to Nnef_ServiceParameter service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Application Layer ID to Nnef_ServiceParameter service operation.</w:t>
      </w:r>
    </w:p>
    <w:p w14:paraId="6472B0D3" w14:textId="77777777" w:rsidR="00AF14DE" w:rsidRPr="005B25A1" w:rsidRDefault="00AF14DE" w:rsidP="00AF14DE">
      <w:pPr>
        <w:keepNext/>
        <w:keepLines/>
        <w:rPr>
          <w:b/>
          <w:bCs/>
        </w:rPr>
      </w:pPr>
      <w:r w:rsidRPr="005B25A1">
        <w:rPr>
          <w:b/>
          <w:bCs/>
        </w:rPr>
        <w:t>Parallel discussion:</w:t>
      </w:r>
    </w:p>
    <w:p w14:paraId="149D055F" w14:textId="76C6F993" w:rsidR="00AF14DE" w:rsidRDefault="00D93156" w:rsidP="00A120F3">
      <w:pPr>
        <w:keepNext/>
        <w:keepLines/>
      </w:pPr>
      <w:r>
        <w:t>Merged</w:t>
      </w:r>
      <w:r w:rsidR="00B720BE" w:rsidRPr="00D53282">
        <w:t xml:space="preserve"> </w:t>
      </w:r>
      <w:r w:rsidR="00B720BE">
        <w:t xml:space="preserve">into </w:t>
      </w:r>
      <w:r w:rsidR="00B720BE" w:rsidRPr="00CE3EC0">
        <w:rPr>
          <w:color w:val="0000FF"/>
        </w:rPr>
        <w:t>S2-2</w:t>
      </w:r>
      <w:r w:rsidR="00B720BE">
        <w:rPr>
          <w:color w:val="0000FF"/>
        </w:rPr>
        <w:t>407091</w:t>
      </w:r>
      <w:r w:rsidR="00B720BE">
        <w:t>.</w:t>
      </w:r>
    </w:p>
    <w:p w14:paraId="1C8A0F52" w14:textId="21319BBD" w:rsidR="00AF14DE" w:rsidRPr="00EB0339" w:rsidRDefault="00AF14DE" w:rsidP="00AF14DE">
      <w:r w:rsidRPr="005B25A1">
        <w:rPr>
          <w:b/>
          <w:bCs/>
        </w:rPr>
        <w:t>Status:</w:t>
      </w:r>
      <w:r>
        <w:t xml:space="preserve"> </w:t>
      </w:r>
      <w:r w:rsidR="00D93156" w:rsidRPr="00D93156">
        <w:rPr>
          <w:color w:val="0000FF"/>
        </w:rPr>
        <w:t>Merged</w:t>
      </w:r>
      <w:r w:rsidR="00D93156">
        <w:t>.</w:t>
      </w:r>
    </w:p>
    <w:p w14:paraId="7A590C7E" w14:textId="77777777" w:rsidR="00E00DA6" w:rsidRDefault="0014183C" w:rsidP="00E04F4D">
      <w:pPr>
        <w:pStyle w:val="NormTop"/>
      </w:pPr>
      <w:r w:rsidRPr="0014183C">
        <w:rPr>
          <w:color w:val="0000FF"/>
        </w:rPr>
        <w:t>S2-2406110</w:t>
      </w:r>
      <w:r w:rsidR="007615D6" w:rsidRPr="00D53282">
        <w:t xml:space="preserve"> </w:t>
      </w:r>
      <w:r w:rsidR="007615D6">
        <w:t>(CR) 23.502 CR4812 (Rel-18, 'F'): Corrections to GPSI and Application Layer ID mapping (Source: Ericsson,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Implement the GPSI and Application Layer ID mapping in the Nnef_UEId API instead of Nnef_ServiceParameter API.</w:t>
      </w:r>
    </w:p>
    <w:p w14:paraId="4541471E" w14:textId="77777777" w:rsidR="007615D6" w:rsidRPr="005B25A1" w:rsidRDefault="007615D6" w:rsidP="007615D6">
      <w:pPr>
        <w:keepNext/>
        <w:keepLines/>
        <w:rPr>
          <w:b/>
          <w:bCs/>
        </w:rPr>
      </w:pPr>
      <w:r w:rsidRPr="005B25A1">
        <w:rPr>
          <w:b/>
          <w:bCs/>
        </w:rPr>
        <w:t>Parallel discussion:</w:t>
      </w:r>
    </w:p>
    <w:p w14:paraId="6E132645" w14:textId="67A51D60" w:rsidR="00AF14DE" w:rsidRPr="005B25A1" w:rsidRDefault="00AF14DE" w:rsidP="00AF14DE">
      <w:pPr>
        <w:keepNext/>
        <w:keepLines/>
      </w:pPr>
      <w:r>
        <w:t>This was revised in parallel session</w:t>
      </w:r>
      <w:r w:rsidR="00D93156">
        <w:t xml:space="preserve">, merging </w:t>
      </w:r>
      <w:r w:rsidR="00D93156" w:rsidRPr="00D93156">
        <w:rPr>
          <w:color w:val="0000FF"/>
        </w:rPr>
        <w:t>S2-2406220</w:t>
      </w:r>
      <w:r w:rsidR="00D93156">
        <w:t xml:space="preserve">, </w:t>
      </w:r>
      <w:r w:rsidR="00D93156" w:rsidRPr="00D93156">
        <w:rPr>
          <w:color w:val="0000FF"/>
        </w:rPr>
        <w:t>S2-2406589</w:t>
      </w:r>
      <w:r w:rsidR="00D93156">
        <w:t>,</w:t>
      </w:r>
      <w:r>
        <w:t xml:space="preserve"> to </w:t>
      </w:r>
      <w:r w:rsidRPr="00CE3EC0">
        <w:rPr>
          <w:color w:val="0000FF"/>
        </w:rPr>
        <w:t>S2-2</w:t>
      </w:r>
      <w:r>
        <w:rPr>
          <w:color w:val="0000FF"/>
        </w:rPr>
        <w:t>407091</w:t>
      </w:r>
      <w:r>
        <w:t>.</w:t>
      </w:r>
    </w:p>
    <w:p w14:paraId="3C9B42AD" w14:textId="4DB514F2" w:rsidR="00AF14DE" w:rsidRPr="00D93156" w:rsidRDefault="00D93156" w:rsidP="00AF14DE">
      <w:pPr>
        <w:keepNext/>
        <w:keepLines/>
      </w:pPr>
      <w:r>
        <w:t xml:space="preserve">This was reviewed and </w:t>
      </w:r>
      <w:r w:rsidRPr="00B30893">
        <w:rPr>
          <w:color w:val="FF0000"/>
        </w:rPr>
        <w:t>agreed</w:t>
      </w:r>
      <w:r>
        <w:t xml:space="preserve"> in parallel session.</w:t>
      </w:r>
    </w:p>
    <w:p w14:paraId="280328B6" w14:textId="77777777" w:rsidR="00B56CC5" w:rsidRPr="005B25A1" w:rsidRDefault="00B56CC5" w:rsidP="00B56CC5">
      <w:pPr>
        <w:keepNext/>
        <w:keepLines/>
        <w:rPr>
          <w:b/>
          <w:bCs/>
        </w:rPr>
      </w:pPr>
      <w:r w:rsidRPr="005B25A1">
        <w:rPr>
          <w:b/>
          <w:bCs/>
        </w:rPr>
        <w:t>Plenary Discussion:</w:t>
      </w:r>
    </w:p>
    <w:p w14:paraId="1C3D9706" w14:textId="77777777" w:rsidR="00B56CC5" w:rsidRPr="00B56CC5" w:rsidRDefault="00B56CC5" w:rsidP="00B56CC5">
      <w:pPr>
        <w:keepNext/>
        <w:keepLines/>
      </w:pPr>
      <w:r>
        <w:t xml:space="preserve">This was </w:t>
      </w:r>
      <w:r w:rsidRPr="00B56CC5">
        <w:rPr>
          <w:color w:val="FF0000"/>
        </w:rPr>
        <w:t>block approved</w:t>
      </w:r>
      <w:r>
        <w:t>.</w:t>
      </w:r>
    </w:p>
    <w:p w14:paraId="01D790E8"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86AD081" w14:textId="77777777" w:rsidR="00E00DA6" w:rsidRDefault="0014183C" w:rsidP="00E04F4D">
      <w:pPr>
        <w:pStyle w:val="NormTop"/>
      </w:pPr>
      <w:r w:rsidRPr="0014183C">
        <w:rPr>
          <w:color w:val="0000FF"/>
        </w:rPr>
        <w:lastRenderedPageBreak/>
        <w:t>S2-2406589</w:t>
      </w:r>
      <w:r w:rsidR="007615D6" w:rsidRPr="00D53282">
        <w:t xml:space="preserve"> </w:t>
      </w:r>
      <w:r w:rsidR="007615D6">
        <w:t>(CR) 23.502 CR4821 (Rel-18, 'F'): Update on Nnef_ServiceParameter service for Application Layer ID and GPSI mapping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clause 5.2.6.11.2, 5.2.6.11.3, 5.2.6.11.4, add Application Layer ID in Nnef_ServiceParameter service with option create/update/delete to manage the mapping information provisioned by AF.</w:t>
      </w:r>
    </w:p>
    <w:p w14:paraId="14CDCC44" w14:textId="77777777" w:rsidR="007615D6" w:rsidRPr="005B25A1" w:rsidRDefault="007615D6" w:rsidP="007615D6">
      <w:pPr>
        <w:keepNext/>
        <w:keepLines/>
        <w:rPr>
          <w:b/>
          <w:bCs/>
        </w:rPr>
      </w:pPr>
      <w:r w:rsidRPr="005B25A1">
        <w:rPr>
          <w:b/>
          <w:bCs/>
        </w:rPr>
        <w:t>Parallel discussion:</w:t>
      </w:r>
    </w:p>
    <w:p w14:paraId="362219A8" w14:textId="294B8F51" w:rsidR="007615D6" w:rsidRPr="005B25A1" w:rsidRDefault="00AF14DE" w:rsidP="007615D6">
      <w:pPr>
        <w:keepNext/>
        <w:keepLines/>
      </w:pPr>
      <w:r>
        <w:t xml:space="preserve">This was merged into </w:t>
      </w:r>
      <w:r w:rsidRPr="00CE3EC0">
        <w:rPr>
          <w:color w:val="0000FF"/>
        </w:rPr>
        <w:t>S2-2</w:t>
      </w:r>
      <w:r>
        <w:rPr>
          <w:color w:val="0000FF"/>
        </w:rPr>
        <w:t>40709</w:t>
      </w:r>
      <w:r w:rsidR="00D93156">
        <w:rPr>
          <w:color w:val="0000FF"/>
        </w:rPr>
        <w:t>1</w:t>
      </w:r>
      <w:r>
        <w:t>.</w:t>
      </w:r>
    </w:p>
    <w:p w14:paraId="243FB171" w14:textId="44DB610B" w:rsidR="007615D6" w:rsidRPr="00EB0339" w:rsidRDefault="007615D6" w:rsidP="007615D6">
      <w:r w:rsidRPr="005B25A1">
        <w:rPr>
          <w:b/>
          <w:bCs/>
        </w:rPr>
        <w:t>Status:</w:t>
      </w:r>
      <w:r>
        <w:t xml:space="preserve"> </w:t>
      </w:r>
      <w:r w:rsidR="00AF14DE">
        <w:rPr>
          <w:color w:val="0000FF"/>
        </w:rPr>
        <w:t>Merg</w:t>
      </w:r>
      <w:r>
        <w:rPr>
          <w:color w:val="0000FF"/>
        </w:rPr>
        <w:t>ed</w:t>
      </w:r>
      <w:r>
        <w:t>.</w:t>
      </w:r>
    </w:p>
    <w:p w14:paraId="3A86FFB6" w14:textId="77777777" w:rsidR="00E00DA6" w:rsidRDefault="0014183C" w:rsidP="00E04F4D">
      <w:pPr>
        <w:pStyle w:val="NormTop"/>
      </w:pPr>
      <w:r w:rsidRPr="0014183C">
        <w:rPr>
          <w:color w:val="0000FF"/>
        </w:rPr>
        <w:t>S2-2406221</w:t>
      </w:r>
      <w:r w:rsidR="007615D6" w:rsidRPr="00D53282">
        <w:t xml:space="preserve"> </w:t>
      </w:r>
      <w:r w:rsidR="007615D6">
        <w:t>(CR) 23.586 CR0138 (Rel-18, 'F'): Clarification on the GPSI and Application Layer ID Mapping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Clarifying the service operation used for the Application Layer ID to GPSI Mapping.</w:t>
      </w:r>
    </w:p>
    <w:p w14:paraId="680CC3C7" w14:textId="77777777" w:rsidR="007615D6" w:rsidRPr="005B25A1" w:rsidRDefault="007615D6" w:rsidP="007615D6">
      <w:pPr>
        <w:keepNext/>
        <w:keepLines/>
        <w:rPr>
          <w:b/>
          <w:bCs/>
        </w:rPr>
      </w:pPr>
      <w:r w:rsidRPr="005B25A1">
        <w:rPr>
          <w:b/>
          <w:bCs/>
        </w:rPr>
        <w:t>Parallel discussion:</w:t>
      </w:r>
    </w:p>
    <w:p w14:paraId="2F7456BF" w14:textId="5E169D49" w:rsidR="00AF14DE" w:rsidRPr="005B25A1" w:rsidRDefault="00AF14DE" w:rsidP="00AF14DE">
      <w:pPr>
        <w:keepNext/>
        <w:keepLines/>
      </w:pPr>
      <w:r>
        <w:t xml:space="preserve">This was revised in parallel session to </w:t>
      </w:r>
      <w:r w:rsidRPr="00CE3EC0">
        <w:rPr>
          <w:color w:val="0000FF"/>
        </w:rPr>
        <w:t>S2-2</w:t>
      </w:r>
      <w:r>
        <w:rPr>
          <w:color w:val="0000FF"/>
        </w:rPr>
        <w:t>407093</w:t>
      </w:r>
      <w:r>
        <w:t>.</w:t>
      </w:r>
    </w:p>
    <w:p w14:paraId="1D30BAAD" w14:textId="63A8BC79" w:rsidR="00AF14DE" w:rsidRPr="00D93156" w:rsidRDefault="00D93156" w:rsidP="00AF14DE">
      <w:pPr>
        <w:keepNext/>
        <w:keepLines/>
      </w:pPr>
      <w:r>
        <w:t xml:space="preserve">This was </w:t>
      </w:r>
      <w:r w:rsidRPr="00B30893">
        <w:rPr>
          <w:color w:val="FF0000"/>
        </w:rPr>
        <w:t>agreed</w:t>
      </w:r>
      <w:r>
        <w:t xml:space="preserve"> in parallel session.</w:t>
      </w:r>
    </w:p>
    <w:p w14:paraId="45DED1F2" w14:textId="77777777" w:rsidR="00B56CC5" w:rsidRPr="005B25A1" w:rsidRDefault="00B56CC5" w:rsidP="00B56CC5">
      <w:pPr>
        <w:keepNext/>
        <w:keepLines/>
        <w:rPr>
          <w:b/>
          <w:bCs/>
        </w:rPr>
      </w:pPr>
      <w:r w:rsidRPr="005B25A1">
        <w:rPr>
          <w:b/>
          <w:bCs/>
        </w:rPr>
        <w:t>Plenary Discussion:</w:t>
      </w:r>
    </w:p>
    <w:p w14:paraId="10291D91" w14:textId="77777777" w:rsidR="00B56CC5" w:rsidRPr="00B56CC5" w:rsidRDefault="00B56CC5" w:rsidP="00B56CC5">
      <w:pPr>
        <w:keepNext/>
        <w:keepLines/>
      </w:pPr>
      <w:r>
        <w:t xml:space="preserve">This was </w:t>
      </w:r>
      <w:r w:rsidRPr="00B56CC5">
        <w:rPr>
          <w:color w:val="FF0000"/>
        </w:rPr>
        <w:t>block approved</w:t>
      </w:r>
      <w:r>
        <w:t>.</w:t>
      </w:r>
    </w:p>
    <w:p w14:paraId="145FF65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4461D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from RAN WG2 on Application Layer ID</w:t>
      </w:r>
    </w:p>
    <w:p w14:paraId="70ECCDC2" w14:textId="77777777" w:rsidR="00E00DA6" w:rsidRDefault="0014183C" w:rsidP="00E04F4D">
      <w:pPr>
        <w:pStyle w:val="NormTop"/>
      </w:pPr>
      <w:r w:rsidRPr="0014183C">
        <w:rPr>
          <w:color w:val="0000FF"/>
        </w:rPr>
        <w:t>S2-2405880</w:t>
      </w:r>
      <w:r w:rsidR="007615D6" w:rsidRPr="00D53282">
        <w:t xml:space="preserve"> </w:t>
      </w:r>
      <w:r w:rsidR="007615D6">
        <w:t>(LS IN) LS from RAN WG2: LS on application layer ID (Source: RAN WG2 (R2-2403809))</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The following has been agreed during the discussion in RAN WG2#125bis Agreements: Add the ALID in the SLPP header. Action: RAN WG2 respectfully asks SA WG2, CT WG1 and CT WG4 to take the above agreement into account.</w:t>
      </w:r>
    </w:p>
    <w:p w14:paraId="076F17A6" w14:textId="743133B7" w:rsidR="00C76199" w:rsidRPr="00B81031" w:rsidRDefault="00C76199" w:rsidP="00C76199">
      <w:pPr>
        <w:keepNext/>
        <w:keepLines/>
        <w:rPr>
          <w:i/>
        </w:rPr>
      </w:pPr>
      <w:r w:rsidRPr="00B81031">
        <w:rPr>
          <w:b/>
          <w:bCs/>
          <w:i/>
        </w:rPr>
        <w:t>Comment:</w:t>
      </w:r>
      <w:r>
        <w:rPr>
          <w:i/>
        </w:rPr>
        <w:t xml:space="preserve"> Responses drafted in </w:t>
      </w:r>
      <w:r w:rsidRPr="0014183C">
        <w:rPr>
          <w:i/>
          <w:color w:val="0000FF"/>
        </w:rPr>
        <w:t>S2-2406223</w:t>
      </w:r>
      <w:r>
        <w:rPr>
          <w:i/>
        </w:rPr>
        <w:t xml:space="preserve">, </w:t>
      </w:r>
      <w:r w:rsidRPr="0014183C">
        <w:rPr>
          <w:i/>
          <w:color w:val="0000FF"/>
        </w:rPr>
        <w:t>S2-2406590</w:t>
      </w:r>
      <w:r w:rsidR="00A316D1" w:rsidRPr="00A316D1">
        <w:t xml:space="preserve">, </w:t>
      </w:r>
      <w:r w:rsidR="00A316D1">
        <w:rPr>
          <w:i/>
          <w:color w:val="0000FF"/>
        </w:rPr>
        <w:t>S2-2406622</w:t>
      </w:r>
      <w:r>
        <w:rPr>
          <w:i/>
        </w:rPr>
        <w:t>.</w:t>
      </w:r>
    </w:p>
    <w:p w14:paraId="479E84DC" w14:textId="77777777" w:rsidR="007615D6" w:rsidRPr="005B25A1" w:rsidRDefault="007615D6" w:rsidP="007615D6">
      <w:pPr>
        <w:keepNext/>
        <w:keepLines/>
        <w:rPr>
          <w:b/>
          <w:bCs/>
        </w:rPr>
      </w:pPr>
      <w:r w:rsidRPr="005B25A1">
        <w:rPr>
          <w:b/>
          <w:bCs/>
        </w:rPr>
        <w:t>Parallel discussion:</w:t>
      </w:r>
    </w:p>
    <w:p w14:paraId="02CC7C4B" w14:textId="795F162D" w:rsidR="00E84701" w:rsidRDefault="00E84701" w:rsidP="00E84701">
      <w:pPr>
        <w:keepNext/>
        <w:keepLines/>
      </w:pPr>
      <w:r>
        <w:t xml:space="preserve">The proposed response in </w:t>
      </w:r>
      <w:r w:rsidRPr="00CE3EC0">
        <w:rPr>
          <w:color w:val="0000FF"/>
        </w:rPr>
        <w:t>S2-2</w:t>
      </w:r>
      <w:r>
        <w:rPr>
          <w:color w:val="0000FF"/>
        </w:rPr>
        <w:t>406622</w:t>
      </w:r>
      <w:r>
        <w:t xml:space="preserve"> was reviewed.</w:t>
      </w:r>
    </w:p>
    <w:p w14:paraId="2D6EE413" w14:textId="77777777" w:rsidR="00E84701" w:rsidRPr="005B25A1" w:rsidRDefault="00E84701" w:rsidP="00E84701">
      <w:pPr>
        <w:keepNext/>
        <w:keepLines/>
        <w:rPr>
          <w:b/>
          <w:bCs/>
        </w:rPr>
      </w:pPr>
      <w:r w:rsidRPr="005B25A1">
        <w:rPr>
          <w:b/>
          <w:bCs/>
        </w:rPr>
        <w:t>Plenary Discussion:</w:t>
      </w:r>
    </w:p>
    <w:p w14:paraId="3E90C36F" w14:textId="1EF79F5B" w:rsidR="003B560D" w:rsidRDefault="003B560D" w:rsidP="003B560D">
      <w:pPr>
        <w:keepNext/>
        <w:keepLines/>
      </w:pPr>
      <w:r>
        <w:t xml:space="preserve">Final response in </w:t>
      </w:r>
      <w:r w:rsidRPr="00C01355">
        <w:rPr>
          <w:color w:val="0000FF"/>
        </w:rPr>
        <w:t>S2-24073</w:t>
      </w:r>
      <w:r>
        <w:rPr>
          <w:color w:val="0000FF"/>
        </w:rPr>
        <w:t>18</w:t>
      </w:r>
      <w:r>
        <w:t>.</w:t>
      </w:r>
    </w:p>
    <w:p w14:paraId="52A6453A" w14:textId="77777777" w:rsidR="003B560D" w:rsidRPr="00C01355" w:rsidRDefault="003B560D" w:rsidP="003B560D">
      <w:r w:rsidRPr="005B25A1">
        <w:rPr>
          <w:b/>
          <w:bCs/>
        </w:rPr>
        <w:t>Status:</w:t>
      </w:r>
      <w:r>
        <w:t xml:space="preserve"> </w:t>
      </w:r>
      <w:r w:rsidRPr="00C01355">
        <w:rPr>
          <w:color w:val="00B050"/>
        </w:rPr>
        <w:t>Replied to</w:t>
      </w:r>
      <w:r>
        <w:t>.</w:t>
      </w:r>
    </w:p>
    <w:p w14:paraId="74D1BE2E" w14:textId="77777777" w:rsidR="00E00DA6" w:rsidRDefault="0014183C" w:rsidP="00E04F4D">
      <w:pPr>
        <w:pStyle w:val="NormTop"/>
      </w:pPr>
      <w:r w:rsidRPr="0014183C">
        <w:rPr>
          <w:color w:val="0000FF"/>
        </w:rPr>
        <w:t>S2-2406223</w:t>
      </w:r>
      <w:r w:rsidR="007615D6" w:rsidRPr="00D53282">
        <w:t xml:space="preserve"> </w:t>
      </w:r>
      <w:r w:rsidR="007615D6">
        <w:t>(LS OUT) [DRAFT] Reply LS on application layer ID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Proposes a reply LS on application layer ID.</w:t>
      </w:r>
    </w:p>
    <w:p w14:paraId="675F123E"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S2-2405880</w:t>
      </w:r>
      <w:r>
        <w:rPr>
          <w:i/>
        </w:rPr>
        <w:t>.</w:t>
      </w:r>
    </w:p>
    <w:p w14:paraId="2D79DCD4" w14:textId="77777777" w:rsidR="007615D6" w:rsidRPr="005B25A1" w:rsidRDefault="007615D6" w:rsidP="007615D6">
      <w:pPr>
        <w:keepNext/>
        <w:keepLines/>
        <w:rPr>
          <w:b/>
          <w:bCs/>
        </w:rPr>
      </w:pPr>
      <w:r w:rsidRPr="005B25A1">
        <w:rPr>
          <w:b/>
          <w:bCs/>
        </w:rPr>
        <w:t>Parallel discussion:</w:t>
      </w:r>
    </w:p>
    <w:p w14:paraId="37197D12" w14:textId="11D46F87" w:rsidR="007615D6" w:rsidRPr="005B25A1" w:rsidRDefault="00E84701" w:rsidP="007615D6">
      <w:pPr>
        <w:keepNext/>
        <w:keepLines/>
      </w:pPr>
      <w:r>
        <w:t xml:space="preserve">This was </w:t>
      </w:r>
      <w:r w:rsidRPr="00C3284B">
        <w:rPr>
          <w:color w:val="0000FF"/>
        </w:rPr>
        <w:t>noted</w:t>
      </w:r>
      <w:r>
        <w:t xml:space="preserve"> in parallel session.</w:t>
      </w:r>
    </w:p>
    <w:p w14:paraId="7051FC98" w14:textId="1DC75048" w:rsidR="007615D6" w:rsidRPr="00EB0339" w:rsidRDefault="007615D6" w:rsidP="007615D6">
      <w:r w:rsidRPr="005B25A1">
        <w:rPr>
          <w:b/>
          <w:bCs/>
        </w:rPr>
        <w:t>Status:</w:t>
      </w:r>
      <w:r>
        <w:t xml:space="preserve"> </w:t>
      </w:r>
      <w:r>
        <w:rPr>
          <w:color w:val="0000FF"/>
        </w:rPr>
        <w:t>Noted</w:t>
      </w:r>
      <w:r>
        <w:t>.</w:t>
      </w:r>
    </w:p>
    <w:p w14:paraId="14543EF8" w14:textId="77777777" w:rsidR="00E00DA6" w:rsidRDefault="0014183C" w:rsidP="00E04F4D">
      <w:pPr>
        <w:pStyle w:val="NormTop"/>
      </w:pPr>
      <w:r w:rsidRPr="0014183C">
        <w:rPr>
          <w:color w:val="0000FF"/>
        </w:rPr>
        <w:lastRenderedPageBreak/>
        <w:t>S2-2406590</w:t>
      </w:r>
      <w:r w:rsidR="007615D6" w:rsidRPr="00D53282">
        <w:t xml:space="preserve"> </w:t>
      </w:r>
      <w:r w:rsidR="007615D6">
        <w:t>(LS OUT) [DRAFT] Reply LS to LS on application layer ID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reply LS on application layer ID (</w:t>
      </w:r>
      <w:r w:rsidRPr="0014183C">
        <w:rPr>
          <w:color w:val="0000FF"/>
        </w:rPr>
        <w:t>S2-2405880</w:t>
      </w:r>
      <w:r w:rsidR="007615D6">
        <w:t>/ R2-2403809).</w:t>
      </w:r>
    </w:p>
    <w:p w14:paraId="617F4E4A"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S2-2405880</w:t>
      </w:r>
      <w:r>
        <w:rPr>
          <w:i/>
        </w:rPr>
        <w:t>.</w:t>
      </w:r>
    </w:p>
    <w:p w14:paraId="7F006B5C" w14:textId="77777777" w:rsidR="007615D6" w:rsidRPr="005B25A1" w:rsidRDefault="007615D6" w:rsidP="007615D6">
      <w:pPr>
        <w:keepNext/>
        <w:keepLines/>
        <w:rPr>
          <w:b/>
          <w:bCs/>
        </w:rPr>
      </w:pPr>
      <w:r w:rsidRPr="005B25A1">
        <w:rPr>
          <w:b/>
          <w:bCs/>
        </w:rPr>
        <w:t>Parallel discussion:</w:t>
      </w:r>
    </w:p>
    <w:p w14:paraId="204321FA" w14:textId="77777777" w:rsidR="00E84701" w:rsidRPr="005B25A1" w:rsidRDefault="00E84701" w:rsidP="00E84701">
      <w:pPr>
        <w:keepNext/>
        <w:keepLines/>
      </w:pPr>
      <w:r>
        <w:t xml:space="preserve">This was </w:t>
      </w:r>
      <w:r w:rsidRPr="00C3284B">
        <w:rPr>
          <w:color w:val="0000FF"/>
        </w:rPr>
        <w:t>noted</w:t>
      </w:r>
      <w:r>
        <w:t xml:space="preserve"> in parallel session.</w:t>
      </w:r>
    </w:p>
    <w:p w14:paraId="4A7B3E00" w14:textId="77777777" w:rsidR="00E84701" w:rsidRPr="00EB0339" w:rsidRDefault="00E84701" w:rsidP="00E84701">
      <w:r w:rsidRPr="005B25A1">
        <w:rPr>
          <w:b/>
          <w:bCs/>
        </w:rPr>
        <w:t>Status:</w:t>
      </w:r>
      <w:r>
        <w:t xml:space="preserve"> </w:t>
      </w:r>
      <w:r>
        <w:rPr>
          <w:color w:val="0000FF"/>
        </w:rPr>
        <w:t>Noted</w:t>
      </w:r>
      <w:r>
        <w:t>.</w:t>
      </w:r>
    </w:p>
    <w:p w14:paraId="044D204F" w14:textId="77777777" w:rsidR="00E00DA6" w:rsidRDefault="0014183C" w:rsidP="00E04F4D">
      <w:pPr>
        <w:pStyle w:val="NormTop"/>
      </w:pPr>
      <w:r w:rsidRPr="0014183C">
        <w:rPr>
          <w:color w:val="0000FF"/>
        </w:rPr>
        <w:t>S2-2406622</w:t>
      </w:r>
      <w:r w:rsidR="007615D6" w:rsidRPr="00D53282">
        <w:t xml:space="preserve"> </w:t>
      </w:r>
      <w:r w:rsidR="007615D6">
        <w:t>(LS OUT) [DRAFT] Reply LS on application layer ID (Source: Xiaomi EV Technology)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Reply LS on application layer ID.</w:t>
      </w:r>
    </w:p>
    <w:p w14:paraId="0730884C"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S2-2405880</w:t>
      </w:r>
      <w:r>
        <w:rPr>
          <w:i/>
        </w:rPr>
        <w:t>.</w:t>
      </w:r>
    </w:p>
    <w:p w14:paraId="1DDD2C33" w14:textId="77777777" w:rsidR="007615D6" w:rsidRPr="005B25A1" w:rsidRDefault="007615D6" w:rsidP="007615D6">
      <w:pPr>
        <w:keepNext/>
        <w:keepLines/>
        <w:rPr>
          <w:b/>
          <w:bCs/>
        </w:rPr>
      </w:pPr>
      <w:r w:rsidRPr="005B25A1">
        <w:rPr>
          <w:b/>
          <w:bCs/>
        </w:rPr>
        <w:t>Parallel discussion:</w:t>
      </w:r>
    </w:p>
    <w:p w14:paraId="6A996F4F" w14:textId="3A379DB2" w:rsidR="00E84701" w:rsidRDefault="00E84701" w:rsidP="00E84701">
      <w:pPr>
        <w:keepNext/>
        <w:keepLines/>
      </w:pPr>
      <w:r>
        <w:t xml:space="preserve">It was suggested that as there are no impacts to SA WG2, no response is necessary. Qualcomm suggested that the response could be simplified just to inform that the LS has been discussed and there are no impacts on SA WG2 specifications. This was revised in parallel session to </w:t>
      </w:r>
      <w:r w:rsidRPr="00CE3EC0">
        <w:rPr>
          <w:color w:val="0000FF"/>
        </w:rPr>
        <w:t>S2-2</w:t>
      </w:r>
      <w:r>
        <w:rPr>
          <w:color w:val="0000FF"/>
        </w:rPr>
        <w:t>407089</w:t>
      </w:r>
      <w:r>
        <w:t>.</w:t>
      </w:r>
    </w:p>
    <w:p w14:paraId="12886402" w14:textId="0AD4EB74" w:rsidR="00A316D1" w:rsidRDefault="00A316D1" w:rsidP="00E84701">
      <w:pPr>
        <w:keepNext/>
        <w:keepLines/>
      </w:pPr>
      <w:r>
        <w:t xml:space="preserve">This was revised to clean up revision marks and remove 'draft' in </w:t>
      </w:r>
      <w:r w:rsidRPr="00CE3EC0">
        <w:rPr>
          <w:color w:val="0000FF"/>
        </w:rPr>
        <w:t>S2-2</w:t>
      </w:r>
      <w:r>
        <w:rPr>
          <w:color w:val="0000FF"/>
        </w:rPr>
        <w:t>407318</w:t>
      </w:r>
      <w:r>
        <w:t>.</w:t>
      </w:r>
    </w:p>
    <w:p w14:paraId="1B501320" w14:textId="3D0BA613" w:rsidR="00E84701" w:rsidRPr="00A316D1" w:rsidRDefault="00A316D1" w:rsidP="00E84701">
      <w:pPr>
        <w:keepNext/>
        <w:keepLines/>
      </w:pPr>
      <w:r>
        <w:t xml:space="preserve">This was </w:t>
      </w:r>
      <w:r w:rsidRPr="00B30893">
        <w:rPr>
          <w:color w:val="FF0000"/>
        </w:rPr>
        <w:t>agreed</w:t>
      </w:r>
      <w:r>
        <w:t xml:space="preserve"> in parallel session.</w:t>
      </w:r>
    </w:p>
    <w:p w14:paraId="4079C643" w14:textId="77777777" w:rsidR="00B56CC5" w:rsidRPr="005B25A1" w:rsidRDefault="00B56CC5" w:rsidP="00B56CC5">
      <w:pPr>
        <w:keepNext/>
        <w:keepLines/>
        <w:rPr>
          <w:b/>
          <w:bCs/>
        </w:rPr>
      </w:pPr>
      <w:r w:rsidRPr="005B25A1">
        <w:rPr>
          <w:b/>
          <w:bCs/>
        </w:rPr>
        <w:t>Plenary Discussion:</w:t>
      </w:r>
    </w:p>
    <w:p w14:paraId="1AB7D8B3" w14:textId="77777777" w:rsidR="00B56CC5" w:rsidRPr="00B56CC5" w:rsidRDefault="00B56CC5" w:rsidP="00B56CC5">
      <w:pPr>
        <w:keepNext/>
        <w:keepLines/>
      </w:pPr>
      <w:r>
        <w:t xml:space="preserve">This was </w:t>
      </w:r>
      <w:r w:rsidRPr="00B56CC5">
        <w:rPr>
          <w:color w:val="FF0000"/>
        </w:rPr>
        <w:t>block approved</w:t>
      </w:r>
      <w:r>
        <w:t>.</w:t>
      </w:r>
    </w:p>
    <w:p w14:paraId="1A011522"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947BA8E" w14:textId="77777777" w:rsidR="00E00DA6" w:rsidRDefault="0014183C" w:rsidP="00E04F4D">
      <w:pPr>
        <w:pStyle w:val="NormTop"/>
      </w:pPr>
      <w:r w:rsidRPr="0014183C">
        <w:rPr>
          <w:color w:val="0000FF"/>
        </w:rPr>
        <w:t>S2-2406222</w:t>
      </w:r>
      <w:r w:rsidR="007615D6" w:rsidRPr="00D53282">
        <w:t xml:space="preserve"> </w:t>
      </w:r>
      <w:r w:rsidR="007615D6">
        <w:t>(DISCUSSION) Discussion and proposal on the ALID in the SLPP. (Source: ZTE)</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discussion paper analyse the LS from RAN WG2 and give the proposal.</w:t>
      </w:r>
    </w:p>
    <w:p w14:paraId="1FCC96CE" w14:textId="77777777" w:rsidR="007615D6" w:rsidRPr="005B25A1" w:rsidRDefault="007615D6" w:rsidP="007615D6">
      <w:pPr>
        <w:keepNext/>
        <w:keepLines/>
        <w:rPr>
          <w:b/>
          <w:bCs/>
        </w:rPr>
      </w:pPr>
      <w:r w:rsidRPr="005B25A1">
        <w:rPr>
          <w:b/>
          <w:bCs/>
        </w:rPr>
        <w:t>Parallel discussion:</w:t>
      </w:r>
    </w:p>
    <w:p w14:paraId="06C21FAD" w14:textId="5ED0BFF1" w:rsidR="007615D6" w:rsidRPr="005B25A1" w:rsidRDefault="00894A71" w:rsidP="007615D6">
      <w:pPr>
        <w:keepNext/>
        <w:keepLines/>
      </w:pPr>
      <w:r>
        <w:t xml:space="preserve">This was </w:t>
      </w:r>
      <w:r w:rsidRPr="00C3284B">
        <w:rPr>
          <w:color w:val="0000FF"/>
        </w:rPr>
        <w:t>noted</w:t>
      </w:r>
      <w:r>
        <w:t xml:space="preserve"> in parallel session.</w:t>
      </w:r>
    </w:p>
    <w:p w14:paraId="6AC246BA" w14:textId="79A8E11B" w:rsidR="007615D6" w:rsidRPr="00EB0339" w:rsidRDefault="007615D6" w:rsidP="007615D6">
      <w:r w:rsidRPr="005B25A1">
        <w:rPr>
          <w:b/>
          <w:bCs/>
        </w:rPr>
        <w:t>Status:</w:t>
      </w:r>
      <w:r>
        <w:t xml:space="preserve"> </w:t>
      </w:r>
      <w:r>
        <w:rPr>
          <w:color w:val="0000FF"/>
        </w:rPr>
        <w:t>Noted</w:t>
      </w:r>
      <w:r>
        <w:t>.</w:t>
      </w:r>
    </w:p>
    <w:p w14:paraId="3A2046BB" w14:textId="77777777" w:rsidR="00E00DA6" w:rsidRDefault="0014183C" w:rsidP="00E04F4D">
      <w:pPr>
        <w:pStyle w:val="NormTop"/>
      </w:pPr>
      <w:r w:rsidRPr="0014183C">
        <w:rPr>
          <w:color w:val="0000FF"/>
        </w:rPr>
        <w:t>S2-2406096</w:t>
      </w:r>
      <w:r w:rsidR="007615D6" w:rsidRPr="00D53282">
        <w:t xml:space="preserve"> </w:t>
      </w:r>
      <w:r w:rsidR="007615D6">
        <w:t>(CR) 23.586 CR0135 (Rel-18, 'F'): Update on SLPP message based on RAN WG2 agreement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application layer ID is included in SLPP header, and the supplementary RSPP signalling message does not need to include additional application layer ID for each UE2/.../UEn.</w:t>
      </w:r>
    </w:p>
    <w:p w14:paraId="034642C3" w14:textId="77777777" w:rsidR="007615D6" w:rsidRPr="005B25A1" w:rsidRDefault="007615D6" w:rsidP="007615D6">
      <w:pPr>
        <w:keepNext/>
        <w:keepLines/>
        <w:rPr>
          <w:b/>
          <w:bCs/>
        </w:rPr>
      </w:pPr>
      <w:r w:rsidRPr="005B25A1">
        <w:rPr>
          <w:b/>
          <w:bCs/>
        </w:rPr>
        <w:t>Parallel discussion:</w:t>
      </w:r>
    </w:p>
    <w:p w14:paraId="620697F6" w14:textId="77777777" w:rsidR="00D220B8" w:rsidRPr="005B25A1" w:rsidRDefault="00D220B8" w:rsidP="00D220B8">
      <w:pPr>
        <w:keepNext/>
        <w:keepLines/>
      </w:pPr>
      <w:r>
        <w:t xml:space="preserve">This was </w:t>
      </w:r>
      <w:r w:rsidRPr="00C3284B">
        <w:rPr>
          <w:color w:val="0000FF"/>
        </w:rPr>
        <w:t>noted</w:t>
      </w:r>
      <w:r>
        <w:t xml:space="preserve"> in parallel session.</w:t>
      </w:r>
    </w:p>
    <w:p w14:paraId="3200A8D6" w14:textId="77777777" w:rsidR="00D220B8" w:rsidRPr="00EB0339" w:rsidRDefault="00D220B8" w:rsidP="00D220B8">
      <w:r w:rsidRPr="005B25A1">
        <w:rPr>
          <w:b/>
          <w:bCs/>
        </w:rPr>
        <w:t>Status:</w:t>
      </w:r>
      <w:r>
        <w:t xml:space="preserve"> </w:t>
      </w:r>
      <w:r>
        <w:rPr>
          <w:color w:val="0000FF"/>
        </w:rPr>
        <w:t>Noted</w:t>
      </w:r>
      <w:r>
        <w:t>.</w:t>
      </w:r>
    </w:p>
    <w:p w14:paraId="54DBEE7F" w14:textId="77777777" w:rsidR="00E00DA6" w:rsidRDefault="0014183C" w:rsidP="00E04F4D">
      <w:pPr>
        <w:pStyle w:val="NormTop"/>
      </w:pPr>
      <w:r w:rsidRPr="0014183C">
        <w:rPr>
          <w:color w:val="0000FF"/>
        </w:rPr>
        <w:lastRenderedPageBreak/>
        <w:t>S2-2406224</w:t>
      </w:r>
      <w:r w:rsidR="007615D6" w:rsidRPr="00D53282">
        <w:t xml:space="preserve"> </w:t>
      </w:r>
      <w:r w:rsidR="007615D6">
        <w:t>(CR) 23.586 CR0139 (Rel-18, 'F'): Clarification on the Application Layer ID in SLPP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For unicast PC5 communication mode, the UE get the updated Application Layer ID of peer UE according to Link identifier update procedure. For the broadcast and groupcast PC5 communication mode, the UE get the updated Application Layer ID of peer UE according to Application Layer ID in the SLPP header.</w:t>
      </w:r>
    </w:p>
    <w:p w14:paraId="14595847" w14:textId="77777777" w:rsidR="007615D6" w:rsidRPr="005B25A1" w:rsidRDefault="007615D6" w:rsidP="007615D6">
      <w:pPr>
        <w:keepNext/>
        <w:keepLines/>
        <w:rPr>
          <w:b/>
          <w:bCs/>
        </w:rPr>
      </w:pPr>
      <w:r w:rsidRPr="005B25A1">
        <w:rPr>
          <w:b/>
          <w:bCs/>
        </w:rPr>
        <w:t>Parallel discussion:</w:t>
      </w:r>
    </w:p>
    <w:p w14:paraId="5E59E5DE" w14:textId="77777777" w:rsidR="00D220B8" w:rsidRPr="005B25A1" w:rsidRDefault="00D220B8" w:rsidP="00D220B8">
      <w:pPr>
        <w:keepNext/>
        <w:keepLines/>
      </w:pPr>
      <w:r>
        <w:t xml:space="preserve">This was </w:t>
      </w:r>
      <w:r w:rsidRPr="00C3284B">
        <w:rPr>
          <w:color w:val="0000FF"/>
        </w:rPr>
        <w:t>noted</w:t>
      </w:r>
      <w:r>
        <w:t xml:space="preserve"> in parallel session.</w:t>
      </w:r>
    </w:p>
    <w:p w14:paraId="39D46478" w14:textId="77777777" w:rsidR="00D220B8" w:rsidRPr="00EB0339" w:rsidRDefault="00D220B8" w:rsidP="00D220B8">
      <w:r w:rsidRPr="005B25A1">
        <w:rPr>
          <w:b/>
          <w:bCs/>
        </w:rPr>
        <w:t>Status:</w:t>
      </w:r>
      <w:r>
        <w:t xml:space="preserve"> </w:t>
      </w:r>
      <w:r>
        <w:rPr>
          <w:color w:val="0000FF"/>
        </w:rPr>
        <w:t>Noted</w:t>
      </w:r>
      <w:r>
        <w:t>.</w:t>
      </w:r>
    </w:p>
    <w:p w14:paraId="38330B14" w14:textId="77777777" w:rsidR="00E00DA6" w:rsidRDefault="0014183C" w:rsidP="00E04F4D">
      <w:pPr>
        <w:pStyle w:val="NormTop"/>
      </w:pPr>
      <w:r w:rsidRPr="0014183C">
        <w:rPr>
          <w:color w:val="0000FF"/>
        </w:rPr>
        <w:t>S2-2406592</w:t>
      </w:r>
      <w:r w:rsidR="007615D6" w:rsidRPr="00D53282">
        <w:t xml:space="preserve"> </w:t>
      </w:r>
      <w:r w:rsidR="007615D6">
        <w:t>(CR) 23.586 CR0140 (Rel-18, 'F'): Update about the Application layer ID and SLPP message forwarding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clause 6.8 to align that Application layer ID in RSPP supplementary messages from UE to LMF/Server UE are not needed.</w:t>
      </w:r>
    </w:p>
    <w:p w14:paraId="193CC048" w14:textId="77777777" w:rsidR="007615D6" w:rsidRPr="005B25A1" w:rsidRDefault="007615D6" w:rsidP="007615D6">
      <w:pPr>
        <w:keepNext/>
        <w:keepLines/>
        <w:rPr>
          <w:b/>
          <w:bCs/>
        </w:rPr>
      </w:pPr>
      <w:r w:rsidRPr="005B25A1">
        <w:rPr>
          <w:b/>
          <w:bCs/>
        </w:rPr>
        <w:t>Parallel discussion:</w:t>
      </w:r>
    </w:p>
    <w:p w14:paraId="241F1BDF" w14:textId="77777777" w:rsidR="00D220B8" w:rsidRPr="005B25A1" w:rsidRDefault="00D220B8" w:rsidP="00D220B8">
      <w:pPr>
        <w:keepNext/>
        <w:keepLines/>
      </w:pPr>
      <w:r>
        <w:t xml:space="preserve">This was </w:t>
      </w:r>
      <w:r w:rsidRPr="00C3284B">
        <w:rPr>
          <w:color w:val="0000FF"/>
        </w:rPr>
        <w:t>noted</w:t>
      </w:r>
      <w:r>
        <w:t xml:space="preserve"> in parallel session.</w:t>
      </w:r>
    </w:p>
    <w:p w14:paraId="587D1067" w14:textId="77777777" w:rsidR="00D220B8" w:rsidRPr="00EB0339" w:rsidRDefault="00D220B8" w:rsidP="00D220B8">
      <w:r w:rsidRPr="005B25A1">
        <w:rPr>
          <w:b/>
          <w:bCs/>
        </w:rPr>
        <w:t>Status:</w:t>
      </w:r>
      <w:r>
        <w:t xml:space="preserve"> </w:t>
      </w:r>
      <w:r>
        <w:rPr>
          <w:color w:val="0000FF"/>
        </w:rPr>
        <w:t>Noted</w:t>
      </w:r>
      <w:r>
        <w:t>.</w:t>
      </w:r>
    </w:p>
    <w:p w14:paraId="37B6BDC1" w14:textId="77777777" w:rsidR="00E00DA6" w:rsidRDefault="0014183C" w:rsidP="00E04F4D">
      <w:pPr>
        <w:pStyle w:val="NormTop"/>
      </w:pPr>
      <w:r w:rsidRPr="0014183C">
        <w:rPr>
          <w:color w:val="0000FF"/>
        </w:rPr>
        <w:t>S2-2406095</w:t>
      </w:r>
      <w:r w:rsidR="007615D6" w:rsidRPr="00D53282">
        <w:t xml:space="preserve"> </w:t>
      </w:r>
      <w:r w:rsidR="007615D6">
        <w:t>(CR) 23.273 CR0528 (Rel-18, 'F'): Update on SLPP message based on RAN WG2 agreement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application layer ID is included in SLPP header, and the supplementary RSPP signalling message does not need to include additional application layer ID for each UE2/.../UEn.</w:t>
      </w:r>
    </w:p>
    <w:p w14:paraId="789A61C3" w14:textId="77777777" w:rsidR="007615D6" w:rsidRPr="005B25A1" w:rsidRDefault="007615D6" w:rsidP="007615D6">
      <w:pPr>
        <w:keepNext/>
        <w:keepLines/>
        <w:rPr>
          <w:b/>
          <w:bCs/>
        </w:rPr>
      </w:pPr>
      <w:r w:rsidRPr="005B25A1">
        <w:rPr>
          <w:b/>
          <w:bCs/>
        </w:rPr>
        <w:t>Parallel discussion:</w:t>
      </w:r>
    </w:p>
    <w:p w14:paraId="50EB29D1" w14:textId="77777777" w:rsidR="00D220B8" w:rsidRPr="005B25A1" w:rsidRDefault="00D220B8" w:rsidP="00D220B8">
      <w:pPr>
        <w:keepNext/>
        <w:keepLines/>
      </w:pPr>
      <w:r>
        <w:t xml:space="preserve">This was </w:t>
      </w:r>
      <w:r w:rsidRPr="00C3284B">
        <w:rPr>
          <w:color w:val="0000FF"/>
        </w:rPr>
        <w:t>noted</w:t>
      </w:r>
      <w:r>
        <w:t xml:space="preserve"> in parallel session.</w:t>
      </w:r>
    </w:p>
    <w:p w14:paraId="68B00E11" w14:textId="77777777" w:rsidR="00D220B8" w:rsidRPr="00EB0339" w:rsidRDefault="00D220B8" w:rsidP="00D220B8">
      <w:r w:rsidRPr="005B25A1">
        <w:rPr>
          <w:b/>
          <w:bCs/>
        </w:rPr>
        <w:t>Status:</w:t>
      </w:r>
      <w:r>
        <w:t xml:space="preserve"> </w:t>
      </w:r>
      <w:r>
        <w:rPr>
          <w:color w:val="0000FF"/>
        </w:rPr>
        <w:t>Noted</w:t>
      </w:r>
      <w:r>
        <w:t>.</w:t>
      </w:r>
    </w:p>
    <w:p w14:paraId="0BF27DD8" w14:textId="77777777" w:rsidR="00E00DA6" w:rsidRDefault="0014183C" w:rsidP="00E04F4D">
      <w:pPr>
        <w:pStyle w:val="NormTop"/>
      </w:pPr>
      <w:r w:rsidRPr="0014183C">
        <w:rPr>
          <w:color w:val="0000FF"/>
        </w:rPr>
        <w:t>S2-2406591</w:t>
      </w:r>
      <w:r w:rsidR="007615D6" w:rsidRPr="00D53282">
        <w:t xml:space="preserve"> </w:t>
      </w:r>
      <w:r w:rsidR="007615D6">
        <w:t>(CR) 23.273 CR0530 (Rel-18, 'F'): Update about the Application layer ID and SLPP message forwarding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clause 6.20.1, 6.20.3 to align that Application layer ID in RSPP supplementary messages from UE to LMF/Server UE are not needed.</w:t>
      </w:r>
    </w:p>
    <w:p w14:paraId="70D2917F" w14:textId="77777777" w:rsidR="007615D6" w:rsidRPr="005B25A1" w:rsidRDefault="007615D6" w:rsidP="007615D6">
      <w:pPr>
        <w:keepNext/>
        <w:keepLines/>
        <w:rPr>
          <w:b/>
          <w:bCs/>
        </w:rPr>
      </w:pPr>
      <w:r w:rsidRPr="005B25A1">
        <w:rPr>
          <w:b/>
          <w:bCs/>
        </w:rPr>
        <w:t>Parallel discussion:</w:t>
      </w:r>
    </w:p>
    <w:p w14:paraId="45188588" w14:textId="77777777" w:rsidR="00D220B8" w:rsidRPr="005B25A1" w:rsidRDefault="00D220B8" w:rsidP="00D220B8">
      <w:pPr>
        <w:keepNext/>
        <w:keepLines/>
      </w:pPr>
      <w:r>
        <w:t xml:space="preserve">This was </w:t>
      </w:r>
      <w:r w:rsidRPr="00C3284B">
        <w:rPr>
          <w:color w:val="0000FF"/>
        </w:rPr>
        <w:t>noted</w:t>
      </w:r>
      <w:r>
        <w:t xml:space="preserve"> in parallel session.</w:t>
      </w:r>
    </w:p>
    <w:p w14:paraId="58C786B3" w14:textId="77777777" w:rsidR="00D220B8" w:rsidRPr="00EB0339" w:rsidRDefault="00D220B8" w:rsidP="00D220B8">
      <w:r w:rsidRPr="005B25A1">
        <w:rPr>
          <w:b/>
          <w:bCs/>
        </w:rPr>
        <w:t>Status:</w:t>
      </w:r>
      <w:r>
        <w:t xml:space="preserve"> </w:t>
      </w:r>
      <w:r>
        <w:rPr>
          <w:color w:val="0000FF"/>
        </w:rPr>
        <w:t>Noted</w:t>
      </w:r>
      <w:r>
        <w:t>.</w:t>
      </w:r>
    </w:p>
    <w:p w14:paraId="088C39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from TSG SA: Removal of Ranging/SL Positioning service exposure to Client UE through 5GC</w:t>
      </w:r>
    </w:p>
    <w:p w14:paraId="06934386" w14:textId="77777777" w:rsidR="00E00DA6" w:rsidRDefault="0014183C" w:rsidP="00E04F4D">
      <w:pPr>
        <w:pStyle w:val="NormTop"/>
      </w:pPr>
      <w:r w:rsidRPr="0014183C">
        <w:rPr>
          <w:color w:val="0000FF"/>
        </w:rPr>
        <w:t>S2-2405850</w:t>
      </w:r>
      <w:r w:rsidR="007615D6" w:rsidRPr="00D53282">
        <w:t xml:space="preserve"> </w:t>
      </w:r>
      <w:r w:rsidR="007615D6">
        <w:t>(LS IN) LS from TSG SA: LS on removing Ranging/SL Positioning service exposure to Client UE through 5GC (Source: TSG SA (SP-240497))</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TSG SA plenary has agreed to remove the feature of Ranging/SL Positioning service exposure to Client UE through 5GC for Rel-18 in both TS 23.586 and TS 33.533, and all the related solution developments will not be considered for Rel-18. Additionally, TSG SA plenary also agreed to define UE Ranging/SL Positioning privacy profile in TS 33.533. For details, please check the attached 3 CRs. Action: SA kindly asks SA WG2, SA WG3, CT WG1 and CT WG4 to take above TSG SA agreements into account to update related specifications.</w:t>
      </w:r>
    </w:p>
    <w:p w14:paraId="54107712" w14:textId="77777777" w:rsidR="00C76199" w:rsidRPr="00B81031" w:rsidRDefault="00C76199" w:rsidP="00C76199">
      <w:pPr>
        <w:keepNext/>
        <w:keepLines/>
        <w:rPr>
          <w:i/>
        </w:rPr>
      </w:pPr>
      <w:r w:rsidRPr="00B81031">
        <w:rPr>
          <w:b/>
          <w:bCs/>
          <w:i/>
        </w:rPr>
        <w:t>Comment:</w:t>
      </w:r>
      <w:r>
        <w:rPr>
          <w:i/>
        </w:rPr>
        <w:t xml:space="preserve"> Revision of Postponed </w:t>
      </w:r>
      <w:r w:rsidRPr="0014183C">
        <w:rPr>
          <w:i/>
          <w:color w:val="0000FF"/>
        </w:rPr>
        <w:t>S2-2403915</w:t>
      </w:r>
      <w:r>
        <w:rPr>
          <w:i/>
        </w:rPr>
        <w:t xml:space="preserve"> from S2#162.</w:t>
      </w:r>
    </w:p>
    <w:p w14:paraId="5A92266C" w14:textId="77777777" w:rsidR="007615D6" w:rsidRPr="005B25A1" w:rsidRDefault="007615D6" w:rsidP="007615D6">
      <w:pPr>
        <w:keepNext/>
        <w:keepLines/>
        <w:rPr>
          <w:b/>
          <w:bCs/>
        </w:rPr>
      </w:pPr>
      <w:r w:rsidRPr="005B25A1">
        <w:rPr>
          <w:b/>
          <w:bCs/>
        </w:rPr>
        <w:t>Parallel discussion:</w:t>
      </w:r>
    </w:p>
    <w:p w14:paraId="1AA2221D" w14:textId="367C5C06" w:rsidR="002F7C98" w:rsidRDefault="00AF14DE" w:rsidP="00A120F3">
      <w:pPr>
        <w:keepNext/>
        <w:keepLines/>
      </w:pPr>
      <w:r>
        <w:t>The related CRs were reviewed.</w:t>
      </w:r>
      <w:r w:rsidR="002F7C98">
        <w:t xml:space="preserve"> This LS was then </w:t>
      </w:r>
      <w:r w:rsidR="002F7C98" w:rsidRPr="00C3284B">
        <w:rPr>
          <w:color w:val="0000FF"/>
        </w:rPr>
        <w:t>noted</w:t>
      </w:r>
      <w:r w:rsidR="002F7C98">
        <w:t xml:space="preserve"> in parallel session.</w:t>
      </w:r>
    </w:p>
    <w:p w14:paraId="497386F6" w14:textId="701485AF" w:rsidR="007615D6" w:rsidRPr="002F7C98" w:rsidRDefault="007615D6" w:rsidP="007615D6">
      <w:r w:rsidRPr="005B25A1">
        <w:rPr>
          <w:b/>
          <w:bCs/>
        </w:rPr>
        <w:t>Status:</w:t>
      </w:r>
      <w:r>
        <w:t xml:space="preserve"> </w:t>
      </w:r>
      <w:r w:rsidR="002F7C98" w:rsidRPr="00C3284B">
        <w:rPr>
          <w:color w:val="0000FF"/>
        </w:rPr>
        <w:t>Noted</w:t>
      </w:r>
      <w:r w:rsidR="002F7C98">
        <w:t>.</w:t>
      </w:r>
    </w:p>
    <w:p w14:paraId="5AAE8D50" w14:textId="77777777" w:rsidR="00F042CF" w:rsidRDefault="00F042CF" w:rsidP="00F042CF">
      <w:pPr>
        <w:pStyle w:val="NormTop"/>
      </w:pPr>
      <w:r w:rsidRPr="0014183C">
        <w:rPr>
          <w:color w:val="0000FF"/>
        </w:rPr>
        <w:t>S2-2406218</w:t>
      </w:r>
      <w:r w:rsidRPr="00D53282">
        <w:t xml:space="preserve"> </w:t>
      </w:r>
      <w:r>
        <w:t>(CR) 23.586 CR0137 (Rel-18, 'F'): Clarification on the service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Removing the service exposure to client UE via 5GC description according to LS (</w:t>
      </w:r>
      <w:r w:rsidRPr="0014183C">
        <w:rPr>
          <w:color w:val="0000FF"/>
        </w:rPr>
        <w:t>S2-2405850</w:t>
      </w:r>
      <w:r>
        <w:t>).</w:t>
      </w:r>
    </w:p>
    <w:p w14:paraId="75702674" w14:textId="77777777" w:rsidR="00F042CF" w:rsidRPr="005B25A1" w:rsidRDefault="00F042CF" w:rsidP="00F042CF">
      <w:pPr>
        <w:keepNext/>
        <w:keepLines/>
        <w:rPr>
          <w:b/>
          <w:bCs/>
        </w:rPr>
      </w:pPr>
      <w:r w:rsidRPr="005B25A1">
        <w:rPr>
          <w:b/>
          <w:bCs/>
        </w:rPr>
        <w:t>Parallel discussion:</w:t>
      </w:r>
    </w:p>
    <w:p w14:paraId="5B33F164" w14:textId="598F5B75" w:rsidR="00F042CF" w:rsidRDefault="00F042CF" w:rsidP="00A120F3">
      <w:pPr>
        <w:keepNext/>
        <w:keepLines/>
      </w:pPr>
      <w:r>
        <w:t xml:space="preserve">Sony suggested removing the complete paragraph 3 of 5.6.1. It was commented that the first sentence of this paragraph should be kept. This was discussed and it was agreed that only the second sentence should be deleted. 'application specific' should be removed from the third sentence. This was revised in parallel session to </w:t>
      </w:r>
      <w:r w:rsidRPr="00CE3EC0">
        <w:rPr>
          <w:color w:val="0000FF"/>
        </w:rPr>
        <w:t>S2-2</w:t>
      </w:r>
      <w:r>
        <w:rPr>
          <w:color w:val="0000FF"/>
        </w:rPr>
        <w:t>407094</w:t>
      </w:r>
      <w:r>
        <w:t>.</w:t>
      </w:r>
    </w:p>
    <w:p w14:paraId="1805EA3A" w14:textId="0204A86E" w:rsidR="00F042CF" w:rsidRDefault="00F042CF" w:rsidP="00A120F3">
      <w:pPr>
        <w:keepNext/>
        <w:keepLines/>
      </w:pPr>
      <w:r>
        <w:t xml:space="preserve">This was </w:t>
      </w:r>
      <w:r w:rsidRPr="00B30893">
        <w:rPr>
          <w:color w:val="FF0000"/>
        </w:rPr>
        <w:t>agreed</w:t>
      </w:r>
      <w:r>
        <w:t xml:space="preserve"> in parallel session.</w:t>
      </w:r>
    </w:p>
    <w:p w14:paraId="3694857B" w14:textId="77777777" w:rsidR="00B56CC5" w:rsidRPr="005B25A1" w:rsidRDefault="00B56CC5" w:rsidP="00B56CC5">
      <w:pPr>
        <w:keepNext/>
        <w:keepLines/>
        <w:rPr>
          <w:b/>
          <w:bCs/>
        </w:rPr>
      </w:pPr>
      <w:r w:rsidRPr="005B25A1">
        <w:rPr>
          <w:b/>
          <w:bCs/>
        </w:rPr>
        <w:t>Plenary Discussion:</w:t>
      </w:r>
    </w:p>
    <w:p w14:paraId="7AD18823" w14:textId="77777777" w:rsidR="00B56CC5" w:rsidRPr="00B56CC5" w:rsidRDefault="00B56CC5" w:rsidP="00B56CC5">
      <w:pPr>
        <w:keepNext/>
        <w:keepLines/>
      </w:pPr>
      <w:r>
        <w:t xml:space="preserve">This was </w:t>
      </w:r>
      <w:r w:rsidRPr="00B56CC5">
        <w:rPr>
          <w:color w:val="FF0000"/>
        </w:rPr>
        <w:t>block approved</w:t>
      </w:r>
      <w:r>
        <w:t>.</w:t>
      </w:r>
    </w:p>
    <w:p w14:paraId="5360995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E637043" w14:textId="77777777" w:rsidR="00866A5D" w:rsidRDefault="00866A5D" w:rsidP="00866A5D">
      <w:pPr>
        <w:pStyle w:val="NormTop"/>
      </w:pPr>
      <w:r w:rsidRPr="0014183C">
        <w:rPr>
          <w:color w:val="0000FF"/>
        </w:rPr>
        <w:t>S2-2405991</w:t>
      </w:r>
      <w:r w:rsidRPr="00D53282">
        <w:t xml:space="preserve"> </w:t>
      </w:r>
      <w:r>
        <w:t>(CR) 23.273 CR0517R1 (Rel-18, 'F'): Support for UE Ranging/SL Positioning privacy profile (Source: Sony)</w:t>
      </w:r>
      <w:r>
        <w:br/>
      </w:r>
      <w:r w:rsidRPr="00D53282">
        <w:rPr>
          <w:b/>
        </w:rPr>
        <w:t>Document for:</w:t>
      </w:r>
      <w:r w:rsidRPr="00D53282">
        <w:t xml:space="preserve"> </w:t>
      </w:r>
      <w:r>
        <w:t>Approval</w:t>
      </w:r>
      <w:r>
        <w:br/>
      </w:r>
      <w:r w:rsidRPr="00D53282">
        <w:rPr>
          <w:b/>
        </w:rPr>
        <w:t>Abstract:</w:t>
      </w:r>
      <w:r w:rsidRPr="00D53282">
        <w:t xml:space="preserve"> </w:t>
      </w:r>
      <w:r>
        <w:br/>
        <w:t>Summary of change: Adds support of the new UE Ranging/SL Positioning privacy profile specified in TS 33.533. New Ranging/SL Positioning Privacy Indication provisioning GMLC/UDM support of new privacy profile Clarification when the different privacy profile is used (LCS, Ranging/local).</w:t>
      </w:r>
    </w:p>
    <w:p w14:paraId="67D67156" w14:textId="77777777" w:rsidR="00866A5D" w:rsidRPr="00B81031" w:rsidRDefault="00866A5D" w:rsidP="00866A5D">
      <w:pPr>
        <w:keepNext/>
        <w:keepLines/>
        <w:rPr>
          <w:i/>
        </w:rPr>
      </w:pPr>
      <w:r w:rsidRPr="00B81031">
        <w:rPr>
          <w:b/>
          <w:bCs/>
          <w:i/>
        </w:rPr>
        <w:t>Comment:</w:t>
      </w:r>
      <w:r>
        <w:rPr>
          <w:i/>
        </w:rPr>
        <w:t xml:space="preserve"> Revision of </w:t>
      </w:r>
      <w:r w:rsidRPr="0014183C">
        <w:rPr>
          <w:i/>
          <w:color w:val="0000FF"/>
        </w:rPr>
        <w:t>S2-2404112</w:t>
      </w:r>
      <w:r>
        <w:rPr>
          <w:i/>
        </w:rPr>
        <w:t xml:space="preserve"> from SA WG2#162.</w:t>
      </w:r>
    </w:p>
    <w:p w14:paraId="28C6D685" w14:textId="77777777" w:rsidR="00866A5D" w:rsidRPr="005B25A1" w:rsidRDefault="00866A5D" w:rsidP="00866A5D">
      <w:pPr>
        <w:keepNext/>
        <w:keepLines/>
        <w:rPr>
          <w:b/>
          <w:bCs/>
        </w:rPr>
      </w:pPr>
      <w:r w:rsidRPr="005B25A1">
        <w:rPr>
          <w:b/>
          <w:bCs/>
        </w:rPr>
        <w:t>Parallel discussion:</w:t>
      </w:r>
    </w:p>
    <w:p w14:paraId="6F2083D5" w14:textId="08530F18" w:rsidR="00866A5D" w:rsidRDefault="00866A5D" w:rsidP="00866A5D">
      <w:pPr>
        <w:keepNext/>
        <w:keepLines/>
      </w:pPr>
      <w:r>
        <w:t xml:space="preserve">This was discussed and some material may need to be placed in the TS 23.586 CR in </w:t>
      </w:r>
      <w:r w:rsidRPr="0014183C">
        <w:rPr>
          <w:color w:val="0000FF"/>
        </w:rPr>
        <w:t>S2-2406107</w:t>
      </w:r>
      <w:r>
        <w:t xml:space="preserve">, which was reviewed. This was revised in parallel session, merging </w:t>
      </w:r>
      <w:r w:rsidRPr="00CE3EC0">
        <w:rPr>
          <w:color w:val="0000FF"/>
        </w:rPr>
        <w:t>S2-2</w:t>
      </w:r>
      <w:r>
        <w:rPr>
          <w:color w:val="0000FF"/>
        </w:rPr>
        <w:t>406108</w:t>
      </w:r>
      <w:r>
        <w:t xml:space="preserve">, to </w:t>
      </w:r>
      <w:r w:rsidRPr="00CE3EC0">
        <w:rPr>
          <w:color w:val="0000FF"/>
        </w:rPr>
        <w:t>S2-2</w:t>
      </w:r>
      <w:r>
        <w:rPr>
          <w:color w:val="0000FF"/>
        </w:rPr>
        <w:t>407095</w:t>
      </w:r>
      <w:r>
        <w:t>.</w:t>
      </w:r>
    </w:p>
    <w:p w14:paraId="4D6E6236" w14:textId="10E7BEF8" w:rsidR="00866A5D" w:rsidRPr="005B25A1" w:rsidRDefault="00B720BE" w:rsidP="00866A5D">
      <w:pPr>
        <w:keepNext/>
        <w:keepLines/>
      </w:pPr>
      <w:r>
        <w:t xml:space="preserve">This was reviewed and </w:t>
      </w:r>
      <w:r w:rsidRPr="00B30893">
        <w:rPr>
          <w:color w:val="FF0000"/>
        </w:rPr>
        <w:t>agreed</w:t>
      </w:r>
      <w:r>
        <w:t xml:space="preserve"> in parallel session.</w:t>
      </w:r>
    </w:p>
    <w:p w14:paraId="3BE80E9A" w14:textId="77777777" w:rsidR="00B56CC5" w:rsidRPr="005B25A1" w:rsidRDefault="00B56CC5" w:rsidP="00B56CC5">
      <w:pPr>
        <w:keepNext/>
        <w:keepLines/>
        <w:rPr>
          <w:b/>
          <w:bCs/>
        </w:rPr>
      </w:pPr>
      <w:r w:rsidRPr="005B25A1">
        <w:rPr>
          <w:b/>
          <w:bCs/>
        </w:rPr>
        <w:t>Plenary Discussion:</w:t>
      </w:r>
    </w:p>
    <w:p w14:paraId="5084FBEB" w14:textId="77777777" w:rsidR="00B56CC5" w:rsidRPr="00B56CC5" w:rsidRDefault="00B56CC5" w:rsidP="00B56CC5">
      <w:pPr>
        <w:keepNext/>
        <w:keepLines/>
      </w:pPr>
      <w:r>
        <w:t xml:space="preserve">This was </w:t>
      </w:r>
      <w:r w:rsidRPr="00B56CC5">
        <w:rPr>
          <w:color w:val="FF0000"/>
        </w:rPr>
        <w:t>block approved</w:t>
      </w:r>
      <w:r>
        <w:t>.</w:t>
      </w:r>
    </w:p>
    <w:p w14:paraId="18C13546"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00D6222" w14:textId="77777777" w:rsidR="00E00DA6" w:rsidRDefault="0014183C" w:rsidP="00E04F4D">
      <w:pPr>
        <w:pStyle w:val="NormTop"/>
      </w:pPr>
      <w:r w:rsidRPr="0014183C">
        <w:rPr>
          <w:color w:val="0000FF"/>
        </w:rPr>
        <w:lastRenderedPageBreak/>
        <w:t>S2-2406107</w:t>
      </w:r>
      <w:r w:rsidR="007615D6" w:rsidRPr="00D53282">
        <w:t xml:space="preserve"> </w:t>
      </w:r>
      <w:r w:rsidR="007615D6">
        <w:t>(CR) 23.586 CR0136 (Rel-18, 'F'): Add reference to UE Ranging privacy profile for Ranging/SL Positioning service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reference to the UE Ranging/SL Positioning privacy profile specified in TS 33.533.</w:t>
      </w:r>
    </w:p>
    <w:p w14:paraId="4C7A993A" w14:textId="77777777" w:rsidR="007615D6" w:rsidRPr="005B25A1" w:rsidRDefault="007615D6" w:rsidP="007615D6">
      <w:pPr>
        <w:keepNext/>
        <w:keepLines/>
        <w:rPr>
          <w:b/>
          <w:bCs/>
        </w:rPr>
      </w:pPr>
      <w:r w:rsidRPr="005B25A1">
        <w:rPr>
          <w:b/>
          <w:bCs/>
        </w:rPr>
        <w:t>Parallel discussion:</w:t>
      </w:r>
    </w:p>
    <w:p w14:paraId="1217F7ED" w14:textId="4AC7542A" w:rsidR="002F7C98" w:rsidRDefault="002F7C98" w:rsidP="002F7C98">
      <w:pPr>
        <w:keepNext/>
        <w:keepLines/>
      </w:pPr>
      <w:r>
        <w:t xml:space="preserve">This was revised in parallel session to </w:t>
      </w:r>
      <w:r w:rsidRPr="00CE3EC0">
        <w:rPr>
          <w:color w:val="0000FF"/>
        </w:rPr>
        <w:t>S2-2</w:t>
      </w:r>
      <w:r>
        <w:rPr>
          <w:color w:val="0000FF"/>
        </w:rPr>
        <w:t>407096</w:t>
      </w:r>
      <w:r>
        <w:t>.</w:t>
      </w:r>
    </w:p>
    <w:p w14:paraId="3C8F084E" w14:textId="1157114B" w:rsidR="002F7C98" w:rsidRPr="005B25A1" w:rsidRDefault="00B720BE" w:rsidP="002F7C98">
      <w:pPr>
        <w:keepNext/>
        <w:keepLines/>
      </w:pPr>
      <w:r>
        <w:t xml:space="preserve">Some corrections 'produces' to 'procedures' were needed and this was revised in parallel session to </w:t>
      </w:r>
      <w:r w:rsidRPr="00CE3EC0">
        <w:rPr>
          <w:color w:val="0000FF"/>
        </w:rPr>
        <w:t>S2-2</w:t>
      </w:r>
      <w:r>
        <w:rPr>
          <w:color w:val="0000FF"/>
        </w:rPr>
        <w:t>407140</w:t>
      </w:r>
      <w:r>
        <w:t>.</w:t>
      </w:r>
    </w:p>
    <w:p w14:paraId="43523584" w14:textId="699417EC" w:rsidR="00B720BE" w:rsidRPr="005B25A1" w:rsidRDefault="00B720BE" w:rsidP="00B720BE">
      <w:pPr>
        <w:keepNext/>
        <w:keepLines/>
      </w:pPr>
      <w:r>
        <w:t xml:space="preserve">This was </w:t>
      </w:r>
      <w:r w:rsidRPr="00B30893">
        <w:rPr>
          <w:color w:val="FF0000"/>
        </w:rPr>
        <w:t>agreed</w:t>
      </w:r>
      <w:r>
        <w:t xml:space="preserve"> in parallel session.</w:t>
      </w:r>
    </w:p>
    <w:p w14:paraId="47257C2C" w14:textId="77777777" w:rsidR="00B56CC5" w:rsidRPr="005B25A1" w:rsidRDefault="00B56CC5" w:rsidP="00B56CC5">
      <w:pPr>
        <w:keepNext/>
        <w:keepLines/>
        <w:rPr>
          <w:b/>
          <w:bCs/>
        </w:rPr>
      </w:pPr>
      <w:r w:rsidRPr="005B25A1">
        <w:rPr>
          <w:b/>
          <w:bCs/>
        </w:rPr>
        <w:t>Plenary Discussion:</w:t>
      </w:r>
    </w:p>
    <w:p w14:paraId="0419713D" w14:textId="77777777" w:rsidR="00B56CC5" w:rsidRPr="00B56CC5" w:rsidRDefault="00B56CC5" w:rsidP="00B56CC5">
      <w:pPr>
        <w:keepNext/>
        <w:keepLines/>
      </w:pPr>
      <w:r>
        <w:t xml:space="preserve">This was </w:t>
      </w:r>
      <w:r w:rsidRPr="00B56CC5">
        <w:rPr>
          <w:color w:val="FF0000"/>
        </w:rPr>
        <w:t>block approved</w:t>
      </w:r>
      <w:r>
        <w:t>.</w:t>
      </w:r>
    </w:p>
    <w:p w14:paraId="5F19EF0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2B6A784" w14:textId="77777777" w:rsidR="00E00DA6" w:rsidRDefault="0014183C" w:rsidP="00E04F4D">
      <w:pPr>
        <w:pStyle w:val="NormTop"/>
      </w:pPr>
      <w:r w:rsidRPr="0014183C">
        <w:rPr>
          <w:color w:val="0000FF"/>
        </w:rPr>
        <w:t>S2-2406108</w:t>
      </w:r>
      <w:r w:rsidR="007615D6" w:rsidRPr="00D53282">
        <w:t xml:space="preserve"> </w:t>
      </w:r>
      <w:r w:rsidR="007615D6">
        <w:t>(CR) 23.273 CR0529 (Rel-18, 'F'): Update Ranging/SL Positioning procedures with Ranging Privacy Profile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Changing LCS Profile to Ranging/SL Positioning profile in the text.</w:t>
      </w:r>
    </w:p>
    <w:p w14:paraId="74453F01" w14:textId="77777777" w:rsidR="007615D6" w:rsidRPr="005B25A1" w:rsidRDefault="007615D6" w:rsidP="007615D6">
      <w:pPr>
        <w:keepNext/>
        <w:keepLines/>
        <w:rPr>
          <w:b/>
          <w:bCs/>
        </w:rPr>
      </w:pPr>
      <w:r w:rsidRPr="005B25A1">
        <w:rPr>
          <w:b/>
          <w:bCs/>
        </w:rPr>
        <w:t>Parallel discussion:</w:t>
      </w:r>
    </w:p>
    <w:p w14:paraId="1F8EF137" w14:textId="640B04F2" w:rsidR="007615D6" w:rsidRPr="005B25A1" w:rsidRDefault="00866A5D" w:rsidP="007615D6">
      <w:pPr>
        <w:keepNext/>
        <w:keepLines/>
      </w:pPr>
      <w:r>
        <w:t xml:space="preserve">Merged into </w:t>
      </w:r>
      <w:r w:rsidRPr="00CE3EC0">
        <w:rPr>
          <w:color w:val="0000FF"/>
        </w:rPr>
        <w:t>S2-2</w:t>
      </w:r>
      <w:r>
        <w:rPr>
          <w:color w:val="0000FF"/>
        </w:rPr>
        <w:t>407095</w:t>
      </w:r>
      <w:r>
        <w:t>.</w:t>
      </w:r>
    </w:p>
    <w:p w14:paraId="0E9FB551" w14:textId="0FCC0E10" w:rsidR="007615D6" w:rsidRPr="00EB0339" w:rsidRDefault="007615D6" w:rsidP="007615D6">
      <w:r w:rsidRPr="005B25A1">
        <w:rPr>
          <w:b/>
          <w:bCs/>
        </w:rPr>
        <w:t>Status:</w:t>
      </w:r>
      <w:r>
        <w:t xml:space="preserve"> </w:t>
      </w:r>
      <w:r w:rsidR="00866A5D">
        <w:rPr>
          <w:color w:val="0000FF"/>
        </w:rPr>
        <w:t>Merg</w:t>
      </w:r>
      <w:r>
        <w:rPr>
          <w:color w:val="0000FF"/>
        </w:rPr>
        <w:t>ed</w:t>
      </w:r>
      <w:r>
        <w:t>.</w:t>
      </w:r>
    </w:p>
    <w:p w14:paraId="12333537" w14:textId="77777777" w:rsidR="00E00DA6" w:rsidRDefault="0014183C" w:rsidP="00E04F4D">
      <w:pPr>
        <w:pStyle w:val="NormTop"/>
      </w:pPr>
      <w:r w:rsidRPr="0014183C">
        <w:rPr>
          <w:color w:val="0000FF"/>
        </w:rPr>
        <w:t>S2-2405992</w:t>
      </w:r>
      <w:r w:rsidR="007615D6" w:rsidRPr="00D53282">
        <w:t xml:space="preserve"> </w:t>
      </w:r>
      <w:r w:rsidR="007615D6">
        <w:t>(CR) 23.502 CR4775R1 (Rel-18, 'F'): Support for UE Ranging/SL Positioning privacy profile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support of the new UE Ranging/SL Positioning privacy profile specified in TS 33.533. New Ranging/SL Positioning Privacy Indication provisioning UDR/UDM related services to support the new Ranging/Sidelink privacy data.</w:t>
      </w:r>
    </w:p>
    <w:p w14:paraId="6766688B" w14:textId="77777777" w:rsidR="00C76199" w:rsidRPr="00B81031" w:rsidRDefault="00C76199" w:rsidP="00C76199">
      <w:pPr>
        <w:keepNext/>
        <w:keepLines/>
        <w:rPr>
          <w:i/>
        </w:rPr>
      </w:pPr>
      <w:r w:rsidRPr="00B81031">
        <w:rPr>
          <w:b/>
          <w:bCs/>
          <w:i/>
        </w:rPr>
        <w:t>Comment:</w:t>
      </w:r>
      <w:r>
        <w:rPr>
          <w:i/>
        </w:rPr>
        <w:t xml:space="preserve"> Revision of </w:t>
      </w:r>
      <w:r w:rsidRPr="0014183C">
        <w:rPr>
          <w:i/>
          <w:color w:val="0000FF"/>
        </w:rPr>
        <w:t>S2-2404128</w:t>
      </w:r>
      <w:r>
        <w:rPr>
          <w:i/>
        </w:rPr>
        <w:t xml:space="preserve"> from SA WG2#162.</w:t>
      </w:r>
    </w:p>
    <w:p w14:paraId="518D30A8" w14:textId="77777777" w:rsidR="007615D6" w:rsidRPr="005B25A1" w:rsidRDefault="007615D6" w:rsidP="007615D6">
      <w:pPr>
        <w:keepNext/>
        <w:keepLines/>
        <w:rPr>
          <w:b/>
          <w:bCs/>
        </w:rPr>
      </w:pPr>
      <w:r w:rsidRPr="005B25A1">
        <w:rPr>
          <w:b/>
          <w:bCs/>
        </w:rPr>
        <w:t>Parallel discussion:</w:t>
      </w:r>
    </w:p>
    <w:p w14:paraId="40312F1D" w14:textId="449BAB1C" w:rsidR="002F7C98" w:rsidRDefault="002F7C98" w:rsidP="00A120F3">
      <w:pPr>
        <w:keepNext/>
        <w:keepLines/>
      </w:pPr>
      <w:r>
        <w:t xml:space="preserve">Some terminology corrections and clarifications were needed and this was left for off-line discussion and revised in parallel session to </w:t>
      </w:r>
      <w:r w:rsidRPr="00CE3EC0">
        <w:rPr>
          <w:color w:val="0000FF"/>
        </w:rPr>
        <w:t>S2-2</w:t>
      </w:r>
      <w:r>
        <w:rPr>
          <w:color w:val="0000FF"/>
        </w:rPr>
        <w:t>407097</w:t>
      </w:r>
      <w:r>
        <w:t>.</w:t>
      </w:r>
    </w:p>
    <w:p w14:paraId="00C98740" w14:textId="77777777" w:rsidR="00B720BE" w:rsidRPr="005B25A1" w:rsidRDefault="00B720BE" w:rsidP="00B720BE">
      <w:pPr>
        <w:keepNext/>
        <w:keepLines/>
      </w:pPr>
      <w:r>
        <w:t xml:space="preserve">This was reviewed and </w:t>
      </w:r>
      <w:r w:rsidRPr="00B30893">
        <w:rPr>
          <w:color w:val="FF0000"/>
        </w:rPr>
        <w:t>agreed</w:t>
      </w:r>
      <w:r>
        <w:t xml:space="preserve"> in parallel session.</w:t>
      </w:r>
    </w:p>
    <w:p w14:paraId="00F4A0EA" w14:textId="77777777" w:rsidR="00B56CC5" w:rsidRPr="005B25A1" w:rsidRDefault="00B56CC5" w:rsidP="00B56CC5">
      <w:pPr>
        <w:keepNext/>
        <w:keepLines/>
        <w:rPr>
          <w:b/>
          <w:bCs/>
        </w:rPr>
      </w:pPr>
      <w:r w:rsidRPr="005B25A1">
        <w:rPr>
          <w:b/>
          <w:bCs/>
        </w:rPr>
        <w:t>Plenary Discussion:</w:t>
      </w:r>
    </w:p>
    <w:p w14:paraId="43CDE6A8" w14:textId="77777777" w:rsidR="00B56CC5" w:rsidRPr="00B56CC5" w:rsidRDefault="00B56CC5" w:rsidP="00B56CC5">
      <w:pPr>
        <w:keepNext/>
        <w:keepLines/>
      </w:pPr>
      <w:r>
        <w:t xml:space="preserve">This was </w:t>
      </w:r>
      <w:r w:rsidRPr="00B56CC5">
        <w:rPr>
          <w:color w:val="FF0000"/>
        </w:rPr>
        <w:t>block approved</w:t>
      </w:r>
      <w:r>
        <w:t>.</w:t>
      </w:r>
    </w:p>
    <w:p w14:paraId="4D1696F8"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4730D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Rapporteur cleanup</w:t>
      </w:r>
    </w:p>
    <w:p w14:paraId="0CD70211" w14:textId="77777777" w:rsidR="00E00DA6" w:rsidRDefault="0014183C" w:rsidP="00E04F4D">
      <w:pPr>
        <w:pStyle w:val="NormTop"/>
      </w:pPr>
      <w:r w:rsidRPr="0014183C">
        <w:rPr>
          <w:color w:val="0000FF"/>
        </w:rPr>
        <w:t>S2-2406647</w:t>
      </w:r>
      <w:r w:rsidR="007615D6" w:rsidRPr="00D53282">
        <w:t xml:space="preserve"> </w:t>
      </w:r>
      <w:r w:rsidR="007615D6">
        <w:t>(CR) 23.586 CR0141 (Rel-18, 'F'): Cleanups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multiple Editor s notes with clear conclusions.</w:t>
      </w:r>
    </w:p>
    <w:p w14:paraId="2F76F622" w14:textId="77777777" w:rsidR="007615D6" w:rsidRPr="005B25A1" w:rsidRDefault="007615D6" w:rsidP="007615D6">
      <w:pPr>
        <w:keepNext/>
        <w:keepLines/>
        <w:rPr>
          <w:b/>
          <w:bCs/>
        </w:rPr>
      </w:pPr>
      <w:r w:rsidRPr="005B25A1">
        <w:rPr>
          <w:b/>
          <w:bCs/>
        </w:rPr>
        <w:t>Parallel discussion:</w:t>
      </w:r>
    </w:p>
    <w:p w14:paraId="01CD336C" w14:textId="6E070F10" w:rsidR="007615D6" w:rsidRPr="002F7C98" w:rsidRDefault="002F7C98" w:rsidP="007615D6">
      <w:pPr>
        <w:keepNext/>
        <w:keepLines/>
      </w:pPr>
      <w:r>
        <w:t xml:space="preserve">This CR was </w:t>
      </w:r>
      <w:r w:rsidRPr="00B30893">
        <w:rPr>
          <w:color w:val="FF0000"/>
        </w:rPr>
        <w:t>agreed</w:t>
      </w:r>
      <w:r>
        <w:t xml:space="preserve"> in parallel session.</w:t>
      </w:r>
    </w:p>
    <w:p w14:paraId="76AA8886" w14:textId="77777777" w:rsidR="00B56CC5" w:rsidRPr="005B25A1" w:rsidRDefault="00B56CC5" w:rsidP="00B56CC5">
      <w:pPr>
        <w:keepNext/>
        <w:keepLines/>
        <w:rPr>
          <w:b/>
          <w:bCs/>
        </w:rPr>
      </w:pPr>
      <w:r w:rsidRPr="005B25A1">
        <w:rPr>
          <w:b/>
          <w:bCs/>
        </w:rPr>
        <w:t>Plenary Discussion:</w:t>
      </w:r>
    </w:p>
    <w:p w14:paraId="0744741F" w14:textId="77777777" w:rsidR="00B56CC5" w:rsidRPr="00B56CC5" w:rsidRDefault="00B56CC5" w:rsidP="00B56CC5">
      <w:pPr>
        <w:keepNext/>
        <w:keepLines/>
      </w:pPr>
      <w:r>
        <w:t xml:space="preserve">This was </w:t>
      </w:r>
      <w:r w:rsidRPr="00B56CC5">
        <w:rPr>
          <w:color w:val="FF0000"/>
        </w:rPr>
        <w:t>block approved</w:t>
      </w:r>
      <w:r>
        <w:t>.</w:t>
      </w:r>
    </w:p>
    <w:p w14:paraId="68276B0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E7FD768" w14:textId="77777777" w:rsidR="002F7C98" w:rsidRPr="00EB0339" w:rsidRDefault="002F7C98" w:rsidP="007615D6"/>
    <w:p w14:paraId="40A0211E" w14:textId="77777777" w:rsidR="00C05C67" w:rsidRDefault="00C05C67" w:rsidP="00C05C67">
      <w:pPr>
        <w:pStyle w:val="Heading3"/>
      </w:pPr>
      <w:bookmarkStart w:id="79" w:name="_Toc177620634"/>
      <w:r>
        <w:t>9.6.2</w:t>
      </w:r>
      <w:r>
        <w:tab/>
        <w:t>5GC LoCation Services Phase 3 (eLCS_Ph3)</w:t>
      </w:r>
      <w:bookmarkEnd w:id="79"/>
    </w:p>
    <w:p w14:paraId="5A234F38"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7A2F096" w14:textId="77777777" w:rsidR="00C05C67" w:rsidRDefault="00C05C67" w:rsidP="00C05C67">
      <w:pPr>
        <w:pStyle w:val="NormTop"/>
      </w:pPr>
      <w:r w:rsidRPr="00ED26F2">
        <w:rPr>
          <w:color w:val="0000FF"/>
        </w:rPr>
        <w:t>S2-2406758</w:t>
      </w:r>
      <w:r w:rsidRPr="00D53282">
        <w:t xml:space="preserve"> </w:t>
      </w:r>
      <w:r>
        <w:t>(CR) 23.273 CR0531 (Rel-18, 'F'): Update the user plane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If the LMF determines to select the user plane for the positioning procedure, all the supplementary services messages and LPP messages related to the positioning procedure are transferred via the user plane. To support the limitation, the UE and LMF behaviour is described. During the positioning procedure for which the user plane connection is used to transfer supplementary services messages and LPP messages, if the user plane positioning dedicated PDU Session is released based on the triggers described in clause 4.3.4.2 in TS 23.502[19], the LMF and UE behaviour to support the limitation in bullet 1 is also described.</w:t>
      </w:r>
    </w:p>
    <w:p w14:paraId="60F46AC7" w14:textId="77777777" w:rsidR="00C05C67" w:rsidRPr="005B25A1" w:rsidRDefault="00C05C67" w:rsidP="00C05C67">
      <w:pPr>
        <w:keepNext/>
        <w:keepLines/>
        <w:rPr>
          <w:b/>
          <w:bCs/>
        </w:rPr>
      </w:pPr>
      <w:r w:rsidRPr="005B25A1">
        <w:rPr>
          <w:b/>
          <w:bCs/>
        </w:rPr>
        <w:t>Convenor comment:</w:t>
      </w:r>
    </w:p>
    <w:p w14:paraId="1BB14EA7" w14:textId="77777777" w:rsidR="00C05C67" w:rsidRPr="005B25A1" w:rsidRDefault="00C05C67" w:rsidP="00C05C67">
      <w:pPr>
        <w:keepNext/>
        <w:keepLines/>
      </w:pPr>
      <w:r w:rsidRPr="005B25A1">
        <w:t>Not handled - no incoming LS.</w:t>
      </w:r>
    </w:p>
    <w:p w14:paraId="1D5C9FCC" w14:textId="77777777" w:rsidR="00B56CC5" w:rsidRPr="005B25A1" w:rsidRDefault="00B56CC5" w:rsidP="00B56CC5">
      <w:pPr>
        <w:keepNext/>
        <w:keepLines/>
        <w:rPr>
          <w:b/>
          <w:bCs/>
        </w:rPr>
      </w:pPr>
      <w:r w:rsidRPr="005B25A1">
        <w:rPr>
          <w:b/>
          <w:bCs/>
        </w:rPr>
        <w:t>Parallel discussion:</w:t>
      </w:r>
    </w:p>
    <w:p w14:paraId="056B1CAB" w14:textId="77777777" w:rsidR="00B56CC5" w:rsidRPr="005B25A1" w:rsidRDefault="00B56CC5" w:rsidP="00B56CC5">
      <w:pPr>
        <w:keepNext/>
        <w:keepLines/>
      </w:pPr>
      <w:r w:rsidRPr="00B56CC5">
        <w:rPr>
          <w:color w:val="0000FF"/>
        </w:rPr>
        <w:t>Not handled</w:t>
      </w:r>
      <w:r>
        <w:t>.</w:t>
      </w:r>
    </w:p>
    <w:p w14:paraId="79379180" w14:textId="77777777" w:rsidR="00B56CC5" w:rsidRPr="00EB0339" w:rsidRDefault="00B56CC5" w:rsidP="00B56CC5">
      <w:r w:rsidRPr="005B25A1">
        <w:rPr>
          <w:b/>
          <w:bCs/>
        </w:rPr>
        <w:t>Status:</w:t>
      </w:r>
      <w:r>
        <w:t xml:space="preserve"> </w:t>
      </w:r>
      <w:r w:rsidRPr="00B56CC5">
        <w:rPr>
          <w:color w:val="0000FF"/>
        </w:rPr>
        <w:t>Not handled</w:t>
      </w:r>
      <w:r>
        <w:t>.</w:t>
      </w:r>
    </w:p>
    <w:p w14:paraId="0006BDB3" w14:textId="77777777" w:rsidR="00C05C67" w:rsidRDefault="00C05C67" w:rsidP="00C05C67">
      <w:pPr>
        <w:pStyle w:val="NormTop"/>
      </w:pPr>
      <w:r w:rsidRPr="00ED26F2">
        <w:rPr>
          <w:color w:val="0000FF"/>
        </w:rPr>
        <w:t>S2-2406759</w:t>
      </w:r>
      <w:r w:rsidRPr="00D53282">
        <w:t xml:space="preserve"> </w:t>
      </w:r>
      <w:r>
        <w:t>(CR) 23.273 CR0494R1 (Rel-18, 'F'): Add description for immediate location request cancellation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functional description for AMF and LMF and LMF service operation to complete the description related to cancellation of 5GC-MT-LR and 5GC-MO-LR during UE mobility from 5GS to EPS with N26 interface.</w:t>
      </w:r>
    </w:p>
    <w:p w14:paraId="1DA83CB1" w14:textId="77777777" w:rsidR="00C05C67" w:rsidRPr="005B25A1" w:rsidRDefault="00C05C67" w:rsidP="00C05C67">
      <w:pPr>
        <w:keepNext/>
        <w:keepLines/>
        <w:rPr>
          <w:b/>
          <w:bCs/>
        </w:rPr>
      </w:pPr>
      <w:r w:rsidRPr="005B25A1">
        <w:rPr>
          <w:b/>
          <w:bCs/>
        </w:rPr>
        <w:t>Convenor comment:</w:t>
      </w:r>
    </w:p>
    <w:p w14:paraId="5A2D22C6" w14:textId="77777777" w:rsidR="00C05C67" w:rsidRPr="005B25A1" w:rsidRDefault="00C05C67" w:rsidP="00C05C67">
      <w:pPr>
        <w:keepNext/>
        <w:keepLines/>
      </w:pPr>
      <w:r w:rsidRPr="005B25A1">
        <w:t>Not handled - no incoming LS.</w:t>
      </w:r>
    </w:p>
    <w:p w14:paraId="63D5E358" w14:textId="77777777" w:rsidR="00B56CC5" w:rsidRPr="005B25A1" w:rsidRDefault="00B56CC5" w:rsidP="00B56CC5">
      <w:pPr>
        <w:keepNext/>
        <w:keepLines/>
        <w:rPr>
          <w:b/>
          <w:bCs/>
        </w:rPr>
      </w:pPr>
      <w:r w:rsidRPr="005B25A1">
        <w:rPr>
          <w:b/>
          <w:bCs/>
        </w:rPr>
        <w:t>Parallel discussion:</w:t>
      </w:r>
    </w:p>
    <w:p w14:paraId="1F7F8CF3" w14:textId="77777777" w:rsidR="00B56CC5" w:rsidRPr="005B25A1" w:rsidRDefault="00B56CC5" w:rsidP="00B56CC5">
      <w:pPr>
        <w:keepNext/>
        <w:keepLines/>
      </w:pPr>
      <w:r w:rsidRPr="00B56CC5">
        <w:rPr>
          <w:color w:val="0000FF"/>
        </w:rPr>
        <w:t>Not handled</w:t>
      </w:r>
      <w:r>
        <w:t>.</w:t>
      </w:r>
    </w:p>
    <w:p w14:paraId="7B4F01EB" w14:textId="77777777" w:rsidR="00B56CC5" w:rsidRPr="00EB0339" w:rsidRDefault="00B56CC5" w:rsidP="00B56CC5">
      <w:r w:rsidRPr="005B25A1">
        <w:rPr>
          <w:b/>
          <w:bCs/>
        </w:rPr>
        <w:t>Status:</w:t>
      </w:r>
      <w:r>
        <w:t xml:space="preserve"> </w:t>
      </w:r>
      <w:r w:rsidRPr="00B56CC5">
        <w:rPr>
          <w:color w:val="0000FF"/>
        </w:rPr>
        <w:t>Not handled</w:t>
      </w:r>
      <w:r>
        <w:t>.</w:t>
      </w:r>
    </w:p>
    <w:p w14:paraId="17AF921D" w14:textId="77777777" w:rsidR="008D6ECD" w:rsidRDefault="008D6ECD" w:rsidP="00E04F4D"/>
    <w:p w14:paraId="61410EDD" w14:textId="77777777" w:rsidR="00C05C67" w:rsidRDefault="00C05C67" w:rsidP="00C05C67">
      <w:pPr>
        <w:pStyle w:val="Heading3"/>
      </w:pPr>
      <w:bookmarkStart w:id="80" w:name="_Toc177620635"/>
      <w:r>
        <w:lastRenderedPageBreak/>
        <w:t>9.7.2</w:t>
      </w:r>
      <w:r>
        <w:tab/>
        <w:t>Proximity-based Services in 5GS Phase 2 (5G_ProSe_Ph2)</w:t>
      </w:r>
      <w:bookmarkEnd w:id="80"/>
    </w:p>
    <w:p w14:paraId="17E40CEE"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2D0B55E" w14:textId="77777777" w:rsidR="00C05C67" w:rsidRDefault="00C05C67" w:rsidP="00C05C67">
      <w:pPr>
        <w:pStyle w:val="NormTop"/>
      </w:pPr>
      <w:r w:rsidRPr="00ED26F2">
        <w:rPr>
          <w:color w:val="0000FF"/>
        </w:rPr>
        <w:t>S2-2405843</w:t>
      </w:r>
      <w:r w:rsidRPr="00D53282">
        <w:t xml:space="preserve"> </w:t>
      </w:r>
      <w:r>
        <w:t>(LS IN) LS from CT WG1: LS on identifiers of 5G ProSe end UEs for 5G ProSe UE-to-UE relay discovery (Source: CT WG1 (C1-241787))</w:t>
      </w:r>
      <w:r>
        <w:br/>
      </w:r>
      <w:r w:rsidRPr="00D53282">
        <w:rPr>
          <w:b/>
        </w:rPr>
        <w:t>Document for:</w:t>
      </w:r>
      <w:r w:rsidRPr="00D53282">
        <w:t xml:space="preserve"> </w:t>
      </w:r>
      <w:r>
        <w:t>Action</w:t>
      </w:r>
      <w:r>
        <w:br/>
      </w:r>
      <w:r w:rsidRPr="00D53282">
        <w:rPr>
          <w:b/>
        </w:rPr>
        <w:t>Abstract:</w:t>
      </w:r>
      <w:r w:rsidRPr="00D53282">
        <w:t xml:space="preserve"> </w:t>
      </w:r>
      <w:r>
        <w:br/>
        <w:t>CT WG1 has the following understanding regarding the identifier(s) of the 5G ProSe end UE(s) in 5G ProSe UE-to-UE relay discovery procedures: The application layer ID(s) of the 5G ProSe end UE(s) are the identifiers included in the protected direct discovery set, for the following reasons: - the direct discovery set is for end-to-end discovery between the 5G ProSe end UEs; - the 5G ProSe end UE cannot know the provisioned/configured user info ID(s) of other 5G ProSe end UE(s) for 5G ProSe UE-to-UE relay discovery, e.g. if the user info ID is provided by the PCF, provisioned in the ME or configured in the UICC. Based on the above understanding, the provisioned/configured user info ID in the 5G ProSe end UE for 5G ProSe UE-to-UE relay discovery is not needed and CT WG1 has decided to remove it. Action: CT WG1 kindly asks SA WG2 and SA WG3 to take the above information into consideration, and update their specifications accordingly or provide feedback if any.</w:t>
      </w:r>
    </w:p>
    <w:p w14:paraId="3BCAA5C0" w14:textId="77777777" w:rsidR="00C05C67" w:rsidRPr="005B25A1" w:rsidRDefault="00C05C67" w:rsidP="00C05C67">
      <w:pPr>
        <w:keepNext/>
        <w:keepLines/>
        <w:rPr>
          <w:b/>
          <w:bCs/>
        </w:rPr>
      </w:pPr>
      <w:r w:rsidRPr="005B25A1">
        <w:rPr>
          <w:b/>
          <w:bCs/>
        </w:rPr>
        <w:t>Parallel discussion:</w:t>
      </w:r>
    </w:p>
    <w:p w14:paraId="68457EFB" w14:textId="77777777" w:rsidR="00C05C67" w:rsidRPr="00B81031" w:rsidRDefault="00C05C67" w:rsidP="00C05C67">
      <w:pPr>
        <w:keepNext/>
        <w:keepLines/>
        <w:rPr>
          <w:i/>
        </w:rPr>
      </w:pPr>
      <w:r>
        <w:rPr>
          <w:i/>
        </w:rPr>
        <w:t xml:space="preserve">Revision of Postponed </w:t>
      </w:r>
      <w:r w:rsidRPr="00ED26F2">
        <w:rPr>
          <w:i/>
          <w:color w:val="0000FF"/>
        </w:rPr>
        <w:t>S2-2403872</w:t>
      </w:r>
      <w:r>
        <w:rPr>
          <w:i/>
        </w:rPr>
        <w:t xml:space="preserve"> from S2#162. Noted in parallel session.</w:t>
      </w:r>
    </w:p>
    <w:p w14:paraId="4D2540EB" w14:textId="77777777" w:rsidR="00C05C67" w:rsidRPr="005B25A1" w:rsidRDefault="00C05C67" w:rsidP="00C05C67">
      <w:pPr>
        <w:keepNext/>
        <w:keepLines/>
        <w:rPr>
          <w:b/>
          <w:bCs/>
        </w:rPr>
      </w:pPr>
      <w:r w:rsidRPr="005B25A1">
        <w:rPr>
          <w:b/>
          <w:bCs/>
        </w:rPr>
        <w:t>Plenary Discussion:</w:t>
      </w:r>
    </w:p>
    <w:p w14:paraId="29385A21" w14:textId="77777777" w:rsidR="00C05C67" w:rsidRPr="005B25A1" w:rsidRDefault="00C05C67" w:rsidP="00C05C67">
      <w:pPr>
        <w:keepNext/>
        <w:keepLines/>
      </w:pPr>
      <w:r w:rsidRPr="005B25A1">
        <w:t>Noted.</w:t>
      </w:r>
    </w:p>
    <w:p w14:paraId="71E666E6" w14:textId="77777777" w:rsidR="00C05C67" w:rsidRPr="00EB0339" w:rsidRDefault="00C05C67" w:rsidP="00C05C67">
      <w:r w:rsidRPr="005B25A1">
        <w:rPr>
          <w:b/>
          <w:bCs/>
        </w:rPr>
        <w:t>Status:</w:t>
      </w:r>
      <w:r>
        <w:t xml:space="preserve"> </w:t>
      </w:r>
      <w:r>
        <w:rPr>
          <w:color w:val="0000FF"/>
        </w:rPr>
        <w:t>Noted</w:t>
      </w:r>
      <w:r>
        <w:t>.</w:t>
      </w:r>
    </w:p>
    <w:p w14:paraId="2F066743" w14:textId="77777777" w:rsidR="00C05C67" w:rsidRDefault="00C05C67" w:rsidP="00C05C67">
      <w:pPr>
        <w:pStyle w:val="NormTop"/>
      </w:pPr>
      <w:r w:rsidRPr="00ED26F2">
        <w:rPr>
          <w:color w:val="0000FF"/>
        </w:rPr>
        <w:t>S2-2406859</w:t>
      </w:r>
      <w:r w:rsidRPr="00D53282">
        <w:t xml:space="preserve"> </w:t>
      </w:r>
      <w:r>
        <w:t>(LS IN) LS from SA WG3: Reply LS on identifications of 5G ProSe End UEs for 5G ProSe UE-to-UE relay discovery (Source: SA WG3 (S3-242404))</w:t>
      </w:r>
      <w:r>
        <w:br/>
      </w:r>
      <w:r w:rsidRPr="00D53282">
        <w:rPr>
          <w:b/>
        </w:rPr>
        <w:t>Document for:</w:t>
      </w:r>
      <w:r w:rsidRPr="00D53282">
        <w:t xml:space="preserve"> </w:t>
      </w:r>
      <w:r>
        <w:t>Action</w:t>
      </w:r>
      <w:r>
        <w:br/>
      </w:r>
      <w:r w:rsidRPr="00D53282">
        <w:rPr>
          <w:b/>
        </w:rPr>
        <w:t>Abstract:</w:t>
      </w:r>
      <w:r w:rsidRPr="00D53282">
        <w:t xml:space="preserve"> </w:t>
      </w:r>
      <w:r>
        <w:br/>
        <w:t>SA WG3 thanks CT WG1 for their LS on identifiers of 5G ProSe end UEs for 5G ProSe UE-to-UE relay discovery. SA WG3 has agreed the attached CR (S3-242403) to align with CT WG1's specification. Action: SA WG3 kindly asks CT WG1 and SA WG2 to take above information into account.</w:t>
      </w:r>
    </w:p>
    <w:p w14:paraId="23B449C9" w14:textId="77777777" w:rsidR="00C05C67" w:rsidRPr="005B25A1" w:rsidRDefault="00C05C67" w:rsidP="00C05C67">
      <w:pPr>
        <w:keepNext/>
        <w:keepLines/>
        <w:rPr>
          <w:b/>
          <w:bCs/>
        </w:rPr>
      </w:pPr>
      <w:r w:rsidRPr="005B25A1">
        <w:rPr>
          <w:b/>
          <w:bCs/>
        </w:rPr>
        <w:t>Parallel discussion:</w:t>
      </w:r>
    </w:p>
    <w:p w14:paraId="567F72B1" w14:textId="77777777" w:rsidR="00C05C67" w:rsidRPr="00B81031" w:rsidRDefault="00C05C67" w:rsidP="00C05C67">
      <w:pPr>
        <w:keepNext/>
        <w:keepLines/>
        <w:rPr>
          <w:i/>
        </w:rPr>
      </w:pPr>
      <w:r>
        <w:rPr>
          <w:i/>
        </w:rPr>
        <w:t>Noted in parallel session.</w:t>
      </w:r>
    </w:p>
    <w:p w14:paraId="725FE5DC" w14:textId="77777777" w:rsidR="00C05C67" w:rsidRPr="005B25A1" w:rsidRDefault="00C05C67" w:rsidP="00C05C67">
      <w:pPr>
        <w:keepNext/>
        <w:keepLines/>
        <w:rPr>
          <w:b/>
          <w:bCs/>
        </w:rPr>
      </w:pPr>
      <w:r w:rsidRPr="005B25A1">
        <w:rPr>
          <w:b/>
          <w:bCs/>
        </w:rPr>
        <w:t>Plenary Discussion:</w:t>
      </w:r>
    </w:p>
    <w:p w14:paraId="640228E6" w14:textId="77777777" w:rsidR="00C05C67" w:rsidRPr="005B25A1" w:rsidRDefault="00C05C67" w:rsidP="00C05C67">
      <w:pPr>
        <w:keepNext/>
        <w:keepLines/>
      </w:pPr>
      <w:r w:rsidRPr="005B25A1">
        <w:t>Noted.</w:t>
      </w:r>
    </w:p>
    <w:p w14:paraId="41E7E2AF" w14:textId="77777777" w:rsidR="00C05C67" w:rsidRPr="00EB0339" w:rsidRDefault="00C05C67" w:rsidP="00C05C67">
      <w:r w:rsidRPr="005B25A1">
        <w:rPr>
          <w:b/>
          <w:bCs/>
        </w:rPr>
        <w:t>Status:</w:t>
      </w:r>
      <w:r>
        <w:t xml:space="preserve"> </w:t>
      </w:r>
      <w:r>
        <w:rPr>
          <w:color w:val="0000FF"/>
        </w:rPr>
        <w:t>Noted</w:t>
      </w:r>
      <w:r>
        <w:t>.</w:t>
      </w:r>
    </w:p>
    <w:p w14:paraId="77F03953" w14:textId="77777777" w:rsidR="00C05C67" w:rsidRDefault="00C05C67" w:rsidP="00C05C67">
      <w:pPr>
        <w:pStyle w:val="NormTop"/>
      </w:pPr>
      <w:r w:rsidRPr="00ED26F2">
        <w:rPr>
          <w:color w:val="0000FF"/>
        </w:rPr>
        <w:lastRenderedPageBreak/>
        <w:t>S2-2406302</w:t>
      </w:r>
      <w:r w:rsidRPr="00D53282">
        <w:t xml:space="preserve"> </w:t>
      </w:r>
      <w:r>
        <w:t>(CR) 23.304 CR0443 (Rel-18, 'F'): Alignment with stage 3 specification on End UE user info and Direct discovery set (Source: CATT,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provisioned/configured User Info ID of End UE and clarify user info of End UE is Application Layer ID. Clarify that the Direct Discovery Set includes a list of protected user info.</w:t>
      </w:r>
    </w:p>
    <w:p w14:paraId="55D4189E" w14:textId="77777777" w:rsidR="00C05C67" w:rsidRPr="005B25A1" w:rsidRDefault="00C05C67" w:rsidP="00C05C67">
      <w:pPr>
        <w:keepNext/>
        <w:keepLines/>
        <w:rPr>
          <w:b/>
          <w:bCs/>
        </w:rPr>
      </w:pPr>
      <w:r w:rsidRPr="005B25A1">
        <w:rPr>
          <w:b/>
          <w:bCs/>
        </w:rPr>
        <w:t>Convenor comment:</w:t>
      </w:r>
    </w:p>
    <w:p w14:paraId="44C13BCA" w14:textId="77777777" w:rsidR="00C05C67" w:rsidRPr="005B25A1" w:rsidRDefault="00C05C67" w:rsidP="00C05C67">
      <w:pPr>
        <w:keepNext/>
        <w:keepLines/>
      </w:pPr>
      <w:r w:rsidRPr="005B25A1">
        <w:t>Keep in 9.7.2. There is also an incoming LS related to this I believe, so it could be handled.</w:t>
      </w:r>
    </w:p>
    <w:p w14:paraId="441F9EC8" w14:textId="77777777" w:rsidR="00C05C67" w:rsidRPr="005B25A1" w:rsidRDefault="00C05C67" w:rsidP="00C05C67">
      <w:pPr>
        <w:keepNext/>
        <w:keepLines/>
        <w:rPr>
          <w:b/>
          <w:bCs/>
        </w:rPr>
      </w:pPr>
      <w:r w:rsidRPr="005B25A1">
        <w:rPr>
          <w:b/>
          <w:bCs/>
        </w:rPr>
        <w:t>Parallel discussion:</w:t>
      </w:r>
    </w:p>
    <w:p w14:paraId="0C1B35CD" w14:textId="77777777" w:rsidR="00C05C67" w:rsidRPr="00B81031" w:rsidRDefault="00C05C67" w:rsidP="00C05C67">
      <w:pPr>
        <w:keepNext/>
        <w:keepLines/>
        <w:rPr>
          <w:i/>
        </w:rPr>
      </w:pPr>
      <w:r>
        <w:rPr>
          <w:i/>
        </w:rPr>
        <w:t xml:space="preserve">Revised in parallel session to </w:t>
      </w:r>
      <w:r w:rsidRPr="00ED26F2">
        <w:rPr>
          <w:i/>
          <w:color w:val="0000FF"/>
        </w:rPr>
        <w:t>S2-2406892</w:t>
      </w:r>
      <w:r>
        <w:rPr>
          <w:i/>
        </w:rPr>
        <w:t>.</w:t>
      </w:r>
    </w:p>
    <w:p w14:paraId="28219D4B" w14:textId="77777777" w:rsidR="00B56CC5" w:rsidRPr="00B81031" w:rsidRDefault="00B56CC5" w:rsidP="00B56CC5">
      <w:pPr>
        <w:keepNext/>
        <w:keepLines/>
        <w:rPr>
          <w:i/>
        </w:rPr>
      </w:pPr>
      <w:r>
        <w:rPr>
          <w:i/>
        </w:rPr>
        <w:t>Agreed in parallel session.</w:t>
      </w:r>
    </w:p>
    <w:p w14:paraId="4B42CEDA" w14:textId="77777777" w:rsidR="00B56CC5" w:rsidRPr="005B25A1" w:rsidRDefault="00B56CC5" w:rsidP="00B56CC5">
      <w:pPr>
        <w:keepNext/>
        <w:keepLines/>
        <w:rPr>
          <w:b/>
          <w:bCs/>
        </w:rPr>
      </w:pPr>
      <w:r w:rsidRPr="005B25A1">
        <w:rPr>
          <w:b/>
          <w:bCs/>
        </w:rPr>
        <w:t>Plenary Discussion:</w:t>
      </w:r>
    </w:p>
    <w:p w14:paraId="5D066812" w14:textId="77777777" w:rsidR="00B56CC5" w:rsidRPr="00B56CC5" w:rsidRDefault="00B56CC5" w:rsidP="00B56CC5">
      <w:pPr>
        <w:keepNext/>
        <w:keepLines/>
      </w:pPr>
      <w:r>
        <w:t xml:space="preserve">This was </w:t>
      </w:r>
      <w:r w:rsidRPr="00B56CC5">
        <w:rPr>
          <w:color w:val="FF0000"/>
        </w:rPr>
        <w:t>block approved</w:t>
      </w:r>
      <w:r>
        <w:t>.</w:t>
      </w:r>
    </w:p>
    <w:p w14:paraId="59D36370"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173EADF" w14:textId="77777777" w:rsidR="008D6ECD" w:rsidRDefault="008D6ECD" w:rsidP="00E04F4D"/>
    <w:p w14:paraId="2706347F" w14:textId="77777777" w:rsidR="007615D6" w:rsidRDefault="007615D6" w:rsidP="00E04F4D">
      <w:pPr>
        <w:pStyle w:val="Heading3"/>
      </w:pPr>
      <w:bookmarkStart w:id="81" w:name="_Toc177620636"/>
      <w:r>
        <w:t>9.8.2</w:t>
      </w:r>
      <w:r>
        <w:tab/>
        <w:t>Generic group management, exposure and communication enhancements (GMEC)</w:t>
      </w:r>
      <w:bookmarkEnd w:id="81"/>
    </w:p>
    <w:p w14:paraId="3418AA8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153C8D4" w14:textId="77777777" w:rsidR="008D6ECD" w:rsidRDefault="00E04F4D" w:rsidP="00E04F4D">
      <w:r>
        <w:t>There were no contributions to this agenda item.</w:t>
      </w:r>
    </w:p>
    <w:p w14:paraId="764C2C2D" w14:textId="77777777" w:rsidR="008D6ECD" w:rsidRDefault="008D6ECD" w:rsidP="00E04F4D"/>
    <w:p w14:paraId="6347BF45" w14:textId="77777777" w:rsidR="007615D6" w:rsidRDefault="007615D6" w:rsidP="00E04F4D">
      <w:pPr>
        <w:pStyle w:val="Heading3"/>
      </w:pPr>
      <w:bookmarkStart w:id="82" w:name="_Toc177620637"/>
      <w:r>
        <w:t>9.9.2</w:t>
      </w:r>
      <w:r>
        <w:tab/>
        <w:t>System Support for AI/ML-based Services (AIMLsys)</w:t>
      </w:r>
      <w:bookmarkEnd w:id="82"/>
    </w:p>
    <w:p w14:paraId="52819C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16CED6F" w14:textId="77777777" w:rsidR="008D6ECD" w:rsidRDefault="00E04F4D" w:rsidP="00E04F4D">
      <w:r>
        <w:t>There were no contributions to this agenda item.</w:t>
      </w:r>
    </w:p>
    <w:p w14:paraId="5ADD98E9" w14:textId="77777777" w:rsidR="008D6ECD" w:rsidRDefault="008D6ECD" w:rsidP="00E04F4D"/>
    <w:p w14:paraId="3DFE9BC4" w14:textId="77777777" w:rsidR="00C05C67" w:rsidRDefault="00C05C67" w:rsidP="00C05C67">
      <w:pPr>
        <w:pStyle w:val="Heading3"/>
      </w:pPr>
      <w:bookmarkStart w:id="83" w:name="_Toc177620638"/>
      <w:r>
        <w:t>9.10.2</w:t>
      </w:r>
      <w:r>
        <w:tab/>
        <w:t>5G multicast-broadcast services Phase 2 (5MBS_Ph2)</w:t>
      </w:r>
      <w:bookmarkEnd w:id="83"/>
    </w:p>
    <w:p w14:paraId="6BAA70F6"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4BC8781" w14:textId="77777777" w:rsidR="00C05C67" w:rsidRDefault="00C05C67" w:rsidP="00C05C67"/>
    <w:p w14:paraId="4FA71656"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RedCap related</w:t>
      </w:r>
    </w:p>
    <w:p w14:paraId="5810BD1A" w14:textId="77777777" w:rsidR="00C05C67" w:rsidRDefault="00C05C67" w:rsidP="00C05C67">
      <w:pPr>
        <w:pStyle w:val="NormTop"/>
      </w:pPr>
      <w:r w:rsidRPr="00ED26F2">
        <w:rPr>
          <w:color w:val="0000FF"/>
        </w:rPr>
        <w:t>S2-2406849</w:t>
      </w:r>
      <w:r w:rsidRPr="00D53282">
        <w:t xml:space="preserve"> </w:t>
      </w:r>
      <w:r>
        <w:t>(LS IN) LS from SA WG4: LS Reply on Clarification related to NR RedCap UE Information (Source: SA WG4 (S4-241205))</w:t>
      </w:r>
      <w:r>
        <w:br/>
      </w:r>
      <w:r w:rsidRPr="00D53282">
        <w:rPr>
          <w:b/>
        </w:rPr>
        <w:t>Document for:</w:t>
      </w:r>
      <w:r w:rsidRPr="00D53282">
        <w:t xml:space="preserve"> </w:t>
      </w:r>
      <w:r>
        <w:t>Information</w:t>
      </w:r>
      <w:r>
        <w:br/>
      </w:r>
      <w:r w:rsidRPr="00D53282">
        <w:rPr>
          <w:b/>
        </w:rPr>
        <w:t>Abstract:</w:t>
      </w:r>
      <w:r w:rsidRPr="00D53282">
        <w:t xml:space="preserve"> </w:t>
      </w:r>
      <w:r>
        <w:br/>
        <w:t>SA WG4 thanks CT WG3 for the LS on Clarification related to NR RedCap UE Information (C3-242623/S4-240859) and would like to provide the feedback as following: Question 1: Does the above requirement defined by SA WG2 related to 'NR RedCap UE Information' parameter provisioning by the AF for the MBS session using NEF service operation (TS 23.247, clause 9.4.3.2), also applies during MBS application provider provisioning of MBS Distribution Sessions within MBS User Data Ingest Session at MBSF using MBSF service operation (TS 26.502, clause 7.2.3.1)? Answer 1: Yes. The MBS Application Provider may provision the Target UE classes (i.e., NR RedCap UE Information) either via the NEF service operation or via the MBSF service operation. SA WG4 has agreed the stage 2 CR0029 as attached to include the 'NR RedCap UE Information' in the provisioning procedure and also include that into the MBS User Service Announcement. Question 2: If yes, will SA WG4 update MBSF related service operations defined in TS 26.502 accordingly? Or use the reference to TS 23.247 requirements as applicable to MBSF? Answer 2: As mentioned above, SA WG4 agreed the attached CR to update the MBSF service operation in TS 26.502.</w:t>
      </w:r>
    </w:p>
    <w:p w14:paraId="153382D0" w14:textId="77777777" w:rsidR="00C05C67" w:rsidRPr="005B25A1" w:rsidRDefault="00C05C67" w:rsidP="00C05C67">
      <w:pPr>
        <w:keepNext/>
        <w:keepLines/>
        <w:rPr>
          <w:b/>
          <w:bCs/>
        </w:rPr>
      </w:pPr>
      <w:r w:rsidRPr="005B25A1">
        <w:rPr>
          <w:b/>
          <w:bCs/>
        </w:rPr>
        <w:t>Parallel discussion:</w:t>
      </w:r>
    </w:p>
    <w:p w14:paraId="742E1C68" w14:textId="77777777" w:rsidR="00C05C67" w:rsidRPr="00B81031" w:rsidRDefault="00C05C67" w:rsidP="00C05C67">
      <w:pPr>
        <w:keepNext/>
        <w:keepLines/>
        <w:rPr>
          <w:i/>
        </w:rPr>
      </w:pPr>
      <w:r w:rsidRPr="00B81031">
        <w:rPr>
          <w:b/>
          <w:bCs/>
          <w:i/>
        </w:rPr>
        <w:t>Comment:</w:t>
      </w:r>
      <w:r>
        <w:rPr>
          <w:i/>
        </w:rPr>
        <w:t xml:space="preserve"> Noted in parallel session.</w:t>
      </w:r>
    </w:p>
    <w:p w14:paraId="2804C07D" w14:textId="77777777" w:rsidR="00C05C67" w:rsidRPr="005B25A1" w:rsidRDefault="00C05C67" w:rsidP="00C05C67">
      <w:pPr>
        <w:keepNext/>
        <w:keepLines/>
        <w:rPr>
          <w:b/>
          <w:bCs/>
        </w:rPr>
      </w:pPr>
      <w:r w:rsidRPr="005B25A1">
        <w:rPr>
          <w:b/>
          <w:bCs/>
        </w:rPr>
        <w:t>Plenary Discussion:</w:t>
      </w:r>
    </w:p>
    <w:p w14:paraId="595934E1" w14:textId="77777777" w:rsidR="00C05C67" w:rsidRPr="005B25A1" w:rsidRDefault="00C05C67" w:rsidP="00C05C67">
      <w:pPr>
        <w:keepNext/>
        <w:keepLines/>
      </w:pPr>
      <w:r w:rsidRPr="005B25A1">
        <w:t>Noted.</w:t>
      </w:r>
    </w:p>
    <w:p w14:paraId="4E4E81CA" w14:textId="77777777" w:rsidR="00C05C67" w:rsidRPr="00EB0339" w:rsidRDefault="00C05C67" w:rsidP="00C05C67">
      <w:r w:rsidRPr="005B25A1">
        <w:rPr>
          <w:b/>
          <w:bCs/>
        </w:rPr>
        <w:t>Status:</w:t>
      </w:r>
      <w:r>
        <w:t xml:space="preserve"> </w:t>
      </w:r>
      <w:r>
        <w:rPr>
          <w:color w:val="0000FF"/>
        </w:rPr>
        <w:t>Noted</w:t>
      </w:r>
      <w:r>
        <w:t>.</w:t>
      </w:r>
    </w:p>
    <w:p w14:paraId="34D60B5C" w14:textId="77777777" w:rsidR="00C05C67" w:rsidRDefault="00C05C67" w:rsidP="00C05C67">
      <w:pPr>
        <w:pStyle w:val="NormTop"/>
      </w:pPr>
      <w:r w:rsidRPr="00ED26F2">
        <w:rPr>
          <w:color w:val="0000FF"/>
        </w:rPr>
        <w:t>S2-2405864</w:t>
      </w:r>
      <w:r w:rsidRPr="00D53282">
        <w:t xml:space="preserve"> </w:t>
      </w:r>
      <w:r>
        <w:t>(LS IN) LS from CT WG3: LS on Clarification related to NR RedCap UE Information (Source: CT WG3 (C3-242623))</w:t>
      </w:r>
      <w:r>
        <w:br/>
      </w:r>
      <w:r w:rsidRPr="00D53282">
        <w:rPr>
          <w:b/>
        </w:rPr>
        <w:t>Document for:</w:t>
      </w:r>
      <w:r w:rsidRPr="00D53282">
        <w:t xml:space="preserve"> </w:t>
      </w:r>
      <w:r>
        <w:t>Information</w:t>
      </w:r>
      <w:r>
        <w:br/>
      </w:r>
      <w:r w:rsidRPr="00D53282">
        <w:rPr>
          <w:b/>
        </w:rPr>
        <w:t>Abstract:</w:t>
      </w:r>
      <w:r w:rsidRPr="00D53282">
        <w:t xml:space="preserve"> </w:t>
      </w:r>
      <w:r>
        <w:br/>
        <w:t>As per TS 23.247: 6.19 Support of Broadcast MBS Session Intended for NR RedCap UEs The 'NR RedCap UE Information' parameter is provided by the AF to the NEF/MBSF and the MB-SMF as part of MBS Session Creation. The MB-SMF then forwards the 'NR RedCap UEs Information' parameter in N2 SM Information to the NG-RAN via the AMF in MBS Session Start procedure defined in clause 7.3.1. The 'NR RedCap UE Information' parameter may be updated by the AF to the NEF/MBSF and the MB-SMF as part of MBS Session Update. The MB-SMF then forwards the updated information to the NG-RAN via the AMF in MBS Session Update procedure defined in clause 7.3.3. Question 1: Does the above requirement defined by SA WG2 related to 'NR RedCap UE Information' parameter provisioning by the AF for the MBS session using NEF service operation (TS 23.247, clause 9.4.3.2), also applies during MBS application provider provisioning of MBS Distribution Sessions within MBS User Data Ingest Session at MBSF using MBSF service operation (TS 26.502, clause 7.2.3.1)? Question 2: If yes, will SA WG4 update MBSF related service operations defined in TS 26.502 accordingly? Or use the reference to TS 23.247 requirements as applicable to MBSF?</w:t>
      </w:r>
    </w:p>
    <w:p w14:paraId="127E8E42" w14:textId="77777777" w:rsidR="00C05C67" w:rsidRPr="005B25A1" w:rsidRDefault="00C05C67" w:rsidP="00C05C67">
      <w:pPr>
        <w:keepNext/>
        <w:keepLines/>
        <w:rPr>
          <w:b/>
          <w:bCs/>
        </w:rPr>
      </w:pPr>
      <w:r w:rsidRPr="005B25A1">
        <w:rPr>
          <w:b/>
          <w:bCs/>
        </w:rPr>
        <w:t>Parallel discussion:</w:t>
      </w:r>
    </w:p>
    <w:p w14:paraId="1C24388B" w14:textId="77777777" w:rsidR="00C05C67" w:rsidRPr="00B81031" w:rsidRDefault="00C05C67" w:rsidP="00C05C67">
      <w:pPr>
        <w:keepNext/>
        <w:keepLines/>
        <w:rPr>
          <w:i/>
        </w:rPr>
      </w:pPr>
      <w:r w:rsidRPr="00B81031">
        <w:rPr>
          <w:b/>
          <w:bCs/>
          <w:i/>
        </w:rPr>
        <w:t>Comment:</w:t>
      </w:r>
      <w:r>
        <w:rPr>
          <w:i/>
        </w:rPr>
        <w:t xml:space="preserve"> Response drafted in </w:t>
      </w:r>
      <w:r w:rsidRPr="00ED26F2">
        <w:rPr>
          <w:i/>
          <w:color w:val="0000FF"/>
        </w:rPr>
        <w:t>S2-2406216</w:t>
      </w:r>
      <w:r>
        <w:rPr>
          <w:i/>
        </w:rPr>
        <w:t>.</w:t>
      </w:r>
    </w:p>
    <w:p w14:paraId="3499F9AC" w14:textId="77777777" w:rsidR="00C05C67" w:rsidRPr="005B25A1" w:rsidRDefault="00C05C67" w:rsidP="00C05C67">
      <w:pPr>
        <w:keepNext/>
        <w:keepLines/>
        <w:rPr>
          <w:b/>
          <w:bCs/>
        </w:rPr>
      </w:pPr>
      <w:r w:rsidRPr="005B25A1">
        <w:rPr>
          <w:b/>
          <w:bCs/>
        </w:rPr>
        <w:t>Plenary Discussion:</w:t>
      </w:r>
    </w:p>
    <w:p w14:paraId="3FD0A9CF" w14:textId="722AD0E7" w:rsidR="003B560D" w:rsidRDefault="003B560D" w:rsidP="003B560D">
      <w:pPr>
        <w:keepNext/>
        <w:keepLines/>
      </w:pPr>
      <w:r>
        <w:t xml:space="preserve">Final response in </w:t>
      </w:r>
      <w:r w:rsidRPr="00C01355">
        <w:rPr>
          <w:color w:val="0000FF"/>
        </w:rPr>
        <w:t>S2-2407</w:t>
      </w:r>
      <w:r>
        <w:rPr>
          <w:color w:val="0000FF"/>
        </w:rPr>
        <w:t>156</w:t>
      </w:r>
      <w:r>
        <w:t>.</w:t>
      </w:r>
    </w:p>
    <w:p w14:paraId="430F49BC" w14:textId="77777777" w:rsidR="003B560D" w:rsidRPr="00C01355" w:rsidRDefault="003B560D" w:rsidP="003B560D">
      <w:r w:rsidRPr="005B25A1">
        <w:rPr>
          <w:b/>
          <w:bCs/>
        </w:rPr>
        <w:t>Status:</w:t>
      </w:r>
      <w:r>
        <w:t xml:space="preserve"> </w:t>
      </w:r>
      <w:r w:rsidRPr="00C01355">
        <w:rPr>
          <w:color w:val="00B050"/>
        </w:rPr>
        <w:t>Replied to</w:t>
      </w:r>
      <w:r>
        <w:t>.</w:t>
      </w:r>
    </w:p>
    <w:p w14:paraId="45A39903" w14:textId="77777777" w:rsidR="00C05C67" w:rsidRDefault="00C05C67" w:rsidP="00C05C67">
      <w:pPr>
        <w:pStyle w:val="NormTop"/>
      </w:pPr>
      <w:r w:rsidRPr="00ED26F2">
        <w:rPr>
          <w:color w:val="0000FF"/>
        </w:rPr>
        <w:lastRenderedPageBreak/>
        <w:t>S2-2406216</w:t>
      </w:r>
      <w:r w:rsidRPr="00D53282">
        <w:t xml:space="preserve"> </w:t>
      </w:r>
      <w:r>
        <w:t>(LS OUT) [DRAFT] Reply LS on Clarification related to NR RedCap UE Information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Clarification related to NR RedCap UE Information.</w:t>
      </w:r>
    </w:p>
    <w:p w14:paraId="3031E7A0" w14:textId="77777777" w:rsidR="00C05C67" w:rsidRPr="005B25A1" w:rsidRDefault="00C05C67" w:rsidP="00C05C67">
      <w:pPr>
        <w:keepNext/>
        <w:keepLines/>
        <w:rPr>
          <w:b/>
          <w:bCs/>
        </w:rPr>
      </w:pPr>
      <w:r w:rsidRPr="005B25A1">
        <w:rPr>
          <w:b/>
          <w:bCs/>
        </w:rPr>
        <w:t>Parallel discussion:</w:t>
      </w:r>
    </w:p>
    <w:p w14:paraId="058FAF4F" w14:textId="77777777" w:rsidR="00C05C67" w:rsidRPr="00B81031" w:rsidRDefault="00C05C67" w:rsidP="00C05C67">
      <w:pPr>
        <w:keepNext/>
        <w:keepLines/>
        <w:rPr>
          <w:i/>
        </w:rPr>
      </w:pPr>
      <w:r>
        <w:rPr>
          <w:i/>
        </w:rPr>
        <w:t xml:space="preserve">Response to </w:t>
      </w:r>
      <w:r w:rsidRPr="00ED26F2">
        <w:rPr>
          <w:i/>
          <w:color w:val="0000FF"/>
        </w:rPr>
        <w:t>S2-2405864</w:t>
      </w:r>
      <w:r>
        <w:rPr>
          <w:i/>
        </w:rPr>
        <w:t xml:space="preserve">. Revised in parallel session to </w:t>
      </w:r>
      <w:r w:rsidRPr="00ED26F2">
        <w:rPr>
          <w:i/>
          <w:color w:val="0000FF"/>
        </w:rPr>
        <w:t>S2-2406918</w:t>
      </w:r>
      <w:r>
        <w:rPr>
          <w:i/>
        </w:rPr>
        <w:t>.</w:t>
      </w:r>
    </w:p>
    <w:p w14:paraId="7445166E" w14:textId="77777777" w:rsidR="00C05C67" w:rsidRPr="00B81031" w:rsidRDefault="00C05C67" w:rsidP="00C05C67">
      <w:pPr>
        <w:keepNext/>
        <w:keepLines/>
        <w:rPr>
          <w:i/>
        </w:rPr>
      </w:pPr>
      <w:r>
        <w:rPr>
          <w:i/>
        </w:rPr>
        <w:t xml:space="preserve">Revised in parallel session to </w:t>
      </w:r>
      <w:r w:rsidRPr="00ED26F2">
        <w:rPr>
          <w:i/>
          <w:color w:val="0000FF"/>
        </w:rPr>
        <w:t>S2-2407156</w:t>
      </w:r>
      <w:r>
        <w:rPr>
          <w:i/>
        </w:rPr>
        <w:t>.</w:t>
      </w:r>
    </w:p>
    <w:p w14:paraId="2C9C03D7" w14:textId="77777777" w:rsidR="00B56CC5" w:rsidRPr="00B81031" w:rsidRDefault="00B56CC5" w:rsidP="00B56CC5">
      <w:pPr>
        <w:keepNext/>
        <w:keepLines/>
        <w:rPr>
          <w:i/>
        </w:rPr>
      </w:pPr>
      <w:r>
        <w:rPr>
          <w:i/>
        </w:rPr>
        <w:t>Agreed in parallel session.</w:t>
      </w:r>
    </w:p>
    <w:p w14:paraId="1D9AA4EB" w14:textId="77777777" w:rsidR="00B56CC5" w:rsidRPr="005B25A1" w:rsidRDefault="00B56CC5" w:rsidP="00B56CC5">
      <w:pPr>
        <w:keepNext/>
        <w:keepLines/>
        <w:rPr>
          <w:b/>
          <w:bCs/>
        </w:rPr>
      </w:pPr>
      <w:r w:rsidRPr="005B25A1">
        <w:rPr>
          <w:b/>
          <w:bCs/>
        </w:rPr>
        <w:t>Plenary Discussion:</w:t>
      </w:r>
    </w:p>
    <w:p w14:paraId="50B58E0E" w14:textId="77777777" w:rsidR="00B56CC5" w:rsidRPr="00B56CC5" w:rsidRDefault="00B56CC5" w:rsidP="00B56CC5">
      <w:pPr>
        <w:keepNext/>
        <w:keepLines/>
      </w:pPr>
      <w:r>
        <w:t xml:space="preserve">This was </w:t>
      </w:r>
      <w:r w:rsidRPr="00B56CC5">
        <w:rPr>
          <w:color w:val="FF0000"/>
        </w:rPr>
        <w:t>block approved</w:t>
      </w:r>
      <w:r>
        <w:t>.</w:t>
      </w:r>
    </w:p>
    <w:p w14:paraId="6017A240"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D5CE3BD" w14:textId="77777777" w:rsidR="00C05C67" w:rsidRDefault="00C05C67" w:rsidP="00C05C67">
      <w:pPr>
        <w:pStyle w:val="NormTop"/>
      </w:pPr>
      <w:r w:rsidRPr="00ED26F2">
        <w:rPr>
          <w:color w:val="0000FF"/>
        </w:rPr>
        <w:t>S2-2406217</w:t>
      </w:r>
      <w:r w:rsidRPr="00D53282">
        <w:t xml:space="preserve"> </w:t>
      </w:r>
      <w:r>
        <w:t>(CR) 23.247 CR0370 (Rel-18, 'F'): Clarification on NR RedCap UEs Information and Group message delivery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that 'NR RedCap UEs Information' can be applied to the Group message delivery.</w:t>
      </w:r>
    </w:p>
    <w:p w14:paraId="1F99AA05" w14:textId="77777777" w:rsidR="00C05C67" w:rsidRPr="005B25A1" w:rsidRDefault="00C05C67" w:rsidP="00C05C67">
      <w:pPr>
        <w:keepNext/>
        <w:keepLines/>
        <w:rPr>
          <w:b/>
          <w:bCs/>
        </w:rPr>
      </w:pPr>
      <w:r w:rsidRPr="005B25A1">
        <w:rPr>
          <w:b/>
          <w:bCs/>
        </w:rPr>
        <w:t>Parallel discussion:</w:t>
      </w:r>
    </w:p>
    <w:p w14:paraId="651C4C12" w14:textId="77777777" w:rsidR="00C05C67" w:rsidRPr="00B81031" w:rsidRDefault="00C05C67" w:rsidP="00C05C67">
      <w:pPr>
        <w:keepNext/>
        <w:keepLines/>
        <w:rPr>
          <w:i/>
        </w:rPr>
      </w:pPr>
      <w:r>
        <w:rPr>
          <w:i/>
        </w:rPr>
        <w:t xml:space="preserve">Revised in parallel session to </w:t>
      </w:r>
      <w:r w:rsidRPr="00ED26F2">
        <w:rPr>
          <w:i/>
          <w:color w:val="0000FF"/>
        </w:rPr>
        <w:t>S2-2406917</w:t>
      </w:r>
      <w:r>
        <w:rPr>
          <w:i/>
        </w:rPr>
        <w:t>.</w:t>
      </w:r>
    </w:p>
    <w:p w14:paraId="784C0E6B" w14:textId="77777777" w:rsidR="00B56CC5" w:rsidRPr="00B81031" w:rsidRDefault="00B56CC5" w:rsidP="00B56CC5">
      <w:pPr>
        <w:keepNext/>
        <w:keepLines/>
        <w:rPr>
          <w:i/>
        </w:rPr>
      </w:pPr>
      <w:r>
        <w:rPr>
          <w:i/>
        </w:rPr>
        <w:t>Agreed in parallel session.</w:t>
      </w:r>
    </w:p>
    <w:p w14:paraId="05B85210" w14:textId="77777777" w:rsidR="00B56CC5" w:rsidRPr="005B25A1" w:rsidRDefault="00B56CC5" w:rsidP="00B56CC5">
      <w:pPr>
        <w:keepNext/>
        <w:keepLines/>
        <w:rPr>
          <w:b/>
          <w:bCs/>
        </w:rPr>
      </w:pPr>
      <w:r w:rsidRPr="005B25A1">
        <w:rPr>
          <w:b/>
          <w:bCs/>
        </w:rPr>
        <w:t>Plenary Discussion:</w:t>
      </w:r>
    </w:p>
    <w:p w14:paraId="0B30D701" w14:textId="77777777" w:rsidR="00B56CC5" w:rsidRPr="00B56CC5" w:rsidRDefault="00B56CC5" w:rsidP="00B56CC5">
      <w:pPr>
        <w:keepNext/>
        <w:keepLines/>
      </w:pPr>
      <w:r>
        <w:t xml:space="preserve">This was </w:t>
      </w:r>
      <w:r w:rsidRPr="00B56CC5">
        <w:rPr>
          <w:color w:val="FF0000"/>
        </w:rPr>
        <w:t>block approved</w:t>
      </w:r>
      <w:r>
        <w:t>.</w:t>
      </w:r>
    </w:p>
    <w:p w14:paraId="6BB4F4C3"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37C5B87"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FSA ID for RedCap UEs</w:t>
      </w:r>
    </w:p>
    <w:p w14:paraId="24D00A42" w14:textId="77777777" w:rsidR="00C05C67" w:rsidRDefault="00C05C67" w:rsidP="00C05C67">
      <w:pPr>
        <w:pStyle w:val="NormTop"/>
      </w:pPr>
      <w:r w:rsidRPr="00ED26F2">
        <w:rPr>
          <w:color w:val="0000FF"/>
        </w:rPr>
        <w:t>S2-2405952</w:t>
      </w:r>
      <w:r w:rsidRPr="00D53282">
        <w:t xml:space="preserve"> </w:t>
      </w:r>
      <w:r>
        <w:t>(DISCUSSION) MBS FSA ID for the RedCap UEs. (Source: Nokia)</w:t>
      </w:r>
      <w:r>
        <w:br/>
      </w:r>
      <w:r w:rsidRPr="00D53282">
        <w:rPr>
          <w:b/>
        </w:rPr>
        <w:t>Document for:</w:t>
      </w:r>
      <w:r w:rsidRPr="00D53282">
        <w:t xml:space="preserve"> </w:t>
      </w:r>
      <w:r>
        <w:t>Discussion</w:t>
      </w:r>
      <w:r>
        <w:br/>
      </w:r>
      <w:r w:rsidRPr="00D53282">
        <w:rPr>
          <w:b/>
        </w:rPr>
        <w:t>Abstract:</w:t>
      </w:r>
      <w:r w:rsidRPr="00D53282">
        <w:t xml:space="preserve"> </w:t>
      </w:r>
      <w:r>
        <w:br/>
        <w:t xml:space="preserve">This contribution discusses the RAN WG2 feedback in incoming LS </w:t>
      </w:r>
      <w:r w:rsidRPr="00ED26F2">
        <w:rPr>
          <w:color w:val="0000FF"/>
        </w:rPr>
        <w:t>S2-2403888</w:t>
      </w:r>
      <w:r>
        <w:t xml:space="preserve">. A related CR is in </w:t>
      </w:r>
      <w:r w:rsidRPr="00ED26F2">
        <w:rPr>
          <w:color w:val="0000FF"/>
        </w:rPr>
        <w:t>S2-2405953</w:t>
      </w:r>
      <w:r>
        <w:t>.</w:t>
      </w:r>
    </w:p>
    <w:p w14:paraId="5C265300" w14:textId="77777777" w:rsidR="00C05C67" w:rsidRPr="005B25A1" w:rsidRDefault="00C05C67" w:rsidP="00C05C67">
      <w:pPr>
        <w:keepNext/>
        <w:keepLines/>
        <w:rPr>
          <w:b/>
          <w:bCs/>
        </w:rPr>
      </w:pPr>
      <w:r w:rsidRPr="005B25A1">
        <w:rPr>
          <w:b/>
          <w:bCs/>
        </w:rPr>
        <w:t>Parallel discussion:</w:t>
      </w:r>
    </w:p>
    <w:p w14:paraId="454B1CB6" w14:textId="77777777" w:rsidR="00C05C67" w:rsidRPr="00B81031" w:rsidRDefault="00C05C67" w:rsidP="00C05C67">
      <w:pPr>
        <w:keepNext/>
        <w:keepLines/>
        <w:rPr>
          <w:i/>
        </w:rPr>
      </w:pPr>
      <w:r w:rsidRPr="00B81031">
        <w:rPr>
          <w:b/>
          <w:bCs/>
          <w:i/>
        </w:rPr>
        <w:t>Comment:</w:t>
      </w:r>
      <w:r>
        <w:rPr>
          <w:i/>
        </w:rPr>
        <w:t xml:space="preserve"> Noted in parallel session.</w:t>
      </w:r>
    </w:p>
    <w:p w14:paraId="6D9959AA" w14:textId="77777777" w:rsidR="00C05C67" w:rsidRPr="005B25A1" w:rsidRDefault="00C05C67" w:rsidP="00C05C67">
      <w:pPr>
        <w:keepNext/>
        <w:keepLines/>
        <w:rPr>
          <w:b/>
          <w:bCs/>
        </w:rPr>
      </w:pPr>
      <w:r w:rsidRPr="005B25A1">
        <w:rPr>
          <w:b/>
          <w:bCs/>
        </w:rPr>
        <w:t>Plenary Discussion:</w:t>
      </w:r>
    </w:p>
    <w:p w14:paraId="2F11D003" w14:textId="77777777" w:rsidR="00C05C67" w:rsidRPr="005B25A1" w:rsidRDefault="00C05C67" w:rsidP="00C05C67">
      <w:pPr>
        <w:keepNext/>
        <w:keepLines/>
      </w:pPr>
      <w:r w:rsidRPr="005B25A1">
        <w:t>Noted.</w:t>
      </w:r>
    </w:p>
    <w:p w14:paraId="5965C34D" w14:textId="77777777" w:rsidR="00C05C67" w:rsidRPr="00EB0339" w:rsidRDefault="00C05C67" w:rsidP="00C05C67">
      <w:r w:rsidRPr="005B25A1">
        <w:rPr>
          <w:b/>
          <w:bCs/>
        </w:rPr>
        <w:t>Status:</w:t>
      </w:r>
      <w:r>
        <w:t xml:space="preserve"> </w:t>
      </w:r>
      <w:r>
        <w:rPr>
          <w:color w:val="0000FF"/>
        </w:rPr>
        <w:t>Noted</w:t>
      </w:r>
      <w:r>
        <w:t>.</w:t>
      </w:r>
    </w:p>
    <w:p w14:paraId="3002545D" w14:textId="77777777" w:rsidR="00C05C67" w:rsidRDefault="00C05C67" w:rsidP="00C05C67">
      <w:pPr>
        <w:pStyle w:val="NormTop"/>
      </w:pPr>
      <w:r w:rsidRPr="00ED26F2">
        <w:rPr>
          <w:color w:val="0000FF"/>
        </w:rPr>
        <w:lastRenderedPageBreak/>
        <w:t>S2-2405953</w:t>
      </w:r>
      <w:r w:rsidRPr="00D53282">
        <w:t xml:space="preserve"> </w:t>
      </w:r>
      <w:r>
        <w:t>(CR) 23.247 CR0360R2 (Rel-18, 'F'): MBS FSA ID for the RedCap UEs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Support both deployments where the same FSAIs are used for RedCap UEs and non-RedCap UEs, and deployments where different FSAIs are used for RedCap UEs and non-RedCap UEs. Indicate towards UEs in the service Announcement a possible separate FSAI list for RedCAP UEs. If no such list is supplied, the common FSAI list also applies for RedCAP UEs.</w:t>
      </w:r>
    </w:p>
    <w:p w14:paraId="646B4322" w14:textId="77777777" w:rsidR="00C05C67" w:rsidRPr="005B25A1" w:rsidRDefault="00C05C67" w:rsidP="00C05C67">
      <w:pPr>
        <w:keepNext/>
        <w:keepLines/>
        <w:rPr>
          <w:b/>
          <w:bCs/>
        </w:rPr>
      </w:pPr>
      <w:r w:rsidRPr="005B25A1">
        <w:rPr>
          <w:b/>
          <w:bCs/>
        </w:rPr>
        <w:t>Parallel discussion:</w:t>
      </w:r>
    </w:p>
    <w:p w14:paraId="01FB56E8" w14:textId="77777777" w:rsidR="00C05C67" w:rsidRPr="00B81031" w:rsidRDefault="00C05C67" w:rsidP="00C05C67">
      <w:pPr>
        <w:keepNext/>
        <w:keepLines/>
        <w:rPr>
          <w:i/>
        </w:rPr>
      </w:pPr>
      <w:r w:rsidRPr="00B81031">
        <w:rPr>
          <w:b/>
          <w:bCs/>
          <w:i/>
        </w:rPr>
        <w:t>Comment:</w:t>
      </w:r>
      <w:r>
        <w:rPr>
          <w:i/>
        </w:rPr>
        <w:t xml:space="preserve"> Revision of </w:t>
      </w:r>
      <w:r w:rsidRPr="00ED26F2">
        <w:rPr>
          <w:i/>
          <w:color w:val="0000FF"/>
        </w:rPr>
        <w:t>S2-2405176</w:t>
      </w:r>
      <w:r>
        <w:rPr>
          <w:i/>
        </w:rPr>
        <w:t xml:space="preserve"> from SA2#162. Noted in parallel session.</w:t>
      </w:r>
    </w:p>
    <w:p w14:paraId="2241B6CF" w14:textId="77777777" w:rsidR="00C05C67" w:rsidRPr="005B25A1" w:rsidRDefault="00C05C67" w:rsidP="00C05C67">
      <w:pPr>
        <w:keepNext/>
        <w:keepLines/>
        <w:rPr>
          <w:b/>
          <w:bCs/>
        </w:rPr>
      </w:pPr>
      <w:r w:rsidRPr="005B25A1">
        <w:rPr>
          <w:b/>
          <w:bCs/>
        </w:rPr>
        <w:t>Plenary Discussion:</w:t>
      </w:r>
    </w:p>
    <w:p w14:paraId="4E0EE357" w14:textId="77777777" w:rsidR="00C05C67" w:rsidRPr="005B25A1" w:rsidRDefault="00C05C67" w:rsidP="00C05C67">
      <w:pPr>
        <w:keepNext/>
        <w:keepLines/>
      </w:pPr>
      <w:r w:rsidRPr="005B25A1">
        <w:t>Noted.</w:t>
      </w:r>
    </w:p>
    <w:p w14:paraId="2C345DAB" w14:textId="77777777" w:rsidR="00C05C67" w:rsidRPr="00EB0339" w:rsidRDefault="00C05C67" w:rsidP="00C05C67">
      <w:r w:rsidRPr="005B25A1">
        <w:rPr>
          <w:b/>
          <w:bCs/>
        </w:rPr>
        <w:t>Status:</w:t>
      </w:r>
      <w:r>
        <w:t xml:space="preserve"> </w:t>
      </w:r>
      <w:r>
        <w:rPr>
          <w:color w:val="0000FF"/>
        </w:rPr>
        <w:t>Noted</w:t>
      </w:r>
      <w:r>
        <w:t>.</w:t>
      </w:r>
    </w:p>
    <w:p w14:paraId="6FFA3386" w14:textId="77777777" w:rsidR="00C05C67" w:rsidRDefault="00C05C67" w:rsidP="00C05C67">
      <w:pPr>
        <w:pStyle w:val="NormTop"/>
      </w:pPr>
      <w:r w:rsidRPr="00ED26F2">
        <w:rPr>
          <w:color w:val="0000FF"/>
        </w:rPr>
        <w:t>S2-2406463</w:t>
      </w:r>
      <w:r w:rsidRPr="00D53282">
        <w:t xml:space="preserve"> </w:t>
      </w:r>
      <w:r>
        <w:t>(CR) 23.247 CR0363R2 (Rel-18, 'F'): FSA ID used for MBS session involving RedCap and non-RedCap UE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For one MBS session the configured MBS FSA ID(s) are applicable for both RedCap UEs and non-RedCap UEs. If the configured MBS FSA ID(s) is separated for RedCap UEs and non-RedCap UEs, two separated MBS sessions are to be used.</w:t>
      </w:r>
    </w:p>
    <w:p w14:paraId="6C9783AE" w14:textId="77777777" w:rsidR="00C05C67" w:rsidRPr="005B25A1" w:rsidRDefault="00C05C67" w:rsidP="00C05C67">
      <w:pPr>
        <w:keepNext/>
        <w:keepLines/>
        <w:rPr>
          <w:b/>
          <w:bCs/>
        </w:rPr>
      </w:pPr>
      <w:r w:rsidRPr="005B25A1">
        <w:rPr>
          <w:b/>
          <w:bCs/>
        </w:rPr>
        <w:t>Parallel discussion:</w:t>
      </w:r>
    </w:p>
    <w:p w14:paraId="0BA3888D" w14:textId="77777777" w:rsidR="00C05C67" w:rsidRPr="00B81031" w:rsidRDefault="00C05C67" w:rsidP="00C05C67">
      <w:pPr>
        <w:keepNext/>
        <w:keepLines/>
        <w:rPr>
          <w:i/>
        </w:rPr>
      </w:pPr>
      <w:r>
        <w:rPr>
          <w:i/>
        </w:rPr>
        <w:t xml:space="preserve">Revision of </w:t>
      </w:r>
      <w:r w:rsidRPr="00ED26F2">
        <w:rPr>
          <w:i/>
          <w:color w:val="0000FF"/>
        </w:rPr>
        <w:t>S2-2405177</w:t>
      </w:r>
      <w:r>
        <w:rPr>
          <w:i/>
        </w:rPr>
        <w:t xml:space="preserve"> from SA WG2#162. Revised in parallel session to </w:t>
      </w:r>
      <w:r w:rsidRPr="00ED26F2">
        <w:rPr>
          <w:i/>
          <w:color w:val="0000FF"/>
        </w:rPr>
        <w:t>S2-2406920</w:t>
      </w:r>
      <w:r>
        <w:rPr>
          <w:i/>
        </w:rPr>
        <w:t>.</w:t>
      </w:r>
    </w:p>
    <w:p w14:paraId="1BBA30B6" w14:textId="77777777" w:rsidR="00C05C67" w:rsidRPr="00B81031" w:rsidRDefault="00C05C67" w:rsidP="00C05C67">
      <w:pPr>
        <w:keepNext/>
        <w:keepLines/>
        <w:rPr>
          <w:i/>
        </w:rPr>
      </w:pPr>
      <w:r>
        <w:rPr>
          <w:i/>
        </w:rPr>
        <w:t xml:space="preserve">Revised in parallel session to </w:t>
      </w:r>
      <w:r w:rsidRPr="00ED26F2">
        <w:rPr>
          <w:i/>
          <w:color w:val="0000FF"/>
        </w:rPr>
        <w:t>S2-2407157</w:t>
      </w:r>
      <w:r>
        <w:rPr>
          <w:i/>
        </w:rPr>
        <w:t>.</w:t>
      </w:r>
    </w:p>
    <w:p w14:paraId="18D20B5F" w14:textId="77777777" w:rsidR="00B56CC5" w:rsidRPr="00B81031" w:rsidRDefault="00B56CC5" w:rsidP="00B56CC5">
      <w:pPr>
        <w:keepNext/>
        <w:keepLines/>
        <w:rPr>
          <w:i/>
        </w:rPr>
      </w:pPr>
      <w:r>
        <w:rPr>
          <w:i/>
        </w:rPr>
        <w:t>Agreed in parallel session.</w:t>
      </w:r>
    </w:p>
    <w:p w14:paraId="181ECDE9" w14:textId="77777777" w:rsidR="00B56CC5" w:rsidRPr="005B25A1" w:rsidRDefault="00B56CC5" w:rsidP="00B56CC5">
      <w:pPr>
        <w:keepNext/>
        <w:keepLines/>
        <w:rPr>
          <w:b/>
          <w:bCs/>
        </w:rPr>
      </w:pPr>
      <w:r w:rsidRPr="005B25A1">
        <w:rPr>
          <w:b/>
          <w:bCs/>
        </w:rPr>
        <w:t>Plenary Discussion:</w:t>
      </w:r>
    </w:p>
    <w:p w14:paraId="70CE1ADD" w14:textId="77777777" w:rsidR="00B56CC5" w:rsidRPr="00B56CC5" w:rsidRDefault="00B56CC5" w:rsidP="00B56CC5">
      <w:pPr>
        <w:keepNext/>
        <w:keepLines/>
      </w:pPr>
      <w:r>
        <w:t xml:space="preserve">This was </w:t>
      </w:r>
      <w:r w:rsidRPr="00B56CC5">
        <w:rPr>
          <w:color w:val="FF0000"/>
        </w:rPr>
        <w:t>block approved</w:t>
      </w:r>
      <w:r>
        <w:t>.</w:t>
      </w:r>
    </w:p>
    <w:p w14:paraId="2DE98B78"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25B4D03"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Reply LS from CT WG4 on Restoration of N3mb failure</w:t>
      </w:r>
    </w:p>
    <w:p w14:paraId="33A65165" w14:textId="77777777" w:rsidR="00C05C67" w:rsidRDefault="00C05C67" w:rsidP="00C05C67">
      <w:pPr>
        <w:pStyle w:val="NormTop"/>
      </w:pPr>
      <w:r w:rsidRPr="00ED26F2">
        <w:rPr>
          <w:color w:val="0000FF"/>
        </w:rPr>
        <w:t>S2-2405865</w:t>
      </w:r>
      <w:r w:rsidRPr="00D53282">
        <w:t xml:space="preserve"> </w:t>
      </w:r>
      <w:r>
        <w:t>(LS IN) LS from CT WG4: Reply LS on Restoration of N3mb Failure for MBS broadcast (Source: CT WG4 (C4-241366))</w:t>
      </w:r>
      <w:r>
        <w:br/>
      </w:r>
      <w:r w:rsidRPr="00D53282">
        <w:rPr>
          <w:b/>
        </w:rPr>
        <w:t>Document for:</w:t>
      </w:r>
      <w:r w:rsidRPr="00D53282">
        <w:t xml:space="preserve"> </w:t>
      </w:r>
      <w:r>
        <w:t>Information</w:t>
      </w:r>
      <w:r>
        <w:br/>
      </w:r>
      <w:r w:rsidRPr="00D53282">
        <w:rPr>
          <w:b/>
        </w:rPr>
        <w:t>Abstract:</w:t>
      </w:r>
      <w:r w:rsidRPr="00D53282">
        <w:t xml:space="preserve"> </w:t>
      </w:r>
      <w:r>
        <w:br/>
        <w:t>CT WG4 thanks RAN WG3 for their LS on Restoration of N3mb Failure for MBS broadcast. CT WG4 confirms RAN WG3 assumption that the detection of NG-U path failure for MBS and the associated recovery can rely on MB-UPF detection. CT WG4 has agreed the attached 23.527 CR specifying the restoration solution to recover from an N3mb path failure when unicast transport is used over N3mb. CT WG4 kindly asks RAN WG3 whether a restoration procedure should be defined for N3mb using multicast transport.</w:t>
      </w:r>
    </w:p>
    <w:p w14:paraId="0E8D5959" w14:textId="77777777" w:rsidR="00C05C67" w:rsidRPr="005B25A1" w:rsidRDefault="00C05C67" w:rsidP="00C05C67">
      <w:pPr>
        <w:keepNext/>
        <w:keepLines/>
        <w:rPr>
          <w:b/>
          <w:bCs/>
        </w:rPr>
      </w:pPr>
      <w:r w:rsidRPr="005B25A1">
        <w:rPr>
          <w:b/>
          <w:bCs/>
        </w:rPr>
        <w:t>Parallel discussion:</w:t>
      </w:r>
    </w:p>
    <w:p w14:paraId="5FA97403" w14:textId="77777777" w:rsidR="00C05C67" w:rsidRPr="00B81031" w:rsidRDefault="00C05C67" w:rsidP="00C05C67">
      <w:pPr>
        <w:keepNext/>
        <w:keepLines/>
        <w:rPr>
          <w:i/>
        </w:rPr>
      </w:pPr>
      <w:r w:rsidRPr="00B81031">
        <w:rPr>
          <w:b/>
          <w:bCs/>
          <w:i/>
        </w:rPr>
        <w:t>Comment:</w:t>
      </w:r>
      <w:r>
        <w:rPr>
          <w:i/>
        </w:rPr>
        <w:t xml:space="preserve"> Response drafted in </w:t>
      </w:r>
      <w:r w:rsidRPr="00ED26F2">
        <w:rPr>
          <w:i/>
          <w:color w:val="0000FF"/>
        </w:rPr>
        <w:t>S2-2406174</w:t>
      </w:r>
      <w:r>
        <w:rPr>
          <w:i/>
        </w:rPr>
        <w:t>.</w:t>
      </w:r>
    </w:p>
    <w:p w14:paraId="02D47847" w14:textId="77777777" w:rsidR="00C05C67" w:rsidRPr="005B25A1" w:rsidRDefault="00C05C67" w:rsidP="00C05C67">
      <w:pPr>
        <w:keepNext/>
        <w:keepLines/>
        <w:rPr>
          <w:b/>
          <w:bCs/>
        </w:rPr>
      </w:pPr>
      <w:r w:rsidRPr="005B25A1">
        <w:rPr>
          <w:b/>
          <w:bCs/>
        </w:rPr>
        <w:t>Plenary Discussion:</w:t>
      </w:r>
    </w:p>
    <w:p w14:paraId="1B260114" w14:textId="58A10DF6" w:rsidR="003B560D" w:rsidRDefault="003B560D" w:rsidP="003B560D">
      <w:pPr>
        <w:keepNext/>
        <w:keepLines/>
      </w:pPr>
      <w:r>
        <w:t xml:space="preserve">Final response in </w:t>
      </w:r>
      <w:r w:rsidRPr="00C01355">
        <w:rPr>
          <w:color w:val="0000FF"/>
        </w:rPr>
        <w:t>S2-2407</w:t>
      </w:r>
      <w:r>
        <w:rPr>
          <w:color w:val="0000FF"/>
        </w:rPr>
        <w:t>158</w:t>
      </w:r>
      <w:r>
        <w:t>.</w:t>
      </w:r>
    </w:p>
    <w:p w14:paraId="1C0429F8" w14:textId="77777777" w:rsidR="003B560D" w:rsidRPr="00C01355" w:rsidRDefault="003B560D" w:rsidP="003B560D">
      <w:r w:rsidRPr="005B25A1">
        <w:rPr>
          <w:b/>
          <w:bCs/>
        </w:rPr>
        <w:t>Status:</w:t>
      </w:r>
      <w:r>
        <w:t xml:space="preserve"> </w:t>
      </w:r>
      <w:r w:rsidRPr="00C01355">
        <w:rPr>
          <w:color w:val="00B050"/>
        </w:rPr>
        <w:t>Replied to</w:t>
      </w:r>
      <w:r>
        <w:t>.</w:t>
      </w:r>
    </w:p>
    <w:p w14:paraId="5BEE2B1F" w14:textId="77777777" w:rsidR="00C05C67" w:rsidRDefault="00C05C67" w:rsidP="00C05C67">
      <w:pPr>
        <w:pStyle w:val="NormTop"/>
      </w:pPr>
      <w:r w:rsidRPr="00ED26F2">
        <w:rPr>
          <w:color w:val="0000FF"/>
        </w:rPr>
        <w:lastRenderedPageBreak/>
        <w:t>S2-2406861</w:t>
      </w:r>
      <w:r w:rsidRPr="00D53282">
        <w:t xml:space="preserve"> </w:t>
      </w:r>
      <w:r>
        <w:t>(LS IN) LS from RAN WG3: Response LS on Restoration of N3mb Failure for MBS Broadcast (Source: RAN WG3 (R3-243888))</w:t>
      </w:r>
      <w:r>
        <w:br/>
      </w:r>
      <w:r w:rsidRPr="00D53282">
        <w:rPr>
          <w:b/>
        </w:rPr>
        <w:t>Document for:</w:t>
      </w:r>
      <w:r w:rsidRPr="00D53282">
        <w:t xml:space="preserve"> </w:t>
      </w:r>
      <w:r>
        <w:t>Information</w:t>
      </w:r>
      <w:r>
        <w:br/>
      </w:r>
      <w:r w:rsidRPr="00D53282">
        <w:rPr>
          <w:b/>
        </w:rPr>
        <w:t>Abstract:</w:t>
      </w:r>
      <w:r w:rsidRPr="00D53282">
        <w:t xml:space="preserve"> </w:t>
      </w:r>
      <w:r>
        <w:br/>
        <w:t>RAN WG3 thanks CT WG4 for specifying a restoration solution to recover from an N3mb path failure when unicast transport is being used for an MBS broadcast session. RAN WG3 has agreed the corresponding NGAP and E1AP CRs here attached. RAN WG3 discussed some other restoration scenarios which CT WG4 might consider worth specifying: - Recovery of N3mb path failure for unicast transport of multicast session, - Recovery of N3mb path failure for multicast transport of broadcast session, - Recovery for Uplink GTP-U Error Indication received by MB-UPF (loss of contexts in NG-RAN node without full RAN node failure/restart). Would CT WG4 decide worth specifying any of these additional scenarios, RAN WG3 kindly ask CT WG4 to inform RAN WG3 in case any associated RAN WG3 impact would be foreseen.</w:t>
      </w:r>
    </w:p>
    <w:p w14:paraId="5AF92D76" w14:textId="77777777" w:rsidR="00C05C67" w:rsidRPr="005B25A1" w:rsidRDefault="00C05C67" w:rsidP="00C05C67">
      <w:pPr>
        <w:keepNext/>
        <w:keepLines/>
        <w:rPr>
          <w:b/>
          <w:bCs/>
        </w:rPr>
      </w:pPr>
      <w:r w:rsidRPr="005B25A1">
        <w:rPr>
          <w:b/>
          <w:bCs/>
        </w:rPr>
        <w:t>Parallel discussion:</w:t>
      </w:r>
    </w:p>
    <w:p w14:paraId="2451E29B" w14:textId="77777777" w:rsidR="00C05C67" w:rsidRPr="00B81031" w:rsidRDefault="00C05C67" w:rsidP="00C05C67">
      <w:pPr>
        <w:keepNext/>
        <w:keepLines/>
        <w:rPr>
          <w:i/>
        </w:rPr>
      </w:pPr>
      <w:r>
        <w:rPr>
          <w:i/>
        </w:rPr>
        <w:t>Noted in parallel session.</w:t>
      </w:r>
    </w:p>
    <w:p w14:paraId="746F2CDF" w14:textId="77777777" w:rsidR="00C05C67" w:rsidRPr="005B25A1" w:rsidRDefault="00C05C67" w:rsidP="00C05C67">
      <w:pPr>
        <w:keepNext/>
        <w:keepLines/>
        <w:rPr>
          <w:b/>
          <w:bCs/>
        </w:rPr>
      </w:pPr>
      <w:r w:rsidRPr="005B25A1">
        <w:rPr>
          <w:b/>
          <w:bCs/>
        </w:rPr>
        <w:t>Plenary Discussion:</w:t>
      </w:r>
    </w:p>
    <w:p w14:paraId="68195BAC" w14:textId="77777777" w:rsidR="00C05C67" w:rsidRPr="005B25A1" w:rsidRDefault="00C05C67" w:rsidP="00C05C67">
      <w:pPr>
        <w:keepNext/>
        <w:keepLines/>
      </w:pPr>
      <w:r w:rsidRPr="005B25A1">
        <w:t>Noted.</w:t>
      </w:r>
    </w:p>
    <w:p w14:paraId="2FDECEA5" w14:textId="77777777" w:rsidR="00C05C67" w:rsidRPr="00EB0339" w:rsidRDefault="00C05C67" w:rsidP="00C05C67">
      <w:r w:rsidRPr="005B25A1">
        <w:rPr>
          <w:b/>
          <w:bCs/>
        </w:rPr>
        <w:t>Status:</w:t>
      </w:r>
      <w:r>
        <w:t xml:space="preserve"> </w:t>
      </w:r>
      <w:r>
        <w:rPr>
          <w:color w:val="0000FF"/>
        </w:rPr>
        <w:t>Noted</w:t>
      </w:r>
      <w:r>
        <w:t>.</w:t>
      </w:r>
    </w:p>
    <w:p w14:paraId="11AA5EC5" w14:textId="77777777" w:rsidR="00C05C67" w:rsidRDefault="00C05C67" w:rsidP="00C05C67">
      <w:pPr>
        <w:pStyle w:val="NormTop"/>
      </w:pPr>
      <w:r w:rsidRPr="00ED26F2">
        <w:rPr>
          <w:color w:val="0000FF"/>
        </w:rPr>
        <w:t>S2-2406174</w:t>
      </w:r>
      <w:r w:rsidRPr="00D53282">
        <w:t xml:space="preserve"> </w:t>
      </w:r>
      <w:r>
        <w:t>(LS OUT) [DRAFT] Reply LS on Restoration of N3mb Failure for MBS broadcast (Source: Ericsson)</w:t>
      </w:r>
      <w:r>
        <w:br/>
      </w:r>
      <w:r w:rsidRPr="00D53282">
        <w:rPr>
          <w:b/>
        </w:rPr>
        <w:t>Document for:</w:t>
      </w:r>
      <w:r w:rsidRPr="00D53282">
        <w:t xml:space="preserve"> </w:t>
      </w:r>
      <w:r>
        <w:t>Approval</w:t>
      </w:r>
      <w:r>
        <w:br/>
      </w:r>
      <w:r w:rsidRPr="00D53282">
        <w:rPr>
          <w:b/>
        </w:rPr>
        <w:t>Abstract:</w:t>
      </w:r>
      <w:r w:rsidRPr="00D53282">
        <w:t xml:space="preserve"> </w:t>
      </w:r>
      <w:r>
        <w:br/>
        <w:t>Inform RAN WG3 and CT WG4 for the updates in TS 23.247 about transportation change for resource sharing across broadcast MBS sessions during network sharing.</w:t>
      </w:r>
    </w:p>
    <w:p w14:paraId="50026257" w14:textId="77777777" w:rsidR="00C05C67" w:rsidRPr="005B25A1" w:rsidRDefault="00C05C67" w:rsidP="00C05C67">
      <w:pPr>
        <w:keepNext/>
        <w:keepLines/>
        <w:rPr>
          <w:b/>
          <w:bCs/>
        </w:rPr>
      </w:pPr>
      <w:r w:rsidRPr="005B25A1">
        <w:rPr>
          <w:b/>
          <w:bCs/>
        </w:rPr>
        <w:t>Parallel discussion:</w:t>
      </w:r>
    </w:p>
    <w:p w14:paraId="068374FB" w14:textId="77777777" w:rsidR="00C05C67" w:rsidRPr="00B81031" w:rsidRDefault="00C05C67" w:rsidP="00C05C67">
      <w:pPr>
        <w:keepNext/>
        <w:keepLines/>
        <w:rPr>
          <w:i/>
        </w:rPr>
      </w:pPr>
      <w:r>
        <w:rPr>
          <w:i/>
        </w:rPr>
        <w:t xml:space="preserve">Response to </w:t>
      </w:r>
      <w:r w:rsidRPr="00ED26F2">
        <w:rPr>
          <w:i/>
          <w:color w:val="0000FF"/>
        </w:rPr>
        <w:t>S2-2405865</w:t>
      </w:r>
      <w:r>
        <w:rPr>
          <w:i/>
        </w:rPr>
        <w:t xml:space="preserve">. Revised in parallel session to </w:t>
      </w:r>
      <w:r w:rsidRPr="00ED26F2">
        <w:rPr>
          <w:i/>
          <w:color w:val="0000FF"/>
        </w:rPr>
        <w:t>S2-2406922</w:t>
      </w:r>
      <w:r>
        <w:rPr>
          <w:i/>
        </w:rPr>
        <w:t>.</w:t>
      </w:r>
    </w:p>
    <w:p w14:paraId="7C2B7EB2" w14:textId="77777777" w:rsidR="00C05C67" w:rsidRPr="00B81031" w:rsidRDefault="00C05C67" w:rsidP="00C05C67">
      <w:pPr>
        <w:keepNext/>
        <w:keepLines/>
        <w:rPr>
          <w:i/>
        </w:rPr>
      </w:pPr>
      <w:r>
        <w:rPr>
          <w:i/>
        </w:rPr>
        <w:t xml:space="preserve">Revised in parallel session to </w:t>
      </w:r>
      <w:r w:rsidRPr="00ED26F2">
        <w:rPr>
          <w:i/>
          <w:color w:val="0000FF"/>
        </w:rPr>
        <w:t>S2-2407158</w:t>
      </w:r>
      <w:r>
        <w:rPr>
          <w:i/>
        </w:rPr>
        <w:t>.</w:t>
      </w:r>
    </w:p>
    <w:p w14:paraId="4D0AEF96" w14:textId="77777777" w:rsidR="00B56CC5" w:rsidRPr="00B81031" w:rsidRDefault="00B56CC5" w:rsidP="00B56CC5">
      <w:pPr>
        <w:keepNext/>
        <w:keepLines/>
        <w:rPr>
          <w:i/>
        </w:rPr>
      </w:pPr>
      <w:r>
        <w:rPr>
          <w:i/>
        </w:rPr>
        <w:t>Agreed in parallel session.</w:t>
      </w:r>
    </w:p>
    <w:p w14:paraId="739845BE" w14:textId="77777777" w:rsidR="00B56CC5" w:rsidRPr="005B25A1" w:rsidRDefault="00B56CC5" w:rsidP="00B56CC5">
      <w:pPr>
        <w:keepNext/>
        <w:keepLines/>
        <w:rPr>
          <w:b/>
          <w:bCs/>
        </w:rPr>
      </w:pPr>
      <w:r w:rsidRPr="005B25A1">
        <w:rPr>
          <w:b/>
          <w:bCs/>
        </w:rPr>
        <w:t>Plenary Discussion:</w:t>
      </w:r>
    </w:p>
    <w:p w14:paraId="33B89158" w14:textId="77777777" w:rsidR="00B56CC5" w:rsidRPr="00B56CC5" w:rsidRDefault="00B56CC5" w:rsidP="00B56CC5">
      <w:pPr>
        <w:keepNext/>
        <w:keepLines/>
      </w:pPr>
      <w:r>
        <w:t xml:space="preserve">This was </w:t>
      </w:r>
      <w:r w:rsidRPr="00B56CC5">
        <w:rPr>
          <w:color w:val="FF0000"/>
        </w:rPr>
        <w:t>block approved</w:t>
      </w:r>
      <w:r>
        <w:t>.</w:t>
      </w:r>
    </w:p>
    <w:p w14:paraId="4AACB89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C11253B" w14:textId="77777777" w:rsidR="00C05C67" w:rsidRDefault="00C05C67" w:rsidP="00C05C67">
      <w:pPr>
        <w:pStyle w:val="NormTop"/>
      </w:pPr>
      <w:r w:rsidRPr="00ED26F2">
        <w:rPr>
          <w:color w:val="0000FF"/>
        </w:rPr>
        <w:t>S2-2406175</w:t>
      </w:r>
      <w:r w:rsidRPr="00D53282">
        <w:t xml:space="preserve"> </w:t>
      </w:r>
      <w:r>
        <w:t>(CR) 23.247 CR0369 (Rel-18, 'F'): Transport change for resource sharing across broadcast MBS Sessions &amp; network sharing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 Add the Broadcast Session Modification Request indicating N3mb path failure from MB-SMF as an additional condition. - Update the case that the NG-RAN fails to receive DL data stream from an operator s CN.</w:t>
      </w:r>
    </w:p>
    <w:p w14:paraId="28CE0A5F" w14:textId="77777777" w:rsidR="00C05C67" w:rsidRPr="005B25A1" w:rsidRDefault="00C05C67" w:rsidP="00C05C67">
      <w:pPr>
        <w:keepNext/>
        <w:keepLines/>
        <w:rPr>
          <w:b/>
          <w:bCs/>
        </w:rPr>
      </w:pPr>
      <w:r w:rsidRPr="005B25A1">
        <w:rPr>
          <w:b/>
          <w:bCs/>
        </w:rPr>
        <w:t>Parallel discussion:</w:t>
      </w:r>
    </w:p>
    <w:p w14:paraId="0370B25C" w14:textId="77777777" w:rsidR="00C05C67" w:rsidRPr="00B81031" w:rsidRDefault="00C05C67" w:rsidP="00C05C67">
      <w:pPr>
        <w:keepNext/>
        <w:keepLines/>
        <w:rPr>
          <w:i/>
        </w:rPr>
      </w:pPr>
      <w:r>
        <w:rPr>
          <w:i/>
        </w:rPr>
        <w:t xml:space="preserve">Revised in parallel session to </w:t>
      </w:r>
      <w:r w:rsidRPr="00ED26F2">
        <w:rPr>
          <w:i/>
          <w:color w:val="0000FF"/>
        </w:rPr>
        <w:t>S2-2406921</w:t>
      </w:r>
      <w:r>
        <w:rPr>
          <w:i/>
        </w:rPr>
        <w:t>.</w:t>
      </w:r>
    </w:p>
    <w:p w14:paraId="157730B7" w14:textId="77777777" w:rsidR="00C05C67" w:rsidRPr="00B81031" w:rsidRDefault="00C05C67" w:rsidP="00C05C67">
      <w:pPr>
        <w:keepNext/>
        <w:keepLines/>
        <w:rPr>
          <w:i/>
        </w:rPr>
      </w:pPr>
      <w:r>
        <w:rPr>
          <w:i/>
        </w:rPr>
        <w:t xml:space="preserve">Revised in parallel session to </w:t>
      </w:r>
      <w:r w:rsidRPr="00ED26F2">
        <w:rPr>
          <w:i/>
          <w:color w:val="0000FF"/>
        </w:rPr>
        <w:t>S2-2406952</w:t>
      </w:r>
      <w:r>
        <w:rPr>
          <w:i/>
        </w:rPr>
        <w:t>.</w:t>
      </w:r>
    </w:p>
    <w:p w14:paraId="3796308C" w14:textId="77777777" w:rsidR="00B56CC5" w:rsidRPr="00B81031" w:rsidRDefault="00B56CC5" w:rsidP="00B56CC5">
      <w:pPr>
        <w:keepNext/>
        <w:keepLines/>
        <w:rPr>
          <w:i/>
        </w:rPr>
      </w:pPr>
      <w:r>
        <w:rPr>
          <w:i/>
        </w:rPr>
        <w:t>Agreed in parallel session.</w:t>
      </w:r>
    </w:p>
    <w:p w14:paraId="5F32F1C4" w14:textId="77777777" w:rsidR="00B56CC5" w:rsidRPr="005B25A1" w:rsidRDefault="00B56CC5" w:rsidP="00B56CC5">
      <w:pPr>
        <w:keepNext/>
        <w:keepLines/>
        <w:rPr>
          <w:b/>
          <w:bCs/>
        </w:rPr>
      </w:pPr>
      <w:r w:rsidRPr="005B25A1">
        <w:rPr>
          <w:b/>
          <w:bCs/>
        </w:rPr>
        <w:t>Plenary Discussion:</w:t>
      </w:r>
    </w:p>
    <w:p w14:paraId="4071D5C7" w14:textId="77777777" w:rsidR="00B56CC5" w:rsidRPr="00B56CC5" w:rsidRDefault="00B56CC5" w:rsidP="00B56CC5">
      <w:pPr>
        <w:keepNext/>
        <w:keepLines/>
      </w:pPr>
      <w:r>
        <w:t xml:space="preserve">This was </w:t>
      </w:r>
      <w:r w:rsidRPr="00B56CC5">
        <w:rPr>
          <w:color w:val="FF0000"/>
        </w:rPr>
        <w:t>block approved</w:t>
      </w:r>
      <w:r>
        <w:t>.</w:t>
      </w:r>
    </w:p>
    <w:p w14:paraId="6A230A82"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D2D08F2"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Editorial cleanup</w:t>
      </w:r>
    </w:p>
    <w:p w14:paraId="13BCD534" w14:textId="77777777" w:rsidR="00C05C67" w:rsidRDefault="00C05C67" w:rsidP="00C05C67">
      <w:pPr>
        <w:pStyle w:val="NormTop"/>
      </w:pPr>
      <w:r w:rsidRPr="00ED26F2">
        <w:rPr>
          <w:color w:val="0000FF"/>
        </w:rPr>
        <w:t>S2-2406094</w:t>
      </w:r>
      <w:r w:rsidRPr="00D53282">
        <w:t xml:space="preserve"> </w:t>
      </w:r>
      <w:r>
        <w:t>(CR) 23.247 CR0368 (Rel-18, 'D'): Cleanup CR for TS 23.247 (Source: Huawei, HiSilicon, Ericsson, Nokia,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1. The correct terms is Multicast MBS Session , or Broadcast MBS Session , instead of MBS Multicast Session or MBS Broadcast Session . Note that such consideration also align with definition in clause 3.1. 2. Align RRC states to RRC_IDLE, RRC_CONNECTED and RRC_INACTIVE states. 3. Add the reference missing in the description. 4. Reomve sentence that has the duplicated meaning of others. 5. Other edtiorial aspects.</w:t>
      </w:r>
    </w:p>
    <w:p w14:paraId="4E4BE296" w14:textId="77777777" w:rsidR="00C05C67" w:rsidRPr="005B25A1" w:rsidRDefault="00C05C67" w:rsidP="00C05C67">
      <w:pPr>
        <w:keepNext/>
        <w:keepLines/>
        <w:rPr>
          <w:b/>
          <w:bCs/>
        </w:rPr>
      </w:pPr>
      <w:r w:rsidRPr="005B25A1">
        <w:rPr>
          <w:b/>
          <w:bCs/>
        </w:rPr>
        <w:t>Parallel discussion:</w:t>
      </w:r>
    </w:p>
    <w:p w14:paraId="50408542" w14:textId="77777777" w:rsidR="00C05C67" w:rsidRPr="00B81031" w:rsidRDefault="00C05C67" w:rsidP="00C05C67">
      <w:pPr>
        <w:keepNext/>
        <w:keepLines/>
        <w:rPr>
          <w:i/>
        </w:rPr>
      </w:pPr>
      <w:r>
        <w:rPr>
          <w:i/>
        </w:rPr>
        <w:t xml:space="preserve">Revised in parallel session to </w:t>
      </w:r>
      <w:r w:rsidRPr="00ED26F2">
        <w:rPr>
          <w:i/>
          <w:color w:val="0000FF"/>
        </w:rPr>
        <w:t>S2-2406919</w:t>
      </w:r>
      <w:r>
        <w:rPr>
          <w:i/>
        </w:rPr>
        <w:t>.</w:t>
      </w:r>
    </w:p>
    <w:p w14:paraId="17D149A5" w14:textId="77777777" w:rsidR="00B56CC5" w:rsidRPr="00B81031" w:rsidRDefault="00B56CC5" w:rsidP="00B56CC5">
      <w:pPr>
        <w:keepNext/>
        <w:keepLines/>
        <w:rPr>
          <w:i/>
        </w:rPr>
      </w:pPr>
      <w:r>
        <w:rPr>
          <w:i/>
        </w:rPr>
        <w:t>Agreed in parallel session.</w:t>
      </w:r>
    </w:p>
    <w:p w14:paraId="5D57078C" w14:textId="77777777" w:rsidR="00B56CC5" w:rsidRPr="005B25A1" w:rsidRDefault="00B56CC5" w:rsidP="00B56CC5">
      <w:pPr>
        <w:keepNext/>
        <w:keepLines/>
        <w:rPr>
          <w:b/>
          <w:bCs/>
        </w:rPr>
      </w:pPr>
      <w:r w:rsidRPr="005B25A1">
        <w:rPr>
          <w:b/>
          <w:bCs/>
        </w:rPr>
        <w:t>Plenary Discussion:</w:t>
      </w:r>
    </w:p>
    <w:p w14:paraId="6EC97C65" w14:textId="77777777" w:rsidR="00B56CC5" w:rsidRPr="00B56CC5" w:rsidRDefault="00B56CC5" w:rsidP="00B56CC5">
      <w:pPr>
        <w:keepNext/>
        <w:keepLines/>
      </w:pPr>
      <w:r>
        <w:t xml:space="preserve">This was </w:t>
      </w:r>
      <w:r w:rsidRPr="00B56CC5">
        <w:rPr>
          <w:color w:val="FF0000"/>
        </w:rPr>
        <w:t>block approved</w:t>
      </w:r>
      <w:r>
        <w:t>.</w:t>
      </w:r>
    </w:p>
    <w:p w14:paraId="42B6162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9C1F769" w14:textId="77777777" w:rsidR="00C05C67" w:rsidRPr="00EB0339" w:rsidRDefault="00C05C67" w:rsidP="00C05C67"/>
    <w:p w14:paraId="52FEA0F0" w14:textId="77777777" w:rsidR="00823C8B" w:rsidRDefault="00823C8B" w:rsidP="00823C8B">
      <w:pPr>
        <w:pStyle w:val="Heading3"/>
      </w:pPr>
      <w:bookmarkStart w:id="84" w:name="_Toc177620639"/>
      <w:r>
        <w:t>9.11.2</w:t>
      </w:r>
      <w:r>
        <w:tab/>
        <w:t>Network Slicing Phase 3 (eNS_Ph3)</w:t>
      </w:r>
      <w:bookmarkEnd w:id="84"/>
    </w:p>
    <w:p w14:paraId="0D70EE08" w14:textId="77777777" w:rsidR="00823C8B" w:rsidRDefault="00823C8B" w:rsidP="00823C8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0687063" w14:textId="77777777" w:rsidR="00823C8B" w:rsidRDefault="00823C8B" w:rsidP="00823C8B">
      <w:pPr>
        <w:pStyle w:val="NormTop"/>
      </w:pPr>
      <w:r w:rsidRPr="00ED26F2">
        <w:rPr>
          <w:color w:val="0000FF"/>
        </w:rPr>
        <w:t>S2-2405845</w:t>
      </w:r>
      <w:r w:rsidRPr="00D53282">
        <w:t xml:space="preserve"> </w:t>
      </w:r>
      <w:r>
        <w:t>(LS IN) LS from CT WG3: LS on Alternative S-NSSAI related Policy control (Source: CT WG3 (C3-241301))</w:t>
      </w:r>
      <w:r>
        <w:br/>
      </w:r>
      <w:r w:rsidRPr="00D53282">
        <w:rPr>
          <w:b/>
        </w:rPr>
        <w:t>Document for:</w:t>
      </w:r>
      <w:r w:rsidRPr="00D53282">
        <w:t xml:space="preserve"> </w:t>
      </w:r>
      <w:r>
        <w:t>Action</w:t>
      </w:r>
      <w:r>
        <w:br/>
      </w:r>
      <w:r w:rsidRPr="00D53282">
        <w:rPr>
          <w:b/>
        </w:rPr>
        <w:t>Abstract:</w:t>
      </w:r>
      <w:r w:rsidRPr="00D53282">
        <w:t xml:space="preserve"> </w:t>
      </w:r>
      <w:r>
        <w:br/>
        <w:t>In clause 6.1.3.18 of TS 23.503, the 'Network Slice Replacement' event was defined to support the reporting of the network slice replacement event related information to the PCF for the UE, and it is specified that the PCF for the UE subscribes to this Event via AMF and SMF, in a similar way to the existing 'SM Policy Association established or terminated' event. CT WG3 noticed however that, unlike the 'SM Policy Association established or terminated' event: - clause 6.1.2.1 of TS 23.503 was not updated to specify in details how the subscription/reporting is carried out, i.e., whether it is exactly the same mechanism as the 'SM Policy Association established or terminated' event or there are differences; and - the link to the related 'Network Slice Replacement' PCRT is missing in clause 6.1.3.5 of TS 23.503. Therefore, CT WG3 would like to ask the following questions: Question 1: Can SA WG2 confirm that the 'Network Slice Replacement' event is a separate event to the existing 'SM Policy Association established or terminated' event as specified in clause 6.1.3.18 of TS 23.503? Question 2: Can SA WG2 clarify in details how the subscription/reporting is performed for the 'Network Slice Replacement' event (in a similar way to the provisions of clause 6.1.2.1 and 6.1.3.5 of TS 23.503 for the 'SM Policy Association established or terminated' event)? Action: CT WG3 kindly asks SA WG2 to address the above questions and update their specifications accordingly, if necessary.</w:t>
      </w:r>
    </w:p>
    <w:p w14:paraId="01AC6ABF" w14:textId="77777777" w:rsidR="00823C8B" w:rsidRPr="005B25A1" w:rsidRDefault="00823C8B" w:rsidP="00823C8B">
      <w:pPr>
        <w:keepNext/>
        <w:keepLines/>
        <w:rPr>
          <w:b/>
          <w:bCs/>
        </w:rPr>
      </w:pPr>
      <w:r w:rsidRPr="005B25A1">
        <w:rPr>
          <w:b/>
          <w:bCs/>
        </w:rPr>
        <w:t>Parallel discussion:</w:t>
      </w:r>
    </w:p>
    <w:p w14:paraId="4E87E0A0" w14:textId="77777777" w:rsidR="00823C8B" w:rsidRPr="00B81031" w:rsidRDefault="00823C8B" w:rsidP="00823C8B">
      <w:pPr>
        <w:keepNext/>
        <w:keepLines/>
        <w:rPr>
          <w:i/>
        </w:rPr>
      </w:pPr>
      <w:r>
        <w:rPr>
          <w:i/>
        </w:rPr>
        <w:t xml:space="preserve">Revision of Postponed </w:t>
      </w:r>
      <w:r w:rsidRPr="00ED26F2">
        <w:rPr>
          <w:i/>
          <w:color w:val="0000FF"/>
        </w:rPr>
        <w:t>S2-2403877</w:t>
      </w:r>
      <w:r>
        <w:rPr>
          <w:i/>
        </w:rPr>
        <w:t xml:space="preserve"> from S2#162. Response drafted in </w:t>
      </w:r>
      <w:r w:rsidRPr="00ED26F2">
        <w:rPr>
          <w:i/>
          <w:color w:val="0000FF"/>
        </w:rPr>
        <w:t>S2-2406177</w:t>
      </w:r>
      <w:r>
        <w:rPr>
          <w:i/>
        </w:rPr>
        <w:t>.</w:t>
      </w:r>
    </w:p>
    <w:p w14:paraId="4DC13FA8" w14:textId="77777777" w:rsidR="00823C8B" w:rsidRPr="005B25A1" w:rsidRDefault="00823C8B" w:rsidP="00823C8B">
      <w:pPr>
        <w:keepNext/>
        <w:keepLines/>
        <w:rPr>
          <w:b/>
          <w:bCs/>
        </w:rPr>
      </w:pPr>
      <w:r w:rsidRPr="005B25A1">
        <w:rPr>
          <w:b/>
          <w:bCs/>
        </w:rPr>
        <w:t>Plenary Discussion:</w:t>
      </w:r>
    </w:p>
    <w:p w14:paraId="67CF342D" w14:textId="314FFE89" w:rsidR="003B560D" w:rsidRDefault="003B560D" w:rsidP="003B560D">
      <w:pPr>
        <w:keepNext/>
        <w:keepLines/>
      </w:pPr>
      <w:r>
        <w:t xml:space="preserve">Final response in </w:t>
      </w:r>
      <w:r w:rsidRPr="00C01355">
        <w:rPr>
          <w:color w:val="0000FF"/>
        </w:rPr>
        <w:t>S2-240</w:t>
      </w:r>
      <w:r>
        <w:rPr>
          <w:color w:val="0000FF"/>
        </w:rPr>
        <w:t>7234</w:t>
      </w:r>
      <w:r>
        <w:t>.</w:t>
      </w:r>
    </w:p>
    <w:p w14:paraId="1311846F" w14:textId="77777777" w:rsidR="003B560D" w:rsidRPr="00C01355" w:rsidRDefault="003B560D" w:rsidP="003B560D">
      <w:r w:rsidRPr="005B25A1">
        <w:rPr>
          <w:b/>
          <w:bCs/>
        </w:rPr>
        <w:t>Status:</w:t>
      </w:r>
      <w:r>
        <w:t xml:space="preserve"> </w:t>
      </w:r>
      <w:r w:rsidRPr="00C01355">
        <w:rPr>
          <w:color w:val="00B050"/>
        </w:rPr>
        <w:t>Replied to</w:t>
      </w:r>
      <w:r>
        <w:t>.</w:t>
      </w:r>
    </w:p>
    <w:p w14:paraId="7513137D" w14:textId="77777777" w:rsidR="00823C8B" w:rsidRDefault="00823C8B" w:rsidP="00823C8B">
      <w:pPr>
        <w:pStyle w:val="NormTop"/>
      </w:pPr>
      <w:r w:rsidRPr="00ED26F2">
        <w:rPr>
          <w:color w:val="0000FF"/>
        </w:rPr>
        <w:lastRenderedPageBreak/>
        <w:t>S2-2406177</w:t>
      </w:r>
      <w:r w:rsidRPr="00D53282">
        <w:t xml:space="preserve"> </w:t>
      </w:r>
      <w:r>
        <w:t>(LS OUT) [DRAFT] LS Reply on Alternative S-NSSAI related Policy control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Reply the on Alternative S-NSSAI related Policy control.</w:t>
      </w:r>
    </w:p>
    <w:p w14:paraId="77DF8829" w14:textId="77777777" w:rsidR="00823C8B" w:rsidRPr="005B25A1" w:rsidRDefault="00823C8B" w:rsidP="00823C8B">
      <w:pPr>
        <w:keepNext/>
        <w:keepLines/>
        <w:rPr>
          <w:b/>
          <w:bCs/>
        </w:rPr>
      </w:pPr>
      <w:r w:rsidRPr="005B25A1">
        <w:rPr>
          <w:b/>
          <w:bCs/>
        </w:rPr>
        <w:t>Parallel discussion:</w:t>
      </w:r>
    </w:p>
    <w:p w14:paraId="55778082" w14:textId="77777777" w:rsidR="00823C8B" w:rsidRPr="00B81031" w:rsidRDefault="00823C8B" w:rsidP="00823C8B">
      <w:pPr>
        <w:keepNext/>
        <w:keepLines/>
        <w:rPr>
          <w:i/>
        </w:rPr>
      </w:pPr>
      <w:r>
        <w:rPr>
          <w:i/>
        </w:rPr>
        <w:t xml:space="preserve">Revision of </w:t>
      </w:r>
      <w:r w:rsidRPr="00ED26F2">
        <w:rPr>
          <w:i/>
          <w:color w:val="0000FF"/>
        </w:rPr>
        <w:t>S2-2405425</w:t>
      </w:r>
      <w:r>
        <w:rPr>
          <w:i/>
        </w:rPr>
        <w:t xml:space="preserve"> from SA2#162. Response to </w:t>
      </w:r>
      <w:r w:rsidRPr="00ED26F2">
        <w:rPr>
          <w:i/>
          <w:color w:val="0000FF"/>
        </w:rPr>
        <w:t>S2-2405845</w:t>
      </w:r>
      <w:r>
        <w:rPr>
          <w:i/>
        </w:rPr>
        <w:t xml:space="preserve">. Revised in parallel session to </w:t>
      </w:r>
      <w:r w:rsidRPr="00ED26F2">
        <w:rPr>
          <w:i/>
          <w:color w:val="0000FF"/>
        </w:rPr>
        <w:t>S2-2407018</w:t>
      </w:r>
      <w:r>
        <w:rPr>
          <w:i/>
        </w:rPr>
        <w:t xml:space="preserve">, merging </w:t>
      </w:r>
      <w:r w:rsidRPr="00ED26F2">
        <w:rPr>
          <w:i/>
          <w:color w:val="0000FF"/>
        </w:rPr>
        <w:t>S2-2406685</w:t>
      </w:r>
      <w:r>
        <w:rPr>
          <w:i/>
        </w:rPr>
        <w:t>.</w:t>
      </w:r>
    </w:p>
    <w:p w14:paraId="6489DF8E" w14:textId="77777777" w:rsidR="00823C8B" w:rsidRPr="00B81031" w:rsidRDefault="00823C8B" w:rsidP="00823C8B">
      <w:pPr>
        <w:keepNext/>
        <w:keepLines/>
        <w:rPr>
          <w:i/>
        </w:rPr>
      </w:pPr>
      <w:r w:rsidRPr="00ED26F2">
        <w:rPr>
          <w:i/>
          <w:color w:val="0000FF"/>
        </w:rPr>
        <w:t>S2-2407018</w:t>
      </w:r>
      <w:r>
        <w:rPr>
          <w:i/>
        </w:rPr>
        <w:t xml:space="preserve">: Revision of </w:t>
      </w:r>
      <w:r w:rsidRPr="00ED26F2">
        <w:rPr>
          <w:i/>
          <w:color w:val="0000FF"/>
        </w:rPr>
        <w:t>S2-2406177</w:t>
      </w:r>
      <w:r>
        <w:rPr>
          <w:i/>
        </w:rPr>
        <w:t xml:space="preserve">, merging </w:t>
      </w:r>
      <w:r w:rsidRPr="00ED26F2">
        <w:rPr>
          <w:i/>
          <w:color w:val="0000FF"/>
        </w:rPr>
        <w:t>S2-2406685</w:t>
      </w:r>
      <w:r>
        <w:rPr>
          <w:i/>
        </w:rPr>
        <w:t xml:space="preserve">. Revised in parallel session to </w:t>
      </w:r>
      <w:r w:rsidRPr="00ED26F2">
        <w:rPr>
          <w:i/>
          <w:color w:val="0000FF"/>
        </w:rPr>
        <w:t>S2-2407229</w:t>
      </w:r>
      <w:r>
        <w:rPr>
          <w:i/>
        </w:rPr>
        <w:t>.</w:t>
      </w:r>
    </w:p>
    <w:p w14:paraId="18522CBF" w14:textId="77777777" w:rsidR="00823C8B" w:rsidRPr="00B81031" w:rsidRDefault="00823C8B" w:rsidP="00823C8B">
      <w:pPr>
        <w:keepNext/>
        <w:keepLines/>
        <w:rPr>
          <w:i/>
        </w:rPr>
      </w:pPr>
      <w:r>
        <w:rPr>
          <w:i/>
        </w:rPr>
        <w:t xml:space="preserve">Revised in parallel session to </w:t>
      </w:r>
      <w:r w:rsidRPr="00ED26F2">
        <w:rPr>
          <w:i/>
          <w:color w:val="0000FF"/>
        </w:rPr>
        <w:t>S2-2407234</w:t>
      </w:r>
      <w:r>
        <w:rPr>
          <w:i/>
        </w:rPr>
        <w:t>.</w:t>
      </w:r>
    </w:p>
    <w:p w14:paraId="5303102A" w14:textId="77777777" w:rsidR="00B56CC5" w:rsidRPr="00B81031" w:rsidRDefault="00B56CC5" w:rsidP="00B56CC5">
      <w:pPr>
        <w:keepNext/>
        <w:keepLines/>
        <w:rPr>
          <w:i/>
        </w:rPr>
      </w:pPr>
      <w:r>
        <w:rPr>
          <w:i/>
        </w:rPr>
        <w:t>Agreed in parallel session.</w:t>
      </w:r>
    </w:p>
    <w:p w14:paraId="5E7D439D" w14:textId="77777777" w:rsidR="00B56CC5" w:rsidRPr="005B25A1" w:rsidRDefault="00B56CC5" w:rsidP="00B56CC5">
      <w:pPr>
        <w:keepNext/>
        <w:keepLines/>
        <w:rPr>
          <w:b/>
          <w:bCs/>
        </w:rPr>
      </w:pPr>
      <w:r w:rsidRPr="005B25A1">
        <w:rPr>
          <w:b/>
          <w:bCs/>
        </w:rPr>
        <w:t>Plenary Discussion:</w:t>
      </w:r>
    </w:p>
    <w:p w14:paraId="0697CFA1" w14:textId="77777777" w:rsidR="00B56CC5" w:rsidRPr="00B56CC5" w:rsidRDefault="00B56CC5" w:rsidP="00B56CC5">
      <w:pPr>
        <w:keepNext/>
        <w:keepLines/>
      </w:pPr>
      <w:r>
        <w:t xml:space="preserve">This was </w:t>
      </w:r>
      <w:r w:rsidRPr="00B56CC5">
        <w:rPr>
          <w:color w:val="FF0000"/>
        </w:rPr>
        <w:t>block approved</w:t>
      </w:r>
      <w:r>
        <w:t>.</w:t>
      </w:r>
    </w:p>
    <w:p w14:paraId="0905150E"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0117808" w14:textId="77777777" w:rsidR="00823C8B" w:rsidRDefault="00823C8B" w:rsidP="00823C8B">
      <w:pPr>
        <w:pStyle w:val="NormTop"/>
      </w:pPr>
      <w:r w:rsidRPr="00ED26F2">
        <w:rPr>
          <w:color w:val="0000FF"/>
        </w:rPr>
        <w:t>S2-2406178</w:t>
      </w:r>
      <w:r w:rsidRPr="00D53282">
        <w:t xml:space="preserve"> </w:t>
      </w:r>
      <w:r>
        <w:t>(CR) 23.503 CR1285R3 (Rel-18, 'F'): Clarification on Alternative S-NSSAI related Policy control (Source: Huawei, HiSilicon, Samsung, Nokia)</w:t>
      </w:r>
      <w:r>
        <w:br/>
      </w:r>
      <w:r w:rsidRPr="00D53282">
        <w:rPr>
          <w:b/>
        </w:rPr>
        <w:t>Document for:</w:t>
      </w:r>
      <w:r w:rsidRPr="00D53282">
        <w:t xml:space="preserve"> </w:t>
      </w:r>
      <w:r>
        <w:t>Approval</w:t>
      </w:r>
      <w:r>
        <w:br/>
      </w:r>
      <w:r w:rsidRPr="00D53282">
        <w:rPr>
          <w:b/>
        </w:rPr>
        <w:t>Abstract:</w:t>
      </w:r>
      <w:r w:rsidRPr="00D53282">
        <w:t xml:space="preserve"> </w:t>
      </w:r>
      <w:r>
        <w:br/>
        <w:t>Summary of change: Option 1 Differenciate PCF for the UE and PCF for the PDU Session for Network Slice replacement. Add related description in Access and mobility related policy control for Network Slice replacement related PCF event to align with the existing description on AF influence on Access and Mobility related policy control, i.e. the PCF for the UE needs to know the S-NSSAI of the on-going PDU Session due to DCAMP feature. Besides, highlight there will be no impact on AF for Access and Mobility related policy control due to slice replacement. Option 2: Update the PCF from the AMF to the AM PCF when the alternative S-NSSAI is used or when alternative S-NSSAI is no longer used for a S-NSSAI in allowed NSSAI. (Nokia Supports this one only).</w:t>
      </w:r>
    </w:p>
    <w:p w14:paraId="6936C7CF" w14:textId="77777777" w:rsidR="00823C8B" w:rsidRPr="005B25A1" w:rsidRDefault="00823C8B" w:rsidP="00823C8B">
      <w:pPr>
        <w:keepNext/>
        <w:keepLines/>
        <w:rPr>
          <w:b/>
          <w:bCs/>
        </w:rPr>
      </w:pPr>
      <w:r w:rsidRPr="005B25A1">
        <w:rPr>
          <w:b/>
          <w:bCs/>
        </w:rPr>
        <w:t>Parallel discussion:</w:t>
      </w:r>
    </w:p>
    <w:p w14:paraId="759C489B" w14:textId="77777777" w:rsidR="00823C8B" w:rsidRPr="00B81031" w:rsidRDefault="00823C8B" w:rsidP="00823C8B">
      <w:pPr>
        <w:keepNext/>
        <w:keepLines/>
        <w:rPr>
          <w:i/>
        </w:rPr>
      </w:pPr>
      <w:r>
        <w:rPr>
          <w:i/>
        </w:rPr>
        <w:t xml:space="preserve">Revision of </w:t>
      </w:r>
      <w:r w:rsidRPr="00ED26F2">
        <w:rPr>
          <w:i/>
          <w:color w:val="0000FF"/>
        </w:rPr>
        <w:t>S2-2405424</w:t>
      </w:r>
      <w:r>
        <w:rPr>
          <w:i/>
        </w:rPr>
        <w:t xml:space="preserve"> from SA WG2#162. Revised in parallel session to </w:t>
      </w:r>
      <w:r w:rsidRPr="00ED26F2">
        <w:rPr>
          <w:i/>
          <w:color w:val="0000FF"/>
        </w:rPr>
        <w:t>S2-2407017</w:t>
      </w:r>
      <w:r>
        <w:rPr>
          <w:i/>
        </w:rPr>
        <w:t xml:space="preserve">, merging </w:t>
      </w:r>
      <w:r w:rsidRPr="00ED26F2">
        <w:rPr>
          <w:i/>
          <w:color w:val="0000FF"/>
        </w:rPr>
        <w:t>S2-2406686</w:t>
      </w:r>
      <w:r>
        <w:rPr>
          <w:i/>
        </w:rPr>
        <w:t>.</w:t>
      </w:r>
    </w:p>
    <w:p w14:paraId="079A5E8B" w14:textId="77777777" w:rsidR="00823C8B" w:rsidRPr="00B81031" w:rsidRDefault="00823C8B" w:rsidP="00823C8B">
      <w:pPr>
        <w:keepNext/>
        <w:keepLines/>
        <w:rPr>
          <w:i/>
        </w:rPr>
      </w:pPr>
      <w:r w:rsidRPr="00ED26F2">
        <w:rPr>
          <w:i/>
          <w:color w:val="0000FF"/>
        </w:rPr>
        <w:t>S2-2407017</w:t>
      </w:r>
      <w:r>
        <w:rPr>
          <w:i/>
        </w:rPr>
        <w:t xml:space="preserve">: Revision of </w:t>
      </w:r>
      <w:r w:rsidRPr="00ED26F2">
        <w:rPr>
          <w:i/>
          <w:color w:val="0000FF"/>
        </w:rPr>
        <w:t>S2-2406178</w:t>
      </w:r>
      <w:r>
        <w:rPr>
          <w:i/>
        </w:rPr>
        <w:t xml:space="preserve">, merging </w:t>
      </w:r>
      <w:r w:rsidRPr="00ED26F2">
        <w:rPr>
          <w:i/>
          <w:color w:val="0000FF"/>
        </w:rPr>
        <w:t>S2-2406686</w:t>
      </w:r>
      <w:r>
        <w:rPr>
          <w:i/>
        </w:rPr>
        <w:t xml:space="preserve">. Revised in parallel session to </w:t>
      </w:r>
      <w:r w:rsidRPr="00ED26F2">
        <w:rPr>
          <w:i/>
          <w:color w:val="0000FF"/>
        </w:rPr>
        <w:t>S2-2407072</w:t>
      </w:r>
      <w:r>
        <w:rPr>
          <w:i/>
        </w:rPr>
        <w:t>.</w:t>
      </w:r>
    </w:p>
    <w:p w14:paraId="4829B444" w14:textId="77777777" w:rsidR="00823C8B" w:rsidRPr="00B81031" w:rsidRDefault="00823C8B" w:rsidP="00823C8B">
      <w:pPr>
        <w:keepNext/>
        <w:keepLines/>
        <w:rPr>
          <w:i/>
        </w:rPr>
      </w:pPr>
      <w:r>
        <w:rPr>
          <w:i/>
        </w:rPr>
        <w:t xml:space="preserve">Revised in parallel session to </w:t>
      </w:r>
      <w:r w:rsidRPr="00ED26F2">
        <w:rPr>
          <w:i/>
          <w:color w:val="0000FF"/>
        </w:rPr>
        <w:t>S2-2407233</w:t>
      </w:r>
      <w:r>
        <w:rPr>
          <w:i/>
        </w:rPr>
        <w:t>.</w:t>
      </w:r>
    </w:p>
    <w:p w14:paraId="378FF134" w14:textId="77777777" w:rsidR="00B56CC5" w:rsidRPr="00B81031" w:rsidRDefault="00B56CC5" w:rsidP="00B56CC5">
      <w:pPr>
        <w:keepNext/>
        <w:keepLines/>
        <w:rPr>
          <w:i/>
        </w:rPr>
      </w:pPr>
      <w:r>
        <w:rPr>
          <w:i/>
        </w:rPr>
        <w:t>Agreed in parallel session.</w:t>
      </w:r>
    </w:p>
    <w:p w14:paraId="23056B17" w14:textId="77777777" w:rsidR="00B56CC5" w:rsidRPr="005B25A1" w:rsidRDefault="00B56CC5" w:rsidP="00B56CC5">
      <w:pPr>
        <w:keepNext/>
        <w:keepLines/>
        <w:rPr>
          <w:b/>
          <w:bCs/>
        </w:rPr>
      </w:pPr>
      <w:r w:rsidRPr="005B25A1">
        <w:rPr>
          <w:b/>
          <w:bCs/>
        </w:rPr>
        <w:t>Plenary Discussion:</w:t>
      </w:r>
    </w:p>
    <w:p w14:paraId="21EA2341" w14:textId="77777777" w:rsidR="00B56CC5" w:rsidRPr="00B56CC5" w:rsidRDefault="00B56CC5" w:rsidP="00B56CC5">
      <w:pPr>
        <w:keepNext/>
        <w:keepLines/>
      </w:pPr>
      <w:r>
        <w:t xml:space="preserve">This was </w:t>
      </w:r>
      <w:r w:rsidRPr="00B56CC5">
        <w:rPr>
          <w:color w:val="FF0000"/>
        </w:rPr>
        <w:t>block approved</w:t>
      </w:r>
      <w:r>
        <w:t>.</w:t>
      </w:r>
    </w:p>
    <w:p w14:paraId="2E573C8C"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4E21EB7" w14:textId="77777777" w:rsidR="00823C8B" w:rsidRDefault="00823C8B" w:rsidP="00823C8B">
      <w:pPr>
        <w:pStyle w:val="NormTop"/>
      </w:pPr>
      <w:r w:rsidRPr="00ED26F2">
        <w:rPr>
          <w:color w:val="0000FF"/>
        </w:rPr>
        <w:t>S2-2406685</w:t>
      </w:r>
      <w:r w:rsidRPr="00D53282">
        <w:t xml:space="preserve"> </w:t>
      </w:r>
      <w:r>
        <w:t>(LS OUT) [DRAFT] Reply LS on Alternative S-NSSAI related policy control (Source: OPPO)</w:t>
      </w:r>
      <w:r>
        <w:br/>
      </w:r>
      <w:r w:rsidRPr="00D53282">
        <w:rPr>
          <w:b/>
        </w:rPr>
        <w:t>Document for:</w:t>
      </w:r>
      <w:r w:rsidRPr="00D53282">
        <w:t xml:space="preserve"> </w:t>
      </w:r>
      <w:r>
        <w:t>Approval</w:t>
      </w:r>
      <w:r>
        <w:br/>
      </w:r>
      <w:r w:rsidRPr="00D53282">
        <w:rPr>
          <w:b/>
        </w:rPr>
        <w:t>Abstract:</w:t>
      </w:r>
      <w:r w:rsidRPr="00D53282">
        <w:t xml:space="preserve"> </w:t>
      </w:r>
      <w:r>
        <w:br/>
        <w:t>[DRAFT] Reply LS on Alternative S-NSSAI related policy control.</w:t>
      </w:r>
    </w:p>
    <w:p w14:paraId="71C10966" w14:textId="77777777" w:rsidR="00823C8B" w:rsidRPr="005B25A1" w:rsidRDefault="00823C8B" w:rsidP="00823C8B">
      <w:pPr>
        <w:keepNext/>
        <w:keepLines/>
        <w:rPr>
          <w:b/>
          <w:bCs/>
        </w:rPr>
      </w:pPr>
      <w:r w:rsidRPr="005B25A1">
        <w:rPr>
          <w:b/>
          <w:bCs/>
        </w:rPr>
        <w:t>Parallel discussion:</w:t>
      </w:r>
    </w:p>
    <w:p w14:paraId="159293BB" w14:textId="77777777" w:rsidR="00823C8B" w:rsidRPr="00B81031" w:rsidRDefault="00823C8B" w:rsidP="00823C8B">
      <w:pPr>
        <w:keepNext/>
        <w:keepLines/>
        <w:rPr>
          <w:i/>
        </w:rPr>
      </w:pPr>
      <w:r>
        <w:rPr>
          <w:i/>
        </w:rPr>
        <w:t xml:space="preserve">Response to </w:t>
      </w:r>
      <w:r w:rsidRPr="00ED26F2">
        <w:rPr>
          <w:i/>
          <w:color w:val="0000FF"/>
        </w:rPr>
        <w:t>S2-2405845</w:t>
      </w:r>
      <w:r>
        <w:rPr>
          <w:i/>
        </w:rPr>
        <w:t xml:space="preserve">. Merged into </w:t>
      </w:r>
      <w:r w:rsidRPr="00ED26F2">
        <w:rPr>
          <w:i/>
          <w:color w:val="0000FF"/>
        </w:rPr>
        <w:t>S2-2407018</w:t>
      </w:r>
      <w:r>
        <w:rPr>
          <w:i/>
        </w:rPr>
        <w:t>.</w:t>
      </w:r>
    </w:p>
    <w:p w14:paraId="333A2235" w14:textId="77777777" w:rsidR="00823C8B" w:rsidRPr="005B25A1" w:rsidRDefault="00823C8B" w:rsidP="00823C8B">
      <w:pPr>
        <w:keepNext/>
        <w:keepLines/>
        <w:rPr>
          <w:b/>
          <w:bCs/>
        </w:rPr>
      </w:pPr>
      <w:r w:rsidRPr="005B25A1">
        <w:rPr>
          <w:b/>
          <w:bCs/>
        </w:rPr>
        <w:t>Plenary Discussion:</w:t>
      </w:r>
    </w:p>
    <w:p w14:paraId="583F2AB6" w14:textId="77777777" w:rsidR="00823C8B" w:rsidRPr="005B25A1" w:rsidRDefault="00823C8B" w:rsidP="00823C8B">
      <w:pPr>
        <w:keepNext/>
        <w:keepLines/>
      </w:pPr>
      <w:r w:rsidRPr="005B25A1">
        <w:t>Merged.</w:t>
      </w:r>
    </w:p>
    <w:p w14:paraId="0A5671B2" w14:textId="77777777" w:rsidR="00823C8B" w:rsidRPr="00EB0339" w:rsidRDefault="00823C8B" w:rsidP="00823C8B">
      <w:r w:rsidRPr="005B25A1">
        <w:rPr>
          <w:b/>
          <w:bCs/>
        </w:rPr>
        <w:t>Status:</w:t>
      </w:r>
      <w:r>
        <w:t xml:space="preserve"> </w:t>
      </w:r>
      <w:r>
        <w:rPr>
          <w:color w:val="0000FF"/>
        </w:rPr>
        <w:t>Merged</w:t>
      </w:r>
      <w:r>
        <w:t>.</w:t>
      </w:r>
    </w:p>
    <w:p w14:paraId="31546A85" w14:textId="77777777" w:rsidR="00823C8B" w:rsidRDefault="00823C8B" w:rsidP="00823C8B">
      <w:pPr>
        <w:pStyle w:val="NormTop"/>
      </w:pPr>
      <w:r w:rsidRPr="00ED26F2">
        <w:rPr>
          <w:color w:val="0000FF"/>
        </w:rPr>
        <w:lastRenderedPageBreak/>
        <w:t>S2-2406686</w:t>
      </w:r>
      <w:r w:rsidRPr="00D53282">
        <w:t xml:space="preserve"> </w:t>
      </w:r>
      <w:r>
        <w:t>(CR) 23.503 CR1301 (Rel-18, 'F'): Alternative S-NSSAI related policy control (Source: OPPO)</w:t>
      </w:r>
      <w:r>
        <w:br/>
      </w:r>
      <w:r w:rsidRPr="00D53282">
        <w:rPr>
          <w:b/>
        </w:rPr>
        <w:t>Document for:</w:t>
      </w:r>
      <w:r w:rsidRPr="00D53282">
        <w:t xml:space="preserve"> </w:t>
      </w:r>
      <w:r>
        <w:t>Approval</w:t>
      </w:r>
      <w:r>
        <w:br/>
      </w:r>
      <w:r w:rsidRPr="00D53282">
        <w:rPr>
          <w:b/>
        </w:rPr>
        <w:t>Abstract:</w:t>
      </w:r>
      <w:r w:rsidRPr="00D53282">
        <w:t xml:space="preserve"> </w:t>
      </w:r>
      <w:r>
        <w:br/>
        <w:t>Summary of change: Added related subsription/reporting mechanisms in clause 5.3.12, 6.1.2.1, 6.1.3.5, 6.1.3.18 and 6.1.3.29, and corrected reference in clause 6.1.3.5 and 6.1.3.29.</w:t>
      </w:r>
    </w:p>
    <w:p w14:paraId="0E873448" w14:textId="77777777" w:rsidR="00823C8B" w:rsidRPr="005B25A1" w:rsidRDefault="00823C8B" w:rsidP="00823C8B">
      <w:pPr>
        <w:keepNext/>
        <w:keepLines/>
        <w:rPr>
          <w:b/>
          <w:bCs/>
        </w:rPr>
      </w:pPr>
      <w:r w:rsidRPr="005B25A1">
        <w:rPr>
          <w:b/>
          <w:bCs/>
        </w:rPr>
        <w:t>Parallel discussion:</w:t>
      </w:r>
    </w:p>
    <w:p w14:paraId="73ED57F7" w14:textId="77777777" w:rsidR="00823C8B" w:rsidRPr="00B81031" w:rsidRDefault="00823C8B" w:rsidP="00823C8B">
      <w:pPr>
        <w:keepNext/>
        <w:keepLines/>
        <w:rPr>
          <w:i/>
        </w:rPr>
      </w:pPr>
      <w:r>
        <w:rPr>
          <w:i/>
        </w:rPr>
        <w:t xml:space="preserve">Merged into </w:t>
      </w:r>
      <w:r w:rsidRPr="00ED26F2">
        <w:rPr>
          <w:i/>
          <w:color w:val="0000FF"/>
        </w:rPr>
        <w:t>S2-2407017</w:t>
      </w:r>
      <w:r>
        <w:rPr>
          <w:i/>
        </w:rPr>
        <w:t>.</w:t>
      </w:r>
    </w:p>
    <w:p w14:paraId="73548634" w14:textId="77777777" w:rsidR="00823C8B" w:rsidRPr="005B25A1" w:rsidRDefault="00823C8B" w:rsidP="00823C8B">
      <w:pPr>
        <w:keepNext/>
        <w:keepLines/>
        <w:rPr>
          <w:b/>
          <w:bCs/>
        </w:rPr>
      </w:pPr>
      <w:r w:rsidRPr="005B25A1">
        <w:rPr>
          <w:b/>
          <w:bCs/>
        </w:rPr>
        <w:t>Plenary Discussion:</w:t>
      </w:r>
    </w:p>
    <w:p w14:paraId="0CAD7341" w14:textId="77777777" w:rsidR="00823C8B" w:rsidRPr="005B25A1" w:rsidRDefault="00823C8B" w:rsidP="00823C8B">
      <w:pPr>
        <w:keepNext/>
        <w:keepLines/>
      </w:pPr>
      <w:r w:rsidRPr="005B25A1">
        <w:t>Merged.</w:t>
      </w:r>
    </w:p>
    <w:p w14:paraId="752B298D" w14:textId="77777777" w:rsidR="00823C8B" w:rsidRPr="00EB0339" w:rsidRDefault="00823C8B" w:rsidP="00823C8B">
      <w:r w:rsidRPr="005B25A1">
        <w:rPr>
          <w:b/>
          <w:bCs/>
        </w:rPr>
        <w:t>Status:</w:t>
      </w:r>
      <w:r>
        <w:t xml:space="preserve"> </w:t>
      </w:r>
      <w:r>
        <w:rPr>
          <w:color w:val="0000FF"/>
        </w:rPr>
        <w:t>Merged</w:t>
      </w:r>
      <w:r>
        <w:t>.</w:t>
      </w:r>
    </w:p>
    <w:p w14:paraId="13E5F51F" w14:textId="77777777" w:rsidR="00823C8B" w:rsidRDefault="00823C8B" w:rsidP="00823C8B">
      <w:pPr>
        <w:pStyle w:val="NormTop"/>
      </w:pPr>
      <w:r w:rsidRPr="00ED26F2">
        <w:rPr>
          <w:color w:val="0000FF"/>
        </w:rPr>
        <w:t>S2-2406721</w:t>
      </w:r>
      <w:r w:rsidRPr="00D53282">
        <w:t xml:space="preserve"> </w:t>
      </w:r>
      <w:r>
        <w:t>(CR) 23.503 CR1293R1 (Rel-18, 'F'): Clarification on the network slice replacement event in PCF (Source: ZTE,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'Network Slice Replacement' event is removed.</w:t>
      </w:r>
    </w:p>
    <w:p w14:paraId="210984B1" w14:textId="77777777" w:rsidR="00B56CC5" w:rsidRPr="005B25A1" w:rsidRDefault="00B56CC5" w:rsidP="00B56CC5">
      <w:pPr>
        <w:keepNext/>
        <w:keepLines/>
        <w:rPr>
          <w:b/>
          <w:bCs/>
        </w:rPr>
      </w:pPr>
      <w:r w:rsidRPr="005B25A1">
        <w:rPr>
          <w:b/>
          <w:bCs/>
        </w:rPr>
        <w:t>Parallel discussion:</w:t>
      </w:r>
    </w:p>
    <w:p w14:paraId="05343892" w14:textId="77777777" w:rsidR="00B56CC5" w:rsidRPr="005B25A1" w:rsidRDefault="00B56CC5" w:rsidP="00B56CC5">
      <w:pPr>
        <w:keepNext/>
        <w:keepLines/>
      </w:pPr>
      <w:r w:rsidRPr="00B56CC5">
        <w:rPr>
          <w:color w:val="0000FF"/>
        </w:rPr>
        <w:t>Not handled</w:t>
      </w:r>
      <w:r>
        <w:t>.</w:t>
      </w:r>
    </w:p>
    <w:p w14:paraId="3F6AEA58" w14:textId="77777777" w:rsidR="00B56CC5" w:rsidRPr="00EB0339" w:rsidRDefault="00B56CC5" w:rsidP="00B56CC5">
      <w:r w:rsidRPr="005B25A1">
        <w:rPr>
          <w:b/>
          <w:bCs/>
        </w:rPr>
        <w:t>Status:</w:t>
      </w:r>
      <w:r>
        <w:t xml:space="preserve"> </w:t>
      </w:r>
      <w:r w:rsidRPr="00B56CC5">
        <w:rPr>
          <w:color w:val="0000FF"/>
        </w:rPr>
        <w:t>Not handled</w:t>
      </w:r>
      <w:r>
        <w:t>.</w:t>
      </w:r>
    </w:p>
    <w:p w14:paraId="2C02759E" w14:textId="77777777" w:rsidR="00823C8B" w:rsidRDefault="00823C8B" w:rsidP="00823C8B">
      <w:pPr>
        <w:pStyle w:val="NormTop"/>
      </w:pPr>
      <w:r w:rsidRPr="00ED26F2">
        <w:rPr>
          <w:color w:val="0000FF"/>
        </w:rPr>
        <w:t>S2-2406722</w:t>
      </w:r>
      <w:r w:rsidRPr="00D53282">
        <w:t xml:space="preserve"> </w:t>
      </w:r>
      <w:r>
        <w:t>(LS OUT) [DRAFT] Response to CT WG3 on Alternative S-NSSAI related Policy control (Source: ZTE)</w:t>
      </w:r>
      <w:r>
        <w:br/>
      </w:r>
      <w:r w:rsidRPr="00D53282">
        <w:rPr>
          <w:b/>
        </w:rPr>
        <w:t>Document for:</w:t>
      </w:r>
      <w:r w:rsidRPr="00D53282">
        <w:t xml:space="preserve"> </w:t>
      </w:r>
      <w:r>
        <w:t>Approval</w:t>
      </w:r>
      <w:r>
        <w:br/>
      </w:r>
      <w:r w:rsidRPr="00D53282">
        <w:rPr>
          <w:b/>
        </w:rPr>
        <w:t>Abstract:</w:t>
      </w:r>
      <w:r w:rsidRPr="00D53282">
        <w:t xml:space="preserve"> </w:t>
      </w:r>
      <w:r>
        <w:br/>
        <w:t>To: CT WG3. Attachments: 23.503 CR1923.</w:t>
      </w:r>
    </w:p>
    <w:p w14:paraId="7566FCD8" w14:textId="77777777" w:rsidR="00823C8B" w:rsidRPr="005B25A1" w:rsidRDefault="00823C8B" w:rsidP="00823C8B">
      <w:pPr>
        <w:keepNext/>
        <w:keepLines/>
        <w:rPr>
          <w:b/>
          <w:bCs/>
        </w:rPr>
      </w:pPr>
      <w:r w:rsidRPr="005B25A1">
        <w:rPr>
          <w:b/>
          <w:bCs/>
        </w:rPr>
        <w:t>Parallel discussion:</w:t>
      </w:r>
    </w:p>
    <w:p w14:paraId="0AFEF17E" w14:textId="77777777" w:rsidR="00823C8B" w:rsidRPr="00B81031" w:rsidRDefault="00823C8B" w:rsidP="00823C8B">
      <w:pPr>
        <w:keepNext/>
        <w:keepLines/>
        <w:rPr>
          <w:i/>
        </w:rPr>
      </w:pPr>
      <w:r>
        <w:rPr>
          <w:i/>
        </w:rPr>
        <w:t xml:space="preserve">Response to </w:t>
      </w:r>
      <w:r w:rsidRPr="00ED26F2">
        <w:rPr>
          <w:i/>
          <w:color w:val="0000FF"/>
        </w:rPr>
        <w:t>S2-2405845</w:t>
      </w:r>
      <w:r>
        <w:rPr>
          <w:i/>
        </w:rPr>
        <w:t>.</w:t>
      </w:r>
    </w:p>
    <w:p w14:paraId="066DAE01" w14:textId="77777777" w:rsidR="00DA3254" w:rsidRPr="005B25A1" w:rsidRDefault="00DA3254" w:rsidP="00DA3254">
      <w:pPr>
        <w:keepNext/>
        <w:keepLines/>
      </w:pPr>
      <w:r w:rsidRPr="00B56CC5">
        <w:rPr>
          <w:color w:val="0000FF"/>
        </w:rPr>
        <w:t>Not handled</w:t>
      </w:r>
      <w:r>
        <w:t>.</w:t>
      </w:r>
    </w:p>
    <w:p w14:paraId="38B90700" w14:textId="77777777" w:rsidR="00DA3254" w:rsidRPr="00EB0339" w:rsidRDefault="00DA3254" w:rsidP="00DA3254">
      <w:r w:rsidRPr="005B25A1">
        <w:rPr>
          <w:b/>
          <w:bCs/>
        </w:rPr>
        <w:t>Status:</w:t>
      </w:r>
      <w:r>
        <w:t xml:space="preserve"> </w:t>
      </w:r>
      <w:r w:rsidRPr="00B56CC5">
        <w:rPr>
          <w:color w:val="0000FF"/>
        </w:rPr>
        <w:t>Not handled</w:t>
      </w:r>
      <w:r>
        <w:t>.</w:t>
      </w:r>
    </w:p>
    <w:p w14:paraId="582807D8" w14:textId="77777777" w:rsidR="00823C8B" w:rsidRDefault="00823C8B" w:rsidP="00823C8B"/>
    <w:p w14:paraId="5A0AF94E" w14:textId="77777777" w:rsidR="007615D6" w:rsidRDefault="007615D6" w:rsidP="00E04F4D">
      <w:pPr>
        <w:pStyle w:val="Heading3"/>
      </w:pPr>
      <w:bookmarkStart w:id="85" w:name="_Toc177620640"/>
      <w:r>
        <w:t>9.12.2</w:t>
      </w:r>
      <w:r>
        <w:tab/>
        <w:t>XR (Extended Reality) and media services (XRM)</w:t>
      </w:r>
      <w:bookmarkEnd w:id="85"/>
    </w:p>
    <w:p w14:paraId="720B164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E618B30" w14:textId="77777777" w:rsidR="008D6ECD" w:rsidRDefault="00E04F4D" w:rsidP="00E04F4D">
      <w:r>
        <w:t>There were no contributions to this agenda item.</w:t>
      </w:r>
    </w:p>
    <w:p w14:paraId="6F2586AD" w14:textId="77777777" w:rsidR="008D6ECD" w:rsidRDefault="008D6ECD" w:rsidP="00E04F4D"/>
    <w:p w14:paraId="3D6180AC" w14:textId="77777777" w:rsidR="00C05C67" w:rsidRDefault="00C05C67" w:rsidP="00C05C67">
      <w:pPr>
        <w:pStyle w:val="Heading3"/>
      </w:pPr>
      <w:bookmarkStart w:id="86" w:name="_Toc177620641"/>
      <w:r>
        <w:lastRenderedPageBreak/>
        <w:t>9.13.2</w:t>
      </w:r>
      <w:r>
        <w:tab/>
        <w:t>RedCap Phase 2 (NR_RedCAP_Ph2)</w:t>
      </w:r>
      <w:bookmarkEnd w:id="86"/>
    </w:p>
    <w:p w14:paraId="60922AF6"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2870F75" w14:textId="77777777" w:rsidR="00C05C67" w:rsidRDefault="00C05C67" w:rsidP="00C05C67">
      <w:pPr>
        <w:pStyle w:val="NormTop"/>
      </w:pPr>
      <w:r w:rsidRPr="00ED26F2">
        <w:rPr>
          <w:color w:val="0000FF"/>
        </w:rPr>
        <w:t>S2-2405844</w:t>
      </w:r>
      <w:r w:rsidRPr="00D53282">
        <w:t xml:space="preserve"> </w:t>
      </w:r>
      <w:r>
        <w:t>(LS IN) LS from CT WG1: LS on Rel-18 RedCap enhancements work (Source: CT WG1 (C1-241809))</w:t>
      </w:r>
      <w:r>
        <w:br/>
      </w:r>
      <w:r w:rsidRPr="00D53282">
        <w:rPr>
          <w:b/>
        </w:rPr>
        <w:t>Document for:</w:t>
      </w:r>
      <w:r w:rsidRPr="00D53282">
        <w:t xml:space="preserve"> </w:t>
      </w:r>
      <w:r>
        <w:t>Action</w:t>
      </w:r>
      <w:r>
        <w:br/>
      </w:r>
      <w:r w:rsidRPr="00D53282">
        <w:rPr>
          <w:b/>
        </w:rPr>
        <w:t>Abstract:</w:t>
      </w:r>
      <w:r w:rsidRPr="00D53282">
        <w:t xml:space="preserve"> </w:t>
      </w:r>
      <w:r>
        <w:br/>
        <w:t>CT WG1 would like to inform that work on NR_redcap_enh-Core impacts CT WG1 specifications. CT WG1 has informally become aware of communication between SA WG2 and other working groups about Rel-18 RedCap enhancements work (LS exchange on 'Rel-18 RedCap enhancements to address remaining ENs in TS 23.502'). As impacts on NR_redcap_enh-Core can result in impacts to CT WG1 specifications, CT WG1 would like to be in the loop of communications related to that work. Action: CT WG1 kindly asks SA WG2 to keep CT WG1 in the loop of any communication related to the NR_redcap_enh-Core work so stage-2 requirements discussions are not missed.</w:t>
      </w:r>
    </w:p>
    <w:p w14:paraId="7268F183" w14:textId="77777777" w:rsidR="00C05C67" w:rsidRPr="005B25A1" w:rsidRDefault="00C05C67" w:rsidP="00C05C67">
      <w:pPr>
        <w:keepNext/>
        <w:keepLines/>
        <w:rPr>
          <w:b/>
          <w:bCs/>
        </w:rPr>
      </w:pPr>
      <w:r w:rsidRPr="005B25A1">
        <w:rPr>
          <w:b/>
          <w:bCs/>
        </w:rPr>
        <w:t>Parallel discussion:</w:t>
      </w:r>
    </w:p>
    <w:p w14:paraId="3F063204" w14:textId="77777777" w:rsidR="00C05C67" w:rsidRPr="00B81031" w:rsidRDefault="00C05C67" w:rsidP="00C05C67">
      <w:pPr>
        <w:keepNext/>
        <w:keepLines/>
        <w:rPr>
          <w:i/>
        </w:rPr>
      </w:pPr>
      <w:r w:rsidRPr="00B81031">
        <w:rPr>
          <w:b/>
          <w:bCs/>
          <w:i/>
        </w:rPr>
        <w:t>Comment:</w:t>
      </w:r>
      <w:r>
        <w:rPr>
          <w:i/>
        </w:rPr>
        <w:t xml:space="preserve"> Revision of Postponed </w:t>
      </w:r>
      <w:r w:rsidRPr="00ED26F2">
        <w:rPr>
          <w:i/>
          <w:color w:val="0000FF"/>
        </w:rPr>
        <w:t>S2-2403873</w:t>
      </w:r>
      <w:r>
        <w:rPr>
          <w:i/>
        </w:rPr>
        <w:t xml:space="preserve"> from S2#162. Noted in parallel session.</w:t>
      </w:r>
    </w:p>
    <w:p w14:paraId="6BB98E01" w14:textId="77777777" w:rsidR="00C05C67" w:rsidRPr="005B25A1" w:rsidRDefault="00C05C67" w:rsidP="00C05C67">
      <w:pPr>
        <w:keepNext/>
        <w:keepLines/>
        <w:rPr>
          <w:b/>
          <w:bCs/>
        </w:rPr>
      </w:pPr>
      <w:r w:rsidRPr="005B25A1">
        <w:rPr>
          <w:b/>
          <w:bCs/>
        </w:rPr>
        <w:t>Plenary Discussion:</w:t>
      </w:r>
    </w:p>
    <w:p w14:paraId="4889B24D" w14:textId="77777777" w:rsidR="00C05C67" w:rsidRPr="005B25A1" w:rsidRDefault="00C05C67" w:rsidP="00C05C67">
      <w:pPr>
        <w:keepNext/>
        <w:keepLines/>
      </w:pPr>
      <w:r w:rsidRPr="005B25A1">
        <w:t>Noted.</w:t>
      </w:r>
    </w:p>
    <w:p w14:paraId="658A0A37" w14:textId="77777777" w:rsidR="00C05C67" w:rsidRPr="00EB0339" w:rsidRDefault="00C05C67" w:rsidP="00C05C67">
      <w:r w:rsidRPr="005B25A1">
        <w:rPr>
          <w:b/>
          <w:bCs/>
        </w:rPr>
        <w:t>Status:</w:t>
      </w:r>
      <w:r>
        <w:t xml:space="preserve"> </w:t>
      </w:r>
      <w:r>
        <w:rPr>
          <w:color w:val="0000FF"/>
        </w:rPr>
        <w:t>Noted</w:t>
      </w:r>
      <w:r>
        <w:t>.</w:t>
      </w:r>
    </w:p>
    <w:p w14:paraId="7BB6BC70" w14:textId="77777777" w:rsidR="00C05C67" w:rsidRDefault="00C05C67" w:rsidP="00C05C67"/>
    <w:p w14:paraId="72CBABC3" w14:textId="77777777" w:rsidR="00C05C67" w:rsidRDefault="00C05C67" w:rsidP="00C05C67">
      <w:pPr>
        <w:pStyle w:val="Heading3"/>
      </w:pPr>
      <w:bookmarkStart w:id="87" w:name="_Toc177620642"/>
      <w:r>
        <w:t>9.14.2</w:t>
      </w:r>
      <w:r>
        <w:tab/>
        <w:t>Evolution of IMS multimedia telephony service (NG_RTC)</w:t>
      </w:r>
      <w:bookmarkEnd w:id="87"/>
    </w:p>
    <w:p w14:paraId="0A895712"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1DE1180" w14:textId="77777777" w:rsidR="00C05C67" w:rsidRDefault="00C05C67" w:rsidP="00C05C67">
      <w:pPr>
        <w:pStyle w:val="NormTop"/>
      </w:pPr>
      <w:r w:rsidRPr="00ED26F2">
        <w:rPr>
          <w:color w:val="0000FF"/>
        </w:rPr>
        <w:t>S2-2406661</w:t>
      </w:r>
      <w:r w:rsidRPr="00D53282">
        <w:t xml:space="preserve"> </w:t>
      </w:r>
      <w:r>
        <w:t>(CR) 23.228 CR1399 (Rel-18, 'F'): Remove MRF from IMS data channel architecture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MRF from IMS data channel architecture. Further editorial changes.</w:t>
      </w:r>
    </w:p>
    <w:p w14:paraId="4F522BAC" w14:textId="77777777" w:rsidR="00C05C67" w:rsidRPr="005B25A1" w:rsidRDefault="00C05C67" w:rsidP="00C05C67">
      <w:pPr>
        <w:keepNext/>
        <w:keepLines/>
        <w:rPr>
          <w:b/>
          <w:bCs/>
        </w:rPr>
      </w:pPr>
      <w:r w:rsidRPr="005B25A1">
        <w:rPr>
          <w:b/>
          <w:bCs/>
        </w:rPr>
        <w:t>Convenor comment:</w:t>
      </w:r>
    </w:p>
    <w:p w14:paraId="1E624CF6" w14:textId="77777777" w:rsidR="00C05C67" w:rsidRPr="005B25A1" w:rsidRDefault="00C05C67" w:rsidP="00C05C67">
      <w:pPr>
        <w:keepNext/>
        <w:keepLines/>
      </w:pPr>
      <w:r w:rsidRPr="005B25A1">
        <w:t>Not handled - no incoming LS.</w:t>
      </w:r>
    </w:p>
    <w:p w14:paraId="03ACF961" w14:textId="77777777" w:rsidR="00B56CC5" w:rsidRPr="005B25A1" w:rsidRDefault="00B56CC5" w:rsidP="00B56CC5">
      <w:pPr>
        <w:keepNext/>
        <w:keepLines/>
        <w:rPr>
          <w:b/>
          <w:bCs/>
        </w:rPr>
      </w:pPr>
      <w:r w:rsidRPr="005B25A1">
        <w:rPr>
          <w:b/>
          <w:bCs/>
        </w:rPr>
        <w:t>Parallel discussion:</w:t>
      </w:r>
    </w:p>
    <w:p w14:paraId="1DE7B5B0" w14:textId="77777777" w:rsidR="00B56CC5" w:rsidRPr="005B25A1" w:rsidRDefault="00B56CC5" w:rsidP="00B56CC5">
      <w:pPr>
        <w:keepNext/>
        <w:keepLines/>
      </w:pPr>
      <w:r w:rsidRPr="00B56CC5">
        <w:rPr>
          <w:color w:val="0000FF"/>
        </w:rPr>
        <w:t>Not handled</w:t>
      </w:r>
      <w:r>
        <w:t>.</w:t>
      </w:r>
    </w:p>
    <w:p w14:paraId="5D31E44C" w14:textId="77777777" w:rsidR="00B56CC5" w:rsidRPr="00EB0339" w:rsidRDefault="00B56CC5" w:rsidP="00B56CC5">
      <w:r w:rsidRPr="005B25A1">
        <w:rPr>
          <w:b/>
          <w:bCs/>
        </w:rPr>
        <w:t>Status:</w:t>
      </w:r>
      <w:r>
        <w:t xml:space="preserve"> </w:t>
      </w:r>
      <w:r w:rsidRPr="00B56CC5">
        <w:rPr>
          <w:color w:val="0000FF"/>
        </w:rPr>
        <w:t>Not handled</w:t>
      </w:r>
      <w:r>
        <w:t>.</w:t>
      </w:r>
    </w:p>
    <w:p w14:paraId="50343D44" w14:textId="77777777" w:rsidR="008D6ECD" w:rsidRDefault="008D6ECD" w:rsidP="00E04F4D"/>
    <w:p w14:paraId="7F1F3689" w14:textId="77777777" w:rsidR="007615D6" w:rsidRDefault="007615D6" w:rsidP="00E04F4D">
      <w:pPr>
        <w:pStyle w:val="Heading3"/>
      </w:pPr>
      <w:bookmarkStart w:id="88" w:name="_Toc177620643"/>
      <w:r>
        <w:t>9.15.2</w:t>
      </w:r>
      <w:r>
        <w:tab/>
        <w:t>Access Traffic Steering, Switching and Splitting support in the 5GS; Phase 3 (ATSSS_Ph3)</w:t>
      </w:r>
      <w:bookmarkEnd w:id="88"/>
    </w:p>
    <w:p w14:paraId="6B7C27F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5172FCA" w14:textId="77777777" w:rsidR="008D6ECD" w:rsidRDefault="00E04F4D" w:rsidP="00E04F4D">
      <w:r>
        <w:t>There were no contributions to this agenda item.</w:t>
      </w:r>
    </w:p>
    <w:p w14:paraId="35911D3E" w14:textId="77777777" w:rsidR="008D6ECD" w:rsidRDefault="008D6ECD" w:rsidP="00E04F4D"/>
    <w:p w14:paraId="1B1BAA98" w14:textId="77777777" w:rsidR="007615D6" w:rsidRDefault="007615D6" w:rsidP="00E04F4D">
      <w:pPr>
        <w:pStyle w:val="Heading3"/>
      </w:pPr>
      <w:bookmarkStart w:id="89" w:name="_Toc177620644"/>
      <w:r>
        <w:t>9.16.2</w:t>
      </w:r>
      <w:r>
        <w:tab/>
        <w:t>UPF enhancement for Exposure And SBA (UPEAS)</w:t>
      </w:r>
      <w:bookmarkEnd w:id="89"/>
    </w:p>
    <w:p w14:paraId="0F6C3F3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6C305F0" w14:textId="77777777" w:rsidR="008D6ECD" w:rsidRDefault="00E04F4D" w:rsidP="00E04F4D">
      <w:r>
        <w:t>There were no contributions to this agenda item.</w:t>
      </w:r>
    </w:p>
    <w:p w14:paraId="42C7AEEA" w14:textId="77777777" w:rsidR="008D6ECD" w:rsidRDefault="008D6ECD" w:rsidP="00E04F4D"/>
    <w:p w14:paraId="1FE8E25B" w14:textId="77777777" w:rsidR="00C05C67" w:rsidRDefault="00C05C67" w:rsidP="00C05C67">
      <w:pPr>
        <w:pStyle w:val="Heading3"/>
      </w:pPr>
      <w:bookmarkStart w:id="90" w:name="_Toc177620645"/>
      <w:r>
        <w:lastRenderedPageBreak/>
        <w:t>9.17.2</w:t>
      </w:r>
      <w:r>
        <w:tab/>
        <w:t>Edge Computing Phase 2 (EDGE_Ph2)</w:t>
      </w:r>
      <w:bookmarkEnd w:id="90"/>
    </w:p>
    <w:p w14:paraId="4440934D"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C5FCD6E" w14:textId="77777777" w:rsidR="00C05C67" w:rsidRDefault="00C05C67" w:rsidP="00C05C67"/>
    <w:p w14:paraId="0258FAB6"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Items handled on Wednesday work planning Plenary session</w:t>
      </w:r>
    </w:p>
    <w:p w14:paraId="2A96D470" w14:textId="77777777" w:rsidR="00C05C67" w:rsidRDefault="00C05C67" w:rsidP="00C05C67">
      <w:pPr>
        <w:pStyle w:val="NormTop"/>
      </w:pPr>
      <w:r w:rsidRPr="00ED26F2">
        <w:rPr>
          <w:color w:val="0000FF"/>
        </w:rPr>
        <w:t>S2-2405857</w:t>
      </w:r>
      <w:r w:rsidRPr="00D53282">
        <w:t xml:space="preserve"> </w:t>
      </w:r>
      <w:r>
        <w:t>(LS IN) LS from CT WG1: LS on ECS Configuration Information (Source: CT WG1 (C1-242674))</w:t>
      </w:r>
      <w:r>
        <w:br/>
      </w:r>
      <w:r w:rsidRPr="00D53282">
        <w:rPr>
          <w:b/>
        </w:rPr>
        <w:t>Document for:</w:t>
      </w:r>
      <w:r w:rsidRPr="00D53282">
        <w:t xml:space="preserve"> </w:t>
      </w:r>
      <w:r>
        <w:t>Action</w:t>
      </w:r>
      <w:r>
        <w:br/>
      </w:r>
      <w:r w:rsidRPr="00D53282">
        <w:rPr>
          <w:b/>
        </w:rPr>
        <w:t>Abstract:</w:t>
      </w:r>
      <w:r w:rsidRPr="00D53282">
        <w:t xml:space="preserve"> </w:t>
      </w:r>
      <w:r>
        <w:br/>
        <w:t>CT-Groups (CT WG1/CT WG3/CT WG4) are discussing inclusion of new optional ECS Configuration Information parameters (Authentication methods, List of Supported PLMNs) into their specifications in alignment with SA approved CRs SP-230885 and SP-230301. In CT WG1, discussion papers from some companies have highlighted potential misalignments in Stage-2 specifications. In order to progress, CT WG1 seeks guidance on the following aspects: Q1: (To SA WG2) In the current TS 23.548 there is a potential misalignment with the SA WG6 (TS 23.558) and SA WG3 (TS 33.558) specifications on the inclusion of the security parameters in the ECS configuration information to the EEC and whether these authentication methods need to be also conveyed to the UE. SA WG2 should consider specifying those in stage-2 specification on 5GS enhancements for Edge computing (TS 23.548). From CT WG1 perspective we would like to get guidance from SA WG2 on the mentioned misalignment. Q2: (To SA WG2/SA WG6) In the current specification for SA WG2 and SA WG6, there is a potential misalignment between the Table 4.15.6.3d-1 in TS 23.502, and Table 8.3.2.1-1, TS 23.558 regarding the PLMN ID IE and List of supported PLMN(s) IE, respectively. Can SA WG6 clarify if the list of supported PLMNs specified in 23.558 is intended to be sent to the UE, and if the existing PLMN-ID IE in TS 23.502 does not suffice? Can SA WG2 consider updating their specifications to indicate if the list of supported PLMNs specified in TS 23.558 is intended to be sent to the UE? Q3: (To SA WG3) In TS 33.558, clause 6.2, SA WG3 defines that details of the authentication methods used in TLS (while providing examples of them) is out of the scope of the work in SA WG3. However, a UE behavior is indicated based on the authentication methods in the same clause. We would like to get clarification on the authentication methods and the intention of the above mentioned clause. Additionally, SA WG3 might consider updating their specification to clarify on this ambiguity. CT WGs groups would also like to emphasize that Rel-18 freeze was in March and they are working to complete remaining work by June 2024, and due to the timing issue, an early response would be appreciated e.g. before the close of next CT WG meetings in May 2024. Action: CT WG1 kindly asks SA WG2, SA WG3 and SA WG6 to answer the above questions and provide guidance to the CT WGs.</w:t>
      </w:r>
    </w:p>
    <w:p w14:paraId="776088A1" w14:textId="77777777" w:rsidR="00C05C67" w:rsidRPr="005B25A1" w:rsidRDefault="00C05C67" w:rsidP="00C05C67">
      <w:pPr>
        <w:keepNext/>
        <w:keepLines/>
        <w:rPr>
          <w:b/>
          <w:bCs/>
        </w:rPr>
      </w:pPr>
      <w:r w:rsidRPr="005B25A1">
        <w:rPr>
          <w:b/>
          <w:bCs/>
        </w:rPr>
        <w:t>Parallel discussion:</w:t>
      </w:r>
    </w:p>
    <w:p w14:paraId="4D668551" w14:textId="77777777" w:rsidR="00C05C67" w:rsidRPr="00B81031" w:rsidRDefault="00C05C67" w:rsidP="00C05C67">
      <w:pPr>
        <w:keepNext/>
        <w:keepLines/>
        <w:rPr>
          <w:i/>
        </w:rPr>
      </w:pPr>
      <w:r w:rsidRPr="00B81031">
        <w:rPr>
          <w:b/>
          <w:bCs/>
          <w:i/>
        </w:rPr>
        <w:t>Comment:</w:t>
      </w:r>
      <w:r>
        <w:rPr>
          <w:i/>
        </w:rPr>
        <w:t xml:space="preserve"> Responses drafted in </w:t>
      </w:r>
      <w:r w:rsidRPr="00ED26F2">
        <w:rPr>
          <w:i/>
          <w:color w:val="0000FF"/>
        </w:rPr>
        <w:t>S2-2406053</w:t>
      </w:r>
      <w:r>
        <w:rPr>
          <w:i/>
        </w:rPr>
        <w:t xml:space="preserve">, </w:t>
      </w:r>
      <w:r w:rsidRPr="00ED26F2">
        <w:rPr>
          <w:i/>
          <w:color w:val="0000FF"/>
        </w:rPr>
        <w:t>S2-2406061</w:t>
      </w:r>
      <w:r>
        <w:rPr>
          <w:i/>
        </w:rPr>
        <w:t xml:space="preserve">, </w:t>
      </w:r>
      <w:r w:rsidRPr="00ED26F2">
        <w:rPr>
          <w:i/>
          <w:color w:val="0000FF"/>
        </w:rPr>
        <w:t>S2-2406404</w:t>
      </w:r>
      <w:r>
        <w:rPr>
          <w:i/>
        </w:rPr>
        <w:t xml:space="preserve">, </w:t>
      </w:r>
      <w:r w:rsidRPr="00ED26F2">
        <w:rPr>
          <w:i/>
          <w:color w:val="0000FF"/>
        </w:rPr>
        <w:t>S2-2406407</w:t>
      </w:r>
      <w:r>
        <w:rPr>
          <w:i/>
        </w:rPr>
        <w:t xml:space="preserve">. Final response in </w:t>
      </w:r>
      <w:r w:rsidRPr="00ED26F2">
        <w:rPr>
          <w:i/>
          <w:color w:val="0000FF"/>
        </w:rPr>
        <w:t>S2-2406888</w:t>
      </w:r>
      <w:r>
        <w:rPr>
          <w:i/>
        </w:rPr>
        <w:t>.</w:t>
      </w:r>
    </w:p>
    <w:p w14:paraId="711565F1" w14:textId="77777777" w:rsidR="00C05C67" w:rsidRPr="005B25A1" w:rsidRDefault="00C05C67" w:rsidP="00C05C67">
      <w:pPr>
        <w:keepNext/>
        <w:keepLines/>
        <w:rPr>
          <w:b/>
          <w:bCs/>
        </w:rPr>
      </w:pPr>
      <w:r w:rsidRPr="005B25A1">
        <w:rPr>
          <w:b/>
          <w:bCs/>
        </w:rPr>
        <w:t>Plenary Discussion:</w:t>
      </w:r>
    </w:p>
    <w:p w14:paraId="5CF4AF82" w14:textId="77777777" w:rsidR="00C05C67" w:rsidRPr="005B25A1" w:rsidRDefault="00C05C67" w:rsidP="00C05C67">
      <w:pPr>
        <w:keepNext/>
        <w:keepLines/>
      </w:pPr>
      <w:r w:rsidRPr="005B25A1">
        <w:t>Final response in</w:t>
      </w:r>
      <w:r>
        <w:rPr>
          <w:color w:val="0000FF"/>
        </w:rPr>
        <w:t xml:space="preserve"> </w:t>
      </w:r>
      <w:r w:rsidRPr="00ED26F2">
        <w:rPr>
          <w:color w:val="0000FF"/>
        </w:rPr>
        <w:t>S2-2406888</w:t>
      </w:r>
      <w:r>
        <w:t>.</w:t>
      </w:r>
    </w:p>
    <w:p w14:paraId="31FDE9DD" w14:textId="77777777" w:rsidR="00C05C67" w:rsidRPr="00EB0339" w:rsidRDefault="00C05C67" w:rsidP="00C05C67">
      <w:r w:rsidRPr="005B25A1">
        <w:rPr>
          <w:b/>
          <w:bCs/>
        </w:rPr>
        <w:t>Status:</w:t>
      </w:r>
      <w:r>
        <w:t xml:space="preserve"> </w:t>
      </w:r>
      <w:r>
        <w:rPr>
          <w:color w:val="2AA030"/>
        </w:rPr>
        <w:t>Replied to</w:t>
      </w:r>
      <w:r>
        <w:t>.</w:t>
      </w:r>
    </w:p>
    <w:p w14:paraId="7501A2BE" w14:textId="77777777" w:rsidR="00C05C67" w:rsidRDefault="00C05C67" w:rsidP="00C05C67">
      <w:pPr>
        <w:pStyle w:val="NormTop"/>
      </w:pPr>
      <w:r w:rsidRPr="00ED26F2">
        <w:rPr>
          <w:color w:val="0000FF"/>
        </w:rPr>
        <w:t>S2-2406061</w:t>
      </w:r>
      <w:r w:rsidRPr="00D53282">
        <w:t xml:space="preserve"> </w:t>
      </w:r>
      <w:r>
        <w:t>(LS OUT) [DRAFT] Reply LS on ECS Configuration Information (Source: Samsung)</w:t>
      </w:r>
      <w:r>
        <w:br/>
      </w:r>
      <w:r w:rsidRPr="00D53282">
        <w:rPr>
          <w:b/>
        </w:rPr>
        <w:t>Document for:</w:t>
      </w:r>
      <w:r w:rsidRPr="00D53282">
        <w:t xml:space="preserve"> </w:t>
      </w:r>
      <w:r>
        <w:t>Approval</w:t>
      </w:r>
      <w:r>
        <w:br/>
      </w:r>
      <w:r w:rsidRPr="00D53282">
        <w:rPr>
          <w:b/>
        </w:rPr>
        <w:t>Abstract:</w:t>
      </w:r>
      <w:r w:rsidRPr="00D53282">
        <w:t xml:space="preserve"> </w:t>
      </w:r>
      <w:r>
        <w:br/>
        <w:t>[DRAFT] Reply LS on ECS Configuration Information.</w:t>
      </w:r>
    </w:p>
    <w:p w14:paraId="5ACD3C99" w14:textId="77777777" w:rsidR="00C05C67" w:rsidRPr="005B25A1" w:rsidRDefault="00C05C67" w:rsidP="00C05C67">
      <w:pPr>
        <w:keepNext/>
        <w:keepLines/>
        <w:rPr>
          <w:b/>
          <w:bCs/>
        </w:rPr>
      </w:pPr>
      <w:r w:rsidRPr="005B25A1">
        <w:rPr>
          <w:b/>
          <w:bCs/>
        </w:rPr>
        <w:t>Parallel discussion:</w:t>
      </w:r>
    </w:p>
    <w:p w14:paraId="0E9A90E0" w14:textId="77777777" w:rsidR="00C05C67" w:rsidRPr="00B81031" w:rsidRDefault="00C05C67" w:rsidP="00C05C67">
      <w:pPr>
        <w:keepNext/>
        <w:keepLines/>
        <w:rPr>
          <w:i/>
        </w:rPr>
      </w:pPr>
      <w:r>
        <w:rPr>
          <w:i/>
        </w:rPr>
        <w:t xml:space="preserve">Response to </w:t>
      </w:r>
      <w:r w:rsidRPr="00ED26F2">
        <w:rPr>
          <w:i/>
          <w:color w:val="0000FF"/>
        </w:rPr>
        <w:t>S2-2405857</w:t>
      </w:r>
      <w:r>
        <w:rPr>
          <w:i/>
        </w:rPr>
        <w:t xml:space="preserve">. Revised in parallel session to </w:t>
      </w:r>
      <w:r w:rsidRPr="00ED26F2">
        <w:rPr>
          <w:i/>
          <w:color w:val="0000FF"/>
        </w:rPr>
        <w:t>S2-2406888</w:t>
      </w:r>
      <w:r>
        <w:rPr>
          <w:i/>
        </w:rPr>
        <w:t xml:space="preserve">, merging </w:t>
      </w:r>
      <w:r w:rsidRPr="00ED26F2">
        <w:rPr>
          <w:i/>
          <w:color w:val="0000FF"/>
        </w:rPr>
        <w:t>S2-2406053</w:t>
      </w:r>
      <w:r>
        <w:rPr>
          <w:i/>
        </w:rPr>
        <w:t>.</w:t>
      </w:r>
    </w:p>
    <w:p w14:paraId="5AB4AC4D" w14:textId="77777777" w:rsidR="00C05C67" w:rsidRPr="00B81031" w:rsidRDefault="00C05C67" w:rsidP="00C05C67">
      <w:pPr>
        <w:keepNext/>
        <w:keepLines/>
        <w:rPr>
          <w:i/>
        </w:rPr>
      </w:pPr>
      <w:r w:rsidRPr="00ED26F2">
        <w:rPr>
          <w:i/>
          <w:color w:val="0000FF"/>
        </w:rPr>
        <w:t>S2-2406888</w:t>
      </w:r>
      <w:r>
        <w:rPr>
          <w:i/>
        </w:rPr>
        <w:t xml:space="preserve">: Revision of </w:t>
      </w:r>
      <w:r w:rsidRPr="00ED26F2">
        <w:rPr>
          <w:i/>
          <w:color w:val="0000FF"/>
        </w:rPr>
        <w:t>S2-2406061</w:t>
      </w:r>
      <w:r>
        <w:rPr>
          <w:i/>
        </w:rPr>
        <w:t xml:space="preserve">, merging </w:t>
      </w:r>
      <w:r w:rsidRPr="00ED26F2">
        <w:rPr>
          <w:i/>
          <w:color w:val="0000FF"/>
        </w:rPr>
        <w:t>S2-2406053</w:t>
      </w:r>
      <w:r>
        <w:rPr>
          <w:i/>
        </w:rPr>
        <w:t>. Agreed in parallel session. This LS OUT was approved.</w:t>
      </w:r>
    </w:p>
    <w:p w14:paraId="6042F863" w14:textId="77777777" w:rsidR="00C05C67" w:rsidRPr="005B25A1" w:rsidRDefault="00C05C67" w:rsidP="00C05C67">
      <w:pPr>
        <w:keepNext/>
        <w:keepLines/>
        <w:rPr>
          <w:b/>
          <w:bCs/>
        </w:rPr>
      </w:pPr>
      <w:r w:rsidRPr="005B25A1">
        <w:rPr>
          <w:b/>
          <w:bCs/>
        </w:rPr>
        <w:t>Plenary Discussion:</w:t>
      </w:r>
    </w:p>
    <w:p w14:paraId="043FD5D2" w14:textId="77777777" w:rsidR="00C05C67" w:rsidRPr="005B25A1" w:rsidRDefault="00C05C67" w:rsidP="00C05C67">
      <w:pPr>
        <w:keepNext/>
        <w:keepLines/>
      </w:pPr>
      <w:r w:rsidRPr="005B25A1">
        <w:t>(Handled on Wednesday in the Work Planning session). This was reviewed and approved.</w:t>
      </w:r>
    </w:p>
    <w:p w14:paraId="1FFA8353" w14:textId="77777777" w:rsidR="00C05C67" w:rsidRPr="00EB0339" w:rsidRDefault="00C05C67" w:rsidP="00C05C67">
      <w:r w:rsidRPr="005B25A1">
        <w:rPr>
          <w:b/>
          <w:bCs/>
        </w:rPr>
        <w:t>Status:</w:t>
      </w:r>
      <w:r>
        <w:t xml:space="preserve"> </w:t>
      </w:r>
      <w:r>
        <w:rPr>
          <w:color w:val="FF0000"/>
        </w:rPr>
        <w:t>Approved</w:t>
      </w:r>
      <w:r>
        <w:t>.</w:t>
      </w:r>
    </w:p>
    <w:p w14:paraId="688CDD2B"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DNS over TLS (DoT)</w:t>
      </w:r>
    </w:p>
    <w:p w14:paraId="7F0DA88A" w14:textId="77777777" w:rsidR="00C05C67" w:rsidRDefault="00C05C67" w:rsidP="00C05C67">
      <w:pPr>
        <w:pStyle w:val="NormTop"/>
      </w:pPr>
      <w:r w:rsidRPr="00ED26F2">
        <w:rPr>
          <w:color w:val="0000FF"/>
        </w:rPr>
        <w:t>S2-2405892</w:t>
      </w:r>
      <w:r w:rsidRPr="00D53282">
        <w:t xml:space="preserve"> </w:t>
      </w:r>
      <w:r>
        <w:t>(LS IN) LS from SA WG3: Reply LS on DNS over TLS (DoT) (Source: SA WG3 (S3-240906))</w:t>
      </w:r>
      <w:r>
        <w:br/>
      </w:r>
      <w:r w:rsidRPr="00D53282">
        <w:rPr>
          <w:b/>
        </w:rPr>
        <w:t>Document for:</w:t>
      </w:r>
      <w:r w:rsidRPr="00D53282">
        <w:t xml:space="preserve"> </w:t>
      </w:r>
      <w:r>
        <w:t>Action</w:t>
      </w:r>
      <w:r>
        <w:br/>
      </w:r>
      <w:r w:rsidRPr="00D53282">
        <w:rPr>
          <w:b/>
        </w:rPr>
        <w:t>Abstract:</w:t>
      </w:r>
      <w:r w:rsidRPr="00D53282">
        <w:t xml:space="preserve"> </w:t>
      </w:r>
      <w:r>
        <w:br/>
        <w:t>SA WG3 thanks SA WG2 for the reply LS on DNS over TLS (DoT) and DNS over HTTPS (DoH). {. . .} Action: SA WG3 kindly asks SA WG2 to take the provided information into consideration.</w:t>
      </w:r>
    </w:p>
    <w:p w14:paraId="4A07A1E1" w14:textId="77777777" w:rsidR="00C05C67" w:rsidRPr="005B25A1" w:rsidRDefault="00C05C67" w:rsidP="00C05C67">
      <w:pPr>
        <w:keepNext/>
        <w:keepLines/>
        <w:rPr>
          <w:b/>
          <w:bCs/>
        </w:rPr>
      </w:pPr>
      <w:r w:rsidRPr="005B25A1">
        <w:rPr>
          <w:b/>
          <w:bCs/>
        </w:rPr>
        <w:t>Parallel discussion:</w:t>
      </w:r>
    </w:p>
    <w:p w14:paraId="21DA165F" w14:textId="77777777" w:rsidR="00C05C67" w:rsidRPr="00B81031" w:rsidRDefault="00C05C67" w:rsidP="00C05C67">
      <w:pPr>
        <w:keepNext/>
        <w:keepLines/>
        <w:rPr>
          <w:i/>
        </w:rPr>
      </w:pPr>
      <w:r>
        <w:rPr>
          <w:i/>
        </w:rPr>
        <w:t xml:space="preserve">Resubmission of (noted) </w:t>
      </w:r>
      <w:r w:rsidRPr="00ED26F2">
        <w:rPr>
          <w:i/>
          <w:color w:val="0000FF"/>
        </w:rPr>
        <w:t>S2-2403908</w:t>
      </w:r>
      <w:r>
        <w:rPr>
          <w:i/>
        </w:rPr>
        <w:t xml:space="preserve">. Response drafted in </w:t>
      </w:r>
      <w:r w:rsidRPr="00ED26F2">
        <w:rPr>
          <w:i/>
          <w:color w:val="0000FF"/>
        </w:rPr>
        <w:t>S2-2406088</w:t>
      </w:r>
      <w:r>
        <w:rPr>
          <w:i/>
        </w:rPr>
        <w:t>. Noted in parallel session.</w:t>
      </w:r>
    </w:p>
    <w:p w14:paraId="469907FD" w14:textId="77777777" w:rsidR="00C05C67" w:rsidRPr="005B25A1" w:rsidRDefault="00C05C67" w:rsidP="00C05C67">
      <w:pPr>
        <w:keepNext/>
        <w:keepLines/>
        <w:rPr>
          <w:b/>
          <w:bCs/>
        </w:rPr>
      </w:pPr>
      <w:r w:rsidRPr="005B25A1">
        <w:rPr>
          <w:b/>
          <w:bCs/>
        </w:rPr>
        <w:t>Plenary Discussion:</w:t>
      </w:r>
    </w:p>
    <w:p w14:paraId="77D447B4" w14:textId="77777777" w:rsidR="00C05C67" w:rsidRPr="005B25A1" w:rsidRDefault="00C05C67" w:rsidP="00C05C67">
      <w:pPr>
        <w:keepNext/>
        <w:keepLines/>
      </w:pPr>
      <w:r w:rsidRPr="005B25A1">
        <w:t>Noted.</w:t>
      </w:r>
    </w:p>
    <w:p w14:paraId="25CFB995" w14:textId="77777777" w:rsidR="00C05C67" w:rsidRPr="00EB0339" w:rsidRDefault="00C05C67" w:rsidP="00C05C67">
      <w:r w:rsidRPr="005B25A1">
        <w:rPr>
          <w:b/>
          <w:bCs/>
        </w:rPr>
        <w:t>Status:</w:t>
      </w:r>
      <w:r>
        <w:t xml:space="preserve"> </w:t>
      </w:r>
      <w:r>
        <w:rPr>
          <w:color w:val="0000FF"/>
        </w:rPr>
        <w:t>Noted</w:t>
      </w:r>
      <w:r>
        <w:t>.</w:t>
      </w:r>
    </w:p>
    <w:p w14:paraId="2D0F3FE7" w14:textId="77777777" w:rsidR="00C05C67" w:rsidRDefault="00C05C67" w:rsidP="00C05C67">
      <w:pPr>
        <w:pStyle w:val="NormTop"/>
      </w:pPr>
      <w:r w:rsidRPr="00ED26F2">
        <w:rPr>
          <w:color w:val="0000FF"/>
        </w:rPr>
        <w:t>S2-2406088</w:t>
      </w:r>
      <w:r w:rsidRPr="00D53282">
        <w:t xml:space="preserve"> </w:t>
      </w:r>
      <w:r>
        <w:t>(LS OUT) [DRAFT] Reply LS on DNS over TLS (DoT) (Source: Sony)</w:t>
      </w:r>
      <w:r>
        <w:br/>
      </w:r>
      <w:r w:rsidRPr="00D53282">
        <w:rPr>
          <w:b/>
        </w:rPr>
        <w:t>Document for:</w:t>
      </w:r>
      <w:r w:rsidRPr="00D53282">
        <w:t xml:space="preserve"> </w:t>
      </w:r>
      <w:r>
        <w:t>Approval</w:t>
      </w:r>
      <w:r>
        <w:br/>
      </w:r>
      <w:r w:rsidRPr="00D53282">
        <w:rPr>
          <w:b/>
        </w:rPr>
        <w:t>Abstract:</w:t>
      </w:r>
      <w:r w:rsidRPr="00D53282">
        <w:t xml:space="preserve"> </w:t>
      </w:r>
      <w:r>
        <w:br/>
        <w:t>Reply LS on DNS over TLS (DoT).</w:t>
      </w:r>
    </w:p>
    <w:p w14:paraId="3D13524A" w14:textId="77777777" w:rsidR="00C05C67" w:rsidRPr="005B25A1" w:rsidRDefault="00C05C67" w:rsidP="00C05C67">
      <w:pPr>
        <w:keepNext/>
        <w:keepLines/>
        <w:rPr>
          <w:b/>
          <w:bCs/>
        </w:rPr>
      </w:pPr>
      <w:r w:rsidRPr="005B25A1">
        <w:rPr>
          <w:b/>
          <w:bCs/>
        </w:rPr>
        <w:t>Parallel discussion:</w:t>
      </w:r>
    </w:p>
    <w:p w14:paraId="2948C4C4" w14:textId="77777777" w:rsidR="00C05C67" w:rsidRPr="00B81031" w:rsidRDefault="00C05C67" w:rsidP="00C05C67">
      <w:pPr>
        <w:keepNext/>
        <w:keepLines/>
        <w:rPr>
          <w:i/>
        </w:rPr>
      </w:pPr>
      <w:r>
        <w:rPr>
          <w:i/>
        </w:rPr>
        <w:t xml:space="preserve">Response to </w:t>
      </w:r>
      <w:r w:rsidRPr="00ED26F2">
        <w:rPr>
          <w:i/>
          <w:color w:val="0000FF"/>
        </w:rPr>
        <w:t>S2-2405892</w:t>
      </w:r>
      <w:r>
        <w:rPr>
          <w:i/>
        </w:rPr>
        <w:t xml:space="preserve">. Revised in parallel session to </w:t>
      </w:r>
      <w:r w:rsidRPr="00ED26F2">
        <w:rPr>
          <w:i/>
          <w:color w:val="0000FF"/>
        </w:rPr>
        <w:t>S2-2406887</w:t>
      </w:r>
      <w:r>
        <w:rPr>
          <w:i/>
        </w:rPr>
        <w:t>.</w:t>
      </w:r>
    </w:p>
    <w:p w14:paraId="67B14B8C" w14:textId="77777777" w:rsidR="00C05C67" w:rsidRPr="00B81031" w:rsidRDefault="00C05C67" w:rsidP="00C05C67">
      <w:pPr>
        <w:keepNext/>
        <w:keepLines/>
        <w:rPr>
          <w:i/>
        </w:rPr>
      </w:pPr>
      <w:r>
        <w:rPr>
          <w:i/>
        </w:rPr>
        <w:t>Noted in parallel session.</w:t>
      </w:r>
    </w:p>
    <w:p w14:paraId="17AC2A7B" w14:textId="77777777" w:rsidR="00C05C67" w:rsidRPr="005B25A1" w:rsidRDefault="00C05C67" w:rsidP="00C05C67">
      <w:pPr>
        <w:keepNext/>
        <w:keepLines/>
        <w:rPr>
          <w:b/>
          <w:bCs/>
        </w:rPr>
      </w:pPr>
      <w:r w:rsidRPr="005B25A1">
        <w:rPr>
          <w:b/>
          <w:bCs/>
        </w:rPr>
        <w:t>Plenary Discussion:</w:t>
      </w:r>
    </w:p>
    <w:p w14:paraId="42E66462" w14:textId="77777777" w:rsidR="00C05C67" w:rsidRPr="005B25A1" w:rsidRDefault="00C05C67" w:rsidP="00C05C67">
      <w:pPr>
        <w:keepNext/>
        <w:keepLines/>
      </w:pPr>
      <w:r w:rsidRPr="005B25A1">
        <w:t>Noted.</w:t>
      </w:r>
    </w:p>
    <w:p w14:paraId="1BA5EA2E" w14:textId="77777777" w:rsidR="00C05C67" w:rsidRPr="00EB0339" w:rsidRDefault="00C05C67" w:rsidP="00C05C67">
      <w:r w:rsidRPr="005B25A1">
        <w:rPr>
          <w:b/>
          <w:bCs/>
        </w:rPr>
        <w:t>Status:</w:t>
      </w:r>
      <w:r>
        <w:t xml:space="preserve"> </w:t>
      </w:r>
      <w:r>
        <w:rPr>
          <w:color w:val="0000FF"/>
        </w:rPr>
        <w:t>Noted</w:t>
      </w:r>
      <w:r>
        <w:t>.</w:t>
      </w:r>
    </w:p>
    <w:p w14:paraId="4715B3BD" w14:textId="77777777" w:rsidR="00C05C67" w:rsidRDefault="00C05C67" w:rsidP="00C05C67">
      <w:pPr>
        <w:pStyle w:val="NormTop"/>
      </w:pPr>
      <w:r w:rsidRPr="00ED26F2">
        <w:rPr>
          <w:color w:val="0000FF"/>
        </w:rPr>
        <w:t>S2-2406089</w:t>
      </w:r>
      <w:r w:rsidRPr="00D53282">
        <w:t xml:space="preserve"> </w:t>
      </w:r>
      <w:r>
        <w:t>(DISCUSSION) Issues related to DNS over TLS and DNS over DTLS (Source: Sony)</w:t>
      </w:r>
      <w:r>
        <w:br/>
      </w:r>
      <w:r w:rsidRPr="00D53282">
        <w:rPr>
          <w:b/>
        </w:rPr>
        <w:t>Document for:</w:t>
      </w:r>
      <w:r w:rsidRPr="00D53282">
        <w:t xml:space="preserve"> </w:t>
      </w:r>
      <w:r>
        <w:t>Discussion</w:t>
      </w:r>
      <w:r>
        <w:br/>
      </w:r>
      <w:r w:rsidRPr="00D53282">
        <w:rPr>
          <w:b/>
        </w:rPr>
        <w:t>Abstract:</w:t>
      </w:r>
      <w:r w:rsidRPr="00D53282">
        <w:t xml:space="preserve"> </w:t>
      </w:r>
      <w:r>
        <w:br/>
        <w:t>Issues related to DNS over TLS and DNS over DTLS.</w:t>
      </w:r>
    </w:p>
    <w:p w14:paraId="269D2903" w14:textId="77777777" w:rsidR="00C05C67" w:rsidRPr="005B25A1" w:rsidRDefault="00C05C67" w:rsidP="00C05C67">
      <w:pPr>
        <w:keepNext/>
        <w:keepLines/>
        <w:rPr>
          <w:b/>
          <w:bCs/>
        </w:rPr>
      </w:pPr>
      <w:r w:rsidRPr="005B25A1">
        <w:rPr>
          <w:b/>
          <w:bCs/>
        </w:rPr>
        <w:t>Parallel discussion:</w:t>
      </w:r>
    </w:p>
    <w:p w14:paraId="763B1946" w14:textId="77777777" w:rsidR="00C05C67" w:rsidRPr="00B81031" w:rsidRDefault="00C05C67" w:rsidP="00C05C67">
      <w:pPr>
        <w:keepNext/>
        <w:keepLines/>
        <w:rPr>
          <w:i/>
        </w:rPr>
      </w:pPr>
      <w:r w:rsidRPr="00B81031">
        <w:rPr>
          <w:b/>
          <w:bCs/>
          <w:i/>
        </w:rPr>
        <w:t>Comment:</w:t>
      </w:r>
      <w:r>
        <w:rPr>
          <w:i/>
        </w:rPr>
        <w:t xml:space="preserve"> Noted in parallel session.</w:t>
      </w:r>
    </w:p>
    <w:p w14:paraId="544593AE" w14:textId="77777777" w:rsidR="00C05C67" w:rsidRPr="005B25A1" w:rsidRDefault="00C05C67" w:rsidP="00C05C67">
      <w:pPr>
        <w:keepNext/>
        <w:keepLines/>
        <w:rPr>
          <w:b/>
          <w:bCs/>
        </w:rPr>
      </w:pPr>
      <w:r w:rsidRPr="005B25A1">
        <w:rPr>
          <w:b/>
          <w:bCs/>
        </w:rPr>
        <w:t>Plenary Discussion:</w:t>
      </w:r>
    </w:p>
    <w:p w14:paraId="0C3F60CB" w14:textId="77777777" w:rsidR="00C05C67" w:rsidRPr="005B25A1" w:rsidRDefault="00C05C67" w:rsidP="00C05C67">
      <w:pPr>
        <w:keepNext/>
        <w:keepLines/>
      </w:pPr>
      <w:r w:rsidRPr="005B25A1">
        <w:t>Noted.</w:t>
      </w:r>
    </w:p>
    <w:p w14:paraId="7670F268" w14:textId="77777777" w:rsidR="00C05C67" w:rsidRPr="00EB0339" w:rsidRDefault="00C05C67" w:rsidP="00C05C67">
      <w:r w:rsidRPr="005B25A1">
        <w:rPr>
          <w:b/>
          <w:bCs/>
        </w:rPr>
        <w:t>Status:</w:t>
      </w:r>
      <w:r>
        <w:t xml:space="preserve"> </w:t>
      </w:r>
      <w:r>
        <w:rPr>
          <w:color w:val="0000FF"/>
        </w:rPr>
        <w:t>Noted</w:t>
      </w:r>
      <w:r>
        <w:t>.</w:t>
      </w:r>
    </w:p>
    <w:p w14:paraId="6610757E"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from CT WG1 on ECS Configuration Information (TS 23.558) vs. ECS Address Configuration Information (TS 23.548)</w:t>
      </w:r>
    </w:p>
    <w:p w14:paraId="20784A67" w14:textId="77777777" w:rsidR="00C05C67" w:rsidRDefault="00C05C67" w:rsidP="00C05C67">
      <w:pPr>
        <w:pStyle w:val="NormTop"/>
      </w:pPr>
      <w:r w:rsidRPr="00ED26F2">
        <w:rPr>
          <w:color w:val="0000FF"/>
        </w:rPr>
        <w:t>S2-2406860</w:t>
      </w:r>
      <w:r w:rsidRPr="00D53282">
        <w:t xml:space="preserve"> </w:t>
      </w:r>
      <w:r>
        <w:t>(LS IN) LS from SA WG3: Reply LS on ECS configuration information (Source: SA WG3 (S3-242620))</w:t>
      </w:r>
      <w:r>
        <w:br/>
      </w:r>
      <w:r w:rsidRPr="00D53282">
        <w:rPr>
          <w:b/>
        </w:rPr>
        <w:t>Document for:</w:t>
      </w:r>
      <w:r w:rsidRPr="00D53282">
        <w:t xml:space="preserve"> </w:t>
      </w:r>
      <w:r>
        <w:t>Information</w:t>
      </w:r>
      <w:r>
        <w:br/>
      </w:r>
      <w:r w:rsidRPr="00D53282">
        <w:rPr>
          <w:b/>
        </w:rPr>
        <w:t>Abstract:</w:t>
      </w:r>
      <w:r w:rsidRPr="00D53282">
        <w:t xml:space="preserve"> </w:t>
      </w:r>
      <w:r>
        <w:br/>
        <w:t>SA WG3 thanks CT WG1 for the LS on ECS Configuration Information. SA WG3 would like to answer to Q3 as follows: Question. 'In TS 33.558, clause 6.2, SA WG3 defines that details of the authentication methods used in TLS (while providing examples of them) is out of the scope of the work in SA WG3.' Clarification: Details of such authentication method performed during the execution of the TLS handshake protocol is out of scope of the present document. Some possible authentication methods can be found in the attached CR (0018). Question. 'However, a UE behavior is indicated based on the authentication methods in the same clause. We would like to get clarification on the authentication methods and the intention of the above mentioned clause. Additionally, SA WG3 might consider updating their specification to clarify on this ambiguity.' Clarification: The UE behaviour is defined to optimize the authentication method negotiation procedure. Specifically, if the UE had received and/or stored the authentication methods supported by the ECS, then the UE can effectively perform the TLS connection establishment procedure. SA WG3 agreed on the attached CR (0018) to address the ambiguity on the authentication methods between the EEC and the ECS.</w:t>
      </w:r>
    </w:p>
    <w:p w14:paraId="41CB0CE9" w14:textId="77777777" w:rsidR="00C05C67" w:rsidRPr="005B25A1" w:rsidRDefault="00C05C67" w:rsidP="00C05C67">
      <w:pPr>
        <w:keepNext/>
        <w:keepLines/>
        <w:rPr>
          <w:b/>
          <w:bCs/>
        </w:rPr>
      </w:pPr>
      <w:r w:rsidRPr="005B25A1">
        <w:rPr>
          <w:b/>
          <w:bCs/>
        </w:rPr>
        <w:t>Parallel discussion:</w:t>
      </w:r>
    </w:p>
    <w:p w14:paraId="25BB2907" w14:textId="77777777" w:rsidR="00C05C67" w:rsidRPr="00B81031" w:rsidRDefault="00C05C67" w:rsidP="00C05C67">
      <w:pPr>
        <w:keepNext/>
        <w:keepLines/>
        <w:rPr>
          <w:i/>
        </w:rPr>
      </w:pPr>
      <w:r w:rsidRPr="00B81031">
        <w:rPr>
          <w:b/>
          <w:bCs/>
          <w:i/>
        </w:rPr>
        <w:t>Comment:</w:t>
      </w:r>
      <w:r>
        <w:rPr>
          <w:i/>
        </w:rPr>
        <w:t xml:space="preserve"> Noted in parallel session.</w:t>
      </w:r>
    </w:p>
    <w:p w14:paraId="1821B7FA" w14:textId="77777777" w:rsidR="00C05C67" w:rsidRPr="005B25A1" w:rsidRDefault="00C05C67" w:rsidP="00C05C67">
      <w:pPr>
        <w:keepNext/>
        <w:keepLines/>
        <w:rPr>
          <w:b/>
          <w:bCs/>
        </w:rPr>
      </w:pPr>
      <w:r w:rsidRPr="005B25A1">
        <w:rPr>
          <w:b/>
          <w:bCs/>
        </w:rPr>
        <w:t>Plenary Discussion:</w:t>
      </w:r>
    </w:p>
    <w:p w14:paraId="609BC1C4" w14:textId="77777777" w:rsidR="00C05C67" w:rsidRPr="005B25A1" w:rsidRDefault="00C05C67" w:rsidP="00C05C67">
      <w:pPr>
        <w:keepNext/>
        <w:keepLines/>
      </w:pPr>
      <w:r w:rsidRPr="005B25A1">
        <w:t>Noted.</w:t>
      </w:r>
    </w:p>
    <w:p w14:paraId="52657523" w14:textId="77777777" w:rsidR="00C05C67" w:rsidRPr="00EB0339" w:rsidRDefault="00C05C67" w:rsidP="00C05C67">
      <w:r w:rsidRPr="005B25A1">
        <w:rPr>
          <w:b/>
          <w:bCs/>
        </w:rPr>
        <w:t>Status:</w:t>
      </w:r>
      <w:r>
        <w:t xml:space="preserve"> </w:t>
      </w:r>
      <w:r>
        <w:rPr>
          <w:color w:val="0000FF"/>
        </w:rPr>
        <w:t>Noted</w:t>
      </w:r>
      <w:r>
        <w:t>.</w:t>
      </w:r>
    </w:p>
    <w:p w14:paraId="194BA000" w14:textId="77777777" w:rsidR="00C05C67" w:rsidRDefault="00C05C67" w:rsidP="00C05C67">
      <w:pPr>
        <w:pStyle w:val="NormTop"/>
      </w:pPr>
      <w:r w:rsidRPr="00ED26F2">
        <w:rPr>
          <w:color w:val="0000FF"/>
        </w:rPr>
        <w:t>S2-2406847</w:t>
      </w:r>
      <w:r w:rsidRPr="00D53282">
        <w:t xml:space="preserve"> </w:t>
      </w:r>
      <w:r>
        <w:t>(LS IN) LS from SA WG6: Reply LS on ECS Configuration Information (Source: SA WG6 (S6-242733))</w:t>
      </w:r>
      <w:r>
        <w:br/>
      </w:r>
      <w:r w:rsidRPr="00D53282">
        <w:rPr>
          <w:b/>
        </w:rPr>
        <w:t>Document for:</w:t>
      </w:r>
      <w:r w:rsidRPr="00D53282">
        <w:t xml:space="preserve"> </w:t>
      </w:r>
      <w:r>
        <w:t>Information</w:t>
      </w:r>
      <w:r>
        <w:br/>
      </w:r>
      <w:r w:rsidRPr="00D53282">
        <w:rPr>
          <w:b/>
        </w:rPr>
        <w:t>Abstract:</w:t>
      </w:r>
      <w:r w:rsidRPr="00D53282">
        <w:t xml:space="preserve"> </w:t>
      </w:r>
      <w:r>
        <w:br/>
        <w:t>SA WG6 would like to provide response on the question from CT WG1 as follows: SA WG6 Answer to Q2 'Can SA WG6 clarify if the list of supported PLMNs specified in 23.558 is intended to be sent to the UE, and if the existing PLMN-ID IE in TS 23.502 does not suffice?' as follows: - SA WG6 clarifies that the list of supported PLMN(s) in TS 23.558 is intended to be sent to the EEC in the UE. - SA WG6 clarifies that that the existing PLMN ID IE in Table 4.15.6.3d-1 (TS 23.502) is sufficient. SA WG6's understanding is that the existing PLMN ID IE in 23.502 is not sent to the UE, rather its purpose is related to the core network internal operation, which is in SA WG2 scope.</w:t>
      </w:r>
    </w:p>
    <w:p w14:paraId="0545E324" w14:textId="77777777" w:rsidR="00C05C67" w:rsidRPr="005B25A1" w:rsidRDefault="00C05C67" w:rsidP="00C05C67">
      <w:pPr>
        <w:keepNext/>
        <w:keepLines/>
        <w:rPr>
          <w:b/>
          <w:bCs/>
        </w:rPr>
      </w:pPr>
      <w:r w:rsidRPr="005B25A1">
        <w:rPr>
          <w:b/>
          <w:bCs/>
        </w:rPr>
        <w:t>Parallel discussion:</w:t>
      </w:r>
    </w:p>
    <w:p w14:paraId="652785F6" w14:textId="77777777" w:rsidR="00C05C67" w:rsidRPr="00B81031" w:rsidRDefault="00C05C67" w:rsidP="00C05C67">
      <w:pPr>
        <w:keepNext/>
        <w:keepLines/>
        <w:rPr>
          <w:i/>
        </w:rPr>
      </w:pPr>
      <w:r>
        <w:rPr>
          <w:i/>
        </w:rPr>
        <w:t>Noted in parallel session.</w:t>
      </w:r>
    </w:p>
    <w:p w14:paraId="384B1CD0" w14:textId="77777777" w:rsidR="00C05C67" w:rsidRPr="005B25A1" w:rsidRDefault="00C05C67" w:rsidP="00C05C67">
      <w:pPr>
        <w:keepNext/>
        <w:keepLines/>
        <w:rPr>
          <w:b/>
          <w:bCs/>
        </w:rPr>
      </w:pPr>
      <w:r w:rsidRPr="005B25A1">
        <w:rPr>
          <w:b/>
          <w:bCs/>
        </w:rPr>
        <w:t>Plenary Discussion:</w:t>
      </w:r>
    </w:p>
    <w:p w14:paraId="349D275D" w14:textId="77777777" w:rsidR="00C05C67" w:rsidRPr="005B25A1" w:rsidRDefault="00C05C67" w:rsidP="00C05C67">
      <w:pPr>
        <w:keepNext/>
        <w:keepLines/>
      </w:pPr>
      <w:r w:rsidRPr="005B25A1">
        <w:t>Noted.</w:t>
      </w:r>
    </w:p>
    <w:p w14:paraId="0BFBDF6C" w14:textId="77777777" w:rsidR="00C05C67" w:rsidRPr="00EB0339" w:rsidRDefault="00C05C67" w:rsidP="00C05C67">
      <w:r w:rsidRPr="005B25A1">
        <w:rPr>
          <w:b/>
          <w:bCs/>
        </w:rPr>
        <w:t>Status:</w:t>
      </w:r>
      <w:r>
        <w:t xml:space="preserve"> </w:t>
      </w:r>
      <w:r>
        <w:rPr>
          <w:color w:val="0000FF"/>
        </w:rPr>
        <w:t>Noted</w:t>
      </w:r>
      <w:r>
        <w:t>.</w:t>
      </w:r>
    </w:p>
    <w:p w14:paraId="58B6F465" w14:textId="77777777" w:rsidR="00C05C67" w:rsidRDefault="00C05C67" w:rsidP="00C05C67">
      <w:pPr>
        <w:pStyle w:val="NormTop"/>
      </w:pPr>
      <w:r w:rsidRPr="00ED26F2">
        <w:rPr>
          <w:color w:val="0000FF"/>
        </w:rPr>
        <w:t>S2-2406053</w:t>
      </w:r>
      <w:r w:rsidRPr="00D53282">
        <w:t xml:space="preserve"> </w:t>
      </w:r>
      <w:r>
        <w:t>(LS OUT) [DRAFT] LS reply to ECS Configuration Information (Source: vivo)</w:t>
      </w:r>
      <w:r>
        <w:br/>
      </w:r>
      <w:r w:rsidRPr="00D53282">
        <w:rPr>
          <w:b/>
        </w:rPr>
        <w:t>Document for:</w:t>
      </w:r>
      <w:r w:rsidRPr="00D53282">
        <w:t xml:space="preserve"> </w:t>
      </w:r>
      <w:r>
        <w:t>Approval</w:t>
      </w:r>
      <w:r>
        <w:br/>
      </w:r>
      <w:r w:rsidRPr="00D53282">
        <w:rPr>
          <w:b/>
        </w:rPr>
        <w:t>Abstract:</w:t>
      </w:r>
      <w:r w:rsidRPr="00D53282">
        <w:t xml:space="preserve"> </w:t>
      </w:r>
      <w:r>
        <w:br/>
        <w:t>[DRAFT] LS reply to ECS Configuration Information.</w:t>
      </w:r>
    </w:p>
    <w:p w14:paraId="7DCAAF70" w14:textId="77777777" w:rsidR="00C05C67" w:rsidRPr="005B25A1" w:rsidRDefault="00C05C67" w:rsidP="00C05C67">
      <w:pPr>
        <w:keepNext/>
        <w:keepLines/>
        <w:rPr>
          <w:b/>
          <w:bCs/>
        </w:rPr>
      </w:pPr>
      <w:r w:rsidRPr="005B25A1">
        <w:rPr>
          <w:b/>
          <w:bCs/>
        </w:rPr>
        <w:t>Parallel discussion:</w:t>
      </w:r>
    </w:p>
    <w:p w14:paraId="63B95957" w14:textId="77777777" w:rsidR="00C05C67" w:rsidRPr="00B81031" w:rsidRDefault="00C05C67" w:rsidP="00C05C67">
      <w:pPr>
        <w:keepNext/>
        <w:keepLines/>
        <w:rPr>
          <w:i/>
        </w:rPr>
      </w:pPr>
      <w:r>
        <w:rPr>
          <w:i/>
        </w:rPr>
        <w:t xml:space="preserve">Response to </w:t>
      </w:r>
      <w:r w:rsidRPr="00ED26F2">
        <w:rPr>
          <w:i/>
          <w:color w:val="0000FF"/>
        </w:rPr>
        <w:t>S2-2405857</w:t>
      </w:r>
      <w:r>
        <w:rPr>
          <w:i/>
        </w:rPr>
        <w:t xml:space="preserve">. Merged into </w:t>
      </w:r>
      <w:r w:rsidRPr="00ED26F2">
        <w:rPr>
          <w:i/>
          <w:color w:val="0000FF"/>
        </w:rPr>
        <w:t>S2-2406888</w:t>
      </w:r>
      <w:r>
        <w:rPr>
          <w:i/>
        </w:rPr>
        <w:t>.</w:t>
      </w:r>
    </w:p>
    <w:p w14:paraId="58A54FF9" w14:textId="77777777" w:rsidR="00C05C67" w:rsidRPr="005B25A1" w:rsidRDefault="00C05C67" w:rsidP="00C05C67">
      <w:pPr>
        <w:keepNext/>
        <w:keepLines/>
        <w:rPr>
          <w:b/>
          <w:bCs/>
        </w:rPr>
      </w:pPr>
      <w:r w:rsidRPr="005B25A1">
        <w:rPr>
          <w:b/>
          <w:bCs/>
        </w:rPr>
        <w:t>Plenary Discussion:</w:t>
      </w:r>
    </w:p>
    <w:p w14:paraId="58F9D67A" w14:textId="77777777" w:rsidR="00C05C67" w:rsidRPr="005B25A1" w:rsidRDefault="00C05C67" w:rsidP="00C05C67">
      <w:pPr>
        <w:keepNext/>
        <w:keepLines/>
      </w:pPr>
      <w:r w:rsidRPr="005B25A1">
        <w:t>Merged.</w:t>
      </w:r>
    </w:p>
    <w:p w14:paraId="03A5EA0E" w14:textId="77777777" w:rsidR="00C05C67" w:rsidRPr="00EB0339" w:rsidRDefault="00C05C67" w:rsidP="00C05C67">
      <w:r w:rsidRPr="005B25A1">
        <w:rPr>
          <w:b/>
          <w:bCs/>
        </w:rPr>
        <w:t>Status:</w:t>
      </w:r>
      <w:r>
        <w:t xml:space="preserve"> </w:t>
      </w:r>
      <w:r>
        <w:rPr>
          <w:color w:val="0000FF"/>
        </w:rPr>
        <w:t>Merged</w:t>
      </w:r>
      <w:r>
        <w:t>.</w:t>
      </w:r>
    </w:p>
    <w:p w14:paraId="0F10C580" w14:textId="77777777" w:rsidR="00C05C67" w:rsidRDefault="00C05C67" w:rsidP="00C05C67">
      <w:pPr>
        <w:pStyle w:val="NormTop"/>
      </w:pPr>
      <w:r w:rsidRPr="00ED26F2">
        <w:rPr>
          <w:color w:val="0000FF"/>
        </w:rPr>
        <w:lastRenderedPageBreak/>
        <w:t>S2-2406404</w:t>
      </w:r>
      <w:r w:rsidRPr="00D53282">
        <w:t xml:space="preserve"> </w:t>
      </w:r>
      <w:r>
        <w:t>(LS OUT) LS reply on ECS Configuration Information (Source: Huawei, HiSilicon)</w:t>
      </w:r>
      <w:r>
        <w:br/>
      </w:r>
      <w:r w:rsidRPr="00D53282">
        <w:rPr>
          <w:b/>
        </w:rPr>
        <w:t>Document for:</w:t>
      </w:r>
      <w:r w:rsidRPr="00D53282">
        <w:t xml:space="preserve"> </w:t>
      </w:r>
      <w:r>
        <w:t>Approval</w:t>
      </w:r>
      <w:r>
        <w:br/>
      </w:r>
      <w:r w:rsidRPr="00D53282">
        <w:rPr>
          <w:b/>
        </w:rPr>
        <w:t>Abstract:</w:t>
      </w:r>
      <w:r w:rsidRPr="00D53282">
        <w:t xml:space="preserve"> </w:t>
      </w:r>
      <w:r>
        <w:br/>
        <w:t>LS reply on ECS Configuration Information.</w:t>
      </w:r>
    </w:p>
    <w:p w14:paraId="11756BA3" w14:textId="77777777" w:rsidR="00C05C67" w:rsidRPr="005B25A1" w:rsidRDefault="00C05C67" w:rsidP="00C05C67">
      <w:pPr>
        <w:keepNext/>
        <w:keepLines/>
        <w:rPr>
          <w:b/>
          <w:bCs/>
        </w:rPr>
      </w:pPr>
      <w:r w:rsidRPr="005B25A1">
        <w:rPr>
          <w:b/>
          <w:bCs/>
        </w:rPr>
        <w:t>Parallel discussion:</w:t>
      </w:r>
    </w:p>
    <w:p w14:paraId="60AEFF2A" w14:textId="77777777" w:rsidR="00C05C67" w:rsidRPr="00B81031" w:rsidRDefault="00C05C67" w:rsidP="00C05C67">
      <w:pPr>
        <w:keepNext/>
        <w:keepLines/>
        <w:rPr>
          <w:i/>
        </w:rPr>
      </w:pPr>
      <w:r>
        <w:rPr>
          <w:i/>
        </w:rPr>
        <w:t xml:space="preserve">Response to </w:t>
      </w:r>
      <w:r w:rsidRPr="00ED26F2">
        <w:rPr>
          <w:i/>
          <w:color w:val="0000FF"/>
        </w:rPr>
        <w:t>S2-2405857</w:t>
      </w:r>
      <w:r>
        <w:rPr>
          <w:i/>
        </w:rPr>
        <w:t>.</w:t>
      </w:r>
    </w:p>
    <w:p w14:paraId="2D4E4C0A" w14:textId="77777777" w:rsidR="00DA3254" w:rsidRPr="005B25A1" w:rsidRDefault="00DA3254" w:rsidP="00DA3254">
      <w:pPr>
        <w:keepNext/>
        <w:keepLines/>
      </w:pPr>
      <w:r w:rsidRPr="00B56CC5">
        <w:rPr>
          <w:color w:val="0000FF"/>
        </w:rPr>
        <w:t>Not handled</w:t>
      </w:r>
      <w:r>
        <w:t>.</w:t>
      </w:r>
    </w:p>
    <w:p w14:paraId="2FC7E896" w14:textId="77777777" w:rsidR="00DA3254" w:rsidRPr="00EB0339" w:rsidRDefault="00DA3254" w:rsidP="00DA3254">
      <w:r w:rsidRPr="005B25A1">
        <w:rPr>
          <w:b/>
          <w:bCs/>
        </w:rPr>
        <w:t>Status:</w:t>
      </w:r>
      <w:r>
        <w:t xml:space="preserve"> </w:t>
      </w:r>
      <w:r w:rsidRPr="00B56CC5">
        <w:rPr>
          <w:color w:val="0000FF"/>
        </w:rPr>
        <w:t>Not handled</w:t>
      </w:r>
      <w:r>
        <w:t>.</w:t>
      </w:r>
    </w:p>
    <w:p w14:paraId="304D619F" w14:textId="77777777" w:rsidR="00C05C67" w:rsidRDefault="00C05C67" w:rsidP="00C05C67">
      <w:pPr>
        <w:pStyle w:val="NormTop"/>
      </w:pPr>
      <w:r w:rsidRPr="00ED26F2">
        <w:rPr>
          <w:color w:val="0000FF"/>
        </w:rPr>
        <w:t>S2-2406407</w:t>
      </w:r>
      <w:r w:rsidRPr="00D53282">
        <w:t xml:space="preserve"> </w:t>
      </w:r>
      <w:r>
        <w:t>(LS OUT) LS reply on ECS Configuration Information (Source: LG Electronics)</w:t>
      </w:r>
      <w:r>
        <w:br/>
      </w:r>
      <w:r w:rsidRPr="00D53282">
        <w:rPr>
          <w:b/>
        </w:rPr>
        <w:t>Document for:</w:t>
      </w:r>
      <w:r w:rsidRPr="00D53282">
        <w:t xml:space="preserve"> </w:t>
      </w:r>
      <w:r>
        <w:t>Approval</w:t>
      </w:r>
      <w:r>
        <w:br/>
      </w:r>
      <w:r w:rsidRPr="00D53282">
        <w:rPr>
          <w:b/>
        </w:rPr>
        <w:t>Abstract:</w:t>
      </w:r>
      <w:r w:rsidRPr="00D53282">
        <w:t xml:space="preserve"> </w:t>
      </w:r>
      <w:r>
        <w:br/>
        <w:t>Proposes a LS reply on ECS Configuration Information.</w:t>
      </w:r>
    </w:p>
    <w:p w14:paraId="23A6D386" w14:textId="77777777" w:rsidR="00C05C67" w:rsidRPr="005B25A1" w:rsidRDefault="00C05C67" w:rsidP="00C05C67">
      <w:pPr>
        <w:keepNext/>
        <w:keepLines/>
        <w:rPr>
          <w:b/>
          <w:bCs/>
        </w:rPr>
      </w:pPr>
      <w:r w:rsidRPr="005B25A1">
        <w:rPr>
          <w:b/>
          <w:bCs/>
        </w:rPr>
        <w:t>Parallel discussion:</w:t>
      </w:r>
    </w:p>
    <w:p w14:paraId="520D8F73" w14:textId="77777777" w:rsidR="00C05C67" w:rsidRPr="00B81031" w:rsidRDefault="00C05C67" w:rsidP="00C05C67">
      <w:pPr>
        <w:keepNext/>
        <w:keepLines/>
        <w:rPr>
          <w:i/>
        </w:rPr>
      </w:pPr>
      <w:r>
        <w:rPr>
          <w:i/>
        </w:rPr>
        <w:t xml:space="preserve">Response to </w:t>
      </w:r>
      <w:r w:rsidRPr="00ED26F2">
        <w:rPr>
          <w:i/>
          <w:color w:val="0000FF"/>
        </w:rPr>
        <w:t>S2-2405857</w:t>
      </w:r>
      <w:r>
        <w:rPr>
          <w:i/>
        </w:rPr>
        <w:t>.</w:t>
      </w:r>
    </w:p>
    <w:p w14:paraId="23328AE0" w14:textId="77777777" w:rsidR="00DA3254" w:rsidRPr="005B25A1" w:rsidRDefault="00DA3254" w:rsidP="00DA3254">
      <w:pPr>
        <w:keepNext/>
        <w:keepLines/>
      </w:pPr>
      <w:r w:rsidRPr="00B56CC5">
        <w:rPr>
          <w:color w:val="0000FF"/>
        </w:rPr>
        <w:t>Not handled</w:t>
      </w:r>
      <w:r>
        <w:t>.</w:t>
      </w:r>
    </w:p>
    <w:p w14:paraId="650678AF" w14:textId="77777777" w:rsidR="00DA3254" w:rsidRPr="00EB0339" w:rsidRDefault="00DA3254" w:rsidP="00DA3254">
      <w:r w:rsidRPr="005B25A1">
        <w:rPr>
          <w:b/>
          <w:bCs/>
        </w:rPr>
        <w:t>Status:</w:t>
      </w:r>
      <w:r>
        <w:t xml:space="preserve"> </w:t>
      </w:r>
      <w:r w:rsidRPr="00B56CC5">
        <w:rPr>
          <w:color w:val="0000FF"/>
        </w:rPr>
        <w:t>Not handled</w:t>
      </w:r>
      <w:r>
        <w:t>.</w:t>
      </w:r>
    </w:p>
    <w:p w14:paraId="66CFBE64" w14:textId="77777777" w:rsidR="00C05C67" w:rsidRDefault="00C05C67" w:rsidP="00C05C67">
      <w:pPr>
        <w:pStyle w:val="NormTop"/>
      </w:pPr>
      <w:r w:rsidRPr="00ED26F2">
        <w:rPr>
          <w:color w:val="0000FF"/>
        </w:rPr>
        <w:t>S2-2406051</w:t>
      </w:r>
      <w:r w:rsidRPr="00D53282">
        <w:t xml:space="preserve"> </w:t>
      </w:r>
      <w:r>
        <w:t>(CR) 23.502 CR4810 (Rel-18, 'F'): Correction of ECS configuration information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Change PLMN ID to PLMN IDs.</w:t>
      </w:r>
    </w:p>
    <w:p w14:paraId="4AC7E1DD" w14:textId="77777777" w:rsidR="00C05C67" w:rsidRPr="005B25A1" w:rsidRDefault="00C05C67" w:rsidP="00C05C67">
      <w:pPr>
        <w:keepNext/>
        <w:keepLines/>
        <w:rPr>
          <w:b/>
          <w:bCs/>
        </w:rPr>
      </w:pPr>
      <w:r w:rsidRPr="005B25A1">
        <w:rPr>
          <w:b/>
          <w:bCs/>
        </w:rPr>
        <w:t>Parallel discussion:</w:t>
      </w:r>
    </w:p>
    <w:p w14:paraId="7130A576" w14:textId="77777777" w:rsidR="00C05C67" w:rsidRPr="00B81031" w:rsidRDefault="00C05C67" w:rsidP="00C05C67">
      <w:pPr>
        <w:keepNext/>
        <w:keepLines/>
        <w:rPr>
          <w:i/>
        </w:rPr>
      </w:pPr>
      <w:r w:rsidRPr="00B81031">
        <w:rPr>
          <w:b/>
          <w:bCs/>
          <w:i/>
        </w:rPr>
        <w:t>Comment:</w:t>
      </w:r>
      <w:r>
        <w:rPr>
          <w:i/>
        </w:rPr>
        <w:t xml:space="preserve"> Noted in parallel session.</w:t>
      </w:r>
    </w:p>
    <w:p w14:paraId="72489953" w14:textId="77777777" w:rsidR="00C05C67" w:rsidRPr="005B25A1" w:rsidRDefault="00C05C67" w:rsidP="00C05C67">
      <w:pPr>
        <w:keepNext/>
        <w:keepLines/>
        <w:rPr>
          <w:b/>
          <w:bCs/>
        </w:rPr>
      </w:pPr>
      <w:r w:rsidRPr="005B25A1">
        <w:rPr>
          <w:b/>
          <w:bCs/>
        </w:rPr>
        <w:t>Plenary Discussion:</w:t>
      </w:r>
    </w:p>
    <w:p w14:paraId="662EEFEC" w14:textId="77777777" w:rsidR="00C05C67" w:rsidRPr="005B25A1" w:rsidRDefault="00C05C67" w:rsidP="00C05C67">
      <w:pPr>
        <w:keepNext/>
        <w:keepLines/>
      </w:pPr>
      <w:r w:rsidRPr="005B25A1">
        <w:t>Noted.</w:t>
      </w:r>
    </w:p>
    <w:p w14:paraId="31B72ACB" w14:textId="77777777" w:rsidR="00C05C67" w:rsidRPr="00EB0339" w:rsidRDefault="00C05C67" w:rsidP="00C05C67">
      <w:r w:rsidRPr="005B25A1">
        <w:rPr>
          <w:b/>
          <w:bCs/>
        </w:rPr>
        <w:t>Status:</w:t>
      </w:r>
      <w:r>
        <w:t xml:space="preserve"> </w:t>
      </w:r>
      <w:r>
        <w:rPr>
          <w:color w:val="0000FF"/>
        </w:rPr>
        <w:t>Noted</w:t>
      </w:r>
      <w:r>
        <w:t>.</w:t>
      </w:r>
    </w:p>
    <w:p w14:paraId="5AF18376" w14:textId="77777777" w:rsidR="00C05C67" w:rsidRDefault="00C05C67" w:rsidP="00C05C67">
      <w:pPr>
        <w:pStyle w:val="NormTop"/>
      </w:pPr>
      <w:r w:rsidRPr="00ED26F2">
        <w:rPr>
          <w:color w:val="0000FF"/>
        </w:rPr>
        <w:t>S2-2406052</w:t>
      </w:r>
      <w:r w:rsidRPr="00D53282">
        <w:t xml:space="preserve"> </w:t>
      </w:r>
      <w:r>
        <w:t>(CR) 23.548 CR0228 (Rel-18, 'F'): Correction of ECS configuration information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a sentence that in SA WG2, the details of ECS configuration is referred to SA WG6 specification.</w:t>
      </w:r>
    </w:p>
    <w:p w14:paraId="7E4D3E46" w14:textId="77777777" w:rsidR="00C05C67" w:rsidRPr="005B25A1" w:rsidRDefault="00C05C67" w:rsidP="00C05C67">
      <w:pPr>
        <w:keepNext/>
        <w:keepLines/>
        <w:rPr>
          <w:b/>
          <w:bCs/>
        </w:rPr>
      </w:pPr>
      <w:r w:rsidRPr="005B25A1">
        <w:rPr>
          <w:b/>
          <w:bCs/>
        </w:rPr>
        <w:t>Parallel discussion:</w:t>
      </w:r>
    </w:p>
    <w:p w14:paraId="745AFFA8" w14:textId="77777777" w:rsidR="00C05C67" w:rsidRPr="00B81031" w:rsidRDefault="00C05C67" w:rsidP="00C05C67">
      <w:pPr>
        <w:keepNext/>
        <w:keepLines/>
        <w:rPr>
          <w:i/>
        </w:rPr>
      </w:pPr>
      <w:r w:rsidRPr="00B81031">
        <w:rPr>
          <w:b/>
          <w:bCs/>
          <w:i/>
        </w:rPr>
        <w:t>Comment:</w:t>
      </w:r>
      <w:r>
        <w:rPr>
          <w:i/>
        </w:rPr>
        <w:t xml:space="preserve"> Postponed in parallel session.</w:t>
      </w:r>
    </w:p>
    <w:p w14:paraId="620ED687" w14:textId="77777777" w:rsidR="00C05C67" w:rsidRPr="005B25A1" w:rsidRDefault="00C05C67" w:rsidP="00C05C67">
      <w:pPr>
        <w:keepNext/>
        <w:keepLines/>
        <w:rPr>
          <w:b/>
          <w:bCs/>
        </w:rPr>
      </w:pPr>
      <w:r w:rsidRPr="005B25A1">
        <w:rPr>
          <w:b/>
          <w:bCs/>
        </w:rPr>
        <w:t>Plenary Discussion:</w:t>
      </w:r>
    </w:p>
    <w:p w14:paraId="6E48D4AE" w14:textId="77777777" w:rsidR="00C05C67" w:rsidRPr="005B25A1" w:rsidRDefault="00C05C67" w:rsidP="00C05C67">
      <w:pPr>
        <w:keepNext/>
        <w:keepLines/>
      </w:pPr>
      <w:r>
        <w:rPr>
          <w:color w:val="0000FF"/>
        </w:rPr>
        <w:t>Postponed</w:t>
      </w:r>
      <w:r>
        <w:t>.</w:t>
      </w:r>
    </w:p>
    <w:p w14:paraId="7B13F6AB" w14:textId="77777777" w:rsidR="00C05C67" w:rsidRPr="00EB0339" w:rsidRDefault="00C05C67" w:rsidP="00C05C67">
      <w:r w:rsidRPr="005B25A1">
        <w:rPr>
          <w:b/>
          <w:bCs/>
        </w:rPr>
        <w:t>Status:</w:t>
      </w:r>
      <w:r>
        <w:t xml:space="preserve"> </w:t>
      </w:r>
      <w:r>
        <w:rPr>
          <w:color w:val="0000FF"/>
        </w:rPr>
        <w:t>Postponed</w:t>
      </w:r>
      <w:r>
        <w:t>.</w:t>
      </w:r>
    </w:p>
    <w:p w14:paraId="47EAE7D8"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Related to LS from CT WG3 on GPSI - Application Layer ID Mapping (see </w:t>
      </w:r>
      <w:r w:rsidRPr="00ED26F2">
        <w:rPr>
          <w:color w:val="0000FF"/>
        </w:rPr>
        <w:t>S2-2405863</w:t>
      </w:r>
      <w:r>
        <w:rPr>
          <w:color w:val="0000FF"/>
        </w:rPr>
        <w:t xml:space="preserve"> in AI 9.5.2)</w:t>
      </w:r>
    </w:p>
    <w:p w14:paraId="19CD2EB3" w14:textId="77777777" w:rsidR="00C05C67" w:rsidRDefault="00C05C67" w:rsidP="00C05C67">
      <w:pPr>
        <w:pStyle w:val="NormTop"/>
      </w:pPr>
      <w:r w:rsidRPr="00ED26F2">
        <w:rPr>
          <w:color w:val="0000FF"/>
        </w:rPr>
        <w:t>S2-2406188</w:t>
      </w:r>
      <w:r w:rsidRPr="00D53282">
        <w:t xml:space="preserve"> </w:t>
      </w:r>
      <w:r>
        <w:t>(CR) 23.502 CR4815 (Rel-18, 'F'): Corrections to Nnef_UEId service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Add NEF as service consumer of Nnef_UEId_Get service operation in Table 5.2.6.1-1 and update related description in clause 5.2.6.27.1.</w:t>
      </w:r>
    </w:p>
    <w:p w14:paraId="6F854BB6" w14:textId="77777777" w:rsidR="00C05C67" w:rsidRPr="005B25A1" w:rsidRDefault="00C05C67" w:rsidP="00C05C67">
      <w:pPr>
        <w:keepNext/>
        <w:keepLines/>
        <w:rPr>
          <w:b/>
          <w:bCs/>
        </w:rPr>
      </w:pPr>
      <w:r w:rsidRPr="005B25A1">
        <w:rPr>
          <w:b/>
          <w:bCs/>
        </w:rPr>
        <w:t>Parallel discussion:</w:t>
      </w:r>
    </w:p>
    <w:p w14:paraId="67B67848" w14:textId="77777777" w:rsidR="00C05C67" w:rsidRPr="00B81031" w:rsidRDefault="00C05C67" w:rsidP="00C05C67">
      <w:pPr>
        <w:keepNext/>
        <w:keepLines/>
        <w:rPr>
          <w:i/>
        </w:rPr>
      </w:pPr>
      <w:r>
        <w:rPr>
          <w:i/>
        </w:rPr>
        <w:t xml:space="preserve">Revised in parallel session to </w:t>
      </w:r>
      <w:r w:rsidRPr="00ED26F2">
        <w:rPr>
          <w:i/>
          <w:color w:val="0000FF"/>
        </w:rPr>
        <w:t>S2-2406889</w:t>
      </w:r>
      <w:r>
        <w:rPr>
          <w:i/>
        </w:rPr>
        <w:t xml:space="preserve">, merging </w:t>
      </w:r>
      <w:r w:rsidRPr="00ED26F2">
        <w:rPr>
          <w:i/>
          <w:color w:val="0000FF"/>
        </w:rPr>
        <w:t>S2-2406033</w:t>
      </w:r>
      <w:r>
        <w:rPr>
          <w:i/>
        </w:rPr>
        <w:t>.</w:t>
      </w:r>
    </w:p>
    <w:p w14:paraId="5E314309" w14:textId="77777777" w:rsidR="00C05C67" w:rsidRPr="00B81031" w:rsidRDefault="00C05C67" w:rsidP="00C05C67">
      <w:pPr>
        <w:keepNext/>
        <w:keepLines/>
        <w:rPr>
          <w:i/>
        </w:rPr>
      </w:pPr>
      <w:r w:rsidRPr="00ED26F2">
        <w:rPr>
          <w:i/>
          <w:color w:val="0000FF"/>
        </w:rPr>
        <w:t>S2-2406889</w:t>
      </w:r>
      <w:r>
        <w:rPr>
          <w:i/>
        </w:rPr>
        <w:t xml:space="preserve">: Revision of </w:t>
      </w:r>
      <w:r w:rsidRPr="00ED26F2">
        <w:rPr>
          <w:i/>
          <w:color w:val="0000FF"/>
        </w:rPr>
        <w:t>S2-2406188</w:t>
      </w:r>
      <w:r>
        <w:rPr>
          <w:i/>
        </w:rPr>
        <w:t xml:space="preserve">, merging </w:t>
      </w:r>
      <w:r w:rsidRPr="00ED26F2">
        <w:rPr>
          <w:i/>
          <w:color w:val="0000FF"/>
        </w:rPr>
        <w:t>S2-2406033</w:t>
      </w:r>
      <w:r>
        <w:rPr>
          <w:i/>
        </w:rPr>
        <w:t xml:space="preserve">. Revised in parallel session to </w:t>
      </w:r>
      <w:r w:rsidRPr="00ED26F2">
        <w:rPr>
          <w:i/>
          <w:color w:val="0000FF"/>
        </w:rPr>
        <w:t>S2-2406946</w:t>
      </w:r>
      <w:r>
        <w:rPr>
          <w:i/>
        </w:rPr>
        <w:t>.</w:t>
      </w:r>
    </w:p>
    <w:p w14:paraId="2825187B" w14:textId="77777777" w:rsidR="00B56CC5" w:rsidRPr="00B81031" w:rsidRDefault="00B56CC5" w:rsidP="00B56CC5">
      <w:pPr>
        <w:keepNext/>
        <w:keepLines/>
        <w:rPr>
          <w:i/>
        </w:rPr>
      </w:pPr>
      <w:r>
        <w:rPr>
          <w:i/>
        </w:rPr>
        <w:t>Agreed in parallel session.</w:t>
      </w:r>
    </w:p>
    <w:p w14:paraId="63BA88B8" w14:textId="77777777" w:rsidR="00B56CC5" w:rsidRPr="005B25A1" w:rsidRDefault="00B56CC5" w:rsidP="00B56CC5">
      <w:pPr>
        <w:keepNext/>
        <w:keepLines/>
        <w:rPr>
          <w:b/>
          <w:bCs/>
        </w:rPr>
      </w:pPr>
      <w:r w:rsidRPr="005B25A1">
        <w:rPr>
          <w:b/>
          <w:bCs/>
        </w:rPr>
        <w:t>Plenary Discussion:</w:t>
      </w:r>
    </w:p>
    <w:p w14:paraId="061BEE16" w14:textId="77777777" w:rsidR="00B56CC5" w:rsidRPr="00B56CC5" w:rsidRDefault="00B56CC5" w:rsidP="00B56CC5">
      <w:pPr>
        <w:keepNext/>
        <w:keepLines/>
      </w:pPr>
      <w:r>
        <w:t xml:space="preserve">This was </w:t>
      </w:r>
      <w:r w:rsidRPr="00B56CC5">
        <w:rPr>
          <w:color w:val="FF0000"/>
        </w:rPr>
        <w:t>block approved</w:t>
      </w:r>
      <w:r>
        <w:t>.</w:t>
      </w:r>
    </w:p>
    <w:p w14:paraId="7889836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07AA2AA" w14:textId="77777777" w:rsidR="00C05C67" w:rsidRDefault="00C05C67" w:rsidP="00C05C67">
      <w:pPr>
        <w:pStyle w:val="NormTop"/>
      </w:pPr>
      <w:r w:rsidRPr="00ED26F2">
        <w:rPr>
          <w:color w:val="0000FF"/>
        </w:rPr>
        <w:t>S2-2406033</w:t>
      </w:r>
      <w:r w:rsidRPr="00D53282">
        <w:t xml:space="preserve"> </w:t>
      </w:r>
      <w:r>
        <w:t>(CR) 23.502 CR4809 (Rel-18, 'F'): Clarification on SUPI exposure in Nnef_UEId to roaming partners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V-NEF as service consumer of Nnef_UEId in Table 5.2.6.1-1 Add clarification on the SUPI exposure to roaming partners.</w:t>
      </w:r>
    </w:p>
    <w:p w14:paraId="2BBF4919" w14:textId="77777777" w:rsidR="00C05C67" w:rsidRPr="005B25A1" w:rsidRDefault="00C05C67" w:rsidP="00C05C67">
      <w:pPr>
        <w:keepNext/>
        <w:keepLines/>
        <w:rPr>
          <w:b/>
          <w:bCs/>
        </w:rPr>
      </w:pPr>
      <w:r w:rsidRPr="005B25A1">
        <w:rPr>
          <w:b/>
          <w:bCs/>
        </w:rPr>
        <w:t>Parallel discussion:</w:t>
      </w:r>
    </w:p>
    <w:p w14:paraId="646408F0" w14:textId="77777777" w:rsidR="00C05C67" w:rsidRPr="00B81031" w:rsidRDefault="00C05C67" w:rsidP="00C05C67">
      <w:pPr>
        <w:keepNext/>
        <w:keepLines/>
        <w:rPr>
          <w:i/>
        </w:rPr>
      </w:pPr>
      <w:r>
        <w:rPr>
          <w:i/>
        </w:rPr>
        <w:t xml:space="preserve">Merged into </w:t>
      </w:r>
      <w:r w:rsidRPr="00ED26F2">
        <w:rPr>
          <w:i/>
          <w:color w:val="0000FF"/>
        </w:rPr>
        <w:t>S2-2406889</w:t>
      </w:r>
      <w:r>
        <w:rPr>
          <w:i/>
        </w:rPr>
        <w:t>.</w:t>
      </w:r>
    </w:p>
    <w:p w14:paraId="6CB7DC9D" w14:textId="77777777" w:rsidR="00C05C67" w:rsidRPr="005B25A1" w:rsidRDefault="00C05C67" w:rsidP="00C05C67">
      <w:pPr>
        <w:keepNext/>
        <w:keepLines/>
        <w:rPr>
          <w:b/>
          <w:bCs/>
        </w:rPr>
      </w:pPr>
      <w:r w:rsidRPr="005B25A1">
        <w:rPr>
          <w:b/>
          <w:bCs/>
        </w:rPr>
        <w:t>Plenary Discussion:</w:t>
      </w:r>
    </w:p>
    <w:p w14:paraId="649775C8" w14:textId="77777777" w:rsidR="00C05C67" w:rsidRPr="005B25A1" w:rsidRDefault="00C05C67" w:rsidP="00C05C67">
      <w:pPr>
        <w:keepNext/>
        <w:keepLines/>
      </w:pPr>
      <w:r w:rsidRPr="005B25A1">
        <w:t>Merged.</w:t>
      </w:r>
    </w:p>
    <w:p w14:paraId="218E7883" w14:textId="77777777" w:rsidR="00C05C67" w:rsidRDefault="00C05C67" w:rsidP="00C05C67">
      <w:r w:rsidRPr="005B25A1">
        <w:rPr>
          <w:b/>
          <w:bCs/>
        </w:rPr>
        <w:t>Status:</w:t>
      </w:r>
      <w:r>
        <w:t xml:space="preserve"> </w:t>
      </w:r>
      <w:r>
        <w:rPr>
          <w:color w:val="0000FF"/>
        </w:rPr>
        <w:t>Merged</w:t>
      </w:r>
      <w:r>
        <w:t>.</w:t>
      </w:r>
    </w:p>
    <w:p w14:paraId="1537944C" w14:textId="77777777" w:rsidR="00C05C67" w:rsidRPr="00EB0339" w:rsidRDefault="00C05C67" w:rsidP="00C05C67"/>
    <w:p w14:paraId="5ADD13DD" w14:textId="77777777" w:rsidR="007615D6" w:rsidRDefault="007615D6" w:rsidP="00E04F4D">
      <w:pPr>
        <w:pStyle w:val="Heading3"/>
      </w:pPr>
      <w:bookmarkStart w:id="91" w:name="_Toc177620646"/>
      <w:r>
        <w:t>9.18.2</w:t>
      </w:r>
      <w:r>
        <w:tab/>
        <w:t>5G Timing Resiliency and TSC &amp; URLLC enhancements (TRS_URLLC)</w:t>
      </w:r>
      <w:bookmarkEnd w:id="91"/>
    </w:p>
    <w:p w14:paraId="6E4FF77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CD5D645" w14:textId="77777777" w:rsidR="008D6ECD" w:rsidRDefault="00E04F4D" w:rsidP="00E04F4D">
      <w:r>
        <w:t>There were no contributions to this agenda item.</w:t>
      </w:r>
    </w:p>
    <w:p w14:paraId="0289CB8B" w14:textId="77777777" w:rsidR="008D6ECD" w:rsidRDefault="008D6ECD" w:rsidP="00E04F4D"/>
    <w:p w14:paraId="7B5248FE" w14:textId="77777777" w:rsidR="007615D6" w:rsidRDefault="007615D6" w:rsidP="00E04F4D">
      <w:pPr>
        <w:pStyle w:val="Heading3"/>
      </w:pPr>
      <w:bookmarkStart w:id="92" w:name="_Toc177620647"/>
      <w:r>
        <w:t>9.19.2</w:t>
      </w:r>
      <w:r>
        <w:tab/>
        <w:t>Vehicle Mounted Relays (VMR)</w:t>
      </w:r>
      <w:bookmarkEnd w:id="92"/>
    </w:p>
    <w:p w14:paraId="1EC72C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A085D6D" w14:textId="77777777" w:rsidR="008D6ECD" w:rsidRDefault="00E04F4D" w:rsidP="00E04F4D">
      <w:r>
        <w:t>There were no contributions to this agenda item.</w:t>
      </w:r>
    </w:p>
    <w:p w14:paraId="0DF5143D" w14:textId="77777777" w:rsidR="008D6ECD" w:rsidRDefault="008D6ECD" w:rsidP="00E04F4D"/>
    <w:p w14:paraId="2F2D3432" w14:textId="77777777" w:rsidR="00867557" w:rsidRDefault="00867557" w:rsidP="00867557">
      <w:pPr>
        <w:pStyle w:val="Heading3"/>
      </w:pPr>
      <w:bookmarkStart w:id="93" w:name="_Toc177620648"/>
      <w:r>
        <w:t>9.20.2</w:t>
      </w:r>
      <w:r>
        <w:tab/>
        <w:t>Support for 5WWC Phase 3 (5WWC_Ph2)</w:t>
      </w:r>
      <w:bookmarkEnd w:id="93"/>
    </w:p>
    <w:p w14:paraId="743833D5" w14:textId="77777777" w:rsidR="00867557" w:rsidRDefault="00867557" w:rsidP="0086755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B297222" w14:textId="77777777" w:rsidR="00867557" w:rsidRDefault="00867557" w:rsidP="00867557"/>
    <w:p w14:paraId="700C50A6" w14:textId="77777777" w:rsidR="00867557" w:rsidRDefault="00867557" w:rsidP="0086755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Items handled on Wednesday work planning Plenary session</w:t>
      </w:r>
    </w:p>
    <w:p w14:paraId="237EE964" w14:textId="77777777" w:rsidR="00867557" w:rsidRDefault="00867557" w:rsidP="00867557">
      <w:pPr>
        <w:pStyle w:val="NormTop"/>
      </w:pPr>
      <w:r w:rsidRPr="00ED26F2">
        <w:rPr>
          <w:color w:val="0000FF"/>
        </w:rPr>
        <w:t>S2-2405859</w:t>
      </w:r>
      <w:r w:rsidRPr="00D53282">
        <w:t xml:space="preserve"> </w:t>
      </w:r>
      <w:r>
        <w:t>(LS IN) LS from CT WG1: LS on Indicating the support of slice based N3IWF/TNGF selection from the UE to the network (Source: CT WG1 (C1-242934))</w:t>
      </w:r>
      <w:r>
        <w:br/>
      </w:r>
      <w:r w:rsidRPr="00D53282">
        <w:rPr>
          <w:b/>
        </w:rPr>
        <w:t>Document for:</w:t>
      </w:r>
      <w:r w:rsidRPr="00D53282">
        <w:t xml:space="preserve"> </w:t>
      </w:r>
      <w:r>
        <w:t>Action</w:t>
      </w:r>
      <w:r>
        <w:br/>
      </w:r>
      <w:r w:rsidRPr="00D53282">
        <w:rPr>
          <w:b/>
        </w:rPr>
        <w:t>Abstract:</w:t>
      </w:r>
      <w:r w:rsidRPr="00D53282">
        <w:t xml:space="preserve"> </w:t>
      </w:r>
      <w:r>
        <w:br/>
        <w:t>TS 23.502 states the following in clause 4.12.2.2: Also TS 23.502 states the following in clause 4.12a.2.2: CT WG1 is discussing the impact of the above NOTEs on stage-3 specifications and has the following observations: As per the current stage 2 requirements, the UE already indicates to the AMF whether it supports the slice-based N3IWF selection and/or the slice-based TNGF selection within the REGISTRATION REQUEST message during the registration procedure, which is in line with the legacy approach. However, as per the above stage 2 NOTEs, the UE also provides separate indications to the PCF about supporting those features. CT WG1 does not see the reason to step away from the legacy approach in which the AMF indicates to the PCF whether the UE supports slice-based N3IWF selection and/or the slice-based TNGF selection as this is aligned the protocol design defined from Rel-15. CT WG1 therefore asks SA WG2 to consider re-using the existing approach. Action: CT WG1 would like SA WG2 to take the above information into account, and to provide any feedback if needed.</w:t>
      </w:r>
    </w:p>
    <w:p w14:paraId="56CC692F" w14:textId="77777777" w:rsidR="00867557" w:rsidRPr="005B25A1" w:rsidRDefault="00867557" w:rsidP="00867557">
      <w:pPr>
        <w:keepNext/>
        <w:keepLines/>
        <w:rPr>
          <w:b/>
          <w:bCs/>
        </w:rPr>
      </w:pPr>
      <w:r w:rsidRPr="005B25A1">
        <w:rPr>
          <w:b/>
          <w:bCs/>
        </w:rPr>
        <w:t>Parallel discussion:</w:t>
      </w:r>
    </w:p>
    <w:p w14:paraId="7AEC1154" w14:textId="77777777" w:rsidR="00867557" w:rsidRPr="00B81031" w:rsidRDefault="00867557" w:rsidP="00867557">
      <w:pPr>
        <w:keepNext/>
        <w:keepLines/>
        <w:rPr>
          <w:i/>
        </w:rPr>
      </w:pPr>
      <w:r w:rsidRPr="00B81031">
        <w:rPr>
          <w:b/>
          <w:bCs/>
          <w:i/>
        </w:rPr>
        <w:t>Comment:</w:t>
      </w:r>
      <w:r>
        <w:rPr>
          <w:i/>
        </w:rPr>
        <w:t xml:space="preserve"> Responses drafted in </w:t>
      </w:r>
      <w:r w:rsidRPr="00ED26F2">
        <w:rPr>
          <w:i/>
          <w:color w:val="0000FF"/>
        </w:rPr>
        <w:t>S2-2406245</w:t>
      </w:r>
      <w:r>
        <w:rPr>
          <w:i/>
        </w:rPr>
        <w:t xml:space="preserve">, </w:t>
      </w:r>
      <w:r w:rsidRPr="00ED26F2">
        <w:rPr>
          <w:i/>
          <w:color w:val="0000FF"/>
        </w:rPr>
        <w:t>S2-2406154</w:t>
      </w:r>
      <w:r>
        <w:rPr>
          <w:i/>
        </w:rPr>
        <w:t xml:space="preserve">, </w:t>
      </w:r>
      <w:r w:rsidRPr="00ED26F2">
        <w:rPr>
          <w:i/>
          <w:color w:val="0000FF"/>
        </w:rPr>
        <w:t>S2-2406368</w:t>
      </w:r>
      <w:r>
        <w:rPr>
          <w:i/>
        </w:rPr>
        <w:t xml:space="preserve">, </w:t>
      </w:r>
      <w:r w:rsidRPr="00ED26F2">
        <w:rPr>
          <w:i/>
          <w:color w:val="0000FF"/>
        </w:rPr>
        <w:t>S2-2406649</w:t>
      </w:r>
      <w:r>
        <w:rPr>
          <w:i/>
        </w:rPr>
        <w:t xml:space="preserve">, </w:t>
      </w:r>
      <w:r w:rsidRPr="00ED26F2">
        <w:rPr>
          <w:i/>
          <w:color w:val="0000FF"/>
        </w:rPr>
        <w:t>S2-2406687</w:t>
      </w:r>
      <w:r>
        <w:rPr>
          <w:i/>
        </w:rPr>
        <w:t xml:space="preserve">. Final response in </w:t>
      </w:r>
      <w:r w:rsidRPr="00ED26F2">
        <w:rPr>
          <w:i/>
          <w:color w:val="0000FF"/>
        </w:rPr>
        <w:t>S2-2406945</w:t>
      </w:r>
      <w:r>
        <w:rPr>
          <w:i/>
        </w:rPr>
        <w:t>.</w:t>
      </w:r>
    </w:p>
    <w:p w14:paraId="4D61BAE0" w14:textId="77777777" w:rsidR="00867557" w:rsidRPr="005B25A1" w:rsidRDefault="00867557" w:rsidP="00867557">
      <w:pPr>
        <w:keepNext/>
        <w:keepLines/>
        <w:rPr>
          <w:b/>
          <w:bCs/>
        </w:rPr>
      </w:pPr>
      <w:r w:rsidRPr="005B25A1">
        <w:rPr>
          <w:b/>
          <w:bCs/>
        </w:rPr>
        <w:t>Plenary Discussion:</w:t>
      </w:r>
    </w:p>
    <w:p w14:paraId="394B0ADA" w14:textId="77777777" w:rsidR="00867557" w:rsidRPr="005B25A1" w:rsidRDefault="00867557" w:rsidP="00867557">
      <w:pPr>
        <w:keepNext/>
        <w:keepLines/>
      </w:pPr>
      <w:r w:rsidRPr="005B25A1">
        <w:t>Final response in</w:t>
      </w:r>
      <w:r>
        <w:rPr>
          <w:color w:val="0000FF"/>
        </w:rPr>
        <w:t xml:space="preserve"> </w:t>
      </w:r>
      <w:r w:rsidRPr="00ED26F2">
        <w:rPr>
          <w:color w:val="0000FF"/>
        </w:rPr>
        <w:t>S2-2406945</w:t>
      </w:r>
      <w:r>
        <w:t>.</w:t>
      </w:r>
    </w:p>
    <w:p w14:paraId="0EEC211E" w14:textId="77777777" w:rsidR="00867557" w:rsidRPr="00EB0339" w:rsidRDefault="00867557" w:rsidP="00867557">
      <w:r w:rsidRPr="005B25A1">
        <w:rPr>
          <w:b/>
          <w:bCs/>
        </w:rPr>
        <w:t>Status:</w:t>
      </w:r>
      <w:r>
        <w:t xml:space="preserve"> </w:t>
      </w:r>
      <w:r>
        <w:rPr>
          <w:color w:val="2AA030"/>
        </w:rPr>
        <w:t>Replied to</w:t>
      </w:r>
      <w:r>
        <w:t>.</w:t>
      </w:r>
    </w:p>
    <w:p w14:paraId="13BF4029" w14:textId="77777777" w:rsidR="00867557" w:rsidRDefault="00867557" w:rsidP="00867557">
      <w:pPr>
        <w:pStyle w:val="NormTop"/>
      </w:pPr>
      <w:r w:rsidRPr="00ED26F2">
        <w:rPr>
          <w:color w:val="0000FF"/>
        </w:rPr>
        <w:t>S2-2406244</w:t>
      </w:r>
      <w:r w:rsidRPr="00D53282">
        <w:t xml:space="preserve"> </w:t>
      </w:r>
      <w:r>
        <w:t>(CR) 23.502 CR4817 (Rel-18, 'F'): Correction about the UE indication of the support of slice based N3IWF/TNGF selection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Removal of NOTE 8 in clause 4.12a.2.2 and of NOTE 6 in in clause 4.12a.2.2.</w:t>
      </w:r>
    </w:p>
    <w:p w14:paraId="2B0D2A94" w14:textId="77777777" w:rsidR="00867557" w:rsidRPr="005B25A1" w:rsidRDefault="00867557" w:rsidP="00867557">
      <w:pPr>
        <w:keepNext/>
        <w:keepLines/>
        <w:rPr>
          <w:b/>
          <w:bCs/>
        </w:rPr>
      </w:pPr>
      <w:r w:rsidRPr="005B25A1">
        <w:rPr>
          <w:b/>
          <w:bCs/>
        </w:rPr>
        <w:t>Parallel discussion:</w:t>
      </w:r>
    </w:p>
    <w:p w14:paraId="332746C2" w14:textId="77777777" w:rsidR="00867557" w:rsidRPr="00B81031" w:rsidRDefault="00867557" w:rsidP="00867557">
      <w:pPr>
        <w:keepNext/>
        <w:keepLines/>
        <w:rPr>
          <w:i/>
        </w:rPr>
      </w:pPr>
      <w:r>
        <w:rPr>
          <w:i/>
        </w:rPr>
        <w:t xml:space="preserve">Revised in parallel session to </w:t>
      </w:r>
      <w:r w:rsidRPr="00ED26F2">
        <w:rPr>
          <w:i/>
          <w:color w:val="0000FF"/>
        </w:rPr>
        <w:t>S2-2406890</w:t>
      </w:r>
      <w:r>
        <w:rPr>
          <w:i/>
        </w:rPr>
        <w:t xml:space="preserve">, merging </w:t>
      </w:r>
      <w:r w:rsidRPr="00ED26F2">
        <w:rPr>
          <w:i/>
          <w:color w:val="0000FF"/>
        </w:rPr>
        <w:t>S2-2406652</w:t>
      </w:r>
      <w:r>
        <w:rPr>
          <w:i/>
        </w:rPr>
        <w:t xml:space="preserve"> and </w:t>
      </w:r>
      <w:r w:rsidRPr="00ED26F2">
        <w:rPr>
          <w:i/>
          <w:color w:val="0000FF"/>
        </w:rPr>
        <w:t>S2-2406155</w:t>
      </w:r>
      <w:r>
        <w:rPr>
          <w:i/>
        </w:rPr>
        <w:t>.</w:t>
      </w:r>
    </w:p>
    <w:p w14:paraId="04D255E6" w14:textId="77777777" w:rsidR="00867557" w:rsidRPr="00B81031" w:rsidRDefault="00867557" w:rsidP="00867557">
      <w:pPr>
        <w:keepNext/>
        <w:keepLines/>
        <w:rPr>
          <w:i/>
        </w:rPr>
      </w:pPr>
      <w:r w:rsidRPr="00ED26F2">
        <w:rPr>
          <w:i/>
          <w:color w:val="0000FF"/>
        </w:rPr>
        <w:t>S2-2406890</w:t>
      </w:r>
      <w:r>
        <w:rPr>
          <w:i/>
        </w:rPr>
        <w:t xml:space="preserve">: Revision of </w:t>
      </w:r>
      <w:r w:rsidRPr="00ED26F2">
        <w:rPr>
          <w:i/>
          <w:color w:val="0000FF"/>
        </w:rPr>
        <w:t>S2-2406244</w:t>
      </w:r>
      <w:r>
        <w:rPr>
          <w:i/>
        </w:rPr>
        <w:t xml:space="preserve">, merging </w:t>
      </w:r>
      <w:r w:rsidRPr="00ED26F2">
        <w:rPr>
          <w:i/>
          <w:color w:val="0000FF"/>
        </w:rPr>
        <w:t>S2-2406652</w:t>
      </w:r>
      <w:r>
        <w:rPr>
          <w:i/>
        </w:rPr>
        <w:t xml:space="preserve"> and </w:t>
      </w:r>
      <w:r w:rsidRPr="00ED26F2">
        <w:rPr>
          <w:i/>
          <w:color w:val="0000FF"/>
        </w:rPr>
        <w:t>S2-2406155</w:t>
      </w:r>
      <w:r>
        <w:rPr>
          <w:i/>
        </w:rPr>
        <w:t xml:space="preserve">. Revised in parallel session to </w:t>
      </w:r>
      <w:r w:rsidRPr="00ED26F2">
        <w:rPr>
          <w:i/>
          <w:color w:val="0000FF"/>
        </w:rPr>
        <w:t>S2-2406944</w:t>
      </w:r>
      <w:r>
        <w:rPr>
          <w:i/>
        </w:rPr>
        <w:t>.</w:t>
      </w:r>
    </w:p>
    <w:p w14:paraId="14360EBB" w14:textId="77777777" w:rsidR="00867557" w:rsidRPr="00B81031" w:rsidRDefault="00867557" w:rsidP="00867557">
      <w:pPr>
        <w:keepNext/>
        <w:keepLines/>
        <w:rPr>
          <w:i/>
        </w:rPr>
      </w:pPr>
      <w:r>
        <w:rPr>
          <w:i/>
        </w:rPr>
        <w:t>Agreed in parallel session. This CR was agreed.</w:t>
      </w:r>
    </w:p>
    <w:p w14:paraId="78DFDBEB" w14:textId="77777777" w:rsidR="00867557" w:rsidRPr="005B25A1" w:rsidRDefault="00867557" w:rsidP="00867557">
      <w:pPr>
        <w:keepNext/>
        <w:keepLines/>
        <w:rPr>
          <w:b/>
          <w:bCs/>
        </w:rPr>
      </w:pPr>
      <w:r w:rsidRPr="005B25A1">
        <w:rPr>
          <w:b/>
          <w:bCs/>
        </w:rPr>
        <w:t>Plenary Discussion:</w:t>
      </w:r>
    </w:p>
    <w:p w14:paraId="3F04CB38" w14:textId="77777777" w:rsidR="00867557" w:rsidRPr="005B25A1" w:rsidRDefault="00867557" w:rsidP="00867557">
      <w:pPr>
        <w:keepNext/>
        <w:keepLines/>
      </w:pPr>
      <w:r w:rsidRPr="005B25A1">
        <w:t>(Handled on Wednesday in the Work Planning session). This CR was reviewed and approved.</w:t>
      </w:r>
    </w:p>
    <w:p w14:paraId="35F4FF22" w14:textId="77777777" w:rsidR="00867557" w:rsidRPr="00EB0339" w:rsidRDefault="00867557" w:rsidP="00867557">
      <w:r w:rsidRPr="005B25A1">
        <w:rPr>
          <w:b/>
          <w:bCs/>
        </w:rPr>
        <w:t>Status:</w:t>
      </w:r>
      <w:r>
        <w:t xml:space="preserve"> </w:t>
      </w:r>
      <w:r>
        <w:rPr>
          <w:color w:val="FF0000"/>
        </w:rPr>
        <w:t>Agreed</w:t>
      </w:r>
      <w:r>
        <w:t>.</w:t>
      </w:r>
    </w:p>
    <w:p w14:paraId="12EC8263" w14:textId="77777777" w:rsidR="00867557" w:rsidRDefault="00867557" w:rsidP="00867557">
      <w:pPr>
        <w:pStyle w:val="NormTop"/>
      </w:pPr>
      <w:r w:rsidRPr="00ED26F2">
        <w:rPr>
          <w:color w:val="0000FF"/>
        </w:rPr>
        <w:lastRenderedPageBreak/>
        <w:t>S2-2406245</w:t>
      </w:r>
      <w:r w:rsidRPr="00D53282">
        <w:t xml:space="preserve"> </w:t>
      </w:r>
      <w:r>
        <w:t>(LS OUT) [DRAFT] LS on Indicating the support of slice based N3IWF/TNGF selection from the UE to the network (Source: Nokia)</w:t>
      </w:r>
      <w:r>
        <w:br/>
      </w:r>
      <w:r w:rsidRPr="00D53282">
        <w:rPr>
          <w:b/>
        </w:rPr>
        <w:t>Document for:</w:t>
      </w:r>
      <w:r w:rsidRPr="00D53282">
        <w:t xml:space="preserve"> </w:t>
      </w:r>
      <w:r>
        <w:t>Approval</w:t>
      </w:r>
      <w:r>
        <w:br/>
      </w:r>
      <w:r w:rsidRPr="00D53282">
        <w:rPr>
          <w:b/>
        </w:rPr>
        <w:t>Abstract:</w:t>
      </w:r>
      <w:r w:rsidRPr="00D53282">
        <w:t xml:space="preserve"> </w:t>
      </w:r>
      <w:r>
        <w:br/>
        <w:t>[DRAFT] LS on Indicating the support of slice based N3IWF/TNGF selection from the UE to the network.</w:t>
      </w:r>
    </w:p>
    <w:p w14:paraId="1652CAF0" w14:textId="77777777" w:rsidR="00867557" w:rsidRPr="005B25A1" w:rsidRDefault="00867557" w:rsidP="00867557">
      <w:pPr>
        <w:keepNext/>
        <w:keepLines/>
        <w:rPr>
          <w:b/>
          <w:bCs/>
        </w:rPr>
      </w:pPr>
      <w:r w:rsidRPr="005B25A1">
        <w:rPr>
          <w:b/>
          <w:bCs/>
        </w:rPr>
        <w:t>Parallel discussion:</w:t>
      </w:r>
    </w:p>
    <w:p w14:paraId="01400ACB" w14:textId="77777777" w:rsidR="00867557" w:rsidRPr="00B81031" w:rsidRDefault="00867557" w:rsidP="00867557">
      <w:pPr>
        <w:keepNext/>
        <w:keepLines/>
        <w:rPr>
          <w:i/>
        </w:rPr>
      </w:pPr>
      <w:r>
        <w:rPr>
          <w:i/>
        </w:rPr>
        <w:t xml:space="preserve">Response to </w:t>
      </w:r>
      <w:r w:rsidRPr="00ED26F2">
        <w:rPr>
          <w:i/>
          <w:color w:val="0000FF"/>
        </w:rPr>
        <w:t>S2-2405859</w:t>
      </w:r>
      <w:r>
        <w:rPr>
          <w:i/>
        </w:rPr>
        <w:t xml:space="preserve">. Revised in parallel session to </w:t>
      </w:r>
      <w:r w:rsidRPr="00ED26F2">
        <w:rPr>
          <w:i/>
          <w:color w:val="0000FF"/>
        </w:rPr>
        <w:t>S2-2406891</w:t>
      </w:r>
      <w:r>
        <w:rPr>
          <w:i/>
        </w:rPr>
        <w:t>.</w:t>
      </w:r>
    </w:p>
    <w:p w14:paraId="10EACAAA" w14:textId="77777777" w:rsidR="00867557" w:rsidRPr="00B81031" w:rsidRDefault="00867557" w:rsidP="00867557">
      <w:pPr>
        <w:keepNext/>
        <w:keepLines/>
        <w:rPr>
          <w:i/>
        </w:rPr>
      </w:pPr>
      <w:r>
        <w:rPr>
          <w:i/>
        </w:rPr>
        <w:t xml:space="preserve">Revised in parallel session to </w:t>
      </w:r>
      <w:r w:rsidRPr="00ED26F2">
        <w:rPr>
          <w:i/>
          <w:color w:val="0000FF"/>
        </w:rPr>
        <w:t>S2-2406945</w:t>
      </w:r>
      <w:r>
        <w:rPr>
          <w:i/>
        </w:rPr>
        <w:t>.</w:t>
      </w:r>
    </w:p>
    <w:p w14:paraId="1A6DA916" w14:textId="77777777" w:rsidR="00867557" w:rsidRPr="00B81031" w:rsidRDefault="00867557" w:rsidP="00867557">
      <w:pPr>
        <w:keepNext/>
        <w:keepLines/>
        <w:rPr>
          <w:i/>
        </w:rPr>
      </w:pPr>
      <w:r>
        <w:rPr>
          <w:i/>
        </w:rPr>
        <w:t>Agreed in parallel session. This LS OUT was approved.</w:t>
      </w:r>
    </w:p>
    <w:p w14:paraId="7BFC8159" w14:textId="77777777" w:rsidR="00867557" w:rsidRPr="005B25A1" w:rsidRDefault="00867557" w:rsidP="00867557">
      <w:pPr>
        <w:keepNext/>
        <w:keepLines/>
        <w:rPr>
          <w:b/>
          <w:bCs/>
        </w:rPr>
      </w:pPr>
      <w:r w:rsidRPr="005B25A1">
        <w:rPr>
          <w:b/>
          <w:bCs/>
        </w:rPr>
        <w:t>Plenary Discussion:</w:t>
      </w:r>
    </w:p>
    <w:p w14:paraId="20FB3F6A" w14:textId="77777777" w:rsidR="00867557" w:rsidRPr="005B25A1" w:rsidRDefault="00867557" w:rsidP="00867557">
      <w:pPr>
        <w:keepNext/>
        <w:keepLines/>
      </w:pPr>
      <w:r w:rsidRPr="005B25A1">
        <w:t>(Handled on Wednesday in the Work Planning session). This was reviewed and approved.</w:t>
      </w:r>
    </w:p>
    <w:p w14:paraId="61BC7BFB" w14:textId="77777777" w:rsidR="00867557" w:rsidRPr="00EB0339" w:rsidRDefault="00867557" w:rsidP="00867557">
      <w:r w:rsidRPr="005B25A1">
        <w:rPr>
          <w:b/>
          <w:bCs/>
        </w:rPr>
        <w:t>Status:</w:t>
      </w:r>
      <w:r>
        <w:t xml:space="preserve"> </w:t>
      </w:r>
      <w:r>
        <w:rPr>
          <w:color w:val="FF0000"/>
        </w:rPr>
        <w:t>Approved</w:t>
      </w:r>
      <w:r>
        <w:t>.</w:t>
      </w:r>
    </w:p>
    <w:p w14:paraId="16ED280C" w14:textId="77777777" w:rsidR="00867557" w:rsidRDefault="00867557" w:rsidP="00867557">
      <w:pPr>
        <w:pStyle w:val="H6"/>
        <w:pBdr>
          <w:top w:val="single" w:sz="4" w:space="1" w:color="auto"/>
          <w:left w:val="single" w:sz="4" w:space="4" w:color="auto"/>
          <w:bottom w:val="single" w:sz="4" w:space="1" w:color="auto"/>
          <w:right w:val="single" w:sz="4" w:space="4" w:color="auto"/>
        </w:pBdr>
        <w:rPr>
          <w:color w:val="0000FF"/>
        </w:rPr>
      </w:pPr>
      <w:r>
        <w:rPr>
          <w:color w:val="0000FF"/>
        </w:rPr>
        <w:t>LS from CT WG1 on slice based N3IWF/TNGF selection</w:t>
      </w:r>
    </w:p>
    <w:p w14:paraId="2326225D" w14:textId="77777777" w:rsidR="00867557" w:rsidRDefault="00867557" w:rsidP="00867557">
      <w:pPr>
        <w:pStyle w:val="NormTop"/>
      </w:pPr>
      <w:r w:rsidRPr="00ED26F2">
        <w:rPr>
          <w:color w:val="0000FF"/>
        </w:rPr>
        <w:t>S2-2406154</w:t>
      </w:r>
      <w:r w:rsidRPr="00D53282">
        <w:t xml:space="preserve"> </w:t>
      </w:r>
      <w:r>
        <w:t>(LS OUT) [DRAFT] LS Reply on indicating the support of slice based N3IWF TNGF selection from the UE to network (Source: Huawei, HiSilicon)</w:t>
      </w:r>
      <w:r>
        <w:br/>
      </w:r>
      <w:r w:rsidRPr="00D53282">
        <w:rPr>
          <w:b/>
        </w:rPr>
        <w:t>Document for:</w:t>
      </w:r>
      <w:r w:rsidRPr="00D53282">
        <w:t xml:space="preserve"> </w:t>
      </w:r>
      <w:r>
        <w:t>Approval</w:t>
      </w:r>
      <w:r>
        <w:br/>
      </w:r>
      <w:r w:rsidRPr="00D53282">
        <w:rPr>
          <w:b/>
        </w:rPr>
        <w:t>Abstract:</w:t>
      </w:r>
      <w:r w:rsidRPr="00D53282">
        <w:t xml:space="preserve"> </w:t>
      </w:r>
      <w:r>
        <w:br/>
        <w:t>This LS is to reply CT WG1 LS in about indication to PCF that UE support slice based N3IWF/TNGF selection.</w:t>
      </w:r>
    </w:p>
    <w:p w14:paraId="090100A3" w14:textId="77777777" w:rsidR="00867557" w:rsidRPr="005B25A1" w:rsidRDefault="00867557" w:rsidP="00867557">
      <w:pPr>
        <w:keepNext/>
        <w:keepLines/>
        <w:rPr>
          <w:b/>
          <w:bCs/>
        </w:rPr>
      </w:pPr>
      <w:r w:rsidRPr="005B25A1">
        <w:rPr>
          <w:b/>
          <w:bCs/>
        </w:rPr>
        <w:t>Parallel discussion:</w:t>
      </w:r>
    </w:p>
    <w:p w14:paraId="06821F32" w14:textId="77777777" w:rsidR="00867557" w:rsidRPr="00B81031" w:rsidRDefault="00867557" w:rsidP="00867557">
      <w:pPr>
        <w:keepNext/>
        <w:keepLines/>
        <w:rPr>
          <w:i/>
        </w:rPr>
      </w:pPr>
      <w:r>
        <w:rPr>
          <w:i/>
        </w:rPr>
        <w:t xml:space="preserve">Response to </w:t>
      </w:r>
      <w:r w:rsidRPr="00ED26F2">
        <w:rPr>
          <w:i/>
          <w:color w:val="0000FF"/>
        </w:rPr>
        <w:t>S2-2405859</w:t>
      </w:r>
      <w:r>
        <w:rPr>
          <w:i/>
        </w:rPr>
        <w:t>.</w:t>
      </w:r>
    </w:p>
    <w:p w14:paraId="4450AC16" w14:textId="77777777" w:rsidR="00DA3254" w:rsidRPr="005B25A1" w:rsidRDefault="00DA3254" w:rsidP="00DA3254">
      <w:pPr>
        <w:keepNext/>
        <w:keepLines/>
      </w:pPr>
      <w:r w:rsidRPr="00B56CC5">
        <w:rPr>
          <w:color w:val="0000FF"/>
        </w:rPr>
        <w:t>Not handled</w:t>
      </w:r>
      <w:r>
        <w:t>.</w:t>
      </w:r>
    </w:p>
    <w:p w14:paraId="65E6B204" w14:textId="77777777" w:rsidR="00DA3254" w:rsidRPr="00EB0339" w:rsidRDefault="00DA3254" w:rsidP="00DA3254">
      <w:r w:rsidRPr="005B25A1">
        <w:rPr>
          <w:b/>
          <w:bCs/>
        </w:rPr>
        <w:t>Status:</w:t>
      </w:r>
      <w:r>
        <w:t xml:space="preserve"> </w:t>
      </w:r>
      <w:r w:rsidRPr="00B56CC5">
        <w:rPr>
          <w:color w:val="0000FF"/>
        </w:rPr>
        <w:t>Not handled</w:t>
      </w:r>
      <w:r>
        <w:t>.</w:t>
      </w:r>
    </w:p>
    <w:p w14:paraId="4DC762D2" w14:textId="77777777" w:rsidR="00867557" w:rsidRDefault="00867557" w:rsidP="00867557">
      <w:pPr>
        <w:pStyle w:val="NormTop"/>
      </w:pPr>
      <w:r w:rsidRPr="00ED26F2">
        <w:rPr>
          <w:color w:val="0000FF"/>
        </w:rPr>
        <w:t>S2-2406368</w:t>
      </w:r>
      <w:r w:rsidRPr="00D53282">
        <w:t xml:space="preserve"> </w:t>
      </w:r>
      <w:r>
        <w:t>(LS OUT) [DRAFT] Reply LS on Indicating the support of slice based N3IWF/TNGF selection from the UE to the network (Source: LG Electronics)</w:t>
      </w:r>
      <w:r>
        <w:br/>
      </w:r>
      <w:r w:rsidRPr="00D53282">
        <w:rPr>
          <w:b/>
        </w:rPr>
        <w:t>Document for:</w:t>
      </w:r>
      <w:r w:rsidRPr="00D53282">
        <w:t xml:space="preserve"> </w:t>
      </w:r>
      <w:r>
        <w:t>Approval</w:t>
      </w:r>
      <w:r>
        <w:br/>
      </w:r>
      <w:r w:rsidRPr="00D53282">
        <w:rPr>
          <w:b/>
        </w:rPr>
        <w:t>Abstract:</w:t>
      </w:r>
      <w:r w:rsidRPr="00D53282">
        <w:t xml:space="preserve"> </w:t>
      </w:r>
      <w:r>
        <w:br/>
        <w:t>[DRAFT] Reply LS on Indicating the support of slice based N3IWF/TNGF selection from the UE to the network.</w:t>
      </w:r>
    </w:p>
    <w:p w14:paraId="7526FABC" w14:textId="77777777" w:rsidR="00867557" w:rsidRPr="005B25A1" w:rsidRDefault="00867557" w:rsidP="00867557">
      <w:pPr>
        <w:keepNext/>
        <w:keepLines/>
        <w:rPr>
          <w:b/>
          <w:bCs/>
        </w:rPr>
      </w:pPr>
      <w:r w:rsidRPr="005B25A1">
        <w:rPr>
          <w:b/>
          <w:bCs/>
        </w:rPr>
        <w:t>Parallel discussion:</w:t>
      </w:r>
    </w:p>
    <w:p w14:paraId="736E0670" w14:textId="77777777" w:rsidR="00867557" w:rsidRPr="00B81031" w:rsidRDefault="00867557" w:rsidP="00867557">
      <w:pPr>
        <w:keepNext/>
        <w:keepLines/>
        <w:rPr>
          <w:i/>
        </w:rPr>
      </w:pPr>
      <w:r>
        <w:rPr>
          <w:i/>
        </w:rPr>
        <w:t xml:space="preserve">Response to </w:t>
      </w:r>
      <w:r w:rsidRPr="00ED26F2">
        <w:rPr>
          <w:i/>
          <w:color w:val="0000FF"/>
        </w:rPr>
        <w:t>S2-2405859</w:t>
      </w:r>
      <w:r>
        <w:rPr>
          <w:i/>
        </w:rPr>
        <w:t>.</w:t>
      </w:r>
    </w:p>
    <w:p w14:paraId="5E481E1D" w14:textId="77777777" w:rsidR="00DA3254" w:rsidRPr="005B25A1" w:rsidRDefault="00DA3254" w:rsidP="00DA3254">
      <w:pPr>
        <w:keepNext/>
        <w:keepLines/>
      </w:pPr>
      <w:r w:rsidRPr="00B56CC5">
        <w:rPr>
          <w:color w:val="0000FF"/>
        </w:rPr>
        <w:t>Not handled</w:t>
      </w:r>
      <w:r>
        <w:t>.</w:t>
      </w:r>
    </w:p>
    <w:p w14:paraId="0FB83680" w14:textId="77777777" w:rsidR="00DA3254" w:rsidRPr="00EB0339" w:rsidRDefault="00DA3254" w:rsidP="00DA3254">
      <w:r w:rsidRPr="005B25A1">
        <w:rPr>
          <w:b/>
          <w:bCs/>
        </w:rPr>
        <w:t>Status:</w:t>
      </w:r>
      <w:r>
        <w:t xml:space="preserve"> </w:t>
      </w:r>
      <w:r w:rsidRPr="00B56CC5">
        <w:rPr>
          <w:color w:val="0000FF"/>
        </w:rPr>
        <w:t>Not handled</w:t>
      </w:r>
      <w:r>
        <w:t>.</w:t>
      </w:r>
    </w:p>
    <w:p w14:paraId="5EB27C67" w14:textId="77777777" w:rsidR="00867557" w:rsidRDefault="00867557" w:rsidP="00867557">
      <w:pPr>
        <w:pStyle w:val="NormTop"/>
      </w:pPr>
      <w:r w:rsidRPr="00ED26F2">
        <w:rPr>
          <w:color w:val="0000FF"/>
        </w:rPr>
        <w:t>S2-2406649</w:t>
      </w:r>
      <w:r w:rsidRPr="00D53282">
        <w:t xml:space="preserve"> </w:t>
      </w:r>
      <w:r>
        <w:t>(LS OUT) [DRAFT] Reply LS On Indicating the support of slice based N3IWFTNGF selection from the UE to the network (Source: Samsung)</w:t>
      </w:r>
      <w:r>
        <w:br/>
      </w:r>
      <w:r w:rsidRPr="00D53282">
        <w:rPr>
          <w:b/>
        </w:rPr>
        <w:t>Document for:</w:t>
      </w:r>
      <w:r w:rsidRPr="00D53282">
        <w:t xml:space="preserve"> </w:t>
      </w:r>
      <w:r>
        <w:t>Approval</w:t>
      </w:r>
      <w:r>
        <w:br/>
      </w:r>
      <w:r w:rsidRPr="00D53282">
        <w:rPr>
          <w:b/>
        </w:rPr>
        <w:t>Abstract:</w:t>
      </w:r>
      <w:r w:rsidRPr="00D53282">
        <w:t xml:space="preserve"> </w:t>
      </w:r>
      <w:r>
        <w:br/>
        <w:t>[DRAFT] Reply LS On Indicating the support of slice based N3IWFTNGF selection from the UE to the network.</w:t>
      </w:r>
    </w:p>
    <w:p w14:paraId="005B6D2A" w14:textId="77777777" w:rsidR="00867557" w:rsidRPr="005B25A1" w:rsidRDefault="00867557" w:rsidP="00867557">
      <w:pPr>
        <w:keepNext/>
        <w:keepLines/>
        <w:rPr>
          <w:b/>
          <w:bCs/>
        </w:rPr>
      </w:pPr>
      <w:r w:rsidRPr="005B25A1">
        <w:rPr>
          <w:b/>
          <w:bCs/>
        </w:rPr>
        <w:t>Parallel discussion:</w:t>
      </w:r>
    </w:p>
    <w:p w14:paraId="4E778D65" w14:textId="77777777" w:rsidR="00867557" w:rsidRPr="00B81031" w:rsidRDefault="00867557" w:rsidP="00867557">
      <w:pPr>
        <w:keepNext/>
        <w:keepLines/>
        <w:rPr>
          <w:i/>
        </w:rPr>
      </w:pPr>
      <w:r>
        <w:rPr>
          <w:i/>
        </w:rPr>
        <w:t xml:space="preserve">Response to </w:t>
      </w:r>
      <w:r w:rsidRPr="00ED26F2">
        <w:rPr>
          <w:i/>
          <w:color w:val="0000FF"/>
        </w:rPr>
        <w:t>S2-2405859</w:t>
      </w:r>
      <w:r>
        <w:rPr>
          <w:i/>
        </w:rPr>
        <w:t>.</w:t>
      </w:r>
    </w:p>
    <w:p w14:paraId="290F788F" w14:textId="77777777" w:rsidR="00DA3254" w:rsidRPr="005B25A1" w:rsidRDefault="00DA3254" w:rsidP="00DA3254">
      <w:pPr>
        <w:keepNext/>
        <w:keepLines/>
      </w:pPr>
      <w:r w:rsidRPr="00B56CC5">
        <w:rPr>
          <w:color w:val="0000FF"/>
        </w:rPr>
        <w:t>Not handled</w:t>
      </w:r>
      <w:r>
        <w:t>.</w:t>
      </w:r>
    </w:p>
    <w:p w14:paraId="5190D84B" w14:textId="77777777" w:rsidR="00DA3254" w:rsidRPr="00EB0339" w:rsidRDefault="00DA3254" w:rsidP="00DA3254">
      <w:r w:rsidRPr="005B25A1">
        <w:rPr>
          <w:b/>
          <w:bCs/>
        </w:rPr>
        <w:t>Status:</w:t>
      </w:r>
      <w:r>
        <w:t xml:space="preserve"> </w:t>
      </w:r>
      <w:r w:rsidRPr="00B56CC5">
        <w:rPr>
          <w:color w:val="0000FF"/>
        </w:rPr>
        <w:t>Not handled</w:t>
      </w:r>
      <w:r>
        <w:t>.</w:t>
      </w:r>
    </w:p>
    <w:p w14:paraId="659F2544" w14:textId="77777777" w:rsidR="00867557" w:rsidRDefault="00867557" w:rsidP="00867557">
      <w:pPr>
        <w:pStyle w:val="NormTop"/>
      </w:pPr>
      <w:r w:rsidRPr="00ED26F2">
        <w:rPr>
          <w:color w:val="0000FF"/>
        </w:rPr>
        <w:lastRenderedPageBreak/>
        <w:t>S2-2406687</w:t>
      </w:r>
      <w:r w:rsidRPr="00D53282">
        <w:t xml:space="preserve"> </w:t>
      </w:r>
      <w:r>
        <w:t>(LS OUT) [DRAFT] Reply LS on indicating the support of slice based N3IWF/TNGF selection from the UE to the network (Source: OPPO)</w:t>
      </w:r>
      <w:r>
        <w:br/>
      </w:r>
      <w:r w:rsidRPr="00D53282">
        <w:rPr>
          <w:b/>
        </w:rPr>
        <w:t>Document for:</w:t>
      </w:r>
      <w:r w:rsidRPr="00D53282">
        <w:t xml:space="preserve"> </w:t>
      </w:r>
      <w:r>
        <w:t>Approval</w:t>
      </w:r>
      <w:r>
        <w:br/>
      </w:r>
      <w:r w:rsidRPr="00D53282">
        <w:rPr>
          <w:b/>
        </w:rPr>
        <w:t>Abstract:</w:t>
      </w:r>
      <w:r w:rsidRPr="00D53282">
        <w:t xml:space="preserve"> </w:t>
      </w:r>
      <w:r>
        <w:br/>
        <w:t>[DRAFT] Reply LS on indicating the support of slice based N3IWF/TNGF selection from the UE to the network.</w:t>
      </w:r>
    </w:p>
    <w:p w14:paraId="256593E5" w14:textId="77777777" w:rsidR="00867557" w:rsidRPr="005B25A1" w:rsidRDefault="00867557" w:rsidP="00867557">
      <w:pPr>
        <w:keepNext/>
        <w:keepLines/>
        <w:rPr>
          <w:b/>
          <w:bCs/>
        </w:rPr>
      </w:pPr>
      <w:r w:rsidRPr="005B25A1">
        <w:rPr>
          <w:b/>
          <w:bCs/>
        </w:rPr>
        <w:t>Parallel discussion:</w:t>
      </w:r>
    </w:p>
    <w:p w14:paraId="44E78B23" w14:textId="77777777" w:rsidR="00867557" w:rsidRPr="00B81031" w:rsidRDefault="00867557" w:rsidP="00867557">
      <w:pPr>
        <w:keepNext/>
        <w:keepLines/>
        <w:rPr>
          <w:i/>
        </w:rPr>
      </w:pPr>
      <w:r>
        <w:rPr>
          <w:i/>
        </w:rPr>
        <w:t xml:space="preserve">Response to </w:t>
      </w:r>
      <w:r w:rsidRPr="00ED26F2">
        <w:rPr>
          <w:i/>
          <w:color w:val="0000FF"/>
        </w:rPr>
        <w:t>S2-2405859</w:t>
      </w:r>
      <w:r>
        <w:rPr>
          <w:i/>
        </w:rPr>
        <w:t>.</w:t>
      </w:r>
    </w:p>
    <w:p w14:paraId="3CC6A6FD" w14:textId="77777777" w:rsidR="00DA3254" w:rsidRPr="005B25A1" w:rsidRDefault="00DA3254" w:rsidP="00DA3254">
      <w:pPr>
        <w:keepNext/>
        <w:keepLines/>
      </w:pPr>
      <w:r w:rsidRPr="00B56CC5">
        <w:rPr>
          <w:color w:val="0000FF"/>
        </w:rPr>
        <w:t>Not handled</w:t>
      </w:r>
      <w:r>
        <w:t>.</w:t>
      </w:r>
    </w:p>
    <w:p w14:paraId="2C010769" w14:textId="77777777" w:rsidR="00DA3254" w:rsidRPr="00EB0339" w:rsidRDefault="00DA3254" w:rsidP="00DA3254">
      <w:r w:rsidRPr="005B25A1">
        <w:rPr>
          <w:b/>
          <w:bCs/>
        </w:rPr>
        <w:t>Status:</w:t>
      </w:r>
      <w:r>
        <w:t xml:space="preserve"> </w:t>
      </w:r>
      <w:r w:rsidRPr="00B56CC5">
        <w:rPr>
          <w:color w:val="0000FF"/>
        </w:rPr>
        <w:t>Not handled</w:t>
      </w:r>
      <w:r>
        <w:t>.</w:t>
      </w:r>
    </w:p>
    <w:p w14:paraId="30567049" w14:textId="77777777" w:rsidR="00867557" w:rsidRDefault="00867557" w:rsidP="00867557">
      <w:pPr>
        <w:pStyle w:val="NormTop"/>
      </w:pPr>
      <w:r w:rsidRPr="00ED26F2">
        <w:rPr>
          <w:color w:val="0000FF"/>
        </w:rPr>
        <w:t>S2-2406155</w:t>
      </w:r>
      <w:r w:rsidRPr="00D53282">
        <w:t xml:space="preserve"> </w:t>
      </w:r>
      <w:r>
        <w:t>(CR) 23.502 CR4814 (Rel-18, 'F'): Remove the Notes indicating the support of slice based N3IWFTNGF selection from the UE to the network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notes about UE inform PCF whether the UE supports slice based N3IWF/TNGF selection. The UE informs the PCF via the AMF at registration procedure as indicated by CT WG1 (LS in C1-242924) and stated in the 5GS NAS protocol design in TS 24.501.</w:t>
      </w:r>
    </w:p>
    <w:p w14:paraId="7F1E7350" w14:textId="77777777" w:rsidR="00867557" w:rsidRPr="005B25A1" w:rsidRDefault="00867557" w:rsidP="00867557">
      <w:pPr>
        <w:keepNext/>
        <w:keepLines/>
        <w:rPr>
          <w:b/>
          <w:bCs/>
        </w:rPr>
      </w:pPr>
      <w:r w:rsidRPr="005B25A1">
        <w:rPr>
          <w:b/>
          <w:bCs/>
        </w:rPr>
        <w:t>Parallel discussion:</w:t>
      </w:r>
    </w:p>
    <w:p w14:paraId="4E3AB940" w14:textId="77777777" w:rsidR="00867557" w:rsidRPr="00B81031" w:rsidRDefault="00867557" w:rsidP="00867557">
      <w:pPr>
        <w:keepNext/>
        <w:keepLines/>
        <w:rPr>
          <w:i/>
        </w:rPr>
      </w:pPr>
      <w:r>
        <w:rPr>
          <w:i/>
        </w:rPr>
        <w:t xml:space="preserve">Merged into </w:t>
      </w:r>
      <w:r w:rsidRPr="00ED26F2">
        <w:rPr>
          <w:i/>
          <w:color w:val="0000FF"/>
        </w:rPr>
        <w:t>S2-2406890</w:t>
      </w:r>
      <w:r>
        <w:rPr>
          <w:i/>
        </w:rPr>
        <w:t>.</w:t>
      </w:r>
    </w:p>
    <w:p w14:paraId="3DE1A963" w14:textId="77777777" w:rsidR="00867557" w:rsidRPr="005B25A1" w:rsidRDefault="00867557" w:rsidP="00867557">
      <w:pPr>
        <w:keepNext/>
        <w:keepLines/>
        <w:rPr>
          <w:b/>
          <w:bCs/>
        </w:rPr>
      </w:pPr>
      <w:r w:rsidRPr="005B25A1">
        <w:rPr>
          <w:b/>
          <w:bCs/>
        </w:rPr>
        <w:t>Plenary Discussion:</w:t>
      </w:r>
    </w:p>
    <w:p w14:paraId="152C0C57" w14:textId="77777777" w:rsidR="00867557" w:rsidRPr="005B25A1" w:rsidRDefault="00867557" w:rsidP="00867557">
      <w:pPr>
        <w:keepNext/>
        <w:keepLines/>
      </w:pPr>
      <w:r w:rsidRPr="005B25A1">
        <w:t>Merged.</w:t>
      </w:r>
    </w:p>
    <w:p w14:paraId="55E2231F" w14:textId="77777777" w:rsidR="00867557" w:rsidRPr="00EB0339" w:rsidRDefault="00867557" w:rsidP="00867557">
      <w:r w:rsidRPr="005B25A1">
        <w:rPr>
          <w:b/>
          <w:bCs/>
        </w:rPr>
        <w:t>Status:</w:t>
      </w:r>
      <w:r>
        <w:t xml:space="preserve"> </w:t>
      </w:r>
      <w:r>
        <w:rPr>
          <w:color w:val="0000FF"/>
        </w:rPr>
        <w:t>Merged</w:t>
      </w:r>
      <w:r>
        <w:t>.</w:t>
      </w:r>
    </w:p>
    <w:p w14:paraId="5F6A3AF8" w14:textId="77777777" w:rsidR="00867557" w:rsidRDefault="00867557" w:rsidP="00867557">
      <w:pPr>
        <w:pStyle w:val="NormTop"/>
      </w:pPr>
      <w:r w:rsidRPr="00ED26F2">
        <w:rPr>
          <w:color w:val="0000FF"/>
        </w:rPr>
        <w:t>S2-2406652</w:t>
      </w:r>
      <w:r w:rsidRPr="00D53282">
        <w:t xml:space="preserve"> </w:t>
      </w:r>
      <w:r>
        <w:t>(CR) 23.502 CR4822 (Rel-18, 'F'): UE support of slice based N3IWFTNGF selection from the UE to the network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NOTE 8 under Clause 4.12.2.2. and NOTE 6 under 4.12a.2.2 AMF provides indication of UE support for support for slice-based N3IWF selection and/or the slice-based TNGF selection to PCF during policy creation and policy update.</w:t>
      </w:r>
    </w:p>
    <w:p w14:paraId="09652CB7" w14:textId="77777777" w:rsidR="00867557" w:rsidRPr="005B25A1" w:rsidRDefault="00867557" w:rsidP="00867557">
      <w:pPr>
        <w:keepNext/>
        <w:keepLines/>
        <w:rPr>
          <w:b/>
          <w:bCs/>
        </w:rPr>
      </w:pPr>
      <w:r w:rsidRPr="005B25A1">
        <w:rPr>
          <w:b/>
          <w:bCs/>
        </w:rPr>
        <w:t>Parallel discussion:</w:t>
      </w:r>
    </w:p>
    <w:p w14:paraId="09711C2F" w14:textId="77777777" w:rsidR="00867557" w:rsidRPr="00B81031" w:rsidRDefault="00867557" w:rsidP="00867557">
      <w:pPr>
        <w:keepNext/>
        <w:keepLines/>
        <w:rPr>
          <w:i/>
        </w:rPr>
      </w:pPr>
      <w:r>
        <w:rPr>
          <w:i/>
        </w:rPr>
        <w:t xml:space="preserve">Merged into </w:t>
      </w:r>
      <w:r w:rsidRPr="00ED26F2">
        <w:rPr>
          <w:i/>
          <w:color w:val="0000FF"/>
        </w:rPr>
        <w:t>S2-2406890</w:t>
      </w:r>
      <w:r>
        <w:rPr>
          <w:i/>
        </w:rPr>
        <w:t>.</w:t>
      </w:r>
    </w:p>
    <w:p w14:paraId="5352F749" w14:textId="77777777" w:rsidR="00867557" w:rsidRPr="005B25A1" w:rsidRDefault="00867557" w:rsidP="00867557">
      <w:pPr>
        <w:keepNext/>
        <w:keepLines/>
        <w:rPr>
          <w:b/>
          <w:bCs/>
        </w:rPr>
      </w:pPr>
      <w:r w:rsidRPr="005B25A1">
        <w:rPr>
          <w:b/>
          <w:bCs/>
        </w:rPr>
        <w:t>Plenary Discussion:</w:t>
      </w:r>
    </w:p>
    <w:p w14:paraId="30E59EE9" w14:textId="77777777" w:rsidR="00867557" w:rsidRPr="005B25A1" w:rsidRDefault="00867557" w:rsidP="00867557">
      <w:pPr>
        <w:keepNext/>
        <w:keepLines/>
      </w:pPr>
      <w:r w:rsidRPr="005B25A1">
        <w:t>Merged.</w:t>
      </w:r>
    </w:p>
    <w:p w14:paraId="740E1FFE" w14:textId="77777777" w:rsidR="00867557" w:rsidRPr="00EB0339" w:rsidRDefault="00867557" w:rsidP="00867557">
      <w:r w:rsidRPr="005B25A1">
        <w:rPr>
          <w:b/>
          <w:bCs/>
        </w:rPr>
        <w:t>Status:</w:t>
      </w:r>
      <w:r>
        <w:t xml:space="preserve"> </w:t>
      </w:r>
      <w:r>
        <w:rPr>
          <w:color w:val="0000FF"/>
        </w:rPr>
        <w:t>Merged</w:t>
      </w:r>
      <w:r>
        <w:t>.</w:t>
      </w:r>
    </w:p>
    <w:p w14:paraId="5CEE3AD3" w14:textId="77777777" w:rsidR="00867557" w:rsidRDefault="00867557" w:rsidP="00867557">
      <w:pPr>
        <w:pStyle w:val="NormTop"/>
      </w:pPr>
      <w:r w:rsidRPr="00ED26F2">
        <w:rPr>
          <w:color w:val="0000FF"/>
        </w:rPr>
        <w:t>S2-2406688</w:t>
      </w:r>
      <w:r w:rsidRPr="00D53282">
        <w:t xml:space="preserve"> </w:t>
      </w:r>
      <w:r>
        <w:t>(CR) 23.502 CR4824 (Rel-18, 'F'): On indicating the support of slice based N3IWF/TNGF selection from the UE to the network (Source: OPPO)</w:t>
      </w:r>
      <w:r>
        <w:br/>
      </w:r>
      <w:r w:rsidRPr="00D53282">
        <w:rPr>
          <w:b/>
        </w:rPr>
        <w:t>Document for:</w:t>
      </w:r>
      <w:r w:rsidRPr="00D53282">
        <w:t xml:space="preserve"> </w:t>
      </w:r>
      <w:r>
        <w:t>Approval</w:t>
      </w:r>
      <w:r>
        <w:br/>
      </w:r>
      <w:r w:rsidRPr="00D53282">
        <w:rPr>
          <w:b/>
        </w:rPr>
        <w:t>Abstract:</w:t>
      </w:r>
      <w:r w:rsidRPr="00D53282">
        <w:t xml:space="preserve"> </w:t>
      </w:r>
      <w:r>
        <w:br/>
        <w:t>Summary of change: Remove Note 8 and Note 6 in clause 4.12.2.2 and in 4.12a.2.2 respectively.</w:t>
      </w:r>
    </w:p>
    <w:p w14:paraId="5E101CC3" w14:textId="77777777" w:rsidR="00B56CC5" w:rsidRPr="005B25A1" w:rsidRDefault="00B56CC5" w:rsidP="00B56CC5">
      <w:pPr>
        <w:keepNext/>
        <w:keepLines/>
        <w:rPr>
          <w:b/>
          <w:bCs/>
        </w:rPr>
      </w:pPr>
      <w:r w:rsidRPr="005B25A1">
        <w:rPr>
          <w:b/>
          <w:bCs/>
        </w:rPr>
        <w:t>Parallel discussion:</w:t>
      </w:r>
    </w:p>
    <w:p w14:paraId="2B2C46EC" w14:textId="77777777" w:rsidR="00B56CC5" w:rsidRPr="005B25A1" w:rsidRDefault="00B56CC5" w:rsidP="00B56CC5">
      <w:pPr>
        <w:keepNext/>
        <w:keepLines/>
      </w:pPr>
      <w:r w:rsidRPr="00B56CC5">
        <w:rPr>
          <w:color w:val="0000FF"/>
        </w:rPr>
        <w:t>Not handled</w:t>
      </w:r>
      <w:r>
        <w:t>.</w:t>
      </w:r>
    </w:p>
    <w:p w14:paraId="5CA99CA8" w14:textId="77777777" w:rsidR="00B56CC5" w:rsidRPr="00EB0339" w:rsidRDefault="00B56CC5" w:rsidP="00B56CC5">
      <w:r w:rsidRPr="005B25A1">
        <w:rPr>
          <w:b/>
          <w:bCs/>
        </w:rPr>
        <w:t>Status:</w:t>
      </w:r>
      <w:r>
        <w:t xml:space="preserve"> </w:t>
      </w:r>
      <w:r w:rsidRPr="00B56CC5">
        <w:rPr>
          <w:color w:val="0000FF"/>
        </w:rPr>
        <w:t>Not handled</w:t>
      </w:r>
      <w:r>
        <w:t>.</w:t>
      </w:r>
    </w:p>
    <w:p w14:paraId="5C6FE228" w14:textId="77777777" w:rsidR="00867557" w:rsidRDefault="00867557" w:rsidP="0086755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Reply LS from BBF on 5WWC_Ph2 normative work</w:t>
      </w:r>
    </w:p>
    <w:p w14:paraId="4B43FC86" w14:textId="77777777" w:rsidR="00867557" w:rsidRDefault="00867557" w:rsidP="00867557">
      <w:pPr>
        <w:pStyle w:val="NormTop"/>
      </w:pPr>
      <w:r w:rsidRPr="00ED26F2">
        <w:rPr>
          <w:color w:val="0000FF"/>
        </w:rPr>
        <w:t>S2-2405889</w:t>
      </w:r>
      <w:r w:rsidRPr="00D53282">
        <w:t xml:space="preserve"> </w:t>
      </w:r>
      <w:r>
        <w:t>(LS IN) LS from BBF: BBF answer to your liaison S2-2311801 on 'LS on the progress of 5WWC_Ph2 normative work' (Source: BBF (LIAISE-653))</w:t>
      </w:r>
      <w:r>
        <w:br/>
      </w:r>
      <w:r w:rsidRPr="00D53282">
        <w:rPr>
          <w:b/>
        </w:rPr>
        <w:t>Document for:</w:t>
      </w:r>
      <w:r w:rsidRPr="00D53282">
        <w:t xml:space="preserve"> </w:t>
      </w:r>
      <w:r>
        <w:t>Information</w:t>
      </w:r>
      <w:r>
        <w:br/>
      </w:r>
      <w:r w:rsidRPr="00D53282">
        <w:rPr>
          <w:b/>
        </w:rPr>
        <w:t>Abstract:</w:t>
      </w:r>
      <w:r w:rsidRPr="00D53282">
        <w:t xml:space="preserve"> </w:t>
      </w:r>
      <w:r>
        <w:br/>
        <w:t>Dear colleagues, We would like to thank you for informing BBF about the progress of 3GPP s 5WWC_Ph2 normative work. We have taken the aspects described in S2-2311801 into account. BBF has started work to define the interface(s) between AUN3 and 5G-RG/AGF, which is currently in progress. At the current point in time, we have identified two possible approaches for AUN3 support. We will be happy keeping you apprised as our work on these matters progresses, and we look forward to continuing our fruitful cooperation. Sincerely, Lincoln Lavoie, Broadband Forum Technical Committee Chair.</w:t>
      </w:r>
    </w:p>
    <w:p w14:paraId="0A3B76B3" w14:textId="77777777" w:rsidR="00867557" w:rsidRPr="005B25A1" w:rsidRDefault="00867557" w:rsidP="00867557">
      <w:pPr>
        <w:keepNext/>
        <w:keepLines/>
        <w:rPr>
          <w:b/>
          <w:bCs/>
        </w:rPr>
      </w:pPr>
      <w:r w:rsidRPr="005B25A1">
        <w:rPr>
          <w:b/>
          <w:bCs/>
        </w:rPr>
        <w:t>Parallel discussion:</w:t>
      </w:r>
    </w:p>
    <w:p w14:paraId="26457896" w14:textId="77777777" w:rsidR="00867557" w:rsidRPr="00B81031" w:rsidRDefault="00867557" w:rsidP="00867557">
      <w:pPr>
        <w:keepNext/>
        <w:keepLines/>
        <w:rPr>
          <w:i/>
        </w:rPr>
      </w:pPr>
      <w:r w:rsidRPr="00B81031">
        <w:rPr>
          <w:b/>
          <w:bCs/>
          <w:i/>
        </w:rPr>
        <w:t>Comment:</w:t>
      </w:r>
      <w:r>
        <w:rPr>
          <w:i/>
        </w:rPr>
        <w:t xml:space="preserve"> Noted in parallel session.</w:t>
      </w:r>
    </w:p>
    <w:p w14:paraId="522FD7E0" w14:textId="77777777" w:rsidR="00867557" w:rsidRPr="005B25A1" w:rsidRDefault="00867557" w:rsidP="00867557">
      <w:pPr>
        <w:keepNext/>
        <w:keepLines/>
        <w:rPr>
          <w:b/>
          <w:bCs/>
        </w:rPr>
      </w:pPr>
      <w:r w:rsidRPr="005B25A1">
        <w:rPr>
          <w:b/>
          <w:bCs/>
        </w:rPr>
        <w:t>Plenary Discussion:</w:t>
      </w:r>
    </w:p>
    <w:p w14:paraId="10798DDC" w14:textId="77777777" w:rsidR="00867557" w:rsidRPr="005B25A1" w:rsidRDefault="00867557" w:rsidP="00867557">
      <w:pPr>
        <w:keepNext/>
        <w:keepLines/>
      </w:pPr>
      <w:r w:rsidRPr="005B25A1">
        <w:t>Noted.</w:t>
      </w:r>
    </w:p>
    <w:p w14:paraId="2243F077" w14:textId="77777777" w:rsidR="00867557" w:rsidRDefault="00867557" w:rsidP="00867557">
      <w:r w:rsidRPr="005B25A1">
        <w:rPr>
          <w:b/>
          <w:bCs/>
        </w:rPr>
        <w:t>Status:</w:t>
      </w:r>
      <w:r>
        <w:t xml:space="preserve"> </w:t>
      </w:r>
      <w:r>
        <w:rPr>
          <w:color w:val="0000FF"/>
        </w:rPr>
        <w:t>Noted</w:t>
      </w:r>
      <w:r>
        <w:t>.</w:t>
      </w:r>
    </w:p>
    <w:p w14:paraId="49D4AEBE" w14:textId="77777777" w:rsidR="00867557" w:rsidRPr="00EB0339" w:rsidRDefault="00867557" w:rsidP="00867557"/>
    <w:p w14:paraId="124BD267" w14:textId="77777777" w:rsidR="007615D6" w:rsidRDefault="007615D6" w:rsidP="00E04F4D">
      <w:pPr>
        <w:pStyle w:val="Heading2"/>
      </w:pPr>
      <w:bookmarkStart w:id="94" w:name="_Toc177620649"/>
      <w:r>
        <w:t>9.21</w:t>
      </w:r>
      <w:r>
        <w:tab/>
        <w:t>Stage 2 of MPS_WLAN (MPS_WLAN)</w:t>
      </w:r>
      <w:bookmarkEnd w:id="94"/>
    </w:p>
    <w:p w14:paraId="01D3740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8167294" w14:textId="77777777" w:rsidR="008D6ECD" w:rsidRDefault="00E04F4D" w:rsidP="00E04F4D">
      <w:r>
        <w:t>There were no contributions to this agenda item.</w:t>
      </w:r>
    </w:p>
    <w:p w14:paraId="0036694B" w14:textId="77777777" w:rsidR="008D6ECD" w:rsidRDefault="008D6ECD" w:rsidP="00E04F4D"/>
    <w:p w14:paraId="42721E57" w14:textId="77777777" w:rsidR="007615D6" w:rsidRDefault="007615D6" w:rsidP="00E04F4D">
      <w:pPr>
        <w:pStyle w:val="Heading3"/>
      </w:pPr>
      <w:bookmarkStart w:id="95" w:name="_Toc177620650"/>
      <w:r>
        <w:t>9.22.2</w:t>
      </w:r>
      <w:r>
        <w:tab/>
        <w:t>5G AM Policy (AMP)</w:t>
      </w:r>
      <w:bookmarkEnd w:id="95"/>
    </w:p>
    <w:p w14:paraId="2F02BD0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719CFF1" w14:textId="77777777" w:rsidR="008D6ECD" w:rsidRDefault="00E04F4D" w:rsidP="00E04F4D">
      <w:r>
        <w:t>There were no contributions to this agenda item.</w:t>
      </w:r>
    </w:p>
    <w:p w14:paraId="544B1EB3" w14:textId="77777777" w:rsidR="008D6ECD" w:rsidRDefault="008D6ECD" w:rsidP="00E04F4D"/>
    <w:p w14:paraId="7B854BAA" w14:textId="77777777" w:rsidR="00823C8B" w:rsidRDefault="00823C8B" w:rsidP="00823C8B">
      <w:pPr>
        <w:pStyle w:val="Heading3"/>
      </w:pPr>
      <w:bookmarkStart w:id="96" w:name="_Toc177620651"/>
      <w:r>
        <w:t>9.23.2</w:t>
      </w:r>
      <w:r>
        <w:tab/>
        <w:t>Enablers for Network Automation for 5G - Phase 3 (eNA_Ph3)</w:t>
      </w:r>
      <w:bookmarkEnd w:id="96"/>
    </w:p>
    <w:p w14:paraId="43B4A4CE" w14:textId="77777777" w:rsidR="00823C8B" w:rsidRDefault="00823C8B" w:rsidP="00823C8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42349FB" w14:textId="77777777" w:rsidR="00823C8B" w:rsidRDefault="00823C8B" w:rsidP="00823C8B"/>
    <w:p w14:paraId="58D9DF2D"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from SA WG3 on Analytics context transfer between AnLF(s)</w:t>
      </w:r>
    </w:p>
    <w:p w14:paraId="395395A5" w14:textId="77777777" w:rsidR="00823C8B" w:rsidRDefault="00823C8B" w:rsidP="00823C8B">
      <w:pPr>
        <w:pStyle w:val="NormTop"/>
      </w:pPr>
      <w:r w:rsidRPr="00ED26F2">
        <w:rPr>
          <w:color w:val="0000FF"/>
        </w:rPr>
        <w:t>S2-2405849</w:t>
      </w:r>
      <w:r w:rsidRPr="00D53282">
        <w:t xml:space="preserve"> </w:t>
      </w:r>
      <w:r>
        <w:t>(LS IN) LS from SA WG3: LS on Issues related Analytics context transfer between AnLF(s) (Source: SA WG3 (S3-240912))</w:t>
      </w:r>
      <w:r>
        <w:br/>
      </w:r>
      <w:r w:rsidRPr="00D53282">
        <w:rPr>
          <w:b/>
        </w:rPr>
        <w:t>Document for:</w:t>
      </w:r>
      <w:r w:rsidRPr="00D53282">
        <w:t xml:space="preserve"> </w:t>
      </w:r>
      <w:r>
        <w:t>Action</w:t>
      </w:r>
      <w:r>
        <w:br/>
      </w:r>
      <w:r w:rsidRPr="00D53282">
        <w:rPr>
          <w:b/>
        </w:rPr>
        <w:t>Abstract:</w:t>
      </w:r>
      <w:r w:rsidRPr="00D53282">
        <w:t xml:space="preserve"> </w:t>
      </w:r>
      <w:r>
        <w:br/>
        <w:t>SA WG3 kindly ask SA WG2 to consider the following information. SA WG3 noticed that in procedure of Transfer of analytics context and analytics subscription, as description in clause 6.1B of TS23.288, the Source AnLF may send the address (e.g. URL or FQDN) of Model file directly to the consumer(Target AnLF). Optionally, file address(es) of the trained ML model(s), which is included only when the source NWDAF itself provides the trained ML model(s) for the analytics subscription(s) for which the related analytics context is requested. A potential security issue is that the Target AnLF is not authorized by the NRF, since it uses Nnwdaf_AnalyticsInfo_ContextTransfer service, not the Nnwdaf_MLModelProvision service. The source AnLF could send the Model file address to the unauthorized AnLF. Regarding this, SA WG3 suggests that if SA WG2 wants Model information to be transferred, another information is needed to be transferred from source NWDAF to target NWDAF, but remove the possibility to send Model file address. If the target NWDAF then wants to get the address of the model that the source NWDAF uses, it shall use the Nnwdaf_MLModelProvision service to request the model address from the MTLF model provider. Action: SA WG2 is kindly requested to take the above information into account.</w:t>
      </w:r>
    </w:p>
    <w:p w14:paraId="56A09BAE" w14:textId="77777777" w:rsidR="00823C8B" w:rsidRPr="005B25A1" w:rsidRDefault="00823C8B" w:rsidP="00823C8B">
      <w:pPr>
        <w:keepNext/>
        <w:keepLines/>
        <w:rPr>
          <w:b/>
          <w:bCs/>
        </w:rPr>
      </w:pPr>
      <w:r w:rsidRPr="005B25A1">
        <w:rPr>
          <w:b/>
          <w:bCs/>
        </w:rPr>
        <w:t>Parallel discussion:</w:t>
      </w:r>
    </w:p>
    <w:p w14:paraId="6A8139A6" w14:textId="77777777" w:rsidR="00823C8B" w:rsidRPr="00B81031" w:rsidRDefault="00823C8B" w:rsidP="00823C8B">
      <w:pPr>
        <w:keepNext/>
        <w:keepLines/>
        <w:rPr>
          <w:i/>
        </w:rPr>
      </w:pPr>
      <w:r w:rsidRPr="00B81031">
        <w:rPr>
          <w:b/>
          <w:bCs/>
          <w:i/>
        </w:rPr>
        <w:t>Comment:</w:t>
      </w:r>
      <w:r>
        <w:rPr>
          <w:i/>
        </w:rPr>
        <w:t xml:space="preserve"> Revision of Postponed </w:t>
      </w:r>
      <w:r w:rsidRPr="00ED26F2">
        <w:rPr>
          <w:i/>
          <w:color w:val="0000FF"/>
        </w:rPr>
        <w:t>S2-2403909</w:t>
      </w:r>
      <w:r>
        <w:rPr>
          <w:i/>
        </w:rPr>
        <w:t xml:space="preserve"> from S2#162. Responses drafted in </w:t>
      </w:r>
      <w:r w:rsidRPr="00ED26F2">
        <w:rPr>
          <w:i/>
          <w:color w:val="0000FF"/>
        </w:rPr>
        <w:t>S2-2405979</w:t>
      </w:r>
      <w:r>
        <w:rPr>
          <w:i/>
        </w:rPr>
        <w:t xml:space="preserve"> and </w:t>
      </w:r>
      <w:r w:rsidRPr="00ED26F2">
        <w:rPr>
          <w:i/>
          <w:color w:val="0000FF"/>
        </w:rPr>
        <w:t>S2-2406490</w:t>
      </w:r>
      <w:r>
        <w:rPr>
          <w:i/>
        </w:rPr>
        <w:t>. Postponed in parallel session.</w:t>
      </w:r>
    </w:p>
    <w:p w14:paraId="7A8D9488" w14:textId="77777777" w:rsidR="00823C8B" w:rsidRPr="005B25A1" w:rsidRDefault="00823C8B" w:rsidP="00823C8B">
      <w:pPr>
        <w:keepNext/>
        <w:keepLines/>
        <w:rPr>
          <w:b/>
          <w:bCs/>
        </w:rPr>
      </w:pPr>
      <w:r w:rsidRPr="005B25A1">
        <w:rPr>
          <w:b/>
          <w:bCs/>
        </w:rPr>
        <w:t>Plenary Discussion:</w:t>
      </w:r>
    </w:p>
    <w:p w14:paraId="24880F95" w14:textId="77777777" w:rsidR="00823C8B" w:rsidRPr="005B25A1" w:rsidRDefault="00823C8B" w:rsidP="00823C8B">
      <w:pPr>
        <w:keepNext/>
        <w:keepLines/>
      </w:pPr>
      <w:r>
        <w:rPr>
          <w:color w:val="0000FF"/>
        </w:rPr>
        <w:t>Postponed</w:t>
      </w:r>
      <w:r>
        <w:t>.</w:t>
      </w:r>
    </w:p>
    <w:p w14:paraId="12CA8972" w14:textId="77777777" w:rsidR="00823C8B" w:rsidRPr="00EB0339" w:rsidRDefault="00823C8B" w:rsidP="00823C8B">
      <w:r w:rsidRPr="005B25A1">
        <w:rPr>
          <w:b/>
          <w:bCs/>
        </w:rPr>
        <w:t>Status:</w:t>
      </w:r>
      <w:r>
        <w:t xml:space="preserve"> </w:t>
      </w:r>
      <w:r>
        <w:rPr>
          <w:color w:val="0000FF"/>
        </w:rPr>
        <w:t>Postponed</w:t>
      </w:r>
      <w:r>
        <w:t>.</w:t>
      </w:r>
    </w:p>
    <w:p w14:paraId="7F07845F" w14:textId="77777777" w:rsidR="00823C8B" w:rsidRDefault="00823C8B" w:rsidP="00823C8B">
      <w:pPr>
        <w:pStyle w:val="NormTop"/>
      </w:pPr>
      <w:r w:rsidRPr="00ED26F2">
        <w:rPr>
          <w:color w:val="0000FF"/>
        </w:rPr>
        <w:t>S2-2405979</w:t>
      </w:r>
      <w:r w:rsidRPr="00D53282">
        <w:t xml:space="preserve"> </w:t>
      </w:r>
      <w:r>
        <w:t>(LS OUT) [DRAFT] Reply LS on issues related to analytics context transfer between AnLF(s) (Source: CATT)</w:t>
      </w:r>
      <w:r>
        <w:br/>
      </w:r>
      <w:r w:rsidRPr="00D53282">
        <w:rPr>
          <w:b/>
        </w:rPr>
        <w:t>Document for:</w:t>
      </w:r>
      <w:r w:rsidRPr="00D53282">
        <w:t xml:space="preserve"> </w:t>
      </w:r>
      <w:r>
        <w:t>Approval</w:t>
      </w:r>
      <w:r>
        <w:br/>
      </w:r>
      <w:r w:rsidRPr="00D53282">
        <w:rPr>
          <w:b/>
        </w:rPr>
        <w:t>Abstract:</w:t>
      </w:r>
      <w:r w:rsidRPr="00D53282">
        <w:t xml:space="preserve"> </w:t>
      </w:r>
      <w:r>
        <w:br/>
        <w:t>Draft reply LS to SA WG3 on issues related to analytics context transfer between AnLF(s).</w:t>
      </w:r>
    </w:p>
    <w:p w14:paraId="5E6E25EC" w14:textId="77777777" w:rsidR="00823C8B" w:rsidRPr="005B25A1" w:rsidRDefault="00823C8B" w:rsidP="00823C8B">
      <w:pPr>
        <w:keepNext/>
        <w:keepLines/>
        <w:rPr>
          <w:b/>
          <w:bCs/>
        </w:rPr>
      </w:pPr>
      <w:r w:rsidRPr="005B25A1">
        <w:rPr>
          <w:b/>
          <w:bCs/>
        </w:rPr>
        <w:t>Parallel discussion:</w:t>
      </w:r>
    </w:p>
    <w:p w14:paraId="42B1C0DA" w14:textId="77777777" w:rsidR="00823C8B" w:rsidRPr="00B81031" w:rsidRDefault="00823C8B" w:rsidP="00823C8B">
      <w:pPr>
        <w:keepNext/>
        <w:keepLines/>
        <w:rPr>
          <w:i/>
        </w:rPr>
      </w:pPr>
      <w:r>
        <w:rPr>
          <w:i/>
        </w:rPr>
        <w:t xml:space="preserve">Revision of </w:t>
      </w:r>
      <w:r w:rsidRPr="00ED26F2">
        <w:rPr>
          <w:i/>
          <w:color w:val="0000FF"/>
        </w:rPr>
        <w:t>S2-2404001</w:t>
      </w:r>
      <w:r>
        <w:rPr>
          <w:i/>
        </w:rPr>
        <w:t xml:space="preserve"> from SA2#162. Response to </w:t>
      </w:r>
      <w:r w:rsidRPr="00ED26F2">
        <w:rPr>
          <w:i/>
          <w:color w:val="0000FF"/>
        </w:rPr>
        <w:t>S2-2405849</w:t>
      </w:r>
      <w:r>
        <w:rPr>
          <w:i/>
        </w:rPr>
        <w:t>.</w:t>
      </w:r>
    </w:p>
    <w:p w14:paraId="3E861645" w14:textId="77777777" w:rsidR="00DA3254" w:rsidRPr="005B25A1" w:rsidRDefault="00DA3254" w:rsidP="00DA3254">
      <w:pPr>
        <w:keepNext/>
        <w:keepLines/>
      </w:pPr>
      <w:r w:rsidRPr="00B56CC5">
        <w:rPr>
          <w:color w:val="0000FF"/>
        </w:rPr>
        <w:t>Not handled</w:t>
      </w:r>
      <w:r>
        <w:t>.</w:t>
      </w:r>
    </w:p>
    <w:p w14:paraId="391127B7" w14:textId="77777777" w:rsidR="00DA3254" w:rsidRPr="00EB0339" w:rsidRDefault="00DA3254" w:rsidP="00DA3254">
      <w:r w:rsidRPr="005B25A1">
        <w:rPr>
          <w:b/>
          <w:bCs/>
        </w:rPr>
        <w:t>Status:</w:t>
      </w:r>
      <w:r>
        <w:t xml:space="preserve"> </w:t>
      </w:r>
      <w:r w:rsidRPr="00B56CC5">
        <w:rPr>
          <w:color w:val="0000FF"/>
        </w:rPr>
        <w:t>Not handled</w:t>
      </w:r>
      <w:r>
        <w:t>.</w:t>
      </w:r>
    </w:p>
    <w:p w14:paraId="15A2A744" w14:textId="77777777" w:rsidR="00823C8B" w:rsidRDefault="00823C8B" w:rsidP="00823C8B">
      <w:pPr>
        <w:pStyle w:val="NormTop"/>
      </w:pPr>
      <w:r w:rsidRPr="00ED26F2">
        <w:rPr>
          <w:color w:val="0000FF"/>
        </w:rPr>
        <w:t>S2-2406338</w:t>
      </w:r>
      <w:r w:rsidRPr="00D53282">
        <w:t xml:space="preserve"> </w:t>
      </w:r>
      <w:r>
        <w:t>(LS OUT) [DRAFT] Reply LS on Issues related Analytics context transfer between AnLF(s) (Source: Samsung Electronics France SA)</w:t>
      </w:r>
      <w:r>
        <w:br/>
      </w:r>
      <w:r w:rsidRPr="00D53282">
        <w:rPr>
          <w:b/>
        </w:rPr>
        <w:t>Document for:</w:t>
      </w:r>
      <w:r w:rsidRPr="00D53282">
        <w:t xml:space="preserve"> </w:t>
      </w:r>
      <w:r>
        <w:t>Approval</w:t>
      </w:r>
      <w:r>
        <w:br/>
      </w:r>
      <w:r w:rsidRPr="00D53282">
        <w:rPr>
          <w:b/>
        </w:rPr>
        <w:t>Abstract:</w:t>
      </w:r>
      <w:r w:rsidRPr="00D53282">
        <w:t xml:space="preserve"> </w:t>
      </w:r>
      <w:r>
        <w:br/>
        <w:t>Reply LS on Issues related Analytics context transfer between AnLF(s).</w:t>
      </w:r>
    </w:p>
    <w:p w14:paraId="1BF7A6DC" w14:textId="77777777" w:rsidR="00823C8B" w:rsidRPr="005B25A1" w:rsidRDefault="00823C8B" w:rsidP="00823C8B">
      <w:pPr>
        <w:keepNext/>
        <w:keepLines/>
        <w:rPr>
          <w:b/>
          <w:bCs/>
        </w:rPr>
      </w:pPr>
      <w:r w:rsidRPr="005B25A1">
        <w:rPr>
          <w:b/>
          <w:bCs/>
        </w:rPr>
        <w:t>Parallel discussion:</w:t>
      </w:r>
    </w:p>
    <w:p w14:paraId="06C90085" w14:textId="77777777" w:rsidR="00823C8B" w:rsidRPr="00B81031" w:rsidRDefault="00823C8B" w:rsidP="00823C8B">
      <w:pPr>
        <w:keepNext/>
        <w:keepLines/>
        <w:rPr>
          <w:i/>
        </w:rPr>
      </w:pPr>
      <w:r>
        <w:rPr>
          <w:i/>
        </w:rPr>
        <w:t xml:space="preserve">Revision of </w:t>
      </w:r>
      <w:r w:rsidRPr="00ED26F2">
        <w:rPr>
          <w:i/>
          <w:color w:val="0000FF"/>
        </w:rPr>
        <w:t>S2-2404898</w:t>
      </w:r>
      <w:r>
        <w:rPr>
          <w:i/>
        </w:rPr>
        <w:t xml:space="preserve"> from SA WG2#162.</w:t>
      </w:r>
    </w:p>
    <w:p w14:paraId="622D585E" w14:textId="77777777" w:rsidR="00DA3254" w:rsidRPr="005B25A1" w:rsidRDefault="00DA3254" w:rsidP="00DA3254">
      <w:pPr>
        <w:keepNext/>
        <w:keepLines/>
      </w:pPr>
      <w:r w:rsidRPr="00B56CC5">
        <w:rPr>
          <w:color w:val="0000FF"/>
        </w:rPr>
        <w:t>Not handled</w:t>
      </w:r>
      <w:r>
        <w:t>.</w:t>
      </w:r>
    </w:p>
    <w:p w14:paraId="00A3F388" w14:textId="77777777" w:rsidR="00DA3254" w:rsidRPr="00EB0339" w:rsidRDefault="00DA3254" w:rsidP="00DA3254">
      <w:r w:rsidRPr="005B25A1">
        <w:rPr>
          <w:b/>
          <w:bCs/>
        </w:rPr>
        <w:t>Status:</w:t>
      </w:r>
      <w:r>
        <w:t xml:space="preserve"> </w:t>
      </w:r>
      <w:r w:rsidRPr="00B56CC5">
        <w:rPr>
          <w:color w:val="0000FF"/>
        </w:rPr>
        <w:t>Not handled</w:t>
      </w:r>
      <w:r>
        <w:t>.</w:t>
      </w:r>
    </w:p>
    <w:p w14:paraId="6C2FE106" w14:textId="77777777" w:rsidR="00823C8B" w:rsidRDefault="00823C8B" w:rsidP="00823C8B">
      <w:pPr>
        <w:pStyle w:val="NormTop"/>
      </w:pPr>
      <w:r w:rsidRPr="00ED26F2">
        <w:rPr>
          <w:color w:val="0000FF"/>
        </w:rPr>
        <w:lastRenderedPageBreak/>
        <w:t>S2-2406490</w:t>
      </w:r>
      <w:r w:rsidRPr="00D53282">
        <w:t xml:space="preserve"> </w:t>
      </w:r>
      <w:r>
        <w:t>(LS OUT) [DRAFT] Reply LS on Issues related to Analytics context transfer between AnLF(s) (Source: Huawei, HiSilicon)</w:t>
      </w:r>
      <w:r>
        <w:br/>
      </w:r>
      <w:r w:rsidRPr="00D53282">
        <w:rPr>
          <w:b/>
        </w:rPr>
        <w:t>Document for:</w:t>
      </w:r>
      <w:r w:rsidRPr="00D53282">
        <w:t xml:space="preserve"> </w:t>
      </w:r>
      <w:r>
        <w:t>Approval</w:t>
      </w:r>
      <w:r>
        <w:br/>
      </w:r>
      <w:r w:rsidRPr="00D53282">
        <w:rPr>
          <w:b/>
        </w:rPr>
        <w:t>Abstract:</w:t>
      </w:r>
      <w:r w:rsidRPr="00D53282">
        <w:t xml:space="preserve"> </w:t>
      </w:r>
      <w:r>
        <w:br/>
        <w:t>LS reply to SA WG3 LS regarding model sharing between AnLFs during Analytics context transfer.</w:t>
      </w:r>
    </w:p>
    <w:p w14:paraId="03D8948D" w14:textId="77777777" w:rsidR="00823C8B" w:rsidRPr="005B25A1" w:rsidRDefault="00823C8B" w:rsidP="00823C8B">
      <w:pPr>
        <w:keepNext/>
        <w:keepLines/>
        <w:rPr>
          <w:b/>
          <w:bCs/>
        </w:rPr>
      </w:pPr>
      <w:r w:rsidRPr="005B25A1">
        <w:rPr>
          <w:b/>
          <w:bCs/>
        </w:rPr>
        <w:t>Parallel discussion:</w:t>
      </w:r>
    </w:p>
    <w:p w14:paraId="26C791F5" w14:textId="77777777" w:rsidR="00823C8B" w:rsidRPr="00B81031" w:rsidRDefault="00823C8B" w:rsidP="00823C8B">
      <w:pPr>
        <w:keepNext/>
        <w:keepLines/>
        <w:rPr>
          <w:i/>
        </w:rPr>
      </w:pPr>
      <w:r>
        <w:rPr>
          <w:i/>
        </w:rPr>
        <w:t xml:space="preserve">Revision of </w:t>
      </w:r>
      <w:r w:rsidRPr="00ED26F2">
        <w:rPr>
          <w:i/>
          <w:color w:val="0000FF"/>
        </w:rPr>
        <w:t>S2-2404070</w:t>
      </w:r>
      <w:r>
        <w:rPr>
          <w:i/>
        </w:rPr>
        <w:t xml:space="preserve"> from SA WG2#162. Response to </w:t>
      </w:r>
      <w:r w:rsidRPr="00ED26F2">
        <w:rPr>
          <w:i/>
          <w:color w:val="0000FF"/>
        </w:rPr>
        <w:t>S2-2405849</w:t>
      </w:r>
      <w:r>
        <w:rPr>
          <w:i/>
        </w:rPr>
        <w:t xml:space="preserve">. Revised in parallel session to </w:t>
      </w:r>
      <w:r w:rsidRPr="00ED26F2">
        <w:rPr>
          <w:i/>
          <w:color w:val="0000FF"/>
        </w:rPr>
        <w:t>S2-2407014</w:t>
      </w:r>
      <w:r>
        <w:rPr>
          <w:i/>
        </w:rPr>
        <w:t>.</w:t>
      </w:r>
    </w:p>
    <w:p w14:paraId="51372856" w14:textId="77777777" w:rsidR="00823C8B" w:rsidRPr="00B81031" w:rsidRDefault="00823C8B" w:rsidP="00823C8B">
      <w:pPr>
        <w:keepNext/>
        <w:keepLines/>
        <w:rPr>
          <w:i/>
        </w:rPr>
      </w:pPr>
      <w:r>
        <w:rPr>
          <w:i/>
        </w:rPr>
        <w:t xml:space="preserve">Revised in parallel session to </w:t>
      </w:r>
      <w:r w:rsidRPr="00ED26F2">
        <w:rPr>
          <w:i/>
          <w:color w:val="0000FF"/>
        </w:rPr>
        <w:t>S2-2407070</w:t>
      </w:r>
      <w:r>
        <w:rPr>
          <w:i/>
        </w:rPr>
        <w:t>.</w:t>
      </w:r>
    </w:p>
    <w:p w14:paraId="4C135E42" w14:textId="77777777" w:rsidR="00823C8B" w:rsidRPr="00B81031" w:rsidRDefault="00823C8B" w:rsidP="00823C8B">
      <w:pPr>
        <w:keepNext/>
        <w:keepLines/>
        <w:rPr>
          <w:i/>
        </w:rPr>
      </w:pPr>
      <w:r>
        <w:rPr>
          <w:i/>
        </w:rPr>
        <w:t xml:space="preserve">Revised in parallel session to </w:t>
      </w:r>
      <w:r w:rsidRPr="00ED26F2">
        <w:rPr>
          <w:i/>
          <w:color w:val="0000FF"/>
        </w:rPr>
        <w:t>S2-2407077</w:t>
      </w:r>
      <w:r>
        <w:rPr>
          <w:i/>
        </w:rPr>
        <w:t>.</w:t>
      </w:r>
    </w:p>
    <w:p w14:paraId="1E13DCDA" w14:textId="77777777" w:rsidR="00823C8B" w:rsidRPr="00B81031" w:rsidRDefault="00823C8B" w:rsidP="00823C8B">
      <w:pPr>
        <w:keepNext/>
        <w:keepLines/>
        <w:rPr>
          <w:i/>
        </w:rPr>
      </w:pPr>
      <w:r>
        <w:rPr>
          <w:i/>
        </w:rPr>
        <w:t>Noted in parallel session.</w:t>
      </w:r>
    </w:p>
    <w:p w14:paraId="7B0C469F" w14:textId="77777777" w:rsidR="00823C8B" w:rsidRPr="005B25A1" w:rsidRDefault="00823C8B" w:rsidP="00823C8B">
      <w:pPr>
        <w:keepNext/>
        <w:keepLines/>
        <w:rPr>
          <w:b/>
          <w:bCs/>
        </w:rPr>
      </w:pPr>
      <w:r w:rsidRPr="005B25A1">
        <w:rPr>
          <w:b/>
          <w:bCs/>
        </w:rPr>
        <w:t>Plenary Discussion:</w:t>
      </w:r>
    </w:p>
    <w:p w14:paraId="20FE4124" w14:textId="77777777" w:rsidR="00823C8B" w:rsidRPr="005B25A1" w:rsidRDefault="00823C8B" w:rsidP="00823C8B">
      <w:pPr>
        <w:keepNext/>
        <w:keepLines/>
      </w:pPr>
      <w:r w:rsidRPr="005B25A1">
        <w:t>Noted.</w:t>
      </w:r>
    </w:p>
    <w:p w14:paraId="5515D3D3" w14:textId="77777777" w:rsidR="00823C8B" w:rsidRPr="00EB0339" w:rsidRDefault="00823C8B" w:rsidP="00823C8B">
      <w:r w:rsidRPr="005B25A1">
        <w:rPr>
          <w:b/>
          <w:bCs/>
        </w:rPr>
        <w:t>Status:</w:t>
      </w:r>
      <w:r>
        <w:t xml:space="preserve"> </w:t>
      </w:r>
      <w:r>
        <w:rPr>
          <w:color w:val="0000FF"/>
        </w:rPr>
        <w:t>Noted</w:t>
      </w:r>
      <w:r>
        <w:t>.</w:t>
      </w:r>
    </w:p>
    <w:p w14:paraId="416C2603" w14:textId="77777777" w:rsidR="00823C8B" w:rsidRDefault="00823C8B" w:rsidP="00823C8B">
      <w:pPr>
        <w:pStyle w:val="NormTop"/>
      </w:pPr>
      <w:r w:rsidRPr="00ED26F2">
        <w:rPr>
          <w:color w:val="0000FF"/>
        </w:rPr>
        <w:t>S2-2406356</w:t>
      </w:r>
      <w:r w:rsidRPr="00D53282">
        <w:t xml:space="preserve"> </w:t>
      </w:r>
      <w:r>
        <w:t>(CR) 23.288 CR1088 (Rel-18, 'F'): Removal of security issues on analytics context transfer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remove the possibility to send Model file address from Nnwdaf_AnalyticsInfo_ContextTransfer service. Add ML Model Identifier in the ML model related information in the Analytics context information. Add ML Model Identifier as an optional input parameter of Nnwdaf_MLModelProvision/Info service request. Update the corresponding procedure about analytics context transfer.</w:t>
      </w:r>
    </w:p>
    <w:p w14:paraId="71EBB976" w14:textId="77777777" w:rsidR="00B56CC5" w:rsidRPr="005B25A1" w:rsidRDefault="00B56CC5" w:rsidP="00B56CC5">
      <w:pPr>
        <w:keepNext/>
        <w:keepLines/>
        <w:rPr>
          <w:b/>
          <w:bCs/>
        </w:rPr>
      </w:pPr>
      <w:r w:rsidRPr="005B25A1">
        <w:rPr>
          <w:b/>
          <w:bCs/>
        </w:rPr>
        <w:t>Parallel discussion:</w:t>
      </w:r>
    </w:p>
    <w:p w14:paraId="7B36DB4D" w14:textId="77777777" w:rsidR="00B56CC5" w:rsidRPr="005B25A1" w:rsidRDefault="00B56CC5" w:rsidP="00B56CC5">
      <w:pPr>
        <w:keepNext/>
        <w:keepLines/>
      </w:pPr>
      <w:r w:rsidRPr="00B56CC5">
        <w:rPr>
          <w:color w:val="0000FF"/>
        </w:rPr>
        <w:t>Not handled</w:t>
      </w:r>
      <w:r>
        <w:t>.</w:t>
      </w:r>
    </w:p>
    <w:p w14:paraId="0288077F" w14:textId="77777777" w:rsidR="00B56CC5" w:rsidRPr="00EB0339" w:rsidRDefault="00B56CC5" w:rsidP="00B56CC5">
      <w:r w:rsidRPr="005B25A1">
        <w:rPr>
          <w:b/>
          <w:bCs/>
        </w:rPr>
        <w:t>Status:</w:t>
      </w:r>
      <w:r>
        <w:t xml:space="preserve"> </w:t>
      </w:r>
      <w:r w:rsidRPr="00B56CC5">
        <w:rPr>
          <w:color w:val="0000FF"/>
        </w:rPr>
        <w:t>Not handled</w:t>
      </w:r>
      <w:r>
        <w:t>.</w:t>
      </w:r>
    </w:p>
    <w:p w14:paraId="6FC232E0" w14:textId="77777777" w:rsidR="00823C8B" w:rsidRDefault="00823C8B" w:rsidP="00823C8B">
      <w:pPr>
        <w:pStyle w:val="NormTop"/>
      </w:pPr>
      <w:r w:rsidRPr="00ED26F2">
        <w:rPr>
          <w:color w:val="0000FF"/>
        </w:rPr>
        <w:t>S2-2406357</w:t>
      </w:r>
      <w:r w:rsidRPr="00D53282">
        <w:t xml:space="preserve"> </w:t>
      </w:r>
      <w:r>
        <w:t>(CR) 23.288 CR1089 (Rel-17, 'F'): Clarification of security issues on analytics context transfer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NOTE to clarify the security issues related to sending Model file address from Nnwdaf_AnalyticsInfo_ContextTransfer service.</w:t>
      </w:r>
    </w:p>
    <w:p w14:paraId="3794439E" w14:textId="77777777" w:rsidR="00B56CC5" w:rsidRPr="005B25A1" w:rsidRDefault="00B56CC5" w:rsidP="00B56CC5">
      <w:pPr>
        <w:keepNext/>
        <w:keepLines/>
        <w:rPr>
          <w:b/>
          <w:bCs/>
        </w:rPr>
      </w:pPr>
      <w:r w:rsidRPr="005B25A1">
        <w:rPr>
          <w:b/>
          <w:bCs/>
        </w:rPr>
        <w:t>Parallel discussion:</w:t>
      </w:r>
    </w:p>
    <w:p w14:paraId="4DF2CBE2" w14:textId="77777777" w:rsidR="00B56CC5" w:rsidRPr="005B25A1" w:rsidRDefault="00B56CC5" w:rsidP="00B56CC5">
      <w:pPr>
        <w:keepNext/>
        <w:keepLines/>
      </w:pPr>
      <w:r w:rsidRPr="00B56CC5">
        <w:rPr>
          <w:color w:val="0000FF"/>
        </w:rPr>
        <w:t>Not handled</w:t>
      </w:r>
      <w:r>
        <w:t>.</w:t>
      </w:r>
    </w:p>
    <w:p w14:paraId="76847284" w14:textId="77777777" w:rsidR="00B56CC5" w:rsidRPr="00EB0339" w:rsidRDefault="00B56CC5" w:rsidP="00B56CC5">
      <w:r w:rsidRPr="005B25A1">
        <w:rPr>
          <w:b/>
          <w:bCs/>
        </w:rPr>
        <w:t>Status:</w:t>
      </w:r>
      <w:r>
        <w:t xml:space="preserve"> </w:t>
      </w:r>
      <w:r w:rsidRPr="00B56CC5">
        <w:rPr>
          <w:color w:val="0000FF"/>
        </w:rPr>
        <w:t>Not handled</w:t>
      </w:r>
      <w:r>
        <w:t>.</w:t>
      </w:r>
    </w:p>
    <w:p w14:paraId="292E32EC" w14:textId="77777777" w:rsidR="00823C8B" w:rsidRDefault="00823C8B" w:rsidP="00823C8B">
      <w:pPr>
        <w:pStyle w:val="NormTop"/>
      </w:pPr>
      <w:r w:rsidRPr="00ED26F2">
        <w:rPr>
          <w:color w:val="0000FF"/>
        </w:rPr>
        <w:lastRenderedPageBreak/>
        <w:t>S2-2406491</w:t>
      </w:r>
      <w:r w:rsidRPr="00D53282">
        <w:t xml:space="preserve"> </w:t>
      </w:r>
      <w:r>
        <w:t>(CR) 23.288 CR1081R4 (Rel-18, 'F'): Correction of ML Model sharing in the scenario of Analytics context transfer (Source: Huawei, HiSilicon, CATT)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ML Model address can be provided to a target AnLF if the target AnLF is allowed to get the ML model file address(es), e.g., based on source AnLF s local configuration. Adding ML Model Identifier in the ML model related information in the Analytics context information. Adding ML Model Identifier as an optional input parameter of Nnwdaf_MLModelProvision/Info service request.</w:t>
      </w:r>
    </w:p>
    <w:p w14:paraId="6C6454E8" w14:textId="77777777" w:rsidR="00823C8B" w:rsidRPr="005B25A1" w:rsidRDefault="00823C8B" w:rsidP="00823C8B">
      <w:pPr>
        <w:keepNext/>
        <w:keepLines/>
        <w:rPr>
          <w:b/>
          <w:bCs/>
        </w:rPr>
      </w:pPr>
      <w:r w:rsidRPr="005B25A1">
        <w:rPr>
          <w:b/>
          <w:bCs/>
        </w:rPr>
        <w:t>Parallel discussion:</w:t>
      </w:r>
    </w:p>
    <w:p w14:paraId="601A4BEE" w14:textId="77777777" w:rsidR="00823C8B" w:rsidRPr="00B81031" w:rsidRDefault="00823C8B" w:rsidP="00823C8B">
      <w:pPr>
        <w:keepNext/>
        <w:keepLines/>
        <w:rPr>
          <w:i/>
        </w:rPr>
      </w:pPr>
      <w:r>
        <w:rPr>
          <w:i/>
        </w:rPr>
        <w:t xml:space="preserve">Revision of </w:t>
      </w:r>
      <w:r w:rsidRPr="00ED26F2">
        <w:rPr>
          <w:i/>
          <w:color w:val="0000FF"/>
        </w:rPr>
        <w:t>S2-2405801</w:t>
      </w:r>
      <w:r>
        <w:rPr>
          <w:i/>
        </w:rPr>
        <w:t xml:space="preserve"> from SA WG2#162. Revised in parallel session to </w:t>
      </w:r>
      <w:r w:rsidRPr="00ED26F2">
        <w:rPr>
          <w:i/>
          <w:color w:val="0000FF"/>
        </w:rPr>
        <w:t>S2-2407013</w:t>
      </w:r>
      <w:r>
        <w:rPr>
          <w:i/>
        </w:rPr>
        <w:t>.</w:t>
      </w:r>
    </w:p>
    <w:p w14:paraId="6BDFC8D8" w14:textId="77777777" w:rsidR="00823C8B" w:rsidRPr="00B81031" w:rsidRDefault="00823C8B" w:rsidP="00823C8B">
      <w:pPr>
        <w:keepNext/>
        <w:keepLines/>
        <w:rPr>
          <w:i/>
        </w:rPr>
      </w:pPr>
      <w:r>
        <w:rPr>
          <w:i/>
        </w:rPr>
        <w:t xml:space="preserve">Revised in parallel session to </w:t>
      </w:r>
      <w:r w:rsidRPr="00ED26F2">
        <w:rPr>
          <w:i/>
          <w:color w:val="0000FF"/>
        </w:rPr>
        <w:t>S2-2407069</w:t>
      </w:r>
      <w:r>
        <w:rPr>
          <w:i/>
        </w:rPr>
        <w:t xml:space="preserve"> (withdrawn). Noted.</w:t>
      </w:r>
    </w:p>
    <w:p w14:paraId="0328E914" w14:textId="2B7EBBA9" w:rsidR="00823C8B" w:rsidRPr="00B81031" w:rsidRDefault="0047168F" w:rsidP="00823C8B">
      <w:pPr>
        <w:keepNext/>
        <w:keepLines/>
        <w:rPr>
          <w:i/>
        </w:rPr>
      </w:pPr>
      <w:r w:rsidRPr="00C3284B">
        <w:rPr>
          <w:color w:val="0000FF"/>
        </w:rPr>
        <w:t>Noted</w:t>
      </w:r>
      <w:r>
        <w:t xml:space="preserve"> in parallel session.</w:t>
      </w:r>
    </w:p>
    <w:p w14:paraId="6C3513DE" w14:textId="37404CEC" w:rsidR="00823C8B" w:rsidRPr="00EB0339" w:rsidRDefault="00823C8B" w:rsidP="00823C8B">
      <w:r w:rsidRPr="005B25A1">
        <w:rPr>
          <w:b/>
          <w:bCs/>
        </w:rPr>
        <w:t>Status:</w:t>
      </w:r>
      <w:r>
        <w:t xml:space="preserve"> </w:t>
      </w:r>
      <w:r w:rsidR="0047168F" w:rsidRPr="0047168F">
        <w:rPr>
          <w:color w:val="0000FF"/>
        </w:rPr>
        <w:t>Noted</w:t>
      </w:r>
      <w:r>
        <w:t>.</w:t>
      </w:r>
    </w:p>
    <w:p w14:paraId="4B481EAA"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Reply LS from SA WG5 on OAM input data for QoS sustainability</w:t>
      </w:r>
    </w:p>
    <w:p w14:paraId="28CD32B5" w14:textId="77777777" w:rsidR="00823C8B" w:rsidRDefault="00823C8B" w:rsidP="00823C8B">
      <w:pPr>
        <w:pStyle w:val="NormTop"/>
      </w:pPr>
      <w:r w:rsidRPr="00ED26F2">
        <w:rPr>
          <w:color w:val="0000FF"/>
        </w:rPr>
        <w:t>S2-2405872</w:t>
      </w:r>
      <w:r w:rsidRPr="00D53282">
        <w:t xml:space="preserve"> </w:t>
      </w:r>
      <w:r>
        <w:t>(LS IN) LS from SA WG5: Reply LS to SA WG2 on OAM input data for QoS Sustainability (Source: SA WG5 (S5-241777))</w:t>
      </w:r>
      <w:r>
        <w:br/>
      </w:r>
      <w:r w:rsidRPr="00D53282">
        <w:rPr>
          <w:b/>
        </w:rPr>
        <w:t>Document for:</w:t>
      </w:r>
      <w:r w:rsidRPr="00D53282">
        <w:t xml:space="preserve"> </w:t>
      </w:r>
      <w:r>
        <w:t>Action</w:t>
      </w:r>
      <w:r>
        <w:br/>
      </w:r>
      <w:r w:rsidRPr="00D53282">
        <w:rPr>
          <w:b/>
        </w:rPr>
        <w:t>Abstract:</w:t>
      </w:r>
      <w:r w:rsidRPr="00D53282">
        <w:t xml:space="preserve"> </w:t>
      </w:r>
      <w:r>
        <w:br/>
        <w:t>SA WG5 would like to thank SA WG2 for your further information on OAM input data for QoS Sustainability Analytics. Based on your feedback, SA WG5 added the new performance measurements and KPIs in TS 28.552 and TS 28.554, respectively, related to GTP capacity as formulated in Table 6.9.2-3 of TS 23.288. Attached in the three CRs. For available GTP capacity, we believe it can be obtained by subtracting the actual value of network data transmission from the maximum value of the defined GTP capacity, thus a separate definition is not necessary. Additionally, this available value may be limited by various factors such as capabilities of network equipments, network congestion, and whether the network is overloaded, and needs to be determined based on the circumstances at the time. Reference documentation: S5-242071 Rel-18 CR 28.552 Update QoS Sustainability Analytics related measurements data in gNB performance measurements S5-242070 Rel-18 CR 28.552 Update QoS Sustainability Analytics related measurements data in UPF performance measurements S5-242072 Rel-18 CR 28.554 Update KPIs on 'ULDL capacity GTP' and 'ULDL available capacity GTP'. Action: SA WG5 respectfully requests SA WG2 to take the above information into consideration.</w:t>
      </w:r>
    </w:p>
    <w:p w14:paraId="631F0026" w14:textId="77777777" w:rsidR="00823C8B" w:rsidRPr="005B25A1" w:rsidRDefault="00823C8B" w:rsidP="00823C8B">
      <w:pPr>
        <w:keepNext/>
        <w:keepLines/>
        <w:rPr>
          <w:b/>
          <w:bCs/>
        </w:rPr>
      </w:pPr>
      <w:r w:rsidRPr="005B25A1">
        <w:rPr>
          <w:b/>
          <w:bCs/>
        </w:rPr>
        <w:t>Parallel discussion:</w:t>
      </w:r>
    </w:p>
    <w:p w14:paraId="3755AD10" w14:textId="77777777" w:rsidR="00823C8B" w:rsidRPr="00B81031" w:rsidRDefault="00823C8B" w:rsidP="00823C8B">
      <w:pPr>
        <w:keepNext/>
        <w:keepLines/>
        <w:rPr>
          <w:i/>
        </w:rPr>
      </w:pPr>
      <w:r w:rsidRPr="00B81031">
        <w:rPr>
          <w:b/>
          <w:bCs/>
          <w:i/>
        </w:rPr>
        <w:t>Comment:</w:t>
      </w:r>
      <w:r>
        <w:rPr>
          <w:i/>
        </w:rPr>
        <w:t xml:space="preserve"> Noted in parallel session.</w:t>
      </w:r>
    </w:p>
    <w:p w14:paraId="6CDD10EE" w14:textId="77777777" w:rsidR="00823C8B" w:rsidRPr="005B25A1" w:rsidRDefault="00823C8B" w:rsidP="00823C8B">
      <w:pPr>
        <w:keepNext/>
        <w:keepLines/>
        <w:rPr>
          <w:b/>
          <w:bCs/>
        </w:rPr>
      </w:pPr>
      <w:r w:rsidRPr="005B25A1">
        <w:rPr>
          <w:b/>
          <w:bCs/>
        </w:rPr>
        <w:t>Plenary Discussion:</w:t>
      </w:r>
    </w:p>
    <w:p w14:paraId="77DF7DA8" w14:textId="77777777" w:rsidR="00823C8B" w:rsidRPr="005B25A1" w:rsidRDefault="00823C8B" w:rsidP="00823C8B">
      <w:pPr>
        <w:keepNext/>
        <w:keepLines/>
      </w:pPr>
      <w:r w:rsidRPr="005B25A1">
        <w:t>Noted.</w:t>
      </w:r>
    </w:p>
    <w:p w14:paraId="53E49855" w14:textId="77777777" w:rsidR="00823C8B" w:rsidRPr="00EB0339" w:rsidRDefault="00823C8B" w:rsidP="00823C8B">
      <w:r w:rsidRPr="005B25A1">
        <w:rPr>
          <w:b/>
          <w:bCs/>
        </w:rPr>
        <w:t>Status:</w:t>
      </w:r>
      <w:r>
        <w:t xml:space="preserve"> </w:t>
      </w:r>
      <w:r>
        <w:rPr>
          <w:color w:val="0000FF"/>
        </w:rPr>
        <w:t>Noted</w:t>
      </w:r>
      <w:r>
        <w:t>.</w:t>
      </w:r>
    </w:p>
    <w:p w14:paraId="03B4C9ED" w14:textId="77777777" w:rsidR="00823C8B" w:rsidRDefault="00823C8B" w:rsidP="00823C8B">
      <w:pPr>
        <w:pStyle w:val="NormTop"/>
      </w:pPr>
      <w:r w:rsidRPr="00ED26F2">
        <w:rPr>
          <w:color w:val="0000FF"/>
        </w:rPr>
        <w:lastRenderedPageBreak/>
        <w:t>S2-2405896</w:t>
      </w:r>
      <w:r w:rsidRPr="00D53282">
        <w:t xml:space="preserve"> </w:t>
      </w:r>
      <w:r>
        <w:t>(CR) 23.288 CR1087 (Rel-18, 'F'): Clarification on QoS sustainability analytics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table 6.9.2-3 by adding the relevant information. Delete UL/DL available capacity GTP from the table, because LS in state that the definition is not necessary and OAM can not provide the data. Add a NOTE base on the description of LS in. Add a extra reference according to the CR in SA WG5.</w:t>
      </w:r>
    </w:p>
    <w:p w14:paraId="49B342CB" w14:textId="77777777" w:rsidR="00823C8B" w:rsidRPr="005B25A1" w:rsidRDefault="00823C8B" w:rsidP="00823C8B">
      <w:pPr>
        <w:keepNext/>
        <w:keepLines/>
        <w:rPr>
          <w:b/>
          <w:bCs/>
        </w:rPr>
      </w:pPr>
      <w:r w:rsidRPr="005B25A1">
        <w:rPr>
          <w:b/>
          <w:bCs/>
        </w:rPr>
        <w:t>Parallel discussion:</w:t>
      </w:r>
    </w:p>
    <w:p w14:paraId="7D163A56" w14:textId="77777777" w:rsidR="00823C8B" w:rsidRPr="00B81031" w:rsidRDefault="00823C8B" w:rsidP="00823C8B">
      <w:pPr>
        <w:keepNext/>
        <w:keepLines/>
        <w:rPr>
          <w:i/>
        </w:rPr>
      </w:pPr>
      <w:r>
        <w:rPr>
          <w:i/>
        </w:rPr>
        <w:t xml:space="preserve">Revised in parallel session to </w:t>
      </w:r>
      <w:r w:rsidRPr="00ED26F2">
        <w:rPr>
          <w:i/>
          <w:color w:val="0000FF"/>
        </w:rPr>
        <w:t>S2-2407015</w:t>
      </w:r>
      <w:r>
        <w:rPr>
          <w:i/>
        </w:rPr>
        <w:t>.</w:t>
      </w:r>
    </w:p>
    <w:p w14:paraId="3228F030" w14:textId="77777777" w:rsidR="00B56CC5" w:rsidRPr="00B81031" w:rsidRDefault="00B56CC5" w:rsidP="00B56CC5">
      <w:pPr>
        <w:keepNext/>
        <w:keepLines/>
        <w:rPr>
          <w:i/>
        </w:rPr>
      </w:pPr>
      <w:r>
        <w:rPr>
          <w:i/>
        </w:rPr>
        <w:t>Agreed in parallel session.</w:t>
      </w:r>
    </w:p>
    <w:p w14:paraId="4E82F636" w14:textId="77777777" w:rsidR="00B56CC5" w:rsidRPr="005B25A1" w:rsidRDefault="00B56CC5" w:rsidP="00B56CC5">
      <w:pPr>
        <w:keepNext/>
        <w:keepLines/>
        <w:rPr>
          <w:b/>
          <w:bCs/>
        </w:rPr>
      </w:pPr>
      <w:r w:rsidRPr="005B25A1">
        <w:rPr>
          <w:b/>
          <w:bCs/>
        </w:rPr>
        <w:t>Plenary Discussion:</w:t>
      </w:r>
    </w:p>
    <w:p w14:paraId="112C4FC2" w14:textId="77777777" w:rsidR="00B56CC5" w:rsidRPr="00B56CC5" w:rsidRDefault="00B56CC5" w:rsidP="00B56CC5">
      <w:pPr>
        <w:keepNext/>
        <w:keepLines/>
      </w:pPr>
      <w:r>
        <w:t xml:space="preserve">This was </w:t>
      </w:r>
      <w:r w:rsidRPr="00B56CC5">
        <w:rPr>
          <w:color w:val="FF0000"/>
        </w:rPr>
        <w:t>block approved</w:t>
      </w:r>
      <w:r>
        <w:t>.</w:t>
      </w:r>
    </w:p>
    <w:p w14:paraId="6BFC8CA8"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FEA9315"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LS from SA WG3 on security of ML model sharing</w:t>
      </w:r>
    </w:p>
    <w:p w14:paraId="45196618" w14:textId="77777777" w:rsidR="00823C8B" w:rsidRDefault="00823C8B" w:rsidP="00823C8B">
      <w:pPr>
        <w:pStyle w:val="NormTop"/>
      </w:pPr>
      <w:r w:rsidRPr="00ED26F2">
        <w:rPr>
          <w:color w:val="0000FF"/>
        </w:rPr>
        <w:t>S2-2405888</w:t>
      </w:r>
      <w:r w:rsidRPr="00D53282">
        <w:t xml:space="preserve"> </w:t>
      </w:r>
      <w:r>
        <w:t>(LS IN) LS from SA WG3: LS on Security of ML Model Sharing (Source: SA WG3 (S3-241649))</w:t>
      </w:r>
      <w:r>
        <w:br/>
      </w:r>
      <w:r w:rsidRPr="00D53282">
        <w:rPr>
          <w:b/>
        </w:rPr>
        <w:t>Document for:</w:t>
      </w:r>
      <w:r w:rsidRPr="00D53282">
        <w:t xml:space="preserve"> </w:t>
      </w:r>
      <w:r>
        <w:t>Action</w:t>
      </w:r>
      <w:r>
        <w:br/>
      </w:r>
      <w:r w:rsidRPr="00D53282">
        <w:rPr>
          <w:b/>
        </w:rPr>
        <w:t>Abstract:</w:t>
      </w:r>
      <w:r w:rsidRPr="00D53282">
        <w:t xml:space="preserve"> </w:t>
      </w:r>
      <w:r>
        <w:br/>
        <w:t>SA WG3 is aware of that clause 5.3 of TS 23.288 contains the following NOTE: 'NOTE 2: How to authorize an MTLF to request ML Models on behalf of an AnLF to another MTLF (e.g., FL server NWDAF) is up to SA WG3.' SA WG3 has addressed authorization of an MTLF to request ML models on behalf of an AnLF from another MTLF by agreeing on the attached CRs. Action: SA WG3 kindly asks SA WG2 to take the above information into account and update their specifications if necessary.</w:t>
      </w:r>
    </w:p>
    <w:p w14:paraId="7A6E7BE9" w14:textId="77777777" w:rsidR="00823C8B" w:rsidRPr="005B25A1" w:rsidRDefault="00823C8B" w:rsidP="00823C8B">
      <w:pPr>
        <w:keepNext/>
        <w:keepLines/>
        <w:rPr>
          <w:b/>
          <w:bCs/>
        </w:rPr>
      </w:pPr>
      <w:r w:rsidRPr="005B25A1">
        <w:rPr>
          <w:b/>
          <w:bCs/>
        </w:rPr>
        <w:t>Parallel discussion:</w:t>
      </w:r>
    </w:p>
    <w:p w14:paraId="7B9487A3" w14:textId="77777777" w:rsidR="00823C8B" w:rsidRPr="00B81031" w:rsidRDefault="00823C8B" w:rsidP="00823C8B">
      <w:pPr>
        <w:keepNext/>
        <w:keepLines/>
        <w:rPr>
          <w:i/>
        </w:rPr>
      </w:pPr>
      <w:r w:rsidRPr="00B81031">
        <w:rPr>
          <w:b/>
          <w:bCs/>
          <w:i/>
        </w:rPr>
        <w:t>Comment:</w:t>
      </w:r>
      <w:r>
        <w:rPr>
          <w:i/>
        </w:rPr>
        <w:t xml:space="preserve"> Response drafted in </w:t>
      </w:r>
      <w:r w:rsidRPr="00ED26F2">
        <w:rPr>
          <w:i/>
          <w:color w:val="0000FF"/>
        </w:rPr>
        <w:t>S2-2406380</w:t>
      </w:r>
      <w:r>
        <w:rPr>
          <w:i/>
        </w:rPr>
        <w:t>. Noted in parallel session.</w:t>
      </w:r>
    </w:p>
    <w:p w14:paraId="0C246AEF" w14:textId="77777777" w:rsidR="00823C8B" w:rsidRPr="005B25A1" w:rsidRDefault="00823C8B" w:rsidP="00823C8B">
      <w:pPr>
        <w:keepNext/>
        <w:keepLines/>
        <w:rPr>
          <w:b/>
          <w:bCs/>
        </w:rPr>
      </w:pPr>
      <w:r w:rsidRPr="005B25A1">
        <w:rPr>
          <w:b/>
          <w:bCs/>
        </w:rPr>
        <w:t>Plenary Discussion:</w:t>
      </w:r>
    </w:p>
    <w:p w14:paraId="6C2709E5" w14:textId="77777777" w:rsidR="00823C8B" w:rsidRPr="005B25A1" w:rsidRDefault="00823C8B" w:rsidP="00823C8B">
      <w:pPr>
        <w:keepNext/>
        <w:keepLines/>
      </w:pPr>
      <w:r w:rsidRPr="005B25A1">
        <w:t>Noted.</w:t>
      </w:r>
    </w:p>
    <w:p w14:paraId="30B38370" w14:textId="77777777" w:rsidR="00823C8B" w:rsidRPr="00EB0339" w:rsidRDefault="00823C8B" w:rsidP="00823C8B">
      <w:r w:rsidRPr="005B25A1">
        <w:rPr>
          <w:b/>
          <w:bCs/>
        </w:rPr>
        <w:t>Status:</w:t>
      </w:r>
      <w:r>
        <w:t xml:space="preserve"> </w:t>
      </w:r>
      <w:r>
        <w:rPr>
          <w:color w:val="0000FF"/>
        </w:rPr>
        <w:t>Noted</w:t>
      </w:r>
      <w:r>
        <w:t>.</w:t>
      </w:r>
    </w:p>
    <w:p w14:paraId="71C6333B" w14:textId="77777777" w:rsidR="00823C8B" w:rsidRDefault="00823C8B" w:rsidP="00823C8B">
      <w:pPr>
        <w:pStyle w:val="NormTop"/>
      </w:pPr>
      <w:r w:rsidRPr="00ED26F2">
        <w:rPr>
          <w:color w:val="0000FF"/>
        </w:rPr>
        <w:t>S2-2406380</w:t>
      </w:r>
      <w:r w:rsidRPr="00D53282">
        <w:t xml:space="preserve"> </w:t>
      </w:r>
      <w:r>
        <w:t>(LS OUT) [DRAFT] Reply LS on Security of ML Model Sharing (Source: Samsung Electronics France SA)</w:t>
      </w:r>
      <w:r>
        <w:br/>
      </w:r>
      <w:r w:rsidRPr="00D53282">
        <w:rPr>
          <w:b/>
        </w:rPr>
        <w:t>Document for:</w:t>
      </w:r>
      <w:r w:rsidRPr="00D53282">
        <w:t xml:space="preserve"> </w:t>
      </w:r>
      <w:r>
        <w:t>Approval</w:t>
      </w:r>
      <w:r>
        <w:br/>
      </w:r>
      <w:r w:rsidRPr="00D53282">
        <w:rPr>
          <w:b/>
        </w:rPr>
        <w:t>Abstract:</w:t>
      </w:r>
      <w:r w:rsidRPr="00D53282">
        <w:t xml:space="preserve"> </w:t>
      </w:r>
      <w:r>
        <w:br/>
        <w:t>Reply LS on Security of ML Model Sharing.</w:t>
      </w:r>
    </w:p>
    <w:p w14:paraId="5BA84C94" w14:textId="77777777" w:rsidR="00823C8B" w:rsidRPr="005B25A1" w:rsidRDefault="00823C8B" w:rsidP="00823C8B">
      <w:pPr>
        <w:keepNext/>
        <w:keepLines/>
        <w:rPr>
          <w:b/>
          <w:bCs/>
        </w:rPr>
      </w:pPr>
      <w:r w:rsidRPr="005B25A1">
        <w:rPr>
          <w:b/>
          <w:bCs/>
        </w:rPr>
        <w:t>Parallel discussion:</w:t>
      </w:r>
    </w:p>
    <w:p w14:paraId="628EA434" w14:textId="77777777" w:rsidR="00823C8B" w:rsidRPr="00B81031" w:rsidRDefault="00823C8B" w:rsidP="00823C8B">
      <w:pPr>
        <w:keepNext/>
        <w:keepLines/>
        <w:rPr>
          <w:i/>
        </w:rPr>
      </w:pPr>
      <w:r w:rsidRPr="00B81031">
        <w:rPr>
          <w:b/>
          <w:bCs/>
          <w:i/>
        </w:rPr>
        <w:t>Comment:</w:t>
      </w:r>
      <w:r>
        <w:rPr>
          <w:i/>
        </w:rPr>
        <w:t xml:space="preserve"> Response to </w:t>
      </w:r>
      <w:r w:rsidRPr="00ED26F2">
        <w:rPr>
          <w:i/>
          <w:color w:val="0000FF"/>
        </w:rPr>
        <w:t>S2-2405888</w:t>
      </w:r>
      <w:r>
        <w:rPr>
          <w:i/>
        </w:rPr>
        <w:t>. Noted in parallel session.</w:t>
      </w:r>
    </w:p>
    <w:p w14:paraId="153E41F3" w14:textId="77777777" w:rsidR="00823C8B" w:rsidRPr="005B25A1" w:rsidRDefault="00823C8B" w:rsidP="00823C8B">
      <w:pPr>
        <w:keepNext/>
        <w:keepLines/>
        <w:rPr>
          <w:b/>
          <w:bCs/>
        </w:rPr>
      </w:pPr>
      <w:r w:rsidRPr="005B25A1">
        <w:rPr>
          <w:b/>
          <w:bCs/>
        </w:rPr>
        <w:t>Plenary Discussion:</w:t>
      </w:r>
    </w:p>
    <w:p w14:paraId="1074BFB4" w14:textId="77777777" w:rsidR="00823C8B" w:rsidRPr="005B25A1" w:rsidRDefault="00823C8B" w:rsidP="00823C8B">
      <w:pPr>
        <w:keepNext/>
        <w:keepLines/>
      </w:pPr>
      <w:r w:rsidRPr="005B25A1">
        <w:t>Noted.</w:t>
      </w:r>
    </w:p>
    <w:p w14:paraId="69EB073F" w14:textId="77777777" w:rsidR="00823C8B" w:rsidRPr="00EB0339" w:rsidRDefault="00823C8B" w:rsidP="00823C8B">
      <w:r w:rsidRPr="005B25A1">
        <w:rPr>
          <w:b/>
          <w:bCs/>
        </w:rPr>
        <w:t>Status:</w:t>
      </w:r>
      <w:r>
        <w:t xml:space="preserve"> </w:t>
      </w:r>
      <w:r>
        <w:rPr>
          <w:color w:val="0000FF"/>
        </w:rPr>
        <w:t>Noted</w:t>
      </w:r>
      <w:r>
        <w:t>.</w:t>
      </w:r>
    </w:p>
    <w:p w14:paraId="7881F831" w14:textId="77777777" w:rsidR="00823C8B" w:rsidRDefault="00823C8B" w:rsidP="00823C8B">
      <w:pPr>
        <w:pStyle w:val="NormTop"/>
      </w:pPr>
      <w:r w:rsidRPr="00ED26F2">
        <w:rPr>
          <w:color w:val="0000FF"/>
        </w:rPr>
        <w:lastRenderedPageBreak/>
        <w:t>S2-2405895</w:t>
      </w:r>
      <w:r w:rsidRPr="00D53282">
        <w:t xml:space="preserve"> </w:t>
      </w:r>
      <w:r>
        <w:t>(CR) 23.288 CR1086 (Rel-18, 'F'): Alignment of authorization procedure in federated learning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Note 2 by adding some references to SA WG3 specification in clause 5.3. Change an MTLF request ML Models on behalf of an AnLF to another MTLF to an MTLF subscribe ML Models on behalf of an AnLF to another MTLF because the service operation used in the federated laearning process is Nnwdaf_MLModelProvision_Subscribe. Add related description in clause 6.2C.2.2. An editorial modification in clause 6.2C.2.2.</w:t>
      </w:r>
    </w:p>
    <w:p w14:paraId="2D1B56C1" w14:textId="77777777" w:rsidR="00823C8B" w:rsidRPr="005B25A1" w:rsidRDefault="00823C8B" w:rsidP="00823C8B">
      <w:pPr>
        <w:keepNext/>
        <w:keepLines/>
        <w:rPr>
          <w:b/>
          <w:bCs/>
        </w:rPr>
      </w:pPr>
      <w:r w:rsidRPr="005B25A1">
        <w:rPr>
          <w:b/>
          <w:bCs/>
        </w:rPr>
        <w:t>Parallel discussion:</w:t>
      </w:r>
    </w:p>
    <w:p w14:paraId="0CDBF3C5" w14:textId="77777777" w:rsidR="00823C8B" w:rsidRPr="00B81031" w:rsidRDefault="00823C8B" w:rsidP="00823C8B">
      <w:pPr>
        <w:keepNext/>
        <w:keepLines/>
        <w:rPr>
          <w:i/>
        </w:rPr>
      </w:pPr>
      <w:r>
        <w:rPr>
          <w:i/>
        </w:rPr>
        <w:t xml:space="preserve">Merged into </w:t>
      </w:r>
      <w:r w:rsidRPr="00ED26F2">
        <w:rPr>
          <w:i/>
          <w:color w:val="0000FF"/>
        </w:rPr>
        <w:t>S2-2407016</w:t>
      </w:r>
      <w:r>
        <w:rPr>
          <w:i/>
        </w:rPr>
        <w:t>.</w:t>
      </w:r>
    </w:p>
    <w:p w14:paraId="6D23953F" w14:textId="77777777" w:rsidR="00823C8B" w:rsidRPr="005B25A1" w:rsidRDefault="00823C8B" w:rsidP="00823C8B">
      <w:pPr>
        <w:keepNext/>
        <w:keepLines/>
        <w:rPr>
          <w:b/>
          <w:bCs/>
        </w:rPr>
      </w:pPr>
      <w:r w:rsidRPr="005B25A1">
        <w:rPr>
          <w:b/>
          <w:bCs/>
        </w:rPr>
        <w:t>Plenary Discussion:</w:t>
      </w:r>
    </w:p>
    <w:p w14:paraId="09217313" w14:textId="77777777" w:rsidR="00823C8B" w:rsidRPr="005B25A1" w:rsidRDefault="00823C8B" w:rsidP="00823C8B">
      <w:pPr>
        <w:keepNext/>
        <w:keepLines/>
      </w:pPr>
      <w:r w:rsidRPr="005B25A1">
        <w:t>Merged.</w:t>
      </w:r>
    </w:p>
    <w:p w14:paraId="634843A4" w14:textId="77777777" w:rsidR="00823C8B" w:rsidRPr="00EB0339" w:rsidRDefault="00823C8B" w:rsidP="00823C8B">
      <w:r w:rsidRPr="005B25A1">
        <w:rPr>
          <w:b/>
          <w:bCs/>
        </w:rPr>
        <w:t>Status:</w:t>
      </w:r>
      <w:r>
        <w:t xml:space="preserve"> </w:t>
      </w:r>
      <w:r>
        <w:rPr>
          <w:color w:val="0000FF"/>
        </w:rPr>
        <w:t>Merged</w:t>
      </w:r>
      <w:r>
        <w:t>.</w:t>
      </w:r>
    </w:p>
    <w:p w14:paraId="6657DD11" w14:textId="77777777" w:rsidR="00823C8B" w:rsidRDefault="00823C8B" w:rsidP="00823C8B">
      <w:pPr>
        <w:pStyle w:val="NormTop"/>
      </w:pPr>
      <w:r w:rsidRPr="00ED26F2">
        <w:rPr>
          <w:color w:val="0000FF"/>
        </w:rPr>
        <w:t>S2-2406385</w:t>
      </w:r>
      <w:r w:rsidRPr="00D53282">
        <w:t xml:space="preserve"> </w:t>
      </w:r>
      <w:r>
        <w:t>(CR) 23.288 CR1090 (Rel-18, 'F'): Correction on ML Model Sharing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 the NOTE2 to clarify the authorization procedure is defined in TS 33.501.</w:t>
      </w:r>
    </w:p>
    <w:p w14:paraId="53C8C3FE" w14:textId="77777777" w:rsidR="00823C8B" w:rsidRPr="005B25A1" w:rsidRDefault="00823C8B" w:rsidP="00823C8B">
      <w:pPr>
        <w:keepNext/>
        <w:keepLines/>
        <w:rPr>
          <w:b/>
          <w:bCs/>
        </w:rPr>
      </w:pPr>
      <w:r w:rsidRPr="005B25A1">
        <w:rPr>
          <w:b/>
          <w:bCs/>
        </w:rPr>
        <w:t>Parallel discussion:</w:t>
      </w:r>
    </w:p>
    <w:p w14:paraId="5813D9EA" w14:textId="77777777" w:rsidR="00823C8B" w:rsidRPr="00B81031" w:rsidRDefault="00823C8B" w:rsidP="00823C8B">
      <w:pPr>
        <w:keepNext/>
        <w:keepLines/>
        <w:rPr>
          <w:i/>
        </w:rPr>
      </w:pPr>
      <w:r>
        <w:rPr>
          <w:i/>
        </w:rPr>
        <w:t xml:space="preserve">Merged into </w:t>
      </w:r>
      <w:r w:rsidRPr="00ED26F2">
        <w:rPr>
          <w:i/>
          <w:color w:val="0000FF"/>
        </w:rPr>
        <w:t>S2-2407016</w:t>
      </w:r>
      <w:r>
        <w:rPr>
          <w:i/>
        </w:rPr>
        <w:t>.</w:t>
      </w:r>
    </w:p>
    <w:p w14:paraId="0C9BBC67" w14:textId="77777777" w:rsidR="00823C8B" w:rsidRPr="005B25A1" w:rsidRDefault="00823C8B" w:rsidP="00823C8B">
      <w:pPr>
        <w:keepNext/>
        <w:keepLines/>
        <w:rPr>
          <w:b/>
          <w:bCs/>
        </w:rPr>
      </w:pPr>
      <w:r w:rsidRPr="005B25A1">
        <w:rPr>
          <w:b/>
          <w:bCs/>
        </w:rPr>
        <w:t>Plenary Discussion:</w:t>
      </w:r>
    </w:p>
    <w:p w14:paraId="4D977F74" w14:textId="77777777" w:rsidR="00823C8B" w:rsidRPr="005B25A1" w:rsidRDefault="00823C8B" w:rsidP="00823C8B">
      <w:pPr>
        <w:keepNext/>
        <w:keepLines/>
      </w:pPr>
      <w:r w:rsidRPr="005B25A1">
        <w:t>Merged.</w:t>
      </w:r>
    </w:p>
    <w:p w14:paraId="48015C48" w14:textId="77777777" w:rsidR="00823C8B" w:rsidRPr="00EB0339" w:rsidRDefault="00823C8B" w:rsidP="00823C8B">
      <w:r w:rsidRPr="005B25A1">
        <w:rPr>
          <w:b/>
          <w:bCs/>
        </w:rPr>
        <w:t>Status:</w:t>
      </w:r>
      <w:r>
        <w:t xml:space="preserve"> </w:t>
      </w:r>
      <w:r>
        <w:rPr>
          <w:color w:val="0000FF"/>
        </w:rPr>
        <w:t>Merged</w:t>
      </w:r>
      <w:r>
        <w:t>.</w:t>
      </w:r>
    </w:p>
    <w:p w14:paraId="773E1982" w14:textId="77777777" w:rsidR="00823C8B" w:rsidRDefault="00823C8B" w:rsidP="00823C8B">
      <w:pPr>
        <w:pStyle w:val="NormTop"/>
      </w:pPr>
      <w:r w:rsidRPr="00ED26F2">
        <w:rPr>
          <w:color w:val="0000FF"/>
        </w:rPr>
        <w:t>S2-2406460</w:t>
      </w:r>
      <w:r w:rsidRPr="00D53282">
        <w:t xml:space="preserve"> </w:t>
      </w:r>
      <w:r>
        <w:t>(CR) 23.288 CR1091 (Rel-18, 'F'): Update for ML Model sharing in FL (Source: Vivo)</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for the authorization of an MTLF to request ML models on behalf of an AnLF from another MTLF is defined in SA WG3.</w:t>
      </w:r>
    </w:p>
    <w:p w14:paraId="24658AE3" w14:textId="77777777" w:rsidR="00823C8B" w:rsidRPr="005B25A1" w:rsidRDefault="00823C8B" w:rsidP="00823C8B">
      <w:pPr>
        <w:keepNext/>
        <w:keepLines/>
        <w:rPr>
          <w:b/>
          <w:bCs/>
        </w:rPr>
      </w:pPr>
      <w:r w:rsidRPr="005B25A1">
        <w:rPr>
          <w:b/>
          <w:bCs/>
        </w:rPr>
        <w:t>Parallel discussion:</w:t>
      </w:r>
    </w:p>
    <w:p w14:paraId="668DE747" w14:textId="77777777" w:rsidR="00823C8B" w:rsidRPr="00B81031" w:rsidRDefault="00823C8B" w:rsidP="00823C8B">
      <w:pPr>
        <w:keepNext/>
        <w:keepLines/>
        <w:rPr>
          <w:i/>
        </w:rPr>
      </w:pPr>
      <w:r>
        <w:rPr>
          <w:i/>
        </w:rPr>
        <w:t xml:space="preserve">Revised in parallel session to </w:t>
      </w:r>
      <w:r w:rsidRPr="00ED26F2">
        <w:rPr>
          <w:i/>
          <w:color w:val="0000FF"/>
        </w:rPr>
        <w:t>S2-2407016</w:t>
      </w:r>
      <w:r>
        <w:rPr>
          <w:i/>
        </w:rPr>
        <w:t xml:space="preserve">, merging </w:t>
      </w:r>
      <w:r w:rsidRPr="00ED26F2">
        <w:rPr>
          <w:i/>
          <w:color w:val="0000FF"/>
        </w:rPr>
        <w:t>S2-2406489</w:t>
      </w:r>
      <w:r>
        <w:rPr>
          <w:i/>
        </w:rPr>
        <w:t xml:space="preserve">, </w:t>
      </w:r>
      <w:r w:rsidRPr="00ED26F2">
        <w:rPr>
          <w:i/>
          <w:color w:val="0000FF"/>
        </w:rPr>
        <w:t>S2-2406471</w:t>
      </w:r>
      <w:r>
        <w:rPr>
          <w:i/>
        </w:rPr>
        <w:t xml:space="preserve">, </w:t>
      </w:r>
      <w:r w:rsidRPr="00ED26F2">
        <w:rPr>
          <w:i/>
          <w:color w:val="0000FF"/>
        </w:rPr>
        <w:t>S2-2406385</w:t>
      </w:r>
      <w:r>
        <w:rPr>
          <w:i/>
        </w:rPr>
        <w:t xml:space="preserve"> and </w:t>
      </w:r>
      <w:r w:rsidRPr="00ED26F2">
        <w:rPr>
          <w:i/>
          <w:color w:val="0000FF"/>
        </w:rPr>
        <w:t>S2-2405895</w:t>
      </w:r>
      <w:r>
        <w:rPr>
          <w:i/>
        </w:rPr>
        <w:t>.</w:t>
      </w:r>
    </w:p>
    <w:p w14:paraId="6CEE6D33" w14:textId="77777777" w:rsidR="00823C8B" w:rsidRPr="00B81031" w:rsidRDefault="00823C8B" w:rsidP="00823C8B">
      <w:pPr>
        <w:keepNext/>
        <w:keepLines/>
        <w:rPr>
          <w:i/>
        </w:rPr>
      </w:pPr>
      <w:r w:rsidRPr="00ED26F2">
        <w:rPr>
          <w:i/>
          <w:color w:val="0000FF"/>
        </w:rPr>
        <w:t>S2-2407016</w:t>
      </w:r>
      <w:r>
        <w:rPr>
          <w:i/>
        </w:rPr>
        <w:t xml:space="preserve">: Revision of </w:t>
      </w:r>
      <w:r w:rsidRPr="00ED26F2">
        <w:rPr>
          <w:i/>
          <w:color w:val="0000FF"/>
        </w:rPr>
        <w:t>S2-2406460</w:t>
      </w:r>
      <w:r>
        <w:rPr>
          <w:i/>
        </w:rPr>
        <w:t xml:space="preserve">, merging </w:t>
      </w:r>
      <w:r w:rsidRPr="00ED26F2">
        <w:rPr>
          <w:i/>
          <w:color w:val="0000FF"/>
        </w:rPr>
        <w:t>S2-2406489</w:t>
      </w:r>
      <w:r>
        <w:rPr>
          <w:i/>
        </w:rPr>
        <w:t xml:space="preserve">, </w:t>
      </w:r>
      <w:r w:rsidRPr="00ED26F2">
        <w:rPr>
          <w:i/>
          <w:color w:val="0000FF"/>
        </w:rPr>
        <w:t>S2-2406471</w:t>
      </w:r>
      <w:r>
        <w:rPr>
          <w:i/>
        </w:rPr>
        <w:t xml:space="preserve">, </w:t>
      </w:r>
      <w:r w:rsidRPr="00ED26F2">
        <w:rPr>
          <w:i/>
          <w:color w:val="0000FF"/>
        </w:rPr>
        <w:t>S2-2406385</w:t>
      </w:r>
      <w:r>
        <w:rPr>
          <w:i/>
        </w:rPr>
        <w:t xml:space="preserve"> and </w:t>
      </w:r>
      <w:r w:rsidRPr="00ED26F2">
        <w:rPr>
          <w:i/>
          <w:color w:val="0000FF"/>
        </w:rPr>
        <w:t>S2-2405895</w:t>
      </w:r>
      <w:r>
        <w:rPr>
          <w:i/>
        </w:rPr>
        <w:t xml:space="preserve">. Revised in parallel session to </w:t>
      </w:r>
      <w:r w:rsidRPr="00ED26F2">
        <w:rPr>
          <w:i/>
          <w:color w:val="0000FF"/>
        </w:rPr>
        <w:t>S2-2407071</w:t>
      </w:r>
      <w:r>
        <w:rPr>
          <w:i/>
        </w:rPr>
        <w:t>.</w:t>
      </w:r>
    </w:p>
    <w:p w14:paraId="6793428B" w14:textId="77777777" w:rsidR="00B56CC5" w:rsidRPr="00B81031" w:rsidRDefault="00B56CC5" w:rsidP="00B56CC5">
      <w:pPr>
        <w:keepNext/>
        <w:keepLines/>
        <w:rPr>
          <w:i/>
        </w:rPr>
      </w:pPr>
      <w:r>
        <w:rPr>
          <w:i/>
        </w:rPr>
        <w:t>Agreed in parallel session.</w:t>
      </w:r>
    </w:p>
    <w:p w14:paraId="52ACF84D" w14:textId="77777777" w:rsidR="00B56CC5" w:rsidRPr="005B25A1" w:rsidRDefault="00B56CC5" w:rsidP="00B56CC5">
      <w:pPr>
        <w:keepNext/>
        <w:keepLines/>
        <w:rPr>
          <w:b/>
          <w:bCs/>
        </w:rPr>
      </w:pPr>
      <w:r w:rsidRPr="005B25A1">
        <w:rPr>
          <w:b/>
          <w:bCs/>
        </w:rPr>
        <w:t>Plenary Discussion:</w:t>
      </w:r>
    </w:p>
    <w:p w14:paraId="50BE71C5" w14:textId="77777777" w:rsidR="00B56CC5" w:rsidRPr="00B56CC5" w:rsidRDefault="00B56CC5" w:rsidP="00B56CC5">
      <w:pPr>
        <w:keepNext/>
        <w:keepLines/>
      </w:pPr>
      <w:r>
        <w:t xml:space="preserve">This was </w:t>
      </w:r>
      <w:r w:rsidRPr="00B56CC5">
        <w:rPr>
          <w:color w:val="FF0000"/>
        </w:rPr>
        <w:t>block approved</w:t>
      </w:r>
      <w:r>
        <w:t>.</w:t>
      </w:r>
    </w:p>
    <w:p w14:paraId="351F7D9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2DB80DB" w14:textId="77777777" w:rsidR="00823C8B" w:rsidRDefault="00823C8B" w:rsidP="00823C8B">
      <w:pPr>
        <w:pStyle w:val="NormTop"/>
      </w:pPr>
      <w:r w:rsidRPr="00ED26F2">
        <w:rPr>
          <w:color w:val="0000FF"/>
        </w:rPr>
        <w:lastRenderedPageBreak/>
        <w:t>S2-2406471</w:t>
      </w:r>
      <w:r w:rsidRPr="00D53282">
        <w:t xml:space="preserve"> </w:t>
      </w:r>
      <w:r>
        <w:t>(CR) 23.288 CR1092 (Rel-18, 'F'): Clarification on authorization of an MTLF to request ML models on behalf of an AnLF from another MTLF (Source: CATT)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authorization of an MTLF to request ML models on behalf of an AnLF from another MTLF has been specified in TS 33.503.</w:t>
      </w:r>
    </w:p>
    <w:p w14:paraId="49EB37E9" w14:textId="77777777" w:rsidR="00823C8B" w:rsidRPr="005B25A1" w:rsidRDefault="00823C8B" w:rsidP="00823C8B">
      <w:pPr>
        <w:keepNext/>
        <w:keepLines/>
        <w:rPr>
          <w:b/>
          <w:bCs/>
        </w:rPr>
      </w:pPr>
      <w:r w:rsidRPr="005B25A1">
        <w:rPr>
          <w:b/>
          <w:bCs/>
        </w:rPr>
        <w:t>Parallel discussion:</w:t>
      </w:r>
    </w:p>
    <w:p w14:paraId="5FCCC421" w14:textId="77777777" w:rsidR="00823C8B" w:rsidRPr="00B81031" w:rsidRDefault="00823C8B" w:rsidP="00823C8B">
      <w:pPr>
        <w:keepNext/>
        <w:keepLines/>
        <w:rPr>
          <w:i/>
        </w:rPr>
      </w:pPr>
      <w:r>
        <w:rPr>
          <w:i/>
        </w:rPr>
        <w:t xml:space="preserve">Merged into </w:t>
      </w:r>
      <w:r w:rsidRPr="00ED26F2">
        <w:rPr>
          <w:i/>
          <w:color w:val="0000FF"/>
        </w:rPr>
        <w:t>S2-2407016</w:t>
      </w:r>
      <w:r>
        <w:rPr>
          <w:i/>
        </w:rPr>
        <w:t>.</w:t>
      </w:r>
    </w:p>
    <w:p w14:paraId="4D8D01B3" w14:textId="77777777" w:rsidR="00823C8B" w:rsidRPr="005B25A1" w:rsidRDefault="00823C8B" w:rsidP="00823C8B">
      <w:pPr>
        <w:keepNext/>
        <w:keepLines/>
        <w:rPr>
          <w:b/>
          <w:bCs/>
        </w:rPr>
      </w:pPr>
      <w:r w:rsidRPr="005B25A1">
        <w:rPr>
          <w:b/>
          <w:bCs/>
        </w:rPr>
        <w:t>Plenary Discussion:</w:t>
      </w:r>
    </w:p>
    <w:p w14:paraId="35871675" w14:textId="77777777" w:rsidR="00823C8B" w:rsidRPr="005B25A1" w:rsidRDefault="00823C8B" w:rsidP="00823C8B">
      <w:pPr>
        <w:keepNext/>
        <w:keepLines/>
      </w:pPr>
      <w:r w:rsidRPr="005B25A1">
        <w:t>Merged.</w:t>
      </w:r>
    </w:p>
    <w:p w14:paraId="1A754599" w14:textId="77777777" w:rsidR="00823C8B" w:rsidRPr="00EB0339" w:rsidRDefault="00823C8B" w:rsidP="00823C8B">
      <w:r w:rsidRPr="005B25A1">
        <w:rPr>
          <w:b/>
          <w:bCs/>
        </w:rPr>
        <w:t>Status:</w:t>
      </w:r>
      <w:r>
        <w:t xml:space="preserve"> </w:t>
      </w:r>
      <w:r>
        <w:rPr>
          <w:color w:val="0000FF"/>
        </w:rPr>
        <w:t>Merged</w:t>
      </w:r>
      <w:r>
        <w:t>.</w:t>
      </w:r>
    </w:p>
    <w:p w14:paraId="1FFBAFD0" w14:textId="77777777" w:rsidR="00823C8B" w:rsidRDefault="00823C8B" w:rsidP="00823C8B">
      <w:pPr>
        <w:pStyle w:val="NormTop"/>
      </w:pPr>
      <w:r w:rsidRPr="00ED26F2">
        <w:rPr>
          <w:color w:val="0000FF"/>
        </w:rPr>
        <w:t>S2-2406489</w:t>
      </w:r>
      <w:r w:rsidRPr="00D53282">
        <w:t xml:space="preserve"> </w:t>
      </w:r>
      <w:r>
        <w:t>(CR) 23.288 CR1093 (Rel-18, 'F'): Clarification on security issues of indirect ML Model Provisioning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NOTE 2 in clause 5.3 by adding reference to TS 33.501.</w:t>
      </w:r>
    </w:p>
    <w:p w14:paraId="15947F01" w14:textId="77777777" w:rsidR="00823C8B" w:rsidRPr="005B25A1" w:rsidRDefault="00823C8B" w:rsidP="00823C8B">
      <w:pPr>
        <w:keepNext/>
        <w:keepLines/>
        <w:rPr>
          <w:b/>
          <w:bCs/>
        </w:rPr>
      </w:pPr>
      <w:r w:rsidRPr="005B25A1">
        <w:rPr>
          <w:b/>
          <w:bCs/>
        </w:rPr>
        <w:t>Parallel discussion:</w:t>
      </w:r>
    </w:p>
    <w:p w14:paraId="7CD904EE" w14:textId="77777777" w:rsidR="00823C8B" w:rsidRPr="00B81031" w:rsidRDefault="00823C8B" w:rsidP="00823C8B">
      <w:pPr>
        <w:keepNext/>
        <w:keepLines/>
        <w:rPr>
          <w:i/>
        </w:rPr>
      </w:pPr>
      <w:r>
        <w:rPr>
          <w:i/>
        </w:rPr>
        <w:t xml:space="preserve">Merged into </w:t>
      </w:r>
      <w:r w:rsidRPr="00ED26F2">
        <w:rPr>
          <w:i/>
          <w:color w:val="0000FF"/>
        </w:rPr>
        <w:t>S2-2407016</w:t>
      </w:r>
      <w:r>
        <w:rPr>
          <w:i/>
        </w:rPr>
        <w:t>.</w:t>
      </w:r>
    </w:p>
    <w:p w14:paraId="2C9F07D0" w14:textId="77777777" w:rsidR="00823C8B" w:rsidRPr="005B25A1" w:rsidRDefault="00823C8B" w:rsidP="00823C8B">
      <w:pPr>
        <w:keepNext/>
        <w:keepLines/>
        <w:rPr>
          <w:b/>
          <w:bCs/>
        </w:rPr>
      </w:pPr>
      <w:r w:rsidRPr="005B25A1">
        <w:rPr>
          <w:b/>
          <w:bCs/>
        </w:rPr>
        <w:t>Plenary Discussion:</w:t>
      </w:r>
    </w:p>
    <w:p w14:paraId="6BFB7906" w14:textId="77777777" w:rsidR="00823C8B" w:rsidRPr="005B25A1" w:rsidRDefault="00823C8B" w:rsidP="00823C8B">
      <w:pPr>
        <w:keepNext/>
        <w:keepLines/>
      </w:pPr>
      <w:r w:rsidRPr="005B25A1">
        <w:t>Merged.</w:t>
      </w:r>
    </w:p>
    <w:p w14:paraId="295EB971" w14:textId="77777777" w:rsidR="00823C8B" w:rsidRDefault="00823C8B" w:rsidP="00823C8B">
      <w:r w:rsidRPr="005B25A1">
        <w:rPr>
          <w:b/>
          <w:bCs/>
        </w:rPr>
        <w:t>Status:</w:t>
      </w:r>
      <w:r>
        <w:t xml:space="preserve"> </w:t>
      </w:r>
      <w:r>
        <w:rPr>
          <w:color w:val="0000FF"/>
        </w:rPr>
        <w:t>Merged</w:t>
      </w:r>
      <w:r>
        <w:t>.</w:t>
      </w:r>
    </w:p>
    <w:p w14:paraId="3E642342" w14:textId="77777777" w:rsidR="00823C8B" w:rsidRPr="00EB0339" w:rsidRDefault="00823C8B" w:rsidP="00823C8B"/>
    <w:p w14:paraId="50D02649" w14:textId="77777777" w:rsidR="007615D6" w:rsidRDefault="007615D6" w:rsidP="00E04F4D">
      <w:pPr>
        <w:pStyle w:val="Heading3"/>
      </w:pPr>
      <w:bookmarkStart w:id="97" w:name="_Toc177620652"/>
      <w:r>
        <w:t>9.24.2</w:t>
      </w:r>
      <w:r>
        <w:tab/>
        <w:t>Enhanced support of Non-Public Networks phase 2 (eNPN_Ph2)</w:t>
      </w:r>
      <w:bookmarkEnd w:id="97"/>
    </w:p>
    <w:p w14:paraId="5C59923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34B1DB2" w14:textId="77777777" w:rsidR="008D6ECD" w:rsidRDefault="00E04F4D" w:rsidP="00E04F4D">
      <w:r>
        <w:t>There were no contributions to this agenda item.</w:t>
      </w:r>
    </w:p>
    <w:p w14:paraId="23BF2E13" w14:textId="77777777" w:rsidR="008D6ECD" w:rsidRDefault="008D6ECD" w:rsidP="00E04F4D"/>
    <w:p w14:paraId="785764D8" w14:textId="77777777" w:rsidR="007615D6" w:rsidRDefault="007615D6" w:rsidP="00E04F4D">
      <w:pPr>
        <w:pStyle w:val="Heading3"/>
      </w:pPr>
      <w:bookmarkStart w:id="98" w:name="_Toc177620653"/>
      <w:r>
        <w:t>9.25.2</w:t>
      </w:r>
      <w:r>
        <w:tab/>
        <w:t>Enhancement of 5G UE Policy (eUEPO)</w:t>
      </w:r>
      <w:bookmarkEnd w:id="98"/>
    </w:p>
    <w:p w14:paraId="4BC4996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03E8DE3" w14:textId="77777777" w:rsidR="008D6ECD" w:rsidRDefault="00E04F4D" w:rsidP="00E04F4D">
      <w:r>
        <w:t>There were no contributions to this agenda item.</w:t>
      </w:r>
    </w:p>
    <w:p w14:paraId="0AD62C83" w14:textId="77777777" w:rsidR="008D6ECD" w:rsidRDefault="008D6ECD" w:rsidP="00E04F4D"/>
    <w:p w14:paraId="55765868" w14:textId="77777777" w:rsidR="007615D6" w:rsidRDefault="007615D6" w:rsidP="00E04F4D">
      <w:pPr>
        <w:pStyle w:val="Heading3"/>
      </w:pPr>
      <w:bookmarkStart w:id="99" w:name="_Toc177620654"/>
      <w:r>
        <w:t>9.26.2</w:t>
      </w:r>
      <w:r>
        <w:tab/>
        <w:t>System Enabler for Service Function Chaining (SFC)</w:t>
      </w:r>
      <w:bookmarkEnd w:id="99"/>
    </w:p>
    <w:p w14:paraId="382A7E2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1374981" w14:textId="77777777" w:rsidR="008D6ECD" w:rsidRDefault="00E04F4D" w:rsidP="00E04F4D">
      <w:r>
        <w:t>There were no contributions to this agenda item.</w:t>
      </w:r>
    </w:p>
    <w:p w14:paraId="510BCCCD" w14:textId="77777777" w:rsidR="008D6ECD" w:rsidRDefault="008D6ECD" w:rsidP="00E04F4D"/>
    <w:p w14:paraId="77791331" w14:textId="77777777" w:rsidR="00867557" w:rsidRDefault="00867557" w:rsidP="00867557">
      <w:pPr>
        <w:pStyle w:val="Heading3"/>
      </w:pPr>
      <w:bookmarkStart w:id="100" w:name="_Toc177620655"/>
      <w:r>
        <w:lastRenderedPageBreak/>
        <w:t>9.27.2</w:t>
      </w:r>
      <w:r>
        <w:tab/>
        <w:t>Extensions to the TSC Framework to support DetNet (DetNet)</w:t>
      </w:r>
      <w:bookmarkEnd w:id="100"/>
    </w:p>
    <w:p w14:paraId="7AE22839" w14:textId="77777777" w:rsidR="00867557" w:rsidRDefault="00867557" w:rsidP="0086755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12E195A" w14:textId="77777777" w:rsidR="00867557" w:rsidRDefault="00867557" w:rsidP="00867557">
      <w:pPr>
        <w:pStyle w:val="NormTop"/>
      </w:pPr>
      <w:r w:rsidRPr="00ED26F2">
        <w:rPr>
          <w:color w:val="0000FF"/>
        </w:rPr>
        <w:t>S2-2406518</w:t>
      </w:r>
      <w:r w:rsidRPr="00D53282">
        <w:t xml:space="preserve"> </w:t>
      </w:r>
      <w:r>
        <w:t>(CR) 23.502 CR4820 (Rel-18, 'F'): Correcting the trigger for SM Policy Association Modification (Source: Intel)</w:t>
      </w:r>
      <w:r>
        <w:br/>
      </w:r>
      <w:r w:rsidRPr="00D53282">
        <w:rPr>
          <w:b/>
        </w:rPr>
        <w:t>Document for:</w:t>
      </w:r>
      <w:r w:rsidRPr="00D53282">
        <w:t xml:space="preserve"> </w:t>
      </w:r>
      <w:r>
        <w:t>Approval</w:t>
      </w:r>
      <w:r>
        <w:br/>
      </w:r>
      <w:r w:rsidRPr="00D53282">
        <w:rPr>
          <w:b/>
        </w:rPr>
        <w:t>Abstract:</w:t>
      </w:r>
      <w:r w:rsidRPr="00D53282">
        <w:t xml:space="preserve"> </w:t>
      </w:r>
      <w:r>
        <w:br/>
        <w:t>Summary of change: Step 7b: Added here the same example on PCF local configuration (i.e. DNN/S-NSSAI) as in step 10a. Step 10a: Clarified that the SMF sends a request for port number to the UPF based on the 5GS Bridge/Router information available trigger, whereas the SMF local configuration (i.e. DNN/S-NSSAI) is used to choose between Bridge Information Indication vs Router Information Indication. Step 20: Deleted the redundant and inaccurate trigger related to UE capability for transferring PMICs.</w:t>
      </w:r>
    </w:p>
    <w:p w14:paraId="708F7B44" w14:textId="77777777" w:rsidR="00867557" w:rsidRPr="005B25A1" w:rsidRDefault="00867557" w:rsidP="00867557">
      <w:pPr>
        <w:keepNext/>
        <w:keepLines/>
        <w:rPr>
          <w:b/>
          <w:bCs/>
        </w:rPr>
      </w:pPr>
      <w:r w:rsidRPr="005B25A1">
        <w:rPr>
          <w:b/>
          <w:bCs/>
        </w:rPr>
        <w:t>Convenor comment:</w:t>
      </w:r>
    </w:p>
    <w:p w14:paraId="4B78DD48" w14:textId="77777777" w:rsidR="00867557" w:rsidRPr="005B25A1" w:rsidRDefault="00867557" w:rsidP="00867557">
      <w:pPr>
        <w:keepNext/>
        <w:keepLines/>
      </w:pPr>
      <w:r w:rsidRPr="005B25A1">
        <w:t>Not handled - no incoming LS.</w:t>
      </w:r>
    </w:p>
    <w:p w14:paraId="522A34DA" w14:textId="77777777" w:rsidR="00B56CC5" w:rsidRPr="005B25A1" w:rsidRDefault="00B56CC5" w:rsidP="00B56CC5">
      <w:pPr>
        <w:keepNext/>
        <w:keepLines/>
        <w:rPr>
          <w:b/>
          <w:bCs/>
        </w:rPr>
      </w:pPr>
      <w:r w:rsidRPr="005B25A1">
        <w:rPr>
          <w:b/>
          <w:bCs/>
        </w:rPr>
        <w:t>Parallel discussion:</w:t>
      </w:r>
    </w:p>
    <w:p w14:paraId="383A75A0" w14:textId="77777777" w:rsidR="00B56CC5" w:rsidRPr="005B25A1" w:rsidRDefault="00B56CC5" w:rsidP="00B56CC5">
      <w:pPr>
        <w:keepNext/>
        <w:keepLines/>
      </w:pPr>
      <w:r w:rsidRPr="00B56CC5">
        <w:rPr>
          <w:color w:val="0000FF"/>
        </w:rPr>
        <w:t>Not handled</w:t>
      </w:r>
      <w:r>
        <w:t>.</w:t>
      </w:r>
    </w:p>
    <w:p w14:paraId="35BF3A37" w14:textId="77777777" w:rsidR="00B56CC5" w:rsidRPr="00EB0339" w:rsidRDefault="00B56CC5" w:rsidP="00B56CC5">
      <w:r w:rsidRPr="005B25A1">
        <w:rPr>
          <w:b/>
          <w:bCs/>
        </w:rPr>
        <w:t>Status:</w:t>
      </w:r>
      <w:r>
        <w:t xml:space="preserve"> </w:t>
      </w:r>
      <w:r w:rsidRPr="00B56CC5">
        <w:rPr>
          <w:color w:val="0000FF"/>
        </w:rPr>
        <w:t>Not handled</w:t>
      </w:r>
      <w:r>
        <w:t>.</w:t>
      </w:r>
    </w:p>
    <w:p w14:paraId="50A0DFDE" w14:textId="77777777" w:rsidR="008D6ECD" w:rsidRDefault="008D6ECD" w:rsidP="00E04F4D"/>
    <w:p w14:paraId="46B938F1" w14:textId="77777777" w:rsidR="007615D6" w:rsidRDefault="007615D6" w:rsidP="00E04F4D">
      <w:pPr>
        <w:pStyle w:val="Heading3"/>
      </w:pPr>
      <w:bookmarkStart w:id="101" w:name="_Toc177620656"/>
      <w:r>
        <w:t>9.28.2</w:t>
      </w:r>
      <w:r>
        <w:tab/>
        <w:t>Seamless UE context recovery (SUECR)</w:t>
      </w:r>
      <w:bookmarkEnd w:id="101"/>
    </w:p>
    <w:p w14:paraId="4ACA419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C4398CC" w14:textId="77777777" w:rsidR="008D6ECD" w:rsidRDefault="00E04F4D" w:rsidP="00E04F4D">
      <w:r>
        <w:t>There were no contributions to this agenda item.</w:t>
      </w:r>
    </w:p>
    <w:p w14:paraId="58499A82" w14:textId="77777777" w:rsidR="008D6ECD" w:rsidRDefault="008D6ECD" w:rsidP="00E04F4D"/>
    <w:p w14:paraId="1AB9433F" w14:textId="77777777" w:rsidR="007615D6" w:rsidRDefault="007615D6" w:rsidP="00E04F4D">
      <w:pPr>
        <w:pStyle w:val="Heading2"/>
      </w:pPr>
      <w:bookmarkStart w:id="102" w:name="_Toc177620657"/>
      <w:r>
        <w:t>9.29</w:t>
      </w:r>
      <w:r>
        <w:tab/>
        <w:t>Multiple location report for MT-LR Immediate Location Request for regulatory services (TEI18_MLR)</w:t>
      </w:r>
      <w:bookmarkEnd w:id="102"/>
    </w:p>
    <w:p w14:paraId="50558F7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D6CCDCB" w14:textId="77777777" w:rsidR="008D6ECD" w:rsidRDefault="00E04F4D" w:rsidP="00E04F4D">
      <w:r>
        <w:t>There were no contributions to this agenda item.</w:t>
      </w:r>
    </w:p>
    <w:p w14:paraId="521FEC97" w14:textId="77777777" w:rsidR="008D6ECD" w:rsidRDefault="008D6ECD" w:rsidP="00E04F4D"/>
    <w:p w14:paraId="2DC442D6" w14:textId="77777777" w:rsidR="007615D6" w:rsidRDefault="007615D6" w:rsidP="00E04F4D">
      <w:pPr>
        <w:pStyle w:val="Heading2"/>
      </w:pPr>
      <w:bookmarkStart w:id="103" w:name="_Toc177620658"/>
      <w:r>
        <w:t>9.30</w:t>
      </w:r>
      <w:r>
        <w:tab/>
        <w:t>Secondary DN Authentication and authorization in EPC IWK cases (TEI18_SDNAEPC)</w:t>
      </w:r>
      <w:bookmarkEnd w:id="103"/>
    </w:p>
    <w:p w14:paraId="5D44C76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2A1EAEC" w14:textId="77777777" w:rsidR="008D6ECD" w:rsidRDefault="00E04F4D" w:rsidP="00E04F4D">
      <w:r>
        <w:t>There were no contributions to this agenda item.</w:t>
      </w:r>
    </w:p>
    <w:p w14:paraId="08BE1DEE" w14:textId="77777777" w:rsidR="008D6ECD" w:rsidRDefault="008D6ECD" w:rsidP="00E04F4D"/>
    <w:p w14:paraId="008EDDCD" w14:textId="77777777" w:rsidR="007615D6" w:rsidRDefault="007615D6" w:rsidP="00E04F4D">
      <w:pPr>
        <w:pStyle w:val="Heading2"/>
      </w:pPr>
      <w:bookmarkStart w:id="104" w:name="_Toc177620659"/>
      <w:r>
        <w:t>9.31</w:t>
      </w:r>
      <w:r>
        <w:tab/>
        <w:t>MBS support for V2X services (TEI18_MBS4V2X)</w:t>
      </w:r>
      <w:bookmarkEnd w:id="104"/>
    </w:p>
    <w:p w14:paraId="03DFA6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60898A7" w14:textId="77777777" w:rsidR="008D6ECD" w:rsidRDefault="00E04F4D" w:rsidP="00E04F4D">
      <w:r>
        <w:t>There were no contributions to this agenda item.</w:t>
      </w:r>
    </w:p>
    <w:p w14:paraId="02D5110D" w14:textId="77777777" w:rsidR="008D6ECD" w:rsidRDefault="008D6ECD" w:rsidP="00E04F4D"/>
    <w:p w14:paraId="42FBD3CC" w14:textId="77777777" w:rsidR="007615D6" w:rsidRDefault="007615D6" w:rsidP="00E04F4D">
      <w:pPr>
        <w:pStyle w:val="Heading2"/>
      </w:pPr>
      <w:bookmarkStart w:id="105" w:name="_Toc177620660"/>
      <w:r>
        <w:lastRenderedPageBreak/>
        <w:t>9.32</w:t>
      </w:r>
      <w:r>
        <w:tab/>
        <w:t>Spending Limits for AM and UE Policies in the 5GC (TEI18_SLAMUP)</w:t>
      </w:r>
      <w:bookmarkEnd w:id="105"/>
    </w:p>
    <w:p w14:paraId="51F91C2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CBA6D0B" w14:textId="77777777" w:rsidR="008D6ECD" w:rsidRDefault="00E04F4D" w:rsidP="00E04F4D">
      <w:r>
        <w:t>There were no contributions to this agenda item.</w:t>
      </w:r>
    </w:p>
    <w:p w14:paraId="76F62D83" w14:textId="77777777" w:rsidR="008D6ECD" w:rsidRDefault="008D6ECD" w:rsidP="00E04F4D"/>
    <w:p w14:paraId="5D3CF7B8" w14:textId="77777777" w:rsidR="007615D6" w:rsidRDefault="007615D6" w:rsidP="00E04F4D">
      <w:pPr>
        <w:pStyle w:val="Heading2"/>
      </w:pPr>
      <w:bookmarkStart w:id="106" w:name="_Toc177620661"/>
      <w:r>
        <w:t>9.33</w:t>
      </w:r>
      <w:r>
        <w:tab/>
        <w:t>Enhancement of application detection event exposure (TEI18_ADEE)</w:t>
      </w:r>
      <w:bookmarkEnd w:id="106"/>
    </w:p>
    <w:p w14:paraId="06F834E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B111F7B" w14:textId="77777777" w:rsidR="008D6ECD" w:rsidRDefault="00E04F4D" w:rsidP="00E04F4D">
      <w:r>
        <w:t>There were no contributions to this agenda item.</w:t>
      </w:r>
    </w:p>
    <w:p w14:paraId="5AF1B508" w14:textId="77777777" w:rsidR="008D6ECD" w:rsidRDefault="008D6ECD" w:rsidP="00E04F4D"/>
    <w:p w14:paraId="05BADDC9" w14:textId="77777777" w:rsidR="007615D6" w:rsidRDefault="007615D6" w:rsidP="00E04F4D">
      <w:pPr>
        <w:pStyle w:val="Heading2"/>
      </w:pPr>
      <w:bookmarkStart w:id="107" w:name="_Toc177620662"/>
      <w:r>
        <w:t>9.34</w:t>
      </w:r>
      <w:r>
        <w:tab/>
        <w:t>General Support of IPv6 Prefix Delegation (TEI18_IPv6PD)</w:t>
      </w:r>
      <w:bookmarkEnd w:id="107"/>
    </w:p>
    <w:p w14:paraId="6CDB0E6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AC39F71" w14:textId="77777777" w:rsidR="008D6ECD" w:rsidRDefault="00E04F4D" w:rsidP="00E04F4D">
      <w:r>
        <w:t>There were no contributions to this agenda item.</w:t>
      </w:r>
    </w:p>
    <w:p w14:paraId="2DC883CD" w14:textId="77777777" w:rsidR="008D6ECD" w:rsidRDefault="008D6ECD" w:rsidP="00E04F4D"/>
    <w:p w14:paraId="00750979" w14:textId="77777777" w:rsidR="007615D6" w:rsidRDefault="007615D6" w:rsidP="00E04F4D">
      <w:pPr>
        <w:pStyle w:val="Heading2"/>
      </w:pPr>
      <w:bookmarkStart w:id="108" w:name="_Toc177620663"/>
      <w:r>
        <w:t>9.35</w:t>
      </w:r>
      <w:r>
        <w:tab/>
        <w:t>New WID on Dynamically Changing AM Policies in the 5GC Phase 2 (TEI18_DCAMP_Ph2)</w:t>
      </w:r>
      <w:bookmarkEnd w:id="108"/>
    </w:p>
    <w:p w14:paraId="24F90AB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11C4129" w14:textId="77777777" w:rsidR="008D6ECD" w:rsidRDefault="00E04F4D" w:rsidP="00E04F4D">
      <w:r>
        <w:t>There were no contributions to this agenda item.</w:t>
      </w:r>
    </w:p>
    <w:p w14:paraId="33FC6F7D" w14:textId="77777777" w:rsidR="008D6ECD" w:rsidRDefault="008D6ECD" w:rsidP="00E04F4D"/>
    <w:p w14:paraId="764DE955" w14:textId="77777777" w:rsidR="007615D6" w:rsidRDefault="007615D6" w:rsidP="00E04F4D">
      <w:pPr>
        <w:pStyle w:val="Heading2"/>
      </w:pPr>
      <w:bookmarkStart w:id="109" w:name="_Toc177620664"/>
      <w:r>
        <w:t>9.36</w:t>
      </w:r>
      <w:r>
        <w:tab/>
        <w:t>Enhancement of NSAC for maximum number of UEs with at least one PDU session/PDN connection (eNSAC)</w:t>
      </w:r>
      <w:bookmarkEnd w:id="109"/>
    </w:p>
    <w:p w14:paraId="25FD6A8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5ED62B1" w14:textId="77777777" w:rsidR="008D6ECD" w:rsidRDefault="00E04F4D" w:rsidP="00E04F4D">
      <w:r>
        <w:t>There were no contributions to this agenda item.</w:t>
      </w:r>
    </w:p>
    <w:p w14:paraId="7EEFCE01" w14:textId="77777777" w:rsidR="008D6ECD" w:rsidRDefault="008D6ECD" w:rsidP="00E04F4D"/>
    <w:p w14:paraId="50BEF4EC" w14:textId="77777777" w:rsidR="007615D6" w:rsidRDefault="007615D6" w:rsidP="00E04F4D">
      <w:pPr>
        <w:pStyle w:val="Heading2"/>
      </w:pPr>
      <w:bookmarkStart w:id="110" w:name="_Toc177620665"/>
      <w:r>
        <w:t>9.37</w:t>
      </w:r>
      <w:r>
        <w:tab/>
        <w:t>Generic Rel-18 LSs</w:t>
      </w:r>
      <w:bookmarkEnd w:id="110"/>
    </w:p>
    <w:p w14:paraId="48C6E59D" w14:textId="77777777" w:rsidR="008D6ECD" w:rsidRDefault="00E04F4D" w:rsidP="00E04F4D">
      <w:r>
        <w:t>There were no contributions to this agenda item.</w:t>
      </w:r>
    </w:p>
    <w:p w14:paraId="116396BF" w14:textId="77777777" w:rsidR="008D6ECD" w:rsidRDefault="008D6ECD" w:rsidP="00E04F4D"/>
    <w:p w14:paraId="51701A6E" w14:textId="77777777" w:rsidR="00823C8B" w:rsidRDefault="00823C8B" w:rsidP="00823C8B">
      <w:pPr>
        <w:pStyle w:val="Heading2"/>
      </w:pPr>
      <w:bookmarkStart w:id="111" w:name="_Toc177620666"/>
      <w:r>
        <w:lastRenderedPageBreak/>
        <w:t>9.38</w:t>
      </w:r>
      <w:r>
        <w:tab/>
        <w:t>Rel-18 CAT B/C alignment CR(s) due to the work led by other 3GPP Working Groups</w:t>
      </w:r>
      <w:bookmarkEnd w:id="111"/>
    </w:p>
    <w:p w14:paraId="54B2D104" w14:textId="77777777" w:rsidR="00823C8B" w:rsidRDefault="00823C8B" w:rsidP="00823C8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B09653C" w14:textId="77777777" w:rsidR="00823C8B" w:rsidRDefault="00823C8B" w:rsidP="00823C8B">
      <w:pPr>
        <w:pStyle w:val="NormTop"/>
      </w:pPr>
      <w:r w:rsidRPr="00ED26F2">
        <w:rPr>
          <w:color w:val="0000FF"/>
        </w:rPr>
        <w:t>S2-2406234</w:t>
      </w:r>
      <w:r w:rsidRPr="00D53282">
        <w:t xml:space="preserve"> </w:t>
      </w:r>
      <w:r>
        <w:t>(CR) 23.228 CR1398 (Rel-18, 'B'): Priority IMS Registration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Added the following paragraph to clause 5.21 IMS Multimedia Priority Service Procedures: Based on regional/national requirements and network operator policy, the P-CSCF handles an IMS registration request with priority, when the P-CSCF receives an IMS registration request with transport level packet marking consistent with MPS, per TS 24.229 [10a]. In the same clause, also clarified that MPS priority requests are identified by the IM CN subsystem using Resource-Priority information, as follows: The P-CSCF marks any incoming request that is determined to require priority handling by inserting/replacing an MPS priority indication using Resource-Priority information as further described in clause 4.11 of TS 24.229 [10a] .</w:t>
      </w:r>
    </w:p>
    <w:p w14:paraId="627DA661" w14:textId="77777777" w:rsidR="00823C8B" w:rsidRPr="005B25A1" w:rsidRDefault="00823C8B" w:rsidP="00823C8B">
      <w:pPr>
        <w:keepNext/>
        <w:keepLines/>
        <w:rPr>
          <w:b/>
          <w:bCs/>
        </w:rPr>
      </w:pPr>
      <w:r w:rsidRPr="005B25A1">
        <w:rPr>
          <w:b/>
          <w:bCs/>
        </w:rPr>
        <w:t>Parallel discussion:</w:t>
      </w:r>
    </w:p>
    <w:p w14:paraId="0964D38C" w14:textId="77777777" w:rsidR="00823C8B" w:rsidRPr="00B81031" w:rsidRDefault="00823C8B" w:rsidP="00823C8B">
      <w:pPr>
        <w:keepNext/>
        <w:keepLines/>
        <w:rPr>
          <w:i/>
        </w:rPr>
      </w:pPr>
      <w:r w:rsidRPr="00B81031">
        <w:rPr>
          <w:b/>
          <w:bCs/>
          <w:i/>
        </w:rPr>
        <w:t>Comment:</w:t>
      </w:r>
      <w:r>
        <w:rPr>
          <w:i/>
        </w:rPr>
        <w:t xml:space="preserve"> Postponed in parallel session.</w:t>
      </w:r>
    </w:p>
    <w:p w14:paraId="7C146272" w14:textId="77777777" w:rsidR="00823C8B" w:rsidRPr="005B25A1" w:rsidRDefault="00823C8B" w:rsidP="00823C8B">
      <w:pPr>
        <w:keepNext/>
        <w:keepLines/>
        <w:rPr>
          <w:b/>
          <w:bCs/>
        </w:rPr>
      </w:pPr>
      <w:r w:rsidRPr="005B25A1">
        <w:rPr>
          <w:b/>
          <w:bCs/>
        </w:rPr>
        <w:t>Plenary Discussion:</w:t>
      </w:r>
    </w:p>
    <w:p w14:paraId="35119F48" w14:textId="77777777" w:rsidR="00823C8B" w:rsidRPr="005B25A1" w:rsidRDefault="00823C8B" w:rsidP="00823C8B">
      <w:pPr>
        <w:keepNext/>
        <w:keepLines/>
      </w:pPr>
      <w:r>
        <w:rPr>
          <w:color w:val="0000FF"/>
        </w:rPr>
        <w:t>Postponed</w:t>
      </w:r>
      <w:r>
        <w:t>.</w:t>
      </w:r>
    </w:p>
    <w:p w14:paraId="00186E58" w14:textId="77777777" w:rsidR="00823C8B" w:rsidRPr="00EB0339" w:rsidRDefault="00823C8B" w:rsidP="00823C8B">
      <w:r w:rsidRPr="005B25A1">
        <w:rPr>
          <w:b/>
          <w:bCs/>
        </w:rPr>
        <w:t>Status:</w:t>
      </w:r>
      <w:r>
        <w:t xml:space="preserve"> </w:t>
      </w:r>
      <w:r>
        <w:rPr>
          <w:color w:val="0000FF"/>
        </w:rPr>
        <w:t>Postponed</w:t>
      </w:r>
      <w:r>
        <w:t>.</w:t>
      </w:r>
    </w:p>
    <w:p w14:paraId="444DC9A2" w14:textId="77777777" w:rsidR="00823C8B" w:rsidRDefault="00823C8B" w:rsidP="00823C8B">
      <w:pPr>
        <w:pStyle w:val="NormTop"/>
      </w:pPr>
      <w:r w:rsidRPr="00ED26F2">
        <w:rPr>
          <w:color w:val="0000FF"/>
        </w:rPr>
        <w:t>S2-2406011</w:t>
      </w:r>
      <w:r w:rsidRPr="00D53282">
        <w:t xml:space="preserve"> </w:t>
      </w:r>
      <w:r>
        <w:t>(CR) 23.304 CR0442 (Rel-18, 'F'): Clarification on end-to-end PC5 link release via L2 U2U Relay (Source: Apple)</w:t>
      </w:r>
      <w:r>
        <w:br/>
      </w:r>
      <w:r w:rsidRPr="00D53282">
        <w:rPr>
          <w:b/>
        </w:rPr>
        <w:t>Document for:</w:t>
      </w:r>
      <w:r w:rsidRPr="00D53282">
        <w:t xml:space="preserve"> </w:t>
      </w:r>
      <w:r>
        <w:t>Approval</w:t>
      </w:r>
      <w:r>
        <w:br/>
      </w:r>
      <w:r w:rsidRPr="00D53282">
        <w:rPr>
          <w:b/>
        </w:rPr>
        <w:t>Abstract:</w:t>
      </w:r>
      <w:r w:rsidRPr="00D53282">
        <w:t xml:space="preserve"> </w:t>
      </w:r>
      <w:r>
        <w:br/>
        <w:t>Summary of change: 1. A clarification is added that link identifier update procedure is not applicable for Layer-2 UE-to-UE Relay. 2. Added the desciption text to explain that for L2 U2U relay, End UE releasing the e2e link can trigger the Layer-2 link release/modificaiton procedure towards the relay UE. 3. A NOTE is added to clarify that Layer-2 IDs for the end to end link and per-hop link are the same.</w:t>
      </w:r>
    </w:p>
    <w:p w14:paraId="04292793" w14:textId="77777777" w:rsidR="00B56CC5" w:rsidRPr="005B25A1" w:rsidRDefault="00B56CC5" w:rsidP="00B56CC5">
      <w:pPr>
        <w:keepNext/>
        <w:keepLines/>
        <w:rPr>
          <w:b/>
          <w:bCs/>
        </w:rPr>
      </w:pPr>
      <w:r w:rsidRPr="005B25A1">
        <w:rPr>
          <w:b/>
          <w:bCs/>
        </w:rPr>
        <w:t>Parallel discussion:</w:t>
      </w:r>
    </w:p>
    <w:p w14:paraId="39DFF2D7" w14:textId="77777777" w:rsidR="00B56CC5" w:rsidRPr="005B25A1" w:rsidRDefault="00B56CC5" w:rsidP="00B56CC5">
      <w:pPr>
        <w:keepNext/>
        <w:keepLines/>
      </w:pPr>
      <w:r w:rsidRPr="00B56CC5">
        <w:rPr>
          <w:color w:val="0000FF"/>
        </w:rPr>
        <w:t>Not handled</w:t>
      </w:r>
      <w:r>
        <w:t>.</w:t>
      </w:r>
    </w:p>
    <w:p w14:paraId="5F740409" w14:textId="77777777" w:rsidR="00B56CC5" w:rsidRPr="00EB0339" w:rsidRDefault="00B56CC5" w:rsidP="00B56CC5">
      <w:r w:rsidRPr="005B25A1">
        <w:rPr>
          <w:b/>
          <w:bCs/>
        </w:rPr>
        <w:t>Status:</w:t>
      </w:r>
      <w:r>
        <w:t xml:space="preserve"> </w:t>
      </w:r>
      <w:r w:rsidRPr="00B56CC5">
        <w:rPr>
          <w:color w:val="0000FF"/>
        </w:rPr>
        <w:t>Not handled</w:t>
      </w:r>
      <w:r>
        <w:t>.</w:t>
      </w:r>
    </w:p>
    <w:p w14:paraId="3005193E" w14:textId="77777777" w:rsidR="00823C8B" w:rsidRDefault="00823C8B" w:rsidP="00823C8B"/>
    <w:p w14:paraId="180526D2" w14:textId="77777777" w:rsidR="008D6ECD" w:rsidRDefault="008D6ECD" w:rsidP="00E04F4D"/>
    <w:p w14:paraId="18AF0202" w14:textId="77777777" w:rsidR="007615D6" w:rsidRDefault="007615D6" w:rsidP="007615D6">
      <w:pPr>
        <w:pStyle w:val="Heading1"/>
      </w:pPr>
      <w:bookmarkStart w:id="112" w:name="_Toc177620667"/>
      <w:r>
        <w:t>19</w:t>
      </w:r>
      <w:r>
        <w:tab/>
        <w:t>Rel-19 SIDs and WIDs</w:t>
      </w:r>
      <w:bookmarkEnd w:id="112"/>
    </w:p>
    <w:p w14:paraId="60942F1A" w14:textId="77777777" w:rsidR="000D0592" w:rsidRDefault="000D0592" w:rsidP="000D0592">
      <w:pPr>
        <w:pStyle w:val="Heading2"/>
      </w:pPr>
      <w:bookmarkStart w:id="113" w:name="_Toc177620668"/>
      <w:r>
        <w:t>19.1</w:t>
      </w:r>
      <w:r>
        <w:tab/>
        <w:t>Study on Integration of satellite components in the 5G architecture Phase III (FS_5GSAT_ARCH_Ph3)</w:t>
      </w:r>
      <w:bookmarkEnd w:id="113"/>
    </w:p>
    <w:p w14:paraId="2FDFF461" w14:textId="77777777" w:rsidR="000D0592" w:rsidRDefault="000D0592" w:rsidP="000D0592"/>
    <w:p w14:paraId="3DAEFFBC" w14:textId="77777777" w:rsidR="000D0592" w:rsidRPr="007770F4" w:rsidRDefault="000D0592" w:rsidP="000D0592">
      <w:pPr>
        <w:pStyle w:val="H6"/>
        <w:pBdr>
          <w:top w:val="single" w:sz="4" w:space="1" w:color="auto"/>
          <w:left w:val="single" w:sz="4" w:space="4" w:color="auto"/>
          <w:bottom w:val="single" w:sz="4" w:space="1" w:color="auto"/>
          <w:right w:val="single" w:sz="4" w:space="4" w:color="auto"/>
        </w:pBdr>
        <w:rPr>
          <w:color w:val="0000FF"/>
          <w:lang w:val="fr-FR"/>
        </w:rPr>
      </w:pPr>
      <w:r w:rsidRPr="007770F4">
        <w:rPr>
          <w:color w:val="0000FF"/>
          <w:lang w:val="fr-FR"/>
        </w:rPr>
        <w:lastRenderedPageBreak/>
        <w:t>LS from SA WG3LI on UE-Satellite-UE communications</w:t>
      </w:r>
    </w:p>
    <w:p w14:paraId="7D95A89C" w14:textId="77777777" w:rsidR="000D0592" w:rsidRDefault="000D0592" w:rsidP="000D0592">
      <w:pPr>
        <w:pStyle w:val="NormTop"/>
      </w:pPr>
      <w:r w:rsidRPr="00ED26F2">
        <w:rPr>
          <w:color w:val="0000FF"/>
        </w:rPr>
        <w:t>S2-2405870</w:t>
      </w:r>
      <w:r w:rsidRPr="00D53282">
        <w:t xml:space="preserve"> </w:t>
      </w:r>
      <w:r>
        <w:t>(LS IN) LS from SA WG3LI: LI considerations for UE-Satellite-UE communications (Source: SA WG3LI (S3i240295))</w:t>
      </w:r>
      <w:r>
        <w:br/>
      </w:r>
      <w:r w:rsidRPr="00D53282">
        <w:rPr>
          <w:b/>
        </w:rPr>
        <w:t>Document for:</w:t>
      </w:r>
      <w:r w:rsidRPr="00D53282">
        <w:t xml:space="preserve"> </w:t>
      </w:r>
      <w:r>
        <w:t>Action</w:t>
      </w:r>
      <w:r>
        <w:br/>
      </w:r>
      <w:r w:rsidRPr="00D53282">
        <w:rPr>
          <w:b/>
        </w:rPr>
        <w:t>Abstract:</w:t>
      </w:r>
      <w:r w:rsidRPr="00D53282">
        <w:t xml:space="preserve"> </w:t>
      </w:r>
      <w:r>
        <w:br/>
        <w:t>SA WG3LI is considering the NTN enhancements described in TR 23.700-29 as part of SA WG2 SID FS_5GSAT_Ph3_ARCH. Firstly, SA WG3-LI would like to reconfirm that the requirements in TS 33.126 fully apply to NTNs. SA WG3-LI also confirms that a CSP can be required to perform intercept in the country where the warrant s jurisdiction applies. Additionally, the CSP is required to have the ability to capture and deliver the intercept product without exposing (both confidentiality and undetectability) the LI product to any unauthorized party. SA WG3-LI is unsure if the latter requirement can always be met if former requirement is not. Secondly, SA WG3-LI kindly asks SA WG2 to consider during the analysis and selection of potential solutions for normative work, that if core network functions which have associated LI functions (as described in TS 33.127) are placed onboard a satellite, then the implementation and deployment of those LI functions must meet the requirements set out in TS 33.126. These requirements include the provisioning of targets, identification of targeted communications, and the delivery of LI product in a timely manner. SA WG2 should be aware that as core network functions are deployed onboard satellites, LI-specific functions may also be required on the satellites with their associated security requirements. This may impact the complexity and resource cost of candidate solutions within this study. SA WG3-LI would also like to confirm that NTN architectures with the core network elements (with associated LI components) deployed on a satellite should take into account the need to provision the LI components and deliver LI product to the monitoring facilities on the ground via specified LI interfaces described in TS 33.127 and TS 33.128. SA WG3-LI will need ample time to confirm whether selected solutions for normative work will have LI impacts and whether there are potential regulatory requirements that are unable to be met. SA WG3-LI also expects additional issues arising from the proposed Store and Forward operation solutions as described in TR 23.700-29 (these concerns are addressed in a separate LS (s3i240296)). In both cases, SA WG3-LI would welcome co-ordination with SA WG2 with respect to the ongoing work in this area. Action: SA WG3-LI kindly asks SA WG2 to take the requirement for in-country routing of the target communications flows, and the requirement for LI functions to be present along with their associated network functions on board a satellite, into account when evaluating solutions in TR 23.700-29. SA WG3-LI also kindly asks that candidate solutions related to identified Key Issues receive proper analysis for LI impact and SA WG2 informs SA WG3-LI when solutions are agreed for normative work.</w:t>
      </w:r>
    </w:p>
    <w:p w14:paraId="4A654B32" w14:textId="5EA0D664" w:rsidR="000D0592" w:rsidRPr="00B81031" w:rsidRDefault="006946BE" w:rsidP="000D0592">
      <w:pPr>
        <w:keepNext/>
        <w:keepLines/>
        <w:rPr>
          <w:i/>
        </w:rPr>
      </w:pPr>
      <w:r w:rsidRPr="006946BE">
        <w:rPr>
          <w:b/>
          <w:bCs/>
          <w:i/>
          <w:iCs/>
        </w:rPr>
        <w:t>Comment</w:t>
      </w:r>
      <w:r w:rsidR="000D0592" w:rsidRPr="006946BE">
        <w:rPr>
          <w:b/>
          <w:bCs/>
          <w:i/>
          <w:iCs/>
        </w:rPr>
        <w:t>:</w:t>
      </w:r>
      <w:r w:rsidRPr="006946BE">
        <w:rPr>
          <w:b/>
          <w:bCs/>
          <w:i/>
          <w:iCs/>
        </w:rPr>
        <w:t xml:space="preserve"> </w:t>
      </w:r>
      <w:r w:rsidR="000D0592">
        <w:rPr>
          <w:i/>
        </w:rPr>
        <w:t xml:space="preserve">Responses drafted in </w:t>
      </w:r>
      <w:r w:rsidR="000D0592" w:rsidRPr="00ED26F2">
        <w:rPr>
          <w:i/>
          <w:color w:val="0000FF"/>
        </w:rPr>
        <w:t>S2-2406198</w:t>
      </w:r>
      <w:r w:rsidR="000D0592">
        <w:rPr>
          <w:i/>
        </w:rPr>
        <w:t xml:space="preserve">, </w:t>
      </w:r>
      <w:r w:rsidR="000D0592" w:rsidRPr="00ED26F2">
        <w:rPr>
          <w:i/>
          <w:color w:val="0000FF"/>
        </w:rPr>
        <w:t>S2-2406366</w:t>
      </w:r>
      <w:r w:rsidR="000D0592">
        <w:rPr>
          <w:i/>
        </w:rPr>
        <w:t xml:space="preserve">, </w:t>
      </w:r>
      <w:r w:rsidR="000D0592" w:rsidRPr="00ED26F2">
        <w:rPr>
          <w:i/>
          <w:color w:val="0000FF"/>
        </w:rPr>
        <w:t>S2-2406557</w:t>
      </w:r>
      <w:r w:rsidR="000D0592">
        <w:rPr>
          <w:i/>
        </w:rPr>
        <w:t>.</w:t>
      </w:r>
    </w:p>
    <w:p w14:paraId="2B028FD0" w14:textId="77777777" w:rsidR="000D0592" w:rsidRPr="005B25A1" w:rsidRDefault="000D0592" w:rsidP="000D0592">
      <w:pPr>
        <w:keepNext/>
        <w:keepLines/>
        <w:rPr>
          <w:b/>
          <w:bCs/>
        </w:rPr>
      </w:pPr>
      <w:r w:rsidRPr="005B25A1">
        <w:rPr>
          <w:b/>
          <w:bCs/>
        </w:rPr>
        <w:t>Plenary Discussion:</w:t>
      </w:r>
    </w:p>
    <w:p w14:paraId="754982CA" w14:textId="77777777" w:rsidR="006946BE" w:rsidRPr="005B25A1" w:rsidRDefault="006946BE" w:rsidP="006946BE">
      <w:pPr>
        <w:keepNext/>
        <w:keepLines/>
      </w:pPr>
      <w:r>
        <w:rPr>
          <w:color w:val="0000FF"/>
        </w:rPr>
        <w:t>Postponed</w:t>
      </w:r>
      <w:r>
        <w:t>.</w:t>
      </w:r>
    </w:p>
    <w:p w14:paraId="202B6DFB" w14:textId="77777777" w:rsidR="006946BE" w:rsidRPr="00EB0339" w:rsidRDefault="006946BE" w:rsidP="006946BE">
      <w:r w:rsidRPr="005B25A1">
        <w:rPr>
          <w:b/>
          <w:bCs/>
        </w:rPr>
        <w:t>Status:</w:t>
      </w:r>
      <w:r>
        <w:t xml:space="preserve"> </w:t>
      </w:r>
      <w:r>
        <w:rPr>
          <w:color w:val="0000FF"/>
        </w:rPr>
        <w:t>Postponed</w:t>
      </w:r>
      <w:r>
        <w:t>.</w:t>
      </w:r>
    </w:p>
    <w:p w14:paraId="7867E327" w14:textId="77777777" w:rsidR="000D0592" w:rsidRDefault="000D0592" w:rsidP="000D0592">
      <w:pPr>
        <w:pStyle w:val="NormTop"/>
      </w:pPr>
      <w:r w:rsidRPr="00ED26F2">
        <w:rPr>
          <w:color w:val="0000FF"/>
        </w:rPr>
        <w:t>S2-2406713</w:t>
      </w:r>
      <w:r w:rsidRPr="00D53282">
        <w:t xml:space="preserve"> </w:t>
      </w:r>
      <w:r>
        <w:t>(LS OUT) [DRAFT] Reply to LS on LI considerations for UE-Satellite-UE communications (Source: CATT)</w:t>
      </w:r>
      <w:r>
        <w:br/>
      </w:r>
      <w:r w:rsidRPr="00D53282">
        <w:rPr>
          <w:b/>
        </w:rPr>
        <w:t>Document for:</w:t>
      </w:r>
      <w:r w:rsidRPr="00D53282">
        <w:t xml:space="preserve"> </w:t>
      </w:r>
      <w:r>
        <w:t>Approval</w:t>
      </w:r>
      <w:r>
        <w:br/>
      </w:r>
      <w:r w:rsidRPr="00D53282">
        <w:rPr>
          <w:b/>
        </w:rPr>
        <w:t>Abstract:</w:t>
      </w:r>
      <w:r w:rsidRPr="00D53282">
        <w:t xml:space="preserve"> </w:t>
      </w:r>
      <w:r>
        <w:br/>
        <w:t xml:space="preserve">Reply LS of </w:t>
      </w:r>
      <w:r w:rsidRPr="00ED26F2">
        <w:rPr>
          <w:color w:val="0000FF"/>
        </w:rPr>
        <w:t>S2-2405870</w:t>
      </w:r>
      <w:r>
        <w:t xml:space="preserve"> / s3i240295.</w:t>
      </w:r>
    </w:p>
    <w:p w14:paraId="44823A17" w14:textId="77777777" w:rsidR="000D0592" w:rsidRPr="005B25A1" w:rsidRDefault="000D0592" w:rsidP="000D0592">
      <w:pPr>
        <w:keepNext/>
        <w:keepLines/>
        <w:rPr>
          <w:b/>
          <w:bCs/>
        </w:rPr>
      </w:pPr>
      <w:r w:rsidRPr="005B25A1">
        <w:rPr>
          <w:b/>
          <w:bCs/>
        </w:rPr>
        <w:t>Convenor comment:</w:t>
      </w:r>
    </w:p>
    <w:p w14:paraId="52FB65FC" w14:textId="77777777" w:rsidR="000D0592" w:rsidRPr="005B25A1" w:rsidRDefault="000D0592" w:rsidP="000D0592">
      <w:pPr>
        <w:keepNext/>
        <w:keepLines/>
      </w:pPr>
      <w:r w:rsidRPr="005B25A1">
        <w:t>Handle: Baseline.</w:t>
      </w:r>
    </w:p>
    <w:p w14:paraId="11846864" w14:textId="77777777" w:rsidR="000D0592" w:rsidRPr="005B25A1" w:rsidRDefault="000D0592" w:rsidP="000D0592">
      <w:pPr>
        <w:keepNext/>
        <w:keepLines/>
        <w:rPr>
          <w:b/>
          <w:bCs/>
        </w:rPr>
      </w:pPr>
      <w:r w:rsidRPr="005B25A1">
        <w:rPr>
          <w:b/>
          <w:bCs/>
        </w:rPr>
        <w:t>Parallel discussion:</w:t>
      </w:r>
    </w:p>
    <w:p w14:paraId="1FA570C3" w14:textId="77777777" w:rsidR="000D0592" w:rsidRPr="00B81031" w:rsidRDefault="000D0592" w:rsidP="000D0592">
      <w:pPr>
        <w:keepNext/>
        <w:keepLines/>
        <w:rPr>
          <w:i/>
        </w:rPr>
      </w:pPr>
      <w:r>
        <w:rPr>
          <w:i/>
        </w:rPr>
        <w:t xml:space="preserve">Response to </w:t>
      </w:r>
      <w:r w:rsidRPr="00ED26F2">
        <w:rPr>
          <w:i/>
          <w:color w:val="0000FF"/>
        </w:rPr>
        <w:t>S2-2405870</w:t>
      </w:r>
      <w:r>
        <w:rPr>
          <w:i/>
        </w:rPr>
        <w:t>.</w:t>
      </w:r>
    </w:p>
    <w:p w14:paraId="2CC252AB" w14:textId="77777777" w:rsidR="00DA3254" w:rsidRPr="005B25A1" w:rsidRDefault="00DA3254" w:rsidP="00DA3254">
      <w:pPr>
        <w:keepNext/>
        <w:keepLines/>
      </w:pPr>
      <w:r w:rsidRPr="00B56CC5">
        <w:rPr>
          <w:color w:val="0000FF"/>
        </w:rPr>
        <w:t>Not handled</w:t>
      </w:r>
      <w:r>
        <w:t>.</w:t>
      </w:r>
    </w:p>
    <w:p w14:paraId="35EA2EAF" w14:textId="77777777" w:rsidR="00DA3254" w:rsidRPr="00EB0339" w:rsidRDefault="00DA3254" w:rsidP="00DA3254">
      <w:r w:rsidRPr="005B25A1">
        <w:rPr>
          <w:b/>
          <w:bCs/>
        </w:rPr>
        <w:t>Status:</w:t>
      </w:r>
      <w:r>
        <w:t xml:space="preserve"> </w:t>
      </w:r>
      <w:r w:rsidRPr="00B56CC5">
        <w:rPr>
          <w:color w:val="0000FF"/>
        </w:rPr>
        <w:t>Not handled</w:t>
      </w:r>
      <w:r>
        <w:t>.</w:t>
      </w:r>
    </w:p>
    <w:p w14:paraId="4B4FEB31" w14:textId="77777777" w:rsidR="000D0592" w:rsidRDefault="000D0592" w:rsidP="000D0592">
      <w:pPr>
        <w:pStyle w:val="NormTop"/>
      </w:pPr>
      <w:r w:rsidRPr="00ED26F2">
        <w:rPr>
          <w:color w:val="0000FF"/>
        </w:rPr>
        <w:lastRenderedPageBreak/>
        <w:t>S2-2406198</w:t>
      </w:r>
      <w:r w:rsidRPr="00D53282">
        <w:t xml:space="preserve"> </w:t>
      </w:r>
      <w:r>
        <w:t>(LS OUT) [DRAFT] Reply LS on LI considerations for UE-Satellite-UE communications (Source: Johns Hopkins University APL)</w:t>
      </w:r>
      <w:r>
        <w:br/>
      </w:r>
      <w:r w:rsidRPr="00D53282">
        <w:rPr>
          <w:b/>
        </w:rPr>
        <w:t>Document for:</w:t>
      </w:r>
      <w:r w:rsidRPr="00D53282">
        <w:t xml:space="preserve"> </w:t>
      </w:r>
      <w:r>
        <w:t>Approval</w:t>
      </w:r>
      <w:r>
        <w:br/>
      </w:r>
      <w:r w:rsidRPr="00D53282">
        <w:rPr>
          <w:b/>
        </w:rPr>
        <w:t>Abstract:</w:t>
      </w:r>
      <w:r w:rsidRPr="00D53282">
        <w:t xml:space="preserve"> </w:t>
      </w:r>
      <w:r>
        <w:br/>
        <w:t>[DRAFT] Reply LS on LI considerations for UE-Satellite-UE communications.</w:t>
      </w:r>
    </w:p>
    <w:p w14:paraId="53FE9596" w14:textId="77777777" w:rsidR="000D0592" w:rsidRPr="005B25A1" w:rsidRDefault="000D0592" w:rsidP="000D0592">
      <w:pPr>
        <w:keepNext/>
        <w:keepLines/>
        <w:rPr>
          <w:b/>
          <w:bCs/>
        </w:rPr>
      </w:pPr>
      <w:r w:rsidRPr="005B25A1">
        <w:rPr>
          <w:b/>
          <w:bCs/>
        </w:rPr>
        <w:t>Convenor comment:</w:t>
      </w:r>
    </w:p>
    <w:p w14:paraId="68BD6CB6" w14:textId="77777777" w:rsidR="000D0592" w:rsidRPr="005B25A1" w:rsidRDefault="000D0592" w:rsidP="000D0592">
      <w:pPr>
        <w:keepNext/>
        <w:keepLines/>
      </w:pPr>
      <w:r w:rsidRPr="005B25A1">
        <w:t xml:space="preserve">Merge to </w:t>
      </w:r>
      <w:r w:rsidRPr="00ED26F2">
        <w:rPr>
          <w:color w:val="0000FF"/>
        </w:rPr>
        <w:t>S2-2406713</w:t>
      </w:r>
      <w:r w:rsidRPr="005B25A1">
        <w:t>.</w:t>
      </w:r>
    </w:p>
    <w:p w14:paraId="46007E6C" w14:textId="77777777" w:rsidR="000D0592" w:rsidRPr="005B25A1" w:rsidRDefault="000D0592" w:rsidP="000D0592">
      <w:pPr>
        <w:keepNext/>
        <w:keepLines/>
        <w:rPr>
          <w:b/>
          <w:bCs/>
        </w:rPr>
      </w:pPr>
      <w:r w:rsidRPr="005B25A1">
        <w:rPr>
          <w:b/>
          <w:bCs/>
        </w:rPr>
        <w:t>Parallel discussion:</w:t>
      </w:r>
    </w:p>
    <w:p w14:paraId="1BFEDC30" w14:textId="77777777" w:rsidR="000D0592" w:rsidRPr="00B81031" w:rsidRDefault="000D0592" w:rsidP="000D0592">
      <w:pPr>
        <w:keepNext/>
        <w:keepLines/>
        <w:rPr>
          <w:i/>
        </w:rPr>
      </w:pPr>
      <w:r>
        <w:rPr>
          <w:i/>
        </w:rPr>
        <w:t xml:space="preserve">Response to </w:t>
      </w:r>
      <w:r w:rsidRPr="00ED26F2">
        <w:rPr>
          <w:i/>
          <w:color w:val="0000FF"/>
        </w:rPr>
        <w:t>S2-2405870</w:t>
      </w:r>
      <w:r>
        <w:rPr>
          <w:i/>
        </w:rPr>
        <w:t>.</w:t>
      </w:r>
    </w:p>
    <w:p w14:paraId="740DB644" w14:textId="77777777" w:rsidR="00DA3254" w:rsidRPr="005B25A1" w:rsidRDefault="00DA3254" w:rsidP="00DA3254">
      <w:pPr>
        <w:keepNext/>
        <w:keepLines/>
      </w:pPr>
      <w:r w:rsidRPr="00B56CC5">
        <w:rPr>
          <w:color w:val="0000FF"/>
        </w:rPr>
        <w:t>Not handled</w:t>
      </w:r>
      <w:r>
        <w:t>.</w:t>
      </w:r>
    </w:p>
    <w:p w14:paraId="4D164A2F" w14:textId="77777777" w:rsidR="00DA3254" w:rsidRPr="00EB0339" w:rsidRDefault="00DA3254" w:rsidP="00DA3254">
      <w:r w:rsidRPr="005B25A1">
        <w:rPr>
          <w:b/>
          <w:bCs/>
        </w:rPr>
        <w:t>Status:</w:t>
      </w:r>
      <w:r>
        <w:t xml:space="preserve"> </w:t>
      </w:r>
      <w:r w:rsidRPr="00B56CC5">
        <w:rPr>
          <w:color w:val="0000FF"/>
        </w:rPr>
        <w:t>Not handled</w:t>
      </w:r>
      <w:r>
        <w:t>.</w:t>
      </w:r>
    </w:p>
    <w:p w14:paraId="3C7F3BC9" w14:textId="77777777" w:rsidR="000D0592" w:rsidRDefault="000D0592" w:rsidP="000D0592">
      <w:pPr>
        <w:pStyle w:val="NormTop"/>
      </w:pPr>
      <w:r w:rsidRPr="00ED26F2">
        <w:rPr>
          <w:color w:val="0000FF"/>
        </w:rPr>
        <w:t>S2-2406366</w:t>
      </w:r>
      <w:r w:rsidRPr="00D53282">
        <w:t xml:space="preserve"> </w:t>
      </w:r>
      <w:r>
        <w:t>(LS OUT) [DRAFT] Reply LS LI considerations for UE-Satellite-UE communications (Source: Nokia)</w:t>
      </w:r>
      <w:r>
        <w:br/>
      </w:r>
      <w:r w:rsidRPr="00D53282">
        <w:rPr>
          <w:b/>
        </w:rPr>
        <w:t>Document for:</w:t>
      </w:r>
      <w:r w:rsidRPr="00D53282">
        <w:t xml:space="preserve"> </w:t>
      </w:r>
      <w:r>
        <w:t>Approval</w:t>
      </w:r>
      <w:r>
        <w:br/>
      </w:r>
      <w:r w:rsidRPr="00D53282">
        <w:rPr>
          <w:b/>
        </w:rPr>
        <w:t>Abstract:</w:t>
      </w:r>
      <w:r w:rsidRPr="00D53282">
        <w:t xml:space="preserve"> </w:t>
      </w:r>
      <w:r>
        <w:br/>
        <w:t>[DRAFT] Reply LS LI considerations for UE-Satellite-UE communications.</w:t>
      </w:r>
    </w:p>
    <w:p w14:paraId="78255A38" w14:textId="77777777" w:rsidR="000D0592" w:rsidRPr="005B25A1" w:rsidRDefault="000D0592" w:rsidP="000D0592">
      <w:pPr>
        <w:keepNext/>
        <w:keepLines/>
        <w:rPr>
          <w:b/>
          <w:bCs/>
        </w:rPr>
      </w:pPr>
      <w:r w:rsidRPr="005B25A1">
        <w:rPr>
          <w:b/>
          <w:bCs/>
        </w:rPr>
        <w:t>Convenor comment:</w:t>
      </w:r>
    </w:p>
    <w:p w14:paraId="4C030C21" w14:textId="77777777" w:rsidR="000D0592" w:rsidRPr="005B25A1" w:rsidRDefault="000D0592" w:rsidP="000D0592">
      <w:pPr>
        <w:keepNext/>
        <w:keepLines/>
      </w:pPr>
      <w:r w:rsidRPr="005B25A1">
        <w:t xml:space="preserve">Merge to </w:t>
      </w:r>
      <w:r w:rsidRPr="00ED26F2">
        <w:rPr>
          <w:color w:val="0000FF"/>
        </w:rPr>
        <w:t>S2-2406713</w:t>
      </w:r>
      <w:r w:rsidRPr="005B25A1">
        <w:t>.</w:t>
      </w:r>
    </w:p>
    <w:p w14:paraId="2BF53C82" w14:textId="77777777" w:rsidR="000D0592" w:rsidRPr="005B25A1" w:rsidRDefault="000D0592" w:rsidP="000D0592">
      <w:pPr>
        <w:keepNext/>
        <w:keepLines/>
        <w:rPr>
          <w:b/>
          <w:bCs/>
        </w:rPr>
      </w:pPr>
      <w:r w:rsidRPr="005B25A1">
        <w:rPr>
          <w:b/>
          <w:bCs/>
        </w:rPr>
        <w:t>Parallel discussion:</w:t>
      </w:r>
    </w:p>
    <w:p w14:paraId="7A1F1DFE" w14:textId="77777777" w:rsidR="000D0592" w:rsidRPr="00B81031" w:rsidRDefault="000D0592" w:rsidP="000D0592">
      <w:pPr>
        <w:keepNext/>
        <w:keepLines/>
        <w:rPr>
          <w:i/>
        </w:rPr>
      </w:pPr>
      <w:r>
        <w:rPr>
          <w:i/>
        </w:rPr>
        <w:t xml:space="preserve">Response to </w:t>
      </w:r>
      <w:r w:rsidRPr="00ED26F2">
        <w:rPr>
          <w:i/>
          <w:color w:val="0000FF"/>
        </w:rPr>
        <w:t>S2-2405870</w:t>
      </w:r>
      <w:r>
        <w:rPr>
          <w:i/>
        </w:rPr>
        <w:t>.</w:t>
      </w:r>
    </w:p>
    <w:p w14:paraId="6B28D419" w14:textId="77777777" w:rsidR="00DA3254" w:rsidRPr="005B25A1" w:rsidRDefault="00DA3254" w:rsidP="00DA3254">
      <w:pPr>
        <w:keepNext/>
        <w:keepLines/>
      </w:pPr>
      <w:r w:rsidRPr="00B56CC5">
        <w:rPr>
          <w:color w:val="0000FF"/>
        </w:rPr>
        <w:t>Not handled</w:t>
      </w:r>
      <w:r>
        <w:t>.</w:t>
      </w:r>
    </w:p>
    <w:p w14:paraId="185DB9EC" w14:textId="77777777" w:rsidR="00DA3254" w:rsidRPr="00EB0339" w:rsidRDefault="00DA3254" w:rsidP="00DA3254">
      <w:r w:rsidRPr="005B25A1">
        <w:rPr>
          <w:b/>
          <w:bCs/>
        </w:rPr>
        <w:t>Status:</w:t>
      </w:r>
      <w:r>
        <w:t xml:space="preserve"> </w:t>
      </w:r>
      <w:r w:rsidRPr="00B56CC5">
        <w:rPr>
          <w:color w:val="0000FF"/>
        </w:rPr>
        <w:t>Not handled</w:t>
      </w:r>
      <w:r>
        <w:t>.</w:t>
      </w:r>
    </w:p>
    <w:p w14:paraId="7B301056" w14:textId="77777777" w:rsidR="000D0592" w:rsidRDefault="000D0592" w:rsidP="000D0592">
      <w:pPr>
        <w:pStyle w:val="NormTop"/>
      </w:pPr>
      <w:r w:rsidRPr="00ED26F2">
        <w:rPr>
          <w:color w:val="0000FF"/>
        </w:rPr>
        <w:t>S2-2406557</w:t>
      </w:r>
      <w:r w:rsidRPr="00D53282">
        <w:t xml:space="preserve"> </w:t>
      </w:r>
      <w:r>
        <w:t>(LS OUT) [DRAFT] LS reply on LI considerations for UE-Satellite-UE communications (Source: Huawei, HiSilicon)</w:t>
      </w:r>
      <w:r>
        <w:br/>
      </w:r>
      <w:r w:rsidRPr="00D53282">
        <w:rPr>
          <w:b/>
        </w:rPr>
        <w:t>Document for:</w:t>
      </w:r>
      <w:r w:rsidRPr="00D53282">
        <w:t xml:space="preserve"> </w:t>
      </w:r>
      <w:r>
        <w:t>Approval</w:t>
      </w:r>
      <w:r>
        <w:br/>
      </w:r>
      <w:r w:rsidRPr="00D53282">
        <w:rPr>
          <w:b/>
        </w:rPr>
        <w:t>Abstract:</w:t>
      </w:r>
      <w:r w:rsidRPr="00D53282">
        <w:t xml:space="preserve"> </w:t>
      </w:r>
      <w:r>
        <w:br/>
        <w:t>Reply to SA WG3-LI for their questions on UE-Sat-UE communication.</w:t>
      </w:r>
    </w:p>
    <w:p w14:paraId="7DEFA6C7" w14:textId="77777777" w:rsidR="000D0592" w:rsidRPr="005B25A1" w:rsidRDefault="000D0592" w:rsidP="000D0592">
      <w:pPr>
        <w:keepNext/>
        <w:keepLines/>
        <w:rPr>
          <w:b/>
          <w:bCs/>
        </w:rPr>
      </w:pPr>
      <w:r w:rsidRPr="005B25A1">
        <w:rPr>
          <w:b/>
          <w:bCs/>
        </w:rPr>
        <w:t>Convenor comment:</w:t>
      </w:r>
    </w:p>
    <w:p w14:paraId="6DDE2417" w14:textId="77777777" w:rsidR="000D0592" w:rsidRPr="005B25A1" w:rsidRDefault="000D0592" w:rsidP="000D0592">
      <w:pPr>
        <w:keepNext/>
        <w:keepLines/>
      </w:pPr>
      <w:r w:rsidRPr="005B25A1">
        <w:t xml:space="preserve">Merge to </w:t>
      </w:r>
      <w:r w:rsidRPr="00ED26F2">
        <w:rPr>
          <w:color w:val="0000FF"/>
        </w:rPr>
        <w:t>S2-2406713</w:t>
      </w:r>
      <w:r w:rsidRPr="005B25A1">
        <w:t>.</w:t>
      </w:r>
    </w:p>
    <w:p w14:paraId="7E1B73AC" w14:textId="77777777" w:rsidR="000D0592" w:rsidRPr="005B25A1" w:rsidRDefault="000D0592" w:rsidP="000D0592">
      <w:pPr>
        <w:keepNext/>
        <w:keepLines/>
        <w:rPr>
          <w:b/>
          <w:bCs/>
        </w:rPr>
      </w:pPr>
      <w:r w:rsidRPr="005B25A1">
        <w:rPr>
          <w:b/>
          <w:bCs/>
        </w:rPr>
        <w:t>Parallel discussion:</w:t>
      </w:r>
    </w:p>
    <w:p w14:paraId="7E318E48" w14:textId="77777777" w:rsidR="000D0592" w:rsidRPr="00B81031" w:rsidRDefault="000D0592" w:rsidP="000D0592">
      <w:pPr>
        <w:keepNext/>
        <w:keepLines/>
        <w:rPr>
          <w:i/>
        </w:rPr>
      </w:pPr>
      <w:r>
        <w:rPr>
          <w:i/>
        </w:rPr>
        <w:t xml:space="preserve">Response to </w:t>
      </w:r>
      <w:r w:rsidRPr="00ED26F2">
        <w:rPr>
          <w:i/>
          <w:color w:val="0000FF"/>
        </w:rPr>
        <w:t>S2-2405870</w:t>
      </w:r>
      <w:r>
        <w:rPr>
          <w:i/>
        </w:rPr>
        <w:t>.</w:t>
      </w:r>
    </w:p>
    <w:p w14:paraId="5EB24981" w14:textId="77777777" w:rsidR="00DA3254" w:rsidRPr="005B25A1" w:rsidRDefault="00DA3254" w:rsidP="00DA3254">
      <w:pPr>
        <w:keepNext/>
        <w:keepLines/>
      </w:pPr>
      <w:r w:rsidRPr="00B56CC5">
        <w:rPr>
          <w:color w:val="0000FF"/>
        </w:rPr>
        <w:t>Not handled</w:t>
      </w:r>
      <w:r>
        <w:t>.</w:t>
      </w:r>
    </w:p>
    <w:p w14:paraId="78BAD198" w14:textId="77777777" w:rsidR="00DA3254" w:rsidRPr="00EB0339" w:rsidRDefault="00DA3254" w:rsidP="00DA3254">
      <w:r w:rsidRPr="005B25A1">
        <w:rPr>
          <w:b/>
          <w:bCs/>
        </w:rPr>
        <w:t>Status:</w:t>
      </w:r>
      <w:r>
        <w:t xml:space="preserve"> </w:t>
      </w:r>
      <w:r w:rsidRPr="00B56CC5">
        <w:rPr>
          <w:color w:val="0000FF"/>
        </w:rPr>
        <w:t>Not handled</w:t>
      </w:r>
      <w:r>
        <w:t>.</w:t>
      </w:r>
    </w:p>
    <w:p w14:paraId="4B64406E"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from SA WG3LI on Store and Forward operation</w:t>
      </w:r>
    </w:p>
    <w:p w14:paraId="60089FC4" w14:textId="77777777" w:rsidR="000D0592" w:rsidRDefault="000D0592" w:rsidP="000D0592">
      <w:pPr>
        <w:pStyle w:val="NormTop"/>
      </w:pPr>
      <w:r w:rsidRPr="00ED26F2">
        <w:rPr>
          <w:color w:val="0000FF"/>
        </w:rPr>
        <w:t>S2-2405871</w:t>
      </w:r>
      <w:r w:rsidRPr="00D53282">
        <w:t xml:space="preserve"> </w:t>
      </w:r>
      <w:r>
        <w:t>(LS IN) LS from SA WG3LI: LS on LI considerations for Store and Forward NT operation (Source: SA WG3LI (S3i240296))</w:t>
      </w:r>
      <w:r>
        <w:br/>
      </w:r>
      <w:r w:rsidRPr="00D53282">
        <w:rPr>
          <w:b/>
        </w:rPr>
        <w:t>Document for:</w:t>
      </w:r>
      <w:r w:rsidRPr="00D53282">
        <w:t xml:space="preserve"> </w:t>
      </w:r>
      <w:r>
        <w:t>Action</w:t>
      </w:r>
      <w:r>
        <w:br/>
      </w:r>
      <w:r w:rsidRPr="00D53282">
        <w:rPr>
          <w:b/>
        </w:rPr>
        <w:t>Abstract:</w:t>
      </w:r>
      <w:r w:rsidRPr="00D53282">
        <w:t xml:space="preserve"> </w:t>
      </w:r>
      <w:r>
        <w:br/>
        <w:t>SA WG3-LI is considering the NTN enhancements described in TR 23.700-29 specifically related to Store and Forward operations. SA WG3-LI would like to confirm the same considerations given in LS s3i240295. SA WG3-LI has additional concerns specific to Store and Forward operations. As mentioned in LS s3i240295 the LI-specific interfaces described in TS 33.127 and TS 33.128 were designed with terrestrial networks in mind. They assume that (other than error conditions) connectivity is available between LI functions at all times. If LI functions cannot rely on persistent connectivity between each other, as may be the case in Store and Forward scenarios, then SA WG3-LI has identified the following potential issues/scenarios: 1. Intercepted LI data may need to be stored on board the satellite until connectivity to the core network is established, at which point intercepted data will need to be transmitted. 2. Certain services may have delivery timeliness requirements (i.e. intercepted traffic should be delivered to the LEA within a certain period of time). It is not clear how such requirements could be met. 3. There is generally a requirement for interception to start and stop at the time specified in the warrant. If interception points on a satellite cannot be updated until the satellite comes into range, then this may require LI functions on the satellite to be able to operate retrospectively on stored data to include the ablity to identify the time of observation and location of the UE (with sufficient resolution to determine the UE is within the jurisdiction of the warrant at the time of the communication) of each piece of stored data in order to determine whether it should be subject to interception or not. SA WG3-LI is aware that there are multiple candidate solutions proposed per key issue in TR 23.700-29 and some of those solutions may require more details for SA WG3-LI to determine potential impacts. SA WG3-LI would welcome advice from and coordination with SA WG2 on these issues to attempt to mitigate the impacts of LI on NTN Store and Forward operations and wish to inform SA WG2 that SA WG3-LI will need additional time for impact analysis after the conclusion of this study. Question 1: Has this issue described in scenario 1 above been considered during solution development? Question 2: How can the timing requirements be met with store and forward operations? Question 3: Has the scenario in issue 3 described above been discussed as part of this work and is there a proposed solution for this issue?. Action: SA WG3-LI kindly asks that SA WG2 take the above into account when conducting evaluation and selection of solutions for normative work. SA WG3-LI also asks that SA WG2 to discuss this LS and provide responses as to whether currently considered candidate solutions will comply with the outlined requirements or will address the identified issues.</w:t>
      </w:r>
    </w:p>
    <w:p w14:paraId="22B2874B" w14:textId="4C625736" w:rsidR="000D0592" w:rsidRPr="00B81031" w:rsidRDefault="006946BE" w:rsidP="000D0592">
      <w:pPr>
        <w:keepNext/>
        <w:keepLines/>
        <w:rPr>
          <w:i/>
        </w:rPr>
      </w:pPr>
      <w:r w:rsidRPr="006946BE">
        <w:rPr>
          <w:b/>
          <w:bCs/>
          <w:i/>
          <w:iCs/>
        </w:rPr>
        <w:t>Comment</w:t>
      </w:r>
      <w:r w:rsidR="000D0592" w:rsidRPr="006946BE">
        <w:rPr>
          <w:b/>
          <w:bCs/>
          <w:i/>
          <w:iCs/>
        </w:rPr>
        <w:t>:</w:t>
      </w:r>
      <w:r w:rsidRPr="006946BE">
        <w:rPr>
          <w:i/>
          <w:iCs/>
        </w:rPr>
        <w:t xml:space="preserve"> </w:t>
      </w:r>
      <w:r w:rsidR="000D0592">
        <w:rPr>
          <w:i/>
        </w:rPr>
        <w:t xml:space="preserve">Responses drafted in </w:t>
      </w:r>
      <w:r w:rsidR="000D0592" w:rsidRPr="00ED26F2">
        <w:rPr>
          <w:i/>
          <w:color w:val="0000FF"/>
        </w:rPr>
        <w:t>S2-2406196</w:t>
      </w:r>
      <w:r w:rsidR="000D0592">
        <w:rPr>
          <w:i/>
        </w:rPr>
        <w:t xml:space="preserve">, </w:t>
      </w:r>
      <w:r w:rsidR="000D0592" w:rsidRPr="00ED26F2">
        <w:rPr>
          <w:i/>
          <w:color w:val="0000FF"/>
        </w:rPr>
        <w:t>S2-2406360</w:t>
      </w:r>
      <w:r w:rsidR="000D0592">
        <w:rPr>
          <w:i/>
        </w:rPr>
        <w:t xml:space="preserve">, </w:t>
      </w:r>
      <w:r w:rsidR="000D0592" w:rsidRPr="00ED26F2">
        <w:rPr>
          <w:i/>
          <w:color w:val="0000FF"/>
        </w:rPr>
        <w:t>S2-2406558</w:t>
      </w:r>
      <w:r w:rsidR="000D0592">
        <w:rPr>
          <w:i/>
        </w:rPr>
        <w:t>.</w:t>
      </w:r>
    </w:p>
    <w:p w14:paraId="35FCFB93" w14:textId="77777777" w:rsidR="000D0592" w:rsidRPr="005B25A1" w:rsidRDefault="000D0592" w:rsidP="000D0592">
      <w:pPr>
        <w:keepNext/>
        <w:keepLines/>
        <w:rPr>
          <w:b/>
          <w:bCs/>
        </w:rPr>
      </w:pPr>
      <w:r w:rsidRPr="005B25A1">
        <w:rPr>
          <w:b/>
          <w:bCs/>
        </w:rPr>
        <w:t>Plenary Discussion:</w:t>
      </w:r>
    </w:p>
    <w:p w14:paraId="0E77B519" w14:textId="77777777" w:rsidR="006946BE" w:rsidRPr="005B25A1" w:rsidRDefault="006946BE" w:rsidP="006946BE">
      <w:pPr>
        <w:keepNext/>
        <w:keepLines/>
      </w:pPr>
      <w:r>
        <w:rPr>
          <w:color w:val="0000FF"/>
        </w:rPr>
        <w:t>Postponed</w:t>
      </w:r>
      <w:r>
        <w:t>.</w:t>
      </w:r>
    </w:p>
    <w:p w14:paraId="216B4B63" w14:textId="77777777" w:rsidR="006946BE" w:rsidRPr="00EB0339" w:rsidRDefault="006946BE" w:rsidP="006946BE">
      <w:r w:rsidRPr="005B25A1">
        <w:rPr>
          <w:b/>
          <w:bCs/>
        </w:rPr>
        <w:t>Status:</w:t>
      </w:r>
      <w:r>
        <w:t xml:space="preserve"> </w:t>
      </w:r>
      <w:r>
        <w:rPr>
          <w:color w:val="0000FF"/>
        </w:rPr>
        <w:t>Postponed</w:t>
      </w:r>
      <w:r>
        <w:t>.</w:t>
      </w:r>
    </w:p>
    <w:p w14:paraId="27A90DCF" w14:textId="77777777" w:rsidR="000D0592" w:rsidRDefault="000D0592" w:rsidP="000D0592">
      <w:pPr>
        <w:pStyle w:val="NormTop"/>
      </w:pPr>
      <w:r w:rsidRPr="00ED26F2">
        <w:rPr>
          <w:color w:val="0000FF"/>
        </w:rPr>
        <w:t>S2-2406360</w:t>
      </w:r>
      <w:r w:rsidRPr="00D53282">
        <w:t xml:space="preserve"> </w:t>
      </w:r>
      <w:r>
        <w:t>(LS OUT) [DRAFT] Reply LS LI considerations for Store and Forward NT operation (Source: Nokia)</w:t>
      </w:r>
      <w:r>
        <w:br/>
      </w:r>
      <w:r w:rsidRPr="00D53282">
        <w:rPr>
          <w:b/>
        </w:rPr>
        <w:t>Document for:</w:t>
      </w:r>
      <w:r w:rsidRPr="00D53282">
        <w:t xml:space="preserve"> </w:t>
      </w:r>
      <w:r>
        <w:t>Approval</w:t>
      </w:r>
      <w:r>
        <w:br/>
      </w:r>
      <w:r w:rsidRPr="00D53282">
        <w:rPr>
          <w:b/>
        </w:rPr>
        <w:t>Abstract:</w:t>
      </w:r>
      <w:r w:rsidRPr="00D53282">
        <w:t xml:space="preserve"> </w:t>
      </w:r>
      <w:r>
        <w:br/>
        <w:t>[DRAFT] Reply LS LI considerations for Store and Forward NT operation.</w:t>
      </w:r>
    </w:p>
    <w:p w14:paraId="1B8390FF" w14:textId="77777777" w:rsidR="000D0592" w:rsidRPr="005B25A1" w:rsidRDefault="000D0592" w:rsidP="000D0592">
      <w:pPr>
        <w:keepNext/>
        <w:keepLines/>
        <w:rPr>
          <w:b/>
          <w:bCs/>
        </w:rPr>
      </w:pPr>
      <w:r w:rsidRPr="005B25A1">
        <w:rPr>
          <w:b/>
          <w:bCs/>
        </w:rPr>
        <w:t>Convenor comment:</w:t>
      </w:r>
    </w:p>
    <w:p w14:paraId="215E5577" w14:textId="77777777" w:rsidR="000D0592" w:rsidRPr="005B25A1" w:rsidRDefault="000D0592" w:rsidP="000D0592">
      <w:pPr>
        <w:keepNext/>
        <w:keepLines/>
      </w:pPr>
      <w:r w:rsidRPr="005B25A1">
        <w:t>Handle: Baseline.</w:t>
      </w:r>
    </w:p>
    <w:p w14:paraId="3B016D01" w14:textId="77777777" w:rsidR="000D0592" w:rsidRPr="005B25A1" w:rsidRDefault="000D0592" w:rsidP="000D0592">
      <w:pPr>
        <w:keepNext/>
        <w:keepLines/>
        <w:rPr>
          <w:b/>
          <w:bCs/>
        </w:rPr>
      </w:pPr>
      <w:r w:rsidRPr="005B25A1">
        <w:rPr>
          <w:b/>
          <w:bCs/>
        </w:rPr>
        <w:t>Parallel discussion:</w:t>
      </w:r>
    </w:p>
    <w:p w14:paraId="40BF90BC" w14:textId="77777777" w:rsidR="000D0592" w:rsidRPr="00B81031" w:rsidRDefault="000D0592" w:rsidP="000D0592">
      <w:pPr>
        <w:keepNext/>
        <w:keepLines/>
        <w:rPr>
          <w:i/>
        </w:rPr>
      </w:pPr>
      <w:r>
        <w:rPr>
          <w:i/>
        </w:rPr>
        <w:t xml:space="preserve">Response to </w:t>
      </w:r>
      <w:r w:rsidRPr="00ED26F2">
        <w:rPr>
          <w:i/>
          <w:color w:val="0000FF"/>
        </w:rPr>
        <w:t>S2-2405871</w:t>
      </w:r>
      <w:r>
        <w:rPr>
          <w:i/>
        </w:rPr>
        <w:t>.</w:t>
      </w:r>
    </w:p>
    <w:p w14:paraId="3207BE76" w14:textId="77777777" w:rsidR="00DA3254" w:rsidRPr="005B25A1" w:rsidRDefault="00DA3254" w:rsidP="00DA3254">
      <w:pPr>
        <w:keepNext/>
        <w:keepLines/>
      </w:pPr>
      <w:r w:rsidRPr="00B56CC5">
        <w:rPr>
          <w:color w:val="0000FF"/>
        </w:rPr>
        <w:t>Not handled</w:t>
      </w:r>
      <w:r>
        <w:t>.</w:t>
      </w:r>
    </w:p>
    <w:p w14:paraId="6E2293A6" w14:textId="77777777" w:rsidR="00DA3254" w:rsidRPr="00EB0339" w:rsidRDefault="00DA3254" w:rsidP="00DA3254">
      <w:r w:rsidRPr="005B25A1">
        <w:rPr>
          <w:b/>
          <w:bCs/>
        </w:rPr>
        <w:t>Status:</w:t>
      </w:r>
      <w:r>
        <w:t xml:space="preserve"> </w:t>
      </w:r>
      <w:r w:rsidRPr="00B56CC5">
        <w:rPr>
          <w:color w:val="0000FF"/>
        </w:rPr>
        <w:t>Not handled</w:t>
      </w:r>
      <w:r>
        <w:t>.</w:t>
      </w:r>
    </w:p>
    <w:p w14:paraId="46E53D74" w14:textId="77777777" w:rsidR="000D0592" w:rsidRDefault="000D0592" w:rsidP="000D0592">
      <w:pPr>
        <w:pStyle w:val="NormTop"/>
      </w:pPr>
      <w:r w:rsidRPr="00ED26F2">
        <w:rPr>
          <w:color w:val="0000FF"/>
        </w:rPr>
        <w:lastRenderedPageBreak/>
        <w:t>S2-2406196</w:t>
      </w:r>
      <w:r w:rsidRPr="00D53282">
        <w:t xml:space="preserve"> </w:t>
      </w:r>
      <w:r>
        <w:t>(LS OUT) [DRAFT] Reply LS on LI considerations for Store and Forward NTN operation (Source: Johns Hopkins University APL)</w:t>
      </w:r>
      <w:r>
        <w:br/>
      </w:r>
      <w:r w:rsidRPr="00D53282">
        <w:rPr>
          <w:b/>
        </w:rPr>
        <w:t>Document for:</w:t>
      </w:r>
      <w:r w:rsidRPr="00D53282">
        <w:t xml:space="preserve"> </w:t>
      </w:r>
      <w:r>
        <w:t>Approval</w:t>
      </w:r>
      <w:r>
        <w:br/>
      </w:r>
      <w:r w:rsidRPr="00D53282">
        <w:rPr>
          <w:b/>
        </w:rPr>
        <w:t>Abstract:</w:t>
      </w:r>
      <w:r w:rsidRPr="00D53282">
        <w:t xml:space="preserve"> </w:t>
      </w:r>
      <w:r>
        <w:br/>
        <w:t>[DRAFT] Reply LS on LI considerations for Store and Forward NTN operation.</w:t>
      </w:r>
    </w:p>
    <w:p w14:paraId="637371B7" w14:textId="77777777" w:rsidR="000D0592" w:rsidRPr="005B25A1" w:rsidRDefault="000D0592" w:rsidP="000D0592">
      <w:pPr>
        <w:keepNext/>
        <w:keepLines/>
        <w:rPr>
          <w:b/>
          <w:bCs/>
        </w:rPr>
      </w:pPr>
      <w:r w:rsidRPr="005B25A1">
        <w:rPr>
          <w:b/>
          <w:bCs/>
        </w:rPr>
        <w:t>Convenor comment:</w:t>
      </w:r>
    </w:p>
    <w:p w14:paraId="5EDE6CDE" w14:textId="77777777" w:rsidR="000D0592" w:rsidRPr="005B25A1" w:rsidRDefault="000D0592" w:rsidP="000D0592">
      <w:pPr>
        <w:keepNext/>
        <w:keepLines/>
      </w:pPr>
      <w:r w:rsidRPr="005B25A1">
        <w:t xml:space="preserve">Merge to </w:t>
      </w:r>
      <w:r w:rsidRPr="00ED26F2">
        <w:rPr>
          <w:color w:val="0000FF"/>
        </w:rPr>
        <w:t>S2-2406360</w:t>
      </w:r>
      <w:r w:rsidRPr="005B25A1">
        <w:t>.</w:t>
      </w:r>
    </w:p>
    <w:p w14:paraId="1603765D" w14:textId="77777777" w:rsidR="000D0592" w:rsidRPr="005B25A1" w:rsidRDefault="000D0592" w:rsidP="000D0592">
      <w:pPr>
        <w:keepNext/>
        <w:keepLines/>
        <w:rPr>
          <w:b/>
          <w:bCs/>
        </w:rPr>
      </w:pPr>
      <w:r w:rsidRPr="005B25A1">
        <w:rPr>
          <w:b/>
          <w:bCs/>
        </w:rPr>
        <w:t>Parallel discussion:</w:t>
      </w:r>
    </w:p>
    <w:p w14:paraId="1DE08EFA" w14:textId="77777777" w:rsidR="000D0592" w:rsidRPr="00B81031" w:rsidRDefault="000D0592" w:rsidP="000D0592">
      <w:pPr>
        <w:keepNext/>
        <w:keepLines/>
        <w:rPr>
          <w:i/>
        </w:rPr>
      </w:pPr>
      <w:r>
        <w:rPr>
          <w:i/>
        </w:rPr>
        <w:t xml:space="preserve">Response to </w:t>
      </w:r>
      <w:r w:rsidRPr="00ED26F2">
        <w:rPr>
          <w:i/>
          <w:color w:val="0000FF"/>
        </w:rPr>
        <w:t>S2-2405871</w:t>
      </w:r>
      <w:r>
        <w:rPr>
          <w:i/>
        </w:rPr>
        <w:t>.</w:t>
      </w:r>
    </w:p>
    <w:p w14:paraId="3F873EE4" w14:textId="77777777" w:rsidR="00DA3254" w:rsidRPr="005B25A1" w:rsidRDefault="00DA3254" w:rsidP="00DA3254">
      <w:pPr>
        <w:keepNext/>
        <w:keepLines/>
      </w:pPr>
      <w:r w:rsidRPr="00B56CC5">
        <w:rPr>
          <w:color w:val="0000FF"/>
        </w:rPr>
        <w:t>Not handled</w:t>
      </w:r>
      <w:r>
        <w:t>.</w:t>
      </w:r>
    </w:p>
    <w:p w14:paraId="428486C5" w14:textId="77777777" w:rsidR="00DA3254" w:rsidRPr="00EB0339" w:rsidRDefault="00DA3254" w:rsidP="00DA3254">
      <w:r w:rsidRPr="005B25A1">
        <w:rPr>
          <w:b/>
          <w:bCs/>
        </w:rPr>
        <w:t>Status:</w:t>
      </w:r>
      <w:r>
        <w:t xml:space="preserve"> </w:t>
      </w:r>
      <w:r w:rsidRPr="00B56CC5">
        <w:rPr>
          <w:color w:val="0000FF"/>
        </w:rPr>
        <w:t>Not handled</w:t>
      </w:r>
      <w:r>
        <w:t>.</w:t>
      </w:r>
    </w:p>
    <w:p w14:paraId="2779BFED" w14:textId="77777777" w:rsidR="000D0592" w:rsidRDefault="000D0592" w:rsidP="000D0592">
      <w:pPr>
        <w:pStyle w:val="NormTop"/>
      </w:pPr>
      <w:r w:rsidRPr="00ED26F2">
        <w:rPr>
          <w:color w:val="0000FF"/>
        </w:rPr>
        <w:t>S2-2406558</w:t>
      </w:r>
      <w:r w:rsidRPr="00D53282">
        <w:t xml:space="preserve"> </w:t>
      </w:r>
      <w:r>
        <w:t>(LS OUT) [DRAFT] LS reply on LI considerations for Store and Forward NT operation (Source: Huawei, HiSilicon)</w:t>
      </w:r>
      <w:r>
        <w:br/>
      </w:r>
      <w:r w:rsidRPr="00D53282">
        <w:rPr>
          <w:b/>
        </w:rPr>
        <w:t>Document for:</w:t>
      </w:r>
      <w:r w:rsidRPr="00D53282">
        <w:t xml:space="preserve"> </w:t>
      </w:r>
      <w:r>
        <w:t>Approval</w:t>
      </w:r>
      <w:r>
        <w:br/>
      </w:r>
      <w:r w:rsidRPr="00D53282">
        <w:rPr>
          <w:b/>
        </w:rPr>
        <w:t>Abstract:</w:t>
      </w:r>
      <w:r w:rsidRPr="00D53282">
        <w:t xml:space="preserve"> </w:t>
      </w:r>
      <w:r>
        <w:br/>
        <w:t>Reply to SA WG3-LI for their questions on S&amp;F.</w:t>
      </w:r>
    </w:p>
    <w:p w14:paraId="04C4A7EA" w14:textId="77777777" w:rsidR="000D0592" w:rsidRPr="005B25A1" w:rsidRDefault="000D0592" w:rsidP="000D0592">
      <w:pPr>
        <w:keepNext/>
        <w:keepLines/>
        <w:rPr>
          <w:b/>
          <w:bCs/>
        </w:rPr>
      </w:pPr>
      <w:r w:rsidRPr="005B25A1">
        <w:rPr>
          <w:b/>
          <w:bCs/>
        </w:rPr>
        <w:t>Convenor comment:</w:t>
      </w:r>
    </w:p>
    <w:p w14:paraId="076A740F" w14:textId="77777777" w:rsidR="000D0592" w:rsidRPr="005B25A1" w:rsidRDefault="000D0592" w:rsidP="000D0592">
      <w:pPr>
        <w:keepNext/>
        <w:keepLines/>
      </w:pPr>
      <w:r w:rsidRPr="005B25A1">
        <w:t xml:space="preserve">Merge to </w:t>
      </w:r>
      <w:r w:rsidRPr="00ED26F2">
        <w:rPr>
          <w:color w:val="0000FF"/>
        </w:rPr>
        <w:t>S2-2406360</w:t>
      </w:r>
      <w:r w:rsidRPr="005B25A1">
        <w:t>.</w:t>
      </w:r>
    </w:p>
    <w:p w14:paraId="19F311D5" w14:textId="77777777" w:rsidR="000D0592" w:rsidRPr="005B25A1" w:rsidRDefault="000D0592" w:rsidP="000D0592">
      <w:pPr>
        <w:keepNext/>
        <w:keepLines/>
        <w:rPr>
          <w:b/>
          <w:bCs/>
        </w:rPr>
      </w:pPr>
      <w:r w:rsidRPr="005B25A1">
        <w:rPr>
          <w:b/>
          <w:bCs/>
        </w:rPr>
        <w:t>Parallel discussion:</w:t>
      </w:r>
    </w:p>
    <w:p w14:paraId="1CFFDC91" w14:textId="77777777" w:rsidR="000D0592" w:rsidRPr="00B81031" w:rsidRDefault="000D0592" w:rsidP="000D0592">
      <w:pPr>
        <w:keepNext/>
        <w:keepLines/>
        <w:rPr>
          <w:i/>
        </w:rPr>
      </w:pPr>
      <w:r>
        <w:rPr>
          <w:i/>
        </w:rPr>
        <w:t xml:space="preserve">Response to </w:t>
      </w:r>
      <w:r w:rsidRPr="00ED26F2">
        <w:rPr>
          <w:i/>
          <w:color w:val="0000FF"/>
        </w:rPr>
        <w:t>S2-2405871</w:t>
      </w:r>
      <w:r>
        <w:rPr>
          <w:i/>
        </w:rPr>
        <w:t>.</w:t>
      </w:r>
    </w:p>
    <w:p w14:paraId="71331A84" w14:textId="77777777" w:rsidR="00DA3254" w:rsidRPr="005B25A1" w:rsidRDefault="00DA3254" w:rsidP="00DA3254">
      <w:pPr>
        <w:keepNext/>
        <w:keepLines/>
      </w:pPr>
      <w:r w:rsidRPr="00B56CC5">
        <w:rPr>
          <w:color w:val="0000FF"/>
        </w:rPr>
        <w:t>Not handled</w:t>
      </w:r>
      <w:r>
        <w:t>.</w:t>
      </w:r>
    </w:p>
    <w:p w14:paraId="508D29D2" w14:textId="77777777" w:rsidR="00DA3254" w:rsidRPr="00EB0339" w:rsidRDefault="00DA3254" w:rsidP="00DA3254">
      <w:r w:rsidRPr="005B25A1">
        <w:rPr>
          <w:b/>
          <w:bCs/>
        </w:rPr>
        <w:t>Status:</w:t>
      </w:r>
      <w:r>
        <w:t xml:space="preserve"> </w:t>
      </w:r>
      <w:r w:rsidRPr="00B56CC5">
        <w:rPr>
          <w:color w:val="0000FF"/>
        </w:rPr>
        <w:t>Not handled</w:t>
      </w:r>
      <w:r>
        <w:t>.</w:t>
      </w:r>
    </w:p>
    <w:p w14:paraId="6F2A74C6"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LS from SA WG3 on architecture for Store and Forward operation</w:t>
      </w:r>
    </w:p>
    <w:p w14:paraId="4ACECAE3" w14:textId="77777777" w:rsidR="000D0592" w:rsidRDefault="000D0592" w:rsidP="000D0592">
      <w:pPr>
        <w:pStyle w:val="NormTop"/>
      </w:pPr>
      <w:r w:rsidRPr="00ED26F2">
        <w:rPr>
          <w:color w:val="0000FF"/>
        </w:rPr>
        <w:t>S2-2405886</w:t>
      </w:r>
      <w:r w:rsidRPr="00D53282">
        <w:t xml:space="preserve"> </w:t>
      </w:r>
      <w:r>
        <w:t>(LS IN) LS from SA WG3: LS to SA WG2 and RAN WG2 on selected satellite architecture for Store and Forward (Source: SA WG3 (S3-241567))</w:t>
      </w:r>
      <w:r>
        <w:br/>
      </w:r>
      <w:r w:rsidRPr="00D53282">
        <w:rPr>
          <w:b/>
        </w:rPr>
        <w:t>Document for:</w:t>
      </w:r>
      <w:r w:rsidRPr="00D53282">
        <w:t xml:space="preserve"> </w:t>
      </w:r>
      <w:r>
        <w:t>Action</w:t>
      </w:r>
      <w:r>
        <w:br/>
      </w:r>
      <w:r w:rsidRPr="00D53282">
        <w:rPr>
          <w:b/>
        </w:rPr>
        <w:t>Abstract:</w:t>
      </w:r>
      <w:r w:rsidRPr="00D53282">
        <w:t xml:space="preserve"> </w:t>
      </w:r>
      <w:r>
        <w:br/>
        <w:t>SA WG3 is in the process of studying the security and privacy aspects of 5G satellite access phase 3. In particular, SA WG3 is assessing security and privacy protection solutions for the Store and Forward (S&amp;F) satellite operation for both, NR NTN (5GS) and IoT NTN (EPS). Current S&amp;F solutions described in TR 23.700-29 span over wide architectural choices ranging from only eNB/gNB, to split network functions/elements, and to the whole core network on board of satellite. 20 solutions describe various configurations on board of satellite. To produce viable security solutions in the Rel-19 timeframe, SA WG3 needs an indication from SA WG2 (supported by RAN WG2) that would point out in which direction Rel-19 architectural choices will be heading, so that SA WG3 can focus on securing only suitable solutions out of the current set of 20 S&amp;F solutions as of SA WG3#115AdHoc-e. SA WG3 kindly requests SA WG2 and RAN WG2 to either conclude on the appropriate S&amp;F solutions or give an appropriate indication to SA WG3 regarding solutions or anticipated satellite architecture to focus on. Action: Please take the above information into account and either conclude on the appropriate S&amp;F solutions or give an appropriate indication to SA WG3 regarding suitable solutions or anticipated satellite architecture to focus on.</w:t>
      </w:r>
    </w:p>
    <w:p w14:paraId="0DFEFD19" w14:textId="6BF42015" w:rsidR="000D0592" w:rsidRPr="00B81031" w:rsidRDefault="006946BE" w:rsidP="000D0592">
      <w:pPr>
        <w:keepNext/>
        <w:keepLines/>
        <w:rPr>
          <w:i/>
        </w:rPr>
      </w:pPr>
      <w:r w:rsidRPr="006946BE">
        <w:rPr>
          <w:b/>
          <w:bCs/>
          <w:i/>
          <w:iCs/>
        </w:rPr>
        <w:t>Comment</w:t>
      </w:r>
      <w:r w:rsidR="000D0592" w:rsidRPr="006946BE">
        <w:rPr>
          <w:b/>
          <w:bCs/>
          <w:i/>
          <w:iCs/>
        </w:rPr>
        <w:t>:</w:t>
      </w:r>
      <w:r w:rsidRPr="006946BE">
        <w:rPr>
          <w:i/>
          <w:iCs/>
        </w:rPr>
        <w:t xml:space="preserve"> </w:t>
      </w:r>
      <w:r w:rsidR="000D0592">
        <w:rPr>
          <w:i/>
        </w:rPr>
        <w:t xml:space="preserve">Response drafted in </w:t>
      </w:r>
      <w:r w:rsidR="000D0592" w:rsidRPr="00ED26F2">
        <w:rPr>
          <w:i/>
          <w:color w:val="0000FF"/>
        </w:rPr>
        <w:t>S2-2406192</w:t>
      </w:r>
      <w:r w:rsidR="000D0592">
        <w:rPr>
          <w:i/>
        </w:rPr>
        <w:t xml:space="preserve">, </w:t>
      </w:r>
      <w:r w:rsidR="000D0592" w:rsidRPr="00ED26F2">
        <w:rPr>
          <w:i/>
          <w:color w:val="0000FF"/>
        </w:rPr>
        <w:t>S2-2406711</w:t>
      </w:r>
      <w:r w:rsidR="000D0592">
        <w:rPr>
          <w:i/>
        </w:rPr>
        <w:t>.</w:t>
      </w:r>
    </w:p>
    <w:p w14:paraId="0A4057F7" w14:textId="77777777" w:rsidR="000D0592" w:rsidRPr="005B25A1" w:rsidRDefault="000D0592" w:rsidP="000D0592">
      <w:pPr>
        <w:keepNext/>
        <w:keepLines/>
        <w:rPr>
          <w:b/>
          <w:bCs/>
        </w:rPr>
      </w:pPr>
      <w:r w:rsidRPr="005B25A1">
        <w:rPr>
          <w:b/>
          <w:bCs/>
        </w:rPr>
        <w:t>Plenary Discussion:</w:t>
      </w:r>
    </w:p>
    <w:p w14:paraId="4F2EA970" w14:textId="77777777" w:rsidR="006946BE" w:rsidRPr="005B25A1" w:rsidRDefault="006946BE" w:rsidP="006946BE">
      <w:pPr>
        <w:keepNext/>
        <w:keepLines/>
      </w:pPr>
      <w:r>
        <w:rPr>
          <w:color w:val="0000FF"/>
        </w:rPr>
        <w:t>Postponed</w:t>
      </w:r>
      <w:r>
        <w:t>.</w:t>
      </w:r>
    </w:p>
    <w:p w14:paraId="4C2708E0" w14:textId="77777777" w:rsidR="006946BE" w:rsidRPr="00EB0339" w:rsidRDefault="006946BE" w:rsidP="006946BE">
      <w:r w:rsidRPr="005B25A1">
        <w:rPr>
          <w:b/>
          <w:bCs/>
        </w:rPr>
        <w:t>Status:</w:t>
      </w:r>
      <w:r>
        <w:t xml:space="preserve"> </w:t>
      </w:r>
      <w:r>
        <w:rPr>
          <w:color w:val="0000FF"/>
        </w:rPr>
        <w:t>Postponed</w:t>
      </w:r>
      <w:r>
        <w:t>.</w:t>
      </w:r>
    </w:p>
    <w:p w14:paraId="5D84B3A9" w14:textId="77777777" w:rsidR="000D0592" w:rsidRDefault="000D0592" w:rsidP="000D0592">
      <w:pPr>
        <w:pStyle w:val="NormTop"/>
      </w:pPr>
      <w:r w:rsidRPr="00ED26F2">
        <w:rPr>
          <w:color w:val="0000FF"/>
        </w:rPr>
        <w:lastRenderedPageBreak/>
        <w:t>S2-2406639</w:t>
      </w:r>
      <w:r w:rsidRPr="00D53282">
        <w:t xml:space="preserve"> </w:t>
      </w:r>
      <w:r>
        <w:t>(LS OUT) [DRAFT] Reply LS on selected satellite architecture for Store and Forward (Source: OPPO)</w:t>
      </w:r>
      <w:r>
        <w:br/>
      </w:r>
      <w:r w:rsidRPr="00D53282">
        <w:rPr>
          <w:b/>
        </w:rPr>
        <w:t>Document for:</w:t>
      </w:r>
      <w:r w:rsidRPr="00D53282">
        <w:t xml:space="preserve"> </w:t>
      </w:r>
      <w:r>
        <w:t>Approval</w:t>
      </w:r>
      <w:r>
        <w:br/>
      </w:r>
      <w:r w:rsidRPr="00D53282">
        <w:rPr>
          <w:b/>
        </w:rPr>
        <w:t>Abstract:</w:t>
      </w:r>
      <w:r w:rsidRPr="00D53282">
        <w:t xml:space="preserve"> </w:t>
      </w:r>
      <w:r>
        <w:br/>
        <w:t xml:space="preserve">Reply LS of </w:t>
      </w:r>
      <w:r w:rsidRPr="00ED26F2">
        <w:rPr>
          <w:color w:val="0000FF"/>
        </w:rPr>
        <w:t>S2-2405886</w:t>
      </w:r>
      <w:r>
        <w:t>/S3-241567.</w:t>
      </w:r>
    </w:p>
    <w:p w14:paraId="46ED35BB" w14:textId="77777777" w:rsidR="000D0592" w:rsidRPr="005B25A1" w:rsidRDefault="000D0592" w:rsidP="000D0592">
      <w:pPr>
        <w:keepNext/>
        <w:keepLines/>
        <w:rPr>
          <w:b/>
          <w:bCs/>
        </w:rPr>
      </w:pPr>
      <w:r w:rsidRPr="005B25A1">
        <w:rPr>
          <w:b/>
          <w:bCs/>
        </w:rPr>
        <w:t>Convenor comment:</w:t>
      </w:r>
    </w:p>
    <w:p w14:paraId="153330E3" w14:textId="77777777" w:rsidR="000D0592" w:rsidRPr="005B25A1" w:rsidRDefault="000D0592" w:rsidP="000D0592">
      <w:pPr>
        <w:keepNext/>
        <w:keepLines/>
      </w:pPr>
      <w:r w:rsidRPr="005B25A1">
        <w:t>Handle: Baseline.</w:t>
      </w:r>
    </w:p>
    <w:p w14:paraId="00CBB69F" w14:textId="77777777" w:rsidR="00B56CC5" w:rsidRPr="005B25A1" w:rsidRDefault="00B56CC5" w:rsidP="00B56CC5">
      <w:pPr>
        <w:keepNext/>
        <w:keepLines/>
        <w:rPr>
          <w:b/>
          <w:bCs/>
        </w:rPr>
      </w:pPr>
      <w:r w:rsidRPr="005B25A1">
        <w:rPr>
          <w:b/>
          <w:bCs/>
        </w:rPr>
        <w:t>Parallel discussion:</w:t>
      </w:r>
    </w:p>
    <w:p w14:paraId="2229B413" w14:textId="77777777" w:rsidR="00B56CC5" w:rsidRPr="005B25A1" w:rsidRDefault="00B56CC5" w:rsidP="00B56CC5">
      <w:pPr>
        <w:keepNext/>
        <w:keepLines/>
      </w:pPr>
      <w:r w:rsidRPr="00B56CC5">
        <w:rPr>
          <w:color w:val="0000FF"/>
        </w:rPr>
        <w:t>Not handled</w:t>
      </w:r>
      <w:r>
        <w:t>.</w:t>
      </w:r>
    </w:p>
    <w:p w14:paraId="34EE0D3A" w14:textId="77777777" w:rsidR="00B56CC5" w:rsidRPr="00EB0339" w:rsidRDefault="00B56CC5" w:rsidP="00B56CC5">
      <w:r w:rsidRPr="005B25A1">
        <w:rPr>
          <w:b/>
          <w:bCs/>
        </w:rPr>
        <w:t>Status:</w:t>
      </w:r>
      <w:r>
        <w:t xml:space="preserve"> </w:t>
      </w:r>
      <w:r w:rsidRPr="00B56CC5">
        <w:rPr>
          <w:color w:val="0000FF"/>
        </w:rPr>
        <w:t>Not handled</w:t>
      </w:r>
      <w:r>
        <w:t>.</w:t>
      </w:r>
    </w:p>
    <w:p w14:paraId="75BD7CC9" w14:textId="77777777" w:rsidR="000D0592" w:rsidRDefault="000D0592" w:rsidP="000D0592">
      <w:pPr>
        <w:pStyle w:val="NormTop"/>
      </w:pPr>
      <w:r w:rsidRPr="00ED26F2">
        <w:rPr>
          <w:color w:val="0000FF"/>
        </w:rPr>
        <w:t>S2-2406711</w:t>
      </w:r>
      <w:r w:rsidRPr="00D53282">
        <w:t xml:space="preserve"> </w:t>
      </w:r>
      <w:r>
        <w:t>(LS OUT) [DRAFT] Reply LS on selected architecture for Store and Forward (Source: CATT)</w:t>
      </w:r>
      <w:r>
        <w:br/>
      </w:r>
      <w:r w:rsidRPr="00D53282">
        <w:rPr>
          <w:b/>
        </w:rPr>
        <w:t>Document for:</w:t>
      </w:r>
      <w:r w:rsidRPr="00D53282">
        <w:t xml:space="preserve"> </w:t>
      </w:r>
      <w:r>
        <w:t>Approval</w:t>
      </w:r>
      <w:r>
        <w:br/>
      </w:r>
      <w:r w:rsidRPr="00D53282">
        <w:rPr>
          <w:b/>
        </w:rPr>
        <w:t>Abstract:</w:t>
      </w:r>
      <w:r w:rsidRPr="00D53282">
        <w:t xml:space="preserve"> </w:t>
      </w:r>
      <w:r>
        <w:br/>
        <w:t xml:space="preserve">Reply LS of </w:t>
      </w:r>
      <w:r w:rsidRPr="00ED26F2">
        <w:rPr>
          <w:color w:val="0000FF"/>
        </w:rPr>
        <w:t>S2-2405886</w:t>
      </w:r>
      <w:r>
        <w:t>/S3-241567.</w:t>
      </w:r>
    </w:p>
    <w:p w14:paraId="0169321F" w14:textId="77777777" w:rsidR="000D0592" w:rsidRPr="005B25A1" w:rsidRDefault="000D0592" w:rsidP="000D0592">
      <w:pPr>
        <w:keepNext/>
        <w:keepLines/>
        <w:rPr>
          <w:b/>
          <w:bCs/>
        </w:rPr>
      </w:pPr>
      <w:r w:rsidRPr="005B25A1">
        <w:rPr>
          <w:b/>
          <w:bCs/>
        </w:rPr>
        <w:t>Convenor comment:</w:t>
      </w:r>
    </w:p>
    <w:p w14:paraId="3BB46F8E" w14:textId="77777777" w:rsidR="000D0592" w:rsidRPr="005B25A1" w:rsidRDefault="000D0592" w:rsidP="000D0592">
      <w:pPr>
        <w:keepNext/>
        <w:keepLines/>
      </w:pPr>
      <w:r w:rsidRPr="005B25A1">
        <w:t xml:space="preserve">Merge to </w:t>
      </w:r>
      <w:r w:rsidRPr="00ED26F2">
        <w:rPr>
          <w:color w:val="0000FF"/>
        </w:rPr>
        <w:t>S2-2406639</w:t>
      </w:r>
      <w:r w:rsidRPr="005B25A1">
        <w:t>.</w:t>
      </w:r>
    </w:p>
    <w:p w14:paraId="14287F72" w14:textId="77777777" w:rsidR="000D0592" w:rsidRPr="005B25A1" w:rsidRDefault="000D0592" w:rsidP="000D0592">
      <w:pPr>
        <w:keepNext/>
        <w:keepLines/>
        <w:rPr>
          <w:b/>
          <w:bCs/>
        </w:rPr>
      </w:pPr>
      <w:r w:rsidRPr="005B25A1">
        <w:rPr>
          <w:b/>
          <w:bCs/>
        </w:rPr>
        <w:t>Parallel discussion:</w:t>
      </w:r>
    </w:p>
    <w:p w14:paraId="70ADE3B8" w14:textId="77777777" w:rsidR="000D0592" w:rsidRPr="00B81031" w:rsidRDefault="000D0592" w:rsidP="000D0592">
      <w:pPr>
        <w:keepNext/>
        <w:keepLines/>
        <w:rPr>
          <w:i/>
        </w:rPr>
      </w:pPr>
      <w:r>
        <w:rPr>
          <w:i/>
        </w:rPr>
        <w:t xml:space="preserve">Response to </w:t>
      </w:r>
      <w:r w:rsidRPr="00ED26F2">
        <w:rPr>
          <w:i/>
          <w:color w:val="0000FF"/>
        </w:rPr>
        <w:t>S2-2405886</w:t>
      </w:r>
      <w:r>
        <w:rPr>
          <w:i/>
        </w:rPr>
        <w:t>.</w:t>
      </w:r>
    </w:p>
    <w:p w14:paraId="528A3E78" w14:textId="77777777" w:rsidR="00DA3254" w:rsidRPr="005B25A1" w:rsidRDefault="00DA3254" w:rsidP="00DA3254">
      <w:pPr>
        <w:keepNext/>
        <w:keepLines/>
      </w:pPr>
      <w:r w:rsidRPr="00B56CC5">
        <w:rPr>
          <w:color w:val="0000FF"/>
        </w:rPr>
        <w:t>Not handled</w:t>
      </w:r>
      <w:r>
        <w:t>.</w:t>
      </w:r>
    </w:p>
    <w:p w14:paraId="1C8B71FD" w14:textId="77777777" w:rsidR="00DA3254" w:rsidRPr="00EB0339" w:rsidRDefault="00DA3254" w:rsidP="00DA3254">
      <w:r w:rsidRPr="005B25A1">
        <w:rPr>
          <w:b/>
          <w:bCs/>
        </w:rPr>
        <w:t>Status:</w:t>
      </w:r>
      <w:r>
        <w:t xml:space="preserve"> </w:t>
      </w:r>
      <w:r w:rsidRPr="00B56CC5">
        <w:rPr>
          <w:color w:val="0000FF"/>
        </w:rPr>
        <w:t>Not handled</w:t>
      </w:r>
      <w:r>
        <w:t>.</w:t>
      </w:r>
    </w:p>
    <w:p w14:paraId="02855683" w14:textId="77777777" w:rsidR="000D0592" w:rsidRDefault="000D0592" w:rsidP="000D0592">
      <w:pPr>
        <w:pStyle w:val="NormTop"/>
      </w:pPr>
      <w:r w:rsidRPr="00ED26F2">
        <w:rPr>
          <w:color w:val="0000FF"/>
        </w:rPr>
        <w:t>S2-2406192</w:t>
      </w:r>
      <w:r w:rsidRPr="00D53282">
        <w:t xml:space="preserve"> </w:t>
      </w:r>
      <w:r>
        <w:t>(LS OUT) [DRAFT] Reply LS on selected satellite architecture for Store and Forward (Source: vivo)</w:t>
      </w:r>
      <w:r>
        <w:br/>
      </w:r>
      <w:r w:rsidRPr="00D53282">
        <w:rPr>
          <w:b/>
        </w:rPr>
        <w:t>Document for:</w:t>
      </w:r>
      <w:r w:rsidRPr="00D53282">
        <w:t xml:space="preserve"> </w:t>
      </w:r>
      <w:r>
        <w:t>Action</w:t>
      </w:r>
      <w:r>
        <w:br/>
      </w:r>
      <w:r w:rsidRPr="00D53282">
        <w:rPr>
          <w:b/>
        </w:rPr>
        <w:t>Abstract:</w:t>
      </w:r>
      <w:r w:rsidRPr="00D53282">
        <w:t xml:space="preserve"> </w:t>
      </w:r>
      <w:r>
        <w:br/>
        <w:t>[DRAFT] Reply LS on selected satellite architecture for Store and Forward.</w:t>
      </w:r>
    </w:p>
    <w:p w14:paraId="50549A7C" w14:textId="77777777" w:rsidR="000D0592" w:rsidRPr="005B25A1" w:rsidRDefault="000D0592" w:rsidP="000D0592">
      <w:pPr>
        <w:keepNext/>
        <w:keepLines/>
        <w:rPr>
          <w:b/>
          <w:bCs/>
        </w:rPr>
      </w:pPr>
      <w:r w:rsidRPr="005B25A1">
        <w:rPr>
          <w:b/>
          <w:bCs/>
        </w:rPr>
        <w:t>Convenor comment:</w:t>
      </w:r>
    </w:p>
    <w:p w14:paraId="58B7580C" w14:textId="77777777" w:rsidR="000D0592" w:rsidRPr="005B25A1" w:rsidRDefault="000D0592" w:rsidP="000D0592">
      <w:pPr>
        <w:keepNext/>
        <w:keepLines/>
      </w:pPr>
      <w:r w:rsidRPr="005B25A1">
        <w:t xml:space="preserve">Merge to </w:t>
      </w:r>
      <w:r w:rsidRPr="00ED26F2">
        <w:rPr>
          <w:color w:val="0000FF"/>
        </w:rPr>
        <w:t>S2-2406639</w:t>
      </w:r>
      <w:r w:rsidRPr="005B25A1">
        <w:t>.</w:t>
      </w:r>
    </w:p>
    <w:p w14:paraId="0CB99C67" w14:textId="77777777" w:rsidR="000D0592" w:rsidRPr="005B25A1" w:rsidRDefault="000D0592" w:rsidP="000D0592">
      <w:pPr>
        <w:keepNext/>
        <w:keepLines/>
        <w:rPr>
          <w:b/>
          <w:bCs/>
        </w:rPr>
      </w:pPr>
      <w:r w:rsidRPr="005B25A1">
        <w:rPr>
          <w:b/>
          <w:bCs/>
        </w:rPr>
        <w:t>Parallel discussion:</w:t>
      </w:r>
    </w:p>
    <w:p w14:paraId="47B1DF4E" w14:textId="77777777" w:rsidR="000D0592" w:rsidRPr="00B81031" w:rsidRDefault="000D0592" w:rsidP="000D0592">
      <w:pPr>
        <w:keepNext/>
        <w:keepLines/>
        <w:rPr>
          <w:i/>
        </w:rPr>
      </w:pPr>
      <w:r>
        <w:rPr>
          <w:i/>
        </w:rPr>
        <w:t xml:space="preserve">Response to </w:t>
      </w:r>
      <w:r w:rsidRPr="00ED26F2">
        <w:rPr>
          <w:i/>
          <w:color w:val="0000FF"/>
        </w:rPr>
        <w:t>S2-2405886</w:t>
      </w:r>
      <w:r>
        <w:rPr>
          <w:i/>
        </w:rPr>
        <w:t>.</w:t>
      </w:r>
    </w:p>
    <w:p w14:paraId="2CA0BC12" w14:textId="77777777" w:rsidR="00DA3254" w:rsidRPr="005B25A1" w:rsidRDefault="00DA3254" w:rsidP="00DA3254">
      <w:pPr>
        <w:keepNext/>
        <w:keepLines/>
      </w:pPr>
      <w:r w:rsidRPr="00B56CC5">
        <w:rPr>
          <w:color w:val="0000FF"/>
        </w:rPr>
        <w:t>Not handled</w:t>
      </w:r>
      <w:r>
        <w:t>.</w:t>
      </w:r>
    </w:p>
    <w:p w14:paraId="2D5BCB1E" w14:textId="77777777" w:rsidR="00DA3254" w:rsidRPr="00EB0339" w:rsidRDefault="00DA3254" w:rsidP="00DA3254">
      <w:r w:rsidRPr="005B25A1">
        <w:rPr>
          <w:b/>
          <w:bCs/>
        </w:rPr>
        <w:t>Status:</w:t>
      </w:r>
      <w:r>
        <w:t xml:space="preserve"> </w:t>
      </w:r>
      <w:r w:rsidRPr="00B56CC5">
        <w:rPr>
          <w:color w:val="0000FF"/>
        </w:rPr>
        <w:t>Not handled</w:t>
      </w:r>
      <w:r>
        <w:t>.</w:t>
      </w:r>
    </w:p>
    <w:p w14:paraId="25749878"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incoming LSs</w:t>
      </w:r>
    </w:p>
    <w:p w14:paraId="0509E786" w14:textId="77777777" w:rsidR="000D0592" w:rsidRDefault="000D0592" w:rsidP="000D0592">
      <w:pPr>
        <w:pStyle w:val="NormTop"/>
      </w:pPr>
      <w:r w:rsidRPr="00ED26F2">
        <w:rPr>
          <w:color w:val="0000FF"/>
        </w:rPr>
        <w:t>S2-2406865</w:t>
      </w:r>
      <w:r w:rsidRPr="00D53282">
        <w:t xml:space="preserve"> </w:t>
      </w:r>
      <w:r>
        <w:t>(LS IN) LS from RAN WG3: Reply LS on Support of Regenerative-based Satellite Access (Source: RAN WG3 (R3-243954))</w:t>
      </w:r>
      <w:r>
        <w:br/>
      </w:r>
      <w:r w:rsidRPr="00D53282">
        <w:rPr>
          <w:b/>
        </w:rPr>
        <w:t>Document for:</w:t>
      </w:r>
      <w:r w:rsidRPr="00D53282">
        <w:t xml:space="preserve"> </w:t>
      </w:r>
      <w:r>
        <w:t>Action</w:t>
      </w:r>
      <w:r>
        <w:br/>
      </w:r>
      <w:r w:rsidRPr="00D53282">
        <w:rPr>
          <w:b/>
        </w:rPr>
        <w:t>Abstract:</w:t>
      </w:r>
      <w:r w:rsidRPr="00D53282">
        <w:t xml:space="preserve"> </w:t>
      </w:r>
      <w:r>
        <w:br/>
        <w:t>RAN WG3 thanks SA WG2 for their candidate mechanisms and assumptions on the Rel-19 study on 5G System enhancements for satellite access. RAN WG3 has discussed the issues and provides the corresponding feedback as below. With respect to NG connection management: RAN WG3 has just begun to discuss the options, and there is no conclusion yet. RAN WG3 will continue discussing this issue in Rel-19 and inform SA WG2 on the conclusion. With respect to IP address changes due to soft feeder link switch: RAN WG3 confirms that the gNB IP address change due to soft feeder link switch is supported by the existing NGAP procedures. With respect to Mapped Cell ID handling: RAN WG3 also thinks that the AMF/MME can treat the Mapped Cell ID as in previous releases. Action: RAN WG3 kindly asks SA WG2 to take the above into consideration.</w:t>
      </w:r>
    </w:p>
    <w:p w14:paraId="7DA6F6C4" w14:textId="77777777" w:rsidR="006946BE" w:rsidRPr="005B25A1" w:rsidRDefault="006946BE" w:rsidP="006946BE">
      <w:pPr>
        <w:keepNext/>
        <w:keepLines/>
        <w:rPr>
          <w:b/>
          <w:bCs/>
        </w:rPr>
      </w:pPr>
      <w:r w:rsidRPr="005B25A1">
        <w:rPr>
          <w:b/>
          <w:bCs/>
        </w:rPr>
        <w:t>Plenary Discussion:</w:t>
      </w:r>
    </w:p>
    <w:p w14:paraId="25142069" w14:textId="77777777" w:rsidR="006946BE" w:rsidRPr="005B25A1" w:rsidRDefault="006946BE" w:rsidP="006946BE">
      <w:pPr>
        <w:keepNext/>
        <w:keepLines/>
      </w:pPr>
      <w:r>
        <w:rPr>
          <w:color w:val="0000FF"/>
        </w:rPr>
        <w:t>Postponed</w:t>
      </w:r>
      <w:r>
        <w:t>.</w:t>
      </w:r>
    </w:p>
    <w:p w14:paraId="102C1C5C" w14:textId="77777777" w:rsidR="006946BE" w:rsidRPr="00EB0339" w:rsidRDefault="006946BE" w:rsidP="006946BE">
      <w:r w:rsidRPr="005B25A1">
        <w:rPr>
          <w:b/>
          <w:bCs/>
        </w:rPr>
        <w:t>Status:</w:t>
      </w:r>
      <w:r>
        <w:t xml:space="preserve"> </w:t>
      </w:r>
      <w:r>
        <w:rPr>
          <w:color w:val="0000FF"/>
        </w:rPr>
        <w:t>Postponed</w:t>
      </w:r>
      <w:r>
        <w:t>.</w:t>
      </w:r>
    </w:p>
    <w:p w14:paraId="58EC8DDC" w14:textId="77777777" w:rsidR="000D0592" w:rsidRDefault="000D0592" w:rsidP="000D0592">
      <w:pPr>
        <w:pStyle w:val="NormTop"/>
      </w:pPr>
      <w:r w:rsidRPr="00ED26F2">
        <w:rPr>
          <w:color w:val="0000FF"/>
        </w:rPr>
        <w:t>S2-2406866</w:t>
      </w:r>
      <w:r w:rsidRPr="00D53282">
        <w:t xml:space="preserve"> </w:t>
      </w:r>
      <w:r>
        <w:t>(LS IN) LS from RAN WG3: Reply LS on security of IP transport over satellite transport links (Source: RAN WG3 (R3-243955))</w:t>
      </w:r>
      <w:r>
        <w:br/>
      </w:r>
      <w:r w:rsidRPr="00D53282">
        <w:rPr>
          <w:b/>
        </w:rPr>
        <w:t>Document for:</w:t>
      </w:r>
      <w:r w:rsidRPr="00D53282">
        <w:t xml:space="preserve"> </w:t>
      </w:r>
      <w:r>
        <w:t>Action</w:t>
      </w:r>
      <w:r>
        <w:br/>
      </w:r>
      <w:r w:rsidRPr="00D53282">
        <w:rPr>
          <w:b/>
        </w:rPr>
        <w:t>Abstract:</w:t>
      </w:r>
      <w:r w:rsidRPr="00D53282">
        <w:t xml:space="preserve"> </w:t>
      </w:r>
      <w:r>
        <w:br/>
        <w:t>RAN WG3 thanks SA WG2 and SA WG3 for the LS on security of IP transport for satellite links. RAN WG3 would like to confirm that signalling transport and layer 1 specifications of NG and S1 (TSs 38.411/412, and 36.411/412 respectively) are in the scope of RAN WG3 and would like to observe the following. NTN transport assumes IP connectivity between the RAN node on the satellite and the Core Network on the ground is similar to IP connectivity used in TN. The current Network Domain Security can be reused. Action: RAN WG3 asks SA WG2 and SA WG3 group to take the above into account.</w:t>
      </w:r>
    </w:p>
    <w:p w14:paraId="37185268" w14:textId="77777777" w:rsidR="006946BE" w:rsidRPr="005B25A1" w:rsidRDefault="006946BE" w:rsidP="006946BE">
      <w:pPr>
        <w:keepNext/>
        <w:keepLines/>
        <w:rPr>
          <w:b/>
          <w:bCs/>
        </w:rPr>
      </w:pPr>
      <w:r w:rsidRPr="005B25A1">
        <w:rPr>
          <w:b/>
          <w:bCs/>
        </w:rPr>
        <w:t>Plenary Discussion:</w:t>
      </w:r>
    </w:p>
    <w:p w14:paraId="3B1E1F79" w14:textId="77777777" w:rsidR="006946BE" w:rsidRPr="005B25A1" w:rsidRDefault="006946BE" w:rsidP="006946BE">
      <w:pPr>
        <w:keepNext/>
        <w:keepLines/>
      </w:pPr>
      <w:r>
        <w:rPr>
          <w:color w:val="0000FF"/>
        </w:rPr>
        <w:t>Postponed</w:t>
      </w:r>
      <w:r>
        <w:t>.</w:t>
      </w:r>
    </w:p>
    <w:p w14:paraId="0DAA2792" w14:textId="77777777" w:rsidR="006946BE" w:rsidRPr="00EB0339" w:rsidRDefault="006946BE" w:rsidP="006946BE">
      <w:r w:rsidRPr="005B25A1">
        <w:rPr>
          <w:b/>
          <w:bCs/>
        </w:rPr>
        <w:t>Status:</w:t>
      </w:r>
      <w:r>
        <w:t xml:space="preserve"> </w:t>
      </w:r>
      <w:r>
        <w:rPr>
          <w:color w:val="0000FF"/>
        </w:rPr>
        <w:t>Postponed</w:t>
      </w:r>
      <w:r>
        <w:t>.</w:t>
      </w:r>
    </w:p>
    <w:p w14:paraId="6149B90C" w14:textId="77777777" w:rsidR="000D0592" w:rsidRDefault="000D0592" w:rsidP="000D0592">
      <w:pPr>
        <w:pStyle w:val="NormTop"/>
      </w:pPr>
      <w:r w:rsidRPr="00ED26F2">
        <w:rPr>
          <w:color w:val="0000FF"/>
        </w:rPr>
        <w:t>S2-2406906</w:t>
      </w:r>
      <w:r w:rsidRPr="00D53282">
        <w:t xml:space="preserve"> </w:t>
      </w:r>
      <w:r>
        <w:t>(LS OUT) [DRAFT] LS on FS_5GSAT_Ph3_ARCH_Ph3 conclusions (Source: OPPO)</w:t>
      </w:r>
      <w:r>
        <w:br/>
      </w:r>
      <w:r w:rsidRPr="00D53282">
        <w:rPr>
          <w:b/>
        </w:rPr>
        <w:t>Document for:</w:t>
      </w:r>
      <w:r w:rsidRPr="00D53282">
        <w:t xml:space="preserve"> </w:t>
      </w:r>
      <w:r>
        <w:t>Approval</w:t>
      </w:r>
      <w:r>
        <w:br/>
      </w:r>
      <w:r w:rsidRPr="00D53282">
        <w:rPr>
          <w:b/>
        </w:rPr>
        <w:t>Abstract:</w:t>
      </w:r>
      <w:r w:rsidRPr="00D53282">
        <w:t xml:space="preserve"> </w:t>
      </w:r>
      <w:r>
        <w:br/>
        <w:t>-</w:t>
      </w:r>
    </w:p>
    <w:p w14:paraId="644CEC0F" w14:textId="77777777" w:rsidR="000D0592" w:rsidRPr="005B25A1" w:rsidRDefault="000D0592" w:rsidP="000D0592">
      <w:pPr>
        <w:keepNext/>
        <w:keepLines/>
        <w:rPr>
          <w:b/>
          <w:bCs/>
        </w:rPr>
      </w:pPr>
      <w:r w:rsidRPr="005B25A1">
        <w:rPr>
          <w:b/>
          <w:bCs/>
        </w:rPr>
        <w:t>Parallel discussion:</w:t>
      </w:r>
    </w:p>
    <w:p w14:paraId="7608DF1A" w14:textId="77777777" w:rsidR="000D0592" w:rsidRPr="00B81031" w:rsidRDefault="000D0592" w:rsidP="000D0592">
      <w:pPr>
        <w:keepNext/>
        <w:keepLines/>
        <w:rPr>
          <w:i/>
        </w:rPr>
      </w:pPr>
      <w:r>
        <w:rPr>
          <w:i/>
        </w:rPr>
        <w:t xml:space="preserve">Created in parallel session. Revised in parallel session to </w:t>
      </w:r>
      <w:r w:rsidRPr="00ED26F2">
        <w:rPr>
          <w:i/>
          <w:color w:val="0000FF"/>
        </w:rPr>
        <w:t>S2-2407165</w:t>
      </w:r>
      <w:r>
        <w:rPr>
          <w:i/>
        </w:rPr>
        <w:t>.</w:t>
      </w:r>
    </w:p>
    <w:p w14:paraId="4D63D89D" w14:textId="77777777" w:rsidR="000D0592" w:rsidRPr="00B81031" w:rsidRDefault="000D0592" w:rsidP="000D0592">
      <w:pPr>
        <w:keepNext/>
        <w:keepLines/>
        <w:rPr>
          <w:i/>
        </w:rPr>
      </w:pPr>
      <w:r>
        <w:rPr>
          <w:i/>
        </w:rPr>
        <w:t xml:space="preserve">Revised in parallel session to </w:t>
      </w:r>
      <w:r w:rsidRPr="00ED26F2">
        <w:rPr>
          <w:i/>
          <w:color w:val="0000FF"/>
        </w:rPr>
        <w:t>S2-2407187</w:t>
      </w:r>
      <w:r>
        <w:rPr>
          <w:i/>
        </w:rPr>
        <w:t>.</w:t>
      </w:r>
    </w:p>
    <w:p w14:paraId="0A79D5BB" w14:textId="77777777" w:rsidR="000D0592" w:rsidRPr="00B81031" w:rsidRDefault="000D0592" w:rsidP="000D0592">
      <w:pPr>
        <w:keepNext/>
        <w:keepLines/>
        <w:rPr>
          <w:i/>
        </w:rPr>
      </w:pPr>
      <w:r>
        <w:rPr>
          <w:i/>
        </w:rPr>
        <w:t xml:space="preserve">Revised in parallel session to </w:t>
      </w:r>
      <w:r w:rsidRPr="00ED26F2">
        <w:rPr>
          <w:i/>
          <w:color w:val="0000FF"/>
        </w:rPr>
        <w:t>S2-2407192</w:t>
      </w:r>
      <w:r>
        <w:rPr>
          <w:i/>
        </w:rPr>
        <w:t>.</w:t>
      </w:r>
    </w:p>
    <w:p w14:paraId="7F09207A" w14:textId="77777777" w:rsidR="000D0592" w:rsidRPr="005B25A1" w:rsidRDefault="000D0592" w:rsidP="000D0592">
      <w:pPr>
        <w:keepNext/>
        <w:keepLines/>
        <w:rPr>
          <w:b/>
          <w:bCs/>
        </w:rPr>
      </w:pPr>
      <w:r w:rsidRPr="005B25A1">
        <w:rPr>
          <w:b/>
          <w:bCs/>
        </w:rPr>
        <w:t>Plenary Discussion:</w:t>
      </w:r>
    </w:p>
    <w:p w14:paraId="1C2FD558" w14:textId="77777777" w:rsidR="000D0592" w:rsidRDefault="000D0592" w:rsidP="000D0592">
      <w:pPr>
        <w:keepNext/>
        <w:keepLines/>
      </w:pPr>
      <w:r>
        <w:t xml:space="preserve">This was revised to correct the meeting venue and remove 'draft' in </w:t>
      </w:r>
      <w:r w:rsidRPr="00ED26F2">
        <w:rPr>
          <w:color w:val="0000FF"/>
        </w:rPr>
        <w:t>S2-2407350</w:t>
      </w:r>
      <w:r>
        <w:t>.</w:t>
      </w:r>
    </w:p>
    <w:p w14:paraId="72184F88" w14:textId="77777777" w:rsidR="000D0592" w:rsidRPr="005B25A1" w:rsidRDefault="000D0592" w:rsidP="000D0592">
      <w:pPr>
        <w:keepNext/>
        <w:keepLines/>
      </w:pPr>
      <w:r>
        <w:t xml:space="preserve">This LS was </w:t>
      </w:r>
      <w:r w:rsidRPr="00C3284B">
        <w:rPr>
          <w:color w:val="FF0000"/>
          <w:lang w:eastAsia="en-US"/>
        </w:rPr>
        <w:t>approved</w:t>
      </w:r>
      <w:r>
        <w:t>.</w:t>
      </w:r>
      <w:r w:rsidRPr="00375008">
        <w:t xml:space="preserve"> </w:t>
      </w:r>
    </w:p>
    <w:p w14:paraId="29B007F3" w14:textId="77777777" w:rsidR="000D0592" w:rsidRPr="00EB0339" w:rsidRDefault="000D0592" w:rsidP="000D0592">
      <w:r w:rsidRPr="005B25A1">
        <w:rPr>
          <w:b/>
          <w:bCs/>
        </w:rPr>
        <w:t>Status:</w:t>
      </w:r>
      <w:r>
        <w:t xml:space="preserve"> </w:t>
      </w:r>
      <w:r w:rsidRPr="007B5CD8">
        <w:rPr>
          <w:color w:val="FF0000"/>
        </w:rPr>
        <w:t>Approved</w:t>
      </w:r>
      <w:r>
        <w:t>.</w:t>
      </w:r>
    </w:p>
    <w:p w14:paraId="612DAC59"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Evaluation and Conclusion for KI#1 Regenerative access</w:t>
      </w:r>
    </w:p>
    <w:p w14:paraId="3039BF94" w14:textId="77777777" w:rsidR="000D0592" w:rsidRDefault="000D0592" w:rsidP="000D0592">
      <w:pPr>
        <w:pStyle w:val="NormTop"/>
      </w:pPr>
      <w:r w:rsidRPr="00ED26F2">
        <w:rPr>
          <w:color w:val="0000FF"/>
        </w:rPr>
        <w:t>S2-2406526</w:t>
      </w:r>
      <w:r w:rsidRPr="00D53282">
        <w:t xml:space="preserve"> </w:t>
      </w:r>
      <w:r>
        <w:t>(P-CR) 23.700-29: Introduction for conclusions on the architecture principles following the NWM discussions, for KI1. (Source: Thales(rapporteur))</w:t>
      </w:r>
      <w:r>
        <w:br/>
      </w:r>
      <w:r w:rsidRPr="00D53282">
        <w:rPr>
          <w:b/>
        </w:rPr>
        <w:t>Document for:</w:t>
      </w:r>
      <w:r w:rsidRPr="00D53282">
        <w:t xml:space="preserve"> </w:t>
      </w:r>
      <w:r>
        <w:t>Approval</w:t>
      </w:r>
      <w:r>
        <w:br/>
      </w:r>
      <w:r w:rsidRPr="00D53282">
        <w:rPr>
          <w:b/>
        </w:rPr>
        <w:t>Abstract:</w:t>
      </w:r>
      <w:r w:rsidRPr="00D53282">
        <w:t xml:space="preserve"> </w:t>
      </w:r>
      <w:r>
        <w:br/>
        <w:t>This contribution proposes Introduction for conclusions on the architecture principles following the NWM discussions, for KI1.</w:t>
      </w:r>
    </w:p>
    <w:p w14:paraId="32776429" w14:textId="77777777" w:rsidR="000D0592" w:rsidRPr="005B25A1" w:rsidRDefault="000D0592" w:rsidP="000D0592">
      <w:pPr>
        <w:keepNext/>
        <w:keepLines/>
        <w:rPr>
          <w:b/>
          <w:bCs/>
        </w:rPr>
      </w:pPr>
      <w:r w:rsidRPr="005B25A1">
        <w:rPr>
          <w:b/>
          <w:bCs/>
        </w:rPr>
        <w:t>Convenor comment:</w:t>
      </w:r>
    </w:p>
    <w:p w14:paraId="294A591B" w14:textId="77777777" w:rsidR="000D0592" w:rsidRPr="005B25A1" w:rsidRDefault="000D0592" w:rsidP="000D0592">
      <w:pPr>
        <w:keepNext/>
        <w:keepLines/>
      </w:pPr>
      <w:r w:rsidRPr="005B25A1">
        <w:t>For information (NWM principles from majority).</w:t>
      </w:r>
    </w:p>
    <w:p w14:paraId="2B7E449F" w14:textId="77777777" w:rsidR="00B56CC5" w:rsidRPr="005B25A1" w:rsidRDefault="00B56CC5" w:rsidP="00B56CC5">
      <w:pPr>
        <w:keepNext/>
        <w:keepLines/>
        <w:rPr>
          <w:b/>
          <w:bCs/>
        </w:rPr>
      </w:pPr>
      <w:r w:rsidRPr="005B25A1">
        <w:rPr>
          <w:b/>
          <w:bCs/>
        </w:rPr>
        <w:t>Parallel discussion:</w:t>
      </w:r>
    </w:p>
    <w:p w14:paraId="261B6217" w14:textId="77777777" w:rsidR="00B56CC5" w:rsidRPr="005B25A1" w:rsidRDefault="00B56CC5" w:rsidP="00B56CC5">
      <w:pPr>
        <w:keepNext/>
        <w:keepLines/>
      </w:pPr>
      <w:r w:rsidRPr="00B56CC5">
        <w:rPr>
          <w:color w:val="0000FF"/>
        </w:rPr>
        <w:t>Not handled</w:t>
      </w:r>
      <w:r>
        <w:t>.</w:t>
      </w:r>
    </w:p>
    <w:p w14:paraId="038ED1C8" w14:textId="77777777" w:rsidR="00B56CC5" w:rsidRPr="00EB0339" w:rsidRDefault="00B56CC5" w:rsidP="00B56CC5">
      <w:r w:rsidRPr="005B25A1">
        <w:rPr>
          <w:b/>
          <w:bCs/>
        </w:rPr>
        <w:t>Status:</w:t>
      </w:r>
      <w:r>
        <w:t xml:space="preserve"> </w:t>
      </w:r>
      <w:r w:rsidRPr="00B56CC5">
        <w:rPr>
          <w:color w:val="0000FF"/>
        </w:rPr>
        <w:t>Not handled</w:t>
      </w:r>
      <w:r>
        <w:t>.</w:t>
      </w:r>
    </w:p>
    <w:p w14:paraId="40DDA9BC" w14:textId="77777777" w:rsidR="000D0592" w:rsidRDefault="000D0592" w:rsidP="000D0592">
      <w:pPr>
        <w:pStyle w:val="NormTop"/>
      </w:pPr>
      <w:r w:rsidRPr="00ED26F2">
        <w:rPr>
          <w:color w:val="0000FF"/>
        </w:rPr>
        <w:t>S2-2406551</w:t>
      </w:r>
      <w:r w:rsidRPr="00D53282">
        <w:t xml:space="preserve"> </w:t>
      </w:r>
      <w:r>
        <w:t>(P-CR) 23.700-29: KI#1 Conclusion: For regenerative-based satellite access.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provides a conclusion for KI#1 to support regenerative-based satellite access.</w:t>
      </w:r>
    </w:p>
    <w:p w14:paraId="12C5654B" w14:textId="77777777" w:rsidR="000D0592" w:rsidRPr="005B25A1" w:rsidRDefault="000D0592" w:rsidP="000D0592">
      <w:pPr>
        <w:keepNext/>
        <w:keepLines/>
        <w:rPr>
          <w:b/>
          <w:bCs/>
        </w:rPr>
      </w:pPr>
      <w:r w:rsidRPr="005B25A1">
        <w:rPr>
          <w:b/>
          <w:bCs/>
        </w:rPr>
        <w:t>Convenor comment:</w:t>
      </w:r>
    </w:p>
    <w:p w14:paraId="39CBB97A" w14:textId="77777777" w:rsidR="000D0592" w:rsidRPr="005B25A1" w:rsidRDefault="000D0592" w:rsidP="000D0592">
      <w:pPr>
        <w:keepNext/>
        <w:keepLines/>
      </w:pPr>
      <w:r w:rsidRPr="005B25A1">
        <w:t>Handle: Baseline to discuss revision for common part of multiple paper. (Inclusive merge already provided).</w:t>
      </w:r>
    </w:p>
    <w:p w14:paraId="57973EE2" w14:textId="77777777" w:rsidR="000D0592" w:rsidRPr="005B25A1" w:rsidRDefault="000D0592" w:rsidP="000D0592">
      <w:pPr>
        <w:keepNext/>
        <w:keepLines/>
        <w:rPr>
          <w:b/>
          <w:bCs/>
        </w:rPr>
      </w:pPr>
      <w:r w:rsidRPr="005B25A1">
        <w:rPr>
          <w:b/>
          <w:bCs/>
        </w:rPr>
        <w:t>Parallel discussion:</w:t>
      </w:r>
    </w:p>
    <w:p w14:paraId="60543B77" w14:textId="77777777" w:rsidR="000D0592" w:rsidRPr="00B81031" w:rsidRDefault="000D0592" w:rsidP="000D0592">
      <w:pPr>
        <w:keepNext/>
        <w:keepLines/>
        <w:rPr>
          <w:i/>
        </w:rPr>
      </w:pPr>
      <w:r>
        <w:rPr>
          <w:i/>
        </w:rPr>
        <w:t xml:space="preserve">Revised in parallel session to </w:t>
      </w:r>
      <w:r w:rsidRPr="00ED26F2">
        <w:rPr>
          <w:i/>
          <w:color w:val="0000FF"/>
        </w:rPr>
        <w:t>S2-2406905</w:t>
      </w:r>
      <w:r>
        <w:rPr>
          <w:i/>
        </w:rPr>
        <w:t>.</w:t>
      </w:r>
    </w:p>
    <w:p w14:paraId="1A7A3C7E" w14:textId="77777777" w:rsidR="000D0592" w:rsidRPr="00B81031" w:rsidRDefault="000D0592" w:rsidP="000D0592">
      <w:pPr>
        <w:keepNext/>
        <w:keepLines/>
        <w:rPr>
          <w:i/>
        </w:rPr>
      </w:pPr>
      <w:r>
        <w:rPr>
          <w:i/>
        </w:rPr>
        <w:t xml:space="preserve">Revised in parallel session to </w:t>
      </w:r>
      <w:r w:rsidRPr="00ED26F2">
        <w:rPr>
          <w:i/>
          <w:color w:val="0000FF"/>
        </w:rPr>
        <w:t>S2-2407160</w:t>
      </w:r>
      <w:r>
        <w:rPr>
          <w:i/>
        </w:rPr>
        <w:t>.</w:t>
      </w:r>
    </w:p>
    <w:p w14:paraId="176CB7EC" w14:textId="77777777" w:rsidR="00B56CC5" w:rsidRPr="00B81031" w:rsidRDefault="00B56CC5" w:rsidP="00B56CC5">
      <w:pPr>
        <w:keepNext/>
        <w:keepLines/>
        <w:rPr>
          <w:i/>
        </w:rPr>
      </w:pPr>
      <w:r>
        <w:rPr>
          <w:i/>
        </w:rPr>
        <w:t>Agreed in parallel session.</w:t>
      </w:r>
    </w:p>
    <w:p w14:paraId="1420E5D7" w14:textId="77777777" w:rsidR="00B56CC5" w:rsidRPr="005B25A1" w:rsidRDefault="00B56CC5" w:rsidP="00B56CC5">
      <w:pPr>
        <w:keepNext/>
        <w:keepLines/>
        <w:rPr>
          <w:b/>
          <w:bCs/>
        </w:rPr>
      </w:pPr>
      <w:r w:rsidRPr="005B25A1">
        <w:rPr>
          <w:b/>
          <w:bCs/>
        </w:rPr>
        <w:t>Plenary Discussion:</w:t>
      </w:r>
    </w:p>
    <w:p w14:paraId="4D1E2B7E" w14:textId="77777777" w:rsidR="00B56CC5" w:rsidRPr="00B56CC5" w:rsidRDefault="00B56CC5" w:rsidP="00B56CC5">
      <w:pPr>
        <w:keepNext/>
        <w:keepLines/>
      </w:pPr>
      <w:r>
        <w:t xml:space="preserve">This was </w:t>
      </w:r>
      <w:r w:rsidRPr="00B56CC5">
        <w:rPr>
          <w:color w:val="FF0000"/>
        </w:rPr>
        <w:t>block approved</w:t>
      </w:r>
      <w:r>
        <w:t>.</w:t>
      </w:r>
    </w:p>
    <w:p w14:paraId="1977581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0FE2A80" w14:textId="77777777" w:rsidR="000D0592" w:rsidRDefault="000D0592" w:rsidP="000D0592">
      <w:pPr>
        <w:pStyle w:val="NormTop"/>
      </w:pPr>
      <w:r w:rsidRPr="00ED26F2">
        <w:rPr>
          <w:color w:val="0000FF"/>
        </w:rPr>
        <w:t>S2-2406007</w:t>
      </w:r>
      <w:r w:rsidRPr="00D53282">
        <w:t xml:space="preserve"> </w:t>
      </w:r>
      <w:r>
        <w:t>(P-CR) 23.700-29: Conclusions for KI#1. (Source: Qualcomm Incorporated, Intel)</w:t>
      </w:r>
      <w:r>
        <w:br/>
      </w:r>
      <w:r w:rsidRPr="00D53282">
        <w:rPr>
          <w:b/>
        </w:rPr>
        <w:t>Document for:</w:t>
      </w:r>
      <w:r w:rsidRPr="00D53282">
        <w:t xml:space="preserve"> </w:t>
      </w:r>
      <w:r>
        <w:t>Approval</w:t>
      </w:r>
      <w:r>
        <w:br/>
      </w:r>
      <w:r w:rsidRPr="00D53282">
        <w:rPr>
          <w:b/>
        </w:rPr>
        <w:t>Abstract:</w:t>
      </w:r>
      <w:r w:rsidRPr="00D53282">
        <w:t xml:space="preserve"> </w:t>
      </w:r>
      <w:r>
        <w:br/>
        <w:t>Proposes interim conclusions for KI#1.</w:t>
      </w:r>
    </w:p>
    <w:p w14:paraId="19129114" w14:textId="77777777" w:rsidR="00B56CC5" w:rsidRPr="005B25A1" w:rsidRDefault="00B56CC5" w:rsidP="00B56CC5">
      <w:pPr>
        <w:keepNext/>
        <w:keepLines/>
        <w:rPr>
          <w:b/>
          <w:bCs/>
        </w:rPr>
      </w:pPr>
      <w:r w:rsidRPr="005B25A1">
        <w:rPr>
          <w:b/>
          <w:bCs/>
        </w:rPr>
        <w:t>Parallel discussion:</w:t>
      </w:r>
    </w:p>
    <w:p w14:paraId="78547CEC" w14:textId="77777777" w:rsidR="00B56CC5" w:rsidRPr="005B25A1" w:rsidRDefault="00B56CC5" w:rsidP="00B56CC5">
      <w:pPr>
        <w:keepNext/>
        <w:keepLines/>
      </w:pPr>
      <w:r w:rsidRPr="00B56CC5">
        <w:rPr>
          <w:color w:val="0000FF"/>
        </w:rPr>
        <w:t>Not handled</w:t>
      </w:r>
      <w:r>
        <w:t>.</w:t>
      </w:r>
    </w:p>
    <w:p w14:paraId="5C496B52" w14:textId="77777777" w:rsidR="00B56CC5" w:rsidRPr="00EB0339" w:rsidRDefault="00B56CC5" w:rsidP="00B56CC5">
      <w:r w:rsidRPr="005B25A1">
        <w:rPr>
          <w:b/>
          <w:bCs/>
        </w:rPr>
        <w:t>Status:</w:t>
      </w:r>
      <w:r>
        <w:t xml:space="preserve"> </w:t>
      </w:r>
      <w:r w:rsidRPr="00B56CC5">
        <w:rPr>
          <w:color w:val="0000FF"/>
        </w:rPr>
        <w:t>Not handled</w:t>
      </w:r>
      <w:r>
        <w:t>.</w:t>
      </w:r>
    </w:p>
    <w:p w14:paraId="3C9EB0E2" w14:textId="77777777" w:rsidR="000D0592" w:rsidRDefault="000D0592" w:rsidP="000D0592">
      <w:pPr>
        <w:pStyle w:val="NormTop"/>
      </w:pPr>
      <w:r w:rsidRPr="00ED26F2">
        <w:rPr>
          <w:color w:val="0000FF"/>
        </w:rPr>
        <w:t>S2-2406019</w:t>
      </w:r>
      <w:r w:rsidRPr="00D53282">
        <w:t xml:space="preserve"> </w:t>
      </w:r>
      <w:r>
        <w:t>(P-CR) 23.700-29: FS_5GSAT_ARCH_Ph3 KI#1 Conclusion.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for KI#1 of the FS_5GSAT_ARCH_Ph3.</w:t>
      </w:r>
    </w:p>
    <w:p w14:paraId="07A71B82" w14:textId="77777777" w:rsidR="00B56CC5" w:rsidRPr="005B25A1" w:rsidRDefault="00B56CC5" w:rsidP="00B56CC5">
      <w:pPr>
        <w:keepNext/>
        <w:keepLines/>
        <w:rPr>
          <w:b/>
          <w:bCs/>
        </w:rPr>
      </w:pPr>
      <w:r w:rsidRPr="005B25A1">
        <w:rPr>
          <w:b/>
          <w:bCs/>
        </w:rPr>
        <w:t>Parallel discussion:</w:t>
      </w:r>
    </w:p>
    <w:p w14:paraId="30D7013A" w14:textId="77777777" w:rsidR="00B56CC5" w:rsidRPr="005B25A1" w:rsidRDefault="00B56CC5" w:rsidP="00B56CC5">
      <w:pPr>
        <w:keepNext/>
        <w:keepLines/>
      </w:pPr>
      <w:r w:rsidRPr="00B56CC5">
        <w:rPr>
          <w:color w:val="0000FF"/>
        </w:rPr>
        <w:t>Not handled</w:t>
      </w:r>
      <w:r>
        <w:t>.</w:t>
      </w:r>
    </w:p>
    <w:p w14:paraId="4356CDFC" w14:textId="77777777" w:rsidR="00B56CC5" w:rsidRPr="00EB0339" w:rsidRDefault="00B56CC5" w:rsidP="00B56CC5">
      <w:r w:rsidRPr="005B25A1">
        <w:rPr>
          <w:b/>
          <w:bCs/>
        </w:rPr>
        <w:t>Status:</w:t>
      </w:r>
      <w:r>
        <w:t xml:space="preserve"> </w:t>
      </w:r>
      <w:r w:rsidRPr="00B56CC5">
        <w:rPr>
          <w:color w:val="0000FF"/>
        </w:rPr>
        <w:t>Not handled</w:t>
      </w:r>
      <w:r>
        <w:t>.</w:t>
      </w:r>
    </w:p>
    <w:p w14:paraId="7AF3D787" w14:textId="77777777" w:rsidR="000D0592" w:rsidRDefault="000D0592" w:rsidP="000D0592">
      <w:pPr>
        <w:pStyle w:val="NormTop"/>
      </w:pPr>
      <w:r w:rsidRPr="00ED26F2">
        <w:rPr>
          <w:color w:val="0000FF"/>
        </w:rPr>
        <w:lastRenderedPageBreak/>
        <w:t>S2-2406189</w:t>
      </w:r>
      <w:r w:rsidRPr="00D53282">
        <w:t xml:space="preserve"> </w:t>
      </w:r>
      <w:r>
        <w:t>(P-CR) 23.700-29: Conclusions on KI#1 Support of regenerative-based satellite access. (Source: Vivo,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provides evaluations of KI#1 Support of regenerative-based satellite access.</w:t>
      </w:r>
    </w:p>
    <w:p w14:paraId="7429140F" w14:textId="77777777" w:rsidR="00B56CC5" w:rsidRPr="005B25A1" w:rsidRDefault="00B56CC5" w:rsidP="00B56CC5">
      <w:pPr>
        <w:keepNext/>
        <w:keepLines/>
        <w:rPr>
          <w:b/>
          <w:bCs/>
        </w:rPr>
      </w:pPr>
      <w:r w:rsidRPr="005B25A1">
        <w:rPr>
          <w:b/>
          <w:bCs/>
        </w:rPr>
        <w:t>Parallel discussion:</w:t>
      </w:r>
    </w:p>
    <w:p w14:paraId="66F389A5" w14:textId="77777777" w:rsidR="00B56CC5" w:rsidRPr="005B25A1" w:rsidRDefault="00B56CC5" w:rsidP="00B56CC5">
      <w:pPr>
        <w:keepNext/>
        <w:keepLines/>
      </w:pPr>
      <w:r w:rsidRPr="00B56CC5">
        <w:rPr>
          <w:color w:val="0000FF"/>
        </w:rPr>
        <w:t>Not handled</w:t>
      </w:r>
      <w:r>
        <w:t>.</w:t>
      </w:r>
    </w:p>
    <w:p w14:paraId="27F46512" w14:textId="77777777" w:rsidR="00B56CC5" w:rsidRPr="00EB0339" w:rsidRDefault="00B56CC5" w:rsidP="00B56CC5">
      <w:r w:rsidRPr="005B25A1">
        <w:rPr>
          <w:b/>
          <w:bCs/>
        </w:rPr>
        <w:t>Status:</w:t>
      </w:r>
      <w:r>
        <w:t xml:space="preserve"> </w:t>
      </w:r>
      <w:r w:rsidRPr="00B56CC5">
        <w:rPr>
          <w:color w:val="0000FF"/>
        </w:rPr>
        <w:t>Not handled</w:t>
      </w:r>
      <w:r>
        <w:t>.</w:t>
      </w:r>
    </w:p>
    <w:p w14:paraId="2C15EA6D" w14:textId="77777777" w:rsidR="000D0592" w:rsidRDefault="000D0592" w:rsidP="000D0592">
      <w:pPr>
        <w:pStyle w:val="NormTop"/>
      </w:pPr>
      <w:r w:rsidRPr="00ED26F2">
        <w:rPr>
          <w:color w:val="0000FF"/>
        </w:rPr>
        <w:t>S2-2406239</w:t>
      </w:r>
      <w:r w:rsidRPr="00D53282">
        <w:t xml:space="preserve"> </w:t>
      </w:r>
      <w:r>
        <w:t>(P-CR) 23.700-29: KI#1: Conclusion proposal.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discusses the conclusions for KI#1.</w:t>
      </w:r>
    </w:p>
    <w:p w14:paraId="65D62D1E" w14:textId="77777777" w:rsidR="00B56CC5" w:rsidRPr="005B25A1" w:rsidRDefault="00B56CC5" w:rsidP="00B56CC5">
      <w:pPr>
        <w:keepNext/>
        <w:keepLines/>
        <w:rPr>
          <w:b/>
          <w:bCs/>
        </w:rPr>
      </w:pPr>
      <w:r w:rsidRPr="005B25A1">
        <w:rPr>
          <w:b/>
          <w:bCs/>
        </w:rPr>
        <w:t>Parallel discussion:</w:t>
      </w:r>
    </w:p>
    <w:p w14:paraId="648DBFF9" w14:textId="77777777" w:rsidR="00B56CC5" w:rsidRPr="005B25A1" w:rsidRDefault="00B56CC5" w:rsidP="00B56CC5">
      <w:pPr>
        <w:keepNext/>
        <w:keepLines/>
      </w:pPr>
      <w:r w:rsidRPr="00B56CC5">
        <w:rPr>
          <w:color w:val="0000FF"/>
        </w:rPr>
        <w:t>Not handled</w:t>
      </w:r>
      <w:r>
        <w:t>.</w:t>
      </w:r>
    </w:p>
    <w:p w14:paraId="2D0A98C3" w14:textId="77777777" w:rsidR="00B56CC5" w:rsidRPr="00EB0339" w:rsidRDefault="00B56CC5" w:rsidP="00B56CC5">
      <w:r w:rsidRPr="005B25A1">
        <w:rPr>
          <w:b/>
          <w:bCs/>
        </w:rPr>
        <w:t>Status:</w:t>
      </w:r>
      <w:r>
        <w:t xml:space="preserve"> </w:t>
      </w:r>
      <w:r w:rsidRPr="00B56CC5">
        <w:rPr>
          <w:color w:val="0000FF"/>
        </w:rPr>
        <w:t>Not handled</w:t>
      </w:r>
      <w:r>
        <w:t>.</w:t>
      </w:r>
    </w:p>
    <w:p w14:paraId="05CD10F3" w14:textId="77777777" w:rsidR="000D0592" w:rsidRDefault="000D0592" w:rsidP="000D0592">
      <w:pPr>
        <w:pStyle w:val="NormTop"/>
      </w:pPr>
      <w:r w:rsidRPr="00ED26F2">
        <w:rPr>
          <w:color w:val="0000FF"/>
        </w:rPr>
        <w:t>S2-2406363</w:t>
      </w:r>
      <w:r w:rsidRPr="00D53282">
        <w:t xml:space="preserve"> </w:t>
      </w:r>
      <w:r>
        <w:t>(P-CR) 23.700-29: Conclusions for KI#1 for Regenerative Architecture.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and way forward for KI#1 in TR 23.700-29.</w:t>
      </w:r>
    </w:p>
    <w:p w14:paraId="0A933A7F" w14:textId="77777777" w:rsidR="00B56CC5" w:rsidRPr="005B25A1" w:rsidRDefault="00B56CC5" w:rsidP="00B56CC5">
      <w:pPr>
        <w:keepNext/>
        <w:keepLines/>
        <w:rPr>
          <w:b/>
          <w:bCs/>
        </w:rPr>
      </w:pPr>
      <w:r w:rsidRPr="005B25A1">
        <w:rPr>
          <w:b/>
          <w:bCs/>
        </w:rPr>
        <w:t>Parallel discussion:</w:t>
      </w:r>
    </w:p>
    <w:p w14:paraId="4D37E2D1" w14:textId="77777777" w:rsidR="00B56CC5" w:rsidRPr="005B25A1" w:rsidRDefault="00B56CC5" w:rsidP="00B56CC5">
      <w:pPr>
        <w:keepNext/>
        <w:keepLines/>
      </w:pPr>
      <w:r w:rsidRPr="00B56CC5">
        <w:rPr>
          <w:color w:val="0000FF"/>
        </w:rPr>
        <w:t>Not handled</w:t>
      </w:r>
      <w:r>
        <w:t>.</w:t>
      </w:r>
    </w:p>
    <w:p w14:paraId="74054D1B" w14:textId="77777777" w:rsidR="00B56CC5" w:rsidRPr="00EB0339" w:rsidRDefault="00B56CC5" w:rsidP="00B56CC5">
      <w:r w:rsidRPr="005B25A1">
        <w:rPr>
          <w:b/>
          <w:bCs/>
        </w:rPr>
        <w:t>Status:</w:t>
      </w:r>
      <w:r>
        <w:t xml:space="preserve"> </w:t>
      </w:r>
      <w:r w:rsidRPr="00B56CC5">
        <w:rPr>
          <w:color w:val="0000FF"/>
        </w:rPr>
        <w:t>Not handled</w:t>
      </w:r>
      <w:r>
        <w:t>.</w:t>
      </w:r>
    </w:p>
    <w:p w14:paraId="2CCDD314" w14:textId="77777777" w:rsidR="000D0592" w:rsidRDefault="000D0592" w:rsidP="000D0592">
      <w:pPr>
        <w:pStyle w:val="NormTop"/>
      </w:pPr>
      <w:r w:rsidRPr="00ED26F2">
        <w:rPr>
          <w:color w:val="0000FF"/>
        </w:rPr>
        <w:t>S2-2406479</w:t>
      </w:r>
      <w:r w:rsidRPr="00D53282">
        <w:t xml:space="preserve"> </w:t>
      </w:r>
      <w:r>
        <w:t>(P-CR) 23.700-29: KI#1:Evaluation and conclusions for N2/S1 connection management. (Source: IPLOOK)</w:t>
      </w:r>
      <w:r>
        <w:br/>
      </w:r>
      <w:r w:rsidRPr="00D53282">
        <w:rPr>
          <w:b/>
        </w:rPr>
        <w:t>Document for:</w:t>
      </w:r>
      <w:r w:rsidRPr="00D53282">
        <w:t xml:space="preserve"> </w:t>
      </w:r>
      <w:r>
        <w:t>Approval</w:t>
      </w:r>
      <w:r>
        <w:br/>
      </w:r>
      <w:r w:rsidRPr="00D53282">
        <w:rPr>
          <w:b/>
        </w:rPr>
        <w:t>Abstract:</w:t>
      </w:r>
      <w:r w:rsidRPr="00D53282">
        <w:t xml:space="preserve"> </w:t>
      </w:r>
      <w:r>
        <w:br/>
        <w:t>This paper proposes evaluation and conclusions for N2/S1 connection management.</w:t>
      </w:r>
    </w:p>
    <w:p w14:paraId="0A6BF534" w14:textId="77777777" w:rsidR="00B56CC5" w:rsidRPr="005B25A1" w:rsidRDefault="00B56CC5" w:rsidP="00B56CC5">
      <w:pPr>
        <w:keepNext/>
        <w:keepLines/>
        <w:rPr>
          <w:b/>
          <w:bCs/>
        </w:rPr>
      </w:pPr>
      <w:r w:rsidRPr="005B25A1">
        <w:rPr>
          <w:b/>
          <w:bCs/>
        </w:rPr>
        <w:t>Parallel discussion:</w:t>
      </w:r>
    </w:p>
    <w:p w14:paraId="6AAA910C" w14:textId="77777777" w:rsidR="00B56CC5" w:rsidRPr="005B25A1" w:rsidRDefault="00B56CC5" w:rsidP="00B56CC5">
      <w:pPr>
        <w:keepNext/>
        <w:keepLines/>
      </w:pPr>
      <w:r w:rsidRPr="00B56CC5">
        <w:rPr>
          <w:color w:val="0000FF"/>
        </w:rPr>
        <w:t>Not handled</w:t>
      </w:r>
      <w:r>
        <w:t>.</w:t>
      </w:r>
    </w:p>
    <w:p w14:paraId="2C8B6C4D" w14:textId="77777777" w:rsidR="00B56CC5" w:rsidRPr="00EB0339" w:rsidRDefault="00B56CC5" w:rsidP="00B56CC5">
      <w:r w:rsidRPr="005B25A1">
        <w:rPr>
          <w:b/>
          <w:bCs/>
        </w:rPr>
        <w:t>Status:</w:t>
      </w:r>
      <w:r>
        <w:t xml:space="preserve"> </w:t>
      </w:r>
      <w:r w:rsidRPr="00B56CC5">
        <w:rPr>
          <w:color w:val="0000FF"/>
        </w:rPr>
        <w:t>Not handled</w:t>
      </w:r>
      <w:r>
        <w:t>.</w:t>
      </w:r>
    </w:p>
    <w:p w14:paraId="7CAE547C" w14:textId="77777777" w:rsidR="000D0592" w:rsidRDefault="000D0592" w:rsidP="000D0592">
      <w:pPr>
        <w:pStyle w:val="NormTop"/>
      </w:pPr>
      <w:r w:rsidRPr="00ED26F2">
        <w:rPr>
          <w:color w:val="0000FF"/>
        </w:rPr>
        <w:t>S2-2406550</w:t>
      </w:r>
      <w:r w:rsidRPr="00D53282">
        <w:t xml:space="preserve"> </w:t>
      </w:r>
      <w:r>
        <w:t>(DISCUSSION) KI#1: Discussion on Link Layer Proxy as a deployment option with existing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The LLP is perceived as RAN by the CN and perceived as CN by the RAN. It can be deployed based on operator policy without upgrading existing AMF/MME functionality.</w:t>
      </w:r>
    </w:p>
    <w:p w14:paraId="7BC691DF" w14:textId="77777777" w:rsidR="00B56CC5" w:rsidRPr="005B25A1" w:rsidRDefault="00B56CC5" w:rsidP="00B56CC5">
      <w:pPr>
        <w:keepNext/>
        <w:keepLines/>
        <w:rPr>
          <w:b/>
          <w:bCs/>
        </w:rPr>
      </w:pPr>
      <w:r w:rsidRPr="005B25A1">
        <w:rPr>
          <w:b/>
          <w:bCs/>
        </w:rPr>
        <w:t>Parallel discussion:</w:t>
      </w:r>
    </w:p>
    <w:p w14:paraId="0BD7184B" w14:textId="77777777" w:rsidR="00B56CC5" w:rsidRPr="005B25A1" w:rsidRDefault="00B56CC5" w:rsidP="00B56CC5">
      <w:pPr>
        <w:keepNext/>
        <w:keepLines/>
      </w:pPr>
      <w:r w:rsidRPr="00B56CC5">
        <w:rPr>
          <w:color w:val="0000FF"/>
        </w:rPr>
        <w:t>Not handled</w:t>
      </w:r>
      <w:r>
        <w:t>.</w:t>
      </w:r>
    </w:p>
    <w:p w14:paraId="55CBA786" w14:textId="77777777" w:rsidR="00B56CC5" w:rsidRPr="00EB0339" w:rsidRDefault="00B56CC5" w:rsidP="00B56CC5">
      <w:r w:rsidRPr="005B25A1">
        <w:rPr>
          <w:b/>
          <w:bCs/>
        </w:rPr>
        <w:t>Status:</w:t>
      </w:r>
      <w:r>
        <w:t xml:space="preserve"> </w:t>
      </w:r>
      <w:r w:rsidRPr="00B56CC5">
        <w:rPr>
          <w:color w:val="0000FF"/>
        </w:rPr>
        <w:t>Not handled</w:t>
      </w:r>
      <w:r>
        <w:t>.</w:t>
      </w:r>
    </w:p>
    <w:p w14:paraId="0D9001A6" w14:textId="77777777" w:rsidR="000D0592" w:rsidRDefault="000D0592" w:rsidP="000D0592">
      <w:pPr>
        <w:pStyle w:val="NormTop"/>
      </w:pPr>
      <w:r w:rsidRPr="00ED26F2">
        <w:rPr>
          <w:color w:val="0000FF"/>
        </w:rPr>
        <w:t>S2-2406561</w:t>
      </w:r>
      <w:r w:rsidRPr="00D53282">
        <w:t xml:space="preserve"> </w:t>
      </w:r>
      <w:r>
        <w:t>(P-CR) 23.700-29: KI#1 Conclusions. (Source: Xiaomi)</w:t>
      </w:r>
      <w:r>
        <w:br/>
      </w:r>
      <w:r w:rsidRPr="00D53282">
        <w:rPr>
          <w:b/>
        </w:rPr>
        <w:t>Document for:</w:t>
      </w:r>
      <w:r w:rsidRPr="00D53282">
        <w:t xml:space="preserve"> </w:t>
      </w:r>
      <w:r>
        <w:t>Approval</w:t>
      </w:r>
      <w:r>
        <w:br/>
      </w:r>
      <w:r w:rsidRPr="00D53282">
        <w:rPr>
          <w:b/>
        </w:rPr>
        <w:t>Abstract:</w:t>
      </w:r>
      <w:r w:rsidRPr="00D53282">
        <w:t xml:space="preserve"> </w:t>
      </w:r>
      <w:r>
        <w:br/>
        <w:t>Proposes interim conclusions for KI#1.</w:t>
      </w:r>
    </w:p>
    <w:p w14:paraId="00E694F4" w14:textId="77777777" w:rsidR="00B56CC5" w:rsidRPr="005B25A1" w:rsidRDefault="00B56CC5" w:rsidP="00B56CC5">
      <w:pPr>
        <w:keepNext/>
        <w:keepLines/>
        <w:rPr>
          <w:b/>
          <w:bCs/>
        </w:rPr>
      </w:pPr>
      <w:r w:rsidRPr="005B25A1">
        <w:rPr>
          <w:b/>
          <w:bCs/>
        </w:rPr>
        <w:t>Parallel discussion:</w:t>
      </w:r>
    </w:p>
    <w:p w14:paraId="28ECFCE1" w14:textId="77777777" w:rsidR="00B56CC5" w:rsidRPr="005B25A1" w:rsidRDefault="00B56CC5" w:rsidP="00B56CC5">
      <w:pPr>
        <w:keepNext/>
        <w:keepLines/>
      </w:pPr>
      <w:r w:rsidRPr="00B56CC5">
        <w:rPr>
          <w:color w:val="0000FF"/>
        </w:rPr>
        <w:t>Not handled</w:t>
      </w:r>
      <w:r>
        <w:t>.</w:t>
      </w:r>
    </w:p>
    <w:p w14:paraId="26AE0BF9" w14:textId="77777777" w:rsidR="00B56CC5" w:rsidRPr="00EB0339" w:rsidRDefault="00B56CC5" w:rsidP="00B56CC5">
      <w:r w:rsidRPr="005B25A1">
        <w:rPr>
          <w:b/>
          <w:bCs/>
        </w:rPr>
        <w:t>Status:</w:t>
      </w:r>
      <w:r>
        <w:t xml:space="preserve"> </w:t>
      </w:r>
      <w:r w:rsidRPr="00B56CC5">
        <w:rPr>
          <w:color w:val="0000FF"/>
        </w:rPr>
        <w:t>Not handled</w:t>
      </w:r>
      <w:r>
        <w:t>.</w:t>
      </w:r>
    </w:p>
    <w:p w14:paraId="47C9DEA8" w14:textId="77777777" w:rsidR="000D0592" w:rsidRDefault="000D0592" w:rsidP="000D0592">
      <w:pPr>
        <w:pStyle w:val="NormTop"/>
      </w:pPr>
      <w:r w:rsidRPr="00ED26F2">
        <w:rPr>
          <w:color w:val="0000FF"/>
        </w:rPr>
        <w:lastRenderedPageBreak/>
        <w:t>S2-2406709</w:t>
      </w:r>
      <w:r w:rsidRPr="00D53282">
        <w:t xml:space="preserve"> </w:t>
      </w:r>
      <w:r>
        <w:t>(P-CR) 23.700-29: KI#1: Conclusion.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conclusions for KI#1.</w:t>
      </w:r>
    </w:p>
    <w:p w14:paraId="7E0E1254" w14:textId="77777777" w:rsidR="00B56CC5" w:rsidRPr="005B25A1" w:rsidRDefault="00B56CC5" w:rsidP="00B56CC5">
      <w:pPr>
        <w:keepNext/>
        <w:keepLines/>
        <w:rPr>
          <w:b/>
          <w:bCs/>
        </w:rPr>
      </w:pPr>
      <w:r w:rsidRPr="005B25A1">
        <w:rPr>
          <w:b/>
          <w:bCs/>
        </w:rPr>
        <w:t>Parallel discussion:</w:t>
      </w:r>
    </w:p>
    <w:p w14:paraId="7CE211EB" w14:textId="77777777" w:rsidR="00B56CC5" w:rsidRPr="005B25A1" w:rsidRDefault="00B56CC5" w:rsidP="00B56CC5">
      <w:pPr>
        <w:keepNext/>
        <w:keepLines/>
      </w:pPr>
      <w:r w:rsidRPr="00B56CC5">
        <w:rPr>
          <w:color w:val="0000FF"/>
        </w:rPr>
        <w:t>Not handled</w:t>
      </w:r>
      <w:r>
        <w:t>.</w:t>
      </w:r>
    </w:p>
    <w:p w14:paraId="07D64E19" w14:textId="77777777" w:rsidR="00B56CC5" w:rsidRPr="00EB0339" w:rsidRDefault="00B56CC5" w:rsidP="00B56CC5">
      <w:r w:rsidRPr="005B25A1">
        <w:rPr>
          <w:b/>
          <w:bCs/>
        </w:rPr>
        <w:t>Status:</w:t>
      </w:r>
      <w:r>
        <w:t xml:space="preserve"> </w:t>
      </w:r>
      <w:r w:rsidRPr="00B56CC5">
        <w:rPr>
          <w:color w:val="0000FF"/>
        </w:rPr>
        <w:t>Not handled</w:t>
      </w:r>
      <w:r>
        <w:t>.</w:t>
      </w:r>
    </w:p>
    <w:p w14:paraId="3710B1CD"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Evaluation and Conclusion for KI#2 Store and forward</w:t>
      </w:r>
    </w:p>
    <w:p w14:paraId="1681C816" w14:textId="77777777" w:rsidR="000D0592" w:rsidRDefault="000D0592" w:rsidP="000D0592">
      <w:pPr>
        <w:pStyle w:val="NormTop"/>
      </w:pPr>
      <w:r w:rsidRPr="00ED26F2">
        <w:rPr>
          <w:color w:val="0000FF"/>
        </w:rPr>
        <w:t>S2-2406529</w:t>
      </w:r>
      <w:r w:rsidRPr="00D53282">
        <w:t xml:space="preserve"> </w:t>
      </w:r>
      <w:r>
        <w:t>(P-CR) 23.700-29: Introduction for conclusions on the architecture principles following the NWM discussions, for KI2. (Source: Thales(rapporteur))</w:t>
      </w:r>
      <w:r>
        <w:br/>
      </w:r>
      <w:r w:rsidRPr="00D53282">
        <w:rPr>
          <w:b/>
        </w:rPr>
        <w:t>Document for:</w:t>
      </w:r>
      <w:r w:rsidRPr="00D53282">
        <w:t xml:space="preserve"> </w:t>
      </w:r>
      <w:r>
        <w:t>Approval</w:t>
      </w:r>
      <w:r>
        <w:br/>
      </w:r>
      <w:r w:rsidRPr="00D53282">
        <w:rPr>
          <w:b/>
        </w:rPr>
        <w:t>Abstract:</w:t>
      </w:r>
      <w:r w:rsidRPr="00D53282">
        <w:t xml:space="preserve"> </w:t>
      </w:r>
      <w:r>
        <w:br/>
        <w:t>This contribution proposes Introduction for conclusions on the architecture principles following the NWM discussions, for KI2.</w:t>
      </w:r>
    </w:p>
    <w:p w14:paraId="0BE5B9D4" w14:textId="77777777" w:rsidR="000D0592" w:rsidRPr="005B25A1" w:rsidRDefault="000D0592" w:rsidP="000D0592">
      <w:pPr>
        <w:keepNext/>
        <w:keepLines/>
        <w:rPr>
          <w:b/>
          <w:bCs/>
        </w:rPr>
      </w:pPr>
      <w:r w:rsidRPr="005B25A1">
        <w:rPr>
          <w:b/>
          <w:bCs/>
        </w:rPr>
        <w:t>Convenor comment:</w:t>
      </w:r>
    </w:p>
    <w:p w14:paraId="0716B896" w14:textId="77777777" w:rsidR="000D0592" w:rsidRPr="005B25A1" w:rsidRDefault="000D0592" w:rsidP="000D0592">
      <w:pPr>
        <w:keepNext/>
        <w:keepLines/>
      </w:pPr>
      <w:r w:rsidRPr="005B25A1">
        <w:t>For information (NWM principles from majority).</w:t>
      </w:r>
    </w:p>
    <w:p w14:paraId="437ED3F2" w14:textId="77777777" w:rsidR="00B56CC5" w:rsidRPr="005B25A1" w:rsidRDefault="00B56CC5" w:rsidP="00B56CC5">
      <w:pPr>
        <w:keepNext/>
        <w:keepLines/>
        <w:rPr>
          <w:b/>
          <w:bCs/>
        </w:rPr>
      </w:pPr>
      <w:r w:rsidRPr="005B25A1">
        <w:rPr>
          <w:b/>
          <w:bCs/>
        </w:rPr>
        <w:t>Parallel discussion:</w:t>
      </w:r>
    </w:p>
    <w:p w14:paraId="7395D3F6" w14:textId="77777777" w:rsidR="00B56CC5" w:rsidRPr="005B25A1" w:rsidRDefault="00B56CC5" w:rsidP="00B56CC5">
      <w:pPr>
        <w:keepNext/>
        <w:keepLines/>
      </w:pPr>
      <w:r w:rsidRPr="00B56CC5">
        <w:rPr>
          <w:color w:val="0000FF"/>
        </w:rPr>
        <w:t>Not handled</w:t>
      </w:r>
      <w:r>
        <w:t>.</w:t>
      </w:r>
    </w:p>
    <w:p w14:paraId="55F17788" w14:textId="77777777" w:rsidR="00B56CC5" w:rsidRPr="00EB0339" w:rsidRDefault="00B56CC5" w:rsidP="00B56CC5">
      <w:r w:rsidRPr="005B25A1">
        <w:rPr>
          <w:b/>
          <w:bCs/>
        </w:rPr>
        <w:t>Status:</w:t>
      </w:r>
      <w:r>
        <w:t xml:space="preserve"> </w:t>
      </w:r>
      <w:r w:rsidRPr="00B56CC5">
        <w:rPr>
          <w:color w:val="0000FF"/>
        </w:rPr>
        <w:t>Not handled</w:t>
      </w:r>
      <w:r>
        <w:t>.</w:t>
      </w:r>
    </w:p>
    <w:p w14:paraId="7C757ECB" w14:textId="77777777" w:rsidR="000D0592" w:rsidRDefault="000D0592" w:rsidP="000D0592">
      <w:pPr>
        <w:pStyle w:val="NormTop"/>
      </w:pPr>
      <w:r w:rsidRPr="00ED26F2">
        <w:rPr>
          <w:color w:val="0000FF"/>
        </w:rPr>
        <w:t>S2-2406623</w:t>
      </w:r>
      <w:r w:rsidRPr="00D53282">
        <w:t xml:space="preserve"> </w:t>
      </w:r>
      <w:r>
        <w:t>(P-CR) 23.700-29: Discussion on KI#2 conclusions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discusses evaluation of current solutions in the TR.</w:t>
      </w:r>
    </w:p>
    <w:p w14:paraId="428E2A88" w14:textId="77777777" w:rsidR="000D0592" w:rsidRPr="005B25A1" w:rsidRDefault="000D0592" w:rsidP="000D0592">
      <w:pPr>
        <w:keepNext/>
        <w:keepLines/>
        <w:rPr>
          <w:b/>
          <w:bCs/>
        </w:rPr>
      </w:pPr>
      <w:r w:rsidRPr="005B25A1">
        <w:rPr>
          <w:b/>
          <w:bCs/>
        </w:rPr>
        <w:t>Convenor comment:</w:t>
      </w:r>
    </w:p>
    <w:p w14:paraId="630275C0" w14:textId="77777777" w:rsidR="000D0592" w:rsidRPr="005B25A1" w:rsidRDefault="000D0592" w:rsidP="000D0592">
      <w:pPr>
        <w:keepNext/>
        <w:keepLines/>
      </w:pPr>
      <w:r w:rsidRPr="005B25A1">
        <w:t>Handle to discuss way forward options.</w:t>
      </w:r>
    </w:p>
    <w:p w14:paraId="2B837D4A" w14:textId="77777777" w:rsidR="00B56CC5" w:rsidRPr="005B25A1" w:rsidRDefault="00B56CC5" w:rsidP="00B56CC5">
      <w:pPr>
        <w:keepNext/>
        <w:keepLines/>
        <w:rPr>
          <w:b/>
          <w:bCs/>
        </w:rPr>
      </w:pPr>
      <w:r w:rsidRPr="005B25A1">
        <w:rPr>
          <w:b/>
          <w:bCs/>
        </w:rPr>
        <w:t>Parallel discussion:</w:t>
      </w:r>
    </w:p>
    <w:p w14:paraId="6E6A5466" w14:textId="77777777" w:rsidR="00B56CC5" w:rsidRPr="005B25A1" w:rsidRDefault="00B56CC5" w:rsidP="00B56CC5">
      <w:pPr>
        <w:keepNext/>
        <w:keepLines/>
      </w:pPr>
      <w:r w:rsidRPr="00B56CC5">
        <w:rPr>
          <w:color w:val="0000FF"/>
        </w:rPr>
        <w:t>Not handled</w:t>
      </w:r>
      <w:r>
        <w:t>.</w:t>
      </w:r>
    </w:p>
    <w:p w14:paraId="0034C911" w14:textId="77777777" w:rsidR="00B56CC5" w:rsidRPr="00EB0339" w:rsidRDefault="00B56CC5" w:rsidP="00B56CC5">
      <w:r w:rsidRPr="005B25A1">
        <w:rPr>
          <w:b/>
          <w:bCs/>
        </w:rPr>
        <w:t>Status:</w:t>
      </w:r>
      <w:r>
        <w:t xml:space="preserve"> </w:t>
      </w:r>
      <w:r w:rsidRPr="00B56CC5">
        <w:rPr>
          <w:color w:val="0000FF"/>
        </w:rPr>
        <w:t>Not handled</w:t>
      </w:r>
      <w:r>
        <w:t>.</w:t>
      </w:r>
    </w:p>
    <w:p w14:paraId="15332C74" w14:textId="77777777" w:rsidR="000D0592" w:rsidRDefault="000D0592" w:rsidP="000D0592">
      <w:pPr>
        <w:pStyle w:val="NormTop"/>
      </w:pPr>
      <w:r w:rsidRPr="00ED26F2">
        <w:rPr>
          <w:color w:val="0000FF"/>
        </w:rPr>
        <w:lastRenderedPageBreak/>
        <w:t>S2-2406796</w:t>
      </w:r>
      <w:r w:rsidRPr="00D53282">
        <w:t xml:space="preserve"> </w:t>
      </w:r>
      <w:r>
        <w:t>(P-CR) 23.700-29: KI#2: Conclusions. (Source: Samsung, Sateliot, NOVAMINT, DISH Network, EchoStar, Inmarsat, Viasat)</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w:t>
      </w:r>
    </w:p>
    <w:p w14:paraId="673D2C10" w14:textId="77777777" w:rsidR="000D0592" w:rsidRPr="005B25A1" w:rsidRDefault="000D0592" w:rsidP="000D0592">
      <w:pPr>
        <w:keepNext/>
        <w:keepLines/>
        <w:rPr>
          <w:b/>
          <w:bCs/>
        </w:rPr>
      </w:pPr>
      <w:r w:rsidRPr="005B25A1">
        <w:rPr>
          <w:b/>
          <w:bCs/>
        </w:rPr>
        <w:t>Convenor comment:</w:t>
      </w:r>
    </w:p>
    <w:p w14:paraId="30D05E6B" w14:textId="77777777" w:rsidR="000D0592" w:rsidRPr="005B25A1" w:rsidRDefault="000D0592" w:rsidP="000D0592">
      <w:pPr>
        <w:keepNext/>
        <w:keepLines/>
      </w:pPr>
      <w:r w:rsidRPr="005B25A1">
        <w:t>Baseline for split MME architecture.</w:t>
      </w:r>
    </w:p>
    <w:p w14:paraId="44C30B55" w14:textId="77777777" w:rsidR="000D0592" w:rsidRPr="005B25A1" w:rsidRDefault="000D0592" w:rsidP="000D0592">
      <w:pPr>
        <w:keepNext/>
        <w:keepLines/>
        <w:rPr>
          <w:b/>
          <w:bCs/>
        </w:rPr>
      </w:pPr>
      <w:r w:rsidRPr="005B25A1">
        <w:rPr>
          <w:b/>
          <w:bCs/>
        </w:rPr>
        <w:t>Parallel discussion:</w:t>
      </w:r>
    </w:p>
    <w:p w14:paraId="09969B44" w14:textId="77777777" w:rsidR="000D0592" w:rsidRPr="00B81031" w:rsidRDefault="000D0592" w:rsidP="000D0592">
      <w:pPr>
        <w:keepNext/>
        <w:keepLines/>
        <w:rPr>
          <w:i/>
        </w:rPr>
      </w:pPr>
      <w:r>
        <w:rPr>
          <w:i/>
        </w:rPr>
        <w:t xml:space="preserve">Revised in parallel session to </w:t>
      </w:r>
      <w:r w:rsidRPr="00ED26F2">
        <w:rPr>
          <w:i/>
          <w:color w:val="0000FF"/>
        </w:rPr>
        <w:t>S2-2406901</w:t>
      </w:r>
      <w:r>
        <w:rPr>
          <w:i/>
        </w:rPr>
        <w:t xml:space="preserve">, merging </w:t>
      </w:r>
      <w:r w:rsidRPr="00ED26F2">
        <w:rPr>
          <w:i/>
          <w:color w:val="0000FF"/>
        </w:rPr>
        <w:t>S2-2406468</w:t>
      </w:r>
      <w:r>
        <w:rPr>
          <w:i/>
        </w:rPr>
        <w:t xml:space="preserve"> and </w:t>
      </w:r>
      <w:r w:rsidRPr="00ED26F2">
        <w:rPr>
          <w:i/>
          <w:color w:val="0000FF"/>
        </w:rPr>
        <w:t>S2-2405986</w:t>
      </w:r>
      <w:r>
        <w:rPr>
          <w:i/>
        </w:rPr>
        <w:t>.</w:t>
      </w:r>
    </w:p>
    <w:p w14:paraId="71CF3BF1" w14:textId="77777777" w:rsidR="000D0592" w:rsidRPr="00B81031" w:rsidRDefault="000D0592" w:rsidP="000D0592">
      <w:pPr>
        <w:keepNext/>
        <w:keepLines/>
        <w:rPr>
          <w:i/>
        </w:rPr>
      </w:pPr>
      <w:r w:rsidRPr="00ED26F2">
        <w:rPr>
          <w:i/>
          <w:color w:val="0000FF"/>
        </w:rPr>
        <w:t>S2-2406901</w:t>
      </w:r>
      <w:r>
        <w:rPr>
          <w:i/>
        </w:rPr>
        <w:t xml:space="preserve">: Revision of </w:t>
      </w:r>
      <w:r w:rsidRPr="00ED26F2">
        <w:rPr>
          <w:i/>
          <w:color w:val="0000FF"/>
        </w:rPr>
        <w:t>S2-2406796</w:t>
      </w:r>
      <w:r>
        <w:rPr>
          <w:i/>
        </w:rPr>
        <w:t xml:space="preserve">, merging </w:t>
      </w:r>
      <w:r w:rsidRPr="00ED26F2">
        <w:rPr>
          <w:i/>
          <w:color w:val="0000FF"/>
        </w:rPr>
        <w:t>S2-2406468</w:t>
      </w:r>
      <w:r>
        <w:rPr>
          <w:i/>
        </w:rPr>
        <w:t xml:space="preserve"> and </w:t>
      </w:r>
      <w:r w:rsidRPr="00ED26F2">
        <w:rPr>
          <w:i/>
          <w:color w:val="0000FF"/>
        </w:rPr>
        <w:t>S2-2405986</w:t>
      </w:r>
      <w:r>
        <w:rPr>
          <w:i/>
        </w:rPr>
        <w:t xml:space="preserve">. Revised in parallel session to </w:t>
      </w:r>
      <w:r w:rsidRPr="00ED26F2">
        <w:rPr>
          <w:i/>
          <w:color w:val="0000FF"/>
        </w:rPr>
        <w:t>S2-2407161</w:t>
      </w:r>
      <w:r>
        <w:rPr>
          <w:i/>
        </w:rPr>
        <w:t>.</w:t>
      </w:r>
    </w:p>
    <w:p w14:paraId="363B8E41" w14:textId="77777777" w:rsidR="000D0592" w:rsidRPr="00B81031" w:rsidRDefault="000D0592" w:rsidP="000D0592">
      <w:pPr>
        <w:keepNext/>
        <w:keepLines/>
        <w:rPr>
          <w:i/>
        </w:rPr>
      </w:pPr>
      <w:r>
        <w:rPr>
          <w:i/>
        </w:rPr>
        <w:t xml:space="preserve">Revised in parallel session to </w:t>
      </w:r>
      <w:r w:rsidRPr="00ED26F2">
        <w:rPr>
          <w:i/>
          <w:color w:val="0000FF"/>
        </w:rPr>
        <w:t>S2-2407185</w:t>
      </w:r>
      <w:r>
        <w:rPr>
          <w:i/>
        </w:rPr>
        <w:t>.</w:t>
      </w:r>
    </w:p>
    <w:p w14:paraId="25CD1747" w14:textId="77777777" w:rsidR="000D0592" w:rsidRPr="00B81031" w:rsidRDefault="000D0592" w:rsidP="000D0592">
      <w:pPr>
        <w:keepNext/>
        <w:keepLines/>
        <w:rPr>
          <w:i/>
        </w:rPr>
      </w:pPr>
      <w:r>
        <w:rPr>
          <w:i/>
        </w:rPr>
        <w:t xml:space="preserve">Revised in parallel session to </w:t>
      </w:r>
      <w:r w:rsidRPr="00ED26F2">
        <w:rPr>
          <w:i/>
          <w:color w:val="0000FF"/>
        </w:rPr>
        <w:t>S2-2407191</w:t>
      </w:r>
      <w:r>
        <w:rPr>
          <w:i/>
        </w:rPr>
        <w:t>.</w:t>
      </w:r>
    </w:p>
    <w:p w14:paraId="40D8A204" w14:textId="77777777" w:rsidR="00B56CC5" w:rsidRPr="00B81031" w:rsidRDefault="00B56CC5" w:rsidP="00B56CC5">
      <w:pPr>
        <w:keepNext/>
        <w:keepLines/>
        <w:rPr>
          <w:i/>
        </w:rPr>
      </w:pPr>
      <w:r>
        <w:rPr>
          <w:i/>
        </w:rPr>
        <w:t>Agreed in parallel session.</w:t>
      </w:r>
    </w:p>
    <w:p w14:paraId="127A4F1B" w14:textId="77777777" w:rsidR="00B56CC5" w:rsidRPr="005B25A1" w:rsidRDefault="00B56CC5" w:rsidP="00B56CC5">
      <w:pPr>
        <w:keepNext/>
        <w:keepLines/>
        <w:rPr>
          <w:b/>
          <w:bCs/>
        </w:rPr>
      </w:pPr>
      <w:r w:rsidRPr="005B25A1">
        <w:rPr>
          <w:b/>
          <w:bCs/>
        </w:rPr>
        <w:t>Plenary Discussion:</w:t>
      </w:r>
    </w:p>
    <w:p w14:paraId="79398ADC" w14:textId="77777777" w:rsidR="00B56CC5" w:rsidRPr="00B56CC5" w:rsidRDefault="00B56CC5" w:rsidP="00B56CC5">
      <w:pPr>
        <w:keepNext/>
        <w:keepLines/>
      </w:pPr>
      <w:r>
        <w:t xml:space="preserve">This was </w:t>
      </w:r>
      <w:r w:rsidRPr="00B56CC5">
        <w:rPr>
          <w:color w:val="FF0000"/>
        </w:rPr>
        <w:t>block approved</w:t>
      </w:r>
      <w:r>
        <w:t>.</w:t>
      </w:r>
    </w:p>
    <w:p w14:paraId="2F9101C6"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F136AB9" w14:textId="77777777" w:rsidR="000D0592" w:rsidRDefault="000D0592" w:rsidP="000D0592">
      <w:pPr>
        <w:pStyle w:val="NormTop"/>
      </w:pPr>
      <w:r w:rsidRPr="00ED26F2">
        <w:rPr>
          <w:color w:val="0000FF"/>
        </w:rPr>
        <w:t>S2-2405986</w:t>
      </w:r>
      <w:r w:rsidRPr="00D53282">
        <w:t xml:space="preserve"> </w:t>
      </w:r>
      <w:r>
        <w:t>(P-CR) 23.700-29: KI#2: Initial evaluation and conclusion for SMS support in satellite access for Store and Forward operation. (Source: Intel, Sateliot, Novamint, EchoStar, Inmarsat, Viasat)</w:t>
      </w:r>
      <w:r>
        <w:br/>
      </w:r>
      <w:r w:rsidRPr="00D53282">
        <w:rPr>
          <w:b/>
        </w:rPr>
        <w:t>Document for:</w:t>
      </w:r>
      <w:r w:rsidRPr="00D53282">
        <w:t xml:space="preserve"> </w:t>
      </w:r>
      <w:r>
        <w:t>Approval</w:t>
      </w:r>
      <w:r>
        <w:br/>
      </w:r>
      <w:r w:rsidRPr="00D53282">
        <w:rPr>
          <w:b/>
        </w:rPr>
        <w:t>Abstract:</w:t>
      </w:r>
      <w:r w:rsidRPr="00D53282">
        <w:t xml:space="preserve"> </w:t>
      </w:r>
      <w:r>
        <w:br/>
        <w:t>This paper proposes initial evaluation for SMS support and related conclusion.</w:t>
      </w:r>
    </w:p>
    <w:p w14:paraId="36F22C93" w14:textId="77777777" w:rsidR="000D0592" w:rsidRPr="005B25A1" w:rsidRDefault="000D0592" w:rsidP="000D0592">
      <w:pPr>
        <w:keepNext/>
        <w:keepLines/>
        <w:rPr>
          <w:b/>
          <w:bCs/>
        </w:rPr>
      </w:pPr>
      <w:r w:rsidRPr="005B25A1">
        <w:rPr>
          <w:b/>
          <w:bCs/>
        </w:rPr>
        <w:t>Convenor comment:</w:t>
      </w:r>
    </w:p>
    <w:p w14:paraId="03A4D66D" w14:textId="77777777" w:rsidR="000D0592" w:rsidRPr="005B25A1" w:rsidRDefault="000D0592" w:rsidP="000D0592">
      <w:pPr>
        <w:keepNext/>
        <w:keepLines/>
      </w:pPr>
      <w:r w:rsidRPr="005B25A1">
        <w:t xml:space="preserve">Split MME (SMS): Merge into </w:t>
      </w:r>
      <w:r w:rsidRPr="00ED26F2">
        <w:rPr>
          <w:color w:val="0000FF"/>
        </w:rPr>
        <w:t>S2-2406796</w:t>
      </w:r>
      <w:r w:rsidRPr="005B25A1">
        <w:t>.</w:t>
      </w:r>
    </w:p>
    <w:p w14:paraId="65C2D0F6" w14:textId="77777777" w:rsidR="000D0592" w:rsidRPr="005B25A1" w:rsidRDefault="000D0592" w:rsidP="000D0592">
      <w:pPr>
        <w:keepNext/>
        <w:keepLines/>
        <w:rPr>
          <w:b/>
          <w:bCs/>
        </w:rPr>
      </w:pPr>
      <w:r w:rsidRPr="005B25A1">
        <w:rPr>
          <w:b/>
          <w:bCs/>
        </w:rPr>
        <w:t>Parallel discussion:</w:t>
      </w:r>
    </w:p>
    <w:p w14:paraId="7DD76480" w14:textId="77777777" w:rsidR="000D0592" w:rsidRPr="00B81031" w:rsidRDefault="000D0592" w:rsidP="000D0592">
      <w:pPr>
        <w:keepNext/>
        <w:keepLines/>
        <w:rPr>
          <w:i/>
        </w:rPr>
      </w:pPr>
      <w:r>
        <w:rPr>
          <w:i/>
        </w:rPr>
        <w:t xml:space="preserve">Revision of </w:t>
      </w:r>
      <w:r w:rsidRPr="00ED26F2">
        <w:rPr>
          <w:i/>
          <w:color w:val="0000FF"/>
        </w:rPr>
        <w:t>S2-2404195</w:t>
      </w:r>
      <w:r>
        <w:rPr>
          <w:i/>
        </w:rPr>
        <w:t xml:space="preserve"> from SA WG2#162. Merged into </w:t>
      </w:r>
      <w:r w:rsidRPr="00ED26F2">
        <w:rPr>
          <w:i/>
          <w:color w:val="0000FF"/>
        </w:rPr>
        <w:t>S2-2406901</w:t>
      </w:r>
      <w:r>
        <w:rPr>
          <w:i/>
        </w:rPr>
        <w:t>.</w:t>
      </w:r>
    </w:p>
    <w:p w14:paraId="4B377B5C" w14:textId="77777777" w:rsidR="000D0592" w:rsidRPr="005B25A1" w:rsidRDefault="000D0592" w:rsidP="000D0592">
      <w:pPr>
        <w:keepNext/>
        <w:keepLines/>
        <w:rPr>
          <w:b/>
          <w:bCs/>
        </w:rPr>
      </w:pPr>
      <w:r w:rsidRPr="005B25A1">
        <w:rPr>
          <w:b/>
          <w:bCs/>
        </w:rPr>
        <w:t>Plenary Discussion:</w:t>
      </w:r>
    </w:p>
    <w:p w14:paraId="2A8451D0" w14:textId="77777777" w:rsidR="000D0592" w:rsidRPr="005B25A1" w:rsidRDefault="000D0592" w:rsidP="000D0592">
      <w:pPr>
        <w:keepNext/>
        <w:keepLines/>
      </w:pPr>
      <w:r w:rsidRPr="005B25A1">
        <w:t>Merged.</w:t>
      </w:r>
    </w:p>
    <w:p w14:paraId="314366CA" w14:textId="77777777" w:rsidR="000D0592" w:rsidRPr="00EB0339" w:rsidRDefault="000D0592" w:rsidP="000D0592">
      <w:r w:rsidRPr="005B25A1">
        <w:rPr>
          <w:b/>
          <w:bCs/>
        </w:rPr>
        <w:t>Status:</w:t>
      </w:r>
      <w:r>
        <w:t xml:space="preserve"> </w:t>
      </w:r>
      <w:r>
        <w:rPr>
          <w:color w:val="0000FF"/>
        </w:rPr>
        <w:t>Merged</w:t>
      </w:r>
      <w:r>
        <w:t>.</w:t>
      </w:r>
    </w:p>
    <w:p w14:paraId="01CB1F24" w14:textId="77777777" w:rsidR="000D0592" w:rsidRDefault="000D0592" w:rsidP="000D0592">
      <w:pPr>
        <w:pStyle w:val="NormTop"/>
      </w:pPr>
      <w:r w:rsidRPr="00ED26F2">
        <w:rPr>
          <w:color w:val="0000FF"/>
        </w:rPr>
        <w:t>S2-2406468</w:t>
      </w:r>
      <w:r w:rsidRPr="00D53282">
        <w:t xml:space="preserve"> </w:t>
      </w:r>
      <w:r>
        <w:t>(P-CR) 23.700-29: KI#2: Initial evaluation and conclusion for Attach procedure in satellite access for Store and Forward operation. (Source: Intel, Sateliot, Novamint, EchoStar, Inmarsat, Viasat)</w:t>
      </w:r>
      <w:r>
        <w:br/>
      </w:r>
      <w:r w:rsidRPr="00D53282">
        <w:rPr>
          <w:b/>
        </w:rPr>
        <w:t>Document for:</w:t>
      </w:r>
      <w:r w:rsidRPr="00D53282">
        <w:t xml:space="preserve"> </w:t>
      </w:r>
      <w:r>
        <w:t>Approval</w:t>
      </w:r>
      <w:r>
        <w:br/>
      </w:r>
      <w:r w:rsidRPr="00D53282">
        <w:rPr>
          <w:b/>
        </w:rPr>
        <w:t>Abstract:</w:t>
      </w:r>
      <w:r w:rsidRPr="00D53282">
        <w:t xml:space="preserve"> </w:t>
      </w:r>
      <w:r>
        <w:br/>
        <w:t>This paper proposes initial evaluation for Attach procedure and related conclusion.</w:t>
      </w:r>
    </w:p>
    <w:p w14:paraId="68764DB1" w14:textId="77777777" w:rsidR="000D0592" w:rsidRPr="005B25A1" w:rsidRDefault="000D0592" w:rsidP="000D0592">
      <w:pPr>
        <w:keepNext/>
        <w:keepLines/>
        <w:rPr>
          <w:b/>
          <w:bCs/>
        </w:rPr>
      </w:pPr>
      <w:r w:rsidRPr="005B25A1">
        <w:rPr>
          <w:b/>
          <w:bCs/>
        </w:rPr>
        <w:t>Convenor comment:</w:t>
      </w:r>
    </w:p>
    <w:p w14:paraId="1D8F6030" w14:textId="77777777" w:rsidR="000D0592" w:rsidRPr="005B25A1" w:rsidRDefault="000D0592" w:rsidP="000D0592">
      <w:pPr>
        <w:keepNext/>
        <w:keepLines/>
      </w:pPr>
      <w:r w:rsidRPr="005B25A1">
        <w:t xml:space="preserve">Split MME (attach procedure): Merged into </w:t>
      </w:r>
      <w:r w:rsidRPr="00ED26F2">
        <w:rPr>
          <w:color w:val="0000FF"/>
        </w:rPr>
        <w:t>S2-2406796</w:t>
      </w:r>
      <w:r w:rsidRPr="005B25A1">
        <w:t>.</w:t>
      </w:r>
    </w:p>
    <w:p w14:paraId="2069D699" w14:textId="77777777" w:rsidR="000D0592" w:rsidRPr="005B25A1" w:rsidRDefault="000D0592" w:rsidP="000D0592">
      <w:pPr>
        <w:keepNext/>
        <w:keepLines/>
        <w:rPr>
          <w:b/>
          <w:bCs/>
        </w:rPr>
      </w:pPr>
      <w:r w:rsidRPr="005B25A1">
        <w:rPr>
          <w:b/>
          <w:bCs/>
        </w:rPr>
        <w:t>Parallel discussion:</w:t>
      </w:r>
    </w:p>
    <w:p w14:paraId="175A7829" w14:textId="77777777" w:rsidR="000D0592" w:rsidRPr="00B81031" w:rsidRDefault="000D0592" w:rsidP="000D0592">
      <w:pPr>
        <w:keepNext/>
        <w:keepLines/>
        <w:rPr>
          <w:i/>
        </w:rPr>
      </w:pPr>
      <w:r>
        <w:rPr>
          <w:i/>
        </w:rPr>
        <w:t xml:space="preserve">Revision of </w:t>
      </w:r>
      <w:r w:rsidRPr="00ED26F2">
        <w:rPr>
          <w:i/>
          <w:color w:val="0000FF"/>
        </w:rPr>
        <w:t>S2-2404503</w:t>
      </w:r>
      <w:r>
        <w:rPr>
          <w:i/>
        </w:rPr>
        <w:t xml:space="preserve"> from SA WG2#162. Merged into </w:t>
      </w:r>
      <w:r w:rsidRPr="00ED26F2">
        <w:rPr>
          <w:i/>
          <w:color w:val="0000FF"/>
        </w:rPr>
        <w:t>S2-2406901</w:t>
      </w:r>
      <w:r>
        <w:rPr>
          <w:i/>
        </w:rPr>
        <w:t>.</w:t>
      </w:r>
    </w:p>
    <w:p w14:paraId="04C088CD" w14:textId="77777777" w:rsidR="000D0592" w:rsidRPr="005B25A1" w:rsidRDefault="000D0592" w:rsidP="000D0592">
      <w:pPr>
        <w:keepNext/>
        <w:keepLines/>
        <w:rPr>
          <w:b/>
          <w:bCs/>
        </w:rPr>
      </w:pPr>
      <w:r w:rsidRPr="005B25A1">
        <w:rPr>
          <w:b/>
          <w:bCs/>
        </w:rPr>
        <w:t>Plenary Discussion:</w:t>
      </w:r>
    </w:p>
    <w:p w14:paraId="694CD405" w14:textId="77777777" w:rsidR="000D0592" w:rsidRPr="005B25A1" w:rsidRDefault="000D0592" w:rsidP="000D0592">
      <w:pPr>
        <w:keepNext/>
        <w:keepLines/>
      </w:pPr>
      <w:r w:rsidRPr="005B25A1">
        <w:t>Merged.</w:t>
      </w:r>
    </w:p>
    <w:p w14:paraId="436EC2D2" w14:textId="77777777" w:rsidR="000D0592" w:rsidRPr="00EB0339" w:rsidRDefault="000D0592" w:rsidP="000D0592">
      <w:r w:rsidRPr="005B25A1">
        <w:rPr>
          <w:b/>
          <w:bCs/>
        </w:rPr>
        <w:t>Status:</w:t>
      </w:r>
      <w:r>
        <w:t xml:space="preserve"> </w:t>
      </w:r>
      <w:r>
        <w:rPr>
          <w:color w:val="0000FF"/>
        </w:rPr>
        <w:t>Merged</w:t>
      </w:r>
      <w:r>
        <w:t>.</w:t>
      </w:r>
    </w:p>
    <w:p w14:paraId="0B34C790" w14:textId="77777777" w:rsidR="000D0592" w:rsidRDefault="000D0592" w:rsidP="000D0592">
      <w:pPr>
        <w:pStyle w:val="NormTop"/>
      </w:pPr>
      <w:r w:rsidRPr="00ED26F2">
        <w:rPr>
          <w:color w:val="0000FF"/>
        </w:rPr>
        <w:lastRenderedPageBreak/>
        <w:t>S2-2406554</w:t>
      </w:r>
      <w:r w:rsidRPr="00D53282">
        <w:t xml:space="preserve"> </w:t>
      </w:r>
      <w:r>
        <w:t>(P-CR) 23.700-29: KI#2 Conclusion: For Support of Store and Forward .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for KI#2.</w:t>
      </w:r>
    </w:p>
    <w:p w14:paraId="02D8878E" w14:textId="77777777" w:rsidR="000D0592" w:rsidRPr="005B25A1" w:rsidRDefault="000D0592" w:rsidP="000D0592">
      <w:pPr>
        <w:keepNext/>
        <w:keepLines/>
        <w:rPr>
          <w:b/>
          <w:bCs/>
        </w:rPr>
      </w:pPr>
      <w:r w:rsidRPr="005B25A1">
        <w:rPr>
          <w:b/>
          <w:bCs/>
        </w:rPr>
        <w:t>Convenor comment:</w:t>
      </w:r>
    </w:p>
    <w:p w14:paraId="47D4F474" w14:textId="77777777" w:rsidR="000D0592" w:rsidRPr="005B25A1" w:rsidRDefault="000D0592" w:rsidP="000D0592">
      <w:pPr>
        <w:keepNext/>
        <w:keepLines/>
      </w:pPr>
      <w:r w:rsidRPr="005B25A1">
        <w:t>Handle as baseline for whole CN onboard.</w:t>
      </w:r>
    </w:p>
    <w:p w14:paraId="4FB2E3E1" w14:textId="77777777" w:rsidR="000D0592" w:rsidRPr="005B25A1" w:rsidRDefault="000D0592" w:rsidP="000D0592">
      <w:pPr>
        <w:keepNext/>
        <w:keepLines/>
        <w:rPr>
          <w:b/>
          <w:bCs/>
        </w:rPr>
      </w:pPr>
      <w:r w:rsidRPr="005B25A1">
        <w:rPr>
          <w:b/>
          <w:bCs/>
        </w:rPr>
        <w:t>Parallel discussion:</w:t>
      </w:r>
    </w:p>
    <w:p w14:paraId="1CDD0223" w14:textId="77777777" w:rsidR="000D0592" w:rsidRPr="00B81031" w:rsidRDefault="000D0592" w:rsidP="000D0592">
      <w:pPr>
        <w:keepNext/>
        <w:keepLines/>
        <w:rPr>
          <w:i/>
        </w:rPr>
      </w:pPr>
      <w:r>
        <w:rPr>
          <w:i/>
        </w:rPr>
        <w:t xml:space="preserve">Revised in parallel session to </w:t>
      </w:r>
      <w:r w:rsidRPr="00ED26F2">
        <w:rPr>
          <w:i/>
          <w:color w:val="0000FF"/>
        </w:rPr>
        <w:t>S2-2406902</w:t>
      </w:r>
      <w:r>
        <w:rPr>
          <w:i/>
        </w:rPr>
        <w:t>.</w:t>
      </w:r>
    </w:p>
    <w:p w14:paraId="65A7B28F" w14:textId="77777777" w:rsidR="000D0592" w:rsidRPr="00B81031" w:rsidRDefault="000D0592" w:rsidP="000D0592">
      <w:pPr>
        <w:keepNext/>
        <w:keepLines/>
        <w:rPr>
          <w:i/>
        </w:rPr>
      </w:pPr>
      <w:r>
        <w:rPr>
          <w:i/>
        </w:rPr>
        <w:t xml:space="preserve">Revised in parallel session to </w:t>
      </w:r>
      <w:r w:rsidRPr="00ED26F2">
        <w:rPr>
          <w:i/>
          <w:color w:val="0000FF"/>
        </w:rPr>
        <w:t>S2-2407162</w:t>
      </w:r>
      <w:r>
        <w:rPr>
          <w:i/>
        </w:rPr>
        <w:t>.</w:t>
      </w:r>
    </w:p>
    <w:p w14:paraId="6D79FA7A" w14:textId="77777777" w:rsidR="000D0592" w:rsidRPr="00B81031" w:rsidRDefault="000D0592" w:rsidP="000D0592">
      <w:pPr>
        <w:keepNext/>
        <w:keepLines/>
        <w:rPr>
          <w:i/>
        </w:rPr>
      </w:pPr>
      <w:r>
        <w:rPr>
          <w:i/>
        </w:rPr>
        <w:t xml:space="preserve">Revised in parallel session to </w:t>
      </w:r>
      <w:r w:rsidRPr="00ED26F2">
        <w:rPr>
          <w:i/>
          <w:color w:val="0000FF"/>
        </w:rPr>
        <w:t>S2-2407186</w:t>
      </w:r>
      <w:r>
        <w:rPr>
          <w:i/>
        </w:rPr>
        <w:t>.</w:t>
      </w:r>
    </w:p>
    <w:p w14:paraId="51CC3FA8" w14:textId="77777777" w:rsidR="00B56CC5" w:rsidRPr="00B81031" w:rsidRDefault="00B56CC5" w:rsidP="00B56CC5">
      <w:pPr>
        <w:keepNext/>
        <w:keepLines/>
        <w:rPr>
          <w:i/>
        </w:rPr>
      </w:pPr>
      <w:r>
        <w:rPr>
          <w:i/>
        </w:rPr>
        <w:t>Agreed in parallel session.</w:t>
      </w:r>
    </w:p>
    <w:p w14:paraId="68FDD97A" w14:textId="77777777" w:rsidR="00B56CC5" w:rsidRPr="005B25A1" w:rsidRDefault="00B56CC5" w:rsidP="00B56CC5">
      <w:pPr>
        <w:keepNext/>
        <w:keepLines/>
        <w:rPr>
          <w:b/>
          <w:bCs/>
        </w:rPr>
      </w:pPr>
      <w:r w:rsidRPr="005B25A1">
        <w:rPr>
          <w:b/>
          <w:bCs/>
        </w:rPr>
        <w:t>Plenary Discussion:</w:t>
      </w:r>
    </w:p>
    <w:p w14:paraId="6D8D0146" w14:textId="77777777" w:rsidR="00B56CC5" w:rsidRPr="00B56CC5" w:rsidRDefault="00B56CC5" w:rsidP="00B56CC5">
      <w:pPr>
        <w:keepNext/>
        <w:keepLines/>
      </w:pPr>
      <w:r>
        <w:t xml:space="preserve">This was </w:t>
      </w:r>
      <w:r w:rsidRPr="00B56CC5">
        <w:rPr>
          <w:color w:val="FF0000"/>
        </w:rPr>
        <w:t>block approved</w:t>
      </w:r>
      <w:r>
        <w:t>.</w:t>
      </w:r>
    </w:p>
    <w:p w14:paraId="5576C01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D1C95A5" w14:textId="77777777" w:rsidR="000D0592" w:rsidRDefault="000D0592" w:rsidP="000D0592">
      <w:pPr>
        <w:pStyle w:val="NormTop"/>
      </w:pPr>
      <w:r w:rsidRPr="00ED26F2">
        <w:rPr>
          <w:color w:val="0000FF"/>
        </w:rPr>
        <w:t>S2-2406806</w:t>
      </w:r>
      <w:r w:rsidRPr="00D53282">
        <w:t xml:space="preserve"> </w:t>
      </w:r>
      <w:r>
        <w:t>(P-CR) 23.700-29: Evaluation and Conclusions for KI#2.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Proposes an evaluation and conclusions for solutions for KI#2.</w:t>
      </w:r>
    </w:p>
    <w:p w14:paraId="2CA5C4E4" w14:textId="77777777" w:rsidR="000D0592" w:rsidRPr="005B25A1" w:rsidRDefault="000D0592" w:rsidP="000D0592">
      <w:pPr>
        <w:keepNext/>
        <w:keepLines/>
        <w:rPr>
          <w:b/>
          <w:bCs/>
        </w:rPr>
      </w:pPr>
      <w:r w:rsidRPr="005B25A1">
        <w:rPr>
          <w:b/>
          <w:bCs/>
        </w:rPr>
        <w:t>Parallel discussion:</w:t>
      </w:r>
    </w:p>
    <w:p w14:paraId="6E7F3285" w14:textId="77777777" w:rsidR="000D0592" w:rsidRPr="00B81031" w:rsidRDefault="000D0592" w:rsidP="000D0592">
      <w:pPr>
        <w:keepNext/>
        <w:keepLines/>
        <w:rPr>
          <w:i/>
        </w:rPr>
      </w:pPr>
      <w:r w:rsidRPr="00B81031">
        <w:rPr>
          <w:b/>
          <w:bCs/>
          <w:i/>
        </w:rPr>
        <w:t>Comment:</w:t>
      </w:r>
      <w:r>
        <w:rPr>
          <w:i/>
        </w:rPr>
        <w:t xml:space="preserve"> Noted in parallel session.</w:t>
      </w:r>
    </w:p>
    <w:p w14:paraId="20C21466" w14:textId="77777777" w:rsidR="000D0592" w:rsidRPr="005B25A1" w:rsidRDefault="000D0592" w:rsidP="000D0592">
      <w:pPr>
        <w:keepNext/>
        <w:keepLines/>
        <w:rPr>
          <w:b/>
          <w:bCs/>
        </w:rPr>
      </w:pPr>
      <w:r w:rsidRPr="005B25A1">
        <w:rPr>
          <w:b/>
          <w:bCs/>
        </w:rPr>
        <w:t>Plenary Discussion:</w:t>
      </w:r>
    </w:p>
    <w:p w14:paraId="50955F1A" w14:textId="77777777" w:rsidR="000D0592" w:rsidRPr="005B25A1" w:rsidRDefault="000D0592" w:rsidP="000D0592">
      <w:pPr>
        <w:keepNext/>
        <w:keepLines/>
      </w:pPr>
      <w:r w:rsidRPr="005B25A1">
        <w:t>Noted.</w:t>
      </w:r>
    </w:p>
    <w:p w14:paraId="0D6E3E51" w14:textId="77777777" w:rsidR="000D0592" w:rsidRPr="00EB0339" w:rsidRDefault="000D0592" w:rsidP="000D0592">
      <w:r w:rsidRPr="005B25A1">
        <w:rPr>
          <w:b/>
          <w:bCs/>
        </w:rPr>
        <w:t>Status:</w:t>
      </w:r>
      <w:r>
        <w:t xml:space="preserve"> </w:t>
      </w:r>
      <w:r>
        <w:rPr>
          <w:color w:val="0000FF"/>
        </w:rPr>
        <w:t>Noted</w:t>
      </w:r>
      <w:r>
        <w:t>.</w:t>
      </w:r>
    </w:p>
    <w:p w14:paraId="5959630B" w14:textId="77777777" w:rsidR="000D0592" w:rsidRDefault="000D0592" w:rsidP="000D0592">
      <w:pPr>
        <w:pStyle w:val="NormTop"/>
      </w:pPr>
      <w:r w:rsidRPr="00ED26F2">
        <w:rPr>
          <w:color w:val="0000FF"/>
        </w:rPr>
        <w:t>S2-2405920</w:t>
      </w:r>
      <w:r w:rsidRPr="00D53282">
        <w:t xml:space="preserve"> </w:t>
      </w:r>
      <w:r>
        <w:t>(P-CR) 23.700-29: Evaluation and Conclusion for KI#2. (Source: China Mobile)</w:t>
      </w:r>
      <w:r>
        <w:br/>
      </w:r>
      <w:r w:rsidRPr="00D53282">
        <w:rPr>
          <w:b/>
        </w:rPr>
        <w:t>Document for:</w:t>
      </w:r>
      <w:r w:rsidRPr="00D53282">
        <w:t xml:space="preserve"> </w:t>
      </w:r>
      <w:r>
        <w:t>Approval</w:t>
      </w:r>
      <w:r>
        <w:br/>
      </w:r>
      <w:r w:rsidRPr="00D53282">
        <w:rPr>
          <w:b/>
        </w:rPr>
        <w:t>Abstract:</w:t>
      </w:r>
      <w:r w:rsidRPr="00D53282">
        <w:t xml:space="preserve"> </w:t>
      </w:r>
      <w:r>
        <w:br/>
        <w:t>Proposes evaluation and Conclusion for KI#2.</w:t>
      </w:r>
    </w:p>
    <w:p w14:paraId="041235F8" w14:textId="77777777" w:rsidR="00B56CC5" w:rsidRPr="005B25A1" w:rsidRDefault="00B56CC5" w:rsidP="00B56CC5">
      <w:pPr>
        <w:keepNext/>
        <w:keepLines/>
        <w:rPr>
          <w:b/>
          <w:bCs/>
        </w:rPr>
      </w:pPr>
      <w:r w:rsidRPr="005B25A1">
        <w:rPr>
          <w:b/>
          <w:bCs/>
        </w:rPr>
        <w:t>Parallel discussion:</w:t>
      </w:r>
    </w:p>
    <w:p w14:paraId="49AD25B0" w14:textId="77777777" w:rsidR="00B56CC5" w:rsidRPr="005B25A1" w:rsidRDefault="00B56CC5" w:rsidP="00B56CC5">
      <w:pPr>
        <w:keepNext/>
        <w:keepLines/>
      </w:pPr>
      <w:r w:rsidRPr="00B56CC5">
        <w:rPr>
          <w:color w:val="0000FF"/>
        </w:rPr>
        <w:t>Not handled</w:t>
      </w:r>
      <w:r>
        <w:t>.</w:t>
      </w:r>
    </w:p>
    <w:p w14:paraId="128BBACD" w14:textId="77777777" w:rsidR="00B56CC5" w:rsidRPr="00EB0339" w:rsidRDefault="00B56CC5" w:rsidP="00B56CC5">
      <w:r w:rsidRPr="005B25A1">
        <w:rPr>
          <w:b/>
          <w:bCs/>
        </w:rPr>
        <w:t>Status:</w:t>
      </w:r>
      <w:r>
        <w:t xml:space="preserve"> </w:t>
      </w:r>
      <w:r w:rsidRPr="00B56CC5">
        <w:rPr>
          <w:color w:val="0000FF"/>
        </w:rPr>
        <w:t>Not handled</w:t>
      </w:r>
      <w:r>
        <w:t>.</w:t>
      </w:r>
    </w:p>
    <w:p w14:paraId="45B15778" w14:textId="77777777" w:rsidR="000D0592" w:rsidRDefault="000D0592" w:rsidP="000D0592">
      <w:pPr>
        <w:pStyle w:val="NormTop"/>
      </w:pPr>
      <w:r w:rsidRPr="00ED26F2">
        <w:rPr>
          <w:color w:val="0000FF"/>
        </w:rPr>
        <w:t>S2-2406190</w:t>
      </w:r>
      <w:r w:rsidRPr="00D53282">
        <w:t xml:space="preserve"> </w:t>
      </w:r>
      <w:r>
        <w:t>(P-CR) 23.700-29: Evaluation and conclusion for KI#2. (Source: Vivo)</w:t>
      </w:r>
      <w:r>
        <w:br/>
      </w:r>
      <w:r w:rsidRPr="00D53282">
        <w:rPr>
          <w:b/>
        </w:rPr>
        <w:t>Document for:</w:t>
      </w:r>
      <w:r w:rsidRPr="00D53282">
        <w:t xml:space="preserve"> </w:t>
      </w:r>
      <w:r>
        <w:t>Approval</w:t>
      </w:r>
      <w:r>
        <w:br/>
      </w:r>
      <w:r w:rsidRPr="00D53282">
        <w:rPr>
          <w:b/>
        </w:rPr>
        <w:t>Abstract:</w:t>
      </w:r>
      <w:r w:rsidRPr="00D53282">
        <w:t xml:space="preserve"> </w:t>
      </w:r>
      <w:r>
        <w:br/>
        <w:t>This paper tries to discuss and provide the evaluation and conclusion for KI#2.</w:t>
      </w:r>
    </w:p>
    <w:p w14:paraId="3F75790D" w14:textId="77777777" w:rsidR="000D0592" w:rsidRPr="005B25A1" w:rsidRDefault="000D0592" w:rsidP="000D0592">
      <w:pPr>
        <w:keepNext/>
        <w:keepLines/>
        <w:rPr>
          <w:b/>
          <w:bCs/>
        </w:rPr>
      </w:pPr>
      <w:r w:rsidRPr="005B25A1">
        <w:rPr>
          <w:b/>
          <w:bCs/>
        </w:rPr>
        <w:t>Convenor comment:</w:t>
      </w:r>
    </w:p>
    <w:p w14:paraId="18B1B520" w14:textId="77777777" w:rsidR="000D0592" w:rsidRPr="005B25A1" w:rsidRDefault="000D0592" w:rsidP="000D0592">
      <w:pPr>
        <w:keepNext/>
        <w:keepLines/>
      </w:pPr>
      <w:r w:rsidRPr="005B25A1">
        <w:t>Handle if time permits.</w:t>
      </w:r>
    </w:p>
    <w:p w14:paraId="158A0059" w14:textId="77777777" w:rsidR="00B56CC5" w:rsidRPr="005B25A1" w:rsidRDefault="00B56CC5" w:rsidP="00B56CC5">
      <w:pPr>
        <w:keepNext/>
        <w:keepLines/>
        <w:rPr>
          <w:b/>
          <w:bCs/>
        </w:rPr>
      </w:pPr>
      <w:r w:rsidRPr="005B25A1">
        <w:rPr>
          <w:b/>
          <w:bCs/>
        </w:rPr>
        <w:t>Parallel discussion:</w:t>
      </w:r>
    </w:p>
    <w:p w14:paraId="6A3C20CF" w14:textId="77777777" w:rsidR="00B56CC5" w:rsidRPr="005B25A1" w:rsidRDefault="00B56CC5" w:rsidP="00B56CC5">
      <w:pPr>
        <w:keepNext/>
        <w:keepLines/>
      </w:pPr>
      <w:r w:rsidRPr="00B56CC5">
        <w:rPr>
          <w:color w:val="0000FF"/>
        </w:rPr>
        <w:t>Not handled</w:t>
      </w:r>
      <w:r>
        <w:t>.</w:t>
      </w:r>
    </w:p>
    <w:p w14:paraId="1FC3942C" w14:textId="77777777" w:rsidR="00B56CC5" w:rsidRPr="00EB0339" w:rsidRDefault="00B56CC5" w:rsidP="00B56CC5">
      <w:r w:rsidRPr="005B25A1">
        <w:rPr>
          <w:b/>
          <w:bCs/>
        </w:rPr>
        <w:t>Status:</w:t>
      </w:r>
      <w:r>
        <w:t xml:space="preserve"> </w:t>
      </w:r>
      <w:r w:rsidRPr="00B56CC5">
        <w:rPr>
          <w:color w:val="0000FF"/>
        </w:rPr>
        <w:t>Not handled</w:t>
      </w:r>
      <w:r>
        <w:t>.</w:t>
      </w:r>
    </w:p>
    <w:p w14:paraId="061BA5F3" w14:textId="77777777" w:rsidR="000D0592" w:rsidRDefault="000D0592" w:rsidP="000D0592">
      <w:pPr>
        <w:pStyle w:val="NormTop"/>
      </w:pPr>
      <w:r w:rsidRPr="00ED26F2">
        <w:rPr>
          <w:color w:val="0000FF"/>
        </w:rPr>
        <w:lastRenderedPageBreak/>
        <w:t>S2-2406361</w:t>
      </w:r>
      <w:r w:rsidRPr="00D53282">
        <w:t xml:space="preserve"> </w:t>
      </w:r>
      <w:r>
        <w:t>(P-CR) 23.700-29: Evaluation and conclusions for KI#2. (Source: Nokia)</w:t>
      </w:r>
      <w:r>
        <w:br/>
      </w:r>
      <w:r w:rsidRPr="00D53282">
        <w:rPr>
          <w:b/>
        </w:rPr>
        <w:t>Document for:</w:t>
      </w:r>
      <w:r w:rsidRPr="00D53282">
        <w:t xml:space="preserve"> </w:t>
      </w:r>
      <w:r>
        <w:t>Approval</w:t>
      </w:r>
      <w:r>
        <w:br/>
      </w:r>
      <w:r w:rsidRPr="00D53282">
        <w:rPr>
          <w:b/>
        </w:rPr>
        <w:t>Abstract:</w:t>
      </w:r>
      <w:r w:rsidRPr="00D53282">
        <w:t xml:space="preserve"> </w:t>
      </w:r>
      <w:r>
        <w:br/>
        <w:t>Evaluation criteria, aspect and architecture grouping of solutions for KI#2.</w:t>
      </w:r>
    </w:p>
    <w:p w14:paraId="2D180FD6" w14:textId="77777777" w:rsidR="00B56CC5" w:rsidRPr="005B25A1" w:rsidRDefault="00B56CC5" w:rsidP="00B56CC5">
      <w:pPr>
        <w:keepNext/>
        <w:keepLines/>
        <w:rPr>
          <w:b/>
          <w:bCs/>
        </w:rPr>
      </w:pPr>
      <w:r w:rsidRPr="005B25A1">
        <w:rPr>
          <w:b/>
          <w:bCs/>
        </w:rPr>
        <w:t>Parallel discussion:</w:t>
      </w:r>
    </w:p>
    <w:p w14:paraId="0F2452E5" w14:textId="77777777" w:rsidR="00B56CC5" w:rsidRPr="005B25A1" w:rsidRDefault="00B56CC5" w:rsidP="00B56CC5">
      <w:pPr>
        <w:keepNext/>
        <w:keepLines/>
      </w:pPr>
      <w:r w:rsidRPr="00B56CC5">
        <w:rPr>
          <w:color w:val="0000FF"/>
        </w:rPr>
        <w:t>Not handled</w:t>
      </w:r>
      <w:r>
        <w:t>.</w:t>
      </w:r>
    </w:p>
    <w:p w14:paraId="7F8CDFF9" w14:textId="77777777" w:rsidR="00B56CC5" w:rsidRPr="00EB0339" w:rsidRDefault="00B56CC5" w:rsidP="00B56CC5">
      <w:r w:rsidRPr="005B25A1">
        <w:rPr>
          <w:b/>
          <w:bCs/>
        </w:rPr>
        <w:t>Status:</w:t>
      </w:r>
      <w:r>
        <w:t xml:space="preserve"> </w:t>
      </w:r>
      <w:r w:rsidRPr="00B56CC5">
        <w:rPr>
          <w:color w:val="0000FF"/>
        </w:rPr>
        <w:t>Not handled</w:t>
      </w:r>
      <w:r>
        <w:t>.</w:t>
      </w:r>
    </w:p>
    <w:p w14:paraId="4614BE21" w14:textId="77777777" w:rsidR="000D0592" w:rsidRDefault="000D0592" w:rsidP="000D0592">
      <w:pPr>
        <w:pStyle w:val="NormTop"/>
      </w:pPr>
      <w:r w:rsidRPr="00ED26F2">
        <w:rPr>
          <w:color w:val="0000FF"/>
        </w:rPr>
        <w:t>S2-2406384</w:t>
      </w:r>
      <w:r w:rsidRPr="00D53282">
        <w:t xml:space="preserve"> </w:t>
      </w:r>
      <w:r>
        <w:t>(P-CR) 23.700-29: KI#2 conclusion.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 to KI#2 in TS 23.700-29.</w:t>
      </w:r>
    </w:p>
    <w:p w14:paraId="5A7949EB" w14:textId="77777777" w:rsidR="00B56CC5" w:rsidRPr="005B25A1" w:rsidRDefault="00B56CC5" w:rsidP="00B56CC5">
      <w:pPr>
        <w:keepNext/>
        <w:keepLines/>
        <w:rPr>
          <w:b/>
          <w:bCs/>
        </w:rPr>
      </w:pPr>
      <w:r w:rsidRPr="005B25A1">
        <w:rPr>
          <w:b/>
          <w:bCs/>
        </w:rPr>
        <w:t>Parallel discussion:</w:t>
      </w:r>
    </w:p>
    <w:p w14:paraId="7A159CF3" w14:textId="77777777" w:rsidR="00B56CC5" w:rsidRPr="005B25A1" w:rsidRDefault="00B56CC5" w:rsidP="00B56CC5">
      <w:pPr>
        <w:keepNext/>
        <w:keepLines/>
      </w:pPr>
      <w:r w:rsidRPr="00B56CC5">
        <w:rPr>
          <w:color w:val="0000FF"/>
        </w:rPr>
        <w:t>Not handled</w:t>
      </w:r>
      <w:r>
        <w:t>.</w:t>
      </w:r>
    </w:p>
    <w:p w14:paraId="2A331BA7" w14:textId="77777777" w:rsidR="00B56CC5" w:rsidRPr="00EB0339" w:rsidRDefault="00B56CC5" w:rsidP="00B56CC5">
      <w:r w:rsidRPr="005B25A1">
        <w:rPr>
          <w:b/>
          <w:bCs/>
        </w:rPr>
        <w:t>Status:</w:t>
      </w:r>
      <w:r>
        <w:t xml:space="preserve"> </w:t>
      </w:r>
      <w:r w:rsidRPr="00B56CC5">
        <w:rPr>
          <w:color w:val="0000FF"/>
        </w:rPr>
        <w:t>Not handled</w:t>
      </w:r>
      <w:r>
        <w:t>.</w:t>
      </w:r>
    </w:p>
    <w:p w14:paraId="4BDC3509" w14:textId="77777777" w:rsidR="000D0592" w:rsidRDefault="000D0592" w:rsidP="000D0592">
      <w:pPr>
        <w:pStyle w:val="NormTop"/>
      </w:pPr>
      <w:r w:rsidRPr="00ED26F2">
        <w:rPr>
          <w:color w:val="0000FF"/>
        </w:rPr>
        <w:t>S2-2406484</w:t>
      </w:r>
      <w:r w:rsidRPr="00D53282">
        <w:t xml:space="preserve"> </w:t>
      </w:r>
      <w:r>
        <w:t>(P-CR) 23.700-29: KI#2:Evaluation and conclusions for MO/MT data transport for S&amp;F operation. (Source: IPLOOK)</w:t>
      </w:r>
      <w:r>
        <w:br/>
      </w:r>
      <w:r w:rsidRPr="00D53282">
        <w:rPr>
          <w:b/>
        </w:rPr>
        <w:t>Document for:</w:t>
      </w:r>
      <w:r w:rsidRPr="00D53282">
        <w:t xml:space="preserve"> </w:t>
      </w:r>
      <w:r>
        <w:t>Approval</w:t>
      </w:r>
      <w:r>
        <w:br/>
      </w:r>
      <w:r w:rsidRPr="00D53282">
        <w:rPr>
          <w:b/>
        </w:rPr>
        <w:t>Abstract:</w:t>
      </w:r>
      <w:r w:rsidRPr="00D53282">
        <w:t xml:space="preserve"> </w:t>
      </w:r>
      <w:r>
        <w:br/>
        <w:t>This paper proposes evaluation and conclusions for MO/MT data transport support.</w:t>
      </w:r>
    </w:p>
    <w:p w14:paraId="05B89570" w14:textId="77777777" w:rsidR="00B56CC5" w:rsidRPr="005B25A1" w:rsidRDefault="00B56CC5" w:rsidP="00B56CC5">
      <w:pPr>
        <w:keepNext/>
        <w:keepLines/>
        <w:rPr>
          <w:b/>
          <w:bCs/>
        </w:rPr>
      </w:pPr>
      <w:r w:rsidRPr="005B25A1">
        <w:rPr>
          <w:b/>
          <w:bCs/>
        </w:rPr>
        <w:t>Parallel discussion:</w:t>
      </w:r>
    </w:p>
    <w:p w14:paraId="15498CE8" w14:textId="77777777" w:rsidR="00B56CC5" w:rsidRPr="005B25A1" w:rsidRDefault="00B56CC5" w:rsidP="00B56CC5">
      <w:pPr>
        <w:keepNext/>
        <w:keepLines/>
      </w:pPr>
      <w:r w:rsidRPr="00B56CC5">
        <w:rPr>
          <w:color w:val="0000FF"/>
        </w:rPr>
        <w:t>Not handled</w:t>
      </w:r>
      <w:r>
        <w:t>.</w:t>
      </w:r>
    </w:p>
    <w:p w14:paraId="41AF61FE" w14:textId="77777777" w:rsidR="00B56CC5" w:rsidRPr="00EB0339" w:rsidRDefault="00B56CC5" w:rsidP="00B56CC5">
      <w:r w:rsidRPr="005B25A1">
        <w:rPr>
          <w:b/>
          <w:bCs/>
        </w:rPr>
        <w:t>Status:</w:t>
      </w:r>
      <w:r>
        <w:t xml:space="preserve"> </w:t>
      </w:r>
      <w:r w:rsidRPr="00B56CC5">
        <w:rPr>
          <w:color w:val="0000FF"/>
        </w:rPr>
        <w:t>Not handled</w:t>
      </w:r>
      <w:r>
        <w:t>.</w:t>
      </w:r>
    </w:p>
    <w:p w14:paraId="7F6685A8" w14:textId="77777777" w:rsidR="000D0592" w:rsidRDefault="000D0592" w:rsidP="000D0592">
      <w:pPr>
        <w:pStyle w:val="NormTop"/>
      </w:pPr>
      <w:r w:rsidRPr="00ED26F2">
        <w:rPr>
          <w:color w:val="0000FF"/>
        </w:rPr>
        <w:t>S2-2406485</w:t>
      </w:r>
      <w:r w:rsidRPr="00D53282">
        <w:t xml:space="preserve"> </w:t>
      </w:r>
      <w:r>
        <w:t>(P-CR) 23.700-29: KI#2: Methodology and Results of Solutions from KI#2. (Source: IPLOOK)</w:t>
      </w:r>
      <w:r>
        <w:br/>
      </w:r>
      <w:r w:rsidRPr="00D53282">
        <w:rPr>
          <w:b/>
        </w:rPr>
        <w:t>Document for:</w:t>
      </w:r>
      <w:r w:rsidRPr="00D53282">
        <w:t xml:space="preserve"> </w:t>
      </w:r>
      <w:r>
        <w:t>Approval</w:t>
      </w:r>
      <w:r>
        <w:br/>
      </w:r>
      <w:r w:rsidRPr="00D53282">
        <w:rPr>
          <w:b/>
        </w:rPr>
        <w:t>Abstract:</w:t>
      </w:r>
      <w:r w:rsidRPr="00D53282">
        <w:t xml:space="preserve"> </w:t>
      </w:r>
      <w:r>
        <w:br/>
        <w:t>On the first part, this paper proposes a method based on NWM for evaluating the solutions from KI#2. On the second part, using a table to show the evaluation results.</w:t>
      </w:r>
    </w:p>
    <w:p w14:paraId="004F3295" w14:textId="77777777" w:rsidR="00B56CC5" w:rsidRPr="005B25A1" w:rsidRDefault="00B56CC5" w:rsidP="00B56CC5">
      <w:pPr>
        <w:keepNext/>
        <w:keepLines/>
        <w:rPr>
          <w:b/>
          <w:bCs/>
        </w:rPr>
      </w:pPr>
      <w:r w:rsidRPr="005B25A1">
        <w:rPr>
          <w:b/>
          <w:bCs/>
        </w:rPr>
        <w:t>Parallel discussion:</w:t>
      </w:r>
    </w:p>
    <w:p w14:paraId="7954216B" w14:textId="77777777" w:rsidR="00B56CC5" w:rsidRPr="005B25A1" w:rsidRDefault="00B56CC5" w:rsidP="00B56CC5">
      <w:pPr>
        <w:keepNext/>
        <w:keepLines/>
      </w:pPr>
      <w:r w:rsidRPr="00B56CC5">
        <w:rPr>
          <w:color w:val="0000FF"/>
        </w:rPr>
        <w:t>Not handled</w:t>
      </w:r>
      <w:r>
        <w:t>.</w:t>
      </w:r>
    </w:p>
    <w:p w14:paraId="2B92F4EB" w14:textId="77777777" w:rsidR="00B56CC5" w:rsidRPr="00EB0339" w:rsidRDefault="00B56CC5" w:rsidP="00B56CC5">
      <w:r w:rsidRPr="005B25A1">
        <w:rPr>
          <w:b/>
          <w:bCs/>
        </w:rPr>
        <w:t>Status:</w:t>
      </w:r>
      <w:r>
        <w:t xml:space="preserve"> </w:t>
      </w:r>
      <w:r w:rsidRPr="00B56CC5">
        <w:rPr>
          <w:color w:val="0000FF"/>
        </w:rPr>
        <w:t>Not handled</w:t>
      </w:r>
      <w:r>
        <w:t>.</w:t>
      </w:r>
    </w:p>
    <w:p w14:paraId="7253F7A7" w14:textId="77777777" w:rsidR="000D0592" w:rsidRDefault="000D0592" w:rsidP="000D0592">
      <w:pPr>
        <w:pStyle w:val="NormTop"/>
      </w:pPr>
      <w:r w:rsidRPr="00ED26F2">
        <w:rPr>
          <w:color w:val="0000FF"/>
        </w:rPr>
        <w:t>S2-2406552</w:t>
      </w:r>
      <w:r w:rsidRPr="00D53282">
        <w:t xml:space="preserve"> </w:t>
      </w:r>
      <w:r>
        <w:t>(DISCUSSION) KI#2: Discussion on UE location verification for Store and Forward. (Source: Huawei, HiSilicon)</w:t>
      </w:r>
      <w:r>
        <w:br/>
      </w:r>
      <w:r w:rsidRPr="00D53282">
        <w:rPr>
          <w:b/>
        </w:rPr>
        <w:t>Document for:</w:t>
      </w:r>
      <w:r w:rsidRPr="00D53282">
        <w:t xml:space="preserve"> </w:t>
      </w:r>
      <w:r>
        <w:t>Approval</w:t>
      </w:r>
      <w:r>
        <w:br/>
      </w:r>
      <w:r w:rsidRPr="00D53282">
        <w:rPr>
          <w:b/>
        </w:rPr>
        <w:t>Abstract:</w:t>
      </w:r>
      <w:r w:rsidRPr="00D53282">
        <w:t xml:space="preserve"> </w:t>
      </w:r>
      <w:r>
        <w:br/>
        <w:t>With the assumption of reusing existing UE location verification mechanism defined for IoT NTN in Rel-17/18, it is better to deploy a whole CN on board for the KI#2 Store and Forward, otherwise there may be more potential issues that need to be solved, including how an MME on board obtains a NAS key and synchronises NAS counters among UE, MMEs on multiple satellites and the ground MME.</w:t>
      </w:r>
    </w:p>
    <w:p w14:paraId="3FCAA494" w14:textId="77777777" w:rsidR="00B56CC5" w:rsidRPr="005B25A1" w:rsidRDefault="00B56CC5" w:rsidP="00B56CC5">
      <w:pPr>
        <w:keepNext/>
        <w:keepLines/>
        <w:rPr>
          <w:b/>
          <w:bCs/>
        </w:rPr>
      </w:pPr>
      <w:r w:rsidRPr="005B25A1">
        <w:rPr>
          <w:b/>
          <w:bCs/>
        </w:rPr>
        <w:t>Parallel discussion:</w:t>
      </w:r>
    </w:p>
    <w:p w14:paraId="5C1886FF" w14:textId="77777777" w:rsidR="00B56CC5" w:rsidRPr="005B25A1" w:rsidRDefault="00B56CC5" w:rsidP="00B56CC5">
      <w:pPr>
        <w:keepNext/>
        <w:keepLines/>
      </w:pPr>
      <w:r w:rsidRPr="00B56CC5">
        <w:rPr>
          <w:color w:val="0000FF"/>
        </w:rPr>
        <w:t>Not handled</w:t>
      </w:r>
      <w:r>
        <w:t>.</w:t>
      </w:r>
    </w:p>
    <w:p w14:paraId="33FFDE8C" w14:textId="77777777" w:rsidR="00B56CC5" w:rsidRPr="00EB0339" w:rsidRDefault="00B56CC5" w:rsidP="00B56CC5">
      <w:r w:rsidRPr="005B25A1">
        <w:rPr>
          <w:b/>
          <w:bCs/>
        </w:rPr>
        <w:t>Status:</w:t>
      </w:r>
      <w:r>
        <w:t xml:space="preserve"> </w:t>
      </w:r>
      <w:r w:rsidRPr="00B56CC5">
        <w:rPr>
          <w:color w:val="0000FF"/>
        </w:rPr>
        <w:t>Not handled</w:t>
      </w:r>
      <w:r>
        <w:t>.</w:t>
      </w:r>
    </w:p>
    <w:p w14:paraId="1A3780C8" w14:textId="77777777" w:rsidR="000D0592" w:rsidRDefault="000D0592" w:rsidP="000D0592">
      <w:pPr>
        <w:pStyle w:val="NormTop"/>
      </w:pPr>
      <w:r w:rsidRPr="00ED26F2">
        <w:rPr>
          <w:color w:val="0000FF"/>
        </w:rPr>
        <w:lastRenderedPageBreak/>
        <w:t>S2-2406553</w:t>
      </w:r>
      <w:r w:rsidRPr="00D53282">
        <w:t xml:space="preserve"> </w:t>
      </w:r>
      <w:r>
        <w:t>(P-CR) 23.700-29: KI#2 Evaluation: For Support of Store and Forward. (Source: Huawei, HiSilicon)</w:t>
      </w:r>
      <w:r>
        <w:br/>
      </w:r>
      <w:r w:rsidRPr="00D53282">
        <w:rPr>
          <w:b/>
        </w:rPr>
        <w:t>Document for:</w:t>
      </w:r>
      <w:r w:rsidRPr="00D53282">
        <w:t xml:space="preserve"> </w:t>
      </w:r>
      <w:r>
        <w:t>Approval</w:t>
      </w:r>
      <w:r>
        <w:br/>
      </w:r>
      <w:r w:rsidRPr="00D53282">
        <w:rPr>
          <w:b/>
        </w:rPr>
        <w:t>Abstract:</w:t>
      </w:r>
      <w:r w:rsidRPr="00D53282">
        <w:t xml:space="preserve"> </w:t>
      </w:r>
      <w:r>
        <w:br/>
        <w:t>Evaluation update KI#2.</w:t>
      </w:r>
    </w:p>
    <w:p w14:paraId="7A0968A3" w14:textId="77777777" w:rsidR="00B56CC5" w:rsidRPr="005B25A1" w:rsidRDefault="00B56CC5" w:rsidP="00B56CC5">
      <w:pPr>
        <w:keepNext/>
        <w:keepLines/>
        <w:rPr>
          <w:b/>
          <w:bCs/>
        </w:rPr>
      </w:pPr>
      <w:r w:rsidRPr="005B25A1">
        <w:rPr>
          <w:b/>
          <w:bCs/>
        </w:rPr>
        <w:t>Parallel discussion:</w:t>
      </w:r>
    </w:p>
    <w:p w14:paraId="560035DE" w14:textId="77777777" w:rsidR="00B56CC5" w:rsidRPr="005B25A1" w:rsidRDefault="00B56CC5" w:rsidP="00B56CC5">
      <w:pPr>
        <w:keepNext/>
        <w:keepLines/>
      </w:pPr>
      <w:r w:rsidRPr="00B56CC5">
        <w:rPr>
          <w:color w:val="0000FF"/>
        </w:rPr>
        <w:t>Not handled</w:t>
      </w:r>
      <w:r>
        <w:t>.</w:t>
      </w:r>
    </w:p>
    <w:p w14:paraId="611F5AD7" w14:textId="77777777" w:rsidR="00B56CC5" w:rsidRPr="00EB0339" w:rsidRDefault="00B56CC5" w:rsidP="00B56CC5">
      <w:r w:rsidRPr="005B25A1">
        <w:rPr>
          <w:b/>
          <w:bCs/>
        </w:rPr>
        <w:t>Status:</w:t>
      </w:r>
      <w:r>
        <w:t xml:space="preserve"> </w:t>
      </w:r>
      <w:r w:rsidRPr="00B56CC5">
        <w:rPr>
          <w:color w:val="0000FF"/>
        </w:rPr>
        <w:t>Not handled</w:t>
      </w:r>
      <w:r>
        <w:t>.</w:t>
      </w:r>
    </w:p>
    <w:p w14:paraId="4BD18764" w14:textId="77777777" w:rsidR="000D0592" w:rsidRDefault="000D0592" w:rsidP="000D0592">
      <w:pPr>
        <w:pStyle w:val="NormTop"/>
      </w:pPr>
      <w:r w:rsidRPr="00ED26F2">
        <w:rPr>
          <w:color w:val="0000FF"/>
        </w:rPr>
        <w:t>S2-2406559</w:t>
      </w:r>
      <w:r w:rsidRPr="00D53282">
        <w:t xml:space="preserve"> </w:t>
      </w:r>
      <w:r>
        <w:t>(P-CR) 23.700-29: KI#2: Conclusions. (Source: NEC)</w:t>
      </w:r>
      <w:r>
        <w:br/>
      </w:r>
      <w:r w:rsidRPr="00D53282">
        <w:rPr>
          <w:b/>
        </w:rPr>
        <w:t>Document for:</w:t>
      </w:r>
      <w:r w:rsidRPr="00D53282">
        <w:t xml:space="preserve"> </w:t>
      </w:r>
      <w:r>
        <w:t>Approval</w:t>
      </w:r>
      <w:r>
        <w:br/>
      </w:r>
      <w:r w:rsidRPr="00D53282">
        <w:rPr>
          <w:b/>
        </w:rPr>
        <w:t>Abstract:</w:t>
      </w:r>
      <w:r w:rsidRPr="00D53282">
        <w:t xml:space="preserve"> </w:t>
      </w:r>
      <w:r>
        <w:br/>
        <w:t>This contribution porposes conclusions on KI2 of the FS_5GSAT_ARCH_Ph3.</w:t>
      </w:r>
    </w:p>
    <w:p w14:paraId="0AECD81B" w14:textId="77777777" w:rsidR="00B56CC5" w:rsidRPr="005B25A1" w:rsidRDefault="00B56CC5" w:rsidP="00B56CC5">
      <w:pPr>
        <w:keepNext/>
        <w:keepLines/>
        <w:rPr>
          <w:b/>
          <w:bCs/>
        </w:rPr>
      </w:pPr>
      <w:r w:rsidRPr="005B25A1">
        <w:rPr>
          <w:b/>
          <w:bCs/>
        </w:rPr>
        <w:t>Parallel discussion:</w:t>
      </w:r>
    </w:p>
    <w:p w14:paraId="3B2B29CC" w14:textId="77777777" w:rsidR="00B56CC5" w:rsidRPr="005B25A1" w:rsidRDefault="00B56CC5" w:rsidP="00B56CC5">
      <w:pPr>
        <w:keepNext/>
        <w:keepLines/>
      </w:pPr>
      <w:r w:rsidRPr="00B56CC5">
        <w:rPr>
          <w:color w:val="0000FF"/>
        </w:rPr>
        <w:t>Not handled</w:t>
      </w:r>
      <w:r>
        <w:t>.</w:t>
      </w:r>
    </w:p>
    <w:p w14:paraId="01EF5479" w14:textId="77777777" w:rsidR="00B56CC5" w:rsidRPr="00EB0339" w:rsidRDefault="00B56CC5" w:rsidP="00B56CC5">
      <w:r w:rsidRPr="005B25A1">
        <w:rPr>
          <w:b/>
          <w:bCs/>
        </w:rPr>
        <w:t>Status:</w:t>
      </w:r>
      <w:r>
        <w:t xml:space="preserve"> </w:t>
      </w:r>
      <w:r w:rsidRPr="00B56CC5">
        <w:rPr>
          <w:color w:val="0000FF"/>
        </w:rPr>
        <w:t>Not handled</w:t>
      </w:r>
      <w:r>
        <w:t>.</w:t>
      </w:r>
    </w:p>
    <w:p w14:paraId="530A555B" w14:textId="77777777" w:rsidR="000D0592" w:rsidRDefault="000D0592" w:rsidP="000D0592">
      <w:pPr>
        <w:pStyle w:val="NormTop"/>
      </w:pPr>
      <w:r w:rsidRPr="00ED26F2">
        <w:rPr>
          <w:color w:val="0000FF"/>
        </w:rPr>
        <w:t>S2-2406562</w:t>
      </w:r>
      <w:r w:rsidRPr="00D53282">
        <w:t xml:space="preserve"> </w:t>
      </w:r>
      <w:r>
        <w:t>(P-CR) 23.700-29: Evaluation and Conclusion for KI#2. (Source: Xiaomi)</w:t>
      </w:r>
      <w:r>
        <w:br/>
      </w:r>
      <w:r w:rsidRPr="00D53282">
        <w:rPr>
          <w:b/>
        </w:rPr>
        <w:t>Document for:</w:t>
      </w:r>
      <w:r w:rsidRPr="00D53282">
        <w:t xml:space="preserve"> </w:t>
      </w:r>
      <w:r>
        <w:t>Approval</w:t>
      </w:r>
      <w:r>
        <w:br/>
      </w:r>
      <w:r w:rsidRPr="00D53282">
        <w:rPr>
          <w:b/>
        </w:rPr>
        <w:t>Abstract:</w:t>
      </w:r>
      <w:r w:rsidRPr="00D53282">
        <w:t xml:space="preserve"> </w:t>
      </w:r>
      <w:r>
        <w:br/>
        <w:t>Proposes evaluations and conclusions for KI#2.</w:t>
      </w:r>
    </w:p>
    <w:p w14:paraId="558865DF" w14:textId="77777777" w:rsidR="00B56CC5" w:rsidRPr="005B25A1" w:rsidRDefault="00B56CC5" w:rsidP="00B56CC5">
      <w:pPr>
        <w:keepNext/>
        <w:keepLines/>
        <w:rPr>
          <w:b/>
          <w:bCs/>
        </w:rPr>
      </w:pPr>
      <w:r w:rsidRPr="005B25A1">
        <w:rPr>
          <w:b/>
          <w:bCs/>
        </w:rPr>
        <w:t>Parallel discussion:</w:t>
      </w:r>
    </w:p>
    <w:p w14:paraId="6CB8F387" w14:textId="77777777" w:rsidR="00B56CC5" w:rsidRPr="005B25A1" w:rsidRDefault="00B56CC5" w:rsidP="00B56CC5">
      <w:pPr>
        <w:keepNext/>
        <w:keepLines/>
      </w:pPr>
      <w:r w:rsidRPr="00B56CC5">
        <w:rPr>
          <w:color w:val="0000FF"/>
        </w:rPr>
        <w:t>Not handled</w:t>
      </w:r>
      <w:r>
        <w:t>.</w:t>
      </w:r>
    </w:p>
    <w:p w14:paraId="0E6378E2" w14:textId="77777777" w:rsidR="00B56CC5" w:rsidRPr="00EB0339" w:rsidRDefault="00B56CC5" w:rsidP="00B56CC5">
      <w:r w:rsidRPr="005B25A1">
        <w:rPr>
          <w:b/>
          <w:bCs/>
        </w:rPr>
        <w:t>Status:</w:t>
      </w:r>
      <w:r>
        <w:t xml:space="preserve"> </w:t>
      </w:r>
      <w:r w:rsidRPr="00B56CC5">
        <w:rPr>
          <w:color w:val="0000FF"/>
        </w:rPr>
        <w:t>Not handled</w:t>
      </w:r>
      <w:r>
        <w:t>.</w:t>
      </w:r>
    </w:p>
    <w:p w14:paraId="468BF934" w14:textId="77777777" w:rsidR="000D0592" w:rsidRDefault="000D0592" w:rsidP="000D0592">
      <w:pPr>
        <w:pStyle w:val="NormTop"/>
      </w:pPr>
      <w:r w:rsidRPr="00ED26F2">
        <w:rPr>
          <w:color w:val="0000FF"/>
        </w:rPr>
        <w:t>S2-2406605</w:t>
      </w:r>
      <w:r w:rsidRPr="00D53282">
        <w:t xml:space="preserve"> </w:t>
      </w:r>
      <w:r>
        <w:t>(P-CR) 23.700-29: KI#2: Conclusion for SMS support.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KI#2 in FS_5GSAT_ARCH_Ph3.</w:t>
      </w:r>
    </w:p>
    <w:p w14:paraId="19212CE0" w14:textId="77777777" w:rsidR="00B56CC5" w:rsidRPr="005B25A1" w:rsidRDefault="00B56CC5" w:rsidP="00B56CC5">
      <w:pPr>
        <w:keepNext/>
        <w:keepLines/>
        <w:rPr>
          <w:b/>
          <w:bCs/>
        </w:rPr>
      </w:pPr>
      <w:r w:rsidRPr="005B25A1">
        <w:rPr>
          <w:b/>
          <w:bCs/>
        </w:rPr>
        <w:t>Parallel discussion:</w:t>
      </w:r>
    </w:p>
    <w:p w14:paraId="28C35EC0" w14:textId="77777777" w:rsidR="00B56CC5" w:rsidRPr="005B25A1" w:rsidRDefault="00B56CC5" w:rsidP="00B56CC5">
      <w:pPr>
        <w:keepNext/>
        <w:keepLines/>
      </w:pPr>
      <w:r w:rsidRPr="00B56CC5">
        <w:rPr>
          <w:color w:val="0000FF"/>
        </w:rPr>
        <w:t>Not handled</w:t>
      </w:r>
      <w:r>
        <w:t>.</w:t>
      </w:r>
    </w:p>
    <w:p w14:paraId="6A16A944" w14:textId="77777777" w:rsidR="00B56CC5" w:rsidRPr="00EB0339" w:rsidRDefault="00B56CC5" w:rsidP="00B56CC5">
      <w:r w:rsidRPr="005B25A1">
        <w:rPr>
          <w:b/>
          <w:bCs/>
        </w:rPr>
        <w:t>Status:</w:t>
      </w:r>
      <w:r>
        <w:t xml:space="preserve"> </w:t>
      </w:r>
      <w:r w:rsidRPr="00B56CC5">
        <w:rPr>
          <w:color w:val="0000FF"/>
        </w:rPr>
        <w:t>Not handled</w:t>
      </w:r>
      <w:r>
        <w:t>.</w:t>
      </w:r>
    </w:p>
    <w:p w14:paraId="2C84A185" w14:textId="77777777" w:rsidR="000D0592" w:rsidRDefault="000D0592" w:rsidP="000D0592">
      <w:pPr>
        <w:pStyle w:val="NormTop"/>
      </w:pPr>
      <w:r w:rsidRPr="00ED26F2">
        <w:rPr>
          <w:color w:val="0000FF"/>
        </w:rPr>
        <w:t>S2-2406640</w:t>
      </w:r>
      <w:r w:rsidRPr="00D53282">
        <w:t xml:space="preserve"> </w:t>
      </w:r>
      <w:r>
        <w:t>(P-CR) 23.700-29: KI#2, Evaluation for architecture options to support S&amp;F Satellite operation.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an evaluation on KI#2.</w:t>
      </w:r>
    </w:p>
    <w:p w14:paraId="0268746B" w14:textId="77777777" w:rsidR="00B56CC5" w:rsidRPr="005B25A1" w:rsidRDefault="00B56CC5" w:rsidP="00B56CC5">
      <w:pPr>
        <w:keepNext/>
        <w:keepLines/>
        <w:rPr>
          <w:b/>
          <w:bCs/>
        </w:rPr>
      </w:pPr>
      <w:r w:rsidRPr="005B25A1">
        <w:rPr>
          <w:b/>
          <w:bCs/>
        </w:rPr>
        <w:t>Parallel discussion:</w:t>
      </w:r>
    </w:p>
    <w:p w14:paraId="7C46D0C2" w14:textId="77777777" w:rsidR="00B56CC5" w:rsidRPr="005B25A1" w:rsidRDefault="00B56CC5" w:rsidP="00B56CC5">
      <w:pPr>
        <w:keepNext/>
        <w:keepLines/>
      </w:pPr>
      <w:r w:rsidRPr="00B56CC5">
        <w:rPr>
          <w:color w:val="0000FF"/>
        </w:rPr>
        <w:t>Not handled</w:t>
      </w:r>
      <w:r>
        <w:t>.</w:t>
      </w:r>
    </w:p>
    <w:p w14:paraId="43C3A2E8" w14:textId="77777777" w:rsidR="00B56CC5" w:rsidRPr="00EB0339" w:rsidRDefault="00B56CC5" w:rsidP="00B56CC5">
      <w:r w:rsidRPr="005B25A1">
        <w:rPr>
          <w:b/>
          <w:bCs/>
        </w:rPr>
        <w:t>Status:</w:t>
      </w:r>
      <w:r>
        <w:t xml:space="preserve"> </w:t>
      </w:r>
      <w:r w:rsidRPr="00B56CC5">
        <w:rPr>
          <w:color w:val="0000FF"/>
        </w:rPr>
        <w:t>Not handled</w:t>
      </w:r>
      <w:r>
        <w:t>.</w:t>
      </w:r>
    </w:p>
    <w:p w14:paraId="45C0B2D0" w14:textId="77777777" w:rsidR="000D0592" w:rsidRDefault="000D0592" w:rsidP="000D0592">
      <w:pPr>
        <w:pStyle w:val="NormTop"/>
      </w:pPr>
      <w:r w:rsidRPr="00ED26F2">
        <w:rPr>
          <w:color w:val="0000FF"/>
        </w:rPr>
        <w:t>S2-2406641</w:t>
      </w:r>
      <w:r w:rsidRPr="00D53282">
        <w:t xml:space="preserve"> </w:t>
      </w:r>
      <w:r>
        <w:t>(P-CR) 23.700-29: KI#2, conclusion principles. (Source: OPPO,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KI#2.</w:t>
      </w:r>
    </w:p>
    <w:p w14:paraId="434D7593" w14:textId="77777777" w:rsidR="00B56CC5" w:rsidRPr="005B25A1" w:rsidRDefault="00B56CC5" w:rsidP="00B56CC5">
      <w:pPr>
        <w:keepNext/>
        <w:keepLines/>
        <w:rPr>
          <w:b/>
          <w:bCs/>
        </w:rPr>
      </w:pPr>
      <w:r w:rsidRPr="005B25A1">
        <w:rPr>
          <w:b/>
          <w:bCs/>
        </w:rPr>
        <w:t>Parallel discussion:</w:t>
      </w:r>
    </w:p>
    <w:p w14:paraId="0DA45356" w14:textId="77777777" w:rsidR="00B56CC5" w:rsidRPr="005B25A1" w:rsidRDefault="00B56CC5" w:rsidP="00B56CC5">
      <w:pPr>
        <w:keepNext/>
        <w:keepLines/>
      </w:pPr>
      <w:r w:rsidRPr="00B56CC5">
        <w:rPr>
          <w:color w:val="0000FF"/>
        </w:rPr>
        <w:t>Not handled</w:t>
      </w:r>
      <w:r>
        <w:t>.</w:t>
      </w:r>
    </w:p>
    <w:p w14:paraId="741DAFEE" w14:textId="77777777" w:rsidR="00B56CC5" w:rsidRPr="00EB0339" w:rsidRDefault="00B56CC5" w:rsidP="00B56CC5">
      <w:r w:rsidRPr="005B25A1">
        <w:rPr>
          <w:b/>
          <w:bCs/>
        </w:rPr>
        <w:t>Status:</w:t>
      </w:r>
      <w:r>
        <w:t xml:space="preserve"> </w:t>
      </w:r>
      <w:r w:rsidRPr="00B56CC5">
        <w:rPr>
          <w:color w:val="0000FF"/>
        </w:rPr>
        <w:t>Not handled</w:t>
      </w:r>
      <w:r>
        <w:t>.</w:t>
      </w:r>
    </w:p>
    <w:p w14:paraId="735B6FD9" w14:textId="77777777" w:rsidR="000D0592" w:rsidRDefault="000D0592" w:rsidP="000D0592">
      <w:pPr>
        <w:pStyle w:val="NormTop"/>
      </w:pPr>
      <w:r w:rsidRPr="00ED26F2">
        <w:rPr>
          <w:color w:val="0000FF"/>
        </w:rPr>
        <w:lastRenderedPageBreak/>
        <w:t>S2-2406710</w:t>
      </w:r>
      <w:r w:rsidRPr="00D53282">
        <w:t xml:space="preserve"> </w:t>
      </w:r>
      <w:r>
        <w:t>(P-CR) 23.700-29: KI#2: Overall Evaluation and conclusion. (Source: CATT)</w:t>
      </w:r>
      <w:r>
        <w:br/>
      </w:r>
      <w:r w:rsidRPr="00D53282">
        <w:rPr>
          <w:b/>
        </w:rPr>
        <w:t>Document for:</w:t>
      </w:r>
      <w:r w:rsidRPr="00D53282">
        <w:t xml:space="preserve"> </w:t>
      </w:r>
      <w:r>
        <w:t>Approval</w:t>
      </w:r>
      <w:r>
        <w:br/>
      </w:r>
      <w:r w:rsidRPr="00D53282">
        <w:rPr>
          <w:b/>
        </w:rPr>
        <w:t>Abstract:</w:t>
      </w:r>
      <w:r w:rsidRPr="00D53282">
        <w:t xml:space="preserve"> </w:t>
      </w:r>
      <w:r>
        <w:br/>
        <w:t>An overall evaluation and conclusion on KI#2 is proposed.</w:t>
      </w:r>
    </w:p>
    <w:p w14:paraId="15DED1E5" w14:textId="77777777" w:rsidR="000D0592" w:rsidRPr="005B25A1" w:rsidRDefault="000D0592" w:rsidP="000D0592">
      <w:pPr>
        <w:keepNext/>
        <w:keepLines/>
        <w:rPr>
          <w:b/>
          <w:bCs/>
        </w:rPr>
      </w:pPr>
      <w:r w:rsidRPr="005B25A1">
        <w:rPr>
          <w:b/>
          <w:bCs/>
        </w:rPr>
        <w:t>Convenor comment:</w:t>
      </w:r>
    </w:p>
    <w:p w14:paraId="2026EDA0" w14:textId="77777777" w:rsidR="000D0592" w:rsidRPr="005B25A1" w:rsidRDefault="000D0592" w:rsidP="000D0592">
      <w:pPr>
        <w:keepNext/>
        <w:keepLines/>
      </w:pPr>
      <w:r w:rsidRPr="005B25A1">
        <w:t>Handle as baseline for complementary architecture (full MME on board) versus full EPC + HSS/AS.</w:t>
      </w:r>
    </w:p>
    <w:p w14:paraId="31F32550" w14:textId="77777777" w:rsidR="00B56CC5" w:rsidRPr="005B25A1" w:rsidRDefault="00B56CC5" w:rsidP="00B56CC5">
      <w:pPr>
        <w:keepNext/>
        <w:keepLines/>
        <w:rPr>
          <w:b/>
          <w:bCs/>
        </w:rPr>
      </w:pPr>
      <w:r w:rsidRPr="005B25A1">
        <w:rPr>
          <w:b/>
          <w:bCs/>
        </w:rPr>
        <w:t>Parallel discussion:</w:t>
      </w:r>
    </w:p>
    <w:p w14:paraId="57EB3E9C" w14:textId="77777777" w:rsidR="00B56CC5" w:rsidRPr="005B25A1" w:rsidRDefault="00B56CC5" w:rsidP="00B56CC5">
      <w:pPr>
        <w:keepNext/>
        <w:keepLines/>
      </w:pPr>
      <w:r w:rsidRPr="00B56CC5">
        <w:rPr>
          <w:color w:val="0000FF"/>
        </w:rPr>
        <w:t>Not handled</w:t>
      </w:r>
      <w:r>
        <w:t>.</w:t>
      </w:r>
    </w:p>
    <w:p w14:paraId="76CDCAA0" w14:textId="77777777" w:rsidR="00B56CC5" w:rsidRPr="00EB0339" w:rsidRDefault="00B56CC5" w:rsidP="00B56CC5">
      <w:r w:rsidRPr="005B25A1">
        <w:rPr>
          <w:b/>
          <w:bCs/>
        </w:rPr>
        <w:t>Status:</w:t>
      </w:r>
      <w:r>
        <w:t xml:space="preserve"> </w:t>
      </w:r>
      <w:r w:rsidRPr="00B56CC5">
        <w:rPr>
          <w:color w:val="0000FF"/>
        </w:rPr>
        <w:t>Not handled</w:t>
      </w:r>
      <w:r>
        <w:t>.</w:t>
      </w:r>
    </w:p>
    <w:p w14:paraId="4F72099A" w14:textId="77777777" w:rsidR="000D0592" w:rsidRDefault="000D0592" w:rsidP="000D0592">
      <w:pPr>
        <w:pStyle w:val="NormTop"/>
      </w:pPr>
      <w:r w:rsidRPr="00ED26F2">
        <w:rPr>
          <w:color w:val="0000FF"/>
        </w:rPr>
        <w:t>S2-2406383</w:t>
      </w:r>
      <w:r w:rsidRPr="00D53282">
        <w:t xml:space="preserve"> </w:t>
      </w:r>
      <w:r>
        <w:t>(DISCUSSION) KI#2, SMS transmission with eNB onboard satellite. (Source: LG Electronics)</w:t>
      </w:r>
      <w:r>
        <w:br/>
      </w:r>
      <w:r w:rsidRPr="00D53282">
        <w:rPr>
          <w:b/>
        </w:rPr>
        <w:t>Document for:</w:t>
      </w:r>
      <w:r w:rsidRPr="00D53282">
        <w:t xml:space="preserve"> </w:t>
      </w:r>
      <w:r>
        <w:t>Information</w:t>
      </w:r>
      <w:r>
        <w:br/>
      </w:r>
      <w:r w:rsidRPr="00D53282">
        <w:rPr>
          <w:b/>
        </w:rPr>
        <w:t>Abstract:</w:t>
      </w:r>
      <w:r w:rsidRPr="00D53282">
        <w:t xml:space="preserve"> </w:t>
      </w:r>
      <w:r>
        <w:br/>
        <w:t>This contribution provides information for MO/MT SMS procedure with Store and Forward operation using eNB only onboard satellite architecture.</w:t>
      </w:r>
    </w:p>
    <w:p w14:paraId="4FE341CD" w14:textId="77777777" w:rsidR="00B56CC5" w:rsidRPr="005B25A1" w:rsidRDefault="00B56CC5" w:rsidP="00B56CC5">
      <w:pPr>
        <w:keepNext/>
        <w:keepLines/>
        <w:rPr>
          <w:b/>
          <w:bCs/>
        </w:rPr>
      </w:pPr>
      <w:r w:rsidRPr="005B25A1">
        <w:rPr>
          <w:b/>
          <w:bCs/>
        </w:rPr>
        <w:t>Parallel discussion:</w:t>
      </w:r>
    </w:p>
    <w:p w14:paraId="5C60420B" w14:textId="77777777" w:rsidR="00B56CC5" w:rsidRPr="005B25A1" w:rsidRDefault="00B56CC5" w:rsidP="00B56CC5">
      <w:pPr>
        <w:keepNext/>
        <w:keepLines/>
      </w:pPr>
      <w:r w:rsidRPr="00B56CC5">
        <w:rPr>
          <w:color w:val="0000FF"/>
        </w:rPr>
        <w:t>Not handled</w:t>
      </w:r>
      <w:r>
        <w:t>.</w:t>
      </w:r>
    </w:p>
    <w:p w14:paraId="73D28166" w14:textId="77777777" w:rsidR="00B56CC5" w:rsidRPr="00EB0339" w:rsidRDefault="00B56CC5" w:rsidP="00B56CC5">
      <w:r w:rsidRPr="005B25A1">
        <w:rPr>
          <w:b/>
          <w:bCs/>
        </w:rPr>
        <w:t>Status:</w:t>
      </w:r>
      <w:r>
        <w:t xml:space="preserve"> </w:t>
      </w:r>
      <w:r w:rsidRPr="00B56CC5">
        <w:rPr>
          <w:color w:val="0000FF"/>
        </w:rPr>
        <w:t>Not handled</w:t>
      </w:r>
      <w:r>
        <w:t>.</w:t>
      </w:r>
    </w:p>
    <w:p w14:paraId="3A881745"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Evaluation and Conclusion for KI#3 UE-satellite-UE communication</w:t>
      </w:r>
    </w:p>
    <w:p w14:paraId="11F180BF" w14:textId="77777777" w:rsidR="000D0592" w:rsidRDefault="000D0592" w:rsidP="000D0592">
      <w:pPr>
        <w:pStyle w:val="NormTop"/>
      </w:pPr>
      <w:r w:rsidRPr="00ED26F2">
        <w:rPr>
          <w:color w:val="0000FF"/>
        </w:rPr>
        <w:t>S2-2406530</w:t>
      </w:r>
      <w:r w:rsidRPr="00D53282">
        <w:t xml:space="preserve"> </w:t>
      </w:r>
      <w:r>
        <w:t>(P-CR) 23.700-29: Introduction for conclusions on the architecture principles following the NWM discussions, for KI3. (Source: Thales(rapporteur))</w:t>
      </w:r>
      <w:r>
        <w:br/>
      </w:r>
      <w:r w:rsidRPr="00D53282">
        <w:rPr>
          <w:b/>
        </w:rPr>
        <w:t>Document for:</w:t>
      </w:r>
      <w:r w:rsidRPr="00D53282">
        <w:t xml:space="preserve"> </w:t>
      </w:r>
      <w:r>
        <w:t>Approval</w:t>
      </w:r>
      <w:r>
        <w:br/>
      </w:r>
      <w:r w:rsidRPr="00D53282">
        <w:rPr>
          <w:b/>
        </w:rPr>
        <w:t>Abstract:</w:t>
      </w:r>
      <w:r w:rsidRPr="00D53282">
        <w:t xml:space="preserve"> </w:t>
      </w:r>
      <w:r>
        <w:br/>
        <w:t>This contribution proposes Introduction for conclusions on the architecture principles following the NWM discussions, for KI3.</w:t>
      </w:r>
    </w:p>
    <w:p w14:paraId="78E4C838" w14:textId="77777777" w:rsidR="000D0592" w:rsidRPr="005B25A1" w:rsidRDefault="000D0592" w:rsidP="000D0592">
      <w:pPr>
        <w:keepNext/>
        <w:keepLines/>
        <w:rPr>
          <w:b/>
          <w:bCs/>
        </w:rPr>
      </w:pPr>
      <w:r w:rsidRPr="005B25A1">
        <w:rPr>
          <w:b/>
          <w:bCs/>
        </w:rPr>
        <w:t>Convenor comment:</w:t>
      </w:r>
    </w:p>
    <w:p w14:paraId="7BE20C51" w14:textId="77777777" w:rsidR="000D0592" w:rsidRPr="005B25A1" w:rsidRDefault="000D0592" w:rsidP="000D0592">
      <w:pPr>
        <w:keepNext/>
        <w:keepLines/>
      </w:pPr>
      <w:r w:rsidRPr="005B25A1">
        <w:t>For information (NWM principles from majority).</w:t>
      </w:r>
    </w:p>
    <w:p w14:paraId="6DBB2B5A" w14:textId="77777777" w:rsidR="00B56CC5" w:rsidRPr="005B25A1" w:rsidRDefault="00B56CC5" w:rsidP="00B56CC5">
      <w:pPr>
        <w:keepNext/>
        <w:keepLines/>
        <w:rPr>
          <w:b/>
          <w:bCs/>
        </w:rPr>
      </w:pPr>
      <w:r w:rsidRPr="005B25A1">
        <w:rPr>
          <w:b/>
          <w:bCs/>
        </w:rPr>
        <w:t>Parallel discussion:</w:t>
      </w:r>
    </w:p>
    <w:p w14:paraId="407AFAEE" w14:textId="77777777" w:rsidR="00B56CC5" w:rsidRPr="005B25A1" w:rsidRDefault="00B56CC5" w:rsidP="00B56CC5">
      <w:pPr>
        <w:keepNext/>
        <w:keepLines/>
      </w:pPr>
      <w:r w:rsidRPr="00B56CC5">
        <w:rPr>
          <w:color w:val="0000FF"/>
        </w:rPr>
        <w:t>Not handled</w:t>
      </w:r>
      <w:r>
        <w:t>.</w:t>
      </w:r>
    </w:p>
    <w:p w14:paraId="48F95134" w14:textId="77777777" w:rsidR="00B56CC5" w:rsidRPr="00EB0339" w:rsidRDefault="00B56CC5" w:rsidP="00B56CC5">
      <w:r w:rsidRPr="005B25A1">
        <w:rPr>
          <w:b/>
          <w:bCs/>
        </w:rPr>
        <w:t>Status:</w:t>
      </w:r>
      <w:r>
        <w:t xml:space="preserve"> </w:t>
      </w:r>
      <w:r w:rsidRPr="00B56CC5">
        <w:rPr>
          <w:color w:val="0000FF"/>
        </w:rPr>
        <w:t>Not handled</w:t>
      </w:r>
      <w:r>
        <w:t>.</w:t>
      </w:r>
    </w:p>
    <w:p w14:paraId="193698D3" w14:textId="77777777" w:rsidR="000D0592" w:rsidRDefault="000D0592" w:rsidP="000D0592">
      <w:pPr>
        <w:pStyle w:val="NormTop"/>
      </w:pPr>
      <w:r w:rsidRPr="00ED26F2">
        <w:rPr>
          <w:color w:val="0000FF"/>
        </w:rPr>
        <w:lastRenderedPageBreak/>
        <w:t>S2-2406556</w:t>
      </w:r>
      <w:r w:rsidRPr="00D53282">
        <w:t xml:space="preserve"> </w:t>
      </w:r>
      <w:r>
        <w:t>(P-CR) 23.700-29: KI#3 Conclusion: For UE-SAT-UE communication. (Source: Huawei, HiSilicon)</w:t>
      </w:r>
      <w:r>
        <w:br/>
      </w:r>
      <w:r w:rsidRPr="00D53282">
        <w:rPr>
          <w:b/>
        </w:rPr>
        <w:t>Document for:</w:t>
      </w:r>
      <w:r w:rsidRPr="00D53282">
        <w:t xml:space="preserve"> </w:t>
      </w:r>
      <w:r>
        <w:t>Approval</w:t>
      </w:r>
      <w:r>
        <w:br/>
      </w:r>
      <w:r w:rsidRPr="00D53282">
        <w:rPr>
          <w:b/>
        </w:rPr>
        <w:t>Abstract:</w:t>
      </w:r>
      <w:r w:rsidRPr="00D53282">
        <w:t xml:space="preserve"> </w:t>
      </w:r>
      <w:r>
        <w:br/>
        <w:t>To reuse existing LI architecture, AGW should be onboard. In this release, only when two UEs are under the same satellite, the UE-SAT-UE communication will be enabled.</w:t>
      </w:r>
    </w:p>
    <w:p w14:paraId="5E91A507" w14:textId="77777777" w:rsidR="000D0592" w:rsidRPr="005B25A1" w:rsidRDefault="000D0592" w:rsidP="000D0592">
      <w:pPr>
        <w:keepNext/>
        <w:keepLines/>
        <w:rPr>
          <w:b/>
          <w:bCs/>
        </w:rPr>
      </w:pPr>
      <w:r w:rsidRPr="005B25A1">
        <w:rPr>
          <w:b/>
          <w:bCs/>
        </w:rPr>
        <w:t>Convenor comment:</w:t>
      </w:r>
    </w:p>
    <w:p w14:paraId="1474D73C" w14:textId="77777777" w:rsidR="000D0592" w:rsidRPr="005B25A1" w:rsidRDefault="000D0592" w:rsidP="000D0592">
      <w:pPr>
        <w:keepNext/>
        <w:keepLines/>
      </w:pPr>
      <w:r w:rsidRPr="005B25A1">
        <w:t>Handle as baseline for option: UEs are under the same satellite.</w:t>
      </w:r>
    </w:p>
    <w:p w14:paraId="6171DC88" w14:textId="77777777" w:rsidR="000D0592" w:rsidRPr="005B25A1" w:rsidRDefault="000D0592" w:rsidP="000D0592">
      <w:pPr>
        <w:keepNext/>
        <w:keepLines/>
        <w:rPr>
          <w:b/>
          <w:bCs/>
        </w:rPr>
      </w:pPr>
      <w:r w:rsidRPr="005B25A1">
        <w:rPr>
          <w:b/>
          <w:bCs/>
        </w:rPr>
        <w:t>Parallel discussion:</w:t>
      </w:r>
    </w:p>
    <w:p w14:paraId="68262F09" w14:textId="77777777" w:rsidR="000D0592" w:rsidRPr="00B81031" w:rsidRDefault="000D0592" w:rsidP="000D0592">
      <w:pPr>
        <w:keepNext/>
        <w:keepLines/>
        <w:rPr>
          <w:i/>
        </w:rPr>
      </w:pPr>
      <w:r>
        <w:rPr>
          <w:i/>
        </w:rPr>
        <w:t xml:space="preserve">Revised in parallel session to </w:t>
      </w:r>
      <w:r w:rsidRPr="00ED26F2">
        <w:rPr>
          <w:i/>
          <w:color w:val="0000FF"/>
        </w:rPr>
        <w:t>S2-2406903</w:t>
      </w:r>
      <w:r>
        <w:rPr>
          <w:i/>
        </w:rPr>
        <w:t>.</w:t>
      </w:r>
    </w:p>
    <w:p w14:paraId="1BE7601C" w14:textId="77777777" w:rsidR="000D0592" w:rsidRPr="00B81031" w:rsidRDefault="000D0592" w:rsidP="000D0592">
      <w:pPr>
        <w:keepNext/>
        <w:keepLines/>
        <w:rPr>
          <w:i/>
        </w:rPr>
      </w:pPr>
      <w:r>
        <w:rPr>
          <w:i/>
        </w:rPr>
        <w:t xml:space="preserve">Revised in parallel session to </w:t>
      </w:r>
      <w:r w:rsidRPr="00ED26F2">
        <w:rPr>
          <w:i/>
          <w:color w:val="0000FF"/>
        </w:rPr>
        <w:t>S2-2407163</w:t>
      </w:r>
      <w:r>
        <w:rPr>
          <w:i/>
        </w:rPr>
        <w:t>.</w:t>
      </w:r>
    </w:p>
    <w:p w14:paraId="23B2DF75" w14:textId="77777777" w:rsidR="00B56CC5" w:rsidRPr="00B81031" w:rsidRDefault="00B56CC5" w:rsidP="00B56CC5">
      <w:pPr>
        <w:keepNext/>
        <w:keepLines/>
        <w:rPr>
          <w:i/>
        </w:rPr>
      </w:pPr>
      <w:r>
        <w:rPr>
          <w:i/>
        </w:rPr>
        <w:t>Agreed in parallel session.</w:t>
      </w:r>
    </w:p>
    <w:p w14:paraId="47B4B861" w14:textId="77777777" w:rsidR="00B56CC5" w:rsidRPr="005B25A1" w:rsidRDefault="00B56CC5" w:rsidP="00B56CC5">
      <w:pPr>
        <w:keepNext/>
        <w:keepLines/>
        <w:rPr>
          <w:b/>
          <w:bCs/>
        </w:rPr>
      </w:pPr>
      <w:r w:rsidRPr="005B25A1">
        <w:rPr>
          <w:b/>
          <w:bCs/>
        </w:rPr>
        <w:t>Plenary Discussion:</w:t>
      </w:r>
    </w:p>
    <w:p w14:paraId="7B1242A4" w14:textId="77777777" w:rsidR="00B56CC5" w:rsidRPr="00B56CC5" w:rsidRDefault="00B56CC5" w:rsidP="00B56CC5">
      <w:pPr>
        <w:keepNext/>
        <w:keepLines/>
      </w:pPr>
      <w:r>
        <w:t xml:space="preserve">This was </w:t>
      </w:r>
      <w:r w:rsidRPr="00B56CC5">
        <w:rPr>
          <w:color w:val="FF0000"/>
        </w:rPr>
        <w:t>block approved</w:t>
      </w:r>
      <w:r>
        <w:t>.</w:t>
      </w:r>
    </w:p>
    <w:p w14:paraId="069392E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00C1693" w14:textId="77777777" w:rsidR="000D0592" w:rsidRDefault="000D0592" w:rsidP="000D0592">
      <w:pPr>
        <w:pStyle w:val="NormTop"/>
      </w:pPr>
      <w:r w:rsidRPr="00ED26F2">
        <w:rPr>
          <w:color w:val="0000FF"/>
        </w:rPr>
        <w:t>S2-2406020</w:t>
      </w:r>
      <w:r w:rsidRPr="00D53282">
        <w:t xml:space="preserve"> </w:t>
      </w:r>
      <w:r>
        <w:t>(P-CR) 23.700-29: FS_5GSAT_ARCH KI#3 Solution Evaluation.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evaluation for KI#3 of the FS_5GSAT_ARCH_Ph3.</w:t>
      </w:r>
    </w:p>
    <w:p w14:paraId="1FAD2271" w14:textId="77777777" w:rsidR="00B56CC5" w:rsidRPr="005B25A1" w:rsidRDefault="00B56CC5" w:rsidP="00B56CC5">
      <w:pPr>
        <w:keepNext/>
        <w:keepLines/>
        <w:rPr>
          <w:b/>
          <w:bCs/>
        </w:rPr>
      </w:pPr>
      <w:r w:rsidRPr="005B25A1">
        <w:rPr>
          <w:b/>
          <w:bCs/>
        </w:rPr>
        <w:t>Parallel discussion:</w:t>
      </w:r>
    </w:p>
    <w:p w14:paraId="500F07C4" w14:textId="77777777" w:rsidR="00B56CC5" w:rsidRPr="005B25A1" w:rsidRDefault="00B56CC5" w:rsidP="00B56CC5">
      <w:pPr>
        <w:keepNext/>
        <w:keepLines/>
      </w:pPr>
      <w:r w:rsidRPr="00B56CC5">
        <w:rPr>
          <w:color w:val="0000FF"/>
        </w:rPr>
        <w:t>Not handled</w:t>
      </w:r>
      <w:r>
        <w:t>.</w:t>
      </w:r>
    </w:p>
    <w:p w14:paraId="6BA9C550" w14:textId="77777777" w:rsidR="00B56CC5" w:rsidRPr="00EB0339" w:rsidRDefault="00B56CC5" w:rsidP="00B56CC5">
      <w:r w:rsidRPr="005B25A1">
        <w:rPr>
          <w:b/>
          <w:bCs/>
        </w:rPr>
        <w:t>Status:</w:t>
      </w:r>
      <w:r>
        <w:t xml:space="preserve"> </w:t>
      </w:r>
      <w:r w:rsidRPr="00B56CC5">
        <w:rPr>
          <w:color w:val="0000FF"/>
        </w:rPr>
        <w:t>Not handled</w:t>
      </w:r>
      <w:r>
        <w:t>.</w:t>
      </w:r>
    </w:p>
    <w:p w14:paraId="0AB19CF7" w14:textId="77777777" w:rsidR="000D0592" w:rsidRDefault="000D0592" w:rsidP="000D0592">
      <w:pPr>
        <w:pStyle w:val="NormTop"/>
      </w:pPr>
      <w:r w:rsidRPr="00ED26F2">
        <w:rPr>
          <w:color w:val="0000FF"/>
        </w:rPr>
        <w:t>S2-2406021</w:t>
      </w:r>
      <w:r w:rsidRPr="00D53282">
        <w:t xml:space="preserve"> </w:t>
      </w:r>
      <w:r>
        <w:t>(P-CR) 23.700-29: FS_5GSAT_ARCH_Ph3 KI#3 Conclusion.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for KI#3 of FS_5GSAT_ARCH_Ph3.</w:t>
      </w:r>
    </w:p>
    <w:p w14:paraId="6B038978" w14:textId="77777777" w:rsidR="00B56CC5" w:rsidRPr="005B25A1" w:rsidRDefault="00B56CC5" w:rsidP="00B56CC5">
      <w:pPr>
        <w:keepNext/>
        <w:keepLines/>
        <w:rPr>
          <w:b/>
          <w:bCs/>
        </w:rPr>
      </w:pPr>
      <w:r w:rsidRPr="005B25A1">
        <w:rPr>
          <w:b/>
          <w:bCs/>
        </w:rPr>
        <w:t>Parallel discussion:</w:t>
      </w:r>
    </w:p>
    <w:p w14:paraId="01BDA0BB" w14:textId="77777777" w:rsidR="00B56CC5" w:rsidRPr="005B25A1" w:rsidRDefault="00B56CC5" w:rsidP="00B56CC5">
      <w:pPr>
        <w:keepNext/>
        <w:keepLines/>
      </w:pPr>
      <w:r w:rsidRPr="00B56CC5">
        <w:rPr>
          <w:color w:val="0000FF"/>
        </w:rPr>
        <w:t>Not handled</w:t>
      </w:r>
      <w:r>
        <w:t>.</w:t>
      </w:r>
    </w:p>
    <w:p w14:paraId="62CBDB35" w14:textId="77777777" w:rsidR="00B56CC5" w:rsidRPr="00EB0339" w:rsidRDefault="00B56CC5" w:rsidP="00B56CC5">
      <w:r w:rsidRPr="005B25A1">
        <w:rPr>
          <w:b/>
          <w:bCs/>
        </w:rPr>
        <w:t>Status:</w:t>
      </w:r>
      <w:r>
        <w:t xml:space="preserve"> </w:t>
      </w:r>
      <w:r w:rsidRPr="00B56CC5">
        <w:rPr>
          <w:color w:val="0000FF"/>
        </w:rPr>
        <w:t>Not handled</w:t>
      </w:r>
      <w:r>
        <w:t>.</w:t>
      </w:r>
    </w:p>
    <w:p w14:paraId="63A361C2" w14:textId="77777777" w:rsidR="000D0592" w:rsidRDefault="000D0592" w:rsidP="000D0592">
      <w:pPr>
        <w:pStyle w:val="NormTop"/>
      </w:pPr>
      <w:r w:rsidRPr="00ED26F2">
        <w:rPr>
          <w:color w:val="0000FF"/>
        </w:rPr>
        <w:t>S2-2406062</w:t>
      </w:r>
      <w:r w:rsidRPr="00D53282">
        <w:t xml:space="preserve"> </w:t>
      </w:r>
      <w:r>
        <w:t>(P-CR) 23.700-29: KI#3: Evaluation and Conclusion. (Source: NTT DOCOMO)</w:t>
      </w:r>
      <w:r>
        <w:br/>
      </w:r>
      <w:r w:rsidRPr="00D53282">
        <w:rPr>
          <w:b/>
        </w:rPr>
        <w:t>Document for:</w:t>
      </w:r>
      <w:r w:rsidRPr="00D53282">
        <w:t xml:space="preserve"> </w:t>
      </w:r>
      <w:r>
        <w:t>Approval</w:t>
      </w:r>
      <w:r>
        <w:br/>
      </w:r>
      <w:r w:rsidRPr="00D53282">
        <w:rPr>
          <w:b/>
        </w:rPr>
        <w:t>Abstract:</w:t>
      </w:r>
      <w:r w:rsidRPr="00D53282">
        <w:t xml:space="preserve"> </w:t>
      </w:r>
      <w:r>
        <w:br/>
        <w:t>Evaluation and conclusion for KI#3.</w:t>
      </w:r>
    </w:p>
    <w:p w14:paraId="41A55FB7" w14:textId="77777777" w:rsidR="00B56CC5" w:rsidRPr="005B25A1" w:rsidRDefault="00B56CC5" w:rsidP="00B56CC5">
      <w:pPr>
        <w:keepNext/>
        <w:keepLines/>
        <w:rPr>
          <w:b/>
          <w:bCs/>
        </w:rPr>
      </w:pPr>
      <w:r w:rsidRPr="005B25A1">
        <w:rPr>
          <w:b/>
          <w:bCs/>
        </w:rPr>
        <w:t>Parallel discussion:</w:t>
      </w:r>
    </w:p>
    <w:p w14:paraId="0055C9B3" w14:textId="77777777" w:rsidR="00B56CC5" w:rsidRPr="005B25A1" w:rsidRDefault="00B56CC5" w:rsidP="00B56CC5">
      <w:pPr>
        <w:keepNext/>
        <w:keepLines/>
      </w:pPr>
      <w:r w:rsidRPr="00B56CC5">
        <w:rPr>
          <w:color w:val="0000FF"/>
        </w:rPr>
        <w:t>Not handled</w:t>
      </w:r>
      <w:r>
        <w:t>.</w:t>
      </w:r>
    </w:p>
    <w:p w14:paraId="76277FD0" w14:textId="77777777" w:rsidR="00B56CC5" w:rsidRPr="00EB0339" w:rsidRDefault="00B56CC5" w:rsidP="00B56CC5">
      <w:r w:rsidRPr="005B25A1">
        <w:rPr>
          <w:b/>
          <w:bCs/>
        </w:rPr>
        <w:t>Status:</w:t>
      </w:r>
      <w:r>
        <w:t xml:space="preserve"> </w:t>
      </w:r>
      <w:r w:rsidRPr="00B56CC5">
        <w:rPr>
          <w:color w:val="0000FF"/>
        </w:rPr>
        <w:t>Not handled</w:t>
      </w:r>
      <w:r>
        <w:t>.</w:t>
      </w:r>
    </w:p>
    <w:p w14:paraId="5B2C2558" w14:textId="77777777" w:rsidR="000D0592" w:rsidRDefault="000D0592" w:rsidP="000D0592">
      <w:pPr>
        <w:pStyle w:val="NormTop"/>
      </w:pPr>
      <w:r w:rsidRPr="00ED26F2">
        <w:rPr>
          <w:color w:val="0000FF"/>
        </w:rPr>
        <w:lastRenderedPageBreak/>
        <w:t>S2-2406191</w:t>
      </w:r>
      <w:r w:rsidRPr="00D53282">
        <w:t xml:space="preserve"> </w:t>
      </w:r>
      <w:r>
        <w:t>(P-CR) 23.700-29: KI#3 Evaluations and conclusions .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evaluation and conclusion of KI#3 Support of UE-satellite-UE communication.</w:t>
      </w:r>
    </w:p>
    <w:p w14:paraId="47A175F0" w14:textId="77777777" w:rsidR="000D0592" w:rsidRPr="005B25A1" w:rsidRDefault="000D0592" w:rsidP="000D0592">
      <w:pPr>
        <w:keepNext/>
        <w:keepLines/>
        <w:rPr>
          <w:b/>
          <w:bCs/>
        </w:rPr>
      </w:pPr>
      <w:r w:rsidRPr="005B25A1">
        <w:rPr>
          <w:b/>
          <w:bCs/>
        </w:rPr>
        <w:t>Convenor comment:</w:t>
      </w:r>
    </w:p>
    <w:p w14:paraId="18365148" w14:textId="77777777" w:rsidR="000D0592" w:rsidRPr="005B25A1" w:rsidRDefault="000D0592" w:rsidP="000D0592">
      <w:pPr>
        <w:keepNext/>
        <w:keepLines/>
      </w:pPr>
      <w:r w:rsidRPr="005B25A1">
        <w:t>Handle for OPT1+ISL.</w:t>
      </w:r>
    </w:p>
    <w:p w14:paraId="645F39B6" w14:textId="77777777" w:rsidR="00B56CC5" w:rsidRPr="005B25A1" w:rsidRDefault="00B56CC5" w:rsidP="00B56CC5">
      <w:pPr>
        <w:keepNext/>
        <w:keepLines/>
        <w:rPr>
          <w:b/>
          <w:bCs/>
        </w:rPr>
      </w:pPr>
      <w:r w:rsidRPr="005B25A1">
        <w:rPr>
          <w:b/>
          <w:bCs/>
        </w:rPr>
        <w:t>Parallel discussion:</w:t>
      </w:r>
    </w:p>
    <w:p w14:paraId="3435D99A" w14:textId="77777777" w:rsidR="00B56CC5" w:rsidRPr="005B25A1" w:rsidRDefault="00B56CC5" w:rsidP="00B56CC5">
      <w:pPr>
        <w:keepNext/>
        <w:keepLines/>
      </w:pPr>
      <w:r w:rsidRPr="00B56CC5">
        <w:rPr>
          <w:color w:val="0000FF"/>
        </w:rPr>
        <w:t>Not handled</w:t>
      </w:r>
      <w:r>
        <w:t>.</w:t>
      </w:r>
    </w:p>
    <w:p w14:paraId="10E9C4A9" w14:textId="77777777" w:rsidR="00B56CC5" w:rsidRPr="00EB0339" w:rsidRDefault="00B56CC5" w:rsidP="00B56CC5">
      <w:r w:rsidRPr="005B25A1">
        <w:rPr>
          <w:b/>
          <w:bCs/>
        </w:rPr>
        <w:t>Status:</w:t>
      </w:r>
      <w:r>
        <w:t xml:space="preserve"> </w:t>
      </w:r>
      <w:r w:rsidRPr="00B56CC5">
        <w:rPr>
          <w:color w:val="0000FF"/>
        </w:rPr>
        <w:t>Not handled</w:t>
      </w:r>
      <w:r>
        <w:t>.</w:t>
      </w:r>
    </w:p>
    <w:p w14:paraId="002CF37B" w14:textId="77777777" w:rsidR="000D0592" w:rsidRDefault="000D0592" w:rsidP="000D0592">
      <w:pPr>
        <w:pStyle w:val="NormTop"/>
      </w:pPr>
      <w:r w:rsidRPr="00ED26F2">
        <w:rPr>
          <w:color w:val="0000FF"/>
        </w:rPr>
        <w:t>S2-2406353</w:t>
      </w:r>
      <w:r w:rsidRPr="00D53282">
        <w:t xml:space="preserve"> </w:t>
      </w:r>
      <w:r>
        <w:t>(P-CR) 23.700-29: KI#3: Overall evaluation and conclusion.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evaluation and conclusion on KI#3.</w:t>
      </w:r>
    </w:p>
    <w:p w14:paraId="732A4775" w14:textId="77777777" w:rsidR="00B56CC5" w:rsidRPr="005B25A1" w:rsidRDefault="00B56CC5" w:rsidP="00B56CC5">
      <w:pPr>
        <w:keepNext/>
        <w:keepLines/>
        <w:rPr>
          <w:b/>
          <w:bCs/>
        </w:rPr>
      </w:pPr>
      <w:r w:rsidRPr="005B25A1">
        <w:rPr>
          <w:b/>
          <w:bCs/>
        </w:rPr>
        <w:t>Parallel discussion:</w:t>
      </w:r>
    </w:p>
    <w:p w14:paraId="380438F5" w14:textId="77777777" w:rsidR="00B56CC5" w:rsidRPr="005B25A1" w:rsidRDefault="00B56CC5" w:rsidP="00B56CC5">
      <w:pPr>
        <w:keepNext/>
        <w:keepLines/>
      </w:pPr>
      <w:r w:rsidRPr="00B56CC5">
        <w:rPr>
          <w:color w:val="0000FF"/>
        </w:rPr>
        <w:t>Not handled</w:t>
      </w:r>
      <w:r>
        <w:t>.</w:t>
      </w:r>
    </w:p>
    <w:p w14:paraId="1509E6BF" w14:textId="77777777" w:rsidR="00B56CC5" w:rsidRPr="00EB0339" w:rsidRDefault="00B56CC5" w:rsidP="00B56CC5">
      <w:r w:rsidRPr="005B25A1">
        <w:rPr>
          <w:b/>
          <w:bCs/>
        </w:rPr>
        <w:t>Status:</w:t>
      </w:r>
      <w:r>
        <w:t xml:space="preserve"> </w:t>
      </w:r>
      <w:r w:rsidRPr="00B56CC5">
        <w:rPr>
          <w:color w:val="0000FF"/>
        </w:rPr>
        <w:t>Not handled</w:t>
      </w:r>
      <w:r>
        <w:t>.</w:t>
      </w:r>
    </w:p>
    <w:p w14:paraId="2CB1F836" w14:textId="77777777" w:rsidR="000D0592" w:rsidRDefault="000D0592" w:rsidP="000D0592">
      <w:pPr>
        <w:pStyle w:val="NormTop"/>
      </w:pPr>
      <w:r w:rsidRPr="00ED26F2">
        <w:rPr>
          <w:color w:val="0000FF"/>
        </w:rPr>
        <w:t>S2-2406364</w:t>
      </w:r>
      <w:r w:rsidRPr="00D53282">
        <w:t xml:space="preserve"> </w:t>
      </w:r>
      <w:r>
        <w:t>(P-CR) 23.700-29: Conclusions for KI#3 for UE-Sat-UE.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and way forward for KI#1 in TR 23.700-29.</w:t>
      </w:r>
    </w:p>
    <w:p w14:paraId="428C015D" w14:textId="77777777" w:rsidR="000D0592" w:rsidRPr="005B25A1" w:rsidRDefault="000D0592" w:rsidP="000D0592">
      <w:pPr>
        <w:keepNext/>
        <w:keepLines/>
        <w:rPr>
          <w:b/>
          <w:bCs/>
        </w:rPr>
      </w:pPr>
      <w:r w:rsidRPr="005B25A1">
        <w:rPr>
          <w:b/>
          <w:bCs/>
        </w:rPr>
        <w:t>Convenor comment:</w:t>
      </w:r>
    </w:p>
    <w:p w14:paraId="101D2D25" w14:textId="77777777" w:rsidR="000D0592" w:rsidRPr="005B25A1" w:rsidRDefault="000D0592" w:rsidP="000D0592">
      <w:pPr>
        <w:keepNext/>
        <w:keepLines/>
      </w:pPr>
      <w:r w:rsidRPr="005B25A1">
        <w:t>Handle as baseline for option: UEs are not under the same satellite (through ISL).</w:t>
      </w:r>
    </w:p>
    <w:p w14:paraId="4A59AE8C" w14:textId="77777777" w:rsidR="000D0592" w:rsidRPr="005B25A1" w:rsidRDefault="000D0592" w:rsidP="000D0592">
      <w:pPr>
        <w:keepNext/>
        <w:keepLines/>
        <w:rPr>
          <w:b/>
          <w:bCs/>
        </w:rPr>
      </w:pPr>
      <w:r w:rsidRPr="005B25A1">
        <w:rPr>
          <w:b/>
          <w:bCs/>
        </w:rPr>
        <w:t>Parallel discussion:</w:t>
      </w:r>
    </w:p>
    <w:p w14:paraId="6D89FCFC" w14:textId="77777777" w:rsidR="000D0592" w:rsidRPr="00B81031" w:rsidRDefault="000D0592" w:rsidP="000D0592">
      <w:pPr>
        <w:keepNext/>
        <w:keepLines/>
        <w:rPr>
          <w:i/>
        </w:rPr>
      </w:pPr>
      <w:r>
        <w:rPr>
          <w:i/>
        </w:rPr>
        <w:t xml:space="preserve">Revised in parallel session to </w:t>
      </w:r>
      <w:r w:rsidRPr="00ED26F2">
        <w:rPr>
          <w:i/>
          <w:color w:val="0000FF"/>
        </w:rPr>
        <w:t>S2-2406904</w:t>
      </w:r>
      <w:r>
        <w:rPr>
          <w:i/>
        </w:rPr>
        <w:t>.</w:t>
      </w:r>
    </w:p>
    <w:p w14:paraId="61BB3E5D" w14:textId="77777777" w:rsidR="000D0592" w:rsidRPr="00B81031" w:rsidRDefault="000D0592" w:rsidP="000D0592">
      <w:pPr>
        <w:keepNext/>
        <w:keepLines/>
        <w:rPr>
          <w:i/>
        </w:rPr>
      </w:pPr>
      <w:r>
        <w:rPr>
          <w:i/>
        </w:rPr>
        <w:t xml:space="preserve">Revised in parallel session to </w:t>
      </w:r>
      <w:r w:rsidRPr="00ED26F2">
        <w:rPr>
          <w:i/>
          <w:color w:val="0000FF"/>
        </w:rPr>
        <w:t>S2-2407164</w:t>
      </w:r>
      <w:r>
        <w:rPr>
          <w:i/>
        </w:rPr>
        <w:t>.</w:t>
      </w:r>
    </w:p>
    <w:p w14:paraId="203353AA" w14:textId="77777777" w:rsidR="00B56CC5" w:rsidRPr="00B81031" w:rsidRDefault="00B56CC5" w:rsidP="00B56CC5">
      <w:pPr>
        <w:keepNext/>
        <w:keepLines/>
        <w:rPr>
          <w:i/>
        </w:rPr>
      </w:pPr>
      <w:r>
        <w:rPr>
          <w:i/>
        </w:rPr>
        <w:t>Agreed in parallel session.</w:t>
      </w:r>
    </w:p>
    <w:p w14:paraId="66767A9B" w14:textId="77777777" w:rsidR="00B56CC5" w:rsidRPr="005B25A1" w:rsidRDefault="00B56CC5" w:rsidP="00B56CC5">
      <w:pPr>
        <w:keepNext/>
        <w:keepLines/>
        <w:rPr>
          <w:b/>
          <w:bCs/>
        </w:rPr>
      </w:pPr>
      <w:r w:rsidRPr="005B25A1">
        <w:rPr>
          <w:b/>
          <w:bCs/>
        </w:rPr>
        <w:t>Plenary Discussion:</w:t>
      </w:r>
    </w:p>
    <w:p w14:paraId="6A4A8757" w14:textId="77777777" w:rsidR="00B56CC5" w:rsidRPr="00B56CC5" w:rsidRDefault="00B56CC5" w:rsidP="00B56CC5">
      <w:pPr>
        <w:keepNext/>
        <w:keepLines/>
      </w:pPr>
      <w:r>
        <w:t xml:space="preserve">This was </w:t>
      </w:r>
      <w:r w:rsidRPr="00B56CC5">
        <w:rPr>
          <w:color w:val="FF0000"/>
        </w:rPr>
        <w:t>block approved</w:t>
      </w:r>
      <w:r>
        <w:t>.</w:t>
      </w:r>
    </w:p>
    <w:p w14:paraId="4836F82F"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441F112" w14:textId="77777777" w:rsidR="000D0592" w:rsidRDefault="000D0592" w:rsidP="000D0592">
      <w:pPr>
        <w:pStyle w:val="NormTop"/>
      </w:pPr>
      <w:r w:rsidRPr="00ED26F2">
        <w:rPr>
          <w:color w:val="0000FF"/>
        </w:rPr>
        <w:t>S2-2406519</w:t>
      </w:r>
      <w:r w:rsidRPr="00D53282">
        <w:t xml:space="preserve"> </w:t>
      </w:r>
      <w:r>
        <w:t>(P-CR) 23.700-29: KI#3 Evaluation: Evaluate based on the NWM principles. (Source: IPLOOK)</w:t>
      </w:r>
      <w:r>
        <w:br/>
      </w:r>
      <w:r w:rsidRPr="00D53282">
        <w:rPr>
          <w:b/>
        </w:rPr>
        <w:t>Document for:</w:t>
      </w:r>
      <w:r w:rsidRPr="00D53282">
        <w:t xml:space="preserve"> </w:t>
      </w:r>
      <w:r>
        <w:t>Approval</w:t>
      </w:r>
      <w:r>
        <w:br/>
      </w:r>
      <w:r w:rsidRPr="00D53282">
        <w:rPr>
          <w:b/>
        </w:rPr>
        <w:t>Abstract:</w:t>
      </w:r>
      <w:r w:rsidRPr="00D53282">
        <w:t xml:space="preserve"> </w:t>
      </w:r>
      <w:r>
        <w:br/>
        <w:t>This paper proposes evaluation for KI#3.</w:t>
      </w:r>
    </w:p>
    <w:p w14:paraId="37E5FBC3" w14:textId="77777777" w:rsidR="00B56CC5" w:rsidRPr="005B25A1" w:rsidRDefault="00B56CC5" w:rsidP="00B56CC5">
      <w:pPr>
        <w:keepNext/>
        <w:keepLines/>
        <w:rPr>
          <w:b/>
          <w:bCs/>
        </w:rPr>
      </w:pPr>
      <w:r w:rsidRPr="005B25A1">
        <w:rPr>
          <w:b/>
          <w:bCs/>
        </w:rPr>
        <w:t>Parallel discussion:</w:t>
      </w:r>
    </w:p>
    <w:p w14:paraId="0CF84188" w14:textId="77777777" w:rsidR="00B56CC5" w:rsidRPr="005B25A1" w:rsidRDefault="00B56CC5" w:rsidP="00B56CC5">
      <w:pPr>
        <w:keepNext/>
        <w:keepLines/>
      </w:pPr>
      <w:r w:rsidRPr="00B56CC5">
        <w:rPr>
          <w:color w:val="0000FF"/>
        </w:rPr>
        <w:t>Not handled</w:t>
      </w:r>
      <w:r>
        <w:t>.</w:t>
      </w:r>
    </w:p>
    <w:p w14:paraId="2AF6C225" w14:textId="77777777" w:rsidR="00B56CC5" w:rsidRPr="00EB0339" w:rsidRDefault="00B56CC5" w:rsidP="00B56CC5">
      <w:r w:rsidRPr="005B25A1">
        <w:rPr>
          <w:b/>
          <w:bCs/>
        </w:rPr>
        <w:t>Status:</w:t>
      </w:r>
      <w:r>
        <w:t xml:space="preserve"> </w:t>
      </w:r>
      <w:r w:rsidRPr="00B56CC5">
        <w:rPr>
          <w:color w:val="0000FF"/>
        </w:rPr>
        <w:t>Not handled</w:t>
      </w:r>
      <w:r>
        <w:t>.</w:t>
      </w:r>
    </w:p>
    <w:p w14:paraId="7831AAE1" w14:textId="77777777" w:rsidR="000D0592" w:rsidRDefault="000D0592" w:rsidP="000D0592">
      <w:pPr>
        <w:pStyle w:val="NormTop"/>
      </w:pPr>
      <w:r w:rsidRPr="00ED26F2">
        <w:rPr>
          <w:color w:val="0000FF"/>
        </w:rPr>
        <w:lastRenderedPageBreak/>
        <w:t>S2-2406555</w:t>
      </w:r>
      <w:r w:rsidRPr="00D53282">
        <w:t xml:space="preserve"> </w:t>
      </w:r>
      <w:r>
        <w:t>(DISCUSSION) Discussion on interconnectivity of satellites and determination of enabling UE-SAT-UE communication . (Source: Huawei, HiSilicon)</w:t>
      </w:r>
      <w:r>
        <w:br/>
      </w:r>
      <w:r w:rsidRPr="00D53282">
        <w:rPr>
          <w:b/>
        </w:rPr>
        <w:t>Document for:</w:t>
      </w:r>
      <w:r w:rsidRPr="00D53282">
        <w:t xml:space="preserve"> </w:t>
      </w:r>
      <w:r>
        <w:t>Approval</w:t>
      </w:r>
      <w:r>
        <w:br/>
      </w:r>
      <w:r w:rsidRPr="00D53282">
        <w:rPr>
          <w:b/>
        </w:rPr>
        <w:t>Abstract:</w:t>
      </w:r>
      <w:r w:rsidRPr="00D53282">
        <w:t xml:space="preserve"> </w:t>
      </w:r>
      <w:r>
        <w:br/>
        <w:t>Discussion on KI#3 about interconnectivity of satellites and determination of enabling UE-SAT-UE communication.</w:t>
      </w:r>
    </w:p>
    <w:p w14:paraId="247582B6" w14:textId="77777777" w:rsidR="000D0592" w:rsidRPr="005B25A1" w:rsidRDefault="000D0592" w:rsidP="000D0592">
      <w:pPr>
        <w:keepNext/>
        <w:keepLines/>
        <w:rPr>
          <w:b/>
          <w:bCs/>
        </w:rPr>
      </w:pPr>
      <w:r w:rsidRPr="005B25A1">
        <w:rPr>
          <w:b/>
          <w:bCs/>
        </w:rPr>
        <w:t>Parallel discussion:</w:t>
      </w:r>
    </w:p>
    <w:p w14:paraId="4B243517" w14:textId="77777777" w:rsidR="000D0592" w:rsidRPr="00B81031" w:rsidRDefault="000D0592" w:rsidP="000D0592">
      <w:pPr>
        <w:keepNext/>
        <w:keepLines/>
        <w:rPr>
          <w:i/>
        </w:rPr>
      </w:pPr>
      <w:r>
        <w:rPr>
          <w:i/>
        </w:rPr>
        <w:t xml:space="preserve">Revision of </w:t>
      </w:r>
      <w:r w:rsidRPr="00ED26F2">
        <w:rPr>
          <w:i/>
          <w:color w:val="0000FF"/>
        </w:rPr>
        <w:t>S2-2404707</w:t>
      </w:r>
      <w:r>
        <w:rPr>
          <w:i/>
        </w:rPr>
        <w:t xml:space="preserve"> from SA WG2#162.</w:t>
      </w:r>
    </w:p>
    <w:p w14:paraId="358C09CD" w14:textId="77777777" w:rsidR="00DA3254" w:rsidRPr="005B25A1" w:rsidRDefault="00DA3254" w:rsidP="00DA3254">
      <w:pPr>
        <w:keepNext/>
        <w:keepLines/>
      </w:pPr>
      <w:r w:rsidRPr="00B56CC5">
        <w:rPr>
          <w:color w:val="0000FF"/>
        </w:rPr>
        <w:t>Not handled</w:t>
      </w:r>
      <w:r>
        <w:t>.</w:t>
      </w:r>
    </w:p>
    <w:p w14:paraId="5860D763" w14:textId="77777777" w:rsidR="00DA3254" w:rsidRPr="00EB0339" w:rsidRDefault="00DA3254" w:rsidP="00DA3254">
      <w:r w:rsidRPr="005B25A1">
        <w:rPr>
          <w:b/>
          <w:bCs/>
        </w:rPr>
        <w:t>Status:</w:t>
      </w:r>
      <w:r>
        <w:t xml:space="preserve"> </w:t>
      </w:r>
      <w:r w:rsidRPr="00B56CC5">
        <w:rPr>
          <w:color w:val="0000FF"/>
        </w:rPr>
        <w:t>Not handled</w:t>
      </w:r>
      <w:r>
        <w:t>.</w:t>
      </w:r>
    </w:p>
    <w:p w14:paraId="0D35692D" w14:textId="77777777" w:rsidR="000D0592" w:rsidRDefault="000D0592" w:rsidP="000D0592">
      <w:pPr>
        <w:pStyle w:val="NormTop"/>
      </w:pPr>
      <w:r w:rsidRPr="00ED26F2">
        <w:rPr>
          <w:color w:val="0000FF"/>
        </w:rPr>
        <w:t>S2-2406697</w:t>
      </w:r>
      <w:r w:rsidRPr="00D53282">
        <w:t xml:space="preserve"> </w:t>
      </w:r>
      <w:r>
        <w:t>(P-CR) 23.700-29: KI#3: evaluation and conclusion.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evaluation and conclusion of KI#3.</w:t>
      </w:r>
    </w:p>
    <w:p w14:paraId="5782C0B5" w14:textId="77777777" w:rsidR="00B56CC5" w:rsidRPr="005B25A1" w:rsidRDefault="00B56CC5" w:rsidP="00B56CC5">
      <w:pPr>
        <w:keepNext/>
        <w:keepLines/>
        <w:rPr>
          <w:b/>
          <w:bCs/>
        </w:rPr>
      </w:pPr>
      <w:r w:rsidRPr="005B25A1">
        <w:rPr>
          <w:b/>
          <w:bCs/>
        </w:rPr>
        <w:t>Parallel discussion:</w:t>
      </w:r>
    </w:p>
    <w:p w14:paraId="4E27D398" w14:textId="77777777" w:rsidR="00B56CC5" w:rsidRPr="005B25A1" w:rsidRDefault="00B56CC5" w:rsidP="00B56CC5">
      <w:pPr>
        <w:keepNext/>
        <w:keepLines/>
      </w:pPr>
      <w:r w:rsidRPr="00B56CC5">
        <w:rPr>
          <w:color w:val="0000FF"/>
        </w:rPr>
        <w:t>Not handled</w:t>
      </w:r>
      <w:r>
        <w:t>.</w:t>
      </w:r>
    </w:p>
    <w:p w14:paraId="68ED4103" w14:textId="77777777" w:rsidR="00B56CC5" w:rsidRPr="00EB0339" w:rsidRDefault="00B56CC5" w:rsidP="00B56CC5">
      <w:r w:rsidRPr="005B25A1">
        <w:rPr>
          <w:b/>
          <w:bCs/>
        </w:rPr>
        <w:t>Status:</w:t>
      </w:r>
      <w:r>
        <w:t xml:space="preserve"> </w:t>
      </w:r>
      <w:r w:rsidRPr="00B56CC5">
        <w:rPr>
          <w:color w:val="0000FF"/>
        </w:rPr>
        <w:t>Not handled</w:t>
      </w:r>
      <w:r>
        <w:t>.</w:t>
      </w:r>
    </w:p>
    <w:p w14:paraId="1C655D1A" w14:textId="77777777" w:rsidR="000D0592" w:rsidRDefault="000D0592" w:rsidP="000D0592">
      <w:pPr>
        <w:pStyle w:val="NormTop"/>
      </w:pPr>
      <w:r w:rsidRPr="00ED26F2">
        <w:rPr>
          <w:color w:val="0000FF"/>
        </w:rPr>
        <w:t>S2-2406712</w:t>
      </w:r>
      <w:r w:rsidRPr="00D53282">
        <w:t xml:space="preserve"> </w:t>
      </w:r>
      <w:r>
        <w:t>(P-CR) 23.700-29: Evaluation and conclusions for KI#3. (Source: CATT, CSCN, CATR)</w:t>
      </w:r>
      <w:r>
        <w:br/>
      </w:r>
      <w:r w:rsidRPr="00D53282">
        <w:rPr>
          <w:b/>
        </w:rPr>
        <w:t>Document for:</w:t>
      </w:r>
      <w:r w:rsidRPr="00D53282">
        <w:t xml:space="preserve"> </w:t>
      </w:r>
      <w:r>
        <w:t>Approval</w:t>
      </w:r>
      <w:r>
        <w:br/>
      </w:r>
      <w:r w:rsidRPr="00D53282">
        <w:rPr>
          <w:b/>
        </w:rPr>
        <w:t>Abstract:</w:t>
      </w:r>
      <w:r w:rsidRPr="00D53282">
        <w:t xml:space="preserve"> </w:t>
      </w:r>
      <w:r>
        <w:br/>
        <w:t>This contribution proposes an evaluation and interim conclusions for KI#3.</w:t>
      </w:r>
    </w:p>
    <w:p w14:paraId="70E40546" w14:textId="77777777" w:rsidR="00B56CC5" w:rsidRPr="005B25A1" w:rsidRDefault="00B56CC5" w:rsidP="00B56CC5">
      <w:pPr>
        <w:keepNext/>
        <w:keepLines/>
        <w:rPr>
          <w:b/>
          <w:bCs/>
        </w:rPr>
      </w:pPr>
      <w:r w:rsidRPr="005B25A1">
        <w:rPr>
          <w:b/>
          <w:bCs/>
        </w:rPr>
        <w:t>Parallel discussion:</w:t>
      </w:r>
    </w:p>
    <w:p w14:paraId="76AB51ED" w14:textId="77777777" w:rsidR="00B56CC5" w:rsidRPr="005B25A1" w:rsidRDefault="00B56CC5" w:rsidP="00B56CC5">
      <w:pPr>
        <w:keepNext/>
        <w:keepLines/>
      </w:pPr>
      <w:r w:rsidRPr="00B56CC5">
        <w:rPr>
          <w:color w:val="0000FF"/>
        </w:rPr>
        <w:t>Not handled</w:t>
      </w:r>
      <w:r>
        <w:t>.</w:t>
      </w:r>
    </w:p>
    <w:p w14:paraId="2572E8E9" w14:textId="77777777" w:rsidR="00B56CC5" w:rsidRPr="00EB0339" w:rsidRDefault="00B56CC5" w:rsidP="00B56CC5">
      <w:r w:rsidRPr="005B25A1">
        <w:rPr>
          <w:b/>
          <w:bCs/>
        </w:rPr>
        <w:t>Status:</w:t>
      </w:r>
      <w:r>
        <w:t xml:space="preserve"> </w:t>
      </w:r>
      <w:r w:rsidRPr="00B56CC5">
        <w:rPr>
          <w:color w:val="0000FF"/>
        </w:rPr>
        <w:t>Not handled</w:t>
      </w:r>
      <w:r>
        <w:t>.</w:t>
      </w:r>
    </w:p>
    <w:p w14:paraId="65FBC759"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071B8B22" w14:textId="77777777" w:rsidR="000D0592" w:rsidRDefault="000D0592" w:rsidP="000D0592">
      <w:pPr>
        <w:pStyle w:val="NormTop"/>
      </w:pPr>
      <w:r w:rsidRPr="00ED26F2">
        <w:rPr>
          <w:color w:val="0000FF"/>
        </w:rPr>
        <w:t>S2-2405990</w:t>
      </w:r>
      <w:r w:rsidRPr="00D53282">
        <w:t xml:space="preserve"> </w:t>
      </w:r>
      <w:r>
        <w:t>(P-CR) 23.700-29: KI#1: Content for Informative annex on IWF. (Source: Intel, Qualcomm Incorporated, Xiaomi)</w:t>
      </w:r>
      <w:r>
        <w:br/>
      </w:r>
      <w:r w:rsidRPr="00D53282">
        <w:rPr>
          <w:b/>
        </w:rPr>
        <w:t>Document for:</w:t>
      </w:r>
      <w:r w:rsidRPr="00D53282">
        <w:t xml:space="preserve"> </w:t>
      </w:r>
      <w:r>
        <w:t>Approval</w:t>
      </w:r>
      <w:r>
        <w:br/>
      </w:r>
      <w:r w:rsidRPr="00D53282">
        <w:rPr>
          <w:b/>
        </w:rPr>
        <w:t>Abstract:</w:t>
      </w:r>
      <w:r w:rsidRPr="00D53282">
        <w:t xml:space="preserve"> </w:t>
      </w:r>
      <w:r>
        <w:br/>
        <w:t>This paper proposes content for an Informative annex related to deployments with an IWF residing on S1 or N2/N3.</w:t>
      </w:r>
    </w:p>
    <w:p w14:paraId="445DF734" w14:textId="77777777" w:rsidR="00B56CC5" w:rsidRPr="005B25A1" w:rsidRDefault="00B56CC5" w:rsidP="00B56CC5">
      <w:pPr>
        <w:keepNext/>
        <w:keepLines/>
        <w:rPr>
          <w:b/>
          <w:bCs/>
        </w:rPr>
      </w:pPr>
      <w:r w:rsidRPr="005B25A1">
        <w:rPr>
          <w:b/>
          <w:bCs/>
        </w:rPr>
        <w:t>Parallel discussion:</w:t>
      </w:r>
    </w:p>
    <w:p w14:paraId="63E16772" w14:textId="77777777" w:rsidR="00B56CC5" w:rsidRPr="005B25A1" w:rsidRDefault="00B56CC5" w:rsidP="00B56CC5">
      <w:pPr>
        <w:keepNext/>
        <w:keepLines/>
      </w:pPr>
      <w:r w:rsidRPr="00B56CC5">
        <w:rPr>
          <w:color w:val="0000FF"/>
        </w:rPr>
        <w:t>Not handled</w:t>
      </w:r>
      <w:r>
        <w:t>.</w:t>
      </w:r>
    </w:p>
    <w:p w14:paraId="594A6D49" w14:textId="77777777" w:rsidR="00B56CC5" w:rsidRPr="00EB0339" w:rsidRDefault="00B56CC5" w:rsidP="00B56CC5">
      <w:r w:rsidRPr="005B25A1">
        <w:rPr>
          <w:b/>
          <w:bCs/>
        </w:rPr>
        <w:t>Status:</w:t>
      </w:r>
      <w:r>
        <w:t xml:space="preserve"> </w:t>
      </w:r>
      <w:r w:rsidRPr="00B56CC5">
        <w:rPr>
          <w:color w:val="0000FF"/>
        </w:rPr>
        <w:t>Not handled</w:t>
      </w:r>
      <w:r>
        <w:t>.</w:t>
      </w:r>
    </w:p>
    <w:p w14:paraId="27B5B072"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Solutions</w:t>
      </w:r>
    </w:p>
    <w:p w14:paraId="003EBCA4" w14:textId="77777777" w:rsidR="000D0592" w:rsidRDefault="000D0592" w:rsidP="000D0592">
      <w:pPr>
        <w:pStyle w:val="NormTop"/>
      </w:pPr>
      <w:r w:rsidRPr="00ED26F2">
        <w:rPr>
          <w:color w:val="0000FF"/>
        </w:rPr>
        <w:t>S2-2405965</w:t>
      </w:r>
      <w:r w:rsidRPr="00D53282">
        <w:t xml:space="preserve"> </w:t>
      </w:r>
      <w:r>
        <w:t>(P-CR) 23.700-29: New Solution for Key Issue #3 to Guarantee IMS Traffic Remain within the Satellite While Maintaining the delay. (Source: TCL)</w:t>
      </w:r>
      <w:r>
        <w:br/>
      </w:r>
      <w:r w:rsidRPr="00D53282">
        <w:rPr>
          <w:b/>
        </w:rPr>
        <w:t>Document for:</w:t>
      </w:r>
      <w:r w:rsidRPr="00D53282">
        <w:t xml:space="preserve"> </w:t>
      </w:r>
      <w:r>
        <w:t>Approval</w:t>
      </w:r>
      <w:r>
        <w:br/>
      </w:r>
      <w:r w:rsidRPr="00D53282">
        <w:rPr>
          <w:b/>
        </w:rPr>
        <w:t>Abstract:</w:t>
      </w:r>
      <w:r w:rsidRPr="00D53282">
        <w:t xml:space="preserve"> </w:t>
      </w:r>
      <w:r>
        <w:br/>
        <w:t>During SA WG2-160AHE,SA WG2 -61 and SA WG2 -62 many contribution have discussed the Key Issue #3 focusing on identifying the functions to be deployed on-board and the necessary signaling to support selection of appropriate IMS/UPF function for supporting UE-SAT-UE IMS communication. This report focuses on enhancements targeting ensuring that the routing of user plane traffic for IMS voice/video call remains within the satellite(s) while minimizing the additional signalling or the unnecessary procedures that may impact data plane connectivity and/or call setup time.</w:t>
      </w:r>
    </w:p>
    <w:p w14:paraId="01D78E0A" w14:textId="77777777" w:rsidR="000D0592" w:rsidRPr="005B25A1" w:rsidRDefault="000D0592" w:rsidP="000D0592">
      <w:pPr>
        <w:keepNext/>
        <w:keepLines/>
        <w:rPr>
          <w:b/>
          <w:bCs/>
        </w:rPr>
      </w:pPr>
      <w:r w:rsidRPr="005B25A1">
        <w:rPr>
          <w:b/>
          <w:bCs/>
        </w:rPr>
        <w:t>Convenor comment:</w:t>
      </w:r>
    </w:p>
    <w:p w14:paraId="4570BA6D" w14:textId="77777777" w:rsidR="000D0592" w:rsidRPr="005B25A1" w:rsidRDefault="000D0592" w:rsidP="000D0592">
      <w:pPr>
        <w:keepNext/>
        <w:keepLines/>
      </w:pPr>
      <w:r w:rsidRPr="005B25A1">
        <w:t>Not Handle (No solution update).</w:t>
      </w:r>
    </w:p>
    <w:p w14:paraId="174F6070" w14:textId="77777777" w:rsidR="00B56CC5" w:rsidRPr="005B25A1" w:rsidRDefault="00B56CC5" w:rsidP="00B56CC5">
      <w:pPr>
        <w:keepNext/>
        <w:keepLines/>
        <w:rPr>
          <w:b/>
          <w:bCs/>
        </w:rPr>
      </w:pPr>
      <w:r w:rsidRPr="005B25A1">
        <w:rPr>
          <w:b/>
          <w:bCs/>
        </w:rPr>
        <w:t>Parallel discussion:</w:t>
      </w:r>
    </w:p>
    <w:p w14:paraId="5B337723" w14:textId="77777777" w:rsidR="00B56CC5" w:rsidRPr="005B25A1" w:rsidRDefault="00B56CC5" w:rsidP="00B56CC5">
      <w:pPr>
        <w:keepNext/>
        <w:keepLines/>
      </w:pPr>
      <w:r w:rsidRPr="00B56CC5">
        <w:rPr>
          <w:color w:val="0000FF"/>
        </w:rPr>
        <w:t>Not handled</w:t>
      </w:r>
      <w:r>
        <w:t>.</w:t>
      </w:r>
    </w:p>
    <w:p w14:paraId="606E5A5F" w14:textId="77777777" w:rsidR="00B56CC5" w:rsidRPr="00EB0339" w:rsidRDefault="00B56CC5" w:rsidP="00B56CC5">
      <w:r w:rsidRPr="005B25A1">
        <w:rPr>
          <w:b/>
          <w:bCs/>
        </w:rPr>
        <w:t>Status:</w:t>
      </w:r>
      <w:r>
        <w:t xml:space="preserve"> </w:t>
      </w:r>
      <w:r w:rsidRPr="00B56CC5">
        <w:rPr>
          <w:color w:val="0000FF"/>
        </w:rPr>
        <w:t>Not handled</w:t>
      </w:r>
      <w:r>
        <w:t>.</w:t>
      </w:r>
    </w:p>
    <w:p w14:paraId="352D1C56" w14:textId="77777777" w:rsidR="000D0592" w:rsidRDefault="000D0592" w:rsidP="000D0592">
      <w:pPr>
        <w:pStyle w:val="NormTop"/>
      </w:pPr>
      <w:r w:rsidRPr="00ED26F2">
        <w:rPr>
          <w:color w:val="0000FF"/>
        </w:rPr>
        <w:t>S2-2405966</w:t>
      </w:r>
      <w:r w:rsidRPr="00D53282">
        <w:t xml:space="preserve"> </w:t>
      </w:r>
      <w:r>
        <w:t>(P-CR) 23.700-29: Solution for Key Issue #3 to Address IMS Call Service Interruption Issue during Satellite Change. . (Source: TCL)</w:t>
      </w:r>
      <w:r>
        <w:br/>
      </w:r>
      <w:r w:rsidRPr="00D53282">
        <w:rPr>
          <w:b/>
        </w:rPr>
        <w:t>Document for:</w:t>
      </w:r>
      <w:r w:rsidRPr="00D53282">
        <w:t xml:space="preserve"> </w:t>
      </w:r>
      <w:r>
        <w:t>Approval</w:t>
      </w:r>
      <w:r>
        <w:br/>
      </w:r>
      <w:r w:rsidRPr="00D53282">
        <w:rPr>
          <w:b/>
        </w:rPr>
        <w:t>Abstract:</w:t>
      </w:r>
      <w:r w:rsidRPr="00D53282">
        <w:t xml:space="preserve"> </w:t>
      </w:r>
      <w:r>
        <w:br/>
        <w:t>This report introduce a new solution candidate to address IMS call service interruption during Satellite Change. More specifically, the solution is targeting avoiding IMS call drops or degradation due coverage changing or and/or higher end-to-end delay caused by serving satellite changing.</w:t>
      </w:r>
    </w:p>
    <w:p w14:paraId="1EA4DC0C" w14:textId="77777777" w:rsidR="000D0592" w:rsidRPr="005B25A1" w:rsidRDefault="000D0592" w:rsidP="000D0592">
      <w:pPr>
        <w:keepNext/>
        <w:keepLines/>
        <w:rPr>
          <w:b/>
          <w:bCs/>
        </w:rPr>
      </w:pPr>
      <w:r w:rsidRPr="005B25A1">
        <w:rPr>
          <w:b/>
          <w:bCs/>
        </w:rPr>
        <w:t>Convenor comment:</w:t>
      </w:r>
    </w:p>
    <w:p w14:paraId="359A72CE" w14:textId="77777777" w:rsidR="000D0592" w:rsidRPr="005B25A1" w:rsidRDefault="000D0592" w:rsidP="000D0592">
      <w:pPr>
        <w:keepNext/>
        <w:keepLines/>
      </w:pPr>
      <w:r w:rsidRPr="005B25A1">
        <w:t>Not Handle (No solution update).</w:t>
      </w:r>
    </w:p>
    <w:p w14:paraId="048DD47E" w14:textId="77777777" w:rsidR="00B56CC5" w:rsidRPr="005B25A1" w:rsidRDefault="00B56CC5" w:rsidP="00B56CC5">
      <w:pPr>
        <w:keepNext/>
        <w:keepLines/>
        <w:rPr>
          <w:b/>
          <w:bCs/>
        </w:rPr>
      </w:pPr>
      <w:r w:rsidRPr="005B25A1">
        <w:rPr>
          <w:b/>
          <w:bCs/>
        </w:rPr>
        <w:t>Parallel discussion:</w:t>
      </w:r>
    </w:p>
    <w:p w14:paraId="501DA16A" w14:textId="77777777" w:rsidR="00B56CC5" w:rsidRPr="005B25A1" w:rsidRDefault="00B56CC5" w:rsidP="00B56CC5">
      <w:pPr>
        <w:keepNext/>
        <w:keepLines/>
      </w:pPr>
      <w:r w:rsidRPr="00B56CC5">
        <w:rPr>
          <w:color w:val="0000FF"/>
        </w:rPr>
        <w:t>Not handled</w:t>
      </w:r>
      <w:r>
        <w:t>.</w:t>
      </w:r>
    </w:p>
    <w:p w14:paraId="1BC64FD4" w14:textId="77777777" w:rsidR="00B56CC5" w:rsidRPr="00EB0339" w:rsidRDefault="00B56CC5" w:rsidP="00B56CC5">
      <w:r w:rsidRPr="005B25A1">
        <w:rPr>
          <w:b/>
          <w:bCs/>
        </w:rPr>
        <w:t>Status:</w:t>
      </w:r>
      <w:r>
        <w:t xml:space="preserve"> </w:t>
      </w:r>
      <w:r w:rsidRPr="00B56CC5">
        <w:rPr>
          <w:color w:val="0000FF"/>
        </w:rPr>
        <w:t>Not handled</w:t>
      </w:r>
      <w:r>
        <w:t>.</w:t>
      </w:r>
    </w:p>
    <w:p w14:paraId="4375BCC3"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16D768DF" w14:textId="77777777" w:rsidR="000D0592" w:rsidRDefault="000D0592" w:rsidP="000D0592">
      <w:pPr>
        <w:pStyle w:val="NormTop"/>
      </w:pPr>
      <w:r w:rsidRPr="00ED26F2">
        <w:rPr>
          <w:color w:val="0000FF"/>
        </w:rPr>
        <w:t>S2-2405905</w:t>
      </w:r>
      <w:r w:rsidRPr="00D53282">
        <w:t xml:space="preserve"> </w:t>
      </w:r>
      <w:r>
        <w:t>(P-CR) 23.700-29: KI#1: Sol#1 update to handle feeder link switch and resolve editor s notes. (Source: Vodafone)</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 #1 to resolve ENs and describe other aspects such as combined feeder link and MME/AMF switch.</w:t>
      </w:r>
    </w:p>
    <w:p w14:paraId="60DEF94B" w14:textId="77777777" w:rsidR="000D0592" w:rsidRPr="005B25A1" w:rsidRDefault="000D0592" w:rsidP="000D0592">
      <w:pPr>
        <w:keepNext/>
        <w:keepLines/>
        <w:rPr>
          <w:b/>
          <w:bCs/>
        </w:rPr>
      </w:pPr>
      <w:r w:rsidRPr="005B25A1">
        <w:rPr>
          <w:b/>
          <w:bCs/>
        </w:rPr>
        <w:t>Convenor comment:</w:t>
      </w:r>
    </w:p>
    <w:p w14:paraId="650E9A9F" w14:textId="77777777" w:rsidR="000D0592" w:rsidRPr="005B25A1" w:rsidRDefault="000D0592" w:rsidP="000D0592">
      <w:pPr>
        <w:keepNext/>
        <w:keepLines/>
      </w:pPr>
      <w:r w:rsidRPr="005B25A1">
        <w:t>Not Handle (No solution update).</w:t>
      </w:r>
    </w:p>
    <w:p w14:paraId="7C4EA092" w14:textId="77777777" w:rsidR="000D0592" w:rsidRPr="005B25A1" w:rsidRDefault="000D0592" w:rsidP="000D0592">
      <w:pPr>
        <w:keepNext/>
        <w:keepLines/>
        <w:rPr>
          <w:b/>
          <w:bCs/>
        </w:rPr>
      </w:pPr>
      <w:r w:rsidRPr="005B25A1">
        <w:rPr>
          <w:b/>
          <w:bCs/>
        </w:rPr>
        <w:t>Parallel discussion:</w:t>
      </w:r>
    </w:p>
    <w:p w14:paraId="6F7306EF" w14:textId="77777777" w:rsidR="000D0592" w:rsidRPr="00B81031" w:rsidRDefault="000D0592" w:rsidP="000D0592">
      <w:pPr>
        <w:keepNext/>
        <w:keepLines/>
        <w:rPr>
          <w:i/>
        </w:rPr>
      </w:pPr>
      <w:r>
        <w:rPr>
          <w:i/>
        </w:rPr>
        <w:t xml:space="preserve">Revision of </w:t>
      </w:r>
      <w:r w:rsidRPr="00ED26F2">
        <w:rPr>
          <w:i/>
          <w:color w:val="0000FF"/>
        </w:rPr>
        <w:t>S2-2404454</w:t>
      </w:r>
      <w:r>
        <w:rPr>
          <w:i/>
        </w:rPr>
        <w:t xml:space="preserve"> from SA WG2#162.</w:t>
      </w:r>
    </w:p>
    <w:p w14:paraId="1633C99C" w14:textId="77777777" w:rsidR="00DA3254" w:rsidRPr="005B25A1" w:rsidRDefault="00DA3254" w:rsidP="00DA3254">
      <w:pPr>
        <w:keepNext/>
        <w:keepLines/>
      </w:pPr>
      <w:r w:rsidRPr="00B56CC5">
        <w:rPr>
          <w:color w:val="0000FF"/>
        </w:rPr>
        <w:t>Not handled</w:t>
      </w:r>
      <w:r>
        <w:t>.</w:t>
      </w:r>
    </w:p>
    <w:p w14:paraId="5BCA1493" w14:textId="77777777" w:rsidR="00DA3254" w:rsidRPr="00EB0339" w:rsidRDefault="00DA3254" w:rsidP="00DA3254">
      <w:r w:rsidRPr="005B25A1">
        <w:rPr>
          <w:b/>
          <w:bCs/>
        </w:rPr>
        <w:t>Status:</w:t>
      </w:r>
      <w:r>
        <w:t xml:space="preserve"> </w:t>
      </w:r>
      <w:r w:rsidRPr="00B56CC5">
        <w:rPr>
          <w:color w:val="0000FF"/>
        </w:rPr>
        <w:t>Not handled</w:t>
      </w:r>
      <w:r>
        <w:t>.</w:t>
      </w:r>
    </w:p>
    <w:p w14:paraId="62CAEE73" w14:textId="77777777" w:rsidR="000D0592" w:rsidRDefault="000D0592" w:rsidP="000D0592">
      <w:pPr>
        <w:pStyle w:val="NormTop"/>
      </w:pPr>
      <w:r w:rsidRPr="00ED26F2">
        <w:rPr>
          <w:color w:val="0000FF"/>
        </w:rPr>
        <w:lastRenderedPageBreak/>
        <w:t>S2-2405921</w:t>
      </w:r>
      <w:r w:rsidRPr="00D53282">
        <w:t xml:space="preserve"> </w:t>
      </w:r>
      <w:r>
        <w:t>(P-CR) 23.700-29: Sol#24 Update to solve the EN about the UPF selection. (Source: China Mobile)</w:t>
      </w:r>
      <w:r>
        <w:br/>
      </w:r>
      <w:r w:rsidRPr="00D53282">
        <w:rPr>
          <w:b/>
        </w:rPr>
        <w:t>Document for:</w:t>
      </w:r>
      <w:r w:rsidRPr="00D53282">
        <w:t xml:space="preserve"> </w:t>
      </w:r>
      <w:r>
        <w:t>Approval</w:t>
      </w:r>
      <w:r>
        <w:br/>
      </w:r>
      <w:r w:rsidRPr="00D53282">
        <w:rPr>
          <w:b/>
        </w:rPr>
        <w:t>Abstract:</w:t>
      </w:r>
      <w:r w:rsidRPr="00D53282">
        <w:t xml:space="preserve"> </w:t>
      </w:r>
      <w:r>
        <w:br/>
        <w:t>Propose a new solution to study the enhancements to support store and forward satellite operation for KI #2.</w:t>
      </w:r>
    </w:p>
    <w:p w14:paraId="1E2AA7DE" w14:textId="77777777" w:rsidR="000D0592" w:rsidRPr="005B25A1" w:rsidRDefault="000D0592" w:rsidP="000D0592">
      <w:pPr>
        <w:keepNext/>
        <w:keepLines/>
        <w:rPr>
          <w:b/>
          <w:bCs/>
        </w:rPr>
      </w:pPr>
      <w:r w:rsidRPr="005B25A1">
        <w:rPr>
          <w:b/>
          <w:bCs/>
        </w:rPr>
        <w:t>Convenor comment:</w:t>
      </w:r>
    </w:p>
    <w:p w14:paraId="6576AD50" w14:textId="77777777" w:rsidR="000D0592" w:rsidRPr="005B25A1" w:rsidRDefault="000D0592" w:rsidP="000D0592">
      <w:pPr>
        <w:keepNext/>
        <w:keepLines/>
      </w:pPr>
      <w:r w:rsidRPr="005B25A1">
        <w:t>Not Handle (No solution update).</w:t>
      </w:r>
    </w:p>
    <w:p w14:paraId="14E3C2B6" w14:textId="77777777" w:rsidR="000D0592" w:rsidRPr="005B25A1" w:rsidRDefault="000D0592" w:rsidP="000D0592">
      <w:pPr>
        <w:keepNext/>
        <w:keepLines/>
        <w:rPr>
          <w:b/>
          <w:bCs/>
        </w:rPr>
      </w:pPr>
      <w:r w:rsidRPr="005B25A1">
        <w:rPr>
          <w:b/>
          <w:bCs/>
        </w:rPr>
        <w:t>Parallel discussion:</w:t>
      </w:r>
    </w:p>
    <w:p w14:paraId="00B18222" w14:textId="77777777" w:rsidR="000D0592" w:rsidRPr="00B81031" w:rsidRDefault="000D0592" w:rsidP="000D0592">
      <w:pPr>
        <w:keepNext/>
        <w:keepLines/>
        <w:rPr>
          <w:i/>
        </w:rPr>
      </w:pPr>
      <w:r>
        <w:rPr>
          <w:i/>
        </w:rPr>
        <w:t xml:space="preserve">Revision of </w:t>
      </w:r>
      <w:r w:rsidRPr="00ED26F2">
        <w:rPr>
          <w:i/>
          <w:color w:val="0000FF"/>
        </w:rPr>
        <w:t>S2-2404009</w:t>
      </w:r>
      <w:r>
        <w:rPr>
          <w:i/>
        </w:rPr>
        <w:t xml:space="preserve"> from SA WG2#162.</w:t>
      </w:r>
    </w:p>
    <w:p w14:paraId="7284405D" w14:textId="77777777" w:rsidR="00DA3254" w:rsidRPr="005B25A1" w:rsidRDefault="00DA3254" w:rsidP="00DA3254">
      <w:pPr>
        <w:keepNext/>
        <w:keepLines/>
      </w:pPr>
      <w:r w:rsidRPr="00B56CC5">
        <w:rPr>
          <w:color w:val="0000FF"/>
        </w:rPr>
        <w:t>Not handled</w:t>
      </w:r>
      <w:r>
        <w:t>.</w:t>
      </w:r>
    </w:p>
    <w:p w14:paraId="56A61E61" w14:textId="77777777" w:rsidR="00DA3254" w:rsidRPr="00EB0339" w:rsidRDefault="00DA3254" w:rsidP="00DA3254">
      <w:r w:rsidRPr="005B25A1">
        <w:rPr>
          <w:b/>
          <w:bCs/>
        </w:rPr>
        <w:t>Status:</w:t>
      </w:r>
      <w:r>
        <w:t xml:space="preserve"> </w:t>
      </w:r>
      <w:r w:rsidRPr="00B56CC5">
        <w:rPr>
          <w:color w:val="0000FF"/>
        </w:rPr>
        <w:t>Not handled</w:t>
      </w:r>
      <w:r>
        <w:t>.</w:t>
      </w:r>
    </w:p>
    <w:p w14:paraId="1D524787" w14:textId="77777777" w:rsidR="000D0592" w:rsidRDefault="000D0592" w:rsidP="000D0592">
      <w:pPr>
        <w:pStyle w:val="NormTop"/>
      </w:pPr>
      <w:r w:rsidRPr="00ED26F2">
        <w:rPr>
          <w:color w:val="0000FF"/>
        </w:rPr>
        <w:t>S2-2406079</w:t>
      </w:r>
      <w:r w:rsidRPr="00D53282">
        <w:t xml:space="preserve"> </w:t>
      </w:r>
      <w:r>
        <w:t>(P-CR) 23.700-29: KI#2, Sol#38 Update to clarify the event exposure.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update to Sol#38 about event exposure for 5G satellite architecture enhancements.</w:t>
      </w:r>
    </w:p>
    <w:p w14:paraId="788ECAD3" w14:textId="77777777" w:rsidR="000D0592" w:rsidRPr="005B25A1" w:rsidRDefault="000D0592" w:rsidP="000D0592">
      <w:pPr>
        <w:keepNext/>
        <w:keepLines/>
        <w:rPr>
          <w:b/>
          <w:bCs/>
        </w:rPr>
      </w:pPr>
      <w:r w:rsidRPr="005B25A1">
        <w:rPr>
          <w:b/>
          <w:bCs/>
        </w:rPr>
        <w:t>Convenor comment:</w:t>
      </w:r>
    </w:p>
    <w:p w14:paraId="1907F71E" w14:textId="77777777" w:rsidR="000D0592" w:rsidRPr="005B25A1" w:rsidRDefault="000D0592" w:rsidP="000D0592">
      <w:pPr>
        <w:keepNext/>
        <w:keepLines/>
      </w:pPr>
      <w:r w:rsidRPr="005B25A1">
        <w:t>Not Handle (No solution update).</w:t>
      </w:r>
    </w:p>
    <w:p w14:paraId="619FF41E" w14:textId="77777777" w:rsidR="000D0592" w:rsidRPr="005B25A1" w:rsidRDefault="000D0592" w:rsidP="000D0592">
      <w:pPr>
        <w:keepNext/>
        <w:keepLines/>
        <w:rPr>
          <w:b/>
          <w:bCs/>
        </w:rPr>
      </w:pPr>
      <w:r w:rsidRPr="005B25A1">
        <w:rPr>
          <w:b/>
          <w:bCs/>
        </w:rPr>
        <w:t>Parallel discussion:</w:t>
      </w:r>
    </w:p>
    <w:p w14:paraId="506501E8" w14:textId="77777777" w:rsidR="000D0592" w:rsidRPr="00B81031" w:rsidRDefault="000D0592" w:rsidP="000D0592">
      <w:pPr>
        <w:keepNext/>
        <w:keepLines/>
        <w:rPr>
          <w:i/>
        </w:rPr>
      </w:pPr>
      <w:r>
        <w:rPr>
          <w:i/>
        </w:rPr>
        <w:t xml:space="preserve">Revision of </w:t>
      </w:r>
      <w:r w:rsidRPr="00ED26F2">
        <w:rPr>
          <w:i/>
          <w:color w:val="0000FF"/>
        </w:rPr>
        <w:t>S2-2404213</w:t>
      </w:r>
      <w:r>
        <w:rPr>
          <w:i/>
        </w:rPr>
        <w:t xml:space="preserve"> from SA WG2#162.</w:t>
      </w:r>
    </w:p>
    <w:p w14:paraId="3DE84CF9" w14:textId="77777777" w:rsidR="00DA3254" w:rsidRPr="005B25A1" w:rsidRDefault="00DA3254" w:rsidP="00DA3254">
      <w:pPr>
        <w:keepNext/>
        <w:keepLines/>
      </w:pPr>
      <w:r w:rsidRPr="00B56CC5">
        <w:rPr>
          <w:color w:val="0000FF"/>
        </w:rPr>
        <w:t>Not handled</w:t>
      </w:r>
      <w:r>
        <w:t>.</w:t>
      </w:r>
    </w:p>
    <w:p w14:paraId="13DDCF37" w14:textId="77777777" w:rsidR="00DA3254" w:rsidRPr="00EB0339" w:rsidRDefault="00DA3254" w:rsidP="00DA3254">
      <w:r w:rsidRPr="005B25A1">
        <w:rPr>
          <w:b/>
          <w:bCs/>
        </w:rPr>
        <w:t>Status:</w:t>
      </w:r>
      <w:r>
        <w:t xml:space="preserve"> </w:t>
      </w:r>
      <w:r w:rsidRPr="00B56CC5">
        <w:rPr>
          <w:color w:val="0000FF"/>
        </w:rPr>
        <w:t>Not handled</w:t>
      </w:r>
      <w:r>
        <w:t>.</w:t>
      </w:r>
    </w:p>
    <w:p w14:paraId="5BF0BC88" w14:textId="77777777" w:rsidR="000D0592" w:rsidRDefault="000D0592" w:rsidP="000D0592">
      <w:pPr>
        <w:pStyle w:val="NormTop"/>
      </w:pPr>
      <w:r w:rsidRPr="00ED26F2">
        <w:rPr>
          <w:color w:val="0000FF"/>
        </w:rPr>
        <w:t>S2-2406351</w:t>
      </w:r>
      <w:r w:rsidRPr="00D53282">
        <w:t xml:space="preserve"> </w:t>
      </w:r>
      <w:r>
        <w:t>(P-CR) 23.700-29: Solution #33 Update. (Source: China Mobile)</w:t>
      </w:r>
      <w:r>
        <w:br/>
      </w:r>
      <w:r w:rsidRPr="00D53282">
        <w:rPr>
          <w:b/>
        </w:rPr>
        <w:t>Document for:</w:t>
      </w:r>
      <w:r w:rsidRPr="00D53282">
        <w:t xml:space="preserve"> </w:t>
      </w:r>
      <w:r>
        <w:t>Approval</w:t>
      </w:r>
      <w:r>
        <w:br/>
      </w:r>
      <w:r w:rsidRPr="00D53282">
        <w:rPr>
          <w:b/>
        </w:rPr>
        <w:t>Abstract:</w:t>
      </w:r>
      <w:r w:rsidRPr="00D53282">
        <w:t xml:space="preserve"> </w:t>
      </w:r>
      <w:r>
        <w:br/>
        <w:t>The solution #33 in the TR 23.700-29 discussed the Solution for UE-satellite-UE communication with IMS media entity onboard. We provide the release procedure and handover procedure to address two existing ENs.</w:t>
      </w:r>
    </w:p>
    <w:p w14:paraId="3D7DA465" w14:textId="77777777" w:rsidR="000D0592" w:rsidRPr="005B25A1" w:rsidRDefault="000D0592" w:rsidP="000D0592">
      <w:pPr>
        <w:keepNext/>
        <w:keepLines/>
        <w:rPr>
          <w:b/>
          <w:bCs/>
        </w:rPr>
      </w:pPr>
      <w:r w:rsidRPr="005B25A1">
        <w:rPr>
          <w:b/>
          <w:bCs/>
        </w:rPr>
        <w:t>Convenor comment:</w:t>
      </w:r>
    </w:p>
    <w:p w14:paraId="18187B41" w14:textId="77777777" w:rsidR="000D0592" w:rsidRPr="005B25A1" w:rsidRDefault="000D0592" w:rsidP="000D0592">
      <w:pPr>
        <w:keepNext/>
        <w:keepLines/>
      </w:pPr>
      <w:r w:rsidRPr="005B25A1">
        <w:t>Not Handle (No solution update).</w:t>
      </w:r>
    </w:p>
    <w:p w14:paraId="21F13635" w14:textId="77777777" w:rsidR="00B56CC5" w:rsidRPr="005B25A1" w:rsidRDefault="00B56CC5" w:rsidP="00B56CC5">
      <w:pPr>
        <w:keepNext/>
        <w:keepLines/>
        <w:rPr>
          <w:b/>
          <w:bCs/>
        </w:rPr>
      </w:pPr>
      <w:r w:rsidRPr="005B25A1">
        <w:rPr>
          <w:b/>
          <w:bCs/>
        </w:rPr>
        <w:t>Parallel discussion:</w:t>
      </w:r>
    </w:p>
    <w:p w14:paraId="3DB95FF4" w14:textId="77777777" w:rsidR="00B56CC5" w:rsidRPr="005B25A1" w:rsidRDefault="00B56CC5" w:rsidP="00B56CC5">
      <w:pPr>
        <w:keepNext/>
        <w:keepLines/>
      </w:pPr>
      <w:r w:rsidRPr="00B56CC5">
        <w:rPr>
          <w:color w:val="0000FF"/>
        </w:rPr>
        <w:t>Not handled</w:t>
      </w:r>
      <w:r>
        <w:t>.</w:t>
      </w:r>
    </w:p>
    <w:p w14:paraId="0BA2DF2C" w14:textId="77777777" w:rsidR="00B56CC5" w:rsidRPr="00EB0339" w:rsidRDefault="00B56CC5" w:rsidP="00B56CC5">
      <w:r w:rsidRPr="005B25A1">
        <w:rPr>
          <w:b/>
          <w:bCs/>
        </w:rPr>
        <w:t>Status:</w:t>
      </w:r>
      <w:r>
        <w:t xml:space="preserve"> </w:t>
      </w:r>
      <w:r w:rsidRPr="00B56CC5">
        <w:rPr>
          <w:color w:val="0000FF"/>
        </w:rPr>
        <w:t>Not handled</w:t>
      </w:r>
      <w:r>
        <w:t>.</w:t>
      </w:r>
    </w:p>
    <w:p w14:paraId="6A96C9DD" w14:textId="77777777" w:rsidR="000D0592" w:rsidRDefault="000D0592" w:rsidP="000D0592">
      <w:pPr>
        <w:pStyle w:val="NormTop"/>
      </w:pPr>
      <w:r w:rsidRPr="00ED26F2">
        <w:rPr>
          <w:color w:val="0000FF"/>
        </w:rPr>
        <w:lastRenderedPageBreak/>
        <w:t>S2-2406352</w:t>
      </w:r>
      <w:r w:rsidRPr="00D53282">
        <w:t xml:space="preserve"> </w:t>
      </w:r>
      <w:r>
        <w:t>(P-CR) 23.700-29: KI #3, Update sol: Update to solution #40.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#40 to key issue #3.</w:t>
      </w:r>
    </w:p>
    <w:p w14:paraId="35CB01C5" w14:textId="77777777" w:rsidR="000D0592" w:rsidRPr="005B25A1" w:rsidRDefault="000D0592" w:rsidP="000D0592">
      <w:pPr>
        <w:keepNext/>
        <w:keepLines/>
        <w:rPr>
          <w:b/>
          <w:bCs/>
        </w:rPr>
      </w:pPr>
      <w:r w:rsidRPr="005B25A1">
        <w:rPr>
          <w:b/>
          <w:bCs/>
        </w:rPr>
        <w:t>Convenor comment:</w:t>
      </w:r>
    </w:p>
    <w:p w14:paraId="480FBE47" w14:textId="77777777" w:rsidR="000D0592" w:rsidRPr="005B25A1" w:rsidRDefault="000D0592" w:rsidP="000D0592">
      <w:pPr>
        <w:keepNext/>
        <w:keepLines/>
      </w:pPr>
      <w:r w:rsidRPr="005B25A1">
        <w:t>Not Handle (No solution update).</w:t>
      </w:r>
    </w:p>
    <w:p w14:paraId="1F039039" w14:textId="77777777" w:rsidR="000D0592" w:rsidRPr="005B25A1" w:rsidRDefault="000D0592" w:rsidP="000D0592">
      <w:pPr>
        <w:keepNext/>
        <w:keepLines/>
        <w:rPr>
          <w:b/>
          <w:bCs/>
        </w:rPr>
      </w:pPr>
      <w:r w:rsidRPr="005B25A1">
        <w:rPr>
          <w:b/>
          <w:bCs/>
        </w:rPr>
        <w:t>Parallel discussion:</w:t>
      </w:r>
    </w:p>
    <w:p w14:paraId="66C099CB" w14:textId="77777777" w:rsidR="000D0592" w:rsidRPr="00B81031" w:rsidRDefault="000D0592" w:rsidP="000D0592">
      <w:pPr>
        <w:keepNext/>
        <w:keepLines/>
        <w:rPr>
          <w:i/>
        </w:rPr>
      </w:pPr>
      <w:r>
        <w:rPr>
          <w:i/>
        </w:rPr>
        <w:t xml:space="preserve">Revision of </w:t>
      </w:r>
      <w:r w:rsidRPr="00ED26F2">
        <w:rPr>
          <w:i/>
          <w:color w:val="0000FF"/>
        </w:rPr>
        <w:t>S2-2404766</w:t>
      </w:r>
      <w:r>
        <w:rPr>
          <w:i/>
        </w:rPr>
        <w:t xml:space="preserve"> from SA WG2#162.</w:t>
      </w:r>
    </w:p>
    <w:p w14:paraId="3F6333E4" w14:textId="77777777" w:rsidR="00DA3254" w:rsidRPr="005B25A1" w:rsidRDefault="00DA3254" w:rsidP="00DA3254">
      <w:pPr>
        <w:keepNext/>
        <w:keepLines/>
      </w:pPr>
      <w:r w:rsidRPr="00B56CC5">
        <w:rPr>
          <w:color w:val="0000FF"/>
        </w:rPr>
        <w:t>Not handled</w:t>
      </w:r>
      <w:r>
        <w:t>.</w:t>
      </w:r>
    </w:p>
    <w:p w14:paraId="5BCA9389" w14:textId="77777777" w:rsidR="00DA3254" w:rsidRPr="00EB0339" w:rsidRDefault="00DA3254" w:rsidP="00DA3254">
      <w:r w:rsidRPr="005B25A1">
        <w:rPr>
          <w:b/>
          <w:bCs/>
        </w:rPr>
        <w:t>Status:</w:t>
      </w:r>
      <w:r>
        <w:t xml:space="preserve"> </w:t>
      </w:r>
      <w:r w:rsidRPr="00B56CC5">
        <w:rPr>
          <w:color w:val="0000FF"/>
        </w:rPr>
        <w:t>Not handled</w:t>
      </w:r>
      <w:r>
        <w:t>.</w:t>
      </w:r>
    </w:p>
    <w:p w14:paraId="457FB257" w14:textId="77777777" w:rsidR="000D0592" w:rsidRDefault="000D0592" w:rsidP="000D0592">
      <w:pPr>
        <w:pStyle w:val="NormTop"/>
      </w:pPr>
      <w:r w:rsidRPr="00ED26F2">
        <w:rPr>
          <w:color w:val="0000FF"/>
        </w:rPr>
        <w:t>S2-2406486</w:t>
      </w:r>
      <w:r w:rsidRPr="00D53282">
        <w:t xml:space="preserve"> </w:t>
      </w:r>
      <w:r>
        <w:t>(P-CR) 23.700-29: Solution#42 Update: Addressing ENs.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#42 by addressing the ENs.</w:t>
      </w:r>
    </w:p>
    <w:p w14:paraId="4EE97CE2" w14:textId="77777777" w:rsidR="000D0592" w:rsidRPr="005B25A1" w:rsidRDefault="000D0592" w:rsidP="000D0592">
      <w:pPr>
        <w:keepNext/>
        <w:keepLines/>
        <w:rPr>
          <w:b/>
          <w:bCs/>
        </w:rPr>
      </w:pPr>
      <w:r w:rsidRPr="005B25A1">
        <w:rPr>
          <w:b/>
          <w:bCs/>
        </w:rPr>
        <w:t>Convenor comment:</w:t>
      </w:r>
    </w:p>
    <w:p w14:paraId="6E68DCAA" w14:textId="77777777" w:rsidR="000D0592" w:rsidRPr="005B25A1" w:rsidRDefault="000D0592" w:rsidP="000D0592">
      <w:pPr>
        <w:keepNext/>
        <w:keepLines/>
      </w:pPr>
      <w:r w:rsidRPr="005B25A1">
        <w:t>Not Handle (No solution update).</w:t>
      </w:r>
    </w:p>
    <w:p w14:paraId="47E65B8C" w14:textId="77777777" w:rsidR="000D0592" w:rsidRPr="005B25A1" w:rsidRDefault="000D0592" w:rsidP="000D0592">
      <w:pPr>
        <w:keepNext/>
        <w:keepLines/>
        <w:rPr>
          <w:b/>
          <w:bCs/>
        </w:rPr>
      </w:pPr>
      <w:r w:rsidRPr="005B25A1">
        <w:rPr>
          <w:b/>
          <w:bCs/>
        </w:rPr>
        <w:t>Parallel discussion:</w:t>
      </w:r>
    </w:p>
    <w:p w14:paraId="6B52D203" w14:textId="77777777" w:rsidR="000D0592" w:rsidRPr="00B81031" w:rsidRDefault="000D0592" w:rsidP="000D0592">
      <w:pPr>
        <w:keepNext/>
        <w:keepLines/>
        <w:rPr>
          <w:i/>
        </w:rPr>
      </w:pPr>
      <w:r>
        <w:rPr>
          <w:i/>
        </w:rPr>
        <w:t xml:space="preserve">Revision of </w:t>
      </w:r>
      <w:r w:rsidRPr="00ED26F2">
        <w:rPr>
          <w:i/>
          <w:color w:val="0000FF"/>
        </w:rPr>
        <w:t>S2-2404617</w:t>
      </w:r>
      <w:r>
        <w:rPr>
          <w:i/>
        </w:rPr>
        <w:t xml:space="preserve"> from SA WG2#162.</w:t>
      </w:r>
    </w:p>
    <w:p w14:paraId="058AC338" w14:textId="77777777" w:rsidR="00DA3254" w:rsidRPr="005B25A1" w:rsidRDefault="00DA3254" w:rsidP="00DA3254">
      <w:pPr>
        <w:keepNext/>
        <w:keepLines/>
      </w:pPr>
      <w:r w:rsidRPr="00B56CC5">
        <w:rPr>
          <w:color w:val="0000FF"/>
        </w:rPr>
        <w:t>Not handled</w:t>
      </w:r>
      <w:r>
        <w:t>.</w:t>
      </w:r>
    </w:p>
    <w:p w14:paraId="376FE3A8" w14:textId="77777777" w:rsidR="00DA3254" w:rsidRPr="00EB0339" w:rsidRDefault="00DA3254" w:rsidP="00DA3254">
      <w:r w:rsidRPr="005B25A1">
        <w:rPr>
          <w:b/>
          <w:bCs/>
        </w:rPr>
        <w:t>Status:</w:t>
      </w:r>
      <w:r>
        <w:t xml:space="preserve"> </w:t>
      </w:r>
      <w:r w:rsidRPr="00B56CC5">
        <w:rPr>
          <w:color w:val="0000FF"/>
        </w:rPr>
        <w:t>Not handled</w:t>
      </w:r>
      <w:r>
        <w:t>.</w:t>
      </w:r>
    </w:p>
    <w:p w14:paraId="70C38188" w14:textId="77777777" w:rsidR="000D0592" w:rsidRDefault="000D0592" w:rsidP="000D0592">
      <w:pPr>
        <w:pStyle w:val="NormTop"/>
      </w:pPr>
      <w:r w:rsidRPr="00ED26F2">
        <w:rPr>
          <w:color w:val="0000FF"/>
        </w:rPr>
        <w:t>S2-2406487</w:t>
      </w:r>
      <w:r w:rsidRPr="00D53282">
        <w:t xml:space="preserve"> </w:t>
      </w:r>
      <w:r>
        <w:t>(P-CR) 23.700-29: Update Sol#7 to solve the ENs .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updates Sol#7 with some ENs resolving.</w:t>
      </w:r>
    </w:p>
    <w:p w14:paraId="174D2835" w14:textId="77777777" w:rsidR="000D0592" w:rsidRPr="005B25A1" w:rsidRDefault="000D0592" w:rsidP="000D0592">
      <w:pPr>
        <w:keepNext/>
        <w:keepLines/>
        <w:rPr>
          <w:b/>
          <w:bCs/>
        </w:rPr>
      </w:pPr>
      <w:r w:rsidRPr="005B25A1">
        <w:rPr>
          <w:b/>
          <w:bCs/>
        </w:rPr>
        <w:t>Convenor comment:</w:t>
      </w:r>
    </w:p>
    <w:p w14:paraId="060C3F04" w14:textId="77777777" w:rsidR="000D0592" w:rsidRPr="005B25A1" w:rsidRDefault="000D0592" w:rsidP="000D0592">
      <w:pPr>
        <w:keepNext/>
        <w:keepLines/>
      </w:pPr>
      <w:r w:rsidRPr="005B25A1">
        <w:t>Not Handle (No solution update).</w:t>
      </w:r>
    </w:p>
    <w:p w14:paraId="02585210" w14:textId="77777777" w:rsidR="00B56CC5" w:rsidRPr="005B25A1" w:rsidRDefault="00B56CC5" w:rsidP="00B56CC5">
      <w:pPr>
        <w:keepNext/>
        <w:keepLines/>
        <w:rPr>
          <w:b/>
          <w:bCs/>
        </w:rPr>
      </w:pPr>
      <w:r w:rsidRPr="005B25A1">
        <w:rPr>
          <w:b/>
          <w:bCs/>
        </w:rPr>
        <w:t>Parallel discussion:</w:t>
      </w:r>
    </w:p>
    <w:p w14:paraId="1150D056" w14:textId="77777777" w:rsidR="00B56CC5" w:rsidRPr="005B25A1" w:rsidRDefault="00B56CC5" w:rsidP="00B56CC5">
      <w:pPr>
        <w:keepNext/>
        <w:keepLines/>
      </w:pPr>
      <w:r w:rsidRPr="00B56CC5">
        <w:rPr>
          <w:color w:val="0000FF"/>
        </w:rPr>
        <w:t>Not handled</w:t>
      </w:r>
      <w:r>
        <w:t>.</w:t>
      </w:r>
    </w:p>
    <w:p w14:paraId="64552046" w14:textId="77777777" w:rsidR="00B56CC5" w:rsidRPr="00EB0339" w:rsidRDefault="00B56CC5" w:rsidP="00B56CC5">
      <w:r w:rsidRPr="005B25A1">
        <w:rPr>
          <w:b/>
          <w:bCs/>
        </w:rPr>
        <w:t>Status:</w:t>
      </w:r>
      <w:r>
        <w:t xml:space="preserve"> </w:t>
      </w:r>
      <w:r w:rsidRPr="00B56CC5">
        <w:rPr>
          <w:color w:val="0000FF"/>
        </w:rPr>
        <w:t>Not handled</w:t>
      </w:r>
      <w:r>
        <w:t>.</w:t>
      </w:r>
    </w:p>
    <w:p w14:paraId="38497C32" w14:textId="77777777" w:rsidR="000D0592" w:rsidRDefault="000D0592" w:rsidP="000D0592">
      <w:pPr>
        <w:pStyle w:val="NormTop"/>
      </w:pPr>
      <w:r w:rsidRPr="00ED26F2">
        <w:rPr>
          <w:color w:val="0000FF"/>
        </w:rPr>
        <w:t>S2-2406563</w:t>
      </w:r>
      <w:r w:rsidRPr="00D53282">
        <w:t xml:space="preserve"> </w:t>
      </w:r>
      <w:r>
        <w:t>(P-CR) 23.700-29: KI#2: Sol#21 update to resolve ENs. (Source: Xiaomi)</w:t>
      </w:r>
      <w:r>
        <w:br/>
      </w:r>
      <w:r w:rsidRPr="00D53282">
        <w:rPr>
          <w:b/>
        </w:rPr>
        <w:t>Document for:</w:t>
      </w:r>
      <w:r w:rsidRPr="00D53282">
        <w:t xml:space="preserve"> </w:t>
      </w:r>
      <w:r>
        <w:t>Approval</w:t>
      </w:r>
      <w:r>
        <w:br/>
      </w:r>
      <w:r w:rsidRPr="00D53282">
        <w:rPr>
          <w:b/>
        </w:rPr>
        <w:t>Abstract:</w:t>
      </w:r>
      <w:r w:rsidRPr="00D53282">
        <w:t xml:space="preserve"> </w:t>
      </w:r>
      <w:r>
        <w:br/>
        <w:t>Solution #21 update.</w:t>
      </w:r>
    </w:p>
    <w:p w14:paraId="762E5EFB" w14:textId="77777777" w:rsidR="000D0592" w:rsidRPr="005B25A1" w:rsidRDefault="000D0592" w:rsidP="000D0592">
      <w:pPr>
        <w:keepNext/>
        <w:keepLines/>
        <w:rPr>
          <w:b/>
          <w:bCs/>
        </w:rPr>
      </w:pPr>
      <w:r w:rsidRPr="005B25A1">
        <w:rPr>
          <w:b/>
          <w:bCs/>
        </w:rPr>
        <w:t>Convenor comment:</w:t>
      </w:r>
    </w:p>
    <w:p w14:paraId="6BFEB4B3" w14:textId="77777777" w:rsidR="000D0592" w:rsidRPr="005B25A1" w:rsidRDefault="000D0592" w:rsidP="000D0592">
      <w:pPr>
        <w:keepNext/>
        <w:keepLines/>
      </w:pPr>
      <w:r w:rsidRPr="005B25A1">
        <w:t>Not Handle (No solution update).</w:t>
      </w:r>
    </w:p>
    <w:p w14:paraId="30C414A4" w14:textId="77777777" w:rsidR="00B56CC5" w:rsidRPr="005B25A1" w:rsidRDefault="00B56CC5" w:rsidP="00B56CC5">
      <w:pPr>
        <w:keepNext/>
        <w:keepLines/>
        <w:rPr>
          <w:b/>
          <w:bCs/>
        </w:rPr>
      </w:pPr>
      <w:r w:rsidRPr="005B25A1">
        <w:rPr>
          <w:b/>
          <w:bCs/>
        </w:rPr>
        <w:t>Parallel discussion:</w:t>
      </w:r>
    </w:p>
    <w:p w14:paraId="6D58B10A" w14:textId="77777777" w:rsidR="00B56CC5" w:rsidRPr="005B25A1" w:rsidRDefault="00B56CC5" w:rsidP="00B56CC5">
      <w:pPr>
        <w:keepNext/>
        <w:keepLines/>
      </w:pPr>
      <w:r w:rsidRPr="00B56CC5">
        <w:rPr>
          <w:color w:val="0000FF"/>
        </w:rPr>
        <w:t>Not handled</w:t>
      </w:r>
      <w:r>
        <w:t>.</w:t>
      </w:r>
    </w:p>
    <w:p w14:paraId="7E8CC830" w14:textId="77777777" w:rsidR="00B56CC5" w:rsidRPr="00EB0339" w:rsidRDefault="00B56CC5" w:rsidP="00B56CC5">
      <w:r w:rsidRPr="005B25A1">
        <w:rPr>
          <w:b/>
          <w:bCs/>
        </w:rPr>
        <w:t>Status:</w:t>
      </w:r>
      <w:r>
        <w:t xml:space="preserve"> </w:t>
      </w:r>
      <w:r w:rsidRPr="00B56CC5">
        <w:rPr>
          <w:color w:val="0000FF"/>
        </w:rPr>
        <w:t>Not handled</w:t>
      </w:r>
      <w:r>
        <w:t>.</w:t>
      </w:r>
    </w:p>
    <w:p w14:paraId="0C945CB3" w14:textId="77777777" w:rsidR="000D0592" w:rsidRDefault="000D0592" w:rsidP="000D0592">
      <w:pPr>
        <w:pStyle w:val="NormTop"/>
      </w:pPr>
      <w:r w:rsidRPr="00ED26F2">
        <w:rPr>
          <w:color w:val="0000FF"/>
        </w:rPr>
        <w:lastRenderedPageBreak/>
        <w:t>S2-2406566</w:t>
      </w:r>
      <w:r w:rsidRPr="00D53282">
        <w:t xml:space="preserve"> </w:t>
      </w:r>
      <w:r>
        <w:t>(P-CR) 23.700-45: KI#2: Update related to power saving to solution 44. (Source: NEC)</w:t>
      </w:r>
      <w:r>
        <w:br/>
      </w:r>
      <w:r w:rsidRPr="00D53282">
        <w:rPr>
          <w:b/>
        </w:rPr>
        <w:t>Document for:</w:t>
      </w:r>
      <w:r w:rsidRPr="00D53282">
        <w:t xml:space="preserve"> </w:t>
      </w:r>
      <w:r>
        <w:t>Approval</w:t>
      </w:r>
      <w:r>
        <w:br/>
      </w:r>
      <w:r w:rsidRPr="00D53282">
        <w:rPr>
          <w:b/>
        </w:rPr>
        <w:t>Abstract:</w:t>
      </w:r>
      <w:r w:rsidRPr="00D53282">
        <w:t xml:space="preserve"> </w:t>
      </w:r>
      <w:r>
        <w:br/>
        <w:t>This contribution porposes Update to solution 44.</w:t>
      </w:r>
    </w:p>
    <w:p w14:paraId="32B50024" w14:textId="77777777" w:rsidR="000D0592" w:rsidRPr="005B25A1" w:rsidRDefault="000D0592" w:rsidP="000D0592">
      <w:pPr>
        <w:keepNext/>
        <w:keepLines/>
        <w:rPr>
          <w:b/>
          <w:bCs/>
        </w:rPr>
      </w:pPr>
      <w:r w:rsidRPr="005B25A1">
        <w:rPr>
          <w:b/>
          <w:bCs/>
        </w:rPr>
        <w:t>Convenor comment:</w:t>
      </w:r>
    </w:p>
    <w:p w14:paraId="64D338FF" w14:textId="77777777" w:rsidR="000D0592" w:rsidRPr="005B25A1" w:rsidRDefault="000D0592" w:rsidP="000D0592">
      <w:pPr>
        <w:keepNext/>
        <w:keepLines/>
      </w:pPr>
      <w:r w:rsidRPr="005B25A1">
        <w:t>Not Handle (No solution update).</w:t>
      </w:r>
    </w:p>
    <w:p w14:paraId="79E8C781" w14:textId="77777777" w:rsidR="00B56CC5" w:rsidRPr="005B25A1" w:rsidRDefault="00B56CC5" w:rsidP="00B56CC5">
      <w:pPr>
        <w:keepNext/>
        <w:keepLines/>
        <w:rPr>
          <w:b/>
          <w:bCs/>
        </w:rPr>
      </w:pPr>
      <w:r w:rsidRPr="005B25A1">
        <w:rPr>
          <w:b/>
          <w:bCs/>
        </w:rPr>
        <w:t>Parallel discussion:</w:t>
      </w:r>
    </w:p>
    <w:p w14:paraId="723A999E" w14:textId="77777777" w:rsidR="00B56CC5" w:rsidRPr="005B25A1" w:rsidRDefault="00B56CC5" w:rsidP="00B56CC5">
      <w:pPr>
        <w:keepNext/>
        <w:keepLines/>
      </w:pPr>
      <w:r w:rsidRPr="00B56CC5">
        <w:rPr>
          <w:color w:val="0000FF"/>
        </w:rPr>
        <w:t>Not handled</w:t>
      </w:r>
      <w:r>
        <w:t>.</w:t>
      </w:r>
    </w:p>
    <w:p w14:paraId="4D24490B" w14:textId="77777777" w:rsidR="00B56CC5" w:rsidRPr="00EB0339" w:rsidRDefault="00B56CC5" w:rsidP="00B56CC5">
      <w:r w:rsidRPr="005B25A1">
        <w:rPr>
          <w:b/>
          <w:bCs/>
        </w:rPr>
        <w:t>Status:</w:t>
      </w:r>
      <w:r>
        <w:t xml:space="preserve"> </w:t>
      </w:r>
      <w:r w:rsidRPr="00B56CC5">
        <w:rPr>
          <w:color w:val="0000FF"/>
        </w:rPr>
        <w:t>Not handled</w:t>
      </w:r>
      <w:r>
        <w:t>.</w:t>
      </w:r>
    </w:p>
    <w:p w14:paraId="7504F0DE" w14:textId="77777777" w:rsidR="000D0592" w:rsidRPr="00EB0339" w:rsidRDefault="000D0592" w:rsidP="000D0592"/>
    <w:p w14:paraId="75118B7F" w14:textId="77777777" w:rsidR="000D0592" w:rsidRDefault="000D0592" w:rsidP="000D0592">
      <w:pPr>
        <w:pStyle w:val="Heading2"/>
      </w:pPr>
      <w:bookmarkStart w:id="114" w:name="_Toc177620669"/>
      <w:r>
        <w:t>19.2</w:t>
      </w:r>
      <w:r>
        <w:tab/>
        <w:t>Study on system architecture for next generation real time communication services phase 2 (FS_NG_RTC_Ph2)</w:t>
      </w:r>
      <w:bookmarkEnd w:id="114"/>
    </w:p>
    <w:p w14:paraId="3D217296" w14:textId="77777777" w:rsidR="000D0592" w:rsidRDefault="000D0592" w:rsidP="000D0592"/>
    <w:p w14:paraId="4735AA40"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Conclusions</w:t>
      </w:r>
    </w:p>
    <w:p w14:paraId="70D13735"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KI1: Extensible mechanisms for IMS events in Data Channel comm.</w:t>
      </w:r>
    </w:p>
    <w:p w14:paraId="253FE3EB" w14:textId="77777777" w:rsidR="000D0592" w:rsidRDefault="000D0592" w:rsidP="000D0592">
      <w:pPr>
        <w:pStyle w:val="NormTop"/>
      </w:pPr>
      <w:r w:rsidRPr="00ED26F2">
        <w:rPr>
          <w:color w:val="0000FF"/>
        </w:rPr>
        <w:t>S2-2406105</w:t>
      </w:r>
      <w:r w:rsidRPr="00D53282">
        <w:t xml:space="preserve"> </w:t>
      </w:r>
      <w:r>
        <w:t>(P-CR) 23.700-77: KI#1: Conclusion on solution principles. (Source: Ericsson, Nokia,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w:t>
      </w:r>
    </w:p>
    <w:p w14:paraId="1F1764FF" w14:textId="77777777" w:rsidR="000D0592" w:rsidRPr="005B25A1" w:rsidRDefault="000D0592" w:rsidP="000D0592">
      <w:pPr>
        <w:keepNext/>
        <w:keepLines/>
        <w:rPr>
          <w:b/>
          <w:bCs/>
        </w:rPr>
      </w:pPr>
      <w:r w:rsidRPr="005B25A1">
        <w:rPr>
          <w:b/>
          <w:bCs/>
        </w:rPr>
        <w:t>Convenor comment:</w:t>
      </w:r>
    </w:p>
    <w:p w14:paraId="5F8A4E12" w14:textId="77777777" w:rsidR="000D0592" w:rsidRPr="005B25A1" w:rsidRDefault="000D0592" w:rsidP="000D0592">
      <w:pPr>
        <w:keepNext/>
        <w:keepLines/>
      </w:pPr>
      <w:r w:rsidRPr="005B25A1">
        <w:t>Handle.</w:t>
      </w:r>
    </w:p>
    <w:p w14:paraId="57E1F4A9" w14:textId="77777777" w:rsidR="000D0592" w:rsidRPr="005B25A1" w:rsidRDefault="000D0592" w:rsidP="000D0592">
      <w:pPr>
        <w:keepNext/>
        <w:keepLines/>
        <w:rPr>
          <w:b/>
          <w:bCs/>
        </w:rPr>
      </w:pPr>
      <w:r w:rsidRPr="005B25A1">
        <w:rPr>
          <w:b/>
          <w:bCs/>
        </w:rPr>
        <w:t>Parallel discussion:</w:t>
      </w:r>
    </w:p>
    <w:p w14:paraId="1273D55C" w14:textId="77777777" w:rsidR="000D0592" w:rsidRPr="00B81031" w:rsidRDefault="000D0592" w:rsidP="000D0592">
      <w:pPr>
        <w:keepNext/>
        <w:keepLines/>
        <w:rPr>
          <w:i/>
        </w:rPr>
      </w:pPr>
      <w:r>
        <w:rPr>
          <w:i/>
        </w:rPr>
        <w:t xml:space="preserve">Revised in parallel session to </w:t>
      </w:r>
      <w:r w:rsidRPr="00ED26F2">
        <w:rPr>
          <w:i/>
          <w:color w:val="0000FF"/>
        </w:rPr>
        <w:t>S2-2406895</w:t>
      </w:r>
      <w:r>
        <w:rPr>
          <w:i/>
        </w:rPr>
        <w:t>.</w:t>
      </w:r>
    </w:p>
    <w:p w14:paraId="00CCD55C" w14:textId="77777777" w:rsidR="000D0592" w:rsidRPr="00B81031" w:rsidRDefault="000D0592" w:rsidP="000D0592">
      <w:pPr>
        <w:keepNext/>
        <w:keepLines/>
        <w:rPr>
          <w:i/>
        </w:rPr>
      </w:pPr>
      <w:r>
        <w:rPr>
          <w:i/>
        </w:rPr>
        <w:t xml:space="preserve">Revised in parallel session to </w:t>
      </w:r>
      <w:r w:rsidRPr="00ED26F2">
        <w:rPr>
          <w:i/>
          <w:color w:val="0000FF"/>
        </w:rPr>
        <w:t>S2-2406936</w:t>
      </w:r>
      <w:r>
        <w:rPr>
          <w:i/>
        </w:rPr>
        <w:t>.</w:t>
      </w:r>
    </w:p>
    <w:p w14:paraId="4D21E0F8" w14:textId="77777777" w:rsidR="000D0592" w:rsidRPr="00B81031" w:rsidRDefault="000D0592" w:rsidP="000D0592">
      <w:pPr>
        <w:keepNext/>
        <w:keepLines/>
        <w:rPr>
          <w:i/>
        </w:rPr>
      </w:pPr>
      <w:r>
        <w:rPr>
          <w:i/>
        </w:rPr>
        <w:t xml:space="preserve">Revised in parallel session to </w:t>
      </w:r>
      <w:r w:rsidRPr="00ED26F2">
        <w:rPr>
          <w:i/>
          <w:color w:val="0000FF"/>
        </w:rPr>
        <w:t>S2-2406967</w:t>
      </w:r>
      <w:r>
        <w:rPr>
          <w:i/>
        </w:rPr>
        <w:t>.</w:t>
      </w:r>
    </w:p>
    <w:p w14:paraId="6C1D5129" w14:textId="77777777" w:rsidR="00B56CC5" w:rsidRPr="00B81031" w:rsidRDefault="00B56CC5" w:rsidP="00B56CC5">
      <w:pPr>
        <w:keepNext/>
        <w:keepLines/>
        <w:rPr>
          <w:i/>
        </w:rPr>
      </w:pPr>
      <w:r>
        <w:rPr>
          <w:i/>
        </w:rPr>
        <w:t>Agreed in parallel session.</w:t>
      </w:r>
    </w:p>
    <w:p w14:paraId="7FDC0C45" w14:textId="77777777" w:rsidR="00B56CC5" w:rsidRPr="005B25A1" w:rsidRDefault="00B56CC5" w:rsidP="00B56CC5">
      <w:pPr>
        <w:keepNext/>
        <w:keepLines/>
        <w:rPr>
          <w:b/>
          <w:bCs/>
        </w:rPr>
      </w:pPr>
      <w:r w:rsidRPr="005B25A1">
        <w:rPr>
          <w:b/>
          <w:bCs/>
        </w:rPr>
        <w:t>Plenary Discussion:</w:t>
      </w:r>
    </w:p>
    <w:p w14:paraId="37CFB42B" w14:textId="77777777" w:rsidR="00B56CC5" w:rsidRPr="00B56CC5" w:rsidRDefault="00B56CC5" w:rsidP="00B56CC5">
      <w:pPr>
        <w:keepNext/>
        <w:keepLines/>
      </w:pPr>
      <w:r>
        <w:t xml:space="preserve">This was </w:t>
      </w:r>
      <w:r w:rsidRPr="00B56CC5">
        <w:rPr>
          <w:color w:val="FF0000"/>
        </w:rPr>
        <w:t>block approved</w:t>
      </w:r>
      <w:r>
        <w:t>.</w:t>
      </w:r>
    </w:p>
    <w:p w14:paraId="363FAE43"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55E2892" w14:textId="77777777" w:rsidR="000D0592" w:rsidRDefault="000D0592" w:rsidP="000D0592">
      <w:pPr>
        <w:pStyle w:val="NormTop"/>
      </w:pPr>
      <w:r w:rsidRPr="00ED26F2">
        <w:rPr>
          <w:color w:val="0000FF"/>
        </w:rPr>
        <w:t>S2-2406346</w:t>
      </w:r>
      <w:r w:rsidRPr="00D53282">
        <w:t xml:space="preserve"> </w:t>
      </w:r>
      <w:r>
        <w:t>(P-CR) 23.700-77: KI #1, Conclusion for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for key issue #1.</w:t>
      </w:r>
    </w:p>
    <w:p w14:paraId="3847620D" w14:textId="77777777" w:rsidR="000D0592" w:rsidRPr="005B25A1" w:rsidRDefault="000D0592" w:rsidP="000D0592">
      <w:pPr>
        <w:keepNext/>
        <w:keepLines/>
        <w:rPr>
          <w:b/>
          <w:bCs/>
        </w:rPr>
      </w:pPr>
      <w:r w:rsidRPr="005B25A1">
        <w:rPr>
          <w:b/>
          <w:bCs/>
        </w:rPr>
        <w:t>Convenor comment:</w:t>
      </w:r>
    </w:p>
    <w:p w14:paraId="25894DB0" w14:textId="77777777" w:rsidR="000D0592" w:rsidRPr="005B25A1" w:rsidRDefault="000D0592" w:rsidP="000D0592">
      <w:pPr>
        <w:keepNext/>
        <w:keepLines/>
      </w:pPr>
      <w:r w:rsidRPr="005B25A1">
        <w:t>Handle.</w:t>
      </w:r>
    </w:p>
    <w:p w14:paraId="04131493" w14:textId="77777777" w:rsidR="00B56CC5" w:rsidRPr="005B25A1" w:rsidRDefault="00B56CC5" w:rsidP="00B56CC5">
      <w:pPr>
        <w:keepNext/>
        <w:keepLines/>
        <w:rPr>
          <w:b/>
          <w:bCs/>
        </w:rPr>
      </w:pPr>
      <w:r w:rsidRPr="005B25A1">
        <w:rPr>
          <w:b/>
          <w:bCs/>
        </w:rPr>
        <w:t>Parallel discussion:</w:t>
      </w:r>
    </w:p>
    <w:p w14:paraId="6B08FC41" w14:textId="77777777" w:rsidR="00B56CC5" w:rsidRPr="005B25A1" w:rsidRDefault="00B56CC5" w:rsidP="00B56CC5">
      <w:pPr>
        <w:keepNext/>
        <w:keepLines/>
      </w:pPr>
      <w:r w:rsidRPr="00B56CC5">
        <w:rPr>
          <w:color w:val="0000FF"/>
        </w:rPr>
        <w:t>Not handled</w:t>
      </w:r>
      <w:r>
        <w:t>.</w:t>
      </w:r>
    </w:p>
    <w:p w14:paraId="52C233F0" w14:textId="77777777" w:rsidR="00B56CC5" w:rsidRPr="00EB0339" w:rsidRDefault="00B56CC5" w:rsidP="00B56CC5">
      <w:r w:rsidRPr="005B25A1">
        <w:rPr>
          <w:b/>
          <w:bCs/>
        </w:rPr>
        <w:t>Status:</w:t>
      </w:r>
      <w:r>
        <w:t xml:space="preserve"> </w:t>
      </w:r>
      <w:r w:rsidRPr="00B56CC5">
        <w:rPr>
          <w:color w:val="0000FF"/>
        </w:rPr>
        <w:t>Not handled</w:t>
      </w:r>
      <w:r>
        <w:t>.</w:t>
      </w:r>
    </w:p>
    <w:p w14:paraId="637CB8E6" w14:textId="77777777" w:rsidR="000D0592" w:rsidRDefault="000D0592" w:rsidP="000D0592">
      <w:pPr>
        <w:pStyle w:val="NormTop"/>
      </w:pPr>
      <w:r w:rsidRPr="00ED26F2">
        <w:rPr>
          <w:color w:val="0000FF"/>
        </w:rPr>
        <w:lastRenderedPageBreak/>
        <w:t>S2-2406733</w:t>
      </w:r>
      <w:r w:rsidRPr="00D53282">
        <w:t xml:space="preserve"> </w:t>
      </w:r>
      <w:r>
        <w:t>(P-CR) 23.700-77: KI#1: Conclusion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w:t>
      </w:r>
    </w:p>
    <w:p w14:paraId="42CE2EA4" w14:textId="77777777" w:rsidR="000D0592" w:rsidRPr="005B25A1" w:rsidRDefault="000D0592" w:rsidP="000D0592">
      <w:pPr>
        <w:keepNext/>
        <w:keepLines/>
        <w:rPr>
          <w:b/>
          <w:bCs/>
        </w:rPr>
      </w:pPr>
      <w:r w:rsidRPr="005B25A1">
        <w:rPr>
          <w:b/>
          <w:bCs/>
        </w:rPr>
        <w:t>Convenor comment:</w:t>
      </w:r>
    </w:p>
    <w:p w14:paraId="7AE0104F" w14:textId="77777777" w:rsidR="000D0592" w:rsidRPr="005B25A1" w:rsidRDefault="000D0592" w:rsidP="000D0592">
      <w:pPr>
        <w:keepNext/>
        <w:keepLines/>
      </w:pPr>
      <w:r w:rsidRPr="005B25A1">
        <w:t>Handle.</w:t>
      </w:r>
    </w:p>
    <w:p w14:paraId="7F4F4E6F" w14:textId="77777777" w:rsidR="00B56CC5" w:rsidRPr="005B25A1" w:rsidRDefault="00B56CC5" w:rsidP="00B56CC5">
      <w:pPr>
        <w:keepNext/>
        <w:keepLines/>
        <w:rPr>
          <w:b/>
          <w:bCs/>
        </w:rPr>
      </w:pPr>
      <w:r w:rsidRPr="005B25A1">
        <w:rPr>
          <w:b/>
          <w:bCs/>
        </w:rPr>
        <w:t>Parallel discussion:</w:t>
      </w:r>
    </w:p>
    <w:p w14:paraId="2080E6C5" w14:textId="77777777" w:rsidR="00B56CC5" w:rsidRPr="005B25A1" w:rsidRDefault="00B56CC5" w:rsidP="00B56CC5">
      <w:pPr>
        <w:keepNext/>
        <w:keepLines/>
      </w:pPr>
      <w:r w:rsidRPr="00B56CC5">
        <w:rPr>
          <w:color w:val="0000FF"/>
        </w:rPr>
        <w:t>Not handled</w:t>
      </w:r>
      <w:r>
        <w:t>.</w:t>
      </w:r>
    </w:p>
    <w:p w14:paraId="0C21E385" w14:textId="77777777" w:rsidR="00B56CC5" w:rsidRPr="00EB0339" w:rsidRDefault="00B56CC5" w:rsidP="00B56CC5">
      <w:r w:rsidRPr="005B25A1">
        <w:rPr>
          <w:b/>
          <w:bCs/>
        </w:rPr>
        <w:t>Status:</w:t>
      </w:r>
      <w:r>
        <w:t xml:space="preserve"> </w:t>
      </w:r>
      <w:r w:rsidRPr="00B56CC5">
        <w:rPr>
          <w:color w:val="0000FF"/>
        </w:rPr>
        <w:t>Not handled</w:t>
      </w:r>
      <w:r>
        <w:t>.</w:t>
      </w:r>
    </w:p>
    <w:p w14:paraId="366590D7" w14:textId="77777777" w:rsidR="000D0592" w:rsidRDefault="000D0592" w:rsidP="000D0592">
      <w:pPr>
        <w:pStyle w:val="NormTop"/>
      </w:pPr>
      <w:r w:rsidRPr="00ED26F2">
        <w:rPr>
          <w:color w:val="0000FF"/>
        </w:rPr>
        <w:t>S2-2406635</w:t>
      </w:r>
      <w:r w:rsidRPr="00D53282">
        <w:t xml:space="preserve"> </w:t>
      </w:r>
      <w:r>
        <w:t>(P-CR) 23.700-77: KI#1, Evaluation and Conclusion.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w:t>
      </w:r>
    </w:p>
    <w:p w14:paraId="71725CEC" w14:textId="77777777" w:rsidR="000D0592" w:rsidRPr="005B25A1" w:rsidRDefault="000D0592" w:rsidP="000D0592">
      <w:pPr>
        <w:keepNext/>
        <w:keepLines/>
        <w:rPr>
          <w:b/>
          <w:bCs/>
        </w:rPr>
      </w:pPr>
      <w:r w:rsidRPr="005B25A1">
        <w:rPr>
          <w:b/>
          <w:bCs/>
        </w:rPr>
        <w:t>Convenor comment:</w:t>
      </w:r>
    </w:p>
    <w:p w14:paraId="4B63BB40" w14:textId="77777777" w:rsidR="000D0592" w:rsidRPr="005B25A1" w:rsidRDefault="000D0592" w:rsidP="000D0592">
      <w:pPr>
        <w:keepNext/>
        <w:keepLines/>
      </w:pPr>
      <w:r w:rsidRPr="005B25A1">
        <w:t>Handle.</w:t>
      </w:r>
    </w:p>
    <w:p w14:paraId="0B221187" w14:textId="77777777" w:rsidR="00B56CC5" w:rsidRPr="005B25A1" w:rsidRDefault="00B56CC5" w:rsidP="00B56CC5">
      <w:pPr>
        <w:keepNext/>
        <w:keepLines/>
        <w:rPr>
          <w:b/>
          <w:bCs/>
        </w:rPr>
      </w:pPr>
      <w:r w:rsidRPr="005B25A1">
        <w:rPr>
          <w:b/>
          <w:bCs/>
        </w:rPr>
        <w:t>Parallel discussion:</w:t>
      </w:r>
    </w:p>
    <w:p w14:paraId="350721F7" w14:textId="77777777" w:rsidR="00B56CC5" w:rsidRPr="005B25A1" w:rsidRDefault="00B56CC5" w:rsidP="00B56CC5">
      <w:pPr>
        <w:keepNext/>
        <w:keepLines/>
      </w:pPr>
      <w:r w:rsidRPr="00B56CC5">
        <w:rPr>
          <w:color w:val="0000FF"/>
        </w:rPr>
        <w:t>Not handled</w:t>
      </w:r>
      <w:r>
        <w:t>.</w:t>
      </w:r>
    </w:p>
    <w:p w14:paraId="6DAEC3DD" w14:textId="77777777" w:rsidR="00B56CC5" w:rsidRPr="00EB0339" w:rsidRDefault="00B56CC5" w:rsidP="00B56CC5">
      <w:r w:rsidRPr="005B25A1">
        <w:rPr>
          <w:b/>
          <w:bCs/>
        </w:rPr>
        <w:t>Status:</w:t>
      </w:r>
      <w:r>
        <w:t xml:space="preserve"> </w:t>
      </w:r>
      <w:r w:rsidRPr="00B56CC5">
        <w:rPr>
          <w:color w:val="0000FF"/>
        </w:rPr>
        <w:t>Not handled</w:t>
      </w:r>
      <w:r>
        <w:t>.</w:t>
      </w:r>
    </w:p>
    <w:p w14:paraId="52D7E564" w14:textId="77777777" w:rsidR="000D0592" w:rsidRDefault="000D0592" w:rsidP="000D0592">
      <w:pPr>
        <w:pStyle w:val="NormTop"/>
      </w:pPr>
      <w:r w:rsidRPr="00ED26F2">
        <w:rPr>
          <w:color w:val="0000FF"/>
        </w:rPr>
        <w:t>S2-2406696</w:t>
      </w:r>
      <w:r w:rsidRPr="00D53282">
        <w:t xml:space="preserve"> </w:t>
      </w:r>
      <w:r>
        <w:t>(P-CR) 23.700-77: KI#1: Conclusions.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The principle is to use the HSS for storing the IMS AS address that is assigned to the user; the NF consumer can discover the IMS AS from the HSS and then the NF consumer can use the IMS AS services directly.</w:t>
      </w:r>
    </w:p>
    <w:p w14:paraId="649CEBE5" w14:textId="77777777" w:rsidR="00B56CC5" w:rsidRPr="005B25A1" w:rsidRDefault="00B56CC5" w:rsidP="00B56CC5">
      <w:pPr>
        <w:keepNext/>
        <w:keepLines/>
        <w:rPr>
          <w:b/>
          <w:bCs/>
        </w:rPr>
      </w:pPr>
      <w:r w:rsidRPr="005B25A1">
        <w:rPr>
          <w:b/>
          <w:bCs/>
        </w:rPr>
        <w:t>Parallel discussion:</w:t>
      </w:r>
    </w:p>
    <w:p w14:paraId="73129EB5" w14:textId="77777777" w:rsidR="00B56CC5" w:rsidRPr="005B25A1" w:rsidRDefault="00B56CC5" w:rsidP="00B56CC5">
      <w:pPr>
        <w:keepNext/>
        <w:keepLines/>
      </w:pPr>
      <w:r w:rsidRPr="00B56CC5">
        <w:rPr>
          <w:color w:val="0000FF"/>
        </w:rPr>
        <w:t>Not handled</w:t>
      </w:r>
      <w:r>
        <w:t>.</w:t>
      </w:r>
    </w:p>
    <w:p w14:paraId="2C5F82E3" w14:textId="77777777" w:rsidR="00B56CC5" w:rsidRPr="00EB0339" w:rsidRDefault="00B56CC5" w:rsidP="00B56CC5">
      <w:r w:rsidRPr="005B25A1">
        <w:rPr>
          <w:b/>
          <w:bCs/>
        </w:rPr>
        <w:t>Status:</w:t>
      </w:r>
      <w:r>
        <w:t xml:space="preserve"> </w:t>
      </w:r>
      <w:r w:rsidRPr="00B56CC5">
        <w:rPr>
          <w:color w:val="0000FF"/>
        </w:rPr>
        <w:t>Not handled</w:t>
      </w:r>
      <w:r>
        <w:t>.</w:t>
      </w:r>
    </w:p>
    <w:p w14:paraId="00941A29" w14:textId="77777777" w:rsidR="000D0592" w:rsidRDefault="000D0592" w:rsidP="000D0592">
      <w:pPr>
        <w:pStyle w:val="NormTop"/>
      </w:pPr>
      <w:r w:rsidRPr="00ED26F2">
        <w:rPr>
          <w:color w:val="0000FF"/>
        </w:rPr>
        <w:t>S2-2406699</w:t>
      </w:r>
      <w:r w:rsidRPr="00D53282">
        <w:t xml:space="preserve"> </w:t>
      </w:r>
      <w:r>
        <w:t>(P-CR) 23.700-77: KI#1: Conclusions.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 conclusions for KI1. The principle is to store the NEF service parameters, including the events and targeted users, to the UDR; the IMS AS will retrieve the parameters of the subscribe service operation, including events, from the UDR during IMS registration, and if the target user matches with the IMS session, the IMS AS applies the events.</w:t>
      </w:r>
    </w:p>
    <w:p w14:paraId="672CFF20" w14:textId="77777777" w:rsidR="00B56CC5" w:rsidRPr="005B25A1" w:rsidRDefault="00B56CC5" w:rsidP="00B56CC5">
      <w:pPr>
        <w:keepNext/>
        <w:keepLines/>
        <w:rPr>
          <w:b/>
          <w:bCs/>
        </w:rPr>
      </w:pPr>
      <w:r w:rsidRPr="005B25A1">
        <w:rPr>
          <w:b/>
          <w:bCs/>
        </w:rPr>
        <w:t>Parallel discussion:</w:t>
      </w:r>
    </w:p>
    <w:p w14:paraId="44446576" w14:textId="77777777" w:rsidR="00B56CC5" w:rsidRPr="005B25A1" w:rsidRDefault="00B56CC5" w:rsidP="00B56CC5">
      <w:pPr>
        <w:keepNext/>
        <w:keepLines/>
      </w:pPr>
      <w:r w:rsidRPr="00B56CC5">
        <w:rPr>
          <w:color w:val="0000FF"/>
        </w:rPr>
        <w:t>Not handled</w:t>
      </w:r>
      <w:r>
        <w:t>.</w:t>
      </w:r>
    </w:p>
    <w:p w14:paraId="0EF53CDB" w14:textId="77777777" w:rsidR="00B56CC5" w:rsidRPr="00EB0339" w:rsidRDefault="00B56CC5" w:rsidP="00B56CC5">
      <w:r w:rsidRPr="005B25A1">
        <w:rPr>
          <w:b/>
          <w:bCs/>
        </w:rPr>
        <w:t>Status:</w:t>
      </w:r>
      <w:r>
        <w:t xml:space="preserve"> </w:t>
      </w:r>
      <w:r w:rsidRPr="00B56CC5">
        <w:rPr>
          <w:color w:val="0000FF"/>
        </w:rPr>
        <w:t>Not handled</w:t>
      </w:r>
      <w:r>
        <w:t>.</w:t>
      </w:r>
    </w:p>
    <w:p w14:paraId="6082A6AC"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IMS capability exposure for IMS Data Channel session</w:t>
      </w:r>
    </w:p>
    <w:p w14:paraId="0F40F2E6" w14:textId="77777777" w:rsidR="000D0592" w:rsidRDefault="000D0592" w:rsidP="000D0592">
      <w:pPr>
        <w:pStyle w:val="NormTop"/>
      </w:pPr>
      <w:r w:rsidRPr="00ED26F2">
        <w:rPr>
          <w:color w:val="0000FF"/>
        </w:rPr>
        <w:t>S2-2406633</w:t>
      </w:r>
      <w:r w:rsidRPr="00D53282">
        <w:t xml:space="preserve"> </w:t>
      </w:r>
      <w:r>
        <w:t>(P-CR) 23.700-77: KI#2, Evaluation and Conclusion.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 for KI#2.</w:t>
      </w:r>
    </w:p>
    <w:p w14:paraId="49B30FEF" w14:textId="77777777" w:rsidR="000D0592" w:rsidRPr="005B25A1" w:rsidRDefault="000D0592" w:rsidP="000D0592">
      <w:pPr>
        <w:keepNext/>
        <w:keepLines/>
        <w:rPr>
          <w:b/>
          <w:bCs/>
        </w:rPr>
      </w:pPr>
      <w:r w:rsidRPr="005B25A1">
        <w:rPr>
          <w:b/>
          <w:bCs/>
        </w:rPr>
        <w:t>Convenor comment:</w:t>
      </w:r>
    </w:p>
    <w:p w14:paraId="75772E5F" w14:textId="77777777" w:rsidR="000D0592" w:rsidRPr="005B25A1" w:rsidRDefault="000D0592" w:rsidP="000D0592">
      <w:pPr>
        <w:keepNext/>
        <w:keepLines/>
      </w:pPr>
      <w:r w:rsidRPr="005B25A1">
        <w:t>Handle.</w:t>
      </w:r>
    </w:p>
    <w:p w14:paraId="783AD796" w14:textId="77777777" w:rsidR="000D0592" w:rsidRPr="005B25A1" w:rsidRDefault="000D0592" w:rsidP="000D0592">
      <w:pPr>
        <w:keepNext/>
        <w:keepLines/>
        <w:rPr>
          <w:b/>
          <w:bCs/>
        </w:rPr>
      </w:pPr>
      <w:r w:rsidRPr="005B25A1">
        <w:rPr>
          <w:b/>
          <w:bCs/>
        </w:rPr>
        <w:t>Parallel discussion:</w:t>
      </w:r>
    </w:p>
    <w:p w14:paraId="046D970C" w14:textId="77777777" w:rsidR="000D0592" w:rsidRPr="00B81031" w:rsidRDefault="000D0592" w:rsidP="000D0592">
      <w:pPr>
        <w:keepNext/>
        <w:keepLines/>
        <w:rPr>
          <w:i/>
        </w:rPr>
      </w:pPr>
      <w:r>
        <w:rPr>
          <w:i/>
        </w:rPr>
        <w:t xml:space="preserve">Revised in parallel session to </w:t>
      </w:r>
      <w:r w:rsidRPr="00ED26F2">
        <w:rPr>
          <w:i/>
          <w:color w:val="0000FF"/>
        </w:rPr>
        <w:t>S2-2406896</w:t>
      </w:r>
      <w:r>
        <w:rPr>
          <w:i/>
        </w:rPr>
        <w:t>.</w:t>
      </w:r>
    </w:p>
    <w:p w14:paraId="7B485D14" w14:textId="77777777" w:rsidR="000D0592" w:rsidRPr="00B81031" w:rsidRDefault="000D0592" w:rsidP="000D0592">
      <w:pPr>
        <w:keepNext/>
        <w:keepLines/>
        <w:rPr>
          <w:i/>
        </w:rPr>
      </w:pPr>
      <w:r>
        <w:rPr>
          <w:i/>
        </w:rPr>
        <w:t xml:space="preserve">Revised in parallel session to </w:t>
      </w:r>
      <w:r w:rsidRPr="00ED26F2">
        <w:rPr>
          <w:i/>
          <w:color w:val="0000FF"/>
        </w:rPr>
        <w:t>S2-2406937</w:t>
      </w:r>
      <w:r>
        <w:rPr>
          <w:i/>
        </w:rPr>
        <w:t>.</w:t>
      </w:r>
    </w:p>
    <w:p w14:paraId="2227D189" w14:textId="77777777" w:rsidR="000D0592" w:rsidRPr="00B81031" w:rsidRDefault="000D0592" w:rsidP="000D0592">
      <w:pPr>
        <w:keepNext/>
        <w:keepLines/>
        <w:rPr>
          <w:i/>
        </w:rPr>
      </w:pPr>
      <w:r>
        <w:rPr>
          <w:i/>
        </w:rPr>
        <w:t xml:space="preserve">Revised in parallel session to </w:t>
      </w:r>
      <w:r w:rsidRPr="00ED26F2">
        <w:rPr>
          <w:i/>
          <w:color w:val="0000FF"/>
        </w:rPr>
        <w:t>S2-2406968</w:t>
      </w:r>
      <w:r>
        <w:rPr>
          <w:i/>
        </w:rPr>
        <w:t>.</w:t>
      </w:r>
    </w:p>
    <w:p w14:paraId="3BBF78C6" w14:textId="77777777" w:rsidR="00B56CC5" w:rsidRPr="00B81031" w:rsidRDefault="00B56CC5" w:rsidP="00B56CC5">
      <w:pPr>
        <w:keepNext/>
        <w:keepLines/>
        <w:rPr>
          <w:i/>
        </w:rPr>
      </w:pPr>
      <w:r>
        <w:rPr>
          <w:i/>
        </w:rPr>
        <w:t>Agreed in parallel session.</w:t>
      </w:r>
    </w:p>
    <w:p w14:paraId="440D159C" w14:textId="77777777" w:rsidR="00B56CC5" w:rsidRPr="005B25A1" w:rsidRDefault="00B56CC5" w:rsidP="00B56CC5">
      <w:pPr>
        <w:keepNext/>
        <w:keepLines/>
        <w:rPr>
          <w:b/>
          <w:bCs/>
        </w:rPr>
      </w:pPr>
      <w:r w:rsidRPr="005B25A1">
        <w:rPr>
          <w:b/>
          <w:bCs/>
        </w:rPr>
        <w:t>Plenary Discussion:</w:t>
      </w:r>
    </w:p>
    <w:p w14:paraId="4502D046" w14:textId="77777777" w:rsidR="00B56CC5" w:rsidRPr="00B56CC5" w:rsidRDefault="00B56CC5" w:rsidP="00B56CC5">
      <w:pPr>
        <w:keepNext/>
        <w:keepLines/>
      </w:pPr>
      <w:r>
        <w:t xml:space="preserve">This was </w:t>
      </w:r>
      <w:r w:rsidRPr="00B56CC5">
        <w:rPr>
          <w:color w:val="FF0000"/>
        </w:rPr>
        <w:t>block approved</w:t>
      </w:r>
      <w:r>
        <w:t>.</w:t>
      </w:r>
    </w:p>
    <w:p w14:paraId="17FCD5AA"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E5C4ECD"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KI6: Standalone IMS DC sessions</w:t>
      </w:r>
    </w:p>
    <w:p w14:paraId="4647E577" w14:textId="77777777" w:rsidR="000D0592" w:rsidRDefault="000D0592" w:rsidP="000D0592">
      <w:pPr>
        <w:pStyle w:val="NormTop"/>
      </w:pPr>
      <w:r w:rsidRPr="00ED26F2">
        <w:rPr>
          <w:color w:val="0000FF"/>
        </w:rPr>
        <w:t>S2-2406348</w:t>
      </w:r>
      <w:r w:rsidRPr="00D53282">
        <w:t xml:space="preserve"> </w:t>
      </w:r>
      <w:r>
        <w:t>(P-CR) 23.700-77: KI #6, Conclusion update for KI#6. (Source: China Mobile,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#6.</w:t>
      </w:r>
    </w:p>
    <w:p w14:paraId="4F3AF2A7" w14:textId="77777777" w:rsidR="000D0592" w:rsidRPr="005B25A1" w:rsidRDefault="000D0592" w:rsidP="000D0592">
      <w:pPr>
        <w:keepNext/>
        <w:keepLines/>
        <w:rPr>
          <w:b/>
          <w:bCs/>
        </w:rPr>
      </w:pPr>
      <w:r w:rsidRPr="005B25A1">
        <w:rPr>
          <w:b/>
          <w:bCs/>
        </w:rPr>
        <w:t>Convenor comment:</w:t>
      </w:r>
    </w:p>
    <w:p w14:paraId="237BC424" w14:textId="77777777" w:rsidR="000D0592" w:rsidRPr="005B25A1" w:rsidRDefault="000D0592" w:rsidP="000D0592">
      <w:pPr>
        <w:keepNext/>
        <w:keepLines/>
      </w:pPr>
      <w:r w:rsidRPr="005B25A1">
        <w:t>Handle.</w:t>
      </w:r>
    </w:p>
    <w:p w14:paraId="5E2059E4" w14:textId="77777777" w:rsidR="000D0592" w:rsidRPr="005B25A1" w:rsidRDefault="000D0592" w:rsidP="000D0592">
      <w:pPr>
        <w:keepNext/>
        <w:keepLines/>
        <w:rPr>
          <w:b/>
          <w:bCs/>
        </w:rPr>
      </w:pPr>
      <w:r w:rsidRPr="005B25A1">
        <w:rPr>
          <w:b/>
          <w:bCs/>
        </w:rPr>
        <w:t>Parallel discussion:</w:t>
      </w:r>
    </w:p>
    <w:p w14:paraId="1A255E3E" w14:textId="77777777" w:rsidR="000D0592" w:rsidRPr="00B81031" w:rsidRDefault="000D0592" w:rsidP="000D0592">
      <w:pPr>
        <w:keepNext/>
        <w:keepLines/>
        <w:rPr>
          <w:i/>
        </w:rPr>
      </w:pPr>
      <w:r>
        <w:rPr>
          <w:i/>
        </w:rPr>
        <w:t xml:space="preserve">Revised in parallel session to </w:t>
      </w:r>
      <w:r w:rsidRPr="00ED26F2">
        <w:rPr>
          <w:i/>
          <w:color w:val="0000FF"/>
        </w:rPr>
        <w:t>S2-2406897</w:t>
      </w:r>
      <w:r>
        <w:rPr>
          <w:i/>
        </w:rPr>
        <w:t>.</w:t>
      </w:r>
    </w:p>
    <w:p w14:paraId="269D1EE8" w14:textId="77777777" w:rsidR="000D0592" w:rsidRPr="00B81031" w:rsidRDefault="000D0592" w:rsidP="000D0592">
      <w:pPr>
        <w:keepNext/>
        <w:keepLines/>
        <w:rPr>
          <w:i/>
        </w:rPr>
      </w:pPr>
      <w:r>
        <w:rPr>
          <w:i/>
        </w:rPr>
        <w:t xml:space="preserve">Revised in parallel session to </w:t>
      </w:r>
      <w:r w:rsidRPr="00ED26F2">
        <w:rPr>
          <w:i/>
          <w:color w:val="0000FF"/>
        </w:rPr>
        <w:t>S2-2406938</w:t>
      </w:r>
      <w:r>
        <w:rPr>
          <w:i/>
        </w:rPr>
        <w:t>.</w:t>
      </w:r>
    </w:p>
    <w:p w14:paraId="74B76E77" w14:textId="77777777" w:rsidR="000D0592" w:rsidRPr="00B81031" w:rsidRDefault="000D0592" w:rsidP="000D0592">
      <w:pPr>
        <w:keepNext/>
        <w:keepLines/>
        <w:rPr>
          <w:i/>
        </w:rPr>
      </w:pPr>
      <w:r>
        <w:rPr>
          <w:i/>
        </w:rPr>
        <w:t xml:space="preserve">Revised in parallel session to </w:t>
      </w:r>
      <w:r w:rsidRPr="00ED26F2">
        <w:rPr>
          <w:i/>
          <w:color w:val="0000FF"/>
        </w:rPr>
        <w:t>S2-2406969</w:t>
      </w:r>
      <w:r>
        <w:rPr>
          <w:i/>
        </w:rPr>
        <w:t>.</w:t>
      </w:r>
    </w:p>
    <w:p w14:paraId="3C15B04F" w14:textId="77777777" w:rsidR="000D0592" w:rsidRPr="00B81031" w:rsidRDefault="000D0592" w:rsidP="000D0592">
      <w:pPr>
        <w:keepNext/>
        <w:keepLines/>
        <w:rPr>
          <w:i/>
        </w:rPr>
      </w:pPr>
      <w:r>
        <w:rPr>
          <w:i/>
        </w:rPr>
        <w:t xml:space="preserve">Revised in parallel session to </w:t>
      </w:r>
      <w:r w:rsidRPr="00ED26F2">
        <w:rPr>
          <w:i/>
          <w:color w:val="0000FF"/>
        </w:rPr>
        <w:t>S2-2407183</w:t>
      </w:r>
      <w:r>
        <w:rPr>
          <w:i/>
        </w:rPr>
        <w:t>.</w:t>
      </w:r>
    </w:p>
    <w:p w14:paraId="2719A1E4" w14:textId="77777777" w:rsidR="000D0592" w:rsidRPr="00B81031" w:rsidRDefault="000D0592" w:rsidP="000D0592">
      <w:pPr>
        <w:keepNext/>
        <w:keepLines/>
        <w:rPr>
          <w:i/>
        </w:rPr>
      </w:pPr>
      <w:r>
        <w:rPr>
          <w:i/>
        </w:rPr>
        <w:t xml:space="preserve">Revised in parallel session to </w:t>
      </w:r>
      <w:r w:rsidRPr="00ED26F2">
        <w:rPr>
          <w:i/>
          <w:color w:val="0000FF"/>
        </w:rPr>
        <w:t>S2-2407200</w:t>
      </w:r>
      <w:r>
        <w:rPr>
          <w:i/>
        </w:rPr>
        <w:t>.</w:t>
      </w:r>
    </w:p>
    <w:p w14:paraId="3B89068B" w14:textId="77777777" w:rsidR="00B56CC5" w:rsidRPr="00B81031" w:rsidRDefault="00B56CC5" w:rsidP="00B56CC5">
      <w:pPr>
        <w:keepNext/>
        <w:keepLines/>
        <w:rPr>
          <w:i/>
        </w:rPr>
      </w:pPr>
      <w:r>
        <w:rPr>
          <w:i/>
        </w:rPr>
        <w:t>Agreed in parallel session.</w:t>
      </w:r>
    </w:p>
    <w:p w14:paraId="599D9221" w14:textId="77777777" w:rsidR="00B56CC5" w:rsidRPr="005B25A1" w:rsidRDefault="00B56CC5" w:rsidP="00B56CC5">
      <w:pPr>
        <w:keepNext/>
        <w:keepLines/>
        <w:rPr>
          <w:b/>
          <w:bCs/>
        </w:rPr>
      </w:pPr>
      <w:r w:rsidRPr="005B25A1">
        <w:rPr>
          <w:b/>
          <w:bCs/>
        </w:rPr>
        <w:t>Plenary Discussion:</w:t>
      </w:r>
    </w:p>
    <w:p w14:paraId="0CFBDEBF" w14:textId="77777777" w:rsidR="00B56CC5" w:rsidRPr="00B56CC5" w:rsidRDefault="00B56CC5" w:rsidP="00B56CC5">
      <w:pPr>
        <w:keepNext/>
        <w:keepLines/>
      </w:pPr>
      <w:r>
        <w:t xml:space="preserve">This was </w:t>
      </w:r>
      <w:r w:rsidRPr="00B56CC5">
        <w:rPr>
          <w:color w:val="FF0000"/>
        </w:rPr>
        <w:t>block approved</w:t>
      </w:r>
      <w:r>
        <w:t>.</w:t>
      </w:r>
    </w:p>
    <w:p w14:paraId="359D084C"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6EB5880" w14:textId="77777777" w:rsidR="000D0592" w:rsidRDefault="000D0592" w:rsidP="000D0592">
      <w:pPr>
        <w:pStyle w:val="NormTop"/>
      </w:pPr>
      <w:r w:rsidRPr="00ED26F2">
        <w:rPr>
          <w:color w:val="0000FF"/>
        </w:rPr>
        <w:t>S2-2406406</w:t>
      </w:r>
      <w:r w:rsidRPr="00D53282">
        <w:t xml:space="preserve"> </w:t>
      </w:r>
      <w:r>
        <w:t>(P-CR) 23.700-77: KI#6: Conclusion update for standalone IMS DC.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#6.</w:t>
      </w:r>
    </w:p>
    <w:p w14:paraId="712C60FE" w14:textId="77777777" w:rsidR="00B56CC5" w:rsidRPr="005B25A1" w:rsidRDefault="00B56CC5" w:rsidP="00B56CC5">
      <w:pPr>
        <w:keepNext/>
        <w:keepLines/>
        <w:rPr>
          <w:b/>
          <w:bCs/>
        </w:rPr>
      </w:pPr>
      <w:r w:rsidRPr="005B25A1">
        <w:rPr>
          <w:b/>
          <w:bCs/>
        </w:rPr>
        <w:t>Parallel discussion:</w:t>
      </w:r>
    </w:p>
    <w:p w14:paraId="4E91DC65" w14:textId="77777777" w:rsidR="00B56CC5" w:rsidRPr="005B25A1" w:rsidRDefault="00B56CC5" w:rsidP="00B56CC5">
      <w:pPr>
        <w:keepNext/>
        <w:keepLines/>
      </w:pPr>
      <w:r w:rsidRPr="00B56CC5">
        <w:rPr>
          <w:color w:val="0000FF"/>
        </w:rPr>
        <w:t>Not handled</w:t>
      </w:r>
      <w:r>
        <w:t>.</w:t>
      </w:r>
    </w:p>
    <w:p w14:paraId="4CC0ECBA" w14:textId="77777777" w:rsidR="00B56CC5" w:rsidRPr="00EB0339" w:rsidRDefault="00B56CC5" w:rsidP="00B56CC5">
      <w:r w:rsidRPr="005B25A1">
        <w:rPr>
          <w:b/>
          <w:bCs/>
        </w:rPr>
        <w:t>Status:</w:t>
      </w:r>
      <w:r>
        <w:t xml:space="preserve"> </w:t>
      </w:r>
      <w:r w:rsidRPr="00B56CC5">
        <w:rPr>
          <w:color w:val="0000FF"/>
        </w:rPr>
        <w:t>Not handled</w:t>
      </w:r>
      <w:r>
        <w:t>.</w:t>
      </w:r>
    </w:p>
    <w:p w14:paraId="016365FB" w14:textId="77777777" w:rsidR="000D0592" w:rsidRDefault="000D0592" w:rsidP="000D0592">
      <w:pPr>
        <w:pStyle w:val="NormTop"/>
      </w:pPr>
      <w:r w:rsidRPr="00ED26F2">
        <w:rPr>
          <w:color w:val="0000FF"/>
        </w:rPr>
        <w:lastRenderedPageBreak/>
        <w:t>S2-2406658</w:t>
      </w:r>
      <w:r w:rsidRPr="00D53282">
        <w:t xml:space="preserve"> </w:t>
      </w:r>
      <w:r>
        <w:t>(P-CR) 23.700-77: KI#6: Update on conclusion principles.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KI6 solution principles to resolve remaining editor notes and to clarify basic solution principles.</w:t>
      </w:r>
    </w:p>
    <w:p w14:paraId="204673D7" w14:textId="77777777" w:rsidR="00B56CC5" w:rsidRPr="005B25A1" w:rsidRDefault="00B56CC5" w:rsidP="00B56CC5">
      <w:pPr>
        <w:keepNext/>
        <w:keepLines/>
        <w:rPr>
          <w:b/>
          <w:bCs/>
        </w:rPr>
      </w:pPr>
      <w:r w:rsidRPr="005B25A1">
        <w:rPr>
          <w:b/>
          <w:bCs/>
        </w:rPr>
        <w:t>Parallel discussion:</w:t>
      </w:r>
    </w:p>
    <w:p w14:paraId="49D6B188" w14:textId="77777777" w:rsidR="00B56CC5" w:rsidRPr="005B25A1" w:rsidRDefault="00B56CC5" w:rsidP="00B56CC5">
      <w:pPr>
        <w:keepNext/>
        <w:keepLines/>
      </w:pPr>
      <w:r w:rsidRPr="00B56CC5">
        <w:rPr>
          <w:color w:val="0000FF"/>
        </w:rPr>
        <w:t>Not handled</w:t>
      </w:r>
      <w:r>
        <w:t>.</w:t>
      </w:r>
    </w:p>
    <w:p w14:paraId="4C65919C" w14:textId="77777777" w:rsidR="00B56CC5" w:rsidRPr="00EB0339" w:rsidRDefault="00B56CC5" w:rsidP="00B56CC5">
      <w:r w:rsidRPr="005B25A1">
        <w:rPr>
          <w:b/>
          <w:bCs/>
        </w:rPr>
        <w:t>Status:</w:t>
      </w:r>
      <w:r>
        <w:t xml:space="preserve"> </w:t>
      </w:r>
      <w:r w:rsidRPr="00B56CC5">
        <w:rPr>
          <w:color w:val="0000FF"/>
        </w:rPr>
        <w:t>Not handled</w:t>
      </w:r>
      <w:r>
        <w:t>.</w:t>
      </w:r>
    </w:p>
    <w:p w14:paraId="09BF98AA" w14:textId="77777777" w:rsidR="000D0592" w:rsidRDefault="000D0592" w:rsidP="000D0592">
      <w:pPr>
        <w:pStyle w:val="NormTop"/>
      </w:pPr>
      <w:r w:rsidRPr="00ED26F2">
        <w:rPr>
          <w:color w:val="0000FF"/>
        </w:rPr>
        <w:t>S2-2406673</w:t>
      </w:r>
      <w:r w:rsidRPr="00D53282">
        <w:t xml:space="preserve"> </w:t>
      </w:r>
      <w:r>
        <w:t>(P-CR) 23.700-77: KI #6, Conclusion update for KI#6.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#6.</w:t>
      </w:r>
    </w:p>
    <w:p w14:paraId="6F8FFA64" w14:textId="77777777" w:rsidR="00B56CC5" w:rsidRPr="005B25A1" w:rsidRDefault="00B56CC5" w:rsidP="00B56CC5">
      <w:pPr>
        <w:keepNext/>
        <w:keepLines/>
        <w:rPr>
          <w:b/>
          <w:bCs/>
        </w:rPr>
      </w:pPr>
      <w:r w:rsidRPr="005B25A1">
        <w:rPr>
          <w:b/>
          <w:bCs/>
        </w:rPr>
        <w:t>Parallel discussion:</w:t>
      </w:r>
    </w:p>
    <w:p w14:paraId="0185BDAD" w14:textId="77777777" w:rsidR="00B56CC5" w:rsidRPr="005B25A1" w:rsidRDefault="00B56CC5" w:rsidP="00B56CC5">
      <w:pPr>
        <w:keepNext/>
        <w:keepLines/>
      </w:pPr>
      <w:r w:rsidRPr="00B56CC5">
        <w:rPr>
          <w:color w:val="0000FF"/>
        </w:rPr>
        <w:t>Not handled</w:t>
      </w:r>
      <w:r>
        <w:t>.</w:t>
      </w:r>
    </w:p>
    <w:p w14:paraId="02CA4655" w14:textId="77777777" w:rsidR="00B56CC5" w:rsidRPr="00EB0339" w:rsidRDefault="00B56CC5" w:rsidP="00B56CC5">
      <w:r w:rsidRPr="005B25A1">
        <w:rPr>
          <w:b/>
          <w:bCs/>
        </w:rPr>
        <w:t>Status:</w:t>
      </w:r>
      <w:r>
        <w:t xml:space="preserve"> </w:t>
      </w:r>
      <w:r w:rsidRPr="00B56CC5">
        <w:rPr>
          <w:color w:val="0000FF"/>
        </w:rPr>
        <w:t>Not handled</w:t>
      </w:r>
      <w:r>
        <w:t>.</w:t>
      </w:r>
    </w:p>
    <w:p w14:paraId="523BB865" w14:textId="77777777" w:rsidR="000D0592" w:rsidRDefault="000D0592" w:rsidP="000D0592">
      <w:pPr>
        <w:pStyle w:val="NormTop"/>
      </w:pPr>
      <w:r w:rsidRPr="00ED26F2">
        <w:rPr>
          <w:color w:val="0000FF"/>
        </w:rPr>
        <w:t>S2-2406766</w:t>
      </w:r>
      <w:r w:rsidRPr="00D53282">
        <w:t xml:space="preserve"> </w:t>
      </w:r>
      <w:r>
        <w:t>(P-CR) 23.700-77: Interim Conclusion Update for KI#6.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an update of interim conclusion for KI#6.</w:t>
      </w:r>
    </w:p>
    <w:p w14:paraId="24F8CC00" w14:textId="77777777" w:rsidR="00B56CC5" w:rsidRPr="005B25A1" w:rsidRDefault="00B56CC5" w:rsidP="00B56CC5">
      <w:pPr>
        <w:keepNext/>
        <w:keepLines/>
        <w:rPr>
          <w:b/>
          <w:bCs/>
        </w:rPr>
      </w:pPr>
      <w:r w:rsidRPr="005B25A1">
        <w:rPr>
          <w:b/>
          <w:bCs/>
        </w:rPr>
        <w:t>Parallel discussion:</w:t>
      </w:r>
    </w:p>
    <w:p w14:paraId="77B6E5E9" w14:textId="77777777" w:rsidR="00B56CC5" w:rsidRPr="005B25A1" w:rsidRDefault="00B56CC5" w:rsidP="00B56CC5">
      <w:pPr>
        <w:keepNext/>
        <w:keepLines/>
      </w:pPr>
      <w:r w:rsidRPr="00B56CC5">
        <w:rPr>
          <w:color w:val="0000FF"/>
        </w:rPr>
        <w:t>Not handled</w:t>
      </w:r>
      <w:r>
        <w:t>.</w:t>
      </w:r>
    </w:p>
    <w:p w14:paraId="3E9F1F42" w14:textId="77777777" w:rsidR="00B56CC5" w:rsidRPr="00EB0339" w:rsidRDefault="00B56CC5" w:rsidP="00B56CC5">
      <w:r w:rsidRPr="005B25A1">
        <w:rPr>
          <w:b/>
          <w:bCs/>
        </w:rPr>
        <w:t>Status:</w:t>
      </w:r>
      <w:r>
        <w:t xml:space="preserve"> </w:t>
      </w:r>
      <w:r w:rsidRPr="00B56CC5">
        <w:rPr>
          <w:color w:val="0000FF"/>
        </w:rPr>
        <w:t>Not handled</w:t>
      </w:r>
      <w:r>
        <w:t>.</w:t>
      </w:r>
    </w:p>
    <w:p w14:paraId="68F1E4BE"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KI8: IMS avatar communications</w:t>
      </w:r>
    </w:p>
    <w:p w14:paraId="22E13314" w14:textId="77777777" w:rsidR="000D0592" w:rsidRDefault="000D0592" w:rsidP="000D0592">
      <w:pPr>
        <w:pStyle w:val="NormTop"/>
      </w:pPr>
      <w:r w:rsidRPr="00ED26F2">
        <w:rPr>
          <w:color w:val="0000FF"/>
        </w:rPr>
        <w:t>S2-2406387</w:t>
      </w:r>
      <w:r w:rsidRPr="00D53282">
        <w:t xml:space="preserve"> </w:t>
      </w:r>
      <w:r>
        <w:t>(P-CR) 23.700-77: Conclusions of KI#8.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proposed conclusions on KI#8: Support of IMS Avatar Communication.</w:t>
      </w:r>
    </w:p>
    <w:p w14:paraId="797EEFBB" w14:textId="77777777" w:rsidR="00B56CC5" w:rsidRPr="005B25A1" w:rsidRDefault="00B56CC5" w:rsidP="00B56CC5">
      <w:pPr>
        <w:keepNext/>
        <w:keepLines/>
        <w:rPr>
          <w:b/>
          <w:bCs/>
        </w:rPr>
      </w:pPr>
      <w:r w:rsidRPr="005B25A1">
        <w:rPr>
          <w:b/>
          <w:bCs/>
        </w:rPr>
        <w:t>Parallel discussion:</w:t>
      </w:r>
    </w:p>
    <w:p w14:paraId="15BFC116" w14:textId="77777777" w:rsidR="00B56CC5" w:rsidRPr="005B25A1" w:rsidRDefault="00B56CC5" w:rsidP="00B56CC5">
      <w:pPr>
        <w:keepNext/>
        <w:keepLines/>
      </w:pPr>
      <w:r w:rsidRPr="00B56CC5">
        <w:rPr>
          <w:color w:val="0000FF"/>
        </w:rPr>
        <w:t>Not handled</w:t>
      </w:r>
      <w:r>
        <w:t>.</w:t>
      </w:r>
    </w:p>
    <w:p w14:paraId="785F2F0C" w14:textId="77777777" w:rsidR="00B56CC5" w:rsidRPr="00EB0339" w:rsidRDefault="00B56CC5" w:rsidP="00B56CC5">
      <w:r w:rsidRPr="005B25A1">
        <w:rPr>
          <w:b/>
          <w:bCs/>
        </w:rPr>
        <w:t>Status:</w:t>
      </w:r>
      <w:r>
        <w:t xml:space="preserve"> </w:t>
      </w:r>
      <w:r w:rsidRPr="00B56CC5">
        <w:rPr>
          <w:color w:val="0000FF"/>
        </w:rPr>
        <w:t>Not handled</w:t>
      </w:r>
      <w:r>
        <w:t>.</w:t>
      </w:r>
    </w:p>
    <w:p w14:paraId="1CB1270C" w14:textId="77777777" w:rsidR="000D0592" w:rsidRDefault="000D0592" w:rsidP="000D0592">
      <w:pPr>
        <w:pStyle w:val="NormTop"/>
      </w:pPr>
      <w:r w:rsidRPr="00ED26F2">
        <w:rPr>
          <w:color w:val="0000FF"/>
        </w:rPr>
        <w:t>S2-2406433</w:t>
      </w:r>
      <w:r w:rsidRPr="00D53282">
        <w:t xml:space="preserve"> </w:t>
      </w:r>
      <w:r>
        <w:t>(P-CR) 23.700-77: KI#8: Conclusion for Avatar communication.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KI#8 in FS_NG_RTC_Ph2 TR.</w:t>
      </w:r>
    </w:p>
    <w:p w14:paraId="769CD931" w14:textId="77777777" w:rsidR="00B56CC5" w:rsidRPr="005B25A1" w:rsidRDefault="00B56CC5" w:rsidP="00B56CC5">
      <w:pPr>
        <w:keepNext/>
        <w:keepLines/>
        <w:rPr>
          <w:b/>
          <w:bCs/>
        </w:rPr>
      </w:pPr>
      <w:r w:rsidRPr="005B25A1">
        <w:rPr>
          <w:b/>
          <w:bCs/>
        </w:rPr>
        <w:t>Parallel discussion:</w:t>
      </w:r>
    </w:p>
    <w:p w14:paraId="7A451420" w14:textId="77777777" w:rsidR="00B56CC5" w:rsidRPr="005B25A1" w:rsidRDefault="00B56CC5" w:rsidP="00B56CC5">
      <w:pPr>
        <w:keepNext/>
        <w:keepLines/>
      </w:pPr>
      <w:r w:rsidRPr="00B56CC5">
        <w:rPr>
          <w:color w:val="0000FF"/>
        </w:rPr>
        <w:t>Not handled</w:t>
      </w:r>
      <w:r>
        <w:t>.</w:t>
      </w:r>
    </w:p>
    <w:p w14:paraId="4721FC0C" w14:textId="77777777" w:rsidR="00B56CC5" w:rsidRPr="00EB0339" w:rsidRDefault="00B56CC5" w:rsidP="00B56CC5">
      <w:r w:rsidRPr="005B25A1">
        <w:rPr>
          <w:b/>
          <w:bCs/>
        </w:rPr>
        <w:t>Status:</w:t>
      </w:r>
      <w:r>
        <w:t xml:space="preserve"> </w:t>
      </w:r>
      <w:r w:rsidRPr="00B56CC5">
        <w:rPr>
          <w:color w:val="0000FF"/>
        </w:rPr>
        <w:t>Not handled</w:t>
      </w:r>
      <w:r>
        <w:t>.</w:t>
      </w:r>
    </w:p>
    <w:p w14:paraId="1A6EEE62" w14:textId="77777777" w:rsidR="000D0592" w:rsidRDefault="000D0592" w:rsidP="000D0592">
      <w:pPr>
        <w:pStyle w:val="NormTop"/>
      </w:pPr>
      <w:r w:rsidRPr="00ED26F2">
        <w:rPr>
          <w:color w:val="0000FF"/>
        </w:rPr>
        <w:lastRenderedPageBreak/>
        <w:t>S2-2406634</w:t>
      </w:r>
      <w:r w:rsidRPr="00D53282">
        <w:t xml:space="preserve"> </w:t>
      </w:r>
      <w:r>
        <w:t>(P-CR) 23.700-77: KI#8, Evaluation and Conclusion.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proposes to add the conclusion section for KI#8 in FS_NG_RTC_Ph2 TR.</w:t>
      </w:r>
    </w:p>
    <w:p w14:paraId="2CBBD4A8" w14:textId="77777777" w:rsidR="000D0592" w:rsidRPr="005B25A1" w:rsidRDefault="000D0592" w:rsidP="000D0592">
      <w:pPr>
        <w:keepNext/>
        <w:keepLines/>
        <w:rPr>
          <w:b/>
          <w:bCs/>
        </w:rPr>
      </w:pPr>
      <w:r w:rsidRPr="005B25A1">
        <w:rPr>
          <w:b/>
          <w:bCs/>
        </w:rPr>
        <w:t>Convenor comment:</w:t>
      </w:r>
    </w:p>
    <w:p w14:paraId="3CDA0D91" w14:textId="77777777" w:rsidR="000D0592" w:rsidRPr="005B25A1" w:rsidRDefault="000D0592" w:rsidP="000D0592">
      <w:pPr>
        <w:keepNext/>
        <w:keepLines/>
      </w:pPr>
      <w:r w:rsidRPr="005B25A1">
        <w:t>Handle.</w:t>
      </w:r>
    </w:p>
    <w:p w14:paraId="14475A08" w14:textId="77777777" w:rsidR="000D0592" w:rsidRPr="005B25A1" w:rsidRDefault="000D0592" w:rsidP="000D0592">
      <w:pPr>
        <w:keepNext/>
        <w:keepLines/>
        <w:rPr>
          <w:b/>
          <w:bCs/>
        </w:rPr>
      </w:pPr>
      <w:r w:rsidRPr="005B25A1">
        <w:rPr>
          <w:b/>
          <w:bCs/>
        </w:rPr>
        <w:t>Parallel discussion:</w:t>
      </w:r>
    </w:p>
    <w:p w14:paraId="10559D08" w14:textId="77777777" w:rsidR="000D0592" w:rsidRPr="00B81031" w:rsidRDefault="000D0592" w:rsidP="000D0592">
      <w:pPr>
        <w:keepNext/>
        <w:keepLines/>
        <w:rPr>
          <w:i/>
        </w:rPr>
      </w:pPr>
      <w:r>
        <w:rPr>
          <w:i/>
        </w:rPr>
        <w:t xml:space="preserve">Revised in parallel session to </w:t>
      </w:r>
      <w:r w:rsidRPr="00ED26F2">
        <w:rPr>
          <w:i/>
          <w:color w:val="0000FF"/>
        </w:rPr>
        <w:t>S2-2406898</w:t>
      </w:r>
      <w:r>
        <w:rPr>
          <w:i/>
        </w:rPr>
        <w:t>.</w:t>
      </w:r>
    </w:p>
    <w:p w14:paraId="3F75F141" w14:textId="77777777" w:rsidR="000D0592" w:rsidRPr="00B81031" w:rsidRDefault="000D0592" w:rsidP="000D0592">
      <w:pPr>
        <w:keepNext/>
        <w:keepLines/>
        <w:rPr>
          <w:i/>
        </w:rPr>
      </w:pPr>
      <w:r>
        <w:rPr>
          <w:i/>
        </w:rPr>
        <w:t xml:space="preserve">Revised in parallel session to </w:t>
      </w:r>
      <w:r w:rsidRPr="00ED26F2">
        <w:rPr>
          <w:i/>
          <w:color w:val="0000FF"/>
        </w:rPr>
        <w:t>S2-2406939</w:t>
      </w:r>
      <w:r>
        <w:rPr>
          <w:i/>
        </w:rPr>
        <w:t>.</w:t>
      </w:r>
    </w:p>
    <w:p w14:paraId="2AB5310B" w14:textId="77777777" w:rsidR="000D0592" w:rsidRPr="00B81031" w:rsidRDefault="000D0592" w:rsidP="000D0592">
      <w:pPr>
        <w:keepNext/>
        <w:keepLines/>
        <w:rPr>
          <w:i/>
        </w:rPr>
      </w:pPr>
      <w:r>
        <w:rPr>
          <w:i/>
        </w:rPr>
        <w:t xml:space="preserve">Revised in parallel session to </w:t>
      </w:r>
      <w:r w:rsidRPr="00ED26F2">
        <w:rPr>
          <w:i/>
          <w:color w:val="0000FF"/>
        </w:rPr>
        <w:t>S2-2406970</w:t>
      </w:r>
      <w:r>
        <w:rPr>
          <w:i/>
        </w:rPr>
        <w:t>.</w:t>
      </w:r>
    </w:p>
    <w:p w14:paraId="04273217" w14:textId="77777777" w:rsidR="000D0592" w:rsidRPr="00B81031" w:rsidRDefault="000D0592" w:rsidP="000D0592">
      <w:pPr>
        <w:keepNext/>
        <w:keepLines/>
        <w:rPr>
          <w:i/>
        </w:rPr>
      </w:pPr>
      <w:r>
        <w:rPr>
          <w:i/>
        </w:rPr>
        <w:t xml:space="preserve">Revised in parallel session to </w:t>
      </w:r>
      <w:r w:rsidRPr="00ED26F2">
        <w:rPr>
          <w:i/>
          <w:color w:val="0000FF"/>
        </w:rPr>
        <w:t>S2-2407184</w:t>
      </w:r>
      <w:r>
        <w:rPr>
          <w:i/>
        </w:rPr>
        <w:t>.</w:t>
      </w:r>
    </w:p>
    <w:p w14:paraId="6EB94D95" w14:textId="77777777" w:rsidR="000D0592" w:rsidRPr="00B81031" w:rsidRDefault="000D0592" w:rsidP="000D0592">
      <w:pPr>
        <w:keepNext/>
        <w:keepLines/>
        <w:rPr>
          <w:i/>
        </w:rPr>
      </w:pPr>
      <w:r>
        <w:rPr>
          <w:i/>
        </w:rPr>
        <w:t xml:space="preserve">Revised in parallel session to </w:t>
      </w:r>
      <w:r w:rsidRPr="00ED26F2">
        <w:rPr>
          <w:i/>
          <w:color w:val="0000FF"/>
        </w:rPr>
        <w:t>S2-2407201</w:t>
      </w:r>
      <w:r>
        <w:rPr>
          <w:i/>
        </w:rPr>
        <w:t>.</w:t>
      </w:r>
    </w:p>
    <w:p w14:paraId="12CCC855" w14:textId="77777777" w:rsidR="00B56CC5" w:rsidRPr="00B81031" w:rsidRDefault="00B56CC5" w:rsidP="00B56CC5">
      <w:pPr>
        <w:keepNext/>
        <w:keepLines/>
        <w:rPr>
          <w:i/>
        </w:rPr>
      </w:pPr>
      <w:r>
        <w:rPr>
          <w:i/>
        </w:rPr>
        <w:t>Agreed in parallel session.</w:t>
      </w:r>
    </w:p>
    <w:p w14:paraId="64542D50" w14:textId="77777777" w:rsidR="00B56CC5" w:rsidRPr="005B25A1" w:rsidRDefault="00B56CC5" w:rsidP="00B56CC5">
      <w:pPr>
        <w:keepNext/>
        <w:keepLines/>
        <w:rPr>
          <w:b/>
          <w:bCs/>
        </w:rPr>
      </w:pPr>
      <w:r w:rsidRPr="005B25A1">
        <w:rPr>
          <w:b/>
          <w:bCs/>
        </w:rPr>
        <w:t>Plenary Discussion:</w:t>
      </w:r>
    </w:p>
    <w:p w14:paraId="0C5B50E0" w14:textId="77777777" w:rsidR="00B56CC5" w:rsidRPr="00B56CC5" w:rsidRDefault="00B56CC5" w:rsidP="00B56CC5">
      <w:pPr>
        <w:keepNext/>
        <w:keepLines/>
      </w:pPr>
      <w:r>
        <w:t xml:space="preserve">This was </w:t>
      </w:r>
      <w:r w:rsidRPr="00B56CC5">
        <w:rPr>
          <w:color w:val="FF0000"/>
        </w:rPr>
        <w:t>block approved</w:t>
      </w:r>
      <w:r>
        <w:t>.</w:t>
      </w:r>
    </w:p>
    <w:p w14:paraId="263A49B0"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6035F69" w14:textId="77777777" w:rsidR="000D0592" w:rsidRDefault="000D0592" w:rsidP="000D0592">
      <w:pPr>
        <w:pStyle w:val="NormTop"/>
      </w:pPr>
      <w:r w:rsidRPr="00ED26F2">
        <w:rPr>
          <w:color w:val="0000FF"/>
        </w:rPr>
        <w:t>S2-2406660</w:t>
      </w:r>
      <w:r w:rsidRPr="00D53282">
        <w:t xml:space="preserve"> </w:t>
      </w:r>
      <w:r>
        <w:t>(P-CR) 23.700-77: KI#8: Conclusion principles.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KI#8 solution principles.</w:t>
      </w:r>
    </w:p>
    <w:p w14:paraId="7DCF2BE7" w14:textId="77777777" w:rsidR="00B56CC5" w:rsidRPr="005B25A1" w:rsidRDefault="00B56CC5" w:rsidP="00B56CC5">
      <w:pPr>
        <w:keepNext/>
        <w:keepLines/>
        <w:rPr>
          <w:b/>
          <w:bCs/>
        </w:rPr>
      </w:pPr>
      <w:r w:rsidRPr="005B25A1">
        <w:rPr>
          <w:b/>
          <w:bCs/>
        </w:rPr>
        <w:t>Parallel discussion:</w:t>
      </w:r>
    </w:p>
    <w:p w14:paraId="0FD42B11" w14:textId="77777777" w:rsidR="00B56CC5" w:rsidRPr="005B25A1" w:rsidRDefault="00B56CC5" w:rsidP="00B56CC5">
      <w:pPr>
        <w:keepNext/>
        <w:keepLines/>
      </w:pPr>
      <w:r w:rsidRPr="00B56CC5">
        <w:rPr>
          <w:color w:val="0000FF"/>
        </w:rPr>
        <w:t>Not handled</w:t>
      </w:r>
      <w:r>
        <w:t>.</w:t>
      </w:r>
    </w:p>
    <w:p w14:paraId="5984DF40" w14:textId="77777777" w:rsidR="00B56CC5" w:rsidRPr="00EB0339" w:rsidRDefault="00B56CC5" w:rsidP="00B56CC5">
      <w:r w:rsidRPr="005B25A1">
        <w:rPr>
          <w:b/>
          <w:bCs/>
        </w:rPr>
        <w:t>Status:</w:t>
      </w:r>
      <w:r>
        <w:t xml:space="preserve"> </w:t>
      </w:r>
      <w:r w:rsidRPr="00B56CC5">
        <w:rPr>
          <w:color w:val="0000FF"/>
        </w:rPr>
        <w:t>Not handled</w:t>
      </w:r>
      <w:r>
        <w:t>.</w:t>
      </w:r>
    </w:p>
    <w:p w14:paraId="39CA9115"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KI4: IMS framework for 3rd identities authentication/authorization</w:t>
      </w:r>
    </w:p>
    <w:p w14:paraId="2B2CAABF" w14:textId="77777777" w:rsidR="000D0592" w:rsidRDefault="000D0592" w:rsidP="000D0592">
      <w:pPr>
        <w:pStyle w:val="NormTop"/>
      </w:pPr>
      <w:r w:rsidRPr="00ED26F2">
        <w:rPr>
          <w:color w:val="0000FF"/>
        </w:rPr>
        <w:t>S2-2406106</w:t>
      </w:r>
      <w:r w:rsidRPr="00D53282">
        <w:t xml:space="preserve"> </w:t>
      </w:r>
      <w:r>
        <w:t>(P-CR) 23.700-77: KI#4 Update to interim conclusion.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interim conclusion for KI4. authentication of third-party identities.</w:t>
      </w:r>
    </w:p>
    <w:p w14:paraId="59757D4E" w14:textId="77777777" w:rsidR="00B56CC5" w:rsidRPr="005B25A1" w:rsidRDefault="00B56CC5" w:rsidP="00B56CC5">
      <w:pPr>
        <w:keepNext/>
        <w:keepLines/>
        <w:rPr>
          <w:b/>
          <w:bCs/>
        </w:rPr>
      </w:pPr>
      <w:r w:rsidRPr="005B25A1">
        <w:rPr>
          <w:b/>
          <w:bCs/>
        </w:rPr>
        <w:t>Parallel discussion:</w:t>
      </w:r>
    </w:p>
    <w:p w14:paraId="0B54F820" w14:textId="77777777" w:rsidR="00B56CC5" w:rsidRPr="005B25A1" w:rsidRDefault="00B56CC5" w:rsidP="00B56CC5">
      <w:pPr>
        <w:keepNext/>
        <w:keepLines/>
      </w:pPr>
      <w:r w:rsidRPr="00B56CC5">
        <w:rPr>
          <w:color w:val="0000FF"/>
        </w:rPr>
        <w:t>Not handled</w:t>
      </w:r>
      <w:r>
        <w:t>.</w:t>
      </w:r>
    </w:p>
    <w:p w14:paraId="55BF8E7C" w14:textId="77777777" w:rsidR="00B56CC5" w:rsidRPr="00EB0339" w:rsidRDefault="00B56CC5" w:rsidP="00B56CC5">
      <w:r w:rsidRPr="005B25A1">
        <w:rPr>
          <w:b/>
          <w:bCs/>
        </w:rPr>
        <w:t>Status:</w:t>
      </w:r>
      <w:r>
        <w:t xml:space="preserve"> </w:t>
      </w:r>
      <w:r w:rsidRPr="00B56CC5">
        <w:rPr>
          <w:color w:val="0000FF"/>
        </w:rPr>
        <w:t>Not handled</w:t>
      </w:r>
      <w:r>
        <w:t>.</w:t>
      </w:r>
    </w:p>
    <w:p w14:paraId="6164BCD1" w14:textId="77777777" w:rsidR="000D0592" w:rsidRDefault="000D0592" w:rsidP="000D0592">
      <w:pPr>
        <w:pStyle w:val="NormTop"/>
      </w:pPr>
      <w:r w:rsidRPr="00ED26F2">
        <w:rPr>
          <w:color w:val="0000FF"/>
        </w:rPr>
        <w:lastRenderedPageBreak/>
        <w:t>S2-2406655</w:t>
      </w:r>
      <w:r w:rsidRPr="00D53282">
        <w:t xml:space="preserve"> </w:t>
      </w:r>
      <w:r>
        <w:t>(P-CR) 23.700-77: KI#4: Update on conclusion principles. (Source: Nokia,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KI4 solution principles to resolve remaining editor notes.</w:t>
      </w:r>
    </w:p>
    <w:p w14:paraId="70AC80C1" w14:textId="77777777" w:rsidR="000D0592" w:rsidRPr="005B25A1" w:rsidRDefault="000D0592" w:rsidP="000D0592">
      <w:pPr>
        <w:keepNext/>
        <w:keepLines/>
        <w:rPr>
          <w:b/>
          <w:bCs/>
        </w:rPr>
      </w:pPr>
      <w:r w:rsidRPr="005B25A1">
        <w:rPr>
          <w:b/>
          <w:bCs/>
        </w:rPr>
        <w:t>Convenor comment:</w:t>
      </w:r>
    </w:p>
    <w:p w14:paraId="24D45C5C" w14:textId="77777777" w:rsidR="000D0592" w:rsidRPr="005B25A1" w:rsidRDefault="000D0592" w:rsidP="000D0592">
      <w:pPr>
        <w:keepNext/>
        <w:keepLines/>
      </w:pPr>
      <w:r w:rsidRPr="005B25A1">
        <w:t>Handle.</w:t>
      </w:r>
    </w:p>
    <w:p w14:paraId="01E7ECCC" w14:textId="77777777" w:rsidR="000D0592" w:rsidRPr="005B25A1" w:rsidRDefault="000D0592" w:rsidP="000D0592">
      <w:pPr>
        <w:keepNext/>
        <w:keepLines/>
        <w:rPr>
          <w:b/>
          <w:bCs/>
        </w:rPr>
      </w:pPr>
      <w:r w:rsidRPr="005B25A1">
        <w:rPr>
          <w:b/>
          <w:bCs/>
        </w:rPr>
        <w:t>Parallel discussion:</w:t>
      </w:r>
    </w:p>
    <w:p w14:paraId="39740A81" w14:textId="77777777" w:rsidR="000D0592" w:rsidRPr="00B81031" w:rsidRDefault="000D0592" w:rsidP="000D0592">
      <w:pPr>
        <w:keepNext/>
        <w:keepLines/>
        <w:rPr>
          <w:i/>
        </w:rPr>
      </w:pPr>
      <w:r>
        <w:rPr>
          <w:i/>
        </w:rPr>
        <w:t xml:space="preserve">Revised in parallel session to </w:t>
      </w:r>
      <w:r w:rsidRPr="00ED26F2">
        <w:rPr>
          <w:i/>
          <w:color w:val="0000FF"/>
        </w:rPr>
        <w:t>S2-2406893</w:t>
      </w:r>
      <w:r>
        <w:rPr>
          <w:i/>
        </w:rPr>
        <w:t>.</w:t>
      </w:r>
    </w:p>
    <w:p w14:paraId="33C3B9C7" w14:textId="77777777" w:rsidR="000D0592" w:rsidRPr="00B81031" w:rsidRDefault="000D0592" w:rsidP="000D0592">
      <w:pPr>
        <w:keepNext/>
        <w:keepLines/>
        <w:rPr>
          <w:i/>
        </w:rPr>
      </w:pPr>
      <w:r>
        <w:rPr>
          <w:i/>
        </w:rPr>
        <w:t xml:space="preserve">Revised in parallel session to </w:t>
      </w:r>
      <w:r w:rsidRPr="00ED26F2">
        <w:rPr>
          <w:i/>
          <w:color w:val="0000FF"/>
        </w:rPr>
        <w:t>S2-2406940</w:t>
      </w:r>
      <w:r>
        <w:rPr>
          <w:i/>
        </w:rPr>
        <w:t>.</w:t>
      </w:r>
    </w:p>
    <w:p w14:paraId="76BAD9A3" w14:textId="77777777" w:rsidR="000D0592" w:rsidRPr="00B81031" w:rsidRDefault="000D0592" w:rsidP="000D0592">
      <w:pPr>
        <w:keepNext/>
        <w:keepLines/>
        <w:rPr>
          <w:i/>
        </w:rPr>
      </w:pPr>
      <w:r>
        <w:rPr>
          <w:i/>
        </w:rPr>
        <w:t xml:space="preserve">Revised in parallel session to </w:t>
      </w:r>
      <w:r w:rsidRPr="00ED26F2">
        <w:rPr>
          <w:i/>
          <w:color w:val="0000FF"/>
        </w:rPr>
        <w:t>S2-2406947</w:t>
      </w:r>
      <w:r>
        <w:rPr>
          <w:i/>
        </w:rPr>
        <w:t>.</w:t>
      </w:r>
    </w:p>
    <w:p w14:paraId="793C33F4" w14:textId="77777777" w:rsidR="000D0592" w:rsidRPr="00B81031" w:rsidRDefault="000D0592" w:rsidP="000D0592">
      <w:pPr>
        <w:keepNext/>
        <w:keepLines/>
        <w:rPr>
          <w:i/>
        </w:rPr>
      </w:pPr>
      <w:r>
        <w:rPr>
          <w:i/>
        </w:rPr>
        <w:t xml:space="preserve">Revised in parallel session to </w:t>
      </w:r>
      <w:r w:rsidRPr="00ED26F2">
        <w:rPr>
          <w:i/>
          <w:color w:val="0000FF"/>
        </w:rPr>
        <w:t>S2-2406971</w:t>
      </w:r>
      <w:r>
        <w:rPr>
          <w:i/>
        </w:rPr>
        <w:t>.</w:t>
      </w:r>
    </w:p>
    <w:p w14:paraId="552E2371" w14:textId="77777777" w:rsidR="00B56CC5" w:rsidRPr="00B81031" w:rsidRDefault="00B56CC5" w:rsidP="00B56CC5">
      <w:pPr>
        <w:keepNext/>
        <w:keepLines/>
        <w:rPr>
          <w:i/>
        </w:rPr>
      </w:pPr>
      <w:r>
        <w:rPr>
          <w:i/>
        </w:rPr>
        <w:t>Agreed in parallel session.</w:t>
      </w:r>
    </w:p>
    <w:p w14:paraId="2529B423" w14:textId="77777777" w:rsidR="00B56CC5" w:rsidRPr="005B25A1" w:rsidRDefault="00B56CC5" w:rsidP="00B56CC5">
      <w:pPr>
        <w:keepNext/>
        <w:keepLines/>
        <w:rPr>
          <w:b/>
          <w:bCs/>
        </w:rPr>
      </w:pPr>
      <w:r w:rsidRPr="005B25A1">
        <w:rPr>
          <w:b/>
          <w:bCs/>
        </w:rPr>
        <w:t>Plenary Discussion:</w:t>
      </w:r>
    </w:p>
    <w:p w14:paraId="4BF07C54" w14:textId="77777777" w:rsidR="00B56CC5" w:rsidRPr="00B56CC5" w:rsidRDefault="00B56CC5" w:rsidP="00B56CC5">
      <w:pPr>
        <w:keepNext/>
        <w:keepLines/>
      </w:pPr>
      <w:r>
        <w:t xml:space="preserve">This was </w:t>
      </w:r>
      <w:r w:rsidRPr="00B56CC5">
        <w:rPr>
          <w:color w:val="FF0000"/>
        </w:rPr>
        <w:t>block approved</w:t>
      </w:r>
      <w:r>
        <w:t>.</w:t>
      </w:r>
    </w:p>
    <w:p w14:paraId="63DE85A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B0BF412"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KI5: PS Data off exemption over IMF Data Channel</w:t>
      </w:r>
    </w:p>
    <w:p w14:paraId="649F0A3D" w14:textId="77777777" w:rsidR="000D0592" w:rsidRDefault="000D0592" w:rsidP="000D0592">
      <w:pPr>
        <w:pStyle w:val="NormTop"/>
      </w:pPr>
      <w:r w:rsidRPr="00ED26F2">
        <w:rPr>
          <w:color w:val="0000FF"/>
        </w:rPr>
        <w:t>S2-2406331</w:t>
      </w:r>
      <w:r w:rsidRPr="00D53282">
        <w:t xml:space="preserve"> </w:t>
      </w:r>
      <w:r>
        <w:t>(P-CR) 23.700-77: KI#5, Evaluation and Conclusion of KI#5.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evaluation and conclusion for key issue #5.</w:t>
      </w:r>
    </w:p>
    <w:p w14:paraId="30CA00FE" w14:textId="77777777" w:rsidR="00B56CC5" w:rsidRPr="005B25A1" w:rsidRDefault="00B56CC5" w:rsidP="00B56CC5">
      <w:pPr>
        <w:keepNext/>
        <w:keepLines/>
        <w:rPr>
          <w:b/>
          <w:bCs/>
        </w:rPr>
      </w:pPr>
      <w:r w:rsidRPr="005B25A1">
        <w:rPr>
          <w:b/>
          <w:bCs/>
        </w:rPr>
        <w:t>Parallel discussion:</w:t>
      </w:r>
    </w:p>
    <w:p w14:paraId="5094D0DC" w14:textId="77777777" w:rsidR="00B56CC5" w:rsidRPr="005B25A1" w:rsidRDefault="00B56CC5" w:rsidP="00B56CC5">
      <w:pPr>
        <w:keepNext/>
        <w:keepLines/>
      </w:pPr>
      <w:r w:rsidRPr="00B56CC5">
        <w:rPr>
          <w:color w:val="0000FF"/>
        </w:rPr>
        <w:t>Not handled</w:t>
      </w:r>
      <w:r>
        <w:t>.</w:t>
      </w:r>
    </w:p>
    <w:p w14:paraId="781D77C9" w14:textId="77777777" w:rsidR="00B56CC5" w:rsidRPr="00EB0339" w:rsidRDefault="00B56CC5" w:rsidP="00B56CC5">
      <w:r w:rsidRPr="005B25A1">
        <w:rPr>
          <w:b/>
          <w:bCs/>
        </w:rPr>
        <w:t>Status:</w:t>
      </w:r>
      <w:r>
        <w:t xml:space="preserve"> </w:t>
      </w:r>
      <w:r w:rsidRPr="00B56CC5">
        <w:rPr>
          <w:color w:val="0000FF"/>
        </w:rPr>
        <w:t>Not handled</w:t>
      </w:r>
      <w:r>
        <w:t>.</w:t>
      </w:r>
    </w:p>
    <w:p w14:paraId="0CD0832E" w14:textId="77777777" w:rsidR="000D0592" w:rsidRDefault="000D0592" w:rsidP="000D0592">
      <w:pPr>
        <w:pStyle w:val="NormTop"/>
      </w:pPr>
      <w:r w:rsidRPr="00ED26F2">
        <w:rPr>
          <w:color w:val="0000FF"/>
        </w:rPr>
        <w:t>S2-2406386</w:t>
      </w:r>
      <w:r w:rsidRPr="00D53282">
        <w:t xml:space="preserve"> </w:t>
      </w:r>
      <w:r>
        <w:t>(P-CR) 23.700-77: Conclusions of KI#5.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proposed conclusions on KI#5: Handling of PS data off exemption for services over IMS DC.</w:t>
      </w:r>
    </w:p>
    <w:p w14:paraId="36452273" w14:textId="77777777" w:rsidR="000D0592" w:rsidRPr="005B25A1" w:rsidRDefault="000D0592" w:rsidP="000D0592">
      <w:pPr>
        <w:keepNext/>
        <w:keepLines/>
        <w:rPr>
          <w:b/>
          <w:bCs/>
        </w:rPr>
      </w:pPr>
      <w:r w:rsidRPr="005B25A1">
        <w:rPr>
          <w:b/>
          <w:bCs/>
        </w:rPr>
        <w:t>Convenor comment:</w:t>
      </w:r>
    </w:p>
    <w:p w14:paraId="15476C19" w14:textId="77777777" w:rsidR="000D0592" w:rsidRPr="005B25A1" w:rsidRDefault="000D0592" w:rsidP="000D0592">
      <w:pPr>
        <w:keepNext/>
        <w:keepLines/>
      </w:pPr>
      <w:r w:rsidRPr="005B25A1">
        <w:t>Handle.</w:t>
      </w:r>
    </w:p>
    <w:p w14:paraId="700AB825" w14:textId="77777777" w:rsidR="000D0592" w:rsidRPr="005B25A1" w:rsidRDefault="000D0592" w:rsidP="000D0592">
      <w:pPr>
        <w:keepNext/>
        <w:keepLines/>
        <w:rPr>
          <w:b/>
          <w:bCs/>
        </w:rPr>
      </w:pPr>
      <w:r w:rsidRPr="005B25A1">
        <w:rPr>
          <w:b/>
          <w:bCs/>
        </w:rPr>
        <w:t>Parallel discussion:</w:t>
      </w:r>
    </w:p>
    <w:p w14:paraId="66476511" w14:textId="77777777" w:rsidR="000D0592" w:rsidRPr="00B81031" w:rsidRDefault="000D0592" w:rsidP="000D0592">
      <w:pPr>
        <w:keepNext/>
        <w:keepLines/>
        <w:rPr>
          <w:i/>
        </w:rPr>
      </w:pPr>
      <w:r>
        <w:rPr>
          <w:i/>
        </w:rPr>
        <w:t xml:space="preserve">Revised in parallel session to </w:t>
      </w:r>
      <w:r w:rsidRPr="00ED26F2">
        <w:rPr>
          <w:i/>
          <w:color w:val="0000FF"/>
        </w:rPr>
        <w:t>S2-2406894</w:t>
      </w:r>
      <w:r>
        <w:rPr>
          <w:i/>
        </w:rPr>
        <w:t>.</w:t>
      </w:r>
    </w:p>
    <w:p w14:paraId="5BFD204E" w14:textId="77777777" w:rsidR="000D0592" w:rsidRPr="00B81031" w:rsidRDefault="000D0592" w:rsidP="000D0592">
      <w:pPr>
        <w:keepNext/>
        <w:keepLines/>
        <w:rPr>
          <w:i/>
        </w:rPr>
      </w:pPr>
      <w:r>
        <w:rPr>
          <w:i/>
        </w:rPr>
        <w:t xml:space="preserve">Revised in parallel session to </w:t>
      </w:r>
      <w:r w:rsidRPr="00ED26F2">
        <w:rPr>
          <w:i/>
          <w:color w:val="0000FF"/>
        </w:rPr>
        <w:t>S2-2406941</w:t>
      </w:r>
      <w:r>
        <w:rPr>
          <w:i/>
        </w:rPr>
        <w:t>.</w:t>
      </w:r>
    </w:p>
    <w:p w14:paraId="66129997" w14:textId="77777777" w:rsidR="00B56CC5" w:rsidRPr="00B81031" w:rsidRDefault="00B56CC5" w:rsidP="00B56CC5">
      <w:pPr>
        <w:keepNext/>
        <w:keepLines/>
        <w:rPr>
          <w:i/>
        </w:rPr>
      </w:pPr>
      <w:r>
        <w:rPr>
          <w:i/>
        </w:rPr>
        <w:t>Agreed in parallel session.</w:t>
      </w:r>
    </w:p>
    <w:p w14:paraId="6AB9F0B1" w14:textId="77777777" w:rsidR="00B56CC5" w:rsidRPr="005B25A1" w:rsidRDefault="00B56CC5" w:rsidP="00B56CC5">
      <w:pPr>
        <w:keepNext/>
        <w:keepLines/>
        <w:rPr>
          <w:b/>
          <w:bCs/>
        </w:rPr>
      </w:pPr>
      <w:r w:rsidRPr="005B25A1">
        <w:rPr>
          <w:b/>
          <w:bCs/>
        </w:rPr>
        <w:t>Plenary Discussion:</w:t>
      </w:r>
    </w:p>
    <w:p w14:paraId="7A53A9C3" w14:textId="77777777" w:rsidR="00B56CC5" w:rsidRPr="00B56CC5" w:rsidRDefault="00B56CC5" w:rsidP="00B56CC5">
      <w:pPr>
        <w:keepNext/>
        <w:keepLines/>
      </w:pPr>
      <w:r>
        <w:t xml:space="preserve">This was </w:t>
      </w:r>
      <w:r w:rsidRPr="00B56CC5">
        <w:rPr>
          <w:color w:val="FF0000"/>
        </w:rPr>
        <w:t>block approved</w:t>
      </w:r>
      <w:r>
        <w:t>.</w:t>
      </w:r>
    </w:p>
    <w:p w14:paraId="76A49A84"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D5E9ACB" w14:textId="77777777" w:rsidR="000D0592" w:rsidRDefault="000D0592" w:rsidP="000D0592">
      <w:pPr>
        <w:pStyle w:val="NormTop"/>
      </w:pPr>
      <w:r w:rsidRPr="00ED26F2">
        <w:rPr>
          <w:color w:val="0000FF"/>
        </w:rPr>
        <w:lastRenderedPageBreak/>
        <w:t>S2-2406601</w:t>
      </w:r>
      <w:r w:rsidRPr="00D53282">
        <w:t xml:space="preserve"> </w:t>
      </w:r>
      <w:r>
        <w:t>(P-CR) 23.700-77: KI #5, Conclusion. (Source: ZTE)</w:t>
      </w:r>
      <w:r>
        <w:br/>
      </w:r>
      <w:r w:rsidRPr="00D53282">
        <w:rPr>
          <w:b/>
        </w:rPr>
        <w:t>Document for:</w:t>
      </w:r>
      <w:r w:rsidRPr="00D53282">
        <w:t xml:space="preserve"> </w:t>
      </w:r>
      <w:r>
        <w:t>Approval</w:t>
      </w:r>
      <w:r>
        <w:br/>
      </w:r>
      <w:r w:rsidRPr="00D53282">
        <w:rPr>
          <w:b/>
        </w:rPr>
        <w:t>Abstract:</w:t>
      </w:r>
      <w:r w:rsidRPr="00D53282">
        <w:t xml:space="preserve"> </w:t>
      </w:r>
      <w:r>
        <w:br/>
        <w:t>The paper proposes conclusion for KI #5.</w:t>
      </w:r>
    </w:p>
    <w:p w14:paraId="1D89617E" w14:textId="77777777" w:rsidR="00B56CC5" w:rsidRPr="005B25A1" w:rsidRDefault="00B56CC5" w:rsidP="00B56CC5">
      <w:pPr>
        <w:keepNext/>
        <w:keepLines/>
        <w:rPr>
          <w:b/>
          <w:bCs/>
        </w:rPr>
      </w:pPr>
      <w:r w:rsidRPr="005B25A1">
        <w:rPr>
          <w:b/>
          <w:bCs/>
        </w:rPr>
        <w:t>Parallel discussion:</w:t>
      </w:r>
    </w:p>
    <w:p w14:paraId="3A6DE1D6" w14:textId="77777777" w:rsidR="00B56CC5" w:rsidRPr="005B25A1" w:rsidRDefault="00B56CC5" w:rsidP="00B56CC5">
      <w:pPr>
        <w:keepNext/>
        <w:keepLines/>
      </w:pPr>
      <w:r w:rsidRPr="00B56CC5">
        <w:rPr>
          <w:color w:val="0000FF"/>
        </w:rPr>
        <w:t>Not handled</w:t>
      </w:r>
      <w:r>
        <w:t>.</w:t>
      </w:r>
    </w:p>
    <w:p w14:paraId="247D9806" w14:textId="77777777" w:rsidR="00B56CC5" w:rsidRPr="00EB0339" w:rsidRDefault="00B56CC5" w:rsidP="00B56CC5">
      <w:r w:rsidRPr="005B25A1">
        <w:rPr>
          <w:b/>
          <w:bCs/>
        </w:rPr>
        <w:t>Status:</w:t>
      </w:r>
      <w:r>
        <w:t xml:space="preserve"> </w:t>
      </w:r>
      <w:r w:rsidRPr="00B56CC5">
        <w:rPr>
          <w:color w:val="0000FF"/>
        </w:rPr>
        <w:t>Not handled</w:t>
      </w:r>
      <w:r>
        <w:t>.</w:t>
      </w:r>
    </w:p>
    <w:p w14:paraId="0AC1A275" w14:textId="77777777" w:rsidR="000D0592" w:rsidRDefault="000D0592" w:rsidP="000D0592">
      <w:pPr>
        <w:pStyle w:val="NormTop"/>
      </w:pPr>
      <w:r w:rsidRPr="00ED26F2">
        <w:rPr>
          <w:color w:val="0000FF"/>
        </w:rPr>
        <w:t>S2-2406671</w:t>
      </w:r>
      <w:r w:rsidRPr="00D53282">
        <w:t xml:space="preserve"> </w:t>
      </w:r>
      <w:r>
        <w:t>(P-CR) 23.700-77: Conclusions of KI#5. (Source: Samsung, Nokia)</w:t>
      </w:r>
      <w:r>
        <w:br/>
      </w:r>
      <w:r w:rsidRPr="00D53282">
        <w:rPr>
          <w:b/>
        </w:rPr>
        <w:t>Document for:</w:t>
      </w:r>
      <w:r w:rsidRPr="00D53282">
        <w:t xml:space="preserve"> </w:t>
      </w:r>
      <w:r>
        <w:t>Approval</w:t>
      </w:r>
      <w:r>
        <w:br/>
      </w:r>
      <w:r w:rsidRPr="00D53282">
        <w:rPr>
          <w:b/>
        </w:rPr>
        <w:t>Abstract:</w:t>
      </w:r>
      <w:r w:rsidRPr="00D53282">
        <w:t xml:space="preserve"> </w:t>
      </w:r>
      <w:r>
        <w:br/>
        <w:t>This paper proposed conclusions on KI#5: Handling of PS data off exemption for services over IMS DC.</w:t>
      </w:r>
    </w:p>
    <w:p w14:paraId="013DEA63" w14:textId="77777777" w:rsidR="00B56CC5" w:rsidRPr="005B25A1" w:rsidRDefault="00B56CC5" w:rsidP="00B56CC5">
      <w:pPr>
        <w:keepNext/>
        <w:keepLines/>
        <w:rPr>
          <w:b/>
          <w:bCs/>
        </w:rPr>
      </w:pPr>
      <w:r w:rsidRPr="005B25A1">
        <w:rPr>
          <w:b/>
          <w:bCs/>
        </w:rPr>
        <w:t>Parallel discussion:</w:t>
      </w:r>
    </w:p>
    <w:p w14:paraId="3F558107" w14:textId="77777777" w:rsidR="00B56CC5" w:rsidRPr="005B25A1" w:rsidRDefault="00B56CC5" w:rsidP="00B56CC5">
      <w:pPr>
        <w:keepNext/>
        <w:keepLines/>
      </w:pPr>
      <w:r w:rsidRPr="00B56CC5">
        <w:rPr>
          <w:color w:val="0000FF"/>
        </w:rPr>
        <w:t>Not handled</w:t>
      </w:r>
      <w:r>
        <w:t>.</w:t>
      </w:r>
    </w:p>
    <w:p w14:paraId="4E43B1B3" w14:textId="77777777" w:rsidR="00B56CC5" w:rsidRPr="00EB0339" w:rsidRDefault="00B56CC5" w:rsidP="00B56CC5">
      <w:r w:rsidRPr="005B25A1">
        <w:rPr>
          <w:b/>
          <w:bCs/>
        </w:rPr>
        <w:t>Status:</w:t>
      </w:r>
      <w:r>
        <w:t xml:space="preserve"> </w:t>
      </w:r>
      <w:r w:rsidRPr="00B56CC5">
        <w:rPr>
          <w:color w:val="0000FF"/>
        </w:rPr>
        <w:t>Not handled</w:t>
      </w:r>
      <w:r>
        <w:t>.</w:t>
      </w:r>
    </w:p>
    <w:p w14:paraId="47C94873"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KI3: Data Channel IWK with MTSI UE</w:t>
      </w:r>
    </w:p>
    <w:p w14:paraId="0FED4EC7" w14:textId="77777777" w:rsidR="000D0592" w:rsidRDefault="000D0592" w:rsidP="000D0592">
      <w:pPr>
        <w:pStyle w:val="NormTop"/>
      </w:pPr>
      <w:r w:rsidRPr="00ED26F2">
        <w:rPr>
          <w:color w:val="0000FF"/>
        </w:rPr>
        <w:t>S2-2406332</w:t>
      </w:r>
      <w:r w:rsidRPr="00D53282">
        <w:t xml:space="preserve"> </w:t>
      </w:r>
      <w:r>
        <w:t>(P-CR) 23.700-77: KI #3, Conclusion EN Resolving. (Source: Vivo)</w:t>
      </w:r>
      <w:r>
        <w:br/>
      </w:r>
      <w:r w:rsidRPr="00D53282">
        <w:rPr>
          <w:b/>
        </w:rPr>
        <w:t>Document for:</w:t>
      </w:r>
      <w:r w:rsidRPr="00D53282">
        <w:t xml:space="preserve"> </w:t>
      </w:r>
      <w:r>
        <w:t>Approval</w:t>
      </w:r>
      <w:r>
        <w:br/>
      </w:r>
      <w:r w:rsidRPr="00D53282">
        <w:rPr>
          <w:b/>
        </w:rPr>
        <w:t>Abstract:</w:t>
      </w:r>
      <w:r w:rsidRPr="00D53282">
        <w:t xml:space="preserve"> </w:t>
      </w:r>
      <w:r>
        <w:br/>
        <w:t>The paper is proposed to address ENs in conclusion for KI #3.</w:t>
      </w:r>
    </w:p>
    <w:p w14:paraId="16050243" w14:textId="77777777" w:rsidR="00B56CC5" w:rsidRPr="005B25A1" w:rsidRDefault="00B56CC5" w:rsidP="00B56CC5">
      <w:pPr>
        <w:keepNext/>
        <w:keepLines/>
        <w:rPr>
          <w:b/>
          <w:bCs/>
        </w:rPr>
      </w:pPr>
      <w:r w:rsidRPr="005B25A1">
        <w:rPr>
          <w:b/>
          <w:bCs/>
        </w:rPr>
        <w:t>Parallel discussion:</w:t>
      </w:r>
    </w:p>
    <w:p w14:paraId="59347CD6" w14:textId="77777777" w:rsidR="00B56CC5" w:rsidRPr="005B25A1" w:rsidRDefault="00B56CC5" w:rsidP="00B56CC5">
      <w:pPr>
        <w:keepNext/>
        <w:keepLines/>
      </w:pPr>
      <w:r w:rsidRPr="00B56CC5">
        <w:rPr>
          <w:color w:val="0000FF"/>
        </w:rPr>
        <w:t>Not handled</w:t>
      </w:r>
      <w:r>
        <w:t>.</w:t>
      </w:r>
    </w:p>
    <w:p w14:paraId="4DA5F5EF" w14:textId="77777777" w:rsidR="00B56CC5" w:rsidRPr="00EB0339" w:rsidRDefault="00B56CC5" w:rsidP="00B56CC5">
      <w:r w:rsidRPr="005B25A1">
        <w:rPr>
          <w:b/>
          <w:bCs/>
        </w:rPr>
        <w:t>Status:</w:t>
      </w:r>
      <w:r>
        <w:t xml:space="preserve"> </w:t>
      </w:r>
      <w:r w:rsidRPr="00B56CC5">
        <w:rPr>
          <w:color w:val="0000FF"/>
        </w:rPr>
        <w:t>Not handled</w:t>
      </w:r>
      <w:r>
        <w:t>.</w:t>
      </w:r>
    </w:p>
    <w:p w14:paraId="00B4500D" w14:textId="77777777" w:rsidR="000D0592" w:rsidRDefault="000D0592" w:rsidP="000D0592">
      <w:pPr>
        <w:pStyle w:val="NormTop"/>
      </w:pPr>
      <w:r w:rsidRPr="00ED26F2">
        <w:rPr>
          <w:color w:val="0000FF"/>
        </w:rPr>
        <w:t>S2-2406359</w:t>
      </w:r>
      <w:r w:rsidRPr="00D53282">
        <w:t xml:space="preserve"> </w:t>
      </w:r>
      <w:r>
        <w:t>(P-CR) 23.700-77: KI#3: Conclusion update for MTSI UE interworking. (Source: Samsung)</w:t>
      </w:r>
      <w:r>
        <w:br/>
      </w:r>
      <w:r w:rsidRPr="00D53282">
        <w:rPr>
          <w:b/>
        </w:rPr>
        <w:t>Document for:</w:t>
      </w:r>
      <w:r w:rsidRPr="00D53282">
        <w:t xml:space="preserve"> </w:t>
      </w:r>
      <w:r>
        <w:t>Approval</w:t>
      </w:r>
      <w:r>
        <w:br/>
      </w:r>
      <w:r w:rsidRPr="00D53282">
        <w:rPr>
          <w:b/>
        </w:rPr>
        <w:t>Abstract:</w:t>
      </w:r>
      <w:r w:rsidRPr="00D53282">
        <w:t xml:space="preserve"> </w:t>
      </w:r>
      <w:r>
        <w:br/>
        <w:t>The paper is proposed to update the conclusion for KI #3.</w:t>
      </w:r>
    </w:p>
    <w:p w14:paraId="72D8A3A5" w14:textId="77777777" w:rsidR="00B56CC5" w:rsidRPr="005B25A1" w:rsidRDefault="00B56CC5" w:rsidP="00B56CC5">
      <w:pPr>
        <w:keepNext/>
        <w:keepLines/>
        <w:rPr>
          <w:b/>
          <w:bCs/>
        </w:rPr>
      </w:pPr>
      <w:r w:rsidRPr="005B25A1">
        <w:rPr>
          <w:b/>
          <w:bCs/>
        </w:rPr>
        <w:t>Parallel discussion:</w:t>
      </w:r>
    </w:p>
    <w:p w14:paraId="7C0AD844" w14:textId="77777777" w:rsidR="00B56CC5" w:rsidRPr="005B25A1" w:rsidRDefault="00B56CC5" w:rsidP="00B56CC5">
      <w:pPr>
        <w:keepNext/>
        <w:keepLines/>
      </w:pPr>
      <w:r w:rsidRPr="00B56CC5">
        <w:rPr>
          <w:color w:val="0000FF"/>
        </w:rPr>
        <w:t>Not handled</w:t>
      </w:r>
      <w:r>
        <w:t>.</w:t>
      </w:r>
    </w:p>
    <w:p w14:paraId="47179520" w14:textId="77777777" w:rsidR="00B56CC5" w:rsidRPr="00EB0339" w:rsidRDefault="00B56CC5" w:rsidP="00B56CC5">
      <w:r w:rsidRPr="005B25A1">
        <w:rPr>
          <w:b/>
          <w:bCs/>
        </w:rPr>
        <w:t>Status:</w:t>
      </w:r>
      <w:r>
        <w:t xml:space="preserve"> </w:t>
      </w:r>
      <w:r w:rsidRPr="00B56CC5">
        <w:rPr>
          <w:color w:val="0000FF"/>
        </w:rPr>
        <w:t>Not handled</w:t>
      </w:r>
      <w:r>
        <w:t>.</w:t>
      </w:r>
    </w:p>
    <w:p w14:paraId="7598BDD6" w14:textId="77777777" w:rsidR="000D0592" w:rsidRDefault="000D0592" w:rsidP="000D0592">
      <w:pPr>
        <w:pStyle w:val="NormTop"/>
      </w:pPr>
      <w:r w:rsidRPr="00ED26F2">
        <w:rPr>
          <w:color w:val="0000FF"/>
        </w:rPr>
        <w:lastRenderedPageBreak/>
        <w:t>S2-2406600</w:t>
      </w:r>
      <w:r w:rsidRPr="00D53282">
        <w:t xml:space="preserve"> </w:t>
      </w:r>
      <w:r>
        <w:t>(P-CR) 23.700-77: KI #3, Conclusion EN Resolving. (Source: ZTE)</w:t>
      </w:r>
      <w:r>
        <w:br/>
      </w:r>
      <w:r w:rsidRPr="00D53282">
        <w:rPr>
          <w:b/>
        </w:rPr>
        <w:t>Document for:</w:t>
      </w:r>
      <w:r w:rsidRPr="00D53282">
        <w:t xml:space="preserve"> </w:t>
      </w:r>
      <w:r>
        <w:t>Approval</w:t>
      </w:r>
      <w:r>
        <w:br/>
      </w:r>
      <w:r w:rsidRPr="00D53282">
        <w:rPr>
          <w:b/>
        </w:rPr>
        <w:t>Abstract:</w:t>
      </w:r>
      <w:r w:rsidRPr="00D53282">
        <w:t xml:space="preserve"> </w:t>
      </w:r>
      <w:r>
        <w:br/>
        <w:t>The paper is proposed to address ENs in conclusion for KI #3.</w:t>
      </w:r>
    </w:p>
    <w:p w14:paraId="7FB7B519" w14:textId="77777777" w:rsidR="000D0592" w:rsidRPr="005B25A1" w:rsidRDefault="000D0592" w:rsidP="000D0592">
      <w:pPr>
        <w:keepNext/>
        <w:keepLines/>
        <w:rPr>
          <w:b/>
          <w:bCs/>
        </w:rPr>
      </w:pPr>
      <w:r w:rsidRPr="005B25A1">
        <w:rPr>
          <w:b/>
          <w:bCs/>
        </w:rPr>
        <w:t>Convenor comment:</w:t>
      </w:r>
    </w:p>
    <w:p w14:paraId="45AB71C0" w14:textId="77777777" w:rsidR="000D0592" w:rsidRPr="005B25A1" w:rsidRDefault="000D0592" w:rsidP="000D0592">
      <w:pPr>
        <w:keepNext/>
        <w:keepLines/>
      </w:pPr>
      <w:r w:rsidRPr="005B25A1">
        <w:t>Handle.</w:t>
      </w:r>
    </w:p>
    <w:p w14:paraId="5D379B5B" w14:textId="77777777" w:rsidR="000D0592" w:rsidRPr="005B25A1" w:rsidRDefault="000D0592" w:rsidP="000D0592">
      <w:pPr>
        <w:keepNext/>
        <w:keepLines/>
        <w:rPr>
          <w:b/>
          <w:bCs/>
        </w:rPr>
      </w:pPr>
      <w:r w:rsidRPr="005B25A1">
        <w:rPr>
          <w:b/>
          <w:bCs/>
        </w:rPr>
        <w:t>Parallel discussion:</w:t>
      </w:r>
    </w:p>
    <w:p w14:paraId="394FCC46" w14:textId="77777777" w:rsidR="000D0592" w:rsidRPr="00B81031" w:rsidRDefault="000D0592" w:rsidP="000D0592">
      <w:pPr>
        <w:keepNext/>
        <w:keepLines/>
        <w:rPr>
          <w:i/>
        </w:rPr>
      </w:pPr>
      <w:r>
        <w:rPr>
          <w:i/>
        </w:rPr>
        <w:t xml:space="preserve">Revised in parallel session to </w:t>
      </w:r>
      <w:r w:rsidRPr="00ED26F2">
        <w:rPr>
          <w:i/>
          <w:color w:val="0000FF"/>
        </w:rPr>
        <w:t>S2-2406899</w:t>
      </w:r>
      <w:r>
        <w:rPr>
          <w:i/>
        </w:rPr>
        <w:t>.</w:t>
      </w:r>
    </w:p>
    <w:p w14:paraId="455C6794" w14:textId="77777777" w:rsidR="000D0592" w:rsidRPr="00B81031" w:rsidRDefault="000D0592" w:rsidP="000D0592">
      <w:pPr>
        <w:keepNext/>
        <w:keepLines/>
        <w:rPr>
          <w:i/>
        </w:rPr>
      </w:pPr>
      <w:r>
        <w:rPr>
          <w:i/>
        </w:rPr>
        <w:t xml:space="preserve">Revised in parallel session to </w:t>
      </w:r>
      <w:r w:rsidRPr="00ED26F2">
        <w:rPr>
          <w:i/>
          <w:color w:val="0000FF"/>
        </w:rPr>
        <w:t>S2-2406942</w:t>
      </w:r>
      <w:r>
        <w:rPr>
          <w:i/>
        </w:rPr>
        <w:t>.</w:t>
      </w:r>
    </w:p>
    <w:p w14:paraId="04FE83EB" w14:textId="77777777" w:rsidR="000D0592" w:rsidRPr="00B81031" w:rsidRDefault="000D0592" w:rsidP="000D0592">
      <w:pPr>
        <w:keepNext/>
        <w:keepLines/>
        <w:rPr>
          <w:i/>
        </w:rPr>
      </w:pPr>
      <w:r>
        <w:rPr>
          <w:i/>
        </w:rPr>
        <w:t xml:space="preserve">Revised in parallel session to </w:t>
      </w:r>
      <w:r w:rsidRPr="00ED26F2">
        <w:rPr>
          <w:i/>
          <w:color w:val="0000FF"/>
        </w:rPr>
        <w:t>S2-2406972</w:t>
      </w:r>
      <w:r>
        <w:rPr>
          <w:i/>
        </w:rPr>
        <w:t>.</w:t>
      </w:r>
    </w:p>
    <w:p w14:paraId="729B1323" w14:textId="77777777" w:rsidR="00B56CC5" w:rsidRPr="00B81031" w:rsidRDefault="00B56CC5" w:rsidP="00B56CC5">
      <w:pPr>
        <w:keepNext/>
        <w:keepLines/>
        <w:rPr>
          <w:i/>
        </w:rPr>
      </w:pPr>
      <w:r>
        <w:rPr>
          <w:i/>
        </w:rPr>
        <w:t>Agreed in parallel session.</w:t>
      </w:r>
    </w:p>
    <w:p w14:paraId="23C8C3C0" w14:textId="77777777" w:rsidR="00B56CC5" w:rsidRPr="005B25A1" w:rsidRDefault="00B56CC5" w:rsidP="00B56CC5">
      <w:pPr>
        <w:keepNext/>
        <w:keepLines/>
        <w:rPr>
          <w:b/>
          <w:bCs/>
        </w:rPr>
      </w:pPr>
      <w:r w:rsidRPr="005B25A1">
        <w:rPr>
          <w:b/>
          <w:bCs/>
        </w:rPr>
        <w:t>Plenary Discussion:</w:t>
      </w:r>
    </w:p>
    <w:p w14:paraId="680A51B9" w14:textId="77777777" w:rsidR="00B56CC5" w:rsidRPr="00B56CC5" w:rsidRDefault="00B56CC5" w:rsidP="00B56CC5">
      <w:pPr>
        <w:keepNext/>
        <w:keepLines/>
      </w:pPr>
      <w:r>
        <w:t xml:space="preserve">This was </w:t>
      </w:r>
      <w:r w:rsidRPr="00B56CC5">
        <w:rPr>
          <w:color w:val="FF0000"/>
        </w:rPr>
        <w:t>block approved</w:t>
      </w:r>
      <w:r>
        <w:t>.</w:t>
      </w:r>
    </w:p>
    <w:p w14:paraId="6EEE102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4104CCF" w14:textId="77777777" w:rsidR="000D0592" w:rsidRDefault="000D0592" w:rsidP="000D0592">
      <w:pPr>
        <w:pStyle w:val="NormTop"/>
      </w:pPr>
      <w:r w:rsidRPr="00ED26F2">
        <w:rPr>
          <w:color w:val="0000FF"/>
        </w:rPr>
        <w:t>S2-2406654</w:t>
      </w:r>
      <w:r w:rsidRPr="00D53282">
        <w:t xml:space="preserve"> </w:t>
      </w:r>
      <w:r>
        <w:t>(P-CR) 23.700-77: KI#3: Update on conclusion principles.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KI3 solution principles to resolve remaining editor notes and to clarify basic solution principles.</w:t>
      </w:r>
    </w:p>
    <w:p w14:paraId="6EC0C02B" w14:textId="77777777" w:rsidR="00B56CC5" w:rsidRPr="005B25A1" w:rsidRDefault="00B56CC5" w:rsidP="00B56CC5">
      <w:pPr>
        <w:keepNext/>
        <w:keepLines/>
        <w:rPr>
          <w:b/>
          <w:bCs/>
        </w:rPr>
      </w:pPr>
      <w:r w:rsidRPr="005B25A1">
        <w:rPr>
          <w:b/>
          <w:bCs/>
        </w:rPr>
        <w:t>Parallel discussion:</w:t>
      </w:r>
    </w:p>
    <w:p w14:paraId="73991FC3" w14:textId="77777777" w:rsidR="00B56CC5" w:rsidRPr="005B25A1" w:rsidRDefault="00B56CC5" w:rsidP="00B56CC5">
      <w:pPr>
        <w:keepNext/>
        <w:keepLines/>
      </w:pPr>
      <w:r w:rsidRPr="00B56CC5">
        <w:rPr>
          <w:color w:val="0000FF"/>
        </w:rPr>
        <w:t>Not handled</w:t>
      </w:r>
      <w:r>
        <w:t>.</w:t>
      </w:r>
    </w:p>
    <w:p w14:paraId="54647CA4" w14:textId="77777777" w:rsidR="00B56CC5" w:rsidRPr="00EB0339" w:rsidRDefault="00B56CC5" w:rsidP="00B56CC5">
      <w:r w:rsidRPr="005B25A1">
        <w:rPr>
          <w:b/>
          <w:bCs/>
        </w:rPr>
        <w:t>Status:</w:t>
      </w:r>
      <w:r>
        <w:t xml:space="preserve"> </w:t>
      </w:r>
      <w:r w:rsidRPr="00B56CC5">
        <w:rPr>
          <w:color w:val="0000FF"/>
        </w:rPr>
        <w:t>Not handled</w:t>
      </w:r>
      <w:r>
        <w:t>.</w:t>
      </w:r>
    </w:p>
    <w:p w14:paraId="1A7FA223"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KI7: Multiplexing multiple DC apps over one STCP connection</w:t>
      </w:r>
    </w:p>
    <w:p w14:paraId="2D7BE691" w14:textId="77777777" w:rsidR="000D0592" w:rsidRDefault="000D0592" w:rsidP="000D0592">
      <w:pPr>
        <w:pStyle w:val="NormTop"/>
      </w:pPr>
      <w:r w:rsidRPr="00ED26F2">
        <w:rPr>
          <w:color w:val="0000FF"/>
        </w:rPr>
        <w:t>S2-2406339</w:t>
      </w:r>
      <w:r w:rsidRPr="00D53282">
        <w:t xml:space="preserve"> </w:t>
      </w:r>
      <w:r>
        <w:t>(P-CR) 23.700-77: KI#7: Conclusion for multiplexing.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key issue #7.</w:t>
      </w:r>
    </w:p>
    <w:p w14:paraId="2E0E82B6" w14:textId="77777777" w:rsidR="00B56CC5" w:rsidRPr="005B25A1" w:rsidRDefault="00B56CC5" w:rsidP="00B56CC5">
      <w:pPr>
        <w:keepNext/>
        <w:keepLines/>
        <w:rPr>
          <w:b/>
          <w:bCs/>
        </w:rPr>
      </w:pPr>
      <w:r w:rsidRPr="005B25A1">
        <w:rPr>
          <w:b/>
          <w:bCs/>
        </w:rPr>
        <w:t>Parallel discussion:</w:t>
      </w:r>
    </w:p>
    <w:p w14:paraId="7DB93F81" w14:textId="77777777" w:rsidR="00B56CC5" w:rsidRPr="005B25A1" w:rsidRDefault="00B56CC5" w:rsidP="00B56CC5">
      <w:pPr>
        <w:keepNext/>
        <w:keepLines/>
      </w:pPr>
      <w:r w:rsidRPr="00B56CC5">
        <w:rPr>
          <w:color w:val="0000FF"/>
        </w:rPr>
        <w:t>Not handled</w:t>
      </w:r>
      <w:r>
        <w:t>.</w:t>
      </w:r>
    </w:p>
    <w:p w14:paraId="46C62B54" w14:textId="77777777" w:rsidR="00B56CC5" w:rsidRPr="00EB0339" w:rsidRDefault="00B56CC5" w:rsidP="00B56CC5">
      <w:r w:rsidRPr="005B25A1">
        <w:rPr>
          <w:b/>
          <w:bCs/>
        </w:rPr>
        <w:t>Status:</w:t>
      </w:r>
      <w:r>
        <w:t xml:space="preserve"> </w:t>
      </w:r>
      <w:r w:rsidRPr="00B56CC5">
        <w:rPr>
          <w:color w:val="0000FF"/>
        </w:rPr>
        <w:t>Not handled</w:t>
      </w:r>
      <w:r>
        <w:t>.</w:t>
      </w:r>
    </w:p>
    <w:p w14:paraId="10CEFF67" w14:textId="77777777" w:rsidR="000D0592" w:rsidRDefault="000D0592" w:rsidP="000D0592">
      <w:pPr>
        <w:pStyle w:val="NormTop"/>
      </w:pPr>
      <w:r w:rsidRPr="00ED26F2">
        <w:rPr>
          <w:color w:val="0000FF"/>
        </w:rPr>
        <w:lastRenderedPageBreak/>
        <w:t>S2-2406347</w:t>
      </w:r>
      <w:r w:rsidRPr="00D53282">
        <w:t xml:space="preserve"> </w:t>
      </w:r>
      <w:r>
        <w:t>(P-CR) 23.700-77: KI #7, Conclusion for KI#7.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for key issue #7.</w:t>
      </w:r>
    </w:p>
    <w:p w14:paraId="7028D15B" w14:textId="77777777" w:rsidR="000D0592" w:rsidRPr="005B25A1" w:rsidRDefault="000D0592" w:rsidP="000D0592">
      <w:pPr>
        <w:keepNext/>
        <w:keepLines/>
        <w:rPr>
          <w:b/>
          <w:bCs/>
        </w:rPr>
      </w:pPr>
      <w:r w:rsidRPr="005B25A1">
        <w:rPr>
          <w:b/>
          <w:bCs/>
        </w:rPr>
        <w:t>Parallel discussion:</w:t>
      </w:r>
    </w:p>
    <w:p w14:paraId="68F48013" w14:textId="77777777" w:rsidR="000D0592" w:rsidRPr="00B81031" w:rsidRDefault="000D0592" w:rsidP="000D0592">
      <w:pPr>
        <w:keepNext/>
        <w:keepLines/>
        <w:rPr>
          <w:i/>
        </w:rPr>
      </w:pPr>
      <w:r>
        <w:rPr>
          <w:i/>
        </w:rPr>
        <w:t xml:space="preserve">Revised in parallel session to </w:t>
      </w:r>
      <w:r w:rsidRPr="00ED26F2">
        <w:rPr>
          <w:i/>
          <w:color w:val="0000FF"/>
        </w:rPr>
        <w:t>S2-2406900</w:t>
      </w:r>
      <w:r>
        <w:rPr>
          <w:i/>
        </w:rPr>
        <w:t>.</w:t>
      </w:r>
    </w:p>
    <w:p w14:paraId="06E24806" w14:textId="77777777" w:rsidR="000D0592" w:rsidRPr="00B81031" w:rsidRDefault="000D0592" w:rsidP="000D0592">
      <w:pPr>
        <w:keepNext/>
        <w:keepLines/>
        <w:rPr>
          <w:i/>
        </w:rPr>
      </w:pPr>
      <w:r>
        <w:rPr>
          <w:i/>
        </w:rPr>
        <w:t xml:space="preserve">Revised in parallel session to </w:t>
      </w:r>
      <w:r w:rsidRPr="00ED26F2">
        <w:rPr>
          <w:i/>
          <w:color w:val="0000FF"/>
        </w:rPr>
        <w:t>S2-2406943</w:t>
      </w:r>
      <w:r>
        <w:rPr>
          <w:i/>
        </w:rPr>
        <w:t>.</w:t>
      </w:r>
    </w:p>
    <w:p w14:paraId="31F1CFF8" w14:textId="77777777" w:rsidR="000D0592" w:rsidRPr="00B81031" w:rsidRDefault="000D0592" w:rsidP="000D0592">
      <w:pPr>
        <w:keepNext/>
        <w:keepLines/>
        <w:rPr>
          <w:i/>
        </w:rPr>
      </w:pPr>
      <w:r>
        <w:rPr>
          <w:i/>
        </w:rPr>
        <w:t xml:space="preserve">Revised in parallel session to </w:t>
      </w:r>
      <w:r w:rsidRPr="00ED26F2">
        <w:rPr>
          <w:i/>
          <w:color w:val="0000FF"/>
        </w:rPr>
        <w:t>S2-2407155</w:t>
      </w:r>
      <w:r>
        <w:rPr>
          <w:i/>
        </w:rPr>
        <w:t>.</w:t>
      </w:r>
    </w:p>
    <w:p w14:paraId="423A2B63" w14:textId="77777777" w:rsidR="00B56CC5" w:rsidRPr="00B81031" w:rsidRDefault="00B56CC5" w:rsidP="00B56CC5">
      <w:pPr>
        <w:keepNext/>
        <w:keepLines/>
        <w:rPr>
          <w:i/>
        </w:rPr>
      </w:pPr>
      <w:r>
        <w:rPr>
          <w:i/>
        </w:rPr>
        <w:t>Agreed in parallel session.</w:t>
      </w:r>
    </w:p>
    <w:p w14:paraId="3DEEA23A" w14:textId="77777777" w:rsidR="00B56CC5" w:rsidRPr="005B25A1" w:rsidRDefault="00B56CC5" w:rsidP="00B56CC5">
      <w:pPr>
        <w:keepNext/>
        <w:keepLines/>
        <w:rPr>
          <w:b/>
          <w:bCs/>
        </w:rPr>
      </w:pPr>
      <w:r w:rsidRPr="005B25A1">
        <w:rPr>
          <w:b/>
          <w:bCs/>
        </w:rPr>
        <w:t>Plenary Discussion:</w:t>
      </w:r>
    </w:p>
    <w:p w14:paraId="06D260DE" w14:textId="77777777" w:rsidR="00B56CC5" w:rsidRPr="00B56CC5" w:rsidRDefault="00B56CC5" w:rsidP="00B56CC5">
      <w:pPr>
        <w:keepNext/>
        <w:keepLines/>
      </w:pPr>
      <w:r>
        <w:t xml:space="preserve">This was </w:t>
      </w:r>
      <w:r w:rsidRPr="00B56CC5">
        <w:rPr>
          <w:color w:val="FF0000"/>
        </w:rPr>
        <w:t>block approved</w:t>
      </w:r>
      <w:r>
        <w:t>.</w:t>
      </w:r>
    </w:p>
    <w:p w14:paraId="4FDAD74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A8ACF27"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4A39EC80" w14:textId="77777777" w:rsidR="000D0592" w:rsidRDefault="000D0592" w:rsidP="000D0592">
      <w:pPr>
        <w:pStyle w:val="NormTop"/>
      </w:pPr>
      <w:r w:rsidRPr="00ED26F2">
        <w:rPr>
          <w:color w:val="0000FF"/>
        </w:rPr>
        <w:t>S2-2406333</w:t>
      </w:r>
      <w:r w:rsidRPr="00D53282">
        <w:t xml:space="preserve"> </w:t>
      </w:r>
      <w:r>
        <w:t>(P-CR) 23.700-77: KI#3, update solution 8 Interworking between a DCMTSI UE and an MTSI UE by using messaging.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solution#8.</w:t>
      </w:r>
    </w:p>
    <w:p w14:paraId="2B32C278" w14:textId="77777777" w:rsidR="000D0592" w:rsidRPr="005B25A1" w:rsidRDefault="000D0592" w:rsidP="000D0592">
      <w:pPr>
        <w:keepNext/>
        <w:keepLines/>
        <w:rPr>
          <w:b/>
          <w:bCs/>
        </w:rPr>
      </w:pPr>
      <w:r w:rsidRPr="005B25A1">
        <w:rPr>
          <w:b/>
          <w:bCs/>
        </w:rPr>
        <w:t>Parallel discussion:</w:t>
      </w:r>
    </w:p>
    <w:p w14:paraId="555B3282" w14:textId="77777777" w:rsidR="000D0592" w:rsidRPr="00B81031" w:rsidRDefault="000D0592" w:rsidP="000D0592">
      <w:pPr>
        <w:keepNext/>
        <w:keepLines/>
        <w:rPr>
          <w:i/>
        </w:rPr>
      </w:pPr>
      <w:r>
        <w:rPr>
          <w:i/>
        </w:rPr>
        <w:t xml:space="preserve">Revision of </w:t>
      </w:r>
      <w:r w:rsidRPr="00ED26F2">
        <w:rPr>
          <w:i/>
          <w:color w:val="0000FF"/>
        </w:rPr>
        <w:t>S2-2404157</w:t>
      </w:r>
      <w:r>
        <w:rPr>
          <w:i/>
        </w:rPr>
        <w:t xml:space="preserve"> from SA WG2#162.</w:t>
      </w:r>
    </w:p>
    <w:p w14:paraId="5A7D733B" w14:textId="77777777" w:rsidR="00DA3254" w:rsidRPr="005B25A1" w:rsidRDefault="00DA3254" w:rsidP="00DA3254">
      <w:pPr>
        <w:keepNext/>
        <w:keepLines/>
      </w:pPr>
      <w:r w:rsidRPr="00B56CC5">
        <w:rPr>
          <w:color w:val="0000FF"/>
        </w:rPr>
        <w:t>Not handled</w:t>
      </w:r>
      <w:r>
        <w:t>.</w:t>
      </w:r>
    </w:p>
    <w:p w14:paraId="19BA780D" w14:textId="77777777" w:rsidR="00DA3254" w:rsidRPr="00EB0339" w:rsidRDefault="00DA3254" w:rsidP="00DA3254">
      <w:r w:rsidRPr="005B25A1">
        <w:rPr>
          <w:b/>
          <w:bCs/>
        </w:rPr>
        <w:t>Status:</w:t>
      </w:r>
      <w:r>
        <w:t xml:space="preserve"> </w:t>
      </w:r>
      <w:r w:rsidRPr="00B56CC5">
        <w:rPr>
          <w:color w:val="0000FF"/>
        </w:rPr>
        <w:t>Not handled</w:t>
      </w:r>
      <w:r>
        <w:t>.</w:t>
      </w:r>
    </w:p>
    <w:p w14:paraId="1BB1150A" w14:textId="77777777" w:rsidR="000D0592" w:rsidRDefault="000D0592" w:rsidP="000D0592">
      <w:pPr>
        <w:pStyle w:val="NormTop"/>
      </w:pPr>
      <w:r w:rsidRPr="00ED26F2">
        <w:rPr>
          <w:color w:val="0000FF"/>
        </w:rPr>
        <w:t>S2-2406334</w:t>
      </w:r>
      <w:r w:rsidRPr="00D53282">
        <w:t xml:space="preserve"> </w:t>
      </w:r>
      <w:r>
        <w:t>(P-CR) 23.700-77: KI#6, provide new procedure to support standalone bootstrap and application data channel. (Source: Vivo,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solution#15.</w:t>
      </w:r>
    </w:p>
    <w:p w14:paraId="7380E09E" w14:textId="77777777" w:rsidR="000D0592" w:rsidRPr="005B25A1" w:rsidRDefault="000D0592" w:rsidP="000D0592">
      <w:pPr>
        <w:keepNext/>
        <w:keepLines/>
        <w:rPr>
          <w:b/>
          <w:bCs/>
        </w:rPr>
      </w:pPr>
      <w:r w:rsidRPr="005B25A1">
        <w:rPr>
          <w:b/>
          <w:bCs/>
        </w:rPr>
        <w:t>Parallel discussion:</w:t>
      </w:r>
    </w:p>
    <w:p w14:paraId="3236123F" w14:textId="77777777" w:rsidR="000D0592" w:rsidRPr="00B81031" w:rsidRDefault="000D0592" w:rsidP="000D0592">
      <w:pPr>
        <w:keepNext/>
        <w:keepLines/>
        <w:rPr>
          <w:i/>
        </w:rPr>
      </w:pPr>
      <w:r>
        <w:rPr>
          <w:i/>
        </w:rPr>
        <w:t xml:space="preserve">Revision of </w:t>
      </w:r>
      <w:r w:rsidRPr="00ED26F2">
        <w:rPr>
          <w:i/>
          <w:color w:val="0000FF"/>
        </w:rPr>
        <w:t>S2-2404159</w:t>
      </w:r>
      <w:r>
        <w:rPr>
          <w:i/>
        </w:rPr>
        <w:t xml:space="preserve"> from SA WG2#162.</w:t>
      </w:r>
    </w:p>
    <w:p w14:paraId="219C477E" w14:textId="77777777" w:rsidR="00DA3254" w:rsidRPr="005B25A1" w:rsidRDefault="00DA3254" w:rsidP="00DA3254">
      <w:pPr>
        <w:keepNext/>
        <w:keepLines/>
      </w:pPr>
      <w:r w:rsidRPr="00B56CC5">
        <w:rPr>
          <w:color w:val="0000FF"/>
        </w:rPr>
        <w:t>Not handled</w:t>
      </w:r>
      <w:r>
        <w:t>.</w:t>
      </w:r>
    </w:p>
    <w:p w14:paraId="036F6C2B" w14:textId="77777777" w:rsidR="00DA3254" w:rsidRPr="00EB0339" w:rsidRDefault="00DA3254" w:rsidP="00DA3254">
      <w:r w:rsidRPr="005B25A1">
        <w:rPr>
          <w:b/>
          <w:bCs/>
        </w:rPr>
        <w:t>Status:</w:t>
      </w:r>
      <w:r>
        <w:t xml:space="preserve"> </w:t>
      </w:r>
      <w:r w:rsidRPr="00B56CC5">
        <w:rPr>
          <w:color w:val="0000FF"/>
        </w:rPr>
        <w:t>Not handled</w:t>
      </w:r>
      <w:r>
        <w:t>.</w:t>
      </w:r>
    </w:p>
    <w:p w14:paraId="6C6ED881" w14:textId="77777777" w:rsidR="000D0592" w:rsidRDefault="000D0592" w:rsidP="000D0592">
      <w:pPr>
        <w:pStyle w:val="NormTop"/>
      </w:pPr>
      <w:r w:rsidRPr="00ED26F2">
        <w:rPr>
          <w:color w:val="0000FF"/>
        </w:rPr>
        <w:t>S2-2406602</w:t>
      </w:r>
      <w:r w:rsidRPr="00D53282">
        <w:t xml:space="preserve"> </w:t>
      </w:r>
      <w:r>
        <w:t>(P-CR) 23.700-77: KI #6, Sol #14, Clarification on Procedures. (Source: ZTE)</w:t>
      </w:r>
      <w:r>
        <w:br/>
      </w:r>
      <w:r w:rsidRPr="00D53282">
        <w:rPr>
          <w:b/>
        </w:rPr>
        <w:t>Document for:</w:t>
      </w:r>
      <w:r w:rsidRPr="00D53282">
        <w:t xml:space="preserve"> </w:t>
      </w:r>
      <w:r>
        <w:t>Approval</w:t>
      </w:r>
      <w:r>
        <w:br/>
      </w:r>
      <w:r w:rsidRPr="00D53282">
        <w:rPr>
          <w:b/>
        </w:rPr>
        <w:t>Abstract:</w:t>
      </w:r>
      <w:r w:rsidRPr="00D53282">
        <w:t xml:space="preserve"> </w:t>
      </w:r>
      <w:r>
        <w:br/>
        <w:t>In the procedure for establishment of standalone application data channel, some of steps are reusing the steps in AC.7.1 of TS TS 23.228. While AC.7.1 is for establishment of bootstrap data channel accompanying audio/video media, the difference needs to be clarified.</w:t>
      </w:r>
    </w:p>
    <w:p w14:paraId="7374B024" w14:textId="77777777" w:rsidR="000D0592" w:rsidRPr="005B25A1" w:rsidRDefault="000D0592" w:rsidP="000D0592">
      <w:pPr>
        <w:keepNext/>
        <w:keepLines/>
        <w:rPr>
          <w:b/>
          <w:bCs/>
        </w:rPr>
      </w:pPr>
      <w:r w:rsidRPr="005B25A1">
        <w:rPr>
          <w:b/>
          <w:bCs/>
        </w:rPr>
        <w:t>Parallel discussion:</w:t>
      </w:r>
    </w:p>
    <w:p w14:paraId="5E9648D7" w14:textId="77777777" w:rsidR="000D0592" w:rsidRPr="00B81031" w:rsidRDefault="000D0592" w:rsidP="000D0592">
      <w:pPr>
        <w:keepNext/>
        <w:keepLines/>
        <w:rPr>
          <w:i/>
        </w:rPr>
      </w:pPr>
      <w:r>
        <w:rPr>
          <w:i/>
        </w:rPr>
        <w:t xml:space="preserve">Revision of </w:t>
      </w:r>
      <w:r w:rsidRPr="00ED26F2">
        <w:rPr>
          <w:i/>
          <w:color w:val="0000FF"/>
        </w:rPr>
        <w:t>S2-2404346</w:t>
      </w:r>
      <w:r>
        <w:rPr>
          <w:i/>
        </w:rPr>
        <w:t xml:space="preserve"> from SA WG2#162.</w:t>
      </w:r>
    </w:p>
    <w:p w14:paraId="6495545B" w14:textId="77777777" w:rsidR="00DA3254" w:rsidRPr="005B25A1" w:rsidRDefault="00DA3254" w:rsidP="00DA3254">
      <w:pPr>
        <w:keepNext/>
        <w:keepLines/>
      </w:pPr>
      <w:r w:rsidRPr="00B56CC5">
        <w:rPr>
          <w:color w:val="0000FF"/>
        </w:rPr>
        <w:t>Not handled</w:t>
      </w:r>
      <w:r>
        <w:t>.</w:t>
      </w:r>
    </w:p>
    <w:p w14:paraId="4FD223BD" w14:textId="77777777" w:rsidR="00DA3254" w:rsidRPr="00EB0339" w:rsidRDefault="00DA3254" w:rsidP="00DA3254">
      <w:r w:rsidRPr="005B25A1">
        <w:rPr>
          <w:b/>
          <w:bCs/>
        </w:rPr>
        <w:t>Status:</w:t>
      </w:r>
      <w:r>
        <w:t xml:space="preserve"> </w:t>
      </w:r>
      <w:r w:rsidRPr="00B56CC5">
        <w:rPr>
          <w:color w:val="0000FF"/>
        </w:rPr>
        <w:t>Not handled</w:t>
      </w:r>
      <w:r>
        <w:t>.</w:t>
      </w:r>
    </w:p>
    <w:p w14:paraId="19608F6E" w14:textId="77777777" w:rsidR="000D0592" w:rsidRDefault="000D0592" w:rsidP="000D0592">
      <w:pPr>
        <w:pStyle w:val="NormTop"/>
      </w:pPr>
      <w:r w:rsidRPr="00ED26F2">
        <w:rPr>
          <w:color w:val="0000FF"/>
        </w:rPr>
        <w:lastRenderedPageBreak/>
        <w:t>S2-2406653</w:t>
      </w:r>
      <w:r w:rsidRPr="00D53282">
        <w:t xml:space="preserve"> </w:t>
      </w:r>
      <w:r>
        <w:t>(P-CR) 23.700-77: KI#2: Update of solution #7 on solution for IMS capability exposure via DC3/DC4.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of solution #7 on Solution for IMS capability exposure via DC3/DC4.</w:t>
      </w:r>
    </w:p>
    <w:p w14:paraId="3B790BE9" w14:textId="77777777" w:rsidR="00B56CC5" w:rsidRPr="005B25A1" w:rsidRDefault="00B56CC5" w:rsidP="00B56CC5">
      <w:pPr>
        <w:keepNext/>
        <w:keepLines/>
        <w:rPr>
          <w:b/>
          <w:bCs/>
        </w:rPr>
      </w:pPr>
      <w:r w:rsidRPr="005B25A1">
        <w:rPr>
          <w:b/>
          <w:bCs/>
        </w:rPr>
        <w:t>Parallel discussion:</w:t>
      </w:r>
    </w:p>
    <w:p w14:paraId="2DCAADAE" w14:textId="77777777" w:rsidR="00B56CC5" w:rsidRPr="005B25A1" w:rsidRDefault="00B56CC5" w:rsidP="00B56CC5">
      <w:pPr>
        <w:keepNext/>
        <w:keepLines/>
      </w:pPr>
      <w:r w:rsidRPr="00B56CC5">
        <w:rPr>
          <w:color w:val="0000FF"/>
        </w:rPr>
        <w:t>Not handled</w:t>
      </w:r>
      <w:r>
        <w:t>.</w:t>
      </w:r>
    </w:p>
    <w:p w14:paraId="5375C35A" w14:textId="77777777" w:rsidR="00B56CC5" w:rsidRPr="00EB0339" w:rsidRDefault="00B56CC5" w:rsidP="00B56CC5">
      <w:r w:rsidRPr="005B25A1">
        <w:rPr>
          <w:b/>
          <w:bCs/>
        </w:rPr>
        <w:t>Status:</w:t>
      </w:r>
      <w:r>
        <w:t xml:space="preserve"> </w:t>
      </w:r>
      <w:r w:rsidRPr="00B56CC5">
        <w:rPr>
          <w:color w:val="0000FF"/>
        </w:rPr>
        <w:t>Not handled</w:t>
      </w:r>
      <w:r>
        <w:t>.</w:t>
      </w:r>
    </w:p>
    <w:p w14:paraId="2E957291" w14:textId="77777777" w:rsidR="000D0592" w:rsidRDefault="000D0592" w:rsidP="000D0592">
      <w:pPr>
        <w:pStyle w:val="NormTop"/>
      </w:pPr>
      <w:r w:rsidRPr="00ED26F2">
        <w:rPr>
          <w:color w:val="0000FF"/>
        </w:rPr>
        <w:t>S2-2406656</w:t>
      </w:r>
      <w:r w:rsidRPr="00D53282">
        <w:t xml:space="preserve"> </w:t>
      </w:r>
      <w:r>
        <w:t>(P-CR) 23.700-77: KI#4: Update of solution #13 for support of authorization and authentication of third-party identities.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of solution #13 to KI#4 on support of authorization and authentication of third-party identities.</w:t>
      </w:r>
    </w:p>
    <w:p w14:paraId="67D4370C" w14:textId="77777777" w:rsidR="00B56CC5" w:rsidRPr="005B25A1" w:rsidRDefault="00B56CC5" w:rsidP="00B56CC5">
      <w:pPr>
        <w:keepNext/>
        <w:keepLines/>
        <w:rPr>
          <w:b/>
          <w:bCs/>
        </w:rPr>
      </w:pPr>
      <w:r w:rsidRPr="005B25A1">
        <w:rPr>
          <w:b/>
          <w:bCs/>
        </w:rPr>
        <w:t>Parallel discussion:</w:t>
      </w:r>
    </w:p>
    <w:p w14:paraId="5350C204" w14:textId="77777777" w:rsidR="00B56CC5" w:rsidRPr="005B25A1" w:rsidRDefault="00B56CC5" w:rsidP="00B56CC5">
      <w:pPr>
        <w:keepNext/>
        <w:keepLines/>
      </w:pPr>
      <w:r w:rsidRPr="00B56CC5">
        <w:rPr>
          <w:color w:val="0000FF"/>
        </w:rPr>
        <w:t>Not handled</w:t>
      </w:r>
      <w:r>
        <w:t>.</w:t>
      </w:r>
    </w:p>
    <w:p w14:paraId="5C2FFA8E" w14:textId="77777777" w:rsidR="00B56CC5" w:rsidRPr="00EB0339" w:rsidRDefault="00B56CC5" w:rsidP="00B56CC5">
      <w:r w:rsidRPr="005B25A1">
        <w:rPr>
          <w:b/>
          <w:bCs/>
        </w:rPr>
        <w:t>Status:</w:t>
      </w:r>
      <w:r>
        <w:t xml:space="preserve"> </w:t>
      </w:r>
      <w:r w:rsidRPr="00B56CC5">
        <w:rPr>
          <w:color w:val="0000FF"/>
        </w:rPr>
        <w:t>Not handled</w:t>
      </w:r>
      <w:r>
        <w:t>.</w:t>
      </w:r>
    </w:p>
    <w:p w14:paraId="11ACF43D" w14:textId="77777777" w:rsidR="000D0592" w:rsidRDefault="000D0592" w:rsidP="000D0592">
      <w:pPr>
        <w:pStyle w:val="NormTop"/>
      </w:pPr>
      <w:r w:rsidRPr="00ED26F2">
        <w:rPr>
          <w:color w:val="0000FF"/>
        </w:rPr>
        <w:t>S2-2406657</w:t>
      </w:r>
      <w:r w:rsidRPr="00D53282">
        <w:t xml:space="preserve"> </w:t>
      </w:r>
      <w:r>
        <w:t>(P-CR) 23.700-77: KI#6: Update of solution#19 to Support Standalone IMS Data Channel.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solution#19 on support of standalone IMS data channel.</w:t>
      </w:r>
    </w:p>
    <w:p w14:paraId="37ABF107" w14:textId="77777777" w:rsidR="00B56CC5" w:rsidRPr="005B25A1" w:rsidRDefault="00B56CC5" w:rsidP="00B56CC5">
      <w:pPr>
        <w:keepNext/>
        <w:keepLines/>
        <w:rPr>
          <w:b/>
          <w:bCs/>
        </w:rPr>
      </w:pPr>
      <w:r w:rsidRPr="005B25A1">
        <w:rPr>
          <w:b/>
          <w:bCs/>
        </w:rPr>
        <w:t>Parallel discussion:</w:t>
      </w:r>
    </w:p>
    <w:p w14:paraId="5A4A7268" w14:textId="77777777" w:rsidR="00B56CC5" w:rsidRPr="005B25A1" w:rsidRDefault="00B56CC5" w:rsidP="00B56CC5">
      <w:pPr>
        <w:keepNext/>
        <w:keepLines/>
      </w:pPr>
      <w:r w:rsidRPr="00B56CC5">
        <w:rPr>
          <w:color w:val="0000FF"/>
        </w:rPr>
        <w:t>Not handled</w:t>
      </w:r>
      <w:r>
        <w:t>.</w:t>
      </w:r>
    </w:p>
    <w:p w14:paraId="7513E9F4" w14:textId="77777777" w:rsidR="00B56CC5" w:rsidRPr="00EB0339" w:rsidRDefault="00B56CC5" w:rsidP="00B56CC5">
      <w:r w:rsidRPr="005B25A1">
        <w:rPr>
          <w:b/>
          <w:bCs/>
        </w:rPr>
        <w:t>Status:</w:t>
      </w:r>
      <w:r>
        <w:t xml:space="preserve"> </w:t>
      </w:r>
      <w:r w:rsidRPr="00B56CC5">
        <w:rPr>
          <w:color w:val="0000FF"/>
        </w:rPr>
        <w:t>Not handled</w:t>
      </w:r>
      <w:r>
        <w:t>.</w:t>
      </w:r>
    </w:p>
    <w:p w14:paraId="6F95D8AF" w14:textId="77777777" w:rsidR="000D0592" w:rsidRDefault="000D0592" w:rsidP="000D0592">
      <w:pPr>
        <w:pStyle w:val="NormTop"/>
      </w:pPr>
      <w:r w:rsidRPr="00ED26F2">
        <w:rPr>
          <w:color w:val="0000FF"/>
        </w:rPr>
        <w:t>S2-2406659</w:t>
      </w:r>
      <w:r w:rsidRPr="00D53282">
        <w:t xml:space="preserve"> </w:t>
      </w:r>
      <w:r>
        <w:t>(P-CR) 23.700-77: KI#8: Update of solution #17 on Support of IMS Avatar Communication using data channel.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of solution #17 on Support of IMS Avatar Communication using data channel.</w:t>
      </w:r>
    </w:p>
    <w:p w14:paraId="18031E3E" w14:textId="77777777" w:rsidR="00B56CC5" w:rsidRPr="005B25A1" w:rsidRDefault="00B56CC5" w:rsidP="00B56CC5">
      <w:pPr>
        <w:keepNext/>
        <w:keepLines/>
        <w:rPr>
          <w:b/>
          <w:bCs/>
        </w:rPr>
      </w:pPr>
      <w:r w:rsidRPr="005B25A1">
        <w:rPr>
          <w:b/>
          <w:bCs/>
        </w:rPr>
        <w:t>Parallel discussion:</w:t>
      </w:r>
    </w:p>
    <w:p w14:paraId="4AABF9E1" w14:textId="77777777" w:rsidR="00B56CC5" w:rsidRPr="005B25A1" w:rsidRDefault="00B56CC5" w:rsidP="00B56CC5">
      <w:pPr>
        <w:keepNext/>
        <w:keepLines/>
      </w:pPr>
      <w:r w:rsidRPr="00B56CC5">
        <w:rPr>
          <w:color w:val="0000FF"/>
        </w:rPr>
        <w:t>Not handled</w:t>
      </w:r>
      <w:r>
        <w:t>.</w:t>
      </w:r>
    </w:p>
    <w:p w14:paraId="429DFFE9" w14:textId="77777777" w:rsidR="00B56CC5" w:rsidRPr="00EB0339" w:rsidRDefault="00B56CC5" w:rsidP="00B56CC5">
      <w:r w:rsidRPr="005B25A1">
        <w:rPr>
          <w:b/>
          <w:bCs/>
        </w:rPr>
        <w:t>Status:</w:t>
      </w:r>
      <w:r>
        <w:t xml:space="preserve"> </w:t>
      </w:r>
      <w:r w:rsidRPr="00B56CC5">
        <w:rPr>
          <w:color w:val="0000FF"/>
        </w:rPr>
        <w:t>Not handled</w:t>
      </w:r>
      <w:r>
        <w:t>.</w:t>
      </w:r>
    </w:p>
    <w:p w14:paraId="5E6EBA80"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Miscellaneous items</w:t>
      </w:r>
    </w:p>
    <w:p w14:paraId="58F5B862" w14:textId="77777777" w:rsidR="000D0592" w:rsidRDefault="000D0592" w:rsidP="000D0592">
      <w:pPr>
        <w:pStyle w:val="NormTop"/>
      </w:pPr>
      <w:r w:rsidRPr="00ED26F2">
        <w:rPr>
          <w:color w:val="0000FF"/>
        </w:rPr>
        <w:t>S2-2405878</w:t>
      </w:r>
      <w:r w:rsidRPr="00D53282">
        <w:t xml:space="preserve"> </w:t>
      </w:r>
      <w:r>
        <w:t>(LS IN) LS from SA WG6: LS on data channel application related capability exposure (Source: SA WG6 (S6-241644))</w:t>
      </w:r>
      <w:r>
        <w:br/>
      </w:r>
      <w:r w:rsidRPr="00D53282">
        <w:rPr>
          <w:b/>
        </w:rPr>
        <w:t>Document for:</w:t>
      </w:r>
      <w:r w:rsidRPr="00D53282">
        <w:t xml:space="preserve"> </w:t>
      </w:r>
      <w:r>
        <w:t>Action</w:t>
      </w:r>
      <w:r>
        <w:br/>
      </w:r>
      <w:r w:rsidRPr="00D53282">
        <w:rPr>
          <w:b/>
        </w:rPr>
        <w:t>Abstract:</w:t>
      </w:r>
      <w:r w:rsidRPr="00D53282">
        <w:t xml:space="preserve"> </w:t>
      </w:r>
      <w:r>
        <w:br/>
        <w:t>SA WG6 is studying the eMMTel enabler layer to provide the verticals/enterprises necessary capabilities to use the MMTel service (including the IMS data channel) and it is related to the Rel-19 ongoing SA WG2 study FS_NG_RTC_Ph2. One of the key issues during the study in the TR 23.700-92 is about how to handle the data channel application profile (necessary information regarding each data channel application), including provisioning data channel application profiles to UE via the eMMTel enabler layer from verticals/enterprises to UE. The application and the profile of the application may need to be associated with each other. In addition, management of the data channel applications provided by verticals/enterprises is necessary for the MMTel service provider. Therefore, SA WG6 believes that it is necessary to provide the management capabilities of data channel applications in the MMTel service, e.g. uploading, modifying or deleting a data channel application from the MMTel service provider network. SA WG2 has specified DCAR which is a storage entity for data channel applications. In relation to DCAR, SA WG6 asks SA WG2 the following questions: 1. Does SA WG2 intend to define the interface for application providers to manage the data channel applications on DCAR? 2. If the answer to Q1 is yes, does SA WG2 have a plan to specify the DCAR interface and related operations? If the answer to Q1 is no, SA WG6 would like to study the DCAR interface and related operations. Action: SA WG6 kindly asks SA WG2 to answer the above questions.</w:t>
      </w:r>
    </w:p>
    <w:p w14:paraId="17D1D457" w14:textId="7902C197" w:rsidR="000D0592" w:rsidRPr="00B81031" w:rsidRDefault="006946BE" w:rsidP="000D0592">
      <w:pPr>
        <w:keepNext/>
        <w:keepLines/>
        <w:rPr>
          <w:i/>
        </w:rPr>
      </w:pPr>
      <w:r w:rsidRPr="006946BE">
        <w:rPr>
          <w:b/>
          <w:bCs/>
          <w:i/>
          <w:iCs/>
        </w:rPr>
        <w:t>Comment:</w:t>
      </w:r>
      <w:r w:rsidRPr="006946BE">
        <w:rPr>
          <w:i/>
          <w:iCs/>
        </w:rPr>
        <w:t xml:space="preserve"> </w:t>
      </w:r>
      <w:r w:rsidR="000D0592">
        <w:rPr>
          <w:i/>
        </w:rPr>
        <w:t xml:space="preserve">Responses drafted in S2--2406350, </w:t>
      </w:r>
      <w:r w:rsidR="000D0592" w:rsidRPr="00ED26F2">
        <w:rPr>
          <w:i/>
          <w:color w:val="0000FF"/>
        </w:rPr>
        <w:t>S2-2406388</w:t>
      </w:r>
      <w:r w:rsidR="000D0592">
        <w:rPr>
          <w:i/>
        </w:rPr>
        <w:t xml:space="preserve">, </w:t>
      </w:r>
      <w:r w:rsidR="000D0592" w:rsidRPr="00ED26F2">
        <w:rPr>
          <w:i/>
          <w:color w:val="0000FF"/>
        </w:rPr>
        <w:t>S2-2406527</w:t>
      </w:r>
      <w:r w:rsidR="000D0592">
        <w:rPr>
          <w:i/>
        </w:rPr>
        <w:t>.</w:t>
      </w:r>
    </w:p>
    <w:p w14:paraId="67CBD89B" w14:textId="77777777" w:rsidR="000D0592" w:rsidRPr="005B25A1" w:rsidRDefault="000D0592" w:rsidP="000D0592">
      <w:pPr>
        <w:keepNext/>
        <w:keepLines/>
        <w:rPr>
          <w:b/>
          <w:bCs/>
        </w:rPr>
      </w:pPr>
      <w:r w:rsidRPr="005B25A1">
        <w:rPr>
          <w:b/>
          <w:bCs/>
        </w:rPr>
        <w:t>Plenary Discussion:</w:t>
      </w:r>
    </w:p>
    <w:p w14:paraId="746CCCC7" w14:textId="77777777" w:rsidR="006946BE" w:rsidRPr="005B25A1" w:rsidRDefault="006946BE" w:rsidP="006946BE">
      <w:pPr>
        <w:keepNext/>
        <w:keepLines/>
      </w:pPr>
      <w:r>
        <w:rPr>
          <w:color w:val="0000FF"/>
        </w:rPr>
        <w:t>Postponed</w:t>
      </w:r>
      <w:r>
        <w:t>.</w:t>
      </w:r>
    </w:p>
    <w:p w14:paraId="0CF8E775" w14:textId="77777777" w:rsidR="006946BE" w:rsidRPr="00EB0339" w:rsidRDefault="006946BE" w:rsidP="006946BE">
      <w:r w:rsidRPr="005B25A1">
        <w:rPr>
          <w:b/>
          <w:bCs/>
        </w:rPr>
        <w:t>Status:</w:t>
      </w:r>
      <w:r>
        <w:t xml:space="preserve"> </w:t>
      </w:r>
      <w:r>
        <w:rPr>
          <w:color w:val="0000FF"/>
        </w:rPr>
        <w:t>Postponed</w:t>
      </w:r>
      <w:r>
        <w:t>.</w:t>
      </w:r>
    </w:p>
    <w:p w14:paraId="37E9C8AE" w14:textId="77777777" w:rsidR="000D0592" w:rsidRDefault="000D0592" w:rsidP="000D0592">
      <w:pPr>
        <w:pStyle w:val="NormTop"/>
      </w:pPr>
      <w:r w:rsidRPr="00ED26F2">
        <w:rPr>
          <w:color w:val="0000FF"/>
        </w:rPr>
        <w:t>S2-2406350</w:t>
      </w:r>
      <w:r w:rsidRPr="00D53282">
        <w:t xml:space="preserve"> </w:t>
      </w:r>
      <w:r>
        <w:t>(LS OUT) [DRAFT] Reply LS on data channel application related capability exposure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a reply LS to SA WG6 on data channel application related capability exposure.</w:t>
      </w:r>
    </w:p>
    <w:p w14:paraId="1EC48DDC" w14:textId="77777777" w:rsidR="000D0592" w:rsidRPr="005B25A1" w:rsidRDefault="000D0592" w:rsidP="000D0592">
      <w:pPr>
        <w:keepNext/>
        <w:keepLines/>
        <w:rPr>
          <w:b/>
          <w:bCs/>
        </w:rPr>
      </w:pPr>
      <w:r w:rsidRPr="005B25A1">
        <w:rPr>
          <w:b/>
          <w:bCs/>
        </w:rPr>
        <w:t>Convenor comment:</w:t>
      </w:r>
    </w:p>
    <w:p w14:paraId="7582F1CF" w14:textId="77777777" w:rsidR="000D0592" w:rsidRPr="005B25A1" w:rsidRDefault="000D0592" w:rsidP="000D0592">
      <w:pPr>
        <w:keepNext/>
        <w:keepLines/>
      </w:pPr>
      <w:r w:rsidRPr="005B25A1">
        <w:t>Handle.</w:t>
      </w:r>
    </w:p>
    <w:p w14:paraId="3B837794" w14:textId="77777777" w:rsidR="000D0592" w:rsidRPr="005B25A1" w:rsidRDefault="000D0592" w:rsidP="000D0592">
      <w:pPr>
        <w:keepNext/>
        <w:keepLines/>
        <w:rPr>
          <w:b/>
          <w:bCs/>
        </w:rPr>
      </w:pPr>
      <w:r w:rsidRPr="005B25A1">
        <w:rPr>
          <w:b/>
          <w:bCs/>
        </w:rPr>
        <w:t>Parallel discussion:</w:t>
      </w:r>
    </w:p>
    <w:p w14:paraId="3D8F3977" w14:textId="77777777" w:rsidR="000D0592" w:rsidRPr="00B81031" w:rsidRDefault="000D0592" w:rsidP="000D0592">
      <w:pPr>
        <w:keepNext/>
        <w:keepLines/>
        <w:rPr>
          <w:i/>
        </w:rPr>
      </w:pPr>
      <w:r>
        <w:rPr>
          <w:i/>
        </w:rPr>
        <w:t xml:space="preserve">Response to </w:t>
      </w:r>
      <w:r w:rsidRPr="00ED26F2">
        <w:rPr>
          <w:i/>
          <w:color w:val="0000FF"/>
        </w:rPr>
        <w:t>S2-2405878</w:t>
      </w:r>
      <w:r>
        <w:rPr>
          <w:i/>
        </w:rPr>
        <w:t>.</w:t>
      </w:r>
    </w:p>
    <w:p w14:paraId="4BB1ED17" w14:textId="77777777" w:rsidR="00DA3254" w:rsidRPr="005B25A1" w:rsidRDefault="00DA3254" w:rsidP="00DA3254">
      <w:pPr>
        <w:keepNext/>
        <w:keepLines/>
      </w:pPr>
      <w:r w:rsidRPr="00B56CC5">
        <w:rPr>
          <w:color w:val="0000FF"/>
        </w:rPr>
        <w:t>Not handled</w:t>
      </w:r>
      <w:r>
        <w:t>.</w:t>
      </w:r>
    </w:p>
    <w:p w14:paraId="03E1669F" w14:textId="77777777" w:rsidR="00DA3254" w:rsidRPr="00EB0339" w:rsidRDefault="00DA3254" w:rsidP="00DA3254">
      <w:r w:rsidRPr="005B25A1">
        <w:rPr>
          <w:b/>
          <w:bCs/>
        </w:rPr>
        <w:t>Status:</w:t>
      </w:r>
      <w:r>
        <w:t xml:space="preserve"> </w:t>
      </w:r>
      <w:r w:rsidRPr="00B56CC5">
        <w:rPr>
          <w:color w:val="0000FF"/>
        </w:rPr>
        <w:t>Not handled</w:t>
      </w:r>
      <w:r>
        <w:t>.</w:t>
      </w:r>
    </w:p>
    <w:p w14:paraId="064F693A" w14:textId="77777777" w:rsidR="000D0592" w:rsidRDefault="000D0592" w:rsidP="000D0592">
      <w:pPr>
        <w:pStyle w:val="NormTop"/>
      </w:pPr>
      <w:r w:rsidRPr="00ED26F2">
        <w:rPr>
          <w:color w:val="0000FF"/>
        </w:rPr>
        <w:t>S2-2406388</w:t>
      </w:r>
      <w:r w:rsidRPr="00D53282">
        <w:t xml:space="preserve"> </w:t>
      </w:r>
      <w:r>
        <w:t>(LS OUT) [DRAFT] Reply LS on data channel application related capability exposure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For the reasons clarified in the answers to the questions from SA WG6, SA WG2 cannot agree for SA WG6 to study DCAR interface and related operations.</w:t>
      </w:r>
    </w:p>
    <w:p w14:paraId="2F848FEB" w14:textId="77777777" w:rsidR="000D0592" w:rsidRPr="005B25A1" w:rsidRDefault="000D0592" w:rsidP="000D0592">
      <w:pPr>
        <w:keepNext/>
        <w:keepLines/>
        <w:rPr>
          <w:b/>
          <w:bCs/>
        </w:rPr>
      </w:pPr>
      <w:r w:rsidRPr="005B25A1">
        <w:rPr>
          <w:b/>
          <w:bCs/>
        </w:rPr>
        <w:t>Convenor comment:</w:t>
      </w:r>
    </w:p>
    <w:p w14:paraId="0B91E68B" w14:textId="77777777" w:rsidR="000D0592" w:rsidRPr="005B25A1" w:rsidRDefault="000D0592" w:rsidP="000D0592">
      <w:pPr>
        <w:keepNext/>
        <w:keepLines/>
      </w:pPr>
      <w:r w:rsidRPr="005B25A1">
        <w:t>Handle.</w:t>
      </w:r>
    </w:p>
    <w:p w14:paraId="77461080" w14:textId="77777777" w:rsidR="000D0592" w:rsidRPr="005B25A1" w:rsidRDefault="000D0592" w:rsidP="000D0592">
      <w:pPr>
        <w:keepNext/>
        <w:keepLines/>
        <w:rPr>
          <w:b/>
          <w:bCs/>
        </w:rPr>
      </w:pPr>
      <w:r w:rsidRPr="005B25A1">
        <w:rPr>
          <w:b/>
          <w:bCs/>
        </w:rPr>
        <w:t>Parallel discussion:</w:t>
      </w:r>
    </w:p>
    <w:p w14:paraId="55F3EC92" w14:textId="77777777" w:rsidR="000D0592" w:rsidRPr="00B81031" w:rsidRDefault="000D0592" w:rsidP="000D0592">
      <w:pPr>
        <w:keepNext/>
        <w:keepLines/>
        <w:rPr>
          <w:i/>
        </w:rPr>
      </w:pPr>
      <w:r>
        <w:rPr>
          <w:i/>
        </w:rPr>
        <w:t xml:space="preserve">Response to </w:t>
      </w:r>
      <w:r w:rsidRPr="00ED26F2">
        <w:rPr>
          <w:i/>
          <w:color w:val="0000FF"/>
        </w:rPr>
        <w:t>S2-2405878</w:t>
      </w:r>
      <w:r>
        <w:rPr>
          <w:i/>
        </w:rPr>
        <w:t>.</w:t>
      </w:r>
    </w:p>
    <w:p w14:paraId="792A9E60" w14:textId="77777777" w:rsidR="00DA3254" w:rsidRPr="005B25A1" w:rsidRDefault="00DA3254" w:rsidP="00DA3254">
      <w:pPr>
        <w:keepNext/>
        <w:keepLines/>
      </w:pPr>
      <w:r w:rsidRPr="00B56CC5">
        <w:rPr>
          <w:color w:val="0000FF"/>
        </w:rPr>
        <w:t>Not handled</w:t>
      </w:r>
      <w:r>
        <w:t>.</w:t>
      </w:r>
    </w:p>
    <w:p w14:paraId="730AC70D" w14:textId="77777777" w:rsidR="00DA3254" w:rsidRPr="00EB0339" w:rsidRDefault="00DA3254" w:rsidP="00DA3254">
      <w:r w:rsidRPr="005B25A1">
        <w:rPr>
          <w:b/>
          <w:bCs/>
        </w:rPr>
        <w:t>Status:</w:t>
      </w:r>
      <w:r>
        <w:t xml:space="preserve"> </w:t>
      </w:r>
      <w:r w:rsidRPr="00B56CC5">
        <w:rPr>
          <w:color w:val="0000FF"/>
        </w:rPr>
        <w:t>Not handled</w:t>
      </w:r>
      <w:r>
        <w:t>.</w:t>
      </w:r>
    </w:p>
    <w:p w14:paraId="47C2648E" w14:textId="77777777" w:rsidR="000D0592" w:rsidRDefault="000D0592" w:rsidP="000D0592">
      <w:pPr>
        <w:pStyle w:val="NormTop"/>
      </w:pPr>
      <w:r w:rsidRPr="00ED26F2">
        <w:rPr>
          <w:color w:val="0000FF"/>
        </w:rPr>
        <w:lastRenderedPageBreak/>
        <w:t>S2-2406527</w:t>
      </w:r>
      <w:r w:rsidRPr="00D53282">
        <w:t xml:space="preserve"> </w:t>
      </w:r>
      <w:r>
        <w:t>(LS OUT) [DRAFT] Reply to LS on data channel application related capability exposure (Source: Samsung)</w:t>
      </w:r>
      <w:r>
        <w:br/>
      </w:r>
      <w:r w:rsidRPr="00D53282">
        <w:rPr>
          <w:b/>
        </w:rPr>
        <w:t>Document for:</w:t>
      </w:r>
      <w:r w:rsidRPr="00D53282">
        <w:t xml:space="preserve"> </w:t>
      </w:r>
      <w:r>
        <w:t>Approval</w:t>
      </w:r>
      <w:r>
        <w:br/>
      </w:r>
      <w:r w:rsidRPr="00D53282">
        <w:rPr>
          <w:b/>
        </w:rPr>
        <w:t>Abstract:</w:t>
      </w:r>
      <w:r w:rsidRPr="00D53282">
        <w:t xml:space="preserve"> </w:t>
      </w:r>
      <w:r>
        <w:br/>
        <w:t>This proposal is for reply to LS on data channel application related capability exposure from SA WG6 (</w:t>
      </w:r>
      <w:r w:rsidRPr="00ED26F2">
        <w:rPr>
          <w:color w:val="0000FF"/>
        </w:rPr>
        <w:t>S2-2405878</w:t>
      </w:r>
      <w:r>
        <w:t>/S6-241644).</w:t>
      </w:r>
    </w:p>
    <w:p w14:paraId="079889A9" w14:textId="77777777" w:rsidR="000D0592" w:rsidRPr="005B25A1" w:rsidRDefault="000D0592" w:rsidP="000D0592">
      <w:pPr>
        <w:keepNext/>
        <w:keepLines/>
        <w:rPr>
          <w:b/>
          <w:bCs/>
        </w:rPr>
      </w:pPr>
      <w:r w:rsidRPr="005B25A1">
        <w:rPr>
          <w:b/>
          <w:bCs/>
        </w:rPr>
        <w:t>Convenor comment:</w:t>
      </w:r>
    </w:p>
    <w:p w14:paraId="01E5C55B" w14:textId="77777777" w:rsidR="000D0592" w:rsidRPr="005B25A1" w:rsidRDefault="000D0592" w:rsidP="000D0592">
      <w:pPr>
        <w:keepNext/>
        <w:keepLines/>
      </w:pPr>
      <w:r w:rsidRPr="005B25A1">
        <w:t>Handle.</w:t>
      </w:r>
    </w:p>
    <w:p w14:paraId="66D0E6EF" w14:textId="77777777" w:rsidR="000D0592" w:rsidRPr="005B25A1" w:rsidRDefault="000D0592" w:rsidP="000D0592">
      <w:pPr>
        <w:keepNext/>
        <w:keepLines/>
        <w:rPr>
          <w:b/>
          <w:bCs/>
        </w:rPr>
      </w:pPr>
      <w:r w:rsidRPr="005B25A1">
        <w:rPr>
          <w:b/>
          <w:bCs/>
        </w:rPr>
        <w:t>Parallel discussion:</w:t>
      </w:r>
    </w:p>
    <w:p w14:paraId="7738457A" w14:textId="77777777" w:rsidR="000D0592" w:rsidRPr="00B81031" w:rsidRDefault="000D0592" w:rsidP="000D0592">
      <w:pPr>
        <w:keepNext/>
        <w:keepLines/>
        <w:rPr>
          <w:i/>
        </w:rPr>
      </w:pPr>
      <w:r>
        <w:rPr>
          <w:i/>
        </w:rPr>
        <w:t xml:space="preserve">Response to </w:t>
      </w:r>
      <w:r w:rsidRPr="00ED26F2">
        <w:rPr>
          <w:i/>
          <w:color w:val="0000FF"/>
        </w:rPr>
        <w:t>S2-2405878</w:t>
      </w:r>
      <w:r>
        <w:rPr>
          <w:i/>
        </w:rPr>
        <w:t>.</w:t>
      </w:r>
    </w:p>
    <w:p w14:paraId="7F83396D" w14:textId="77777777" w:rsidR="00DA3254" w:rsidRPr="005B25A1" w:rsidRDefault="00DA3254" w:rsidP="00DA3254">
      <w:pPr>
        <w:keepNext/>
        <w:keepLines/>
      </w:pPr>
      <w:r w:rsidRPr="00B56CC5">
        <w:rPr>
          <w:color w:val="0000FF"/>
        </w:rPr>
        <w:t>Not handled</w:t>
      </w:r>
      <w:r>
        <w:t>.</w:t>
      </w:r>
    </w:p>
    <w:p w14:paraId="683F069A" w14:textId="77777777" w:rsidR="00DA3254" w:rsidRPr="00EB0339" w:rsidRDefault="00DA3254" w:rsidP="00DA3254">
      <w:r w:rsidRPr="005B25A1">
        <w:rPr>
          <w:b/>
          <w:bCs/>
        </w:rPr>
        <w:t>Status:</w:t>
      </w:r>
      <w:r>
        <w:t xml:space="preserve"> </w:t>
      </w:r>
      <w:r w:rsidRPr="00B56CC5">
        <w:rPr>
          <w:color w:val="0000FF"/>
        </w:rPr>
        <w:t>Not handled</w:t>
      </w:r>
      <w:r>
        <w:t>.</w:t>
      </w:r>
    </w:p>
    <w:p w14:paraId="503B01D5" w14:textId="77777777" w:rsidR="000D0592" w:rsidRDefault="000D0592" w:rsidP="000D0592">
      <w:pPr>
        <w:pStyle w:val="NormTop"/>
      </w:pPr>
      <w:r w:rsidRPr="00ED26F2">
        <w:rPr>
          <w:color w:val="0000FF"/>
        </w:rPr>
        <w:t>S2-2405848</w:t>
      </w:r>
      <w:r w:rsidRPr="00D53282">
        <w:t xml:space="preserve"> </w:t>
      </w:r>
      <w:r>
        <w:t>(LS IN) LS from SA WG1: Reply LS to clarify PS Data Off exemption for services over IMS DC (Source: SA WG1 (S1-240301))</w:t>
      </w:r>
      <w:r>
        <w:br/>
      </w:r>
      <w:r w:rsidRPr="00D53282">
        <w:rPr>
          <w:b/>
        </w:rPr>
        <w:t>Document for:</w:t>
      </w:r>
      <w:r w:rsidRPr="00D53282">
        <w:t xml:space="preserve"> </w:t>
      </w:r>
      <w:r>
        <w:t>Action</w:t>
      </w:r>
      <w:r>
        <w:br/>
      </w:r>
      <w:r w:rsidRPr="00D53282">
        <w:rPr>
          <w:b/>
        </w:rPr>
        <w:t>Abstract:</w:t>
      </w:r>
      <w:r w:rsidRPr="00D53282">
        <w:t xml:space="preserve"> </w:t>
      </w:r>
      <w:r>
        <w:br/>
        <w:t>SA WG1 thanks SA WG2 for the request to clarify PS Data Off exemption for services over IMS DC. SA WG1 wants to clarify that Services over IMS Data Channel are treated as a whole to be exempt or not to be exempt. Depending on the business models and/or network deployment, flexibility is allowed for operators to further control the usage of individual applications on the IMS Data Channel when the PS Data Off Exempt of IMS Data Channel is on. Action: SA WG1 asks that SA WG2 kindly takes into account of the answer provided above.</w:t>
      </w:r>
    </w:p>
    <w:p w14:paraId="702B4789" w14:textId="07D9B80F" w:rsidR="000D0592" w:rsidRPr="00B81031" w:rsidRDefault="00AB3DCA" w:rsidP="000D0592">
      <w:pPr>
        <w:keepNext/>
        <w:keepLines/>
        <w:rPr>
          <w:i/>
        </w:rPr>
      </w:pPr>
      <w:r w:rsidRPr="006946BE">
        <w:rPr>
          <w:b/>
          <w:bCs/>
          <w:i/>
          <w:iCs/>
        </w:rPr>
        <w:t>Comment:</w:t>
      </w:r>
      <w:r w:rsidRPr="006946BE">
        <w:rPr>
          <w:i/>
          <w:iCs/>
        </w:rPr>
        <w:t xml:space="preserve"> </w:t>
      </w:r>
      <w:r w:rsidR="000D0592">
        <w:rPr>
          <w:i/>
        </w:rPr>
        <w:t xml:space="preserve">Revision of Postponed </w:t>
      </w:r>
      <w:r w:rsidR="000D0592" w:rsidRPr="00ED26F2">
        <w:rPr>
          <w:i/>
          <w:color w:val="0000FF"/>
        </w:rPr>
        <w:t>S2-2403900</w:t>
      </w:r>
      <w:r w:rsidR="000D0592">
        <w:rPr>
          <w:i/>
        </w:rPr>
        <w:t xml:space="preserve"> from S2#162.</w:t>
      </w:r>
    </w:p>
    <w:p w14:paraId="47643A9F" w14:textId="77777777" w:rsidR="000D0592" w:rsidRPr="005B25A1" w:rsidRDefault="000D0592" w:rsidP="000D0592">
      <w:pPr>
        <w:keepNext/>
        <w:keepLines/>
        <w:rPr>
          <w:b/>
          <w:bCs/>
        </w:rPr>
      </w:pPr>
      <w:r w:rsidRPr="005B25A1">
        <w:rPr>
          <w:b/>
          <w:bCs/>
        </w:rPr>
        <w:t>Plenary Discussion:</w:t>
      </w:r>
    </w:p>
    <w:p w14:paraId="7F1CA2F0" w14:textId="77777777" w:rsidR="00AB3DCA" w:rsidRPr="005B25A1" w:rsidRDefault="00AB3DCA" w:rsidP="00AB3DCA">
      <w:pPr>
        <w:keepNext/>
        <w:keepLines/>
      </w:pPr>
      <w:r>
        <w:rPr>
          <w:color w:val="0000FF"/>
        </w:rPr>
        <w:t>Postponed</w:t>
      </w:r>
      <w:r>
        <w:t>.</w:t>
      </w:r>
    </w:p>
    <w:p w14:paraId="08A3D105" w14:textId="77777777" w:rsidR="00AB3DCA" w:rsidRPr="00EB0339" w:rsidRDefault="00AB3DCA" w:rsidP="00AB3DCA">
      <w:r w:rsidRPr="005B25A1">
        <w:rPr>
          <w:b/>
          <w:bCs/>
        </w:rPr>
        <w:t>Status:</w:t>
      </w:r>
      <w:r>
        <w:t xml:space="preserve"> </w:t>
      </w:r>
      <w:r>
        <w:rPr>
          <w:color w:val="0000FF"/>
        </w:rPr>
        <w:t>Postponed</w:t>
      </w:r>
      <w:r>
        <w:t>.</w:t>
      </w:r>
    </w:p>
    <w:p w14:paraId="2805F6E4" w14:textId="77777777" w:rsidR="000D0592" w:rsidRDefault="000D0592" w:rsidP="000D0592">
      <w:pPr>
        <w:pStyle w:val="NormTop"/>
      </w:pPr>
      <w:r w:rsidRPr="00ED26F2">
        <w:rPr>
          <w:color w:val="0000FF"/>
        </w:rPr>
        <w:t>S2-2406389</w:t>
      </w:r>
      <w:r w:rsidRPr="00D53282">
        <w:t xml:space="preserve"> </w:t>
      </w:r>
      <w:r>
        <w:t>(LS OUT) [DRAFT] LS on IMS Avatar Communications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invites SA WG4 to provide any comments on the conclusions in TR 23.700-77 that SA WG2 will take into account during the normative work.</w:t>
      </w:r>
    </w:p>
    <w:p w14:paraId="426F58F3" w14:textId="77777777" w:rsidR="00B56CC5" w:rsidRPr="005B25A1" w:rsidRDefault="00B56CC5" w:rsidP="00B56CC5">
      <w:pPr>
        <w:keepNext/>
        <w:keepLines/>
        <w:rPr>
          <w:b/>
          <w:bCs/>
        </w:rPr>
      </w:pPr>
      <w:r w:rsidRPr="005B25A1">
        <w:rPr>
          <w:b/>
          <w:bCs/>
        </w:rPr>
        <w:t>Parallel discussion:</w:t>
      </w:r>
    </w:p>
    <w:p w14:paraId="44B42ACF" w14:textId="77777777" w:rsidR="00B56CC5" w:rsidRPr="005B25A1" w:rsidRDefault="00B56CC5" w:rsidP="00B56CC5">
      <w:pPr>
        <w:keepNext/>
        <w:keepLines/>
      </w:pPr>
      <w:r w:rsidRPr="00B56CC5">
        <w:rPr>
          <w:color w:val="0000FF"/>
        </w:rPr>
        <w:t>Not handled</w:t>
      </w:r>
      <w:r>
        <w:t>.</w:t>
      </w:r>
    </w:p>
    <w:p w14:paraId="4EDB1A72" w14:textId="77777777" w:rsidR="00B56CC5" w:rsidRPr="00EB0339" w:rsidRDefault="00B56CC5" w:rsidP="00B56CC5">
      <w:r w:rsidRPr="005B25A1">
        <w:rPr>
          <w:b/>
          <w:bCs/>
        </w:rPr>
        <w:t>Status:</w:t>
      </w:r>
      <w:r>
        <w:t xml:space="preserve"> </w:t>
      </w:r>
      <w:r w:rsidRPr="00B56CC5">
        <w:rPr>
          <w:color w:val="0000FF"/>
        </w:rPr>
        <w:t>Not handled</w:t>
      </w:r>
      <w:r>
        <w:t>.</w:t>
      </w:r>
    </w:p>
    <w:p w14:paraId="218B937C" w14:textId="77777777" w:rsidR="000D0592" w:rsidRDefault="000D0592" w:rsidP="000D0592">
      <w:pPr>
        <w:pStyle w:val="NormTop"/>
      </w:pPr>
      <w:r w:rsidRPr="00ED26F2">
        <w:rPr>
          <w:color w:val="0000FF"/>
        </w:rPr>
        <w:t>S2-2406349</w:t>
      </w:r>
      <w:r w:rsidRPr="00D53282">
        <w:t xml:space="preserve"> </w:t>
      </w:r>
      <w:r>
        <w:t>(P-CR) 23.700-77: Summary of NWM discussion on FS_NG_RTC_Ph2 conclusion.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the summary of the discussion of FS_NG_RTC_Ph2 on the NWM.</w:t>
      </w:r>
    </w:p>
    <w:p w14:paraId="469259AF" w14:textId="77777777" w:rsidR="00B56CC5" w:rsidRPr="005B25A1" w:rsidRDefault="00B56CC5" w:rsidP="00B56CC5">
      <w:pPr>
        <w:keepNext/>
        <w:keepLines/>
        <w:rPr>
          <w:b/>
          <w:bCs/>
        </w:rPr>
      </w:pPr>
      <w:r w:rsidRPr="005B25A1">
        <w:rPr>
          <w:b/>
          <w:bCs/>
        </w:rPr>
        <w:t>Parallel discussion:</w:t>
      </w:r>
    </w:p>
    <w:p w14:paraId="77877958" w14:textId="77777777" w:rsidR="00B56CC5" w:rsidRPr="005B25A1" w:rsidRDefault="00B56CC5" w:rsidP="00B56CC5">
      <w:pPr>
        <w:keepNext/>
        <w:keepLines/>
      </w:pPr>
      <w:r w:rsidRPr="00B56CC5">
        <w:rPr>
          <w:color w:val="0000FF"/>
        </w:rPr>
        <w:t>Not handled</w:t>
      </w:r>
      <w:r>
        <w:t>.</w:t>
      </w:r>
    </w:p>
    <w:p w14:paraId="23471EF4" w14:textId="77777777" w:rsidR="00B56CC5" w:rsidRPr="00EB0339" w:rsidRDefault="00B56CC5" w:rsidP="00B56CC5">
      <w:r w:rsidRPr="005B25A1">
        <w:rPr>
          <w:b/>
          <w:bCs/>
        </w:rPr>
        <w:t>Status:</w:t>
      </w:r>
      <w:r>
        <w:t xml:space="preserve"> </w:t>
      </w:r>
      <w:r w:rsidRPr="00B56CC5">
        <w:rPr>
          <w:color w:val="0000FF"/>
        </w:rPr>
        <w:t>Not handled</w:t>
      </w:r>
      <w:r>
        <w:t>.</w:t>
      </w:r>
    </w:p>
    <w:p w14:paraId="21276128" w14:textId="77777777" w:rsidR="000D0592" w:rsidRDefault="000D0592" w:rsidP="000D0592">
      <w:pPr>
        <w:pStyle w:val="NormTop"/>
      </w:pPr>
      <w:r w:rsidRPr="00ED26F2">
        <w:rPr>
          <w:color w:val="0000FF"/>
        </w:rPr>
        <w:lastRenderedPageBreak/>
        <w:t>S2-2406599</w:t>
      </w:r>
      <w:r w:rsidRPr="00D53282">
        <w:t xml:space="preserve"> </w:t>
      </w:r>
      <w:r>
        <w:t>(P-CR) 23.700-77: KI #5, Remove EN. (Source: ZTE)</w:t>
      </w:r>
      <w:r>
        <w:br/>
      </w:r>
      <w:r w:rsidRPr="00D53282">
        <w:rPr>
          <w:b/>
        </w:rPr>
        <w:t>Document for:</w:t>
      </w:r>
      <w:r w:rsidRPr="00D53282">
        <w:t xml:space="preserve"> </w:t>
      </w:r>
      <w:r>
        <w:t>Approval</w:t>
      </w:r>
      <w:r>
        <w:br/>
      </w:r>
      <w:r w:rsidRPr="00D53282">
        <w:rPr>
          <w:b/>
        </w:rPr>
        <w:t>Abstract:</w:t>
      </w:r>
      <w:r w:rsidRPr="00D53282">
        <w:t xml:space="preserve"> </w:t>
      </w:r>
      <w:r>
        <w:br/>
        <w:t>The contribution is proposed to remove Editor s Notes regarding services over IMS Data Channel based on the LS from SA WG1 and corresponding CR.</w:t>
      </w:r>
    </w:p>
    <w:p w14:paraId="7EC6FE70" w14:textId="77777777" w:rsidR="000D0592" w:rsidRPr="005B25A1" w:rsidRDefault="000D0592" w:rsidP="000D0592">
      <w:pPr>
        <w:keepNext/>
        <w:keepLines/>
        <w:rPr>
          <w:b/>
          <w:bCs/>
        </w:rPr>
      </w:pPr>
      <w:r w:rsidRPr="005B25A1">
        <w:rPr>
          <w:b/>
          <w:bCs/>
        </w:rPr>
        <w:t>Parallel discussion:</w:t>
      </w:r>
    </w:p>
    <w:p w14:paraId="331C16C2" w14:textId="77777777" w:rsidR="000D0592" w:rsidRPr="00B81031" w:rsidRDefault="000D0592" w:rsidP="000D0592">
      <w:pPr>
        <w:keepNext/>
        <w:keepLines/>
        <w:rPr>
          <w:i/>
        </w:rPr>
      </w:pPr>
      <w:r>
        <w:rPr>
          <w:i/>
        </w:rPr>
        <w:t xml:space="preserve">Revision of </w:t>
      </w:r>
      <w:r w:rsidRPr="00ED26F2">
        <w:rPr>
          <w:i/>
          <w:color w:val="0000FF"/>
        </w:rPr>
        <w:t>S2-2404343</w:t>
      </w:r>
      <w:r>
        <w:rPr>
          <w:i/>
        </w:rPr>
        <w:t xml:space="preserve"> from SA WG2#162.</w:t>
      </w:r>
    </w:p>
    <w:p w14:paraId="54ED3376" w14:textId="77777777" w:rsidR="00DA3254" w:rsidRPr="005B25A1" w:rsidRDefault="00DA3254" w:rsidP="00DA3254">
      <w:pPr>
        <w:keepNext/>
        <w:keepLines/>
      </w:pPr>
      <w:r w:rsidRPr="00B56CC5">
        <w:rPr>
          <w:color w:val="0000FF"/>
        </w:rPr>
        <w:t>Not handled</w:t>
      </w:r>
      <w:r>
        <w:t>.</w:t>
      </w:r>
    </w:p>
    <w:p w14:paraId="2ADC16D3" w14:textId="77777777" w:rsidR="00DA3254" w:rsidRPr="00EB0339" w:rsidRDefault="00DA3254" w:rsidP="00DA3254">
      <w:r w:rsidRPr="005B25A1">
        <w:rPr>
          <w:b/>
          <w:bCs/>
        </w:rPr>
        <w:t>Status:</w:t>
      </w:r>
      <w:r>
        <w:t xml:space="preserve"> </w:t>
      </w:r>
      <w:r w:rsidRPr="00B56CC5">
        <w:rPr>
          <w:color w:val="0000FF"/>
        </w:rPr>
        <w:t>Not handled</w:t>
      </w:r>
      <w:r>
        <w:t>.</w:t>
      </w:r>
    </w:p>
    <w:p w14:paraId="0AB288A9" w14:textId="77777777" w:rsidR="000D0592" w:rsidRDefault="000D0592" w:rsidP="000D0592">
      <w:pPr>
        <w:pStyle w:val="NormTop"/>
      </w:pPr>
      <w:r w:rsidRPr="00ED26F2">
        <w:rPr>
          <w:color w:val="0000FF"/>
        </w:rPr>
        <w:t>S2-2406870</w:t>
      </w:r>
      <w:r w:rsidRPr="00D53282">
        <w:t xml:space="preserve"> </w:t>
      </w:r>
      <w:r>
        <w:t>(LS IN) LS from SA WG6: LS on SA WG6 new work item proposal for MMTel (Source: SA WG6 (S6-242737))</w:t>
      </w:r>
      <w:r>
        <w:br/>
      </w:r>
      <w:r w:rsidRPr="00D53282">
        <w:rPr>
          <w:b/>
        </w:rPr>
        <w:t>Document for:</w:t>
      </w:r>
      <w:r w:rsidRPr="00D53282">
        <w:t xml:space="preserve"> </w:t>
      </w:r>
      <w:r>
        <w:t>Action</w:t>
      </w:r>
      <w:r>
        <w:br/>
      </w:r>
      <w:r w:rsidRPr="00D53282">
        <w:rPr>
          <w:b/>
        </w:rPr>
        <w:t>Abstract:</w:t>
      </w:r>
      <w:r w:rsidRPr="00D53282">
        <w:t xml:space="preserve"> </w:t>
      </w:r>
      <w:r>
        <w:br/>
        <w:t>The MMTel service can be implemented by PLMN/third party as one enablement service and exposes related API to application providers/Vertical service provider to enlarge the usage of multimedia telephony service and offer attractive features to vertical customers. The feasibility study on service aspects for supporting the MMTel service is documented in 3GPP TR 23.700-92.It develops the application architecture, procedures and related APIs needed to support eMMTel service, including: a) providing capabilities to application providers/Vertical service provider to use MMTel service including call between application and DCMTSI client, Third-Party Call etc; b) providing capabilities to configure the data channel application profile and to control the downloading of data channel applications by using the data channel application profile; c) providing value added services of MMTel, e.g. virtual number, providing application layer caller information to callee; and d) some more aspects are still under discussion, e.g. data channel application related capability exposure on DCAR. SA WG6 believes that the aspects listed above are necessary and valuable for the MMTel service provider. Therefore, the future work for the standardization is recommended in the study. Please find the detailed information in the agreed WID S6-242710 attached. SA WG6 believes that some objectives have dependency on SA WG2's work, including Rel-18 NG_RTC and Rel-19 FS_NG_RTC_Ph2, e.g. depended on the capabilities provided by SA WG2. In addition, the overlap between SA WG6 and SA WG2 needs to be avoided. SA WG6 asks SA WG2 the following questions: 1. Regarding the objective b)I., does SA WG2 intend to define procedure and APIs to support the call between application (including trusted and 3rd party applications) without IMS and DCMTSI client? 2. Regarding the objective b)II., does SA WG2 intend to define APIs for application (including trusted and 3rd party applications) to handle a 3PCC with data channel media? 3. Regarding the objective b)III., does SA WG2 intend to define APIs for application (including trusted and 3rd party applications) to handle a multiparty call with data channel media? 4. Regarding the objective c), could SA WG2 provide capabilities on DCSF to eMMTel Enabler Server studied by SA WG6 to configure the data channel application profile on DCSF and uses the data channel application profile to control the downloading behavior on UE via Bootstrap Data Channel, e.g. when the Data Channel Application will be downloaded and launched, etc. 5. Regarding the objective d), does SA WG2 intend to specify the capabilities and procedures to support the value added services studied by SA WG6 including virtual number and providing application layer caller information to callee? Does SA WG2 intend to specify other value added services of MMTel not listed above? 6. Please provide any feedback about any overlaps between MMTelAPP in SA WG6 and the work in SA WG2 (NG_RTC_Ph2 culminating in NG_RTC_Ph2 normative phase). Action: SA WG6 kindly asks SA WG2 to answer the above questions.</w:t>
      </w:r>
    </w:p>
    <w:p w14:paraId="768FFF4F" w14:textId="77777777" w:rsidR="000D0592" w:rsidRPr="005B25A1" w:rsidRDefault="000D0592" w:rsidP="000D0592">
      <w:pPr>
        <w:keepNext/>
        <w:keepLines/>
        <w:rPr>
          <w:b/>
          <w:bCs/>
        </w:rPr>
      </w:pPr>
      <w:r w:rsidRPr="005B25A1">
        <w:rPr>
          <w:b/>
          <w:bCs/>
        </w:rPr>
        <w:t>Plenary Discussion:</w:t>
      </w:r>
    </w:p>
    <w:p w14:paraId="3ACBCB71" w14:textId="77777777" w:rsidR="00AB3DCA" w:rsidRPr="005B25A1" w:rsidRDefault="00AB3DCA" w:rsidP="00AB3DCA">
      <w:pPr>
        <w:keepNext/>
        <w:keepLines/>
      </w:pPr>
      <w:r>
        <w:rPr>
          <w:color w:val="0000FF"/>
        </w:rPr>
        <w:t>Postponed</w:t>
      </w:r>
      <w:r>
        <w:t>.</w:t>
      </w:r>
    </w:p>
    <w:p w14:paraId="3748929B" w14:textId="77777777" w:rsidR="00AB3DCA" w:rsidRPr="00EB0339" w:rsidRDefault="00AB3DCA" w:rsidP="00AB3DCA">
      <w:r w:rsidRPr="005B25A1">
        <w:rPr>
          <w:b/>
          <w:bCs/>
        </w:rPr>
        <w:t>Status:</w:t>
      </w:r>
      <w:r>
        <w:t xml:space="preserve"> </w:t>
      </w:r>
      <w:r>
        <w:rPr>
          <w:color w:val="0000FF"/>
        </w:rPr>
        <w:t>Postponed</w:t>
      </w:r>
      <w:r>
        <w:t>.</w:t>
      </w:r>
    </w:p>
    <w:p w14:paraId="18385692" w14:textId="77777777" w:rsidR="000D0592" w:rsidRPr="00EB0339" w:rsidRDefault="000D0592" w:rsidP="000D0592"/>
    <w:p w14:paraId="1CE15891" w14:textId="77777777" w:rsidR="0017609F" w:rsidRDefault="0017609F" w:rsidP="0017609F">
      <w:pPr>
        <w:pStyle w:val="Heading2"/>
      </w:pPr>
      <w:bookmarkStart w:id="115" w:name="_Toc177620670"/>
      <w:r>
        <w:t>19.3</w:t>
      </w:r>
      <w:r>
        <w:tab/>
        <w:t>Extended Reality and Media service (XRM) Phase 2 (FS_XRM Ph2)</w:t>
      </w:r>
      <w:bookmarkEnd w:id="115"/>
    </w:p>
    <w:p w14:paraId="0C0F73DE" w14:textId="77777777" w:rsidR="0017609F" w:rsidRDefault="0017609F" w:rsidP="0017609F"/>
    <w:p w14:paraId="47DCC02C"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Overall input</w:t>
      </w:r>
    </w:p>
    <w:p w14:paraId="7AC53E7C" w14:textId="77777777" w:rsidR="0017609F" w:rsidRDefault="0017609F" w:rsidP="0017609F">
      <w:pPr>
        <w:pStyle w:val="NormTop"/>
      </w:pPr>
      <w:r w:rsidRPr="00ED26F2">
        <w:rPr>
          <w:color w:val="0000FF"/>
        </w:rPr>
        <w:t>S2-2406850</w:t>
      </w:r>
      <w:r w:rsidRPr="00D53282">
        <w:t xml:space="preserve"> </w:t>
      </w:r>
      <w:r>
        <w:t>(LS IN) LS from SA WG4: LS Reply to SA WG2 LS on Application-Layer FEC Awareness at RAN (Source: SA WG4 (S4-241368))</w:t>
      </w:r>
      <w:r>
        <w:br/>
      </w:r>
      <w:r w:rsidRPr="00D53282">
        <w:rPr>
          <w:b/>
        </w:rPr>
        <w:t>Document for:</w:t>
      </w:r>
      <w:r w:rsidRPr="00D53282">
        <w:t xml:space="preserve"> </w:t>
      </w:r>
      <w:r>
        <w:t>Action</w:t>
      </w:r>
      <w:r>
        <w:br/>
      </w:r>
      <w:r w:rsidRPr="00D53282">
        <w:rPr>
          <w:b/>
        </w:rPr>
        <w:t>Abstract:</w:t>
      </w:r>
      <w:r w:rsidRPr="00D53282">
        <w:t xml:space="preserve"> </w:t>
      </w:r>
      <w:r>
        <w:br/>
        <w:t>SA WG4 thanks SA WG2 for the LS on Application-Layer FEC Awareness at RAN (</w:t>
      </w:r>
      <w:r w:rsidRPr="00ED26F2">
        <w:rPr>
          <w:color w:val="0000FF"/>
        </w:rPr>
        <w:t>S2-2405064</w:t>
      </w:r>
      <w:r>
        <w:t>/S4-240873) and would like to provide the feedback as follows: {. . .}. Action: SA WG4 kindly asks SA WG2 to consider the answers above.</w:t>
      </w:r>
    </w:p>
    <w:p w14:paraId="7A7B4563" w14:textId="77777777" w:rsidR="00B56CC5" w:rsidRPr="005B25A1" w:rsidRDefault="00B56CC5" w:rsidP="00B56CC5">
      <w:pPr>
        <w:keepNext/>
        <w:keepLines/>
        <w:rPr>
          <w:b/>
          <w:bCs/>
        </w:rPr>
      </w:pPr>
      <w:r w:rsidRPr="005B25A1">
        <w:rPr>
          <w:b/>
          <w:bCs/>
        </w:rPr>
        <w:t>Parallel discussion:</w:t>
      </w:r>
    </w:p>
    <w:p w14:paraId="6621E37E" w14:textId="77777777" w:rsidR="00B56CC5" w:rsidRPr="005B25A1" w:rsidRDefault="00B56CC5" w:rsidP="00B56CC5">
      <w:pPr>
        <w:keepNext/>
        <w:keepLines/>
      </w:pPr>
      <w:r w:rsidRPr="00B56CC5">
        <w:rPr>
          <w:color w:val="0000FF"/>
        </w:rPr>
        <w:t>Not handled</w:t>
      </w:r>
      <w:r>
        <w:t>.</w:t>
      </w:r>
    </w:p>
    <w:p w14:paraId="3D2154C8" w14:textId="77777777" w:rsidR="00B56CC5" w:rsidRPr="00EB0339" w:rsidRDefault="00B56CC5" w:rsidP="00B56CC5">
      <w:r w:rsidRPr="005B25A1">
        <w:rPr>
          <w:b/>
          <w:bCs/>
        </w:rPr>
        <w:t>Status:</w:t>
      </w:r>
      <w:r>
        <w:t xml:space="preserve"> </w:t>
      </w:r>
      <w:r w:rsidRPr="00B56CC5">
        <w:rPr>
          <w:color w:val="0000FF"/>
        </w:rPr>
        <w:t>Not handled</w:t>
      </w:r>
      <w:r>
        <w:t>.</w:t>
      </w:r>
    </w:p>
    <w:p w14:paraId="32D51758" w14:textId="77777777" w:rsidR="0017609F" w:rsidRDefault="0017609F" w:rsidP="0017609F">
      <w:pPr>
        <w:pStyle w:val="NormTop"/>
      </w:pPr>
      <w:r w:rsidRPr="00ED26F2">
        <w:rPr>
          <w:color w:val="0000FF"/>
        </w:rPr>
        <w:t>S2-2406851</w:t>
      </w:r>
      <w:r w:rsidRPr="00D53282">
        <w:t xml:space="preserve"> </w:t>
      </w:r>
      <w:r>
        <w:t>(LS IN) LS from SA WG4: LS Reply on FS_XRM Ph2 (Source: SA WG4 (S4-241370))</w:t>
      </w:r>
      <w:r>
        <w:br/>
      </w:r>
      <w:r w:rsidRPr="00D53282">
        <w:rPr>
          <w:b/>
        </w:rPr>
        <w:t>Document for:</w:t>
      </w:r>
      <w:r w:rsidRPr="00D53282">
        <w:t xml:space="preserve"> </w:t>
      </w:r>
      <w:r>
        <w:t>Action</w:t>
      </w:r>
      <w:r>
        <w:br/>
      </w:r>
      <w:r w:rsidRPr="00D53282">
        <w:rPr>
          <w:b/>
        </w:rPr>
        <w:t>Abstract:</w:t>
      </w:r>
      <w:r w:rsidRPr="00D53282">
        <w:t xml:space="preserve"> </w:t>
      </w:r>
      <w:r>
        <w:br/>
        <w:t>SA WG4 thanks SA WG2 for the LS on FS_XRM Ph2 (</w:t>
      </w:r>
      <w:r w:rsidRPr="00ED26F2">
        <w:rPr>
          <w:color w:val="0000FF"/>
        </w:rPr>
        <w:t>S2-2405625</w:t>
      </w:r>
      <w:r>
        <w:t>/S4-240874) and would like to provide the feedback as following: {. . .}. Action: SA WG4 kindly asks SA WG2 to take the above into account and provide feedback if any.</w:t>
      </w:r>
    </w:p>
    <w:p w14:paraId="361A5911" w14:textId="77777777" w:rsidR="0017609F" w:rsidRPr="005B25A1" w:rsidRDefault="0017609F" w:rsidP="0017609F">
      <w:pPr>
        <w:keepNext/>
        <w:keepLines/>
        <w:rPr>
          <w:b/>
          <w:bCs/>
        </w:rPr>
      </w:pPr>
      <w:r w:rsidRPr="005B25A1">
        <w:rPr>
          <w:b/>
          <w:bCs/>
        </w:rPr>
        <w:t>Plenary Discussion:</w:t>
      </w:r>
    </w:p>
    <w:p w14:paraId="1B24219E" w14:textId="77777777" w:rsidR="00AB3DCA" w:rsidRPr="005B25A1" w:rsidRDefault="00AB3DCA" w:rsidP="00AB3DCA">
      <w:pPr>
        <w:keepNext/>
        <w:keepLines/>
      </w:pPr>
      <w:r>
        <w:rPr>
          <w:color w:val="0000FF"/>
        </w:rPr>
        <w:t>Postponed</w:t>
      </w:r>
      <w:r>
        <w:t>.</w:t>
      </w:r>
    </w:p>
    <w:p w14:paraId="542A5974" w14:textId="77777777" w:rsidR="00AB3DCA" w:rsidRPr="00EB0339" w:rsidRDefault="00AB3DCA" w:rsidP="00AB3DCA">
      <w:r w:rsidRPr="005B25A1">
        <w:rPr>
          <w:b/>
          <w:bCs/>
        </w:rPr>
        <w:t>Status:</w:t>
      </w:r>
      <w:r>
        <w:t xml:space="preserve"> </w:t>
      </w:r>
      <w:r>
        <w:rPr>
          <w:color w:val="0000FF"/>
        </w:rPr>
        <w:t>Postponed</w:t>
      </w:r>
      <w:r>
        <w:t>.</w:t>
      </w:r>
    </w:p>
    <w:p w14:paraId="665CE752" w14:textId="77777777" w:rsidR="0017609F" w:rsidRDefault="0017609F" w:rsidP="0017609F">
      <w:pPr>
        <w:pStyle w:val="NormTop"/>
      </w:pPr>
      <w:r w:rsidRPr="00ED26F2">
        <w:rPr>
          <w:color w:val="0000FF"/>
        </w:rPr>
        <w:t>S2-2406852</w:t>
      </w:r>
      <w:r w:rsidRPr="00D53282">
        <w:t xml:space="preserve"> </w:t>
      </w:r>
      <w:r>
        <w:t>(LS IN) LS from RAN WG2: Reply LS on Application-Layer FEC Awareness at RAN (Source: RAN WG2 (R2-2405781))</w:t>
      </w:r>
      <w:r>
        <w:br/>
      </w:r>
      <w:r w:rsidRPr="00D53282">
        <w:rPr>
          <w:b/>
        </w:rPr>
        <w:t>Document for:</w:t>
      </w:r>
      <w:r w:rsidRPr="00D53282">
        <w:t xml:space="preserve"> </w:t>
      </w:r>
      <w:r>
        <w:t>Action</w:t>
      </w:r>
      <w:r>
        <w:br/>
      </w:r>
      <w:r w:rsidRPr="00D53282">
        <w:rPr>
          <w:b/>
        </w:rPr>
        <w:t>Abstract:</w:t>
      </w:r>
      <w:r w:rsidRPr="00D53282">
        <w:t xml:space="preserve"> </w:t>
      </w:r>
      <w:r>
        <w:br/>
        <w:t>RAN WG2 thank SA WG2 for the questions on application-layer FEC awareness at RAN. The following are answers from RAN WG2. Questions for RAN WG2: - Can NG-RAN determine whether a PDU was successfully delivered over an unacknowledged mode data bearer? If so, does NG-RAN get this information sufficiently early to decide whether or not to drop subsequent AL-FEC packets? Answer: RAN WG2 does not think it is possible for NG-RAN to determine reliably whether a PDU has been successfully delivered over an unacknowledged-mode data bearer. - Provide feedback on the impact on NG-RAN to support dynamic redundancy ratios, i.e., a different ratio of PDUs that need to be successfully transferred to the UE for different PDU Sets within the same QoS flow? Answer: So far RAN WG2 has not yet had sufficient time to analyse the proposal in detail. Based on initial analysis, RAN WG2 thinks that it may have negative impact on RAN performance due to intentional dropping of packets. Further analysis is required to fully assess those impacts. In addition, RAN WG2 thinks that it may introduce additional complexity for RAN on both UL and DL. For DL, while no impact on RAN WG2 specifications is foreseen, it may have impact on network implementation complexity. For UL, there might be potential impact on RAN WG2 specifications. Questions for RAN WG2 and SA WG4: - 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 WG4 consider this a feasible option? Answer: RAN WG2 believes that at least for DL this specific question is in the scope of SA WG4. Action: RAN WG2 kindly asks SA WG2 to take the above answers into consideration in the studies.</w:t>
      </w:r>
    </w:p>
    <w:p w14:paraId="42BE47BC" w14:textId="77777777" w:rsidR="00B56CC5" w:rsidRPr="005B25A1" w:rsidRDefault="00B56CC5" w:rsidP="00B56CC5">
      <w:pPr>
        <w:keepNext/>
        <w:keepLines/>
        <w:rPr>
          <w:b/>
          <w:bCs/>
        </w:rPr>
      </w:pPr>
      <w:r w:rsidRPr="005B25A1">
        <w:rPr>
          <w:b/>
          <w:bCs/>
        </w:rPr>
        <w:t>Parallel discussion:</w:t>
      </w:r>
    </w:p>
    <w:p w14:paraId="18D2D14A" w14:textId="77777777" w:rsidR="00B56CC5" w:rsidRPr="005B25A1" w:rsidRDefault="00B56CC5" w:rsidP="00B56CC5">
      <w:pPr>
        <w:keepNext/>
        <w:keepLines/>
      </w:pPr>
      <w:r w:rsidRPr="00B56CC5">
        <w:rPr>
          <w:color w:val="0000FF"/>
        </w:rPr>
        <w:t>Not handled</w:t>
      </w:r>
      <w:r>
        <w:t>.</w:t>
      </w:r>
    </w:p>
    <w:p w14:paraId="6AB3BD20" w14:textId="77777777" w:rsidR="00B56CC5" w:rsidRPr="00EB0339" w:rsidRDefault="00B56CC5" w:rsidP="00B56CC5">
      <w:r w:rsidRPr="005B25A1">
        <w:rPr>
          <w:b/>
          <w:bCs/>
        </w:rPr>
        <w:t>Status:</w:t>
      </w:r>
      <w:r>
        <w:t xml:space="preserve"> </w:t>
      </w:r>
      <w:r w:rsidRPr="00B56CC5">
        <w:rPr>
          <w:color w:val="0000FF"/>
        </w:rPr>
        <w:t>Not handled</w:t>
      </w:r>
      <w:r>
        <w:t>.</w:t>
      </w:r>
    </w:p>
    <w:p w14:paraId="4EC4A59E" w14:textId="77777777" w:rsidR="0017609F" w:rsidRDefault="0017609F" w:rsidP="0017609F">
      <w:pPr>
        <w:pStyle w:val="NormTop"/>
      </w:pPr>
      <w:r w:rsidRPr="00ED26F2">
        <w:rPr>
          <w:color w:val="0000FF"/>
        </w:rPr>
        <w:lastRenderedPageBreak/>
        <w:t>S2-2406853</w:t>
      </w:r>
      <w:r w:rsidRPr="00D53282">
        <w:t xml:space="preserve"> </w:t>
      </w:r>
      <w:r>
        <w:t>(LS IN) LS from RAN WG2: LS on multi-modality awareness at RAN (Source: RAN WG2 (R2-2405782))</w:t>
      </w:r>
      <w:r>
        <w:br/>
      </w:r>
      <w:r w:rsidRPr="00D53282">
        <w:rPr>
          <w:b/>
        </w:rPr>
        <w:t>Document for:</w:t>
      </w:r>
      <w:r w:rsidRPr="00D53282">
        <w:t xml:space="preserve"> </w:t>
      </w:r>
      <w:r>
        <w:t>Action</w:t>
      </w:r>
      <w:r>
        <w:br/>
      </w:r>
      <w:r w:rsidRPr="00D53282">
        <w:rPr>
          <w:b/>
        </w:rPr>
        <w:t>Abstract:</w:t>
      </w:r>
      <w:r w:rsidRPr="00D53282">
        <w:t xml:space="preserve"> </w:t>
      </w:r>
      <w:r>
        <w:br/>
        <w:t>The Rel-19 work for XR in RAN WG2 [RP-240791] contains a study phase for support of multi-modality until the next meeting. In this meeting, as part of this study, RAN WG2 has agreed that multi-modality awareness at RAN is supported for both UL and DL. To continue the discussion during the study phase, RAN WG2 needs to understand whether/what information can be provided from SA WG2 (e.g. MMSID and/or synchronization thresholds in order to allow e.g. coordinated handling of the flows at RAN). Action: RAN WG2 respectfully asks SA WG2 to answer whether/what multi-modal information for UL and DL can be provided to RAN.</w:t>
      </w:r>
    </w:p>
    <w:p w14:paraId="691280B4" w14:textId="77777777" w:rsidR="0017609F" w:rsidRPr="005B25A1" w:rsidRDefault="0017609F" w:rsidP="0017609F">
      <w:pPr>
        <w:keepNext/>
        <w:keepLines/>
        <w:rPr>
          <w:b/>
          <w:bCs/>
        </w:rPr>
      </w:pPr>
      <w:r w:rsidRPr="005B25A1">
        <w:rPr>
          <w:b/>
          <w:bCs/>
        </w:rPr>
        <w:t>Parallel discussion:</w:t>
      </w:r>
    </w:p>
    <w:p w14:paraId="05E05F39" w14:textId="77777777" w:rsidR="0017609F" w:rsidRPr="005B25A1" w:rsidRDefault="0017609F" w:rsidP="0017609F">
      <w:pPr>
        <w:keepNext/>
        <w:keepLines/>
        <w:rPr>
          <w:b/>
          <w:bCs/>
        </w:rPr>
      </w:pPr>
      <w:r w:rsidRPr="005B25A1">
        <w:rPr>
          <w:b/>
          <w:bCs/>
        </w:rPr>
        <w:t>Plenary Discussion:</w:t>
      </w:r>
    </w:p>
    <w:p w14:paraId="0BB1BB6B" w14:textId="77777777" w:rsidR="0017609F" w:rsidRPr="005B25A1" w:rsidRDefault="0017609F" w:rsidP="0017609F">
      <w:pPr>
        <w:keepNext/>
        <w:keepLines/>
      </w:pPr>
      <w:r w:rsidRPr="005B25A1">
        <w:t>REPLY OPEN.</w:t>
      </w:r>
    </w:p>
    <w:p w14:paraId="3C6FA3B4" w14:textId="77777777" w:rsidR="0017609F" w:rsidRPr="00EB0339" w:rsidRDefault="0017609F" w:rsidP="0017609F">
      <w:r w:rsidRPr="005B25A1">
        <w:rPr>
          <w:b/>
          <w:bCs/>
        </w:rPr>
        <w:t>Status:</w:t>
      </w:r>
      <w:r>
        <w:t xml:space="preserve"> REPLY OPEN.</w:t>
      </w:r>
    </w:p>
    <w:p w14:paraId="21E81433" w14:textId="77777777" w:rsidR="0017609F" w:rsidRDefault="0017609F" w:rsidP="0017609F">
      <w:pPr>
        <w:pStyle w:val="NormTop"/>
      </w:pPr>
      <w:r w:rsidRPr="00ED26F2">
        <w:rPr>
          <w:color w:val="0000FF"/>
        </w:rPr>
        <w:t>S2-2406867</w:t>
      </w:r>
      <w:r w:rsidRPr="00D53282">
        <w:t xml:space="preserve"> </w:t>
      </w:r>
      <w:r>
        <w:t>(LS IN) LS from RAN WG3: Response LS on FS_XRM Ph2 (Source: RAN WG3 (R3-243958))</w:t>
      </w:r>
      <w:r>
        <w:br/>
      </w:r>
      <w:r w:rsidRPr="00D53282">
        <w:rPr>
          <w:b/>
        </w:rPr>
        <w:t>Document for:</w:t>
      </w:r>
      <w:r w:rsidRPr="00D53282">
        <w:t xml:space="preserve"> </w:t>
      </w:r>
      <w:r>
        <w:t>Action</w:t>
      </w:r>
      <w:r>
        <w:br/>
      </w:r>
      <w:r w:rsidRPr="00D53282">
        <w:rPr>
          <w:b/>
        </w:rPr>
        <w:t>Abstract:</w:t>
      </w:r>
      <w:r w:rsidRPr="00D53282">
        <w:t xml:space="preserve"> </w:t>
      </w:r>
      <w:r>
        <w:br/>
        <w:t xml:space="preserve">RAN WG3 thanks SA WG2 for the LS on FS_XRM Ph2 and kindly ask SA WG2 to consider the following response into account. - Question1 [for SA WG4, RAN WG2 and RAN WG3]: PDU Set correlation information (Sol#23) provides the dependency relationship among PDU Sets. Does SA WG4, RAN WG2 and RAN WG3 see any improvement with adding inter-PDU set correlation information to assist RAN making PDU set discarding decision as comparing to the existing (R18) PDU Set information that is already provided by the AS? [RAN WG3 answer to Question1]: RAN WG3 decided to leave Question 1 to RAN WG2. - Question3 [for RAN WG2 and RAN WG3]: SA WG2 would like to ask for to feedback on whether it is feasible for the NG-RAN to provide available data rate for the (non-)GBR QoS Flows. [RAN WG3 answer to Question3]: RAN WG3 thinks that it is feasible to estimate available data rate for GBR QoS flows, which is up to RAN implementation. Regarding the report of available data rate, companies have different views on how to provide it to core network (e.g., via CP or UP). There is no consensus on whether it is feasible for NG-RAN to estimate available data rate for non-GBR QoS flows. Some companies in RAN WG3 would like to clarify the usage of available data rate for GBR QoS flows. - Question6 [for RAN WG2 and RAN WG3]: In the attached </w:t>
      </w:r>
      <w:r w:rsidRPr="00ED26F2">
        <w:rPr>
          <w:color w:val="0000FF"/>
        </w:rPr>
        <w:t>S2-2405372</w:t>
      </w:r>
      <w:r>
        <w:t>, it introduces to measure and expose the PDU Set QoS performance (i.e., the PDU Set Delay and PDU Set Loss Rate) to the application server, SA WG2 would like RAN WG2 and RAN WG3 to provide feedback on the attached solution. [RAN WG3 answer to Question6]: RAN WG3 decides not to support exposing the PDU Set QoS performance (i.e., the PDU Set Delay and PDU Set Loss Rate) to the application server in Release 19. Action: RAN WG3 kindly asks SA WG2 to take above answers into account.</w:t>
      </w:r>
    </w:p>
    <w:p w14:paraId="30FA31B9" w14:textId="77777777" w:rsidR="0017609F" w:rsidRPr="005B25A1" w:rsidRDefault="0017609F" w:rsidP="0017609F">
      <w:pPr>
        <w:keepNext/>
        <w:keepLines/>
        <w:rPr>
          <w:b/>
          <w:bCs/>
        </w:rPr>
      </w:pPr>
      <w:r w:rsidRPr="005B25A1">
        <w:rPr>
          <w:b/>
          <w:bCs/>
        </w:rPr>
        <w:t>Plenary Discussion:</w:t>
      </w:r>
    </w:p>
    <w:p w14:paraId="66763765" w14:textId="77777777" w:rsidR="00AB3DCA" w:rsidRPr="005B25A1" w:rsidRDefault="00AB3DCA" w:rsidP="00AB3DCA">
      <w:pPr>
        <w:keepNext/>
        <w:keepLines/>
      </w:pPr>
      <w:r>
        <w:rPr>
          <w:color w:val="0000FF"/>
        </w:rPr>
        <w:t>Postponed</w:t>
      </w:r>
      <w:r>
        <w:t>.</w:t>
      </w:r>
    </w:p>
    <w:p w14:paraId="60381354" w14:textId="77777777" w:rsidR="00AB3DCA" w:rsidRPr="00EB0339" w:rsidRDefault="00AB3DCA" w:rsidP="00AB3DCA">
      <w:r w:rsidRPr="005B25A1">
        <w:rPr>
          <w:b/>
          <w:bCs/>
        </w:rPr>
        <w:t>Status:</w:t>
      </w:r>
      <w:r>
        <w:t xml:space="preserve"> </w:t>
      </w:r>
      <w:r>
        <w:rPr>
          <w:color w:val="0000FF"/>
        </w:rPr>
        <w:t>Postponed</w:t>
      </w:r>
      <w:r>
        <w:t>.</w:t>
      </w:r>
    </w:p>
    <w:p w14:paraId="4A3ACC8D" w14:textId="77777777" w:rsidR="0017609F" w:rsidRDefault="0017609F" w:rsidP="0017609F">
      <w:pPr>
        <w:pStyle w:val="NormTop"/>
      </w:pPr>
      <w:r w:rsidRPr="00ED26F2">
        <w:rPr>
          <w:color w:val="0000FF"/>
        </w:rPr>
        <w:t>S2-2406927</w:t>
      </w:r>
      <w:r w:rsidRPr="00D53282">
        <w:t xml:space="preserve"> </w:t>
      </w:r>
      <w:r>
        <w:t>(LS OUT) [DRAFT] Reply LS to RAN WG2: LS on multi-modality awareness at RAN (Source: Nokia)</w:t>
      </w:r>
      <w:r>
        <w:br/>
      </w:r>
      <w:r w:rsidRPr="00D53282">
        <w:rPr>
          <w:b/>
        </w:rPr>
        <w:t>Document for:</w:t>
      </w:r>
      <w:r w:rsidRPr="00D53282">
        <w:t xml:space="preserve"> </w:t>
      </w:r>
      <w:r>
        <w:t>Approval</w:t>
      </w:r>
      <w:r>
        <w:br/>
      </w:r>
      <w:r w:rsidRPr="00D53282">
        <w:rPr>
          <w:b/>
        </w:rPr>
        <w:t>Abstract:</w:t>
      </w:r>
      <w:r w:rsidRPr="00D53282">
        <w:t xml:space="preserve"> </w:t>
      </w:r>
      <w:r>
        <w:br/>
        <w:t>-</w:t>
      </w:r>
    </w:p>
    <w:p w14:paraId="4CC61005" w14:textId="77777777" w:rsidR="0017609F" w:rsidRPr="005B25A1" w:rsidRDefault="0017609F" w:rsidP="0017609F">
      <w:pPr>
        <w:keepNext/>
        <w:keepLines/>
        <w:rPr>
          <w:b/>
          <w:bCs/>
        </w:rPr>
      </w:pPr>
      <w:r w:rsidRPr="005B25A1">
        <w:rPr>
          <w:b/>
          <w:bCs/>
        </w:rPr>
        <w:t>Parallel discussion:</w:t>
      </w:r>
    </w:p>
    <w:p w14:paraId="65615EA4" w14:textId="77777777" w:rsidR="0017609F" w:rsidRPr="00B81031" w:rsidRDefault="0017609F" w:rsidP="0017609F">
      <w:pPr>
        <w:keepNext/>
        <w:keepLines/>
        <w:rPr>
          <w:i/>
        </w:rPr>
      </w:pPr>
      <w:r>
        <w:rPr>
          <w:i/>
        </w:rPr>
        <w:t xml:space="preserve">Created in parallel session. Response to </w:t>
      </w:r>
      <w:r w:rsidRPr="00ED26F2">
        <w:rPr>
          <w:i/>
          <w:color w:val="0000FF"/>
        </w:rPr>
        <w:t>S2-2406853</w:t>
      </w:r>
      <w:r>
        <w:rPr>
          <w:i/>
        </w:rPr>
        <w:t xml:space="preserve">. Revised in parallel session to </w:t>
      </w:r>
      <w:r w:rsidRPr="00ED26F2">
        <w:rPr>
          <w:i/>
          <w:color w:val="0000FF"/>
        </w:rPr>
        <w:t>S2-2406965</w:t>
      </w:r>
      <w:r>
        <w:rPr>
          <w:i/>
        </w:rPr>
        <w:t>.</w:t>
      </w:r>
    </w:p>
    <w:p w14:paraId="637896B6" w14:textId="77777777" w:rsidR="0017609F" w:rsidRPr="00B81031" w:rsidRDefault="0017609F" w:rsidP="0017609F">
      <w:pPr>
        <w:keepNext/>
        <w:keepLines/>
        <w:rPr>
          <w:i/>
        </w:rPr>
      </w:pPr>
      <w:r>
        <w:rPr>
          <w:i/>
        </w:rPr>
        <w:t>Noted in parallel session.</w:t>
      </w:r>
    </w:p>
    <w:p w14:paraId="243ABBDB" w14:textId="77777777" w:rsidR="0017609F" w:rsidRPr="005B25A1" w:rsidRDefault="0017609F" w:rsidP="0017609F">
      <w:pPr>
        <w:keepNext/>
        <w:keepLines/>
        <w:rPr>
          <w:b/>
          <w:bCs/>
        </w:rPr>
      </w:pPr>
      <w:r w:rsidRPr="005B25A1">
        <w:rPr>
          <w:b/>
          <w:bCs/>
        </w:rPr>
        <w:t>Plenary Discussion:</w:t>
      </w:r>
    </w:p>
    <w:p w14:paraId="7C457E12" w14:textId="77777777" w:rsidR="0017609F" w:rsidRPr="005B25A1" w:rsidRDefault="0017609F" w:rsidP="0017609F">
      <w:pPr>
        <w:keepNext/>
        <w:keepLines/>
      </w:pPr>
      <w:r w:rsidRPr="005B25A1">
        <w:t>Noted.</w:t>
      </w:r>
    </w:p>
    <w:p w14:paraId="11027D9D" w14:textId="77777777" w:rsidR="0017609F" w:rsidRPr="00EB0339" w:rsidRDefault="0017609F" w:rsidP="0017609F">
      <w:r w:rsidRPr="005B25A1">
        <w:rPr>
          <w:b/>
          <w:bCs/>
        </w:rPr>
        <w:t>Status:</w:t>
      </w:r>
      <w:r>
        <w:t xml:space="preserve"> </w:t>
      </w:r>
      <w:r>
        <w:rPr>
          <w:color w:val="0000FF"/>
        </w:rPr>
        <w:t>Noted</w:t>
      </w:r>
      <w:r>
        <w:t>.</w:t>
      </w:r>
    </w:p>
    <w:p w14:paraId="2799BA4A" w14:textId="77777777" w:rsidR="0017609F" w:rsidRDefault="0017609F" w:rsidP="0017609F">
      <w:pPr>
        <w:pStyle w:val="NormTop"/>
      </w:pPr>
      <w:r w:rsidRPr="00ED26F2">
        <w:rPr>
          <w:color w:val="0000FF"/>
        </w:rPr>
        <w:lastRenderedPageBreak/>
        <w:t>S2-2406873</w:t>
      </w:r>
      <w:r w:rsidRPr="00D53282">
        <w:t xml:space="preserve"> </w:t>
      </w:r>
      <w:r>
        <w:t>(LS IN) LS from RAN WG2: Reply LS to SA WG2 on FS_XRM Ph2 (Source: RAN WG2 (R2-2405779))</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FS_XRM Ph2 in [R2-2404139_</w:t>
      </w:r>
      <w:r w:rsidRPr="00ED26F2">
        <w:rPr>
          <w:color w:val="0000FF"/>
        </w:rPr>
        <w:t>S2-2405625</w:t>
      </w:r>
      <w:r>
        <w:t>]. RAN WG2 has discussed the questions in the LS, and concluded on the following: Regarding Question 1 on PDU Set correlation information, RAN WG2 believes that adding inter-PDU set correlation information can potentially help RAN to avoid sending unnecessary PDU sets but that it is up to SA WG4 to reply whether a correlation for unnecessary PDU sets truly exists. RAN WG2 also thinks this would introduce additional complexity and that it would impact PSER. Regarding Question 2 on whether it is feasible for the NG-RAN to provide available data rate for the (non-)GBR QoS Flows, RAN WG2 thinks that whether it can be estimated at QoS flow level is RAN WG3 issue, so it is up to RAN WG3 to answer. Regarding Question 4 on whether the size of incoming burst is useful for RAN resource scheduling, RAN WG2 understands this question is for DL, so only discussed the DL. RAN WG2 understands the size of incoming burst is useful for gNB resource scheduling if it can be provided early enough, e.g. in the first packet of the burst. Regarding Question 6 on the measure and exposure of PDU Set Delay and PDU Set Loss Rate, RAN WG2 discussed both DL and UL. For DL, RAN WG2 thinks that some PSDB/PSER estimation by gNB implementation is possible, but its accuracy and reliability is unclear based on existing mechanism. However, RAN WG2 thinks RAN WG3 is in a better position to reply this question. For UL, RAN WG2 thinks currently it is not possible to have information about PSDB/PSER, and it would add significant complexity for such mechanism. Besides, RAN WG2 is not clear about the benefits and usage of such information by application layer for DL and UL. Action: RAN WG2 kindly request SA WG2 to take the above information into account during the future work, and provide feedback, if any.</w:t>
      </w:r>
    </w:p>
    <w:p w14:paraId="778402CC" w14:textId="77777777" w:rsidR="0017609F" w:rsidRPr="005B25A1" w:rsidRDefault="0017609F" w:rsidP="0017609F">
      <w:pPr>
        <w:keepNext/>
        <w:keepLines/>
        <w:rPr>
          <w:b/>
          <w:bCs/>
        </w:rPr>
      </w:pPr>
      <w:r w:rsidRPr="005B25A1">
        <w:rPr>
          <w:b/>
          <w:bCs/>
        </w:rPr>
        <w:t>Plenary Discussion:</w:t>
      </w:r>
    </w:p>
    <w:p w14:paraId="502EF5AE" w14:textId="77777777" w:rsidR="00AB3DCA" w:rsidRPr="005B25A1" w:rsidRDefault="00AB3DCA" w:rsidP="00AB3DCA">
      <w:pPr>
        <w:keepNext/>
        <w:keepLines/>
      </w:pPr>
      <w:r>
        <w:rPr>
          <w:color w:val="0000FF"/>
        </w:rPr>
        <w:t>Postponed</w:t>
      </w:r>
      <w:r>
        <w:t>.</w:t>
      </w:r>
    </w:p>
    <w:p w14:paraId="3493F9F7" w14:textId="77777777" w:rsidR="00AB3DCA" w:rsidRPr="00EB0339" w:rsidRDefault="00AB3DCA" w:rsidP="00AB3DCA">
      <w:r w:rsidRPr="005B25A1">
        <w:rPr>
          <w:b/>
          <w:bCs/>
        </w:rPr>
        <w:t>Status:</w:t>
      </w:r>
      <w:r>
        <w:t xml:space="preserve"> </w:t>
      </w:r>
      <w:r>
        <w:rPr>
          <w:color w:val="0000FF"/>
        </w:rPr>
        <w:t>Postponed</w:t>
      </w:r>
      <w:r>
        <w:t>.</w:t>
      </w:r>
    </w:p>
    <w:p w14:paraId="5E647EDD" w14:textId="77777777" w:rsidR="0017609F" w:rsidRDefault="0017609F" w:rsidP="0017609F">
      <w:pPr>
        <w:pStyle w:val="NormTop"/>
      </w:pPr>
      <w:r w:rsidRPr="00ED26F2">
        <w:rPr>
          <w:color w:val="0000FF"/>
        </w:rPr>
        <w:t>S2-2406027</w:t>
      </w:r>
      <w:r w:rsidRPr="00D53282">
        <w:t xml:space="preserve"> </w:t>
      </w:r>
      <w:r>
        <w:t>(DISCUSSION) NWM Report and way forward proposal by Rapporteurs. (Source: Nokia, Meta (Rapporteurs))</w:t>
      </w:r>
      <w:r>
        <w:br/>
      </w:r>
      <w:r w:rsidRPr="00D53282">
        <w:rPr>
          <w:b/>
        </w:rPr>
        <w:t>Document for:</w:t>
      </w:r>
      <w:r w:rsidRPr="00D53282">
        <w:t xml:space="preserve"> </w:t>
      </w:r>
      <w:r>
        <w:t>Discussion</w:t>
      </w:r>
      <w:r>
        <w:br/>
      </w:r>
      <w:r w:rsidRPr="00D53282">
        <w:rPr>
          <w:b/>
        </w:rPr>
        <w:t>Abstract:</w:t>
      </w:r>
      <w:r w:rsidRPr="00D53282">
        <w:t xml:space="preserve"> </w:t>
      </w:r>
      <w:r>
        <w:br/>
        <w:t>NWM Report and way forward by Rapporteurs.</w:t>
      </w:r>
    </w:p>
    <w:p w14:paraId="0C6B6C24" w14:textId="77777777" w:rsidR="00B56CC5" w:rsidRPr="005B25A1" w:rsidRDefault="00B56CC5" w:rsidP="00B56CC5">
      <w:pPr>
        <w:keepNext/>
        <w:keepLines/>
        <w:rPr>
          <w:b/>
          <w:bCs/>
        </w:rPr>
      </w:pPr>
      <w:r w:rsidRPr="005B25A1">
        <w:rPr>
          <w:b/>
          <w:bCs/>
        </w:rPr>
        <w:t>Parallel discussion:</w:t>
      </w:r>
    </w:p>
    <w:p w14:paraId="102049B1" w14:textId="77777777" w:rsidR="00B56CC5" w:rsidRPr="005B25A1" w:rsidRDefault="00B56CC5" w:rsidP="00B56CC5">
      <w:pPr>
        <w:keepNext/>
        <w:keepLines/>
      </w:pPr>
      <w:r w:rsidRPr="00B56CC5">
        <w:rPr>
          <w:color w:val="0000FF"/>
        </w:rPr>
        <w:t>Not handled</w:t>
      </w:r>
      <w:r>
        <w:t>.</w:t>
      </w:r>
    </w:p>
    <w:p w14:paraId="41B7D003" w14:textId="77777777" w:rsidR="00B56CC5" w:rsidRPr="00EB0339" w:rsidRDefault="00B56CC5" w:rsidP="00B56CC5">
      <w:r w:rsidRPr="005B25A1">
        <w:rPr>
          <w:b/>
          <w:bCs/>
        </w:rPr>
        <w:t>Status:</w:t>
      </w:r>
      <w:r>
        <w:t xml:space="preserve"> </w:t>
      </w:r>
      <w:r w:rsidRPr="00B56CC5">
        <w:rPr>
          <w:color w:val="0000FF"/>
        </w:rPr>
        <w:t>Not handled</w:t>
      </w:r>
      <w:r>
        <w:t>.</w:t>
      </w:r>
    </w:p>
    <w:p w14:paraId="209C43F8"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 1: PDU Set QoS handling</w:t>
      </w:r>
    </w:p>
    <w:p w14:paraId="25E8367B" w14:textId="77777777" w:rsidR="0017609F" w:rsidRDefault="0017609F" w:rsidP="0017609F">
      <w:pPr>
        <w:pStyle w:val="NormTop"/>
      </w:pPr>
      <w:r w:rsidRPr="00ED26F2">
        <w:rPr>
          <w:color w:val="0000FF"/>
        </w:rPr>
        <w:t>S2-2405955</w:t>
      </w:r>
      <w:r w:rsidRPr="00D53282">
        <w:t xml:space="preserve"> </w:t>
      </w:r>
      <w:r>
        <w:t>(P-CR) 23.700-70: KI#1, interim agreement for other PDU Set handling. (Source: Vivo, China Mobile, China Unicom, OPPO, MediaTek, Meta USA, Tencent, Tencent Cloud)</w:t>
      </w:r>
      <w:r>
        <w:br/>
      </w:r>
      <w:r w:rsidRPr="00D53282">
        <w:rPr>
          <w:b/>
        </w:rPr>
        <w:t>Document for:</w:t>
      </w:r>
      <w:r w:rsidRPr="00D53282">
        <w:t xml:space="preserve"> </w:t>
      </w:r>
      <w:r>
        <w:t>Approval</w:t>
      </w:r>
      <w:r>
        <w:br/>
      </w:r>
      <w:r w:rsidRPr="00D53282">
        <w:rPr>
          <w:b/>
        </w:rPr>
        <w:t>Abstract:</w:t>
      </w:r>
      <w:r w:rsidRPr="00D53282">
        <w:t xml:space="preserve"> </w:t>
      </w:r>
      <w:r>
        <w:br/>
        <w:t>It is proposed to add the following interim agreement for KI#1.</w:t>
      </w:r>
    </w:p>
    <w:p w14:paraId="587EE369" w14:textId="77777777" w:rsidR="0017609F" w:rsidRPr="005B25A1" w:rsidRDefault="0017609F" w:rsidP="0017609F">
      <w:pPr>
        <w:keepNext/>
        <w:keepLines/>
        <w:rPr>
          <w:b/>
          <w:bCs/>
        </w:rPr>
      </w:pPr>
      <w:r w:rsidRPr="005B25A1">
        <w:rPr>
          <w:b/>
          <w:bCs/>
        </w:rPr>
        <w:t>Convenor comment:</w:t>
      </w:r>
    </w:p>
    <w:p w14:paraId="16E729B9" w14:textId="77777777" w:rsidR="0017609F" w:rsidRPr="005B25A1" w:rsidRDefault="0017609F" w:rsidP="0017609F">
      <w:pPr>
        <w:keepNext/>
        <w:keepLines/>
      </w:pPr>
      <w:r w:rsidRPr="005B25A1">
        <w:t>Handle.</w:t>
      </w:r>
    </w:p>
    <w:p w14:paraId="3D384FA9" w14:textId="77777777" w:rsidR="0017609F" w:rsidRPr="005B25A1" w:rsidRDefault="0017609F" w:rsidP="0017609F">
      <w:pPr>
        <w:keepNext/>
        <w:keepLines/>
        <w:rPr>
          <w:b/>
          <w:bCs/>
        </w:rPr>
      </w:pPr>
      <w:r w:rsidRPr="005B25A1">
        <w:rPr>
          <w:b/>
          <w:bCs/>
        </w:rPr>
        <w:t>Parallel discussion:</w:t>
      </w:r>
    </w:p>
    <w:p w14:paraId="3454DBBD" w14:textId="77777777" w:rsidR="0017609F" w:rsidRPr="00B81031" w:rsidRDefault="0017609F" w:rsidP="0017609F">
      <w:pPr>
        <w:keepNext/>
        <w:keepLines/>
        <w:rPr>
          <w:i/>
        </w:rPr>
      </w:pPr>
      <w:r>
        <w:rPr>
          <w:i/>
        </w:rPr>
        <w:t xml:space="preserve">Revised in parallel session to </w:t>
      </w:r>
      <w:r w:rsidRPr="00ED26F2">
        <w:rPr>
          <w:i/>
          <w:color w:val="0000FF"/>
        </w:rPr>
        <w:t>S2-2406883</w:t>
      </w:r>
      <w:r>
        <w:rPr>
          <w:i/>
        </w:rPr>
        <w:t xml:space="preserve">, merging </w:t>
      </w:r>
      <w:r w:rsidRPr="00ED26F2">
        <w:rPr>
          <w:i/>
          <w:color w:val="0000FF"/>
        </w:rPr>
        <w:t>S2-2405954</w:t>
      </w:r>
      <w:r>
        <w:rPr>
          <w:i/>
        </w:rPr>
        <w:t xml:space="preserve"> and </w:t>
      </w:r>
      <w:r w:rsidRPr="00ED26F2">
        <w:rPr>
          <w:i/>
          <w:color w:val="0000FF"/>
        </w:rPr>
        <w:t>S2-2405910</w:t>
      </w:r>
      <w:r>
        <w:rPr>
          <w:i/>
        </w:rPr>
        <w:t>.</w:t>
      </w:r>
    </w:p>
    <w:p w14:paraId="367EB73B" w14:textId="77777777" w:rsidR="0017609F" w:rsidRPr="00B81031" w:rsidRDefault="0017609F" w:rsidP="0017609F">
      <w:pPr>
        <w:keepNext/>
        <w:keepLines/>
        <w:rPr>
          <w:i/>
        </w:rPr>
      </w:pPr>
      <w:r w:rsidRPr="00ED26F2">
        <w:rPr>
          <w:i/>
          <w:color w:val="0000FF"/>
        </w:rPr>
        <w:t>S2-2406883</w:t>
      </w:r>
      <w:r>
        <w:rPr>
          <w:i/>
        </w:rPr>
        <w:t xml:space="preserve">: Revision of </w:t>
      </w:r>
      <w:r w:rsidRPr="00ED26F2">
        <w:rPr>
          <w:i/>
          <w:color w:val="0000FF"/>
        </w:rPr>
        <w:t>S2-2405955</w:t>
      </w:r>
      <w:r>
        <w:rPr>
          <w:i/>
        </w:rPr>
        <w:t xml:space="preserve">, merging </w:t>
      </w:r>
      <w:r w:rsidRPr="00ED26F2">
        <w:rPr>
          <w:i/>
          <w:color w:val="0000FF"/>
        </w:rPr>
        <w:t>S2-2405954</w:t>
      </w:r>
      <w:r>
        <w:rPr>
          <w:i/>
        </w:rPr>
        <w:t xml:space="preserve"> and </w:t>
      </w:r>
      <w:r w:rsidRPr="00ED26F2">
        <w:rPr>
          <w:i/>
          <w:color w:val="0000FF"/>
        </w:rPr>
        <w:t>S2-2405910</w:t>
      </w:r>
      <w:r>
        <w:rPr>
          <w:i/>
        </w:rPr>
        <w:t xml:space="preserve">. Revised in parallel session to </w:t>
      </w:r>
      <w:r w:rsidRPr="00ED26F2">
        <w:rPr>
          <w:i/>
          <w:color w:val="0000FF"/>
        </w:rPr>
        <w:t>S2-2406953</w:t>
      </w:r>
      <w:r>
        <w:rPr>
          <w:i/>
        </w:rPr>
        <w:t>.</w:t>
      </w:r>
    </w:p>
    <w:p w14:paraId="3648168B" w14:textId="77777777" w:rsidR="0017609F" w:rsidRPr="00B81031" w:rsidRDefault="0017609F" w:rsidP="0017609F">
      <w:pPr>
        <w:keepNext/>
        <w:keepLines/>
        <w:rPr>
          <w:i/>
        </w:rPr>
      </w:pPr>
      <w:r>
        <w:rPr>
          <w:i/>
        </w:rPr>
        <w:t xml:space="preserve">Revised in parallel session to </w:t>
      </w:r>
      <w:r w:rsidRPr="00ED26F2">
        <w:rPr>
          <w:i/>
          <w:color w:val="0000FF"/>
        </w:rPr>
        <w:t>S2-2407173</w:t>
      </w:r>
      <w:r>
        <w:rPr>
          <w:i/>
        </w:rPr>
        <w:t>.</w:t>
      </w:r>
    </w:p>
    <w:p w14:paraId="0695B09C" w14:textId="77777777" w:rsidR="0017609F" w:rsidRPr="00B81031" w:rsidRDefault="0017609F" w:rsidP="0017609F">
      <w:pPr>
        <w:keepNext/>
        <w:keepLines/>
        <w:rPr>
          <w:i/>
        </w:rPr>
      </w:pPr>
      <w:r>
        <w:rPr>
          <w:i/>
        </w:rPr>
        <w:t xml:space="preserve">Revised in parallel session to </w:t>
      </w:r>
      <w:r w:rsidRPr="00ED26F2">
        <w:rPr>
          <w:i/>
          <w:color w:val="0000FF"/>
        </w:rPr>
        <w:t>S2-2407195</w:t>
      </w:r>
      <w:r>
        <w:rPr>
          <w:i/>
        </w:rPr>
        <w:t>.</w:t>
      </w:r>
    </w:p>
    <w:p w14:paraId="37A5098B" w14:textId="77777777" w:rsidR="0017609F" w:rsidRPr="005B25A1" w:rsidRDefault="0017609F" w:rsidP="0017609F">
      <w:pPr>
        <w:keepNext/>
        <w:keepLines/>
        <w:rPr>
          <w:b/>
          <w:bCs/>
        </w:rPr>
      </w:pPr>
      <w:r w:rsidRPr="005B25A1">
        <w:rPr>
          <w:b/>
          <w:bCs/>
        </w:rPr>
        <w:t>Plenary Discussion:</w:t>
      </w:r>
    </w:p>
    <w:p w14:paraId="516BEE2A" w14:textId="77777777" w:rsidR="0017609F" w:rsidRPr="007B5CD8" w:rsidRDefault="0017609F" w:rsidP="0017609F">
      <w:pPr>
        <w:keepNext/>
        <w:keepLines/>
      </w:pPr>
      <w:r>
        <w:t xml:space="preserve">This was reviewed and </w:t>
      </w:r>
      <w:r w:rsidRPr="00B30893">
        <w:rPr>
          <w:color w:val="FF0000"/>
        </w:rPr>
        <w:t>a</w:t>
      </w:r>
      <w:r>
        <w:rPr>
          <w:color w:val="FF0000"/>
        </w:rPr>
        <w:t>pprov</w:t>
      </w:r>
      <w:r w:rsidRPr="00B30893">
        <w:rPr>
          <w:color w:val="FF0000"/>
        </w:rPr>
        <w:t>ed</w:t>
      </w:r>
      <w:r>
        <w:t>.</w:t>
      </w:r>
    </w:p>
    <w:p w14:paraId="349CA4D7" w14:textId="77777777" w:rsidR="0017609F" w:rsidRPr="00EB0339" w:rsidRDefault="0017609F" w:rsidP="0017609F">
      <w:r w:rsidRPr="005B25A1">
        <w:rPr>
          <w:b/>
          <w:bCs/>
        </w:rPr>
        <w:t>Status:</w:t>
      </w:r>
      <w:r>
        <w:t xml:space="preserve"> </w:t>
      </w:r>
      <w:r w:rsidRPr="00B30893">
        <w:rPr>
          <w:color w:val="FF0000"/>
        </w:rPr>
        <w:t>A</w:t>
      </w:r>
      <w:r>
        <w:rPr>
          <w:color w:val="FF0000"/>
        </w:rPr>
        <w:t>pprov</w:t>
      </w:r>
      <w:r w:rsidRPr="00B30893">
        <w:rPr>
          <w:color w:val="FF0000"/>
        </w:rPr>
        <w:t>ed</w:t>
      </w:r>
      <w:r>
        <w:t>.</w:t>
      </w:r>
    </w:p>
    <w:p w14:paraId="786C8EF0" w14:textId="77777777" w:rsidR="0017609F" w:rsidRDefault="0017609F" w:rsidP="0017609F">
      <w:pPr>
        <w:pStyle w:val="NormTop"/>
      </w:pPr>
      <w:r w:rsidRPr="00ED26F2">
        <w:rPr>
          <w:color w:val="0000FF"/>
        </w:rPr>
        <w:t>S2-2406035</w:t>
      </w:r>
      <w:r w:rsidRPr="00D53282">
        <w:t xml:space="preserve"> </w:t>
      </w:r>
      <w:r>
        <w:t>(P-CR) 23.700-70: Key Issue #1, Conclusions .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KI#1.</w:t>
      </w:r>
    </w:p>
    <w:p w14:paraId="43B3CC38" w14:textId="77777777" w:rsidR="00B56CC5" w:rsidRPr="005B25A1" w:rsidRDefault="00B56CC5" w:rsidP="00B56CC5">
      <w:pPr>
        <w:keepNext/>
        <w:keepLines/>
        <w:rPr>
          <w:b/>
          <w:bCs/>
        </w:rPr>
      </w:pPr>
      <w:r w:rsidRPr="005B25A1">
        <w:rPr>
          <w:b/>
          <w:bCs/>
        </w:rPr>
        <w:t>Parallel discussion:</w:t>
      </w:r>
    </w:p>
    <w:p w14:paraId="63AE64F8" w14:textId="77777777" w:rsidR="00B56CC5" w:rsidRPr="005B25A1" w:rsidRDefault="00B56CC5" w:rsidP="00B56CC5">
      <w:pPr>
        <w:keepNext/>
        <w:keepLines/>
      </w:pPr>
      <w:r w:rsidRPr="00B56CC5">
        <w:rPr>
          <w:color w:val="0000FF"/>
        </w:rPr>
        <w:t>Not handled</w:t>
      </w:r>
      <w:r>
        <w:t>.</w:t>
      </w:r>
    </w:p>
    <w:p w14:paraId="34647C20" w14:textId="77777777" w:rsidR="00B56CC5" w:rsidRPr="00EB0339" w:rsidRDefault="00B56CC5" w:rsidP="00B56CC5">
      <w:r w:rsidRPr="005B25A1">
        <w:rPr>
          <w:b/>
          <w:bCs/>
        </w:rPr>
        <w:t>Status:</w:t>
      </w:r>
      <w:r>
        <w:t xml:space="preserve"> </w:t>
      </w:r>
      <w:r w:rsidRPr="00B56CC5">
        <w:rPr>
          <w:color w:val="0000FF"/>
        </w:rPr>
        <w:t>Not handled</w:t>
      </w:r>
      <w:r>
        <w:t>.</w:t>
      </w:r>
    </w:p>
    <w:p w14:paraId="34089508" w14:textId="77777777" w:rsidR="0017609F" w:rsidRDefault="0017609F" w:rsidP="0017609F">
      <w:pPr>
        <w:pStyle w:val="NormTop"/>
      </w:pPr>
      <w:r w:rsidRPr="00ED26F2">
        <w:rPr>
          <w:color w:val="0000FF"/>
        </w:rPr>
        <w:t>S2-2406093</w:t>
      </w:r>
      <w:r w:rsidRPr="00D53282">
        <w:t xml:space="preserve"> </w:t>
      </w:r>
      <w:r>
        <w:t>(P-CR) 23.700-70: Conclusions for Key Issue #1.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Key Issue #1.</w:t>
      </w:r>
    </w:p>
    <w:p w14:paraId="0DFA9F09" w14:textId="77777777" w:rsidR="00B56CC5" w:rsidRPr="005B25A1" w:rsidRDefault="00B56CC5" w:rsidP="00B56CC5">
      <w:pPr>
        <w:keepNext/>
        <w:keepLines/>
        <w:rPr>
          <w:b/>
          <w:bCs/>
        </w:rPr>
      </w:pPr>
      <w:r w:rsidRPr="005B25A1">
        <w:rPr>
          <w:b/>
          <w:bCs/>
        </w:rPr>
        <w:t>Parallel discussion:</w:t>
      </w:r>
    </w:p>
    <w:p w14:paraId="62B3D3B7" w14:textId="77777777" w:rsidR="00B56CC5" w:rsidRPr="005B25A1" w:rsidRDefault="00B56CC5" w:rsidP="00B56CC5">
      <w:pPr>
        <w:keepNext/>
        <w:keepLines/>
      </w:pPr>
      <w:r w:rsidRPr="00B56CC5">
        <w:rPr>
          <w:color w:val="0000FF"/>
        </w:rPr>
        <w:t>Not handled</w:t>
      </w:r>
      <w:r>
        <w:t>.</w:t>
      </w:r>
    </w:p>
    <w:p w14:paraId="27CDFD35" w14:textId="77777777" w:rsidR="00B56CC5" w:rsidRPr="00EB0339" w:rsidRDefault="00B56CC5" w:rsidP="00B56CC5">
      <w:r w:rsidRPr="005B25A1">
        <w:rPr>
          <w:b/>
          <w:bCs/>
        </w:rPr>
        <w:t>Status:</w:t>
      </w:r>
      <w:r>
        <w:t xml:space="preserve"> </w:t>
      </w:r>
      <w:r w:rsidRPr="00B56CC5">
        <w:rPr>
          <w:color w:val="0000FF"/>
        </w:rPr>
        <w:t>Not handled</w:t>
      </w:r>
      <w:r>
        <w:t>.</w:t>
      </w:r>
    </w:p>
    <w:p w14:paraId="37356418" w14:textId="77777777" w:rsidR="0017609F" w:rsidRDefault="0017609F" w:rsidP="0017609F">
      <w:pPr>
        <w:pStyle w:val="NormTop"/>
      </w:pPr>
      <w:r w:rsidRPr="00ED26F2">
        <w:rPr>
          <w:color w:val="0000FF"/>
        </w:rPr>
        <w:t>S2-2406228</w:t>
      </w:r>
      <w:r w:rsidRPr="00D53282">
        <w:t xml:space="preserve"> </w:t>
      </w:r>
      <w:r>
        <w:t>(P-CR) 23.700-70: KI#1 Evaluation and Conclusion . (Source: Ericsson)</w:t>
      </w:r>
      <w:r>
        <w:br/>
      </w:r>
      <w:r w:rsidRPr="00D53282">
        <w:rPr>
          <w:b/>
        </w:rPr>
        <w:t>Document for:</w:t>
      </w:r>
      <w:r w:rsidRPr="00D53282">
        <w:t xml:space="preserve"> </w:t>
      </w:r>
      <w:r>
        <w:t>Approval</w:t>
      </w:r>
      <w:r>
        <w:br/>
      </w:r>
      <w:r w:rsidRPr="00D53282">
        <w:rPr>
          <w:b/>
        </w:rPr>
        <w:t>Abstract:</w:t>
      </w:r>
      <w:r w:rsidRPr="00D53282">
        <w:t xml:space="preserve"> </w:t>
      </w:r>
      <w:r>
        <w:br/>
        <w:t>Provides evaluation of Solutions for KI#1 and the associated conclusion.</w:t>
      </w:r>
    </w:p>
    <w:p w14:paraId="2477990C" w14:textId="77777777" w:rsidR="00B56CC5" w:rsidRPr="005B25A1" w:rsidRDefault="00B56CC5" w:rsidP="00B56CC5">
      <w:pPr>
        <w:keepNext/>
        <w:keepLines/>
        <w:rPr>
          <w:b/>
          <w:bCs/>
        </w:rPr>
      </w:pPr>
      <w:r w:rsidRPr="005B25A1">
        <w:rPr>
          <w:b/>
          <w:bCs/>
        </w:rPr>
        <w:t>Parallel discussion:</w:t>
      </w:r>
    </w:p>
    <w:p w14:paraId="1B371D14" w14:textId="77777777" w:rsidR="00B56CC5" w:rsidRPr="005B25A1" w:rsidRDefault="00B56CC5" w:rsidP="00B56CC5">
      <w:pPr>
        <w:keepNext/>
        <w:keepLines/>
      </w:pPr>
      <w:r w:rsidRPr="00B56CC5">
        <w:rPr>
          <w:color w:val="0000FF"/>
        </w:rPr>
        <w:t>Not handled</w:t>
      </w:r>
      <w:r>
        <w:t>.</w:t>
      </w:r>
    </w:p>
    <w:p w14:paraId="2C635931" w14:textId="77777777" w:rsidR="00B56CC5" w:rsidRPr="00EB0339" w:rsidRDefault="00B56CC5" w:rsidP="00B56CC5">
      <w:r w:rsidRPr="005B25A1">
        <w:rPr>
          <w:b/>
          <w:bCs/>
        </w:rPr>
        <w:t>Status:</w:t>
      </w:r>
      <w:r>
        <w:t xml:space="preserve"> </w:t>
      </w:r>
      <w:r w:rsidRPr="00B56CC5">
        <w:rPr>
          <w:color w:val="0000FF"/>
        </w:rPr>
        <w:t>Not handled</w:t>
      </w:r>
      <w:r>
        <w:t>.</w:t>
      </w:r>
    </w:p>
    <w:p w14:paraId="57DB8BCC" w14:textId="77777777" w:rsidR="0017609F" w:rsidRDefault="0017609F" w:rsidP="0017609F">
      <w:pPr>
        <w:pStyle w:val="NormTop"/>
      </w:pPr>
      <w:r w:rsidRPr="00ED26F2">
        <w:rPr>
          <w:color w:val="0000FF"/>
        </w:rPr>
        <w:lastRenderedPageBreak/>
        <w:t>S2-2406298</w:t>
      </w:r>
      <w:r w:rsidRPr="00D53282">
        <w:t xml:space="preserve"> </w:t>
      </w:r>
      <w:r>
        <w:t>(P-CR) 23.700-70: Conclusion for KI 1. (Source: Nokia)</w:t>
      </w:r>
      <w:r>
        <w:br/>
      </w:r>
      <w:r w:rsidRPr="00D53282">
        <w:rPr>
          <w:b/>
        </w:rPr>
        <w:t>Document for:</w:t>
      </w:r>
      <w:r w:rsidRPr="00D53282">
        <w:t xml:space="preserve"> </w:t>
      </w:r>
      <w:r>
        <w:t>Approval</w:t>
      </w:r>
      <w:r>
        <w:br/>
      </w:r>
      <w:r w:rsidRPr="00D53282">
        <w:rPr>
          <w:b/>
        </w:rPr>
        <w:t>Abstract:</w:t>
      </w:r>
      <w:r w:rsidRPr="00D53282">
        <w:t xml:space="preserve"> </w:t>
      </w:r>
      <w:r>
        <w:br/>
        <w:t>Conclusion for KI 1.</w:t>
      </w:r>
    </w:p>
    <w:p w14:paraId="7A6166DE" w14:textId="77777777" w:rsidR="00B56CC5" w:rsidRPr="005B25A1" w:rsidRDefault="00B56CC5" w:rsidP="00B56CC5">
      <w:pPr>
        <w:keepNext/>
        <w:keepLines/>
        <w:rPr>
          <w:b/>
          <w:bCs/>
        </w:rPr>
      </w:pPr>
      <w:r w:rsidRPr="005B25A1">
        <w:rPr>
          <w:b/>
          <w:bCs/>
        </w:rPr>
        <w:t>Parallel discussion:</w:t>
      </w:r>
    </w:p>
    <w:p w14:paraId="05B44A17" w14:textId="77777777" w:rsidR="00B56CC5" w:rsidRPr="005B25A1" w:rsidRDefault="00B56CC5" w:rsidP="00B56CC5">
      <w:pPr>
        <w:keepNext/>
        <w:keepLines/>
      </w:pPr>
      <w:r w:rsidRPr="00B56CC5">
        <w:rPr>
          <w:color w:val="0000FF"/>
        </w:rPr>
        <w:t>Not handled</w:t>
      </w:r>
      <w:r>
        <w:t>.</w:t>
      </w:r>
    </w:p>
    <w:p w14:paraId="708AF625" w14:textId="77777777" w:rsidR="00B56CC5" w:rsidRPr="00EB0339" w:rsidRDefault="00B56CC5" w:rsidP="00B56CC5">
      <w:r w:rsidRPr="005B25A1">
        <w:rPr>
          <w:b/>
          <w:bCs/>
        </w:rPr>
        <w:t>Status:</w:t>
      </w:r>
      <w:r>
        <w:t xml:space="preserve"> </w:t>
      </w:r>
      <w:r w:rsidRPr="00B56CC5">
        <w:rPr>
          <w:color w:val="0000FF"/>
        </w:rPr>
        <w:t>Not handled</w:t>
      </w:r>
      <w:r>
        <w:t>.</w:t>
      </w:r>
    </w:p>
    <w:p w14:paraId="4E30C83C" w14:textId="77777777" w:rsidR="0017609F" w:rsidRDefault="0017609F" w:rsidP="0017609F">
      <w:pPr>
        <w:pStyle w:val="NormTop"/>
      </w:pPr>
      <w:r w:rsidRPr="00ED26F2">
        <w:rPr>
          <w:color w:val="0000FF"/>
        </w:rPr>
        <w:t>S2-2406311</w:t>
      </w:r>
      <w:r w:rsidRPr="00D53282">
        <w:t xml:space="preserve"> </w:t>
      </w:r>
      <w:r>
        <w:t>(P-CR) 23.700-70: KI#1: Interim Conclusions for PDU Set Handling Enhancement.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conclusions for KI#1 PDU Set handling enhancement.</w:t>
      </w:r>
    </w:p>
    <w:p w14:paraId="1E11E693" w14:textId="77777777" w:rsidR="00B56CC5" w:rsidRPr="005B25A1" w:rsidRDefault="00B56CC5" w:rsidP="00B56CC5">
      <w:pPr>
        <w:keepNext/>
        <w:keepLines/>
        <w:rPr>
          <w:b/>
          <w:bCs/>
        </w:rPr>
      </w:pPr>
      <w:r w:rsidRPr="005B25A1">
        <w:rPr>
          <w:b/>
          <w:bCs/>
        </w:rPr>
        <w:t>Parallel discussion:</w:t>
      </w:r>
    </w:p>
    <w:p w14:paraId="2FC75611" w14:textId="77777777" w:rsidR="00B56CC5" w:rsidRPr="005B25A1" w:rsidRDefault="00B56CC5" w:rsidP="00B56CC5">
      <w:pPr>
        <w:keepNext/>
        <w:keepLines/>
      </w:pPr>
      <w:r w:rsidRPr="00B56CC5">
        <w:rPr>
          <w:color w:val="0000FF"/>
        </w:rPr>
        <w:t>Not handled</w:t>
      </w:r>
      <w:r>
        <w:t>.</w:t>
      </w:r>
    </w:p>
    <w:p w14:paraId="0D3D9AA7" w14:textId="77777777" w:rsidR="00B56CC5" w:rsidRPr="00EB0339" w:rsidRDefault="00B56CC5" w:rsidP="00B56CC5">
      <w:r w:rsidRPr="005B25A1">
        <w:rPr>
          <w:b/>
          <w:bCs/>
        </w:rPr>
        <w:t>Status:</w:t>
      </w:r>
      <w:r>
        <w:t xml:space="preserve"> </w:t>
      </w:r>
      <w:r w:rsidRPr="00B56CC5">
        <w:rPr>
          <w:color w:val="0000FF"/>
        </w:rPr>
        <w:t>Not handled</w:t>
      </w:r>
      <w:r>
        <w:t>.</w:t>
      </w:r>
    </w:p>
    <w:p w14:paraId="4D36415E" w14:textId="77777777" w:rsidR="0017609F" w:rsidRDefault="0017609F" w:rsidP="0017609F">
      <w:pPr>
        <w:pStyle w:val="NormTop"/>
      </w:pPr>
      <w:r w:rsidRPr="00ED26F2">
        <w:rPr>
          <w:color w:val="0000FF"/>
        </w:rPr>
        <w:t>S2-2406399</w:t>
      </w:r>
      <w:r w:rsidRPr="00D53282">
        <w:t xml:space="preserve"> </w:t>
      </w:r>
      <w:r>
        <w:t>(P-CR) 23.700-70: KI#1: Initial conclusion of KI#1 on support of PDU set based QoS handling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for KI#1 is proposed as baseline for normative work.</w:t>
      </w:r>
    </w:p>
    <w:p w14:paraId="0F62AF4B" w14:textId="77777777" w:rsidR="00B56CC5" w:rsidRPr="005B25A1" w:rsidRDefault="00B56CC5" w:rsidP="00B56CC5">
      <w:pPr>
        <w:keepNext/>
        <w:keepLines/>
        <w:rPr>
          <w:b/>
          <w:bCs/>
        </w:rPr>
      </w:pPr>
      <w:r w:rsidRPr="005B25A1">
        <w:rPr>
          <w:b/>
          <w:bCs/>
        </w:rPr>
        <w:t>Parallel discussion:</w:t>
      </w:r>
    </w:p>
    <w:p w14:paraId="57EB93AE" w14:textId="77777777" w:rsidR="00B56CC5" w:rsidRPr="005B25A1" w:rsidRDefault="00B56CC5" w:rsidP="00B56CC5">
      <w:pPr>
        <w:keepNext/>
        <w:keepLines/>
      </w:pPr>
      <w:r w:rsidRPr="00B56CC5">
        <w:rPr>
          <w:color w:val="0000FF"/>
        </w:rPr>
        <w:t>Not handled</w:t>
      </w:r>
      <w:r>
        <w:t>.</w:t>
      </w:r>
    </w:p>
    <w:p w14:paraId="038D6656" w14:textId="77777777" w:rsidR="00B56CC5" w:rsidRPr="00EB0339" w:rsidRDefault="00B56CC5" w:rsidP="00B56CC5">
      <w:r w:rsidRPr="005B25A1">
        <w:rPr>
          <w:b/>
          <w:bCs/>
        </w:rPr>
        <w:t>Status:</w:t>
      </w:r>
      <w:r>
        <w:t xml:space="preserve"> </w:t>
      </w:r>
      <w:r w:rsidRPr="00B56CC5">
        <w:rPr>
          <w:color w:val="0000FF"/>
        </w:rPr>
        <w:t>Not handled</w:t>
      </w:r>
      <w:r>
        <w:t>.</w:t>
      </w:r>
    </w:p>
    <w:p w14:paraId="1EF13571" w14:textId="77777777" w:rsidR="0017609F" w:rsidRDefault="0017609F" w:rsidP="0017609F">
      <w:pPr>
        <w:pStyle w:val="NormTop"/>
      </w:pPr>
      <w:r w:rsidRPr="00ED26F2">
        <w:rPr>
          <w:color w:val="0000FF"/>
        </w:rPr>
        <w:t>S2-2406443</w:t>
      </w:r>
      <w:r w:rsidRPr="00D53282">
        <w:t xml:space="preserve"> </w:t>
      </w:r>
      <w:r>
        <w:t>(P-CR) 23.700-70: Conclusion for Key Issue #1.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Key Issue #1.</w:t>
      </w:r>
    </w:p>
    <w:p w14:paraId="629BA8D6" w14:textId="77777777" w:rsidR="00B56CC5" w:rsidRPr="005B25A1" w:rsidRDefault="00B56CC5" w:rsidP="00B56CC5">
      <w:pPr>
        <w:keepNext/>
        <w:keepLines/>
        <w:rPr>
          <w:b/>
          <w:bCs/>
        </w:rPr>
      </w:pPr>
      <w:r w:rsidRPr="005B25A1">
        <w:rPr>
          <w:b/>
          <w:bCs/>
        </w:rPr>
        <w:t>Parallel discussion:</w:t>
      </w:r>
    </w:p>
    <w:p w14:paraId="08A91168" w14:textId="77777777" w:rsidR="00B56CC5" w:rsidRPr="005B25A1" w:rsidRDefault="00B56CC5" w:rsidP="00B56CC5">
      <w:pPr>
        <w:keepNext/>
        <w:keepLines/>
      </w:pPr>
      <w:r w:rsidRPr="00B56CC5">
        <w:rPr>
          <w:color w:val="0000FF"/>
        </w:rPr>
        <w:t>Not handled</w:t>
      </w:r>
      <w:r>
        <w:t>.</w:t>
      </w:r>
    </w:p>
    <w:p w14:paraId="590D7954" w14:textId="77777777" w:rsidR="00B56CC5" w:rsidRPr="00EB0339" w:rsidRDefault="00B56CC5" w:rsidP="00B56CC5">
      <w:r w:rsidRPr="005B25A1">
        <w:rPr>
          <w:b/>
          <w:bCs/>
        </w:rPr>
        <w:t>Status:</w:t>
      </w:r>
      <w:r>
        <w:t xml:space="preserve"> </w:t>
      </w:r>
      <w:r w:rsidRPr="00B56CC5">
        <w:rPr>
          <w:color w:val="0000FF"/>
        </w:rPr>
        <w:t>Not handled</w:t>
      </w:r>
      <w:r>
        <w:t>.</w:t>
      </w:r>
    </w:p>
    <w:p w14:paraId="283BB0F8" w14:textId="77777777" w:rsidR="0017609F" w:rsidRDefault="0017609F" w:rsidP="0017609F">
      <w:pPr>
        <w:pStyle w:val="NormTop"/>
      </w:pPr>
      <w:r w:rsidRPr="00ED26F2">
        <w:rPr>
          <w:color w:val="0000FF"/>
        </w:rPr>
        <w:t>S2-2406624</w:t>
      </w:r>
      <w:r w:rsidRPr="00D53282">
        <w:t xml:space="preserve"> </w:t>
      </w:r>
      <w:r>
        <w:t>(P-CR) 23.700-70: KI#1_Evaluation and Conclusion for KI#1.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to capture the Evaluation and Conclusion for KI#1.</w:t>
      </w:r>
    </w:p>
    <w:p w14:paraId="74F46E58" w14:textId="77777777" w:rsidR="00B56CC5" w:rsidRPr="005B25A1" w:rsidRDefault="00B56CC5" w:rsidP="00B56CC5">
      <w:pPr>
        <w:keepNext/>
        <w:keepLines/>
        <w:rPr>
          <w:b/>
          <w:bCs/>
        </w:rPr>
      </w:pPr>
      <w:r w:rsidRPr="005B25A1">
        <w:rPr>
          <w:b/>
          <w:bCs/>
        </w:rPr>
        <w:t>Parallel discussion:</w:t>
      </w:r>
    </w:p>
    <w:p w14:paraId="603A1636" w14:textId="77777777" w:rsidR="00B56CC5" w:rsidRPr="005B25A1" w:rsidRDefault="00B56CC5" w:rsidP="00B56CC5">
      <w:pPr>
        <w:keepNext/>
        <w:keepLines/>
      </w:pPr>
      <w:r w:rsidRPr="00B56CC5">
        <w:rPr>
          <w:color w:val="0000FF"/>
        </w:rPr>
        <w:t>Not handled</w:t>
      </w:r>
      <w:r>
        <w:t>.</w:t>
      </w:r>
    </w:p>
    <w:p w14:paraId="2F72F35B" w14:textId="77777777" w:rsidR="00B56CC5" w:rsidRPr="00EB0339" w:rsidRDefault="00B56CC5" w:rsidP="00B56CC5">
      <w:r w:rsidRPr="005B25A1">
        <w:rPr>
          <w:b/>
          <w:bCs/>
        </w:rPr>
        <w:t>Status:</w:t>
      </w:r>
      <w:r>
        <w:t xml:space="preserve"> </w:t>
      </w:r>
      <w:r w:rsidRPr="00B56CC5">
        <w:rPr>
          <w:color w:val="0000FF"/>
        </w:rPr>
        <w:t>Not handled</w:t>
      </w:r>
      <w:r>
        <w:t>.</w:t>
      </w:r>
    </w:p>
    <w:p w14:paraId="457DAD96" w14:textId="77777777" w:rsidR="0017609F" w:rsidRDefault="0017609F" w:rsidP="0017609F">
      <w:pPr>
        <w:pStyle w:val="NormTop"/>
      </w:pPr>
      <w:r w:rsidRPr="00ED26F2">
        <w:rPr>
          <w:color w:val="0000FF"/>
        </w:rPr>
        <w:lastRenderedPageBreak/>
        <w:t>S2-2406800</w:t>
      </w:r>
      <w:r w:rsidRPr="00D53282">
        <w:t xml:space="preserve"> </w:t>
      </w:r>
      <w:r>
        <w:t>(P-CR) 23.700-70: KI#1, interim agreement, PDU set dependency information . (Source: Meta USA, Vivo)</w:t>
      </w:r>
      <w:r>
        <w:br/>
      </w:r>
      <w:r w:rsidRPr="00D53282">
        <w:rPr>
          <w:b/>
        </w:rPr>
        <w:t>Document for:</w:t>
      </w:r>
      <w:r w:rsidRPr="00D53282">
        <w:t xml:space="preserve"> </w:t>
      </w:r>
      <w:r>
        <w:t>Approval</w:t>
      </w:r>
      <w:r>
        <w:br/>
      </w:r>
      <w:r w:rsidRPr="00D53282">
        <w:rPr>
          <w:b/>
        </w:rPr>
        <w:t>Abstract:</w:t>
      </w:r>
      <w:r w:rsidRPr="00D53282">
        <w:t xml:space="preserve"> </w:t>
      </w:r>
      <w:r>
        <w:br/>
        <w:t>It is proposed to add the PDU set dependency information as interim agreement for KI#1.</w:t>
      </w:r>
    </w:p>
    <w:p w14:paraId="017937E6" w14:textId="77777777" w:rsidR="0017609F" w:rsidRPr="005B25A1" w:rsidRDefault="0017609F" w:rsidP="0017609F">
      <w:pPr>
        <w:keepNext/>
        <w:keepLines/>
        <w:rPr>
          <w:b/>
          <w:bCs/>
        </w:rPr>
      </w:pPr>
      <w:r w:rsidRPr="005B25A1">
        <w:rPr>
          <w:b/>
          <w:bCs/>
        </w:rPr>
        <w:t>Parallel discussion:</w:t>
      </w:r>
    </w:p>
    <w:p w14:paraId="22623551" w14:textId="77777777" w:rsidR="0017609F" w:rsidRPr="00B81031" w:rsidRDefault="0017609F" w:rsidP="0017609F">
      <w:pPr>
        <w:keepNext/>
        <w:keepLines/>
        <w:rPr>
          <w:i/>
        </w:rPr>
      </w:pPr>
      <w:r w:rsidRPr="00B81031">
        <w:rPr>
          <w:b/>
          <w:bCs/>
          <w:i/>
        </w:rPr>
        <w:t>Comment:</w:t>
      </w:r>
      <w:r>
        <w:rPr>
          <w:i/>
        </w:rPr>
        <w:t xml:space="preserve"> Noted in parallel session.</w:t>
      </w:r>
    </w:p>
    <w:p w14:paraId="2CA43833" w14:textId="77777777" w:rsidR="0017609F" w:rsidRPr="005B25A1" w:rsidRDefault="0017609F" w:rsidP="0017609F">
      <w:pPr>
        <w:keepNext/>
        <w:keepLines/>
        <w:rPr>
          <w:b/>
          <w:bCs/>
        </w:rPr>
      </w:pPr>
      <w:r w:rsidRPr="005B25A1">
        <w:rPr>
          <w:b/>
          <w:bCs/>
        </w:rPr>
        <w:t>Plenary Discussion:</w:t>
      </w:r>
    </w:p>
    <w:p w14:paraId="330CBE5A" w14:textId="77777777" w:rsidR="0017609F" w:rsidRPr="005B25A1" w:rsidRDefault="0017609F" w:rsidP="0017609F">
      <w:pPr>
        <w:keepNext/>
        <w:keepLines/>
      </w:pPr>
      <w:r w:rsidRPr="005B25A1">
        <w:t>Noted.</w:t>
      </w:r>
    </w:p>
    <w:p w14:paraId="0AEF5F46" w14:textId="77777777" w:rsidR="0017609F" w:rsidRPr="00EB0339" w:rsidRDefault="0017609F" w:rsidP="0017609F">
      <w:r w:rsidRPr="005B25A1">
        <w:rPr>
          <w:b/>
          <w:bCs/>
        </w:rPr>
        <w:t>Status:</w:t>
      </w:r>
      <w:r>
        <w:t xml:space="preserve"> </w:t>
      </w:r>
      <w:r>
        <w:rPr>
          <w:color w:val="0000FF"/>
        </w:rPr>
        <w:t>Noted</w:t>
      </w:r>
      <w:r>
        <w:t>.</w:t>
      </w:r>
    </w:p>
    <w:p w14:paraId="1C26B0B9"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KI 1: PDU Set QoS handling - AQP</w:t>
      </w:r>
    </w:p>
    <w:p w14:paraId="13567274" w14:textId="77777777" w:rsidR="0017609F" w:rsidRDefault="0017609F" w:rsidP="0017609F">
      <w:pPr>
        <w:pStyle w:val="NormTop"/>
      </w:pPr>
      <w:r w:rsidRPr="00ED26F2">
        <w:rPr>
          <w:color w:val="0000FF"/>
        </w:rPr>
        <w:t>S2-2405910</w:t>
      </w:r>
      <w:r w:rsidRPr="00D53282">
        <w:t xml:space="preserve"> </w:t>
      </w:r>
      <w:r>
        <w:t>(P-CR) 23.700-70: Conclusion for Key Issue #1b of Alternative PDU Set QoS Parameters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KI#1b of Alternative PDU Set QoS Parameters.</w:t>
      </w:r>
    </w:p>
    <w:p w14:paraId="767181AD" w14:textId="77777777" w:rsidR="0017609F" w:rsidRPr="005B25A1" w:rsidRDefault="0017609F" w:rsidP="0017609F">
      <w:pPr>
        <w:keepNext/>
        <w:keepLines/>
        <w:rPr>
          <w:b/>
          <w:bCs/>
        </w:rPr>
      </w:pPr>
      <w:r w:rsidRPr="005B25A1">
        <w:rPr>
          <w:b/>
          <w:bCs/>
        </w:rPr>
        <w:t>Convenor comment:</w:t>
      </w:r>
    </w:p>
    <w:p w14:paraId="7B88AE83" w14:textId="77777777" w:rsidR="0017609F" w:rsidRPr="005B25A1" w:rsidRDefault="0017609F" w:rsidP="0017609F">
      <w:pPr>
        <w:keepNext/>
        <w:keepLines/>
      </w:pPr>
      <w:r w:rsidRPr="005B25A1">
        <w:t>Handle.</w:t>
      </w:r>
    </w:p>
    <w:p w14:paraId="459BC5F6" w14:textId="77777777" w:rsidR="0017609F" w:rsidRPr="005B25A1" w:rsidRDefault="0017609F" w:rsidP="0017609F">
      <w:pPr>
        <w:keepNext/>
        <w:keepLines/>
        <w:rPr>
          <w:b/>
          <w:bCs/>
        </w:rPr>
      </w:pPr>
      <w:r w:rsidRPr="005B25A1">
        <w:rPr>
          <w:b/>
          <w:bCs/>
        </w:rPr>
        <w:t>Parallel discussion:</w:t>
      </w:r>
    </w:p>
    <w:p w14:paraId="04063747" w14:textId="77777777" w:rsidR="0017609F" w:rsidRPr="00B81031" w:rsidRDefault="0017609F" w:rsidP="0017609F">
      <w:pPr>
        <w:keepNext/>
        <w:keepLines/>
        <w:rPr>
          <w:i/>
        </w:rPr>
      </w:pPr>
      <w:r>
        <w:rPr>
          <w:i/>
        </w:rPr>
        <w:t xml:space="preserve">Merged into </w:t>
      </w:r>
      <w:r w:rsidRPr="00ED26F2">
        <w:rPr>
          <w:i/>
          <w:color w:val="0000FF"/>
        </w:rPr>
        <w:t>S2-2406883</w:t>
      </w:r>
      <w:r>
        <w:rPr>
          <w:i/>
        </w:rPr>
        <w:t>.</w:t>
      </w:r>
    </w:p>
    <w:p w14:paraId="7D834826" w14:textId="77777777" w:rsidR="0017609F" w:rsidRPr="005B25A1" w:rsidRDefault="0017609F" w:rsidP="0017609F">
      <w:pPr>
        <w:keepNext/>
        <w:keepLines/>
        <w:rPr>
          <w:b/>
          <w:bCs/>
        </w:rPr>
      </w:pPr>
      <w:r w:rsidRPr="005B25A1">
        <w:rPr>
          <w:b/>
          <w:bCs/>
        </w:rPr>
        <w:t>Plenary Discussion:</w:t>
      </w:r>
    </w:p>
    <w:p w14:paraId="3073E433" w14:textId="77777777" w:rsidR="0017609F" w:rsidRPr="005B25A1" w:rsidRDefault="0017609F" w:rsidP="0017609F">
      <w:pPr>
        <w:keepNext/>
        <w:keepLines/>
      </w:pPr>
      <w:r w:rsidRPr="005B25A1">
        <w:t>Merged.</w:t>
      </w:r>
    </w:p>
    <w:p w14:paraId="69063EE2" w14:textId="77777777" w:rsidR="0017609F" w:rsidRPr="00EB0339" w:rsidRDefault="0017609F" w:rsidP="0017609F">
      <w:r w:rsidRPr="005B25A1">
        <w:rPr>
          <w:b/>
          <w:bCs/>
        </w:rPr>
        <w:t>Status:</w:t>
      </w:r>
      <w:r>
        <w:t xml:space="preserve"> </w:t>
      </w:r>
      <w:r>
        <w:rPr>
          <w:color w:val="0000FF"/>
        </w:rPr>
        <w:t>Merged</w:t>
      </w:r>
      <w:r>
        <w:t>.</w:t>
      </w:r>
    </w:p>
    <w:p w14:paraId="2FA75372" w14:textId="77777777" w:rsidR="0017609F" w:rsidRDefault="0017609F" w:rsidP="0017609F">
      <w:pPr>
        <w:pStyle w:val="NormTop"/>
      </w:pPr>
      <w:r w:rsidRPr="00ED26F2">
        <w:rPr>
          <w:color w:val="0000FF"/>
        </w:rPr>
        <w:t>S2-2405956</w:t>
      </w:r>
      <w:r w:rsidRPr="00D53282">
        <w:t xml:space="preserve"> </w:t>
      </w:r>
      <w:r>
        <w:t>(P-CR) 23.700-70: KI#1, Interim conclusions for AQP.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KI#1 AQP.</w:t>
      </w:r>
    </w:p>
    <w:p w14:paraId="67EEA673" w14:textId="77777777" w:rsidR="00B56CC5" w:rsidRPr="005B25A1" w:rsidRDefault="00B56CC5" w:rsidP="00B56CC5">
      <w:pPr>
        <w:keepNext/>
        <w:keepLines/>
        <w:rPr>
          <w:b/>
          <w:bCs/>
        </w:rPr>
      </w:pPr>
      <w:r w:rsidRPr="005B25A1">
        <w:rPr>
          <w:b/>
          <w:bCs/>
        </w:rPr>
        <w:t>Parallel discussion:</w:t>
      </w:r>
    </w:p>
    <w:p w14:paraId="4974730D" w14:textId="77777777" w:rsidR="00B56CC5" w:rsidRPr="005B25A1" w:rsidRDefault="00B56CC5" w:rsidP="00B56CC5">
      <w:pPr>
        <w:keepNext/>
        <w:keepLines/>
      </w:pPr>
      <w:r w:rsidRPr="00B56CC5">
        <w:rPr>
          <w:color w:val="0000FF"/>
        </w:rPr>
        <w:t>Not handled</w:t>
      </w:r>
      <w:r>
        <w:t>.</w:t>
      </w:r>
    </w:p>
    <w:p w14:paraId="136E9B6F" w14:textId="77777777" w:rsidR="00B56CC5" w:rsidRPr="00EB0339" w:rsidRDefault="00B56CC5" w:rsidP="00B56CC5">
      <w:r w:rsidRPr="005B25A1">
        <w:rPr>
          <w:b/>
          <w:bCs/>
        </w:rPr>
        <w:t>Status:</w:t>
      </w:r>
      <w:r>
        <w:t xml:space="preserve"> </w:t>
      </w:r>
      <w:r w:rsidRPr="00B56CC5">
        <w:rPr>
          <w:color w:val="0000FF"/>
        </w:rPr>
        <w:t>Not handled</w:t>
      </w:r>
      <w:r>
        <w:t>.</w:t>
      </w:r>
    </w:p>
    <w:p w14:paraId="6BFA10D9" w14:textId="77777777" w:rsidR="0017609F" w:rsidRDefault="0017609F" w:rsidP="0017609F">
      <w:pPr>
        <w:pStyle w:val="NormTop"/>
      </w:pPr>
      <w:r w:rsidRPr="00ED26F2">
        <w:rPr>
          <w:color w:val="0000FF"/>
        </w:rPr>
        <w:t>S2-2406570</w:t>
      </w:r>
      <w:r w:rsidRPr="00D53282">
        <w:t xml:space="preserve"> </w:t>
      </w:r>
      <w:r>
        <w:t>(P-CR) 23.700-70: Conclusion for KI#1: Interim Conclusion for the Alternative PDU Set QoS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conclusion for the KI#1 alternative PDU Set QoS.</w:t>
      </w:r>
    </w:p>
    <w:p w14:paraId="154D9F68" w14:textId="77777777" w:rsidR="00B56CC5" w:rsidRPr="005B25A1" w:rsidRDefault="00B56CC5" w:rsidP="00B56CC5">
      <w:pPr>
        <w:keepNext/>
        <w:keepLines/>
        <w:rPr>
          <w:b/>
          <w:bCs/>
        </w:rPr>
      </w:pPr>
      <w:r w:rsidRPr="005B25A1">
        <w:rPr>
          <w:b/>
          <w:bCs/>
        </w:rPr>
        <w:t>Parallel discussion:</w:t>
      </w:r>
    </w:p>
    <w:p w14:paraId="5DE92774" w14:textId="77777777" w:rsidR="00B56CC5" w:rsidRPr="005B25A1" w:rsidRDefault="00B56CC5" w:rsidP="00B56CC5">
      <w:pPr>
        <w:keepNext/>
        <w:keepLines/>
      </w:pPr>
      <w:r w:rsidRPr="00B56CC5">
        <w:rPr>
          <w:color w:val="0000FF"/>
        </w:rPr>
        <w:t>Not handled</w:t>
      </w:r>
      <w:r>
        <w:t>.</w:t>
      </w:r>
    </w:p>
    <w:p w14:paraId="549B82B4" w14:textId="77777777" w:rsidR="00B56CC5" w:rsidRPr="00EB0339" w:rsidRDefault="00B56CC5" w:rsidP="00B56CC5">
      <w:r w:rsidRPr="005B25A1">
        <w:rPr>
          <w:b/>
          <w:bCs/>
        </w:rPr>
        <w:t>Status:</w:t>
      </w:r>
      <w:r>
        <w:t xml:space="preserve"> </w:t>
      </w:r>
      <w:r w:rsidRPr="00B56CC5">
        <w:rPr>
          <w:color w:val="0000FF"/>
        </w:rPr>
        <w:t>Not handled</w:t>
      </w:r>
      <w:r>
        <w:t>.</w:t>
      </w:r>
    </w:p>
    <w:p w14:paraId="5AE277D6" w14:textId="77777777" w:rsidR="0017609F" w:rsidRDefault="0017609F" w:rsidP="0017609F">
      <w:pPr>
        <w:pStyle w:val="NormTop"/>
      </w:pPr>
      <w:r w:rsidRPr="00ED26F2">
        <w:rPr>
          <w:color w:val="0000FF"/>
        </w:rPr>
        <w:lastRenderedPageBreak/>
        <w:t>S2-2405970</w:t>
      </w:r>
      <w:r w:rsidRPr="00D53282">
        <w:t xml:space="preserve"> </w:t>
      </w:r>
      <w:r>
        <w:t>(P-CR) 23.700-70: Key Issue #1 Conclusion on FEC and AQP aspects.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a Key Issue #1 conclusion on FEC and Alternative QoS Profile aspects.</w:t>
      </w:r>
    </w:p>
    <w:p w14:paraId="6CF20D01" w14:textId="77777777" w:rsidR="00B56CC5" w:rsidRPr="005B25A1" w:rsidRDefault="00B56CC5" w:rsidP="00B56CC5">
      <w:pPr>
        <w:keepNext/>
        <w:keepLines/>
        <w:rPr>
          <w:b/>
          <w:bCs/>
        </w:rPr>
      </w:pPr>
      <w:r w:rsidRPr="005B25A1">
        <w:rPr>
          <w:b/>
          <w:bCs/>
        </w:rPr>
        <w:t>Parallel discussion:</w:t>
      </w:r>
    </w:p>
    <w:p w14:paraId="1CE9C27F" w14:textId="77777777" w:rsidR="00B56CC5" w:rsidRPr="005B25A1" w:rsidRDefault="00B56CC5" w:rsidP="00B56CC5">
      <w:pPr>
        <w:keepNext/>
        <w:keepLines/>
      </w:pPr>
      <w:r w:rsidRPr="00B56CC5">
        <w:rPr>
          <w:color w:val="0000FF"/>
        </w:rPr>
        <w:t>Not handled</w:t>
      </w:r>
      <w:r>
        <w:t>.</w:t>
      </w:r>
    </w:p>
    <w:p w14:paraId="4ED7419A" w14:textId="77777777" w:rsidR="00B56CC5" w:rsidRPr="00EB0339" w:rsidRDefault="00B56CC5" w:rsidP="00B56CC5">
      <w:r w:rsidRPr="005B25A1">
        <w:rPr>
          <w:b/>
          <w:bCs/>
        </w:rPr>
        <w:t>Status:</w:t>
      </w:r>
      <w:r>
        <w:t xml:space="preserve"> </w:t>
      </w:r>
      <w:r w:rsidRPr="00B56CC5">
        <w:rPr>
          <w:color w:val="0000FF"/>
        </w:rPr>
        <w:t>Not handled</w:t>
      </w:r>
      <w:r>
        <w:t>.</w:t>
      </w:r>
    </w:p>
    <w:p w14:paraId="21297683"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KI 1: PDU Set QoS handling - FEC</w:t>
      </w:r>
    </w:p>
    <w:p w14:paraId="4EB45528" w14:textId="77777777" w:rsidR="0017609F" w:rsidRDefault="0017609F" w:rsidP="0017609F">
      <w:pPr>
        <w:pStyle w:val="NormTop"/>
      </w:pPr>
      <w:r w:rsidRPr="00ED26F2">
        <w:rPr>
          <w:color w:val="0000FF"/>
        </w:rPr>
        <w:t>S2-2406609</w:t>
      </w:r>
      <w:r w:rsidRPr="00D53282">
        <w:t xml:space="preserve"> </w:t>
      </w:r>
      <w:r>
        <w:t>(P-CR) 23.700-70: Conclusion for KI#1: AL-FEC Awareness at RAN.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KI#1: AL-FEC Awareness at RAN.</w:t>
      </w:r>
    </w:p>
    <w:p w14:paraId="7733CA00" w14:textId="77777777" w:rsidR="0017609F" w:rsidRPr="005B25A1" w:rsidRDefault="0017609F" w:rsidP="0017609F">
      <w:pPr>
        <w:keepNext/>
        <w:keepLines/>
        <w:rPr>
          <w:b/>
          <w:bCs/>
        </w:rPr>
      </w:pPr>
      <w:r w:rsidRPr="005B25A1">
        <w:rPr>
          <w:b/>
          <w:bCs/>
        </w:rPr>
        <w:t>Convenor comment:</w:t>
      </w:r>
    </w:p>
    <w:p w14:paraId="18D9667A" w14:textId="77777777" w:rsidR="0017609F" w:rsidRPr="005B25A1" w:rsidRDefault="0017609F" w:rsidP="0017609F">
      <w:pPr>
        <w:keepNext/>
        <w:keepLines/>
      </w:pPr>
      <w:r w:rsidRPr="005B25A1">
        <w:t>Handle.</w:t>
      </w:r>
    </w:p>
    <w:p w14:paraId="673D0F30" w14:textId="77777777" w:rsidR="0017609F" w:rsidRPr="005B25A1" w:rsidRDefault="0017609F" w:rsidP="0017609F">
      <w:pPr>
        <w:keepNext/>
        <w:keepLines/>
        <w:rPr>
          <w:b/>
          <w:bCs/>
        </w:rPr>
      </w:pPr>
      <w:r w:rsidRPr="005B25A1">
        <w:rPr>
          <w:b/>
          <w:bCs/>
        </w:rPr>
        <w:t>Parallel discussion:</w:t>
      </w:r>
    </w:p>
    <w:p w14:paraId="2C7C9F79" w14:textId="77777777" w:rsidR="0017609F" w:rsidRPr="00B81031" w:rsidRDefault="0017609F" w:rsidP="0017609F">
      <w:pPr>
        <w:keepNext/>
        <w:keepLines/>
        <w:rPr>
          <w:i/>
        </w:rPr>
      </w:pPr>
      <w:r>
        <w:rPr>
          <w:i/>
        </w:rPr>
        <w:t xml:space="preserve">Revised in parallel session to </w:t>
      </w:r>
      <w:r w:rsidRPr="00ED26F2">
        <w:rPr>
          <w:i/>
          <w:color w:val="0000FF"/>
        </w:rPr>
        <w:t>S2-2406926</w:t>
      </w:r>
      <w:r>
        <w:rPr>
          <w:i/>
        </w:rPr>
        <w:t>.</w:t>
      </w:r>
    </w:p>
    <w:p w14:paraId="43FEA22C" w14:textId="77777777" w:rsidR="0017609F" w:rsidRPr="00B81031" w:rsidRDefault="0017609F" w:rsidP="0017609F">
      <w:pPr>
        <w:keepNext/>
        <w:keepLines/>
        <w:rPr>
          <w:i/>
        </w:rPr>
      </w:pPr>
      <w:r>
        <w:rPr>
          <w:i/>
        </w:rPr>
        <w:t xml:space="preserve">Revised in parallel session to </w:t>
      </w:r>
      <w:r w:rsidRPr="00ED26F2">
        <w:rPr>
          <w:i/>
          <w:color w:val="0000FF"/>
        </w:rPr>
        <w:t>S2-2406954</w:t>
      </w:r>
      <w:r>
        <w:rPr>
          <w:i/>
        </w:rPr>
        <w:t>.</w:t>
      </w:r>
    </w:p>
    <w:p w14:paraId="1AA05B30" w14:textId="77777777" w:rsidR="0017609F" w:rsidRPr="00B81031" w:rsidRDefault="0017609F" w:rsidP="0017609F">
      <w:pPr>
        <w:keepNext/>
        <w:keepLines/>
        <w:rPr>
          <w:i/>
        </w:rPr>
      </w:pPr>
      <w:r>
        <w:rPr>
          <w:i/>
        </w:rPr>
        <w:t>Objections by MediaTek, Ericsson, Samsung, Meta. Noted in parallel session.</w:t>
      </w:r>
    </w:p>
    <w:p w14:paraId="14D6F4D1" w14:textId="77777777" w:rsidR="0017609F" w:rsidRPr="005B25A1" w:rsidRDefault="0017609F" w:rsidP="0017609F">
      <w:pPr>
        <w:keepNext/>
        <w:keepLines/>
        <w:rPr>
          <w:b/>
          <w:bCs/>
        </w:rPr>
      </w:pPr>
      <w:r w:rsidRPr="005B25A1">
        <w:rPr>
          <w:b/>
          <w:bCs/>
        </w:rPr>
        <w:t>Plenary Discussion:</w:t>
      </w:r>
    </w:p>
    <w:p w14:paraId="65146D92" w14:textId="683F9FF7" w:rsidR="006972C2" w:rsidRPr="006972C2" w:rsidRDefault="006972C2" w:rsidP="0017609F">
      <w:pPr>
        <w:keepNext/>
        <w:keepLines/>
        <w:rPr>
          <w:color w:val="FF0000"/>
        </w:rPr>
      </w:pPr>
      <w:r w:rsidRPr="006972C2">
        <w:rPr>
          <w:color w:val="FF0000"/>
        </w:rPr>
        <w:t>Ericsson provided the following text for their objection:</w:t>
      </w:r>
    </w:p>
    <w:p w14:paraId="5AD71F7F" w14:textId="358C20B5" w:rsidR="006972C2" w:rsidRPr="006972C2" w:rsidRDefault="006972C2" w:rsidP="0017609F">
      <w:pPr>
        <w:keepNext/>
        <w:keepLines/>
        <w:rPr>
          <w:b/>
          <w:bCs/>
          <w:i/>
          <w:iCs/>
          <w:color w:val="FF0000"/>
        </w:rPr>
      </w:pPr>
      <w:r w:rsidRPr="006972C2">
        <w:rPr>
          <w:b/>
          <w:bCs/>
          <w:i/>
          <w:iCs/>
          <w:color w:val="FF0000"/>
        </w:rPr>
        <w:t>Ericsson objects to S2-2406954 (revision of S2-2406609) based on the RAN</w:t>
      </w:r>
      <w:r w:rsidR="00B0515C">
        <w:rPr>
          <w:b/>
          <w:bCs/>
          <w:i/>
          <w:iCs/>
          <w:color w:val="FF0000"/>
        </w:rPr>
        <w:t> WG</w:t>
      </w:r>
      <w:r w:rsidRPr="006972C2">
        <w:rPr>
          <w:b/>
          <w:bCs/>
          <w:i/>
          <w:iCs/>
          <w:color w:val="FF0000"/>
        </w:rPr>
        <w:t>2 feedback in the response LS in S2-2406852 informing SA</w:t>
      </w:r>
      <w:r w:rsidR="00B0515C">
        <w:rPr>
          <w:b/>
          <w:bCs/>
          <w:i/>
          <w:iCs/>
          <w:color w:val="FF0000"/>
        </w:rPr>
        <w:t> WG</w:t>
      </w:r>
      <w:r w:rsidRPr="006972C2">
        <w:rPr>
          <w:b/>
          <w:bCs/>
          <w:i/>
          <w:iCs/>
          <w:color w:val="FF0000"/>
        </w:rPr>
        <w:t>2 that "RAN</w:t>
      </w:r>
      <w:r w:rsidR="00B0515C">
        <w:rPr>
          <w:b/>
          <w:bCs/>
          <w:i/>
          <w:iCs/>
          <w:color w:val="FF0000"/>
        </w:rPr>
        <w:t> WG</w:t>
      </w:r>
      <w:r w:rsidRPr="006972C2">
        <w:rPr>
          <w:b/>
          <w:bCs/>
          <w:i/>
          <w:iCs/>
          <w:color w:val="FF0000"/>
        </w:rPr>
        <w:t>2 does not think it is possible for NG-RAN to determine reliably whether a PDU has been successfully delivered over an unacknowledged-mode data bearer".</w:t>
      </w:r>
    </w:p>
    <w:p w14:paraId="157AA821" w14:textId="13E8CD30" w:rsidR="0017609F" w:rsidRPr="005B25A1" w:rsidRDefault="0017609F" w:rsidP="0017609F">
      <w:pPr>
        <w:keepNext/>
        <w:keepLines/>
      </w:pPr>
      <w:r w:rsidRPr="005B25A1">
        <w:t>Noted.</w:t>
      </w:r>
    </w:p>
    <w:p w14:paraId="1D90C84A" w14:textId="77777777" w:rsidR="0017609F" w:rsidRPr="00EB0339" w:rsidRDefault="0017609F" w:rsidP="0017609F">
      <w:r w:rsidRPr="005B25A1">
        <w:rPr>
          <w:b/>
          <w:bCs/>
        </w:rPr>
        <w:t>Status:</w:t>
      </w:r>
      <w:r>
        <w:t xml:space="preserve"> </w:t>
      </w:r>
      <w:r>
        <w:rPr>
          <w:color w:val="0000FF"/>
        </w:rPr>
        <w:t>Noted</w:t>
      </w:r>
      <w:r>
        <w:t>.</w:t>
      </w:r>
    </w:p>
    <w:p w14:paraId="5660919A" w14:textId="77777777" w:rsidR="0017609F" w:rsidRDefault="0017609F" w:rsidP="0017609F">
      <w:pPr>
        <w:pStyle w:val="NormTop"/>
      </w:pPr>
      <w:r w:rsidRPr="00ED26F2">
        <w:rPr>
          <w:color w:val="0000FF"/>
        </w:rPr>
        <w:t>S2-2405957</w:t>
      </w:r>
      <w:r w:rsidRPr="00D53282">
        <w:t xml:space="preserve"> </w:t>
      </w:r>
      <w:r>
        <w:t>(P-CR) 23.700-70: KI#1, interim agreement for flex FEC.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flex FEC.</w:t>
      </w:r>
    </w:p>
    <w:p w14:paraId="32FC8504" w14:textId="77777777" w:rsidR="00B56CC5" w:rsidRPr="005B25A1" w:rsidRDefault="00B56CC5" w:rsidP="00B56CC5">
      <w:pPr>
        <w:keepNext/>
        <w:keepLines/>
        <w:rPr>
          <w:b/>
          <w:bCs/>
        </w:rPr>
      </w:pPr>
      <w:r w:rsidRPr="005B25A1">
        <w:rPr>
          <w:b/>
          <w:bCs/>
        </w:rPr>
        <w:t>Parallel discussion:</w:t>
      </w:r>
    </w:p>
    <w:p w14:paraId="1C87BCA7" w14:textId="77777777" w:rsidR="00B56CC5" w:rsidRPr="005B25A1" w:rsidRDefault="00B56CC5" w:rsidP="00B56CC5">
      <w:pPr>
        <w:keepNext/>
        <w:keepLines/>
      </w:pPr>
      <w:r w:rsidRPr="00B56CC5">
        <w:rPr>
          <w:color w:val="0000FF"/>
        </w:rPr>
        <w:t>Not handled</w:t>
      </w:r>
      <w:r>
        <w:t>.</w:t>
      </w:r>
    </w:p>
    <w:p w14:paraId="1E5D101D" w14:textId="77777777" w:rsidR="00B56CC5" w:rsidRPr="00EB0339" w:rsidRDefault="00B56CC5" w:rsidP="00B56CC5">
      <w:r w:rsidRPr="005B25A1">
        <w:rPr>
          <w:b/>
          <w:bCs/>
        </w:rPr>
        <w:t>Status:</w:t>
      </w:r>
      <w:r>
        <w:t xml:space="preserve"> </w:t>
      </w:r>
      <w:r w:rsidRPr="00B56CC5">
        <w:rPr>
          <w:color w:val="0000FF"/>
        </w:rPr>
        <w:t>Not handled</w:t>
      </w:r>
      <w:r>
        <w:t>.</w:t>
      </w:r>
    </w:p>
    <w:p w14:paraId="2EC1F3A4" w14:textId="77777777" w:rsidR="0017609F" w:rsidRDefault="0017609F" w:rsidP="0017609F">
      <w:pPr>
        <w:pStyle w:val="NormTop"/>
      </w:pPr>
      <w:r w:rsidRPr="00ED26F2">
        <w:rPr>
          <w:color w:val="0000FF"/>
        </w:rPr>
        <w:t>S2-2406636</w:t>
      </w:r>
      <w:r w:rsidRPr="00D53282">
        <w:t xml:space="preserve"> </w:t>
      </w:r>
      <w:r>
        <w:t>(P-CR) 23.700-70: KI#1, Conclusion Principles for AL-FEC Awareness at RAN.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principles for AL-FEC awareness at RAN.</w:t>
      </w:r>
    </w:p>
    <w:p w14:paraId="733FD9E9" w14:textId="77777777" w:rsidR="00B56CC5" w:rsidRPr="005B25A1" w:rsidRDefault="00B56CC5" w:rsidP="00B56CC5">
      <w:pPr>
        <w:keepNext/>
        <w:keepLines/>
        <w:rPr>
          <w:b/>
          <w:bCs/>
        </w:rPr>
      </w:pPr>
      <w:r w:rsidRPr="005B25A1">
        <w:rPr>
          <w:b/>
          <w:bCs/>
        </w:rPr>
        <w:t>Parallel discussion:</w:t>
      </w:r>
    </w:p>
    <w:p w14:paraId="7397B461" w14:textId="77777777" w:rsidR="00B56CC5" w:rsidRPr="005B25A1" w:rsidRDefault="00B56CC5" w:rsidP="00B56CC5">
      <w:pPr>
        <w:keepNext/>
        <w:keepLines/>
      </w:pPr>
      <w:r w:rsidRPr="00B56CC5">
        <w:rPr>
          <w:color w:val="0000FF"/>
        </w:rPr>
        <w:t>Not handled</w:t>
      </w:r>
      <w:r>
        <w:t>.</w:t>
      </w:r>
    </w:p>
    <w:p w14:paraId="1DEFED71" w14:textId="77777777" w:rsidR="00B56CC5" w:rsidRPr="00EB0339" w:rsidRDefault="00B56CC5" w:rsidP="00B56CC5">
      <w:r w:rsidRPr="005B25A1">
        <w:rPr>
          <w:b/>
          <w:bCs/>
        </w:rPr>
        <w:t>Status:</w:t>
      </w:r>
      <w:r>
        <w:t xml:space="preserve"> </w:t>
      </w:r>
      <w:r w:rsidRPr="00B56CC5">
        <w:rPr>
          <w:color w:val="0000FF"/>
        </w:rPr>
        <w:t>Not handled</w:t>
      </w:r>
      <w:r>
        <w:t>.</w:t>
      </w:r>
    </w:p>
    <w:p w14:paraId="6D03F3B2"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 1: PDU Set QoS handling - UL</w:t>
      </w:r>
    </w:p>
    <w:p w14:paraId="4BA8EC60" w14:textId="77777777" w:rsidR="0017609F" w:rsidRDefault="0017609F" w:rsidP="0017609F">
      <w:pPr>
        <w:pStyle w:val="NormTop"/>
      </w:pPr>
      <w:r w:rsidRPr="00ED26F2">
        <w:rPr>
          <w:color w:val="0000FF"/>
        </w:rPr>
        <w:t>S2-2405954</w:t>
      </w:r>
      <w:r w:rsidRPr="00D53282">
        <w:t xml:space="preserve"> </w:t>
      </w:r>
      <w:r>
        <w:t>(P-CR) 23.700-70: KI#1, interim agreement for UL/DL PDU Set handling support indications. (Source: Vivo, China Mobile, China Unicom, OPPO, MediaTek, Meta USA, ZTE)</w:t>
      </w:r>
      <w:r>
        <w:br/>
      </w:r>
      <w:r w:rsidRPr="00D53282">
        <w:rPr>
          <w:b/>
        </w:rPr>
        <w:t>Document for:</w:t>
      </w:r>
      <w:r w:rsidRPr="00D53282">
        <w:t xml:space="preserve"> </w:t>
      </w:r>
      <w:r>
        <w:t>Approval</w:t>
      </w:r>
      <w:r>
        <w:br/>
      </w:r>
      <w:r w:rsidRPr="00D53282">
        <w:rPr>
          <w:b/>
        </w:rPr>
        <w:t>Abstract:</w:t>
      </w:r>
      <w:r w:rsidRPr="00D53282">
        <w:t xml:space="preserve"> </w:t>
      </w:r>
      <w:r>
        <w:br/>
        <w:t>It is proposed to add the following interim agreement for KI#1.</w:t>
      </w:r>
    </w:p>
    <w:p w14:paraId="2A80EA54" w14:textId="77777777" w:rsidR="0017609F" w:rsidRPr="005B25A1" w:rsidRDefault="0017609F" w:rsidP="0017609F">
      <w:pPr>
        <w:keepNext/>
        <w:keepLines/>
        <w:rPr>
          <w:b/>
          <w:bCs/>
        </w:rPr>
      </w:pPr>
      <w:r w:rsidRPr="005B25A1">
        <w:rPr>
          <w:b/>
          <w:bCs/>
        </w:rPr>
        <w:t>Convenor comment:</w:t>
      </w:r>
    </w:p>
    <w:p w14:paraId="2EAA6EFC" w14:textId="77777777" w:rsidR="0017609F" w:rsidRPr="005B25A1" w:rsidRDefault="0017609F" w:rsidP="0017609F">
      <w:pPr>
        <w:keepNext/>
        <w:keepLines/>
      </w:pPr>
      <w:r w:rsidRPr="005B25A1">
        <w:t>Handle.</w:t>
      </w:r>
    </w:p>
    <w:p w14:paraId="5B70848C" w14:textId="77777777" w:rsidR="0017609F" w:rsidRPr="005B25A1" w:rsidRDefault="0017609F" w:rsidP="0017609F">
      <w:pPr>
        <w:keepNext/>
        <w:keepLines/>
        <w:rPr>
          <w:b/>
          <w:bCs/>
        </w:rPr>
      </w:pPr>
      <w:r w:rsidRPr="005B25A1">
        <w:rPr>
          <w:b/>
          <w:bCs/>
        </w:rPr>
        <w:t>Parallel discussion:</w:t>
      </w:r>
    </w:p>
    <w:p w14:paraId="0699E83F" w14:textId="77777777" w:rsidR="0017609F" w:rsidRPr="00B81031" w:rsidRDefault="0017609F" w:rsidP="0017609F">
      <w:pPr>
        <w:keepNext/>
        <w:keepLines/>
        <w:rPr>
          <w:i/>
        </w:rPr>
      </w:pPr>
      <w:r>
        <w:rPr>
          <w:i/>
        </w:rPr>
        <w:t xml:space="preserve">Merged into </w:t>
      </w:r>
      <w:r w:rsidRPr="00ED26F2">
        <w:rPr>
          <w:i/>
          <w:color w:val="0000FF"/>
        </w:rPr>
        <w:t>S2-2406883</w:t>
      </w:r>
      <w:r>
        <w:rPr>
          <w:i/>
        </w:rPr>
        <w:t>.</w:t>
      </w:r>
    </w:p>
    <w:p w14:paraId="596F7640" w14:textId="77777777" w:rsidR="0017609F" w:rsidRPr="005B25A1" w:rsidRDefault="0017609F" w:rsidP="0017609F">
      <w:pPr>
        <w:keepNext/>
        <w:keepLines/>
        <w:rPr>
          <w:b/>
          <w:bCs/>
        </w:rPr>
      </w:pPr>
      <w:r w:rsidRPr="005B25A1">
        <w:rPr>
          <w:b/>
          <w:bCs/>
        </w:rPr>
        <w:t>Plenary Discussion:</w:t>
      </w:r>
    </w:p>
    <w:p w14:paraId="24186C63" w14:textId="77777777" w:rsidR="0017609F" w:rsidRPr="005B25A1" w:rsidRDefault="0017609F" w:rsidP="0017609F">
      <w:pPr>
        <w:keepNext/>
        <w:keepLines/>
      </w:pPr>
      <w:r w:rsidRPr="005B25A1">
        <w:t>Merged.</w:t>
      </w:r>
    </w:p>
    <w:p w14:paraId="5802E476" w14:textId="77777777" w:rsidR="0017609F" w:rsidRPr="00EB0339" w:rsidRDefault="0017609F" w:rsidP="0017609F">
      <w:r w:rsidRPr="005B25A1">
        <w:rPr>
          <w:b/>
          <w:bCs/>
        </w:rPr>
        <w:t>Status:</w:t>
      </w:r>
      <w:r>
        <w:t xml:space="preserve"> </w:t>
      </w:r>
      <w:r>
        <w:rPr>
          <w:color w:val="0000FF"/>
        </w:rPr>
        <w:t>Merged</w:t>
      </w:r>
      <w:r>
        <w:t>.</w:t>
      </w:r>
    </w:p>
    <w:p w14:paraId="02035C30" w14:textId="77777777" w:rsidR="0017609F" w:rsidRDefault="0017609F" w:rsidP="0017609F">
      <w:pPr>
        <w:pStyle w:val="NormTop"/>
      </w:pPr>
      <w:r w:rsidRPr="00ED26F2">
        <w:rPr>
          <w:color w:val="0000FF"/>
        </w:rPr>
        <w:t>S2-2406571</w:t>
      </w:r>
      <w:r w:rsidRPr="00D53282">
        <w:t xml:space="preserve"> </w:t>
      </w:r>
      <w:r>
        <w:t>(P-CR) 23.700-70: Conclusion for KI#1: UL PDU Set Handling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evaluation and interim conclusion for the UL PDU Set Handing issues within KI#1.</w:t>
      </w:r>
    </w:p>
    <w:p w14:paraId="1874D9CD" w14:textId="77777777" w:rsidR="00B56CC5" w:rsidRPr="005B25A1" w:rsidRDefault="00B56CC5" w:rsidP="00B56CC5">
      <w:pPr>
        <w:keepNext/>
        <w:keepLines/>
        <w:rPr>
          <w:b/>
          <w:bCs/>
        </w:rPr>
      </w:pPr>
      <w:r w:rsidRPr="005B25A1">
        <w:rPr>
          <w:b/>
          <w:bCs/>
        </w:rPr>
        <w:t>Parallel discussion:</w:t>
      </w:r>
    </w:p>
    <w:p w14:paraId="55D44777" w14:textId="77777777" w:rsidR="00B56CC5" w:rsidRPr="005B25A1" w:rsidRDefault="00B56CC5" w:rsidP="00B56CC5">
      <w:pPr>
        <w:keepNext/>
        <w:keepLines/>
      </w:pPr>
      <w:r w:rsidRPr="00B56CC5">
        <w:rPr>
          <w:color w:val="0000FF"/>
        </w:rPr>
        <w:t>Not handled</w:t>
      </w:r>
      <w:r>
        <w:t>.</w:t>
      </w:r>
    </w:p>
    <w:p w14:paraId="4BC690B3" w14:textId="77777777" w:rsidR="00B56CC5" w:rsidRPr="00EB0339" w:rsidRDefault="00B56CC5" w:rsidP="00B56CC5">
      <w:r w:rsidRPr="005B25A1">
        <w:rPr>
          <w:b/>
          <w:bCs/>
        </w:rPr>
        <w:t>Status:</w:t>
      </w:r>
      <w:r>
        <w:t xml:space="preserve"> </w:t>
      </w:r>
      <w:r w:rsidRPr="00B56CC5">
        <w:rPr>
          <w:color w:val="0000FF"/>
        </w:rPr>
        <w:t>Not handled</w:t>
      </w:r>
      <w:r>
        <w:t>.</w:t>
      </w:r>
    </w:p>
    <w:p w14:paraId="16761318"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KI 2: PDU Set info identification in case of E2E encryption</w:t>
      </w:r>
    </w:p>
    <w:p w14:paraId="4AC72F26" w14:textId="77777777" w:rsidR="0017609F" w:rsidRDefault="0017609F" w:rsidP="0017609F">
      <w:pPr>
        <w:pStyle w:val="NormTop"/>
      </w:pPr>
      <w:r w:rsidRPr="00ED26F2">
        <w:rPr>
          <w:color w:val="0000FF"/>
        </w:rPr>
        <w:t>S2-2406227</w:t>
      </w:r>
      <w:r w:rsidRPr="00D53282">
        <w:t xml:space="preserve"> </w:t>
      </w:r>
      <w:r>
        <w:t>(P-CR) 23.700-70: KI#2 Evaluation and Conclusion . (Source: Ericsson, Meta USA, Apple, Lenovo)</w:t>
      </w:r>
      <w:r>
        <w:br/>
      </w:r>
      <w:r w:rsidRPr="00D53282">
        <w:rPr>
          <w:b/>
        </w:rPr>
        <w:t>Document for:</w:t>
      </w:r>
      <w:r w:rsidRPr="00D53282">
        <w:t xml:space="preserve"> </w:t>
      </w:r>
      <w:r>
        <w:t>Approval</w:t>
      </w:r>
      <w:r>
        <w:br/>
      </w:r>
      <w:r w:rsidRPr="00D53282">
        <w:rPr>
          <w:b/>
        </w:rPr>
        <w:t>Abstract:</w:t>
      </w:r>
      <w:r w:rsidRPr="00D53282">
        <w:t xml:space="preserve"> </w:t>
      </w:r>
      <w:r>
        <w:br/>
        <w:t>Provides evaluation of Solutions for KI#2 and the associated conclusion.</w:t>
      </w:r>
    </w:p>
    <w:p w14:paraId="56689DD2" w14:textId="77777777" w:rsidR="0017609F" w:rsidRPr="005B25A1" w:rsidRDefault="0017609F" w:rsidP="0017609F">
      <w:pPr>
        <w:keepNext/>
        <w:keepLines/>
        <w:rPr>
          <w:b/>
          <w:bCs/>
        </w:rPr>
      </w:pPr>
      <w:r w:rsidRPr="005B25A1">
        <w:rPr>
          <w:b/>
          <w:bCs/>
        </w:rPr>
        <w:t>Convenor comment:</w:t>
      </w:r>
    </w:p>
    <w:p w14:paraId="067B530A" w14:textId="77777777" w:rsidR="0017609F" w:rsidRPr="005B25A1" w:rsidRDefault="0017609F" w:rsidP="0017609F">
      <w:pPr>
        <w:keepNext/>
        <w:keepLines/>
      </w:pPr>
      <w:r w:rsidRPr="005B25A1">
        <w:t>Handle.</w:t>
      </w:r>
    </w:p>
    <w:p w14:paraId="1BA9EF28" w14:textId="77777777" w:rsidR="00B56CC5" w:rsidRPr="005B25A1" w:rsidRDefault="00B56CC5" w:rsidP="00B56CC5">
      <w:pPr>
        <w:keepNext/>
        <w:keepLines/>
        <w:rPr>
          <w:b/>
          <w:bCs/>
        </w:rPr>
      </w:pPr>
      <w:r w:rsidRPr="005B25A1">
        <w:rPr>
          <w:b/>
          <w:bCs/>
        </w:rPr>
        <w:t>Parallel discussion:</w:t>
      </w:r>
    </w:p>
    <w:p w14:paraId="614899FC" w14:textId="77777777" w:rsidR="00B56CC5" w:rsidRPr="005B25A1" w:rsidRDefault="00B56CC5" w:rsidP="00B56CC5">
      <w:pPr>
        <w:keepNext/>
        <w:keepLines/>
      </w:pPr>
      <w:r w:rsidRPr="00B56CC5">
        <w:rPr>
          <w:color w:val="0000FF"/>
        </w:rPr>
        <w:t>Not handled</w:t>
      </w:r>
      <w:r>
        <w:t>.</w:t>
      </w:r>
    </w:p>
    <w:p w14:paraId="39484B30" w14:textId="77777777" w:rsidR="00B56CC5" w:rsidRPr="00EB0339" w:rsidRDefault="00B56CC5" w:rsidP="00B56CC5">
      <w:r w:rsidRPr="005B25A1">
        <w:rPr>
          <w:b/>
          <w:bCs/>
        </w:rPr>
        <w:t>Status:</w:t>
      </w:r>
      <w:r>
        <w:t xml:space="preserve"> </w:t>
      </w:r>
      <w:r w:rsidRPr="00B56CC5">
        <w:rPr>
          <w:color w:val="0000FF"/>
        </w:rPr>
        <w:t>Not handled</w:t>
      </w:r>
      <w:r>
        <w:t>.</w:t>
      </w:r>
    </w:p>
    <w:p w14:paraId="3F4DADCA" w14:textId="77777777" w:rsidR="0017609F" w:rsidRDefault="0017609F" w:rsidP="0017609F">
      <w:pPr>
        <w:pStyle w:val="NormTop"/>
      </w:pPr>
      <w:r w:rsidRPr="00ED26F2">
        <w:rPr>
          <w:color w:val="0000FF"/>
        </w:rPr>
        <w:lastRenderedPageBreak/>
        <w:t>S2-2405909</w:t>
      </w:r>
      <w:r w:rsidRPr="00D53282">
        <w:t xml:space="preserve"> </w:t>
      </w:r>
      <w:r>
        <w:t>(P-CR) 23.700-70: TR 23.700-70 KI#2: Evaluation &amp; Conclusion for Supporting PDU Set Info. Identification for E2E Encrypted XRM Traffic. (Source: China Mobile, China Unicom, Huawei, HiSilicon, vivo)</w:t>
      </w:r>
      <w:r>
        <w:br/>
      </w:r>
      <w:r w:rsidRPr="00D53282">
        <w:rPr>
          <w:b/>
        </w:rPr>
        <w:t>Document for:</w:t>
      </w:r>
      <w:r w:rsidRPr="00D53282">
        <w:t xml:space="preserve"> </w:t>
      </w:r>
      <w:r>
        <w:t>Approval</w:t>
      </w:r>
      <w:r>
        <w:br/>
      </w:r>
      <w:r w:rsidRPr="00D53282">
        <w:rPr>
          <w:b/>
        </w:rPr>
        <w:t>Abstract:</w:t>
      </w:r>
      <w:r w:rsidRPr="00D53282">
        <w:t xml:space="preserve"> </w:t>
      </w:r>
      <w:r>
        <w:br/>
        <w:t>This pCR evaluates eight (8) different solutions that have been agreed to support the PDU Set information identification for end-to-end encrypted XRM streams. After applying the comparison criteria we have categorized in the pCR, we conclude that Media over QUIC, is the best candidate to be adopted forward.</w:t>
      </w:r>
    </w:p>
    <w:p w14:paraId="2210E26B" w14:textId="77777777" w:rsidR="0017609F" w:rsidRPr="005B25A1" w:rsidRDefault="0017609F" w:rsidP="0017609F">
      <w:pPr>
        <w:keepNext/>
        <w:keepLines/>
        <w:rPr>
          <w:b/>
          <w:bCs/>
        </w:rPr>
      </w:pPr>
      <w:r w:rsidRPr="005B25A1">
        <w:rPr>
          <w:b/>
          <w:bCs/>
        </w:rPr>
        <w:t>Convenor comment:</w:t>
      </w:r>
    </w:p>
    <w:p w14:paraId="7CCAFA02" w14:textId="77777777" w:rsidR="0017609F" w:rsidRPr="005B25A1" w:rsidRDefault="0017609F" w:rsidP="0017609F">
      <w:pPr>
        <w:keepNext/>
        <w:keepLines/>
      </w:pPr>
      <w:r w:rsidRPr="005B25A1">
        <w:t>Handle.</w:t>
      </w:r>
    </w:p>
    <w:p w14:paraId="11E62873" w14:textId="77777777" w:rsidR="0017609F" w:rsidRPr="005B25A1" w:rsidRDefault="0017609F" w:rsidP="0017609F">
      <w:pPr>
        <w:keepNext/>
        <w:keepLines/>
        <w:rPr>
          <w:b/>
          <w:bCs/>
        </w:rPr>
      </w:pPr>
      <w:r w:rsidRPr="005B25A1">
        <w:rPr>
          <w:b/>
          <w:bCs/>
        </w:rPr>
        <w:t>Parallel discussion:</w:t>
      </w:r>
    </w:p>
    <w:p w14:paraId="45AA71DC" w14:textId="77777777" w:rsidR="0017609F" w:rsidRPr="00B81031" w:rsidRDefault="0017609F" w:rsidP="0017609F">
      <w:pPr>
        <w:keepNext/>
        <w:keepLines/>
        <w:rPr>
          <w:i/>
        </w:rPr>
      </w:pPr>
      <w:r>
        <w:rPr>
          <w:i/>
        </w:rPr>
        <w:t xml:space="preserve">Revised in parallel session to </w:t>
      </w:r>
      <w:r w:rsidRPr="00ED26F2">
        <w:rPr>
          <w:i/>
          <w:color w:val="0000FF"/>
        </w:rPr>
        <w:t>S2-2406884</w:t>
      </w:r>
      <w:r>
        <w:rPr>
          <w:i/>
        </w:rPr>
        <w:t>.</w:t>
      </w:r>
    </w:p>
    <w:p w14:paraId="36DED399" w14:textId="77777777" w:rsidR="0017609F" w:rsidRPr="00B81031" w:rsidRDefault="0017609F" w:rsidP="0017609F">
      <w:pPr>
        <w:keepNext/>
        <w:keepLines/>
        <w:rPr>
          <w:i/>
        </w:rPr>
      </w:pPr>
      <w:r>
        <w:rPr>
          <w:i/>
        </w:rPr>
        <w:t xml:space="preserve">Revised in parallel session to </w:t>
      </w:r>
      <w:r w:rsidRPr="00ED26F2">
        <w:rPr>
          <w:i/>
          <w:color w:val="0000FF"/>
        </w:rPr>
        <w:t>S2-2406955</w:t>
      </w:r>
      <w:r>
        <w:rPr>
          <w:i/>
        </w:rPr>
        <w:t>.</w:t>
      </w:r>
    </w:p>
    <w:p w14:paraId="1D6863C9" w14:textId="77777777" w:rsidR="0017609F" w:rsidRPr="00B81031" w:rsidRDefault="0017609F" w:rsidP="0017609F">
      <w:pPr>
        <w:keepNext/>
        <w:keepLines/>
        <w:rPr>
          <w:i/>
        </w:rPr>
      </w:pPr>
      <w:r>
        <w:rPr>
          <w:i/>
        </w:rPr>
        <w:t xml:space="preserve">Revised in parallel session to </w:t>
      </w:r>
      <w:r w:rsidRPr="00ED26F2">
        <w:rPr>
          <w:i/>
          <w:color w:val="0000FF"/>
        </w:rPr>
        <w:t>S2-2407174</w:t>
      </w:r>
      <w:r>
        <w:rPr>
          <w:i/>
        </w:rPr>
        <w:t>.</w:t>
      </w:r>
    </w:p>
    <w:p w14:paraId="48C8C945" w14:textId="77777777" w:rsidR="0017609F" w:rsidRPr="00B81031" w:rsidRDefault="0017609F" w:rsidP="0017609F">
      <w:pPr>
        <w:keepNext/>
        <w:keepLines/>
        <w:rPr>
          <w:i/>
        </w:rPr>
      </w:pPr>
      <w:r>
        <w:rPr>
          <w:i/>
        </w:rPr>
        <w:t xml:space="preserve">Revised in parallel session to </w:t>
      </w:r>
      <w:r w:rsidRPr="00ED26F2">
        <w:rPr>
          <w:i/>
          <w:color w:val="0000FF"/>
        </w:rPr>
        <w:t>S2-2407196</w:t>
      </w:r>
      <w:r>
        <w:rPr>
          <w:i/>
        </w:rPr>
        <w:t>.</w:t>
      </w:r>
    </w:p>
    <w:p w14:paraId="59DE3F32" w14:textId="77777777" w:rsidR="0017609F" w:rsidRPr="005B25A1" w:rsidRDefault="0017609F" w:rsidP="0017609F">
      <w:pPr>
        <w:keepNext/>
        <w:keepLines/>
        <w:rPr>
          <w:b/>
          <w:bCs/>
        </w:rPr>
      </w:pPr>
      <w:r w:rsidRPr="005B25A1">
        <w:rPr>
          <w:b/>
          <w:bCs/>
        </w:rPr>
        <w:t>Plenary Discussion:</w:t>
      </w:r>
    </w:p>
    <w:p w14:paraId="3E2B46EB" w14:textId="77777777" w:rsidR="0017609F" w:rsidRPr="007B5CD8" w:rsidRDefault="0017609F" w:rsidP="0017609F">
      <w:pPr>
        <w:keepNext/>
        <w:keepLines/>
      </w:pPr>
      <w:r>
        <w:t xml:space="preserve">Google objected to this interim conclusion as this restricts the options. ZTE asked for another option to be added and suggested postponing this. Qualcomm commented that it is an interim conclusion and can be further discussed further at the next meeting. It was suggested to have a Working Agreement for this. The SA WG2 Chair did not want to set Working Agreements at this time as there is still time for further discussion and resolution in the Release. China Mobile asked whether a Working assumption can be set for this. This should be discussed off-line until the next meeting to try to come to a resolution and this was then </w:t>
      </w:r>
      <w:r w:rsidRPr="00C3284B">
        <w:rPr>
          <w:color w:val="0000FF"/>
        </w:rPr>
        <w:t>noted</w:t>
      </w:r>
      <w:r>
        <w:t>.</w:t>
      </w:r>
    </w:p>
    <w:p w14:paraId="1D4C727A" w14:textId="77777777" w:rsidR="0017609F" w:rsidRPr="00EB0339" w:rsidRDefault="0017609F" w:rsidP="0017609F">
      <w:r w:rsidRPr="005B25A1">
        <w:rPr>
          <w:b/>
          <w:bCs/>
        </w:rPr>
        <w:t>Status:</w:t>
      </w:r>
      <w:r>
        <w:t xml:space="preserve"> </w:t>
      </w:r>
      <w:r w:rsidRPr="00C3284B">
        <w:rPr>
          <w:color w:val="0000FF"/>
        </w:rPr>
        <w:t>Noted</w:t>
      </w:r>
      <w:r>
        <w:t>.</w:t>
      </w:r>
    </w:p>
    <w:p w14:paraId="18D06247" w14:textId="77777777" w:rsidR="0017609F" w:rsidRDefault="0017609F" w:rsidP="0017609F">
      <w:pPr>
        <w:pStyle w:val="NormTop"/>
      </w:pPr>
      <w:r w:rsidRPr="00ED26F2">
        <w:rPr>
          <w:color w:val="0000FF"/>
        </w:rPr>
        <w:t>S2-2406248</w:t>
      </w:r>
      <w:r w:rsidRPr="00D53282">
        <w:t xml:space="preserve"> </w:t>
      </w:r>
      <w:r>
        <w:t>(LS OUT) [DRAFT] LS on handling of end-to-end ciphered XRM traffic using MoQ between the UE and the Application server (Source: Nokia)</w:t>
      </w:r>
      <w:r>
        <w:br/>
      </w:r>
      <w:r w:rsidRPr="00D53282">
        <w:rPr>
          <w:b/>
        </w:rPr>
        <w:t>Document for:</w:t>
      </w:r>
      <w:r w:rsidRPr="00D53282">
        <w:t xml:space="preserve"> </w:t>
      </w:r>
      <w:r>
        <w:t>Approval</w:t>
      </w:r>
      <w:r>
        <w:br/>
      </w:r>
      <w:r w:rsidRPr="00D53282">
        <w:rPr>
          <w:b/>
        </w:rPr>
        <w:t>Abstract:</w:t>
      </w:r>
      <w:r w:rsidRPr="00D53282">
        <w:t xml:space="preserve"> </w:t>
      </w:r>
      <w:r>
        <w:br/>
        <w:t>[DRAFT] LS on handling of end-to-end ciphered XRM traffic using MoQ between the UE and the Application server.</w:t>
      </w:r>
    </w:p>
    <w:p w14:paraId="0D56FADD" w14:textId="77777777" w:rsidR="0017609F" w:rsidRPr="005B25A1" w:rsidRDefault="0017609F" w:rsidP="0017609F">
      <w:pPr>
        <w:keepNext/>
        <w:keepLines/>
        <w:rPr>
          <w:b/>
          <w:bCs/>
        </w:rPr>
      </w:pPr>
      <w:r w:rsidRPr="005B25A1">
        <w:rPr>
          <w:b/>
          <w:bCs/>
        </w:rPr>
        <w:t>Convenor comment:</w:t>
      </w:r>
    </w:p>
    <w:p w14:paraId="5CE2A52F" w14:textId="77777777" w:rsidR="0017609F" w:rsidRPr="005B25A1" w:rsidRDefault="0017609F" w:rsidP="0017609F">
      <w:pPr>
        <w:keepNext/>
        <w:keepLines/>
      </w:pPr>
      <w:r w:rsidRPr="005B25A1">
        <w:t>Handle (LS).</w:t>
      </w:r>
    </w:p>
    <w:p w14:paraId="7DE7DF0D" w14:textId="77777777" w:rsidR="0017609F" w:rsidRPr="005B25A1" w:rsidRDefault="0017609F" w:rsidP="0017609F">
      <w:pPr>
        <w:keepNext/>
        <w:keepLines/>
        <w:rPr>
          <w:b/>
          <w:bCs/>
        </w:rPr>
      </w:pPr>
      <w:r w:rsidRPr="005B25A1">
        <w:rPr>
          <w:b/>
          <w:bCs/>
        </w:rPr>
        <w:t>Parallel discussion:</w:t>
      </w:r>
    </w:p>
    <w:p w14:paraId="4364F3E7" w14:textId="77777777" w:rsidR="0017609F" w:rsidRPr="00B81031" w:rsidRDefault="0017609F" w:rsidP="0017609F">
      <w:pPr>
        <w:keepNext/>
        <w:keepLines/>
        <w:rPr>
          <w:i/>
        </w:rPr>
      </w:pPr>
      <w:r>
        <w:rPr>
          <w:i/>
        </w:rPr>
        <w:t xml:space="preserve">Revised in parallel session to </w:t>
      </w:r>
      <w:r w:rsidRPr="00ED26F2">
        <w:rPr>
          <w:i/>
          <w:color w:val="0000FF"/>
        </w:rPr>
        <w:t>S2-2406885</w:t>
      </w:r>
      <w:r>
        <w:rPr>
          <w:i/>
        </w:rPr>
        <w:t>.</w:t>
      </w:r>
    </w:p>
    <w:p w14:paraId="12EDBA44" w14:textId="77777777" w:rsidR="0017609F" w:rsidRPr="00B81031" w:rsidRDefault="0017609F" w:rsidP="0017609F">
      <w:pPr>
        <w:keepNext/>
        <w:keepLines/>
        <w:rPr>
          <w:i/>
        </w:rPr>
      </w:pPr>
      <w:r>
        <w:rPr>
          <w:i/>
        </w:rPr>
        <w:t xml:space="preserve">Revised in parallel session to </w:t>
      </w:r>
      <w:r w:rsidRPr="00ED26F2">
        <w:rPr>
          <w:i/>
          <w:color w:val="0000FF"/>
        </w:rPr>
        <w:t>S2-2406964</w:t>
      </w:r>
      <w:r>
        <w:rPr>
          <w:i/>
        </w:rPr>
        <w:t>.</w:t>
      </w:r>
    </w:p>
    <w:p w14:paraId="450F71E8" w14:textId="77777777" w:rsidR="0017609F" w:rsidRPr="00B81031" w:rsidRDefault="0017609F" w:rsidP="0017609F">
      <w:pPr>
        <w:keepNext/>
        <w:keepLines/>
        <w:rPr>
          <w:i/>
        </w:rPr>
      </w:pPr>
      <w:r>
        <w:rPr>
          <w:i/>
        </w:rPr>
        <w:t xml:space="preserve">Revised in parallel session to </w:t>
      </w:r>
      <w:r w:rsidRPr="00ED26F2">
        <w:rPr>
          <w:i/>
          <w:color w:val="0000FF"/>
        </w:rPr>
        <w:t>S2-2407175</w:t>
      </w:r>
      <w:r>
        <w:rPr>
          <w:i/>
        </w:rPr>
        <w:t>.</w:t>
      </w:r>
    </w:p>
    <w:p w14:paraId="7C91BBC0" w14:textId="77777777" w:rsidR="0017609F" w:rsidRPr="00B81031" w:rsidRDefault="0017609F" w:rsidP="0017609F">
      <w:pPr>
        <w:keepNext/>
        <w:keepLines/>
        <w:rPr>
          <w:i/>
        </w:rPr>
      </w:pPr>
      <w:r>
        <w:rPr>
          <w:i/>
        </w:rPr>
        <w:t>Withdrawn.</w:t>
      </w:r>
    </w:p>
    <w:p w14:paraId="7DDCB938" w14:textId="77777777" w:rsidR="0017609F" w:rsidRPr="005B25A1" w:rsidRDefault="0017609F" w:rsidP="0017609F">
      <w:pPr>
        <w:keepNext/>
        <w:keepLines/>
        <w:rPr>
          <w:b/>
          <w:bCs/>
        </w:rPr>
      </w:pPr>
      <w:r w:rsidRPr="005B25A1">
        <w:rPr>
          <w:b/>
          <w:bCs/>
        </w:rPr>
        <w:t>Plenary Discussion:</w:t>
      </w:r>
    </w:p>
    <w:p w14:paraId="17BA9EF2" w14:textId="77777777" w:rsidR="0017609F" w:rsidRPr="005B25A1" w:rsidRDefault="0017609F" w:rsidP="0017609F">
      <w:pPr>
        <w:keepNext/>
        <w:keepLines/>
      </w:pPr>
      <w:r w:rsidRPr="005B25A1">
        <w:t>Withdrawn.</w:t>
      </w:r>
    </w:p>
    <w:p w14:paraId="6D70584B" w14:textId="77777777" w:rsidR="0017609F" w:rsidRPr="00EB0339" w:rsidRDefault="0017609F" w:rsidP="0017609F">
      <w:r w:rsidRPr="005B25A1">
        <w:rPr>
          <w:b/>
          <w:bCs/>
        </w:rPr>
        <w:t>Status:</w:t>
      </w:r>
      <w:r>
        <w:t xml:space="preserve"> </w:t>
      </w:r>
      <w:r>
        <w:rPr>
          <w:color w:val="FF0000"/>
        </w:rPr>
        <w:t>Withdrawn</w:t>
      </w:r>
      <w:r>
        <w:t>.</w:t>
      </w:r>
    </w:p>
    <w:p w14:paraId="09F81FCC" w14:textId="77777777" w:rsidR="0017609F" w:rsidRDefault="0017609F" w:rsidP="0017609F">
      <w:pPr>
        <w:pStyle w:val="NormTop"/>
      </w:pPr>
      <w:r w:rsidRPr="00ED26F2">
        <w:rPr>
          <w:color w:val="0000FF"/>
        </w:rPr>
        <w:lastRenderedPageBreak/>
        <w:t>S2-2406242</w:t>
      </w:r>
      <w:r w:rsidRPr="00D53282">
        <w:t xml:space="preserve"> </w:t>
      </w:r>
      <w:r>
        <w:t>(P-CR) 23.700-70: Conclusion for KI 2. (Source: Nokia)</w:t>
      </w:r>
      <w:r>
        <w:br/>
      </w:r>
      <w:r w:rsidRPr="00D53282">
        <w:rPr>
          <w:b/>
        </w:rPr>
        <w:t>Document for:</w:t>
      </w:r>
      <w:r w:rsidRPr="00D53282">
        <w:t xml:space="preserve"> </w:t>
      </w:r>
      <w:r>
        <w:t>Approval</w:t>
      </w:r>
      <w:r>
        <w:br/>
      </w:r>
      <w:r w:rsidRPr="00D53282">
        <w:rPr>
          <w:b/>
        </w:rPr>
        <w:t>Abstract:</w:t>
      </w:r>
      <w:r w:rsidRPr="00D53282">
        <w:t xml:space="preserve"> </w:t>
      </w:r>
      <w:r>
        <w:br/>
        <w:t>Conclusion for KI 2.</w:t>
      </w:r>
    </w:p>
    <w:p w14:paraId="257946D5" w14:textId="77777777" w:rsidR="00B56CC5" w:rsidRPr="005B25A1" w:rsidRDefault="00B56CC5" w:rsidP="00B56CC5">
      <w:pPr>
        <w:keepNext/>
        <w:keepLines/>
        <w:rPr>
          <w:b/>
          <w:bCs/>
        </w:rPr>
      </w:pPr>
      <w:r w:rsidRPr="005B25A1">
        <w:rPr>
          <w:b/>
          <w:bCs/>
        </w:rPr>
        <w:t>Parallel discussion:</w:t>
      </w:r>
    </w:p>
    <w:p w14:paraId="389F1D6A" w14:textId="77777777" w:rsidR="00B56CC5" w:rsidRPr="005B25A1" w:rsidRDefault="00B56CC5" w:rsidP="00B56CC5">
      <w:pPr>
        <w:keepNext/>
        <w:keepLines/>
      </w:pPr>
      <w:r w:rsidRPr="00B56CC5">
        <w:rPr>
          <w:color w:val="0000FF"/>
        </w:rPr>
        <w:t>Not handled</w:t>
      </w:r>
      <w:r>
        <w:t>.</w:t>
      </w:r>
    </w:p>
    <w:p w14:paraId="4B3842A6" w14:textId="77777777" w:rsidR="00B56CC5" w:rsidRPr="00EB0339" w:rsidRDefault="00B56CC5" w:rsidP="00B56CC5">
      <w:r w:rsidRPr="005B25A1">
        <w:rPr>
          <w:b/>
          <w:bCs/>
        </w:rPr>
        <w:t>Status:</w:t>
      </w:r>
      <w:r>
        <w:t xml:space="preserve"> </w:t>
      </w:r>
      <w:r w:rsidRPr="00B56CC5">
        <w:rPr>
          <w:color w:val="0000FF"/>
        </w:rPr>
        <w:t>Not handled</w:t>
      </w:r>
      <w:r>
        <w:t>.</w:t>
      </w:r>
    </w:p>
    <w:p w14:paraId="579C49A6" w14:textId="77777777" w:rsidR="0017609F" w:rsidRDefault="0017609F" w:rsidP="0017609F">
      <w:pPr>
        <w:pStyle w:val="NormTop"/>
      </w:pPr>
      <w:r w:rsidRPr="00ED26F2">
        <w:rPr>
          <w:color w:val="0000FF"/>
        </w:rPr>
        <w:t>S2-2406805</w:t>
      </w:r>
      <w:r w:rsidRPr="00D53282">
        <w:t xml:space="preserve"> </w:t>
      </w:r>
      <w:r>
        <w:t>(P-CR) 23.700-70: KI#2: Proposal for Conclusion . (Source: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for KI#2.</w:t>
      </w:r>
    </w:p>
    <w:p w14:paraId="4861BDA9" w14:textId="77777777" w:rsidR="00B56CC5" w:rsidRPr="005B25A1" w:rsidRDefault="00B56CC5" w:rsidP="00B56CC5">
      <w:pPr>
        <w:keepNext/>
        <w:keepLines/>
        <w:rPr>
          <w:b/>
          <w:bCs/>
        </w:rPr>
      </w:pPr>
      <w:r w:rsidRPr="005B25A1">
        <w:rPr>
          <w:b/>
          <w:bCs/>
        </w:rPr>
        <w:t>Parallel discussion:</w:t>
      </w:r>
    </w:p>
    <w:p w14:paraId="68B5D0B0" w14:textId="77777777" w:rsidR="00B56CC5" w:rsidRPr="005B25A1" w:rsidRDefault="00B56CC5" w:rsidP="00B56CC5">
      <w:pPr>
        <w:keepNext/>
        <w:keepLines/>
      </w:pPr>
      <w:r w:rsidRPr="00B56CC5">
        <w:rPr>
          <w:color w:val="0000FF"/>
        </w:rPr>
        <w:t>Not handled</w:t>
      </w:r>
      <w:r>
        <w:t>.</w:t>
      </w:r>
    </w:p>
    <w:p w14:paraId="2213D70A" w14:textId="77777777" w:rsidR="00B56CC5" w:rsidRPr="00EB0339" w:rsidRDefault="00B56CC5" w:rsidP="00B56CC5">
      <w:r w:rsidRPr="005B25A1">
        <w:rPr>
          <w:b/>
          <w:bCs/>
        </w:rPr>
        <w:t>Status:</w:t>
      </w:r>
      <w:r>
        <w:t xml:space="preserve"> </w:t>
      </w:r>
      <w:r w:rsidRPr="00B56CC5">
        <w:rPr>
          <w:color w:val="0000FF"/>
        </w:rPr>
        <w:t>Not handled</w:t>
      </w:r>
      <w:r>
        <w:t>.</w:t>
      </w:r>
    </w:p>
    <w:p w14:paraId="408A9B41" w14:textId="77777777" w:rsidR="0017609F" w:rsidRDefault="0017609F" w:rsidP="0017609F">
      <w:pPr>
        <w:pStyle w:val="NormTop"/>
      </w:pPr>
      <w:r w:rsidRPr="00ED26F2">
        <w:rPr>
          <w:color w:val="0000FF"/>
        </w:rPr>
        <w:t>S2-2406236</w:t>
      </w:r>
      <w:r w:rsidRPr="00D53282">
        <w:t xml:space="preserve"> </w:t>
      </w:r>
      <w:r>
        <w:t>(P-CR) 23.700-70: KI#2: Proposal for Evaluation . (Source: Futurewei, Tencent)</w:t>
      </w:r>
      <w:r>
        <w:br/>
      </w:r>
      <w:r w:rsidRPr="00D53282">
        <w:rPr>
          <w:b/>
        </w:rPr>
        <w:t>Document for:</w:t>
      </w:r>
      <w:r w:rsidRPr="00D53282">
        <w:t xml:space="preserve"> </w:t>
      </w:r>
      <w:r>
        <w:t>Approval</w:t>
      </w:r>
      <w:r>
        <w:br/>
      </w:r>
      <w:r w:rsidRPr="00D53282">
        <w:rPr>
          <w:b/>
        </w:rPr>
        <w:t>Abstract:</w:t>
      </w:r>
      <w:r w:rsidRPr="00D53282">
        <w:t xml:space="preserve"> </w:t>
      </w:r>
      <w:r>
        <w:br/>
        <w:t>This contribution proposes principles and proposals to evaluate KI#2.</w:t>
      </w:r>
    </w:p>
    <w:p w14:paraId="6E2D7212" w14:textId="77777777" w:rsidR="00B56CC5" w:rsidRPr="005B25A1" w:rsidRDefault="00B56CC5" w:rsidP="00B56CC5">
      <w:pPr>
        <w:keepNext/>
        <w:keepLines/>
        <w:rPr>
          <w:b/>
          <w:bCs/>
        </w:rPr>
      </w:pPr>
      <w:r w:rsidRPr="005B25A1">
        <w:rPr>
          <w:b/>
          <w:bCs/>
        </w:rPr>
        <w:t>Parallel discussion:</w:t>
      </w:r>
    </w:p>
    <w:p w14:paraId="607E1BC4" w14:textId="77777777" w:rsidR="00B56CC5" w:rsidRPr="005B25A1" w:rsidRDefault="00B56CC5" w:rsidP="00B56CC5">
      <w:pPr>
        <w:keepNext/>
        <w:keepLines/>
      </w:pPr>
      <w:r w:rsidRPr="00B56CC5">
        <w:rPr>
          <w:color w:val="0000FF"/>
        </w:rPr>
        <w:t>Not handled</w:t>
      </w:r>
      <w:r>
        <w:t>.</w:t>
      </w:r>
    </w:p>
    <w:p w14:paraId="60FC1886" w14:textId="77777777" w:rsidR="00B56CC5" w:rsidRPr="00EB0339" w:rsidRDefault="00B56CC5" w:rsidP="00B56CC5">
      <w:r w:rsidRPr="005B25A1">
        <w:rPr>
          <w:b/>
          <w:bCs/>
        </w:rPr>
        <w:t>Status:</w:t>
      </w:r>
      <w:r>
        <w:t xml:space="preserve"> </w:t>
      </w:r>
      <w:r w:rsidRPr="00B56CC5">
        <w:rPr>
          <w:color w:val="0000FF"/>
        </w:rPr>
        <w:t>Not handled</w:t>
      </w:r>
      <w:r>
        <w:t>.</w:t>
      </w:r>
    </w:p>
    <w:p w14:paraId="2F9CA4D0" w14:textId="77777777" w:rsidR="0017609F" w:rsidRDefault="0017609F" w:rsidP="0017609F">
      <w:pPr>
        <w:pStyle w:val="NormTop"/>
      </w:pPr>
      <w:r w:rsidRPr="00ED26F2">
        <w:rPr>
          <w:color w:val="0000FF"/>
        </w:rPr>
        <w:t>S2-2406700</w:t>
      </w:r>
      <w:r w:rsidRPr="00D53282">
        <w:t xml:space="preserve"> </w:t>
      </w:r>
      <w:r>
        <w:t>(P-CR) 23.700-70: KI#2: Additional conclusion. (Source: Intel)</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KI#2.</w:t>
      </w:r>
    </w:p>
    <w:p w14:paraId="4245C337" w14:textId="77777777" w:rsidR="00B56CC5" w:rsidRPr="005B25A1" w:rsidRDefault="00B56CC5" w:rsidP="00B56CC5">
      <w:pPr>
        <w:keepNext/>
        <w:keepLines/>
        <w:rPr>
          <w:b/>
          <w:bCs/>
        </w:rPr>
      </w:pPr>
      <w:r w:rsidRPr="005B25A1">
        <w:rPr>
          <w:b/>
          <w:bCs/>
        </w:rPr>
        <w:t>Parallel discussion:</w:t>
      </w:r>
    </w:p>
    <w:p w14:paraId="095EFC76" w14:textId="77777777" w:rsidR="00B56CC5" w:rsidRPr="005B25A1" w:rsidRDefault="00B56CC5" w:rsidP="00B56CC5">
      <w:pPr>
        <w:keepNext/>
        <w:keepLines/>
      </w:pPr>
      <w:r w:rsidRPr="00B56CC5">
        <w:rPr>
          <w:color w:val="0000FF"/>
        </w:rPr>
        <w:t>Not handled</w:t>
      </w:r>
      <w:r>
        <w:t>.</w:t>
      </w:r>
    </w:p>
    <w:p w14:paraId="1C07E86D" w14:textId="77777777" w:rsidR="00B56CC5" w:rsidRPr="00EB0339" w:rsidRDefault="00B56CC5" w:rsidP="00B56CC5">
      <w:r w:rsidRPr="005B25A1">
        <w:rPr>
          <w:b/>
          <w:bCs/>
        </w:rPr>
        <w:t>Status:</w:t>
      </w:r>
      <w:r>
        <w:t xml:space="preserve"> </w:t>
      </w:r>
      <w:r w:rsidRPr="00B56CC5">
        <w:rPr>
          <w:color w:val="0000FF"/>
        </w:rPr>
        <w:t>Not handled</w:t>
      </w:r>
      <w:r>
        <w:t>.</w:t>
      </w:r>
    </w:p>
    <w:p w14:paraId="5770AFB7"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 3: Leveraging PDU Set info for DSCP marking over N3/N9</w:t>
      </w:r>
    </w:p>
    <w:p w14:paraId="1911E8C2" w14:textId="77777777" w:rsidR="0017609F" w:rsidRDefault="0017609F" w:rsidP="0017609F">
      <w:pPr>
        <w:pStyle w:val="NormTop"/>
      </w:pPr>
      <w:r w:rsidRPr="00ED26F2">
        <w:rPr>
          <w:color w:val="0000FF"/>
        </w:rPr>
        <w:t>S2-2405989</w:t>
      </w:r>
      <w:r w:rsidRPr="00D53282">
        <w:t xml:space="preserve"> </w:t>
      </w:r>
      <w:r>
        <w:t>(P-CR) 23.700-70: KI#3: Conclusion. (Source: Intel)</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KI#3.</w:t>
      </w:r>
    </w:p>
    <w:p w14:paraId="5F1B15D1" w14:textId="77777777" w:rsidR="0017609F" w:rsidRPr="005B25A1" w:rsidRDefault="0017609F" w:rsidP="0017609F">
      <w:pPr>
        <w:keepNext/>
        <w:keepLines/>
        <w:rPr>
          <w:b/>
          <w:bCs/>
        </w:rPr>
      </w:pPr>
      <w:r w:rsidRPr="005B25A1">
        <w:rPr>
          <w:b/>
          <w:bCs/>
        </w:rPr>
        <w:t>Convenor comment:</w:t>
      </w:r>
    </w:p>
    <w:p w14:paraId="2D20EDBC" w14:textId="77777777" w:rsidR="0017609F" w:rsidRPr="005B25A1" w:rsidRDefault="0017609F" w:rsidP="0017609F">
      <w:pPr>
        <w:keepNext/>
        <w:keepLines/>
      </w:pPr>
      <w:r w:rsidRPr="005B25A1">
        <w:t>Handle.</w:t>
      </w:r>
    </w:p>
    <w:p w14:paraId="634D13F8" w14:textId="77777777" w:rsidR="0017609F" w:rsidRPr="005B25A1" w:rsidRDefault="0017609F" w:rsidP="0017609F">
      <w:pPr>
        <w:keepNext/>
        <w:keepLines/>
        <w:rPr>
          <w:b/>
          <w:bCs/>
        </w:rPr>
      </w:pPr>
      <w:r w:rsidRPr="005B25A1">
        <w:rPr>
          <w:b/>
          <w:bCs/>
        </w:rPr>
        <w:t>Parallel discussion:</w:t>
      </w:r>
    </w:p>
    <w:p w14:paraId="1F0406A9" w14:textId="77777777" w:rsidR="0017609F" w:rsidRPr="00B81031" w:rsidRDefault="0017609F" w:rsidP="0017609F">
      <w:pPr>
        <w:keepNext/>
        <w:keepLines/>
        <w:rPr>
          <w:i/>
        </w:rPr>
      </w:pPr>
      <w:r>
        <w:rPr>
          <w:i/>
        </w:rPr>
        <w:t xml:space="preserve">Revised in parallel session to </w:t>
      </w:r>
      <w:r w:rsidRPr="00ED26F2">
        <w:rPr>
          <w:i/>
          <w:color w:val="0000FF"/>
        </w:rPr>
        <w:t>S2-2406886</w:t>
      </w:r>
      <w:r>
        <w:rPr>
          <w:i/>
        </w:rPr>
        <w:t>.</w:t>
      </w:r>
    </w:p>
    <w:p w14:paraId="788034A4" w14:textId="77777777" w:rsidR="0017609F" w:rsidRPr="00B81031" w:rsidRDefault="0017609F" w:rsidP="0017609F">
      <w:pPr>
        <w:keepNext/>
        <w:keepLines/>
        <w:rPr>
          <w:i/>
        </w:rPr>
      </w:pPr>
      <w:r>
        <w:rPr>
          <w:i/>
        </w:rPr>
        <w:t xml:space="preserve">Revised in parallel session to </w:t>
      </w:r>
      <w:r w:rsidRPr="00ED26F2">
        <w:rPr>
          <w:i/>
          <w:color w:val="0000FF"/>
        </w:rPr>
        <w:t>S2-2406956</w:t>
      </w:r>
      <w:r>
        <w:rPr>
          <w:i/>
        </w:rPr>
        <w:t>.</w:t>
      </w:r>
    </w:p>
    <w:p w14:paraId="69708112" w14:textId="77777777" w:rsidR="0017609F" w:rsidRPr="00B81031" w:rsidRDefault="0017609F" w:rsidP="0017609F">
      <w:pPr>
        <w:keepNext/>
        <w:keepLines/>
        <w:rPr>
          <w:i/>
        </w:rPr>
      </w:pPr>
      <w:r>
        <w:rPr>
          <w:i/>
        </w:rPr>
        <w:t xml:space="preserve">Revised in parallel session to </w:t>
      </w:r>
      <w:r w:rsidRPr="00ED26F2">
        <w:rPr>
          <w:i/>
          <w:color w:val="0000FF"/>
        </w:rPr>
        <w:t>S2-2407176</w:t>
      </w:r>
      <w:r>
        <w:rPr>
          <w:i/>
        </w:rPr>
        <w:t>.</w:t>
      </w:r>
    </w:p>
    <w:p w14:paraId="1C14755E" w14:textId="77777777" w:rsidR="0017609F" w:rsidRPr="00B81031" w:rsidRDefault="0017609F" w:rsidP="0017609F">
      <w:pPr>
        <w:keepNext/>
        <w:keepLines/>
        <w:rPr>
          <w:i/>
        </w:rPr>
      </w:pPr>
      <w:r>
        <w:rPr>
          <w:i/>
        </w:rPr>
        <w:t xml:space="preserve">Revised in parallel session to </w:t>
      </w:r>
      <w:r w:rsidRPr="00ED26F2">
        <w:rPr>
          <w:i/>
          <w:color w:val="0000FF"/>
        </w:rPr>
        <w:t>S2-2407194</w:t>
      </w:r>
      <w:r>
        <w:rPr>
          <w:i/>
        </w:rPr>
        <w:t>.</w:t>
      </w:r>
    </w:p>
    <w:p w14:paraId="4C9F509A" w14:textId="77777777" w:rsidR="00B56CC5" w:rsidRPr="00B81031" w:rsidRDefault="00B56CC5" w:rsidP="00B56CC5">
      <w:pPr>
        <w:keepNext/>
        <w:keepLines/>
        <w:rPr>
          <w:i/>
        </w:rPr>
      </w:pPr>
      <w:r>
        <w:rPr>
          <w:i/>
        </w:rPr>
        <w:t>Agreed in parallel session.</w:t>
      </w:r>
    </w:p>
    <w:p w14:paraId="198276B9" w14:textId="77777777" w:rsidR="00B56CC5" w:rsidRPr="005B25A1" w:rsidRDefault="00B56CC5" w:rsidP="00B56CC5">
      <w:pPr>
        <w:keepNext/>
        <w:keepLines/>
        <w:rPr>
          <w:b/>
          <w:bCs/>
        </w:rPr>
      </w:pPr>
      <w:r w:rsidRPr="005B25A1">
        <w:rPr>
          <w:b/>
          <w:bCs/>
        </w:rPr>
        <w:t>Plenary Discussion:</w:t>
      </w:r>
    </w:p>
    <w:p w14:paraId="3D115134" w14:textId="77777777" w:rsidR="00B56CC5" w:rsidRPr="00B56CC5" w:rsidRDefault="00B56CC5" w:rsidP="00B56CC5">
      <w:pPr>
        <w:keepNext/>
        <w:keepLines/>
      </w:pPr>
      <w:r>
        <w:t xml:space="preserve">This was </w:t>
      </w:r>
      <w:r w:rsidRPr="00B56CC5">
        <w:rPr>
          <w:color w:val="FF0000"/>
        </w:rPr>
        <w:t>block approved</w:t>
      </w:r>
      <w:r>
        <w:t>.</w:t>
      </w:r>
    </w:p>
    <w:p w14:paraId="5C6501FE"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7CD3B6E" w14:textId="77777777" w:rsidR="0017609F" w:rsidRDefault="0017609F" w:rsidP="0017609F">
      <w:pPr>
        <w:pStyle w:val="NormTop"/>
      </w:pPr>
      <w:r w:rsidRPr="00ED26F2">
        <w:rPr>
          <w:color w:val="0000FF"/>
        </w:rPr>
        <w:t>S2-2406520</w:t>
      </w:r>
      <w:r w:rsidRPr="00D53282">
        <w:t xml:space="preserve"> </w:t>
      </w:r>
      <w:r>
        <w:t>(P-CR) 23.700-70: Key Issue#3, Conclusions. (Source: Lenovo, Xiaomi)</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KI#3.</w:t>
      </w:r>
    </w:p>
    <w:p w14:paraId="176DD510" w14:textId="77777777" w:rsidR="0017609F" w:rsidRPr="005B25A1" w:rsidRDefault="0017609F" w:rsidP="0017609F">
      <w:pPr>
        <w:keepNext/>
        <w:keepLines/>
        <w:rPr>
          <w:b/>
          <w:bCs/>
        </w:rPr>
      </w:pPr>
      <w:r w:rsidRPr="005B25A1">
        <w:rPr>
          <w:b/>
          <w:bCs/>
        </w:rPr>
        <w:t>Convenor comment:</w:t>
      </w:r>
    </w:p>
    <w:p w14:paraId="6B938214" w14:textId="77777777" w:rsidR="0017609F" w:rsidRPr="005B25A1" w:rsidRDefault="0017609F" w:rsidP="0017609F">
      <w:pPr>
        <w:keepNext/>
        <w:keepLines/>
      </w:pPr>
      <w:r w:rsidRPr="005B25A1">
        <w:t>Handle.</w:t>
      </w:r>
    </w:p>
    <w:p w14:paraId="766C61DB" w14:textId="77777777" w:rsidR="00B56CC5" w:rsidRPr="005B25A1" w:rsidRDefault="00B56CC5" w:rsidP="00B56CC5">
      <w:pPr>
        <w:keepNext/>
        <w:keepLines/>
        <w:rPr>
          <w:b/>
          <w:bCs/>
        </w:rPr>
      </w:pPr>
      <w:r w:rsidRPr="005B25A1">
        <w:rPr>
          <w:b/>
          <w:bCs/>
        </w:rPr>
        <w:t>Parallel discussion:</w:t>
      </w:r>
    </w:p>
    <w:p w14:paraId="36F2FA9B" w14:textId="77777777" w:rsidR="00B56CC5" w:rsidRPr="005B25A1" w:rsidRDefault="00B56CC5" w:rsidP="00B56CC5">
      <w:pPr>
        <w:keepNext/>
        <w:keepLines/>
      </w:pPr>
      <w:r w:rsidRPr="00B56CC5">
        <w:rPr>
          <w:color w:val="0000FF"/>
        </w:rPr>
        <w:t>Not handled</w:t>
      </w:r>
      <w:r>
        <w:t>.</w:t>
      </w:r>
    </w:p>
    <w:p w14:paraId="2284E374" w14:textId="77777777" w:rsidR="00B56CC5" w:rsidRPr="00EB0339" w:rsidRDefault="00B56CC5" w:rsidP="00B56CC5">
      <w:r w:rsidRPr="005B25A1">
        <w:rPr>
          <w:b/>
          <w:bCs/>
        </w:rPr>
        <w:t>Status:</w:t>
      </w:r>
      <w:r>
        <w:t xml:space="preserve"> </w:t>
      </w:r>
      <w:r w:rsidRPr="00B56CC5">
        <w:rPr>
          <w:color w:val="0000FF"/>
        </w:rPr>
        <w:t>Not handled</w:t>
      </w:r>
      <w:r>
        <w:t>.</w:t>
      </w:r>
    </w:p>
    <w:p w14:paraId="0EB7D847" w14:textId="77777777" w:rsidR="0017609F" w:rsidRDefault="0017609F" w:rsidP="0017609F">
      <w:pPr>
        <w:pStyle w:val="NormTop"/>
      </w:pPr>
      <w:r w:rsidRPr="00ED26F2">
        <w:rPr>
          <w:color w:val="0000FF"/>
        </w:rPr>
        <w:t>S2-2406229</w:t>
      </w:r>
      <w:r w:rsidRPr="00D53282">
        <w:t xml:space="preserve"> </w:t>
      </w:r>
      <w:r>
        <w:t>(P-CR) 23.700-70: KI#3 Evaluation and Conclusion . (Source: Ericsson)</w:t>
      </w:r>
      <w:r>
        <w:br/>
      </w:r>
      <w:r w:rsidRPr="00D53282">
        <w:rPr>
          <w:b/>
        </w:rPr>
        <w:t>Document for:</w:t>
      </w:r>
      <w:r w:rsidRPr="00D53282">
        <w:t xml:space="preserve"> </w:t>
      </w:r>
      <w:r>
        <w:t>Approval</w:t>
      </w:r>
      <w:r>
        <w:br/>
      </w:r>
      <w:r w:rsidRPr="00D53282">
        <w:rPr>
          <w:b/>
        </w:rPr>
        <w:t>Abstract:</w:t>
      </w:r>
      <w:r w:rsidRPr="00D53282">
        <w:t xml:space="preserve"> </w:t>
      </w:r>
      <w:r>
        <w:br/>
        <w:t>Provides evaluation of Solutions for KI#3 and the associated conclusion.</w:t>
      </w:r>
    </w:p>
    <w:p w14:paraId="5F169621" w14:textId="77777777" w:rsidR="00B56CC5" w:rsidRPr="005B25A1" w:rsidRDefault="00B56CC5" w:rsidP="00B56CC5">
      <w:pPr>
        <w:keepNext/>
        <w:keepLines/>
        <w:rPr>
          <w:b/>
          <w:bCs/>
        </w:rPr>
      </w:pPr>
      <w:r w:rsidRPr="005B25A1">
        <w:rPr>
          <w:b/>
          <w:bCs/>
        </w:rPr>
        <w:t>Parallel discussion:</w:t>
      </w:r>
    </w:p>
    <w:p w14:paraId="008A6AA6" w14:textId="77777777" w:rsidR="00B56CC5" w:rsidRPr="005B25A1" w:rsidRDefault="00B56CC5" w:rsidP="00B56CC5">
      <w:pPr>
        <w:keepNext/>
        <w:keepLines/>
      </w:pPr>
      <w:r w:rsidRPr="00B56CC5">
        <w:rPr>
          <w:color w:val="0000FF"/>
        </w:rPr>
        <w:t>Not handled</w:t>
      </w:r>
      <w:r>
        <w:t>.</w:t>
      </w:r>
    </w:p>
    <w:p w14:paraId="592A230B" w14:textId="77777777" w:rsidR="00B56CC5" w:rsidRPr="00EB0339" w:rsidRDefault="00B56CC5" w:rsidP="00B56CC5">
      <w:r w:rsidRPr="005B25A1">
        <w:rPr>
          <w:b/>
          <w:bCs/>
        </w:rPr>
        <w:t>Status:</w:t>
      </w:r>
      <w:r>
        <w:t xml:space="preserve"> </w:t>
      </w:r>
      <w:r w:rsidRPr="00B56CC5">
        <w:rPr>
          <w:color w:val="0000FF"/>
        </w:rPr>
        <w:t>Not handled</w:t>
      </w:r>
      <w:r>
        <w:t>.</w:t>
      </w:r>
    </w:p>
    <w:p w14:paraId="1631925C" w14:textId="77777777" w:rsidR="0017609F" w:rsidRDefault="0017609F" w:rsidP="0017609F">
      <w:pPr>
        <w:pStyle w:val="NormTop"/>
      </w:pPr>
      <w:r w:rsidRPr="00ED26F2">
        <w:rPr>
          <w:color w:val="0000FF"/>
        </w:rPr>
        <w:t>S2-2406299</w:t>
      </w:r>
      <w:r w:rsidRPr="00D53282">
        <w:t xml:space="preserve"> </w:t>
      </w:r>
      <w:r>
        <w:t>(P-CR) 23.700-70: Conclusion for KI#3. (Source: Nokia)</w:t>
      </w:r>
      <w:r>
        <w:br/>
      </w:r>
      <w:r w:rsidRPr="00D53282">
        <w:rPr>
          <w:b/>
        </w:rPr>
        <w:t>Document for:</w:t>
      </w:r>
      <w:r w:rsidRPr="00D53282">
        <w:t xml:space="preserve"> </w:t>
      </w:r>
      <w:r>
        <w:t>Approval</w:t>
      </w:r>
      <w:r>
        <w:br/>
      </w:r>
      <w:r w:rsidRPr="00D53282">
        <w:rPr>
          <w:b/>
        </w:rPr>
        <w:t>Abstract:</w:t>
      </w:r>
      <w:r w:rsidRPr="00D53282">
        <w:t xml:space="preserve"> </w:t>
      </w:r>
      <w:r>
        <w:br/>
        <w:t>Conclusions for KI#3.</w:t>
      </w:r>
    </w:p>
    <w:p w14:paraId="408F3470" w14:textId="77777777" w:rsidR="00B56CC5" w:rsidRPr="005B25A1" w:rsidRDefault="00B56CC5" w:rsidP="00B56CC5">
      <w:pPr>
        <w:keepNext/>
        <w:keepLines/>
        <w:rPr>
          <w:b/>
          <w:bCs/>
        </w:rPr>
      </w:pPr>
      <w:r w:rsidRPr="005B25A1">
        <w:rPr>
          <w:b/>
          <w:bCs/>
        </w:rPr>
        <w:t>Parallel discussion:</w:t>
      </w:r>
    </w:p>
    <w:p w14:paraId="50DB9104" w14:textId="77777777" w:rsidR="00B56CC5" w:rsidRPr="005B25A1" w:rsidRDefault="00B56CC5" w:rsidP="00B56CC5">
      <w:pPr>
        <w:keepNext/>
        <w:keepLines/>
      </w:pPr>
      <w:r w:rsidRPr="00B56CC5">
        <w:rPr>
          <w:color w:val="0000FF"/>
        </w:rPr>
        <w:t>Not handled</w:t>
      </w:r>
      <w:r>
        <w:t>.</w:t>
      </w:r>
    </w:p>
    <w:p w14:paraId="1257289D" w14:textId="77777777" w:rsidR="00B56CC5" w:rsidRPr="00EB0339" w:rsidRDefault="00B56CC5" w:rsidP="00B56CC5">
      <w:r w:rsidRPr="005B25A1">
        <w:rPr>
          <w:b/>
          <w:bCs/>
        </w:rPr>
        <w:t>Status:</w:t>
      </w:r>
      <w:r>
        <w:t xml:space="preserve"> </w:t>
      </w:r>
      <w:r w:rsidRPr="00B56CC5">
        <w:rPr>
          <w:color w:val="0000FF"/>
        </w:rPr>
        <w:t>Not handled</w:t>
      </w:r>
      <w:r>
        <w:t>.</w:t>
      </w:r>
    </w:p>
    <w:p w14:paraId="2D0EEAE4" w14:textId="77777777" w:rsidR="0017609F" w:rsidRDefault="0017609F" w:rsidP="0017609F">
      <w:pPr>
        <w:pStyle w:val="NormTop"/>
      </w:pPr>
      <w:r w:rsidRPr="00ED26F2">
        <w:rPr>
          <w:color w:val="0000FF"/>
        </w:rPr>
        <w:lastRenderedPageBreak/>
        <w:t>S2-2406400</w:t>
      </w:r>
      <w:r w:rsidRPr="00D53282">
        <w:t xml:space="preserve"> </w:t>
      </w:r>
      <w:r>
        <w:t>(P-CR) 23.700-70: KI#3: Initial conclusion of KI#3 on enhancement for leveraging PDU Set QoS information for DSCP marking. (Source: Huawei, HiSilicon)</w:t>
      </w:r>
      <w:r>
        <w:br/>
      </w:r>
      <w:r w:rsidRPr="00D53282">
        <w:rPr>
          <w:b/>
        </w:rPr>
        <w:t>Document for:</w:t>
      </w:r>
      <w:r w:rsidRPr="00D53282">
        <w:t xml:space="preserve"> </w:t>
      </w:r>
      <w:r>
        <w:t>Approval</w:t>
      </w:r>
      <w:r>
        <w:br/>
      </w:r>
      <w:r w:rsidRPr="00D53282">
        <w:rPr>
          <w:b/>
        </w:rPr>
        <w:t>Abstract:</w:t>
      </w:r>
      <w:r w:rsidRPr="00D53282">
        <w:t xml:space="preserve"> </w:t>
      </w:r>
      <w:r>
        <w:br/>
        <w:t>Initial conclusion of KI#3 on enhancement for DSCP marking.</w:t>
      </w:r>
    </w:p>
    <w:p w14:paraId="34BDC090" w14:textId="77777777" w:rsidR="00B56CC5" w:rsidRPr="005B25A1" w:rsidRDefault="00B56CC5" w:rsidP="00B56CC5">
      <w:pPr>
        <w:keepNext/>
        <w:keepLines/>
        <w:rPr>
          <w:b/>
          <w:bCs/>
        </w:rPr>
      </w:pPr>
      <w:r w:rsidRPr="005B25A1">
        <w:rPr>
          <w:b/>
          <w:bCs/>
        </w:rPr>
        <w:t>Parallel discussion:</w:t>
      </w:r>
    </w:p>
    <w:p w14:paraId="6E91309F" w14:textId="77777777" w:rsidR="00B56CC5" w:rsidRPr="005B25A1" w:rsidRDefault="00B56CC5" w:rsidP="00B56CC5">
      <w:pPr>
        <w:keepNext/>
        <w:keepLines/>
      </w:pPr>
      <w:r w:rsidRPr="00B56CC5">
        <w:rPr>
          <w:color w:val="0000FF"/>
        </w:rPr>
        <w:t>Not handled</w:t>
      </w:r>
      <w:r>
        <w:t>.</w:t>
      </w:r>
    </w:p>
    <w:p w14:paraId="53033B92" w14:textId="77777777" w:rsidR="00B56CC5" w:rsidRPr="00EB0339" w:rsidRDefault="00B56CC5" w:rsidP="00B56CC5">
      <w:r w:rsidRPr="005B25A1">
        <w:rPr>
          <w:b/>
          <w:bCs/>
        </w:rPr>
        <w:t>Status:</w:t>
      </w:r>
      <w:r>
        <w:t xml:space="preserve"> </w:t>
      </w:r>
      <w:r w:rsidRPr="00B56CC5">
        <w:rPr>
          <w:color w:val="0000FF"/>
        </w:rPr>
        <w:t>Not handled</w:t>
      </w:r>
      <w:r>
        <w:t>.</w:t>
      </w:r>
    </w:p>
    <w:p w14:paraId="7E65E721" w14:textId="77777777" w:rsidR="0017609F" w:rsidRDefault="0017609F" w:rsidP="0017609F">
      <w:pPr>
        <w:pStyle w:val="NormTop"/>
      </w:pPr>
      <w:r w:rsidRPr="00ED26F2">
        <w:rPr>
          <w:color w:val="0000FF"/>
        </w:rPr>
        <w:t>S2-2406445</w:t>
      </w:r>
      <w:r w:rsidRPr="00D53282">
        <w:t xml:space="preserve"> </w:t>
      </w:r>
      <w:r>
        <w:t>(P-CR) 23.700-70: Conclusion for Key Issue #3.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Key Issue #3.</w:t>
      </w:r>
    </w:p>
    <w:p w14:paraId="3E113AF6" w14:textId="77777777" w:rsidR="00B56CC5" w:rsidRPr="005B25A1" w:rsidRDefault="00B56CC5" w:rsidP="00B56CC5">
      <w:pPr>
        <w:keepNext/>
        <w:keepLines/>
        <w:rPr>
          <w:b/>
          <w:bCs/>
        </w:rPr>
      </w:pPr>
      <w:r w:rsidRPr="005B25A1">
        <w:rPr>
          <w:b/>
          <w:bCs/>
        </w:rPr>
        <w:t>Parallel discussion:</w:t>
      </w:r>
    </w:p>
    <w:p w14:paraId="360FD0ED" w14:textId="77777777" w:rsidR="00B56CC5" w:rsidRPr="005B25A1" w:rsidRDefault="00B56CC5" w:rsidP="00B56CC5">
      <w:pPr>
        <w:keepNext/>
        <w:keepLines/>
      </w:pPr>
      <w:r w:rsidRPr="00B56CC5">
        <w:rPr>
          <w:color w:val="0000FF"/>
        </w:rPr>
        <w:t>Not handled</w:t>
      </w:r>
      <w:r>
        <w:t>.</w:t>
      </w:r>
    </w:p>
    <w:p w14:paraId="17CEDA9C" w14:textId="77777777" w:rsidR="00B56CC5" w:rsidRPr="00EB0339" w:rsidRDefault="00B56CC5" w:rsidP="00B56CC5">
      <w:r w:rsidRPr="005B25A1">
        <w:rPr>
          <w:b/>
          <w:bCs/>
        </w:rPr>
        <w:t>Status:</w:t>
      </w:r>
      <w:r>
        <w:t xml:space="preserve"> </w:t>
      </w:r>
      <w:r w:rsidRPr="00B56CC5">
        <w:rPr>
          <w:color w:val="0000FF"/>
        </w:rPr>
        <w:t>Not handled</w:t>
      </w:r>
      <w:r>
        <w:t>.</w:t>
      </w:r>
    </w:p>
    <w:p w14:paraId="1051069A" w14:textId="77777777" w:rsidR="0017609F" w:rsidRDefault="0017609F" w:rsidP="0017609F">
      <w:pPr>
        <w:pStyle w:val="NormTop"/>
      </w:pPr>
      <w:r w:rsidRPr="00ED26F2">
        <w:rPr>
          <w:color w:val="0000FF"/>
        </w:rPr>
        <w:t>S2-2406820</w:t>
      </w:r>
      <w:r w:rsidRPr="00D53282">
        <w:t xml:space="preserve"> </w:t>
      </w:r>
      <w:r>
        <w:t>(P-CR) 23.700-70: KI#3: Conclusion Proposal . (Source: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considerations for concluding KI#3.</w:t>
      </w:r>
    </w:p>
    <w:p w14:paraId="75A54339" w14:textId="77777777" w:rsidR="00B56CC5" w:rsidRPr="005B25A1" w:rsidRDefault="00B56CC5" w:rsidP="00B56CC5">
      <w:pPr>
        <w:keepNext/>
        <w:keepLines/>
        <w:rPr>
          <w:b/>
          <w:bCs/>
        </w:rPr>
      </w:pPr>
      <w:r w:rsidRPr="005B25A1">
        <w:rPr>
          <w:b/>
          <w:bCs/>
        </w:rPr>
        <w:t>Parallel discussion:</w:t>
      </w:r>
    </w:p>
    <w:p w14:paraId="6010D685" w14:textId="77777777" w:rsidR="00B56CC5" w:rsidRPr="005B25A1" w:rsidRDefault="00B56CC5" w:rsidP="00B56CC5">
      <w:pPr>
        <w:keepNext/>
        <w:keepLines/>
      </w:pPr>
      <w:r w:rsidRPr="00B56CC5">
        <w:rPr>
          <w:color w:val="0000FF"/>
        </w:rPr>
        <w:t>Not handled</w:t>
      </w:r>
      <w:r>
        <w:t>.</w:t>
      </w:r>
    </w:p>
    <w:p w14:paraId="01028D0E" w14:textId="77777777" w:rsidR="00B56CC5" w:rsidRPr="00EB0339" w:rsidRDefault="00B56CC5" w:rsidP="00B56CC5">
      <w:r w:rsidRPr="005B25A1">
        <w:rPr>
          <w:b/>
          <w:bCs/>
        </w:rPr>
        <w:t>Status:</w:t>
      </w:r>
      <w:r>
        <w:t xml:space="preserve"> </w:t>
      </w:r>
      <w:r w:rsidRPr="00B56CC5">
        <w:rPr>
          <w:color w:val="0000FF"/>
        </w:rPr>
        <w:t>Not handled</w:t>
      </w:r>
      <w:r>
        <w:t>.</w:t>
      </w:r>
    </w:p>
    <w:p w14:paraId="0BFD3936" w14:textId="77777777" w:rsidR="0017609F" w:rsidRDefault="0017609F" w:rsidP="0017609F">
      <w:pPr>
        <w:pStyle w:val="NormTop"/>
      </w:pPr>
      <w:r w:rsidRPr="00ED26F2">
        <w:rPr>
          <w:color w:val="0000FF"/>
        </w:rPr>
        <w:t>S2-2406424</w:t>
      </w:r>
      <w:r w:rsidRPr="00D53282">
        <w:t xml:space="preserve"> </w:t>
      </w:r>
      <w:r>
        <w:t>(P-CR) 23.700-70: TR 23.700-70 KI#3: Evaluation &amp; Conclusion for leveraging PDU Set QoS information for DSCP marking over N3/N9 in the transport network. (Source: China Mobile)</w:t>
      </w:r>
      <w:r>
        <w:br/>
      </w:r>
      <w:r w:rsidRPr="00D53282">
        <w:rPr>
          <w:b/>
        </w:rPr>
        <w:t>Document for:</w:t>
      </w:r>
      <w:r w:rsidRPr="00D53282">
        <w:t xml:space="preserve"> </w:t>
      </w:r>
      <w:r>
        <w:t>Approval</w:t>
      </w:r>
      <w:r>
        <w:br/>
      </w:r>
      <w:r w:rsidRPr="00D53282">
        <w:rPr>
          <w:b/>
        </w:rPr>
        <w:t>Abstract:</w:t>
      </w:r>
      <w:r w:rsidRPr="00D53282">
        <w:t xml:space="preserve"> </w:t>
      </w:r>
      <w:r>
        <w:br/>
        <w:t>This pCR evaluates how to apply the PDU-set QoS information to the DSCP markings of the XRM traffic that would be transported over the N3 &amp; N9 wire. The evaluation results reflect some concerns upon using PSI (PDU Set Importance) to map the DSCP marking for the effective handling of XRM PDUs on the N3/N9 wires.</w:t>
      </w:r>
    </w:p>
    <w:p w14:paraId="59E9F24E" w14:textId="77777777" w:rsidR="00B56CC5" w:rsidRPr="005B25A1" w:rsidRDefault="00B56CC5" w:rsidP="00B56CC5">
      <w:pPr>
        <w:keepNext/>
        <w:keepLines/>
        <w:rPr>
          <w:b/>
          <w:bCs/>
        </w:rPr>
      </w:pPr>
      <w:r w:rsidRPr="005B25A1">
        <w:rPr>
          <w:b/>
          <w:bCs/>
        </w:rPr>
        <w:t>Parallel discussion:</w:t>
      </w:r>
    </w:p>
    <w:p w14:paraId="7F017838" w14:textId="77777777" w:rsidR="00B56CC5" w:rsidRPr="005B25A1" w:rsidRDefault="00B56CC5" w:rsidP="00B56CC5">
      <w:pPr>
        <w:keepNext/>
        <w:keepLines/>
      </w:pPr>
      <w:r w:rsidRPr="00B56CC5">
        <w:rPr>
          <w:color w:val="0000FF"/>
        </w:rPr>
        <w:t>Not handled</w:t>
      </w:r>
      <w:r>
        <w:t>.</w:t>
      </w:r>
    </w:p>
    <w:p w14:paraId="766DF87F" w14:textId="77777777" w:rsidR="00B56CC5" w:rsidRPr="00EB0339" w:rsidRDefault="00B56CC5" w:rsidP="00B56CC5">
      <w:r w:rsidRPr="005B25A1">
        <w:rPr>
          <w:b/>
          <w:bCs/>
        </w:rPr>
        <w:t>Status:</w:t>
      </w:r>
      <w:r>
        <w:t xml:space="preserve"> </w:t>
      </w:r>
      <w:r w:rsidRPr="00B56CC5">
        <w:rPr>
          <w:color w:val="0000FF"/>
        </w:rPr>
        <w:t>Not handled</w:t>
      </w:r>
      <w:r>
        <w:t>.</w:t>
      </w:r>
    </w:p>
    <w:p w14:paraId="55CC1749"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 4: Multiplexed data flows</w:t>
      </w:r>
    </w:p>
    <w:p w14:paraId="11A631CD" w14:textId="77777777" w:rsidR="0017609F" w:rsidRDefault="0017609F" w:rsidP="0017609F">
      <w:pPr>
        <w:pStyle w:val="NormTop"/>
      </w:pPr>
      <w:r w:rsidRPr="00ED26F2">
        <w:rPr>
          <w:color w:val="0000FF"/>
        </w:rPr>
        <w:t>S2-2406689</w:t>
      </w:r>
      <w:r w:rsidRPr="00D53282">
        <w:t xml:space="preserve"> </w:t>
      </w:r>
      <w:r>
        <w:t>(P-CR) 23.700-70: Conclusions for KI#4 . (Source: Nokia, NTT DOCOMO)</w:t>
      </w:r>
      <w:r>
        <w:br/>
      </w:r>
      <w:r w:rsidRPr="00D53282">
        <w:rPr>
          <w:b/>
        </w:rPr>
        <w:t>Document for:</w:t>
      </w:r>
      <w:r w:rsidRPr="00D53282">
        <w:t xml:space="preserve"> </w:t>
      </w:r>
      <w:r>
        <w:t>Approval</w:t>
      </w:r>
      <w:r>
        <w:br/>
      </w:r>
      <w:r w:rsidRPr="00D53282">
        <w:rPr>
          <w:b/>
        </w:rPr>
        <w:t>Abstract:</w:t>
      </w:r>
      <w:r w:rsidRPr="00D53282">
        <w:t xml:space="preserve"> </w:t>
      </w:r>
      <w:r>
        <w:br/>
        <w:t>Conclusions for KI#4.</w:t>
      </w:r>
    </w:p>
    <w:p w14:paraId="2FD136A0" w14:textId="77777777" w:rsidR="0017609F" w:rsidRPr="005B25A1" w:rsidRDefault="0017609F" w:rsidP="0017609F">
      <w:pPr>
        <w:keepNext/>
        <w:keepLines/>
        <w:rPr>
          <w:b/>
          <w:bCs/>
        </w:rPr>
      </w:pPr>
      <w:r w:rsidRPr="005B25A1">
        <w:rPr>
          <w:b/>
          <w:bCs/>
        </w:rPr>
        <w:t>Convenor comment:</w:t>
      </w:r>
    </w:p>
    <w:p w14:paraId="082977F6" w14:textId="77777777" w:rsidR="0017609F" w:rsidRPr="005B25A1" w:rsidRDefault="0017609F" w:rsidP="0017609F">
      <w:pPr>
        <w:keepNext/>
        <w:keepLines/>
      </w:pPr>
      <w:r w:rsidRPr="005B25A1">
        <w:t>Handle.</w:t>
      </w:r>
    </w:p>
    <w:p w14:paraId="39EBD80F" w14:textId="77777777" w:rsidR="0017609F" w:rsidRPr="005B25A1" w:rsidRDefault="0017609F" w:rsidP="0017609F">
      <w:pPr>
        <w:keepNext/>
        <w:keepLines/>
        <w:rPr>
          <w:b/>
          <w:bCs/>
        </w:rPr>
      </w:pPr>
      <w:r w:rsidRPr="005B25A1">
        <w:rPr>
          <w:b/>
          <w:bCs/>
        </w:rPr>
        <w:t>Parallel discussion:</w:t>
      </w:r>
    </w:p>
    <w:p w14:paraId="27CC7A10" w14:textId="77777777" w:rsidR="0017609F" w:rsidRPr="00B81031" w:rsidRDefault="0017609F" w:rsidP="0017609F">
      <w:pPr>
        <w:keepNext/>
        <w:keepLines/>
        <w:rPr>
          <w:i/>
        </w:rPr>
      </w:pPr>
      <w:r>
        <w:rPr>
          <w:i/>
        </w:rPr>
        <w:t xml:space="preserve">Revised in parallel session to </w:t>
      </w:r>
      <w:r w:rsidRPr="00ED26F2">
        <w:rPr>
          <w:i/>
          <w:color w:val="0000FF"/>
        </w:rPr>
        <w:t>S2-2406928</w:t>
      </w:r>
      <w:r>
        <w:rPr>
          <w:i/>
        </w:rPr>
        <w:t>.</w:t>
      </w:r>
    </w:p>
    <w:p w14:paraId="6A737DA5" w14:textId="77777777" w:rsidR="0017609F" w:rsidRPr="00B81031" w:rsidRDefault="0017609F" w:rsidP="0017609F">
      <w:pPr>
        <w:keepNext/>
        <w:keepLines/>
        <w:rPr>
          <w:i/>
        </w:rPr>
      </w:pPr>
      <w:r>
        <w:rPr>
          <w:i/>
        </w:rPr>
        <w:t xml:space="preserve">Revised in parallel session to </w:t>
      </w:r>
      <w:r w:rsidRPr="00ED26F2">
        <w:rPr>
          <w:i/>
          <w:color w:val="0000FF"/>
        </w:rPr>
        <w:t>S2-2406957</w:t>
      </w:r>
      <w:r>
        <w:rPr>
          <w:i/>
        </w:rPr>
        <w:t>.</w:t>
      </w:r>
    </w:p>
    <w:p w14:paraId="6BA807DE" w14:textId="77777777" w:rsidR="0017609F" w:rsidRPr="00B81031" w:rsidRDefault="0017609F" w:rsidP="0017609F">
      <w:pPr>
        <w:keepNext/>
        <w:keepLines/>
        <w:rPr>
          <w:i/>
        </w:rPr>
      </w:pPr>
      <w:r>
        <w:rPr>
          <w:i/>
        </w:rPr>
        <w:t xml:space="preserve">Revised in parallel session to </w:t>
      </w:r>
      <w:r w:rsidRPr="00ED26F2">
        <w:rPr>
          <w:i/>
          <w:color w:val="0000FF"/>
        </w:rPr>
        <w:t>S2-2407177</w:t>
      </w:r>
      <w:r>
        <w:rPr>
          <w:i/>
        </w:rPr>
        <w:t>.</w:t>
      </w:r>
    </w:p>
    <w:p w14:paraId="2842C331" w14:textId="77777777" w:rsidR="0017609F" w:rsidRPr="00B81031" w:rsidRDefault="0017609F" w:rsidP="0017609F">
      <w:pPr>
        <w:keepNext/>
        <w:keepLines/>
        <w:rPr>
          <w:i/>
        </w:rPr>
      </w:pPr>
      <w:r>
        <w:rPr>
          <w:i/>
        </w:rPr>
        <w:t xml:space="preserve">Revised in parallel session to </w:t>
      </w:r>
      <w:r w:rsidRPr="00ED26F2">
        <w:rPr>
          <w:i/>
          <w:color w:val="0000FF"/>
        </w:rPr>
        <w:t>S2-2407193</w:t>
      </w:r>
      <w:r>
        <w:rPr>
          <w:i/>
        </w:rPr>
        <w:t>.</w:t>
      </w:r>
    </w:p>
    <w:p w14:paraId="2446E5E0" w14:textId="77777777" w:rsidR="0017609F" w:rsidRPr="00B81031" w:rsidRDefault="0017609F" w:rsidP="0017609F">
      <w:pPr>
        <w:keepNext/>
        <w:keepLines/>
        <w:rPr>
          <w:i/>
        </w:rPr>
      </w:pPr>
      <w:r>
        <w:rPr>
          <w:i/>
        </w:rPr>
        <w:t xml:space="preserve">Revised in parallel session to </w:t>
      </w:r>
      <w:r w:rsidRPr="00ED26F2">
        <w:rPr>
          <w:i/>
          <w:color w:val="0000FF"/>
        </w:rPr>
        <w:t>S2-2407199</w:t>
      </w:r>
      <w:r>
        <w:rPr>
          <w:i/>
        </w:rPr>
        <w:t>.</w:t>
      </w:r>
    </w:p>
    <w:p w14:paraId="4EED8942" w14:textId="77777777" w:rsidR="0017609F" w:rsidRPr="005B25A1" w:rsidRDefault="0017609F" w:rsidP="0017609F">
      <w:pPr>
        <w:keepNext/>
        <w:keepLines/>
        <w:rPr>
          <w:b/>
          <w:bCs/>
        </w:rPr>
      </w:pPr>
      <w:r w:rsidRPr="005B25A1">
        <w:rPr>
          <w:b/>
          <w:bCs/>
        </w:rPr>
        <w:t>Plenary Discussion:</w:t>
      </w:r>
    </w:p>
    <w:p w14:paraId="09B77C60" w14:textId="77777777" w:rsidR="0017609F" w:rsidRPr="005B25A1" w:rsidRDefault="0017609F" w:rsidP="0017609F">
      <w:pPr>
        <w:keepNext/>
        <w:keepLines/>
      </w:pPr>
      <w:r>
        <w:t xml:space="preserve">This was reviewed and </w:t>
      </w:r>
      <w:r w:rsidRPr="00B30893">
        <w:rPr>
          <w:color w:val="FF0000"/>
        </w:rPr>
        <w:t>a</w:t>
      </w:r>
      <w:r>
        <w:rPr>
          <w:color w:val="FF0000"/>
        </w:rPr>
        <w:t>pprov</w:t>
      </w:r>
      <w:r w:rsidRPr="00B30893">
        <w:rPr>
          <w:color w:val="FF0000"/>
        </w:rPr>
        <w:t>ed</w:t>
      </w:r>
      <w:r>
        <w:t>.</w:t>
      </w:r>
    </w:p>
    <w:p w14:paraId="5F2B28B8" w14:textId="77777777" w:rsidR="0017609F" w:rsidRPr="00EB0339" w:rsidRDefault="0017609F" w:rsidP="0017609F">
      <w:r w:rsidRPr="005B25A1">
        <w:rPr>
          <w:b/>
          <w:bCs/>
        </w:rPr>
        <w:t>Status:</w:t>
      </w:r>
      <w:r>
        <w:t xml:space="preserve"> </w:t>
      </w:r>
      <w:r w:rsidRPr="00B30893">
        <w:rPr>
          <w:color w:val="FF0000"/>
        </w:rPr>
        <w:t>A</w:t>
      </w:r>
      <w:r>
        <w:rPr>
          <w:color w:val="FF0000"/>
        </w:rPr>
        <w:t>pprov</w:t>
      </w:r>
      <w:r w:rsidRPr="00B30893">
        <w:rPr>
          <w:color w:val="FF0000"/>
        </w:rPr>
        <w:t>ed</w:t>
      </w:r>
      <w:r>
        <w:t>.</w:t>
      </w:r>
    </w:p>
    <w:p w14:paraId="15C5FD61" w14:textId="77777777" w:rsidR="0017609F" w:rsidRDefault="0017609F" w:rsidP="0017609F">
      <w:pPr>
        <w:pStyle w:val="NormTop"/>
      </w:pPr>
      <w:r w:rsidRPr="00ED26F2">
        <w:rPr>
          <w:color w:val="0000FF"/>
        </w:rPr>
        <w:t>S2-2405958</w:t>
      </w:r>
      <w:r w:rsidRPr="00D53282">
        <w:t xml:space="preserve"> </w:t>
      </w:r>
      <w:r>
        <w:t>(P-CR) 23.700-70: KI#4, interim agreement .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KI#4.</w:t>
      </w:r>
    </w:p>
    <w:p w14:paraId="73E31F96" w14:textId="77777777" w:rsidR="00B56CC5" w:rsidRPr="005B25A1" w:rsidRDefault="00B56CC5" w:rsidP="00B56CC5">
      <w:pPr>
        <w:keepNext/>
        <w:keepLines/>
        <w:rPr>
          <w:b/>
          <w:bCs/>
        </w:rPr>
      </w:pPr>
      <w:r w:rsidRPr="005B25A1">
        <w:rPr>
          <w:b/>
          <w:bCs/>
        </w:rPr>
        <w:t>Parallel discussion:</w:t>
      </w:r>
    </w:p>
    <w:p w14:paraId="6B3FBCA5" w14:textId="77777777" w:rsidR="00B56CC5" w:rsidRPr="005B25A1" w:rsidRDefault="00B56CC5" w:rsidP="00B56CC5">
      <w:pPr>
        <w:keepNext/>
        <w:keepLines/>
      </w:pPr>
      <w:r w:rsidRPr="00B56CC5">
        <w:rPr>
          <w:color w:val="0000FF"/>
        </w:rPr>
        <w:t>Not handled</w:t>
      </w:r>
      <w:r>
        <w:t>.</w:t>
      </w:r>
    </w:p>
    <w:p w14:paraId="0734E93A" w14:textId="77777777" w:rsidR="00B56CC5" w:rsidRPr="00EB0339" w:rsidRDefault="00B56CC5" w:rsidP="00B56CC5">
      <w:r w:rsidRPr="005B25A1">
        <w:rPr>
          <w:b/>
          <w:bCs/>
        </w:rPr>
        <w:t>Status:</w:t>
      </w:r>
      <w:r>
        <w:t xml:space="preserve"> </w:t>
      </w:r>
      <w:r w:rsidRPr="00B56CC5">
        <w:rPr>
          <w:color w:val="0000FF"/>
        </w:rPr>
        <w:t>Not handled</w:t>
      </w:r>
      <w:r>
        <w:t>.</w:t>
      </w:r>
    </w:p>
    <w:p w14:paraId="7B482F40" w14:textId="77777777" w:rsidR="0017609F" w:rsidRDefault="0017609F" w:rsidP="0017609F">
      <w:pPr>
        <w:pStyle w:val="NormTop"/>
      </w:pPr>
      <w:r w:rsidRPr="00ED26F2">
        <w:rPr>
          <w:color w:val="0000FF"/>
        </w:rPr>
        <w:t>S2-2405971</w:t>
      </w:r>
      <w:r w:rsidRPr="00D53282">
        <w:t xml:space="preserve"> </w:t>
      </w:r>
      <w:r>
        <w:t>(P-CR) 23.700-70: Key Issue #4 Interim Conclusions.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a Key Issue #4 conclusion.</w:t>
      </w:r>
    </w:p>
    <w:p w14:paraId="13E3FD1C" w14:textId="77777777" w:rsidR="00B56CC5" w:rsidRPr="005B25A1" w:rsidRDefault="00B56CC5" w:rsidP="00B56CC5">
      <w:pPr>
        <w:keepNext/>
        <w:keepLines/>
        <w:rPr>
          <w:b/>
          <w:bCs/>
        </w:rPr>
      </w:pPr>
      <w:r w:rsidRPr="005B25A1">
        <w:rPr>
          <w:b/>
          <w:bCs/>
        </w:rPr>
        <w:t>Parallel discussion:</w:t>
      </w:r>
    </w:p>
    <w:p w14:paraId="2C71E700" w14:textId="77777777" w:rsidR="00B56CC5" w:rsidRPr="005B25A1" w:rsidRDefault="00B56CC5" w:rsidP="00B56CC5">
      <w:pPr>
        <w:keepNext/>
        <w:keepLines/>
      </w:pPr>
      <w:r w:rsidRPr="00B56CC5">
        <w:rPr>
          <w:color w:val="0000FF"/>
        </w:rPr>
        <w:t>Not handled</w:t>
      </w:r>
      <w:r>
        <w:t>.</w:t>
      </w:r>
    </w:p>
    <w:p w14:paraId="28B7BDF3" w14:textId="77777777" w:rsidR="00B56CC5" w:rsidRPr="00EB0339" w:rsidRDefault="00B56CC5" w:rsidP="00B56CC5">
      <w:r w:rsidRPr="005B25A1">
        <w:rPr>
          <w:b/>
          <w:bCs/>
        </w:rPr>
        <w:t>Status:</w:t>
      </w:r>
      <w:r>
        <w:t xml:space="preserve"> </w:t>
      </w:r>
      <w:r w:rsidRPr="00B56CC5">
        <w:rPr>
          <w:color w:val="0000FF"/>
        </w:rPr>
        <w:t>Not handled</w:t>
      </w:r>
      <w:r>
        <w:t>.</w:t>
      </w:r>
    </w:p>
    <w:p w14:paraId="31B615EA" w14:textId="77777777" w:rsidR="0017609F" w:rsidRDefault="0017609F" w:rsidP="0017609F">
      <w:pPr>
        <w:pStyle w:val="NormTop"/>
      </w:pPr>
      <w:r w:rsidRPr="00ED26F2">
        <w:rPr>
          <w:color w:val="0000FF"/>
        </w:rPr>
        <w:t>S2-2406036</w:t>
      </w:r>
      <w:r w:rsidRPr="00D53282">
        <w:t xml:space="preserve"> </w:t>
      </w:r>
      <w:r>
        <w:t>(P-CR) 23.700-70: Key Issue #4, Conclusions .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KI#4.</w:t>
      </w:r>
    </w:p>
    <w:p w14:paraId="2BFEC9AD" w14:textId="77777777" w:rsidR="00B56CC5" w:rsidRPr="005B25A1" w:rsidRDefault="00B56CC5" w:rsidP="00B56CC5">
      <w:pPr>
        <w:keepNext/>
        <w:keepLines/>
        <w:rPr>
          <w:b/>
          <w:bCs/>
        </w:rPr>
      </w:pPr>
      <w:r w:rsidRPr="005B25A1">
        <w:rPr>
          <w:b/>
          <w:bCs/>
        </w:rPr>
        <w:t>Parallel discussion:</w:t>
      </w:r>
    </w:p>
    <w:p w14:paraId="688BC6BD" w14:textId="77777777" w:rsidR="00B56CC5" w:rsidRPr="005B25A1" w:rsidRDefault="00B56CC5" w:rsidP="00B56CC5">
      <w:pPr>
        <w:keepNext/>
        <w:keepLines/>
      </w:pPr>
      <w:r w:rsidRPr="00B56CC5">
        <w:rPr>
          <w:color w:val="0000FF"/>
        </w:rPr>
        <w:t>Not handled</w:t>
      </w:r>
      <w:r>
        <w:t>.</w:t>
      </w:r>
    </w:p>
    <w:p w14:paraId="55543925" w14:textId="77777777" w:rsidR="00B56CC5" w:rsidRPr="00EB0339" w:rsidRDefault="00B56CC5" w:rsidP="00B56CC5">
      <w:r w:rsidRPr="005B25A1">
        <w:rPr>
          <w:b/>
          <w:bCs/>
        </w:rPr>
        <w:t>Status:</w:t>
      </w:r>
      <w:r>
        <w:t xml:space="preserve"> </w:t>
      </w:r>
      <w:r w:rsidRPr="00B56CC5">
        <w:rPr>
          <w:color w:val="0000FF"/>
        </w:rPr>
        <w:t>Not handled</w:t>
      </w:r>
      <w:r>
        <w:t>.</w:t>
      </w:r>
    </w:p>
    <w:p w14:paraId="1A794E7B" w14:textId="77777777" w:rsidR="0017609F" w:rsidRDefault="0017609F" w:rsidP="0017609F">
      <w:pPr>
        <w:pStyle w:val="NormTop"/>
      </w:pPr>
      <w:r w:rsidRPr="00ED26F2">
        <w:rPr>
          <w:color w:val="0000FF"/>
        </w:rPr>
        <w:lastRenderedPageBreak/>
        <w:t>S2-2406230</w:t>
      </w:r>
      <w:r w:rsidRPr="00D53282">
        <w:t xml:space="preserve"> </w:t>
      </w:r>
      <w:r>
        <w:t>(P-CR) 23.700-70: KI#4 Conclusions . (Source: Ericsson, Apple)</w:t>
      </w:r>
      <w:r>
        <w:br/>
      </w:r>
      <w:r w:rsidRPr="00D53282">
        <w:rPr>
          <w:b/>
        </w:rPr>
        <w:t>Document for:</w:t>
      </w:r>
      <w:r w:rsidRPr="00D53282">
        <w:t xml:space="preserve"> </w:t>
      </w:r>
      <w:r>
        <w:t>Approval</w:t>
      </w:r>
      <w:r>
        <w:br/>
      </w:r>
      <w:r w:rsidRPr="00D53282">
        <w:rPr>
          <w:b/>
        </w:rPr>
        <w:t>Abstract:</w:t>
      </w:r>
      <w:r w:rsidRPr="00D53282">
        <w:t xml:space="preserve"> </w:t>
      </w:r>
      <w:r>
        <w:br/>
        <w:t>Provides conclusions for KI#4.</w:t>
      </w:r>
    </w:p>
    <w:p w14:paraId="1B211D48" w14:textId="77777777" w:rsidR="00B56CC5" w:rsidRPr="005B25A1" w:rsidRDefault="00B56CC5" w:rsidP="00B56CC5">
      <w:pPr>
        <w:keepNext/>
        <w:keepLines/>
        <w:rPr>
          <w:b/>
          <w:bCs/>
        </w:rPr>
      </w:pPr>
      <w:r w:rsidRPr="005B25A1">
        <w:rPr>
          <w:b/>
          <w:bCs/>
        </w:rPr>
        <w:t>Parallel discussion:</w:t>
      </w:r>
    </w:p>
    <w:p w14:paraId="606D08A7" w14:textId="77777777" w:rsidR="00B56CC5" w:rsidRPr="005B25A1" w:rsidRDefault="00B56CC5" w:rsidP="00B56CC5">
      <w:pPr>
        <w:keepNext/>
        <w:keepLines/>
      </w:pPr>
      <w:r w:rsidRPr="00B56CC5">
        <w:rPr>
          <w:color w:val="0000FF"/>
        </w:rPr>
        <w:t>Not handled</w:t>
      </w:r>
      <w:r>
        <w:t>.</w:t>
      </w:r>
    </w:p>
    <w:p w14:paraId="51F1E308" w14:textId="77777777" w:rsidR="00B56CC5" w:rsidRPr="00EB0339" w:rsidRDefault="00B56CC5" w:rsidP="00B56CC5">
      <w:r w:rsidRPr="005B25A1">
        <w:rPr>
          <w:b/>
          <w:bCs/>
        </w:rPr>
        <w:t>Status:</w:t>
      </w:r>
      <w:r>
        <w:t xml:space="preserve"> </w:t>
      </w:r>
      <w:r w:rsidRPr="00B56CC5">
        <w:rPr>
          <w:color w:val="0000FF"/>
        </w:rPr>
        <w:t>Not handled</w:t>
      </w:r>
      <w:r>
        <w:t>.</w:t>
      </w:r>
    </w:p>
    <w:p w14:paraId="5898AB44" w14:textId="77777777" w:rsidR="0017609F" w:rsidRDefault="0017609F" w:rsidP="0017609F">
      <w:pPr>
        <w:pStyle w:val="NormTop"/>
      </w:pPr>
      <w:r w:rsidRPr="00ED26F2">
        <w:rPr>
          <w:color w:val="0000FF"/>
        </w:rPr>
        <w:t>S2-2406312</w:t>
      </w:r>
      <w:r w:rsidRPr="00D53282">
        <w:t xml:space="preserve"> </w:t>
      </w:r>
      <w:r>
        <w:t>(P-CR) 23.700-70: KI#4: Conclusions for multiplexed flows identification and QoS flow mapping.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KI#4.</w:t>
      </w:r>
    </w:p>
    <w:p w14:paraId="479F871E" w14:textId="77777777" w:rsidR="00B56CC5" w:rsidRPr="005B25A1" w:rsidRDefault="00B56CC5" w:rsidP="00B56CC5">
      <w:pPr>
        <w:keepNext/>
        <w:keepLines/>
        <w:rPr>
          <w:b/>
          <w:bCs/>
        </w:rPr>
      </w:pPr>
      <w:r w:rsidRPr="005B25A1">
        <w:rPr>
          <w:b/>
          <w:bCs/>
        </w:rPr>
        <w:t>Parallel discussion:</w:t>
      </w:r>
    </w:p>
    <w:p w14:paraId="4E0F623D" w14:textId="77777777" w:rsidR="00B56CC5" w:rsidRPr="005B25A1" w:rsidRDefault="00B56CC5" w:rsidP="00B56CC5">
      <w:pPr>
        <w:keepNext/>
        <w:keepLines/>
      </w:pPr>
      <w:r w:rsidRPr="00B56CC5">
        <w:rPr>
          <w:color w:val="0000FF"/>
        </w:rPr>
        <w:t>Not handled</w:t>
      </w:r>
      <w:r>
        <w:t>.</w:t>
      </w:r>
    </w:p>
    <w:p w14:paraId="3F389DEB" w14:textId="77777777" w:rsidR="00B56CC5" w:rsidRPr="00EB0339" w:rsidRDefault="00B56CC5" w:rsidP="00B56CC5">
      <w:r w:rsidRPr="005B25A1">
        <w:rPr>
          <w:b/>
          <w:bCs/>
        </w:rPr>
        <w:t>Status:</w:t>
      </w:r>
      <w:r>
        <w:t xml:space="preserve"> </w:t>
      </w:r>
      <w:r w:rsidRPr="00B56CC5">
        <w:rPr>
          <w:color w:val="0000FF"/>
        </w:rPr>
        <w:t>Not handled</w:t>
      </w:r>
      <w:r>
        <w:t>.</w:t>
      </w:r>
    </w:p>
    <w:p w14:paraId="0DFAB231" w14:textId="77777777" w:rsidR="0017609F" w:rsidRDefault="0017609F" w:rsidP="0017609F">
      <w:pPr>
        <w:pStyle w:val="NormTop"/>
      </w:pPr>
      <w:r w:rsidRPr="00ED26F2">
        <w:rPr>
          <w:color w:val="0000FF"/>
        </w:rPr>
        <w:t>S2-2406401</w:t>
      </w:r>
      <w:r w:rsidRPr="00D53282">
        <w:t xml:space="preserve"> </w:t>
      </w:r>
      <w:r>
        <w:t>(P-CR) 23.700-70: KI#4: Initial conclusion of KI#4 on traffic identification and QoS Flow mapping for mixed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Solution update to complete the missing details.</w:t>
      </w:r>
    </w:p>
    <w:p w14:paraId="7A0F1F74" w14:textId="77777777" w:rsidR="00B56CC5" w:rsidRPr="005B25A1" w:rsidRDefault="00B56CC5" w:rsidP="00B56CC5">
      <w:pPr>
        <w:keepNext/>
        <w:keepLines/>
        <w:rPr>
          <w:b/>
          <w:bCs/>
        </w:rPr>
      </w:pPr>
      <w:r w:rsidRPr="005B25A1">
        <w:rPr>
          <w:b/>
          <w:bCs/>
        </w:rPr>
        <w:t>Parallel discussion:</w:t>
      </w:r>
    </w:p>
    <w:p w14:paraId="3136923D" w14:textId="77777777" w:rsidR="00B56CC5" w:rsidRPr="005B25A1" w:rsidRDefault="00B56CC5" w:rsidP="00B56CC5">
      <w:pPr>
        <w:keepNext/>
        <w:keepLines/>
      </w:pPr>
      <w:r w:rsidRPr="00B56CC5">
        <w:rPr>
          <w:color w:val="0000FF"/>
        </w:rPr>
        <w:t>Not handled</w:t>
      </w:r>
      <w:r>
        <w:t>.</w:t>
      </w:r>
    </w:p>
    <w:p w14:paraId="1594F39F" w14:textId="77777777" w:rsidR="00B56CC5" w:rsidRPr="00EB0339" w:rsidRDefault="00B56CC5" w:rsidP="00B56CC5">
      <w:r w:rsidRPr="005B25A1">
        <w:rPr>
          <w:b/>
          <w:bCs/>
        </w:rPr>
        <w:t>Status:</w:t>
      </w:r>
      <w:r>
        <w:t xml:space="preserve"> </w:t>
      </w:r>
      <w:r w:rsidRPr="00B56CC5">
        <w:rPr>
          <w:color w:val="0000FF"/>
        </w:rPr>
        <w:t>Not handled</w:t>
      </w:r>
      <w:r>
        <w:t>.</w:t>
      </w:r>
    </w:p>
    <w:p w14:paraId="155582DF" w14:textId="77777777" w:rsidR="0017609F" w:rsidRDefault="0017609F" w:rsidP="0017609F">
      <w:pPr>
        <w:pStyle w:val="NormTop"/>
      </w:pPr>
      <w:r w:rsidRPr="00ED26F2">
        <w:rPr>
          <w:color w:val="0000FF"/>
        </w:rPr>
        <w:t>S2-2406626</w:t>
      </w:r>
      <w:r w:rsidRPr="00D53282">
        <w:t xml:space="preserve"> </w:t>
      </w:r>
      <w:r>
        <w:t>(P-CR) 23.700-70: KI#4_Evaluation and Conclusion for KI#4.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to capture the Evaluation and Conclusion for KI#4.</w:t>
      </w:r>
    </w:p>
    <w:p w14:paraId="0E52DCDA" w14:textId="77777777" w:rsidR="00B56CC5" w:rsidRPr="005B25A1" w:rsidRDefault="00B56CC5" w:rsidP="00B56CC5">
      <w:pPr>
        <w:keepNext/>
        <w:keepLines/>
        <w:rPr>
          <w:b/>
          <w:bCs/>
        </w:rPr>
      </w:pPr>
      <w:r w:rsidRPr="005B25A1">
        <w:rPr>
          <w:b/>
          <w:bCs/>
        </w:rPr>
        <w:t>Parallel discussion:</w:t>
      </w:r>
    </w:p>
    <w:p w14:paraId="1BEF529E" w14:textId="77777777" w:rsidR="00B56CC5" w:rsidRPr="005B25A1" w:rsidRDefault="00B56CC5" w:rsidP="00B56CC5">
      <w:pPr>
        <w:keepNext/>
        <w:keepLines/>
      </w:pPr>
      <w:r w:rsidRPr="00B56CC5">
        <w:rPr>
          <w:color w:val="0000FF"/>
        </w:rPr>
        <w:t>Not handled</w:t>
      </w:r>
      <w:r>
        <w:t>.</w:t>
      </w:r>
    </w:p>
    <w:p w14:paraId="47412C73" w14:textId="77777777" w:rsidR="00B56CC5" w:rsidRPr="00EB0339" w:rsidRDefault="00B56CC5" w:rsidP="00B56CC5">
      <w:r w:rsidRPr="005B25A1">
        <w:rPr>
          <w:b/>
          <w:bCs/>
        </w:rPr>
        <w:t>Status:</w:t>
      </w:r>
      <w:r>
        <w:t xml:space="preserve"> </w:t>
      </w:r>
      <w:r w:rsidRPr="00B56CC5">
        <w:rPr>
          <w:color w:val="0000FF"/>
        </w:rPr>
        <w:t>Not handled</w:t>
      </w:r>
      <w:r>
        <w:t>.</w:t>
      </w:r>
    </w:p>
    <w:p w14:paraId="182E601D" w14:textId="77777777" w:rsidR="0017609F" w:rsidRDefault="0017609F" w:rsidP="0017609F">
      <w:pPr>
        <w:pStyle w:val="NormTop"/>
      </w:pPr>
      <w:r w:rsidRPr="00ED26F2">
        <w:rPr>
          <w:color w:val="0000FF"/>
        </w:rPr>
        <w:t>S2-2406637</w:t>
      </w:r>
      <w:r w:rsidRPr="00D53282">
        <w:t xml:space="preserve"> </w:t>
      </w:r>
      <w:r>
        <w:t>(P-CR) 23.700-70: KI#4, Conclusions of traffic detection for multiplexed data flows.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KI#4 Conclusions of traffic detection for multiplexed data flows.</w:t>
      </w:r>
    </w:p>
    <w:p w14:paraId="2A530255" w14:textId="77777777" w:rsidR="00B56CC5" w:rsidRPr="005B25A1" w:rsidRDefault="00B56CC5" w:rsidP="00B56CC5">
      <w:pPr>
        <w:keepNext/>
        <w:keepLines/>
        <w:rPr>
          <w:b/>
          <w:bCs/>
        </w:rPr>
      </w:pPr>
      <w:r w:rsidRPr="005B25A1">
        <w:rPr>
          <w:b/>
          <w:bCs/>
        </w:rPr>
        <w:t>Parallel discussion:</w:t>
      </w:r>
    </w:p>
    <w:p w14:paraId="4D8D4674" w14:textId="77777777" w:rsidR="00B56CC5" w:rsidRPr="005B25A1" w:rsidRDefault="00B56CC5" w:rsidP="00B56CC5">
      <w:pPr>
        <w:keepNext/>
        <w:keepLines/>
      </w:pPr>
      <w:r w:rsidRPr="00B56CC5">
        <w:rPr>
          <w:color w:val="0000FF"/>
        </w:rPr>
        <w:t>Not handled</w:t>
      </w:r>
      <w:r>
        <w:t>.</w:t>
      </w:r>
    </w:p>
    <w:p w14:paraId="3FD4A63C" w14:textId="77777777" w:rsidR="00B56CC5" w:rsidRPr="00EB0339" w:rsidRDefault="00B56CC5" w:rsidP="00B56CC5">
      <w:r w:rsidRPr="005B25A1">
        <w:rPr>
          <w:b/>
          <w:bCs/>
        </w:rPr>
        <w:t>Status:</w:t>
      </w:r>
      <w:r>
        <w:t xml:space="preserve"> </w:t>
      </w:r>
      <w:r w:rsidRPr="00B56CC5">
        <w:rPr>
          <w:color w:val="0000FF"/>
        </w:rPr>
        <w:t>Not handled</w:t>
      </w:r>
      <w:r>
        <w:t>.</w:t>
      </w:r>
    </w:p>
    <w:p w14:paraId="7BA91BCE"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 5: Dynamic traffic characteristics</w:t>
      </w:r>
    </w:p>
    <w:p w14:paraId="219C9850" w14:textId="77777777" w:rsidR="0017609F" w:rsidRDefault="0017609F" w:rsidP="0017609F">
      <w:pPr>
        <w:pStyle w:val="NormTop"/>
      </w:pPr>
      <w:r w:rsidRPr="00ED26F2">
        <w:rPr>
          <w:color w:val="0000FF"/>
        </w:rPr>
        <w:t>S2-2405969</w:t>
      </w:r>
      <w:r w:rsidRPr="00D53282">
        <w:t xml:space="preserve"> </w:t>
      </w:r>
      <w:r>
        <w:t>(P-CR) 23.700-70: Key Issue #5 Interim Conclusions. (Source: Tencent, Tencent Cloud, Lenovo)</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a Key Issue #5 conclusion.</w:t>
      </w:r>
    </w:p>
    <w:p w14:paraId="0F8BECE3" w14:textId="77777777" w:rsidR="0017609F" w:rsidRPr="005B25A1" w:rsidRDefault="0017609F" w:rsidP="0017609F">
      <w:pPr>
        <w:keepNext/>
        <w:keepLines/>
        <w:rPr>
          <w:b/>
          <w:bCs/>
        </w:rPr>
      </w:pPr>
      <w:r w:rsidRPr="005B25A1">
        <w:rPr>
          <w:b/>
          <w:bCs/>
        </w:rPr>
        <w:t>Convenor comment:</w:t>
      </w:r>
    </w:p>
    <w:p w14:paraId="060B804F" w14:textId="77777777" w:rsidR="0017609F" w:rsidRPr="005B25A1" w:rsidRDefault="0017609F" w:rsidP="0017609F">
      <w:pPr>
        <w:keepNext/>
        <w:keepLines/>
      </w:pPr>
      <w:r w:rsidRPr="005B25A1">
        <w:t>Handle.</w:t>
      </w:r>
    </w:p>
    <w:p w14:paraId="024600E3" w14:textId="77777777" w:rsidR="0017609F" w:rsidRPr="005B25A1" w:rsidRDefault="0017609F" w:rsidP="0017609F">
      <w:pPr>
        <w:keepNext/>
        <w:keepLines/>
        <w:rPr>
          <w:b/>
          <w:bCs/>
        </w:rPr>
      </w:pPr>
      <w:r w:rsidRPr="005B25A1">
        <w:rPr>
          <w:b/>
          <w:bCs/>
        </w:rPr>
        <w:t>Parallel discussion:</w:t>
      </w:r>
    </w:p>
    <w:p w14:paraId="529CC20E" w14:textId="77777777" w:rsidR="0017609F" w:rsidRPr="00B81031" w:rsidRDefault="0017609F" w:rsidP="0017609F">
      <w:pPr>
        <w:keepNext/>
        <w:keepLines/>
        <w:rPr>
          <w:i/>
        </w:rPr>
      </w:pPr>
      <w:r>
        <w:rPr>
          <w:i/>
        </w:rPr>
        <w:t xml:space="preserve">Revised in parallel session to </w:t>
      </w:r>
      <w:r w:rsidRPr="00ED26F2">
        <w:rPr>
          <w:i/>
          <w:color w:val="0000FF"/>
        </w:rPr>
        <w:t>S2-2406929</w:t>
      </w:r>
      <w:r>
        <w:rPr>
          <w:i/>
        </w:rPr>
        <w:t>.</w:t>
      </w:r>
    </w:p>
    <w:p w14:paraId="62CD78C4" w14:textId="77777777" w:rsidR="0017609F" w:rsidRPr="00B81031" w:rsidRDefault="0017609F" w:rsidP="0017609F">
      <w:pPr>
        <w:keepNext/>
        <w:keepLines/>
        <w:rPr>
          <w:i/>
        </w:rPr>
      </w:pPr>
      <w:r>
        <w:rPr>
          <w:i/>
        </w:rPr>
        <w:t xml:space="preserve">Revised in parallel session to </w:t>
      </w:r>
      <w:r w:rsidRPr="00ED26F2">
        <w:rPr>
          <w:i/>
          <w:color w:val="0000FF"/>
        </w:rPr>
        <w:t>S2-2406958</w:t>
      </w:r>
      <w:r>
        <w:rPr>
          <w:i/>
        </w:rPr>
        <w:t>.</w:t>
      </w:r>
    </w:p>
    <w:p w14:paraId="7F9ED456" w14:textId="77777777" w:rsidR="0017609F" w:rsidRPr="00B81031" w:rsidRDefault="0017609F" w:rsidP="0017609F">
      <w:pPr>
        <w:keepNext/>
        <w:keepLines/>
        <w:rPr>
          <w:i/>
        </w:rPr>
      </w:pPr>
      <w:r>
        <w:rPr>
          <w:i/>
        </w:rPr>
        <w:t xml:space="preserve">Revised in parallel session to </w:t>
      </w:r>
      <w:r w:rsidRPr="00ED26F2">
        <w:rPr>
          <w:i/>
          <w:color w:val="0000FF"/>
        </w:rPr>
        <w:t>S2-2407178</w:t>
      </w:r>
      <w:r>
        <w:rPr>
          <w:i/>
        </w:rPr>
        <w:t>.</w:t>
      </w:r>
    </w:p>
    <w:p w14:paraId="0B44DEFB" w14:textId="77777777" w:rsidR="0017609F" w:rsidRPr="00B81031" w:rsidRDefault="0017609F" w:rsidP="0017609F">
      <w:pPr>
        <w:keepNext/>
        <w:keepLines/>
        <w:rPr>
          <w:i/>
        </w:rPr>
      </w:pPr>
      <w:r>
        <w:rPr>
          <w:i/>
        </w:rPr>
        <w:t>Objections by Qualcomm and Nokia. Postponed in parallel session.</w:t>
      </w:r>
    </w:p>
    <w:p w14:paraId="6C2B00D9" w14:textId="77777777" w:rsidR="0017609F" w:rsidRPr="005B25A1" w:rsidRDefault="0017609F" w:rsidP="0017609F">
      <w:pPr>
        <w:keepNext/>
        <w:keepLines/>
        <w:rPr>
          <w:b/>
          <w:bCs/>
        </w:rPr>
      </w:pPr>
      <w:r w:rsidRPr="005B25A1">
        <w:rPr>
          <w:b/>
          <w:bCs/>
        </w:rPr>
        <w:t>Plenary Discussion:</w:t>
      </w:r>
    </w:p>
    <w:p w14:paraId="48CC717A" w14:textId="77777777" w:rsidR="0017609F" w:rsidRPr="005B25A1" w:rsidRDefault="0017609F" w:rsidP="0017609F">
      <w:pPr>
        <w:keepNext/>
        <w:keepLines/>
      </w:pPr>
      <w:r>
        <w:rPr>
          <w:color w:val="0000FF"/>
        </w:rPr>
        <w:t>Postponed</w:t>
      </w:r>
      <w:r>
        <w:t>.</w:t>
      </w:r>
    </w:p>
    <w:p w14:paraId="662A3DD8" w14:textId="77777777" w:rsidR="0017609F" w:rsidRPr="00EB0339" w:rsidRDefault="0017609F" w:rsidP="0017609F">
      <w:r w:rsidRPr="005B25A1">
        <w:rPr>
          <w:b/>
          <w:bCs/>
        </w:rPr>
        <w:t>Status:</w:t>
      </w:r>
      <w:r>
        <w:t xml:space="preserve"> </w:t>
      </w:r>
      <w:r>
        <w:rPr>
          <w:color w:val="0000FF"/>
        </w:rPr>
        <w:t>Postponed</w:t>
      </w:r>
      <w:r>
        <w:t>.</w:t>
      </w:r>
    </w:p>
    <w:p w14:paraId="7D937037" w14:textId="77777777" w:rsidR="0017609F" w:rsidRDefault="0017609F" w:rsidP="0017609F">
      <w:pPr>
        <w:pStyle w:val="NormTop"/>
      </w:pPr>
      <w:r w:rsidRPr="00ED26F2">
        <w:rPr>
          <w:color w:val="0000FF"/>
        </w:rPr>
        <w:t>S2-2406628</w:t>
      </w:r>
      <w:r w:rsidRPr="00D53282">
        <w:t xml:space="preserve"> </w:t>
      </w:r>
      <w:r>
        <w:t>(P-CR) 23.700-70: KI#5_Evaluation and Conclusion for KI#5.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to capture the Evaluation and Conclusion for KI#5.</w:t>
      </w:r>
    </w:p>
    <w:p w14:paraId="1C44EBA3" w14:textId="77777777" w:rsidR="0017609F" w:rsidRPr="005B25A1" w:rsidRDefault="0017609F" w:rsidP="0017609F">
      <w:pPr>
        <w:keepNext/>
        <w:keepLines/>
        <w:rPr>
          <w:b/>
          <w:bCs/>
        </w:rPr>
      </w:pPr>
      <w:r w:rsidRPr="005B25A1">
        <w:rPr>
          <w:b/>
          <w:bCs/>
        </w:rPr>
        <w:t>Convenor comment:</w:t>
      </w:r>
    </w:p>
    <w:p w14:paraId="1B109738" w14:textId="77777777" w:rsidR="0017609F" w:rsidRPr="005B25A1" w:rsidRDefault="0017609F" w:rsidP="0017609F">
      <w:pPr>
        <w:keepNext/>
        <w:keepLines/>
      </w:pPr>
      <w:r w:rsidRPr="005B25A1">
        <w:t>Handle.</w:t>
      </w:r>
    </w:p>
    <w:p w14:paraId="6686125D" w14:textId="77777777" w:rsidR="0017609F" w:rsidRPr="005B25A1" w:rsidRDefault="0017609F" w:rsidP="0017609F">
      <w:pPr>
        <w:keepNext/>
        <w:keepLines/>
        <w:rPr>
          <w:b/>
          <w:bCs/>
        </w:rPr>
      </w:pPr>
      <w:r w:rsidRPr="005B25A1">
        <w:rPr>
          <w:b/>
          <w:bCs/>
        </w:rPr>
        <w:t>Parallel discussion:</w:t>
      </w:r>
    </w:p>
    <w:p w14:paraId="407B5D84" w14:textId="77777777" w:rsidR="0017609F" w:rsidRPr="00B81031" w:rsidRDefault="0017609F" w:rsidP="0017609F">
      <w:pPr>
        <w:keepNext/>
        <w:keepLines/>
        <w:rPr>
          <w:i/>
        </w:rPr>
      </w:pPr>
      <w:r>
        <w:rPr>
          <w:i/>
        </w:rPr>
        <w:t xml:space="preserve">Revised in parallel session to </w:t>
      </w:r>
      <w:r w:rsidRPr="00ED26F2">
        <w:rPr>
          <w:i/>
          <w:color w:val="0000FF"/>
        </w:rPr>
        <w:t>S2-2406930</w:t>
      </w:r>
      <w:r>
        <w:rPr>
          <w:i/>
        </w:rPr>
        <w:t>.</w:t>
      </w:r>
    </w:p>
    <w:p w14:paraId="57BF61BA" w14:textId="77777777" w:rsidR="0017609F" w:rsidRPr="00B81031" w:rsidRDefault="0017609F" w:rsidP="0017609F">
      <w:pPr>
        <w:keepNext/>
        <w:keepLines/>
        <w:rPr>
          <w:i/>
        </w:rPr>
      </w:pPr>
      <w:r>
        <w:rPr>
          <w:i/>
        </w:rPr>
        <w:t xml:space="preserve">Revised in parallel session to </w:t>
      </w:r>
      <w:r w:rsidRPr="00ED26F2">
        <w:rPr>
          <w:i/>
          <w:color w:val="0000FF"/>
        </w:rPr>
        <w:t>S2-2406959</w:t>
      </w:r>
      <w:r>
        <w:rPr>
          <w:i/>
        </w:rPr>
        <w:t>.</w:t>
      </w:r>
    </w:p>
    <w:p w14:paraId="6414EF11" w14:textId="77777777" w:rsidR="0017609F" w:rsidRPr="00B81031" w:rsidRDefault="0017609F" w:rsidP="0017609F">
      <w:pPr>
        <w:keepNext/>
        <w:keepLines/>
        <w:rPr>
          <w:i/>
        </w:rPr>
      </w:pPr>
      <w:r>
        <w:rPr>
          <w:i/>
        </w:rPr>
        <w:t xml:space="preserve">Revised in parallel session to </w:t>
      </w:r>
      <w:r w:rsidRPr="00ED26F2">
        <w:rPr>
          <w:i/>
          <w:color w:val="0000FF"/>
        </w:rPr>
        <w:t>S2-2407179</w:t>
      </w:r>
      <w:r>
        <w:rPr>
          <w:i/>
        </w:rPr>
        <w:t>.</w:t>
      </w:r>
    </w:p>
    <w:p w14:paraId="16E40368" w14:textId="77777777" w:rsidR="00B56CC5" w:rsidRPr="00B81031" w:rsidRDefault="00B56CC5" w:rsidP="00B56CC5">
      <w:pPr>
        <w:keepNext/>
        <w:keepLines/>
        <w:rPr>
          <w:i/>
        </w:rPr>
      </w:pPr>
      <w:r>
        <w:rPr>
          <w:i/>
        </w:rPr>
        <w:t>Agreed in parallel session.</w:t>
      </w:r>
    </w:p>
    <w:p w14:paraId="2A0A5FC4" w14:textId="77777777" w:rsidR="00B56CC5" w:rsidRPr="005B25A1" w:rsidRDefault="00B56CC5" w:rsidP="00B56CC5">
      <w:pPr>
        <w:keepNext/>
        <w:keepLines/>
        <w:rPr>
          <w:b/>
          <w:bCs/>
        </w:rPr>
      </w:pPr>
      <w:r w:rsidRPr="005B25A1">
        <w:rPr>
          <w:b/>
          <w:bCs/>
        </w:rPr>
        <w:t>Plenary Discussion:</w:t>
      </w:r>
    </w:p>
    <w:p w14:paraId="6B08AAA8" w14:textId="77777777" w:rsidR="00B56CC5" w:rsidRPr="00B56CC5" w:rsidRDefault="00B56CC5" w:rsidP="00B56CC5">
      <w:pPr>
        <w:keepNext/>
        <w:keepLines/>
      </w:pPr>
      <w:r>
        <w:t xml:space="preserve">This was </w:t>
      </w:r>
      <w:r w:rsidRPr="00B56CC5">
        <w:rPr>
          <w:color w:val="FF0000"/>
        </w:rPr>
        <w:t>block approved</w:t>
      </w:r>
      <w:r>
        <w:t>.</w:t>
      </w:r>
    </w:p>
    <w:p w14:paraId="4687E1AC"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CB2B93D" w14:textId="77777777" w:rsidR="0017609F" w:rsidRDefault="0017609F" w:rsidP="0017609F">
      <w:pPr>
        <w:pStyle w:val="NormTop"/>
      </w:pPr>
      <w:r w:rsidRPr="00ED26F2">
        <w:rPr>
          <w:color w:val="0000FF"/>
        </w:rPr>
        <w:t>S2-2406231</w:t>
      </w:r>
      <w:r w:rsidRPr="00D53282">
        <w:t xml:space="preserve"> </w:t>
      </w:r>
      <w:r>
        <w:t>(P-CR) 23.700-70: KI#5 Evaluation and Conclusion . (Source: Ericsson)</w:t>
      </w:r>
      <w:r>
        <w:br/>
      </w:r>
      <w:r w:rsidRPr="00D53282">
        <w:rPr>
          <w:b/>
        </w:rPr>
        <w:t>Document for:</w:t>
      </w:r>
      <w:r w:rsidRPr="00D53282">
        <w:t xml:space="preserve"> </w:t>
      </w:r>
      <w:r>
        <w:t>Approval</w:t>
      </w:r>
      <w:r>
        <w:br/>
      </w:r>
      <w:r w:rsidRPr="00D53282">
        <w:rPr>
          <w:b/>
        </w:rPr>
        <w:t>Abstract:</w:t>
      </w:r>
      <w:r w:rsidRPr="00D53282">
        <w:t xml:space="preserve"> </w:t>
      </w:r>
      <w:r>
        <w:br/>
        <w:t>Provides evaluation of Solutions for KI#5 and the associated conclusion.</w:t>
      </w:r>
    </w:p>
    <w:p w14:paraId="5BFA1A52" w14:textId="77777777" w:rsidR="00B56CC5" w:rsidRPr="005B25A1" w:rsidRDefault="00B56CC5" w:rsidP="00B56CC5">
      <w:pPr>
        <w:keepNext/>
        <w:keepLines/>
        <w:rPr>
          <w:b/>
          <w:bCs/>
        </w:rPr>
      </w:pPr>
      <w:r w:rsidRPr="005B25A1">
        <w:rPr>
          <w:b/>
          <w:bCs/>
        </w:rPr>
        <w:t>Parallel discussion:</w:t>
      </w:r>
    </w:p>
    <w:p w14:paraId="24D0A36B" w14:textId="77777777" w:rsidR="00B56CC5" w:rsidRPr="005B25A1" w:rsidRDefault="00B56CC5" w:rsidP="00B56CC5">
      <w:pPr>
        <w:keepNext/>
        <w:keepLines/>
      </w:pPr>
      <w:r w:rsidRPr="00B56CC5">
        <w:rPr>
          <w:color w:val="0000FF"/>
        </w:rPr>
        <w:t>Not handled</w:t>
      </w:r>
      <w:r>
        <w:t>.</w:t>
      </w:r>
    </w:p>
    <w:p w14:paraId="7319FB5D" w14:textId="77777777" w:rsidR="00B56CC5" w:rsidRPr="00EB0339" w:rsidRDefault="00B56CC5" w:rsidP="00B56CC5">
      <w:r w:rsidRPr="005B25A1">
        <w:rPr>
          <w:b/>
          <w:bCs/>
        </w:rPr>
        <w:t>Status:</w:t>
      </w:r>
      <w:r>
        <w:t xml:space="preserve"> </w:t>
      </w:r>
      <w:r w:rsidRPr="00B56CC5">
        <w:rPr>
          <w:color w:val="0000FF"/>
        </w:rPr>
        <w:t>Not handled</w:t>
      </w:r>
      <w:r>
        <w:t>.</w:t>
      </w:r>
    </w:p>
    <w:p w14:paraId="092AD0B6" w14:textId="77777777" w:rsidR="0017609F" w:rsidRDefault="0017609F" w:rsidP="0017609F">
      <w:pPr>
        <w:pStyle w:val="NormTop"/>
      </w:pPr>
      <w:r w:rsidRPr="00ED26F2">
        <w:rPr>
          <w:color w:val="0000FF"/>
        </w:rPr>
        <w:lastRenderedPageBreak/>
        <w:t>S2-2406402</w:t>
      </w:r>
      <w:r w:rsidRPr="00D53282">
        <w:t xml:space="preserve"> </w:t>
      </w:r>
      <w:r>
        <w:t>(P-CR) 23.700-70: KI#5: Initial conclusion of KI#5 on QoS Handling when Traffic Characteristics Change Dynamically. (Source: Huawei, HiSilicon)</w:t>
      </w:r>
      <w:r>
        <w:br/>
      </w:r>
      <w:r w:rsidRPr="00D53282">
        <w:rPr>
          <w:b/>
        </w:rPr>
        <w:t>Document for:</w:t>
      </w:r>
      <w:r w:rsidRPr="00D53282">
        <w:t xml:space="preserve"> </w:t>
      </w:r>
      <w:r>
        <w:t>Approval</w:t>
      </w:r>
      <w:r>
        <w:br/>
      </w:r>
      <w:r w:rsidRPr="00D53282">
        <w:rPr>
          <w:b/>
        </w:rPr>
        <w:t>Abstract:</w:t>
      </w:r>
      <w:r w:rsidRPr="00D53282">
        <w:t xml:space="preserve"> </w:t>
      </w:r>
      <w:r>
        <w:br/>
        <w:t>Initial conclusion of KI#5 on QoS Handling when Traffic Characteristics Change Dynamically is proposed in this paper.</w:t>
      </w:r>
    </w:p>
    <w:p w14:paraId="46CD012A" w14:textId="77777777" w:rsidR="00B56CC5" w:rsidRPr="005B25A1" w:rsidRDefault="00B56CC5" w:rsidP="00B56CC5">
      <w:pPr>
        <w:keepNext/>
        <w:keepLines/>
        <w:rPr>
          <w:b/>
          <w:bCs/>
        </w:rPr>
      </w:pPr>
      <w:r w:rsidRPr="005B25A1">
        <w:rPr>
          <w:b/>
          <w:bCs/>
        </w:rPr>
        <w:t>Parallel discussion:</w:t>
      </w:r>
    </w:p>
    <w:p w14:paraId="41B29521" w14:textId="77777777" w:rsidR="00B56CC5" w:rsidRPr="005B25A1" w:rsidRDefault="00B56CC5" w:rsidP="00B56CC5">
      <w:pPr>
        <w:keepNext/>
        <w:keepLines/>
      </w:pPr>
      <w:r w:rsidRPr="00B56CC5">
        <w:rPr>
          <w:color w:val="0000FF"/>
        </w:rPr>
        <w:t>Not handled</w:t>
      </w:r>
      <w:r>
        <w:t>.</w:t>
      </w:r>
    </w:p>
    <w:p w14:paraId="7B0FE9E7" w14:textId="77777777" w:rsidR="00B56CC5" w:rsidRPr="00EB0339" w:rsidRDefault="00B56CC5" w:rsidP="00B56CC5">
      <w:r w:rsidRPr="005B25A1">
        <w:rPr>
          <w:b/>
          <w:bCs/>
        </w:rPr>
        <w:t>Status:</w:t>
      </w:r>
      <w:r>
        <w:t xml:space="preserve"> </w:t>
      </w:r>
      <w:r w:rsidRPr="00B56CC5">
        <w:rPr>
          <w:color w:val="0000FF"/>
        </w:rPr>
        <w:t>Not handled</w:t>
      </w:r>
      <w:r>
        <w:t>.</w:t>
      </w:r>
    </w:p>
    <w:p w14:paraId="77D51CEA" w14:textId="77777777" w:rsidR="0017609F" w:rsidRDefault="0017609F" w:rsidP="0017609F">
      <w:pPr>
        <w:pStyle w:val="NormTop"/>
      </w:pPr>
      <w:r w:rsidRPr="00ED26F2">
        <w:rPr>
          <w:color w:val="0000FF"/>
        </w:rPr>
        <w:t>S2-2406690</w:t>
      </w:r>
      <w:r w:rsidRPr="00D53282">
        <w:t xml:space="preserve"> </w:t>
      </w:r>
      <w:r>
        <w:t>(P-CR) 23.700-70: Conclusions for KI#5. (Source: Nokia)</w:t>
      </w:r>
      <w:r>
        <w:br/>
      </w:r>
      <w:r w:rsidRPr="00D53282">
        <w:rPr>
          <w:b/>
        </w:rPr>
        <w:t>Document for:</w:t>
      </w:r>
      <w:r w:rsidRPr="00D53282">
        <w:t xml:space="preserve"> </w:t>
      </w:r>
      <w:r>
        <w:t>Approval</w:t>
      </w:r>
      <w:r>
        <w:br/>
      </w:r>
      <w:r w:rsidRPr="00D53282">
        <w:rPr>
          <w:b/>
        </w:rPr>
        <w:t>Abstract:</w:t>
      </w:r>
      <w:r w:rsidRPr="00D53282">
        <w:t xml:space="preserve"> </w:t>
      </w:r>
      <w:r>
        <w:br/>
        <w:t>Conclusions for KI#5.</w:t>
      </w:r>
    </w:p>
    <w:p w14:paraId="2C8D37BC" w14:textId="77777777" w:rsidR="00B56CC5" w:rsidRPr="005B25A1" w:rsidRDefault="00B56CC5" w:rsidP="00B56CC5">
      <w:pPr>
        <w:keepNext/>
        <w:keepLines/>
        <w:rPr>
          <w:b/>
          <w:bCs/>
        </w:rPr>
      </w:pPr>
      <w:r w:rsidRPr="005B25A1">
        <w:rPr>
          <w:b/>
          <w:bCs/>
        </w:rPr>
        <w:t>Parallel discussion:</w:t>
      </w:r>
    </w:p>
    <w:p w14:paraId="409FE1AB" w14:textId="77777777" w:rsidR="00B56CC5" w:rsidRPr="005B25A1" w:rsidRDefault="00B56CC5" w:rsidP="00B56CC5">
      <w:pPr>
        <w:keepNext/>
        <w:keepLines/>
      </w:pPr>
      <w:r w:rsidRPr="00B56CC5">
        <w:rPr>
          <w:color w:val="0000FF"/>
        </w:rPr>
        <w:t>Not handled</w:t>
      </w:r>
      <w:r>
        <w:t>.</w:t>
      </w:r>
    </w:p>
    <w:p w14:paraId="50A123B4" w14:textId="77777777" w:rsidR="00B56CC5" w:rsidRPr="00EB0339" w:rsidRDefault="00B56CC5" w:rsidP="00B56CC5">
      <w:r w:rsidRPr="005B25A1">
        <w:rPr>
          <w:b/>
          <w:bCs/>
        </w:rPr>
        <w:t>Status:</w:t>
      </w:r>
      <w:r>
        <w:t xml:space="preserve"> </w:t>
      </w:r>
      <w:r w:rsidRPr="00B56CC5">
        <w:rPr>
          <w:color w:val="0000FF"/>
        </w:rPr>
        <w:t>Not handled</w:t>
      </w:r>
      <w:r>
        <w:t>.</w:t>
      </w:r>
    </w:p>
    <w:p w14:paraId="1D5B7496" w14:textId="77777777" w:rsidR="0017609F" w:rsidRDefault="0017609F" w:rsidP="0017609F">
      <w:pPr>
        <w:pStyle w:val="NormTop"/>
      </w:pPr>
      <w:r w:rsidRPr="00ED26F2">
        <w:rPr>
          <w:color w:val="0000FF"/>
        </w:rPr>
        <w:t>S2-2406797</w:t>
      </w:r>
      <w:r w:rsidRPr="00D53282">
        <w:t xml:space="preserve"> </w:t>
      </w:r>
      <w:r>
        <w:t>(P-CR) 23.700-70: KI#5, Conclusion, Boost with RQoS . (Source: Meta USA, Tencent, Intel, InterDigital Inc.)</w:t>
      </w:r>
      <w:r>
        <w:br/>
      </w:r>
      <w:r w:rsidRPr="00D53282">
        <w:rPr>
          <w:b/>
        </w:rPr>
        <w:t>Document for:</w:t>
      </w:r>
      <w:r w:rsidRPr="00D53282">
        <w:t xml:space="preserve"> </w:t>
      </w:r>
      <w:r>
        <w:t>Approval</w:t>
      </w:r>
      <w:r>
        <w:br/>
      </w:r>
      <w:r w:rsidRPr="00D53282">
        <w:rPr>
          <w:b/>
        </w:rPr>
        <w:t>Abstract:</w:t>
      </w:r>
      <w:r w:rsidRPr="00D53282">
        <w:t xml:space="preserve"> </w:t>
      </w:r>
      <w:r>
        <w:br/>
        <w:t>It is proposed to add RQoS solution as part of the conclusion principles for KI#5.</w:t>
      </w:r>
    </w:p>
    <w:p w14:paraId="50E38E46" w14:textId="77777777" w:rsidR="00B56CC5" w:rsidRPr="005B25A1" w:rsidRDefault="00B56CC5" w:rsidP="00B56CC5">
      <w:pPr>
        <w:keepNext/>
        <w:keepLines/>
        <w:rPr>
          <w:b/>
          <w:bCs/>
        </w:rPr>
      </w:pPr>
      <w:r w:rsidRPr="005B25A1">
        <w:rPr>
          <w:b/>
          <w:bCs/>
        </w:rPr>
        <w:t>Parallel discussion:</w:t>
      </w:r>
    </w:p>
    <w:p w14:paraId="44D6041F" w14:textId="77777777" w:rsidR="00B56CC5" w:rsidRPr="005B25A1" w:rsidRDefault="00B56CC5" w:rsidP="00B56CC5">
      <w:pPr>
        <w:keepNext/>
        <w:keepLines/>
      </w:pPr>
      <w:r w:rsidRPr="00B56CC5">
        <w:rPr>
          <w:color w:val="0000FF"/>
        </w:rPr>
        <w:t>Not handled</w:t>
      </w:r>
      <w:r>
        <w:t>.</w:t>
      </w:r>
    </w:p>
    <w:p w14:paraId="6168FA4B" w14:textId="77777777" w:rsidR="00B56CC5" w:rsidRPr="00EB0339" w:rsidRDefault="00B56CC5" w:rsidP="00B56CC5">
      <w:r w:rsidRPr="005B25A1">
        <w:rPr>
          <w:b/>
          <w:bCs/>
        </w:rPr>
        <w:t>Status:</w:t>
      </w:r>
      <w:r>
        <w:t xml:space="preserve"> </w:t>
      </w:r>
      <w:r w:rsidRPr="00B56CC5">
        <w:rPr>
          <w:color w:val="0000FF"/>
        </w:rPr>
        <w:t>Not handled</w:t>
      </w:r>
      <w:r>
        <w:t>.</w:t>
      </w:r>
    </w:p>
    <w:p w14:paraId="373F8568" w14:textId="77777777" w:rsidR="0017609F" w:rsidRDefault="0017609F" w:rsidP="0017609F">
      <w:pPr>
        <w:pStyle w:val="NormTop"/>
      </w:pPr>
      <w:r w:rsidRPr="00ED26F2">
        <w:rPr>
          <w:color w:val="0000FF"/>
        </w:rPr>
        <w:t>S2-2406442</w:t>
      </w:r>
      <w:r w:rsidRPr="00D53282">
        <w:t xml:space="preserve"> </w:t>
      </w:r>
      <w:r>
        <w:t>(P-CR) 23.700-70: Solution #16 update and conclusion for Key Issue #5.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 update for Sol #16 and conclusion for Key Issue #5.</w:t>
      </w:r>
    </w:p>
    <w:p w14:paraId="1356F1B4" w14:textId="77777777" w:rsidR="00B56CC5" w:rsidRPr="005B25A1" w:rsidRDefault="00B56CC5" w:rsidP="00B56CC5">
      <w:pPr>
        <w:keepNext/>
        <w:keepLines/>
        <w:rPr>
          <w:b/>
          <w:bCs/>
        </w:rPr>
      </w:pPr>
      <w:r w:rsidRPr="005B25A1">
        <w:rPr>
          <w:b/>
          <w:bCs/>
        </w:rPr>
        <w:t>Parallel discussion:</w:t>
      </w:r>
    </w:p>
    <w:p w14:paraId="098353CC" w14:textId="77777777" w:rsidR="00B56CC5" w:rsidRPr="005B25A1" w:rsidRDefault="00B56CC5" w:rsidP="00B56CC5">
      <w:pPr>
        <w:keepNext/>
        <w:keepLines/>
      </w:pPr>
      <w:r w:rsidRPr="00B56CC5">
        <w:rPr>
          <w:color w:val="0000FF"/>
        </w:rPr>
        <w:t>Not handled</w:t>
      </w:r>
      <w:r>
        <w:t>.</w:t>
      </w:r>
    </w:p>
    <w:p w14:paraId="0E325E94" w14:textId="77777777" w:rsidR="00B56CC5" w:rsidRPr="00EB0339" w:rsidRDefault="00B56CC5" w:rsidP="00B56CC5">
      <w:r w:rsidRPr="005B25A1">
        <w:rPr>
          <w:b/>
          <w:bCs/>
        </w:rPr>
        <w:t>Status:</w:t>
      </w:r>
      <w:r>
        <w:t xml:space="preserve"> </w:t>
      </w:r>
      <w:r w:rsidRPr="00B56CC5">
        <w:rPr>
          <w:color w:val="0000FF"/>
        </w:rPr>
        <w:t>Not handled</w:t>
      </w:r>
      <w:r>
        <w:t>.</w:t>
      </w:r>
    </w:p>
    <w:p w14:paraId="546B3DCA"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 7: PDU Set for Non-3GPP Access</w:t>
      </w:r>
    </w:p>
    <w:p w14:paraId="312E4035" w14:textId="77777777" w:rsidR="0017609F" w:rsidRDefault="0017609F" w:rsidP="0017609F">
      <w:pPr>
        <w:pStyle w:val="NormTop"/>
      </w:pPr>
      <w:r w:rsidRPr="00ED26F2">
        <w:rPr>
          <w:color w:val="0000FF"/>
        </w:rPr>
        <w:t>S2-2406521</w:t>
      </w:r>
      <w:r w:rsidRPr="00D53282">
        <w:t xml:space="preserve"> </w:t>
      </w:r>
      <w:r>
        <w:t>(P-CR) 23.700-70: Key Issue#7, Conclusions update. (Source: Lenovo, InterDigital Inc., Charter Communications, CableLabs, CATT,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update of conclusions for KI#7.</w:t>
      </w:r>
    </w:p>
    <w:p w14:paraId="5661F237" w14:textId="77777777" w:rsidR="0017609F" w:rsidRPr="005B25A1" w:rsidRDefault="0017609F" w:rsidP="0017609F">
      <w:pPr>
        <w:keepNext/>
        <w:keepLines/>
        <w:rPr>
          <w:b/>
          <w:bCs/>
        </w:rPr>
      </w:pPr>
      <w:r w:rsidRPr="005B25A1">
        <w:rPr>
          <w:b/>
          <w:bCs/>
        </w:rPr>
        <w:t>Convenor comment:</w:t>
      </w:r>
    </w:p>
    <w:p w14:paraId="06961455" w14:textId="77777777" w:rsidR="0017609F" w:rsidRPr="005B25A1" w:rsidRDefault="0017609F" w:rsidP="0017609F">
      <w:pPr>
        <w:keepNext/>
        <w:keepLines/>
      </w:pPr>
      <w:r w:rsidRPr="005B25A1">
        <w:t>Handle.</w:t>
      </w:r>
    </w:p>
    <w:p w14:paraId="4696A704" w14:textId="77777777" w:rsidR="0017609F" w:rsidRPr="005B25A1" w:rsidRDefault="0017609F" w:rsidP="0017609F">
      <w:pPr>
        <w:keepNext/>
        <w:keepLines/>
        <w:rPr>
          <w:b/>
          <w:bCs/>
        </w:rPr>
      </w:pPr>
      <w:r w:rsidRPr="005B25A1">
        <w:rPr>
          <w:b/>
          <w:bCs/>
        </w:rPr>
        <w:t>Parallel discussion:</w:t>
      </w:r>
    </w:p>
    <w:p w14:paraId="1C922FC1" w14:textId="77777777" w:rsidR="0017609F" w:rsidRPr="00B81031" w:rsidRDefault="0017609F" w:rsidP="0017609F">
      <w:pPr>
        <w:keepNext/>
        <w:keepLines/>
        <w:rPr>
          <w:i/>
        </w:rPr>
      </w:pPr>
      <w:r>
        <w:rPr>
          <w:i/>
        </w:rPr>
        <w:t xml:space="preserve">Revised in parallel session to </w:t>
      </w:r>
      <w:r w:rsidRPr="00ED26F2">
        <w:rPr>
          <w:i/>
          <w:color w:val="0000FF"/>
        </w:rPr>
        <w:t>S2-2406931</w:t>
      </w:r>
      <w:r>
        <w:rPr>
          <w:i/>
        </w:rPr>
        <w:t>.</w:t>
      </w:r>
    </w:p>
    <w:p w14:paraId="2F3EB6C9" w14:textId="77777777" w:rsidR="0017609F" w:rsidRPr="00B81031" w:rsidRDefault="0017609F" w:rsidP="0017609F">
      <w:pPr>
        <w:keepNext/>
        <w:keepLines/>
        <w:rPr>
          <w:i/>
        </w:rPr>
      </w:pPr>
      <w:r>
        <w:rPr>
          <w:i/>
        </w:rPr>
        <w:t xml:space="preserve">Revised in parallel session to </w:t>
      </w:r>
      <w:r w:rsidRPr="00ED26F2">
        <w:rPr>
          <w:i/>
          <w:color w:val="0000FF"/>
        </w:rPr>
        <w:t>S2-2406960</w:t>
      </w:r>
      <w:r>
        <w:rPr>
          <w:i/>
        </w:rPr>
        <w:t>.</w:t>
      </w:r>
    </w:p>
    <w:p w14:paraId="44636FFE" w14:textId="77777777" w:rsidR="00B56CC5" w:rsidRPr="00B81031" w:rsidRDefault="00B56CC5" w:rsidP="00B56CC5">
      <w:pPr>
        <w:keepNext/>
        <w:keepLines/>
        <w:rPr>
          <w:i/>
        </w:rPr>
      </w:pPr>
      <w:r>
        <w:rPr>
          <w:i/>
        </w:rPr>
        <w:t>Agreed in parallel session.</w:t>
      </w:r>
    </w:p>
    <w:p w14:paraId="65E95A06" w14:textId="77777777" w:rsidR="00B56CC5" w:rsidRPr="005B25A1" w:rsidRDefault="00B56CC5" w:rsidP="00B56CC5">
      <w:pPr>
        <w:keepNext/>
        <w:keepLines/>
        <w:rPr>
          <w:b/>
          <w:bCs/>
        </w:rPr>
      </w:pPr>
      <w:r w:rsidRPr="005B25A1">
        <w:rPr>
          <w:b/>
          <w:bCs/>
        </w:rPr>
        <w:t>Plenary Discussion:</w:t>
      </w:r>
    </w:p>
    <w:p w14:paraId="442F9084" w14:textId="77777777" w:rsidR="00B56CC5" w:rsidRPr="00B56CC5" w:rsidRDefault="00B56CC5" w:rsidP="00B56CC5">
      <w:pPr>
        <w:keepNext/>
        <w:keepLines/>
      </w:pPr>
      <w:r>
        <w:t xml:space="preserve">This was </w:t>
      </w:r>
      <w:r w:rsidRPr="00B56CC5">
        <w:rPr>
          <w:color w:val="FF0000"/>
        </w:rPr>
        <w:t>block approved</w:t>
      </w:r>
      <w:r>
        <w:t>.</w:t>
      </w:r>
    </w:p>
    <w:p w14:paraId="6FC7E6DA"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30A31A4" w14:textId="77777777" w:rsidR="0017609F" w:rsidRDefault="0017609F" w:rsidP="0017609F">
      <w:pPr>
        <w:pStyle w:val="NormTop"/>
      </w:pPr>
      <w:r w:rsidRPr="00ED26F2">
        <w:rPr>
          <w:color w:val="0000FF"/>
        </w:rPr>
        <w:t>S2-2406691</w:t>
      </w:r>
      <w:r w:rsidRPr="00D53282">
        <w:t xml:space="preserve"> </w:t>
      </w:r>
      <w:r>
        <w:t>(P-CR) 23.700-70: Evaluation for KI#7 . (Source: Nokia)</w:t>
      </w:r>
      <w:r>
        <w:br/>
      </w:r>
      <w:r w:rsidRPr="00D53282">
        <w:rPr>
          <w:b/>
        </w:rPr>
        <w:t>Document for:</w:t>
      </w:r>
      <w:r w:rsidRPr="00D53282">
        <w:t xml:space="preserve"> </w:t>
      </w:r>
      <w:r>
        <w:t>Approval</w:t>
      </w:r>
      <w:r>
        <w:br/>
      </w:r>
      <w:r w:rsidRPr="00D53282">
        <w:rPr>
          <w:b/>
        </w:rPr>
        <w:t>Abstract:</w:t>
      </w:r>
      <w:r w:rsidRPr="00D53282">
        <w:t xml:space="preserve"> </w:t>
      </w:r>
      <w:r>
        <w:br/>
        <w:t>Evaluation for KI#7.</w:t>
      </w:r>
    </w:p>
    <w:p w14:paraId="3D630059" w14:textId="77777777" w:rsidR="00B56CC5" w:rsidRPr="005B25A1" w:rsidRDefault="00B56CC5" w:rsidP="00B56CC5">
      <w:pPr>
        <w:keepNext/>
        <w:keepLines/>
        <w:rPr>
          <w:b/>
          <w:bCs/>
        </w:rPr>
      </w:pPr>
      <w:r w:rsidRPr="005B25A1">
        <w:rPr>
          <w:b/>
          <w:bCs/>
        </w:rPr>
        <w:t>Parallel discussion:</w:t>
      </w:r>
    </w:p>
    <w:p w14:paraId="1A113319" w14:textId="77777777" w:rsidR="00B56CC5" w:rsidRPr="005B25A1" w:rsidRDefault="00B56CC5" w:rsidP="00B56CC5">
      <w:pPr>
        <w:keepNext/>
        <w:keepLines/>
      </w:pPr>
      <w:r w:rsidRPr="00B56CC5">
        <w:rPr>
          <w:color w:val="0000FF"/>
        </w:rPr>
        <w:t>Not handled</w:t>
      </w:r>
      <w:r>
        <w:t>.</w:t>
      </w:r>
    </w:p>
    <w:p w14:paraId="20E1F49D" w14:textId="77777777" w:rsidR="00B56CC5" w:rsidRPr="00EB0339" w:rsidRDefault="00B56CC5" w:rsidP="00B56CC5">
      <w:r w:rsidRPr="005B25A1">
        <w:rPr>
          <w:b/>
          <w:bCs/>
        </w:rPr>
        <w:t>Status:</w:t>
      </w:r>
      <w:r>
        <w:t xml:space="preserve"> </w:t>
      </w:r>
      <w:r w:rsidRPr="00B56CC5">
        <w:rPr>
          <w:color w:val="0000FF"/>
        </w:rPr>
        <w:t>Not handled</w:t>
      </w:r>
      <w:r>
        <w:t>.</w:t>
      </w:r>
    </w:p>
    <w:p w14:paraId="398D19B0"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KI 8: Tethered devices</w:t>
      </w:r>
    </w:p>
    <w:p w14:paraId="751F5092" w14:textId="77777777" w:rsidR="0017609F" w:rsidRDefault="0017609F" w:rsidP="0017609F">
      <w:pPr>
        <w:pStyle w:val="NormTop"/>
      </w:pPr>
      <w:r w:rsidRPr="00ED26F2">
        <w:rPr>
          <w:color w:val="0000FF"/>
        </w:rPr>
        <w:t>S2-2406638</w:t>
      </w:r>
      <w:r w:rsidRPr="00D53282">
        <w:t xml:space="preserve"> </w:t>
      </w:r>
      <w:r>
        <w:t>(P-CR) 23.700-70: Key Issue #8, Conclusion Principles . (Source: OPPO,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principles for Key Issue #8.</w:t>
      </w:r>
    </w:p>
    <w:p w14:paraId="4D62F6DC" w14:textId="77777777" w:rsidR="0017609F" w:rsidRPr="005B25A1" w:rsidRDefault="0017609F" w:rsidP="0017609F">
      <w:pPr>
        <w:keepNext/>
        <w:keepLines/>
        <w:rPr>
          <w:b/>
          <w:bCs/>
        </w:rPr>
      </w:pPr>
      <w:r w:rsidRPr="005B25A1">
        <w:rPr>
          <w:b/>
          <w:bCs/>
        </w:rPr>
        <w:t>Convenor comment:</w:t>
      </w:r>
    </w:p>
    <w:p w14:paraId="68A53FA5" w14:textId="77777777" w:rsidR="0017609F" w:rsidRPr="005B25A1" w:rsidRDefault="0017609F" w:rsidP="0017609F">
      <w:pPr>
        <w:keepNext/>
        <w:keepLines/>
      </w:pPr>
      <w:r w:rsidRPr="005B25A1">
        <w:t>Handle.</w:t>
      </w:r>
    </w:p>
    <w:p w14:paraId="26878219" w14:textId="77777777" w:rsidR="0017609F" w:rsidRPr="005B25A1" w:rsidRDefault="0017609F" w:rsidP="0017609F">
      <w:pPr>
        <w:keepNext/>
        <w:keepLines/>
        <w:rPr>
          <w:b/>
          <w:bCs/>
        </w:rPr>
      </w:pPr>
      <w:r w:rsidRPr="005B25A1">
        <w:rPr>
          <w:b/>
          <w:bCs/>
        </w:rPr>
        <w:t>Parallel discussion:</w:t>
      </w:r>
    </w:p>
    <w:p w14:paraId="3796B4CD" w14:textId="77777777" w:rsidR="0017609F" w:rsidRPr="00B81031" w:rsidRDefault="0017609F" w:rsidP="0017609F">
      <w:pPr>
        <w:keepNext/>
        <w:keepLines/>
        <w:rPr>
          <w:i/>
        </w:rPr>
      </w:pPr>
      <w:r>
        <w:rPr>
          <w:i/>
        </w:rPr>
        <w:t xml:space="preserve">Merged into </w:t>
      </w:r>
      <w:r w:rsidRPr="00ED26F2">
        <w:rPr>
          <w:i/>
          <w:color w:val="0000FF"/>
        </w:rPr>
        <w:t>S2-2406932</w:t>
      </w:r>
      <w:r>
        <w:rPr>
          <w:i/>
        </w:rPr>
        <w:t>.</w:t>
      </w:r>
    </w:p>
    <w:p w14:paraId="2BA2ED66" w14:textId="77777777" w:rsidR="0017609F" w:rsidRPr="005B25A1" w:rsidRDefault="0017609F" w:rsidP="0017609F">
      <w:pPr>
        <w:keepNext/>
        <w:keepLines/>
        <w:rPr>
          <w:b/>
          <w:bCs/>
        </w:rPr>
      </w:pPr>
      <w:r w:rsidRPr="005B25A1">
        <w:rPr>
          <w:b/>
          <w:bCs/>
        </w:rPr>
        <w:t>Plenary Discussion:</w:t>
      </w:r>
    </w:p>
    <w:p w14:paraId="247A1C20" w14:textId="77777777" w:rsidR="0017609F" w:rsidRPr="005B25A1" w:rsidRDefault="0017609F" w:rsidP="0017609F">
      <w:pPr>
        <w:keepNext/>
        <w:keepLines/>
      </w:pPr>
      <w:r w:rsidRPr="005B25A1">
        <w:t>Merged.</w:t>
      </w:r>
    </w:p>
    <w:p w14:paraId="7B95C8B2" w14:textId="77777777" w:rsidR="0017609F" w:rsidRPr="00EB0339" w:rsidRDefault="0017609F" w:rsidP="0017609F">
      <w:r w:rsidRPr="005B25A1">
        <w:rPr>
          <w:b/>
          <w:bCs/>
        </w:rPr>
        <w:t>Status:</w:t>
      </w:r>
      <w:r>
        <w:t xml:space="preserve"> </w:t>
      </w:r>
      <w:r>
        <w:rPr>
          <w:color w:val="0000FF"/>
        </w:rPr>
        <w:t>Merged</w:t>
      </w:r>
      <w:r>
        <w:t>.</w:t>
      </w:r>
    </w:p>
    <w:p w14:paraId="3C414309" w14:textId="77777777" w:rsidR="0017609F" w:rsidRDefault="0017609F" w:rsidP="0017609F">
      <w:pPr>
        <w:pStyle w:val="NormTop"/>
      </w:pPr>
      <w:r w:rsidRPr="00ED26F2">
        <w:rPr>
          <w:color w:val="0000FF"/>
        </w:rPr>
        <w:t>S2-2405968</w:t>
      </w:r>
      <w:r w:rsidRPr="00D53282">
        <w:t xml:space="preserve"> </w:t>
      </w:r>
      <w:r>
        <w:t>(P-CR) 23.700-70: Key Issue #8 Interim Conclusion .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a Key Issue #8 interim conclusion.</w:t>
      </w:r>
    </w:p>
    <w:p w14:paraId="1771FD29" w14:textId="77777777" w:rsidR="00B56CC5" w:rsidRPr="005B25A1" w:rsidRDefault="00B56CC5" w:rsidP="00B56CC5">
      <w:pPr>
        <w:keepNext/>
        <w:keepLines/>
        <w:rPr>
          <w:b/>
          <w:bCs/>
        </w:rPr>
      </w:pPr>
      <w:r w:rsidRPr="005B25A1">
        <w:rPr>
          <w:b/>
          <w:bCs/>
        </w:rPr>
        <w:t>Parallel discussion:</w:t>
      </w:r>
    </w:p>
    <w:p w14:paraId="0B09C45F" w14:textId="77777777" w:rsidR="00B56CC5" w:rsidRPr="005B25A1" w:rsidRDefault="00B56CC5" w:rsidP="00B56CC5">
      <w:pPr>
        <w:keepNext/>
        <w:keepLines/>
      </w:pPr>
      <w:r w:rsidRPr="00B56CC5">
        <w:rPr>
          <w:color w:val="0000FF"/>
        </w:rPr>
        <w:t>Not handled</w:t>
      </w:r>
      <w:r>
        <w:t>.</w:t>
      </w:r>
    </w:p>
    <w:p w14:paraId="10BF2604" w14:textId="77777777" w:rsidR="00B56CC5" w:rsidRPr="00EB0339" w:rsidRDefault="00B56CC5" w:rsidP="00B56CC5">
      <w:r w:rsidRPr="005B25A1">
        <w:rPr>
          <w:b/>
          <w:bCs/>
        </w:rPr>
        <w:t>Status:</w:t>
      </w:r>
      <w:r>
        <w:t xml:space="preserve"> </w:t>
      </w:r>
      <w:r w:rsidRPr="00B56CC5">
        <w:rPr>
          <w:color w:val="0000FF"/>
        </w:rPr>
        <w:t>Not handled</w:t>
      </w:r>
      <w:r>
        <w:t>.</w:t>
      </w:r>
    </w:p>
    <w:p w14:paraId="010CC85F" w14:textId="77777777" w:rsidR="0017609F" w:rsidRDefault="0017609F" w:rsidP="0017609F">
      <w:pPr>
        <w:pStyle w:val="NormTop"/>
      </w:pPr>
      <w:r w:rsidRPr="00ED26F2">
        <w:rPr>
          <w:color w:val="0000FF"/>
        </w:rPr>
        <w:lastRenderedPageBreak/>
        <w:t>S2-2406114</w:t>
      </w:r>
      <w:r w:rsidRPr="00D53282">
        <w:t xml:space="preserve"> </w:t>
      </w:r>
      <w:r>
        <w:t>(P-CR) 23.700-70: Key Issue #8 Conclusion .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a Key Issue #8 conclusion.</w:t>
      </w:r>
    </w:p>
    <w:p w14:paraId="10220F18" w14:textId="77777777" w:rsidR="00B56CC5" w:rsidRPr="005B25A1" w:rsidRDefault="00B56CC5" w:rsidP="00B56CC5">
      <w:pPr>
        <w:keepNext/>
        <w:keepLines/>
        <w:rPr>
          <w:b/>
          <w:bCs/>
        </w:rPr>
      </w:pPr>
      <w:r w:rsidRPr="005B25A1">
        <w:rPr>
          <w:b/>
          <w:bCs/>
        </w:rPr>
        <w:t>Parallel discussion:</w:t>
      </w:r>
    </w:p>
    <w:p w14:paraId="05A9C292" w14:textId="77777777" w:rsidR="00B56CC5" w:rsidRPr="005B25A1" w:rsidRDefault="00B56CC5" w:rsidP="00B56CC5">
      <w:pPr>
        <w:keepNext/>
        <w:keepLines/>
      </w:pPr>
      <w:r w:rsidRPr="00B56CC5">
        <w:rPr>
          <w:color w:val="0000FF"/>
        </w:rPr>
        <w:t>Not handled</w:t>
      </w:r>
      <w:r>
        <w:t>.</w:t>
      </w:r>
    </w:p>
    <w:p w14:paraId="5C9A0D04" w14:textId="77777777" w:rsidR="00B56CC5" w:rsidRPr="00EB0339" w:rsidRDefault="00B56CC5" w:rsidP="00B56CC5">
      <w:r w:rsidRPr="005B25A1">
        <w:rPr>
          <w:b/>
          <w:bCs/>
        </w:rPr>
        <w:t>Status:</w:t>
      </w:r>
      <w:r>
        <w:t xml:space="preserve"> </w:t>
      </w:r>
      <w:r w:rsidRPr="00B56CC5">
        <w:rPr>
          <w:color w:val="0000FF"/>
        </w:rPr>
        <w:t>Not handled</w:t>
      </w:r>
      <w:r>
        <w:t>.</w:t>
      </w:r>
    </w:p>
    <w:p w14:paraId="7EE28BFF" w14:textId="77777777" w:rsidR="0017609F" w:rsidRDefault="0017609F" w:rsidP="0017609F">
      <w:pPr>
        <w:pStyle w:val="NormTop"/>
      </w:pPr>
      <w:r w:rsidRPr="00ED26F2">
        <w:rPr>
          <w:color w:val="0000FF"/>
        </w:rPr>
        <w:t>S2-2406241</w:t>
      </w:r>
      <w:r w:rsidRPr="00D53282">
        <w:t xml:space="preserve"> </w:t>
      </w:r>
      <w:r>
        <w:t>(P-CR) 23.700-70: Conclusion for KI 8. (Source: Nokia)</w:t>
      </w:r>
      <w:r>
        <w:br/>
      </w:r>
      <w:r w:rsidRPr="00D53282">
        <w:rPr>
          <w:b/>
        </w:rPr>
        <w:t>Document for:</w:t>
      </w:r>
      <w:r w:rsidRPr="00D53282">
        <w:t xml:space="preserve"> </w:t>
      </w:r>
      <w:r>
        <w:t>Approval</w:t>
      </w:r>
      <w:r>
        <w:br/>
      </w:r>
      <w:r w:rsidRPr="00D53282">
        <w:rPr>
          <w:b/>
        </w:rPr>
        <w:t>Abstract:</w:t>
      </w:r>
      <w:r w:rsidRPr="00D53282">
        <w:t xml:space="preserve"> </w:t>
      </w:r>
      <w:r>
        <w:br/>
        <w:t>Conclusion for KI 8.</w:t>
      </w:r>
    </w:p>
    <w:p w14:paraId="5421C50C" w14:textId="77777777" w:rsidR="0017609F" w:rsidRPr="005B25A1" w:rsidRDefault="0017609F" w:rsidP="0017609F">
      <w:pPr>
        <w:keepNext/>
        <w:keepLines/>
        <w:rPr>
          <w:b/>
          <w:bCs/>
        </w:rPr>
      </w:pPr>
      <w:r w:rsidRPr="005B25A1">
        <w:rPr>
          <w:b/>
          <w:bCs/>
        </w:rPr>
        <w:t>Parallel discussion:</w:t>
      </w:r>
    </w:p>
    <w:p w14:paraId="2E9150AD" w14:textId="77777777" w:rsidR="0017609F" w:rsidRPr="00B81031" w:rsidRDefault="0017609F" w:rsidP="0017609F">
      <w:pPr>
        <w:keepNext/>
        <w:keepLines/>
        <w:rPr>
          <w:i/>
        </w:rPr>
      </w:pPr>
      <w:r>
        <w:rPr>
          <w:i/>
        </w:rPr>
        <w:t xml:space="preserve">Revised in parallel session to </w:t>
      </w:r>
      <w:r w:rsidRPr="00ED26F2">
        <w:rPr>
          <w:i/>
          <w:color w:val="0000FF"/>
        </w:rPr>
        <w:t>S2-2406932</w:t>
      </w:r>
      <w:r>
        <w:rPr>
          <w:i/>
        </w:rPr>
        <w:t xml:space="preserve">, merging </w:t>
      </w:r>
      <w:r w:rsidRPr="00ED26F2">
        <w:rPr>
          <w:i/>
          <w:color w:val="0000FF"/>
        </w:rPr>
        <w:t>S2-2406638</w:t>
      </w:r>
      <w:r>
        <w:rPr>
          <w:i/>
        </w:rPr>
        <w:t>.</w:t>
      </w:r>
    </w:p>
    <w:p w14:paraId="76ECB7BB" w14:textId="77777777" w:rsidR="00B56CC5" w:rsidRPr="00B81031" w:rsidRDefault="0017609F" w:rsidP="00B56CC5">
      <w:pPr>
        <w:keepNext/>
        <w:keepLines/>
        <w:rPr>
          <w:i/>
        </w:rPr>
      </w:pPr>
      <w:r w:rsidRPr="00ED26F2">
        <w:rPr>
          <w:i/>
          <w:color w:val="0000FF"/>
        </w:rPr>
        <w:t>S2-2406932</w:t>
      </w:r>
      <w:r>
        <w:rPr>
          <w:i/>
        </w:rPr>
        <w:t xml:space="preserve">: Revision of </w:t>
      </w:r>
      <w:r w:rsidRPr="00ED26F2">
        <w:rPr>
          <w:i/>
          <w:color w:val="0000FF"/>
        </w:rPr>
        <w:t>S2-2406241</w:t>
      </w:r>
      <w:r>
        <w:rPr>
          <w:i/>
        </w:rPr>
        <w:t xml:space="preserve">, merging </w:t>
      </w:r>
      <w:r w:rsidRPr="00ED26F2">
        <w:rPr>
          <w:i/>
          <w:color w:val="0000FF"/>
        </w:rPr>
        <w:t>S2-2406638</w:t>
      </w:r>
      <w:r>
        <w:rPr>
          <w:i/>
        </w:rPr>
        <w:t xml:space="preserve">. </w:t>
      </w:r>
      <w:r w:rsidR="00B56CC5">
        <w:rPr>
          <w:i/>
        </w:rPr>
        <w:t>Agreed in parallel session.</w:t>
      </w:r>
    </w:p>
    <w:p w14:paraId="62F01D4C" w14:textId="72517778" w:rsidR="00B56CC5" w:rsidRPr="005B25A1" w:rsidRDefault="00B56CC5" w:rsidP="00B56CC5">
      <w:pPr>
        <w:keepNext/>
        <w:keepLines/>
        <w:rPr>
          <w:b/>
          <w:bCs/>
        </w:rPr>
      </w:pPr>
      <w:r w:rsidRPr="005B25A1">
        <w:rPr>
          <w:b/>
          <w:bCs/>
        </w:rPr>
        <w:t>Plenary Discussion:</w:t>
      </w:r>
    </w:p>
    <w:p w14:paraId="30A0E03A" w14:textId="77777777" w:rsidR="00B56CC5" w:rsidRPr="00B56CC5" w:rsidRDefault="00B56CC5" w:rsidP="00B56CC5">
      <w:pPr>
        <w:keepNext/>
        <w:keepLines/>
      </w:pPr>
      <w:r>
        <w:t xml:space="preserve">This was </w:t>
      </w:r>
      <w:r w:rsidRPr="00B56CC5">
        <w:rPr>
          <w:color w:val="FF0000"/>
        </w:rPr>
        <w:t>block approved</w:t>
      </w:r>
      <w:r>
        <w:t>.</w:t>
      </w:r>
    </w:p>
    <w:p w14:paraId="26C6CEF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DEBF09C" w14:textId="77777777" w:rsidR="0017609F" w:rsidRDefault="0017609F" w:rsidP="0017609F">
      <w:pPr>
        <w:pStyle w:val="NormTop"/>
      </w:pPr>
      <w:r w:rsidRPr="00ED26F2">
        <w:rPr>
          <w:color w:val="0000FF"/>
        </w:rPr>
        <w:t>S2-2406447</w:t>
      </w:r>
      <w:r w:rsidRPr="00D53282">
        <w:t xml:space="preserve"> </w:t>
      </w:r>
      <w:r>
        <w:t>(P-CR) 23.700-70: Conclusion for Key Issue #8.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Key Issue #8.</w:t>
      </w:r>
    </w:p>
    <w:p w14:paraId="1CF23237" w14:textId="77777777" w:rsidR="00B56CC5" w:rsidRPr="005B25A1" w:rsidRDefault="00B56CC5" w:rsidP="00B56CC5">
      <w:pPr>
        <w:keepNext/>
        <w:keepLines/>
        <w:rPr>
          <w:b/>
          <w:bCs/>
        </w:rPr>
      </w:pPr>
      <w:r w:rsidRPr="005B25A1">
        <w:rPr>
          <w:b/>
          <w:bCs/>
        </w:rPr>
        <w:t>Parallel discussion:</w:t>
      </w:r>
    </w:p>
    <w:p w14:paraId="127D20B4" w14:textId="77777777" w:rsidR="00B56CC5" w:rsidRPr="005B25A1" w:rsidRDefault="00B56CC5" w:rsidP="00B56CC5">
      <w:pPr>
        <w:keepNext/>
        <w:keepLines/>
      </w:pPr>
      <w:r w:rsidRPr="00B56CC5">
        <w:rPr>
          <w:color w:val="0000FF"/>
        </w:rPr>
        <w:t>Not handled</w:t>
      </w:r>
      <w:r>
        <w:t>.</w:t>
      </w:r>
    </w:p>
    <w:p w14:paraId="655C601F" w14:textId="77777777" w:rsidR="00B56CC5" w:rsidRPr="00EB0339" w:rsidRDefault="00B56CC5" w:rsidP="00B56CC5">
      <w:r w:rsidRPr="005B25A1">
        <w:rPr>
          <w:b/>
          <w:bCs/>
        </w:rPr>
        <w:t>Status:</w:t>
      </w:r>
      <w:r>
        <w:t xml:space="preserve"> </w:t>
      </w:r>
      <w:r w:rsidRPr="00B56CC5">
        <w:rPr>
          <w:color w:val="0000FF"/>
        </w:rPr>
        <w:t>Not handled</w:t>
      </w:r>
      <w:r>
        <w:t>.</w:t>
      </w:r>
    </w:p>
    <w:p w14:paraId="15980C08"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KI 9: Information exposure</w:t>
      </w:r>
    </w:p>
    <w:p w14:paraId="05124349" w14:textId="77777777" w:rsidR="0017609F" w:rsidRDefault="0017609F" w:rsidP="0017609F">
      <w:pPr>
        <w:pStyle w:val="NormTop"/>
      </w:pPr>
      <w:r w:rsidRPr="00ED26F2">
        <w:rPr>
          <w:color w:val="0000FF"/>
        </w:rPr>
        <w:t>S2-2406802</w:t>
      </w:r>
      <w:r w:rsidRPr="00D53282">
        <w:t xml:space="preserve"> </w:t>
      </w:r>
      <w:r>
        <w:t>(P-CR) 23.700-70: KI#9, interim agreement, rate limitation exposure . (Source: Meta USA, Tencent, Vivo)</w:t>
      </w:r>
      <w:r>
        <w:br/>
      </w:r>
      <w:r w:rsidRPr="00D53282">
        <w:rPr>
          <w:b/>
        </w:rPr>
        <w:t>Document for:</w:t>
      </w:r>
      <w:r w:rsidRPr="00D53282">
        <w:t xml:space="preserve"> </w:t>
      </w:r>
      <w:r>
        <w:t>Approval</w:t>
      </w:r>
      <w:r>
        <w:br/>
      </w:r>
      <w:r w:rsidRPr="00D53282">
        <w:rPr>
          <w:b/>
        </w:rPr>
        <w:t>Abstract:</w:t>
      </w:r>
      <w:r w:rsidRPr="00D53282">
        <w:t xml:space="preserve"> </w:t>
      </w:r>
      <w:r>
        <w:br/>
        <w:t>It is proposed to add the Rate limitation as network exposure to interim agreement for KI#9.</w:t>
      </w:r>
    </w:p>
    <w:p w14:paraId="28ABF9B9" w14:textId="77777777" w:rsidR="0017609F" w:rsidRPr="005B25A1" w:rsidRDefault="0017609F" w:rsidP="0017609F">
      <w:pPr>
        <w:keepNext/>
        <w:keepLines/>
        <w:rPr>
          <w:b/>
          <w:bCs/>
        </w:rPr>
      </w:pPr>
      <w:r w:rsidRPr="005B25A1">
        <w:rPr>
          <w:b/>
          <w:bCs/>
        </w:rPr>
        <w:t>Convenor comment:</w:t>
      </w:r>
    </w:p>
    <w:p w14:paraId="6897FC81" w14:textId="77777777" w:rsidR="0017609F" w:rsidRPr="005B25A1" w:rsidRDefault="0017609F" w:rsidP="0017609F">
      <w:pPr>
        <w:keepNext/>
        <w:keepLines/>
      </w:pPr>
      <w:r w:rsidRPr="005B25A1">
        <w:t>Handle.</w:t>
      </w:r>
    </w:p>
    <w:p w14:paraId="29BED9F3" w14:textId="77777777" w:rsidR="0017609F" w:rsidRPr="005B25A1" w:rsidRDefault="0017609F" w:rsidP="0017609F">
      <w:pPr>
        <w:keepNext/>
        <w:keepLines/>
        <w:rPr>
          <w:b/>
          <w:bCs/>
        </w:rPr>
      </w:pPr>
      <w:r w:rsidRPr="005B25A1">
        <w:rPr>
          <w:b/>
          <w:bCs/>
        </w:rPr>
        <w:t>Parallel discussion:</w:t>
      </w:r>
    </w:p>
    <w:p w14:paraId="19BC0723" w14:textId="77777777" w:rsidR="0017609F" w:rsidRPr="00B81031" w:rsidRDefault="0017609F" w:rsidP="0017609F">
      <w:pPr>
        <w:keepNext/>
        <w:keepLines/>
        <w:rPr>
          <w:i/>
        </w:rPr>
      </w:pPr>
      <w:r>
        <w:rPr>
          <w:i/>
        </w:rPr>
        <w:t xml:space="preserve">Revised in parallel session to </w:t>
      </w:r>
      <w:r w:rsidRPr="00ED26F2">
        <w:rPr>
          <w:i/>
          <w:color w:val="0000FF"/>
        </w:rPr>
        <w:t>S2-2406934</w:t>
      </w:r>
      <w:r>
        <w:rPr>
          <w:i/>
        </w:rPr>
        <w:t>.</w:t>
      </w:r>
    </w:p>
    <w:p w14:paraId="5D6A849B" w14:textId="77777777" w:rsidR="0017609F" w:rsidRPr="00B81031" w:rsidRDefault="0017609F" w:rsidP="0017609F">
      <w:pPr>
        <w:keepNext/>
        <w:keepLines/>
        <w:rPr>
          <w:i/>
        </w:rPr>
      </w:pPr>
      <w:r>
        <w:rPr>
          <w:i/>
        </w:rPr>
        <w:t xml:space="preserve">Revised in parallel session to </w:t>
      </w:r>
      <w:r w:rsidRPr="00ED26F2">
        <w:rPr>
          <w:i/>
          <w:color w:val="0000FF"/>
        </w:rPr>
        <w:t>S2-2406961</w:t>
      </w:r>
      <w:r>
        <w:rPr>
          <w:i/>
        </w:rPr>
        <w:t>.</w:t>
      </w:r>
    </w:p>
    <w:p w14:paraId="5A6E25AB" w14:textId="77777777" w:rsidR="0017609F" w:rsidRPr="00B81031" w:rsidRDefault="0017609F" w:rsidP="0017609F">
      <w:pPr>
        <w:keepNext/>
        <w:keepLines/>
        <w:rPr>
          <w:i/>
        </w:rPr>
      </w:pPr>
      <w:r>
        <w:rPr>
          <w:i/>
        </w:rPr>
        <w:t xml:space="preserve">Revised in parallel session to </w:t>
      </w:r>
      <w:r w:rsidRPr="00ED26F2">
        <w:rPr>
          <w:i/>
          <w:color w:val="0000FF"/>
        </w:rPr>
        <w:t>S2-2407180</w:t>
      </w:r>
      <w:r>
        <w:rPr>
          <w:i/>
        </w:rPr>
        <w:t>.</w:t>
      </w:r>
    </w:p>
    <w:p w14:paraId="4EA7F886" w14:textId="77777777" w:rsidR="0017609F" w:rsidRPr="00B81031" w:rsidRDefault="0017609F" w:rsidP="0017609F">
      <w:pPr>
        <w:keepNext/>
        <w:keepLines/>
        <w:rPr>
          <w:i/>
        </w:rPr>
      </w:pPr>
      <w:r>
        <w:rPr>
          <w:i/>
        </w:rPr>
        <w:t>Postponed in parallel session.</w:t>
      </w:r>
    </w:p>
    <w:p w14:paraId="1CF5F9A2" w14:textId="77777777" w:rsidR="0017609F" w:rsidRPr="005B25A1" w:rsidRDefault="0017609F" w:rsidP="0017609F">
      <w:pPr>
        <w:keepNext/>
        <w:keepLines/>
        <w:rPr>
          <w:b/>
          <w:bCs/>
        </w:rPr>
      </w:pPr>
      <w:r w:rsidRPr="005B25A1">
        <w:rPr>
          <w:b/>
          <w:bCs/>
        </w:rPr>
        <w:t>Plenary Discussion:</w:t>
      </w:r>
    </w:p>
    <w:p w14:paraId="2376843C" w14:textId="77777777" w:rsidR="0017609F" w:rsidRPr="005B25A1" w:rsidRDefault="0017609F" w:rsidP="0017609F">
      <w:pPr>
        <w:keepNext/>
        <w:keepLines/>
      </w:pPr>
      <w:r>
        <w:rPr>
          <w:color w:val="0000FF"/>
        </w:rPr>
        <w:t>Postponed</w:t>
      </w:r>
      <w:r>
        <w:t>.</w:t>
      </w:r>
    </w:p>
    <w:p w14:paraId="14BBB71C" w14:textId="77777777" w:rsidR="0017609F" w:rsidRPr="00EB0339" w:rsidRDefault="0017609F" w:rsidP="0017609F">
      <w:r w:rsidRPr="005B25A1">
        <w:rPr>
          <w:b/>
          <w:bCs/>
        </w:rPr>
        <w:t>Status:</w:t>
      </w:r>
      <w:r>
        <w:t xml:space="preserve"> </w:t>
      </w:r>
      <w:r>
        <w:rPr>
          <w:color w:val="0000FF"/>
        </w:rPr>
        <w:t>Postponed</w:t>
      </w:r>
      <w:r>
        <w:t>.</w:t>
      </w:r>
    </w:p>
    <w:p w14:paraId="006C6154" w14:textId="77777777" w:rsidR="0017609F" w:rsidRDefault="0017609F" w:rsidP="0017609F">
      <w:pPr>
        <w:pStyle w:val="NormTop"/>
      </w:pPr>
      <w:r w:rsidRPr="00ED26F2">
        <w:rPr>
          <w:color w:val="0000FF"/>
        </w:rPr>
        <w:lastRenderedPageBreak/>
        <w:t>S2-2406403</w:t>
      </w:r>
      <w:r w:rsidRPr="00D53282">
        <w:t xml:space="preserve"> </w:t>
      </w:r>
      <w:r>
        <w:t>(P-CR) 23.700-70: KI#9: Initial conclusion of KI#9 on enhancement for XR related network information exposure. (Source: Huawei, HiSilicon)</w:t>
      </w:r>
      <w:r>
        <w:br/>
      </w:r>
      <w:r w:rsidRPr="00D53282">
        <w:rPr>
          <w:b/>
        </w:rPr>
        <w:t>Document for:</w:t>
      </w:r>
      <w:r w:rsidRPr="00D53282">
        <w:t xml:space="preserve"> </w:t>
      </w:r>
      <w:r>
        <w:t>Approval</w:t>
      </w:r>
      <w:r>
        <w:br/>
      </w:r>
      <w:r w:rsidRPr="00D53282">
        <w:rPr>
          <w:b/>
        </w:rPr>
        <w:t>Abstract:</w:t>
      </w:r>
      <w:r w:rsidRPr="00D53282">
        <w:t xml:space="preserve"> </w:t>
      </w:r>
      <w:r>
        <w:br/>
        <w:t>Initial conclusion of KI#9 on enhancement for XR related network information exposure is proposed in this paper.</w:t>
      </w:r>
    </w:p>
    <w:p w14:paraId="58DE70D0" w14:textId="77777777" w:rsidR="0017609F" w:rsidRPr="005B25A1" w:rsidRDefault="0017609F" w:rsidP="0017609F">
      <w:pPr>
        <w:keepNext/>
        <w:keepLines/>
        <w:rPr>
          <w:b/>
          <w:bCs/>
        </w:rPr>
      </w:pPr>
      <w:r w:rsidRPr="005B25A1">
        <w:rPr>
          <w:b/>
          <w:bCs/>
        </w:rPr>
        <w:t>Convenor comment:</w:t>
      </w:r>
    </w:p>
    <w:p w14:paraId="689AB63A" w14:textId="77777777" w:rsidR="0017609F" w:rsidRPr="005B25A1" w:rsidRDefault="0017609F" w:rsidP="0017609F">
      <w:pPr>
        <w:keepNext/>
        <w:keepLines/>
      </w:pPr>
      <w:r w:rsidRPr="005B25A1">
        <w:t>Handle.</w:t>
      </w:r>
    </w:p>
    <w:p w14:paraId="124DAC22" w14:textId="77777777" w:rsidR="0017609F" w:rsidRPr="005B25A1" w:rsidRDefault="0017609F" w:rsidP="0017609F">
      <w:pPr>
        <w:keepNext/>
        <w:keepLines/>
        <w:rPr>
          <w:b/>
          <w:bCs/>
        </w:rPr>
      </w:pPr>
      <w:r w:rsidRPr="005B25A1">
        <w:rPr>
          <w:b/>
          <w:bCs/>
        </w:rPr>
        <w:t>Parallel discussion:</w:t>
      </w:r>
    </w:p>
    <w:p w14:paraId="48D15EC1" w14:textId="77777777" w:rsidR="0017609F" w:rsidRPr="00B81031" w:rsidRDefault="0017609F" w:rsidP="0017609F">
      <w:pPr>
        <w:keepNext/>
        <w:keepLines/>
        <w:rPr>
          <w:i/>
        </w:rPr>
      </w:pPr>
      <w:r>
        <w:rPr>
          <w:i/>
        </w:rPr>
        <w:t xml:space="preserve">Revised in parallel session to </w:t>
      </w:r>
      <w:r w:rsidRPr="00ED26F2">
        <w:rPr>
          <w:i/>
          <w:color w:val="0000FF"/>
        </w:rPr>
        <w:t>S2-2406933</w:t>
      </w:r>
      <w:r>
        <w:rPr>
          <w:i/>
        </w:rPr>
        <w:t>.</w:t>
      </w:r>
    </w:p>
    <w:p w14:paraId="232CFA1E" w14:textId="77777777" w:rsidR="0017609F" w:rsidRPr="00B81031" w:rsidRDefault="0017609F" w:rsidP="0017609F">
      <w:pPr>
        <w:keepNext/>
        <w:keepLines/>
        <w:rPr>
          <w:i/>
        </w:rPr>
      </w:pPr>
      <w:r>
        <w:rPr>
          <w:i/>
        </w:rPr>
        <w:t xml:space="preserve">Revised in parallel session to </w:t>
      </w:r>
      <w:r w:rsidRPr="00ED26F2">
        <w:rPr>
          <w:i/>
          <w:color w:val="0000FF"/>
        </w:rPr>
        <w:t>S2-2406962</w:t>
      </w:r>
      <w:r>
        <w:rPr>
          <w:i/>
        </w:rPr>
        <w:t>.</w:t>
      </w:r>
    </w:p>
    <w:p w14:paraId="0F8408E0" w14:textId="77777777" w:rsidR="0017609F" w:rsidRPr="00B81031" w:rsidRDefault="0017609F" w:rsidP="0017609F">
      <w:pPr>
        <w:keepNext/>
        <w:keepLines/>
        <w:rPr>
          <w:i/>
        </w:rPr>
      </w:pPr>
      <w:r>
        <w:rPr>
          <w:i/>
        </w:rPr>
        <w:t xml:space="preserve">Revised in parallel session to </w:t>
      </w:r>
      <w:r w:rsidRPr="00ED26F2">
        <w:rPr>
          <w:i/>
          <w:color w:val="0000FF"/>
        </w:rPr>
        <w:t>S2-2407181</w:t>
      </w:r>
      <w:r>
        <w:rPr>
          <w:i/>
        </w:rPr>
        <w:t>.</w:t>
      </w:r>
    </w:p>
    <w:p w14:paraId="3A611E38" w14:textId="77777777" w:rsidR="00B56CC5" w:rsidRPr="00B81031" w:rsidRDefault="00B56CC5" w:rsidP="00B56CC5">
      <w:pPr>
        <w:keepNext/>
        <w:keepLines/>
        <w:rPr>
          <w:i/>
        </w:rPr>
      </w:pPr>
      <w:r>
        <w:rPr>
          <w:i/>
        </w:rPr>
        <w:t>Agreed in parallel session.</w:t>
      </w:r>
    </w:p>
    <w:p w14:paraId="33FE8E8E" w14:textId="77777777" w:rsidR="00B56CC5" w:rsidRPr="005B25A1" w:rsidRDefault="00B56CC5" w:rsidP="00B56CC5">
      <w:pPr>
        <w:keepNext/>
        <w:keepLines/>
        <w:rPr>
          <w:b/>
          <w:bCs/>
        </w:rPr>
      </w:pPr>
      <w:r w:rsidRPr="005B25A1">
        <w:rPr>
          <w:b/>
          <w:bCs/>
        </w:rPr>
        <w:t>Plenary Discussion:</w:t>
      </w:r>
    </w:p>
    <w:p w14:paraId="47AFB999" w14:textId="77777777" w:rsidR="00B56CC5" w:rsidRPr="00B56CC5" w:rsidRDefault="00B56CC5" w:rsidP="00B56CC5">
      <w:pPr>
        <w:keepNext/>
        <w:keepLines/>
      </w:pPr>
      <w:r>
        <w:t xml:space="preserve">This was </w:t>
      </w:r>
      <w:r w:rsidRPr="00B56CC5">
        <w:rPr>
          <w:color w:val="FF0000"/>
        </w:rPr>
        <w:t>block approved</w:t>
      </w:r>
      <w:r>
        <w:t>.</w:t>
      </w:r>
    </w:p>
    <w:p w14:paraId="3B6FFE8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2027EE4" w14:textId="77777777" w:rsidR="0017609F" w:rsidRDefault="0017609F" w:rsidP="0017609F">
      <w:pPr>
        <w:pStyle w:val="NormTop"/>
      </w:pPr>
      <w:r w:rsidRPr="00ED26F2">
        <w:rPr>
          <w:color w:val="0000FF"/>
        </w:rPr>
        <w:t>S2-2405911</w:t>
      </w:r>
      <w:r w:rsidRPr="00D53282">
        <w:t xml:space="preserve"> </w:t>
      </w:r>
      <w:r>
        <w:t>(P-CR) 23.700-70: Conclusion for Key Issue #9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KI#9.</w:t>
      </w:r>
    </w:p>
    <w:p w14:paraId="23E07116" w14:textId="77777777" w:rsidR="00B56CC5" w:rsidRPr="005B25A1" w:rsidRDefault="00B56CC5" w:rsidP="00B56CC5">
      <w:pPr>
        <w:keepNext/>
        <w:keepLines/>
        <w:rPr>
          <w:b/>
          <w:bCs/>
        </w:rPr>
      </w:pPr>
      <w:r w:rsidRPr="005B25A1">
        <w:rPr>
          <w:b/>
          <w:bCs/>
        </w:rPr>
        <w:t>Parallel discussion:</w:t>
      </w:r>
    </w:p>
    <w:p w14:paraId="745F1B13" w14:textId="77777777" w:rsidR="00B56CC5" w:rsidRPr="005B25A1" w:rsidRDefault="00B56CC5" w:rsidP="00B56CC5">
      <w:pPr>
        <w:keepNext/>
        <w:keepLines/>
      </w:pPr>
      <w:r w:rsidRPr="00B56CC5">
        <w:rPr>
          <w:color w:val="0000FF"/>
        </w:rPr>
        <w:t>Not handled</w:t>
      </w:r>
      <w:r>
        <w:t>.</w:t>
      </w:r>
    </w:p>
    <w:p w14:paraId="7F9EB00B" w14:textId="77777777" w:rsidR="00B56CC5" w:rsidRPr="00EB0339" w:rsidRDefault="00B56CC5" w:rsidP="00B56CC5">
      <w:r w:rsidRPr="005B25A1">
        <w:rPr>
          <w:b/>
          <w:bCs/>
        </w:rPr>
        <w:t>Status:</w:t>
      </w:r>
      <w:r>
        <w:t xml:space="preserve"> </w:t>
      </w:r>
      <w:r w:rsidRPr="00B56CC5">
        <w:rPr>
          <w:color w:val="0000FF"/>
        </w:rPr>
        <w:t>Not handled</w:t>
      </w:r>
      <w:r>
        <w:t>.</w:t>
      </w:r>
    </w:p>
    <w:p w14:paraId="793925B9" w14:textId="77777777" w:rsidR="0017609F" w:rsidRDefault="0017609F" w:rsidP="0017609F">
      <w:pPr>
        <w:pStyle w:val="NormTop"/>
      </w:pPr>
      <w:r w:rsidRPr="00ED26F2">
        <w:rPr>
          <w:color w:val="0000FF"/>
        </w:rPr>
        <w:t>S2-2405959</w:t>
      </w:r>
      <w:r w:rsidRPr="00D53282">
        <w:t xml:space="preserve"> </w:t>
      </w:r>
      <w:r>
        <w:t>(P-CR) 23.700-70: KI#9, interim agreement . (Source: Vivo)</w:t>
      </w:r>
      <w:r>
        <w:br/>
      </w:r>
      <w:r w:rsidRPr="00D53282">
        <w:rPr>
          <w:b/>
        </w:rPr>
        <w:t>Document for:</w:t>
      </w:r>
      <w:r w:rsidRPr="00D53282">
        <w:t xml:space="preserve"> </w:t>
      </w:r>
      <w:r>
        <w:t>Approval</w:t>
      </w:r>
      <w:r>
        <w:br/>
      </w:r>
      <w:r w:rsidRPr="00D53282">
        <w:rPr>
          <w:b/>
        </w:rPr>
        <w:t>Abstract:</w:t>
      </w:r>
      <w:r w:rsidRPr="00D53282">
        <w:t xml:space="preserve"> </w:t>
      </w:r>
      <w:r>
        <w:br/>
        <w:t>It is proposed to add the following interim agreement to KI#9.</w:t>
      </w:r>
    </w:p>
    <w:p w14:paraId="05D497DA" w14:textId="77777777" w:rsidR="00B56CC5" w:rsidRPr="005B25A1" w:rsidRDefault="00B56CC5" w:rsidP="00B56CC5">
      <w:pPr>
        <w:keepNext/>
        <w:keepLines/>
        <w:rPr>
          <w:b/>
          <w:bCs/>
        </w:rPr>
      </w:pPr>
      <w:r w:rsidRPr="005B25A1">
        <w:rPr>
          <w:b/>
          <w:bCs/>
        </w:rPr>
        <w:t>Parallel discussion:</w:t>
      </w:r>
    </w:p>
    <w:p w14:paraId="47D2316E" w14:textId="77777777" w:rsidR="00B56CC5" w:rsidRPr="005B25A1" w:rsidRDefault="00B56CC5" w:rsidP="00B56CC5">
      <w:pPr>
        <w:keepNext/>
        <w:keepLines/>
      </w:pPr>
      <w:r w:rsidRPr="00B56CC5">
        <w:rPr>
          <w:color w:val="0000FF"/>
        </w:rPr>
        <w:t>Not handled</w:t>
      </w:r>
      <w:r>
        <w:t>.</w:t>
      </w:r>
    </w:p>
    <w:p w14:paraId="65BF1B61" w14:textId="77777777" w:rsidR="00B56CC5" w:rsidRPr="00EB0339" w:rsidRDefault="00B56CC5" w:rsidP="00B56CC5">
      <w:r w:rsidRPr="005B25A1">
        <w:rPr>
          <w:b/>
          <w:bCs/>
        </w:rPr>
        <w:t>Status:</w:t>
      </w:r>
      <w:r>
        <w:t xml:space="preserve"> </w:t>
      </w:r>
      <w:r w:rsidRPr="00B56CC5">
        <w:rPr>
          <w:color w:val="0000FF"/>
        </w:rPr>
        <w:t>Not handled</w:t>
      </w:r>
      <w:r>
        <w:t>.</w:t>
      </w:r>
    </w:p>
    <w:p w14:paraId="12EE9FEB" w14:textId="77777777" w:rsidR="0017609F" w:rsidRDefault="0017609F" w:rsidP="0017609F">
      <w:pPr>
        <w:pStyle w:val="NormTop"/>
      </w:pPr>
      <w:r w:rsidRPr="00ED26F2">
        <w:rPr>
          <w:color w:val="0000FF"/>
        </w:rPr>
        <w:t>S2-2406232</w:t>
      </w:r>
      <w:r w:rsidRPr="00D53282">
        <w:t xml:space="preserve"> </w:t>
      </w:r>
      <w:r>
        <w:t>(P-CR) 23.700-70: KI#9 Evaluation and Conclusion . (Source: Ericsson)</w:t>
      </w:r>
      <w:r>
        <w:br/>
      </w:r>
      <w:r w:rsidRPr="00D53282">
        <w:rPr>
          <w:b/>
        </w:rPr>
        <w:t>Document for:</w:t>
      </w:r>
      <w:r w:rsidRPr="00D53282">
        <w:t xml:space="preserve"> </w:t>
      </w:r>
      <w:r>
        <w:t>Approval</w:t>
      </w:r>
      <w:r>
        <w:br/>
      </w:r>
      <w:r w:rsidRPr="00D53282">
        <w:rPr>
          <w:b/>
        </w:rPr>
        <w:t>Abstract:</w:t>
      </w:r>
      <w:r w:rsidRPr="00D53282">
        <w:t xml:space="preserve"> </w:t>
      </w:r>
      <w:r>
        <w:br/>
        <w:t>Provides evaluation of Solutions for KI#9 and the associated conclusion.</w:t>
      </w:r>
    </w:p>
    <w:p w14:paraId="6F8A50F2" w14:textId="77777777" w:rsidR="00B56CC5" w:rsidRPr="005B25A1" w:rsidRDefault="00B56CC5" w:rsidP="00B56CC5">
      <w:pPr>
        <w:keepNext/>
        <w:keepLines/>
        <w:rPr>
          <w:b/>
          <w:bCs/>
        </w:rPr>
      </w:pPr>
      <w:r w:rsidRPr="005B25A1">
        <w:rPr>
          <w:b/>
          <w:bCs/>
        </w:rPr>
        <w:t>Parallel discussion:</w:t>
      </w:r>
    </w:p>
    <w:p w14:paraId="285045A8" w14:textId="77777777" w:rsidR="00B56CC5" w:rsidRPr="005B25A1" w:rsidRDefault="00B56CC5" w:rsidP="00B56CC5">
      <w:pPr>
        <w:keepNext/>
        <w:keepLines/>
      </w:pPr>
      <w:r w:rsidRPr="00B56CC5">
        <w:rPr>
          <w:color w:val="0000FF"/>
        </w:rPr>
        <w:t>Not handled</w:t>
      </w:r>
      <w:r>
        <w:t>.</w:t>
      </w:r>
    </w:p>
    <w:p w14:paraId="2A8D0DAF" w14:textId="77777777" w:rsidR="00B56CC5" w:rsidRPr="00EB0339" w:rsidRDefault="00B56CC5" w:rsidP="00B56CC5">
      <w:r w:rsidRPr="005B25A1">
        <w:rPr>
          <w:b/>
          <w:bCs/>
        </w:rPr>
        <w:t>Status:</w:t>
      </w:r>
      <w:r>
        <w:t xml:space="preserve"> </w:t>
      </w:r>
      <w:r w:rsidRPr="00B56CC5">
        <w:rPr>
          <w:color w:val="0000FF"/>
        </w:rPr>
        <w:t>Not handled</w:t>
      </w:r>
      <w:r>
        <w:t>.</w:t>
      </w:r>
    </w:p>
    <w:p w14:paraId="7A94793E" w14:textId="77777777" w:rsidR="0017609F" w:rsidRDefault="0017609F" w:rsidP="0017609F">
      <w:pPr>
        <w:pStyle w:val="NormTop"/>
      </w:pPr>
      <w:r w:rsidRPr="00ED26F2">
        <w:rPr>
          <w:color w:val="0000FF"/>
        </w:rPr>
        <w:lastRenderedPageBreak/>
        <w:t>S2-2406397</w:t>
      </w:r>
      <w:r w:rsidRPr="00D53282">
        <w:t xml:space="preserve"> </w:t>
      </w:r>
      <w:r>
        <w:t>(P-CR) 23.700-70: KI#9, Interim conclusions.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considers the Interim conclusions for KI#9.</w:t>
      </w:r>
    </w:p>
    <w:p w14:paraId="0052A947" w14:textId="77777777" w:rsidR="00B56CC5" w:rsidRPr="005B25A1" w:rsidRDefault="00B56CC5" w:rsidP="00B56CC5">
      <w:pPr>
        <w:keepNext/>
        <w:keepLines/>
        <w:rPr>
          <w:b/>
          <w:bCs/>
        </w:rPr>
      </w:pPr>
      <w:r w:rsidRPr="005B25A1">
        <w:rPr>
          <w:b/>
          <w:bCs/>
        </w:rPr>
        <w:t>Parallel discussion:</w:t>
      </w:r>
    </w:p>
    <w:p w14:paraId="7E34ACD4" w14:textId="77777777" w:rsidR="00B56CC5" w:rsidRPr="005B25A1" w:rsidRDefault="00B56CC5" w:rsidP="00B56CC5">
      <w:pPr>
        <w:keepNext/>
        <w:keepLines/>
      </w:pPr>
      <w:r w:rsidRPr="00B56CC5">
        <w:rPr>
          <w:color w:val="0000FF"/>
        </w:rPr>
        <w:t>Not handled</w:t>
      </w:r>
      <w:r>
        <w:t>.</w:t>
      </w:r>
    </w:p>
    <w:p w14:paraId="45D74F61" w14:textId="77777777" w:rsidR="00B56CC5" w:rsidRPr="00EB0339" w:rsidRDefault="00B56CC5" w:rsidP="00B56CC5">
      <w:r w:rsidRPr="005B25A1">
        <w:rPr>
          <w:b/>
          <w:bCs/>
        </w:rPr>
        <w:t>Status:</w:t>
      </w:r>
      <w:r>
        <w:t xml:space="preserve"> </w:t>
      </w:r>
      <w:r w:rsidRPr="00B56CC5">
        <w:rPr>
          <w:color w:val="0000FF"/>
        </w:rPr>
        <w:t>Not handled</w:t>
      </w:r>
      <w:r>
        <w:t>.</w:t>
      </w:r>
    </w:p>
    <w:p w14:paraId="5F4D492D" w14:textId="77777777" w:rsidR="0017609F" w:rsidRDefault="0017609F" w:rsidP="0017609F">
      <w:pPr>
        <w:pStyle w:val="NormTop"/>
      </w:pPr>
      <w:r w:rsidRPr="00ED26F2">
        <w:rPr>
          <w:color w:val="0000FF"/>
        </w:rPr>
        <w:t>S2-2406448</w:t>
      </w:r>
      <w:r w:rsidRPr="00D53282">
        <w:t xml:space="preserve"> </w:t>
      </w:r>
      <w:r>
        <w:t>(P-CR) 23.700-70: Conclusion for Key Issue #9.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Key Issue #9.</w:t>
      </w:r>
    </w:p>
    <w:p w14:paraId="700D28F5" w14:textId="77777777" w:rsidR="00B56CC5" w:rsidRPr="005B25A1" w:rsidRDefault="00B56CC5" w:rsidP="00B56CC5">
      <w:pPr>
        <w:keepNext/>
        <w:keepLines/>
        <w:rPr>
          <w:b/>
          <w:bCs/>
        </w:rPr>
      </w:pPr>
      <w:r w:rsidRPr="005B25A1">
        <w:rPr>
          <w:b/>
          <w:bCs/>
        </w:rPr>
        <w:t>Parallel discussion:</w:t>
      </w:r>
    </w:p>
    <w:p w14:paraId="43E92E59" w14:textId="77777777" w:rsidR="00B56CC5" w:rsidRPr="005B25A1" w:rsidRDefault="00B56CC5" w:rsidP="00B56CC5">
      <w:pPr>
        <w:keepNext/>
        <w:keepLines/>
      </w:pPr>
      <w:r w:rsidRPr="00B56CC5">
        <w:rPr>
          <w:color w:val="0000FF"/>
        </w:rPr>
        <w:t>Not handled</w:t>
      </w:r>
      <w:r>
        <w:t>.</w:t>
      </w:r>
    </w:p>
    <w:p w14:paraId="63A3E32C" w14:textId="77777777" w:rsidR="00B56CC5" w:rsidRPr="00EB0339" w:rsidRDefault="00B56CC5" w:rsidP="00B56CC5">
      <w:r w:rsidRPr="005B25A1">
        <w:rPr>
          <w:b/>
          <w:bCs/>
        </w:rPr>
        <w:t>Status:</w:t>
      </w:r>
      <w:r>
        <w:t xml:space="preserve"> </w:t>
      </w:r>
      <w:r w:rsidRPr="00B56CC5">
        <w:rPr>
          <w:color w:val="0000FF"/>
        </w:rPr>
        <w:t>Not handled</w:t>
      </w:r>
      <w:r>
        <w:t>.</w:t>
      </w:r>
    </w:p>
    <w:p w14:paraId="65F230BB" w14:textId="77777777" w:rsidR="0017609F" w:rsidRDefault="0017609F" w:rsidP="0017609F">
      <w:pPr>
        <w:pStyle w:val="NormTop"/>
      </w:pPr>
      <w:r w:rsidRPr="00ED26F2">
        <w:rPr>
          <w:color w:val="0000FF"/>
        </w:rPr>
        <w:t>S2-2406522</w:t>
      </w:r>
      <w:r w:rsidRPr="00D53282">
        <w:t xml:space="preserve"> </w:t>
      </w:r>
      <w:r>
        <w:t>(P-CR) 23.700-70: Key Issue#9, Conclusions.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KI#9.</w:t>
      </w:r>
    </w:p>
    <w:p w14:paraId="214EFCD5" w14:textId="77777777" w:rsidR="00B56CC5" w:rsidRPr="005B25A1" w:rsidRDefault="00B56CC5" w:rsidP="00B56CC5">
      <w:pPr>
        <w:keepNext/>
        <w:keepLines/>
        <w:rPr>
          <w:b/>
          <w:bCs/>
        </w:rPr>
      </w:pPr>
      <w:r w:rsidRPr="005B25A1">
        <w:rPr>
          <w:b/>
          <w:bCs/>
        </w:rPr>
        <w:t>Parallel discussion:</w:t>
      </w:r>
    </w:p>
    <w:p w14:paraId="6E4635CB" w14:textId="77777777" w:rsidR="00B56CC5" w:rsidRPr="005B25A1" w:rsidRDefault="00B56CC5" w:rsidP="00B56CC5">
      <w:pPr>
        <w:keepNext/>
        <w:keepLines/>
      </w:pPr>
      <w:r w:rsidRPr="00B56CC5">
        <w:rPr>
          <w:color w:val="0000FF"/>
        </w:rPr>
        <w:t>Not handled</w:t>
      </w:r>
      <w:r>
        <w:t>.</w:t>
      </w:r>
    </w:p>
    <w:p w14:paraId="168A925A" w14:textId="77777777" w:rsidR="00B56CC5" w:rsidRPr="00EB0339" w:rsidRDefault="00B56CC5" w:rsidP="00B56CC5">
      <w:r w:rsidRPr="005B25A1">
        <w:rPr>
          <w:b/>
          <w:bCs/>
        </w:rPr>
        <w:t>Status:</w:t>
      </w:r>
      <w:r>
        <w:t xml:space="preserve"> </w:t>
      </w:r>
      <w:r w:rsidRPr="00B56CC5">
        <w:rPr>
          <w:color w:val="0000FF"/>
        </w:rPr>
        <w:t>Not handled</w:t>
      </w:r>
      <w:r>
        <w:t>.</w:t>
      </w:r>
    </w:p>
    <w:p w14:paraId="1E4776E7" w14:textId="77777777" w:rsidR="0017609F" w:rsidRDefault="0017609F" w:rsidP="0017609F">
      <w:pPr>
        <w:pStyle w:val="NormTop"/>
      </w:pPr>
      <w:r w:rsidRPr="00ED26F2">
        <w:rPr>
          <w:color w:val="0000FF"/>
        </w:rPr>
        <w:t>S2-2406572</w:t>
      </w:r>
      <w:r w:rsidRPr="00D53282">
        <w:t xml:space="preserve"> </w:t>
      </w:r>
      <w:r>
        <w:t>(P-CR) 23.700-70: Conclusion for KI#9: Interim Conclusion for the network information exposure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conclusion for KI#9.</w:t>
      </w:r>
    </w:p>
    <w:p w14:paraId="5D1D45DC" w14:textId="77777777" w:rsidR="00B56CC5" w:rsidRPr="005B25A1" w:rsidRDefault="00B56CC5" w:rsidP="00B56CC5">
      <w:pPr>
        <w:keepNext/>
        <w:keepLines/>
        <w:rPr>
          <w:b/>
          <w:bCs/>
        </w:rPr>
      </w:pPr>
      <w:r w:rsidRPr="005B25A1">
        <w:rPr>
          <w:b/>
          <w:bCs/>
        </w:rPr>
        <w:t>Parallel discussion:</w:t>
      </w:r>
    </w:p>
    <w:p w14:paraId="470DE77B" w14:textId="77777777" w:rsidR="00B56CC5" w:rsidRPr="005B25A1" w:rsidRDefault="00B56CC5" w:rsidP="00B56CC5">
      <w:pPr>
        <w:keepNext/>
        <w:keepLines/>
      </w:pPr>
      <w:r w:rsidRPr="00B56CC5">
        <w:rPr>
          <w:color w:val="0000FF"/>
        </w:rPr>
        <w:t>Not handled</w:t>
      </w:r>
      <w:r>
        <w:t>.</w:t>
      </w:r>
    </w:p>
    <w:p w14:paraId="7B763C5C" w14:textId="77777777" w:rsidR="00B56CC5" w:rsidRPr="00EB0339" w:rsidRDefault="00B56CC5" w:rsidP="00B56CC5">
      <w:r w:rsidRPr="005B25A1">
        <w:rPr>
          <w:b/>
          <w:bCs/>
        </w:rPr>
        <w:t>Status:</w:t>
      </w:r>
      <w:r>
        <w:t xml:space="preserve"> </w:t>
      </w:r>
      <w:r w:rsidRPr="00B56CC5">
        <w:rPr>
          <w:color w:val="0000FF"/>
        </w:rPr>
        <w:t>Not handled</w:t>
      </w:r>
      <w:r>
        <w:t>.</w:t>
      </w:r>
    </w:p>
    <w:p w14:paraId="623F17D3" w14:textId="77777777" w:rsidR="0017609F" w:rsidRDefault="0017609F" w:rsidP="0017609F">
      <w:pPr>
        <w:pStyle w:val="NormTop"/>
      </w:pPr>
      <w:r w:rsidRPr="00ED26F2">
        <w:rPr>
          <w:color w:val="0000FF"/>
        </w:rPr>
        <w:t>S2-2406630</w:t>
      </w:r>
      <w:r w:rsidRPr="00D53282">
        <w:t xml:space="preserve"> </w:t>
      </w:r>
      <w:r>
        <w:t>(P-CR) 23.700-70: KI#9_Evaluation and Conclusion for KI#9.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to capture the Evaluation and Conclusion for KI#9.</w:t>
      </w:r>
    </w:p>
    <w:p w14:paraId="01F69E18" w14:textId="77777777" w:rsidR="00B56CC5" w:rsidRPr="005B25A1" w:rsidRDefault="00B56CC5" w:rsidP="00B56CC5">
      <w:pPr>
        <w:keepNext/>
        <w:keepLines/>
        <w:rPr>
          <w:b/>
          <w:bCs/>
        </w:rPr>
      </w:pPr>
      <w:r w:rsidRPr="005B25A1">
        <w:rPr>
          <w:b/>
          <w:bCs/>
        </w:rPr>
        <w:t>Parallel discussion:</w:t>
      </w:r>
    </w:p>
    <w:p w14:paraId="6D1BBE2E" w14:textId="77777777" w:rsidR="00B56CC5" w:rsidRPr="005B25A1" w:rsidRDefault="00B56CC5" w:rsidP="00B56CC5">
      <w:pPr>
        <w:keepNext/>
        <w:keepLines/>
      </w:pPr>
      <w:r w:rsidRPr="00B56CC5">
        <w:rPr>
          <w:color w:val="0000FF"/>
        </w:rPr>
        <w:t>Not handled</w:t>
      </w:r>
      <w:r>
        <w:t>.</w:t>
      </w:r>
    </w:p>
    <w:p w14:paraId="5C5BE525" w14:textId="77777777" w:rsidR="00B56CC5" w:rsidRPr="00EB0339" w:rsidRDefault="00B56CC5" w:rsidP="00B56CC5">
      <w:r w:rsidRPr="005B25A1">
        <w:rPr>
          <w:b/>
          <w:bCs/>
        </w:rPr>
        <w:t>Status:</w:t>
      </w:r>
      <w:r>
        <w:t xml:space="preserve"> </w:t>
      </w:r>
      <w:r w:rsidRPr="00B56CC5">
        <w:rPr>
          <w:color w:val="0000FF"/>
        </w:rPr>
        <w:t>Not handled</w:t>
      </w:r>
      <w:r>
        <w:t>.</w:t>
      </w:r>
    </w:p>
    <w:p w14:paraId="1991A00F" w14:textId="77777777" w:rsidR="0017609F" w:rsidRDefault="0017609F" w:rsidP="0017609F">
      <w:pPr>
        <w:pStyle w:val="NormTop"/>
      </w:pPr>
      <w:r w:rsidRPr="00ED26F2">
        <w:rPr>
          <w:color w:val="0000FF"/>
        </w:rPr>
        <w:t>S2-2406692</w:t>
      </w:r>
      <w:r w:rsidRPr="00D53282">
        <w:t xml:space="preserve"> </w:t>
      </w:r>
      <w:r>
        <w:t>(P-CR) 23.700-70: Conclusions for KI#9 . (Source: Nokia)</w:t>
      </w:r>
      <w:r>
        <w:br/>
      </w:r>
      <w:r w:rsidRPr="00D53282">
        <w:rPr>
          <w:b/>
        </w:rPr>
        <w:t>Document for:</w:t>
      </w:r>
      <w:r w:rsidRPr="00D53282">
        <w:t xml:space="preserve"> </w:t>
      </w:r>
      <w:r>
        <w:t>Approval</w:t>
      </w:r>
      <w:r>
        <w:br/>
      </w:r>
      <w:r w:rsidRPr="00D53282">
        <w:rPr>
          <w:b/>
        </w:rPr>
        <w:t>Abstract:</w:t>
      </w:r>
      <w:r w:rsidRPr="00D53282">
        <w:t xml:space="preserve"> </w:t>
      </w:r>
      <w:r>
        <w:br/>
        <w:t>Conclusions for KI#9.</w:t>
      </w:r>
    </w:p>
    <w:p w14:paraId="4C72A5B7" w14:textId="77777777" w:rsidR="00B56CC5" w:rsidRPr="005B25A1" w:rsidRDefault="00B56CC5" w:rsidP="00B56CC5">
      <w:pPr>
        <w:keepNext/>
        <w:keepLines/>
        <w:rPr>
          <w:b/>
          <w:bCs/>
        </w:rPr>
      </w:pPr>
      <w:r w:rsidRPr="005B25A1">
        <w:rPr>
          <w:b/>
          <w:bCs/>
        </w:rPr>
        <w:t>Parallel discussion:</w:t>
      </w:r>
    </w:p>
    <w:p w14:paraId="654C3F2F" w14:textId="77777777" w:rsidR="00B56CC5" w:rsidRPr="005B25A1" w:rsidRDefault="00B56CC5" w:rsidP="00B56CC5">
      <w:pPr>
        <w:keepNext/>
        <w:keepLines/>
      </w:pPr>
      <w:r w:rsidRPr="00B56CC5">
        <w:rPr>
          <w:color w:val="0000FF"/>
        </w:rPr>
        <w:t>Not handled</w:t>
      </w:r>
      <w:r>
        <w:t>.</w:t>
      </w:r>
    </w:p>
    <w:p w14:paraId="3920E8E2" w14:textId="77777777" w:rsidR="00B56CC5" w:rsidRPr="00EB0339" w:rsidRDefault="00B56CC5" w:rsidP="00B56CC5">
      <w:r w:rsidRPr="005B25A1">
        <w:rPr>
          <w:b/>
          <w:bCs/>
        </w:rPr>
        <w:t>Status:</w:t>
      </w:r>
      <w:r>
        <w:t xml:space="preserve"> </w:t>
      </w:r>
      <w:r w:rsidRPr="00B56CC5">
        <w:rPr>
          <w:color w:val="0000FF"/>
        </w:rPr>
        <w:t>Not handled</w:t>
      </w:r>
      <w:r>
        <w:t>.</w:t>
      </w:r>
    </w:p>
    <w:p w14:paraId="16AE2288"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Miscellaneous outputs</w:t>
      </w:r>
    </w:p>
    <w:p w14:paraId="316F7254" w14:textId="77777777" w:rsidR="0017609F" w:rsidRDefault="0017609F" w:rsidP="0017609F">
      <w:pPr>
        <w:pStyle w:val="NormTop"/>
      </w:pPr>
      <w:r w:rsidRPr="00ED26F2">
        <w:rPr>
          <w:color w:val="0000FF"/>
        </w:rPr>
        <w:t>S2-2405960</w:t>
      </w:r>
      <w:r w:rsidRPr="00D53282">
        <w:t xml:space="preserve"> </w:t>
      </w:r>
      <w:r>
        <w:t>(LS OUT) [DRAFT] LS on XRM ph2 (Source: vivo)</w:t>
      </w:r>
      <w:r>
        <w:br/>
      </w:r>
      <w:r w:rsidRPr="00D53282">
        <w:rPr>
          <w:b/>
        </w:rPr>
        <w:t>Document for:</w:t>
      </w:r>
      <w:r w:rsidRPr="00D53282">
        <w:t xml:space="preserve"> </w:t>
      </w:r>
      <w:r>
        <w:t>Approval</w:t>
      </w:r>
      <w:r>
        <w:br/>
      </w:r>
      <w:r w:rsidRPr="00D53282">
        <w:rPr>
          <w:b/>
        </w:rPr>
        <w:t>Abstract:</w:t>
      </w:r>
      <w:r w:rsidRPr="00D53282">
        <w:t xml:space="preserve"> </w:t>
      </w:r>
      <w:r>
        <w:br/>
        <w:t>LS to SA WG4/RAN WG2 to negotiate PSI and media type, time of next burst related.</w:t>
      </w:r>
    </w:p>
    <w:p w14:paraId="1B81DFD4" w14:textId="77777777" w:rsidR="0017609F" w:rsidRPr="005B25A1" w:rsidRDefault="0017609F" w:rsidP="0017609F">
      <w:pPr>
        <w:keepNext/>
        <w:keepLines/>
        <w:rPr>
          <w:b/>
          <w:bCs/>
        </w:rPr>
      </w:pPr>
      <w:r w:rsidRPr="005B25A1">
        <w:rPr>
          <w:b/>
          <w:bCs/>
        </w:rPr>
        <w:t>Convenor comment:</w:t>
      </w:r>
    </w:p>
    <w:p w14:paraId="60747D4A" w14:textId="77777777" w:rsidR="0017609F" w:rsidRPr="005B25A1" w:rsidRDefault="0017609F" w:rsidP="0017609F">
      <w:pPr>
        <w:keepNext/>
        <w:keepLines/>
      </w:pPr>
      <w:r w:rsidRPr="005B25A1">
        <w:t>Handle.</w:t>
      </w:r>
    </w:p>
    <w:p w14:paraId="6FF75F57" w14:textId="77777777" w:rsidR="0017609F" w:rsidRPr="005B25A1" w:rsidRDefault="0017609F" w:rsidP="0017609F">
      <w:pPr>
        <w:keepNext/>
        <w:keepLines/>
        <w:rPr>
          <w:b/>
          <w:bCs/>
        </w:rPr>
      </w:pPr>
      <w:r w:rsidRPr="005B25A1">
        <w:rPr>
          <w:b/>
          <w:bCs/>
        </w:rPr>
        <w:t>Parallel discussion:</w:t>
      </w:r>
    </w:p>
    <w:p w14:paraId="0011762F" w14:textId="77777777" w:rsidR="0017609F" w:rsidRPr="00B81031" w:rsidRDefault="0017609F" w:rsidP="0017609F">
      <w:pPr>
        <w:keepNext/>
        <w:keepLines/>
        <w:rPr>
          <w:i/>
        </w:rPr>
      </w:pPr>
      <w:r>
        <w:rPr>
          <w:i/>
        </w:rPr>
        <w:t xml:space="preserve">Revised in parallel session to </w:t>
      </w:r>
      <w:r w:rsidRPr="00ED26F2">
        <w:rPr>
          <w:i/>
          <w:color w:val="0000FF"/>
        </w:rPr>
        <w:t>S2-2406935</w:t>
      </w:r>
      <w:r>
        <w:rPr>
          <w:i/>
        </w:rPr>
        <w:t>.</w:t>
      </w:r>
    </w:p>
    <w:p w14:paraId="38EF9A01" w14:textId="77777777" w:rsidR="0017609F" w:rsidRPr="00B81031" w:rsidRDefault="0017609F" w:rsidP="0017609F">
      <w:pPr>
        <w:keepNext/>
        <w:keepLines/>
        <w:rPr>
          <w:i/>
        </w:rPr>
      </w:pPr>
      <w:r>
        <w:rPr>
          <w:i/>
        </w:rPr>
        <w:t xml:space="preserve">Revised in parallel session to </w:t>
      </w:r>
      <w:r w:rsidRPr="00ED26F2">
        <w:rPr>
          <w:i/>
          <w:color w:val="0000FF"/>
        </w:rPr>
        <w:t>S2-2406963</w:t>
      </w:r>
      <w:r>
        <w:rPr>
          <w:i/>
        </w:rPr>
        <w:t>.</w:t>
      </w:r>
    </w:p>
    <w:p w14:paraId="5AF3E34B" w14:textId="77777777" w:rsidR="0017609F" w:rsidRPr="00B81031" w:rsidRDefault="0017609F" w:rsidP="0017609F">
      <w:pPr>
        <w:keepNext/>
        <w:keepLines/>
        <w:rPr>
          <w:i/>
        </w:rPr>
      </w:pPr>
      <w:r>
        <w:rPr>
          <w:i/>
        </w:rPr>
        <w:t xml:space="preserve">Revised in parallel session to </w:t>
      </w:r>
      <w:r w:rsidRPr="00ED26F2">
        <w:rPr>
          <w:i/>
          <w:color w:val="0000FF"/>
        </w:rPr>
        <w:t>S2-2407182</w:t>
      </w:r>
      <w:r>
        <w:rPr>
          <w:i/>
        </w:rPr>
        <w:t>.</w:t>
      </w:r>
    </w:p>
    <w:p w14:paraId="59638DEF" w14:textId="77777777" w:rsidR="0017609F" w:rsidRPr="00B81031" w:rsidRDefault="0017609F" w:rsidP="0017609F">
      <w:pPr>
        <w:keepNext/>
        <w:keepLines/>
        <w:rPr>
          <w:i/>
        </w:rPr>
      </w:pPr>
      <w:r>
        <w:rPr>
          <w:i/>
        </w:rPr>
        <w:t xml:space="preserve">Revised in parallel session to </w:t>
      </w:r>
      <w:r w:rsidRPr="00ED26F2">
        <w:rPr>
          <w:i/>
          <w:color w:val="0000FF"/>
        </w:rPr>
        <w:t>S2-2407197</w:t>
      </w:r>
      <w:r>
        <w:rPr>
          <w:i/>
        </w:rPr>
        <w:t>.</w:t>
      </w:r>
    </w:p>
    <w:p w14:paraId="5B48F3EC" w14:textId="77777777" w:rsidR="0017609F" w:rsidRPr="005B25A1" w:rsidRDefault="0017609F" w:rsidP="0017609F">
      <w:pPr>
        <w:keepNext/>
        <w:keepLines/>
        <w:rPr>
          <w:b/>
          <w:bCs/>
        </w:rPr>
      </w:pPr>
      <w:r w:rsidRPr="005B25A1">
        <w:rPr>
          <w:b/>
          <w:bCs/>
        </w:rPr>
        <w:t>Plenary Discussion:</w:t>
      </w:r>
    </w:p>
    <w:p w14:paraId="18C2865E" w14:textId="77777777" w:rsidR="0017609F" w:rsidRDefault="0017609F" w:rsidP="0017609F">
      <w:pPr>
        <w:keepNext/>
        <w:keepLines/>
      </w:pPr>
      <w:r>
        <w:t xml:space="preserve">Q3 should be removed and Q4 renumbered. SA WG4 should be asked Q1. This was revised also to clean up revisions and remove 'draft' in </w:t>
      </w:r>
      <w:r w:rsidRPr="00ED26F2">
        <w:rPr>
          <w:color w:val="0000FF"/>
        </w:rPr>
        <w:t>S2-2407351</w:t>
      </w:r>
      <w:r w:rsidRPr="005B25A1">
        <w:t>.</w:t>
      </w:r>
    </w:p>
    <w:p w14:paraId="79A9919F" w14:textId="77777777" w:rsidR="0017609F" w:rsidRPr="00F03CEA" w:rsidRDefault="0017609F" w:rsidP="0017609F">
      <w:pPr>
        <w:keepNext/>
        <w:keepLines/>
      </w:pPr>
      <w:r>
        <w:t xml:space="preserve">This was </w:t>
      </w:r>
      <w:r w:rsidRPr="00C3284B">
        <w:rPr>
          <w:color w:val="FF0000"/>
          <w:lang w:eastAsia="en-US"/>
        </w:rPr>
        <w:t>approved</w:t>
      </w:r>
      <w:r>
        <w:t>.</w:t>
      </w:r>
    </w:p>
    <w:p w14:paraId="794479EB" w14:textId="77777777" w:rsidR="0017609F" w:rsidRPr="00EB0339" w:rsidRDefault="0017609F" w:rsidP="0017609F">
      <w:r w:rsidRPr="005B25A1">
        <w:rPr>
          <w:b/>
          <w:bCs/>
        </w:rPr>
        <w:t>Status:</w:t>
      </w:r>
      <w:r>
        <w:t xml:space="preserve"> </w:t>
      </w:r>
      <w:r w:rsidRPr="00C3284B">
        <w:rPr>
          <w:color w:val="FF0000"/>
          <w:lang w:eastAsia="en-US"/>
        </w:rPr>
        <w:t>Approved</w:t>
      </w:r>
      <w:r>
        <w:t>.</w:t>
      </w:r>
    </w:p>
    <w:p w14:paraId="530621A2"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2D452808" w14:textId="77777777" w:rsidR="0017609F" w:rsidRDefault="0017609F" w:rsidP="0017609F">
      <w:pPr>
        <w:pStyle w:val="NormTop"/>
      </w:pPr>
      <w:r w:rsidRPr="00ED26F2">
        <w:rPr>
          <w:color w:val="0000FF"/>
        </w:rPr>
        <w:t>S2-2405967</w:t>
      </w:r>
      <w:r w:rsidRPr="00D53282">
        <w:t xml:space="preserve"> </w:t>
      </w:r>
      <w:r>
        <w:t>(P-CR) 23.700-70: KI#8 Sol#33 Update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pCR proposes solution update to resolve ENs and clarify standard impacts for solution #32.</w:t>
      </w:r>
    </w:p>
    <w:p w14:paraId="511D8F20" w14:textId="77777777" w:rsidR="0017609F" w:rsidRPr="005B25A1" w:rsidRDefault="0017609F" w:rsidP="0017609F">
      <w:pPr>
        <w:keepNext/>
        <w:keepLines/>
        <w:rPr>
          <w:b/>
          <w:bCs/>
        </w:rPr>
      </w:pPr>
      <w:r w:rsidRPr="005B25A1">
        <w:rPr>
          <w:b/>
          <w:bCs/>
        </w:rPr>
        <w:t>Parallel discussion:</w:t>
      </w:r>
    </w:p>
    <w:p w14:paraId="76089EC1" w14:textId="77777777" w:rsidR="0017609F" w:rsidRPr="00B81031" w:rsidRDefault="0017609F" w:rsidP="0017609F">
      <w:pPr>
        <w:keepNext/>
        <w:keepLines/>
        <w:rPr>
          <w:i/>
        </w:rPr>
      </w:pPr>
      <w:r w:rsidRPr="00B81031">
        <w:rPr>
          <w:b/>
          <w:bCs/>
          <w:i/>
        </w:rPr>
        <w:t>Comment:</w:t>
      </w:r>
      <w:r>
        <w:rPr>
          <w:i/>
        </w:rPr>
        <w:t xml:space="preserve"> Revision of </w:t>
      </w:r>
      <w:r w:rsidRPr="00ED26F2">
        <w:rPr>
          <w:i/>
          <w:color w:val="0000FF"/>
        </w:rPr>
        <w:t>S2-2405370</w:t>
      </w:r>
      <w:r>
        <w:rPr>
          <w:i/>
        </w:rPr>
        <w:t xml:space="preserve"> from SA2#162.</w:t>
      </w:r>
    </w:p>
    <w:p w14:paraId="58647823" w14:textId="77777777" w:rsidR="00DA3254" w:rsidRPr="005B25A1" w:rsidRDefault="00DA3254" w:rsidP="00DA3254">
      <w:pPr>
        <w:keepNext/>
        <w:keepLines/>
      </w:pPr>
      <w:r w:rsidRPr="00B56CC5">
        <w:rPr>
          <w:color w:val="0000FF"/>
        </w:rPr>
        <w:t>Not handled</w:t>
      </w:r>
      <w:r>
        <w:t>.</w:t>
      </w:r>
    </w:p>
    <w:p w14:paraId="2161CE9A" w14:textId="77777777" w:rsidR="00DA3254" w:rsidRPr="00EB0339" w:rsidRDefault="00DA3254" w:rsidP="00DA3254">
      <w:r w:rsidRPr="005B25A1">
        <w:rPr>
          <w:b/>
          <w:bCs/>
        </w:rPr>
        <w:t>Status:</w:t>
      </w:r>
      <w:r>
        <w:t xml:space="preserve"> </w:t>
      </w:r>
      <w:r w:rsidRPr="00B56CC5">
        <w:rPr>
          <w:color w:val="0000FF"/>
        </w:rPr>
        <w:t>Not handled</w:t>
      </w:r>
      <w:r>
        <w:t>.</w:t>
      </w:r>
    </w:p>
    <w:p w14:paraId="6E6427A0" w14:textId="77777777" w:rsidR="0017609F" w:rsidRDefault="0017609F" w:rsidP="0017609F">
      <w:pPr>
        <w:pStyle w:val="NormTop"/>
      </w:pPr>
      <w:r w:rsidRPr="00ED26F2">
        <w:rPr>
          <w:color w:val="0000FF"/>
        </w:rPr>
        <w:t>S2-2405987</w:t>
      </w:r>
      <w:r w:rsidRPr="00D53282">
        <w:t xml:space="preserve"> </w:t>
      </w:r>
      <w:r>
        <w:t>(P-CR) 23.700-70: KI#2, Sol#25: Update to remove EN. (Source: Intel)</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Solution #25 to remove an EN.</w:t>
      </w:r>
    </w:p>
    <w:p w14:paraId="135113B9" w14:textId="77777777" w:rsidR="0017609F" w:rsidRPr="005B25A1" w:rsidRDefault="0017609F" w:rsidP="0017609F">
      <w:pPr>
        <w:keepNext/>
        <w:keepLines/>
        <w:rPr>
          <w:b/>
          <w:bCs/>
        </w:rPr>
      </w:pPr>
      <w:r w:rsidRPr="005B25A1">
        <w:rPr>
          <w:b/>
          <w:bCs/>
        </w:rPr>
        <w:t>Parallel discussion:</w:t>
      </w:r>
    </w:p>
    <w:p w14:paraId="286E5795" w14:textId="77777777" w:rsidR="0017609F" w:rsidRPr="00B81031" w:rsidRDefault="0017609F" w:rsidP="0017609F">
      <w:pPr>
        <w:keepNext/>
        <w:keepLines/>
        <w:rPr>
          <w:i/>
        </w:rPr>
      </w:pPr>
      <w:r>
        <w:rPr>
          <w:i/>
        </w:rPr>
        <w:t xml:space="preserve">Revision of </w:t>
      </w:r>
      <w:r w:rsidRPr="00ED26F2">
        <w:rPr>
          <w:i/>
          <w:color w:val="0000FF"/>
        </w:rPr>
        <w:t>S2-2404505</w:t>
      </w:r>
      <w:r>
        <w:rPr>
          <w:i/>
        </w:rPr>
        <w:t xml:space="preserve"> from SA WG2#162.</w:t>
      </w:r>
    </w:p>
    <w:p w14:paraId="403FB566" w14:textId="77777777" w:rsidR="00DA3254" w:rsidRPr="005B25A1" w:rsidRDefault="00DA3254" w:rsidP="00DA3254">
      <w:pPr>
        <w:keepNext/>
        <w:keepLines/>
      </w:pPr>
      <w:r w:rsidRPr="00B56CC5">
        <w:rPr>
          <w:color w:val="0000FF"/>
        </w:rPr>
        <w:t>Not handled</w:t>
      </w:r>
      <w:r>
        <w:t>.</w:t>
      </w:r>
    </w:p>
    <w:p w14:paraId="671EE085" w14:textId="77777777" w:rsidR="00DA3254" w:rsidRPr="00EB0339" w:rsidRDefault="00DA3254" w:rsidP="00DA3254">
      <w:r w:rsidRPr="005B25A1">
        <w:rPr>
          <w:b/>
          <w:bCs/>
        </w:rPr>
        <w:t>Status:</w:t>
      </w:r>
      <w:r>
        <w:t xml:space="preserve"> </w:t>
      </w:r>
      <w:r w:rsidRPr="00B56CC5">
        <w:rPr>
          <w:color w:val="0000FF"/>
        </w:rPr>
        <w:t>Not handled</w:t>
      </w:r>
      <w:r>
        <w:t>.</w:t>
      </w:r>
    </w:p>
    <w:p w14:paraId="141DC8C2" w14:textId="77777777" w:rsidR="0017609F" w:rsidRDefault="0017609F" w:rsidP="0017609F">
      <w:pPr>
        <w:pStyle w:val="NormTop"/>
      </w:pPr>
      <w:r w:rsidRPr="00ED26F2">
        <w:rPr>
          <w:color w:val="0000FF"/>
        </w:rPr>
        <w:t>S2-2406009</w:t>
      </w:r>
      <w:r w:rsidRPr="00D53282">
        <w:t xml:space="preserve"> </w:t>
      </w:r>
      <w:r>
        <w:t>(P-CR) 23.700-70: KI#1: Sol#1: Update to remove EN on UE sending Assistance Information .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remove EN in solution#1 to the KI#1 in 23.700-70 v0.5.0.</w:t>
      </w:r>
    </w:p>
    <w:p w14:paraId="3E92F4C7" w14:textId="77777777" w:rsidR="00B56CC5" w:rsidRPr="005B25A1" w:rsidRDefault="00B56CC5" w:rsidP="00B56CC5">
      <w:pPr>
        <w:keepNext/>
        <w:keepLines/>
        <w:rPr>
          <w:b/>
          <w:bCs/>
        </w:rPr>
      </w:pPr>
      <w:r w:rsidRPr="005B25A1">
        <w:rPr>
          <w:b/>
          <w:bCs/>
        </w:rPr>
        <w:t>Parallel discussion:</w:t>
      </w:r>
    </w:p>
    <w:p w14:paraId="26C5457E" w14:textId="77777777" w:rsidR="00B56CC5" w:rsidRPr="005B25A1" w:rsidRDefault="00B56CC5" w:rsidP="00B56CC5">
      <w:pPr>
        <w:keepNext/>
        <w:keepLines/>
      </w:pPr>
      <w:r w:rsidRPr="00B56CC5">
        <w:rPr>
          <w:color w:val="0000FF"/>
        </w:rPr>
        <w:t>Not handled</w:t>
      </w:r>
      <w:r>
        <w:t>.</w:t>
      </w:r>
    </w:p>
    <w:p w14:paraId="7907CC62" w14:textId="77777777" w:rsidR="00B56CC5" w:rsidRPr="00EB0339" w:rsidRDefault="00B56CC5" w:rsidP="00B56CC5">
      <w:r w:rsidRPr="005B25A1">
        <w:rPr>
          <w:b/>
          <w:bCs/>
        </w:rPr>
        <w:t>Status:</w:t>
      </w:r>
      <w:r>
        <w:t xml:space="preserve"> </w:t>
      </w:r>
      <w:r w:rsidRPr="00B56CC5">
        <w:rPr>
          <w:color w:val="0000FF"/>
        </w:rPr>
        <w:t>Not handled</w:t>
      </w:r>
      <w:r>
        <w:t>.</w:t>
      </w:r>
    </w:p>
    <w:p w14:paraId="6AA8CEEE" w14:textId="77777777" w:rsidR="0017609F" w:rsidRDefault="0017609F" w:rsidP="0017609F">
      <w:pPr>
        <w:pStyle w:val="NormTop"/>
      </w:pPr>
      <w:r w:rsidRPr="00ED26F2">
        <w:rPr>
          <w:color w:val="0000FF"/>
        </w:rPr>
        <w:lastRenderedPageBreak/>
        <w:t>S2-2406112</w:t>
      </w:r>
      <w:r w:rsidRPr="00D53282">
        <w:t xml:space="preserve"> </w:t>
      </w:r>
      <w:r>
        <w:t>(P-CR) 23.700-70: Key Issue #8, Solution #31 Update. (Source: InterDigital Inc., OPPO, Xiaomi)</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Solution #31 which is a Key Issue #8 solution.</w:t>
      </w:r>
    </w:p>
    <w:p w14:paraId="3B38D518" w14:textId="77777777" w:rsidR="00B56CC5" w:rsidRPr="005B25A1" w:rsidRDefault="00B56CC5" w:rsidP="00B56CC5">
      <w:pPr>
        <w:keepNext/>
        <w:keepLines/>
        <w:rPr>
          <w:b/>
          <w:bCs/>
        </w:rPr>
      </w:pPr>
      <w:r w:rsidRPr="005B25A1">
        <w:rPr>
          <w:b/>
          <w:bCs/>
        </w:rPr>
        <w:t>Parallel discussion:</w:t>
      </w:r>
    </w:p>
    <w:p w14:paraId="0E53DF8D" w14:textId="77777777" w:rsidR="00B56CC5" w:rsidRPr="005B25A1" w:rsidRDefault="00B56CC5" w:rsidP="00B56CC5">
      <w:pPr>
        <w:keepNext/>
        <w:keepLines/>
      </w:pPr>
      <w:r w:rsidRPr="00B56CC5">
        <w:rPr>
          <w:color w:val="0000FF"/>
        </w:rPr>
        <w:t>Not handled</w:t>
      </w:r>
      <w:r>
        <w:t>.</w:t>
      </w:r>
    </w:p>
    <w:p w14:paraId="42B3D1EE" w14:textId="77777777" w:rsidR="00B56CC5" w:rsidRPr="00EB0339" w:rsidRDefault="00B56CC5" w:rsidP="00B56CC5">
      <w:r w:rsidRPr="005B25A1">
        <w:rPr>
          <w:b/>
          <w:bCs/>
        </w:rPr>
        <w:t>Status:</w:t>
      </w:r>
      <w:r>
        <w:t xml:space="preserve"> </w:t>
      </w:r>
      <w:r w:rsidRPr="00B56CC5">
        <w:rPr>
          <w:color w:val="0000FF"/>
        </w:rPr>
        <w:t>Not handled</w:t>
      </w:r>
      <w:r>
        <w:t>.</w:t>
      </w:r>
    </w:p>
    <w:p w14:paraId="3D60A1C9" w14:textId="77777777" w:rsidR="0017609F" w:rsidRDefault="0017609F" w:rsidP="0017609F">
      <w:pPr>
        <w:pStyle w:val="NormTop"/>
      </w:pPr>
      <w:r w:rsidRPr="00ED26F2">
        <w:rPr>
          <w:color w:val="0000FF"/>
        </w:rPr>
        <w:t>S2-2406226</w:t>
      </w:r>
      <w:r w:rsidRPr="00D53282">
        <w:t xml:space="preserve"> </w:t>
      </w:r>
      <w:r>
        <w:t>(P-CR) 23.700-70: KI#2, Sol #26: Update to remove ENs . (Source: Ericsson, Meta USA, Apple, Lenovo, InterDigital)</w:t>
      </w:r>
      <w:r>
        <w:br/>
      </w:r>
      <w:r w:rsidRPr="00D53282">
        <w:rPr>
          <w:b/>
        </w:rPr>
        <w:t>Document for:</w:t>
      </w:r>
      <w:r w:rsidRPr="00D53282">
        <w:t xml:space="preserve"> </w:t>
      </w:r>
      <w:r>
        <w:t>Approval</w:t>
      </w:r>
      <w:r>
        <w:br/>
      </w:r>
      <w:r w:rsidRPr="00D53282">
        <w:rPr>
          <w:b/>
        </w:rPr>
        <w:t>Abstract:</w:t>
      </w:r>
      <w:r w:rsidRPr="00D53282">
        <w:t xml:space="preserve"> </w:t>
      </w:r>
      <w:r>
        <w:br/>
        <w:t>Resolves Editor s Notes of Solution #26 in TR 23.700-70.</w:t>
      </w:r>
    </w:p>
    <w:p w14:paraId="078969A9" w14:textId="77777777" w:rsidR="00B56CC5" w:rsidRPr="005B25A1" w:rsidRDefault="00B56CC5" w:rsidP="00B56CC5">
      <w:pPr>
        <w:keepNext/>
        <w:keepLines/>
        <w:rPr>
          <w:b/>
          <w:bCs/>
        </w:rPr>
      </w:pPr>
      <w:r w:rsidRPr="005B25A1">
        <w:rPr>
          <w:b/>
          <w:bCs/>
        </w:rPr>
        <w:t>Parallel discussion:</w:t>
      </w:r>
    </w:p>
    <w:p w14:paraId="3DA735D6" w14:textId="77777777" w:rsidR="00B56CC5" w:rsidRPr="005B25A1" w:rsidRDefault="00B56CC5" w:rsidP="00B56CC5">
      <w:pPr>
        <w:keepNext/>
        <w:keepLines/>
      </w:pPr>
      <w:r w:rsidRPr="00B56CC5">
        <w:rPr>
          <w:color w:val="0000FF"/>
        </w:rPr>
        <w:t>Not handled</w:t>
      </w:r>
      <w:r>
        <w:t>.</w:t>
      </w:r>
    </w:p>
    <w:p w14:paraId="52C92A7B" w14:textId="77777777" w:rsidR="00B56CC5" w:rsidRPr="00EB0339" w:rsidRDefault="00B56CC5" w:rsidP="00B56CC5">
      <w:r w:rsidRPr="005B25A1">
        <w:rPr>
          <w:b/>
          <w:bCs/>
        </w:rPr>
        <w:t>Status:</w:t>
      </w:r>
      <w:r>
        <w:t xml:space="preserve"> </w:t>
      </w:r>
      <w:r w:rsidRPr="00B56CC5">
        <w:rPr>
          <w:color w:val="0000FF"/>
        </w:rPr>
        <w:t>Not handled</w:t>
      </w:r>
      <w:r>
        <w:t>.</w:t>
      </w:r>
    </w:p>
    <w:p w14:paraId="1DA1F81F" w14:textId="77777777" w:rsidR="0017609F" w:rsidRDefault="0017609F" w:rsidP="0017609F">
      <w:pPr>
        <w:pStyle w:val="NormTop"/>
      </w:pPr>
      <w:r w:rsidRPr="00ED26F2">
        <w:rPr>
          <w:color w:val="0000FF"/>
        </w:rPr>
        <w:t>S2-2406394</w:t>
      </w:r>
      <w:r w:rsidRPr="00D53282">
        <w:t xml:space="preserve"> </w:t>
      </w:r>
      <w:r>
        <w:t>(P-CR) 23.700-70: KI#9, Sol#19: Solution updates on exposure part.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updates the exposure related part of solution#19.</w:t>
      </w:r>
    </w:p>
    <w:p w14:paraId="69B89035" w14:textId="77777777" w:rsidR="0017609F" w:rsidRPr="005B25A1" w:rsidRDefault="0017609F" w:rsidP="0017609F">
      <w:pPr>
        <w:keepNext/>
        <w:keepLines/>
        <w:rPr>
          <w:b/>
          <w:bCs/>
        </w:rPr>
      </w:pPr>
      <w:r w:rsidRPr="005B25A1">
        <w:rPr>
          <w:b/>
          <w:bCs/>
        </w:rPr>
        <w:t>Parallel discussion:</w:t>
      </w:r>
    </w:p>
    <w:p w14:paraId="68811E03" w14:textId="77777777" w:rsidR="0017609F" w:rsidRPr="00B81031" w:rsidRDefault="0017609F" w:rsidP="0017609F">
      <w:pPr>
        <w:keepNext/>
        <w:keepLines/>
        <w:rPr>
          <w:i/>
        </w:rPr>
      </w:pPr>
      <w:r>
        <w:rPr>
          <w:i/>
        </w:rPr>
        <w:t xml:space="preserve">Revision of </w:t>
      </w:r>
      <w:r w:rsidRPr="00ED26F2">
        <w:rPr>
          <w:i/>
          <w:color w:val="0000FF"/>
        </w:rPr>
        <w:t>S2-2404611</w:t>
      </w:r>
      <w:r>
        <w:rPr>
          <w:i/>
        </w:rPr>
        <w:t xml:space="preserve"> from SA WG2#162.</w:t>
      </w:r>
    </w:p>
    <w:p w14:paraId="26983FAF" w14:textId="77777777" w:rsidR="00DA3254" w:rsidRPr="005B25A1" w:rsidRDefault="00DA3254" w:rsidP="00DA3254">
      <w:pPr>
        <w:keepNext/>
        <w:keepLines/>
      </w:pPr>
      <w:r w:rsidRPr="00B56CC5">
        <w:rPr>
          <w:color w:val="0000FF"/>
        </w:rPr>
        <w:t>Not handled</w:t>
      </w:r>
      <w:r>
        <w:t>.</w:t>
      </w:r>
    </w:p>
    <w:p w14:paraId="39CFEF98" w14:textId="77777777" w:rsidR="00DA3254" w:rsidRPr="00EB0339" w:rsidRDefault="00DA3254" w:rsidP="00DA3254">
      <w:r w:rsidRPr="005B25A1">
        <w:rPr>
          <w:b/>
          <w:bCs/>
        </w:rPr>
        <w:t>Status:</w:t>
      </w:r>
      <w:r>
        <w:t xml:space="preserve"> </w:t>
      </w:r>
      <w:r w:rsidRPr="00B56CC5">
        <w:rPr>
          <w:color w:val="0000FF"/>
        </w:rPr>
        <w:t>Not handled</w:t>
      </w:r>
      <w:r>
        <w:t>.</w:t>
      </w:r>
    </w:p>
    <w:p w14:paraId="1522E4AF" w14:textId="77777777" w:rsidR="0017609F" w:rsidRDefault="0017609F" w:rsidP="0017609F">
      <w:pPr>
        <w:pStyle w:val="NormTop"/>
      </w:pPr>
      <w:r w:rsidRPr="00ED26F2">
        <w:rPr>
          <w:color w:val="0000FF"/>
        </w:rPr>
        <w:t>S2-2406432</w:t>
      </w:r>
      <w:r w:rsidRPr="00D53282">
        <w:t xml:space="preserve"> </w:t>
      </w:r>
      <w:r>
        <w:t>(P-CR) 23.700-70: Solution #31 update .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 update for Sol #31.</w:t>
      </w:r>
    </w:p>
    <w:p w14:paraId="0A6FA56D" w14:textId="77777777" w:rsidR="00B56CC5" w:rsidRPr="005B25A1" w:rsidRDefault="00B56CC5" w:rsidP="00B56CC5">
      <w:pPr>
        <w:keepNext/>
        <w:keepLines/>
        <w:rPr>
          <w:b/>
          <w:bCs/>
        </w:rPr>
      </w:pPr>
      <w:r w:rsidRPr="005B25A1">
        <w:rPr>
          <w:b/>
          <w:bCs/>
        </w:rPr>
        <w:t>Parallel discussion:</w:t>
      </w:r>
    </w:p>
    <w:p w14:paraId="7829F9EC" w14:textId="77777777" w:rsidR="00B56CC5" w:rsidRPr="005B25A1" w:rsidRDefault="00B56CC5" w:rsidP="00B56CC5">
      <w:pPr>
        <w:keepNext/>
        <w:keepLines/>
      </w:pPr>
      <w:r w:rsidRPr="00B56CC5">
        <w:rPr>
          <w:color w:val="0000FF"/>
        </w:rPr>
        <w:t>Not handled</w:t>
      </w:r>
      <w:r>
        <w:t>.</w:t>
      </w:r>
    </w:p>
    <w:p w14:paraId="7D65BCD4" w14:textId="77777777" w:rsidR="00B56CC5" w:rsidRPr="00EB0339" w:rsidRDefault="00B56CC5" w:rsidP="00B56CC5">
      <w:r w:rsidRPr="005B25A1">
        <w:rPr>
          <w:b/>
          <w:bCs/>
        </w:rPr>
        <w:t>Status:</w:t>
      </w:r>
      <w:r>
        <w:t xml:space="preserve"> </w:t>
      </w:r>
      <w:r w:rsidRPr="00B56CC5">
        <w:rPr>
          <w:color w:val="0000FF"/>
        </w:rPr>
        <w:t>Not handled</w:t>
      </w:r>
      <w:r>
        <w:t>.</w:t>
      </w:r>
    </w:p>
    <w:p w14:paraId="7D61BEEB" w14:textId="77777777" w:rsidR="0017609F" w:rsidRDefault="0017609F" w:rsidP="0017609F">
      <w:pPr>
        <w:pStyle w:val="NormTop"/>
      </w:pPr>
      <w:r w:rsidRPr="00ED26F2">
        <w:rPr>
          <w:color w:val="0000FF"/>
        </w:rPr>
        <w:t>S2-2406549</w:t>
      </w:r>
      <w:r w:rsidRPr="00D53282">
        <w:t xml:space="preserve"> </w:t>
      </w:r>
      <w:r>
        <w:t>(P-CR) 23.700-70: KI#2, Sol #24: Update to remove ENs . (Source: Lenovo)</w:t>
      </w:r>
      <w:r>
        <w:br/>
      </w:r>
      <w:r w:rsidRPr="00D53282">
        <w:rPr>
          <w:b/>
        </w:rPr>
        <w:t>Document for:</w:t>
      </w:r>
      <w:r w:rsidRPr="00D53282">
        <w:t xml:space="preserve"> </w:t>
      </w:r>
      <w:r>
        <w:t>Approval</w:t>
      </w:r>
      <w:r>
        <w:br/>
      </w:r>
      <w:r w:rsidRPr="00D53282">
        <w:rPr>
          <w:b/>
        </w:rPr>
        <w:t>Abstract:</w:t>
      </w:r>
      <w:r w:rsidRPr="00D53282">
        <w:t xml:space="preserve"> </w:t>
      </w:r>
      <w:r>
        <w:br/>
        <w:t>This update aligns Sol24 with the updates made in Sol26 to address ENs.</w:t>
      </w:r>
    </w:p>
    <w:p w14:paraId="430A1903" w14:textId="77777777" w:rsidR="00B56CC5" w:rsidRPr="005B25A1" w:rsidRDefault="00B56CC5" w:rsidP="00B56CC5">
      <w:pPr>
        <w:keepNext/>
        <w:keepLines/>
        <w:rPr>
          <w:b/>
          <w:bCs/>
        </w:rPr>
      </w:pPr>
      <w:r w:rsidRPr="005B25A1">
        <w:rPr>
          <w:b/>
          <w:bCs/>
        </w:rPr>
        <w:t>Parallel discussion:</w:t>
      </w:r>
    </w:p>
    <w:p w14:paraId="756E55A3" w14:textId="77777777" w:rsidR="00B56CC5" w:rsidRPr="005B25A1" w:rsidRDefault="00B56CC5" w:rsidP="00B56CC5">
      <w:pPr>
        <w:keepNext/>
        <w:keepLines/>
      </w:pPr>
      <w:r w:rsidRPr="00B56CC5">
        <w:rPr>
          <w:color w:val="0000FF"/>
        </w:rPr>
        <w:t>Not handled</w:t>
      </w:r>
      <w:r>
        <w:t>.</w:t>
      </w:r>
    </w:p>
    <w:p w14:paraId="24D84E58" w14:textId="77777777" w:rsidR="00B56CC5" w:rsidRPr="00EB0339" w:rsidRDefault="00B56CC5" w:rsidP="00B56CC5">
      <w:r w:rsidRPr="005B25A1">
        <w:rPr>
          <w:b/>
          <w:bCs/>
        </w:rPr>
        <w:t>Status:</w:t>
      </w:r>
      <w:r>
        <w:t xml:space="preserve"> </w:t>
      </w:r>
      <w:r w:rsidRPr="00B56CC5">
        <w:rPr>
          <w:color w:val="0000FF"/>
        </w:rPr>
        <w:t>Not handled</w:t>
      </w:r>
      <w:r>
        <w:t>.</w:t>
      </w:r>
    </w:p>
    <w:p w14:paraId="602B7EB1" w14:textId="77777777" w:rsidR="0017609F" w:rsidRDefault="0017609F" w:rsidP="0017609F">
      <w:pPr>
        <w:pStyle w:val="NormTop"/>
      </w:pPr>
      <w:r w:rsidRPr="00ED26F2">
        <w:rPr>
          <w:color w:val="0000FF"/>
        </w:rPr>
        <w:lastRenderedPageBreak/>
        <w:t>S2-2406625</w:t>
      </w:r>
      <w:r w:rsidRPr="00D53282">
        <w:t xml:space="preserve"> </w:t>
      </w:r>
      <w:r>
        <w:t>(P-CR) 23.700-70: KI#1_Update of Sol#1 to Clarify the Discard by RAN due to FEC. (Source: Xiaomi,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solution #1 to clarify the Discard by RAN due to FEC.</w:t>
      </w:r>
    </w:p>
    <w:p w14:paraId="194250D3" w14:textId="77777777" w:rsidR="00B56CC5" w:rsidRPr="005B25A1" w:rsidRDefault="00B56CC5" w:rsidP="00B56CC5">
      <w:pPr>
        <w:keepNext/>
        <w:keepLines/>
        <w:rPr>
          <w:b/>
          <w:bCs/>
        </w:rPr>
      </w:pPr>
      <w:r w:rsidRPr="005B25A1">
        <w:rPr>
          <w:b/>
          <w:bCs/>
        </w:rPr>
        <w:t>Parallel discussion:</w:t>
      </w:r>
    </w:p>
    <w:p w14:paraId="202373BD" w14:textId="77777777" w:rsidR="00B56CC5" w:rsidRPr="005B25A1" w:rsidRDefault="00B56CC5" w:rsidP="00B56CC5">
      <w:pPr>
        <w:keepNext/>
        <w:keepLines/>
      </w:pPr>
      <w:r w:rsidRPr="00B56CC5">
        <w:rPr>
          <w:color w:val="0000FF"/>
        </w:rPr>
        <w:t>Not handled</w:t>
      </w:r>
      <w:r>
        <w:t>.</w:t>
      </w:r>
    </w:p>
    <w:p w14:paraId="0B1BDF46" w14:textId="77777777" w:rsidR="00B56CC5" w:rsidRPr="00EB0339" w:rsidRDefault="00B56CC5" w:rsidP="00B56CC5">
      <w:r w:rsidRPr="005B25A1">
        <w:rPr>
          <w:b/>
          <w:bCs/>
        </w:rPr>
        <w:t>Status:</w:t>
      </w:r>
      <w:r>
        <w:t xml:space="preserve"> </w:t>
      </w:r>
      <w:r w:rsidRPr="00B56CC5">
        <w:rPr>
          <w:color w:val="0000FF"/>
        </w:rPr>
        <w:t>Not handled</w:t>
      </w:r>
      <w:r>
        <w:t>.</w:t>
      </w:r>
    </w:p>
    <w:p w14:paraId="40C5EAFF" w14:textId="77777777" w:rsidR="0017609F" w:rsidRDefault="0017609F" w:rsidP="0017609F">
      <w:pPr>
        <w:pStyle w:val="NormTop"/>
      </w:pPr>
      <w:r w:rsidRPr="00ED26F2">
        <w:rPr>
          <w:color w:val="0000FF"/>
        </w:rPr>
        <w:t>S2-2406627</w:t>
      </w:r>
      <w:r w:rsidRPr="00D53282">
        <w:t xml:space="preserve"> </w:t>
      </w:r>
      <w:r>
        <w:t>(P-CR) 23.700-70: KI#4_ Update of Sol#29 to Clarify the Multiple QoS Mapping .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Sol#29 to clarify the multiple QoS mapping.</w:t>
      </w:r>
    </w:p>
    <w:p w14:paraId="47512A17" w14:textId="77777777" w:rsidR="00B56CC5" w:rsidRPr="005B25A1" w:rsidRDefault="00B56CC5" w:rsidP="00B56CC5">
      <w:pPr>
        <w:keepNext/>
        <w:keepLines/>
        <w:rPr>
          <w:b/>
          <w:bCs/>
        </w:rPr>
      </w:pPr>
      <w:r w:rsidRPr="005B25A1">
        <w:rPr>
          <w:b/>
          <w:bCs/>
        </w:rPr>
        <w:t>Parallel discussion:</w:t>
      </w:r>
    </w:p>
    <w:p w14:paraId="0FC88DE6" w14:textId="77777777" w:rsidR="00B56CC5" w:rsidRPr="005B25A1" w:rsidRDefault="00B56CC5" w:rsidP="00B56CC5">
      <w:pPr>
        <w:keepNext/>
        <w:keepLines/>
      </w:pPr>
      <w:r w:rsidRPr="00B56CC5">
        <w:rPr>
          <w:color w:val="0000FF"/>
        </w:rPr>
        <w:t>Not handled</w:t>
      </w:r>
      <w:r>
        <w:t>.</w:t>
      </w:r>
    </w:p>
    <w:p w14:paraId="1BF8665B" w14:textId="77777777" w:rsidR="00B56CC5" w:rsidRPr="00EB0339" w:rsidRDefault="00B56CC5" w:rsidP="00B56CC5">
      <w:r w:rsidRPr="005B25A1">
        <w:rPr>
          <w:b/>
          <w:bCs/>
        </w:rPr>
        <w:t>Status:</w:t>
      </w:r>
      <w:r>
        <w:t xml:space="preserve"> </w:t>
      </w:r>
      <w:r w:rsidRPr="00B56CC5">
        <w:rPr>
          <w:color w:val="0000FF"/>
        </w:rPr>
        <w:t>Not handled</w:t>
      </w:r>
      <w:r>
        <w:t>.</w:t>
      </w:r>
    </w:p>
    <w:p w14:paraId="7AFC4853" w14:textId="77777777" w:rsidR="0017609F" w:rsidRDefault="0017609F" w:rsidP="0017609F">
      <w:pPr>
        <w:pStyle w:val="NormTop"/>
      </w:pPr>
      <w:r w:rsidRPr="00ED26F2">
        <w:rPr>
          <w:color w:val="0000FF"/>
        </w:rPr>
        <w:t>S2-2406629</w:t>
      </w:r>
      <w:r w:rsidRPr="00D53282">
        <w:t xml:space="preserve"> </w:t>
      </w:r>
      <w:r>
        <w:t>(P-CR) 23.700-70: KI#5_Update of Solution #16 with the QoS flow Binding and 5QI Regress.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solution #16 with these critical clarifications including the QoS flow binding and the 5QI regress.</w:t>
      </w:r>
    </w:p>
    <w:p w14:paraId="237B7492" w14:textId="77777777" w:rsidR="00B56CC5" w:rsidRPr="005B25A1" w:rsidRDefault="00B56CC5" w:rsidP="00B56CC5">
      <w:pPr>
        <w:keepNext/>
        <w:keepLines/>
        <w:rPr>
          <w:b/>
          <w:bCs/>
        </w:rPr>
      </w:pPr>
      <w:r w:rsidRPr="005B25A1">
        <w:rPr>
          <w:b/>
          <w:bCs/>
        </w:rPr>
        <w:t>Parallel discussion:</w:t>
      </w:r>
    </w:p>
    <w:p w14:paraId="5233D1C4" w14:textId="77777777" w:rsidR="00B56CC5" w:rsidRPr="005B25A1" w:rsidRDefault="00B56CC5" w:rsidP="00B56CC5">
      <w:pPr>
        <w:keepNext/>
        <w:keepLines/>
      </w:pPr>
      <w:r w:rsidRPr="00B56CC5">
        <w:rPr>
          <w:color w:val="0000FF"/>
        </w:rPr>
        <w:t>Not handled</w:t>
      </w:r>
      <w:r>
        <w:t>.</w:t>
      </w:r>
    </w:p>
    <w:p w14:paraId="2903260B" w14:textId="77777777" w:rsidR="00B56CC5" w:rsidRPr="00EB0339" w:rsidRDefault="00B56CC5" w:rsidP="00B56CC5">
      <w:r w:rsidRPr="005B25A1">
        <w:rPr>
          <w:b/>
          <w:bCs/>
        </w:rPr>
        <w:t>Status:</w:t>
      </w:r>
      <w:r>
        <w:t xml:space="preserve"> </w:t>
      </w:r>
      <w:r w:rsidRPr="00B56CC5">
        <w:rPr>
          <w:color w:val="0000FF"/>
        </w:rPr>
        <w:t>Not handled</w:t>
      </w:r>
      <w:r>
        <w:t>.</w:t>
      </w:r>
    </w:p>
    <w:p w14:paraId="2ECF6F5A" w14:textId="77777777" w:rsidR="0017609F" w:rsidRDefault="0017609F" w:rsidP="0017609F">
      <w:pPr>
        <w:pStyle w:val="NormTop"/>
      </w:pPr>
      <w:r w:rsidRPr="00ED26F2">
        <w:rPr>
          <w:color w:val="0000FF"/>
        </w:rPr>
        <w:t>S2-2406631</w:t>
      </w:r>
      <w:r w:rsidRPr="00D53282">
        <w:t xml:space="preserve"> </w:t>
      </w:r>
      <w:r>
        <w:t>(P-CR) 23.700-70: KI#4_Update of Solution #28.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Solution #28 to remove the ENs.</w:t>
      </w:r>
    </w:p>
    <w:p w14:paraId="66EFAEED" w14:textId="77777777" w:rsidR="0017609F" w:rsidRPr="005B25A1" w:rsidRDefault="0017609F" w:rsidP="0017609F">
      <w:pPr>
        <w:keepNext/>
        <w:keepLines/>
        <w:rPr>
          <w:b/>
          <w:bCs/>
        </w:rPr>
      </w:pPr>
      <w:r w:rsidRPr="005B25A1">
        <w:rPr>
          <w:b/>
          <w:bCs/>
        </w:rPr>
        <w:t>Parallel discussion:</w:t>
      </w:r>
    </w:p>
    <w:p w14:paraId="1416B522" w14:textId="77777777" w:rsidR="0017609F" w:rsidRPr="00B81031" w:rsidRDefault="0017609F" w:rsidP="0017609F">
      <w:pPr>
        <w:keepNext/>
        <w:keepLines/>
        <w:rPr>
          <w:i/>
        </w:rPr>
      </w:pPr>
      <w:r>
        <w:rPr>
          <w:i/>
        </w:rPr>
        <w:t xml:space="preserve">Revision of </w:t>
      </w:r>
      <w:r w:rsidRPr="00ED26F2">
        <w:rPr>
          <w:i/>
          <w:color w:val="0000FF"/>
        </w:rPr>
        <w:t>S2-2404879</w:t>
      </w:r>
      <w:r>
        <w:rPr>
          <w:i/>
        </w:rPr>
        <w:t xml:space="preserve"> from SA WG2#162.</w:t>
      </w:r>
    </w:p>
    <w:p w14:paraId="79277DF2" w14:textId="77777777" w:rsidR="00DA3254" w:rsidRPr="005B25A1" w:rsidRDefault="00DA3254" w:rsidP="00DA3254">
      <w:pPr>
        <w:keepNext/>
        <w:keepLines/>
      </w:pPr>
      <w:r w:rsidRPr="00B56CC5">
        <w:rPr>
          <w:color w:val="0000FF"/>
        </w:rPr>
        <w:t>Not handled</w:t>
      </w:r>
      <w:r>
        <w:t>.</w:t>
      </w:r>
    </w:p>
    <w:p w14:paraId="7B17A40C" w14:textId="77777777" w:rsidR="00DA3254" w:rsidRPr="00EB0339" w:rsidRDefault="00DA3254" w:rsidP="00DA3254">
      <w:r w:rsidRPr="005B25A1">
        <w:rPr>
          <w:b/>
          <w:bCs/>
        </w:rPr>
        <w:t>Status:</w:t>
      </w:r>
      <w:r>
        <w:t xml:space="preserve"> </w:t>
      </w:r>
      <w:r w:rsidRPr="00B56CC5">
        <w:rPr>
          <w:color w:val="0000FF"/>
        </w:rPr>
        <w:t>Not handled</w:t>
      </w:r>
      <w:r>
        <w:t>.</w:t>
      </w:r>
    </w:p>
    <w:p w14:paraId="0A9D561B" w14:textId="77777777" w:rsidR="0017609F" w:rsidRDefault="0017609F" w:rsidP="0017609F">
      <w:pPr>
        <w:pStyle w:val="NormTop"/>
      </w:pPr>
      <w:r w:rsidRPr="00ED26F2">
        <w:rPr>
          <w:color w:val="0000FF"/>
        </w:rPr>
        <w:t>S2-2406643</w:t>
      </w:r>
      <w:r w:rsidRPr="00D53282">
        <w:t xml:space="preserve"> </w:t>
      </w:r>
      <w:r>
        <w:t>(P-CR) 23.700-70: KI#4, Solution#14 update for using unencrypted QUIC Connection ID.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solution#14 of KI#4 to clarify the use of unencrypted QUIC Connection ID.</w:t>
      </w:r>
    </w:p>
    <w:p w14:paraId="50FCF1BF" w14:textId="77777777" w:rsidR="0017609F" w:rsidRPr="005B25A1" w:rsidRDefault="0017609F" w:rsidP="0017609F">
      <w:pPr>
        <w:keepNext/>
        <w:keepLines/>
        <w:rPr>
          <w:b/>
          <w:bCs/>
        </w:rPr>
      </w:pPr>
      <w:r w:rsidRPr="005B25A1">
        <w:rPr>
          <w:b/>
          <w:bCs/>
        </w:rPr>
        <w:t>Parallel discussion:</w:t>
      </w:r>
    </w:p>
    <w:p w14:paraId="12D2FF1C" w14:textId="77777777" w:rsidR="0017609F" w:rsidRPr="00B81031" w:rsidRDefault="0017609F" w:rsidP="0017609F">
      <w:pPr>
        <w:keepNext/>
        <w:keepLines/>
        <w:rPr>
          <w:i/>
        </w:rPr>
      </w:pPr>
      <w:r>
        <w:rPr>
          <w:i/>
        </w:rPr>
        <w:t xml:space="preserve">Revision of </w:t>
      </w:r>
      <w:r w:rsidRPr="00ED26F2">
        <w:rPr>
          <w:i/>
          <w:color w:val="0000FF"/>
        </w:rPr>
        <w:t>S2-2404450</w:t>
      </w:r>
      <w:r>
        <w:rPr>
          <w:i/>
        </w:rPr>
        <w:t xml:space="preserve"> from SA WG2#162.</w:t>
      </w:r>
    </w:p>
    <w:p w14:paraId="54FD595E" w14:textId="77777777" w:rsidR="00DA3254" w:rsidRPr="005B25A1" w:rsidRDefault="00DA3254" w:rsidP="00DA3254">
      <w:pPr>
        <w:keepNext/>
        <w:keepLines/>
      </w:pPr>
      <w:r w:rsidRPr="00B56CC5">
        <w:rPr>
          <w:color w:val="0000FF"/>
        </w:rPr>
        <w:t>Not handled</w:t>
      </w:r>
      <w:r>
        <w:t>.</w:t>
      </w:r>
    </w:p>
    <w:p w14:paraId="165A527A" w14:textId="77777777" w:rsidR="00DA3254" w:rsidRPr="00EB0339" w:rsidRDefault="00DA3254" w:rsidP="00DA3254">
      <w:r w:rsidRPr="005B25A1">
        <w:rPr>
          <w:b/>
          <w:bCs/>
        </w:rPr>
        <w:t>Status:</w:t>
      </w:r>
      <w:r>
        <w:t xml:space="preserve"> </w:t>
      </w:r>
      <w:r w:rsidRPr="00B56CC5">
        <w:rPr>
          <w:color w:val="0000FF"/>
        </w:rPr>
        <w:t>Not handled</w:t>
      </w:r>
      <w:r>
        <w:t>.</w:t>
      </w:r>
    </w:p>
    <w:p w14:paraId="44ADCDFF" w14:textId="77777777" w:rsidR="0017609F" w:rsidRDefault="0017609F" w:rsidP="0017609F">
      <w:pPr>
        <w:pStyle w:val="NormTop"/>
      </w:pPr>
      <w:r w:rsidRPr="00ED26F2">
        <w:rPr>
          <w:color w:val="0000FF"/>
        </w:rPr>
        <w:lastRenderedPageBreak/>
        <w:t>S2-2406757</w:t>
      </w:r>
      <w:r w:rsidRPr="00D53282">
        <w:t xml:space="preserve"> </w:t>
      </w:r>
      <w:r>
        <w:t>(P-CR) 23.700-70: Update on Sol #10 PDU Set information identification based on MoQ.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#10 for further clarifications on the encryption aspects of UPF.</w:t>
      </w:r>
    </w:p>
    <w:p w14:paraId="78D745AA" w14:textId="77777777" w:rsidR="00B56CC5" w:rsidRPr="005B25A1" w:rsidRDefault="00B56CC5" w:rsidP="00B56CC5">
      <w:pPr>
        <w:keepNext/>
        <w:keepLines/>
        <w:rPr>
          <w:b/>
          <w:bCs/>
        </w:rPr>
      </w:pPr>
      <w:r w:rsidRPr="005B25A1">
        <w:rPr>
          <w:b/>
          <w:bCs/>
        </w:rPr>
        <w:t>Parallel discussion:</w:t>
      </w:r>
    </w:p>
    <w:p w14:paraId="75988A82" w14:textId="77777777" w:rsidR="00B56CC5" w:rsidRPr="005B25A1" w:rsidRDefault="00B56CC5" w:rsidP="00B56CC5">
      <w:pPr>
        <w:keepNext/>
        <w:keepLines/>
      </w:pPr>
      <w:r w:rsidRPr="00B56CC5">
        <w:rPr>
          <w:color w:val="0000FF"/>
        </w:rPr>
        <w:t>Not handled</w:t>
      </w:r>
      <w:r>
        <w:t>.</w:t>
      </w:r>
    </w:p>
    <w:p w14:paraId="780691E3" w14:textId="77777777" w:rsidR="00B56CC5" w:rsidRPr="00EB0339" w:rsidRDefault="00B56CC5" w:rsidP="00B56CC5">
      <w:r w:rsidRPr="005B25A1">
        <w:rPr>
          <w:b/>
          <w:bCs/>
        </w:rPr>
        <w:t>Status:</w:t>
      </w:r>
      <w:r>
        <w:t xml:space="preserve"> </w:t>
      </w:r>
      <w:r w:rsidRPr="00B56CC5">
        <w:rPr>
          <w:color w:val="0000FF"/>
        </w:rPr>
        <w:t>Not handled</w:t>
      </w:r>
      <w:r>
        <w:t>.</w:t>
      </w:r>
    </w:p>
    <w:p w14:paraId="007BDF1F" w14:textId="77777777" w:rsidR="0017609F" w:rsidRDefault="0017609F" w:rsidP="0017609F">
      <w:pPr>
        <w:pStyle w:val="NormTop"/>
      </w:pPr>
      <w:r w:rsidRPr="00ED26F2">
        <w:rPr>
          <w:color w:val="0000FF"/>
        </w:rPr>
        <w:t>S2-2406763</w:t>
      </w:r>
      <w:r w:rsidRPr="00D53282">
        <w:t xml:space="preserve"> </w:t>
      </w:r>
      <w:r>
        <w:t>(P-CR) 23.700-70: KI#1, Update to sol#21 to clarify the QoS flow mapping of flex-FEC.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update to solution#21.</w:t>
      </w:r>
    </w:p>
    <w:p w14:paraId="2F17AAA0" w14:textId="77777777" w:rsidR="00B56CC5" w:rsidRPr="005B25A1" w:rsidRDefault="00B56CC5" w:rsidP="00B56CC5">
      <w:pPr>
        <w:keepNext/>
        <w:keepLines/>
        <w:rPr>
          <w:b/>
          <w:bCs/>
        </w:rPr>
      </w:pPr>
      <w:r w:rsidRPr="005B25A1">
        <w:rPr>
          <w:b/>
          <w:bCs/>
        </w:rPr>
        <w:t>Parallel discussion:</w:t>
      </w:r>
    </w:p>
    <w:p w14:paraId="39F98B06" w14:textId="77777777" w:rsidR="00B56CC5" w:rsidRPr="005B25A1" w:rsidRDefault="00B56CC5" w:rsidP="00B56CC5">
      <w:pPr>
        <w:keepNext/>
        <w:keepLines/>
      </w:pPr>
      <w:r w:rsidRPr="00B56CC5">
        <w:rPr>
          <w:color w:val="0000FF"/>
        </w:rPr>
        <w:t>Not handled</w:t>
      </w:r>
      <w:r>
        <w:t>.</w:t>
      </w:r>
    </w:p>
    <w:p w14:paraId="35574949" w14:textId="77777777" w:rsidR="00B56CC5" w:rsidRPr="00EB0339" w:rsidRDefault="00B56CC5" w:rsidP="00B56CC5">
      <w:r w:rsidRPr="005B25A1">
        <w:rPr>
          <w:b/>
          <w:bCs/>
        </w:rPr>
        <w:t>Status:</w:t>
      </w:r>
      <w:r>
        <w:t xml:space="preserve"> </w:t>
      </w:r>
      <w:r w:rsidRPr="00B56CC5">
        <w:rPr>
          <w:color w:val="0000FF"/>
        </w:rPr>
        <w:t>Not handled</w:t>
      </w:r>
      <w:r>
        <w:t>.</w:t>
      </w:r>
    </w:p>
    <w:p w14:paraId="37A91FBF" w14:textId="77777777" w:rsidR="0017609F" w:rsidRDefault="0017609F" w:rsidP="0017609F">
      <w:pPr>
        <w:pStyle w:val="NormTop"/>
      </w:pPr>
      <w:r w:rsidRPr="00ED26F2">
        <w:rPr>
          <w:color w:val="0000FF"/>
        </w:rPr>
        <w:t>S2-2406764</w:t>
      </w:r>
      <w:r w:rsidRPr="00D53282">
        <w:t xml:space="preserve"> </w:t>
      </w:r>
      <w:r>
        <w:t>(P-CR) 23.700-70: KI#1, Update to sol#22 to clarify the QoS notification detail.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update to solution#22.</w:t>
      </w:r>
    </w:p>
    <w:p w14:paraId="70A342C5" w14:textId="77777777" w:rsidR="00B56CC5" w:rsidRPr="005B25A1" w:rsidRDefault="00B56CC5" w:rsidP="00B56CC5">
      <w:pPr>
        <w:keepNext/>
        <w:keepLines/>
        <w:rPr>
          <w:b/>
          <w:bCs/>
        </w:rPr>
      </w:pPr>
      <w:r w:rsidRPr="005B25A1">
        <w:rPr>
          <w:b/>
          <w:bCs/>
        </w:rPr>
        <w:t>Parallel discussion:</w:t>
      </w:r>
    </w:p>
    <w:p w14:paraId="424563D2" w14:textId="77777777" w:rsidR="00B56CC5" w:rsidRPr="005B25A1" w:rsidRDefault="00B56CC5" w:rsidP="00B56CC5">
      <w:pPr>
        <w:keepNext/>
        <w:keepLines/>
      </w:pPr>
      <w:r w:rsidRPr="00B56CC5">
        <w:rPr>
          <w:color w:val="0000FF"/>
        </w:rPr>
        <w:t>Not handled</w:t>
      </w:r>
      <w:r>
        <w:t>.</w:t>
      </w:r>
    </w:p>
    <w:p w14:paraId="7B134AA0" w14:textId="77777777" w:rsidR="00B56CC5" w:rsidRPr="00EB0339" w:rsidRDefault="00B56CC5" w:rsidP="00B56CC5">
      <w:r w:rsidRPr="005B25A1">
        <w:rPr>
          <w:b/>
          <w:bCs/>
        </w:rPr>
        <w:t>Status:</w:t>
      </w:r>
      <w:r>
        <w:t xml:space="preserve"> </w:t>
      </w:r>
      <w:r w:rsidRPr="00B56CC5">
        <w:rPr>
          <w:color w:val="0000FF"/>
        </w:rPr>
        <w:t>Not handled</w:t>
      </w:r>
      <w:r>
        <w:t>.</w:t>
      </w:r>
    </w:p>
    <w:p w14:paraId="3B3F52CB" w14:textId="77777777" w:rsidR="0017609F" w:rsidRPr="00EB0339" w:rsidRDefault="0017609F" w:rsidP="0017609F"/>
    <w:p w14:paraId="53A26BFB" w14:textId="77777777" w:rsidR="00823C8B" w:rsidRDefault="00823C8B" w:rsidP="00823C8B">
      <w:pPr>
        <w:pStyle w:val="Heading2"/>
      </w:pPr>
      <w:bookmarkStart w:id="116" w:name="_Toc177620671"/>
      <w:r>
        <w:t>19.4</w:t>
      </w:r>
      <w:r>
        <w:tab/>
        <w:t>Feasibility Study on 5GS Enhancement for Energy Efficiency and Energy Saving (FS_EnergySys)</w:t>
      </w:r>
      <w:bookmarkEnd w:id="116"/>
    </w:p>
    <w:p w14:paraId="1915508E" w14:textId="77777777" w:rsidR="00823C8B" w:rsidRDefault="00823C8B" w:rsidP="00823C8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1C01F4A" w14:textId="77777777" w:rsidR="00823C8B" w:rsidRDefault="00823C8B" w:rsidP="00823C8B"/>
    <w:p w14:paraId="227D5392"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Report of NWM discussion</w:t>
      </w:r>
    </w:p>
    <w:p w14:paraId="3CFBBAEA" w14:textId="77777777" w:rsidR="00823C8B" w:rsidRDefault="00823C8B" w:rsidP="00823C8B">
      <w:pPr>
        <w:pStyle w:val="NormTop"/>
      </w:pPr>
      <w:r w:rsidRPr="00ED26F2">
        <w:rPr>
          <w:color w:val="0000FF"/>
        </w:rPr>
        <w:t>S2-2406134</w:t>
      </w:r>
      <w:r w:rsidRPr="00D53282">
        <w:t xml:space="preserve"> </w:t>
      </w:r>
      <w:r>
        <w:t>(REPORT) Report on NWM discussion and proposals for conclusion by Rapporteurs (Source: Samsung, Lenovo (Rapporteurs))</w:t>
      </w:r>
      <w:r>
        <w:br/>
      </w:r>
      <w:r w:rsidRPr="00D53282">
        <w:rPr>
          <w:b/>
        </w:rPr>
        <w:t>Document for:</w:t>
      </w:r>
      <w:r w:rsidRPr="00D53282">
        <w:t xml:space="preserve"> </w:t>
      </w:r>
      <w:r>
        <w:t>Approval</w:t>
      </w:r>
      <w:r>
        <w:br/>
      </w:r>
      <w:r w:rsidRPr="00D53282">
        <w:rPr>
          <w:b/>
        </w:rPr>
        <w:t>Abstract:</w:t>
      </w:r>
      <w:r w:rsidRPr="00D53282">
        <w:t xml:space="preserve"> </w:t>
      </w:r>
      <w:r>
        <w:br/>
        <w:t>Report on NWM discussion and proposals for conclusion by Rapporteurs.</w:t>
      </w:r>
    </w:p>
    <w:p w14:paraId="203E89A9" w14:textId="77777777" w:rsidR="00823C8B" w:rsidRPr="005B25A1" w:rsidRDefault="00823C8B" w:rsidP="00823C8B">
      <w:pPr>
        <w:keepNext/>
        <w:keepLines/>
        <w:rPr>
          <w:b/>
          <w:bCs/>
        </w:rPr>
      </w:pPr>
      <w:r w:rsidRPr="005B25A1">
        <w:rPr>
          <w:b/>
          <w:bCs/>
        </w:rPr>
        <w:t>Convenor comment:</w:t>
      </w:r>
    </w:p>
    <w:p w14:paraId="1A33EC64" w14:textId="77777777" w:rsidR="00823C8B" w:rsidRPr="005B25A1" w:rsidRDefault="00823C8B" w:rsidP="00823C8B">
      <w:pPr>
        <w:keepNext/>
        <w:keepLines/>
      </w:pPr>
      <w:r w:rsidRPr="005B25A1">
        <w:t>Handle.</w:t>
      </w:r>
    </w:p>
    <w:p w14:paraId="2E22C613" w14:textId="77777777" w:rsidR="00B56CC5" w:rsidRPr="005B25A1" w:rsidRDefault="00B56CC5" w:rsidP="00B56CC5">
      <w:pPr>
        <w:keepNext/>
        <w:keepLines/>
        <w:rPr>
          <w:b/>
          <w:bCs/>
        </w:rPr>
      </w:pPr>
      <w:r w:rsidRPr="005B25A1">
        <w:rPr>
          <w:b/>
          <w:bCs/>
        </w:rPr>
        <w:t>Parallel discussion:</w:t>
      </w:r>
    </w:p>
    <w:p w14:paraId="07159AC0" w14:textId="77777777" w:rsidR="00B56CC5" w:rsidRPr="005B25A1" w:rsidRDefault="00B56CC5" w:rsidP="00B56CC5">
      <w:pPr>
        <w:keepNext/>
        <w:keepLines/>
      </w:pPr>
      <w:r w:rsidRPr="00B56CC5">
        <w:rPr>
          <w:color w:val="0000FF"/>
        </w:rPr>
        <w:t>Not handled</w:t>
      </w:r>
      <w:r>
        <w:t>.</w:t>
      </w:r>
    </w:p>
    <w:p w14:paraId="62DE750A" w14:textId="77777777" w:rsidR="00B56CC5" w:rsidRPr="00EB0339" w:rsidRDefault="00B56CC5" w:rsidP="00B56CC5">
      <w:r w:rsidRPr="005B25A1">
        <w:rPr>
          <w:b/>
          <w:bCs/>
        </w:rPr>
        <w:t>Status:</w:t>
      </w:r>
      <w:r>
        <w:t xml:space="preserve"> </w:t>
      </w:r>
      <w:r w:rsidRPr="00B56CC5">
        <w:rPr>
          <w:color w:val="0000FF"/>
        </w:rPr>
        <w:t>Not handled</w:t>
      </w:r>
      <w:r>
        <w:t>.</w:t>
      </w:r>
    </w:p>
    <w:p w14:paraId="188FE40F"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Conclusion</w:t>
      </w:r>
    </w:p>
    <w:p w14:paraId="632CE053" w14:textId="77777777" w:rsidR="00823C8B" w:rsidRDefault="00823C8B" w:rsidP="00823C8B">
      <w:pPr>
        <w:pStyle w:val="NormTop"/>
      </w:pPr>
      <w:r w:rsidRPr="00ED26F2">
        <w:rPr>
          <w:color w:val="0000FF"/>
        </w:rPr>
        <w:t>S2-2406836</w:t>
      </w:r>
      <w:r w:rsidRPr="00D53282">
        <w:t xml:space="preserve"> </w:t>
      </w:r>
      <w:r>
        <w:t>(P-CR) 23.700-66: Conclusion for KI#1. (Source: Samsung, Lenovo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for key issue #1, based on the outcomes from the NWM discussions.</w:t>
      </w:r>
    </w:p>
    <w:p w14:paraId="4BA6B7ED" w14:textId="77777777" w:rsidR="00823C8B" w:rsidRPr="005B25A1" w:rsidRDefault="00823C8B" w:rsidP="00823C8B">
      <w:pPr>
        <w:keepNext/>
        <w:keepLines/>
        <w:rPr>
          <w:b/>
          <w:bCs/>
        </w:rPr>
      </w:pPr>
      <w:r w:rsidRPr="005B25A1">
        <w:rPr>
          <w:b/>
          <w:bCs/>
        </w:rPr>
        <w:t>Convenor comment:</w:t>
      </w:r>
    </w:p>
    <w:p w14:paraId="55EAEEE4"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0B3CF0CE" w14:textId="77777777" w:rsidR="00B56CC5" w:rsidRPr="005B25A1" w:rsidRDefault="00B56CC5" w:rsidP="00B56CC5">
      <w:pPr>
        <w:keepNext/>
        <w:keepLines/>
        <w:rPr>
          <w:b/>
          <w:bCs/>
        </w:rPr>
      </w:pPr>
      <w:r w:rsidRPr="005B25A1">
        <w:rPr>
          <w:b/>
          <w:bCs/>
        </w:rPr>
        <w:t>Parallel discussion:</w:t>
      </w:r>
    </w:p>
    <w:p w14:paraId="3BEEBF17" w14:textId="77777777" w:rsidR="00B56CC5" w:rsidRPr="005B25A1" w:rsidRDefault="00B56CC5" w:rsidP="00B56CC5">
      <w:pPr>
        <w:keepNext/>
        <w:keepLines/>
      </w:pPr>
      <w:r w:rsidRPr="00B56CC5">
        <w:rPr>
          <w:color w:val="0000FF"/>
        </w:rPr>
        <w:t>Not handled</w:t>
      </w:r>
      <w:r>
        <w:t>.</w:t>
      </w:r>
    </w:p>
    <w:p w14:paraId="5125AE4B" w14:textId="77777777" w:rsidR="00B56CC5" w:rsidRPr="00EB0339" w:rsidRDefault="00B56CC5" w:rsidP="00B56CC5">
      <w:r w:rsidRPr="005B25A1">
        <w:rPr>
          <w:b/>
          <w:bCs/>
        </w:rPr>
        <w:t>Status:</w:t>
      </w:r>
      <w:r>
        <w:t xml:space="preserve"> </w:t>
      </w:r>
      <w:r w:rsidRPr="00B56CC5">
        <w:rPr>
          <w:color w:val="0000FF"/>
        </w:rPr>
        <w:t>Not handled</w:t>
      </w:r>
      <w:r>
        <w:t>.</w:t>
      </w:r>
    </w:p>
    <w:p w14:paraId="21BB8ED5" w14:textId="77777777" w:rsidR="00823C8B" w:rsidRDefault="00823C8B" w:rsidP="00823C8B">
      <w:pPr>
        <w:pStyle w:val="NormTop"/>
      </w:pPr>
      <w:r w:rsidRPr="00ED26F2">
        <w:rPr>
          <w:color w:val="0000FF"/>
        </w:rPr>
        <w:t>S2-2405907</w:t>
      </w:r>
      <w:r w:rsidRPr="00D53282">
        <w:t xml:space="preserve"> </w:t>
      </w:r>
      <w:r>
        <w:t>(P-CR) 23.700-66: Conclusion on KI#1: Network energy related information exposure. (Source: China Mobile, Huawei, vivo, China Unicom, NEC, Tencent, CATT, Lenovo,)</w:t>
      </w:r>
      <w:r>
        <w:br/>
      </w:r>
      <w:r w:rsidRPr="00D53282">
        <w:rPr>
          <w:b/>
        </w:rPr>
        <w:t>Document for:</w:t>
      </w:r>
      <w:r w:rsidRPr="00D53282">
        <w:t xml:space="preserve"> </w:t>
      </w:r>
      <w:r>
        <w:t>Approval</w:t>
      </w:r>
      <w:r>
        <w:br/>
      </w:r>
      <w:r w:rsidRPr="00D53282">
        <w:rPr>
          <w:b/>
        </w:rPr>
        <w:t>Abstract:</w:t>
      </w:r>
      <w:r w:rsidRPr="00D53282">
        <w:t xml:space="preserve"> </w:t>
      </w:r>
      <w:r>
        <w:br/>
        <w:t>Propose an update for conclusion on KI#1: Network energy related information exposure.</w:t>
      </w:r>
    </w:p>
    <w:p w14:paraId="336343C4" w14:textId="77777777" w:rsidR="00823C8B" w:rsidRPr="005B25A1" w:rsidRDefault="00823C8B" w:rsidP="00823C8B">
      <w:pPr>
        <w:keepNext/>
        <w:keepLines/>
        <w:rPr>
          <w:b/>
          <w:bCs/>
        </w:rPr>
      </w:pPr>
      <w:r w:rsidRPr="005B25A1">
        <w:rPr>
          <w:b/>
          <w:bCs/>
        </w:rPr>
        <w:t>Convenor comment:</w:t>
      </w:r>
    </w:p>
    <w:p w14:paraId="022B8D80" w14:textId="77777777" w:rsidR="00823C8B" w:rsidRPr="005B25A1" w:rsidRDefault="00823C8B" w:rsidP="00823C8B">
      <w:pPr>
        <w:keepNext/>
        <w:keepLines/>
      </w:pPr>
      <w:r w:rsidRPr="005B25A1">
        <w:t>Handle (baseline).</w:t>
      </w:r>
    </w:p>
    <w:p w14:paraId="5BE00C10" w14:textId="77777777" w:rsidR="00823C8B" w:rsidRPr="005B25A1" w:rsidRDefault="00823C8B" w:rsidP="00823C8B">
      <w:pPr>
        <w:keepNext/>
        <w:keepLines/>
        <w:rPr>
          <w:b/>
          <w:bCs/>
        </w:rPr>
      </w:pPr>
      <w:r w:rsidRPr="005B25A1">
        <w:rPr>
          <w:b/>
          <w:bCs/>
        </w:rPr>
        <w:t>Parallel discussion:</w:t>
      </w:r>
    </w:p>
    <w:p w14:paraId="3D3BB43B" w14:textId="77777777" w:rsidR="00823C8B" w:rsidRPr="00B81031" w:rsidRDefault="00823C8B" w:rsidP="00823C8B">
      <w:pPr>
        <w:keepNext/>
        <w:keepLines/>
        <w:rPr>
          <w:i/>
        </w:rPr>
      </w:pPr>
      <w:r>
        <w:rPr>
          <w:i/>
        </w:rPr>
        <w:t xml:space="preserve">Revision of </w:t>
      </w:r>
      <w:r w:rsidRPr="00ED26F2">
        <w:rPr>
          <w:i/>
          <w:color w:val="0000FF"/>
        </w:rPr>
        <w:t>S2-2405840</w:t>
      </w:r>
      <w:r>
        <w:rPr>
          <w:i/>
        </w:rPr>
        <w:t xml:space="preserve"> from SA WG2#162. Revised in parallel session to </w:t>
      </w:r>
      <w:r w:rsidRPr="00ED26F2">
        <w:rPr>
          <w:i/>
          <w:color w:val="0000FF"/>
        </w:rPr>
        <w:t>S2-2406989</w:t>
      </w:r>
      <w:r>
        <w:rPr>
          <w:i/>
        </w:rPr>
        <w:t>.</w:t>
      </w:r>
    </w:p>
    <w:p w14:paraId="367E13ED" w14:textId="77777777" w:rsidR="00823C8B" w:rsidRPr="00B81031" w:rsidRDefault="00823C8B" w:rsidP="00823C8B">
      <w:pPr>
        <w:keepNext/>
        <w:keepLines/>
        <w:rPr>
          <w:i/>
        </w:rPr>
      </w:pPr>
      <w:r>
        <w:rPr>
          <w:i/>
        </w:rPr>
        <w:t xml:space="preserve">Revised in parallel session to </w:t>
      </w:r>
      <w:r w:rsidRPr="00ED26F2">
        <w:rPr>
          <w:i/>
          <w:color w:val="0000FF"/>
        </w:rPr>
        <w:t>S2-2407056</w:t>
      </w:r>
      <w:r>
        <w:rPr>
          <w:i/>
        </w:rPr>
        <w:t>.</w:t>
      </w:r>
    </w:p>
    <w:p w14:paraId="1DCF326F" w14:textId="77777777" w:rsidR="00823C8B" w:rsidRPr="00B81031" w:rsidRDefault="00823C8B" w:rsidP="00823C8B">
      <w:pPr>
        <w:keepNext/>
        <w:keepLines/>
        <w:rPr>
          <w:i/>
        </w:rPr>
      </w:pPr>
      <w:r>
        <w:rPr>
          <w:i/>
        </w:rPr>
        <w:t xml:space="preserve">Revised in parallel session to </w:t>
      </w:r>
      <w:r w:rsidRPr="00ED26F2">
        <w:rPr>
          <w:i/>
          <w:color w:val="0000FF"/>
        </w:rPr>
        <w:t>S2-2407074</w:t>
      </w:r>
      <w:r>
        <w:rPr>
          <w:i/>
        </w:rPr>
        <w:t>.</w:t>
      </w:r>
    </w:p>
    <w:p w14:paraId="30CE7CCE" w14:textId="77777777" w:rsidR="00823C8B" w:rsidRPr="005B25A1" w:rsidRDefault="00823C8B" w:rsidP="00823C8B">
      <w:pPr>
        <w:keepNext/>
        <w:keepLines/>
        <w:rPr>
          <w:b/>
          <w:bCs/>
        </w:rPr>
      </w:pPr>
      <w:r w:rsidRPr="005B25A1">
        <w:rPr>
          <w:b/>
          <w:bCs/>
        </w:rPr>
        <w:t>Plenary Discussion:</w:t>
      </w:r>
    </w:p>
    <w:p w14:paraId="36FB58AF" w14:textId="77777777" w:rsidR="00052C25" w:rsidRDefault="00823C8B" w:rsidP="00823C8B">
      <w:pPr>
        <w:keepNext/>
        <w:keepLines/>
      </w:pPr>
      <w:r>
        <w:t>Ericsson proposed some corrections to the first bullet. Huawei commented that we should not indicate work to be done by SA WG5. Ericsson replied that this is not to ask SA WG5 to do the architecture work, but to indicate that SA WG5 will work on this once SA WG2 has defined the architecture.</w:t>
      </w:r>
    </w:p>
    <w:p w14:paraId="0A08095A" w14:textId="1E86DDE5" w:rsidR="00052C25" w:rsidRDefault="00823C8B" w:rsidP="00823C8B">
      <w:pPr>
        <w:keepNext/>
        <w:keepLines/>
      </w:pPr>
      <w:r>
        <w:t>An informal show of hands was held which resulted in 22 companies indicating their support for this proposal and 2 companies (Ericsson and Qualcomm) indicated they would have a sustained objection.</w:t>
      </w:r>
    </w:p>
    <w:p w14:paraId="5B8E5775" w14:textId="34250F09" w:rsidR="00052C25" w:rsidRDefault="00052C25" w:rsidP="00823C8B">
      <w:pPr>
        <w:keepNext/>
        <w:keepLines/>
      </w:pPr>
      <w:r>
        <w:t>The SA WG2 Chair proposed to allow more discussion on this to try to resolve the concerns at the next meeting.</w:t>
      </w:r>
    </w:p>
    <w:p w14:paraId="7C96B250" w14:textId="6385F7C8" w:rsidR="00823C8B" w:rsidRDefault="00823C8B" w:rsidP="00823C8B">
      <w:pPr>
        <w:keepNext/>
        <w:keepLines/>
      </w:pPr>
      <w:r>
        <w:t>China Mobile commented that this Key Issue is the basis for the whole Work Item and without agreement no CRs will be able to be discussed for at least 4 months.</w:t>
      </w:r>
    </w:p>
    <w:p w14:paraId="1C5A3D57" w14:textId="491F7325" w:rsidR="00052C25" w:rsidRDefault="00052C25" w:rsidP="00A120F3">
      <w:pPr>
        <w:keepNext/>
        <w:keepLines/>
      </w:pPr>
      <w:r>
        <w:t xml:space="preserve">This was left for off-line discussion and revised to </w:t>
      </w:r>
      <w:r w:rsidRPr="00CE3EC0">
        <w:rPr>
          <w:color w:val="0000FF"/>
        </w:rPr>
        <w:t>S2-2</w:t>
      </w:r>
      <w:r>
        <w:rPr>
          <w:color w:val="0000FF"/>
        </w:rPr>
        <w:t>407359</w:t>
      </w:r>
      <w:r>
        <w:t>.</w:t>
      </w:r>
    </w:p>
    <w:p w14:paraId="2A8665C0" w14:textId="7D6CD5C0" w:rsidR="00052C25" w:rsidRPr="002B1E9B" w:rsidRDefault="002B1E9B" w:rsidP="00823C8B">
      <w:pPr>
        <w:keepNext/>
        <w:keepLines/>
      </w:pPr>
      <w:r>
        <w:t xml:space="preserve">This was reviewed and </w:t>
      </w:r>
      <w:r w:rsidRPr="00B30893">
        <w:rPr>
          <w:color w:val="FF0000"/>
        </w:rPr>
        <w:t>a</w:t>
      </w:r>
      <w:r>
        <w:rPr>
          <w:color w:val="FF0000"/>
        </w:rPr>
        <w:t>pprov</w:t>
      </w:r>
      <w:r w:rsidRPr="00B30893">
        <w:rPr>
          <w:color w:val="FF0000"/>
        </w:rPr>
        <w:t>ed</w:t>
      </w:r>
      <w:r>
        <w:t>.</w:t>
      </w:r>
    </w:p>
    <w:p w14:paraId="3C43B234" w14:textId="7159093B" w:rsidR="00823C8B" w:rsidRPr="002B1E9B" w:rsidRDefault="00823C8B" w:rsidP="00823C8B">
      <w:r w:rsidRPr="005B25A1">
        <w:rPr>
          <w:b/>
          <w:bCs/>
        </w:rPr>
        <w:t>Status:</w:t>
      </w:r>
      <w:r>
        <w:t xml:space="preserve"> </w:t>
      </w:r>
      <w:r w:rsidR="002B1E9B" w:rsidRPr="00B30893">
        <w:rPr>
          <w:color w:val="FF0000"/>
        </w:rPr>
        <w:t>A</w:t>
      </w:r>
      <w:r w:rsidR="002B1E9B">
        <w:rPr>
          <w:color w:val="FF0000"/>
        </w:rPr>
        <w:t>pprov</w:t>
      </w:r>
      <w:r w:rsidR="002B1E9B" w:rsidRPr="00B30893">
        <w:rPr>
          <w:color w:val="FF0000"/>
        </w:rPr>
        <w:t>ed</w:t>
      </w:r>
      <w:r w:rsidR="002B1E9B">
        <w:t>.</w:t>
      </w:r>
    </w:p>
    <w:p w14:paraId="0C185A92" w14:textId="77777777" w:rsidR="00823C8B" w:rsidRDefault="00823C8B" w:rsidP="00823C8B">
      <w:pPr>
        <w:pStyle w:val="NormTop"/>
      </w:pPr>
      <w:r w:rsidRPr="00ED26F2">
        <w:rPr>
          <w:color w:val="0000FF"/>
        </w:rPr>
        <w:lastRenderedPageBreak/>
        <w:t>S2-2405972</w:t>
      </w:r>
      <w:r w:rsidRPr="00D53282">
        <w:t xml:space="preserve"> </w:t>
      </w:r>
      <w:r>
        <w:t>(P-CR) 23.700-66: Conclusions for KI#1, Network energy related information exposure. (Source: Deutsche Telekom, SK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KI#1 ' Network energy related information exposure' based on research on energy measuring and consumption reduction.</w:t>
      </w:r>
    </w:p>
    <w:p w14:paraId="1D57592D" w14:textId="77777777" w:rsidR="00823C8B" w:rsidRPr="005B25A1" w:rsidRDefault="00823C8B" w:rsidP="00823C8B">
      <w:pPr>
        <w:keepNext/>
        <w:keepLines/>
        <w:rPr>
          <w:b/>
          <w:bCs/>
        </w:rPr>
      </w:pPr>
      <w:r w:rsidRPr="005B25A1">
        <w:rPr>
          <w:b/>
          <w:bCs/>
        </w:rPr>
        <w:t>Convenor comment:</w:t>
      </w:r>
    </w:p>
    <w:p w14:paraId="3B04C76C"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2D9C6464" w14:textId="77777777" w:rsidR="00B56CC5" w:rsidRPr="005B25A1" w:rsidRDefault="00B56CC5" w:rsidP="00B56CC5">
      <w:pPr>
        <w:keepNext/>
        <w:keepLines/>
        <w:rPr>
          <w:b/>
          <w:bCs/>
        </w:rPr>
      </w:pPr>
      <w:r w:rsidRPr="005B25A1">
        <w:rPr>
          <w:b/>
          <w:bCs/>
        </w:rPr>
        <w:t>Parallel discussion:</w:t>
      </w:r>
    </w:p>
    <w:p w14:paraId="63C40E71" w14:textId="77777777" w:rsidR="00B56CC5" w:rsidRPr="005B25A1" w:rsidRDefault="00B56CC5" w:rsidP="00B56CC5">
      <w:pPr>
        <w:keepNext/>
        <w:keepLines/>
      </w:pPr>
      <w:r w:rsidRPr="00B56CC5">
        <w:rPr>
          <w:color w:val="0000FF"/>
        </w:rPr>
        <w:t>Not handled</w:t>
      </w:r>
      <w:r>
        <w:t>.</w:t>
      </w:r>
    </w:p>
    <w:p w14:paraId="736AF524" w14:textId="77777777" w:rsidR="00B56CC5" w:rsidRPr="00EB0339" w:rsidRDefault="00B56CC5" w:rsidP="00B56CC5">
      <w:r w:rsidRPr="005B25A1">
        <w:rPr>
          <w:b/>
          <w:bCs/>
        </w:rPr>
        <w:t>Status:</w:t>
      </w:r>
      <w:r>
        <w:t xml:space="preserve"> </w:t>
      </w:r>
      <w:r w:rsidRPr="00B56CC5">
        <w:rPr>
          <w:color w:val="0000FF"/>
        </w:rPr>
        <w:t>Not handled</w:t>
      </w:r>
      <w:r>
        <w:t>.</w:t>
      </w:r>
    </w:p>
    <w:p w14:paraId="191AE43D" w14:textId="77777777" w:rsidR="00823C8B" w:rsidRDefault="00823C8B" w:rsidP="00823C8B">
      <w:pPr>
        <w:pStyle w:val="NormTop"/>
      </w:pPr>
      <w:r w:rsidRPr="00ED26F2">
        <w:rPr>
          <w:color w:val="0000FF"/>
        </w:rPr>
        <w:t>S2-2405997</w:t>
      </w:r>
      <w:r w:rsidRPr="00D53282">
        <w:t xml:space="preserve"> </w:t>
      </w:r>
      <w:r>
        <w:t>(P-CR) 23.700-66: KI#1, Interim conclusion.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KI#1.</w:t>
      </w:r>
    </w:p>
    <w:p w14:paraId="37B2C0EB" w14:textId="77777777" w:rsidR="00823C8B" w:rsidRPr="005B25A1" w:rsidRDefault="00823C8B" w:rsidP="00823C8B">
      <w:pPr>
        <w:keepNext/>
        <w:keepLines/>
        <w:rPr>
          <w:b/>
          <w:bCs/>
        </w:rPr>
      </w:pPr>
      <w:r w:rsidRPr="005B25A1">
        <w:rPr>
          <w:b/>
          <w:bCs/>
        </w:rPr>
        <w:t>Convenor comment:</w:t>
      </w:r>
    </w:p>
    <w:p w14:paraId="5F9FB928"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694B5C17" w14:textId="77777777" w:rsidR="00B56CC5" w:rsidRPr="005B25A1" w:rsidRDefault="00B56CC5" w:rsidP="00B56CC5">
      <w:pPr>
        <w:keepNext/>
        <w:keepLines/>
        <w:rPr>
          <w:b/>
          <w:bCs/>
        </w:rPr>
      </w:pPr>
      <w:r w:rsidRPr="005B25A1">
        <w:rPr>
          <w:b/>
          <w:bCs/>
        </w:rPr>
        <w:t>Parallel discussion:</w:t>
      </w:r>
    </w:p>
    <w:p w14:paraId="0B18BB7F" w14:textId="77777777" w:rsidR="00B56CC5" w:rsidRPr="005B25A1" w:rsidRDefault="00B56CC5" w:rsidP="00B56CC5">
      <w:pPr>
        <w:keepNext/>
        <w:keepLines/>
      </w:pPr>
      <w:r w:rsidRPr="00B56CC5">
        <w:rPr>
          <w:color w:val="0000FF"/>
        </w:rPr>
        <w:t>Not handled</w:t>
      </w:r>
      <w:r>
        <w:t>.</w:t>
      </w:r>
    </w:p>
    <w:p w14:paraId="4EDDA225" w14:textId="77777777" w:rsidR="00B56CC5" w:rsidRPr="00EB0339" w:rsidRDefault="00B56CC5" w:rsidP="00B56CC5">
      <w:r w:rsidRPr="005B25A1">
        <w:rPr>
          <w:b/>
          <w:bCs/>
        </w:rPr>
        <w:t>Status:</w:t>
      </w:r>
      <w:r>
        <w:t xml:space="preserve"> </w:t>
      </w:r>
      <w:r w:rsidRPr="00B56CC5">
        <w:rPr>
          <w:color w:val="0000FF"/>
        </w:rPr>
        <w:t>Not handled</w:t>
      </w:r>
      <w:r>
        <w:t>.</w:t>
      </w:r>
    </w:p>
    <w:p w14:paraId="407364F1" w14:textId="77777777" w:rsidR="00823C8B" w:rsidRDefault="00823C8B" w:rsidP="00823C8B">
      <w:pPr>
        <w:pStyle w:val="NormTop"/>
      </w:pPr>
      <w:r w:rsidRPr="00ED26F2">
        <w:rPr>
          <w:color w:val="0000FF"/>
        </w:rPr>
        <w:t>S2-2406055</w:t>
      </w:r>
      <w:r w:rsidRPr="00D53282">
        <w:t xml:space="preserve"> </w:t>
      </w:r>
      <w:r>
        <w:t>(P-CR) 23.700-66: Conclusions for KI#1.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KI#1 ' Network energy related information exposure '.</w:t>
      </w:r>
    </w:p>
    <w:p w14:paraId="25F437FC" w14:textId="77777777" w:rsidR="00823C8B" w:rsidRPr="005B25A1" w:rsidRDefault="00823C8B" w:rsidP="00823C8B">
      <w:pPr>
        <w:keepNext/>
        <w:keepLines/>
        <w:rPr>
          <w:b/>
          <w:bCs/>
        </w:rPr>
      </w:pPr>
      <w:r w:rsidRPr="005B25A1">
        <w:rPr>
          <w:b/>
          <w:bCs/>
        </w:rPr>
        <w:t>Convenor comment:</w:t>
      </w:r>
    </w:p>
    <w:p w14:paraId="25148E7F"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27A24953" w14:textId="77777777" w:rsidR="00B56CC5" w:rsidRPr="005B25A1" w:rsidRDefault="00B56CC5" w:rsidP="00B56CC5">
      <w:pPr>
        <w:keepNext/>
        <w:keepLines/>
        <w:rPr>
          <w:b/>
          <w:bCs/>
        </w:rPr>
      </w:pPr>
      <w:r w:rsidRPr="005B25A1">
        <w:rPr>
          <w:b/>
          <w:bCs/>
        </w:rPr>
        <w:t>Parallel discussion:</w:t>
      </w:r>
    </w:p>
    <w:p w14:paraId="17E3AD80" w14:textId="77777777" w:rsidR="00B56CC5" w:rsidRPr="005B25A1" w:rsidRDefault="00B56CC5" w:rsidP="00B56CC5">
      <w:pPr>
        <w:keepNext/>
        <w:keepLines/>
      </w:pPr>
      <w:r w:rsidRPr="00B56CC5">
        <w:rPr>
          <w:color w:val="0000FF"/>
        </w:rPr>
        <w:t>Not handled</w:t>
      </w:r>
      <w:r>
        <w:t>.</w:t>
      </w:r>
    </w:p>
    <w:p w14:paraId="1483D1C2" w14:textId="77777777" w:rsidR="00B56CC5" w:rsidRPr="00EB0339" w:rsidRDefault="00B56CC5" w:rsidP="00B56CC5">
      <w:r w:rsidRPr="005B25A1">
        <w:rPr>
          <w:b/>
          <w:bCs/>
        </w:rPr>
        <w:t>Status:</w:t>
      </w:r>
      <w:r>
        <w:t xml:space="preserve"> </w:t>
      </w:r>
      <w:r w:rsidRPr="00B56CC5">
        <w:rPr>
          <w:color w:val="0000FF"/>
        </w:rPr>
        <w:t>Not handled</w:t>
      </w:r>
      <w:r>
        <w:t>.</w:t>
      </w:r>
    </w:p>
    <w:p w14:paraId="1F624587" w14:textId="77777777" w:rsidR="00823C8B" w:rsidRDefault="00823C8B" w:rsidP="00823C8B">
      <w:pPr>
        <w:pStyle w:val="NormTop"/>
      </w:pPr>
      <w:r w:rsidRPr="00ED26F2">
        <w:rPr>
          <w:color w:val="0000FF"/>
        </w:rPr>
        <w:t>S2-2406233</w:t>
      </w:r>
      <w:r w:rsidRPr="00D53282">
        <w:t xml:space="preserve"> </w:t>
      </w:r>
      <w:r>
        <w:t>(P-CR) 23.700-66: KI#1: Conclusion updates.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KI#1.</w:t>
      </w:r>
    </w:p>
    <w:p w14:paraId="181210AE" w14:textId="77777777" w:rsidR="00823C8B" w:rsidRPr="005B25A1" w:rsidRDefault="00823C8B" w:rsidP="00823C8B">
      <w:pPr>
        <w:keepNext/>
        <w:keepLines/>
        <w:rPr>
          <w:b/>
          <w:bCs/>
        </w:rPr>
      </w:pPr>
      <w:r w:rsidRPr="005B25A1">
        <w:rPr>
          <w:b/>
          <w:bCs/>
        </w:rPr>
        <w:t>Convenor comment:</w:t>
      </w:r>
    </w:p>
    <w:p w14:paraId="0816A560"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2012B32E" w14:textId="77777777" w:rsidR="00B56CC5" w:rsidRPr="005B25A1" w:rsidRDefault="00B56CC5" w:rsidP="00B56CC5">
      <w:pPr>
        <w:keepNext/>
        <w:keepLines/>
        <w:rPr>
          <w:b/>
          <w:bCs/>
        </w:rPr>
      </w:pPr>
      <w:r w:rsidRPr="005B25A1">
        <w:rPr>
          <w:b/>
          <w:bCs/>
        </w:rPr>
        <w:t>Parallel discussion:</w:t>
      </w:r>
    </w:p>
    <w:p w14:paraId="0870ABEE" w14:textId="77777777" w:rsidR="00B56CC5" w:rsidRPr="005B25A1" w:rsidRDefault="00B56CC5" w:rsidP="00B56CC5">
      <w:pPr>
        <w:keepNext/>
        <w:keepLines/>
      </w:pPr>
      <w:r w:rsidRPr="00B56CC5">
        <w:rPr>
          <w:color w:val="0000FF"/>
        </w:rPr>
        <w:t>Not handled</w:t>
      </w:r>
      <w:r>
        <w:t>.</w:t>
      </w:r>
    </w:p>
    <w:p w14:paraId="6580701F" w14:textId="77777777" w:rsidR="00B56CC5" w:rsidRPr="00EB0339" w:rsidRDefault="00B56CC5" w:rsidP="00B56CC5">
      <w:r w:rsidRPr="005B25A1">
        <w:rPr>
          <w:b/>
          <w:bCs/>
        </w:rPr>
        <w:t>Status:</w:t>
      </w:r>
      <w:r>
        <w:t xml:space="preserve"> </w:t>
      </w:r>
      <w:r w:rsidRPr="00B56CC5">
        <w:rPr>
          <w:color w:val="0000FF"/>
        </w:rPr>
        <w:t>Not handled</w:t>
      </w:r>
      <w:r>
        <w:t>.</w:t>
      </w:r>
    </w:p>
    <w:p w14:paraId="15C9DDB6" w14:textId="77777777" w:rsidR="00823C8B" w:rsidRDefault="00823C8B" w:rsidP="00823C8B">
      <w:pPr>
        <w:pStyle w:val="NormTop"/>
      </w:pPr>
      <w:r w:rsidRPr="00ED26F2">
        <w:rPr>
          <w:color w:val="0000FF"/>
        </w:rPr>
        <w:lastRenderedPageBreak/>
        <w:t>S2-2406273</w:t>
      </w:r>
      <w:r w:rsidRPr="00D53282">
        <w:t xml:space="preserve"> </w:t>
      </w:r>
      <w:r>
        <w:t>(P-CR) 23.700-66: KI#1: conclusions.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conclusions on KI#1.</w:t>
      </w:r>
    </w:p>
    <w:p w14:paraId="7C4B3ED8" w14:textId="77777777" w:rsidR="00823C8B" w:rsidRPr="005B25A1" w:rsidRDefault="00823C8B" w:rsidP="00823C8B">
      <w:pPr>
        <w:keepNext/>
        <w:keepLines/>
        <w:rPr>
          <w:b/>
          <w:bCs/>
        </w:rPr>
      </w:pPr>
      <w:r w:rsidRPr="005B25A1">
        <w:rPr>
          <w:b/>
          <w:bCs/>
        </w:rPr>
        <w:t>Convenor comment:</w:t>
      </w:r>
    </w:p>
    <w:p w14:paraId="6DB6D95B"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0B5A4AFA" w14:textId="77777777" w:rsidR="00B56CC5" w:rsidRPr="005B25A1" w:rsidRDefault="00B56CC5" w:rsidP="00B56CC5">
      <w:pPr>
        <w:keepNext/>
        <w:keepLines/>
        <w:rPr>
          <w:b/>
          <w:bCs/>
        </w:rPr>
      </w:pPr>
      <w:r w:rsidRPr="005B25A1">
        <w:rPr>
          <w:b/>
          <w:bCs/>
        </w:rPr>
        <w:t>Parallel discussion:</w:t>
      </w:r>
    </w:p>
    <w:p w14:paraId="21FB1A03" w14:textId="77777777" w:rsidR="00B56CC5" w:rsidRPr="005B25A1" w:rsidRDefault="00B56CC5" w:rsidP="00B56CC5">
      <w:pPr>
        <w:keepNext/>
        <w:keepLines/>
      </w:pPr>
      <w:r w:rsidRPr="00B56CC5">
        <w:rPr>
          <w:color w:val="0000FF"/>
        </w:rPr>
        <w:t>Not handled</w:t>
      </w:r>
      <w:r>
        <w:t>.</w:t>
      </w:r>
    </w:p>
    <w:p w14:paraId="3921999E" w14:textId="77777777" w:rsidR="00B56CC5" w:rsidRPr="00EB0339" w:rsidRDefault="00B56CC5" w:rsidP="00B56CC5">
      <w:r w:rsidRPr="005B25A1">
        <w:rPr>
          <w:b/>
          <w:bCs/>
        </w:rPr>
        <w:t>Status:</w:t>
      </w:r>
      <w:r>
        <w:t xml:space="preserve"> </w:t>
      </w:r>
      <w:r w:rsidRPr="00B56CC5">
        <w:rPr>
          <w:color w:val="0000FF"/>
        </w:rPr>
        <w:t>Not handled</w:t>
      </w:r>
      <w:r>
        <w:t>.</w:t>
      </w:r>
    </w:p>
    <w:p w14:paraId="23CA50BE" w14:textId="77777777" w:rsidR="00823C8B" w:rsidRDefault="00823C8B" w:rsidP="00823C8B">
      <w:pPr>
        <w:pStyle w:val="NormTop"/>
      </w:pPr>
      <w:r w:rsidRPr="00ED26F2">
        <w:rPr>
          <w:color w:val="0000FF"/>
        </w:rPr>
        <w:t>S2-2406288</w:t>
      </w:r>
      <w:r w:rsidRPr="00D53282">
        <w:t xml:space="preserve"> </w:t>
      </w:r>
      <w:r>
        <w:t>(P-CR) 23.700-66: KI#1 Conclusions update. (Source: NEC)</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KI#1 ' Network energy related information exposure'.</w:t>
      </w:r>
    </w:p>
    <w:p w14:paraId="23885155" w14:textId="77777777" w:rsidR="00823C8B" w:rsidRPr="005B25A1" w:rsidRDefault="00823C8B" w:rsidP="00823C8B">
      <w:pPr>
        <w:keepNext/>
        <w:keepLines/>
        <w:rPr>
          <w:b/>
          <w:bCs/>
        </w:rPr>
      </w:pPr>
      <w:r w:rsidRPr="005B25A1">
        <w:rPr>
          <w:b/>
          <w:bCs/>
        </w:rPr>
        <w:t>Convenor comment:</w:t>
      </w:r>
    </w:p>
    <w:p w14:paraId="3FA4E838"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590F0289" w14:textId="77777777" w:rsidR="00B56CC5" w:rsidRPr="005B25A1" w:rsidRDefault="00B56CC5" w:rsidP="00B56CC5">
      <w:pPr>
        <w:keepNext/>
        <w:keepLines/>
        <w:rPr>
          <w:b/>
          <w:bCs/>
        </w:rPr>
      </w:pPr>
      <w:r w:rsidRPr="005B25A1">
        <w:rPr>
          <w:b/>
          <w:bCs/>
        </w:rPr>
        <w:t>Parallel discussion:</w:t>
      </w:r>
    </w:p>
    <w:p w14:paraId="2FE12E31" w14:textId="77777777" w:rsidR="00B56CC5" w:rsidRPr="005B25A1" w:rsidRDefault="00B56CC5" w:rsidP="00B56CC5">
      <w:pPr>
        <w:keepNext/>
        <w:keepLines/>
      </w:pPr>
      <w:r w:rsidRPr="00B56CC5">
        <w:rPr>
          <w:color w:val="0000FF"/>
        </w:rPr>
        <w:t>Not handled</w:t>
      </w:r>
      <w:r>
        <w:t>.</w:t>
      </w:r>
    </w:p>
    <w:p w14:paraId="6CB5E145" w14:textId="77777777" w:rsidR="00B56CC5" w:rsidRPr="00EB0339" w:rsidRDefault="00B56CC5" w:rsidP="00B56CC5">
      <w:r w:rsidRPr="005B25A1">
        <w:rPr>
          <w:b/>
          <w:bCs/>
        </w:rPr>
        <w:t>Status:</w:t>
      </w:r>
      <w:r>
        <w:t xml:space="preserve"> </w:t>
      </w:r>
      <w:r w:rsidRPr="00B56CC5">
        <w:rPr>
          <w:color w:val="0000FF"/>
        </w:rPr>
        <w:t>Not handled</w:t>
      </w:r>
      <w:r>
        <w:t>.</w:t>
      </w:r>
    </w:p>
    <w:p w14:paraId="11CE6C88" w14:textId="77777777" w:rsidR="00823C8B" w:rsidRDefault="00823C8B" w:rsidP="00823C8B">
      <w:pPr>
        <w:pStyle w:val="NormTop"/>
      </w:pPr>
      <w:r w:rsidRPr="00ED26F2">
        <w:rPr>
          <w:color w:val="0000FF"/>
        </w:rPr>
        <w:t>S2-2406499</w:t>
      </w:r>
      <w:r w:rsidRPr="00D53282">
        <w:t xml:space="preserve"> </w:t>
      </w:r>
      <w:r>
        <w:t>(P-CR) 23.700-66: KI#1: Conclusion update and evaluation.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proposes the conclusion on KI#1: Network energy related information exposure.</w:t>
      </w:r>
    </w:p>
    <w:p w14:paraId="37265CDF" w14:textId="77777777" w:rsidR="00823C8B" w:rsidRPr="005B25A1" w:rsidRDefault="00823C8B" w:rsidP="00823C8B">
      <w:pPr>
        <w:keepNext/>
        <w:keepLines/>
        <w:rPr>
          <w:b/>
          <w:bCs/>
        </w:rPr>
      </w:pPr>
      <w:r w:rsidRPr="005B25A1">
        <w:rPr>
          <w:b/>
          <w:bCs/>
        </w:rPr>
        <w:t>Convenor comment:</w:t>
      </w:r>
    </w:p>
    <w:p w14:paraId="55C5AB15"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188FFB3F" w14:textId="77777777" w:rsidR="00B56CC5" w:rsidRPr="005B25A1" w:rsidRDefault="00B56CC5" w:rsidP="00B56CC5">
      <w:pPr>
        <w:keepNext/>
        <w:keepLines/>
        <w:rPr>
          <w:b/>
          <w:bCs/>
        </w:rPr>
      </w:pPr>
      <w:r w:rsidRPr="005B25A1">
        <w:rPr>
          <w:b/>
          <w:bCs/>
        </w:rPr>
        <w:t>Parallel discussion:</w:t>
      </w:r>
    </w:p>
    <w:p w14:paraId="66A65802" w14:textId="77777777" w:rsidR="00B56CC5" w:rsidRPr="005B25A1" w:rsidRDefault="00B56CC5" w:rsidP="00B56CC5">
      <w:pPr>
        <w:keepNext/>
        <w:keepLines/>
      </w:pPr>
      <w:r w:rsidRPr="00B56CC5">
        <w:rPr>
          <w:color w:val="0000FF"/>
        </w:rPr>
        <w:t>Not handled</w:t>
      </w:r>
      <w:r>
        <w:t>.</w:t>
      </w:r>
    </w:p>
    <w:p w14:paraId="168B2071" w14:textId="77777777" w:rsidR="00B56CC5" w:rsidRPr="00EB0339" w:rsidRDefault="00B56CC5" w:rsidP="00B56CC5">
      <w:r w:rsidRPr="005B25A1">
        <w:rPr>
          <w:b/>
          <w:bCs/>
        </w:rPr>
        <w:t>Status:</w:t>
      </w:r>
      <w:r>
        <w:t xml:space="preserve"> </w:t>
      </w:r>
      <w:r w:rsidRPr="00B56CC5">
        <w:rPr>
          <w:color w:val="0000FF"/>
        </w:rPr>
        <w:t>Not handled</w:t>
      </w:r>
      <w:r>
        <w:t>.</w:t>
      </w:r>
    </w:p>
    <w:p w14:paraId="3FDC6162" w14:textId="77777777" w:rsidR="00823C8B" w:rsidRDefault="00823C8B" w:rsidP="00823C8B">
      <w:pPr>
        <w:pStyle w:val="NormTop"/>
      </w:pPr>
      <w:r w:rsidRPr="00ED26F2">
        <w:rPr>
          <w:color w:val="0000FF"/>
        </w:rPr>
        <w:t>S2-2406582</w:t>
      </w:r>
      <w:r w:rsidRPr="00D53282">
        <w:t xml:space="preserve"> </w:t>
      </w:r>
      <w:r>
        <w:t>(P-CR) 23.700-66: KI#1: Conclusion update.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on the conclusion for key issue #1.</w:t>
      </w:r>
    </w:p>
    <w:p w14:paraId="0490C5FF" w14:textId="77777777" w:rsidR="00823C8B" w:rsidRPr="005B25A1" w:rsidRDefault="00823C8B" w:rsidP="00823C8B">
      <w:pPr>
        <w:keepNext/>
        <w:keepLines/>
        <w:rPr>
          <w:b/>
          <w:bCs/>
        </w:rPr>
      </w:pPr>
      <w:r w:rsidRPr="005B25A1">
        <w:rPr>
          <w:b/>
          <w:bCs/>
        </w:rPr>
        <w:t>Convenor comment:</w:t>
      </w:r>
    </w:p>
    <w:p w14:paraId="41086F80"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72684F1D" w14:textId="77777777" w:rsidR="00B56CC5" w:rsidRPr="005B25A1" w:rsidRDefault="00B56CC5" w:rsidP="00B56CC5">
      <w:pPr>
        <w:keepNext/>
        <w:keepLines/>
        <w:rPr>
          <w:b/>
          <w:bCs/>
        </w:rPr>
      </w:pPr>
      <w:r w:rsidRPr="005B25A1">
        <w:rPr>
          <w:b/>
          <w:bCs/>
        </w:rPr>
        <w:t>Parallel discussion:</w:t>
      </w:r>
    </w:p>
    <w:p w14:paraId="26AFF0FD" w14:textId="77777777" w:rsidR="00B56CC5" w:rsidRPr="005B25A1" w:rsidRDefault="00B56CC5" w:rsidP="00B56CC5">
      <w:pPr>
        <w:keepNext/>
        <w:keepLines/>
      </w:pPr>
      <w:r w:rsidRPr="00B56CC5">
        <w:rPr>
          <w:color w:val="0000FF"/>
        </w:rPr>
        <w:t>Not handled</w:t>
      </w:r>
      <w:r>
        <w:t>.</w:t>
      </w:r>
    </w:p>
    <w:p w14:paraId="46BCF1A7" w14:textId="77777777" w:rsidR="00B56CC5" w:rsidRPr="00EB0339" w:rsidRDefault="00B56CC5" w:rsidP="00B56CC5">
      <w:r w:rsidRPr="005B25A1">
        <w:rPr>
          <w:b/>
          <w:bCs/>
        </w:rPr>
        <w:t>Status:</w:t>
      </w:r>
      <w:r>
        <w:t xml:space="preserve"> </w:t>
      </w:r>
      <w:r w:rsidRPr="00B56CC5">
        <w:rPr>
          <w:color w:val="0000FF"/>
        </w:rPr>
        <w:t>Not handled</w:t>
      </w:r>
      <w:r>
        <w:t>.</w:t>
      </w:r>
    </w:p>
    <w:p w14:paraId="7CC7E68A" w14:textId="77777777" w:rsidR="00823C8B" w:rsidRDefault="00823C8B" w:rsidP="00823C8B">
      <w:pPr>
        <w:pStyle w:val="NormTop"/>
      </w:pPr>
      <w:r w:rsidRPr="00ED26F2">
        <w:rPr>
          <w:color w:val="0000FF"/>
        </w:rPr>
        <w:lastRenderedPageBreak/>
        <w:t>S2-2406610</w:t>
      </w:r>
      <w:r w:rsidRPr="00D53282">
        <w:t xml:space="preserve"> </w:t>
      </w:r>
      <w:r>
        <w:t>(P-CR) 23.700-66: KI#1,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the KI#1 to add more principles and remove the EN.</w:t>
      </w:r>
    </w:p>
    <w:p w14:paraId="1BE43572" w14:textId="77777777" w:rsidR="00823C8B" w:rsidRPr="005B25A1" w:rsidRDefault="00823C8B" w:rsidP="00823C8B">
      <w:pPr>
        <w:keepNext/>
        <w:keepLines/>
        <w:rPr>
          <w:b/>
          <w:bCs/>
        </w:rPr>
      </w:pPr>
      <w:r w:rsidRPr="005B25A1">
        <w:rPr>
          <w:b/>
          <w:bCs/>
        </w:rPr>
        <w:t>Convenor comment:</w:t>
      </w:r>
    </w:p>
    <w:p w14:paraId="1CE30CE4"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598F620B" w14:textId="77777777" w:rsidR="00B56CC5" w:rsidRPr="005B25A1" w:rsidRDefault="00B56CC5" w:rsidP="00B56CC5">
      <w:pPr>
        <w:keepNext/>
        <w:keepLines/>
        <w:rPr>
          <w:b/>
          <w:bCs/>
        </w:rPr>
      </w:pPr>
      <w:r w:rsidRPr="005B25A1">
        <w:rPr>
          <w:b/>
          <w:bCs/>
        </w:rPr>
        <w:t>Parallel discussion:</w:t>
      </w:r>
    </w:p>
    <w:p w14:paraId="6CB119AF" w14:textId="77777777" w:rsidR="00B56CC5" w:rsidRPr="005B25A1" w:rsidRDefault="00B56CC5" w:rsidP="00B56CC5">
      <w:pPr>
        <w:keepNext/>
        <w:keepLines/>
      </w:pPr>
      <w:r w:rsidRPr="00B56CC5">
        <w:rPr>
          <w:color w:val="0000FF"/>
        </w:rPr>
        <w:t>Not handled</w:t>
      </w:r>
      <w:r>
        <w:t>.</w:t>
      </w:r>
    </w:p>
    <w:p w14:paraId="613338AC" w14:textId="77777777" w:rsidR="00B56CC5" w:rsidRPr="00EB0339" w:rsidRDefault="00B56CC5" w:rsidP="00B56CC5">
      <w:r w:rsidRPr="005B25A1">
        <w:rPr>
          <w:b/>
          <w:bCs/>
        </w:rPr>
        <w:t>Status:</w:t>
      </w:r>
      <w:r>
        <w:t xml:space="preserve"> </w:t>
      </w:r>
      <w:r w:rsidRPr="00B56CC5">
        <w:rPr>
          <w:color w:val="0000FF"/>
        </w:rPr>
        <w:t>Not handled</w:t>
      </w:r>
      <w:r>
        <w:t>.</w:t>
      </w:r>
    </w:p>
    <w:p w14:paraId="04BA45B2" w14:textId="77777777" w:rsidR="00823C8B" w:rsidRDefault="00823C8B" w:rsidP="00823C8B">
      <w:pPr>
        <w:pStyle w:val="NormTop"/>
      </w:pPr>
      <w:r w:rsidRPr="00ED26F2">
        <w:rPr>
          <w:color w:val="0000FF"/>
        </w:rPr>
        <w:t>S2-2406613</w:t>
      </w:r>
      <w:r w:rsidRPr="00D53282">
        <w:t xml:space="preserve"> </w:t>
      </w:r>
      <w:r>
        <w:t>(P-CR) 23.700-66: Conclusion proposal architecture impact.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the conclusion on the architecture impact for all KIs.</w:t>
      </w:r>
    </w:p>
    <w:p w14:paraId="79105E08" w14:textId="77777777" w:rsidR="00823C8B" w:rsidRPr="005B25A1" w:rsidRDefault="00823C8B" w:rsidP="00823C8B">
      <w:pPr>
        <w:keepNext/>
        <w:keepLines/>
        <w:rPr>
          <w:b/>
          <w:bCs/>
        </w:rPr>
      </w:pPr>
      <w:r w:rsidRPr="005B25A1">
        <w:rPr>
          <w:b/>
          <w:bCs/>
        </w:rPr>
        <w:t>Convenor comment:</w:t>
      </w:r>
    </w:p>
    <w:p w14:paraId="03F444BB"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0512001F" w14:textId="77777777" w:rsidR="00B56CC5" w:rsidRPr="005B25A1" w:rsidRDefault="00B56CC5" w:rsidP="00B56CC5">
      <w:pPr>
        <w:keepNext/>
        <w:keepLines/>
        <w:rPr>
          <w:b/>
          <w:bCs/>
        </w:rPr>
      </w:pPr>
      <w:r w:rsidRPr="005B25A1">
        <w:rPr>
          <w:b/>
          <w:bCs/>
        </w:rPr>
        <w:t>Parallel discussion:</w:t>
      </w:r>
    </w:p>
    <w:p w14:paraId="1E9B4C60" w14:textId="77777777" w:rsidR="00B56CC5" w:rsidRPr="005B25A1" w:rsidRDefault="00B56CC5" w:rsidP="00B56CC5">
      <w:pPr>
        <w:keepNext/>
        <w:keepLines/>
      </w:pPr>
      <w:r w:rsidRPr="00B56CC5">
        <w:rPr>
          <w:color w:val="0000FF"/>
        </w:rPr>
        <w:t>Not handled</w:t>
      </w:r>
      <w:r>
        <w:t>.</w:t>
      </w:r>
    </w:p>
    <w:p w14:paraId="46CDD1AC" w14:textId="77777777" w:rsidR="00B56CC5" w:rsidRPr="00EB0339" w:rsidRDefault="00B56CC5" w:rsidP="00B56CC5">
      <w:r w:rsidRPr="005B25A1">
        <w:rPr>
          <w:b/>
          <w:bCs/>
        </w:rPr>
        <w:t>Status:</w:t>
      </w:r>
      <w:r>
        <w:t xml:space="preserve"> </w:t>
      </w:r>
      <w:r w:rsidRPr="00B56CC5">
        <w:rPr>
          <w:color w:val="0000FF"/>
        </w:rPr>
        <w:t>Not handled</w:t>
      </w:r>
      <w:r>
        <w:t>.</w:t>
      </w:r>
    </w:p>
    <w:p w14:paraId="34FC94F3" w14:textId="77777777" w:rsidR="00823C8B" w:rsidRDefault="00823C8B" w:rsidP="00823C8B">
      <w:pPr>
        <w:pStyle w:val="NormTop"/>
      </w:pPr>
      <w:r w:rsidRPr="00ED26F2">
        <w:rPr>
          <w:color w:val="0000FF"/>
        </w:rPr>
        <w:t>S2-2406675</w:t>
      </w:r>
      <w:r w:rsidRPr="00D53282">
        <w:t xml:space="preserve"> </w:t>
      </w:r>
      <w:r>
        <w:t>(P-CR) 23.700-66: Conclusion update for KI#1: Energy related information reported from RAN node. (Source: Qualcomm Incorporated, Vodafone)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regarding energy related information reporting from RAN node.</w:t>
      </w:r>
    </w:p>
    <w:p w14:paraId="58EB05A4" w14:textId="77777777" w:rsidR="00823C8B" w:rsidRPr="005B25A1" w:rsidRDefault="00823C8B" w:rsidP="00823C8B">
      <w:pPr>
        <w:keepNext/>
        <w:keepLines/>
        <w:rPr>
          <w:b/>
          <w:bCs/>
        </w:rPr>
      </w:pPr>
      <w:r w:rsidRPr="005B25A1">
        <w:rPr>
          <w:b/>
          <w:bCs/>
        </w:rPr>
        <w:t>Convenor comment:</w:t>
      </w:r>
    </w:p>
    <w:p w14:paraId="4B445CD6"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60F1824F" w14:textId="77777777" w:rsidR="00B56CC5" w:rsidRPr="005B25A1" w:rsidRDefault="00B56CC5" w:rsidP="00B56CC5">
      <w:pPr>
        <w:keepNext/>
        <w:keepLines/>
        <w:rPr>
          <w:b/>
          <w:bCs/>
        </w:rPr>
      </w:pPr>
      <w:r w:rsidRPr="005B25A1">
        <w:rPr>
          <w:b/>
          <w:bCs/>
        </w:rPr>
        <w:t>Parallel discussion:</w:t>
      </w:r>
    </w:p>
    <w:p w14:paraId="2C20EDD6" w14:textId="77777777" w:rsidR="00B56CC5" w:rsidRPr="005B25A1" w:rsidRDefault="00B56CC5" w:rsidP="00B56CC5">
      <w:pPr>
        <w:keepNext/>
        <w:keepLines/>
      </w:pPr>
      <w:r w:rsidRPr="00B56CC5">
        <w:rPr>
          <w:color w:val="0000FF"/>
        </w:rPr>
        <w:t>Not handled</w:t>
      </w:r>
      <w:r>
        <w:t>.</w:t>
      </w:r>
    </w:p>
    <w:p w14:paraId="0650FC1E" w14:textId="77777777" w:rsidR="00B56CC5" w:rsidRPr="00EB0339" w:rsidRDefault="00B56CC5" w:rsidP="00B56CC5">
      <w:r w:rsidRPr="005B25A1">
        <w:rPr>
          <w:b/>
          <w:bCs/>
        </w:rPr>
        <w:t>Status:</w:t>
      </w:r>
      <w:r>
        <w:t xml:space="preserve"> </w:t>
      </w:r>
      <w:r w:rsidRPr="00B56CC5">
        <w:rPr>
          <w:color w:val="0000FF"/>
        </w:rPr>
        <w:t>Not handled</w:t>
      </w:r>
      <w:r>
        <w:t>.</w:t>
      </w:r>
    </w:p>
    <w:p w14:paraId="5CB3CF67"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Conclusion</w:t>
      </w:r>
    </w:p>
    <w:p w14:paraId="79288FF6" w14:textId="77777777" w:rsidR="00823C8B" w:rsidRDefault="00823C8B" w:rsidP="00823C8B">
      <w:pPr>
        <w:pStyle w:val="NormTop"/>
      </w:pPr>
      <w:r w:rsidRPr="00ED26F2">
        <w:rPr>
          <w:color w:val="0000FF"/>
        </w:rPr>
        <w:t>S2-2406837</w:t>
      </w:r>
      <w:r w:rsidRPr="00D53282">
        <w:t xml:space="preserve"> </w:t>
      </w:r>
      <w:r>
        <w:t>(P-CR) 23.700-66: Conclusion for KI#2. (Source: Samsung, Lenovo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for key issue #2, based on the outcomes from the NWM discussions.</w:t>
      </w:r>
    </w:p>
    <w:p w14:paraId="2427BFA3" w14:textId="77777777" w:rsidR="00823C8B" w:rsidRPr="005B25A1" w:rsidRDefault="00823C8B" w:rsidP="00823C8B">
      <w:pPr>
        <w:keepNext/>
        <w:keepLines/>
        <w:rPr>
          <w:b/>
          <w:bCs/>
        </w:rPr>
      </w:pPr>
      <w:r w:rsidRPr="005B25A1">
        <w:rPr>
          <w:b/>
          <w:bCs/>
        </w:rPr>
        <w:t>Convenor comment:</w:t>
      </w:r>
    </w:p>
    <w:p w14:paraId="23EFA004" w14:textId="77777777" w:rsidR="00823C8B" w:rsidRPr="005B25A1" w:rsidRDefault="00823C8B" w:rsidP="00823C8B">
      <w:pPr>
        <w:keepNext/>
        <w:keepLines/>
      </w:pPr>
      <w:r w:rsidRPr="005B25A1">
        <w:t>Handle (baseline).</w:t>
      </w:r>
    </w:p>
    <w:p w14:paraId="3ADA7E17" w14:textId="77777777" w:rsidR="00823C8B" w:rsidRPr="005B25A1" w:rsidRDefault="00823C8B" w:rsidP="00823C8B">
      <w:pPr>
        <w:keepNext/>
        <w:keepLines/>
        <w:rPr>
          <w:b/>
          <w:bCs/>
        </w:rPr>
      </w:pPr>
      <w:r w:rsidRPr="005B25A1">
        <w:rPr>
          <w:b/>
          <w:bCs/>
        </w:rPr>
        <w:t>Parallel discussion:</w:t>
      </w:r>
    </w:p>
    <w:p w14:paraId="6B23FA84" w14:textId="77777777" w:rsidR="00823C8B" w:rsidRPr="00B81031" w:rsidRDefault="00823C8B" w:rsidP="00823C8B">
      <w:pPr>
        <w:keepNext/>
        <w:keepLines/>
        <w:rPr>
          <w:i/>
        </w:rPr>
      </w:pPr>
      <w:r>
        <w:rPr>
          <w:i/>
        </w:rPr>
        <w:t xml:space="preserve">Revised in parallel session to </w:t>
      </w:r>
      <w:r w:rsidRPr="00ED26F2">
        <w:rPr>
          <w:i/>
          <w:color w:val="0000FF"/>
        </w:rPr>
        <w:t>S2-2406990</w:t>
      </w:r>
      <w:r>
        <w:rPr>
          <w:i/>
        </w:rPr>
        <w:t>.</w:t>
      </w:r>
    </w:p>
    <w:p w14:paraId="5E4E82B4" w14:textId="77777777" w:rsidR="00823C8B" w:rsidRPr="00B81031" w:rsidRDefault="00823C8B" w:rsidP="00823C8B">
      <w:pPr>
        <w:keepNext/>
        <w:keepLines/>
        <w:rPr>
          <w:i/>
        </w:rPr>
      </w:pPr>
      <w:r>
        <w:rPr>
          <w:i/>
        </w:rPr>
        <w:t xml:space="preserve">Revised in parallel session to </w:t>
      </w:r>
      <w:r w:rsidRPr="00ED26F2">
        <w:rPr>
          <w:i/>
          <w:color w:val="0000FF"/>
        </w:rPr>
        <w:t>S2-2407057</w:t>
      </w:r>
      <w:r>
        <w:rPr>
          <w:i/>
        </w:rPr>
        <w:t>.</w:t>
      </w:r>
    </w:p>
    <w:p w14:paraId="04F90AD6" w14:textId="77777777" w:rsidR="00823C8B" w:rsidRPr="00B81031" w:rsidRDefault="00823C8B" w:rsidP="00823C8B">
      <w:pPr>
        <w:keepNext/>
        <w:keepLines/>
        <w:rPr>
          <w:i/>
        </w:rPr>
      </w:pPr>
      <w:r>
        <w:rPr>
          <w:i/>
        </w:rPr>
        <w:t xml:space="preserve">Revised in parallel session to </w:t>
      </w:r>
      <w:r w:rsidRPr="00ED26F2">
        <w:rPr>
          <w:i/>
          <w:color w:val="0000FF"/>
        </w:rPr>
        <w:t>S2-2407078</w:t>
      </w:r>
      <w:r>
        <w:rPr>
          <w:i/>
        </w:rPr>
        <w:t>.</w:t>
      </w:r>
    </w:p>
    <w:p w14:paraId="6121663E" w14:textId="77777777" w:rsidR="00823C8B" w:rsidRPr="005B25A1" w:rsidRDefault="00823C8B" w:rsidP="00823C8B">
      <w:pPr>
        <w:keepNext/>
        <w:keepLines/>
        <w:rPr>
          <w:b/>
          <w:bCs/>
        </w:rPr>
      </w:pPr>
      <w:r w:rsidRPr="005B25A1">
        <w:rPr>
          <w:b/>
          <w:bCs/>
        </w:rPr>
        <w:t>Plenary Discussion:</w:t>
      </w:r>
    </w:p>
    <w:p w14:paraId="16F31E6F" w14:textId="257D43CF" w:rsidR="00C05C67" w:rsidRDefault="00C05C67" w:rsidP="00A120F3">
      <w:pPr>
        <w:keepNext/>
        <w:keepLines/>
      </w:pPr>
      <w:r>
        <w:t xml:space="preserve">There were some issues raised and it was proposed to replace the bullets with a note. This was left for off-line discussion and revised to </w:t>
      </w:r>
      <w:r w:rsidRPr="00CE3EC0">
        <w:rPr>
          <w:color w:val="0000FF"/>
        </w:rPr>
        <w:t>S2-2</w:t>
      </w:r>
      <w:r>
        <w:rPr>
          <w:color w:val="0000FF"/>
        </w:rPr>
        <w:t>407360</w:t>
      </w:r>
      <w:r>
        <w:t>.</w:t>
      </w:r>
    </w:p>
    <w:p w14:paraId="5FCCFD87" w14:textId="77777777" w:rsidR="000D0592" w:rsidRDefault="000D0592" w:rsidP="00823C8B">
      <w:pPr>
        <w:keepNext/>
        <w:keepLines/>
      </w:pPr>
      <w:r>
        <w:t xml:space="preserve">Vodafone commented that the note indicating that roaming is not supported is not acceptable. This was removed and other corrections made and this was revised to </w:t>
      </w:r>
      <w:r w:rsidRPr="00CE3EC0">
        <w:rPr>
          <w:color w:val="0000FF"/>
        </w:rPr>
        <w:t>S2-2</w:t>
      </w:r>
      <w:r>
        <w:rPr>
          <w:color w:val="0000FF"/>
        </w:rPr>
        <w:t>407362</w:t>
      </w:r>
      <w:r>
        <w:t>.</w:t>
      </w:r>
    </w:p>
    <w:p w14:paraId="595C42B2" w14:textId="0E467EF0" w:rsidR="00823C8B" w:rsidRPr="000D0592" w:rsidRDefault="000D0592" w:rsidP="00823C8B">
      <w:pPr>
        <w:keepNext/>
        <w:keepLines/>
      </w:pPr>
      <w:r>
        <w:t xml:space="preserve">This was </w:t>
      </w:r>
      <w:r w:rsidRPr="00C3284B">
        <w:rPr>
          <w:color w:val="FF0000"/>
          <w:lang w:eastAsia="en-US"/>
        </w:rPr>
        <w:t>approved</w:t>
      </w:r>
      <w:r>
        <w:t>.</w:t>
      </w:r>
    </w:p>
    <w:p w14:paraId="43778F44" w14:textId="6A104C28" w:rsidR="00823C8B" w:rsidRPr="00EB0339" w:rsidRDefault="00823C8B" w:rsidP="00823C8B">
      <w:r w:rsidRPr="005B25A1">
        <w:rPr>
          <w:b/>
          <w:bCs/>
        </w:rPr>
        <w:t>Status:</w:t>
      </w:r>
      <w:r>
        <w:t xml:space="preserve"> </w:t>
      </w:r>
      <w:r w:rsidR="000D0592" w:rsidRPr="00C3284B">
        <w:rPr>
          <w:color w:val="FF0000"/>
          <w:lang w:eastAsia="en-US"/>
        </w:rPr>
        <w:t>Approved</w:t>
      </w:r>
      <w:r w:rsidR="000D0592">
        <w:t>.</w:t>
      </w:r>
    </w:p>
    <w:p w14:paraId="5CBFED0E" w14:textId="77777777" w:rsidR="00823C8B" w:rsidRDefault="00823C8B" w:rsidP="00823C8B">
      <w:pPr>
        <w:pStyle w:val="NormTop"/>
      </w:pPr>
      <w:r w:rsidRPr="00ED26F2">
        <w:rPr>
          <w:color w:val="0000FF"/>
        </w:rPr>
        <w:t>S2-2405982</w:t>
      </w:r>
      <w:r w:rsidRPr="00D53282">
        <w:t xml:space="preserve"> </w:t>
      </w:r>
      <w:r>
        <w:t>(P-CR) 23.700-66: Conclusions for KI#2. (Source: CATT, China Mobile, vivo, China Telecom, China Unicom, KDDI)</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KI#2 'Subscription and policy control to support energy efficiency and energy saving as service criteria'.</w:t>
      </w:r>
    </w:p>
    <w:p w14:paraId="49F62B9F" w14:textId="77777777" w:rsidR="00823C8B" w:rsidRPr="005B25A1" w:rsidRDefault="00823C8B" w:rsidP="00823C8B">
      <w:pPr>
        <w:keepNext/>
        <w:keepLines/>
        <w:rPr>
          <w:b/>
          <w:bCs/>
        </w:rPr>
      </w:pPr>
      <w:r w:rsidRPr="005B25A1">
        <w:rPr>
          <w:b/>
          <w:bCs/>
        </w:rPr>
        <w:t>Convenor comment:</w:t>
      </w:r>
    </w:p>
    <w:p w14:paraId="03F43E12"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4BFDDAB5" w14:textId="77777777" w:rsidR="00823C8B" w:rsidRPr="005B25A1" w:rsidRDefault="00823C8B" w:rsidP="00823C8B">
      <w:pPr>
        <w:keepNext/>
        <w:keepLines/>
        <w:rPr>
          <w:b/>
          <w:bCs/>
        </w:rPr>
      </w:pPr>
      <w:r w:rsidRPr="005B25A1">
        <w:rPr>
          <w:b/>
          <w:bCs/>
        </w:rPr>
        <w:t>Parallel discussion:</w:t>
      </w:r>
    </w:p>
    <w:p w14:paraId="64BC24FF" w14:textId="77777777" w:rsidR="00823C8B" w:rsidRPr="00B81031" w:rsidRDefault="00823C8B" w:rsidP="00823C8B">
      <w:pPr>
        <w:keepNext/>
        <w:keepLines/>
        <w:rPr>
          <w:i/>
        </w:rPr>
      </w:pPr>
      <w:r>
        <w:rPr>
          <w:i/>
        </w:rPr>
        <w:t xml:space="preserve">Revision of </w:t>
      </w:r>
      <w:r w:rsidRPr="00ED26F2">
        <w:rPr>
          <w:i/>
          <w:color w:val="0000FF"/>
        </w:rPr>
        <w:t>S2-2405838</w:t>
      </w:r>
      <w:r>
        <w:rPr>
          <w:i/>
        </w:rPr>
        <w:t xml:space="preserve"> from SA WG2#162.</w:t>
      </w:r>
    </w:p>
    <w:p w14:paraId="221AD84E" w14:textId="77777777" w:rsidR="00DA3254" w:rsidRPr="005B25A1" w:rsidRDefault="00DA3254" w:rsidP="00DA3254">
      <w:pPr>
        <w:keepNext/>
        <w:keepLines/>
      </w:pPr>
      <w:r w:rsidRPr="00B56CC5">
        <w:rPr>
          <w:color w:val="0000FF"/>
        </w:rPr>
        <w:t>Not handled</w:t>
      </w:r>
      <w:r>
        <w:t>.</w:t>
      </w:r>
    </w:p>
    <w:p w14:paraId="7AE8F4D6" w14:textId="77777777" w:rsidR="00DA3254" w:rsidRPr="00EB0339" w:rsidRDefault="00DA3254" w:rsidP="00DA3254">
      <w:r w:rsidRPr="005B25A1">
        <w:rPr>
          <w:b/>
          <w:bCs/>
        </w:rPr>
        <w:t>Status:</w:t>
      </w:r>
      <w:r>
        <w:t xml:space="preserve"> </w:t>
      </w:r>
      <w:r w:rsidRPr="00B56CC5">
        <w:rPr>
          <w:color w:val="0000FF"/>
        </w:rPr>
        <w:t>Not handled</w:t>
      </w:r>
      <w:r>
        <w:t>.</w:t>
      </w:r>
    </w:p>
    <w:p w14:paraId="4B340552" w14:textId="77777777" w:rsidR="00823C8B" w:rsidRDefault="00823C8B" w:rsidP="00823C8B">
      <w:pPr>
        <w:pStyle w:val="NormTop"/>
      </w:pPr>
      <w:r w:rsidRPr="00ED26F2">
        <w:rPr>
          <w:color w:val="0000FF"/>
        </w:rPr>
        <w:t>S2-2405998</w:t>
      </w:r>
      <w:r w:rsidRPr="00D53282">
        <w:t xml:space="preserve"> </w:t>
      </w:r>
      <w:r>
        <w:t>(P-CR) 23.700-66: KI#2, Interim conclusion.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KI#2.</w:t>
      </w:r>
    </w:p>
    <w:p w14:paraId="25BCF0F5" w14:textId="77777777" w:rsidR="00823C8B" w:rsidRPr="005B25A1" w:rsidRDefault="00823C8B" w:rsidP="00823C8B">
      <w:pPr>
        <w:keepNext/>
        <w:keepLines/>
        <w:rPr>
          <w:b/>
          <w:bCs/>
        </w:rPr>
      </w:pPr>
      <w:r w:rsidRPr="005B25A1">
        <w:rPr>
          <w:b/>
          <w:bCs/>
        </w:rPr>
        <w:t>Convenor comment:</w:t>
      </w:r>
    </w:p>
    <w:p w14:paraId="5C74BC7F"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6BE4C86A" w14:textId="77777777" w:rsidR="00B56CC5" w:rsidRPr="005B25A1" w:rsidRDefault="00B56CC5" w:rsidP="00B56CC5">
      <w:pPr>
        <w:keepNext/>
        <w:keepLines/>
        <w:rPr>
          <w:b/>
          <w:bCs/>
        </w:rPr>
      </w:pPr>
      <w:r w:rsidRPr="005B25A1">
        <w:rPr>
          <w:b/>
          <w:bCs/>
        </w:rPr>
        <w:t>Parallel discussion:</w:t>
      </w:r>
    </w:p>
    <w:p w14:paraId="42E96938" w14:textId="77777777" w:rsidR="00B56CC5" w:rsidRPr="005B25A1" w:rsidRDefault="00B56CC5" w:rsidP="00B56CC5">
      <w:pPr>
        <w:keepNext/>
        <w:keepLines/>
      </w:pPr>
      <w:r w:rsidRPr="00B56CC5">
        <w:rPr>
          <w:color w:val="0000FF"/>
        </w:rPr>
        <w:t>Not handled</w:t>
      </w:r>
      <w:r>
        <w:t>.</w:t>
      </w:r>
    </w:p>
    <w:p w14:paraId="0F76539A" w14:textId="77777777" w:rsidR="00B56CC5" w:rsidRPr="00EB0339" w:rsidRDefault="00B56CC5" w:rsidP="00B56CC5">
      <w:r w:rsidRPr="005B25A1">
        <w:rPr>
          <w:b/>
          <w:bCs/>
        </w:rPr>
        <w:t>Status:</w:t>
      </w:r>
      <w:r>
        <w:t xml:space="preserve"> </w:t>
      </w:r>
      <w:r w:rsidRPr="00B56CC5">
        <w:rPr>
          <w:color w:val="0000FF"/>
        </w:rPr>
        <w:t>Not handled</w:t>
      </w:r>
      <w:r>
        <w:t>.</w:t>
      </w:r>
    </w:p>
    <w:p w14:paraId="7D6DD461" w14:textId="77777777" w:rsidR="00823C8B" w:rsidRDefault="00823C8B" w:rsidP="00823C8B">
      <w:pPr>
        <w:pStyle w:val="NormTop"/>
      </w:pPr>
      <w:r w:rsidRPr="00ED26F2">
        <w:rPr>
          <w:color w:val="0000FF"/>
        </w:rPr>
        <w:lastRenderedPageBreak/>
        <w:t>S2-2406056</w:t>
      </w:r>
      <w:r w:rsidRPr="00D53282">
        <w:t xml:space="preserve"> </w:t>
      </w:r>
      <w:r>
        <w:t>(P-CR) 23.700-66: Conclusions for KI#2.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KI#2 ' Subscription and policy control to support energy efficiency and energy saving as service criteria '.</w:t>
      </w:r>
    </w:p>
    <w:p w14:paraId="79797995" w14:textId="77777777" w:rsidR="00823C8B" w:rsidRPr="005B25A1" w:rsidRDefault="00823C8B" w:rsidP="00823C8B">
      <w:pPr>
        <w:keepNext/>
        <w:keepLines/>
        <w:rPr>
          <w:b/>
          <w:bCs/>
        </w:rPr>
      </w:pPr>
      <w:r w:rsidRPr="005B25A1">
        <w:rPr>
          <w:b/>
          <w:bCs/>
        </w:rPr>
        <w:t>Convenor comment:</w:t>
      </w:r>
    </w:p>
    <w:p w14:paraId="443A3C25"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4971EEA5" w14:textId="77777777" w:rsidR="00B56CC5" w:rsidRPr="005B25A1" w:rsidRDefault="00B56CC5" w:rsidP="00B56CC5">
      <w:pPr>
        <w:keepNext/>
        <w:keepLines/>
        <w:rPr>
          <w:b/>
          <w:bCs/>
        </w:rPr>
      </w:pPr>
      <w:r w:rsidRPr="005B25A1">
        <w:rPr>
          <w:b/>
          <w:bCs/>
        </w:rPr>
        <w:t>Parallel discussion:</w:t>
      </w:r>
    </w:p>
    <w:p w14:paraId="32DD1685" w14:textId="77777777" w:rsidR="00B56CC5" w:rsidRPr="005B25A1" w:rsidRDefault="00B56CC5" w:rsidP="00B56CC5">
      <w:pPr>
        <w:keepNext/>
        <w:keepLines/>
      </w:pPr>
      <w:r w:rsidRPr="00B56CC5">
        <w:rPr>
          <w:color w:val="0000FF"/>
        </w:rPr>
        <w:t>Not handled</w:t>
      </w:r>
      <w:r>
        <w:t>.</w:t>
      </w:r>
    </w:p>
    <w:p w14:paraId="66B5B957" w14:textId="77777777" w:rsidR="00B56CC5" w:rsidRPr="00EB0339" w:rsidRDefault="00B56CC5" w:rsidP="00B56CC5">
      <w:r w:rsidRPr="005B25A1">
        <w:rPr>
          <w:b/>
          <w:bCs/>
        </w:rPr>
        <w:t>Status:</w:t>
      </w:r>
      <w:r>
        <w:t xml:space="preserve"> </w:t>
      </w:r>
      <w:r w:rsidRPr="00B56CC5">
        <w:rPr>
          <w:color w:val="0000FF"/>
        </w:rPr>
        <w:t>Not handled</w:t>
      </w:r>
      <w:r>
        <w:t>.</w:t>
      </w:r>
    </w:p>
    <w:p w14:paraId="1EAAD329" w14:textId="77777777" w:rsidR="00823C8B" w:rsidRDefault="00823C8B" w:rsidP="00823C8B">
      <w:pPr>
        <w:pStyle w:val="NormTop"/>
      </w:pPr>
      <w:r w:rsidRPr="00ED26F2">
        <w:rPr>
          <w:color w:val="0000FF"/>
        </w:rPr>
        <w:t>S2-2406086</w:t>
      </w:r>
      <w:r w:rsidRPr="00D53282">
        <w:t xml:space="preserve"> </w:t>
      </w:r>
      <w:r>
        <w:t>(P-CR) 23.700-66: KI#2, Conclusion for BDT Policy Negotiation with energy related information .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It is proposed to update the conclusion on KI#2.</w:t>
      </w:r>
    </w:p>
    <w:p w14:paraId="1A739A46" w14:textId="77777777" w:rsidR="00823C8B" w:rsidRPr="005B25A1" w:rsidRDefault="00823C8B" w:rsidP="00823C8B">
      <w:pPr>
        <w:keepNext/>
        <w:keepLines/>
        <w:rPr>
          <w:b/>
          <w:bCs/>
        </w:rPr>
      </w:pPr>
      <w:r w:rsidRPr="005B25A1">
        <w:rPr>
          <w:b/>
          <w:bCs/>
        </w:rPr>
        <w:t>Convenor comment:</w:t>
      </w:r>
    </w:p>
    <w:p w14:paraId="5FF239C2"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64943451" w14:textId="77777777" w:rsidR="00B56CC5" w:rsidRPr="005B25A1" w:rsidRDefault="00B56CC5" w:rsidP="00B56CC5">
      <w:pPr>
        <w:keepNext/>
        <w:keepLines/>
        <w:rPr>
          <w:b/>
          <w:bCs/>
        </w:rPr>
      </w:pPr>
      <w:r w:rsidRPr="005B25A1">
        <w:rPr>
          <w:b/>
          <w:bCs/>
        </w:rPr>
        <w:t>Parallel discussion:</w:t>
      </w:r>
    </w:p>
    <w:p w14:paraId="24A7EEFB" w14:textId="77777777" w:rsidR="00B56CC5" w:rsidRPr="005B25A1" w:rsidRDefault="00B56CC5" w:rsidP="00B56CC5">
      <w:pPr>
        <w:keepNext/>
        <w:keepLines/>
      </w:pPr>
      <w:r w:rsidRPr="00B56CC5">
        <w:rPr>
          <w:color w:val="0000FF"/>
        </w:rPr>
        <w:t>Not handled</w:t>
      </w:r>
      <w:r>
        <w:t>.</w:t>
      </w:r>
    </w:p>
    <w:p w14:paraId="5987C7B5" w14:textId="77777777" w:rsidR="00B56CC5" w:rsidRPr="00EB0339" w:rsidRDefault="00B56CC5" w:rsidP="00B56CC5">
      <w:r w:rsidRPr="005B25A1">
        <w:rPr>
          <w:b/>
          <w:bCs/>
        </w:rPr>
        <w:t>Status:</w:t>
      </w:r>
      <w:r>
        <w:t xml:space="preserve"> </w:t>
      </w:r>
      <w:r w:rsidRPr="00B56CC5">
        <w:rPr>
          <w:color w:val="0000FF"/>
        </w:rPr>
        <w:t>Not handled</w:t>
      </w:r>
      <w:r>
        <w:t>.</w:t>
      </w:r>
    </w:p>
    <w:p w14:paraId="6D15E002" w14:textId="77777777" w:rsidR="00823C8B" w:rsidRDefault="00823C8B" w:rsidP="00823C8B">
      <w:pPr>
        <w:pStyle w:val="NormTop"/>
      </w:pPr>
      <w:r w:rsidRPr="00ED26F2">
        <w:rPr>
          <w:color w:val="0000FF"/>
        </w:rPr>
        <w:t>S2-2406183</w:t>
      </w:r>
      <w:r w:rsidRPr="00D53282">
        <w:t xml:space="preserve"> </w:t>
      </w:r>
      <w:r>
        <w:t>(P-CR) 23.700-66: KI#1 and 2: Conclusions and General approach (Source: Ericsson)</w:t>
      </w:r>
      <w:r>
        <w:br/>
      </w:r>
      <w:r w:rsidRPr="00D53282">
        <w:rPr>
          <w:b/>
        </w:rPr>
        <w:t>Document for:</w:t>
      </w:r>
      <w:r w:rsidRPr="00D53282">
        <w:t xml:space="preserve"> </w:t>
      </w:r>
      <w:r>
        <w:t>Approval</w:t>
      </w:r>
      <w:r>
        <w:br/>
      </w:r>
      <w:r w:rsidRPr="00D53282">
        <w:rPr>
          <w:b/>
        </w:rPr>
        <w:t>Abstract:</w:t>
      </w:r>
      <w:r w:rsidRPr="00D53282">
        <w:t xml:space="preserve"> </w:t>
      </w:r>
      <w:r>
        <w:br/>
        <w:t>Source: Ericsson Title: KI#1 and 2: Conclusions and general approach Document for: Agreement Agenda Item: 19.4 Work Item / Release: FS_EnergySys /Rel-19 Abstract of the contribution: This contribution proposes conclusions related to KI#1 and 2 in 23.700-66.</w:t>
      </w:r>
    </w:p>
    <w:p w14:paraId="7B3FA7FB" w14:textId="77777777" w:rsidR="00823C8B" w:rsidRPr="005B25A1" w:rsidRDefault="00823C8B" w:rsidP="00823C8B">
      <w:pPr>
        <w:keepNext/>
        <w:keepLines/>
        <w:rPr>
          <w:b/>
          <w:bCs/>
        </w:rPr>
      </w:pPr>
      <w:r w:rsidRPr="005B25A1">
        <w:rPr>
          <w:b/>
          <w:bCs/>
        </w:rPr>
        <w:t>Convenor comment:</w:t>
      </w:r>
    </w:p>
    <w:p w14:paraId="541C40BE"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49055141" w14:textId="77777777" w:rsidR="00B56CC5" w:rsidRPr="005B25A1" w:rsidRDefault="00B56CC5" w:rsidP="00B56CC5">
      <w:pPr>
        <w:keepNext/>
        <w:keepLines/>
        <w:rPr>
          <w:b/>
          <w:bCs/>
        </w:rPr>
      </w:pPr>
      <w:r w:rsidRPr="005B25A1">
        <w:rPr>
          <w:b/>
          <w:bCs/>
        </w:rPr>
        <w:t>Parallel discussion:</w:t>
      </w:r>
    </w:p>
    <w:p w14:paraId="6C0B1708" w14:textId="77777777" w:rsidR="00B56CC5" w:rsidRPr="005B25A1" w:rsidRDefault="00B56CC5" w:rsidP="00B56CC5">
      <w:pPr>
        <w:keepNext/>
        <w:keepLines/>
      </w:pPr>
      <w:r w:rsidRPr="00B56CC5">
        <w:rPr>
          <w:color w:val="0000FF"/>
        </w:rPr>
        <w:t>Not handled</w:t>
      </w:r>
      <w:r>
        <w:t>.</w:t>
      </w:r>
    </w:p>
    <w:p w14:paraId="007F87BE" w14:textId="77777777" w:rsidR="00B56CC5" w:rsidRPr="00EB0339" w:rsidRDefault="00B56CC5" w:rsidP="00B56CC5">
      <w:r w:rsidRPr="005B25A1">
        <w:rPr>
          <w:b/>
          <w:bCs/>
        </w:rPr>
        <w:t>Status:</w:t>
      </w:r>
      <w:r>
        <w:t xml:space="preserve"> </w:t>
      </w:r>
      <w:r w:rsidRPr="00B56CC5">
        <w:rPr>
          <w:color w:val="0000FF"/>
        </w:rPr>
        <w:t>Not handled</w:t>
      </w:r>
      <w:r>
        <w:t>.</w:t>
      </w:r>
    </w:p>
    <w:p w14:paraId="1AFCFCCF" w14:textId="77777777" w:rsidR="00823C8B" w:rsidRDefault="00823C8B" w:rsidP="00823C8B">
      <w:pPr>
        <w:pStyle w:val="NormTop"/>
      </w:pPr>
      <w:r w:rsidRPr="00ED26F2">
        <w:rPr>
          <w:color w:val="0000FF"/>
        </w:rPr>
        <w:t>S2-2406235</w:t>
      </w:r>
      <w:r w:rsidRPr="00D53282">
        <w:t xml:space="preserve"> </w:t>
      </w:r>
      <w:r>
        <w:t>(P-CR) 23.700-66: KI#2: Conclusion updates.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KI#2.</w:t>
      </w:r>
    </w:p>
    <w:p w14:paraId="767B584E" w14:textId="77777777" w:rsidR="00823C8B" w:rsidRPr="005B25A1" w:rsidRDefault="00823C8B" w:rsidP="00823C8B">
      <w:pPr>
        <w:keepNext/>
        <w:keepLines/>
        <w:rPr>
          <w:b/>
          <w:bCs/>
        </w:rPr>
      </w:pPr>
      <w:r w:rsidRPr="005B25A1">
        <w:rPr>
          <w:b/>
          <w:bCs/>
        </w:rPr>
        <w:t>Convenor comment:</w:t>
      </w:r>
    </w:p>
    <w:p w14:paraId="74F790A2"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378744FD" w14:textId="77777777" w:rsidR="00B56CC5" w:rsidRPr="005B25A1" w:rsidRDefault="00B56CC5" w:rsidP="00B56CC5">
      <w:pPr>
        <w:keepNext/>
        <w:keepLines/>
        <w:rPr>
          <w:b/>
          <w:bCs/>
        </w:rPr>
      </w:pPr>
      <w:r w:rsidRPr="005B25A1">
        <w:rPr>
          <w:b/>
          <w:bCs/>
        </w:rPr>
        <w:t>Parallel discussion:</w:t>
      </w:r>
    </w:p>
    <w:p w14:paraId="5B6E63E5" w14:textId="77777777" w:rsidR="00B56CC5" w:rsidRPr="005B25A1" w:rsidRDefault="00B56CC5" w:rsidP="00B56CC5">
      <w:pPr>
        <w:keepNext/>
        <w:keepLines/>
      </w:pPr>
      <w:r w:rsidRPr="00B56CC5">
        <w:rPr>
          <w:color w:val="0000FF"/>
        </w:rPr>
        <w:t>Not handled</w:t>
      </w:r>
      <w:r>
        <w:t>.</w:t>
      </w:r>
    </w:p>
    <w:p w14:paraId="34FB2029" w14:textId="77777777" w:rsidR="00B56CC5" w:rsidRPr="00EB0339" w:rsidRDefault="00B56CC5" w:rsidP="00B56CC5">
      <w:r w:rsidRPr="005B25A1">
        <w:rPr>
          <w:b/>
          <w:bCs/>
        </w:rPr>
        <w:t>Status:</w:t>
      </w:r>
      <w:r>
        <w:t xml:space="preserve"> </w:t>
      </w:r>
      <w:r w:rsidRPr="00B56CC5">
        <w:rPr>
          <w:color w:val="0000FF"/>
        </w:rPr>
        <w:t>Not handled</w:t>
      </w:r>
      <w:r>
        <w:t>.</w:t>
      </w:r>
    </w:p>
    <w:p w14:paraId="006A03D3" w14:textId="77777777" w:rsidR="00823C8B" w:rsidRDefault="00823C8B" w:rsidP="00823C8B">
      <w:pPr>
        <w:pStyle w:val="NormTop"/>
      </w:pPr>
      <w:r w:rsidRPr="00ED26F2">
        <w:rPr>
          <w:color w:val="0000FF"/>
        </w:rPr>
        <w:lastRenderedPageBreak/>
        <w:t>S2-2406274</w:t>
      </w:r>
      <w:r w:rsidRPr="00D53282">
        <w:t xml:space="preserve"> </w:t>
      </w:r>
      <w:r>
        <w:t>(P-CR) 23.700-66: KI#2: conclusions.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conclusions on KI#2.</w:t>
      </w:r>
    </w:p>
    <w:p w14:paraId="7E215F29" w14:textId="77777777" w:rsidR="00823C8B" w:rsidRPr="005B25A1" w:rsidRDefault="00823C8B" w:rsidP="00823C8B">
      <w:pPr>
        <w:keepNext/>
        <w:keepLines/>
        <w:rPr>
          <w:b/>
          <w:bCs/>
        </w:rPr>
      </w:pPr>
      <w:r w:rsidRPr="005B25A1">
        <w:rPr>
          <w:b/>
          <w:bCs/>
        </w:rPr>
        <w:t>Convenor comment:</w:t>
      </w:r>
    </w:p>
    <w:p w14:paraId="614C99DC"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210D81D0" w14:textId="77777777" w:rsidR="00B56CC5" w:rsidRPr="005B25A1" w:rsidRDefault="00B56CC5" w:rsidP="00B56CC5">
      <w:pPr>
        <w:keepNext/>
        <w:keepLines/>
        <w:rPr>
          <w:b/>
          <w:bCs/>
        </w:rPr>
      </w:pPr>
      <w:r w:rsidRPr="005B25A1">
        <w:rPr>
          <w:b/>
          <w:bCs/>
        </w:rPr>
        <w:t>Parallel discussion:</w:t>
      </w:r>
    </w:p>
    <w:p w14:paraId="1E39D5E4" w14:textId="77777777" w:rsidR="00B56CC5" w:rsidRPr="005B25A1" w:rsidRDefault="00B56CC5" w:rsidP="00B56CC5">
      <w:pPr>
        <w:keepNext/>
        <w:keepLines/>
      </w:pPr>
      <w:r w:rsidRPr="00B56CC5">
        <w:rPr>
          <w:color w:val="0000FF"/>
        </w:rPr>
        <w:t>Not handled</w:t>
      </w:r>
      <w:r>
        <w:t>.</w:t>
      </w:r>
    </w:p>
    <w:p w14:paraId="2BCF50B0" w14:textId="77777777" w:rsidR="00B56CC5" w:rsidRPr="00EB0339" w:rsidRDefault="00B56CC5" w:rsidP="00B56CC5">
      <w:r w:rsidRPr="005B25A1">
        <w:rPr>
          <w:b/>
          <w:bCs/>
        </w:rPr>
        <w:t>Status:</w:t>
      </w:r>
      <w:r>
        <w:t xml:space="preserve"> </w:t>
      </w:r>
      <w:r w:rsidRPr="00B56CC5">
        <w:rPr>
          <w:color w:val="0000FF"/>
        </w:rPr>
        <w:t>Not handled</w:t>
      </w:r>
      <w:r>
        <w:t>.</w:t>
      </w:r>
    </w:p>
    <w:p w14:paraId="71929648" w14:textId="77777777" w:rsidR="00823C8B" w:rsidRDefault="00823C8B" w:rsidP="00823C8B">
      <w:pPr>
        <w:pStyle w:val="NormTop"/>
      </w:pPr>
      <w:r w:rsidRPr="00ED26F2">
        <w:rPr>
          <w:color w:val="0000FF"/>
        </w:rPr>
        <w:t>S2-2406289</w:t>
      </w:r>
      <w:r w:rsidRPr="00D53282">
        <w:t xml:space="preserve"> </w:t>
      </w:r>
      <w:r>
        <w:t>(P-CR) 23.700-66: KI#2 Conclusions update. (Source: NEC)</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KI#2 'Subscription and policy control to support energy efficiency and energy saving as service criteria'.</w:t>
      </w:r>
    </w:p>
    <w:p w14:paraId="1F9C34E1" w14:textId="77777777" w:rsidR="00823C8B" w:rsidRPr="005B25A1" w:rsidRDefault="00823C8B" w:rsidP="00823C8B">
      <w:pPr>
        <w:keepNext/>
        <w:keepLines/>
        <w:rPr>
          <w:b/>
          <w:bCs/>
        </w:rPr>
      </w:pPr>
      <w:r w:rsidRPr="005B25A1">
        <w:rPr>
          <w:b/>
          <w:bCs/>
        </w:rPr>
        <w:t>Convenor comment:</w:t>
      </w:r>
    </w:p>
    <w:p w14:paraId="46A564CB"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4B574701" w14:textId="77777777" w:rsidR="00B56CC5" w:rsidRPr="005B25A1" w:rsidRDefault="00B56CC5" w:rsidP="00B56CC5">
      <w:pPr>
        <w:keepNext/>
        <w:keepLines/>
        <w:rPr>
          <w:b/>
          <w:bCs/>
        </w:rPr>
      </w:pPr>
      <w:r w:rsidRPr="005B25A1">
        <w:rPr>
          <w:b/>
          <w:bCs/>
        </w:rPr>
        <w:t>Parallel discussion:</w:t>
      </w:r>
    </w:p>
    <w:p w14:paraId="6E4BCDBF" w14:textId="77777777" w:rsidR="00B56CC5" w:rsidRPr="005B25A1" w:rsidRDefault="00B56CC5" w:rsidP="00B56CC5">
      <w:pPr>
        <w:keepNext/>
        <w:keepLines/>
      </w:pPr>
      <w:r w:rsidRPr="00B56CC5">
        <w:rPr>
          <w:color w:val="0000FF"/>
        </w:rPr>
        <w:t>Not handled</w:t>
      </w:r>
      <w:r>
        <w:t>.</w:t>
      </w:r>
    </w:p>
    <w:p w14:paraId="6D21172A" w14:textId="77777777" w:rsidR="00B56CC5" w:rsidRPr="00EB0339" w:rsidRDefault="00B56CC5" w:rsidP="00B56CC5">
      <w:r w:rsidRPr="005B25A1">
        <w:rPr>
          <w:b/>
          <w:bCs/>
        </w:rPr>
        <w:t>Status:</w:t>
      </w:r>
      <w:r>
        <w:t xml:space="preserve"> </w:t>
      </w:r>
      <w:r w:rsidRPr="00B56CC5">
        <w:rPr>
          <w:color w:val="0000FF"/>
        </w:rPr>
        <w:t>Not handled</w:t>
      </w:r>
      <w:r>
        <w:t>.</w:t>
      </w:r>
    </w:p>
    <w:p w14:paraId="5542810C" w14:textId="77777777" w:rsidR="00823C8B" w:rsidRDefault="00823C8B" w:rsidP="00823C8B">
      <w:pPr>
        <w:pStyle w:val="NormTop"/>
      </w:pPr>
      <w:r w:rsidRPr="00ED26F2">
        <w:rPr>
          <w:color w:val="0000FF"/>
        </w:rPr>
        <w:t>S2-2406501</w:t>
      </w:r>
      <w:r w:rsidRPr="00D53282">
        <w:t xml:space="preserve"> </w:t>
      </w:r>
      <w:r>
        <w:t>(P-CR) 23.700-66: KI#2: Conclusion updates.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provides some further clarification on the KI#2 interim conclusion, e.g., related to the subscription policy control requirements from SA WG1 (TS 22.261) and based on the moderated email discussion.</w:t>
      </w:r>
    </w:p>
    <w:p w14:paraId="735D799B" w14:textId="77777777" w:rsidR="00823C8B" w:rsidRPr="005B25A1" w:rsidRDefault="00823C8B" w:rsidP="00823C8B">
      <w:pPr>
        <w:keepNext/>
        <w:keepLines/>
        <w:rPr>
          <w:b/>
          <w:bCs/>
        </w:rPr>
      </w:pPr>
      <w:r w:rsidRPr="005B25A1">
        <w:rPr>
          <w:b/>
          <w:bCs/>
        </w:rPr>
        <w:t>Convenor comment:</w:t>
      </w:r>
    </w:p>
    <w:p w14:paraId="640F1DC0"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29828CFC" w14:textId="77777777" w:rsidR="00B56CC5" w:rsidRPr="005B25A1" w:rsidRDefault="00B56CC5" w:rsidP="00B56CC5">
      <w:pPr>
        <w:keepNext/>
        <w:keepLines/>
        <w:rPr>
          <w:b/>
          <w:bCs/>
        </w:rPr>
      </w:pPr>
      <w:r w:rsidRPr="005B25A1">
        <w:rPr>
          <w:b/>
          <w:bCs/>
        </w:rPr>
        <w:t>Parallel discussion:</w:t>
      </w:r>
    </w:p>
    <w:p w14:paraId="10677A97" w14:textId="77777777" w:rsidR="00B56CC5" w:rsidRPr="005B25A1" w:rsidRDefault="00B56CC5" w:rsidP="00B56CC5">
      <w:pPr>
        <w:keepNext/>
        <w:keepLines/>
      </w:pPr>
      <w:r w:rsidRPr="00B56CC5">
        <w:rPr>
          <w:color w:val="0000FF"/>
        </w:rPr>
        <w:t>Not handled</w:t>
      </w:r>
      <w:r>
        <w:t>.</w:t>
      </w:r>
    </w:p>
    <w:p w14:paraId="6CD69A91" w14:textId="77777777" w:rsidR="00B56CC5" w:rsidRPr="00EB0339" w:rsidRDefault="00B56CC5" w:rsidP="00B56CC5">
      <w:r w:rsidRPr="005B25A1">
        <w:rPr>
          <w:b/>
          <w:bCs/>
        </w:rPr>
        <w:t>Status:</w:t>
      </w:r>
      <w:r>
        <w:t xml:space="preserve"> </w:t>
      </w:r>
      <w:r w:rsidRPr="00B56CC5">
        <w:rPr>
          <w:color w:val="0000FF"/>
        </w:rPr>
        <w:t>Not handled</w:t>
      </w:r>
      <w:r>
        <w:t>.</w:t>
      </w:r>
    </w:p>
    <w:p w14:paraId="798EBD3E" w14:textId="77777777" w:rsidR="00823C8B" w:rsidRDefault="00823C8B" w:rsidP="00823C8B">
      <w:pPr>
        <w:pStyle w:val="NormTop"/>
      </w:pPr>
      <w:r w:rsidRPr="00ED26F2">
        <w:rPr>
          <w:color w:val="0000FF"/>
        </w:rPr>
        <w:t>S2-2406611</w:t>
      </w:r>
      <w:r w:rsidRPr="00D53282">
        <w:t xml:space="preserve"> </w:t>
      </w:r>
      <w:r>
        <w:t>(P-CR) 23.700-66: KI#2,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the conclusion principles for the KI#2.</w:t>
      </w:r>
    </w:p>
    <w:p w14:paraId="73FEE9AF" w14:textId="77777777" w:rsidR="00823C8B" w:rsidRPr="005B25A1" w:rsidRDefault="00823C8B" w:rsidP="00823C8B">
      <w:pPr>
        <w:keepNext/>
        <w:keepLines/>
        <w:rPr>
          <w:b/>
          <w:bCs/>
        </w:rPr>
      </w:pPr>
      <w:r w:rsidRPr="005B25A1">
        <w:rPr>
          <w:b/>
          <w:bCs/>
        </w:rPr>
        <w:t>Convenor comment:</w:t>
      </w:r>
    </w:p>
    <w:p w14:paraId="1557C9A6"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7FF490DA" w14:textId="77777777" w:rsidR="00B56CC5" w:rsidRPr="005B25A1" w:rsidRDefault="00B56CC5" w:rsidP="00B56CC5">
      <w:pPr>
        <w:keepNext/>
        <w:keepLines/>
        <w:rPr>
          <w:b/>
          <w:bCs/>
        </w:rPr>
      </w:pPr>
      <w:r w:rsidRPr="005B25A1">
        <w:rPr>
          <w:b/>
          <w:bCs/>
        </w:rPr>
        <w:t>Parallel discussion:</w:t>
      </w:r>
    </w:p>
    <w:p w14:paraId="6465F5DA" w14:textId="77777777" w:rsidR="00B56CC5" w:rsidRPr="005B25A1" w:rsidRDefault="00B56CC5" w:rsidP="00B56CC5">
      <w:pPr>
        <w:keepNext/>
        <w:keepLines/>
      </w:pPr>
      <w:r w:rsidRPr="00B56CC5">
        <w:rPr>
          <w:color w:val="0000FF"/>
        </w:rPr>
        <w:t>Not handled</w:t>
      </w:r>
      <w:r>
        <w:t>.</w:t>
      </w:r>
    </w:p>
    <w:p w14:paraId="3695935F" w14:textId="77777777" w:rsidR="00B56CC5" w:rsidRPr="00EB0339" w:rsidRDefault="00B56CC5" w:rsidP="00B56CC5">
      <w:r w:rsidRPr="005B25A1">
        <w:rPr>
          <w:b/>
          <w:bCs/>
        </w:rPr>
        <w:t>Status:</w:t>
      </w:r>
      <w:r>
        <w:t xml:space="preserve"> </w:t>
      </w:r>
      <w:r w:rsidRPr="00B56CC5">
        <w:rPr>
          <w:color w:val="0000FF"/>
        </w:rPr>
        <w:t>Not handled</w:t>
      </w:r>
      <w:r>
        <w:t>.</w:t>
      </w:r>
    </w:p>
    <w:p w14:paraId="2B571108" w14:textId="77777777" w:rsidR="00823C8B" w:rsidRDefault="00823C8B" w:rsidP="00823C8B">
      <w:pPr>
        <w:pStyle w:val="NormTop"/>
      </w:pPr>
      <w:r w:rsidRPr="00ED26F2">
        <w:rPr>
          <w:color w:val="0000FF"/>
        </w:rPr>
        <w:lastRenderedPageBreak/>
        <w:t>S2-2406676</w:t>
      </w:r>
      <w:r w:rsidRPr="00D53282">
        <w:t xml:space="preserve"> </w:t>
      </w:r>
      <w:r>
        <w:t>(P-CR) 23.700-66: Conclusion update for KI#2.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of KI#2.</w:t>
      </w:r>
    </w:p>
    <w:p w14:paraId="46353793" w14:textId="77777777" w:rsidR="00823C8B" w:rsidRPr="005B25A1" w:rsidRDefault="00823C8B" w:rsidP="00823C8B">
      <w:pPr>
        <w:keepNext/>
        <w:keepLines/>
        <w:rPr>
          <w:b/>
          <w:bCs/>
        </w:rPr>
      </w:pPr>
      <w:r w:rsidRPr="005B25A1">
        <w:rPr>
          <w:b/>
          <w:bCs/>
        </w:rPr>
        <w:t>Convenor comment:</w:t>
      </w:r>
    </w:p>
    <w:p w14:paraId="02A1C9D0"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234381EC" w14:textId="77777777" w:rsidR="00B56CC5" w:rsidRPr="005B25A1" w:rsidRDefault="00B56CC5" w:rsidP="00B56CC5">
      <w:pPr>
        <w:keepNext/>
        <w:keepLines/>
        <w:rPr>
          <w:b/>
          <w:bCs/>
        </w:rPr>
      </w:pPr>
      <w:r w:rsidRPr="005B25A1">
        <w:rPr>
          <w:b/>
          <w:bCs/>
        </w:rPr>
        <w:t>Parallel discussion:</w:t>
      </w:r>
    </w:p>
    <w:p w14:paraId="6FDC0F7A" w14:textId="77777777" w:rsidR="00B56CC5" w:rsidRPr="005B25A1" w:rsidRDefault="00B56CC5" w:rsidP="00B56CC5">
      <w:pPr>
        <w:keepNext/>
        <w:keepLines/>
      </w:pPr>
      <w:r w:rsidRPr="00B56CC5">
        <w:rPr>
          <w:color w:val="0000FF"/>
        </w:rPr>
        <w:t>Not handled</w:t>
      </w:r>
      <w:r>
        <w:t>.</w:t>
      </w:r>
    </w:p>
    <w:p w14:paraId="684AA5DE" w14:textId="77777777" w:rsidR="00B56CC5" w:rsidRPr="00EB0339" w:rsidRDefault="00B56CC5" w:rsidP="00B56CC5">
      <w:r w:rsidRPr="005B25A1">
        <w:rPr>
          <w:b/>
          <w:bCs/>
        </w:rPr>
        <w:t>Status:</w:t>
      </w:r>
      <w:r>
        <w:t xml:space="preserve"> </w:t>
      </w:r>
      <w:r w:rsidRPr="00B56CC5">
        <w:rPr>
          <w:color w:val="0000FF"/>
        </w:rPr>
        <w:t>Not handled</w:t>
      </w:r>
      <w:r>
        <w:t>.</w:t>
      </w:r>
    </w:p>
    <w:p w14:paraId="61A3DC72" w14:textId="77777777" w:rsidR="00823C8B" w:rsidRDefault="00823C8B" w:rsidP="00823C8B">
      <w:pPr>
        <w:pStyle w:val="NormTop"/>
      </w:pPr>
      <w:r w:rsidRPr="00ED26F2">
        <w:rPr>
          <w:color w:val="0000FF"/>
        </w:rPr>
        <w:t>S2-2406682</w:t>
      </w:r>
      <w:r w:rsidRPr="00D53282">
        <w:t xml:space="preserve"> </w:t>
      </w:r>
      <w:r>
        <w:t>(P-CR) 23.700-66: KI#2: Conclusion update.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#2.</w:t>
      </w:r>
    </w:p>
    <w:p w14:paraId="664CE2E5" w14:textId="77777777" w:rsidR="00823C8B" w:rsidRPr="005B25A1" w:rsidRDefault="00823C8B" w:rsidP="00823C8B">
      <w:pPr>
        <w:keepNext/>
        <w:keepLines/>
        <w:rPr>
          <w:b/>
          <w:bCs/>
        </w:rPr>
      </w:pPr>
      <w:r w:rsidRPr="005B25A1">
        <w:rPr>
          <w:b/>
          <w:bCs/>
        </w:rPr>
        <w:t>Convenor comment:</w:t>
      </w:r>
    </w:p>
    <w:p w14:paraId="2EA95118"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12CA1AE1" w14:textId="77777777" w:rsidR="00B56CC5" w:rsidRPr="005B25A1" w:rsidRDefault="00B56CC5" w:rsidP="00B56CC5">
      <w:pPr>
        <w:keepNext/>
        <w:keepLines/>
        <w:rPr>
          <w:b/>
          <w:bCs/>
        </w:rPr>
      </w:pPr>
      <w:r w:rsidRPr="005B25A1">
        <w:rPr>
          <w:b/>
          <w:bCs/>
        </w:rPr>
        <w:t>Parallel discussion:</w:t>
      </w:r>
    </w:p>
    <w:p w14:paraId="6E75EC6C" w14:textId="77777777" w:rsidR="00B56CC5" w:rsidRPr="005B25A1" w:rsidRDefault="00B56CC5" w:rsidP="00B56CC5">
      <w:pPr>
        <w:keepNext/>
        <w:keepLines/>
      </w:pPr>
      <w:r w:rsidRPr="00B56CC5">
        <w:rPr>
          <w:color w:val="0000FF"/>
        </w:rPr>
        <w:t>Not handled</w:t>
      </w:r>
      <w:r>
        <w:t>.</w:t>
      </w:r>
    </w:p>
    <w:p w14:paraId="3CFBDE66" w14:textId="77777777" w:rsidR="00B56CC5" w:rsidRPr="00EB0339" w:rsidRDefault="00B56CC5" w:rsidP="00B56CC5">
      <w:r w:rsidRPr="005B25A1">
        <w:rPr>
          <w:b/>
          <w:bCs/>
        </w:rPr>
        <w:t>Status:</w:t>
      </w:r>
      <w:r>
        <w:t xml:space="preserve"> </w:t>
      </w:r>
      <w:r w:rsidRPr="00B56CC5">
        <w:rPr>
          <w:color w:val="0000FF"/>
        </w:rPr>
        <w:t>Not handled</w:t>
      </w:r>
      <w:r>
        <w:t>.</w:t>
      </w:r>
    </w:p>
    <w:p w14:paraId="55EC88C9" w14:textId="77777777" w:rsidR="00823C8B" w:rsidRDefault="00823C8B" w:rsidP="00823C8B">
      <w:pPr>
        <w:pStyle w:val="NormTop"/>
      </w:pPr>
      <w:r w:rsidRPr="00ED26F2">
        <w:rPr>
          <w:color w:val="0000FF"/>
        </w:rPr>
        <w:t>S2-2406702</w:t>
      </w:r>
      <w:r w:rsidRPr="00D53282">
        <w:t xml:space="preserve"> </w:t>
      </w:r>
      <w:r>
        <w:t>(P-CR) 23.700-66: Update to the Conclusions for KI#2. (Source: Lenovo)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KI#2 specifically the required information for AM and SM policy creation.</w:t>
      </w:r>
    </w:p>
    <w:p w14:paraId="6E485FE2" w14:textId="77777777" w:rsidR="00823C8B" w:rsidRPr="005B25A1" w:rsidRDefault="00823C8B" w:rsidP="00823C8B">
      <w:pPr>
        <w:keepNext/>
        <w:keepLines/>
        <w:rPr>
          <w:b/>
          <w:bCs/>
        </w:rPr>
      </w:pPr>
      <w:r w:rsidRPr="005B25A1">
        <w:rPr>
          <w:b/>
          <w:bCs/>
        </w:rPr>
        <w:t>Convenor comment:</w:t>
      </w:r>
    </w:p>
    <w:p w14:paraId="69934B46"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258FCFF0" w14:textId="77777777" w:rsidR="00B56CC5" w:rsidRPr="005B25A1" w:rsidRDefault="00B56CC5" w:rsidP="00B56CC5">
      <w:pPr>
        <w:keepNext/>
        <w:keepLines/>
        <w:rPr>
          <w:b/>
          <w:bCs/>
        </w:rPr>
      </w:pPr>
      <w:r w:rsidRPr="005B25A1">
        <w:rPr>
          <w:b/>
          <w:bCs/>
        </w:rPr>
        <w:t>Parallel discussion:</w:t>
      </w:r>
    </w:p>
    <w:p w14:paraId="1928FEB6" w14:textId="77777777" w:rsidR="00B56CC5" w:rsidRPr="005B25A1" w:rsidRDefault="00B56CC5" w:rsidP="00B56CC5">
      <w:pPr>
        <w:keepNext/>
        <w:keepLines/>
      </w:pPr>
      <w:r w:rsidRPr="00B56CC5">
        <w:rPr>
          <w:color w:val="0000FF"/>
        </w:rPr>
        <w:t>Not handled</w:t>
      </w:r>
      <w:r>
        <w:t>.</w:t>
      </w:r>
    </w:p>
    <w:p w14:paraId="54C03B65" w14:textId="77777777" w:rsidR="00B56CC5" w:rsidRPr="00EB0339" w:rsidRDefault="00B56CC5" w:rsidP="00B56CC5">
      <w:r w:rsidRPr="005B25A1">
        <w:rPr>
          <w:b/>
          <w:bCs/>
        </w:rPr>
        <w:t>Status:</w:t>
      </w:r>
      <w:r>
        <w:t xml:space="preserve"> </w:t>
      </w:r>
      <w:r w:rsidRPr="00B56CC5">
        <w:rPr>
          <w:color w:val="0000FF"/>
        </w:rPr>
        <w:t>Not handled</w:t>
      </w:r>
      <w:r>
        <w:t>.</w:t>
      </w:r>
    </w:p>
    <w:p w14:paraId="5E5E7E5B" w14:textId="77777777" w:rsidR="00823C8B" w:rsidRDefault="00823C8B" w:rsidP="00823C8B">
      <w:pPr>
        <w:pStyle w:val="NormTop"/>
      </w:pPr>
      <w:r w:rsidRPr="00ED26F2">
        <w:rPr>
          <w:color w:val="0000FF"/>
        </w:rPr>
        <w:t>S2-2406769</w:t>
      </w:r>
      <w:r w:rsidRPr="00D53282">
        <w:t xml:space="preserve"> </w:t>
      </w:r>
      <w:r>
        <w:t>(P-CR) 23.700-66: KI#2 conclusion update . (Source: Intel)</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update for KI#2 in TR 23.700-66.</w:t>
      </w:r>
    </w:p>
    <w:p w14:paraId="6A226390" w14:textId="77777777" w:rsidR="00823C8B" w:rsidRPr="005B25A1" w:rsidRDefault="00823C8B" w:rsidP="00823C8B">
      <w:pPr>
        <w:keepNext/>
        <w:keepLines/>
        <w:rPr>
          <w:b/>
          <w:bCs/>
        </w:rPr>
      </w:pPr>
      <w:r w:rsidRPr="005B25A1">
        <w:rPr>
          <w:b/>
          <w:bCs/>
        </w:rPr>
        <w:t>Convenor comment:</w:t>
      </w:r>
    </w:p>
    <w:p w14:paraId="44528AD7"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6DB38321" w14:textId="77777777" w:rsidR="00B56CC5" w:rsidRPr="005B25A1" w:rsidRDefault="00B56CC5" w:rsidP="00B56CC5">
      <w:pPr>
        <w:keepNext/>
        <w:keepLines/>
        <w:rPr>
          <w:b/>
          <w:bCs/>
        </w:rPr>
      </w:pPr>
      <w:r w:rsidRPr="005B25A1">
        <w:rPr>
          <w:b/>
          <w:bCs/>
        </w:rPr>
        <w:t>Parallel discussion:</w:t>
      </w:r>
    </w:p>
    <w:p w14:paraId="1ABA8958" w14:textId="77777777" w:rsidR="00B56CC5" w:rsidRPr="005B25A1" w:rsidRDefault="00B56CC5" w:rsidP="00B56CC5">
      <w:pPr>
        <w:keepNext/>
        <w:keepLines/>
      </w:pPr>
      <w:r w:rsidRPr="00B56CC5">
        <w:rPr>
          <w:color w:val="0000FF"/>
        </w:rPr>
        <w:t>Not handled</w:t>
      </w:r>
      <w:r>
        <w:t>.</w:t>
      </w:r>
    </w:p>
    <w:p w14:paraId="0133AE4B" w14:textId="77777777" w:rsidR="00B56CC5" w:rsidRPr="00EB0339" w:rsidRDefault="00B56CC5" w:rsidP="00B56CC5">
      <w:r w:rsidRPr="005B25A1">
        <w:rPr>
          <w:b/>
          <w:bCs/>
        </w:rPr>
        <w:t>Status:</w:t>
      </w:r>
      <w:r>
        <w:t xml:space="preserve"> </w:t>
      </w:r>
      <w:r w:rsidRPr="00B56CC5">
        <w:rPr>
          <w:color w:val="0000FF"/>
        </w:rPr>
        <w:t>Not handled</w:t>
      </w:r>
      <w:r>
        <w:t>.</w:t>
      </w:r>
    </w:p>
    <w:p w14:paraId="411726D2"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Conclusion</w:t>
      </w:r>
    </w:p>
    <w:p w14:paraId="303926CC" w14:textId="77777777" w:rsidR="00823C8B" w:rsidRDefault="00823C8B" w:rsidP="00823C8B">
      <w:pPr>
        <w:pStyle w:val="NormTop"/>
      </w:pPr>
      <w:r w:rsidRPr="00ED26F2">
        <w:rPr>
          <w:color w:val="0000FF"/>
        </w:rPr>
        <w:t>S2-2406838</w:t>
      </w:r>
      <w:r w:rsidRPr="00D53282">
        <w:t xml:space="preserve"> </w:t>
      </w:r>
      <w:r>
        <w:t>(P-CR) 23.700-66: Conclusion for KI#3. (Source: Samsung, Lenovo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for key issue #3, based on the outcomes from the NWM discussions.</w:t>
      </w:r>
    </w:p>
    <w:p w14:paraId="1B923827" w14:textId="77777777" w:rsidR="00823C8B" w:rsidRPr="005B25A1" w:rsidRDefault="00823C8B" w:rsidP="00823C8B">
      <w:pPr>
        <w:keepNext/>
        <w:keepLines/>
        <w:rPr>
          <w:b/>
          <w:bCs/>
        </w:rPr>
      </w:pPr>
      <w:r w:rsidRPr="005B25A1">
        <w:rPr>
          <w:b/>
          <w:bCs/>
        </w:rPr>
        <w:t>Convenor comment:</w:t>
      </w:r>
    </w:p>
    <w:p w14:paraId="5380F40D"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36B22500" w14:textId="77777777" w:rsidR="00B56CC5" w:rsidRPr="005B25A1" w:rsidRDefault="00B56CC5" w:rsidP="00B56CC5">
      <w:pPr>
        <w:keepNext/>
        <w:keepLines/>
        <w:rPr>
          <w:b/>
          <w:bCs/>
        </w:rPr>
      </w:pPr>
      <w:r w:rsidRPr="005B25A1">
        <w:rPr>
          <w:b/>
          <w:bCs/>
        </w:rPr>
        <w:t>Parallel discussion:</w:t>
      </w:r>
    </w:p>
    <w:p w14:paraId="6B423BDA" w14:textId="77777777" w:rsidR="00B56CC5" w:rsidRPr="005B25A1" w:rsidRDefault="00B56CC5" w:rsidP="00B56CC5">
      <w:pPr>
        <w:keepNext/>
        <w:keepLines/>
      </w:pPr>
      <w:r w:rsidRPr="00B56CC5">
        <w:rPr>
          <w:color w:val="0000FF"/>
        </w:rPr>
        <w:t>Not handled</w:t>
      </w:r>
      <w:r>
        <w:t>.</w:t>
      </w:r>
    </w:p>
    <w:p w14:paraId="66FF111B" w14:textId="77777777" w:rsidR="00B56CC5" w:rsidRPr="00EB0339" w:rsidRDefault="00B56CC5" w:rsidP="00B56CC5">
      <w:r w:rsidRPr="005B25A1">
        <w:rPr>
          <w:b/>
          <w:bCs/>
        </w:rPr>
        <w:t>Status:</w:t>
      </w:r>
      <w:r>
        <w:t xml:space="preserve"> </w:t>
      </w:r>
      <w:r w:rsidRPr="00B56CC5">
        <w:rPr>
          <w:color w:val="0000FF"/>
        </w:rPr>
        <w:t>Not handled</w:t>
      </w:r>
      <w:r>
        <w:t>.</w:t>
      </w:r>
    </w:p>
    <w:p w14:paraId="061F1F14" w14:textId="77777777" w:rsidR="00823C8B" w:rsidRDefault="00823C8B" w:rsidP="00823C8B">
      <w:pPr>
        <w:pStyle w:val="NormTop"/>
      </w:pPr>
      <w:r w:rsidRPr="00ED26F2">
        <w:rPr>
          <w:color w:val="0000FF"/>
        </w:rPr>
        <w:t>S2-2405983</w:t>
      </w:r>
      <w:r w:rsidRPr="00D53282">
        <w:t xml:space="preserve"> </w:t>
      </w:r>
      <w:r>
        <w:t>(P-CR) 23.700-66: Conclusions for KI#3.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KI#3 '5GS enhancements for network energy saving and efficiency'.</w:t>
      </w:r>
    </w:p>
    <w:p w14:paraId="72F8034D" w14:textId="77777777" w:rsidR="00823C8B" w:rsidRPr="005B25A1" w:rsidRDefault="00823C8B" w:rsidP="00823C8B">
      <w:pPr>
        <w:keepNext/>
        <w:keepLines/>
        <w:rPr>
          <w:b/>
          <w:bCs/>
        </w:rPr>
      </w:pPr>
      <w:r w:rsidRPr="005B25A1">
        <w:rPr>
          <w:b/>
          <w:bCs/>
        </w:rPr>
        <w:t>Convenor comment:</w:t>
      </w:r>
    </w:p>
    <w:p w14:paraId="2FA3944A"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317CA357" w14:textId="77777777" w:rsidR="00823C8B" w:rsidRPr="005B25A1" w:rsidRDefault="00823C8B" w:rsidP="00823C8B">
      <w:pPr>
        <w:keepNext/>
        <w:keepLines/>
        <w:rPr>
          <w:b/>
          <w:bCs/>
        </w:rPr>
      </w:pPr>
      <w:r w:rsidRPr="005B25A1">
        <w:rPr>
          <w:b/>
          <w:bCs/>
        </w:rPr>
        <w:t>Parallel discussion:</w:t>
      </w:r>
    </w:p>
    <w:p w14:paraId="15930CE3" w14:textId="77777777" w:rsidR="00823C8B" w:rsidRPr="00B81031" w:rsidRDefault="00823C8B" w:rsidP="00823C8B">
      <w:pPr>
        <w:keepNext/>
        <w:keepLines/>
        <w:rPr>
          <w:i/>
        </w:rPr>
      </w:pPr>
      <w:r>
        <w:rPr>
          <w:i/>
        </w:rPr>
        <w:t xml:space="preserve">Revision of </w:t>
      </w:r>
      <w:r w:rsidRPr="00ED26F2">
        <w:rPr>
          <w:i/>
          <w:color w:val="0000FF"/>
        </w:rPr>
        <w:t>S2-2403937</w:t>
      </w:r>
      <w:r>
        <w:rPr>
          <w:i/>
        </w:rPr>
        <w:t xml:space="preserve"> from SA WG2#162.</w:t>
      </w:r>
    </w:p>
    <w:p w14:paraId="5605A10A" w14:textId="77777777" w:rsidR="00DA3254" w:rsidRPr="005B25A1" w:rsidRDefault="00DA3254" w:rsidP="00DA3254">
      <w:pPr>
        <w:keepNext/>
        <w:keepLines/>
      </w:pPr>
      <w:r w:rsidRPr="00B56CC5">
        <w:rPr>
          <w:color w:val="0000FF"/>
        </w:rPr>
        <w:t>Not handled</w:t>
      </w:r>
      <w:r>
        <w:t>.</w:t>
      </w:r>
    </w:p>
    <w:p w14:paraId="30FFDAAB" w14:textId="77777777" w:rsidR="00DA3254" w:rsidRPr="00EB0339" w:rsidRDefault="00DA3254" w:rsidP="00DA3254">
      <w:r w:rsidRPr="005B25A1">
        <w:rPr>
          <w:b/>
          <w:bCs/>
        </w:rPr>
        <w:t>Status:</w:t>
      </w:r>
      <w:r>
        <w:t xml:space="preserve"> </w:t>
      </w:r>
      <w:r w:rsidRPr="00B56CC5">
        <w:rPr>
          <w:color w:val="0000FF"/>
        </w:rPr>
        <w:t>Not handled</w:t>
      </w:r>
      <w:r>
        <w:t>.</w:t>
      </w:r>
    </w:p>
    <w:p w14:paraId="74987DFA" w14:textId="77777777" w:rsidR="00823C8B" w:rsidRDefault="00823C8B" w:rsidP="00823C8B">
      <w:pPr>
        <w:pStyle w:val="NormTop"/>
      </w:pPr>
      <w:r w:rsidRPr="00ED26F2">
        <w:rPr>
          <w:color w:val="0000FF"/>
        </w:rPr>
        <w:t>S2-2405999</w:t>
      </w:r>
      <w:r w:rsidRPr="00D53282">
        <w:t xml:space="preserve"> </w:t>
      </w:r>
      <w:r>
        <w:t>(P-CR) 23.700-66: KI#3, Interim conclusion.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KI#3.</w:t>
      </w:r>
    </w:p>
    <w:p w14:paraId="1925DAA1" w14:textId="77777777" w:rsidR="00823C8B" w:rsidRPr="005B25A1" w:rsidRDefault="00823C8B" w:rsidP="00823C8B">
      <w:pPr>
        <w:keepNext/>
        <w:keepLines/>
        <w:rPr>
          <w:b/>
          <w:bCs/>
        </w:rPr>
      </w:pPr>
      <w:r w:rsidRPr="005B25A1">
        <w:rPr>
          <w:b/>
          <w:bCs/>
        </w:rPr>
        <w:t>Convenor comment:</w:t>
      </w:r>
    </w:p>
    <w:p w14:paraId="5C41213D"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62401CD6" w14:textId="77777777" w:rsidR="00B56CC5" w:rsidRPr="005B25A1" w:rsidRDefault="00B56CC5" w:rsidP="00B56CC5">
      <w:pPr>
        <w:keepNext/>
        <w:keepLines/>
        <w:rPr>
          <w:b/>
          <w:bCs/>
        </w:rPr>
      </w:pPr>
      <w:r w:rsidRPr="005B25A1">
        <w:rPr>
          <w:b/>
          <w:bCs/>
        </w:rPr>
        <w:t>Parallel discussion:</w:t>
      </w:r>
    </w:p>
    <w:p w14:paraId="509F2A63" w14:textId="77777777" w:rsidR="00B56CC5" w:rsidRPr="005B25A1" w:rsidRDefault="00B56CC5" w:rsidP="00B56CC5">
      <w:pPr>
        <w:keepNext/>
        <w:keepLines/>
      </w:pPr>
      <w:r w:rsidRPr="00B56CC5">
        <w:rPr>
          <w:color w:val="0000FF"/>
        </w:rPr>
        <w:t>Not handled</w:t>
      </w:r>
      <w:r>
        <w:t>.</w:t>
      </w:r>
    </w:p>
    <w:p w14:paraId="052A0058" w14:textId="77777777" w:rsidR="00B56CC5" w:rsidRPr="00EB0339" w:rsidRDefault="00B56CC5" w:rsidP="00B56CC5">
      <w:r w:rsidRPr="005B25A1">
        <w:rPr>
          <w:b/>
          <w:bCs/>
        </w:rPr>
        <w:t>Status:</w:t>
      </w:r>
      <w:r>
        <w:t xml:space="preserve"> </w:t>
      </w:r>
      <w:r w:rsidRPr="00B56CC5">
        <w:rPr>
          <w:color w:val="0000FF"/>
        </w:rPr>
        <w:t>Not handled</w:t>
      </w:r>
      <w:r>
        <w:t>.</w:t>
      </w:r>
    </w:p>
    <w:p w14:paraId="71D98596" w14:textId="77777777" w:rsidR="00823C8B" w:rsidRDefault="00823C8B" w:rsidP="00823C8B">
      <w:pPr>
        <w:pStyle w:val="NormTop"/>
      </w:pPr>
      <w:r w:rsidRPr="00ED26F2">
        <w:rPr>
          <w:color w:val="0000FF"/>
        </w:rPr>
        <w:lastRenderedPageBreak/>
        <w:t>S2-2406057</w:t>
      </w:r>
      <w:r w:rsidRPr="00D53282">
        <w:t xml:space="preserve"> </w:t>
      </w:r>
      <w:r>
        <w:t>(P-CR) 23.700-66: Conclusions for KI#3. (Source: Vivo, KDDI, CMCC, CATT, Lenovo, NEC, Orange, Tencent, Tencent Cloud Huawei?, HiSilicon?, Samsung?, China Unicom?, ZTE?, InterDigital Inc.?, Deutsche Telekom?)</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KI#3 '5GS enhancements for network energy saving and efficiency '.</w:t>
      </w:r>
    </w:p>
    <w:p w14:paraId="40E6C3AD" w14:textId="77777777" w:rsidR="00823C8B" w:rsidRPr="005B25A1" w:rsidRDefault="00823C8B" w:rsidP="00823C8B">
      <w:pPr>
        <w:keepNext/>
        <w:keepLines/>
        <w:rPr>
          <w:b/>
          <w:bCs/>
        </w:rPr>
      </w:pPr>
      <w:r w:rsidRPr="005B25A1">
        <w:rPr>
          <w:b/>
          <w:bCs/>
        </w:rPr>
        <w:t>Convenor comment:</w:t>
      </w:r>
    </w:p>
    <w:p w14:paraId="6FEDAB2C" w14:textId="77777777" w:rsidR="00823C8B" w:rsidRPr="005B25A1" w:rsidRDefault="00823C8B" w:rsidP="00823C8B">
      <w:pPr>
        <w:keepNext/>
        <w:keepLines/>
      </w:pPr>
      <w:r w:rsidRPr="005B25A1">
        <w:t>Handle (baseline).</w:t>
      </w:r>
    </w:p>
    <w:p w14:paraId="0BCCA356" w14:textId="77777777" w:rsidR="00823C8B" w:rsidRPr="005B25A1" w:rsidRDefault="00823C8B" w:rsidP="00823C8B">
      <w:pPr>
        <w:keepNext/>
        <w:keepLines/>
        <w:rPr>
          <w:b/>
          <w:bCs/>
        </w:rPr>
      </w:pPr>
      <w:r w:rsidRPr="005B25A1">
        <w:rPr>
          <w:b/>
          <w:bCs/>
        </w:rPr>
        <w:t>Parallel discussion:</w:t>
      </w:r>
    </w:p>
    <w:p w14:paraId="44A2C088" w14:textId="77777777" w:rsidR="00823C8B" w:rsidRPr="00B81031" w:rsidRDefault="00823C8B" w:rsidP="00823C8B">
      <w:pPr>
        <w:keepNext/>
        <w:keepLines/>
        <w:rPr>
          <w:i/>
        </w:rPr>
      </w:pPr>
      <w:r>
        <w:rPr>
          <w:i/>
        </w:rPr>
        <w:t xml:space="preserve">Revised in parallel session to </w:t>
      </w:r>
      <w:r w:rsidRPr="00ED26F2">
        <w:rPr>
          <w:i/>
          <w:color w:val="0000FF"/>
        </w:rPr>
        <w:t>S2-2406991</w:t>
      </w:r>
      <w:r>
        <w:rPr>
          <w:i/>
        </w:rPr>
        <w:t>.</w:t>
      </w:r>
    </w:p>
    <w:p w14:paraId="32C0F447" w14:textId="77777777" w:rsidR="00823C8B" w:rsidRPr="00B81031" w:rsidRDefault="00823C8B" w:rsidP="00823C8B">
      <w:pPr>
        <w:keepNext/>
        <w:keepLines/>
        <w:rPr>
          <w:i/>
        </w:rPr>
      </w:pPr>
      <w:r>
        <w:rPr>
          <w:i/>
        </w:rPr>
        <w:t xml:space="preserve">Revised in parallel session to </w:t>
      </w:r>
      <w:r w:rsidRPr="00ED26F2">
        <w:rPr>
          <w:i/>
          <w:color w:val="0000FF"/>
        </w:rPr>
        <w:t>S2-2407073</w:t>
      </w:r>
      <w:r>
        <w:rPr>
          <w:i/>
        </w:rPr>
        <w:t>.</w:t>
      </w:r>
    </w:p>
    <w:p w14:paraId="2F681D96" w14:textId="77777777" w:rsidR="00823C8B" w:rsidRPr="00B81031" w:rsidRDefault="00823C8B" w:rsidP="00823C8B">
      <w:pPr>
        <w:keepNext/>
        <w:keepLines/>
        <w:rPr>
          <w:i/>
        </w:rPr>
      </w:pPr>
      <w:r>
        <w:rPr>
          <w:i/>
        </w:rPr>
        <w:t xml:space="preserve">Revised in parallel session to </w:t>
      </w:r>
      <w:r w:rsidRPr="00ED26F2">
        <w:rPr>
          <w:i/>
          <w:color w:val="0000FF"/>
        </w:rPr>
        <w:t>S2-2407076</w:t>
      </w:r>
      <w:r>
        <w:rPr>
          <w:i/>
        </w:rPr>
        <w:t>.</w:t>
      </w:r>
    </w:p>
    <w:p w14:paraId="4843DC82" w14:textId="77777777" w:rsidR="00823C8B" w:rsidRPr="005B25A1" w:rsidRDefault="00823C8B" w:rsidP="00823C8B">
      <w:pPr>
        <w:keepNext/>
        <w:keepLines/>
        <w:rPr>
          <w:b/>
          <w:bCs/>
        </w:rPr>
      </w:pPr>
      <w:r w:rsidRPr="005B25A1">
        <w:rPr>
          <w:b/>
          <w:bCs/>
        </w:rPr>
        <w:t>Plenary Discussion:</w:t>
      </w:r>
    </w:p>
    <w:p w14:paraId="584374A2" w14:textId="16014119" w:rsidR="00867557" w:rsidRDefault="00867557" w:rsidP="00A120F3">
      <w:pPr>
        <w:keepNext/>
        <w:keepLines/>
      </w:pPr>
      <w:r>
        <w:t xml:space="preserve">It was proposed to delete bullet 3 and modify bullet 2 to remove energy related information. This was revised to </w:t>
      </w:r>
      <w:r w:rsidRPr="00CE3EC0">
        <w:rPr>
          <w:color w:val="0000FF"/>
        </w:rPr>
        <w:t>S2-2</w:t>
      </w:r>
      <w:r>
        <w:rPr>
          <w:color w:val="0000FF"/>
        </w:rPr>
        <w:t>407361</w:t>
      </w:r>
      <w:r>
        <w:t>.</w:t>
      </w:r>
    </w:p>
    <w:p w14:paraId="6E6F38F9" w14:textId="7E74706E" w:rsidR="00823C8B" w:rsidRPr="00867557" w:rsidRDefault="00867557" w:rsidP="00823C8B">
      <w:pPr>
        <w:keepNext/>
        <w:keepLines/>
      </w:pPr>
      <w:r>
        <w:t xml:space="preserve">This was </w:t>
      </w:r>
      <w:r w:rsidRPr="00C3284B">
        <w:rPr>
          <w:color w:val="FF0000"/>
          <w:lang w:eastAsia="en-US"/>
        </w:rPr>
        <w:t>approved</w:t>
      </w:r>
      <w:r>
        <w:t>.</w:t>
      </w:r>
    </w:p>
    <w:p w14:paraId="3BE988D1" w14:textId="0196ECA6" w:rsidR="00823C8B" w:rsidRPr="00EB0339" w:rsidRDefault="00823C8B" w:rsidP="00823C8B">
      <w:r w:rsidRPr="005B25A1">
        <w:rPr>
          <w:b/>
          <w:bCs/>
        </w:rPr>
        <w:t>Status:</w:t>
      </w:r>
      <w:r>
        <w:t xml:space="preserve"> </w:t>
      </w:r>
      <w:r w:rsidR="00867557" w:rsidRPr="00C3284B">
        <w:rPr>
          <w:color w:val="FF0000"/>
          <w:lang w:eastAsia="en-US"/>
        </w:rPr>
        <w:t>Approved</w:t>
      </w:r>
      <w:r>
        <w:t>.</w:t>
      </w:r>
    </w:p>
    <w:p w14:paraId="0932842F" w14:textId="77777777" w:rsidR="00823C8B" w:rsidRDefault="00823C8B" w:rsidP="00823C8B">
      <w:pPr>
        <w:pStyle w:val="NormTop"/>
      </w:pPr>
      <w:r w:rsidRPr="00ED26F2">
        <w:rPr>
          <w:color w:val="0000FF"/>
        </w:rPr>
        <w:t>S2-2406087</w:t>
      </w:r>
      <w:r w:rsidRPr="00D53282">
        <w:t xml:space="preserve"> </w:t>
      </w:r>
      <w:r>
        <w:t>(P-CR) 23.700-66: KI#3, Conclusion for UP path adjustment and NWDAF-Based Energy Analytics.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It is proposed to update the conclusion on KI#3.</w:t>
      </w:r>
    </w:p>
    <w:p w14:paraId="7205B2C6" w14:textId="77777777" w:rsidR="00823C8B" w:rsidRPr="005B25A1" w:rsidRDefault="00823C8B" w:rsidP="00823C8B">
      <w:pPr>
        <w:keepNext/>
        <w:keepLines/>
        <w:rPr>
          <w:b/>
          <w:bCs/>
        </w:rPr>
      </w:pPr>
      <w:r w:rsidRPr="005B25A1">
        <w:rPr>
          <w:b/>
          <w:bCs/>
        </w:rPr>
        <w:t>Convenor comment:</w:t>
      </w:r>
    </w:p>
    <w:p w14:paraId="5FA83C81"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375BE46B" w14:textId="77777777" w:rsidR="00B56CC5" w:rsidRPr="005B25A1" w:rsidRDefault="00B56CC5" w:rsidP="00B56CC5">
      <w:pPr>
        <w:keepNext/>
        <w:keepLines/>
        <w:rPr>
          <w:b/>
          <w:bCs/>
        </w:rPr>
      </w:pPr>
      <w:r w:rsidRPr="005B25A1">
        <w:rPr>
          <w:b/>
          <w:bCs/>
        </w:rPr>
        <w:t>Parallel discussion:</w:t>
      </w:r>
    </w:p>
    <w:p w14:paraId="5B56BC67" w14:textId="77777777" w:rsidR="00B56CC5" w:rsidRPr="005B25A1" w:rsidRDefault="00B56CC5" w:rsidP="00B56CC5">
      <w:pPr>
        <w:keepNext/>
        <w:keepLines/>
      </w:pPr>
      <w:r w:rsidRPr="00B56CC5">
        <w:rPr>
          <w:color w:val="0000FF"/>
        </w:rPr>
        <w:t>Not handled</w:t>
      </w:r>
      <w:r>
        <w:t>.</w:t>
      </w:r>
    </w:p>
    <w:p w14:paraId="2986ABF6" w14:textId="77777777" w:rsidR="00B56CC5" w:rsidRPr="00EB0339" w:rsidRDefault="00B56CC5" w:rsidP="00B56CC5">
      <w:r w:rsidRPr="005B25A1">
        <w:rPr>
          <w:b/>
          <w:bCs/>
        </w:rPr>
        <w:t>Status:</w:t>
      </w:r>
      <w:r>
        <w:t xml:space="preserve"> </w:t>
      </w:r>
      <w:r w:rsidRPr="00B56CC5">
        <w:rPr>
          <w:color w:val="0000FF"/>
        </w:rPr>
        <w:t>Not handled</w:t>
      </w:r>
      <w:r>
        <w:t>.</w:t>
      </w:r>
    </w:p>
    <w:p w14:paraId="7B969FA5" w14:textId="77777777" w:rsidR="00823C8B" w:rsidRDefault="00823C8B" w:rsidP="00823C8B">
      <w:pPr>
        <w:pStyle w:val="NormTop"/>
      </w:pPr>
      <w:r w:rsidRPr="00ED26F2">
        <w:rPr>
          <w:color w:val="0000FF"/>
        </w:rPr>
        <w:t>S2-2406184</w:t>
      </w:r>
      <w:r w:rsidRPr="00D53282">
        <w:t xml:space="preserve"> </w:t>
      </w:r>
      <w:r>
        <w:t>(P-CR) 23.700-66: KI#3: NF selection conclusions (Source: Ericsson)</w:t>
      </w:r>
      <w:r>
        <w:br/>
      </w:r>
      <w:r w:rsidRPr="00D53282">
        <w:rPr>
          <w:b/>
        </w:rPr>
        <w:t>Document for:</w:t>
      </w:r>
      <w:r w:rsidRPr="00D53282">
        <w:t xml:space="preserve"> </w:t>
      </w:r>
      <w:r>
        <w:t>Approval</w:t>
      </w:r>
      <w:r>
        <w:br/>
      </w:r>
      <w:r w:rsidRPr="00D53282">
        <w:rPr>
          <w:b/>
        </w:rPr>
        <w:t>Abstract:</w:t>
      </w:r>
      <w:r w:rsidRPr="00D53282">
        <w:t xml:space="preserve"> </w:t>
      </w:r>
      <w:r>
        <w:br/>
        <w:t>Source: Ericsson Title: KI#3: NF selection conclusions Document for: Agreement Agenda Item: 19.4 Work Item / Release: FS_EnergySys /Rel-19 Abstract of the contribution: This contribution proposes conclusions related to KI#3 in 23.700-66.</w:t>
      </w:r>
    </w:p>
    <w:p w14:paraId="2E7FCF77" w14:textId="77777777" w:rsidR="00B56CC5" w:rsidRPr="005B25A1" w:rsidRDefault="00B56CC5" w:rsidP="00B56CC5">
      <w:pPr>
        <w:keepNext/>
        <w:keepLines/>
        <w:rPr>
          <w:b/>
          <w:bCs/>
        </w:rPr>
      </w:pPr>
      <w:r w:rsidRPr="005B25A1">
        <w:rPr>
          <w:b/>
          <w:bCs/>
        </w:rPr>
        <w:t>Parallel discussion:</w:t>
      </w:r>
    </w:p>
    <w:p w14:paraId="7846CC90" w14:textId="77777777" w:rsidR="00B56CC5" w:rsidRPr="005B25A1" w:rsidRDefault="00B56CC5" w:rsidP="00B56CC5">
      <w:pPr>
        <w:keepNext/>
        <w:keepLines/>
      </w:pPr>
      <w:r w:rsidRPr="00B56CC5">
        <w:rPr>
          <w:color w:val="0000FF"/>
        </w:rPr>
        <w:t>Not handled</w:t>
      </w:r>
      <w:r>
        <w:t>.</w:t>
      </w:r>
    </w:p>
    <w:p w14:paraId="4F22A354" w14:textId="77777777" w:rsidR="00B56CC5" w:rsidRPr="00EB0339" w:rsidRDefault="00B56CC5" w:rsidP="00B56CC5">
      <w:r w:rsidRPr="005B25A1">
        <w:rPr>
          <w:b/>
          <w:bCs/>
        </w:rPr>
        <w:t>Status:</w:t>
      </w:r>
      <w:r>
        <w:t xml:space="preserve"> </w:t>
      </w:r>
      <w:r w:rsidRPr="00B56CC5">
        <w:rPr>
          <w:color w:val="0000FF"/>
        </w:rPr>
        <w:t>Not handled</w:t>
      </w:r>
      <w:r>
        <w:t>.</w:t>
      </w:r>
    </w:p>
    <w:p w14:paraId="173DF906" w14:textId="77777777" w:rsidR="00823C8B" w:rsidRDefault="00823C8B" w:rsidP="00823C8B">
      <w:pPr>
        <w:pStyle w:val="NormTop"/>
      </w:pPr>
      <w:r w:rsidRPr="00ED26F2">
        <w:rPr>
          <w:color w:val="0000FF"/>
        </w:rPr>
        <w:lastRenderedPageBreak/>
        <w:t>S2-2406275</w:t>
      </w:r>
      <w:r w:rsidRPr="00D53282">
        <w:t xml:space="preserve"> </w:t>
      </w:r>
      <w:r>
        <w:t>(P-CR) 23.700-66: KI#3: conclusions.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conclusions on KI#3.</w:t>
      </w:r>
    </w:p>
    <w:p w14:paraId="3F872AE7" w14:textId="77777777" w:rsidR="00823C8B" w:rsidRPr="005B25A1" w:rsidRDefault="00823C8B" w:rsidP="00823C8B">
      <w:pPr>
        <w:keepNext/>
        <w:keepLines/>
        <w:rPr>
          <w:b/>
          <w:bCs/>
        </w:rPr>
      </w:pPr>
      <w:r w:rsidRPr="005B25A1">
        <w:rPr>
          <w:b/>
          <w:bCs/>
        </w:rPr>
        <w:t>Convenor comment:</w:t>
      </w:r>
    </w:p>
    <w:p w14:paraId="3F85C3F3"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7EE0A075" w14:textId="77777777" w:rsidR="00B56CC5" w:rsidRPr="005B25A1" w:rsidRDefault="00B56CC5" w:rsidP="00B56CC5">
      <w:pPr>
        <w:keepNext/>
        <w:keepLines/>
        <w:rPr>
          <w:b/>
          <w:bCs/>
        </w:rPr>
      </w:pPr>
      <w:r w:rsidRPr="005B25A1">
        <w:rPr>
          <w:b/>
          <w:bCs/>
        </w:rPr>
        <w:t>Parallel discussion:</w:t>
      </w:r>
    </w:p>
    <w:p w14:paraId="0A78ABA2" w14:textId="77777777" w:rsidR="00B56CC5" w:rsidRPr="005B25A1" w:rsidRDefault="00B56CC5" w:rsidP="00B56CC5">
      <w:pPr>
        <w:keepNext/>
        <w:keepLines/>
      </w:pPr>
      <w:r w:rsidRPr="00B56CC5">
        <w:rPr>
          <w:color w:val="0000FF"/>
        </w:rPr>
        <w:t>Not handled</w:t>
      </w:r>
      <w:r>
        <w:t>.</w:t>
      </w:r>
    </w:p>
    <w:p w14:paraId="525D1488" w14:textId="77777777" w:rsidR="00B56CC5" w:rsidRPr="00EB0339" w:rsidRDefault="00B56CC5" w:rsidP="00B56CC5">
      <w:r w:rsidRPr="005B25A1">
        <w:rPr>
          <w:b/>
          <w:bCs/>
        </w:rPr>
        <w:t>Status:</w:t>
      </w:r>
      <w:r>
        <w:t xml:space="preserve"> </w:t>
      </w:r>
      <w:r w:rsidRPr="00B56CC5">
        <w:rPr>
          <w:color w:val="0000FF"/>
        </w:rPr>
        <w:t>Not handled</w:t>
      </w:r>
      <w:r>
        <w:t>.</w:t>
      </w:r>
    </w:p>
    <w:p w14:paraId="039FEF92" w14:textId="77777777" w:rsidR="00823C8B" w:rsidRDefault="00823C8B" w:rsidP="00823C8B">
      <w:pPr>
        <w:pStyle w:val="NormTop"/>
      </w:pPr>
      <w:r w:rsidRPr="00ED26F2">
        <w:rPr>
          <w:color w:val="0000FF"/>
        </w:rPr>
        <w:t>S2-2406500</w:t>
      </w:r>
      <w:r w:rsidRPr="00D53282">
        <w:t xml:space="preserve"> </w:t>
      </w:r>
      <w:r>
        <w:t>(P-CR) 23.700-66: KI#3: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proposes to update conclusion for KI#3, as per current solutions and moderated email discussion.</w:t>
      </w:r>
    </w:p>
    <w:p w14:paraId="29B65516" w14:textId="77777777" w:rsidR="00823C8B" w:rsidRPr="005B25A1" w:rsidRDefault="00823C8B" w:rsidP="00823C8B">
      <w:pPr>
        <w:keepNext/>
        <w:keepLines/>
        <w:rPr>
          <w:b/>
          <w:bCs/>
        </w:rPr>
      </w:pPr>
      <w:r w:rsidRPr="005B25A1">
        <w:rPr>
          <w:b/>
          <w:bCs/>
        </w:rPr>
        <w:t>Convenor comment:</w:t>
      </w:r>
    </w:p>
    <w:p w14:paraId="52EAE470"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57E98577" w14:textId="77777777" w:rsidR="00B56CC5" w:rsidRPr="005B25A1" w:rsidRDefault="00B56CC5" w:rsidP="00B56CC5">
      <w:pPr>
        <w:keepNext/>
        <w:keepLines/>
        <w:rPr>
          <w:b/>
          <w:bCs/>
        </w:rPr>
      </w:pPr>
      <w:r w:rsidRPr="005B25A1">
        <w:rPr>
          <w:b/>
          <w:bCs/>
        </w:rPr>
        <w:t>Parallel discussion:</w:t>
      </w:r>
    </w:p>
    <w:p w14:paraId="34B1FAD3" w14:textId="77777777" w:rsidR="00B56CC5" w:rsidRPr="005B25A1" w:rsidRDefault="00B56CC5" w:rsidP="00B56CC5">
      <w:pPr>
        <w:keepNext/>
        <w:keepLines/>
      </w:pPr>
      <w:r w:rsidRPr="00B56CC5">
        <w:rPr>
          <w:color w:val="0000FF"/>
        </w:rPr>
        <w:t>Not handled</w:t>
      </w:r>
      <w:r>
        <w:t>.</w:t>
      </w:r>
    </w:p>
    <w:p w14:paraId="2AF04D44" w14:textId="77777777" w:rsidR="00B56CC5" w:rsidRPr="00EB0339" w:rsidRDefault="00B56CC5" w:rsidP="00B56CC5">
      <w:r w:rsidRPr="005B25A1">
        <w:rPr>
          <w:b/>
          <w:bCs/>
        </w:rPr>
        <w:t>Status:</w:t>
      </w:r>
      <w:r>
        <w:t xml:space="preserve"> </w:t>
      </w:r>
      <w:r w:rsidRPr="00B56CC5">
        <w:rPr>
          <w:color w:val="0000FF"/>
        </w:rPr>
        <w:t>Not handled</w:t>
      </w:r>
      <w:r>
        <w:t>.</w:t>
      </w:r>
    </w:p>
    <w:p w14:paraId="430EA60B" w14:textId="77777777" w:rsidR="00823C8B" w:rsidRDefault="00823C8B" w:rsidP="00823C8B">
      <w:pPr>
        <w:pStyle w:val="NormTop"/>
      </w:pPr>
      <w:r w:rsidRPr="00ED26F2">
        <w:rPr>
          <w:color w:val="0000FF"/>
        </w:rPr>
        <w:t>S2-2406612</w:t>
      </w:r>
      <w:r w:rsidRPr="00D53282">
        <w:t xml:space="preserve"> </w:t>
      </w:r>
      <w:r>
        <w:t>(P-CR) 23.700-66: KI#3,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the conclusion principles for the KI#3.</w:t>
      </w:r>
    </w:p>
    <w:p w14:paraId="2404BC61" w14:textId="77777777" w:rsidR="00823C8B" w:rsidRPr="005B25A1" w:rsidRDefault="00823C8B" w:rsidP="00823C8B">
      <w:pPr>
        <w:keepNext/>
        <w:keepLines/>
        <w:rPr>
          <w:b/>
          <w:bCs/>
        </w:rPr>
      </w:pPr>
      <w:r w:rsidRPr="005B25A1">
        <w:rPr>
          <w:b/>
          <w:bCs/>
        </w:rPr>
        <w:t>Convenor comment:</w:t>
      </w:r>
    </w:p>
    <w:p w14:paraId="64BB9A8C"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5FD0F0A9" w14:textId="77777777" w:rsidR="00B56CC5" w:rsidRPr="005B25A1" w:rsidRDefault="00B56CC5" w:rsidP="00B56CC5">
      <w:pPr>
        <w:keepNext/>
        <w:keepLines/>
        <w:rPr>
          <w:b/>
          <w:bCs/>
        </w:rPr>
      </w:pPr>
      <w:r w:rsidRPr="005B25A1">
        <w:rPr>
          <w:b/>
          <w:bCs/>
        </w:rPr>
        <w:t>Parallel discussion:</w:t>
      </w:r>
    </w:p>
    <w:p w14:paraId="6DAD5DC1" w14:textId="77777777" w:rsidR="00B56CC5" w:rsidRPr="005B25A1" w:rsidRDefault="00B56CC5" w:rsidP="00B56CC5">
      <w:pPr>
        <w:keepNext/>
        <w:keepLines/>
      </w:pPr>
      <w:r w:rsidRPr="00B56CC5">
        <w:rPr>
          <w:color w:val="0000FF"/>
        </w:rPr>
        <w:t>Not handled</w:t>
      </w:r>
      <w:r>
        <w:t>.</w:t>
      </w:r>
    </w:p>
    <w:p w14:paraId="2EF2B791" w14:textId="77777777" w:rsidR="00B56CC5" w:rsidRPr="00EB0339" w:rsidRDefault="00B56CC5" w:rsidP="00B56CC5">
      <w:r w:rsidRPr="005B25A1">
        <w:rPr>
          <w:b/>
          <w:bCs/>
        </w:rPr>
        <w:t>Status:</w:t>
      </w:r>
      <w:r>
        <w:t xml:space="preserve"> </w:t>
      </w:r>
      <w:r w:rsidRPr="00B56CC5">
        <w:rPr>
          <w:color w:val="0000FF"/>
        </w:rPr>
        <w:t>Not handled</w:t>
      </w:r>
      <w:r>
        <w:t>.</w:t>
      </w:r>
    </w:p>
    <w:p w14:paraId="06228AAA" w14:textId="77777777" w:rsidR="00823C8B" w:rsidRDefault="00823C8B" w:rsidP="00823C8B">
      <w:pPr>
        <w:pStyle w:val="NormTop"/>
      </w:pPr>
      <w:r w:rsidRPr="00ED26F2">
        <w:rPr>
          <w:color w:val="0000FF"/>
        </w:rPr>
        <w:t>S2-2406648</w:t>
      </w:r>
      <w:r w:rsidRPr="00D53282">
        <w:t xml:space="preserve"> </w:t>
      </w:r>
      <w:r>
        <w:t>(P-CR) 23.700-66: KI#3: Conclusion update.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#3.</w:t>
      </w:r>
    </w:p>
    <w:p w14:paraId="762E4185" w14:textId="77777777" w:rsidR="00823C8B" w:rsidRPr="005B25A1" w:rsidRDefault="00823C8B" w:rsidP="00823C8B">
      <w:pPr>
        <w:keepNext/>
        <w:keepLines/>
        <w:rPr>
          <w:b/>
          <w:bCs/>
        </w:rPr>
      </w:pPr>
      <w:r w:rsidRPr="005B25A1">
        <w:rPr>
          <w:b/>
          <w:bCs/>
        </w:rPr>
        <w:t>Convenor comment:</w:t>
      </w:r>
    </w:p>
    <w:p w14:paraId="67947A22"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3078F24B" w14:textId="77777777" w:rsidR="00B56CC5" w:rsidRPr="005B25A1" w:rsidRDefault="00B56CC5" w:rsidP="00B56CC5">
      <w:pPr>
        <w:keepNext/>
        <w:keepLines/>
        <w:rPr>
          <w:b/>
          <w:bCs/>
        </w:rPr>
      </w:pPr>
      <w:r w:rsidRPr="005B25A1">
        <w:rPr>
          <w:b/>
          <w:bCs/>
        </w:rPr>
        <w:t>Parallel discussion:</w:t>
      </w:r>
    </w:p>
    <w:p w14:paraId="2AF3FF10" w14:textId="77777777" w:rsidR="00B56CC5" w:rsidRPr="005B25A1" w:rsidRDefault="00B56CC5" w:rsidP="00B56CC5">
      <w:pPr>
        <w:keepNext/>
        <w:keepLines/>
      </w:pPr>
      <w:r w:rsidRPr="00B56CC5">
        <w:rPr>
          <w:color w:val="0000FF"/>
        </w:rPr>
        <w:t>Not handled</w:t>
      </w:r>
      <w:r>
        <w:t>.</w:t>
      </w:r>
    </w:p>
    <w:p w14:paraId="6D8CDE27" w14:textId="77777777" w:rsidR="00B56CC5" w:rsidRPr="00EB0339" w:rsidRDefault="00B56CC5" w:rsidP="00B56CC5">
      <w:r w:rsidRPr="005B25A1">
        <w:rPr>
          <w:b/>
          <w:bCs/>
        </w:rPr>
        <w:t>Status:</w:t>
      </w:r>
      <w:r>
        <w:t xml:space="preserve"> </w:t>
      </w:r>
      <w:r w:rsidRPr="00B56CC5">
        <w:rPr>
          <w:color w:val="0000FF"/>
        </w:rPr>
        <w:t>Not handled</w:t>
      </w:r>
      <w:r>
        <w:t>.</w:t>
      </w:r>
    </w:p>
    <w:p w14:paraId="3061D74F" w14:textId="77777777" w:rsidR="00823C8B" w:rsidRDefault="00823C8B" w:rsidP="00823C8B">
      <w:pPr>
        <w:pStyle w:val="NormTop"/>
      </w:pPr>
      <w:r w:rsidRPr="00ED26F2">
        <w:rPr>
          <w:color w:val="0000FF"/>
        </w:rPr>
        <w:lastRenderedPageBreak/>
        <w:t>S2-2406678</w:t>
      </w:r>
      <w:r w:rsidRPr="00D53282">
        <w:t xml:space="preserve"> </w:t>
      </w:r>
      <w:r>
        <w:t>(P-CR) 23.700-66: Conclusion update for KI#3.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of KI#3.</w:t>
      </w:r>
    </w:p>
    <w:p w14:paraId="348DB450" w14:textId="77777777" w:rsidR="00823C8B" w:rsidRPr="005B25A1" w:rsidRDefault="00823C8B" w:rsidP="00823C8B">
      <w:pPr>
        <w:keepNext/>
        <w:keepLines/>
        <w:rPr>
          <w:b/>
          <w:bCs/>
        </w:rPr>
      </w:pPr>
      <w:r w:rsidRPr="005B25A1">
        <w:rPr>
          <w:b/>
          <w:bCs/>
        </w:rPr>
        <w:t>Convenor comment:</w:t>
      </w:r>
    </w:p>
    <w:p w14:paraId="3B4B26E5"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50337A19" w14:textId="77777777" w:rsidR="00B56CC5" w:rsidRPr="005B25A1" w:rsidRDefault="00B56CC5" w:rsidP="00B56CC5">
      <w:pPr>
        <w:keepNext/>
        <w:keepLines/>
        <w:rPr>
          <w:b/>
          <w:bCs/>
        </w:rPr>
      </w:pPr>
      <w:r w:rsidRPr="005B25A1">
        <w:rPr>
          <w:b/>
          <w:bCs/>
        </w:rPr>
        <w:t>Parallel discussion:</w:t>
      </w:r>
    </w:p>
    <w:p w14:paraId="61DFFBB4" w14:textId="77777777" w:rsidR="00B56CC5" w:rsidRPr="005B25A1" w:rsidRDefault="00B56CC5" w:rsidP="00B56CC5">
      <w:pPr>
        <w:keepNext/>
        <w:keepLines/>
      </w:pPr>
      <w:r w:rsidRPr="00B56CC5">
        <w:rPr>
          <w:color w:val="0000FF"/>
        </w:rPr>
        <w:t>Not handled</w:t>
      </w:r>
      <w:r>
        <w:t>.</w:t>
      </w:r>
    </w:p>
    <w:p w14:paraId="68C8146F" w14:textId="77777777" w:rsidR="00B56CC5" w:rsidRPr="00EB0339" w:rsidRDefault="00B56CC5" w:rsidP="00B56CC5">
      <w:r w:rsidRPr="005B25A1">
        <w:rPr>
          <w:b/>
          <w:bCs/>
        </w:rPr>
        <w:t>Status:</w:t>
      </w:r>
      <w:r>
        <w:t xml:space="preserve"> </w:t>
      </w:r>
      <w:r w:rsidRPr="00B56CC5">
        <w:rPr>
          <w:color w:val="0000FF"/>
        </w:rPr>
        <w:t>Not handled</w:t>
      </w:r>
      <w:r>
        <w:t>.</w:t>
      </w:r>
    </w:p>
    <w:p w14:paraId="65660F90" w14:textId="77777777" w:rsidR="00823C8B" w:rsidRDefault="00823C8B" w:rsidP="00823C8B">
      <w:pPr>
        <w:pStyle w:val="NormTop"/>
      </w:pPr>
      <w:r w:rsidRPr="00ED26F2">
        <w:rPr>
          <w:color w:val="0000FF"/>
        </w:rPr>
        <w:t>S2-2406767</w:t>
      </w:r>
      <w:r w:rsidRPr="00D53282">
        <w:t xml:space="preserve"> </w:t>
      </w:r>
      <w:r>
        <w:t>(P-CR) 23.700-66: Key Issue #3, Conclusion Update .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key issue #3 conclusion update.</w:t>
      </w:r>
    </w:p>
    <w:p w14:paraId="176FF0E4" w14:textId="77777777" w:rsidR="00823C8B" w:rsidRPr="005B25A1" w:rsidRDefault="00823C8B" w:rsidP="00823C8B">
      <w:pPr>
        <w:keepNext/>
        <w:keepLines/>
        <w:rPr>
          <w:b/>
          <w:bCs/>
        </w:rPr>
      </w:pPr>
      <w:r w:rsidRPr="005B25A1">
        <w:rPr>
          <w:b/>
          <w:bCs/>
        </w:rPr>
        <w:t>Convenor comment:</w:t>
      </w:r>
    </w:p>
    <w:p w14:paraId="3C790BAF"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5EC4E3AD" w14:textId="77777777" w:rsidR="00B56CC5" w:rsidRPr="005B25A1" w:rsidRDefault="00B56CC5" w:rsidP="00B56CC5">
      <w:pPr>
        <w:keepNext/>
        <w:keepLines/>
        <w:rPr>
          <w:b/>
          <w:bCs/>
        </w:rPr>
      </w:pPr>
      <w:r w:rsidRPr="005B25A1">
        <w:rPr>
          <w:b/>
          <w:bCs/>
        </w:rPr>
        <w:t>Parallel discussion:</w:t>
      </w:r>
    </w:p>
    <w:p w14:paraId="425F5FA1" w14:textId="77777777" w:rsidR="00B56CC5" w:rsidRPr="005B25A1" w:rsidRDefault="00B56CC5" w:rsidP="00B56CC5">
      <w:pPr>
        <w:keepNext/>
        <w:keepLines/>
      </w:pPr>
      <w:r w:rsidRPr="00B56CC5">
        <w:rPr>
          <w:color w:val="0000FF"/>
        </w:rPr>
        <w:t>Not handled</w:t>
      </w:r>
      <w:r>
        <w:t>.</w:t>
      </w:r>
    </w:p>
    <w:p w14:paraId="5FE48006" w14:textId="77777777" w:rsidR="00B56CC5" w:rsidRPr="00EB0339" w:rsidRDefault="00B56CC5" w:rsidP="00B56CC5">
      <w:r w:rsidRPr="005B25A1">
        <w:rPr>
          <w:b/>
          <w:bCs/>
        </w:rPr>
        <w:t>Status:</w:t>
      </w:r>
      <w:r>
        <w:t xml:space="preserve"> </w:t>
      </w:r>
      <w:r w:rsidRPr="00B56CC5">
        <w:rPr>
          <w:color w:val="0000FF"/>
        </w:rPr>
        <w:t>Not handled</w:t>
      </w:r>
      <w:r>
        <w:t>.</w:t>
      </w:r>
    </w:p>
    <w:p w14:paraId="31F48875" w14:textId="77777777" w:rsidR="00823C8B" w:rsidRDefault="00823C8B" w:rsidP="00823C8B">
      <w:pPr>
        <w:pStyle w:val="NormTop"/>
      </w:pPr>
      <w:r w:rsidRPr="00ED26F2">
        <w:rPr>
          <w:color w:val="0000FF"/>
        </w:rPr>
        <w:t>S2-2406770</w:t>
      </w:r>
      <w:r w:rsidRPr="00D53282">
        <w:t xml:space="preserve"> </w:t>
      </w:r>
      <w:r>
        <w:t>(P-CR) 23.700-66: KI#3 conclusion update . (Source: Intel)</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update for NWDAF analytics support for EnergySys KI#3 in TR 23.700-66.</w:t>
      </w:r>
    </w:p>
    <w:p w14:paraId="0D23C780" w14:textId="77777777" w:rsidR="00823C8B" w:rsidRPr="005B25A1" w:rsidRDefault="00823C8B" w:rsidP="00823C8B">
      <w:pPr>
        <w:keepNext/>
        <w:keepLines/>
        <w:rPr>
          <w:b/>
          <w:bCs/>
        </w:rPr>
      </w:pPr>
      <w:r w:rsidRPr="005B25A1">
        <w:rPr>
          <w:b/>
          <w:bCs/>
        </w:rPr>
        <w:t>Convenor comment:</w:t>
      </w:r>
    </w:p>
    <w:p w14:paraId="30A9288E"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5C104C88" w14:textId="77777777" w:rsidR="00B56CC5" w:rsidRPr="005B25A1" w:rsidRDefault="00B56CC5" w:rsidP="00B56CC5">
      <w:pPr>
        <w:keepNext/>
        <w:keepLines/>
        <w:rPr>
          <w:b/>
          <w:bCs/>
        </w:rPr>
      </w:pPr>
      <w:r w:rsidRPr="005B25A1">
        <w:rPr>
          <w:b/>
          <w:bCs/>
        </w:rPr>
        <w:t>Parallel discussion:</w:t>
      </w:r>
    </w:p>
    <w:p w14:paraId="7854DBE3" w14:textId="77777777" w:rsidR="00B56CC5" w:rsidRPr="005B25A1" w:rsidRDefault="00B56CC5" w:rsidP="00B56CC5">
      <w:pPr>
        <w:keepNext/>
        <w:keepLines/>
      </w:pPr>
      <w:r w:rsidRPr="00B56CC5">
        <w:rPr>
          <w:color w:val="0000FF"/>
        </w:rPr>
        <w:t>Not handled</w:t>
      </w:r>
      <w:r>
        <w:t>.</w:t>
      </w:r>
    </w:p>
    <w:p w14:paraId="6A84958A" w14:textId="77777777" w:rsidR="00B56CC5" w:rsidRPr="00EB0339" w:rsidRDefault="00B56CC5" w:rsidP="00B56CC5">
      <w:r w:rsidRPr="005B25A1">
        <w:rPr>
          <w:b/>
          <w:bCs/>
        </w:rPr>
        <w:t>Status:</w:t>
      </w:r>
      <w:r>
        <w:t xml:space="preserve"> </w:t>
      </w:r>
      <w:r w:rsidRPr="00B56CC5">
        <w:rPr>
          <w:color w:val="0000FF"/>
        </w:rPr>
        <w:t>Not handled</w:t>
      </w:r>
      <w:r>
        <w:t>.</w:t>
      </w:r>
    </w:p>
    <w:p w14:paraId="07468D63" w14:textId="77777777" w:rsidR="00823C8B" w:rsidRDefault="00823C8B" w:rsidP="00823C8B">
      <w:pPr>
        <w:pStyle w:val="NormTop"/>
      </w:pPr>
      <w:r w:rsidRPr="00ED26F2">
        <w:rPr>
          <w:color w:val="0000FF"/>
        </w:rPr>
        <w:t>S2-2406059</w:t>
      </w:r>
      <w:r w:rsidRPr="00D53282">
        <w:t xml:space="preserve"> </w:t>
      </w:r>
      <w:r>
        <w:t>(P-CR) 23.700-66: Evaluation for KI3. (Source: Vivo)</w:t>
      </w:r>
      <w:r>
        <w:br/>
      </w:r>
      <w:r w:rsidRPr="00D53282">
        <w:rPr>
          <w:b/>
        </w:rPr>
        <w:t>Document for:</w:t>
      </w:r>
      <w:r w:rsidRPr="00D53282">
        <w:t xml:space="preserve"> </w:t>
      </w:r>
      <w:r>
        <w:t>Approval</w:t>
      </w:r>
      <w:r>
        <w:br/>
      </w:r>
      <w:r w:rsidRPr="00D53282">
        <w:rPr>
          <w:b/>
        </w:rPr>
        <w:t>Abstract:</w:t>
      </w:r>
      <w:r w:rsidRPr="00D53282">
        <w:t xml:space="preserve"> </w:t>
      </w:r>
      <w:r>
        <w:br/>
        <w:t>This contribution tries to provide evaluation for KI3.</w:t>
      </w:r>
    </w:p>
    <w:p w14:paraId="7B69B58E" w14:textId="77777777" w:rsidR="00B56CC5" w:rsidRPr="005B25A1" w:rsidRDefault="00B56CC5" w:rsidP="00B56CC5">
      <w:pPr>
        <w:keepNext/>
        <w:keepLines/>
        <w:rPr>
          <w:b/>
          <w:bCs/>
        </w:rPr>
      </w:pPr>
      <w:r w:rsidRPr="005B25A1">
        <w:rPr>
          <w:b/>
          <w:bCs/>
        </w:rPr>
        <w:t>Parallel discussion:</w:t>
      </w:r>
    </w:p>
    <w:p w14:paraId="21671468" w14:textId="77777777" w:rsidR="00B56CC5" w:rsidRPr="005B25A1" w:rsidRDefault="00B56CC5" w:rsidP="00B56CC5">
      <w:pPr>
        <w:keepNext/>
        <w:keepLines/>
      </w:pPr>
      <w:r w:rsidRPr="00B56CC5">
        <w:rPr>
          <w:color w:val="0000FF"/>
        </w:rPr>
        <w:t>Not handled</w:t>
      </w:r>
      <w:r>
        <w:t>.</w:t>
      </w:r>
    </w:p>
    <w:p w14:paraId="0A868B2A" w14:textId="77777777" w:rsidR="00B56CC5" w:rsidRPr="00EB0339" w:rsidRDefault="00B56CC5" w:rsidP="00B56CC5">
      <w:r w:rsidRPr="005B25A1">
        <w:rPr>
          <w:b/>
          <w:bCs/>
        </w:rPr>
        <w:t>Status:</w:t>
      </w:r>
      <w:r>
        <w:t xml:space="preserve"> </w:t>
      </w:r>
      <w:r w:rsidRPr="00B56CC5">
        <w:rPr>
          <w:color w:val="0000FF"/>
        </w:rPr>
        <w:t>Not handled</w:t>
      </w:r>
      <w:r>
        <w:t>.</w:t>
      </w:r>
    </w:p>
    <w:p w14:paraId="413C5967"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LS Out</w:t>
      </w:r>
    </w:p>
    <w:p w14:paraId="433E974A" w14:textId="77777777" w:rsidR="00823C8B" w:rsidRDefault="00823C8B" w:rsidP="00823C8B">
      <w:pPr>
        <w:pStyle w:val="NormTop"/>
      </w:pPr>
      <w:r w:rsidRPr="00ED26F2">
        <w:rPr>
          <w:color w:val="0000FF"/>
        </w:rPr>
        <w:t>S2-2405847</w:t>
      </w:r>
      <w:r w:rsidRPr="00D53282">
        <w:t xml:space="preserve"> </w:t>
      </w:r>
      <w:r>
        <w:t>(LS IN) LS from TSG RAN: Reply LS RP-240029 on per UE energy consumption in RAN  (Source: TSG RAN (RP-240825))</w:t>
      </w:r>
      <w:r>
        <w:br/>
      </w:r>
      <w:r w:rsidRPr="00D53282">
        <w:rPr>
          <w:b/>
        </w:rPr>
        <w:t>Document for:</w:t>
      </w:r>
      <w:r w:rsidRPr="00D53282">
        <w:t xml:space="preserve"> </w:t>
      </w:r>
      <w:r>
        <w:t>Action</w:t>
      </w:r>
      <w:r>
        <w:br/>
      </w:r>
      <w:r w:rsidRPr="00D53282">
        <w:rPr>
          <w:b/>
        </w:rPr>
        <w:t>Abstract:</w:t>
      </w:r>
      <w:r w:rsidRPr="00D53282">
        <w:t xml:space="preserve"> </w:t>
      </w:r>
      <w:r>
        <w:br/>
        <w:t>RAN would like to thank SA WG2 for their LS RP-240029 on per UE energy consumption. RAN has discussed the LS and has endorsed a WF in RP-240816: There was no consensus (i.e. no agreement) on how to proceed as the use cases, and feasibility of obtaining per UE network energy consumption information require further clarifications. For WGs to initiate this type of work and respond to SA WG2 questions, a new Study Item would have to be approved in RAN (for which at the moment there doesn t seem to be consensus) RAN could continue discussions on clarifying the use cases and the need for a SI as part of the discussion on potential additional Rel-19 RAN WI/SIs On the SA WG2 question to RAN WG2: SA WG2 invites RAN WG2 to indicate whether the base station energy consumption (that varies with radio conditions) can be reported on a per-UE-per-PDU session and per-UE-per-QoS flow basis. RAN WG2/3 experts in RAN#103 would like to report that such information at gNB level is extremely difficult to obtain as the RAN WG2 protocols are not aware of energy consumption per QoS flows or PDU sessions and RAN does not expect to proceed on this aspect in R19. No further action is expected from RAN WGs on LS RP-240029. Action: RAN kindly asks SA WG2 to take the above clarifications into account.</w:t>
      </w:r>
    </w:p>
    <w:p w14:paraId="533EC7AD" w14:textId="77777777" w:rsidR="00823C8B" w:rsidRPr="005B25A1" w:rsidRDefault="00823C8B" w:rsidP="00823C8B">
      <w:pPr>
        <w:keepNext/>
        <w:keepLines/>
        <w:rPr>
          <w:b/>
          <w:bCs/>
        </w:rPr>
      </w:pPr>
      <w:r w:rsidRPr="005B25A1">
        <w:rPr>
          <w:b/>
          <w:bCs/>
        </w:rPr>
        <w:t>Parallel discussion:</w:t>
      </w:r>
    </w:p>
    <w:p w14:paraId="2A7F10DD" w14:textId="77777777" w:rsidR="00823C8B" w:rsidRPr="00B81031" w:rsidRDefault="00823C8B" w:rsidP="00823C8B">
      <w:pPr>
        <w:keepNext/>
        <w:keepLines/>
        <w:rPr>
          <w:i/>
        </w:rPr>
      </w:pPr>
      <w:r w:rsidRPr="00B81031">
        <w:rPr>
          <w:b/>
          <w:bCs/>
          <w:i/>
        </w:rPr>
        <w:t>Comment:</w:t>
      </w:r>
      <w:r>
        <w:rPr>
          <w:i/>
        </w:rPr>
        <w:t xml:space="preserve"> Revision of Postponed </w:t>
      </w:r>
      <w:r w:rsidRPr="00ED26F2">
        <w:rPr>
          <w:i/>
          <w:color w:val="0000FF"/>
        </w:rPr>
        <w:t>S2-2403898</w:t>
      </w:r>
      <w:r>
        <w:rPr>
          <w:i/>
        </w:rPr>
        <w:t xml:space="preserve"> from S2#162. Noted in parallel session.</w:t>
      </w:r>
    </w:p>
    <w:p w14:paraId="67B6C008" w14:textId="77777777" w:rsidR="00823C8B" w:rsidRPr="005B25A1" w:rsidRDefault="00823C8B" w:rsidP="00823C8B">
      <w:pPr>
        <w:keepNext/>
        <w:keepLines/>
        <w:rPr>
          <w:b/>
          <w:bCs/>
        </w:rPr>
      </w:pPr>
      <w:r w:rsidRPr="005B25A1">
        <w:rPr>
          <w:b/>
          <w:bCs/>
        </w:rPr>
        <w:t>Plenary Discussion:</w:t>
      </w:r>
    </w:p>
    <w:p w14:paraId="68F1D343" w14:textId="77777777" w:rsidR="00823C8B" w:rsidRPr="005B25A1" w:rsidRDefault="00823C8B" w:rsidP="00823C8B">
      <w:pPr>
        <w:keepNext/>
        <w:keepLines/>
      </w:pPr>
      <w:r w:rsidRPr="005B25A1">
        <w:t>Noted.</w:t>
      </w:r>
    </w:p>
    <w:p w14:paraId="2042A1CF" w14:textId="77777777" w:rsidR="00823C8B" w:rsidRPr="00EB0339" w:rsidRDefault="00823C8B" w:rsidP="00823C8B">
      <w:r w:rsidRPr="005B25A1">
        <w:rPr>
          <w:b/>
          <w:bCs/>
        </w:rPr>
        <w:t>Status:</w:t>
      </w:r>
      <w:r>
        <w:t xml:space="preserve"> </w:t>
      </w:r>
      <w:r>
        <w:rPr>
          <w:color w:val="0000FF"/>
        </w:rPr>
        <w:t>Noted</w:t>
      </w:r>
      <w:r>
        <w:t>.</w:t>
      </w:r>
    </w:p>
    <w:p w14:paraId="37464E54" w14:textId="77777777" w:rsidR="00823C8B" w:rsidRDefault="00823C8B" w:rsidP="00823C8B">
      <w:pPr>
        <w:pStyle w:val="NormTop"/>
      </w:pPr>
      <w:r w:rsidRPr="00ED26F2">
        <w:rPr>
          <w:color w:val="0000FF"/>
        </w:rPr>
        <w:t>S2-2405874</w:t>
      </w:r>
      <w:r w:rsidRPr="00D53282">
        <w:t xml:space="preserve"> </w:t>
      </w:r>
      <w:r>
        <w:t>(LS IN) LS from SA WG5: LS Reply to SA4 on 3GPP work on energy efficiency (Source: SA WG5 (S5-241924))</w:t>
      </w:r>
      <w:r>
        <w:br/>
      </w:r>
      <w:r w:rsidRPr="00D53282">
        <w:rPr>
          <w:b/>
        </w:rPr>
        <w:t>Document for:</w:t>
      </w:r>
      <w:r w:rsidRPr="00D53282">
        <w:t xml:space="preserve"> </w:t>
      </w:r>
      <w:r>
        <w:t>Information</w:t>
      </w:r>
      <w:r>
        <w:br/>
      </w:r>
      <w:r w:rsidRPr="00D53282">
        <w:rPr>
          <w:b/>
        </w:rPr>
        <w:t>Abstract:</w:t>
      </w:r>
      <w:r w:rsidRPr="00D53282">
        <w:t xml:space="preserve"> </w:t>
      </w:r>
      <w:r>
        <w:br/>
        <w:t>SA WG5 would like to thank SA WG4 for the information provided in the reply LS on 3GPP work on energy efficiency. With regard to the Rel-19 Study Item Description on Media Energy Consumption Exposure and Evaluation Framework in 5G Services clause 2.3 (Other related Work Items and dependencies), SA WG5 would like to inform SA WG4 of our Rel-19 Study on energy efficiency and energy saving aspects of 5G networks and services (see SP-231723 attached). {. . .}.</w:t>
      </w:r>
    </w:p>
    <w:p w14:paraId="1F37B4F9" w14:textId="77777777" w:rsidR="00823C8B" w:rsidRPr="005B25A1" w:rsidRDefault="00823C8B" w:rsidP="00823C8B">
      <w:pPr>
        <w:keepNext/>
        <w:keepLines/>
        <w:rPr>
          <w:b/>
          <w:bCs/>
        </w:rPr>
      </w:pPr>
      <w:r w:rsidRPr="005B25A1">
        <w:rPr>
          <w:b/>
          <w:bCs/>
        </w:rPr>
        <w:t>Parallel discussion:</w:t>
      </w:r>
    </w:p>
    <w:p w14:paraId="372680BC" w14:textId="77777777" w:rsidR="00823C8B" w:rsidRPr="00B81031" w:rsidRDefault="00823C8B" w:rsidP="00823C8B">
      <w:pPr>
        <w:keepNext/>
        <w:keepLines/>
        <w:rPr>
          <w:i/>
        </w:rPr>
      </w:pPr>
      <w:r w:rsidRPr="00B81031">
        <w:rPr>
          <w:b/>
          <w:bCs/>
          <w:i/>
        </w:rPr>
        <w:t>Comment:</w:t>
      </w:r>
      <w:r>
        <w:rPr>
          <w:i/>
        </w:rPr>
        <w:t xml:space="preserve"> Noted in parallel session.</w:t>
      </w:r>
    </w:p>
    <w:p w14:paraId="5B2582B0" w14:textId="77777777" w:rsidR="00823C8B" w:rsidRPr="005B25A1" w:rsidRDefault="00823C8B" w:rsidP="00823C8B">
      <w:pPr>
        <w:keepNext/>
        <w:keepLines/>
        <w:rPr>
          <w:b/>
          <w:bCs/>
        </w:rPr>
      </w:pPr>
      <w:r w:rsidRPr="005B25A1">
        <w:rPr>
          <w:b/>
          <w:bCs/>
        </w:rPr>
        <w:t>Plenary Discussion:</w:t>
      </w:r>
    </w:p>
    <w:p w14:paraId="49138456" w14:textId="77777777" w:rsidR="00823C8B" w:rsidRPr="005B25A1" w:rsidRDefault="00823C8B" w:rsidP="00823C8B">
      <w:pPr>
        <w:keepNext/>
        <w:keepLines/>
      </w:pPr>
      <w:r w:rsidRPr="005B25A1">
        <w:t>Noted.</w:t>
      </w:r>
    </w:p>
    <w:p w14:paraId="0CC8AE63" w14:textId="77777777" w:rsidR="00823C8B" w:rsidRPr="00EB0339" w:rsidRDefault="00823C8B" w:rsidP="00823C8B">
      <w:r w:rsidRPr="005B25A1">
        <w:rPr>
          <w:b/>
          <w:bCs/>
        </w:rPr>
        <w:t>Status:</w:t>
      </w:r>
      <w:r>
        <w:t xml:space="preserve"> </w:t>
      </w:r>
      <w:r>
        <w:rPr>
          <w:color w:val="0000FF"/>
        </w:rPr>
        <w:t>Noted</w:t>
      </w:r>
      <w:r>
        <w:t>.</w:t>
      </w:r>
    </w:p>
    <w:p w14:paraId="09D6C8F6" w14:textId="77777777" w:rsidR="00823C8B" w:rsidRDefault="00823C8B" w:rsidP="00823C8B">
      <w:pPr>
        <w:pStyle w:val="NormTop"/>
      </w:pPr>
      <w:r w:rsidRPr="00ED26F2">
        <w:rPr>
          <w:color w:val="0000FF"/>
        </w:rPr>
        <w:t>S2-2406531</w:t>
      </w:r>
      <w:r w:rsidRPr="00D53282">
        <w:t xml:space="preserve"> </w:t>
      </w:r>
      <w:r>
        <w:t>(LS OUT) [DRAFT] LS on Charging Support for Energy Credit Limit Control (Source: vivo Mobile Communication (S))</w:t>
      </w:r>
      <w:r>
        <w:br/>
      </w:r>
      <w:r w:rsidRPr="00D53282">
        <w:rPr>
          <w:b/>
        </w:rPr>
        <w:t>Document for:</w:t>
      </w:r>
      <w:r w:rsidRPr="00D53282">
        <w:t xml:space="preserve"> </w:t>
      </w:r>
      <w:r>
        <w:t>Approval</w:t>
      </w:r>
      <w:r>
        <w:br/>
      </w:r>
      <w:r w:rsidRPr="00D53282">
        <w:rPr>
          <w:b/>
        </w:rPr>
        <w:t>Abstract:</w:t>
      </w:r>
      <w:r w:rsidRPr="00D53282">
        <w:t xml:space="preserve"> </w:t>
      </w:r>
      <w:r>
        <w:br/>
        <w:t>[DRAFT] LS on Charging Support for Energy Credit Limit Control.</w:t>
      </w:r>
    </w:p>
    <w:p w14:paraId="0FE8334D" w14:textId="77777777" w:rsidR="00823C8B" w:rsidRPr="005B25A1" w:rsidRDefault="00823C8B" w:rsidP="00823C8B">
      <w:pPr>
        <w:keepNext/>
        <w:keepLines/>
        <w:rPr>
          <w:b/>
          <w:bCs/>
        </w:rPr>
      </w:pPr>
      <w:r w:rsidRPr="005B25A1">
        <w:rPr>
          <w:b/>
          <w:bCs/>
        </w:rPr>
        <w:t>Convenor comment:</w:t>
      </w:r>
    </w:p>
    <w:p w14:paraId="5A04D1B6" w14:textId="77777777" w:rsidR="00823C8B" w:rsidRPr="005B25A1" w:rsidRDefault="00823C8B" w:rsidP="00823C8B">
      <w:pPr>
        <w:keepNext/>
        <w:keepLines/>
      </w:pPr>
      <w:r w:rsidRPr="005B25A1">
        <w:t>Handle.</w:t>
      </w:r>
    </w:p>
    <w:p w14:paraId="66957244" w14:textId="77777777" w:rsidR="00B56CC5" w:rsidRPr="005B25A1" w:rsidRDefault="00B56CC5" w:rsidP="00B56CC5">
      <w:pPr>
        <w:keepNext/>
        <w:keepLines/>
        <w:rPr>
          <w:b/>
          <w:bCs/>
        </w:rPr>
      </w:pPr>
      <w:r w:rsidRPr="005B25A1">
        <w:rPr>
          <w:b/>
          <w:bCs/>
        </w:rPr>
        <w:t>Parallel discussion:</w:t>
      </w:r>
    </w:p>
    <w:p w14:paraId="0E4D9AC2" w14:textId="77777777" w:rsidR="00B56CC5" w:rsidRPr="005B25A1" w:rsidRDefault="00B56CC5" w:rsidP="00B56CC5">
      <w:pPr>
        <w:keepNext/>
        <w:keepLines/>
      </w:pPr>
      <w:r w:rsidRPr="00B56CC5">
        <w:rPr>
          <w:color w:val="0000FF"/>
        </w:rPr>
        <w:t>Not handled</w:t>
      </w:r>
      <w:r>
        <w:t>.</w:t>
      </w:r>
    </w:p>
    <w:p w14:paraId="5236C836" w14:textId="77777777" w:rsidR="00B56CC5" w:rsidRPr="00EB0339" w:rsidRDefault="00B56CC5" w:rsidP="00B56CC5">
      <w:r w:rsidRPr="005B25A1">
        <w:rPr>
          <w:b/>
          <w:bCs/>
        </w:rPr>
        <w:t>Status:</w:t>
      </w:r>
      <w:r>
        <w:t xml:space="preserve"> </w:t>
      </w:r>
      <w:r w:rsidRPr="00B56CC5">
        <w:rPr>
          <w:color w:val="0000FF"/>
        </w:rPr>
        <w:t>Not handled</w:t>
      </w:r>
      <w:r>
        <w:t>.</w:t>
      </w:r>
    </w:p>
    <w:p w14:paraId="22FF82D1" w14:textId="77777777" w:rsidR="00823C8B" w:rsidRDefault="00823C8B" w:rsidP="00823C8B">
      <w:pPr>
        <w:pStyle w:val="NormTop"/>
      </w:pPr>
      <w:r w:rsidRPr="00ED26F2">
        <w:rPr>
          <w:color w:val="0000FF"/>
        </w:rPr>
        <w:lastRenderedPageBreak/>
        <w:t>S2-2406026</w:t>
      </w:r>
      <w:r w:rsidRPr="00D53282">
        <w:t xml:space="preserve"> </w:t>
      </w:r>
      <w:r>
        <w:t>(LS OUT) [DRAFT] LS to SA WG5 on green subscription indication (Source: OPPO)</w:t>
      </w:r>
      <w:r>
        <w:br/>
      </w:r>
      <w:r w:rsidRPr="00D53282">
        <w:rPr>
          <w:b/>
        </w:rPr>
        <w:t>Document for:</w:t>
      </w:r>
      <w:r w:rsidRPr="00D53282">
        <w:t xml:space="preserve"> </w:t>
      </w:r>
      <w:r>
        <w:t>Approval</w:t>
      </w:r>
      <w:r>
        <w:br/>
      </w:r>
      <w:r w:rsidRPr="00D53282">
        <w:rPr>
          <w:b/>
        </w:rPr>
        <w:t>Abstract:</w:t>
      </w:r>
      <w:r w:rsidRPr="00D53282">
        <w:t xml:space="preserve"> </w:t>
      </w:r>
      <w:r>
        <w:br/>
        <w:t>[DRAFT] LS to SA WG5 on green subscription indication.</w:t>
      </w:r>
    </w:p>
    <w:p w14:paraId="3F4A5761" w14:textId="77777777" w:rsidR="00823C8B" w:rsidRPr="005B25A1" w:rsidRDefault="00823C8B" w:rsidP="00823C8B">
      <w:pPr>
        <w:keepNext/>
        <w:keepLines/>
        <w:rPr>
          <w:b/>
          <w:bCs/>
        </w:rPr>
      </w:pPr>
      <w:r w:rsidRPr="005B25A1">
        <w:rPr>
          <w:b/>
          <w:bCs/>
        </w:rPr>
        <w:t>Convenor comment:</w:t>
      </w:r>
    </w:p>
    <w:p w14:paraId="2206FAB5" w14:textId="77777777" w:rsidR="00823C8B" w:rsidRPr="005B25A1" w:rsidRDefault="00823C8B" w:rsidP="00823C8B">
      <w:pPr>
        <w:keepNext/>
        <w:keepLines/>
      </w:pPr>
      <w:r w:rsidRPr="005B25A1">
        <w:t>Handle.</w:t>
      </w:r>
    </w:p>
    <w:p w14:paraId="1AABA140" w14:textId="77777777" w:rsidR="00B56CC5" w:rsidRPr="005B25A1" w:rsidRDefault="00B56CC5" w:rsidP="00B56CC5">
      <w:pPr>
        <w:keepNext/>
        <w:keepLines/>
        <w:rPr>
          <w:b/>
          <w:bCs/>
        </w:rPr>
      </w:pPr>
      <w:r w:rsidRPr="005B25A1">
        <w:rPr>
          <w:b/>
          <w:bCs/>
        </w:rPr>
        <w:t>Parallel discussion:</w:t>
      </w:r>
    </w:p>
    <w:p w14:paraId="4555E1BA" w14:textId="77777777" w:rsidR="00B56CC5" w:rsidRPr="005B25A1" w:rsidRDefault="00B56CC5" w:rsidP="00B56CC5">
      <w:pPr>
        <w:keepNext/>
        <w:keepLines/>
      </w:pPr>
      <w:r w:rsidRPr="00B56CC5">
        <w:rPr>
          <w:color w:val="0000FF"/>
        </w:rPr>
        <w:t>Not handled</w:t>
      </w:r>
      <w:r>
        <w:t>.</w:t>
      </w:r>
    </w:p>
    <w:p w14:paraId="0AC16F5F" w14:textId="77777777" w:rsidR="00B56CC5" w:rsidRPr="00EB0339" w:rsidRDefault="00B56CC5" w:rsidP="00B56CC5">
      <w:r w:rsidRPr="005B25A1">
        <w:rPr>
          <w:b/>
          <w:bCs/>
        </w:rPr>
        <w:t>Status:</w:t>
      </w:r>
      <w:r>
        <w:t xml:space="preserve"> </w:t>
      </w:r>
      <w:r w:rsidRPr="00B56CC5">
        <w:rPr>
          <w:color w:val="0000FF"/>
        </w:rPr>
        <w:t>Not handled</w:t>
      </w:r>
      <w:r>
        <w:t>.</w:t>
      </w:r>
    </w:p>
    <w:p w14:paraId="62C59A85" w14:textId="77777777" w:rsidR="00823C8B" w:rsidRDefault="00823C8B" w:rsidP="00823C8B">
      <w:pPr>
        <w:pStyle w:val="NormTop"/>
      </w:pPr>
      <w:r w:rsidRPr="00ED26F2">
        <w:rPr>
          <w:color w:val="0000FF"/>
        </w:rPr>
        <w:t>S2-2406992</w:t>
      </w:r>
      <w:r w:rsidRPr="00D53282">
        <w:t xml:space="preserve"> </w:t>
      </w:r>
      <w:r>
        <w:t>(LS OUT) LS on Status of work for FS_EnergySys (Source: Qualcomm)</w:t>
      </w:r>
      <w:r>
        <w:br/>
      </w:r>
      <w:r w:rsidRPr="00D53282">
        <w:rPr>
          <w:b/>
        </w:rPr>
        <w:t>Document for:</w:t>
      </w:r>
      <w:r w:rsidRPr="00D53282">
        <w:t xml:space="preserve"> </w:t>
      </w:r>
      <w:r>
        <w:t>Approval</w:t>
      </w:r>
      <w:r>
        <w:br/>
      </w:r>
      <w:r w:rsidRPr="00D53282">
        <w:rPr>
          <w:b/>
        </w:rPr>
        <w:t>Abstract:</w:t>
      </w:r>
      <w:r w:rsidRPr="00D53282">
        <w:t xml:space="preserve"> </w:t>
      </w:r>
      <w:r>
        <w:br/>
        <w:t>-</w:t>
      </w:r>
    </w:p>
    <w:p w14:paraId="51C5BA88" w14:textId="77777777" w:rsidR="00823C8B" w:rsidRPr="005B25A1" w:rsidRDefault="00823C8B" w:rsidP="00823C8B">
      <w:pPr>
        <w:keepNext/>
        <w:keepLines/>
        <w:rPr>
          <w:b/>
          <w:bCs/>
        </w:rPr>
      </w:pPr>
      <w:r w:rsidRPr="005B25A1">
        <w:rPr>
          <w:b/>
          <w:bCs/>
        </w:rPr>
        <w:t>Parallel discussion:</w:t>
      </w:r>
    </w:p>
    <w:p w14:paraId="2991C18F" w14:textId="77777777" w:rsidR="00823C8B" w:rsidRPr="00B81031" w:rsidRDefault="00823C8B" w:rsidP="00823C8B">
      <w:pPr>
        <w:keepNext/>
        <w:keepLines/>
        <w:rPr>
          <w:i/>
        </w:rPr>
      </w:pPr>
      <w:r>
        <w:rPr>
          <w:i/>
        </w:rPr>
        <w:t xml:space="preserve">Created at meeting. Revised in parallel session to </w:t>
      </w:r>
      <w:r w:rsidRPr="00ED26F2">
        <w:rPr>
          <w:i/>
          <w:color w:val="0000FF"/>
        </w:rPr>
        <w:t>S2-2407075</w:t>
      </w:r>
      <w:r>
        <w:rPr>
          <w:i/>
        </w:rPr>
        <w:t>.</w:t>
      </w:r>
    </w:p>
    <w:p w14:paraId="57BB4FBB" w14:textId="77777777" w:rsidR="00823C8B" w:rsidRPr="005B25A1" w:rsidRDefault="00823C8B" w:rsidP="00823C8B">
      <w:pPr>
        <w:keepNext/>
        <w:keepLines/>
        <w:rPr>
          <w:b/>
          <w:bCs/>
        </w:rPr>
      </w:pPr>
      <w:r w:rsidRPr="005B25A1">
        <w:rPr>
          <w:b/>
          <w:bCs/>
        </w:rPr>
        <w:t>Plenary Discussion:</w:t>
      </w:r>
    </w:p>
    <w:p w14:paraId="47EEAF65" w14:textId="66E1191B" w:rsidR="00823C8B" w:rsidRPr="000D0592" w:rsidRDefault="000D0592" w:rsidP="00823C8B">
      <w:pPr>
        <w:keepNext/>
        <w:keepLines/>
      </w:pPr>
      <w:r>
        <w:t xml:space="preserve">Huawei suggested that this can be reported by the SA WG2 Chair to TSG SA and this LS was not necessary. This was then </w:t>
      </w:r>
      <w:r w:rsidRPr="00C3284B">
        <w:rPr>
          <w:color w:val="0000FF"/>
        </w:rPr>
        <w:t>noted</w:t>
      </w:r>
      <w:r>
        <w:t>.</w:t>
      </w:r>
    </w:p>
    <w:p w14:paraId="2ACB9633" w14:textId="6E88E797" w:rsidR="00823C8B" w:rsidRPr="00EB0339" w:rsidRDefault="00823C8B" w:rsidP="00823C8B">
      <w:r w:rsidRPr="005B25A1">
        <w:rPr>
          <w:b/>
          <w:bCs/>
        </w:rPr>
        <w:t>Status:</w:t>
      </w:r>
      <w:r>
        <w:t xml:space="preserve"> </w:t>
      </w:r>
      <w:r w:rsidR="000D0592" w:rsidRPr="00C3284B">
        <w:rPr>
          <w:color w:val="0000FF"/>
        </w:rPr>
        <w:t>Noted</w:t>
      </w:r>
      <w:r>
        <w:t>.</w:t>
      </w:r>
    </w:p>
    <w:p w14:paraId="5F4DFA91"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w:t>
      </w:r>
    </w:p>
    <w:p w14:paraId="4D9276EC" w14:textId="77777777" w:rsidR="00823C8B" w:rsidRDefault="00823C8B" w:rsidP="00823C8B">
      <w:pPr>
        <w:pStyle w:val="NormTop"/>
      </w:pPr>
      <w:r w:rsidRPr="00ED26F2">
        <w:rPr>
          <w:color w:val="0000FF"/>
        </w:rPr>
        <w:t>S2-2405913</w:t>
      </w:r>
      <w:r w:rsidRPr="00D53282">
        <w:t xml:space="preserve"> </w:t>
      </w:r>
      <w:r>
        <w:t>(P-CR) 23.700-66: Update on Solution #1: Energy related information collection and exposure. (Source: China Mobile)</w:t>
      </w:r>
      <w:r>
        <w:br/>
      </w:r>
      <w:r w:rsidRPr="00D53282">
        <w:rPr>
          <w:b/>
        </w:rPr>
        <w:t>Document for:</w:t>
      </w:r>
      <w:r w:rsidRPr="00D53282">
        <w:t xml:space="preserve"> </w:t>
      </w:r>
      <w:r>
        <w:t>Approval</w:t>
      </w:r>
      <w:r>
        <w:br/>
      </w:r>
      <w:r w:rsidRPr="00D53282">
        <w:rPr>
          <w:b/>
        </w:rPr>
        <w:t>Abstract:</w:t>
      </w:r>
      <w:r w:rsidRPr="00D53282">
        <w:t xml:space="preserve"> </w:t>
      </w:r>
      <w:r>
        <w:br/>
        <w:t>Propose to solve two ENs in Solution #1: Energy related information collection and exposure.</w:t>
      </w:r>
    </w:p>
    <w:p w14:paraId="06E92B4E" w14:textId="77777777" w:rsidR="00823C8B" w:rsidRPr="005B25A1" w:rsidRDefault="00823C8B" w:rsidP="00823C8B">
      <w:pPr>
        <w:keepNext/>
        <w:keepLines/>
        <w:rPr>
          <w:b/>
          <w:bCs/>
        </w:rPr>
      </w:pPr>
      <w:r w:rsidRPr="005B25A1">
        <w:rPr>
          <w:b/>
          <w:bCs/>
        </w:rPr>
        <w:t>Parallel discussion:</w:t>
      </w:r>
    </w:p>
    <w:p w14:paraId="3A2F1492" w14:textId="77777777" w:rsidR="00823C8B" w:rsidRPr="00B81031" w:rsidRDefault="00823C8B" w:rsidP="00823C8B">
      <w:pPr>
        <w:keepNext/>
        <w:keepLines/>
        <w:rPr>
          <w:i/>
        </w:rPr>
      </w:pPr>
      <w:r>
        <w:rPr>
          <w:i/>
        </w:rPr>
        <w:t xml:space="preserve">Revision of </w:t>
      </w:r>
      <w:r w:rsidRPr="00ED26F2">
        <w:rPr>
          <w:i/>
          <w:color w:val="0000FF"/>
        </w:rPr>
        <w:t>S2-2404006</w:t>
      </w:r>
      <w:r>
        <w:rPr>
          <w:i/>
        </w:rPr>
        <w:t xml:space="preserve"> from SA WG2#162.</w:t>
      </w:r>
    </w:p>
    <w:p w14:paraId="6274AA63" w14:textId="77777777" w:rsidR="00DA3254" w:rsidRPr="005B25A1" w:rsidRDefault="00DA3254" w:rsidP="00DA3254">
      <w:pPr>
        <w:keepNext/>
        <w:keepLines/>
      </w:pPr>
      <w:r w:rsidRPr="00B56CC5">
        <w:rPr>
          <w:color w:val="0000FF"/>
        </w:rPr>
        <w:t>Not handled</w:t>
      </w:r>
      <w:r>
        <w:t>.</w:t>
      </w:r>
    </w:p>
    <w:p w14:paraId="30B970C2" w14:textId="77777777" w:rsidR="00DA3254" w:rsidRPr="00EB0339" w:rsidRDefault="00DA3254" w:rsidP="00DA3254">
      <w:r w:rsidRPr="005B25A1">
        <w:rPr>
          <w:b/>
          <w:bCs/>
        </w:rPr>
        <w:t>Status:</w:t>
      </w:r>
      <w:r>
        <w:t xml:space="preserve"> </w:t>
      </w:r>
      <w:r w:rsidRPr="00B56CC5">
        <w:rPr>
          <w:color w:val="0000FF"/>
        </w:rPr>
        <w:t>Not handled</w:t>
      </w:r>
      <w:r>
        <w:t>.</w:t>
      </w:r>
    </w:p>
    <w:p w14:paraId="6FBEAD09" w14:textId="77777777" w:rsidR="00823C8B" w:rsidRDefault="00823C8B" w:rsidP="00823C8B">
      <w:pPr>
        <w:pStyle w:val="NormTop"/>
      </w:pPr>
      <w:r w:rsidRPr="00ED26F2">
        <w:rPr>
          <w:color w:val="0000FF"/>
        </w:rPr>
        <w:t>S2-2406022</w:t>
      </w:r>
      <w:r w:rsidRPr="00D53282">
        <w:t xml:space="preserve"> </w:t>
      </w:r>
      <w:r>
        <w:t>(P-CR) 23.700-66: KI #1, Sol#16: critical updates to resolve ENs. (Source: OPPO,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critical updates to resolve ENs for Solution #16.</w:t>
      </w:r>
    </w:p>
    <w:p w14:paraId="01012045" w14:textId="77777777" w:rsidR="00823C8B" w:rsidRPr="005B25A1" w:rsidRDefault="00823C8B" w:rsidP="00823C8B">
      <w:pPr>
        <w:keepNext/>
        <w:keepLines/>
        <w:rPr>
          <w:b/>
          <w:bCs/>
        </w:rPr>
      </w:pPr>
      <w:r w:rsidRPr="005B25A1">
        <w:rPr>
          <w:b/>
          <w:bCs/>
        </w:rPr>
        <w:t>Parallel discussion:</w:t>
      </w:r>
    </w:p>
    <w:p w14:paraId="233F9D0F" w14:textId="77777777" w:rsidR="00823C8B" w:rsidRPr="00B81031" w:rsidRDefault="00823C8B" w:rsidP="00823C8B">
      <w:pPr>
        <w:keepNext/>
        <w:keepLines/>
        <w:rPr>
          <w:i/>
        </w:rPr>
      </w:pPr>
      <w:r>
        <w:rPr>
          <w:i/>
        </w:rPr>
        <w:t xml:space="preserve">Revision of </w:t>
      </w:r>
      <w:r w:rsidRPr="00ED26F2">
        <w:rPr>
          <w:i/>
          <w:color w:val="0000FF"/>
        </w:rPr>
        <w:t>S2-2404306</w:t>
      </w:r>
      <w:r>
        <w:rPr>
          <w:i/>
        </w:rPr>
        <w:t xml:space="preserve"> from SA WG2#162.</w:t>
      </w:r>
    </w:p>
    <w:p w14:paraId="55277F51" w14:textId="77777777" w:rsidR="00DA3254" w:rsidRPr="005B25A1" w:rsidRDefault="00DA3254" w:rsidP="00DA3254">
      <w:pPr>
        <w:keepNext/>
        <w:keepLines/>
      </w:pPr>
      <w:r w:rsidRPr="00B56CC5">
        <w:rPr>
          <w:color w:val="0000FF"/>
        </w:rPr>
        <w:t>Not handled</w:t>
      </w:r>
      <w:r>
        <w:t>.</w:t>
      </w:r>
    </w:p>
    <w:p w14:paraId="674C3325" w14:textId="77777777" w:rsidR="00DA3254" w:rsidRPr="00EB0339" w:rsidRDefault="00DA3254" w:rsidP="00DA3254">
      <w:r w:rsidRPr="005B25A1">
        <w:rPr>
          <w:b/>
          <w:bCs/>
        </w:rPr>
        <w:t>Status:</w:t>
      </w:r>
      <w:r>
        <w:t xml:space="preserve"> </w:t>
      </w:r>
      <w:r w:rsidRPr="00B56CC5">
        <w:rPr>
          <w:color w:val="0000FF"/>
        </w:rPr>
        <w:t>Not handled</w:t>
      </w:r>
      <w:r>
        <w:t>.</w:t>
      </w:r>
    </w:p>
    <w:p w14:paraId="19EEF6EA" w14:textId="77777777" w:rsidR="00823C8B" w:rsidRDefault="00823C8B" w:rsidP="00823C8B">
      <w:pPr>
        <w:pStyle w:val="NormTop"/>
      </w:pPr>
      <w:r w:rsidRPr="00ED26F2">
        <w:rPr>
          <w:color w:val="0000FF"/>
        </w:rPr>
        <w:lastRenderedPageBreak/>
        <w:t>S2-2406210</w:t>
      </w:r>
      <w:r w:rsidRPr="00D53282">
        <w:t xml:space="preserve"> </w:t>
      </w:r>
      <w:r>
        <w:t>(P-CR) 23.700-66: KI#1, Sol#2: Solution updates to resolve ENs.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Solution#2.</w:t>
      </w:r>
    </w:p>
    <w:p w14:paraId="7F832C98" w14:textId="77777777" w:rsidR="00823C8B" w:rsidRPr="005B25A1" w:rsidRDefault="00823C8B" w:rsidP="00823C8B">
      <w:pPr>
        <w:keepNext/>
        <w:keepLines/>
        <w:rPr>
          <w:b/>
          <w:bCs/>
        </w:rPr>
      </w:pPr>
      <w:r w:rsidRPr="005B25A1">
        <w:rPr>
          <w:b/>
          <w:bCs/>
        </w:rPr>
        <w:t>Parallel discussion:</w:t>
      </w:r>
    </w:p>
    <w:p w14:paraId="6652CF42" w14:textId="77777777" w:rsidR="00823C8B" w:rsidRPr="00B81031" w:rsidRDefault="00823C8B" w:rsidP="00823C8B">
      <w:pPr>
        <w:keepNext/>
        <w:keepLines/>
        <w:rPr>
          <w:i/>
        </w:rPr>
      </w:pPr>
      <w:r>
        <w:rPr>
          <w:i/>
        </w:rPr>
        <w:t xml:space="preserve">Revision of </w:t>
      </w:r>
      <w:r w:rsidRPr="00ED26F2">
        <w:rPr>
          <w:i/>
          <w:color w:val="0000FF"/>
        </w:rPr>
        <w:t>S2-2404352</w:t>
      </w:r>
      <w:r>
        <w:rPr>
          <w:i/>
        </w:rPr>
        <w:t xml:space="preserve"> from SA WG2#162.</w:t>
      </w:r>
    </w:p>
    <w:p w14:paraId="715301C8" w14:textId="77777777" w:rsidR="00DA3254" w:rsidRPr="005B25A1" w:rsidRDefault="00DA3254" w:rsidP="00DA3254">
      <w:pPr>
        <w:keepNext/>
        <w:keepLines/>
      </w:pPr>
      <w:r w:rsidRPr="00B56CC5">
        <w:rPr>
          <w:color w:val="0000FF"/>
        </w:rPr>
        <w:t>Not handled</w:t>
      </w:r>
      <w:r>
        <w:t>.</w:t>
      </w:r>
    </w:p>
    <w:p w14:paraId="187852B7" w14:textId="77777777" w:rsidR="00DA3254" w:rsidRPr="00EB0339" w:rsidRDefault="00DA3254" w:rsidP="00DA3254">
      <w:r w:rsidRPr="005B25A1">
        <w:rPr>
          <w:b/>
          <w:bCs/>
        </w:rPr>
        <w:t>Status:</w:t>
      </w:r>
      <w:r>
        <w:t xml:space="preserve"> </w:t>
      </w:r>
      <w:r w:rsidRPr="00B56CC5">
        <w:rPr>
          <w:color w:val="0000FF"/>
        </w:rPr>
        <w:t>Not handled</w:t>
      </w:r>
      <w:r>
        <w:t>.</w:t>
      </w:r>
    </w:p>
    <w:p w14:paraId="54978A5F" w14:textId="77777777" w:rsidR="00823C8B" w:rsidRDefault="00823C8B" w:rsidP="00823C8B">
      <w:pPr>
        <w:pStyle w:val="NormTop"/>
      </w:pPr>
      <w:r w:rsidRPr="00ED26F2">
        <w:rPr>
          <w:color w:val="0000FF"/>
        </w:rPr>
        <w:t>S2-2406261</w:t>
      </w:r>
      <w:r w:rsidRPr="00D53282">
        <w:t xml:space="preserve"> </w:t>
      </w:r>
      <w:r>
        <w:t>(P-CR) 23.700-66: KI#1: Solution 20 update. (Source: Nokia)</w:t>
      </w:r>
      <w:r>
        <w:br/>
      </w:r>
      <w:r w:rsidRPr="00D53282">
        <w:rPr>
          <w:b/>
        </w:rPr>
        <w:t>Document for:</w:t>
      </w:r>
      <w:r w:rsidRPr="00D53282">
        <w:t xml:space="preserve"> </w:t>
      </w:r>
      <w:r>
        <w:t>Approval</w:t>
      </w:r>
      <w:r>
        <w:br/>
      </w:r>
      <w:r w:rsidRPr="00D53282">
        <w:rPr>
          <w:b/>
        </w:rPr>
        <w:t>Abstract:</w:t>
      </w:r>
      <w:r w:rsidRPr="00D53282">
        <w:t xml:space="preserve"> </w:t>
      </w:r>
      <w:r>
        <w:br/>
        <w:t>Proposes update of Sol. 20 following RAN plenary discussions at RAN#103.</w:t>
      </w:r>
    </w:p>
    <w:p w14:paraId="54A45293" w14:textId="77777777" w:rsidR="00823C8B" w:rsidRPr="005B25A1" w:rsidRDefault="00823C8B" w:rsidP="00823C8B">
      <w:pPr>
        <w:keepNext/>
        <w:keepLines/>
        <w:rPr>
          <w:b/>
          <w:bCs/>
        </w:rPr>
      </w:pPr>
      <w:r w:rsidRPr="005B25A1">
        <w:rPr>
          <w:b/>
          <w:bCs/>
        </w:rPr>
        <w:t>Parallel discussion:</w:t>
      </w:r>
    </w:p>
    <w:p w14:paraId="3F00B91A" w14:textId="77777777" w:rsidR="00823C8B" w:rsidRPr="00B81031" w:rsidRDefault="00823C8B" w:rsidP="00823C8B">
      <w:pPr>
        <w:keepNext/>
        <w:keepLines/>
        <w:rPr>
          <w:i/>
        </w:rPr>
      </w:pPr>
      <w:r>
        <w:rPr>
          <w:i/>
        </w:rPr>
        <w:t xml:space="preserve">Revision of </w:t>
      </w:r>
      <w:r w:rsidRPr="00ED26F2">
        <w:rPr>
          <w:i/>
          <w:color w:val="0000FF"/>
        </w:rPr>
        <w:t>S2-2404231</w:t>
      </w:r>
      <w:r>
        <w:rPr>
          <w:i/>
        </w:rPr>
        <w:t xml:space="preserve"> from SA WG2#162.</w:t>
      </w:r>
    </w:p>
    <w:p w14:paraId="5B09F019" w14:textId="77777777" w:rsidR="00DA3254" w:rsidRPr="005B25A1" w:rsidRDefault="00DA3254" w:rsidP="00DA3254">
      <w:pPr>
        <w:keepNext/>
        <w:keepLines/>
      </w:pPr>
      <w:r w:rsidRPr="00B56CC5">
        <w:rPr>
          <w:color w:val="0000FF"/>
        </w:rPr>
        <w:t>Not handled</w:t>
      </w:r>
      <w:r>
        <w:t>.</w:t>
      </w:r>
    </w:p>
    <w:p w14:paraId="274CE313" w14:textId="77777777" w:rsidR="00DA3254" w:rsidRPr="00EB0339" w:rsidRDefault="00DA3254" w:rsidP="00DA3254">
      <w:r w:rsidRPr="005B25A1">
        <w:rPr>
          <w:b/>
          <w:bCs/>
        </w:rPr>
        <w:t>Status:</w:t>
      </w:r>
      <w:r>
        <w:t xml:space="preserve"> </w:t>
      </w:r>
      <w:r w:rsidRPr="00B56CC5">
        <w:rPr>
          <w:color w:val="0000FF"/>
        </w:rPr>
        <w:t>Not handled</w:t>
      </w:r>
      <w:r>
        <w:t>.</w:t>
      </w:r>
    </w:p>
    <w:p w14:paraId="75C1B1A7" w14:textId="77777777" w:rsidR="00823C8B" w:rsidRDefault="00823C8B" w:rsidP="00823C8B">
      <w:pPr>
        <w:pStyle w:val="NormTop"/>
      </w:pPr>
      <w:r w:rsidRPr="00ED26F2">
        <w:rPr>
          <w:color w:val="0000FF"/>
        </w:rPr>
        <w:t>S2-2406365</w:t>
      </w:r>
      <w:r w:rsidRPr="00D53282">
        <w:t xml:space="preserve"> </w:t>
      </w:r>
      <w:r>
        <w:t>(P-CR) 23.700-66: Clarification related to Energy consumption Analytics.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clarifications related to Energy consumption Analytics.</w:t>
      </w:r>
    </w:p>
    <w:p w14:paraId="22C93EF8" w14:textId="77777777" w:rsidR="00823C8B" w:rsidRPr="005B25A1" w:rsidRDefault="00823C8B" w:rsidP="00823C8B">
      <w:pPr>
        <w:keepNext/>
        <w:keepLines/>
        <w:rPr>
          <w:b/>
          <w:bCs/>
        </w:rPr>
      </w:pPr>
      <w:r w:rsidRPr="005B25A1">
        <w:rPr>
          <w:b/>
          <w:bCs/>
        </w:rPr>
        <w:t>Parallel discussion:</w:t>
      </w:r>
    </w:p>
    <w:p w14:paraId="1D8167C5" w14:textId="77777777" w:rsidR="00823C8B" w:rsidRPr="00B81031" w:rsidRDefault="00823C8B" w:rsidP="00823C8B">
      <w:pPr>
        <w:keepNext/>
        <w:keepLines/>
        <w:rPr>
          <w:i/>
        </w:rPr>
      </w:pPr>
      <w:r>
        <w:rPr>
          <w:i/>
        </w:rPr>
        <w:t xml:space="preserve">Revision of </w:t>
      </w:r>
      <w:r w:rsidRPr="00ED26F2">
        <w:rPr>
          <w:i/>
          <w:color w:val="0000FF"/>
        </w:rPr>
        <w:t>S2-2404052</w:t>
      </w:r>
      <w:r>
        <w:rPr>
          <w:i/>
        </w:rPr>
        <w:t xml:space="preserve"> from SA WG2#162.</w:t>
      </w:r>
    </w:p>
    <w:p w14:paraId="4BB00A45" w14:textId="77777777" w:rsidR="00DA3254" w:rsidRPr="005B25A1" w:rsidRDefault="00DA3254" w:rsidP="00DA3254">
      <w:pPr>
        <w:keepNext/>
        <w:keepLines/>
      </w:pPr>
      <w:r w:rsidRPr="00B56CC5">
        <w:rPr>
          <w:color w:val="0000FF"/>
        </w:rPr>
        <w:t>Not handled</w:t>
      </w:r>
      <w:r>
        <w:t>.</w:t>
      </w:r>
    </w:p>
    <w:p w14:paraId="3B86E603" w14:textId="77777777" w:rsidR="00DA3254" w:rsidRPr="00EB0339" w:rsidRDefault="00DA3254" w:rsidP="00DA3254">
      <w:r w:rsidRPr="005B25A1">
        <w:rPr>
          <w:b/>
          <w:bCs/>
        </w:rPr>
        <w:t>Status:</w:t>
      </w:r>
      <w:r>
        <w:t xml:space="preserve"> </w:t>
      </w:r>
      <w:r w:rsidRPr="00B56CC5">
        <w:rPr>
          <w:color w:val="0000FF"/>
        </w:rPr>
        <w:t>Not handled</w:t>
      </w:r>
      <w:r>
        <w:t>.</w:t>
      </w:r>
    </w:p>
    <w:p w14:paraId="2475738F" w14:textId="77777777" w:rsidR="00823C8B" w:rsidRDefault="00823C8B" w:rsidP="00823C8B">
      <w:pPr>
        <w:pStyle w:val="NormTop"/>
      </w:pPr>
      <w:r w:rsidRPr="00ED26F2">
        <w:rPr>
          <w:color w:val="0000FF"/>
        </w:rPr>
        <w:t>S2-2406498</w:t>
      </w:r>
      <w:r w:rsidRPr="00D53282">
        <w:t xml:space="preserve"> </w:t>
      </w:r>
      <w:r>
        <w:t>(P-CR) 23.700-66: KI#1, Sol #17 update: update the Energy related information collection based on two granularities. (Source: Huawei, HiSilicon)</w:t>
      </w:r>
      <w:r>
        <w:br/>
      </w:r>
      <w:r w:rsidRPr="00D53282">
        <w:rPr>
          <w:b/>
        </w:rPr>
        <w:t>Document for:</w:t>
      </w:r>
      <w:r w:rsidRPr="00D53282">
        <w:t xml:space="preserve"> </w:t>
      </w:r>
      <w:r>
        <w:t>Approval</w:t>
      </w:r>
      <w:r>
        <w:br/>
      </w:r>
      <w:r w:rsidRPr="00D53282">
        <w:rPr>
          <w:b/>
        </w:rPr>
        <w:t>Abstract:</w:t>
      </w:r>
      <w:r w:rsidRPr="00D53282">
        <w:t xml:space="preserve"> </w:t>
      </w:r>
      <w:r>
        <w:br/>
        <w:t xml:space="preserve">In SA WG2#161 meeting, the solution #17 regarding the OAM-based energy related information collection method was agreed. This document aims at resolving the open issues mentioned in the solution. The contribution </w:t>
      </w:r>
      <w:r w:rsidRPr="00ED26F2">
        <w:rPr>
          <w:color w:val="0000FF"/>
        </w:rPr>
        <w:t>S2-2402292</w:t>
      </w:r>
      <w:r>
        <w:t xml:space="preserve"> no discussed in last meeting is also merged.</w:t>
      </w:r>
    </w:p>
    <w:p w14:paraId="48DEFDEE" w14:textId="77777777" w:rsidR="00823C8B" w:rsidRPr="005B25A1" w:rsidRDefault="00823C8B" w:rsidP="00823C8B">
      <w:pPr>
        <w:keepNext/>
        <w:keepLines/>
        <w:rPr>
          <w:b/>
          <w:bCs/>
        </w:rPr>
      </w:pPr>
      <w:r w:rsidRPr="005B25A1">
        <w:rPr>
          <w:b/>
          <w:bCs/>
        </w:rPr>
        <w:t>Parallel discussion:</w:t>
      </w:r>
    </w:p>
    <w:p w14:paraId="2DC06A28" w14:textId="77777777" w:rsidR="00823C8B" w:rsidRPr="00B81031" w:rsidRDefault="00823C8B" w:rsidP="00823C8B">
      <w:pPr>
        <w:keepNext/>
        <w:keepLines/>
        <w:rPr>
          <w:i/>
        </w:rPr>
      </w:pPr>
      <w:r>
        <w:rPr>
          <w:i/>
        </w:rPr>
        <w:t xml:space="preserve">Revision of </w:t>
      </w:r>
      <w:r w:rsidRPr="00ED26F2">
        <w:rPr>
          <w:i/>
          <w:color w:val="0000FF"/>
        </w:rPr>
        <w:t>S2-2404791</w:t>
      </w:r>
      <w:r>
        <w:rPr>
          <w:i/>
        </w:rPr>
        <w:t xml:space="preserve"> from SA WG2#162.</w:t>
      </w:r>
    </w:p>
    <w:p w14:paraId="4132DEFA" w14:textId="77777777" w:rsidR="00DA3254" w:rsidRPr="005B25A1" w:rsidRDefault="00DA3254" w:rsidP="00DA3254">
      <w:pPr>
        <w:keepNext/>
        <w:keepLines/>
      </w:pPr>
      <w:r w:rsidRPr="00B56CC5">
        <w:rPr>
          <w:color w:val="0000FF"/>
        </w:rPr>
        <w:t>Not handled</w:t>
      </w:r>
      <w:r>
        <w:t>.</w:t>
      </w:r>
    </w:p>
    <w:p w14:paraId="57A0E726" w14:textId="77777777" w:rsidR="00DA3254" w:rsidRPr="00EB0339" w:rsidRDefault="00DA3254" w:rsidP="00DA3254">
      <w:r w:rsidRPr="005B25A1">
        <w:rPr>
          <w:b/>
          <w:bCs/>
        </w:rPr>
        <w:t>Status:</w:t>
      </w:r>
      <w:r>
        <w:t xml:space="preserve"> </w:t>
      </w:r>
      <w:r w:rsidRPr="00B56CC5">
        <w:rPr>
          <w:color w:val="0000FF"/>
        </w:rPr>
        <w:t>Not handled</w:t>
      </w:r>
      <w:r>
        <w:t>.</w:t>
      </w:r>
    </w:p>
    <w:p w14:paraId="58243010" w14:textId="77777777" w:rsidR="00823C8B" w:rsidRDefault="00823C8B" w:rsidP="00823C8B">
      <w:pPr>
        <w:pStyle w:val="NormTop"/>
      </w:pPr>
      <w:r w:rsidRPr="00ED26F2">
        <w:rPr>
          <w:color w:val="0000FF"/>
        </w:rPr>
        <w:t>S2-2406614</w:t>
      </w:r>
      <w:r w:rsidRPr="00D53282">
        <w:t xml:space="preserve"> </w:t>
      </w:r>
      <w:r>
        <w:t>(P-CR) 23.700-66: KI#1, update the Solution 6.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 6 to resolve the EN and complete the impact clause.</w:t>
      </w:r>
    </w:p>
    <w:p w14:paraId="7F54B737" w14:textId="77777777" w:rsidR="00823C8B" w:rsidRPr="005B25A1" w:rsidRDefault="00823C8B" w:rsidP="00823C8B">
      <w:pPr>
        <w:keepNext/>
        <w:keepLines/>
        <w:rPr>
          <w:b/>
          <w:bCs/>
        </w:rPr>
      </w:pPr>
      <w:r w:rsidRPr="005B25A1">
        <w:rPr>
          <w:b/>
          <w:bCs/>
        </w:rPr>
        <w:t>Parallel discussion:</w:t>
      </w:r>
    </w:p>
    <w:p w14:paraId="7005BE46" w14:textId="77777777" w:rsidR="00823C8B" w:rsidRPr="00B81031" w:rsidRDefault="00823C8B" w:rsidP="00823C8B">
      <w:pPr>
        <w:keepNext/>
        <w:keepLines/>
        <w:rPr>
          <w:i/>
        </w:rPr>
      </w:pPr>
      <w:r>
        <w:rPr>
          <w:i/>
        </w:rPr>
        <w:t xml:space="preserve">Revision of </w:t>
      </w:r>
      <w:r w:rsidRPr="00ED26F2">
        <w:rPr>
          <w:i/>
          <w:color w:val="0000FF"/>
        </w:rPr>
        <w:t>S2-2404386</w:t>
      </w:r>
      <w:r>
        <w:rPr>
          <w:i/>
        </w:rPr>
        <w:t xml:space="preserve"> from SA WG2#162.</w:t>
      </w:r>
    </w:p>
    <w:p w14:paraId="52D07DD6" w14:textId="77777777" w:rsidR="00DA3254" w:rsidRPr="005B25A1" w:rsidRDefault="00DA3254" w:rsidP="00DA3254">
      <w:pPr>
        <w:keepNext/>
        <w:keepLines/>
      </w:pPr>
      <w:r w:rsidRPr="00B56CC5">
        <w:rPr>
          <w:color w:val="0000FF"/>
        </w:rPr>
        <w:t>Not handled</w:t>
      </w:r>
      <w:r>
        <w:t>.</w:t>
      </w:r>
    </w:p>
    <w:p w14:paraId="23785D33" w14:textId="77777777" w:rsidR="00DA3254" w:rsidRPr="00EB0339" w:rsidRDefault="00DA3254" w:rsidP="00DA3254">
      <w:r w:rsidRPr="005B25A1">
        <w:rPr>
          <w:b/>
          <w:bCs/>
        </w:rPr>
        <w:t>Status:</w:t>
      </w:r>
      <w:r>
        <w:t xml:space="preserve"> </w:t>
      </w:r>
      <w:r w:rsidRPr="00B56CC5">
        <w:rPr>
          <w:color w:val="0000FF"/>
        </w:rPr>
        <w:t>Not handled</w:t>
      </w:r>
      <w:r>
        <w:t>.</w:t>
      </w:r>
    </w:p>
    <w:p w14:paraId="3C2E5641" w14:textId="77777777" w:rsidR="00823C8B" w:rsidRDefault="00823C8B" w:rsidP="00823C8B">
      <w:pPr>
        <w:pStyle w:val="NormTop"/>
      </w:pPr>
      <w:r w:rsidRPr="00ED26F2">
        <w:rPr>
          <w:color w:val="0000FF"/>
        </w:rPr>
        <w:lastRenderedPageBreak/>
        <w:t>S2-2405912</w:t>
      </w:r>
      <w:r w:rsidRPr="00D53282">
        <w:t xml:space="preserve"> </w:t>
      </w:r>
      <w:r>
        <w:t>(P-CR) 23.700-66: Update on Solution #7: Policy control for network energy saving. (Source: China Mobile)</w:t>
      </w:r>
      <w:r>
        <w:br/>
      </w:r>
      <w:r w:rsidRPr="00D53282">
        <w:rPr>
          <w:b/>
        </w:rPr>
        <w:t>Document for:</w:t>
      </w:r>
      <w:r w:rsidRPr="00D53282">
        <w:t xml:space="preserve"> </w:t>
      </w:r>
      <w:r>
        <w:t>Approval</w:t>
      </w:r>
      <w:r>
        <w:br/>
      </w:r>
      <w:r w:rsidRPr="00D53282">
        <w:rPr>
          <w:b/>
        </w:rPr>
        <w:t>Abstract:</w:t>
      </w:r>
      <w:r w:rsidRPr="00D53282">
        <w:t xml:space="preserve"> </w:t>
      </w:r>
      <w:r>
        <w:br/>
        <w:t>Propose an update on Solution #7: Policy control for network energy saving.</w:t>
      </w:r>
    </w:p>
    <w:p w14:paraId="58AFD6BA" w14:textId="77777777" w:rsidR="00823C8B" w:rsidRPr="005B25A1" w:rsidRDefault="00823C8B" w:rsidP="00823C8B">
      <w:pPr>
        <w:keepNext/>
        <w:keepLines/>
        <w:rPr>
          <w:b/>
          <w:bCs/>
        </w:rPr>
      </w:pPr>
      <w:r w:rsidRPr="005B25A1">
        <w:rPr>
          <w:b/>
          <w:bCs/>
        </w:rPr>
        <w:t>Parallel discussion:</w:t>
      </w:r>
    </w:p>
    <w:p w14:paraId="6CCD729D" w14:textId="77777777" w:rsidR="00823C8B" w:rsidRPr="00B81031" w:rsidRDefault="00823C8B" w:rsidP="00823C8B">
      <w:pPr>
        <w:keepNext/>
        <w:keepLines/>
        <w:rPr>
          <w:i/>
        </w:rPr>
      </w:pPr>
      <w:r>
        <w:rPr>
          <w:i/>
        </w:rPr>
        <w:t xml:space="preserve">Revision of </w:t>
      </w:r>
      <w:r w:rsidRPr="00ED26F2">
        <w:rPr>
          <w:i/>
          <w:color w:val="0000FF"/>
        </w:rPr>
        <w:t>S2-2404007</w:t>
      </w:r>
      <w:r>
        <w:rPr>
          <w:i/>
        </w:rPr>
        <w:t xml:space="preserve"> from SA WG2#162.</w:t>
      </w:r>
    </w:p>
    <w:p w14:paraId="5B9C3AED" w14:textId="77777777" w:rsidR="00DA3254" w:rsidRPr="005B25A1" w:rsidRDefault="00DA3254" w:rsidP="00DA3254">
      <w:pPr>
        <w:keepNext/>
        <w:keepLines/>
      </w:pPr>
      <w:r w:rsidRPr="00B56CC5">
        <w:rPr>
          <w:color w:val="0000FF"/>
        </w:rPr>
        <w:t>Not handled</w:t>
      </w:r>
      <w:r>
        <w:t>.</w:t>
      </w:r>
    </w:p>
    <w:p w14:paraId="138D884B" w14:textId="77777777" w:rsidR="00DA3254" w:rsidRPr="00EB0339" w:rsidRDefault="00DA3254" w:rsidP="00DA3254">
      <w:r w:rsidRPr="005B25A1">
        <w:rPr>
          <w:b/>
          <w:bCs/>
        </w:rPr>
        <w:t>Status:</w:t>
      </w:r>
      <w:r>
        <w:t xml:space="preserve"> </w:t>
      </w:r>
      <w:r w:rsidRPr="00B56CC5">
        <w:rPr>
          <w:color w:val="0000FF"/>
        </w:rPr>
        <w:t>Not handled</w:t>
      </w:r>
      <w:r>
        <w:t>.</w:t>
      </w:r>
    </w:p>
    <w:p w14:paraId="4D150696" w14:textId="77777777" w:rsidR="00823C8B" w:rsidRDefault="00823C8B" w:rsidP="00823C8B">
      <w:pPr>
        <w:pStyle w:val="NormTop"/>
      </w:pPr>
      <w:r w:rsidRPr="00ED26F2">
        <w:rPr>
          <w:color w:val="0000FF"/>
        </w:rPr>
        <w:t>S2-2406024</w:t>
      </w:r>
      <w:r w:rsidRPr="00D53282">
        <w:t xml:space="preserve"> </w:t>
      </w:r>
      <w:r>
        <w:t>(P-CR) 23.700-66: Solution#25: Enhancements to include PDTQ . (Source: OPPO)</w:t>
      </w:r>
      <w:r>
        <w:br/>
      </w:r>
      <w:r w:rsidRPr="00D53282">
        <w:rPr>
          <w:b/>
        </w:rPr>
        <w:t>Document for:</w:t>
      </w:r>
      <w:r w:rsidRPr="00D53282">
        <w:t xml:space="preserve"> </w:t>
      </w:r>
      <w:r>
        <w:t>Approval</w:t>
      </w:r>
      <w:r>
        <w:br/>
      </w:r>
      <w:r w:rsidRPr="00D53282">
        <w:rPr>
          <w:b/>
        </w:rPr>
        <w:t>Abstract:</w:t>
      </w:r>
      <w:r w:rsidRPr="00D53282">
        <w:t xml:space="preserve"> </w:t>
      </w:r>
      <w:r>
        <w:br/>
        <w:t>This document proposes to extend Solution#25 to include PDTQ support for Energy Efficiency and Energy saving.</w:t>
      </w:r>
    </w:p>
    <w:p w14:paraId="39DA37F9" w14:textId="77777777" w:rsidR="00B56CC5" w:rsidRPr="005B25A1" w:rsidRDefault="00B56CC5" w:rsidP="00B56CC5">
      <w:pPr>
        <w:keepNext/>
        <w:keepLines/>
        <w:rPr>
          <w:b/>
          <w:bCs/>
        </w:rPr>
      </w:pPr>
      <w:r w:rsidRPr="005B25A1">
        <w:rPr>
          <w:b/>
          <w:bCs/>
        </w:rPr>
        <w:t>Parallel discussion:</w:t>
      </w:r>
    </w:p>
    <w:p w14:paraId="03A22899" w14:textId="77777777" w:rsidR="00B56CC5" w:rsidRPr="005B25A1" w:rsidRDefault="00B56CC5" w:rsidP="00B56CC5">
      <w:pPr>
        <w:keepNext/>
        <w:keepLines/>
      </w:pPr>
      <w:r w:rsidRPr="00B56CC5">
        <w:rPr>
          <w:color w:val="0000FF"/>
        </w:rPr>
        <w:t>Not handled</w:t>
      </w:r>
      <w:r>
        <w:t>.</w:t>
      </w:r>
    </w:p>
    <w:p w14:paraId="7EFC2096" w14:textId="77777777" w:rsidR="00B56CC5" w:rsidRPr="00EB0339" w:rsidRDefault="00B56CC5" w:rsidP="00B56CC5">
      <w:r w:rsidRPr="005B25A1">
        <w:rPr>
          <w:b/>
          <w:bCs/>
        </w:rPr>
        <w:t>Status:</w:t>
      </w:r>
      <w:r>
        <w:t xml:space="preserve"> </w:t>
      </w:r>
      <w:r w:rsidRPr="00B56CC5">
        <w:rPr>
          <w:color w:val="0000FF"/>
        </w:rPr>
        <w:t>Not handled</w:t>
      </w:r>
      <w:r>
        <w:t>.</w:t>
      </w:r>
    </w:p>
    <w:p w14:paraId="26E97DC1" w14:textId="77777777" w:rsidR="00823C8B" w:rsidRDefault="00823C8B" w:rsidP="00823C8B">
      <w:pPr>
        <w:pStyle w:val="NormTop"/>
      </w:pPr>
      <w:r w:rsidRPr="00ED26F2">
        <w:rPr>
          <w:color w:val="0000FF"/>
        </w:rPr>
        <w:t>S2-2406025</w:t>
      </w:r>
      <w:r w:rsidRPr="00D53282">
        <w:t xml:space="preserve"> </w:t>
      </w:r>
      <w:r>
        <w:t>(P-CR) 23.700-66: Solution#24: Enhancements to extend green subscription information towards PCC . (Source: OPPO)</w:t>
      </w:r>
      <w:r>
        <w:br/>
      </w:r>
      <w:r w:rsidRPr="00D53282">
        <w:rPr>
          <w:b/>
        </w:rPr>
        <w:t>Document for:</w:t>
      </w:r>
      <w:r w:rsidRPr="00D53282">
        <w:t xml:space="preserve"> </w:t>
      </w:r>
      <w:r>
        <w:t>Approval</w:t>
      </w:r>
      <w:r>
        <w:br/>
      </w:r>
      <w:r w:rsidRPr="00D53282">
        <w:rPr>
          <w:b/>
        </w:rPr>
        <w:t>Abstract:</w:t>
      </w:r>
      <w:r w:rsidRPr="00D53282">
        <w:t xml:space="preserve"> </w:t>
      </w:r>
      <w:r>
        <w:br/>
        <w:t>This document proposes to extend Solution#24 to pass green subscription information towards PCC.</w:t>
      </w:r>
    </w:p>
    <w:p w14:paraId="297B24BD" w14:textId="77777777" w:rsidR="00B56CC5" w:rsidRPr="005B25A1" w:rsidRDefault="00B56CC5" w:rsidP="00B56CC5">
      <w:pPr>
        <w:keepNext/>
        <w:keepLines/>
        <w:rPr>
          <w:b/>
          <w:bCs/>
        </w:rPr>
      </w:pPr>
      <w:r w:rsidRPr="005B25A1">
        <w:rPr>
          <w:b/>
          <w:bCs/>
        </w:rPr>
        <w:t>Parallel discussion:</w:t>
      </w:r>
    </w:p>
    <w:p w14:paraId="743D1F14" w14:textId="77777777" w:rsidR="00B56CC5" w:rsidRPr="005B25A1" w:rsidRDefault="00B56CC5" w:rsidP="00B56CC5">
      <w:pPr>
        <w:keepNext/>
        <w:keepLines/>
      </w:pPr>
      <w:r w:rsidRPr="00B56CC5">
        <w:rPr>
          <w:color w:val="0000FF"/>
        </w:rPr>
        <w:t>Not handled</w:t>
      </w:r>
      <w:r>
        <w:t>.</w:t>
      </w:r>
    </w:p>
    <w:p w14:paraId="67DE39D9" w14:textId="77777777" w:rsidR="00B56CC5" w:rsidRPr="00EB0339" w:rsidRDefault="00B56CC5" w:rsidP="00B56CC5">
      <w:r w:rsidRPr="005B25A1">
        <w:rPr>
          <w:b/>
          <w:bCs/>
        </w:rPr>
        <w:t>Status:</w:t>
      </w:r>
      <w:r>
        <w:t xml:space="preserve"> </w:t>
      </w:r>
      <w:r w:rsidRPr="00B56CC5">
        <w:rPr>
          <w:color w:val="0000FF"/>
        </w:rPr>
        <w:t>Not handled</w:t>
      </w:r>
      <w:r>
        <w:t>.</w:t>
      </w:r>
    </w:p>
    <w:p w14:paraId="14743A45" w14:textId="77777777" w:rsidR="00823C8B" w:rsidRDefault="00823C8B" w:rsidP="00823C8B">
      <w:pPr>
        <w:pStyle w:val="NormTop"/>
      </w:pPr>
      <w:r w:rsidRPr="00ED26F2">
        <w:rPr>
          <w:color w:val="0000FF"/>
        </w:rPr>
        <w:t>S2-2406060</w:t>
      </w:r>
      <w:r w:rsidRPr="00D53282">
        <w:t xml:space="preserve"> </w:t>
      </w:r>
      <w:r>
        <w:t>(P-CR) 23.700-66: Solution #9: Update on credit limit control.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solution#9 on how to control credit limit control based on the CHF providing information.</w:t>
      </w:r>
    </w:p>
    <w:p w14:paraId="49EC31E5" w14:textId="77777777" w:rsidR="00823C8B" w:rsidRPr="005B25A1" w:rsidRDefault="00823C8B" w:rsidP="00823C8B">
      <w:pPr>
        <w:keepNext/>
        <w:keepLines/>
        <w:rPr>
          <w:b/>
          <w:bCs/>
        </w:rPr>
      </w:pPr>
      <w:r w:rsidRPr="005B25A1">
        <w:rPr>
          <w:b/>
          <w:bCs/>
        </w:rPr>
        <w:t>Parallel discussion:</w:t>
      </w:r>
    </w:p>
    <w:p w14:paraId="05430D50" w14:textId="77777777" w:rsidR="00823C8B" w:rsidRPr="00B81031" w:rsidRDefault="00823C8B" w:rsidP="00823C8B">
      <w:pPr>
        <w:keepNext/>
        <w:keepLines/>
        <w:rPr>
          <w:i/>
        </w:rPr>
      </w:pPr>
      <w:r>
        <w:rPr>
          <w:i/>
        </w:rPr>
        <w:t xml:space="preserve">Revision of </w:t>
      </w:r>
      <w:r w:rsidRPr="00ED26F2">
        <w:rPr>
          <w:i/>
          <w:color w:val="0000FF"/>
        </w:rPr>
        <w:t>S2-2404240</w:t>
      </w:r>
      <w:r>
        <w:rPr>
          <w:i/>
        </w:rPr>
        <w:t xml:space="preserve"> from SA WG2#162.</w:t>
      </w:r>
    </w:p>
    <w:p w14:paraId="37B251D4" w14:textId="77777777" w:rsidR="00DA3254" w:rsidRPr="005B25A1" w:rsidRDefault="00DA3254" w:rsidP="00DA3254">
      <w:pPr>
        <w:keepNext/>
        <w:keepLines/>
      </w:pPr>
      <w:r w:rsidRPr="00B56CC5">
        <w:rPr>
          <w:color w:val="0000FF"/>
        </w:rPr>
        <w:t>Not handled</w:t>
      </w:r>
      <w:r>
        <w:t>.</w:t>
      </w:r>
    </w:p>
    <w:p w14:paraId="4EFA0EC7" w14:textId="77777777" w:rsidR="00DA3254" w:rsidRPr="00EB0339" w:rsidRDefault="00DA3254" w:rsidP="00DA3254">
      <w:r w:rsidRPr="005B25A1">
        <w:rPr>
          <w:b/>
          <w:bCs/>
        </w:rPr>
        <w:t>Status:</w:t>
      </w:r>
      <w:r>
        <w:t xml:space="preserve"> </w:t>
      </w:r>
      <w:r w:rsidRPr="00B56CC5">
        <w:rPr>
          <w:color w:val="0000FF"/>
        </w:rPr>
        <w:t>Not handled</w:t>
      </w:r>
      <w:r>
        <w:t>.</w:t>
      </w:r>
    </w:p>
    <w:p w14:paraId="7D3DD1F7" w14:textId="77777777" w:rsidR="00823C8B" w:rsidRDefault="00823C8B" w:rsidP="00823C8B">
      <w:pPr>
        <w:pStyle w:val="NormTop"/>
      </w:pPr>
      <w:r w:rsidRPr="00ED26F2">
        <w:rPr>
          <w:color w:val="0000FF"/>
        </w:rPr>
        <w:t>S2-2406209</w:t>
      </w:r>
      <w:r w:rsidRPr="00D53282">
        <w:t xml:space="preserve"> </w:t>
      </w:r>
      <w:r>
        <w:t>(P-CR) 23.700-66: KI#2, Sol#7: Solution updates to resolve ENs. (Source: LG Electronics, China Mobile, TOYOTA MOTOR CORPORATION)</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Solution#7.</w:t>
      </w:r>
    </w:p>
    <w:p w14:paraId="535E3623" w14:textId="77777777" w:rsidR="00B56CC5" w:rsidRPr="005B25A1" w:rsidRDefault="00B56CC5" w:rsidP="00B56CC5">
      <w:pPr>
        <w:keepNext/>
        <w:keepLines/>
        <w:rPr>
          <w:b/>
          <w:bCs/>
        </w:rPr>
      </w:pPr>
      <w:r w:rsidRPr="005B25A1">
        <w:rPr>
          <w:b/>
          <w:bCs/>
        </w:rPr>
        <w:t>Parallel discussion:</w:t>
      </w:r>
    </w:p>
    <w:p w14:paraId="604FC3AA" w14:textId="77777777" w:rsidR="00B56CC5" w:rsidRPr="005B25A1" w:rsidRDefault="00B56CC5" w:rsidP="00B56CC5">
      <w:pPr>
        <w:keepNext/>
        <w:keepLines/>
      </w:pPr>
      <w:r w:rsidRPr="00B56CC5">
        <w:rPr>
          <w:color w:val="0000FF"/>
        </w:rPr>
        <w:t>Not handled</w:t>
      </w:r>
      <w:r>
        <w:t>.</w:t>
      </w:r>
    </w:p>
    <w:p w14:paraId="6F1240A0" w14:textId="77777777" w:rsidR="00B56CC5" w:rsidRPr="00EB0339" w:rsidRDefault="00B56CC5" w:rsidP="00B56CC5">
      <w:r w:rsidRPr="005B25A1">
        <w:rPr>
          <w:b/>
          <w:bCs/>
        </w:rPr>
        <w:t>Status:</w:t>
      </w:r>
      <w:r>
        <w:t xml:space="preserve"> </w:t>
      </w:r>
      <w:r w:rsidRPr="00B56CC5">
        <w:rPr>
          <w:color w:val="0000FF"/>
        </w:rPr>
        <w:t>Not handled</w:t>
      </w:r>
      <w:r>
        <w:t>.</w:t>
      </w:r>
    </w:p>
    <w:p w14:paraId="5665C8F0" w14:textId="77777777" w:rsidR="00823C8B" w:rsidRDefault="00823C8B" w:rsidP="00823C8B">
      <w:pPr>
        <w:pStyle w:val="NormTop"/>
      </w:pPr>
      <w:r w:rsidRPr="00ED26F2">
        <w:rPr>
          <w:color w:val="0000FF"/>
        </w:rPr>
        <w:lastRenderedPageBreak/>
        <w:t>S2-2406211</w:t>
      </w:r>
      <w:r w:rsidRPr="00D53282">
        <w:t xml:space="preserve"> </w:t>
      </w:r>
      <w:r>
        <w:t>(P-CR) 23.700-66: KI#2&amp;3, Sol#15: Solution updates.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Solution#15.</w:t>
      </w:r>
    </w:p>
    <w:p w14:paraId="19DA8D56" w14:textId="77777777" w:rsidR="00823C8B" w:rsidRPr="005B25A1" w:rsidRDefault="00823C8B" w:rsidP="00823C8B">
      <w:pPr>
        <w:keepNext/>
        <w:keepLines/>
        <w:rPr>
          <w:b/>
          <w:bCs/>
        </w:rPr>
      </w:pPr>
      <w:r w:rsidRPr="005B25A1">
        <w:rPr>
          <w:b/>
          <w:bCs/>
        </w:rPr>
        <w:t>Parallel discussion:</w:t>
      </w:r>
    </w:p>
    <w:p w14:paraId="706CD02A" w14:textId="77777777" w:rsidR="00823C8B" w:rsidRPr="00B81031" w:rsidRDefault="00823C8B" w:rsidP="00823C8B">
      <w:pPr>
        <w:keepNext/>
        <w:keepLines/>
        <w:rPr>
          <w:i/>
        </w:rPr>
      </w:pPr>
      <w:r>
        <w:rPr>
          <w:i/>
        </w:rPr>
        <w:t xml:space="preserve">Revision of </w:t>
      </w:r>
      <w:r w:rsidRPr="00ED26F2">
        <w:rPr>
          <w:i/>
          <w:color w:val="0000FF"/>
        </w:rPr>
        <w:t>S2-2404354</w:t>
      </w:r>
      <w:r>
        <w:rPr>
          <w:i/>
        </w:rPr>
        <w:t xml:space="preserve"> from SA WG2#162.</w:t>
      </w:r>
    </w:p>
    <w:p w14:paraId="6A15BD2F" w14:textId="77777777" w:rsidR="00DA3254" w:rsidRPr="005B25A1" w:rsidRDefault="00DA3254" w:rsidP="00DA3254">
      <w:pPr>
        <w:keepNext/>
        <w:keepLines/>
      </w:pPr>
      <w:r w:rsidRPr="00B56CC5">
        <w:rPr>
          <w:color w:val="0000FF"/>
        </w:rPr>
        <w:t>Not handled</w:t>
      </w:r>
      <w:r>
        <w:t>.</w:t>
      </w:r>
    </w:p>
    <w:p w14:paraId="5F07AC8F" w14:textId="77777777" w:rsidR="00DA3254" w:rsidRPr="00EB0339" w:rsidRDefault="00DA3254" w:rsidP="00DA3254">
      <w:r w:rsidRPr="005B25A1">
        <w:rPr>
          <w:b/>
          <w:bCs/>
        </w:rPr>
        <w:t>Status:</w:t>
      </w:r>
      <w:r>
        <w:t xml:space="preserve"> </w:t>
      </w:r>
      <w:r w:rsidRPr="00B56CC5">
        <w:rPr>
          <w:color w:val="0000FF"/>
        </w:rPr>
        <w:t>Not handled</w:t>
      </w:r>
      <w:r>
        <w:t>.</w:t>
      </w:r>
    </w:p>
    <w:p w14:paraId="6B81F821" w14:textId="77777777" w:rsidR="00823C8B" w:rsidRDefault="00823C8B" w:rsidP="00823C8B">
      <w:pPr>
        <w:pStyle w:val="NormTop"/>
      </w:pPr>
      <w:r w:rsidRPr="00ED26F2">
        <w:rPr>
          <w:color w:val="0000FF"/>
        </w:rPr>
        <w:t>S2-2406286</w:t>
      </w:r>
      <w:r w:rsidRPr="00D53282">
        <w:t xml:space="preserve"> </w:t>
      </w:r>
      <w:r>
        <w:t>(P-CR) 23.700-66: Solution#10 update for KI#2 . (Source: Intel)</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solution#10 update for KI#2 in TR 23.700-66.</w:t>
      </w:r>
    </w:p>
    <w:p w14:paraId="2A461B3C" w14:textId="77777777" w:rsidR="00B56CC5" w:rsidRPr="005B25A1" w:rsidRDefault="00B56CC5" w:rsidP="00B56CC5">
      <w:pPr>
        <w:keepNext/>
        <w:keepLines/>
        <w:rPr>
          <w:b/>
          <w:bCs/>
        </w:rPr>
      </w:pPr>
      <w:r w:rsidRPr="005B25A1">
        <w:rPr>
          <w:b/>
          <w:bCs/>
        </w:rPr>
        <w:t>Parallel discussion:</w:t>
      </w:r>
    </w:p>
    <w:p w14:paraId="5E8F8FDB" w14:textId="77777777" w:rsidR="00B56CC5" w:rsidRPr="005B25A1" w:rsidRDefault="00B56CC5" w:rsidP="00B56CC5">
      <w:pPr>
        <w:keepNext/>
        <w:keepLines/>
      </w:pPr>
      <w:r w:rsidRPr="00B56CC5">
        <w:rPr>
          <w:color w:val="0000FF"/>
        </w:rPr>
        <w:t>Not handled</w:t>
      </w:r>
      <w:r>
        <w:t>.</w:t>
      </w:r>
    </w:p>
    <w:p w14:paraId="448EB434" w14:textId="77777777" w:rsidR="00B56CC5" w:rsidRPr="00EB0339" w:rsidRDefault="00B56CC5" w:rsidP="00B56CC5">
      <w:r w:rsidRPr="005B25A1">
        <w:rPr>
          <w:b/>
          <w:bCs/>
        </w:rPr>
        <w:t>Status:</w:t>
      </w:r>
      <w:r>
        <w:t xml:space="preserve"> </w:t>
      </w:r>
      <w:r w:rsidRPr="00B56CC5">
        <w:rPr>
          <w:color w:val="0000FF"/>
        </w:rPr>
        <w:t>Not handled</w:t>
      </w:r>
      <w:r>
        <w:t>.</w:t>
      </w:r>
    </w:p>
    <w:p w14:paraId="4B7E0FB6" w14:textId="77777777" w:rsidR="00823C8B" w:rsidRDefault="00823C8B" w:rsidP="00823C8B">
      <w:pPr>
        <w:pStyle w:val="NormTop"/>
      </w:pPr>
      <w:r w:rsidRPr="00ED26F2">
        <w:rPr>
          <w:color w:val="0000FF"/>
        </w:rPr>
        <w:t>S2-2406291</w:t>
      </w:r>
      <w:r w:rsidRPr="00D53282">
        <w:t xml:space="preserve"> </w:t>
      </w:r>
      <w:r>
        <w:t>(P-CR) 23.700-66: KI#2: Updates to Solution #8 Energy efficiency subscriptions and control. (Source: NEC)</w:t>
      </w:r>
      <w:r>
        <w:br/>
      </w:r>
      <w:r w:rsidRPr="00D53282">
        <w:rPr>
          <w:b/>
        </w:rPr>
        <w:t>Document for:</w:t>
      </w:r>
      <w:r w:rsidRPr="00D53282">
        <w:t xml:space="preserve"> </w:t>
      </w:r>
      <w:r>
        <w:t>Approval</w:t>
      </w:r>
      <w:r>
        <w:br/>
      </w:r>
      <w:r w:rsidRPr="00D53282">
        <w:rPr>
          <w:b/>
        </w:rPr>
        <w:t>Abstract:</w:t>
      </w:r>
      <w:r w:rsidRPr="00D53282">
        <w:t xml:space="preserve"> </w:t>
      </w:r>
      <w:r>
        <w:br/>
        <w:t>The contribution addresses the Editor s Notes in Solution #8 Energy efficiency subscriptions and control of KI#2.</w:t>
      </w:r>
    </w:p>
    <w:p w14:paraId="3E2D937B" w14:textId="77777777" w:rsidR="00823C8B" w:rsidRPr="005B25A1" w:rsidRDefault="00823C8B" w:rsidP="00823C8B">
      <w:pPr>
        <w:keepNext/>
        <w:keepLines/>
        <w:rPr>
          <w:b/>
          <w:bCs/>
        </w:rPr>
      </w:pPr>
      <w:r w:rsidRPr="005B25A1">
        <w:rPr>
          <w:b/>
          <w:bCs/>
        </w:rPr>
        <w:t>Parallel discussion:</w:t>
      </w:r>
    </w:p>
    <w:p w14:paraId="757FB1C4" w14:textId="77777777" w:rsidR="00823C8B" w:rsidRPr="00B81031" w:rsidRDefault="00823C8B" w:rsidP="00823C8B">
      <w:pPr>
        <w:keepNext/>
        <w:keepLines/>
        <w:rPr>
          <w:i/>
        </w:rPr>
      </w:pPr>
      <w:r>
        <w:rPr>
          <w:i/>
        </w:rPr>
        <w:t xml:space="preserve">Revision of </w:t>
      </w:r>
      <w:r w:rsidRPr="00ED26F2">
        <w:rPr>
          <w:i/>
          <w:color w:val="0000FF"/>
        </w:rPr>
        <w:t>S2-2404730</w:t>
      </w:r>
      <w:r>
        <w:rPr>
          <w:i/>
        </w:rPr>
        <w:t xml:space="preserve"> from SA WG2#162.</w:t>
      </w:r>
    </w:p>
    <w:p w14:paraId="4473C6C9" w14:textId="77777777" w:rsidR="00DA3254" w:rsidRPr="005B25A1" w:rsidRDefault="00DA3254" w:rsidP="00DA3254">
      <w:pPr>
        <w:keepNext/>
        <w:keepLines/>
      </w:pPr>
      <w:r w:rsidRPr="00B56CC5">
        <w:rPr>
          <w:color w:val="0000FF"/>
        </w:rPr>
        <w:t>Not handled</w:t>
      </w:r>
      <w:r>
        <w:t>.</w:t>
      </w:r>
    </w:p>
    <w:p w14:paraId="289DE8E2" w14:textId="77777777" w:rsidR="00DA3254" w:rsidRPr="00EB0339" w:rsidRDefault="00DA3254" w:rsidP="00DA3254">
      <w:r w:rsidRPr="005B25A1">
        <w:rPr>
          <w:b/>
          <w:bCs/>
        </w:rPr>
        <w:t>Status:</w:t>
      </w:r>
      <w:r>
        <w:t xml:space="preserve"> </w:t>
      </w:r>
      <w:r w:rsidRPr="00B56CC5">
        <w:rPr>
          <w:color w:val="0000FF"/>
        </w:rPr>
        <w:t>Not handled</w:t>
      </w:r>
      <w:r>
        <w:t>.</w:t>
      </w:r>
    </w:p>
    <w:p w14:paraId="77CAC22A" w14:textId="77777777" w:rsidR="00823C8B" w:rsidRDefault="00823C8B" w:rsidP="00823C8B">
      <w:pPr>
        <w:pStyle w:val="NormTop"/>
      </w:pPr>
      <w:r w:rsidRPr="00ED26F2">
        <w:rPr>
          <w:color w:val="0000FF"/>
        </w:rPr>
        <w:t>S2-2406481</w:t>
      </w:r>
      <w:r w:rsidRPr="00D53282">
        <w:t xml:space="preserve"> </w:t>
      </w:r>
      <w:r>
        <w:t>(P-CR) 23.700-66: KI#2 Solution 24 update. (Source: Nokia)</w:t>
      </w:r>
      <w:r>
        <w:br/>
      </w:r>
      <w:r w:rsidRPr="00D53282">
        <w:rPr>
          <w:b/>
        </w:rPr>
        <w:t>Document for:</w:t>
      </w:r>
      <w:r w:rsidRPr="00D53282">
        <w:t xml:space="preserve"> </w:t>
      </w:r>
      <w:r>
        <w:t>Approval</w:t>
      </w:r>
      <w:r>
        <w:br/>
      </w:r>
      <w:r w:rsidRPr="00D53282">
        <w:rPr>
          <w:b/>
        </w:rPr>
        <w:t>Abstract:</w:t>
      </w:r>
      <w:r w:rsidRPr="00D53282">
        <w:t xml:space="preserve"> </w:t>
      </w:r>
      <w:r>
        <w:br/>
        <w:t>Introduces a proposal on how operators could share resources to save energy.</w:t>
      </w:r>
    </w:p>
    <w:p w14:paraId="3887B341" w14:textId="77777777" w:rsidR="00823C8B" w:rsidRPr="005B25A1" w:rsidRDefault="00823C8B" w:rsidP="00823C8B">
      <w:pPr>
        <w:keepNext/>
        <w:keepLines/>
        <w:rPr>
          <w:b/>
          <w:bCs/>
        </w:rPr>
      </w:pPr>
      <w:r w:rsidRPr="005B25A1">
        <w:rPr>
          <w:b/>
          <w:bCs/>
        </w:rPr>
        <w:t>Parallel discussion:</w:t>
      </w:r>
    </w:p>
    <w:p w14:paraId="48F490F7" w14:textId="77777777" w:rsidR="00823C8B" w:rsidRPr="00B81031" w:rsidRDefault="00823C8B" w:rsidP="00823C8B">
      <w:pPr>
        <w:keepNext/>
        <w:keepLines/>
        <w:rPr>
          <w:i/>
        </w:rPr>
      </w:pPr>
      <w:r>
        <w:rPr>
          <w:i/>
        </w:rPr>
        <w:t xml:space="preserve">Revision of </w:t>
      </w:r>
      <w:r w:rsidRPr="00ED26F2">
        <w:rPr>
          <w:i/>
          <w:color w:val="0000FF"/>
        </w:rPr>
        <w:t>S2-2404230</w:t>
      </w:r>
      <w:r>
        <w:rPr>
          <w:i/>
        </w:rPr>
        <w:t xml:space="preserve"> from SA WG2#162.</w:t>
      </w:r>
    </w:p>
    <w:p w14:paraId="4CFBF41A" w14:textId="77777777" w:rsidR="00DA3254" w:rsidRPr="005B25A1" w:rsidRDefault="00DA3254" w:rsidP="00DA3254">
      <w:pPr>
        <w:keepNext/>
        <w:keepLines/>
      </w:pPr>
      <w:r w:rsidRPr="00B56CC5">
        <w:rPr>
          <w:color w:val="0000FF"/>
        </w:rPr>
        <w:t>Not handled</w:t>
      </w:r>
      <w:r>
        <w:t>.</w:t>
      </w:r>
    </w:p>
    <w:p w14:paraId="78D066A7" w14:textId="77777777" w:rsidR="00DA3254" w:rsidRPr="00EB0339" w:rsidRDefault="00DA3254" w:rsidP="00DA3254">
      <w:r w:rsidRPr="005B25A1">
        <w:rPr>
          <w:b/>
          <w:bCs/>
        </w:rPr>
        <w:t>Status:</w:t>
      </w:r>
      <w:r>
        <w:t xml:space="preserve"> </w:t>
      </w:r>
      <w:r w:rsidRPr="00B56CC5">
        <w:rPr>
          <w:color w:val="0000FF"/>
        </w:rPr>
        <w:t>Not handled</w:t>
      </w:r>
      <w:r>
        <w:t>.</w:t>
      </w:r>
    </w:p>
    <w:p w14:paraId="5B32E8FB" w14:textId="77777777" w:rsidR="00823C8B" w:rsidRDefault="00823C8B" w:rsidP="00823C8B">
      <w:pPr>
        <w:pStyle w:val="NormTop"/>
      </w:pPr>
      <w:r w:rsidRPr="00ED26F2">
        <w:rPr>
          <w:color w:val="0000FF"/>
        </w:rPr>
        <w:t>S2-2406607</w:t>
      </w:r>
      <w:r w:rsidRPr="00D53282">
        <w:t xml:space="preserve"> </w:t>
      </w:r>
      <w:r>
        <w:t>(P-CR) 23.700-66: Update of Solution #22: Energy related UE subscription information . (Source: Toyota Motor Corporation, KDDI, CMCC)</w:t>
      </w:r>
      <w:r>
        <w:br/>
      </w:r>
      <w:r w:rsidRPr="00D53282">
        <w:rPr>
          <w:b/>
        </w:rPr>
        <w:t>Document for:</w:t>
      </w:r>
      <w:r w:rsidRPr="00D53282">
        <w:t xml:space="preserve"> </w:t>
      </w:r>
      <w:r>
        <w:t>Approval</w:t>
      </w:r>
      <w:r>
        <w:br/>
      </w:r>
      <w:r w:rsidRPr="00D53282">
        <w:rPr>
          <w:b/>
        </w:rPr>
        <w:t>Abstract:</w:t>
      </w:r>
      <w:r w:rsidRPr="00D53282">
        <w:t xml:space="preserve"> </w:t>
      </w:r>
      <w:r>
        <w:br/>
        <w:t>This contribution update Solution #22 in TR 23.700-66 by adding a new type of user subscription information for the network to determine whether current PDU session should be released or not for the purpose of energy efficiency.</w:t>
      </w:r>
    </w:p>
    <w:p w14:paraId="4B20CB3C" w14:textId="77777777" w:rsidR="00823C8B" w:rsidRPr="005B25A1" w:rsidRDefault="00823C8B" w:rsidP="00823C8B">
      <w:pPr>
        <w:keepNext/>
        <w:keepLines/>
        <w:rPr>
          <w:b/>
          <w:bCs/>
        </w:rPr>
      </w:pPr>
      <w:r w:rsidRPr="005B25A1">
        <w:rPr>
          <w:b/>
          <w:bCs/>
        </w:rPr>
        <w:t>Parallel discussion:</w:t>
      </w:r>
    </w:p>
    <w:p w14:paraId="4421A5C5" w14:textId="77777777" w:rsidR="00823C8B" w:rsidRPr="00B81031" w:rsidRDefault="00823C8B" w:rsidP="00823C8B">
      <w:pPr>
        <w:keepNext/>
        <w:keepLines/>
        <w:rPr>
          <w:i/>
        </w:rPr>
      </w:pPr>
      <w:r>
        <w:rPr>
          <w:i/>
        </w:rPr>
        <w:t xml:space="preserve">Revision of </w:t>
      </w:r>
      <w:r w:rsidRPr="00ED26F2">
        <w:rPr>
          <w:i/>
          <w:color w:val="0000FF"/>
        </w:rPr>
        <w:t>S2-2404804</w:t>
      </w:r>
      <w:r>
        <w:rPr>
          <w:i/>
        </w:rPr>
        <w:t xml:space="preserve"> from SA WG2#162.</w:t>
      </w:r>
    </w:p>
    <w:p w14:paraId="6DFF135F" w14:textId="77777777" w:rsidR="00DA3254" w:rsidRPr="005B25A1" w:rsidRDefault="00DA3254" w:rsidP="00DA3254">
      <w:pPr>
        <w:keepNext/>
        <w:keepLines/>
      </w:pPr>
      <w:r w:rsidRPr="00B56CC5">
        <w:rPr>
          <w:color w:val="0000FF"/>
        </w:rPr>
        <w:t>Not handled</w:t>
      </w:r>
      <w:r>
        <w:t>.</w:t>
      </w:r>
    </w:p>
    <w:p w14:paraId="6D970358" w14:textId="77777777" w:rsidR="00DA3254" w:rsidRPr="00EB0339" w:rsidRDefault="00DA3254" w:rsidP="00DA3254">
      <w:r w:rsidRPr="005B25A1">
        <w:rPr>
          <w:b/>
          <w:bCs/>
        </w:rPr>
        <w:t>Status:</w:t>
      </w:r>
      <w:r>
        <w:t xml:space="preserve"> </w:t>
      </w:r>
      <w:r w:rsidRPr="00B56CC5">
        <w:rPr>
          <w:color w:val="0000FF"/>
        </w:rPr>
        <w:t>Not handled</w:t>
      </w:r>
      <w:r>
        <w:t>.</w:t>
      </w:r>
    </w:p>
    <w:p w14:paraId="6C25CF4F" w14:textId="77777777" w:rsidR="00823C8B" w:rsidRDefault="00823C8B" w:rsidP="00823C8B">
      <w:pPr>
        <w:pStyle w:val="NormTop"/>
      </w:pPr>
      <w:r w:rsidRPr="00ED26F2">
        <w:rPr>
          <w:color w:val="0000FF"/>
        </w:rPr>
        <w:lastRenderedPageBreak/>
        <w:t>S2-2406615</w:t>
      </w:r>
      <w:r w:rsidRPr="00D53282">
        <w:t xml:space="preserve"> </w:t>
      </w:r>
      <w:r>
        <w:t>(P-CR) 23.700-66: KI#2, update the Solution 23.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 23 to resolve the EN and complete the impact clause.</w:t>
      </w:r>
    </w:p>
    <w:p w14:paraId="018EE903" w14:textId="77777777" w:rsidR="00823C8B" w:rsidRPr="005B25A1" w:rsidRDefault="00823C8B" w:rsidP="00823C8B">
      <w:pPr>
        <w:keepNext/>
        <w:keepLines/>
        <w:rPr>
          <w:b/>
          <w:bCs/>
        </w:rPr>
      </w:pPr>
      <w:r w:rsidRPr="005B25A1">
        <w:rPr>
          <w:b/>
          <w:bCs/>
        </w:rPr>
        <w:t>Parallel discussion:</w:t>
      </w:r>
    </w:p>
    <w:p w14:paraId="628DCD5D" w14:textId="77777777" w:rsidR="00823C8B" w:rsidRPr="00B81031" w:rsidRDefault="00823C8B" w:rsidP="00823C8B">
      <w:pPr>
        <w:keepNext/>
        <w:keepLines/>
        <w:rPr>
          <w:i/>
        </w:rPr>
      </w:pPr>
      <w:r>
        <w:rPr>
          <w:i/>
        </w:rPr>
        <w:t xml:space="preserve">Revision of </w:t>
      </w:r>
      <w:r w:rsidRPr="00ED26F2">
        <w:rPr>
          <w:i/>
          <w:color w:val="0000FF"/>
        </w:rPr>
        <w:t>S2-2404388</w:t>
      </w:r>
      <w:r>
        <w:rPr>
          <w:i/>
        </w:rPr>
        <w:t xml:space="preserve"> from SA WG2#162.</w:t>
      </w:r>
    </w:p>
    <w:p w14:paraId="55682D18" w14:textId="77777777" w:rsidR="00DA3254" w:rsidRPr="005B25A1" w:rsidRDefault="00DA3254" w:rsidP="00DA3254">
      <w:pPr>
        <w:keepNext/>
        <w:keepLines/>
      </w:pPr>
      <w:r w:rsidRPr="00B56CC5">
        <w:rPr>
          <w:color w:val="0000FF"/>
        </w:rPr>
        <w:t>Not handled</w:t>
      </w:r>
      <w:r>
        <w:t>.</w:t>
      </w:r>
    </w:p>
    <w:p w14:paraId="1896E1BD" w14:textId="77777777" w:rsidR="00DA3254" w:rsidRPr="00EB0339" w:rsidRDefault="00DA3254" w:rsidP="00DA3254">
      <w:r w:rsidRPr="005B25A1">
        <w:rPr>
          <w:b/>
          <w:bCs/>
        </w:rPr>
        <w:t>Status:</w:t>
      </w:r>
      <w:r>
        <w:t xml:space="preserve"> </w:t>
      </w:r>
      <w:r w:rsidRPr="00B56CC5">
        <w:rPr>
          <w:color w:val="0000FF"/>
        </w:rPr>
        <w:t>Not handled</w:t>
      </w:r>
      <w:r>
        <w:t>.</w:t>
      </w:r>
    </w:p>
    <w:p w14:paraId="7CCE1104" w14:textId="77777777" w:rsidR="00823C8B" w:rsidRDefault="00823C8B" w:rsidP="00823C8B">
      <w:pPr>
        <w:pStyle w:val="NormTop"/>
      </w:pPr>
      <w:r w:rsidRPr="00ED26F2">
        <w:rPr>
          <w:color w:val="0000FF"/>
        </w:rPr>
        <w:t>S2-2405981</w:t>
      </w:r>
      <w:r w:rsidRPr="00D53282">
        <w:t xml:space="preserve"> </w:t>
      </w:r>
      <w:r>
        <w:t>(P-CR) 23.700-66: KI#3 update solution #15 Enhancements to existing 5GS procedures for energy saving.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#15 Enhancements to existing 5GS procedures for energy saving for KI#3.</w:t>
      </w:r>
    </w:p>
    <w:p w14:paraId="086FCEC0" w14:textId="77777777" w:rsidR="00823C8B" w:rsidRPr="005B25A1" w:rsidRDefault="00823C8B" w:rsidP="00823C8B">
      <w:pPr>
        <w:keepNext/>
        <w:keepLines/>
        <w:rPr>
          <w:b/>
          <w:bCs/>
        </w:rPr>
      </w:pPr>
      <w:r w:rsidRPr="005B25A1">
        <w:rPr>
          <w:b/>
          <w:bCs/>
        </w:rPr>
        <w:t>Parallel discussion:</w:t>
      </w:r>
    </w:p>
    <w:p w14:paraId="445B5ED0" w14:textId="77777777" w:rsidR="00823C8B" w:rsidRPr="00B81031" w:rsidRDefault="00823C8B" w:rsidP="00823C8B">
      <w:pPr>
        <w:keepNext/>
        <w:keepLines/>
        <w:rPr>
          <w:i/>
        </w:rPr>
      </w:pPr>
      <w:r>
        <w:rPr>
          <w:i/>
        </w:rPr>
        <w:t xml:space="preserve">Revision of </w:t>
      </w:r>
      <w:r w:rsidRPr="00ED26F2">
        <w:rPr>
          <w:i/>
          <w:color w:val="0000FF"/>
        </w:rPr>
        <w:t>S2-2403933</w:t>
      </w:r>
      <w:r>
        <w:rPr>
          <w:i/>
        </w:rPr>
        <w:t xml:space="preserve"> from SA WG2#162.</w:t>
      </w:r>
    </w:p>
    <w:p w14:paraId="6F5ED857" w14:textId="77777777" w:rsidR="00DA3254" w:rsidRPr="005B25A1" w:rsidRDefault="00DA3254" w:rsidP="00DA3254">
      <w:pPr>
        <w:keepNext/>
        <w:keepLines/>
      </w:pPr>
      <w:r w:rsidRPr="00B56CC5">
        <w:rPr>
          <w:color w:val="0000FF"/>
        </w:rPr>
        <w:t>Not handled</w:t>
      </w:r>
      <w:r>
        <w:t>.</w:t>
      </w:r>
    </w:p>
    <w:p w14:paraId="249E62CA" w14:textId="77777777" w:rsidR="00DA3254" w:rsidRPr="00EB0339" w:rsidRDefault="00DA3254" w:rsidP="00DA3254">
      <w:r w:rsidRPr="005B25A1">
        <w:rPr>
          <w:b/>
          <w:bCs/>
        </w:rPr>
        <w:t>Status:</w:t>
      </w:r>
      <w:r>
        <w:t xml:space="preserve"> </w:t>
      </w:r>
      <w:r w:rsidRPr="00B56CC5">
        <w:rPr>
          <w:color w:val="0000FF"/>
        </w:rPr>
        <w:t>Not handled</w:t>
      </w:r>
      <w:r>
        <w:t>.</w:t>
      </w:r>
    </w:p>
    <w:p w14:paraId="02AF5E31" w14:textId="77777777" w:rsidR="00823C8B" w:rsidRDefault="00823C8B" w:rsidP="00823C8B">
      <w:pPr>
        <w:pStyle w:val="NormTop"/>
      </w:pPr>
      <w:r w:rsidRPr="00ED26F2">
        <w:rPr>
          <w:color w:val="0000FF"/>
        </w:rPr>
        <w:t>S2-2406058</w:t>
      </w:r>
      <w:r w:rsidRPr="00D53282">
        <w:t xml:space="preserve"> </w:t>
      </w:r>
      <w:r>
        <w:t>(P-CR) 23.700-66: KI #3, Updates to Sol#2 NF selection based on energy related info. (Source: Vivo)</w:t>
      </w:r>
      <w:r>
        <w:br/>
      </w:r>
      <w:r w:rsidRPr="00D53282">
        <w:rPr>
          <w:b/>
        </w:rPr>
        <w:t>Document for:</w:t>
      </w:r>
      <w:r w:rsidRPr="00D53282">
        <w:t xml:space="preserve"> </w:t>
      </w:r>
      <w:r>
        <w:t>Approval</w:t>
      </w:r>
      <w:r>
        <w:br/>
      </w:r>
      <w:r w:rsidRPr="00D53282">
        <w:rPr>
          <w:b/>
        </w:rPr>
        <w:t>Abstract:</w:t>
      </w:r>
      <w:r w:rsidRPr="00D53282">
        <w:t xml:space="preserve"> </w:t>
      </w:r>
      <w:r>
        <w:br/>
        <w:t>This contribution updates Sol#29 in TR23.700-66 for NF selection based on energy related info.</w:t>
      </w:r>
    </w:p>
    <w:p w14:paraId="1CBD2969" w14:textId="77777777" w:rsidR="00823C8B" w:rsidRPr="005B25A1" w:rsidRDefault="00823C8B" w:rsidP="00823C8B">
      <w:pPr>
        <w:keepNext/>
        <w:keepLines/>
        <w:rPr>
          <w:b/>
          <w:bCs/>
        </w:rPr>
      </w:pPr>
      <w:r w:rsidRPr="005B25A1">
        <w:rPr>
          <w:b/>
          <w:bCs/>
        </w:rPr>
        <w:t>Parallel discussion:</w:t>
      </w:r>
    </w:p>
    <w:p w14:paraId="1FEA700C" w14:textId="77777777" w:rsidR="00823C8B" w:rsidRPr="00B81031" w:rsidRDefault="00823C8B" w:rsidP="00823C8B">
      <w:pPr>
        <w:keepNext/>
        <w:keepLines/>
        <w:rPr>
          <w:i/>
        </w:rPr>
      </w:pPr>
      <w:r>
        <w:rPr>
          <w:i/>
        </w:rPr>
        <w:t xml:space="preserve">Revision of </w:t>
      </w:r>
      <w:r w:rsidRPr="00ED26F2">
        <w:rPr>
          <w:i/>
          <w:color w:val="0000FF"/>
        </w:rPr>
        <w:t>S2-2404242</w:t>
      </w:r>
      <w:r>
        <w:rPr>
          <w:i/>
        </w:rPr>
        <w:t xml:space="preserve"> from SA WG2#162.</w:t>
      </w:r>
    </w:p>
    <w:p w14:paraId="6B40A97C" w14:textId="77777777" w:rsidR="00DA3254" w:rsidRPr="005B25A1" w:rsidRDefault="00DA3254" w:rsidP="00DA3254">
      <w:pPr>
        <w:keepNext/>
        <w:keepLines/>
      </w:pPr>
      <w:r w:rsidRPr="00B56CC5">
        <w:rPr>
          <w:color w:val="0000FF"/>
        </w:rPr>
        <w:t>Not handled</w:t>
      </w:r>
      <w:r>
        <w:t>.</w:t>
      </w:r>
    </w:p>
    <w:p w14:paraId="2AB2EC8A" w14:textId="77777777" w:rsidR="00DA3254" w:rsidRPr="00EB0339" w:rsidRDefault="00DA3254" w:rsidP="00DA3254">
      <w:r w:rsidRPr="005B25A1">
        <w:rPr>
          <w:b/>
          <w:bCs/>
        </w:rPr>
        <w:t>Status:</w:t>
      </w:r>
      <w:r>
        <w:t xml:space="preserve"> </w:t>
      </w:r>
      <w:r w:rsidRPr="00B56CC5">
        <w:rPr>
          <w:color w:val="0000FF"/>
        </w:rPr>
        <w:t>Not handled</w:t>
      </w:r>
      <w:r>
        <w:t>.</w:t>
      </w:r>
    </w:p>
    <w:p w14:paraId="308D348D" w14:textId="77777777" w:rsidR="00823C8B" w:rsidRDefault="00823C8B" w:rsidP="00823C8B">
      <w:pPr>
        <w:pStyle w:val="NormTop"/>
      </w:pPr>
      <w:r w:rsidRPr="00ED26F2">
        <w:rPr>
          <w:color w:val="0000FF"/>
        </w:rPr>
        <w:t>S2-2406065</w:t>
      </w:r>
      <w:r w:rsidRPr="00D53282">
        <w:t xml:space="preserve"> </w:t>
      </w:r>
      <w:r>
        <w:t>(P-CR) 23.700-66: KI#1&amp;3, Sol#3: Solution updates to resolve ENs.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Solution#3.</w:t>
      </w:r>
    </w:p>
    <w:p w14:paraId="3425D206" w14:textId="77777777" w:rsidR="00823C8B" w:rsidRPr="005B25A1" w:rsidRDefault="00823C8B" w:rsidP="00823C8B">
      <w:pPr>
        <w:keepNext/>
        <w:keepLines/>
        <w:rPr>
          <w:b/>
          <w:bCs/>
        </w:rPr>
      </w:pPr>
      <w:r w:rsidRPr="005B25A1">
        <w:rPr>
          <w:b/>
          <w:bCs/>
        </w:rPr>
        <w:t>Parallel discussion:</w:t>
      </w:r>
    </w:p>
    <w:p w14:paraId="29F710FD" w14:textId="77777777" w:rsidR="00823C8B" w:rsidRPr="00B81031" w:rsidRDefault="00823C8B" w:rsidP="00823C8B">
      <w:pPr>
        <w:keepNext/>
        <w:keepLines/>
        <w:rPr>
          <w:i/>
        </w:rPr>
      </w:pPr>
      <w:r>
        <w:rPr>
          <w:i/>
        </w:rPr>
        <w:t xml:space="preserve">Revision of </w:t>
      </w:r>
      <w:r w:rsidRPr="00ED26F2">
        <w:rPr>
          <w:i/>
          <w:color w:val="0000FF"/>
        </w:rPr>
        <w:t>S2-2404284</w:t>
      </w:r>
      <w:r>
        <w:rPr>
          <w:i/>
        </w:rPr>
        <w:t xml:space="preserve"> from SA WG2#162.</w:t>
      </w:r>
    </w:p>
    <w:p w14:paraId="2D293297" w14:textId="77777777" w:rsidR="00DA3254" w:rsidRPr="005B25A1" w:rsidRDefault="00DA3254" w:rsidP="00DA3254">
      <w:pPr>
        <w:keepNext/>
        <w:keepLines/>
      </w:pPr>
      <w:r w:rsidRPr="00B56CC5">
        <w:rPr>
          <w:color w:val="0000FF"/>
        </w:rPr>
        <w:t>Not handled</w:t>
      </w:r>
      <w:r>
        <w:t>.</w:t>
      </w:r>
    </w:p>
    <w:p w14:paraId="20869722" w14:textId="77777777" w:rsidR="00DA3254" w:rsidRPr="00EB0339" w:rsidRDefault="00DA3254" w:rsidP="00DA3254">
      <w:r w:rsidRPr="005B25A1">
        <w:rPr>
          <w:b/>
          <w:bCs/>
        </w:rPr>
        <w:t>Status:</w:t>
      </w:r>
      <w:r>
        <w:t xml:space="preserve"> </w:t>
      </w:r>
      <w:r w:rsidRPr="00B56CC5">
        <w:rPr>
          <w:color w:val="0000FF"/>
        </w:rPr>
        <w:t>Not handled</w:t>
      </w:r>
      <w:r>
        <w:t>.</w:t>
      </w:r>
    </w:p>
    <w:p w14:paraId="6B99BD18" w14:textId="77777777" w:rsidR="00823C8B" w:rsidRDefault="00823C8B" w:rsidP="00823C8B">
      <w:pPr>
        <w:pStyle w:val="NormTop"/>
      </w:pPr>
      <w:r w:rsidRPr="00ED26F2">
        <w:rPr>
          <w:color w:val="0000FF"/>
        </w:rPr>
        <w:lastRenderedPageBreak/>
        <w:t>S2-2406153</w:t>
      </w:r>
      <w:r w:rsidRPr="00D53282">
        <w:t xml:space="preserve"> </w:t>
      </w:r>
      <w:r>
        <w:t>(P-CR) 23.700-66: Updates on Solution 29: NF selection based on energy related information.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 set of updates related to NF selection based on energy related information solution #29.</w:t>
      </w:r>
    </w:p>
    <w:p w14:paraId="03F835F0" w14:textId="77777777" w:rsidR="00823C8B" w:rsidRPr="005B25A1" w:rsidRDefault="00823C8B" w:rsidP="00823C8B">
      <w:pPr>
        <w:keepNext/>
        <w:keepLines/>
        <w:rPr>
          <w:b/>
          <w:bCs/>
        </w:rPr>
      </w:pPr>
      <w:r w:rsidRPr="005B25A1">
        <w:rPr>
          <w:b/>
          <w:bCs/>
        </w:rPr>
        <w:t>Parallel discussion:</w:t>
      </w:r>
    </w:p>
    <w:p w14:paraId="6439E12C" w14:textId="77777777" w:rsidR="00823C8B" w:rsidRPr="00B81031" w:rsidRDefault="00823C8B" w:rsidP="00823C8B">
      <w:pPr>
        <w:keepNext/>
        <w:keepLines/>
        <w:rPr>
          <w:i/>
        </w:rPr>
      </w:pPr>
      <w:r>
        <w:rPr>
          <w:i/>
        </w:rPr>
        <w:t xml:space="preserve">Revision of </w:t>
      </w:r>
      <w:r w:rsidRPr="00ED26F2">
        <w:rPr>
          <w:i/>
          <w:color w:val="0000FF"/>
        </w:rPr>
        <w:t>S2-2404591</w:t>
      </w:r>
      <w:r>
        <w:rPr>
          <w:i/>
        </w:rPr>
        <w:t xml:space="preserve"> from SA WG2#162.</w:t>
      </w:r>
    </w:p>
    <w:p w14:paraId="6660C9BE" w14:textId="77777777" w:rsidR="00DA3254" w:rsidRPr="005B25A1" w:rsidRDefault="00DA3254" w:rsidP="00DA3254">
      <w:pPr>
        <w:keepNext/>
        <w:keepLines/>
      </w:pPr>
      <w:r w:rsidRPr="00B56CC5">
        <w:rPr>
          <w:color w:val="0000FF"/>
        </w:rPr>
        <w:t>Not handled</w:t>
      </w:r>
      <w:r>
        <w:t>.</w:t>
      </w:r>
    </w:p>
    <w:p w14:paraId="2A28686C" w14:textId="77777777" w:rsidR="00DA3254" w:rsidRPr="00EB0339" w:rsidRDefault="00DA3254" w:rsidP="00DA3254">
      <w:r w:rsidRPr="005B25A1">
        <w:rPr>
          <w:b/>
          <w:bCs/>
        </w:rPr>
        <w:t>Status:</w:t>
      </w:r>
      <w:r>
        <w:t xml:space="preserve"> </w:t>
      </w:r>
      <w:r w:rsidRPr="00B56CC5">
        <w:rPr>
          <w:color w:val="0000FF"/>
        </w:rPr>
        <w:t>Not handled</w:t>
      </w:r>
      <w:r>
        <w:t>.</w:t>
      </w:r>
    </w:p>
    <w:p w14:paraId="5BB952D3" w14:textId="77777777" w:rsidR="00823C8B" w:rsidRDefault="00823C8B" w:rsidP="00823C8B">
      <w:pPr>
        <w:pStyle w:val="NormTop"/>
      </w:pPr>
      <w:r w:rsidRPr="00ED26F2">
        <w:rPr>
          <w:color w:val="0000FF"/>
        </w:rPr>
        <w:t>S2-2406173</w:t>
      </w:r>
      <w:r w:rsidRPr="00D53282">
        <w:t xml:space="preserve"> </w:t>
      </w:r>
      <w:r>
        <w:t>(P-CR) 23.700-66: Updates on NWDAF-based Energy Analytics .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 set of updates related to NWDAF-based Energy Analytics solution #12.</w:t>
      </w:r>
    </w:p>
    <w:p w14:paraId="6FAB628F" w14:textId="77777777" w:rsidR="00823C8B" w:rsidRPr="005B25A1" w:rsidRDefault="00823C8B" w:rsidP="00823C8B">
      <w:pPr>
        <w:keepNext/>
        <w:keepLines/>
        <w:rPr>
          <w:b/>
          <w:bCs/>
        </w:rPr>
      </w:pPr>
      <w:r w:rsidRPr="005B25A1">
        <w:rPr>
          <w:b/>
          <w:bCs/>
        </w:rPr>
        <w:t>Parallel discussion:</w:t>
      </w:r>
    </w:p>
    <w:p w14:paraId="1CF0F619" w14:textId="77777777" w:rsidR="00823C8B" w:rsidRPr="00B81031" w:rsidRDefault="00823C8B" w:rsidP="00823C8B">
      <w:pPr>
        <w:keepNext/>
        <w:keepLines/>
        <w:rPr>
          <w:i/>
        </w:rPr>
      </w:pPr>
      <w:r>
        <w:rPr>
          <w:i/>
        </w:rPr>
        <w:t xml:space="preserve">Revision of </w:t>
      </w:r>
      <w:r w:rsidRPr="00ED26F2">
        <w:rPr>
          <w:i/>
          <w:color w:val="0000FF"/>
        </w:rPr>
        <w:t>S2-2404509</w:t>
      </w:r>
      <w:r>
        <w:rPr>
          <w:i/>
        </w:rPr>
        <w:t xml:space="preserve"> from SA WG2#162.</w:t>
      </w:r>
    </w:p>
    <w:p w14:paraId="6B3ACE60" w14:textId="77777777" w:rsidR="00DA3254" w:rsidRPr="005B25A1" w:rsidRDefault="00DA3254" w:rsidP="00DA3254">
      <w:pPr>
        <w:keepNext/>
        <w:keepLines/>
      </w:pPr>
      <w:r w:rsidRPr="00B56CC5">
        <w:rPr>
          <w:color w:val="0000FF"/>
        </w:rPr>
        <w:t>Not handled</w:t>
      </w:r>
      <w:r>
        <w:t>.</w:t>
      </w:r>
    </w:p>
    <w:p w14:paraId="4A0C1C3B" w14:textId="77777777" w:rsidR="00DA3254" w:rsidRPr="00EB0339" w:rsidRDefault="00DA3254" w:rsidP="00DA3254">
      <w:r w:rsidRPr="005B25A1">
        <w:rPr>
          <w:b/>
          <w:bCs/>
        </w:rPr>
        <w:t>Status:</w:t>
      </w:r>
      <w:r>
        <w:t xml:space="preserve"> </w:t>
      </w:r>
      <w:r w:rsidRPr="00B56CC5">
        <w:rPr>
          <w:color w:val="0000FF"/>
        </w:rPr>
        <w:t>Not handled</w:t>
      </w:r>
      <w:r>
        <w:t>.</w:t>
      </w:r>
    </w:p>
    <w:p w14:paraId="44F18804" w14:textId="77777777" w:rsidR="00823C8B" w:rsidRDefault="00823C8B" w:rsidP="00823C8B">
      <w:pPr>
        <w:pStyle w:val="NormTop"/>
      </w:pPr>
      <w:r w:rsidRPr="00ED26F2">
        <w:rPr>
          <w:color w:val="0000FF"/>
        </w:rPr>
        <w:t>S2-2406290</w:t>
      </w:r>
      <w:r w:rsidRPr="00D53282">
        <w:t xml:space="preserve"> </w:t>
      </w:r>
      <w:r>
        <w:t>(P-CR) 23.700-66: KI#3: Updates to Solution #14 UE energy usage control. (Source: NEC)</w:t>
      </w:r>
      <w:r>
        <w:br/>
      </w:r>
      <w:r w:rsidRPr="00D53282">
        <w:rPr>
          <w:b/>
        </w:rPr>
        <w:t>Document for:</w:t>
      </w:r>
      <w:r w:rsidRPr="00D53282">
        <w:t xml:space="preserve"> </w:t>
      </w:r>
      <w:r>
        <w:t>Approval</w:t>
      </w:r>
      <w:r>
        <w:br/>
      </w:r>
      <w:r w:rsidRPr="00D53282">
        <w:rPr>
          <w:b/>
        </w:rPr>
        <w:t>Abstract:</w:t>
      </w:r>
      <w:r w:rsidRPr="00D53282">
        <w:t xml:space="preserve"> </w:t>
      </w:r>
      <w:r>
        <w:br/>
        <w:t>The contribution addresses the Editor s Notes in Solution #14 UE energy usage control of KI#3.</w:t>
      </w:r>
    </w:p>
    <w:p w14:paraId="00FBD767" w14:textId="77777777" w:rsidR="00823C8B" w:rsidRPr="005B25A1" w:rsidRDefault="00823C8B" w:rsidP="00823C8B">
      <w:pPr>
        <w:keepNext/>
        <w:keepLines/>
        <w:rPr>
          <w:b/>
          <w:bCs/>
        </w:rPr>
      </w:pPr>
      <w:r w:rsidRPr="005B25A1">
        <w:rPr>
          <w:b/>
          <w:bCs/>
        </w:rPr>
        <w:t>Parallel discussion:</w:t>
      </w:r>
    </w:p>
    <w:p w14:paraId="58833BA5" w14:textId="77777777" w:rsidR="00823C8B" w:rsidRPr="00B81031" w:rsidRDefault="00823C8B" w:rsidP="00823C8B">
      <w:pPr>
        <w:keepNext/>
        <w:keepLines/>
        <w:rPr>
          <w:i/>
        </w:rPr>
      </w:pPr>
      <w:r>
        <w:rPr>
          <w:i/>
        </w:rPr>
        <w:t xml:space="preserve">Revision of </w:t>
      </w:r>
      <w:r w:rsidRPr="00ED26F2">
        <w:rPr>
          <w:i/>
          <w:color w:val="0000FF"/>
        </w:rPr>
        <w:t>S2-2404731</w:t>
      </w:r>
      <w:r>
        <w:rPr>
          <w:i/>
        </w:rPr>
        <w:t xml:space="preserve"> from SA WG2#162.</w:t>
      </w:r>
    </w:p>
    <w:p w14:paraId="4DA3D7E1" w14:textId="77777777" w:rsidR="00DA3254" w:rsidRPr="005B25A1" w:rsidRDefault="00DA3254" w:rsidP="00DA3254">
      <w:pPr>
        <w:keepNext/>
        <w:keepLines/>
      </w:pPr>
      <w:r w:rsidRPr="00B56CC5">
        <w:rPr>
          <w:color w:val="0000FF"/>
        </w:rPr>
        <w:t>Not handled</w:t>
      </w:r>
      <w:r>
        <w:t>.</w:t>
      </w:r>
    </w:p>
    <w:p w14:paraId="219DA16A" w14:textId="77777777" w:rsidR="00DA3254" w:rsidRPr="00EB0339" w:rsidRDefault="00DA3254" w:rsidP="00DA3254">
      <w:r w:rsidRPr="005B25A1">
        <w:rPr>
          <w:b/>
          <w:bCs/>
        </w:rPr>
        <w:t>Status:</w:t>
      </w:r>
      <w:r>
        <w:t xml:space="preserve"> </w:t>
      </w:r>
      <w:r w:rsidRPr="00B56CC5">
        <w:rPr>
          <w:color w:val="0000FF"/>
        </w:rPr>
        <w:t>Not handled</w:t>
      </w:r>
      <w:r>
        <w:t>.</w:t>
      </w:r>
    </w:p>
    <w:p w14:paraId="79BD05EE" w14:textId="77777777" w:rsidR="00823C8B" w:rsidRDefault="00823C8B" w:rsidP="00823C8B">
      <w:pPr>
        <w:pStyle w:val="NormTop"/>
      </w:pPr>
      <w:r w:rsidRPr="00ED26F2">
        <w:rPr>
          <w:color w:val="0000FF"/>
        </w:rPr>
        <w:t>S2-2406495</w:t>
      </w:r>
      <w:r w:rsidRPr="00D53282">
        <w:t xml:space="preserve"> </w:t>
      </w:r>
      <w:r>
        <w:t>(P-CR) 23.700-66: KI#3, Solution update to Sol#12 and New Solution: Energy-aware Analytics Exposure and Data Collection.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resolves editor s notes in Solution#12 in TR 23.700-66.</w:t>
      </w:r>
    </w:p>
    <w:p w14:paraId="639965C8" w14:textId="77777777" w:rsidR="00823C8B" w:rsidRPr="005B25A1" w:rsidRDefault="00823C8B" w:rsidP="00823C8B">
      <w:pPr>
        <w:keepNext/>
        <w:keepLines/>
        <w:rPr>
          <w:b/>
          <w:bCs/>
        </w:rPr>
      </w:pPr>
      <w:r w:rsidRPr="005B25A1">
        <w:rPr>
          <w:b/>
          <w:bCs/>
        </w:rPr>
        <w:t>Parallel discussion:</w:t>
      </w:r>
    </w:p>
    <w:p w14:paraId="0EE2A045" w14:textId="77777777" w:rsidR="00823C8B" w:rsidRPr="00B81031" w:rsidRDefault="00823C8B" w:rsidP="00823C8B">
      <w:pPr>
        <w:keepNext/>
        <w:keepLines/>
        <w:rPr>
          <w:i/>
        </w:rPr>
      </w:pPr>
      <w:r>
        <w:rPr>
          <w:i/>
        </w:rPr>
        <w:t xml:space="preserve">Revision of </w:t>
      </w:r>
      <w:r w:rsidRPr="00ED26F2">
        <w:rPr>
          <w:i/>
          <w:color w:val="0000FF"/>
        </w:rPr>
        <w:t>S2-2404075</w:t>
      </w:r>
      <w:r>
        <w:rPr>
          <w:i/>
        </w:rPr>
        <w:t xml:space="preserve"> from SA WG2#162.</w:t>
      </w:r>
    </w:p>
    <w:p w14:paraId="37462EB5" w14:textId="77777777" w:rsidR="00DA3254" w:rsidRPr="005B25A1" w:rsidRDefault="00DA3254" w:rsidP="00DA3254">
      <w:pPr>
        <w:keepNext/>
        <w:keepLines/>
      </w:pPr>
      <w:r w:rsidRPr="00B56CC5">
        <w:rPr>
          <w:color w:val="0000FF"/>
        </w:rPr>
        <w:t>Not handled</w:t>
      </w:r>
      <w:r>
        <w:t>.</w:t>
      </w:r>
    </w:p>
    <w:p w14:paraId="1A7AAF5F" w14:textId="77777777" w:rsidR="00DA3254" w:rsidRPr="00EB0339" w:rsidRDefault="00DA3254" w:rsidP="00DA3254">
      <w:r w:rsidRPr="005B25A1">
        <w:rPr>
          <w:b/>
          <w:bCs/>
        </w:rPr>
        <w:t>Status:</w:t>
      </w:r>
      <w:r>
        <w:t xml:space="preserve"> </w:t>
      </w:r>
      <w:r w:rsidRPr="00B56CC5">
        <w:rPr>
          <w:color w:val="0000FF"/>
        </w:rPr>
        <w:t>Not handled</w:t>
      </w:r>
      <w:r>
        <w:t>.</w:t>
      </w:r>
    </w:p>
    <w:p w14:paraId="72CCD013" w14:textId="77777777" w:rsidR="00823C8B" w:rsidRDefault="00823C8B" w:rsidP="00823C8B">
      <w:pPr>
        <w:pStyle w:val="NormTop"/>
      </w:pPr>
      <w:r w:rsidRPr="00ED26F2">
        <w:rPr>
          <w:color w:val="0000FF"/>
        </w:rPr>
        <w:t>S2-2406768</w:t>
      </w:r>
      <w:r w:rsidRPr="00D53282">
        <w:t xml:space="preserve"> </w:t>
      </w:r>
      <w:r>
        <w:t>(P-CR) 23.700-66: Key Issue #3, Solution 29 Update for Per Service Operation Energy Consumption .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an update for Solution #29 to add a metric to the NF Profile that indicates an estimate of the amount of energy that is associated with each service operation of the NF.</w:t>
      </w:r>
    </w:p>
    <w:p w14:paraId="31A3FB18" w14:textId="77777777" w:rsidR="00B56CC5" w:rsidRPr="005B25A1" w:rsidRDefault="00B56CC5" w:rsidP="00B56CC5">
      <w:pPr>
        <w:keepNext/>
        <w:keepLines/>
        <w:rPr>
          <w:b/>
          <w:bCs/>
        </w:rPr>
      </w:pPr>
      <w:r w:rsidRPr="005B25A1">
        <w:rPr>
          <w:b/>
          <w:bCs/>
        </w:rPr>
        <w:t>Parallel discussion:</w:t>
      </w:r>
    </w:p>
    <w:p w14:paraId="7AE49724" w14:textId="77777777" w:rsidR="00B56CC5" w:rsidRPr="005B25A1" w:rsidRDefault="00B56CC5" w:rsidP="00B56CC5">
      <w:pPr>
        <w:keepNext/>
        <w:keepLines/>
      </w:pPr>
      <w:r w:rsidRPr="00B56CC5">
        <w:rPr>
          <w:color w:val="0000FF"/>
        </w:rPr>
        <w:t>Not handled</w:t>
      </w:r>
      <w:r>
        <w:t>.</w:t>
      </w:r>
    </w:p>
    <w:p w14:paraId="2E872E99" w14:textId="77777777" w:rsidR="00B56CC5" w:rsidRPr="00EB0339" w:rsidRDefault="00B56CC5" w:rsidP="00B56CC5">
      <w:r w:rsidRPr="005B25A1">
        <w:rPr>
          <w:b/>
          <w:bCs/>
        </w:rPr>
        <w:t>Status:</w:t>
      </w:r>
      <w:r>
        <w:t xml:space="preserve"> </w:t>
      </w:r>
      <w:r w:rsidRPr="00B56CC5">
        <w:rPr>
          <w:color w:val="0000FF"/>
        </w:rPr>
        <w:t>Not handled</w:t>
      </w:r>
      <w:r>
        <w:t>.</w:t>
      </w:r>
    </w:p>
    <w:p w14:paraId="310BF806"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3336D15A" w14:textId="77777777" w:rsidR="00823C8B" w:rsidRDefault="00823C8B" w:rsidP="00823C8B">
      <w:pPr>
        <w:pStyle w:val="NormTop"/>
      </w:pPr>
      <w:r w:rsidRPr="00ED26F2">
        <w:rPr>
          <w:color w:val="0000FF"/>
        </w:rPr>
        <w:t>S2-2406023</w:t>
      </w:r>
      <w:r w:rsidRPr="00D53282">
        <w:t xml:space="preserve"> </w:t>
      </w:r>
      <w:r>
        <w:t>(P-CR) 23.700-66: KI #1, New Sol: Energy related information exposure and granularity.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590A34FF" w14:textId="77777777" w:rsidR="00823C8B" w:rsidRPr="005B25A1" w:rsidRDefault="00823C8B" w:rsidP="00823C8B">
      <w:pPr>
        <w:keepNext/>
        <w:keepLines/>
        <w:rPr>
          <w:b/>
          <w:bCs/>
        </w:rPr>
      </w:pPr>
      <w:r w:rsidRPr="005B25A1">
        <w:rPr>
          <w:b/>
          <w:bCs/>
        </w:rPr>
        <w:t>Parallel discussion:</w:t>
      </w:r>
    </w:p>
    <w:p w14:paraId="77A00987" w14:textId="77777777" w:rsidR="00823C8B" w:rsidRPr="00B81031" w:rsidRDefault="00823C8B" w:rsidP="00823C8B">
      <w:pPr>
        <w:keepNext/>
        <w:keepLines/>
        <w:rPr>
          <w:i/>
        </w:rPr>
      </w:pPr>
      <w:r>
        <w:rPr>
          <w:i/>
        </w:rPr>
        <w:t xml:space="preserve">Revision of </w:t>
      </w:r>
      <w:r w:rsidRPr="00ED26F2">
        <w:rPr>
          <w:i/>
          <w:color w:val="0000FF"/>
        </w:rPr>
        <w:t>S2-2404305</w:t>
      </w:r>
      <w:r>
        <w:rPr>
          <w:i/>
        </w:rPr>
        <w:t xml:space="preserve"> from SA WG2#162.</w:t>
      </w:r>
    </w:p>
    <w:p w14:paraId="6FA68C47" w14:textId="77777777" w:rsidR="00DA3254" w:rsidRPr="005B25A1" w:rsidRDefault="00DA3254" w:rsidP="00DA3254">
      <w:pPr>
        <w:keepNext/>
        <w:keepLines/>
      </w:pPr>
      <w:r w:rsidRPr="00B56CC5">
        <w:rPr>
          <w:color w:val="0000FF"/>
        </w:rPr>
        <w:t>Not handled</w:t>
      </w:r>
      <w:r>
        <w:t>.</w:t>
      </w:r>
    </w:p>
    <w:p w14:paraId="6360658B" w14:textId="77777777" w:rsidR="00DA3254" w:rsidRPr="00EB0339" w:rsidRDefault="00DA3254" w:rsidP="00DA3254">
      <w:r w:rsidRPr="005B25A1">
        <w:rPr>
          <w:b/>
          <w:bCs/>
        </w:rPr>
        <w:t>Status:</w:t>
      </w:r>
      <w:r>
        <w:t xml:space="preserve"> </w:t>
      </w:r>
      <w:r w:rsidRPr="00B56CC5">
        <w:rPr>
          <w:color w:val="0000FF"/>
        </w:rPr>
        <w:t>Not handled</w:t>
      </w:r>
      <w:r>
        <w:t>.</w:t>
      </w:r>
    </w:p>
    <w:p w14:paraId="165ACCE1" w14:textId="77777777" w:rsidR="00823C8B" w:rsidRDefault="00823C8B" w:rsidP="00823C8B">
      <w:pPr>
        <w:pStyle w:val="NormTop"/>
      </w:pPr>
      <w:r w:rsidRPr="00ED26F2">
        <w:rPr>
          <w:color w:val="0000FF"/>
        </w:rPr>
        <w:t>S2-2406262</w:t>
      </w:r>
      <w:r w:rsidRPr="00D53282">
        <w:t xml:space="preserve"> </w:t>
      </w:r>
      <w:r>
        <w:t>(P-CR) 23.700-66: KI#3 New Solution on NF energy state impact on event exposure. (Source: Nokia)</w:t>
      </w:r>
      <w:r>
        <w:br/>
      </w:r>
      <w:r w:rsidRPr="00D53282">
        <w:rPr>
          <w:b/>
        </w:rPr>
        <w:t>Document for:</w:t>
      </w:r>
      <w:r w:rsidRPr="00D53282">
        <w:t xml:space="preserve"> </w:t>
      </w:r>
      <w:r>
        <w:t>Approval</w:t>
      </w:r>
      <w:r>
        <w:br/>
      </w:r>
      <w:r w:rsidRPr="00D53282">
        <w:rPr>
          <w:b/>
        </w:rPr>
        <w:t>Abstract:</w:t>
      </w:r>
      <w:r w:rsidRPr="00D53282">
        <w:t xml:space="preserve"> </w:t>
      </w:r>
      <w:r>
        <w:br/>
        <w:t>Introduces a solution on NF energy state impact on event exposure parameters.</w:t>
      </w:r>
    </w:p>
    <w:p w14:paraId="3472A2F0" w14:textId="77777777" w:rsidR="00823C8B" w:rsidRPr="005B25A1" w:rsidRDefault="00823C8B" w:rsidP="00823C8B">
      <w:pPr>
        <w:keepNext/>
        <w:keepLines/>
        <w:rPr>
          <w:b/>
          <w:bCs/>
        </w:rPr>
      </w:pPr>
      <w:r w:rsidRPr="005B25A1">
        <w:rPr>
          <w:b/>
          <w:bCs/>
        </w:rPr>
        <w:t>Parallel discussion:</w:t>
      </w:r>
    </w:p>
    <w:p w14:paraId="2CE1AACE" w14:textId="77777777" w:rsidR="00823C8B" w:rsidRPr="00B81031" w:rsidRDefault="00823C8B" w:rsidP="00823C8B">
      <w:pPr>
        <w:keepNext/>
        <w:keepLines/>
        <w:rPr>
          <w:i/>
        </w:rPr>
      </w:pPr>
      <w:r>
        <w:rPr>
          <w:i/>
        </w:rPr>
        <w:t xml:space="preserve">Revision of </w:t>
      </w:r>
      <w:r w:rsidRPr="00ED26F2">
        <w:rPr>
          <w:i/>
          <w:color w:val="0000FF"/>
        </w:rPr>
        <w:t>S2-2404238</w:t>
      </w:r>
      <w:r>
        <w:rPr>
          <w:i/>
        </w:rPr>
        <w:t xml:space="preserve"> from SA WG2#162.</w:t>
      </w:r>
    </w:p>
    <w:p w14:paraId="0424791D" w14:textId="77777777" w:rsidR="00DA3254" w:rsidRPr="005B25A1" w:rsidRDefault="00DA3254" w:rsidP="00DA3254">
      <w:pPr>
        <w:keepNext/>
        <w:keepLines/>
      </w:pPr>
      <w:r w:rsidRPr="00B56CC5">
        <w:rPr>
          <w:color w:val="0000FF"/>
        </w:rPr>
        <w:t>Not handled</w:t>
      </w:r>
      <w:r>
        <w:t>.</w:t>
      </w:r>
    </w:p>
    <w:p w14:paraId="06470B6E" w14:textId="77777777" w:rsidR="00DA3254" w:rsidRPr="00EB0339" w:rsidRDefault="00DA3254" w:rsidP="00DA3254">
      <w:r w:rsidRPr="005B25A1">
        <w:rPr>
          <w:b/>
          <w:bCs/>
        </w:rPr>
        <w:t>Status:</w:t>
      </w:r>
      <w:r>
        <w:t xml:space="preserve"> </w:t>
      </w:r>
      <w:r w:rsidRPr="00B56CC5">
        <w:rPr>
          <w:color w:val="0000FF"/>
        </w:rPr>
        <w:t>Not handled</w:t>
      </w:r>
      <w:r>
        <w:t>.</w:t>
      </w:r>
    </w:p>
    <w:p w14:paraId="08DE3A4F" w14:textId="77777777" w:rsidR="00823C8B" w:rsidRDefault="00823C8B" w:rsidP="00823C8B">
      <w:pPr>
        <w:pStyle w:val="NormTop"/>
      </w:pPr>
      <w:r w:rsidRPr="00ED26F2">
        <w:rPr>
          <w:color w:val="0000FF"/>
        </w:rPr>
        <w:t>S2-2406271</w:t>
      </w:r>
      <w:r w:rsidRPr="00D53282">
        <w:t xml:space="preserve"> </w:t>
      </w:r>
      <w:r>
        <w:t>(P-CR) 23.700-66: KI #2, New Sol: UE involved energy saving operation. (Source: Nokia,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w:t>
      </w:r>
    </w:p>
    <w:p w14:paraId="506FA5C4" w14:textId="77777777" w:rsidR="00823C8B" w:rsidRPr="005B25A1" w:rsidRDefault="00823C8B" w:rsidP="00823C8B">
      <w:pPr>
        <w:keepNext/>
        <w:keepLines/>
        <w:rPr>
          <w:b/>
          <w:bCs/>
        </w:rPr>
      </w:pPr>
      <w:r w:rsidRPr="005B25A1">
        <w:rPr>
          <w:b/>
          <w:bCs/>
        </w:rPr>
        <w:t>Parallel discussion:</w:t>
      </w:r>
    </w:p>
    <w:p w14:paraId="66372B77" w14:textId="77777777" w:rsidR="00823C8B" w:rsidRPr="00B81031" w:rsidRDefault="00823C8B" w:rsidP="00823C8B">
      <w:pPr>
        <w:keepNext/>
        <w:keepLines/>
        <w:rPr>
          <w:i/>
        </w:rPr>
      </w:pPr>
      <w:r>
        <w:rPr>
          <w:i/>
        </w:rPr>
        <w:t xml:space="preserve">Revision of </w:t>
      </w:r>
      <w:r w:rsidRPr="00ED26F2">
        <w:rPr>
          <w:i/>
          <w:color w:val="0000FF"/>
        </w:rPr>
        <w:t>S2-2404239</w:t>
      </w:r>
      <w:r>
        <w:rPr>
          <w:i/>
        </w:rPr>
        <w:t xml:space="preserve"> from SA WG2#162.</w:t>
      </w:r>
    </w:p>
    <w:p w14:paraId="6E8E2FC8" w14:textId="77777777" w:rsidR="00DA3254" w:rsidRPr="005B25A1" w:rsidRDefault="00DA3254" w:rsidP="00DA3254">
      <w:pPr>
        <w:keepNext/>
        <w:keepLines/>
      </w:pPr>
      <w:r w:rsidRPr="00B56CC5">
        <w:rPr>
          <w:color w:val="0000FF"/>
        </w:rPr>
        <w:t>Not handled</w:t>
      </w:r>
      <w:r>
        <w:t>.</w:t>
      </w:r>
    </w:p>
    <w:p w14:paraId="5FCC0E08" w14:textId="77777777" w:rsidR="00DA3254" w:rsidRPr="00EB0339" w:rsidRDefault="00DA3254" w:rsidP="00DA3254">
      <w:r w:rsidRPr="005B25A1">
        <w:rPr>
          <w:b/>
          <w:bCs/>
        </w:rPr>
        <w:t>Status:</w:t>
      </w:r>
      <w:r>
        <w:t xml:space="preserve"> </w:t>
      </w:r>
      <w:r w:rsidRPr="00B56CC5">
        <w:rPr>
          <w:color w:val="0000FF"/>
        </w:rPr>
        <w:t>Not handled</w:t>
      </w:r>
      <w:r>
        <w:t>.</w:t>
      </w:r>
    </w:p>
    <w:p w14:paraId="12180AB1" w14:textId="77777777" w:rsidR="00823C8B" w:rsidRDefault="00823C8B" w:rsidP="00823C8B">
      <w:pPr>
        <w:pStyle w:val="NormTop"/>
      </w:pPr>
      <w:r w:rsidRPr="00ED26F2">
        <w:rPr>
          <w:color w:val="0000FF"/>
        </w:rPr>
        <w:t>S2-2406272</w:t>
      </w:r>
      <w:r w:rsidRPr="00D53282">
        <w:t xml:space="preserve"> </w:t>
      </w:r>
      <w:r>
        <w:t>(P-CR) 23.700-66: KI#3 New Solution on UE energy category analytics. (Source: Nokia)</w:t>
      </w:r>
      <w:r>
        <w:br/>
      </w:r>
      <w:r w:rsidRPr="00D53282">
        <w:rPr>
          <w:b/>
        </w:rPr>
        <w:t>Document for:</w:t>
      </w:r>
      <w:r w:rsidRPr="00D53282">
        <w:t xml:space="preserve"> </w:t>
      </w:r>
      <w:r>
        <w:t>Approval</w:t>
      </w:r>
      <w:r>
        <w:br/>
      </w:r>
      <w:r w:rsidRPr="00D53282">
        <w:rPr>
          <w:b/>
        </w:rPr>
        <w:t>Abstract:</w:t>
      </w:r>
      <w:r w:rsidRPr="00D53282">
        <w:t xml:space="preserve"> </w:t>
      </w:r>
      <w:r>
        <w:br/>
        <w:t>Introduces a solution for UE energy category analytics.</w:t>
      </w:r>
    </w:p>
    <w:p w14:paraId="3F5EEC69" w14:textId="77777777" w:rsidR="00823C8B" w:rsidRPr="005B25A1" w:rsidRDefault="00823C8B" w:rsidP="00823C8B">
      <w:pPr>
        <w:keepNext/>
        <w:keepLines/>
        <w:rPr>
          <w:b/>
          <w:bCs/>
        </w:rPr>
      </w:pPr>
      <w:r w:rsidRPr="005B25A1">
        <w:rPr>
          <w:b/>
          <w:bCs/>
        </w:rPr>
        <w:t>Parallel discussion:</w:t>
      </w:r>
    </w:p>
    <w:p w14:paraId="37A05641" w14:textId="77777777" w:rsidR="00823C8B" w:rsidRPr="00B81031" w:rsidRDefault="00823C8B" w:rsidP="00823C8B">
      <w:pPr>
        <w:keepNext/>
        <w:keepLines/>
        <w:rPr>
          <w:i/>
        </w:rPr>
      </w:pPr>
      <w:r>
        <w:rPr>
          <w:i/>
        </w:rPr>
        <w:t xml:space="preserve">Revision of </w:t>
      </w:r>
      <w:r w:rsidRPr="00ED26F2">
        <w:rPr>
          <w:i/>
          <w:color w:val="0000FF"/>
        </w:rPr>
        <w:t>S2-2404236</w:t>
      </w:r>
      <w:r>
        <w:rPr>
          <w:i/>
        </w:rPr>
        <w:t xml:space="preserve"> from SA WG2#162.</w:t>
      </w:r>
    </w:p>
    <w:p w14:paraId="324324D8" w14:textId="77777777" w:rsidR="00DA3254" w:rsidRPr="005B25A1" w:rsidRDefault="00DA3254" w:rsidP="00DA3254">
      <w:pPr>
        <w:keepNext/>
        <w:keepLines/>
      </w:pPr>
      <w:r w:rsidRPr="00B56CC5">
        <w:rPr>
          <w:color w:val="0000FF"/>
        </w:rPr>
        <w:t>Not handled</w:t>
      </w:r>
      <w:r>
        <w:t>.</w:t>
      </w:r>
    </w:p>
    <w:p w14:paraId="54E94770" w14:textId="77777777" w:rsidR="00DA3254" w:rsidRPr="00EB0339" w:rsidRDefault="00DA3254" w:rsidP="00DA3254">
      <w:r w:rsidRPr="005B25A1">
        <w:rPr>
          <w:b/>
          <w:bCs/>
        </w:rPr>
        <w:t>Status:</w:t>
      </w:r>
      <w:r>
        <w:t xml:space="preserve"> </w:t>
      </w:r>
      <w:r w:rsidRPr="00B56CC5">
        <w:rPr>
          <w:color w:val="0000FF"/>
        </w:rPr>
        <w:t>Not handled</w:t>
      </w:r>
      <w:r>
        <w:t>.</w:t>
      </w:r>
    </w:p>
    <w:p w14:paraId="62839577" w14:textId="77777777" w:rsidR="00823C8B" w:rsidRDefault="00823C8B" w:rsidP="00823C8B">
      <w:pPr>
        <w:pStyle w:val="NormTop"/>
      </w:pPr>
      <w:r w:rsidRPr="00ED26F2">
        <w:rPr>
          <w:color w:val="0000FF"/>
        </w:rPr>
        <w:lastRenderedPageBreak/>
        <w:t>S2-2406502</w:t>
      </w:r>
      <w:r w:rsidRPr="00D53282">
        <w:t xml:space="preserve"> </w:t>
      </w:r>
      <w:r>
        <w:t>(P-CR) 23.700-66: KI#2, New Sol: Control of UE current energy consumption.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policy control and enforcement of energy consumption in UE granularity for KI#2 in TR 23.700-66.</w:t>
      </w:r>
    </w:p>
    <w:p w14:paraId="6D09D0F7" w14:textId="77777777" w:rsidR="00823C8B" w:rsidRPr="005B25A1" w:rsidRDefault="00823C8B" w:rsidP="00823C8B">
      <w:pPr>
        <w:keepNext/>
        <w:keepLines/>
        <w:rPr>
          <w:b/>
          <w:bCs/>
        </w:rPr>
      </w:pPr>
      <w:r w:rsidRPr="005B25A1">
        <w:rPr>
          <w:b/>
          <w:bCs/>
        </w:rPr>
        <w:t>Parallel discussion:</w:t>
      </w:r>
    </w:p>
    <w:p w14:paraId="2CA292A9" w14:textId="77777777" w:rsidR="00823C8B" w:rsidRPr="00B81031" w:rsidRDefault="00823C8B" w:rsidP="00823C8B">
      <w:pPr>
        <w:keepNext/>
        <w:keepLines/>
        <w:rPr>
          <w:i/>
        </w:rPr>
      </w:pPr>
      <w:r>
        <w:rPr>
          <w:i/>
        </w:rPr>
        <w:t xml:space="preserve">Revision of </w:t>
      </w:r>
      <w:r w:rsidRPr="00ED26F2">
        <w:rPr>
          <w:i/>
          <w:color w:val="0000FF"/>
        </w:rPr>
        <w:t>S2-2404798</w:t>
      </w:r>
      <w:r>
        <w:rPr>
          <w:i/>
        </w:rPr>
        <w:t xml:space="preserve"> from SA WG2#162.</w:t>
      </w:r>
    </w:p>
    <w:p w14:paraId="14666CC8" w14:textId="77777777" w:rsidR="00DA3254" w:rsidRPr="005B25A1" w:rsidRDefault="00DA3254" w:rsidP="00DA3254">
      <w:pPr>
        <w:keepNext/>
        <w:keepLines/>
      </w:pPr>
      <w:r w:rsidRPr="00B56CC5">
        <w:rPr>
          <w:color w:val="0000FF"/>
        </w:rPr>
        <w:t>Not handled</w:t>
      </w:r>
      <w:r>
        <w:t>.</w:t>
      </w:r>
    </w:p>
    <w:p w14:paraId="3867E702" w14:textId="77777777" w:rsidR="00DA3254" w:rsidRPr="00EB0339" w:rsidRDefault="00DA3254" w:rsidP="00DA3254">
      <w:r w:rsidRPr="005B25A1">
        <w:rPr>
          <w:b/>
          <w:bCs/>
        </w:rPr>
        <w:t>Status:</w:t>
      </w:r>
      <w:r>
        <w:t xml:space="preserve"> </w:t>
      </w:r>
      <w:r w:rsidRPr="00B56CC5">
        <w:rPr>
          <w:color w:val="0000FF"/>
        </w:rPr>
        <w:t>Not handled</w:t>
      </w:r>
      <w:r>
        <w:t>.</w:t>
      </w:r>
    </w:p>
    <w:p w14:paraId="6DE450B1" w14:textId="77777777" w:rsidR="00823C8B" w:rsidRDefault="00823C8B" w:rsidP="00823C8B">
      <w:pPr>
        <w:pStyle w:val="NormTop"/>
      </w:pPr>
      <w:r w:rsidRPr="00ED26F2">
        <w:rPr>
          <w:color w:val="0000FF"/>
        </w:rPr>
        <w:t>S2-2406503</w:t>
      </w:r>
      <w:r w:rsidRPr="00D53282">
        <w:t xml:space="preserve"> </w:t>
      </w:r>
      <w:r>
        <w:t>(P-CR) 23.700-66: KI#2, New Sol: UE energy credit control and enforcement.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of UE energy credit control and enforcement for KI#2 in TR 23.700-66.</w:t>
      </w:r>
    </w:p>
    <w:p w14:paraId="6AF87E86" w14:textId="77777777" w:rsidR="00823C8B" w:rsidRPr="005B25A1" w:rsidRDefault="00823C8B" w:rsidP="00823C8B">
      <w:pPr>
        <w:keepNext/>
        <w:keepLines/>
        <w:rPr>
          <w:b/>
          <w:bCs/>
        </w:rPr>
      </w:pPr>
      <w:r w:rsidRPr="005B25A1">
        <w:rPr>
          <w:b/>
          <w:bCs/>
        </w:rPr>
        <w:t>Parallel discussion:</w:t>
      </w:r>
    </w:p>
    <w:p w14:paraId="5A1ACDFE" w14:textId="77777777" w:rsidR="00823C8B" w:rsidRPr="00B81031" w:rsidRDefault="00823C8B" w:rsidP="00823C8B">
      <w:pPr>
        <w:keepNext/>
        <w:keepLines/>
        <w:rPr>
          <w:i/>
        </w:rPr>
      </w:pPr>
      <w:r>
        <w:rPr>
          <w:i/>
        </w:rPr>
        <w:t xml:space="preserve">Revision of </w:t>
      </w:r>
      <w:r w:rsidRPr="00ED26F2">
        <w:rPr>
          <w:i/>
          <w:color w:val="0000FF"/>
        </w:rPr>
        <w:t>S2-2404799</w:t>
      </w:r>
      <w:r>
        <w:rPr>
          <w:i/>
        </w:rPr>
        <w:t xml:space="preserve"> from SA WG2#162.</w:t>
      </w:r>
    </w:p>
    <w:p w14:paraId="051613F8" w14:textId="77777777" w:rsidR="00DA3254" w:rsidRPr="005B25A1" w:rsidRDefault="00DA3254" w:rsidP="00DA3254">
      <w:pPr>
        <w:keepNext/>
        <w:keepLines/>
      </w:pPr>
      <w:r w:rsidRPr="00B56CC5">
        <w:rPr>
          <w:color w:val="0000FF"/>
        </w:rPr>
        <w:t>Not handled</w:t>
      </w:r>
      <w:r>
        <w:t>.</w:t>
      </w:r>
    </w:p>
    <w:p w14:paraId="3B08B536" w14:textId="77777777" w:rsidR="00DA3254" w:rsidRPr="00EB0339" w:rsidRDefault="00DA3254" w:rsidP="00DA3254">
      <w:r w:rsidRPr="005B25A1">
        <w:rPr>
          <w:b/>
          <w:bCs/>
        </w:rPr>
        <w:t>Status:</w:t>
      </w:r>
      <w:r>
        <w:t xml:space="preserve"> </w:t>
      </w:r>
      <w:r w:rsidRPr="00B56CC5">
        <w:rPr>
          <w:color w:val="0000FF"/>
        </w:rPr>
        <w:t>Not handled</w:t>
      </w:r>
      <w:r>
        <w:t>.</w:t>
      </w:r>
    </w:p>
    <w:p w14:paraId="0ACD8BF2" w14:textId="77777777" w:rsidR="00823C8B" w:rsidRDefault="00823C8B" w:rsidP="00823C8B">
      <w:pPr>
        <w:pStyle w:val="NormTop"/>
      </w:pPr>
      <w:r w:rsidRPr="00ED26F2">
        <w:rPr>
          <w:color w:val="0000FF"/>
        </w:rPr>
        <w:t>S2-2406504</w:t>
      </w:r>
      <w:r w:rsidRPr="00D53282">
        <w:t xml:space="preserve"> </w:t>
      </w:r>
      <w:r>
        <w:t>(P-CR) 23.700-66: Consideration on usage of renewable energy, energy efficiency and granularity from NF or Slice.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presented an analysis and consideration for renewable energy and energy efficiency. Furthermore the mathematical approach for evaluation of EC from slice and from NF.</w:t>
      </w:r>
    </w:p>
    <w:p w14:paraId="13137A6D" w14:textId="77777777" w:rsidR="00B56CC5" w:rsidRPr="005B25A1" w:rsidRDefault="00B56CC5" w:rsidP="00B56CC5">
      <w:pPr>
        <w:keepNext/>
        <w:keepLines/>
        <w:rPr>
          <w:b/>
          <w:bCs/>
        </w:rPr>
      </w:pPr>
      <w:r w:rsidRPr="005B25A1">
        <w:rPr>
          <w:b/>
          <w:bCs/>
        </w:rPr>
        <w:t>Parallel discussion:</w:t>
      </w:r>
    </w:p>
    <w:p w14:paraId="6D4C6F14" w14:textId="77777777" w:rsidR="00B56CC5" w:rsidRPr="005B25A1" w:rsidRDefault="00B56CC5" w:rsidP="00B56CC5">
      <w:pPr>
        <w:keepNext/>
        <w:keepLines/>
      </w:pPr>
      <w:r w:rsidRPr="00B56CC5">
        <w:rPr>
          <w:color w:val="0000FF"/>
        </w:rPr>
        <w:t>Not handled</w:t>
      </w:r>
      <w:r>
        <w:t>.</w:t>
      </w:r>
    </w:p>
    <w:p w14:paraId="284E370C" w14:textId="77777777" w:rsidR="00B56CC5" w:rsidRPr="00EB0339" w:rsidRDefault="00B56CC5" w:rsidP="00B56CC5">
      <w:r w:rsidRPr="005B25A1">
        <w:rPr>
          <w:b/>
          <w:bCs/>
        </w:rPr>
        <w:t>Status:</w:t>
      </w:r>
      <w:r>
        <w:t xml:space="preserve"> </w:t>
      </w:r>
      <w:r w:rsidRPr="00B56CC5">
        <w:rPr>
          <w:color w:val="0000FF"/>
        </w:rPr>
        <w:t>Not handled</w:t>
      </w:r>
      <w:r>
        <w:t>.</w:t>
      </w:r>
    </w:p>
    <w:p w14:paraId="2628ACC5" w14:textId="77777777" w:rsidR="00823C8B" w:rsidRPr="00EB0339" w:rsidRDefault="00823C8B" w:rsidP="00823C8B"/>
    <w:p w14:paraId="31F40435" w14:textId="77777777" w:rsidR="00823C8B" w:rsidRDefault="00823C8B" w:rsidP="00823C8B">
      <w:pPr>
        <w:pStyle w:val="Heading2"/>
      </w:pPr>
      <w:bookmarkStart w:id="117" w:name="_Toc177620672"/>
      <w:r>
        <w:t>19.5</w:t>
      </w:r>
      <w:r>
        <w:tab/>
        <w:t>Study on MPS for IMS Messaging and SMS services (FS_MPS4msg)</w:t>
      </w:r>
      <w:bookmarkEnd w:id="117"/>
    </w:p>
    <w:p w14:paraId="79522A09" w14:textId="77777777" w:rsidR="00823C8B" w:rsidRDefault="00823C8B" w:rsidP="00823C8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02391BB" w14:textId="77777777" w:rsidR="00823C8B" w:rsidRDefault="00823C8B" w:rsidP="00823C8B">
      <w:pPr>
        <w:pStyle w:val="NormTop"/>
      </w:pPr>
      <w:r w:rsidRPr="00ED26F2">
        <w:rPr>
          <w:color w:val="0000FF"/>
        </w:rPr>
        <w:t>S2-2406199</w:t>
      </w:r>
      <w:r w:rsidRPr="00D53282">
        <w:t xml:space="preserve"> </w:t>
      </w:r>
      <w:r>
        <w:t>(DISCUSSION) FS_MPS4msg outstanding issues (Source: Peraton Labs (Rapporteur))</w:t>
      </w:r>
      <w:r>
        <w:br/>
      </w:r>
      <w:r w:rsidRPr="00D53282">
        <w:rPr>
          <w:b/>
        </w:rPr>
        <w:t>Document for:</w:t>
      </w:r>
      <w:r w:rsidRPr="00D53282">
        <w:t xml:space="preserve"> </w:t>
      </w:r>
      <w:r>
        <w:t>Information</w:t>
      </w:r>
      <w:r>
        <w:br/>
      </w:r>
      <w:r w:rsidRPr="00D53282">
        <w:rPr>
          <w:b/>
        </w:rPr>
        <w:t>Abstract:</w:t>
      </w:r>
      <w:r w:rsidRPr="00D53282">
        <w:t xml:space="preserve"> </w:t>
      </w:r>
      <w:r>
        <w:br/>
        <w:t>FS_MPS4msg outstanding issues.</w:t>
      </w:r>
    </w:p>
    <w:p w14:paraId="4F9A9384" w14:textId="77777777" w:rsidR="00823C8B" w:rsidRPr="005B25A1" w:rsidRDefault="00823C8B" w:rsidP="00823C8B">
      <w:pPr>
        <w:keepNext/>
        <w:keepLines/>
        <w:rPr>
          <w:b/>
          <w:bCs/>
        </w:rPr>
      </w:pPr>
      <w:r w:rsidRPr="005B25A1">
        <w:rPr>
          <w:b/>
          <w:bCs/>
        </w:rPr>
        <w:t>Parallel discussion:</w:t>
      </w:r>
    </w:p>
    <w:p w14:paraId="781A0DF6" w14:textId="77777777" w:rsidR="00823C8B" w:rsidRPr="00B81031" w:rsidRDefault="00823C8B" w:rsidP="00823C8B">
      <w:pPr>
        <w:keepNext/>
        <w:keepLines/>
        <w:rPr>
          <w:i/>
        </w:rPr>
      </w:pPr>
      <w:r w:rsidRPr="00B81031">
        <w:rPr>
          <w:b/>
          <w:bCs/>
          <w:i/>
        </w:rPr>
        <w:t>Comment:</w:t>
      </w:r>
      <w:r>
        <w:rPr>
          <w:i/>
        </w:rPr>
        <w:t xml:space="preserve"> Noted in parallel session.</w:t>
      </w:r>
    </w:p>
    <w:p w14:paraId="1A967C7F" w14:textId="77777777" w:rsidR="00823C8B" w:rsidRPr="005B25A1" w:rsidRDefault="00823C8B" w:rsidP="00823C8B">
      <w:pPr>
        <w:keepNext/>
        <w:keepLines/>
        <w:rPr>
          <w:b/>
          <w:bCs/>
        </w:rPr>
      </w:pPr>
      <w:r w:rsidRPr="005B25A1">
        <w:rPr>
          <w:b/>
          <w:bCs/>
        </w:rPr>
        <w:t>Plenary Discussion:</w:t>
      </w:r>
    </w:p>
    <w:p w14:paraId="1A32DDCB" w14:textId="77777777" w:rsidR="00823C8B" w:rsidRPr="005B25A1" w:rsidRDefault="00823C8B" w:rsidP="00823C8B">
      <w:pPr>
        <w:keepNext/>
        <w:keepLines/>
      </w:pPr>
      <w:r w:rsidRPr="005B25A1">
        <w:t>Noted.</w:t>
      </w:r>
    </w:p>
    <w:p w14:paraId="2C737D6E" w14:textId="77777777" w:rsidR="00823C8B" w:rsidRPr="00EB0339" w:rsidRDefault="00823C8B" w:rsidP="00823C8B">
      <w:r w:rsidRPr="005B25A1">
        <w:rPr>
          <w:b/>
          <w:bCs/>
        </w:rPr>
        <w:t>Status:</w:t>
      </w:r>
      <w:r>
        <w:t xml:space="preserve"> </w:t>
      </w:r>
      <w:r>
        <w:rPr>
          <w:color w:val="0000FF"/>
        </w:rPr>
        <w:t>Noted</w:t>
      </w:r>
      <w:r>
        <w:t>.</w:t>
      </w:r>
    </w:p>
    <w:p w14:paraId="659F9FC7" w14:textId="77777777" w:rsidR="00823C8B" w:rsidRDefault="00823C8B" w:rsidP="00823C8B">
      <w:pPr>
        <w:pStyle w:val="NormTop"/>
      </w:pPr>
      <w:r w:rsidRPr="00ED26F2">
        <w:rPr>
          <w:color w:val="0000FF"/>
        </w:rPr>
        <w:lastRenderedPageBreak/>
        <w:t>S2-2406200</w:t>
      </w:r>
      <w:r w:rsidRPr="00D53282">
        <w:t xml:space="preserve"> </w:t>
      </w:r>
      <w:r>
        <w:t>(P-CR) 23.700-75: TR 23.700-75, Evaluation. (Source: Peraton Labs (Rapporteur))</w:t>
      </w:r>
      <w:r>
        <w:br/>
      </w:r>
      <w:r w:rsidRPr="00D53282">
        <w:rPr>
          <w:b/>
        </w:rPr>
        <w:t>Document for:</w:t>
      </w:r>
      <w:r w:rsidRPr="00D53282">
        <w:t xml:space="preserve"> </w:t>
      </w:r>
      <w:r>
        <w:t>Approval</w:t>
      </w:r>
      <w:r>
        <w:br/>
      </w:r>
      <w:r w:rsidRPr="00D53282">
        <w:rPr>
          <w:b/>
        </w:rPr>
        <w:t>Abstract:</w:t>
      </w:r>
      <w:r w:rsidRPr="00D53282">
        <w:t xml:space="preserve"> </w:t>
      </w:r>
      <w:r>
        <w:br/>
        <w:t>This contribution provides an evaluation of the solutions for TR 23.700-75, FS_MPS4msg, Study on MPS for IMS Messaging and SMS services.</w:t>
      </w:r>
    </w:p>
    <w:p w14:paraId="37C185B0" w14:textId="77777777" w:rsidR="00823C8B" w:rsidRPr="005B25A1" w:rsidRDefault="00823C8B" w:rsidP="00823C8B">
      <w:pPr>
        <w:keepNext/>
        <w:keepLines/>
        <w:rPr>
          <w:b/>
          <w:bCs/>
        </w:rPr>
      </w:pPr>
      <w:r w:rsidRPr="005B25A1">
        <w:rPr>
          <w:b/>
          <w:bCs/>
        </w:rPr>
        <w:t>Parallel discussion:</w:t>
      </w:r>
    </w:p>
    <w:p w14:paraId="059C62C8" w14:textId="77777777" w:rsidR="00B56CC5" w:rsidRPr="00B81031" w:rsidRDefault="00823C8B" w:rsidP="00B56CC5">
      <w:pPr>
        <w:keepNext/>
        <w:keepLines/>
        <w:rPr>
          <w:i/>
        </w:rPr>
      </w:pPr>
      <w:r w:rsidRPr="00B81031">
        <w:rPr>
          <w:b/>
          <w:bCs/>
          <w:i/>
        </w:rPr>
        <w:t>Comment:</w:t>
      </w:r>
      <w:r>
        <w:rPr>
          <w:i/>
        </w:rPr>
        <w:t xml:space="preserve"> </w:t>
      </w:r>
      <w:r w:rsidR="00B56CC5">
        <w:rPr>
          <w:i/>
        </w:rPr>
        <w:t>Agreed in parallel session.</w:t>
      </w:r>
    </w:p>
    <w:p w14:paraId="52840949" w14:textId="5B8654F7" w:rsidR="00B56CC5" w:rsidRPr="005B25A1" w:rsidRDefault="00B56CC5" w:rsidP="00B56CC5">
      <w:pPr>
        <w:keepNext/>
        <w:keepLines/>
        <w:rPr>
          <w:b/>
          <w:bCs/>
        </w:rPr>
      </w:pPr>
      <w:r w:rsidRPr="005B25A1">
        <w:rPr>
          <w:b/>
          <w:bCs/>
        </w:rPr>
        <w:t>Plenary Discussion:</w:t>
      </w:r>
    </w:p>
    <w:p w14:paraId="2E650E9C" w14:textId="77777777" w:rsidR="00B56CC5" w:rsidRPr="00B56CC5" w:rsidRDefault="00B56CC5" w:rsidP="00B56CC5">
      <w:pPr>
        <w:keepNext/>
        <w:keepLines/>
      </w:pPr>
      <w:r>
        <w:t xml:space="preserve">This was </w:t>
      </w:r>
      <w:r w:rsidRPr="00B56CC5">
        <w:rPr>
          <w:color w:val="FF0000"/>
        </w:rPr>
        <w:t>block approved</w:t>
      </w:r>
      <w:r>
        <w:t>.</w:t>
      </w:r>
    </w:p>
    <w:p w14:paraId="75EE4F62"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412710E" w14:textId="77777777" w:rsidR="00823C8B" w:rsidRDefault="00823C8B" w:rsidP="00823C8B">
      <w:pPr>
        <w:pStyle w:val="NormTop"/>
      </w:pPr>
      <w:r w:rsidRPr="00ED26F2">
        <w:rPr>
          <w:color w:val="0000FF"/>
        </w:rPr>
        <w:t>S2-2406201</w:t>
      </w:r>
      <w:r w:rsidRPr="00D53282">
        <w:t xml:space="preserve"> </w:t>
      </w:r>
      <w:r>
        <w:t>(P-CR) 23.700-75: TR 23.700-75, Conclusions. (Source: Peraton Labs, CISA ECD, Nokia, Ericsson, Qualcomm, Samsung, T-Mobile USA)</w:t>
      </w:r>
      <w:r>
        <w:br/>
      </w:r>
      <w:r w:rsidRPr="00D53282">
        <w:rPr>
          <w:b/>
        </w:rPr>
        <w:t>Document for:</w:t>
      </w:r>
      <w:r w:rsidRPr="00D53282">
        <w:t xml:space="preserve"> </w:t>
      </w:r>
      <w:r>
        <w:t>Approval</w:t>
      </w:r>
      <w:r>
        <w:br/>
      </w:r>
      <w:r w:rsidRPr="00D53282">
        <w:rPr>
          <w:b/>
        </w:rPr>
        <w:t>Abstract:</w:t>
      </w:r>
      <w:r w:rsidRPr="00D53282">
        <w:t xml:space="preserve"> </w:t>
      </w:r>
      <w:r>
        <w:br/>
        <w:t>This contribution provides a conclusion for TR 23.700-75, FS_MPS4msg, Study on MPS for IMS Messaging and SMS services.</w:t>
      </w:r>
    </w:p>
    <w:p w14:paraId="62881B0C" w14:textId="77777777" w:rsidR="00823C8B" w:rsidRPr="005B25A1" w:rsidRDefault="00823C8B" w:rsidP="00823C8B">
      <w:pPr>
        <w:keepNext/>
        <w:keepLines/>
        <w:rPr>
          <w:b/>
          <w:bCs/>
        </w:rPr>
      </w:pPr>
      <w:r w:rsidRPr="005B25A1">
        <w:rPr>
          <w:b/>
          <w:bCs/>
        </w:rPr>
        <w:t>Parallel discussion:</w:t>
      </w:r>
    </w:p>
    <w:p w14:paraId="1A8289F5" w14:textId="77777777" w:rsidR="00823C8B" w:rsidRPr="00B81031" w:rsidRDefault="00823C8B" w:rsidP="00823C8B">
      <w:pPr>
        <w:keepNext/>
        <w:keepLines/>
        <w:rPr>
          <w:i/>
        </w:rPr>
      </w:pPr>
      <w:r>
        <w:rPr>
          <w:i/>
        </w:rPr>
        <w:t xml:space="preserve">Revised in parallel session to </w:t>
      </w:r>
      <w:r w:rsidRPr="00ED26F2">
        <w:rPr>
          <w:i/>
          <w:color w:val="0000FF"/>
        </w:rPr>
        <w:t>S2-2406996</w:t>
      </w:r>
      <w:r>
        <w:rPr>
          <w:i/>
        </w:rPr>
        <w:t>.</w:t>
      </w:r>
    </w:p>
    <w:p w14:paraId="4B767E6B" w14:textId="77777777" w:rsidR="00B56CC5" w:rsidRPr="00B81031" w:rsidRDefault="00B56CC5" w:rsidP="00B56CC5">
      <w:pPr>
        <w:keepNext/>
        <w:keepLines/>
        <w:rPr>
          <w:i/>
        </w:rPr>
      </w:pPr>
      <w:r>
        <w:rPr>
          <w:i/>
        </w:rPr>
        <w:t>Agreed in parallel session.</w:t>
      </w:r>
    </w:p>
    <w:p w14:paraId="52686533" w14:textId="77777777" w:rsidR="00B56CC5" w:rsidRPr="005B25A1" w:rsidRDefault="00B56CC5" w:rsidP="00B56CC5">
      <w:pPr>
        <w:keepNext/>
        <w:keepLines/>
        <w:rPr>
          <w:b/>
          <w:bCs/>
        </w:rPr>
      </w:pPr>
      <w:r w:rsidRPr="005B25A1">
        <w:rPr>
          <w:b/>
          <w:bCs/>
        </w:rPr>
        <w:t>Plenary Discussion:</w:t>
      </w:r>
    </w:p>
    <w:p w14:paraId="09FF4673" w14:textId="77777777" w:rsidR="00B56CC5" w:rsidRPr="00B56CC5" w:rsidRDefault="00B56CC5" w:rsidP="00B56CC5">
      <w:pPr>
        <w:keepNext/>
        <w:keepLines/>
      </w:pPr>
      <w:r>
        <w:t xml:space="preserve">This was </w:t>
      </w:r>
      <w:r w:rsidRPr="00B56CC5">
        <w:rPr>
          <w:color w:val="FF0000"/>
        </w:rPr>
        <w:t>block approved</w:t>
      </w:r>
      <w:r>
        <w:t>.</w:t>
      </w:r>
    </w:p>
    <w:p w14:paraId="213E52F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D61A775" w14:textId="77777777" w:rsidR="008D6ECD" w:rsidRDefault="008D6ECD" w:rsidP="00E04F4D"/>
    <w:p w14:paraId="1661FFA2" w14:textId="77777777" w:rsidR="007615D6" w:rsidRDefault="007615D6" w:rsidP="00E04F4D">
      <w:pPr>
        <w:pStyle w:val="Heading2"/>
      </w:pPr>
      <w:bookmarkStart w:id="118" w:name="_Toc177620673"/>
      <w:r>
        <w:t>19.6</w:t>
      </w:r>
      <w:r>
        <w:tab/>
        <w:t>Study on Architecture Enhancements for Vehicle Mounted Relays Phase 2 (FS_VMR_Ph2)</w:t>
      </w:r>
      <w:bookmarkEnd w:id="118"/>
    </w:p>
    <w:p w14:paraId="4898B24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FD4CFA" w14:textId="77777777" w:rsidR="008D6ECD" w:rsidRDefault="008D6ECD" w:rsidP="00E04F4D"/>
    <w:p w14:paraId="33C5A7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NWM discussion report &amp; way forward proposal</w:t>
      </w:r>
    </w:p>
    <w:p w14:paraId="40A51B98" w14:textId="77777777" w:rsidR="00E00DA6" w:rsidRDefault="0014183C" w:rsidP="00E04F4D">
      <w:pPr>
        <w:pStyle w:val="NormTop"/>
      </w:pPr>
      <w:r w:rsidRPr="0014183C">
        <w:rPr>
          <w:color w:val="0000FF"/>
        </w:rPr>
        <w:t>S2-2406785</w:t>
      </w:r>
      <w:r w:rsidR="007615D6" w:rsidRPr="00D53282">
        <w:t xml:space="preserve"> </w:t>
      </w:r>
      <w:r w:rsidR="007615D6">
        <w:t>(REPORT) Summary of NWM feedback on FS_VMR_Ph2 conclusions (Source: Qualcomm Incorporated)</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contribution provides a summary of the NWM discussion on the FS_VMR_Ph2 study conclusions.</w:t>
      </w:r>
    </w:p>
    <w:p w14:paraId="19207994" w14:textId="77777777" w:rsidR="007615D6" w:rsidRPr="005B25A1" w:rsidRDefault="007615D6" w:rsidP="007615D6">
      <w:pPr>
        <w:keepNext/>
        <w:keepLines/>
        <w:rPr>
          <w:b/>
          <w:bCs/>
        </w:rPr>
      </w:pPr>
      <w:r w:rsidRPr="005B25A1">
        <w:rPr>
          <w:b/>
          <w:bCs/>
        </w:rPr>
        <w:t>Convenor comment:</w:t>
      </w:r>
    </w:p>
    <w:p w14:paraId="0DE4D0B3" w14:textId="77777777" w:rsidR="007615D6" w:rsidRPr="005B25A1" w:rsidRDefault="007615D6" w:rsidP="007615D6">
      <w:pPr>
        <w:keepNext/>
        <w:keepLines/>
      </w:pPr>
      <w:r w:rsidRPr="005B25A1">
        <w:t>To be NOTED?</w:t>
      </w:r>
    </w:p>
    <w:p w14:paraId="1E2723C5" w14:textId="77777777" w:rsidR="007615D6" w:rsidRPr="005B25A1" w:rsidRDefault="007615D6" w:rsidP="007615D6">
      <w:pPr>
        <w:keepNext/>
        <w:keepLines/>
        <w:rPr>
          <w:b/>
          <w:bCs/>
        </w:rPr>
      </w:pPr>
      <w:r w:rsidRPr="005B25A1">
        <w:rPr>
          <w:b/>
          <w:bCs/>
        </w:rPr>
        <w:t>Parallel discussion:</w:t>
      </w:r>
    </w:p>
    <w:p w14:paraId="5E93EDA5" w14:textId="081DB208" w:rsidR="007615D6" w:rsidRPr="00A412C5" w:rsidRDefault="00A412C5" w:rsidP="007615D6">
      <w:pPr>
        <w:keepNext/>
        <w:keepLines/>
      </w:pPr>
      <w:r>
        <w:t xml:space="preserve">This was </w:t>
      </w:r>
      <w:r w:rsidRPr="00C3284B">
        <w:rPr>
          <w:color w:val="0000FF"/>
        </w:rPr>
        <w:t>noted</w:t>
      </w:r>
      <w:r>
        <w:t xml:space="preserve"> in parallel session.</w:t>
      </w:r>
    </w:p>
    <w:p w14:paraId="36207D67" w14:textId="19CA487B" w:rsidR="007615D6" w:rsidRPr="00EB0339" w:rsidRDefault="007615D6" w:rsidP="007615D6">
      <w:r w:rsidRPr="005B25A1">
        <w:rPr>
          <w:b/>
          <w:bCs/>
        </w:rPr>
        <w:t>Status:</w:t>
      </w:r>
      <w:r>
        <w:t xml:space="preserve"> </w:t>
      </w:r>
      <w:r>
        <w:rPr>
          <w:color w:val="0000FF"/>
        </w:rPr>
        <w:t>Noted</w:t>
      </w:r>
      <w:r>
        <w:t>.</w:t>
      </w:r>
    </w:p>
    <w:p w14:paraId="1777A8BE" w14:textId="77777777" w:rsidR="00E00DA6" w:rsidRDefault="0014183C" w:rsidP="00E04F4D">
      <w:pPr>
        <w:pStyle w:val="NormTop"/>
      </w:pPr>
      <w:r w:rsidRPr="0014183C">
        <w:rPr>
          <w:color w:val="0000FF"/>
        </w:rPr>
        <w:lastRenderedPageBreak/>
        <w:t>S2-2406783</w:t>
      </w:r>
      <w:r w:rsidR="007615D6" w:rsidRPr="00D53282">
        <w:t xml:space="preserve"> </w:t>
      </w:r>
      <w:r w:rsidR="007615D6">
        <w:t>(P-CR) 23.700-06: TR 23.700-06 conclusion proposals based on NWM discussions.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the conclusions for the FS_VMR_Ph2 study in TR 23.700-06 based on the NWM discussions.</w:t>
      </w:r>
    </w:p>
    <w:p w14:paraId="64915012" w14:textId="77777777" w:rsidR="007615D6" w:rsidRPr="005B25A1" w:rsidRDefault="007615D6" w:rsidP="007615D6">
      <w:pPr>
        <w:keepNext/>
        <w:keepLines/>
        <w:rPr>
          <w:b/>
          <w:bCs/>
        </w:rPr>
      </w:pPr>
      <w:r w:rsidRPr="005B25A1">
        <w:rPr>
          <w:b/>
          <w:bCs/>
        </w:rPr>
        <w:t>Convenor comment:</w:t>
      </w:r>
    </w:p>
    <w:p w14:paraId="35B9B495" w14:textId="77777777" w:rsidR="007615D6" w:rsidRPr="005B25A1" w:rsidRDefault="007615D6" w:rsidP="007615D6">
      <w:pPr>
        <w:keepNext/>
        <w:keepLines/>
      </w:pPr>
      <w:r w:rsidRPr="005B25A1">
        <w:t>HANDLE.</w:t>
      </w:r>
    </w:p>
    <w:p w14:paraId="30517D24" w14:textId="77777777" w:rsidR="007615D6" w:rsidRPr="005B25A1" w:rsidRDefault="007615D6" w:rsidP="007615D6">
      <w:pPr>
        <w:keepNext/>
        <w:keepLines/>
        <w:rPr>
          <w:b/>
          <w:bCs/>
        </w:rPr>
      </w:pPr>
      <w:r w:rsidRPr="005B25A1">
        <w:rPr>
          <w:b/>
          <w:bCs/>
        </w:rPr>
        <w:t>Parallel discussion:</w:t>
      </w:r>
    </w:p>
    <w:p w14:paraId="31323A29" w14:textId="7652E7A9" w:rsidR="00A412C5" w:rsidRDefault="00A412C5" w:rsidP="00A120F3">
      <w:pPr>
        <w:keepNext/>
        <w:keepLines/>
      </w:pPr>
      <w:r>
        <w:t>Some clarifications were requested and this was left for off-line discussion and revised in parallel session</w:t>
      </w:r>
      <w:r w:rsidR="00E0061D">
        <w:t xml:space="preserve">, merging </w:t>
      </w:r>
      <w:r w:rsidR="00E0061D" w:rsidRPr="00E0061D">
        <w:rPr>
          <w:color w:val="0000FF"/>
        </w:rPr>
        <w:t>S2-2406097</w:t>
      </w:r>
      <w:r w:rsidR="00E0061D">
        <w:t xml:space="preserve">, </w:t>
      </w:r>
      <w:r w:rsidR="00E0061D" w:rsidRPr="00E0061D">
        <w:rPr>
          <w:color w:val="0000FF"/>
        </w:rPr>
        <w:t>S2-2406123</w:t>
      </w:r>
      <w:r w:rsidR="00E0061D">
        <w:t xml:space="preserve">, </w:t>
      </w:r>
      <w:r w:rsidR="00E0061D" w:rsidRPr="00E0061D">
        <w:rPr>
          <w:color w:val="0000FF"/>
        </w:rPr>
        <w:t>S2-2406143</w:t>
      </w:r>
      <w:r w:rsidR="00693A6F" w:rsidRPr="00693A6F">
        <w:t xml:space="preserve">, </w:t>
      </w:r>
      <w:r w:rsidR="00693A6F">
        <w:rPr>
          <w:color w:val="0000FF"/>
        </w:rPr>
        <w:t>S2-2406099</w:t>
      </w:r>
      <w:r w:rsidR="00693A6F" w:rsidRPr="00693A6F">
        <w:t xml:space="preserve">, </w:t>
      </w:r>
      <w:r w:rsidR="00693A6F">
        <w:rPr>
          <w:color w:val="0000FF"/>
        </w:rPr>
        <w:t>S2-2406125</w:t>
      </w:r>
      <w:r w:rsidR="00693A6F" w:rsidRPr="00247E92">
        <w:t xml:space="preserve">, </w:t>
      </w:r>
      <w:r w:rsidR="00693A6F">
        <w:rPr>
          <w:color w:val="0000FF"/>
        </w:rPr>
        <w:t>S2-2406798</w:t>
      </w:r>
      <w:r w:rsidR="00247E92" w:rsidRPr="00247E92">
        <w:t xml:space="preserve">, </w:t>
      </w:r>
      <w:r w:rsidR="00247E92">
        <w:rPr>
          <w:color w:val="0000FF"/>
        </w:rPr>
        <w:t>S2-2406126</w:t>
      </w:r>
      <w:r w:rsidR="00247E92" w:rsidRPr="00247E92">
        <w:t xml:space="preserve">, </w:t>
      </w:r>
      <w:r w:rsidR="00247E92">
        <w:rPr>
          <w:color w:val="0000FF"/>
        </w:rPr>
        <w:t>S2-2406760</w:t>
      </w:r>
      <w:r w:rsidR="003E654B">
        <w:t xml:space="preserve">, </w:t>
      </w:r>
      <w:r w:rsidR="003E654B" w:rsidRPr="003E654B">
        <w:rPr>
          <w:color w:val="0000FF"/>
        </w:rPr>
        <w:t>S2-2406101</w:t>
      </w:r>
      <w:r w:rsidR="009C36A8" w:rsidRPr="009C36A8">
        <w:t xml:space="preserve">, </w:t>
      </w:r>
      <w:r w:rsidR="009C36A8">
        <w:rPr>
          <w:color w:val="0000FF"/>
        </w:rPr>
        <w:t>S2-2406102</w:t>
      </w:r>
      <w:r w:rsidR="009C36A8" w:rsidRPr="009C36A8">
        <w:t xml:space="preserve">, </w:t>
      </w:r>
      <w:r w:rsidR="009C36A8">
        <w:rPr>
          <w:color w:val="0000FF"/>
        </w:rPr>
        <w:t>S2-2406128</w:t>
      </w:r>
      <w:r w:rsidR="009C36A8" w:rsidRPr="009C36A8">
        <w:t xml:space="preserve">, </w:t>
      </w:r>
      <w:r w:rsidR="009C36A8">
        <w:rPr>
          <w:color w:val="0000FF"/>
        </w:rPr>
        <w:t>S2-2406585</w:t>
      </w:r>
      <w:r w:rsidR="00E0061D">
        <w:t>,</w:t>
      </w:r>
      <w:r>
        <w:t xml:space="preserve"> to </w:t>
      </w:r>
      <w:r w:rsidRPr="00CE3EC0">
        <w:rPr>
          <w:color w:val="0000FF"/>
        </w:rPr>
        <w:t>S2-2</w:t>
      </w:r>
      <w:r>
        <w:rPr>
          <w:color w:val="0000FF"/>
        </w:rPr>
        <w:t>407111</w:t>
      </w:r>
      <w:r>
        <w:t>.</w:t>
      </w:r>
    </w:p>
    <w:p w14:paraId="2FE8C507" w14:textId="2FF2B519" w:rsidR="00830DDB" w:rsidRDefault="0092088E" w:rsidP="007615D6">
      <w:pPr>
        <w:keepNext/>
        <w:keepLines/>
      </w:pPr>
      <w:r>
        <w:t xml:space="preserve">Some issues were raised and clarifications requested. This was left for further off-line discussion and revised in parallel session to </w:t>
      </w:r>
      <w:r w:rsidRPr="00CE3EC0">
        <w:rPr>
          <w:color w:val="0000FF"/>
        </w:rPr>
        <w:t>S2-2</w:t>
      </w:r>
      <w:r>
        <w:rPr>
          <w:color w:val="0000FF"/>
        </w:rPr>
        <w:t>407269</w:t>
      </w:r>
      <w:r>
        <w:t>.</w:t>
      </w:r>
    </w:p>
    <w:p w14:paraId="19CC1BB9" w14:textId="592E3B6A" w:rsidR="0007527E" w:rsidRDefault="0007527E" w:rsidP="007615D6">
      <w:pPr>
        <w:keepNext/>
        <w:keepLines/>
      </w:pPr>
      <w:r>
        <w:t xml:space="preserve">Some corrections and clarifications were requested. This was edited on-line and was revised in parallel session to </w:t>
      </w:r>
      <w:r w:rsidRPr="00CE3EC0">
        <w:rPr>
          <w:color w:val="0000FF"/>
        </w:rPr>
        <w:t>S2-2</w:t>
      </w:r>
      <w:r>
        <w:rPr>
          <w:color w:val="0000FF"/>
        </w:rPr>
        <w:t>407340</w:t>
      </w:r>
      <w:r>
        <w:t>.</w:t>
      </w:r>
    </w:p>
    <w:p w14:paraId="413A8CB8" w14:textId="736857A1" w:rsidR="007615D6" w:rsidRPr="0007527E" w:rsidRDefault="0007527E" w:rsidP="007615D6">
      <w:pPr>
        <w:keepNext/>
        <w:keepLines/>
      </w:pPr>
      <w:r>
        <w:t xml:space="preserve">This was </w:t>
      </w:r>
      <w:r w:rsidRPr="00B30893">
        <w:rPr>
          <w:color w:val="FF0000"/>
        </w:rPr>
        <w:t>agreed</w:t>
      </w:r>
      <w:r>
        <w:t xml:space="preserve"> in parallel session.</w:t>
      </w:r>
    </w:p>
    <w:p w14:paraId="6F028A00" w14:textId="77777777" w:rsidR="00B56CC5" w:rsidRPr="005B25A1" w:rsidRDefault="00B56CC5" w:rsidP="00B56CC5">
      <w:pPr>
        <w:keepNext/>
        <w:keepLines/>
        <w:rPr>
          <w:b/>
          <w:bCs/>
        </w:rPr>
      </w:pPr>
      <w:r w:rsidRPr="005B25A1">
        <w:rPr>
          <w:b/>
          <w:bCs/>
        </w:rPr>
        <w:t>Plenary Discussion:</w:t>
      </w:r>
    </w:p>
    <w:p w14:paraId="4F7516E3" w14:textId="77777777" w:rsidR="00B56CC5" w:rsidRPr="00B56CC5" w:rsidRDefault="00B56CC5" w:rsidP="00B56CC5">
      <w:pPr>
        <w:keepNext/>
        <w:keepLines/>
      </w:pPr>
      <w:r>
        <w:t xml:space="preserve">This was </w:t>
      </w:r>
      <w:r w:rsidRPr="00B56CC5">
        <w:rPr>
          <w:color w:val="FF0000"/>
        </w:rPr>
        <w:t>block approved</w:t>
      </w:r>
      <w:r>
        <w:t>.</w:t>
      </w:r>
    </w:p>
    <w:p w14:paraId="59FBEA1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F9B4F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Discussions</w:t>
      </w:r>
    </w:p>
    <w:p w14:paraId="543FF24E" w14:textId="77777777" w:rsidR="00E00DA6" w:rsidRDefault="0014183C" w:rsidP="00E04F4D">
      <w:pPr>
        <w:pStyle w:val="NormTop"/>
      </w:pPr>
      <w:r w:rsidRPr="0014183C">
        <w:rPr>
          <w:color w:val="0000FF"/>
        </w:rPr>
        <w:t>S2-2406868</w:t>
      </w:r>
      <w:r w:rsidR="007615D6" w:rsidRPr="00D53282">
        <w:t xml:space="preserve"> </w:t>
      </w:r>
      <w:r w:rsidR="007615D6">
        <w:t>(LS IN) LS from RAN WG3: Reply LS on FS_VMR_Ph2 solution impacts to RAN (Source: RAN WG3 (R3-243961))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RAN WG3 would like to thank SA WG2 for their LS on FS_VMR_Ph2 solution impacts to RAN (R3-243021/</w:t>
      </w:r>
      <w:r w:rsidRPr="0014183C">
        <w:rPr>
          <w:color w:val="0000FF"/>
        </w:rPr>
        <w:t>S2-2405822</w:t>
      </w:r>
      <w:r w:rsidR="007615D6">
        <w:t>). RAN WG3 has discussed the questions provided by SA WG2 and would like to provide the following replies: {. . .}. Action: RAN WG3 kindly asks SA WG2 to take the above feedback into account.</w:t>
      </w:r>
    </w:p>
    <w:p w14:paraId="343F8689" w14:textId="77777777" w:rsidR="007615D6" w:rsidRPr="005B25A1" w:rsidRDefault="007615D6" w:rsidP="007615D6">
      <w:pPr>
        <w:keepNext/>
        <w:keepLines/>
        <w:rPr>
          <w:b/>
          <w:bCs/>
        </w:rPr>
      </w:pPr>
      <w:r w:rsidRPr="005B25A1">
        <w:rPr>
          <w:b/>
          <w:bCs/>
        </w:rPr>
        <w:t>Parallel discussion:</w:t>
      </w:r>
    </w:p>
    <w:p w14:paraId="0418F457" w14:textId="23CE00F7" w:rsidR="007615D6" w:rsidRPr="005B25A1" w:rsidRDefault="00DF1CB1" w:rsidP="007615D6">
      <w:pPr>
        <w:keepNext/>
        <w:keepLines/>
      </w:pPr>
      <w:r>
        <w:t xml:space="preserve">Qualcomm commented that these replies confirm some of the conclusions made and may need some modifications to some proposals. This was then </w:t>
      </w:r>
      <w:r w:rsidRPr="00C3284B">
        <w:rPr>
          <w:color w:val="0000FF"/>
        </w:rPr>
        <w:t>noted</w:t>
      </w:r>
      <w:r>
        <w:t xml:space="preserve"> in parallel session. Some further questions to RAN WG3 were needed and an LS was drafted in </w:t>
      </w:r>
      <w:r w:rsidRPr="00CE3EC0">
        <w:rPr>
          <w:color w:val="0000FF"/>
        </w:rPr>
        <w:t>S2-2</w:t>
      </w:r>
      <w:r>
        <w:rPr>
          <w:color w:val="0000FF"/>
        </w:rPr>
        <w:t>407112</w:t>
      </w:r>
      <w:r>
        <w:t>.</w:t>
      </w:r>
    </w:p>
    <w:p w14:paraId="7BEE5FD6" w14:textId="4D5034CD" w:rsidR="007615D6" w:rsidRPr="00EB0339" w:rsidRDefault="007615D6" w:rsidP="007615D6">
      <w:r w:rsidRPr="005B25A1">
        <w:rPr>
          <w:b/>
          <w:bCs/>
        </w:rPr>
        <w:t>Status:</w:t>
      </w:r>
      <w:r>
        <w:t xml:space="preserve"> </w:t>
      </w:r>
      <w:r>
        <w:rPr>
          <w:color w:val="0000FF"/>
        </w:rPr>
        <w:t>Noted</w:t>
      </w:r>
      <w:r>
        <w:t>.</w:t>
      </w:r>
    </w:p>
    <w:p w14:paraId="02DF96BF" w14:textId="6BFDA299" w:rsidR="00E00DA6" w:rsidRDefault="0014183C" w:rsidP="00E04F4D">
      <w:pPr>
        <w:pStyle w:val="NormTop"/>
      </w:pPr>
      <w:r w:rsidRPr="0014183C">
        <w:rPr>
          <w:color w:val="0000FF"/>
        </w:rPr>
        <w:lastRenderedPageBreak/>
        <w:t>S2-240</w:t>
      </w:r>
      <w:r w:rsidR="00DF1CB1">
        <w:rPr>
          <w:color w:val="0000FF"/>
        </w:rPr>
        <w:t>7112</w:t>
      </w:r>
      <w:r w:rsidR="007615D6" w:rsidRPr="00D53282">
        <w:t xml:space="preserve"> </w:t>
      </w:r>
      <w:r w:rsidR="007615D6">
        <w:t>(</w:t>
      </w:r>
      <w:r w:rsidR="00DF1CB1">
        <w:t>LS OUT</w:t>
      </w:r>
      <w:r w:rsidR="007615D6">
        <w:t>)</w:t>
      </w:r>
      <w:r w:rsidR="0092088E">
        <w:t xml:space="preserve"> LS on questions regarding FS_VMR_Ph2</w:t>
      </w:r>
      <w:r w:rsidR="007615D6">
        <w:t xml:space="preserve">. (Source: </w:t>
      </w:r>
      <w:r w:rsidR="0092088E">
        <w:t>SA WG2</w:t>
      </w:r>
      <w:r w:rsidR="007615D6">
        <w:t>)</w:t>
      </w:r>
      <w:r w:rsidR="007615D6">
        <w:br/>
      </w:r>
      <w:r w:rsidR="007615D6" w:rsidRPr="00D53282">
        <w:rPr>
          <w:b/>
        </w:rPr>
        <w:t>Document for:</w:t>
      </w:r>
      <w:r w:rsidR="007615D6" w:rsidRPr="00D53282">
        <w:t xml:space="preserve"> </w:t>
      </w:r>
      <w:r w:rsidR="00DF1CB1">
        <w:t>Approval</w:t>
      </w:r>
      <w:r w:rsidR="007615D6">
        <w:br/>
      </w:r>
      <w:r w:rsidR="007615D6" w:rsidRPr="00D53282">
        <w:rPr>
          <w:b/>
        </w:rPr>
        <w:t>Abstract:</w:t>
      </w:r>
      <w:r w:rsidR="007615D6" w:rsidRPr="00D53282">
        <w:t xml:space="preserve"> </w:t>
      </w:r>
      <w:r w:rsidR="007615D6">
        <w:br/>
      </w:r>
      <w:r w:rsidR="0092088E">
        <w:t>To: RAN WG3. CC: RAN WG2</w:t>
      </w:r>
      <w:r w:rsidR="007615D6">
        <w:t>.</w:t>
      </w:r>
    </w:p>
    <w:p w14:paraId="56A6D68E" w14:textId="69976F60" w:rsidR="007615D6" w:rsidRPr="00DF1CB1" w:rsidRDefault="00DF1CB1" w:rsidP="007615D6">
      <w:pPr>
        <w:keepNext/>
        <w:keepLines/>
        <w:rPr>
          <w:b/>
          <w:bCs/>
          <w:i/>
          <w:iCs/>
        </w:rPr>
      </w:pPr>
      <w:r w:rsidRPr="00DF1CB1">
        <w:rPr>
          <w:b/>
          <w:bCs/>
          <w:i/>
          <w:iCs/>
        </w:rPr>
        <w:t>C</w:t>
      </w:r>
      <w:r w:rsidR="007615D6" w:rsidRPr="00DF1CB1">
        <w:rPr>
          <w:b/>
          <w:bCs/>
          <w:i/>
          <w:iCs/>
        </w:rPr>
        <w:t>omment:</w:t>
      </w:r>
      <w:r w:rsidRPr="00DF1CB1">
        <w:rPr>
          <w:i/>
          <w:iCs/>
        </w:rPr>
        <w:t xml:space="preserve"> Created at meeting.</w:t>
      </w:r>
    </w:p>
    <w:p w14:paraId="69CC3A16" w14:textId="77777777" w:rsidR="007615D6" w:rsidRPr="005B25A1" w:rsidRDefault="007615D6" w:rsidP="007615D6">
      <w:pPr>
        <w:keepNext/>
        <w:keepLines/>
        <w:rPr>
          <w:b/>
          <w:bCs/>
        </w:rPr>
      </w:pPr>
      <w:r w:rsidRPr="005B25A1">
        <w:rPr>
          <w:b/>
          <w:bCs/>
        </w:rPr>
        <w:t>Parallel discussion:</w:t>
      </w:r>
    </w:p>
    <w:p w14:paraId="10A36B6C" w14:textId="50A6AECF" w:rsidR="0092088E" w:rsidRDefault="00586C76" w:rsidP="00137A87">
      <w:pPr>
        <w:keepNext/>
        <w:keepLines/>
      </w:pPr>
      <w:r>
        <w:t xml:space="preserve">Some clarification of the text for Issue 1 was requested. This was left for off-line discussion and revised in parallel session to </w:t>
      </w:r>
      <w:r w:rsidRPr="00CE3EC0">
        <w:rPr>
          <w:color w:val="0000FF"/>
        </w:rPr>
        <w:t>S2-2</w:t>
      </w:r>
      <w:r>
        <w:rPr>
          <w:color w:val="0000FF"/>
        </w:rPr>
        <w:t>407270</w:t>
      </w:r>
      <w:r>
        <w:t>.</w:t>
      </w:r>
    </w:p>
    <w:p w14:paraId="6310A827" w14:textId="0FF3C3FC" w:rsidR="0007527E" w:rsidRDefault="001800DF" w:rsidP="00137A87">
      <w:pPr>
        <w:keepNext/>
        <w:keepLines/>
      </w:pPr>
      <w:r>
        <w:t xml:space="preserve">Nokia asked to remove the paragraph after the bullets about alignment with RAN. Qualcomm clarified that feedback is required from RAN WGs. Nokia replied that SA WG2 have a solution which does not impact RAN. Sony commented that it would be better to review the RAN solution during normative work and determine whether it can be used, possibly as an optional solution. The paragraph should be modified to indicate that feedback on the solutions would be welcome. </w:t>
      </w:r>
      <w:r w:rsidR="00874B35">
        <w:t xml:space="preserve">This was edited on-line and revised in parallel session to </w:t>
      </w:r>
      <w:r w:rsidR="00874B35" w:rsidRPr="00CE3EC0">
        <w:rPr>
          <w:color w:val="0000FF"/>
        </w:rPr>
        <w:t>S2-2</w:t>
      </w:r>
      <w:r w:rsidR="00874B35">
        <w:rPr>
          <w:color w:val="0000FF"/>
        </w:rPr>
        <w:t>407345</w:t>
      </w:r>
      <w:r w:rsidR="00874B35">
        <w:t>.</w:t>
      </w:r>
    </w:p>
    <w:p w14:paraId="4C07C38B" w14:textId="36B537EE" w:rsidR="00137A87" w:rsidRPr="00874B35" w:rsidRDefault="00874B35" w:rsidP="00137A87">
      <w:pPr>
        <w:keepNext/>
        <w:keepLines/>
      </w:pPr>
      <w:r>
        <w:t xml:space="preserve">This was </w:t>
      </w:r>
      <w:r w:rsidRPr="00B30893">
        <w:rPr>
          <w:color w:val="FF0000"/>
        </w:rPr>
        <w:t>agreed</w:t>
      </w:r>
      <w:r>
        <w:t xml:space="preserve"> in parallel session.</w:t>
      </w:r>
    </w:p>
    <w:p w14:paraId="30505637" w14:textId="77777777" w:rsidR="00B56CC5" w:rsidRPr="005B25A1" w:rsidRDefault="00B56CC5" w:rsidP="00B56CC5">
      <w:pPr>
        <w:keepNext/>
        <w:keepLines/>
        <w:rPr>
          <w:b/>
          <w:bCs/>
        </w:rPr>
      </w:pPr>
      <w:r w:rsidRPr="005B25A1">
        <w:rPr>
          <w:b/>
          <w:bCs/>
        </w:rPr>
        <w:t>Plenary Discussion:</w:t>
      </w:r>
    </w:p>
    <w:p w14:paraId="15083800" w14:textId="77777777" w:rsidR="00B56CC5" w:rsidRPr="00B56CC5" w:rsidRDefault="00B56CC5" w:rsidP="00B56CC5">
      <w:pPr>
        <w:keepNext/>
        <w:keepLines/>
      </w:pPr>
      <w:r>
        <w:t xml:space="preserve">This was </w:t>
      </w:r>
      <w:r w:rsidRPr="00B56CC5">
        <w:rPr>
          <w:color w:val="FF0000"/>
        </w:rPr>
        <w:t>block approved</w:t>
      </w:r>
      <w:r>
        <w:t>.</w:t>
      </w:r>
    </w:p>
    <w:p w14:paraId="77591E6E"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CB6560F" w14:textId="77777777" w:rsidR="00DF1CB1" w:rsidRDefault="00DF1CB1" w:rsidP="00DF1CB1">
      <w:pPr>
        <w:pStyle w:val="NormTop"/>
      </w:pPr>
      <w:r w:rsidRPr="0014183C">
        <w:rPr>
          <w:color w:val="0000FF"/>
        </w:rPr>
        <w:t>S2-2406256</w:t>
      </w:r>
      <w:r w:rsidRPr="00D53282">
        <w:t xml:space="preserve"> </w:t>
      </w:r>
      <w:r>
        <w:t>(DISCUSSION) Position on open issues. (Source: Nokia)</w:t>
      </w:r>
      <w:r>
        <w:br/>
      </w:r>
      <w:r w:rsidRPr="00D53282">
        <w:rPr>
          <w:b/>
        </w:rPr>
        <w:t>Document for:</w:t>
      </w:r>
      <w:r w:rsidRPr="00D53282">
        <w:t xml:space="preserve"> </w:t>
      </w:r>
      <w:r>
        <w:t>Decision</w:t>
      </w:r>
      <w:r>
        <w:br/>
      </w:r>
      <w:r w:rsidRPr="00D53282">
        <w:rPr>
          <w:b/>
        </w:rPr>
        <w:t>Abstract:</w:t>
      </w:r>
      <w:r w:rsidRPr="00D53282">
        <w:t xml:space="preserve"> </w:t>
      </w:r>
      <w:r>
        <w:br/>
        <w:t>This paper provides the Nokia Position on some open items from the NWM discussion.</w:t>
      </w:r>
    </w:p>
    <w:p w14:paraId="3A104A2D" w14:textId="77777777" w:rsidR="00DF1CB1" w:rsidRPr="005B25A1" w:rsidRDefault="00DF1CB1" w:rsidP="00DF1CB1">
      <w:pPr>
        <w:keepNext/>
        <w:keepLines/>
        <w:rPr>
          <w:b/>
          <w:bCs/>
        </w:rPr>
      </w:pPr>
      <w:r w:rsidRPr="005B25A1">
        <w:rPr>
          <w:b/>
          <w:bCs/>
        </w:rPr>
        <w:t>Convenor comment:</w:t>
      </w:r>
    </w:p>
    <w:p w14:paraId="1DFA7A30" w14:textId="77777777" w:rsidR="00DF1CB1" w:rsidRPr="005B25A1" w:rsidRDefault="00DF1CB1" w:rsidP="00DF1CB1">
      <w:pPr>
        <w:keepNext/>
        <w:keepLines/>
      </w:pPr>
      <w:r w:rsidRPr="005B25A1">
        <w:t>To be NOTED?</w:t>
      </w:r>
    </w:p>
    <w:p w14:paraId="2D2E551C" w14:textId="77777777" w:rsidR="00DF1CB1" w:rsidRPr="005B25A1" w:rsidRDefault="00DF1CB1" w:rsidP="00DF1CB1">
      <w:pPr>
        <w:keepNext/>
        <w:keepLines/>
        <w:rPr>
          <w:b/>
          <w:bCs/>
        </w:rPr>
      </w:pPr>
      <w:r w:rsidRPr="005B25A1">
        <w:rPr>
          <w:b/>
          <w:bCs/>
        </w:rPr>
        <w:t>Parallel discussion:</w:t>
      </w:r>
    </w:p>
    <w:p w14:paraId="6583EC8F" w14:textId="35F0F643" w:rsidR="00DF1CB1" w:rsidRPr="005B25A1" w:rsidRDefault="00137A87" w:rsidP="00DF1CB1">
      <w:pPr>
        <w:keepNext/>
        <w:keepLines/>
      </w:pPr>
      <w:r>
        <w:t xml:space="preserve">This was reviewed and </w:t>
      </w:r>
      <w:r w:rsidRPr="00C3284B">
        <w:rPr>
          <w:color w:val="0000FF"/>
        </w:rPr>
        <w:t>noted</w:t>
      </w:r>
      <w:r>
        <w:t xml:space="preserve"> in parallel session.</w:t>
      </w:r>
    </w:p>
    <w:p w14:paraId="4C9A5371" w14:textId="1F84ED7C" w:rsidR="00DF1CB1" w:rsidRPr="00EB0339" w:rsidRDefault="00DF1CB1" w:rsidP="00DF1CB1">
      <w:r w:rsidRPr="005B25A1">
        <w:rPr>
          <w:b/>
          <w:bCs/>
        </w:rPr>
        <w:t>Status:</w:t>
      </w:r>
      <w:r>
        <w:t xml:space="preserve"> </w:t>
      </w:r>
      <w:r>
        <w:rPr>
          <w:color w:val="0000FF"/>
        </w:rPr>
        <w:t>Noted</w:t>
      </w:r>
      <w:r>
        <w:t>.</w:t>
      </w:r>
    </w:p>
    <w:p w14:paraId="5EDFF4D6" w14:textId="77777777" w:rsidR="00E00DA6" w:rsidRDefault="0014183C" w:rsidP="00E04F4D">
      <w:pPr>
        <w:pStyle w:val="NormTop"/>
      </w:pPr>
      <w:r w:rsidRPr="0014183C">
        <w:rPr>
          <w:color w:val="0000FF"/>
        </w:rPr>
        <w:t>S2-2406104</w:t>
      </w:r>
      <w:r w:rsidR="007615D6" w:rsidRPr="00D53282">
        <w:t xml:space="preserve"> </w:t>
      </w:r>
      <w:r w:rsidR="007615D6">
        <w:t>(P-CR) 23.700-06: Discussion on dedicated slice for MWAB-UE authorization.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discusses the MWAB s authorization enforcement during MWAB s mobility.</w:t>
      </w:r>
    </w:p>
    <w:p w14:paraId="50C0A95B" w14:textId="77777777" w:rsidR="007615D6" w:rsidRPr="005B25A1" w:rsidRDefault="007615D6" w:rsidP="007615D6">
      <w:pPr>
        <w:keepNext/>
        <w:keepLines/>
        <w:rPr>
          <w:b/>
          <w:bCs/>
        </w:rPr>
      </w:pPr>
      <w:r w:rsidRPr="005B25A1">
        <w:rPr>
          <w:b/>
          <w:bCs/>
        </w:rPr>
        <w:t>Convenor comment:</w:t>
      </w:r>
    </w:p>
    <w:p w14:paraId="0A2DEC51" w14:textId="77777777" w:rsidR="007615D6" w:rsidRPr="005B25A1" w:rsidRDefault="007615D6" w:rsidP="007615D6">
      <w:pPr>
        <w:keepNext/>
        <w:keepLines/>
      </w:pPr>
      <w:r w:rsidRPr="005B25A1">
        <w:t>To be NOTED?</w:t>
      </w:r>
    </w:p>
    <w:p w14:paraId="1ECF9441" w14:textId="77777777" w:rsidR="007615D6" w:rsidRPr="005B25A1" w:rsidRDefault="007615D6" w:rsidP="007615D6">
      <w:pPr>
        <w:keepNext/>
        <w:keepLines/>
        <w:rPr>
          <w:b/>
          <w:bCs/>
        </w:rPr>
      </w:pPr>
      <w:r w:rsidRPr="005B25A1">
        <w:rPr>
          <w:b/>
          <w:bCs/>
        </w:rPr>
        <w:t>Parallel discussion:</w:t>
      </w:r>
    </w:p>
    <w:p w14:paraId="1C773744" w14:textId="367F7E65" w:rsidR="007615D6" w:rsidRPr="00137A87" w:rsidRDefault="00137A87" w:rsidP="007615D6">
      <w:pPr>
        <w:keepNext/>
        <w:keepLines/>
      </w:pPr>
      <w:r>
        <w:t xml:space="preserve">This was </w:t>
      </w:r>
      <w:r w:rsidRPr="00C3284B">
        <w:rPr>
          <w:color w:val="0000FF"/>
        </w:rPr>
        <w:t>noted</w:t>
      </w:r>
      <w:r>
        <w:t xml:space="preserve"> in parallel session.</w:t>
      </w:r>
    </w:p>
    <w:p w14:paraId="33A5FF71" w14:textId="77777777" w:rsidR="00137A87" w:rsidRPr="00EB0339" w:rsidRDefault="00137A87" w:rsidP="00137A87">
      <w:r w:rsidRPr="005B25A1">
        <w:rPr>
          <w:b/>
          <w:bCs/>
        </w:rPr>
        <w:t>Status:</w:t>
      </w:r>
      <w:r>
        <w:t xml:space="preserve"> </w:t>
      </w:r>
      <w:r>
        <w:rPr>
          <w:color w:val="0000FF"/>
        </w:rPr>
        <w:t>Noted</w:t>
      </w:r>
      <w:r>
        <w:t>.</w:t>
      </w:r>
    </w:p>
    <w:p w14:paraId="6A9B4D2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updates</w:t>
      </w:r>
    </w:p>
    <w:p w14:paraId="62EC9395" w14:textId="77777777" w:rsidR="00E00DA6" w:rsidRDefault="0014183C" w:rsidP="00E04F4D">
      <w:pPr>
        <w:pStyle w:val="NormTop"/>
      </w:pPr>
      <w:r w:rsidRPr="0014183C">
        <w:rPr>
          <w:color w:val="0000FF"/>
        </w:rPr>
        <w:t>S2-2406103</w:t>
      </w:r>
      <w:r w:rsidR="007615D6" w:rsidRPr="00D53282">
        <w:t xml:space="preserve"> </w:t>
      </w:r>
      <w:r w:rsidR="007615D6">
        <w:t>(P-CR) 23.700-06: KI#1: Update of Solution#2.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of Solution#2 is proposed.</w:t>
      </w:r>
    </w:p>
    <w:p w14:paraId="28E6ABF9" w14:textId="77777777" w:rsidR="007615D6" w:rsidRPr="005B25A1" w:rsidRDefault="007615D6" w:rsidP="007615D6">
      <w:pPr>
        <w:keepNext/>
        <w:keepLines/>
        <w:rPr>
          <w:b/>
          <w:bCs/>
        </w:rPr>
      </w:pPr>
      <w:r w:rsidRPr="005B25A1">
        <w:rPr>
          <w:b/>
          <w:bCs/>
        </w:rPr>
        <w:t>Convenor comment:</w:t>
      </w:r>
    </w:p>
    <w:p w14:paraId="34603810" w14:textId="77777777" w:rsidR="007615D6" w:rsidRPr="005B25A1" w:rsidRDefault="007615D6" w:rsidP="007615D6">
      <w:pPr>
        <w:keepNext/>
        <w:keepLines/>
      </w:pPr>
      <w:r w:rsidRPr="005B25A1">
        <w:t>POSTPONE?</w:t>
      </w:r>
    </w:p>
    <w:p w14:paraId="5BA286AC" w14:textId="77777777" w:rsidR="00B56CC5" w:rsidRPr="005B25A1" w:rsidRDefault="00B56CC5" w:rsidP="00B56CC5">
      <w:pPr>
        <w:keepNext/>
        <w:keepLines/>
        <w:rPr>
          <w:b/>
          <w:bCs/>
        </w:rPr>
      </w:pPr>
      <w:r w:rsidRPr="005B25A1">
        <w:rPr>
          <w:b/>
          <w:bCs/>
        </w:rPr>
        <w:t>Parallel discussion:</w:t>
      </w:r>
    </w:p>
    <w:p w14:paraId="051560FC" w14:textId="77777777" w:rsidR="00B56CC5" w:rsidRPr="005B25A1" w:rsidRDefault="00B56CC5" w:rsidP="00B56CC5">
      <w:pPr>
        <w:keepNext/>
        <w:keepLines/>
      </w:pPr>
      <w:r w:rsidRPr="00B56CC5">
        <w:rPr>
          <w:color w:val="0000FF"/>
        </w:rPr>
        <w:t>Not handled</w:t>
      </w:r>
      <w:r>
        <w:t>.</w:t>
      </w:r>
    </w:p>
    <w:p w14:paraId="203657A0" w14:textId="77777777" w:rsidR="00B56CC5" w:rsidRPr="00EB0339" w:rsidRDefault="00B56CC5" w:rsidP="00B56CC5">
      <w:r w:rsidRPr="005B25A1">
        <w:rPr>
          <w:b/>
          <w:bCs/>
        </w:rPr>
        <w:t>Status:</w:t>
      </w:r>
      <w:r>
        <w:t xml:space="preserve"> </w:t>
      </w:r>
      <w:r w:rsidRPr="00B56CC5">
        <w:rPr>
          <w:color w:val="0000FF"/>
        </w:rPr>
        <w:t>Not handled</w:t>
      </w:r>
      <w:r>
        <w:t>.</w:t>
      </w:r>
    </w:p>
    <w:p w14:paraId="149F4D25" w14:textId="77777777" w:rsidR="00E00DA6" w:rsidRDefault="0014183C" w:rsidP="00E04F4D">
      <w:pPr>
        <w:pStyle w:val="NormTop"/>
      </w:pPr>
      <w:r w:rsidRPr="0014183C">
        <w:rPr>
          <w:color w:val="0000FF"/>
        </w:rPr>
        <w:t>S2-2406214</w:t>
      </w:r>
      <w:r w:rsidR="007615D6" w:rsidRPr="00D53282">
        <w:t xml:space="preserve"> </w:t>
      </w:r>
      <w:r w:rsidR="007615D6">
        <w:t>(P-CR) 23.700-06: KI#1,2,3,5&amp;6, Sol#1: Updates to resolve some ENs.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Solution#1.</w:t>
      </w:r>
    </w:p>
    <w:p w14:paraId="3C25C124" w14:textId="77777777" w:rsidR="00B770E7" w:rsidRPr="00B81031" w:rsidRDefault="00B770E7" w:rsidP="00B770E7">
      <w:pPr>
        <w:keepNext/>
        <w:keepLines/>
        <w:rPr>
          <w:i/>
        </w:rPr>
      </w:pPr>
      <w:r w:rsidRPr="00B81031">
        <w:rPr>
          <w:b/>
          <w:bCs/>
          <w:i/>
        </w:rPr>
        <w:t>Comment:</w:t>
      </w:r>
      <w:r>
        <w:rPr>
          <w:i/>
        </w:rPr>
        <w:t xml:space="preserve"> Revision of </w:t>
      </w:r>
      <w:r w:rsidRPr="0014183C">
        <w:rPr>
          <w:i/>
          <w:color w:val="0000FF"/>
        </w:rPr>
        <w:t>S2-2404581</w:t>
      </w:r>
      <w:r>
        <w:rPr>
          <w:i/>
        </w:rPr>
        <w:t xml:space="preserve"> from SA WG2#162.</w:t>
      </w:r>
    </w:p>
    <w:p w14:paraId="3E5F4854" w14:textId="77777777" w:rsidR="007615D6" w:rsidRPr="005B25A1" w:rsidRDefault="007615D6" w:rsidP="007615D6">
      <w:pPr>
        <w:keepNext/>
        <w:keepLines/>
        <w:rPr>
          <w:b/>
          <w:bCs/>
        </w:rPr>
      </w:pPr>
      <w:r w:rsidRPr="005B25A1">
        <w:rPr>
          <w:b/>
          <w:bCs/>
        </w:rPr>
        <w:t>Convenor comment:</w:t>
      </w:r>
    </w:p>
    <w:p w14:paraId="686687B8" w14:textId="77777777" w:rsidR="007615D6" w:rsidRPr="005B25A1" w:rsidRDefault="007615D6" w:rsidP="007615D6">
      <w:pPr>
        <w:keepNext/>
        <w:keepLines/>
      </w:pPr>
      <w:r w:rsidRPr="005B25A1">
        <w:t>POSTPONE?</w:t>
      </w:r>
    </w:p>
    <w:p w14:paraId="5FCC51D1" w14:textId="77777777" w:rsidR="00B56CC5" w:rsidRPr="005B25A1" w:rsidRDefault="00B56CC5" w:rsidP="00B56CC5">
      <w:pPr>
        <w:keepNext/>
        <w:keepLines/>
        <w:rPr>
          <w:b/>
          <w:bCs/>
        </w:rPr>
      </w:pPr>
      <w:r w:rsidRPr="005B25A1">
        <w:rPr>
          <w:b/>
          <w:bCs/>
        </w:rPr>
        <w:t>Parallel discussion:</w:t>
      </w:r>
    </w:p>
    <w:p w14:paraId="3C6B9DB6" w14:textId="77777777" w:rsidR="00B56CC5" w:rsidRPr="005B25A1" w:rsidRDefault="00B56CC5" w:rsidP="00B56CC5">
      <w:pPr>
        <w:keepNext/>
        <w:keepLines/>
      </w:pPr>
      <w:r w:rsidRPr="00B56CC5">
        <w:rPr>
          <w:color w:val="0000FF"/>
        </w:rPr>
        <w:t>Not handled</w:t>
      </w:r>
      <w:r>
        <w:t>.</w:t>
      </w:r>
    </w:p>
    <w:p w14:paraId="078E2058" w14:textId="77777777" w:rsidR="00B56CC5" w:rsidRPr="00EB0339" w:rsidRDefault="00B56CC5" w:rsidP="00B56CC5">
      <w:r w:rsidRPr="005B25A1">
        <w:rPr>
          <w:b/>
          <w:bCs/>
        </w:rPr>
        <w:t>Status:</w:t>
      </w:r>
      <w:r>
        <w:t xml:space="preserve"> </w:t>
      </w:r>
      <w:r w:rsidRPr="00B56CC5">
        <w:rPr>
          <w:color w:val="0000FF"/>
        </w:rPr>
        <w:t>Not handled</w:t>
      </w:r>
      <w:r>
        <w:t>.</w:t>
      </w:r>
    </w:p>
    <w:p w14:paraId="3FB9453D" w14:textId="77777777" w:rsidR="00E00DA6" w:rsidRDefault="0014183C" w:rsidP="00E04F4D">
      <w:pPr>
        <w:pStyle w:val="NormTop"/>
      </w:pPr>
      <w:r w:rsidRPr="0014183C">
        <w:rPr>
          <w:color w:val="0000FF"/>
        </w:rPr>
        <w:t>S2-2406255</w:t>
      </w:r>
      <w:r w:rsidR="007615D6" w:rsidRPr="00D53282">
        <w:t xml:space="preserve"> </w:t>
      </w:r>
      <w:r w:rsidR="007615D6">
        <w:t>(P-CR) 23.700-06: KI#1: Updated solution 3 on N3 backhaul PDU session management.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more detail on the S-NSSAI mapping in solution 3.</w:t>
      </w:r>
    </w:p>
    <w:p w14:paraId="49660D2E" w14:textId="77777777" w:rsidR="00B770E7" w:rsidRPr="00B81031" w:rsidRDefault="00B770E7" w:rsidP="00B770E7">
      <w:pPr>
        <w:keepNext/>
        <w:keepLines/>
        <w:rPr>
          <w:i/>
        </w:rPr>
      </w:pPr>
      <w:r w:rsidRPr="00B81031">
        <w:rPr>
          <w:b/>
          <w:bCs/>
          <w:i/>
        </w:rPr>
        <w:t>Comment:</w:t>
      </w:r>
      <w:r>
        <w:rPr>
          <w:i/>
        </w:rPr>
        <w:t xml:space="preserve"> Revision of </w:t>
      </w:r>
      <w:r w:rsidRPr="0014183C">
        <w:rPr>
          <w:i/>
          <w:color w:val="0000FF"/>
        </w:rPr>
        <w:t>S2-2404458</w:t>
      </w:r>
      <w:r>
        <w:rPr>
          <w:i/>
        </w:rPr>
        <w:t xml:space="preserve"> from SA WG2#162.</w:t>
      </w:r>
    </w:p>
    <w:p w14:paraId="41A212F8" w14:textId="77777777" w:rsidR="007615D6" w:rsidRPr="005B25A1" w:rsidRDefault="007615D6" w:rsidP="007615D6">
      <w:pPr>
        <w:keepNext/>
        <w:keepLines/>
        <w:rPr>
          <w:b/>
          <w:bCs/>
        </w:rPr>
      </w:pPr>
      <w:r w:rsidRPr="005B25A1">
        <w:rPr>
          <w:b/>
          <w:bCs/>
        </w:rPr>
        <w:t>Convenor comment:</w:t>
      </w:r>
    </w:p>
    <w:p w14:paraId="01BE9DD2" w14:textId="77777777" w:rsidR="007615D6" w:rsidRPr="005B25A1" w:rsidRDefault="007615D6" w:rsidP="007615D6">
      <w:pPr>
        <w:keepNext/>
        <w:keepLines/>
      </w:pPr>
      <w:r w:rsidRPr="005B25A1">
        <w:t>POSTPONE?</w:t>
      </w:r>
    </w:p>
    <w:p w14:paraId="727B7F8C" w14:textId="77777777" w:rsidR="00B56CC5" w:rsidRPr="005B25A1" w:rsidRDefault="00B56CC5" w:rsidP="00B56CC5">
      <w:pPr>
        <w:keepNext/>
        <w:keepLines/>
        <w:rPr>
          <w:b/>
          <w:bCs/>
        </w:rPr>
      </w:pPr>
      <w:r w:rsidRPr="005B25A1">
        <w:rPr>
          <w:b/>
          <w:bCs/>
        </w:rPr>
        <w:t>Parallel discussion:</w:t>
      </w:r>
    </w:p>
    <w:p w14:paraId="06D904D1" w14:textId="77777777" w:rsidR="00B56CC5" w:rsidRPr="005B25A1" w:rsidRDefault="00B56CC5" w:rsidP="00B56CC5">
      <w:pPr>
        <w:keepNext/>
        <w:keepLines/>
      </w:pPr>
      <w:r w:rsidRPr="00B56CC5">
        <w:rPr>
          <w:color w:val="0000FF"/>
        </w:rPr>
        <w:t>Not handled</w:t>
      </w:r>
      <w:r>
        <w:t>.</w:t>
      </w:r>
    </w:p>
    <w:p w14:paraId="4E9A6937" w14:textId="77777777" w:rsidR="00B56CC5" w:rsidRPr="00EB0339" w:rsidRDefault="00B56CC5" w:rsidP="00B56CC5">
      <w:r w:rsidRPr="005B25A1">
        <w:rPr>
          <w:b/>
          <w:bCs/>
        </w:rPr>
        <w:t>Status:</w:t>
      </w:r>
      <w:r>
        <w:t xml:space="preserve"> </w:t>
      </w:r>
      <w:r w:rsidRPr="00B56CC5">
        <w:rPr>
          <w:color w:val="0000FF"/>
        </w:rPr>
        <w:t>Not handled</w:t>
      </w:r>
      <w:r>
        <w:t>.</w:t>
      </w:r>
    </w:p>
    <w:p w14:paraId="54AB53FE" w14:textId="77777777" w:rsidR="00E00DA6" w:rsidRDefault="0014183C" w:rsidP="00E04F4D">
      <w:pPr>
        <w:pStyle w:val="NormTop"/>
      </w:pPr>
      <w:r w:rsidRPr="0014183C">
        <w:rPr>
          <w:color w:val="0000FF"/>
        </w:rPr>
        <w:t>S2-2406121</w:t>
      </w:r>
      <w:r w:rsidR="007615D6" w:rsidRPr="00D53282">
        <w:t xml:space="preserve"> </w:t>
      </w:r>
      <w:r w:rsidR="007615D6">
        <w:t>(P-CR) 23.700-06: KI#2, Sol#4, Update with MWAB authorization enhancement and configuration.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updates to solution#4 for KI#2 for the study of FS_VMR_Ph2.</w:t>
      </w:r>
    </w:p>
    <w:p w14:paraId="4BC22006" w14:textId="77777777" w:rsidR="007615D6" w:rsidRPr="005B25A1" w:rsidRDefault="007615D6" w:rsidP="007615D6">
      <w:pPr>
        <w:keepNext/>
        <w:keepLines/>
        <w:rPr>
          <w:b/>
          <w:bCs/>
        </w:rPr>
      </w:pPr>
      <w:r w:rsidRPr="005B25A1">
        <w:rPr>
          <w:b/>
          <w:bCs/>
        </w:rPr>
        <w:t>Convenor comment:</w:t>
      </w:r>
    </w:p>
    <w:p w14:paraId="71535D78" w14:textId="77777777" w:rsidR="007615D6" w:rsidRPr="005B25A1" w:rsidRDefault="007615D6" w:rsidP="007615D6">
      <w:pPr>
        <w:keepNext/>
        <w:keepLines/>
      </w:pPr>
      <w:r w:rsidRPr="005B25A1">
        <w:t>POSTPONE?</w:t>
      </w:r>
    </w:p>
    <w:p w14:paraId="14C35207" w14:textId="77777777" w:rsidR="00B56CC5" w:rsidRPr="005B25A1" w:rsidRDefault="00B56CC5" w:rsidP="00B56CC5">
      <w:pPr>
        <w:keepNext/>
        <w:keepLines/>
        <w:rPr>
          <w:b/>
          <w:bCs/>
        </w:rPr>
      </w:pPr>
      <w:r w:rsidRPr="005B25A1">
        <w:rPr>
          <w:b/>
          <w:bCs/>
        </w:rPr>
        <w:t>Parallel discussion:</w:t>
      </w:r>
    </w:p>
    <w:p w14:paraId="242E915D" w14:textId="77777777" w:rsidR="00B56CC5" w:rsidRPr="005B25A1" w:rsidRDefault="00B56CC5" w:rsidP="00B56CC5">
      <w:pPr>
        <w:keepNext/>
        <w:keepLines/>
      </w:pPr>
      <w:r w:rsidRPr="00B56CC5">
        <w:rPr>
          <w:color w:val="0000FF"/>
        </w:rPr>
        <w:t>Not handled</w:t>
      </w:r>
      <w:r>
        <w:t>.</w:t>
      </w:r>
    </w:p>
    <w:p w14:paraId="298B66D1" w14:textId="77777777" w:rsidR="00B56CC5" w:rsidRPr="00EB0339" w:rsidRDefault="00B56CC5" w:rsidP="00B56CC5">
      <w:r w:rsidRPr="005B25A1">
        <w:rPr>
          <w:b/>
          <w:bCs/>
        </w:rPr>
        <w:t>Status:</w:t>
      </w:r>
      <w:r>
        <w:t xml:space="preserve"> </w:t>
      </w:r>
      <w:r w:rsidRPr="00B56CC5">
        <w:rPr>
          <w:color w:val="0000FF"/>
        </w:rPr>
        <w:t>Not handled</w:t>
      </w:r>
      <w:r>
        <w:t>.</w:t>
      </w:r>
    </w:p>
    <w:p w14:paraId="5D5FC743" w14:textId="77777777" w:rsidR="00E00DA6" w:rsidRDefault="0014183C" w:rsidP="00E04F4D">
      <w:pPr>
        <w:pStyle w:val="NormTop"/>
      </w:pPr>
      <w:r w:rsidRPr="0014183C">
        <w:rPr>
          <w:color w:val="0000FF"/>
        </w:rPr>
        <w:lastRenderedPageBreak/>
        <w:t>S2-2406122</w:t>
      </w:r>
      <w:r w:rsidR="007615D6" w:rsidRPr="00D53282">
        <w:t xml:space="preserve"> </w:t>
      </w:r>
      <w:r w:rsidR="007615D6">
        <w:t>(P-CR) 23.700-06: KI#4, Sol#9, Update to address CN-RAN connection aspect.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KI#4 sol#9 to address the EN related to the MMWAB mobility with unchanged TAC/Cell ID.</w:t>
      </w:r>
    </w:p>
    <w:p w14:paraId="3E6C41E9" w14:textId="77777777" w:rsidR="007615D6" w:rsidRPr="005B25A1" w:rsidRDefault="007615D6" w:rsidP="007615D6">
      <w:pPr>
        <w:keepNext/>
        <w:keepLines/>
        <w:rPr>
          <w:b/>
          <w:bCs/>
        </w:rPr>
      </w:pPr>
      <w:r w:rsidRPr="005B25A1">
        <w:rPr>
          <w:b/>
          <w:bCs/>
        </w:rPr>
        <w:t>Convenor comment:</w:t>
      </w:r>
    </w:p>
    <w:p w14:paraId="5A29690D" w14:textId="77777777" w:rsidR="007615D6" w:rsidRPr="005B25A1" w:rsidRDefault="007615D6" w:rsidP="007615D6">
      <w:pPr>
        <w:keepNext/>
        <w:keepLines/>
      </w:pPr>
      <w:r w:rsidRPr="005B25A1">
        <w:t>POSTPONE?</w:t>
      </w:r>
    </w:p>
    <w:p w14:paraId="63F42515" w14:textId="77777777" w:rsidR="00B56CC5" w:rsidRPr="005B25A1" w:rsidRDefault="00B56CC5" w:rsidP="00B56CC5">
      <w:pPr>
        <w:keepNext/>
        <w:keepLines/>
        <w:rPr>
          <w:b/>
          <w:bCs/>
        </w:rPr>
      </w:pPr>
      <w:r w:rsidRPr="005B25A1">
        <w:rPr>
          <w:b/>
          <w:bCs/>
        </w:rPr>
        <w:t>Parallel discussion:</w:t>
      </w:r>
    </w:p>
    <w:p w14:paraId="283F8992" w14:textId="77777777" w:rsidR="00B56CC5" w:rsidRPr="005B25A1" w:rsidRDefault="00B56CC5" w:rsidP="00B56CC5">
      <w:pPr>
        <w:keepNext/>
        <w:keepLines/>
      </w:pPr>
      <w:r w:rsidRPr="00B56CC5">
        <w:rPr>
          <w:color w:val="0000FF"/>
        </w:rPr>
        <w:t>Not handled</w:t>
      </w:r>
      <w:r>
        <w:t>.</w:t>
      </w:r>
    </w:p>
    <w:p w14:paraId="288D71F1" w14:textId="77777777" w:rsidR="00B56CC5" w:rsidRPr="00EB0339" w:rsidRDefault="00B56CC5" w:rsidP="00B56CC5">
      <w:r w:rsidRPr="005B25A1">
        <w:rPr>
          <w:b/>
          <w:bCs/>
        </w:rPr>
        <w:t>Status:</w:t>
      </w:r>
      <w:r>
        <w:t xml:space="preserve"> </w:t>
      </w:r>
      <w:r w:rsidRPr="00B56CC5">
        <w:rPr>
          <w:color w:val="0000FF"/>
        </w:rPr>
        <w:t>Not handled</w:t>
      </w:r>
      <w:r>
        <w:t>.</w:t>
      </w:r>
    </w:p>
    <w:p w14:paraId="5C1F1963" w14:textId="77777777" w:rsidR="00E00DA6" w:rsidRDefault="0014183C" w:rsidP="00E04F4D">
      <w:pPr>
        <w:pStyle w:val="NormTop"/>
      </w:pPr>
      <w:r w:rsidRPr="0014183C">
        <w:rPr>
          <w:color w:val="0000FF"/>
        </w:rPr>
        <w:t>S2-2406144</w:t>
      </w:r>
      <w:r w:rsidR="007615D6" w:rsidRPr="00D53282">
        <w:t xml:space="preserve"> </w:t>
      </w:r>
      <w:r w:rsidR="007615D6">
        <w:t>(P-CR) 23.700-06: KI#2, solution#5, Update on the authorization info.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is to update the solution#5 on the aspects on the authorization info.</w:t>
      </w:r>
    </w:p>
    <w:p w14:paraId="301DD810" w14:textId="77777777" w:rsidR="007615D6" w:rsidRPr="005B25A1" w:rsidRDefault="007615D6" w:rsidP="007615D6">
      <w:pPr>
        <w:keepNext/>
        <w:keepLines/>
        <w:rPr>
          <w:b/>
          <w:bCs/>
        </w:rPr>
      </w:pPr>
      <w:r w:rsidRPr="005B25A1">
        <w:rPr>
          <w:b/>
          <w:bCs/>
        </w:rPr>
        <w:t>Convenor comment:</w:t>
      </w:r>
    </w:p>
    <w:p w14:paraId="03F6A346" w14:textId="77777777" w:rsidR="007615D6" w:rsidRPr="005B25A1" w:rsidRDefault="007615D6" w:rsidP="007615D6">
      <w:pPr>
        <w:keepNext/>
        <w:keepLines/>
      </w:pPr>
      <w:r w:rsidRPr="005B25A1">
        <w:t>POSTPONE?</w:t>
      </w:r>
    </w:p>
    <w:p w14:paraId="55590477" w14:textId="77777777" w:rsidR="00B56CC5" w:rsidRPr="005B25A1" w:rsidRDefault="00B56CC5" w:rsidP="00B56CC5">
      <w:pPr>
        <w:keepNext/>
        <w:keepLines/>
        <w:rPr>
          <w:b/>
          <w:bCs/>
        </w:rPr>
      </w:pPr>
      <w:r w:rsidRPr="005B25A1">
        <w:rPr>
          <w:b/>
          <w:bCs/>
        </w:rPr>
        <w:t>Parallel discussion:</w:t>
      </w:r>
    </w:p>
    <w:p w14:paraId="530D21DF" w14:textId="77777777" w:rsidR="00B56CC5" w:rsidRPr="005B25A1" w:rsidRDefault="00B56CC5" w:rsidP="00B56CC5">
      <w:pPr>
        <w:keepNext/>
        <w:keepLines/>
      </w:pPr>
      <w:r w:rsidRPr="00B56CC5">
        <w:rPr>
          <w:color w:val="0000FF"/>
        </w:rPr>
        <w:t>Not handled</w:t>
      </w:r>
      <w:r>
        <w:t>.</w:t>
      </w:r>
    </w:p>
    <w:p w14:paraId="39D93D48" w14:textId="77777777" w:rsidR="00B56CC5" w:rsidRPr="00EB0339" w:rsidRDefault="00B56CC5" w:rsidP="00B56CC5">
      <w:r w:rsidRPr="005B25A1">
        <w:rPr>
          <w:b/>
          <w:bCs/>
        </w:rPr>
        <w:t>Status:</w:t>
      </w:r>
      <w:r>
        <w:t xml:space="preserve"> </w:t>
      </w:r>
      <w:r w:rsidRPr="00B56CC5">
        <w:rPr>
          <w:color w:val="0000FF"/>
        </w:rPr>
        <w:t>Not handled</w:t>
      </w:r>
      <w:r>
        <w:t>.</w:t>
      </w:r>
    </w:p>
    <w:p w14:paraId="3BD97D8B" w14:textId="77777777" w:rsidR="00E00DA6" w:rsidRDefault="0014183C" w:rsidP="00E04F4D">
      <w:pPr>
        <w:pStyle w:val="NormTop"/>
      </w:pPr>
      <w:r w:rsidRPr="0014183C">
        <w:rPr>
          <w:color w:val="0000FF"/>
        </w:rPr>
        <w:t>S2-2406212</w:t>
      </w:r>
      <w:r w:rsidR="007615D6" w:rsidRPr="00D53282">
        <w:t xml:space="preserve"> </w:t>
      </w:r>
      <w:r w:rsidR="007615D6">
        <w:t>(P-CR) 23.700-06: KI#2, Sol#4: Updates to resolve ENs.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Solution#4.</w:t>
      </w:r>
    </w:p>
    <w:p w14:paraId="053F37C1" w14:textId="77777777" w:rsidR="00B770E7" w:rsidRPr="00B81031" w:rsidRDefault="00B770E7" w:rsidP="00B770E7">
      <w:pPr>
        <w:keepNext/>
        <w:keepLines/>
        <w:rPr>
          <w:i/>
        </w:rPr>
      </w:pPr>
      <w:r w:rsidRPr="00B81031">
        <w:rPr>
          <w:b/>
          <w:bCs/>
          <w:i/>
        </w:rPr>
        <w:t>Comment:</w:t>
      </w:r>
      <w:r>
        <w:rPr>
          <w:i/>
        </w:rPr>
        <w:t xml:space="preserve"> Revision of </w:t>
      </w:r>
      <w:r w:rsidRPr="0014183C">
        <w:rPr>
          <w:i/>
          <w:color w:val="0000FF"/>
        </w:rPr>
        <w:t>S2-2404579</w:t>
      </w:r>
      <w:r>
        <w:rPr>
          <w:i/>
        </w:rPr>
        <w:t xml:space="preserve"> from SA WG2#162.</w:t>
      </w:r>
    </w:p>
    <w:p w14:paraId="21B20C06" w14:textId="77777777" w:rsidR="007615D6" w:rsidRPr="005B25A1" w:rsidRDefault="007615D6" w:rsidP="007615D6">
      <w:pPr>
        <w:keepNext/>
        <w:keepLines/>
        <w:rPr>
          <w:b/>
          <w:bCs/>
        </w:rPr>
      </w:pPr>
      <w:r w:rsidRPr="005B25A1">
        <w:rPr>
          <w:b/>
          <w:bCs/>
        </w:rPr>
        <w:t>Convenor comment:</w:t>
      </w:r>
    </w:p>
    <w:p w14:paraId="46840371" w14:textId="77777777" w:rsidR="007615D6" w:rsidRPr="005B25A1" w:rsidRDefault="007615D6" w:rsidP="007615D6">
      <w:pPr>
        <w:keepNext/>
        <w:keepLines/>
      </w:pPr>
      <w:r w:rsidRPr="005B25A1">
        <w:t>POSTPONE?</w:t>
      </w:r>
    </w:p>
    <w:p w14:paraId="5E10C1C1" w14:textId="77777777" w:rsidR="00B56CC5" w:rsidRPr="005B25A1" w:rsidRDefault="00B56CC5" w:rsidP="00B56CC5">
      <w:pPr>
        <w:keepNext/>
        <w:keepLines/>
        <w:rPr>
          <w:b/>
          <w:bCs/>
        </w:rPr>
      </w:pPr>
      <w:r w:rsidRPr="005B25A1">
        <w:rPr>
          <w:b/>
          <w:bCs/>
        </w:rPr>
        <w:t>Parallel discussion:</w:t>
      </w:r>
    </w:p>
    <w:p w14:paraId="43E5F7B5" w14:textId="77777777" w:rsidR="00B56CC5" w:rsidRPr="005B25A1" w:rsidRDefault="00B56CC5" w:rsidP="00B56CC5">
      <w:pPr>
        <w:keepNext/>
        <w:keepLines/>
      </w:pPr>
      <w:r w:rsidRPr="00B56CC5">
        <w:rPr>
          <w:color w:val="0000FF"/>
        </w:rPr>
        <w:t>Not handled</w:t>
      </w:r>
      <w:r>
        <w:t>.</w:t>
      </w:r>
    </w:p>
    <w:p w14:paraId="685CB87D" w14:textId="77777777" w:rsidR="00B56CC5" w:rsidRPr="00EB0339" w:rsidRDefault="00B56CC5" w:rsidP="00B56CC5">
      <w:r w:rsidRPr="005B25A1">
        <w:rPr>
          <w:b/>
          <w:bCs/>
        </w:rPr>
        <w:t>Status:</w:t>
      </w:r>
      <w:r>
        <w:t xml:space="preserve"> </w:t>
      </w:r>
      <w:r w:rsidRPr="00B56CC5">
        <w:rPr>
          <w:color w:val="0000FF"/>
        </w:rPr>
        <w:t>Not handled</w:t>
      </w:r>
      <w:r>
        <w:t>.</w:t>
      </w:r>
    </w:p>
    <w:p w14:paraId="0AD6760B" w14:textId="77777777" w:rsidR="00E00DA6" w:rsidRDefault="0014183C" w:rsidP="00E04F4D">
      <w:pPr>
        <w:pStyle w:val="NormTop"/>
      </w:pPr>
      <w:r w:rsidRPr="0014183C">
        <w:rPr>
          <w:color w:val="0000FF"/>
        </w:rPr>
        <w:t>S2-2406213</w:t>
      </w:r>
      <w:r w:rsidR="007615D6" w:rsidRPr="00D53282">
        <w:t xml:space="preserve"> </w:t>
      </w:r>
      <w:r w:rsidR="007615D6">
        <w:t>(P-CR) 23.700-06: KI#2, Sol#4&amp;Sol#5: Updates regarding subscription data for MWAB.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Solution#4 and Solution#5.</w:t>
      </w:r>
    </w:p>
    <w:p w14:paraId="48717812" w14:textId="77777777" w:rsidR="00B770E7" w:rsidRPr="00B81031" w:rsidRDefault="00B770E7" w:rsidP="00B770E7">
      <w:pPr>
        <w:keepNext/>
        <w:keepLines/>
        <w:rPr>
          <w:i/>
        </w:rPr>
      </w:pPr>
      <w:r w:rsidRPr="00B81031">
        <w:rPr>
          <w:b/>
          <w:bCs/>
          <w:i/>
        </w:rPr>
        <w:t>Comment:</w:t>
      </w:r>
      <w:r>
        <w:rPr>
          <w:i/>
        </w:rPr>
        <w:t xml:space="preserve"> Revision of </w:t>
      </w:r>
      <w:r w:rsidRPr="0014183C">
        <w:rPr>
          <w:i/>
          <w:color w:val="0000FF"/>
        </w:rPr>
        <w:t>S2-2404580</w:t>
      </w:r>
      <w:r>
        <w:rPr>
          <w:i/>
        </w:rPr>
        <w:t xml:space="preserve"> from SA WG2#162.</w:t>
      </w:r>
    </w:p>
    <w:p w14:paraId="607B2DE1" w14:textId="77777777" w:rsidR="007615D6" w:rsidRPr="005B25A1" w:rsidRDefault="007615D6" w:rsidP="007615D6">
      <w:pPr>
        <w:keepNext/>
        <w:keepLines/>
        <w:rPr>
          <w:b/>
          <w:bCs/>
        </w:rPr>
      </w:pPr>
      <w:r w:rsidRPr="005B25A1">
        <w:rPr>
          <w:b/>
          <w:bCs/>
        </w:rPr>
        <w:t>Convenor comment:</w:t>
      </w:r>
    </w:p>
    <w:p w14:paraId="709BFF2E" w14:textId="77777777" w:rsidR="007615D6" w:rsidRPr="005B25A1" w:rsidRDefault="007615D6" w:rsidP="007615D6">
      <w:pPr>
        <w:keepNext/>
        <w:keepLines/>
      </w:pPr>
      <w:r w:rsidRPr="005B25A1">
        <w:t>POSTPONE?</w:t>
      </w:r>
    </w:p>
    <w:p w14:paraId="481E762A" w14:textId="77777777" w:rsidR="00B56CC5" w:rsidRPr="005B25A1" w:rsidRDefault="00B56CC5" w:rsidP="00B56CC5">
      <w:pPr>
        <w:keepNext/>
        <w:keepLines/>
        <w:rPr>
          <w:b/>
          <w:bCs/>
        </w:rPr>
      </w:pPr>
      <w:r w:rsidRPr="005B25A1">
        <w:rPr>
          <w:b/>
          <w:bCs/>
        </w:rPr>
        <w:t>Parallel discussion:</w:t>
      </w:r>
    </w:p>
    <w:p w14:paraId="53A81288" w14:textId="77777777" w:rsidR="00B56CC5" w:rsidRPr="005B25A1" w:rsidRDefault="00B56CC5" w:rsidP="00B56CC5">
      <w:pPr>
        <w:keepNext/>
        <w:keepLines/>
      </w:pPr>
      <w:r w:rsidRPr="00B56CC5">
        <w:rPr>
          <w:color w:val="0000FF"/>
        </w:rPr>
        <w:t>Not handled</w:t>
      </w:r>
      <w:r>
        <w:t>.</w:t>
      </w:r>
    </w:p>
    <w:p w14:paraId="71DBCD1C" w14:textId="77777777" w:rsidR="00B56CC5" w:rsidRPr="00EB0339" w:rsidRDefault="00B56CC5" w:rsidP="00B56CC5">
      <w:r w:rsidRPr="005B25A1">
        <w:rPr>
          <w:b/>
          <w:bCs/>
        </w:rPr>
        <w:t>Status:</w:t>
      </w:r>
      <w:r>
        <w:t xml:space="preserve"> </w:t>
      </w:r>
      <w:r w:rsidRPr="00B56CC5">
        <w:rPr>
          <w:color w:val="0000FF"/>
        </w:rPr>
        <w:t>Not handled</w:t>
      </w:r>
      <w:r>
        <w:t>.</w:t>
      </w:r>
    </w:p>
    <w:p w14:paraId="1C5B1C62" w14:textId="77777777" w:rsidR="00E00DA6" w:rsidRDefault="0014183C" w:rsidP="00E04F4D">
      <w:pPr>
        <w:pStyle w:val="NormTop"/>
      </w:pPr>
      <w:r w:rsidRPr="0014183C">
        <w:rPr>
          <w:color w:val="0000FF"/>
        </w:rPr>
        <w:lastRenderedPageBreak/>
        <w:t>S2-2406420</w:t>
      </w:r>
      <w:r w:rsidR="007615D6" w:rsidRPr="00D53282">
        <w:t xml:space="preserve"> </w:t>
      </w:r>
      <w:r w:rsidR="007615D6">
        <w:t>(P-CR) 23.700-06: Solution #2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#2 update for KI#1 for AMF discovery&amp;selection.</w:t>
      </w:r>
    </w:p>
    <w:p w14:paraId="6E5CA5EE" w14:textId="77777777" w:rsidR="007615D6" w:rsidRPr="005B25A1" w:rsidRDefault="007615D6" w:rsidP="007615D6">
      <w:pPr>
        <w:keepNext/>
        <w:keepLines/>
        <w:rPr>
          <w:b/>
          <w:bCs/>
        </w:rPr>
      </w:pPr>
      <w:r w:rsidRPr="005B25A1">
        <w:rPr>
          <w:b/>
          <w:bCs/>
        </w:rPr>
        <w:t>Convenor comment:</w:t>
      </w:r>
    </w:p>
    <w:p w14:paraId="73567C7E" w14:textId="77777777" w:rsidR="007615D6" w:rsidRPr="005B25A1" w:rsidRDefault="007615D6" w:rsidP="007615D6">
      <w:pPr>
        <w:keepNext/>
        <w:keepLines/>
      </w:pPr>
      <w:r w:rsidRPr="005B25A1">
        <w:t>POSTPONE?</w:t>
      </w:r>
    </w:p>
    <w:p w14:paraId="1858A5FB" w14:textId="77777777" w:rsidR="00B56CC5" w:rsidRPr="005B25A1" w:rsidRDefault="00B56CC5" w:rsidP="00B56CC5">
      <w:pPr>
        <w:keepNext/>
        <w:keepLines/>
        <w:rPr>
          <w:b/>
          <w:bCs/>
        </w:rPr>
      </w:pPr>
      <w:r w:rsidRPr="005B25A1">
        <w:rPr>
          <w:b/>
          <w:bCs/>
        </w:rPr>
        <w:t>Parallel discussion:</w:t>
      </w:r>
    </w:p>
    <w:p w14:paraId="1BE45CF0" w14:textId="77777777" w:rsidR="00B56CC5" w:rsidRPr="005B25A1" w:rsidRDefault="00B56CC5" w:rsidP="00B56CC5">
      <w:pPr>
        <w:keepNext/>
        <w:keepLines/>
      </w:pPr>
      <w:r w:rsidRPr="00B56CC5">
        <w:rPr>
          <w:color w:val="0000FF"/>
        </w:rPr>
        <w:t>Not handled</w:t>
      </w:r>
      <w:r>
        <w:t>.</w:t>
      </w:r>
    </w:p>
    <w:p w14:paraId="22CE12FE" w14:textId="77777777" w:rsidR="00B56CC5" w:rsidRPr="00EB0339" w:rsidRDefault="00B56CC5" w:rsidP="00B56CC5">
      <w:r w:rsidRPr="005B25A1">
        <w:rPr>
          <w:b/>
          <w:bCs/>
        </w:rPr>
        <w:t>Status:</w:t>
      </w:r>
      <w:r>
        <w:t xml:space="preserve"> </w:t>
      </w:r>
      <w:r w:rsidRPr="00B56CC5">
        <w:rPr>
          <w:color w:val="0000FF"/>
        </w:rPr>
        <w:t>Not handled</w:t>
      </w:r>
      <w:r>
        <w:t>.</w:t>
      </w:r>
    </w:p>
    <w:p w14:paraId="726335DE" w14:textId="77777777" w:rsidR="00E00DA6" w:rsidRDefault="0014183C" w:rsidP="00E04F4D">
      <w:pPr>
        <w:pStyle w:val="NormTop"/>
      </w:pPr>
      <w:r w:rsidRPr="0014183C">
        <w:rPr>
          <w:color w:val="0000FF"/>
        </w:rPr>
        <w:t>S2-2406762</w:t>
      </w:r>
      <w:r w:rsidR="007615D6" w:rsidRPr="00D53282">
        <w:t xml:space="preserve"> </w:t>
      </w:r>
      <w:r w:rsidR="007615D6">
        <w:t>(P-CR) 23.700-06: KI#5, Sol#11: Solve FFS and update the procedures.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solution#11 to solve FFS and update the procedures.</w:t>
      </w:r>
    </w:p>
    <w:p w14:paraId="63166B66" w14:textId="77777777" w:rsidR="007615D6" w:rsidRPr="005B25A1" w:rsidRDefault="007615D6" w:rsidP="007615D6">
      <w:pPr>
        <w:keepNext/>
        <w:keepLines/>
        <w:rPr>
          <w:b/>
          <w:bCs/>
        </w:rPr>
      </w:pPr>
      <w:r w:rsidRPr="005B25A1">
        <w:rPr>
          <w:b/>
          <w:bCs/>
        </w:rPr>
        <w:t>Convenor comment:</w:t>
      </w:r>
    </w:p>
    <w:p w14:paraId="6E231BAB" w14:textId="77777777" w:rsidR="007615D6" w:rsidRPr="005B25A1" w:rsidRDefault="007615D6" w:rsidP="007615D6">
      <w:pPr>
        <w:keepNext/>
        <w:keepLines/>
      </w:pPr>
      <w:r w:rsidRPr="005B25A1">
        <w:t>POSTPONE?</w:t>
      </w:r>
    </w:p>
    <w:p w14:paraId="56BB6FC4" w14:textId="77777777" w:rsidR="00B56CC5" w:rsidRPr="005B25A1" w:rsidRDefault="00B56CC5" w:rsidP="00B56CC5">
      <w:pPr>
        <w:keepNext/>
        <w:keepLines/>
        <w:rPr>
          <w:b/>
          <w:bCs/>
        </w:rPr>
      </w:pPr>
      <w:r w:rsidRPr="005B25A1">
        <w:rPr>
          <w:b/>
          <w:bCs/>
        </w:rPr>
        <w:t>Parallel discussion:</w:t>
      </w:r>
    </w:p>
    <w:p w14:paraId="6FBB95B5" w14:textId="77777777" w:rsidR="00B56CC5" w:rsidRPr="005B25A1" w:rsidRDefault="00B56CC5" w:rsidP="00B56CC5">
      <w:pPr>
        <w:keepNext/>
        <w:keepLines/>
      </w:pPr>
      <w:r w:rsidRPr="00B56CC5">
        <w:rPr>
          <w:color w:val="0000FF"/>
        </w:rPr>
        <w:t>Not handled</w:t>
      </w:r>
      <w:r>
        <w:t>.</w:t>
      </w:r>
    </w:p>
    <w:p w14:paraId="0A6B22FD" w14:textId="77777777" w:rsidR="00B56CC5" w:rsidRPr="00EB0339" w:rsidRDefault="00B56CC5" w:rsidP="00B56CC5">
      <w:r w:rsidRPr="005B25A1">
        <w:rPr>
          <w:b/>
          <w:bCs/>
        </w:rPr>
        <w:t>Status:</w:t>
      </w:r>
      <w:r>
        <w:t xml:space="preserve"> </w:t>
      </w:r>
      <w:r w:rsidRPr="00B56CC5">
        <w:rPr>
          <w:color w:val="0000FF"/>
        </w:rPr>
        <w:t>Not handled</w:t>
      </w:r>
      <w:r>
        <w:t>.</w:t>
      </w:r>
    </w:p>
    <w:p w14:paraId="47E52B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conclusions</w:t>
      </w:r>
    </w:p>
    <w:p w14:paraId="3DC1E38D" w14:textId="77777777" w:rsidR="00E00DA6" w:rsidRDefault="0014183C" w:rsidP="00E04F4D">
      <w:pPr>
        <w:pStyle w:val="NormTop"/>
      </w:pPr>
      <w:r w:rsidRPr="0014183C">
        <w:rPr>
          <w:color w:val="0000FF"/>
        </w:rPr>
        <w:t>S2-2406097</w:t>
      </w:r>
      <w:r w:rsidR="007615D6" w:rsidRPr="00D53282">
        <w:t xml:space="preserve"> </w:t>
      </w:r>
      <w:r w:rsidR="007615D6">
        <w:t>(P-CR) 23.700-06: KI#1: Evaluation and conclusion.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Evaluation and Conclusion for KI#1: Architectural enhancements for the support of a MWAB.</w:t>
      </w:r>
    </w:p>
    <w:p w14:paraId="52437834" w14:textId="77777777" w:rsidR="007615D6" w:rsidRPr="005B25A1" w:rsidRDefault="007615D6" w:rsidP="007615D6">
      <w:pPr>
        <w:keepNext/>
        <w:keepLines/>
        <w:rPr>
          <w:b/>
          <w:bCs/>
        </w:rPr>
      </w:pPr>
      <w:r w:rsidRPr="005B25A1">
        <w:rPr>
          <w:b/>
          <w:bCs/>
        </w:rPr>
        <w:t>Convenor comment:</w:t>
      </w:r>
    </w:p>
    <w:p w14:paraId="016756E2"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747CD678" w14:textId="77777777" w:rsidR="007615D6" w:rsidRPr="005B25A1" w:rsidRDefault="007615D6" w:rsidP="007615D6">
      <w:pPr>
        <w:keepNext/>
        <w:keepLines/>
        <w:rPr>
          <w:b/>
          <w:bCs/>
        </w:rPr>
      </w:pPr>
      <w:r w:rsidRPr="005B25A1">
        <w:rPr>
          <w:b/>
          <w:bCs/>
        </w:rPr>
        <w:t>Parallel discussion:</w:t>
      </w:r>
    </w:p>
    <w:p w14:paraId="743CA68A" w14:textId="7CF62833" w:rsidR="007615D6" w:rsidRPr="005B25A1" w:rsidRDefault="00210C3A" w:rsidP="007615D6">
      <w:pPr>
        <w:keepNext/>
        <w:keepLines/>
      </w:pPr>
      <w:r>
        <w:t xml:space="preserve">Merged into </w:t>
      </w:r>
      <w:r w:rsidRPr="00210C3A">
        <w:rPr>
          <w:color w:val="0000FF"/>
        </w:rPr>
        <w:t>S2-2407111</w:t>
      </w:r>
      <w:r>
        <w:t>.</w:t>
      </w:r>
    </w:p>
    <w:p w14:paraId="466A4B82" w14:textId="6D045E6B" w:rsidR="007615D6" w:rsidRPr="00EB0339" w:rsidRDefault="007615D6" w:rsidP="007615D6">
      <w:r w:rsidRPr="005B25A1">
        <w:rPr>
          <w:b/>
          <w:bCs/>
        </w:rPr>
        <w:t>Status:</w:t>
      </w:r>
      <w:r>
        <w:t xml:space="preserve"> </w:t>
      </w:r>
      <w:r w:rsidR="00210C3A">
        <w:rPr>
          <w:color w:val="0000FF"/>
        </w:rPr>
        <w:t>Merg</w:t>
      </w:r>
      <w:r>
        <w:rPr>
          <w:color w:val="0000FF"/>
        </w:rPr>
        <w:t>ed</w:t>
      </w:r>
      <w:r>
        <w:t>.</w:t>
      </w:r>
    </w:p>
    <w:p w14:paraId="76DF8587" w14:textId="77777777" w:rsidR="00E00DA6" w:rsidRDefault="0014183C" w:rsidP="00E04F4D">
      <w:pPr>
        <w:pStyle w:val="NormTop"/>
      </w:pPr>
      <w:r w:rsidRPr="0014183C">
        <w:rPr>
          <w:color w:val="0000FF"/>
        </w:rPr>
        <w:t>S2-2406123</w:t>
      </w:r>
      <w:r w:rsidR="007615D6" w:rsidRPr="00D53282">
        <w:t xml:space="preserve"> </w:t>
      </w:r>
      <w:r w:rsidR="007615D6">
        <w:t>(P-CR) 23.700-06: KI #1 evaluation and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the KI#1 in the study of FS_VMR_Ph2.</w:t>
      </w:r>
    </w:p>
    <w:p w14:paraId="78127AEF" w14:textId="77777777" w:rsidR="007615D6" w:rsidRPr="005B25A1" w:rsidRDefault="007615D6" w:rsidP="007615D6">
      <w:pPr>
        <w:keepNext/>
        <w:keepLines/>
        <w:rPr>
          <w:b/>
          <w:bCs/>
        </w:rPr>
      </w:pPr>
      <w:r w:rsidRPr="005B25A1">
        <w:rPr>
          <w:b/>
          <w:bCs/>
        </w:rPr>
        <w:t>Convenor comment:</w:t>
      </w:r>
    </w:p>
    <w:p w14:paraId="78031C6E"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2A66A0AC" w14:textId="77777777" w:rsidR="007615D6" w:rsidRPr="005B25A1" w:rsidRDefault="007615D6" w:rsidP="007615D6">
      <w:pPr>
        <w:keepNext/>
        <w:keepLines/>
        <w:rPr>
          <w:b/>
          <w:bCs/>
        </w:rPr>
      </w:pPr>
      <w:r w:rsidRPr="005B25A1">
        <w:rPr>
          <w:b/>
          <w:bCs/>
        </w:rPr>
        <w:t>Parallel discussion:</w:t>
      </w:r>
    </w:p>
    <w:p w14:paraId="7571D271" w14:textId="77777777" w:rsidR="00210C3A" w:rsidRPr="005B25A1" w:rsidRDefault="00210C3A" w:rsidP="00210C3A">
      <w:pPr>
        <w:keepNext/>
        <w:keepLines/>
      </w:pPr>
      <w:r>
        <w:t xml:space="preserve">Merged into </w:t>
      </w:r>
      <w:r w:rsidRPr="00210C3A">
        <w:rPr>
          <w:color w:val="0000FF"/>
        </w:rPr>
        <w:t>S2-2407111</w:t>
      </w:r>
      <w:r>
        <w:t>.</w:t>
      </w:r>
    </w:p>
    <w:p w14:paraId="2AA3283F" w14:textId="1BA03B01" w:rsidR="00210C3A" w:rsidRPr="00EB0339" w:rsidRDefault="00210C3A" w:rsidP="00210C3A">
      <w:r w:rsidRPr="005B25A1">
        <w:rPr>
          <w:b/>
          <w:bCs/>
        </w:rPr>
        <w:t>Status:</w:t>
      </w:r>
      <w:r>
        <w:t xml:space="preserve"> </w:t>
      </w:r>
      <w:r>
        <w:rPr>
          <w:color w:val="0000FF"/>
        </w:rPr>
        <w:t>Merged</w:t>
      </w:r>
      <w:r>
        <w:t>.</w:t>
      </w:r>
    </w:p>
    <w:p w14:paraId="371F309D" w14:textId="77777777" w:rsidR="00E00DA6" w:rsidRDefault="0014183C" w:rsidP="00E04F4D">
      <w:pPr>
        <w:pStyle w:val="NormTop"/>
      </w:pPr>
      <w:r w:rsidRPr="0014183C">
        <w:rPr>
          <w:color w:val="0000FF"/>
        </w:rPr>
        <w:lastRenderedPageBreak/>
        <w:t>S2-2406143</w:t>
      </w:r>
      <w:r w:rsidR="007615D6" w:rsidRPr="00D53282">
        <w:t xml:space="preserve"> </w:t>
      </w:r>
      <w:r w:rsidR="007615D6">
        <w:t>(P-CR) 23.700-06: KI#1, Conclusion on KI#1.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is to provide the conclusion on KI#1.</w:t>
      </w:r>
    </w:p>
    <w:p w14:paraId="4298C7CF" w14:textId="77777777" w:rsidR="007615D6" w:rsidRPr="005B25A1" w:rsidRDefault="007615D6" w:rsidP="007615D6">
      <w:pPr>
        <w:keepNext/>
        <w:keepLines/>
        <w:rPr>
          <w:b/>
          <w:bCs/>
        </w:rPr>
      </w:pPr>
      <w:r w:rsidRPr="005B25A1">
        <w:rPr>
          <w:b/>
          <w:bCs/>
        </w:rPr>
        <w:t>Convenor comment:</w:t>
      </w:r>
    </w:p>
    <w:p w14:paraId="7A3639B2"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0D505847" w14:textId="77777777" w:rsidR="007615D6" w:rsidRPr="005B25A1" w:rsidRDefault="007615D6" w:rsidP="007615D6">
      <w:pPr>
        <w:keepNext/>
        <w:keepLines/>
        <w:rPr>
          <w:b/>
          <w:bCs/>
        </w:rPr>
      </w:pPr>
      <w:r w:rsidRPr="005B25A1">
        <w:rPr>
          <w:b/>
          <w:bCs/>
        </w:rPr>
        <w:t>Parallel discussion:</w:t>
      </w:r>
    </w:p>
    <w:p w14:paraId="504BC1A4" w14:textId="77777777" w:rsidR="00210C3A" w:rsidRPr="005B25A1" w:rsidRDefault="00210C3A" w:rsidP="00210C3A">
      <w:pPr>
        <w:keepNext/>
        <w:keepLines/>
      </w:pPr>
      <w:r>
        <w:t xml:space="preserve">Merged into </w:t>
      </w:r>
      <w:r w:rsidRPr="00210C3A">
        <w:rPr>
          <w:color w:val="0000FF"/>
        </w:rPr>
        <w:t>S2-2407111</w:t>
      </w:r>
      <w:r>
        <w:t>.</w:t>
      </w:r>
    </w:p>
    <w:p w14:paraId="055098BB" w14:textId="000003D9" w:rsidR="00210C3A" w:rsidRPr="00EB0339" w:rsidRDefault="00210C3A" w:rsidP="00210C3A">
      <w:r w:rsidRPr="005B25A1">
        <w:rPr>
          <w:b/>
          <w:bCs/>
        </w:rPr>
        <w:t>Status:</w:t>
      </w:r>
      <w:r>
        <w:t xml:space="preserve"> </w:t>
      </w:r>
      <w:r>
        <w:rPr>
          <w:color w:val="0000FF"/>
        </w:rPr>
        <w:t>Merged</w:t>
      </w:r>
      <w:r>
        <w:t>.</w:t>
      </w:r>
    </w:p>
    <w:p w14:paraId="6F08FADF" w14:textId="77777777" w:rsidR="00E00DA6" w:rsidRDefault="0014183C" w:rsidP="00E04F4D">
      <w:pPr>
        <w:pStyle w:val="NormTop"/>
      </w:pPr>
      <w:r w:rsidRPr="0014183C">
        <w:rPr>
          <w:color w:val="0000FF"/>
        </w:rPr>
        <w:t>S2-2406260</w:t>
      </w:r>
      <w:r w:rsidR="007615D6" w:rsidRPr="00D53282">
        <w:t xml:space="preserve"> </w:t>
      </w:r>
      <w:r w:rsidR="007615D6">
        <w:t>(P-CR) 23.700-06: KI#1: conclusions.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conclusions on KI#1 on MWAB architecture.</w:t>
      </w:r>
    </w:p>
    <w:p w14:paraId="468D2610" w14:textId="77777777" w:rsidR="007615D6" w:rsidRPr="005B25A1" w:rsidRDefault="007615D6" w:rsidP="007615D6">
      <w:pPr>
        <w:keepNext/>
        <w:keepLines/>
        <w:rPr>
          <w:b/>
          <w:bCs/>
        </w:rPr>
      </w:pPr>
      <w:r w:rsidRPr="005B25A1">
        <w:rPr>
          <w:b/>
          <w:bCs/>
        </w:rPr>
        <w:t>Convenor comment:</w:t>
      </w:r>
    </w:p>
    <w:p w14:paraId="2FFA00C4" w14:textId="77777777" w:rsidR="007615D6" w:rsidRPr="005B25A1" w:rsidRDefault="007615D6" w:rsidP="007615D6">
      <w:pPr>
        <w:keepNext/>
        <w:keepLines/>
      </w:pPr>
      <w:r w:rsidRPr="005B25A1">
        <w:t>HANDLE.</w:t>
      </w:r>
    </w:p>
    <w:p w14:paraId="24FC2796" w14:textId="77777777" w:rsidR="007615D6" w:rsidRPr="005B25A1" w:rsidRDefault="007615D6" w:rsidP="007615D6">
      <w:pPr>
        <w:keepNext/>
        <w:keepLines/>
        <w:rPr>
          <w:b/>
          <w:bCs/>
        </w:rPr>
      </w:pPr>
      <w:r w:rsidRPr="005B25A1">
        <w:rPr>
          <w:b/>
          <w:bCs/>
        </w:rPr>
        <w:t>Parallel discussion:</w:t>
      </w:r>
    </w:p>
    <w:p w14:paraId="3E8AA74F" w14:textId="2FF6DC92" w:rsidR="00137A87" w:rsidRDefault="00137A87" w:rsidP="00A120F3">
      <w:pPr>
        <w:keepNext/>
        <w:keepLines/>
      </w:pPr>
      <w:r>
        <w:t xml:space="preserve">Aspects overlapping with the baseline changes should be removed. This was left for off-line discussion and revised in parallel session to </w:t>
      </w:r>
      <w:r w:rsidRPr="00CE3EC0">
        <w:rPr>
          <w:color w:val="0000FF"/>
        </w:rPr>
        <w:t>S2-2</w:t>
      </w:r>
      <w:r>
        <w:rPr>
          <w:color w:val="0000FF"/>
        </w:rPr>
        <w:t>407113</w:t>
      </w:r>
      <w:r>
        <w:t>.</w:t>
      </w:r>
    </w:p>
    <w:p w14:paraId="2172C9D3" w14:textId="7E3F75FA" w:rsidR="00586C76" w:rsidRDefault="00586C76" w:rsidP="007615D6">
      <w:pPr>
        <w:keepNext/>
        <w:keepLines/>
      </w:pPr>
      <w:r>
        <w:t xml:space="preserve">Huawei requested clarification of bullet 2. Nokia agreed that this also needs to be done for other bullets. Bullet numbering should also be corrected. Other clarifications were requested. This was left for off-line discussion and revised in parallel session to </w:t>
      </w:r>
      <w:r w:rsidRPr="00CE3EC0">
        <w:rPr>
          <w:color w:val="0000FF"/>
        </w:rPr>
        <w:t>S2-2</w:t>
      </w:r>
      <w:r>
        <w:rPr>
          <w:color w:val="0000FF"/>
        </w:rPr>
        <w:t>407271</w:t>
      </w:r>
      <w:r>
        <w:t>.</w:t>
      </w:r>
    </w:p>
    <w:p w14:paraId="3283C0AB" w14:textId="26C2278B" w:rsidR="001800DF" w:rsidRDefault="00636058" w:rsidP="007615D6">
      <w:pPr>
        <w:keepNext/>
        <w:keepLines/>
      </w:pPr>
      <w:r>
        <w:t xml:space="preserve">It was proposed to keep only bullet 5. Nokia requested keeping bullet 6. Huawei commented that the solution was not agreed so bullet 6 </w:t>
      </w:r>
      <w:r w:rsidR="00874B35">
        <w:t xml:space="preserve">and following note </w:t>
      </w:r>
      <w:r>
        <w:t xml:space="preserve">should be removed. The bullet after note 1 should be in it's own paragraph. This was edited on-line and revised in parallel session to </w:t>
      </w:r>
      <w:r w:rsidRPr="00CE3EC0">
        <w:rPr>
          <w:color w:val="0000FF"/>
        </w:rPr>
        <w:t>S2-2</w:t>
      </w:r>
      <w:r>
        <w:rPr>
          <w:color w:val="0000FF"/>
        </w:rPr>
        <w:t>407341</w:t>
      </w:r>
      <w:r>
        <w:t>.</w:t>
      </w:r>
    </w:p>
    <w:p w14:paraId="78876ACC" w14:textId="1A7A1A70" w:rsidR="007615D6" w:rsidRPr="00636058" w:rsidRDefault="00636058" w:rsidP="007615D6">
      <w:pPr>
        <w:keepNext/>
        <w:keepLines/>
      </w:pPr>
      <w:r>
        <w:t xml:space="preserve">This was </w:t>
      </w:r>
      <w:r w:rsidRPr="00B30893">
        <w:rPr>
          <w:color w:val="FF0000"/>
        </w:rPr>
        <w:t>agreed</w:t>
      </w:r>
      <w:r>
        <w:t xml:space="preserve"> in parallel session.</w:t>
      </w:r>
    </w:p>
    <w:p w14:paraId="30F15846" w14:textId="77777777" w:rsidR="00B56CC5" w:rsidRPr="005B25A1" w:rsidRDefault="00B56CC5" w:rsidP="00B56CC5">
      <w:pPr>
        <w:keepNext/>
        <w:keepLines/>
        <w:rPr>
          <w:b/>
          <w:bCs/>
        </w:rPr>
      </w:pPr>
      <w:r w:rsidRPr="005B25A1">
        <w:rPr>
          <w:b/>
          <w:bCs/>
        </w:rPr>
        <w:t>Plenary Discussion:</w:t>
      </w:r>
    </w:p>
    <w:p w14:paraId="35D44814" w14:textId="77777777" w:rsidR="00B56CC5" w:rsidRPr="00B56CC5" w:rsidRDefault="00B56CC5" w:rsidP="00B56CC5">
      <w:pPr>
        <w:keepNext/>
        <w:keepLines/>
      </w:pPr>
      <w:r>
        <w:t xml:space="preserve">This was </w:t>
      </w:r>
      <w:r w:rsidRPr="00B56CC5">
        <w:rPr>
          <w:color w:val="FF0000"/>
        </w:rPr>
        <w:t>block approved</w:t>
      </w:r>
      <w:r>
        <w:t>.</w:t>
      </w:r>
    </w:p>
    <w:p w14:paraId="2BDDE828"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02AD2DD" w14:textId="77777777" w:rsidR="00E00DA6" w:rsidRDefault="0014183C" w:rsidP="00E04F4D">
      <w:pPr>
        <w:pStyle w:val="NormTop"/>
      </w:pPr>
      <w:r w:rsidRPr="0014183C">
        <w:rPr>
          <w:color w:val="0000FF"/>
        </w:rPr>
        <w:t>S2-2406792</w:t>
      </w:r>
      <w:r w:rsidR="007615D6" w:rsidRPr="00D53282">
        <w:t xml:space="preserve"> </w:t>
      </w:r>
      <w:r w:rsidR="007615D6">
        <w:t>(P-CR) 23.700-06: KI#1: Conclusions.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for KI#1.</w:t>
      </w:r>
    </w:p>
    <w:p w14:paraId="05E81060" w14:textId="77777777" w:rsidR="007615D6" w:rsidRPr="005B25A1" w:rsidRDefault="007615D6" w:rsidP="007615D6">
      <w:pPr>
        <w:keepNext/>
        <w:keepLines/>
        <w:rPr>
          <w:b/>
          <w:bCs/>
        </w:rPr>
      </w:pPr>
      <w:r w:rsidRPr="005B25A1">
        <w:rPr>
          <w:b/>
          <w:bCs/>
        </w:rPr>
        <w:t>Convenor comment:</w:t>
      </w:r>
    </w:p>
    <w:p w14:paraId="32C8ED2C" w14:textId="77777777" w:rsidR="007615D6" w:rsidRPr="005B25A1" w:rsidRDefault="007615D6" w:rsidP="007615D6">
      <w:pPr>
        <w:keepNext/>
        <w:keepLines/>
      </w:pPr>
      <w:r w:rsidRPr="005B25A1">
        <w:t>HANDLE.</w:t>
      </w:r>
    </w:p>
    <w:p w14:paraId="613F7EF8" w14:textId="77777777" w:rsidR="007615D6" w:rsidRPr="005B25A1" w:rsidRDefault="007615D6" w:rsidP="007615D6">
      <w:pPr>
        <w:keepNext/>
        <w:keepLines/>
        <w:rPr>
          <w:b/>
          <w:bCs/>
        </w:rPr>
      </w:pPr>
      <w:r w:rsidRPr="005B25A1">
        <w:rPr>
          <w:b/>
          <w:bCs/>
        </w:rPr>
        <w:t>Parallel discussion:</w:t>
      </w:r>
    </w:p>
    <w:p w14:paraId="1C0E7867" w14:textId="7E4161F2" w:rsidR="00210C3A" w:rsidRDefault="00210C3A" w:rsidP="00210C3A">
      <w:pPr>
        <w:keepNext/>
        <w:keepLines/>
      </w:pPr>
      <w:r>
        <w:t xml:space="preserve">Aspects overlapping with the baseline changes should be removed. Some clarifications were needed and this was left for off-line discussion and revised in parallel session to </w:t>
      </w:r>
      <w:r w:rsidRPr="00CE3EC0">
        <w:rPr>
          <w:color w:val="0000FF"/>
        </w:rPr>
        <w:t>S2-2</w:t>
      </w:r>
      <w:r>
        <w:rPr>
          <w:color w:val="0000FF"/>
        </w:rPr>
        <w:t>407114</w:t>
      </w:r>
      <w:r>
        <w:t>.</w:t>
      </w:r>
    </w:p>
    <w:p w14:paraId="60F10F7A" w14:textId="24011CC5" w:rsidR="00A03090" w:rsidRDefault="00A03090" w:rsidP="00210C3A">
      <w:pPr>
        <w:keepNext/>
        <w:keepLines/>
      </w:pPr>
      <w:r>
        <w:t xml:space="preserve">This was merged into </w:t>
      </w:r>
      <w:r w:rsidRPr="00CE3EC0">
        <w:rPr>
          <w:color w:val="0000FF"/>
        </w:rPr>
        <w:t>S2-2</w:t>
      </w:r>
      <w:r>
        <w:rPr>
          <w:color w:val="0000FF"/>
        </w:rPr>
        <w:t>407269</w:t>
      </w:r>
      <w:r>
        <w:t>.</w:t>
      </w:r>
    </w:p>
    <w:p w14:paraId="7C1D7C50" w14:textId="70AAE9DB" w:rsidR="00210C3A" w:rsidRPr="00EB0339" w:rsidRDefault="00210C3A" w:rsidP="00210C3A">
      <w:r w:rsidRPr="005B25A1">
        <w:rPr>
          <w:b/>
          <w:bCs/>
        </w:rPr>
        <w:t>Status:</w:t>
      </w:r>
      <w:r>
        <w:t xml:space="preserve"> </w:t>
      </w:r>
      <w:r w:rsidR="00A03090" w:rsidRPr="00A03090">
        <w:rPr>
          <w:color w:val="0000FF"/>
        </w:rPr>
        <w:t>Merged</w:t>
      </w:r>
      <w:r w:rsidR="00A03090">
        <w:t>.</w:t>
      </w:r>
    </w:p>
    <w:p w14:paraId="621811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conclusions</w:t>
      </w:r>
    </w:p>
    <w:p w14:paraId="505991EC" w14:textId="77777777" w:rsidR="00E00DA6" w:rsidRDefault="0014183C" w:rsidP="00E04F4D">
      <w:pPr>
        <w:pStyle w:val="NormTop"/>
      </w:pPr>
      <w:r w:rsidRPr="0014183C">
        <w:rPr>
          <w:color w:val="0000FF"/>
        </w:rPr>
        <w:t>S2-2406124</w:t>
      </w:r>
      <w:r w:rsidR="007615D6" w:rsidRPr="00D53282">
        <w:t xml:space="preserve"> </w:t>
      </w:r>
      <w:r w:rsidR="007615D6">
        <w:t>(P-CR) 23.700-06: KI #2 evaluation and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the KI#2 in the study of FS_VMR_Ph2.</w:t>
      </w:r>
    </w:p>
    <w:p w14:paraId="173FD8E3" w14:textId="77777777" w:rsidR="007615D6" w:rsidRPr="005B25A1" w:rsidRDefault="007615D6" w:rsidP="007615D6">
      <w:pPr>
        <w:keepNext/>
        <w:keepLines/>
        <w:rPr>
          <w:b/>
          <w:bCs/>
        </w:rPr>
      </w:pPr>
      <w:r w:rsidRPr="005B25A1">
        <w:rPr>
          <w:b/>
          <w:bCs/>
        </w:rPr>
        <w:t>Convenor comment:</w:t>
      </w:r>
    </w:p>
    <w:p w14:paraId="07704141" w14:textId="77777777" w:rsidR="007615D6" w:rsidRPr="005B25A1" w:rsidRDefault="007615D6" w:rsidP="007615D6">
      <w:pPr>
        <w:keepNext/>
        <w:keepLines/>
      </w:pPr>
      <w:r w:rsidRPr="005B25A1">
        <w:t>HANDLE. [Baseline for KI#2].</w:t>
      </w:r>
    </w:p>
    <w:p w14:paraId="78840458" w14:textId="77777777" w:rsidR="007615D6" w:rsidRPr="005B25A1" w:rsidRDefault="007615D6" w:rsidP="007615D6">
      <w:pPr>
        <w:keepNext/>
        <w:keepLines/>
        <w:rPr>
          <w:b/>
          <w:bCs/>
        </w:rPr>
      </w:pPr>
      <w:r w:rsidRPr="005B25A1">
        <w:rPr>
          <w:b/>
          <w:bCs/>
        </w:rPr>
        <w:t>Parallel discussion:</w:t>
      </w:r>
    </w:p>
    <w:p w14:paraId="236050F9" w14:textId="072DD5D8" w:rsidR="00E0061D" w:rsidRDefault="00E0061D" w:rsidP="00A120F3">
      <w:pPr>
        <w:keepNext/>
        <w:keepLines/>
      </w:pPr>
      <w:r>
        <w:t xml:space="preserve">Updated _r08 was provided after drafting sessions: </w:t>
      </w:r>
      <w:hyperlink r:id="rId8" w:history="1">
        <w:r w:rsidRPr="00ED7ED9">
          <w:rPr>
            <w:rStyle w:val="Hyperlink"/>
          </w:rPr>
          <w:t>https://www.3gpp.org/ftp/tsg_sa/WG2_Arch/TSGS2_163_Jeju_2024-05/INBOX/DRAFTS/R19%20FS_VMR_Ph2/S2-2406124_VMR_Ph2_KI%232%20Evaluation%20and%20conclusion_r08.doc</w:t>
        </w:r>
      </w:hyperlink>
      <w:r>
        <w:t>. There were a number of issues raised and clarifications requested and this was left for off-line discussion and revised in parallel session</w:t>
      </w:r>
      <w:r w:rsidR="00693A6F">
        <w:t xml:space="preserve">, merging </w:t>
      </w:r>
      <w:r w:rsidR="00693A6F" w:rsidRPr="00693A6F">
        <w:rPr>
          <w:color w:val="0000FF"/>
        </w:rPr>
        <w:t>S2-2406259</w:t>
      </w:r>
      <w:r w:rsidR="00693A6F">
        <w:t xml:space="preserve">, </w:t>
      </w:r>
      <w:r w:rsidR="00693A6F" w:rsidRPr="00693A6F">
        <w:rPr>
          <w:color w:val="0000FF"/>
        </w:rPr>
        <w:t>S2-2406098</w:t>
      </w:r>
      <w:r w:rsidR="00693A6F">
        <w:t xml:space="preserve">, </w:t>
      </w:r>
      <w:r w:rsidR="00693A6F" w:rsidRPr="00693A6F">
        <w:rPr>
          <w:color w:val="0000FF"/>
        </w:rPr>
        <w:t>S2-2406317</w:t>
      </w:r>
      <w:r w:rsidR="00693A6F">
        <w:t xml:space="preserve">, </w:t>
      </w:r>
      <w:r w:rsidR="00693A6F" w:rsidRPr="00693A6F">
        <w:rPr>
          <w:color w:val="0000FF"/>
        </w:rPr>
        <w:t>S2-2406793</w:t>
      </w:r>
      <w:r w:rsidR="00693A6F">
        <w:t>,</w:t>
      </w:r>
      <w:r>
        <w:t xml:space="preserve"> to </w:t>
      </w:r>
      <w:r w:rsidRPr="00CE3EC0">
        <w:rPr>
          <w:color w:val="0000FF"/>
        </w:rPr>
        <w:t>S2-2</w:t>
      </w:r>
      <w:r>
        <w:rPr>
          <w:color w:val="0000FF"/>
        </w:rPr>
        <w:t>407115</w:t>
      </w:r>
      <w:r>
        <w:t>.</w:t>
      </w:r>
    </w:p>
    <w:p w14:paraId="64B35D9C" w14:textId="1ECF54EB" w:rsidR="00A03090" w:rsidRDefault="0077087C" w:rsidP="007615D6">
      <w:pPr>
        <w:keepNext/>
        <w:keepLines/>
      </w:pPr>
      <w:r>
        <w:t xml:space="preserve">Some issues were raised and this was left for off-line discussion and revised in parallel session to </w:t>
      </w:r>
      <w:r w:rsidRPr="00CE3EC0">
        <w:rPr>
          <w:color w:val="0000FF"/>
        </w:rPr>
        <w:t>S2-2</w:t>
      </w:r>
      <w:r>
        <w:rPr>
          <w:color w:val="0000FF"/>
        </w:rPr>
        <w:t>407272</w:t>
      </w:r>
      <w:r>
        <w:t>.</w:t>
      </w:r>
    </w:p>
    <w:p w14:paraId="1FDCBA84" w14:textId="77777777" w:rsidR="00636058" w:rsidRDefault="00636058" w:rsidP="007615D6">
      <w:pPr>
        <w:keepNext/>
        <w:keepLines/>
      </w:pPr>
      <w:r>
        <w:t xml:space="preserve">Samsung asked to be added to the source companies. This was revised in parallel session to </w:t>
      </w:r>
      <w:r w:rsidRPr="00CE3EC0">
        <w:rPr>
          <w:color w:val="0000FF"/>
        </w:rPr>
        <w:t>S2-2</w:t>
      </w:r>
      <w:r>
        <w:rPr>
          <w:color w:val="0000FF"/>
        </w:rPr>
        <w:t>407342</w:t>
      </w:r>
      <w:r>
        <w:t>.</w:t>
      </w:r>
    </w:p>
    <w:p w14:paraId="7BA7AAD6" w14:textId="44F32B34" w:rsidR="007615D6" w:rsidRPr="00636058" w:rsidRDefault="00636058" w:rsidP="007615D6">
      <w:pPr>
        <w:keepNext/>
        <w:keepLines/>
      </w:pPr>
      <w:r>
        <w:t xml:space="preserve">This was </w:t>
      </w:r>
      <w:r w:rsidRPr="00B30893">
        <w:rPr>
          <w:color w:val="FF0000"/>
        </w:rPr>
        <w:t>agreed</w:t>
      </w:r>
      <w:r>
        <w:t xml:space="preserve"> in parallel session.</w:t>
      </w:r>
    </w:p>
    <w:p w14:paraId="7B20058B" w14:textId="77777777" w:rsidR="00B56CC5" w:rsidRPr="005B25A1" w:rsidRDefault="00B56CC5" w:rsidP="00B56CC5">
      <w:pPr>
        <w:keepNext/>
        <w:keepLines/>
        <w:rPr>
          <w:b/>
          <w:bCs/>
        </w:rPr>
      </w:pPr>
      <w:r w:rsidRPr="005B25A1">
        <w:rPr>
          <w:b/>
          <w:bCs/>
        </w:rPr>
        <w:t>Plenary Discussion:</w:t>
      </w:r>
    </w:p>
    <w:p w14:paraId="16819C7C" w14:textId="77777777" w:rsidR="00B56CC5" w:rsidRPr="00B56CC5" w:rsidRDefault="00B56CC5" w:rsidP="00B56CC5">
      <w:pPr>
        <w:keepNext/>
        <w:keepLines/>
      </w:pPr>
      <w:r>
        <w:t xml:space="preserve">This was </w:t>
      </w:r>
      <w:r w:rsidRPr="00B56CC5">
        <w:rPr>
          <w:color w:val="FF0000"/>
        </w:rPr>
        <w:t>block approved</w:t>
      </w:r>
      <w:r>
        <w:t>.</w:t>
      </w:r>
    </w:p>
    <w:p w14:paraId="055D059C"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EF05459" w14:textId="77777777" w:rsidR="00E00DA6" w:rsidRDefault="0014183C" w:rsidP="00E04F4D">
      <w:pPr>
        <w:pStyle w:val="NormTop"/>
      </w:pPr>
      <w:r w:rsidRPr="0014183C">
        <w:rPr>
          <w:color w:val="0000FF"/>
        </w:rPr>
        <w:t>S2-2406259</w:t>
      </w:r>
      <w:r w:rsidR="007615D6" w:rsidRPr="00D53282">
        <w:t xml:space="preserve"> </w:t>
      </w:r>
      <w:r w:rsidR="007615D6">
        <w:t>(P-CR) 23.700-06: KI#2: conclusions.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conclusions on KI#2 on MWAB authorization.</w:t>
      </w:r>
    </w:p>
    <w:p w14:paraId="64E0D49D" w14:textId="77777777" w:rsidR="007615D6" w:rsidRPr="005B25A1" w:rsidRDefault="007615D6" w:rsidP="007615D6">
      <w:pPr>
        <w:keepNext/>
        <w:keepLines/>
        <w:rPr>
          <w:b/>
          <w:bCs/>
        </w:rPr>
      </w:pPr>
      <w:r w:rsidRPr="005B25A1">
        <w:rPr>
          <w:b/>
          <w:bCs/>
        </w:rPr>
        <w:t>Convenor comment:</w:t>
      </w:r>
    </w:p>
    <w:p w14:paraId="204975A9" w14:textId="77777777" w:rsidR="007615D6" w:rsidRPr="005B25A1" w:rsidRDefault="007615D6" w:rsidP="007615D6">
      <w:pPr>
        <w:keepNext/>
        <w:keepLines/>
      </w:pPr>
      <w:r w:rsidRPr="005B25A1">
        <w:t xml:space="preserve">Consider merging into </w:t>
      </w:r>
      <w:r w:rsidR="0014183C" w:rsidRPr="0014183C">
        <w:rPr>
          <w:color w:val="0000FF"/>
        </w:rPr>
        <w:t>S2-2406124</w:t>
      </w:r>
      <w:r w:rsidRPr="005B25A1">
        <w:t>.</w:t>
      </w:r>
    </w:p>
    <w:p w14:paraId="3D339A14" w14:textId="77777777" w:rsidR="007615D6" w:rsidRPr="005B25A1" w:rsidRDefault="007615D6" w:rsidP="007615D6">
      <w:pPr>
        <w:keepNext/>
        <w:keepLines/>
        <w:rPr>
          <w:b/>
          <w:bCs/>
        </w:rPr>
      </w:pPr>
      <w:r w:rsidRPr="005B25A1">
        <w:rPr>
          <w:b/>
          <w:bCs/>
        </w:rPr>
        <w:t>Parallel discussion:</w:t>
      </w:r>
    </w:p>
    <w:p w14:paraId="7FAAC841" w14:textId="466C8E8B" w:rsidR="007615D6" w:rsidRPr="00693A6F" w:rsidRDefault="00693A6F" w:rsidP="007615D6">
      <w:pPr>
        <w:keepNext/>
        <w:keepLines/>
      </w:pPr>
      <w:r>
        <w:t xml:space="preserve">Merged into </w:t>
      </w:r>
      <w:r w:rsidRPr="00CE3EC0">
        <w:rPr>
          <w:color w:val="0000FF"/>
        </w:rPr>
        <w:t>S2-2</w:t>
      </w:r>
      <w:r>
        <w:rPr>
          <w:color w:val="0000FF"/>
        </w:rPr>
        <w:t>407115</w:t>
      </w:r>
      <w:r>
        <w:t>.</w:t>
      </w:r>
    </w:p>
    <w:p w14:paraId="711D636B" w14:textId="20817E14" w:rsidR="007615D6" w:rsidRPr="00EB0339" w:rsidRDefault="007615D6" w:rsidP="007615D6">
      <w:r w:rsidRPr="005B25A1">
        <w:rPr>
          <w:b/>
          <w:bCs/>
        </w:rPr>
        <w:t>Status:</w:t>
      </w:r>
      <w:r>
        <w:t xml:space="preserve"> </w:t>
      </w:r>
      <w:r w:rsidR="00693A6F">
        <w:rPr>
          <w:color w:val="0000FF"/>
        </w:rPr>
        <w:t>Merg</w:t>
      </w:r>
      <w:r>
        <w:rPr>
          <w:color w:val="0000FF"/>
        </w:rPr>
        <w:t>ed</w:t>
      </w:r>
      <w:r>
        <w:t>.</w:t>
      </w:r>
    </w:p>
    <w:p w14:paraId="0F7C04B9" w14:textId="77777777" w:rsidR="00E00DA6" w:rsidRDefault="0014183C" w:rsidP="00E04F4D">
      <w:pPr>
        <w:pStyle w:val="NormTop"/>
      </w:pPr>
      <w:r w:rsidRPr="0014183C">
        <w:rPr>
          <w:color w:val="0000FF"/>
        </w:rPr>
        <w:t>S2-2406098</w:t>
      </w:r>
      <w:r w:rsidR="007615D6" w:rsidRPr="00D53282">
        <w:t xml:space="preserve"> </w:t>
      </w:r>
      <w:r w:rsidR="007615D6">
        <w:t>(P-CR) 23.700-06: KI#2: Evaluation and Conclusion.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s the time to sum up the candidate solutions for KI#2 and provides the evaluation and conclusion. This document provides evaluation and conclusion proposal.</w:t>
      </w:r>
    </w:p>
    <w:p w14:paraId="23CDE2A2" w14:textId="77777777" w:rsidR="007615D6" w:rsidRPr="005B25A1" w:rsidRDefault="007615D6" w:rsidP="007615D6">
      <w:pPr>
        <w:keepNext/>
        <w:keepLines/>
        <w:rPr>
          <w:b/>
          <w:bCs/>
        </w:rPr>
      </w:pPr>
      <w:r w:rsidRPr="005B25A1">
        <w:rPr>
          <w:b/>
          <w:bCs/>
        </w:rPr>
        <w:t>Convenor comment:</w:t>
      </w:r>
    </w:p>
    <w:p w14:paraId="2C7C27E3" w14:textId="77777777" w:rsidR="007615D6" w:rsidRPr="005B25A1" w:rsidRDefault="007615D6" w:rsidP="007615D6">
      <w:pPr>
        <w:keepNext/>
        <w:keepLines/>
      </w:pPr>
      <w:r w:rsidRPr="005B25A1">
        <w:t xml:space="preserve">Consider merging into </w:t>
      </w:r>
      <w:r w:rsidR="0014183C" w:rsidRPr="0014183C">
        <w:rPr>
          <w:color w:val="0000FF"/>
        </w:rPr>
        <w:t>S2-2406124</w:t>
      </w:r>
      <w:r w:rsidRPr="005B25A1">
        <w:t>.</w:t>
      </w:r>
    </w:p>
    <w:p w14:paraId="3212EA6F" w14:textId="77777777" w:rsidR="007615D6" w:rsidRPr="005B25A1" w:rsidRDefault="007615D6" w:rsidP="007615D6">
      <w:pPr>
        <w:keepNext/>
        <w:keepLines/>
        <w:rPr>
          <w:b/>
          <w:bCs/>
        </w:rPr>
      </w:pPr>
      <w:r w:rsidRPr="005B25A1">
        <w:rPr>
          <w:b/>
          <w:bCs/>
        </w:rPr>
        <w:t>Parallel discussion:</w:t>
      </w:r>
    </w:p>
    <w:p w14:paraId="6DC56964" w14:textId="7C899D82" w:rsidR="00693A6F" w:rsidRPr="00693A6F" w:rsidRDefault="00693A6F" w:rsidP="00693A6F">
      <w:pPr>
        <w:keepNext/>
        <w:keepLines/>
      </w:pPr>
      <w:r>
        <w:t xml:space="preserve">Merged into </w:t>
      </w:r>
      <w:r w:rsidRPr="00CE3EC0">
        <w:rPr>
          <w:color w:val="0000FF"/>
        </w:rPr>
        <w:t>S2-2</w:t>
      </w:r>
      <w:r>
        <w:rPr>
          <w:color w:val="0000FF"/>
        </w:rPr>
        <w:t>407115</w:t>
      </w:r>
      <w:r>
        <w:t>.</w:t>
      </w:r>
    </w:p>
    <w:p w14:paraId="49691FF5" w14:textId="77777777" w:rsidR="00693A6F" w:rsidRPr="00EB0339" w:rsidRDefault="00693A6F" w:rsidP="00693A6F">
      <w:r w:rsidRPr="005B25A1">
        <w:rPr>
          <w:b/>
          <w:bCs/>
        </w:rPr>
        <w:t>Status:</w:t>
      </w:r>
      <w:r>
        <w:t xml:space="preserve"> </w:t>
      </w:r>
      <w:r>
        <w:rPr>
          <w:color w:val="0000FF"/>
        </w:rPr>
        <w:t>Merged</w:t>
      </w:r>
      <w:r>
        <w:t>.</w:t>
      </w:r>
    </w:p>
    <w:p w14:paraId="50412CC3" w14:textId="77777777" w:rsidR="00E00DA6" w:rsidRDefault="0014183C" w:rsidP="00E04F4D">
      <w:pPr>
        <w:pStyle w:val="NormTop"/>
      </w:pPr>
      <w:r w:rsidRPr="0014183C">
        <w:rPr>
          <w:color w:val="0000FF"/>
        </w:rPr>
        <w:lastRenderedPageBreak/>
        <w:t>S2-2406317</w:t>
      </w:r>
      <w:r w:rsidR="007615D6" w:rsidRPr="00D53282">
        <w:t xml:space="preserve"> </w:t>
      </w:r>
      <w:r w:rsidR="007615D6">
        <w:t>(P-CR) 23.700-06: KI#2: Conclusion updates.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Conclusion for KI#2.</w:t>
      </w:r>
    </w:p>
    <w:p w14:paraId="6F5F1139" w14:textId="77777777" w:rsidR="007615D6" w:rsidRPr="005B25A1" w:rsidRDefault="007615D6" w:rsidP="007615D6">
      <w:pPr>
        <w:keepNext/>
        <w:keepLines/>
        <w:rPr>
          <w:b/>
          <w:bCs/>
        </w:rPr>
      </w:pPr>
      <w:r w:rsidRPr="005B25A1">
        <w:rPr>
          <w:b/>
          <w:bCs/>
        </w:rPr>
        <w:t>Convenor comment:</w:t>
      </w:r>
    </w:p>
    <w:p w14:paraId="2D24B67D" w14:textId="77777777" w:rsidR="007615D6" w:rsidRPr="005B25A1" w:rsidRDefault="007615D6" w:rsidP="007615D6">
      <w:pPr>
        <w:keepNext/>
        <w:keepLines/>
      </w:pPr>
      <w:r w:rsidRPr="005B25A1">
        <w:t xml:space="preserve">May consider merging into </w:t>
      </w:r>
      <w:r w:rsidR="0014183C" w:rsidRPr="0014183C">
        <w:rPr>
          <w:color w:val="0000FF"/>
        </w:rPr>
        <w:t>S2-2406124</w:t>
      </w:r>
      <w:r w:rsidRPr="005B25A1">
        <w:t>.</w:t>
      </w:r>
    </w:p>
    <w:p w14:paraId="747999C5" w14:textId="77777777" w:rsidR="007615D6" w:rsidRPr="005B25A1" w:rsidRDefault="007615D6" w:rsidP="007615D6">
      <w:pPr>
        <w:keepNext/>
        <w:keepLines/>
        <w:rPr>
          <w:b/>
          <w:bCs/>
        </w:rPr>
      </w:pPr>
      <w:r w:rsidRPr="005B25A1">
        <w:rPr>
          <w:b/>
          <w:bCs/>
        </w:rPr>
        <w:t>Parallel discussion:</w:t>
      </w:r>
    </w:p>
    <w:p w14:paraId="60FBD2F1" w14:textId="43786363" w:rsidR="00693A6F" w:rsidRPr="00693A6F" w:rsidRDefault="00693A6F" w:rsidP="00693A6F">
      <w:pPr>
        <w:keepNext/>
        <w:keepLines/>
      </w:pPr>
      <w:r>
        <w:t xml:space="preserve">Merged into </w:t>
      </w:r>
      <w:r w:rsidRPr="00CE3EC0">
        <w:rPr>
          <w:color w:val="0000FF"/>
        </w:rPr>
        <w:t>S2-2</w:t>
      </w:r>
      <w:r>
        <w:rPr>
          <w:color w:val="0000FF"/>
        </w:rPr>
        <w:t>407115</w:t>
      </w:r>
      <w:r>
        <w:t>.</w:t>
      </w:r>
    </w:p>
    <w:p w14:paraId="37D858B1" w14:textId="77777777" w:rsidR="00693A6F" w:rsidRPr="00EB0339" w:rsidRDefault="00693A6F" w:rsidP="00693A6F">
      <w:r w:rsidRPr="005B25A1">
        <w:rPr>
          <w:b/>
          <w:bCs/>
        </w:rPr>
        <w:t>Status:</w:t>
      </w:r>
      <w:r>
        <w:t xml:space="preserve"> </w:t>
      </w:r>
      <w:r>
        <w:rPr>
          <w:color w:val="0000FF"/>
        </w:rPr>
        <w:t>Merged</w:t>
      </w:r>
      <w:r>
        <w:t>.</w:t>
      </w:r>
    </w:p>
    <w:p w14:paraId="7438155C" w14:textId="77777777" w:rsidR="00E00DA6" w:rsidRDefault="0014183C" w:rsidP="00E04F4D">
      <w:pPr>
        <w:pStyle w:val="NormTop"/>
      </w:pPr>
      <w:r w:rsidRPr="0014183C">
        <w:rPr>
          <w:color w:val="0000FF"/>
        </w:rPr>
        <w:t>S2-2406793</w:t>
      </w:r>
      <w:r w:rsidR="007615D6" w:rsidRPr="00D53282">
        <w:t xml:space="preserve"> </w:t>
      </w:r>
      <w:r w:rsidR="007615D6">
        <w:t>(P-CR) 23.700-06: KI#2: Conclusions.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for KI#2.</w:t>
      </w:r>
    </w:p>
    <w:p w14:paraId="269853EC" w14:textId="77777777" w:rsidR="007615D6" w:rsidRPr="005B25A1" w:rsidRDefault="007615D6" w:rsidP="007615D6">
      <w:pPr>
        <w:keepNext/>
        <w:keepLines/>
        <w:rPr>
          <w:b/>
          <w:bCs/>
        </w:rPr>
      </w:pPr>
      <w:r w:rsidRPr="005B25A1">
        <w:rPr>
          <w:b/>
          <w:bCs/>
        </w:rPr>
        <w:t>Convenor comment:</w:t>
      </w:r>
    </w:p>
    <w:p w14:paraId="3CD854FC" w14:textId="77777777" w:rsidR="007615D6" w:rsidRPr="005B25A1" w:rsidRDefault="007615D6" w:rsidP="007615D6">
      <w:pPr>
        <w:keepNext/>
        <w:keepLines/>
      </w:pPr>
      <w:r w:rsidRPr="005B25A1">
        <w:t>HANDLE.</w:t>
      </w:r>
    </w:p>
    <w:p w14:paraId="52410FA1" w14:textId="77777777" w:rsidR="007615D6" w:rsidRPr="005B25A1" w:rsidRDefault="007615D6" w:rsidP="007615D6">
      <w:pPr>
        <w:keepNext/>
        <w:keepLines/>
        <w:rPr>
          <w:b/>
          <w:bCs/>
        </w:rPr>
      </w:pPr>
      <w:r w:rsidRPr="005B25A1">
        <w:rPr>
          <w:b/>
          <w:bCs/>
        </w:rPr>
        <w:t>Parallel discussion:</w:t>
      </w:r>
    </w:p>
    <w:p w14:paraId="01CF62C9" w14:textId="76EB7F1D" w:rsidR="00693A6F" w:rsidRPr="00693A6F" w:rsidRDefault="00693A6F" w:rsidP="00693A6F">
      <w:pPr>
        <w:keepNext/>
        <w:keepLines/>
      </w:pPr>
      <w:r>
        <w:t xml:space="preserve">Merged into </w:t>
      </w:r>
      <w:r w:rsidRPr="00CE3EC0">
        <w:rPr>
          <w:color w:val="0000FF"/>
        </w:rPr>
        <w:t>S2-2</w:t>
      </w:r>
      <w:r>
        <w:rPr>
          <w:color w:val="0000FF"/>
        </w:rPr>
        <w:t>407115</w:t>
      </w:r>
      <w:r>
        <w:t>.</w:t>
      </w:r>
    </w:p>
    <w:p w14:paraId="0C0D5C64" w14:textId="77777777" w:rsidR="00693A6F" w:rsidRPr="00EB0339" w:rsidRDefault="00693A6F" w:rsidP="00693A6F">
      <w:r w:rsidRPr="005B25A1">
        <w:rPr>
          <w:b/>
          <w:bCs/>
        </w:rPr>
        <w:t>Status:</w:t>
      </w:r>
      <w:r>
        <w:t xml:space="preserve"> </w:t>
      </w:r>
      <w:r>
        <w:rPr>
          <w:color w:val="0000FF"/>
        </w:rPr>
        <w:t>Merged</w:t>
      </w:r>
      <w:r>
        <w:t>.</w:t>
      </w:r>
    </w:p>
    <w:p w14:paraId="25CAA0F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conclusions</w:t>
      </w:r>
    </w:p>
    <w:p w14:paraId="698E961F" w14:textId="77777777" w:rsidR="00E00DA6" w:rsidRDefault="0014183C" w:rsidP="00E04F4D">
      <w:pPr>
        <w:pStyle w:val="NormTop"/>
      </w:pPr>
      <w:r w:rsidRPr="0014183C">
        <w:rPr>
          <w:color w:val="0000FF"/>
        </w:rPr>
        <w:t>S2-2406099</w:t>
      </w:r>
      <w:r w:rsidR="007615D6" w:rsidRPr="00D53282">
        <w:t xml:space="preserve"> </w:t>
      </w:r>
      <w:r w:rsidR="007615D6">
        <w:t>(P-CR) 23.700-06: KI#3: Evaluation and Conclusion.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provides the evaluation and conclusion for KI#3 regarding the control of UE's access to 5GS via a wireless access backhaul.</w:t>
      </w:r>
    </w:p>
    <w:p w14:paraId="1E221468" w14:textId="77777777" w:rsidR="007615D6" w:rsidRPr="005B25A1" w:rsidRDefault="007615D6" w:rsidP="007615D6">
      <w:pPr>
        <w:keepNext/>
        <w:keepLines/>
        <w:rPr>
          <w:b/>
          <w:bCs/>
        </w:rPr>
      </w:pPr>
      <w:r w:rsidRPr="005B25A1">
        <w:rPr>
          <w:b/>
          <w:bCs/>
        </w:rPr>
        <w:t>Convenor comment:</w:t>
      </w:r>
    </w:p>
    <w:p w14:paraId="1C7597E6"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66511C48" w14:textId="77777777" w:rsidR="007615D6" w:rsidRPr="005B25A1" w:rsidRDefault="007615D6" w:rsidP="007615D6">
      <w:pPr>
        <w:keepNext/>
        <w:keepLines/>
        <w:rPr>
          <w:b/>
          <w:bCs/>
        </w:rPr>
      </w:pPr>
      <w:r w:rsidRPr="005B25A1">
        <w:rPr>
          <w:b/>
          <w:bCs/>
        </w:rPr>
        <w:t>Parallel discussion:</w:t>
      </w:r>
    </w:p>
    <w:p w14:paraId="2E3B52D9" w14:textId="3DC62E50" w:rsidR="00693A6F" w:rsidRPr="00693A6F" w:rsidRDefault="00693A6F" w:rsidP="00693A6F">
      <w:pPr>
        <w:keepNext/>
        <w:keepLines/>
      </w:pPr>
      <w:r>
        <w:t xml:space="preserve">Merged into </w:t>
      </w:r>
      <w:r w:rsidRPr="00CE3EC0">
        <w:rPr>
          <w:color w:val="0000FF"/>
        </w:rPr>
        <w:t>S2-2</w:t>
      </w:r>
      <w:r>
        <w:rPr>
          <w:color w:val="0000FF"/>
        </w:rPr>
        <w:t>407111</w:t>
      </w:r>
      <w:r>
        <w:t>.</w:t>
      </w:r>
    </w:p>
    <w:p w14:paraId="34E6162A" w14:textId="77777777" w:rsidR="00693A6F" w:rsidRPr="00EB0339" w:rsidRDefault="00693A6F" w:rsidP="00693A6F">
      <w:r w:rsidRPr="005B25A1">
        <w:rPr>
          <w:b/>
          <w:bCs/>
        </w:rPr>
        <w:t>Status:</w:t>
      </w:r>
      <w:r>
        <w:t xml:space="preserve"> </w:t>
      </w:r>
      <w:r>
        <w:rPr>
          <w:color w:val="0000FF"/>
        </w:rPr>
        <w:t>Merged</w:t>
      </w:r>
      <w:r>
        <w:t>.</w:t>
      </w:r>
    </w:p>
    <w:p w14:paraId="36E009A0" w14:textId="77777777" w:rsidR="00E00DA6" w:rsidRDefault="0014183C" w:rsidP="00E04F4D">
      <w:pPr>
        <w:pStyle w:val="NormTop"/>
      </w:pPr>
      <w:r w:rsidRPr="0014183C">
        <w:rPr>
          <w:color w:val="0000FF"/>
        </w:rPr>
        <w:t>S2-2406125</w:t>
      </w:r>
      <w:r w:rsidR="007615D6" w:rsidRPr="00D53282">
        <w:t xml:space="preserve"> </w:t>
      </w:r>
      <w:r w:rsidR="007615D6">
        <w:t>(P-CR) 23.700-06: KI #3 evaluation and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the KI#3 in the study of FS_VMR_Ph2.</w:t>
      </w:r>
    </w:p>
    <w:p w14:paraId="4BDE0CFA" w14:textId="77777777" w:rsidR="007615D6" w:rsidRPr="005B25A1" w:rsidRDefault="007615D6" w:rsidP="007615D6">
      <w:pPr>
        <w:keepNext/>
        <w:keepLines/>
        <w:rPr>
          <w:b/>
          <w:bCs/>
        </w:rPr>
      </w:pPr>
      <w:r w:rsidRPr="005B25A1">
        <w:rPr>
          <w:b/>
          <w:bCs/>
        </w:rPr>
        <w:t>Convenor comment:</w:t>
      </w:r>
    </w:p>
    <w:p w14:paraId="20A4A219"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66EB534D" w14:textId="77777777" w:rsidR="007615D6" w:rsidRPr="005B25A1" w:rsidRDefault="007615D6" w:rsidP="007615D6">
      <w:pPr>
        <w:keepNext/>
        <w:keepLines/>
        <w:rPr>
          <w:b/>
          <w:bCs/>
        </w:rPr>
      </w:pPr>
      <w:r w:rsidRPr="005B25A1">
        <w:rPr>
          <w:b/>
          <w:bCs/>
        </w:rPr>
        <w:t>Parallel discussion:</w:t>
      </w:r>
    </w:p>
    <w:p w14:paraId="2F183221" w14:textId="6559B6C9" w:rsidR="00693A6F" w:rsidRPr="00693A6F" w:rsidRDefault="00693A6F" w:rsidP="00693A6F">
      <w:pPr>
        <w:keepNext/>
        <w:keepLines/>
      </w:pPr>
      <w:r>
        <w:t xml:space="preserve">Merged into </w:t>
      </w:r>
      <w:r w:rsidRPr="00CE3EC0">
        <w:rPr>
          <w:color w:val="0000FF"/>
        </w:rPr>
        <w:t>S2-2</w:t>
      </w:r>
      <w:r>
        <w:rPr>
          <w:color w:val="0000FF"/>
        </w:rPr>
        <w:t>407111</w:t>
      </w:r>
      <w:r>
        <w:t>.</w:t>
      </w:r>
    </w:p>
    <w:p w14:paraId="4E47FB4C" w14:textId="77777777" w:rsidR="00693A6F" w:rsidRPr="00EB0339" w:rsidRDefault="00693A6F" w:rsidP="00693A6F">
      <w:r w:rsidRPr="005B25A1">
        <w:rPr>
          <w:b/>
          <w:bCs/>
        </w:rPr>
        <w:t>Status:</w:t>
      </w:r>
      <w:r>
        <w:t xml:space="preserve"> </w:t>
      </w:r>
      <w:r>
        <w:rPr>
          <w:color w:val="0000FF"/>
        </w:rPr>
        <w:t>Merged</w:t>
      </w:r>
      <w:r>
        <w:t>.</w:t>
      </w:r>
    </w:p>
    <w:p w14:paraId="2BD6C8DD" w14:textId="77777777" w:rsidR="00E00DA6" w:rsidRDefault="0014183C" w:rsidP="00E04F4D">
      <w:pPr>
        <w:pStyle w:val="NormTop"/>
      </w:pPr>
      <w:r w:rsidRPr="0014183C">
        <w:rPr>
          <w:color w:val="0000FF"/>
        </w:rPr>
        <w:lastRenderedPageBreak/>
        <w:t>S2-2406798</w:t>
      </w:r>
      <w:r w:rsidR="007615D6" w:rsidRPr="00D53282">
        <w:t xml:space="preserve"> </w:t>
      </w:r>
      <w:r w:rsidR="007615D6">
        <w:t>(P-CR) 23.700-06: KI#3: Conclusions.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for KI#3.</w:t>
      </w:r>
    </w:p>
    <w:p w14:paraId="69E49050" w14:textId="77777777" w:rsidR="007615D6" w:rsidRPr="005B25A1" w:rsidRDefault="007615D6" w:rsidP="007615D6">
      <w:pPr>
        <w:keepNext/>
        <w:keepLines/>
        <w:rPr>
          <w:b/>
          <w:bCs/>
        </w:rPr>
      </w:pPr>
      <w:r w:rsidRPr="005B25A1">
        <w:rPr>
          <w:b/>
          <w:bCs/>
        </w:rPr>
        <w:t>Convenor comment:</w:t>
      </w:r>
    </w:p>
    <w:p w14:paraId="00813897"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78649F11" w14:textId="77777777" w:rsidR="007615D6" w:rsidRPr="005B25A1" w:rsidRDefault="007615D6" w:rsidP="007615D6">
      <w:pPr>
        <w:keepNext/>
        <w:keepLines/>
        <w:rPr>
          <w:b/>
          <w:bCs/>
        </w:rPr>
      </w:pPr>
      <w:r w:rsidRPr="005B25A1">
        <w:rPr>
          <w:b/>
          <w:bCs/>
        </w:rPr>
        <w:t>Parallel discussion:</w:t>
      </w:r>
    </w:p>
    <w:p w14:paraId="3A806E3F" w14:textId="1421878C" w:rsidR="00693A6F" w:rsidRPr="00693A6F" w:rsidRDefault="00693A6F" w:rsidP="00693A6F">
      <w:pPr>
        <w:keepNext/>
        <w:keepLines/>
      </w:pPr>
      <w:r>
        <w:t xml:space="preserve">Merged into </w:t>
      </w:r>
      <w:r w:rsidRPr="00CE3EC0">
        <w:rPr>
          <w:color w:val="0000FF"/>
        </w:rPr>
        <w:t>S2-2</w:t>
      </w:r>
      <w:r>
        <w:rPr>
          <w:color w:val="0000FF"/>
        </w:rPr>
        <w:t>407111</w:t>
      </w:r>
      <w:r>
        <w:t>.</w:t>
      </w:r>
    </w:p>
    <w:p w14:paraId="6C124658" w14:textId="77777777" w:rsidR="00693A6F" w:rsidRPr="00EB0339" w:rsidRDefault="00693A6F" w:rsidP="00693A6F">
      <w:r w:rsidRPr="005B25A1">
        <w:rPr>
          <w:b/>
          <w:bCs/>
        </w:rPr>
        <w:t>Status:</w:t>
      </w:r>
      <w:r>
        <w:t xml:space="preserve"> </w:t>
      </w:r>
      <w:r>
        <w:rPr>
          <w:color w:val="0000FF"/>
        </w:rPr>
        <w:t>Merged</w:t>
      </w:r>
      <w:r>
        <w:t>.</w:t>
      </w:r>
    </w:p>
    <w:p w14:paraId="686438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conclusions</w:t>
      </w:r>
    </w:p>
    <w:p w14:paraId="67DF7766" w14:textId="77777777" w:rsidR="00E00DA6" w:rsidRDefault="0014183C" w:rsidP="00E04F4D">
      <w:pPr>
        <w:pStyle w:val="NormTop"/>
      </w:pPr>
      <w:r w:rsidRPr="0014183C">
        <w:rPr>
          <w:color w:val="0000FF"/>
        </w:rPr>
        <w:t>S2-2406100</w:t>
      </w:r>
      <w:r w:rsidR="007615D6" w:rsidRPr="00D53282">
        <w:t xml:space="preserve"> </w:t>
      </w:r>
      <w:r w:rsidR="007615D6">
        <w:t>(P-CR) 23.700-06: KI#4: Evaluation and Conclusion.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provides the evaluation and conclusion for KI#4 regarding Efficient mobility and service continuity.</w:t>
      </w:r>
    </w:p>
    <w:p w14:paraId="02F47E7E" w14:textId="77777777" w:rsidR="007615D6" w:rsidRPr="005B25A1" w:rsidRDefault="007615D6" w:rsidP="007615D6">
      <w:pPr>
        <w:keepNext/>
        <w:keepLines/>
        <w:rPr>
          <w:b/>
          <w:bCs/>
        </w:rPr>
      </w:pPr>
      <w:r w:rsidRPr="005B25A1">
        <w:rPr>
          <w:b/>
          <w:bCs/>
        </w:rPr>
        <w:t>Convenor comment:</w:t>
      </w:r>
    </w:p>
    <w:p w14:paraId="78A5539A"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7985451D" w14:textId="77777777" w:rsidR="007615D6" w:rsidRPr="005B25A1" w:rsidRDefault="007615D6" w:rsidP="007615D6">
      <w:pPr>
        <w:keepNext/>
        <w:keepLines/>
        <w:rPr>
          <w:b/>
          <w:bCs/>
        </w:rPr>
      </w:pPr>
      <w:r w:rsidRPr="005B25A1">
        <w:rPr>
          <w:b/>
          <w:bCs/>
        </w:rPr>
        <w:t>Parallel discussion:</w:t>
      </w:r>
    </w:p>
    <w:p w14:paraId="12D90BE2" w14:textId="77777777" w:rsidR="00247E92" w:rsidRPr="00693A6F" w:rsidRDefault="00247E92" w:rsidP="00247E92">
      <w:pPr>
        <w:keepNext/>
        <w:keepLines/>
      </w:pPr>
      <w:r>
        <w:t xml:space="preserve">Merged into </w:t>
      </w:r>
      <w:r w:rsidRPr="00CE3EC0">
        <w:rPr>
          <w:color w:val="0000FF"/>
        </w:rPr>
        <w:t>S2-2</w:t>
      </w:r>
      <w:r>
        <w:rPr>
          <w:color w:val="0000FF"/>
        </w:rPr>
        <w:t>407111</w:t>
      </w:r>
      <w:r>
        <w:t>.</w:t>
      </w:r>
    </w:p>
    <w:p w14:paraId="2BA99CF1" w14:textId="77777777" w:rsidR="00247E92" w:rsidRPr="00EB0339" w:rsidRDefault="00247E92" w:rsidP="00247E92">
      <w:r w:rsidRPr="005B25A1">
        <w:rPr>
          <w:b/>
          <w:bCs/>
        </w:rPr>
        <w:t>Status:</w:t>
      </w:r>
      <w:r>
        <w:t xml:space="preserve"> </w:t>
      </w:r>
      <w:r>
        <w:rPr>
          <w:color w:val="0000FF"/>
        </w:rPr>
        <w:t>Merged</w:t>
      </w:r>
      <w:r>
        <w:t>.</w:t>
      </w:r>
    </w:p>
    <w:p w14:paraId="28E7CF99" w14:textId="77777777" w:rsidR="00E00DA6" w:rsidRDefault="0014183C" w:rsidP="00E04F4D">
      <w:pPr>
        <w:pStyle w:val="NormTop"/>
      </w:pPr>
      <w:r w:rsidRPr="0014183C">
        <w:rPr>
          <w:color w:val="0000FF"/>
        </w:rPr>
        <w:t>S2-2406126</w:t>
      </w:r>
      <w:r w:rsidR="007615D6" w:rsidRPr="00D53282">
        <w:t xml:space="preserve"> </w:t>
      </w:r>
      <w:r w:rsidR="007615D6">
        <w:t>(P-CR) 23.700-06: KI #4 evaluation and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the KI#4 in the study of FS_VMR_Ph2.</w:t>
      </w:r>
    </w:p>
    <w:p w14:paraId="6013DA0D" w14:textId="77777777" w:rsidR="007615D6" w:rsidRPr="005B25A1" w:rsidRDefault="007615D6" w:rsidP="007615D6">
      <w:pPr>
        <w:keepNext/>
        <w:keepLines/>
        <w:rPr>
          <w:b/>
          <w:bCs/>
        </w:rPr>
      </w:pPr>
      <w:r w:rsidRPr="005B25A1">
        <w:rPr>
          <w:b/>
          <w:bCs/>
        </w:rPr>
        <w:t>Convenor comment:</w:t>
      </w:r>
    </w:p>
    <w:p w14:paraId="74A10AC6"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24F69A1A" w14:textId="77777777" w:rsidR="00247E92" w:rsidRPr="00693A6F" w:rsidRDefault="00247E92" w:rsidP="00247E92">
      <w:pPr>
        <w:keepNext/>
        <w:keepLines/>
      </w:pPr>
      <w:r>
        <w:t xml:space="preserve">Merged into </w:t>
      </w:r>
      <w:r w:rsidRPr="00CE3EC0">
        <w:rPr>
          <w:color w:val="0000FF"/>
        </w:rPr>
        <w:t>S2-2</w:t>
      </w:r>
      <w:r>
        <w:rPr>
          <w:color w:val="0000FF"/>
        </w:rPr>
        <w:t>407111</w:t>
      </w:r>
      <w:r>
        <w:t>.</w:t>
      </w:r>
    </w:p>
    <w:p w14:paraId="2382950A" w14:textId="77777777" w:rsidR="00247E92" w:rsidRPr="00EB0339" w:rsidRDefault="00247E92" w:rsidP="00247E92">
      <w:r w:rsidRPr="005B25A1">
        <w:rPr>
          <w:b/>
          <w:bCs/>
        </w:rPr>
        <w:t>Status:</w:t>
      </w:r>
      <w:r>
        <w:t xml:space="preserve"> </w:t>
      </w:r>
      <w:r>
        <w:rPr>
          <w:color w:val="0000FF"/>
        </w:rPr>
        <w:t>Merged</w:t>
      </w:r>
      <w:r>
        <w:t>.</w:t>
      </w:r>
    </w:p>
    <w:p w14:paraId="440814DB" w14:textId="77777777" w:rsidR="00E00DA6" w:rsidRDefault="0014183C" w:rsidP="00E04F4D">
      <w:pPr>
        <w:pStyle w:val="NormTop"/>
      </w:pPr>
      <w:r w:rsidRPr="0014183C">
        <w:rPr>
          <w:color w:val="0000FF"/>
        </w:rPr>
        <w:lastRenderedPageBreak/>
        <w:t>S2-2406258</w:t>
      </w:r>
      <w:r w:rsidR="007615D6" w:rsidRPr="00D53282">
        <w:t xml:space="preserve"> </w:t>
      </w:r>
      <w:r w:rsidR="007615D6">
        <w:t>(P-CR) 23.700-06: KI#4: conclusions.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conclusions on KI#4.</w:t>
      </w:r>
    </w:p>
    <w:p w14:paraId="0514DC98" w14:textId="77777777" w:rsidR="007615D6" w:rsidRPr="005B25A1" w:rsidRDefault="007615D6" w:rsidP="007615D6">
      <w:pPr>
        <w:keepNext/>
        <w:keepLines/>
        <w:rPr>
          <w:b/>
          <w:bCs/>
        </w:rPr>
      </w:pPr>
      <w:r w:rsidRPr="005B25A1">
        <w:rPr>
          <w:b/>
          <w:bCs/>
        </w:rPr>
        <w:t>Convenor comment:</w:t>
      </w:r>
    </w:p>
    <w:p w14:paraId="0C5F6E31" w14:textId="77777777" w:rsidR="007615D6" w:rsidRPr="005B25A1" w:rsidRDefault="007615D6" w:rsidP="007615D6">
      <w:pPr>
        <w:keepNext/>
        <w:keepLines/>
      </w:pPr>
      <w:r w:rsidRPr="005B25A1">
        <w:t>HANDLE.</w:t>
      </w:r>
    </w:p>
    <w:p w14:paraId="4412FF67" w14:textId="77777777" w:rsidR="007615D6" w:rsidRPr="005B25A1" w:rsidRDefault="007615D6" w:rsidP="007615D6">
      <w:pPr>
        <w:keepNext/>
        <w:keepLines/>
        <w:rPr>
          <w:b/>
          <w:bCs/>
        </w:rPr>
      </w:pPr>
      <w:r w:rsidRPr="005B25A1">
        <w:rPr>
          <w:b/>
          <w:bCs/>
        </w:rPr>
        <w:t>Parallel discussion:</w:t>
      </w:r>
    </w:p>
    <w:p w14:paraId="55B0A08B" w14:textId="04AF82A4" w:rsidR="00247E92" w:rsidRDefault="00247E92" w:rsidP="00A120F3">
      <w:pPr>
        <w:keepNext/>
        <w:keepLines/>
      </w:pPr>
      <w:r>
        <w:t xml:space="preserve">Some clarifications were needed and this was left for off-line discussion and revised in parallel session to </w:t>
      </w:r>
      <w:r w:rsidRPr="00CE3EC0">
        <w:rPr>
          <w:color w:val="0000FF"/>
        </w:rPr>
        <w:t>S2-2</w:t>
      </w:r>
      <w:r>
        <w:rPr>
          <w:color w:val="0000FF"/>
        </w:rPr>
        <w:t>407116</w:t>
      </w:r>
      <w:r>
        <w:t>.</w:t>
      </w:r>
    </w:p>
    <w:p w14:paraId="00BA7123" w14:textId="309A35B9" w:rsidR="0077087C" w:rsidRDefault="0077087C" w:rsidP="007615D6">
      <w:pPr>
        <w:keepNext/>
        <w:keepLines/>
      </w:pPr>
      <w:r>
        <w:t xml:space="preserve">The notes should be numbered. </w:t>
      </w:r>
      <w:r w:rsidR="00D514AA">
        <w:t xml:space="preserve">Huawei questioned whether the old backhaul PDU sessions are released by the MWAB-gNB. Other bullets needed clarifications. The note should be modified to show dependence on RAN response for defining bullet 5 aspects. This was left for off-line discussion and revised in parallel session to </w:t>
      </w:r>
      <w:r w:rsidR="00D514AA" w:rsidRPr="00CE3EC0">
        <w:rPr>
          <w:color w:val="0000FF"/>
        </w:rPr>
        <w:t>S2-2</w:t>
      </w:r>
      <w:r w:rsidR="00D514AA">
        <w:rPr>
          <w:color w:val="0000FF"/>
        </w:rPr>
        <w:t>407273</w:t>
      </w:r>
      <w:r w:rsidR="00D514AA">
        <w:t>.</w:t>
      </w:r>
    </w:p>
    <w:p w14:paraId="69C76C57" w14:textId="19DEA897" w:rsidR="00636058" w:rsidRDefault="00C533D8" w:rsidP="007615D6">
      <w:pPr>
        <w:keepNext/>
        <w:keepLines/>
      </w:pPr>
      <w:r>
        <w:t xml:space="preserve">Some clarifications were needed and this was revised in parallel session to </w:t>
      </w:r>
      <w:r w:rsidRPr="00CE3EC0">
        <w:rPr>
          <w:color w:val="0000FF"/>
        </w:rPr>
        <w:t>S2-2</w:t>
      </w:r>
      <w:r>
        <w:rPr>
          <w:color w:val="0000FF"/>
        </w:rPr>
        <w:t>407343</w:t>
      </w:r>
      <w:r>
        <w:t>.</w:t>
      </w:r>
    </w:p>
    <w:p w14:paraId="62CAA15A" w14:textId="77777777" w:rsidR="007615D6" w:rsidRPr="005B25A1" w:rsidRDefault="007615D6" w:rsidP="007615D6">
      <w:pPr>
        <w:keepNext/>
        <w:keepLines/>
        <w:rPr>
          <w:b/>
          <w:bCs/>
        </w:rPr>
      </w:pPr>
      <w:r w:rsidRPr="005B25A1">
        <w:rPr>
          <w:b/>
          <w:bCs/>
        </w:rPr>
        <w:t>Plenary Discussion:</w:t>
      </w:r>
    </w:p>
    <w:p w14:paraId="1618F833" w14:textId="77777777" w:rsidR="00A57A60" w:rsidRDefault="00A57A60" w:rsidP="00A57A60">
      <w:pPr>
        <w:keepNext/>
        <w:keepLines/>
      </w:pPr>
      <w:r>
        <w:t xml:space="preserve">This was reviewed and </w:t>
      </w:r>
      <w:r w:rsidRPr="00B30893">
        <w:rPr>
          <w:color w:val="FF0000"/>
        </w:rPr>
        <w:t>a</w:t>
      </w:r>
      <w:r>
        <w:rPr>
          <w:color w:val="FF0000"/>
        </w:rPr>
        <w:t>pprov</w:t>
      </w:r>
      <w:r w:rsidRPr="00B30893">
        <w:rPr>
          <w:color w:val="FF0000"/>
        </w:rPr>
        <w:t>ed</w:t>
      </w:r>
      <w:r>
        <w:t>.</w:t>
      </w:r>
    </w:p>
    <w:p w14:paraId="56F68788" w14:textId="77777777" w:rsidR="00A57A60" w:rsidRPr="00A57A60" w:rsidRDefault="00A57A60" w:rsidP="00A57A60">
      <w:r w:rsidRPr="005B25A1">
        <w:rPr>
          <w:b/>
          <w:bCs/>
        </w:rPr>
        <w:t>Status:</w:t>
      </w:r>
      <w:r>
        <w:t xml:space="preserve"> </w:t>
      </w:r>
      <w:r w:rsidRPr="00B30893">
        <w:rPr>
          <w:color w:val="FF0000"/>
        </w:rPr>
        <w:t>A</w:t>
      </w:r>
      <w:r>
        <w:rPr>
          <w:color w:val="FF0000"/>
        </w:rPr>
        <w:t>pprov</w:t>
      </w:r>
      <w:r w:rsidRPr="00B30893">
        <w:rPr>
          <w:color w:val="FF0000"/>
        </w:rPr>
        <w:t>ed</w:t>
      </w:r>
      <w:r>
        <w:t>.</w:t>
      </w:r>
    </w:p>
    <w:p w14:paraId="2B29BF13" w14:textId="77777777" w:rsidR="00E00DA6" w:rsidRDefault="0014183C" w:rsidP="00E04F4D">
      <w:pPr>
        <w:pStyle w:val="NormTop"/>
      </w:pPr>
      <w:r w:rsidRPr="0014183C">
        <w:rPr>
          <w:color w:val="0000FF"/>
        </w:rPr>
        <w:t>S2-2406760</w:t>
      </w:r>
      <w:r w:rsidR="007615D6" w:rsidRPr="00D53282">
        <w:t xml:space="preserve"> </w:t>
      </w:r>
      <w:r w:rsidR="007615D6">
        <w:t>(P-CR) 23.700-06: KI#4: Evaluation and Interim Conclusion.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evaluation and interim conclusion on KI#4.</w:t>
      </w:r>
    </w:p>
    <w:p w14:paraId="7B941450" w14:textId="77777777" w:rsidR="007615D6" w:rsidRPr="005B25A1" w:rsidRDefault="007615D6" w:rsidP="007615D6">
      <w:pPr>
        <w:keepNext/>
        <w:keepLines/>
        <w:rPr>
          <w:b/>
          <w:bCs/>
        </w:rPr>
      </w:pPr>
      <w:r w:rsidRPr="005B25A1">
        <w:rPr>
          <w:b/>
          <w:bCs/>
        </w:rPr>
        <w:t>Convenor comment:</w:t>
      </w:r>
    </w:p>
    <w:p w14:paraId="7ADC4E26"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70AF0934" w14:textId="77777777" w:rsidR="007615D6" w:rsidRPr="005B25A1" w:rsidRDefault="007615D6" w:rsidP="007615D6">
      <w:pPr>
        <w:keepNext/>
        <w:keepLines/>
        <w:rPr>
          <w:b/>
          <w:bCs/>
        </w:rPr>
      </w:pPr>
      <w:r w:rsidRPr="005B25A1">
        <w:rPr>
          <w:b/>
          <w:bCs/>
        </w:rPr>
        <w:t>Parallel discussion:</w:t>
      </w:r>
    </w:p>
    <w:p w14:paraId="639C5FF2" w14:textId="77777777" w:rsidR="00247E92" w:rsidRPr="00693A6F" w:rsidRDefault="00247E92" w:rsidP="00247E92">
      <w:pPr>
        <w:keepNext/>
        <w:keepLines/>
      </w:pPr>
      <w:r>
        <w:t xml:space="preserve">Merged into </w:t>
      </w:r>
      <w:r w:rsidRPr="00CE3EC0">
        <w:rPr>
          <w:color w:val="0000FF"/>
        </w:rPr>
        <w:t>S2-2</w:t>
      </w:r>
      <w:r>
        <w:rPr>
          <w:color w:val="0000FF"/>
        </w:rPr>
        <w:t>407111</w:t>
      </w:r>
      <w:r>
        <w:t>.</w:t>
      </w:r>
    </w:p>
    <w:p w14:paraId="0119B36A" w14:textId="77777777" w:rsidR="00247E92" w:rsidRPr="00EB0339" w:rsidRDefault="00247E92" w:rsidP="00247E92">
      <w:r w:rsidRPr="005B25A1">
        <w:rPr>
          <w:b/>
          <w:bCs/>
        </w:rPr>
        <w:t>Status:</w:t>
      </w:r>
      <w:r>
        <w:t xml:space="preserve"> </w:t>
      </w:r>
      <w:r>
        <w:rPr>
          <w:color w:val="0000FF"/>
        </w:rPr>
        <w:t>Merged</w:t>
      </w:r>
      <w:r>
        <w:t>.</w:t>
      </w:r>
    </w:p>
    <w:p w14:paraId="3CFAEC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conclusions</w:t>
      </w:r>
    </w:p>
    <w:p w14:paraId="015660F9" w14:textId="77777777" w:rsidR="00E00DA6" w:rsidRDefault="0014183C" w:rsidP="00E04F4D">
      <w:pPr>
        <w:pStyle w:val="NormTop"/>
      </w:pPr>
      <w:r w:rsidRPr="0014183C">
        <w:rPr>
          <w:color w:val="0000FF"/>
        </w:rPr>
        <w:t>S2-2406101</w:t>
      </w:r>
      <w:r w:rsidR="007615D6" w:rsidRPr="00D53282">
        <w:t xml:space="preserve"> </w:t>
      </w:r>
      <w:r w:rsidR="007615D6">
        <w:t>(P-CR) 23.700-06: KI#5: Evaluation and conclusion.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Evaluation and Conclusion for KI#5: Support of location services for UEs when MWAB(s) is involved.</w:t>
      </w:r>
    </w:p>
    <w:p w14:paraId="69D2E5CE" w14:textId="77777777" w:rsidR="007615D6" w:rsidRPr="005B25A1" w:rsidRDefault="007615D6" w:rsidP="007615D6">
      <w:pPr>
        <w:keepNext/>
        <w:keepLines/>
        <w:rPr>
          <w:b/>
          <w:bCs/>
        </w:rPr>
      </w:pPr>
      <w:r w:rsidRPr="005B25A1">
        <w:rPr>
          <w:b/>
          <w:bCs/>
        </w:rPr>
        <w:t>Convenor comment:</w:t>
      </w:r>
    </w:p>
    <w:p w14:paraId="5AC6F643"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1DE25942" w14:textId="77777777" w:rsidR="007615D6" w:rsidRPr="005B25A1" w:rsidRDefault="007615D6" w:rsidP="007615D6">
      <w:pPr>
        <w:keepNext/>
        <w:keepLines/>
        <w:rPr>
          <w:b/>
          <w:bCs/>
        </w:rPr>
      </w:pPr>
      <w:r w:rsidRPr="005B25A1">
        <w:rPr>
          <w:b/>
          <w:bCs/>
        </w:rPr>
        <w:t>Parallel discussion:</w:t>
      </w:r>
    </w:p>
    <w:p w14:paraId="34D2A6C4" w14:textId="77777777" w:rsidR="003E654B" w:rsidRPr="00693A6F" w:rsidRDefault="003E654B" w:rsidP="003E654B">
      <w:pPr>
        <w:keepNext/>
        <w:keepLines/>
      </w:pPr>
      <w:r>
        <w:t xml:space="preserve">Merged into </w:t>
      </w:r>
      <w:r w:rsidRPr="00CE3EC0">
        <w:rPr>
          <w:color w:val="0000FF"/>
        </w:rPr>
        <w:t>S2-2</w:t>
      </w:r>
      <w:r>
        <w:rPr>
          <w:color w:val="0000FF"/>
        </w:rPr>
        <w:t>407111</w:t>
      </w:r>
      <w:r>
        <w:t>.</w:t>
      </w:r>
    </w:p>
    <w:p w14:paraId="105474EA" w14:textId="77777777" w:rsidR="003E654B" w:rsidRPr="00EB0339" w:rsidRDefault="003E654B" w:rsidP="003E654B">
      <w:r w:rsidRPr="005B25A1">
        <w:rPr>
          <w:b/>
          <w:bCs/>
        </w:rPr>
        <w:t>Status:</w:t>
      </w:r>
      <w:r>
        <w:t xml:space="preserve"> </w:t>
      </w:r>
      <w:r>
        <w:rPr>
          <w:color w:val="0000FF"/>
        </w:rPr>
        <w:t>Merged</w:t>
      </w:r>
      <w:r>
        <w:t>.</w:t>
      </w:r>
    </w:p>
    <w:p w14:paraId="74B980C5" w14:textId="77777777" w:rsidR="00E00DA6" w:rsidRDefault="0014183C" w:rsidP="00E04F4D">
      <w:pPr>
        <w:pStyle w:val="NormTop"/>
      </w:pPr>
      <w:r w:rsidRPr="0014183C">
        <w:rPr>
          <w:color w:val="0000FF"/>
        </w:rPr>
        <w:lastRenderedPageBreak/>
        <w:t>S2-2406001</w:t>
      </w:r>
      <w:r w:rsidR="007615D6" w:rsidRPr="00D53282">
        <w:t xml:space="preserve"> </w:t>
      </w:r>
      <w:r w:rsidR="007615D6">
        <w:t>(P-CR) 23.700-06: KI#5, Conclusions. (Source: Sony,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a list of conclusions for KI#5.</w:t>
      </w:r>
    </w:p>
    <w:p w14:paraId="0B8E0E50" w14:textId="77777777" w:rsidR="007615D6" w:rsidRPr="005B25A1" w:rsidRDefault="007615D6" w:rsidP="007615D6">
      <w:pPr>
        <w:keepNext/>
        <w:keepLines/>
        <w:rPr>
          <w:b/>
          <w:bCs/>
        </w:rPr>
      </w:pPr>
      <w:r w:rsidRPr="005B25A1">
        <w:rPr>
          <w:b/>
          <w:bCs/>
        </w:rPr>
        <w:t>Convenor comment:</w:t>
      </w:r>
    </w:p>
    <w:p w14:paraId="63C7D991" w14:textId="77777777" w:rsidR="007615D6" w:rsidRPr="005B25A1" w:rsidRDefault="007615D6" w:rsidP="007615D6">
      <w:pPr>
        <w:keepNext/>
        <w:keepLines/>
      </w:pPr>
      <w:r w:rsidRPr="005B25A1">
        <w:t>HANDLE.</w:t>
      </w:r>
    </w:p>
    <w:p w14:paraId="04F28CF6" w14:textId="77777777" w:rsidR="007615D6" w:rsidRPr="005B25A1" w:rsidRDefault="007615D6" w:rsidP="007615D6">
      <w:pPr>
        <w:keepNext/>
        <w:keepLines/>
        <w:rPr>
          <w:b/>
          <w:bCs/>
        </w:rPr>
      </w:pPr>
      <w:r w:rsidRPr="005B25A1">
        <w:rPr>
          <w:b/>
          <w:bCs/>
        </w:rPr>
        <w:t>Parallel discussion:</w:t>
      </w:r>
    </w:p>
    <w:p w14:paraId="68166174" w14:textId="652337A7" w:rsidR="007615D6" w:rsidRPr="00247E92" w:rsidRDefault="00247E92" w:rsidP="007615D6">
      <w:pPr>
        <w:keepNext/>
        <w:keepLines/>
      </w:pPr>
      <w:r w:rsidRPr="00C3284B">
        <w:rPr>
          <w:color w:val="0000FF"/>
        </w:rPr>
        <w:t>Noted</w:t>
      </w:r>
      <w:r>
        <w:t xml:space="preserve"> in parallel session.</w:t>
      </w:r>
    </w:p>
    <w:p w14:paraId="445E7D00" w14:textId="131ADFA2" w:rsidR="007615D6" w:rsidRPr="00EB0339" w:rsidRDefault="007615D6" w:rsidP="007615D6">
      <w:r w:rsidRPr="005B25A1">
        <w:rPr>
          <w:b/>
          <w:bCs/>
        </w:rPr>
        <w:t>Status:</w:t>
      </w:r>
      <w:r>
        <w:t xml:space="preserve"> </w:t>
      </w:r>
      <w:r>
        <w:rPr>
          <w:color w:val="0000FF"/>
        </w:rPr>
        <w:t>Noted</w:t>
      </w:r>
      <w:r>
        <w:t>.</w:t>
      </w:r>
    </w:p>
    <w:p w14:paraId="77EE32F3" w14:textId="77777777" w:rsidR="00E00DA6" w:rsidRDefault="0014183C" w:rsidP="00E04F4D">
      <w:pPr>
        <w:pStyle w:val="NormTop"/>
      </w:pPr>
      <w:r w:rsidRPr="0014183C">
        <w:rPr>
          <w:color w:val="0000FF"/>
        </w:rPr>
        <w:t>S2-2406127</w:t>
      </w:r>
      <w:r w:rsidR="007615D6" w:rsidRPr="00D53282">
        <w:t xml:space="preserve"> </w:t>
      </w:r>
      <w:r w:rsidR="007615D6">
        <w:t>(P-CR) 23.700-06: KI #5 evaluation and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the KI#5 in the study of FS_VMR_Ph2.</w:t>
      </w:r>
    </w:p>
    <w:p w14:paraId="08259F33" w14:textId="77777777" w:rsidR="007615D6" w:rsidRPr="005B25A1" w:rsidRDefault="007615D6" w:rsidP="007615D6">
      <w:pPr>
        <w:keepNext/>
        <w:keepLines/>
        <w:rPr>
          <w:b/>
          <w:bCs/>
        </w:rPr>
      </w:pPr>
      <w:r w:rsidRPr="005B25A1">
        <w:rPr>
          <w:b/>
          <w:bCs/>
        </w:rPr>
        <w:t>Convenor comment:</w:t>
      </w:r>
    </w:p>
    <w:p w14:paraId="26591203" w14:textId="77777777" w:rsidR="007615D6" w:rsidRPr="005B25A1" w:rsidRDefault="007615D6" w:rsidP="007615D6">
      <w:pPr>
        <w:keepNext/>
        <w:keepLines/>
      </w:pPr>
      <w:r w:rsidRPr="005B25A1">
        <w:t>HANDLE.</w:t>
      </w:r>
    </w:p>
    <w:p w14:paraId="4214D68E" w14:textId="77777777" w:rsidR="007615D6" w:rsidRPr="005B25A1" w:rsidRDefault="007615D6" w:rsidP="007615D6">
      <w:pPr>
        <w:keepNext/>
        <w:keepLines/>
        <w:rPr>
          <w:b/>
          <w:bCs/>
        </w:rPr>
      </w:pPr>
      <w:r w:rsidRPr="005B25A1">
        <w:rPr>
          <w:b/>
          <w:bCs/>
        </w:rPr>
        <w:t>Parallel discussion:</w:t>
      </w:r>
    </w:p>
    <w:p w14:paraId="62ACEB96" w14:textId="739DC793" w:rsidR="003E654B" w:rsidRDefault="003E654B" w:rsidP="00A120F3">
      <w:pPr>
        <w:keepNext/>
        <w:keepLines/>
      </w:pPr>
      <w:r>
        <w:t xml:space="preserve">A number of clarifications were requested and additional issues to capture proposed. This was left for off-line discussion and revised in parallel session, merging </w:t>
      </w:r>
      <w:r w:rsidRPr="003E654B">
        <w:rPr>
          <w:color w:val="0000FF"/>
        </w:rPr>
        <w:t>S2-2406778</w:t>
      </w:r>
      <w:r>
        <w:t xml:space="preserve">, </w:t>
      </w:r>
      <w:r w:rsidRPr="003E654B">
        <w:rPr>
          <w:color w:val="0000FF"/>
        </w:rPr>
        <w:t>S2-2406761</w:t>
      </w:r>
      <w:r>
        <w:t xml:space="preserve">, to </w:t>
      </w:r>
      <w:r w:rsidRPr="00CE3EC0">
        <w:rPr>
          <w:color w:val="0000FF"/>
        </w:rPr>
        <w:t>S2-2</w:t>
      </w:r>
      <w:r>
        <w:rPr>
          <w:color w:val="0000FF"/>
        </w:rPr>
        <w:t>407117</w:t>
      </w:r>
      <w:r>
        <w:t>.</w:t>
      </w:r>
    </w:p>
    <w:p w14:paraId="2A5346AB" w14:textId="1980101A" w:rsidR="00705793" w:rsidRDefault="00C533D8" w:rsidP="00A120F3">
      <w:pPr>
        <w:keepNext/>
        <w:keepLines/>
      </w:pPr>
      <w:r>
        <w:t xml:space="preserve">This was left for off-line discussion and revised in parallel session to </w:t>
      </w:r>
      <w:r w:rsidRPr="00CE3EC0">
        <w:rPr>
          <w:color w:val="0000FF"/>
        </w:rPr>
        <w:t>S2-2</w:t>
      </w:r>
      <w:r>
        <w:rPr>
          <w:color w:val="0000FF"/>
        </w:rPr>
        <w:t>40</w:t>
      </w:r>
      <w:r w:rsidR="00705793">
        <w:rPr>
          <w:color w:val="0000FF"/>
        </w:rPr>
        <w:t>7344</w:t>
      </w:r>
      <w:r w:rsidR="00705793">
        <w:t>.</w:t>
      </w:r>
    </w:p>
    <w:p w14:paraId="7A67D5A3" w14:textId="53CCFF39" w:rsidR="00D514AA" w:rsidRPr="00874B35" w:rsidRDefault="00874B35" w:rsidP="007615D6">
      <w:pPr>
        <w:keepNext/>
        <w:keepLines/>
      </w:pPr>
      <w:r>
        <w:t xml:space="preserve">This was reviewed and </w:t>
      </w:r>
      <w:r w:rsidRPr="00B30893">
        <w:rPr>
          <w:color w:val="FF0000"/>
        </w:rPr>
        <w:t>agreed</w:t>
      </w:r>
      <w:r>
        <w:t xml:space="preserve"> in parallel session.</w:t>
      </w:r>
    </w:p>
    <w:p w14:paraId="5CACECDD" w14:textId="77777777" w:rsidR="00B56CC5" w:rsidRPr="005B25A1" w:rsidRDefault="00B56CC5" w:rsidP="00B56CC5">
      <w:pPr>
        <w:keepNext/>
        <w:keepLines/>
        <w:rPr>
          <w:b/>
          <w:bCs/>
        </w:rPr>
      </w:pPr>
      <w:r w:rsidRPr="005B25A1">
        <w:rPr>
          <w:b/>
          <w:bCs/>
        </w:rPr>
        <w:t>Plenary Discussion:</w:t>
      </w:r>
    </w:p>
    <w:p w14:paraId="7107C727" w14:textId="77777777" w:rsidR="00B56CC5" w:rsidRPr="00B56CC5" w:rsidRDefault="00B56CC5" w:rsidP="00B56CC5">
      <w:pPr>
        <w:keepNext/>
        <w:keepLines/>
      </w:pPr>
      <w:r>
        <w:t xml:space="preserve">This was </w:t>
      </w:r>
      <w:r w:rsidRPr="00B56CC5">
        <w:rPr>
          <w:color w:val="FF0000"/>
        </w:rPr>
        <w:t>block approved</w:t>
      </w:r>
      <w:r>
        <w:t>.</w:t>
      </w:r>
    </w:p>
    <w:p w14:paraId="52702073"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24548AD" w14:textId="77777777" w:rsidR="00E00DA6" w:rsidRDefault="0014183C" w:rsidP="00E04F4D">
      <w:pPr>
        <w:pStyle w:val="NormTop"/>
      </w:pPr>
      <w:r w:rsidRPr="0014183C">
        <w:rPr>
          <w:color w:val="0000FF"/>
        </w:rPr>
        <w:t>S2-2406778</w:t>
      </w:r>
      <w:r w:rsidR="007615D6" w:rsidRPr="00D53282">
        <w:t xml:space="preserve"> </w:t>
      </w:r>
      <w:r w:rsidR="007615D6">
        <w:t>(P-CR) 23.700-06: Additional ULI related discussions and conclusions.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the open issue identified in the NWM discussion on how to reflect the location of the MWAB to the AMF of the UE.</w:t>
      </w:r>
    </w:p>
    <w:p w14:paraId="67020EC1" w14:textId="77777777" w:rsidR="007615D6" w:rsidRPr="005B25A1" w:rsidRDefault="007615D6" w:rsidP="007615D6">
      <w:pPr>
        <w:keepNext/>
        <w:keepLines/>
        <w:rPr>
          <w:b/>
          <w:bCs/>
        </w:rPr>
      </w:pPr>
      <w:r w:rsidRPr="005B25A1">
        <w:rPr>
          <w:b/>
          <w:bCs/>
        </w:rPr>
        <w:t>Convenor comment:</w:t>
      </w:r>
    </w:p>
    <w:p w14:paraId="54FCF055" w14:textId="77777777" w:rsidR="007615D6" w:rsidRPr="005B25A1" w:rsidRDefault="007615D6" w:rsidP="007615D6">
      <w:pPr>
        <w:keepNext/>
        <w:keepLines/>
      </w:pPr>
      <w:r w:rsidRPr="005B25A1">
        <w:t>HANDLE.</w:t>
      </w:r>
    </w:p>
    <w:p w14:paraId="069CCE24" w14:textId="77777777" w:rsidR="007615D6" w:rsidRPr="005B25A1" w:rsidRDefault="007615D6" w:rsidP="007615D6">
      <w:pPr>
        <w:keepNext/>
        <w:keepLines/>
        <w:rPr>
          <w:b/>
          <w:bCs/>
        </w:rPr>
      </w:pPr>
      <w:r w:rsidRPr="005B25A1">
        <w:rPr>
          <w:b/>
          <w:bCs/>
        </w:rPr>
        <w:t>Parallel discussion:</w:t>
      </w:r>
    </w:p>
    <w:p w14:paraId="489CE5B6" w14:textId="17E34A0C" w:rsidR="007615D6" w:rsidRPr="003E654B" w:rsidRDefault="003E654B" w:rsidP="007615D6">
      <w:pPr>
        <w:keepNext/>
        <w:keepLines/>
      </w:pPr>
      <w:r>
        <w:t xml:space="preserve">Merged into </w:t>
      </w:r>
      <w:r w:rsidRPr="00CE3EC0">
        <w:rPr>
          <w:color w:val="0000FF"/>
        </w:rPr>
        <w:t>S2-2</w:t>
      </w:r>
      <w:r>
        <w:rPr>
          <w:color w:val="0000FF"/>
        </w:rPr>
        <w:t>407117</w:t>
      </w:r>
      <w:r>
        <w:t>.</w:t>
      </w:r>
    </w:p>
    <w:p w14:paraId="1D79DC73" w14:textId="1DD81C49" w:rsidR="007615D6" w:rsidRPr="00EB0339" w:rsidRDefault="007615D6" w:rsidP="007615D6">
      <w:r w:rsidRPr="005B25A1">
        <w:rPr>
          <w:b/>
          <w:bCs/>
        </w:rPr>
        <w:t>Status:</w:t>
      </w:r>
      <w:r>
        <w:t xml:space="preserve"> </w:t>
      </w:r>
      <w:r w:rsidR="003E654B">
        <w:rPr>
          <w:color w:val="0000FF"/>
        </w:rPr>
        <w:t>Merg</w:t>
      </w:r>
      <w:r>
        <w:rPr>
          <w:color w:val="0000FF"/>
        </w:rPr>
        <w:t>ed</w:t>
      </w:r>
      <w:r>
        <w:t>.</w:t>
      </w:r>
    </w:p>
    <w:p w14:paraId="670AED15" w14:textId="77777777" w:rsidR="00E00DA6" w:rsidRDefault="0014183C" w:rsidP="00E04F4D">
      <w:pPr>
        <w:pStyle w:val="NormTop"/>
      </w:pPr>
      <w:r w:rsidRPr="0014183C">
        <w:rPr>
          <w:color w:val="0000FF"/>
        </w:rPr>
        <w:lastRenderedPageBreak/>
        <w:t>S2-2406761</w:t>
      </w:r>
      <w:r w:rsidR="007615D6" w:rsidRPr="00D53282">
        <w:t xml:space="preserve"> </w:t>
      </w:r>
      <w:r w:rsidR="007615D6">
        <w:t>(P-CR) 23.700-06: KI#5, Sol#11: Solve FFS and add conclusion related to Additional ULI.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solve FFS and add conclusion related to Additional ULI.</w:t>
      </w:r>
    </w:p>
    <w:p w14:paraId="29363F82" w14:textId="77777777" w:rsidR="007615D6" w:rsidRPr="005B25A1" w:rsidRDefault="007615D6" w:rsidP="007615D6">
      <w:pPr>
        <w:keepNext/>
        <w:keepLines/>
        <w:rPr>
          <w:b/>
          <w:bCs/>
        </w:rPr>
      </w:pPr>
      <w:r w:rsidRPr="005B25A1">
        <w:rPr>
          <w:b/>
          <w:bCs/>
        </w:rPr>
        <w:t>Convenor comment:</w:t>
      </w:r>
    </w:p>
    <w:p w14:paraId="212F21E4" w14:textId="77777777" w:rsidR="007615D6" w:rsidRPr="005B25A1" w:rsidRDefault="007615D6" w:rsidP="007615D6">
      <w:pPr>
        <w:keepNext/>
        <w:keepLines/>
      </w:pPr>
      <w:r w:rsidRPr="005B25A1">
        <w:t>HANDLE.</w:t>
      </w:r>
    </w:p>
    <w:p w14:paraId="4B29FC7B" w14:textId="77777777" w:rsidR="00B56CC5" w:rsidRPr="005B25A1" w:rsidRDefault="00B56CC5" w:rsidP="00B56CC5">
      <w:pPr>
        <w:keepNext/>
        <w:keepLines/>
        <w:rPr>
          <w:b/>
          <w:bCs/>
        </w:rPr>
      </w:pPr>
      <w:r w:rsidRPr="005B25A1">
        <w:rPr>
          <w:b/>
          <w:bCs/>
        </w:rPr>
        <w:t>Parallel discussion:</w:t>
      </w:r>
    </w:p>
    <w:p w14:paraId="24C7D9D8" w14:textId="77777777" w:rsidR="00B56CC5" w:rsidRPr="005B25A1" w:rsidRDefault="00B56CC5" w:rsidP="00B56CC5">
      <w:pPr>
        <w:keepNext/>
        <w:keepLines/>
      </w:pPr>
      <w:r w:rsidRPr="00B56CC5">
        <w:rPr>
          <w:color w:val="0000FF"/>
        </w:rPr>
        <w:t>Not handled</w:t>
      </w:r>
      <w:r>
        <w:t>.</w:t>
      </w:r>
    </w:p>
    <w:p w14:paraId="21FD012C" w14:textId="77777777" w:rsidR="00B56CC5" w:rsidRPr="00EB0339" w:rsidRDefault="00B56CC5" w:rsidP="00B56CC5">
      <w:r w:rsidRPr="005B25A1">
        <w:rPr>
          <w:b/>
          <w:bCs/>
        </w:rPr>
        <w:t>Status:</w:t>
      </w:r>
      <w:r>
        <w:t xml:space="preserve"> </w:t>
      </w:r>
      <w:r w:rsidRPr="00B56CC5">
        <w:rPr>
          <w:color w:val="0000FF"/>
        </w:rPr>
        <w:t>Not handled</w:t>
      </w:r>
      <w:r>
        <w:t>.</w:t>
      </w:r>
    </w:p>
    <w:p w14:paraId="23D4243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KI#6 conclusions</w:t>
      </w:r>
    </w:p>
    <w:p w14:paraId="1C7D14A4" w14:textId="77777777" w:rsidR="00E00DA6" w:rsidRDefault="0014183C" w:rsidP="00E04F4D">
      <w:pPr>
        <w:pStyle w:val="NormTop"/>
      </w:pPr>
      <w:r w:rsidRPr="0014183C">
        <w:rPr>
          <w:color w:val="0000FF"/>
        </w:rPr>
        <w:t>S2-2406102</w:t>
      </w:r>
      <w:r w:rsidR="007615D6" w:rsidRPr="00D53282">
        <w:t xml:space="preserve"> </w:t>
      </w:r>
      <w:r w:rsidR="007615D6">
        <w:t>(P-CR) 23.700-06: KI#6: Support of Emergency services for UEs via a MWAB.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Evaluation and Conclusion for KI#6: Support of Emergency services for UEs via a MWAB.</w:t>
      </w:r>
    </w:p>
    <w:p w14:paraId="058D8AD5" w14:textId="77777777" w:rsidR="007615D6" w:rsidRPr="005B25A1" w:rsidRDefault="007615D6" w:rsidP="007615D6">
      <w:pPr>
        <w:keepNext/>
        <w:keepLines/>
        <w:rPr>
          <w:b/>
          <w:bCs/>
        </w:rPr>
      </w:pPr>
      <w:r w:rsidRPr="005B25A1">
        <w:rPr>
          <w:b/>
          <w:bCs/>
        </w:rPr>
        <w:t>Convenor comment:</w:t>
      </w:r>
    </w:p>
    <w:p w14:paraId="2213CA26"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6C3ED331" w14:textId="77777777" w:rsidR="007615D6" w:rsidRPr="005B25A1" w:rsidRDefault="007615D6" w:rsidP="007615D6">
      <w:pPr>
        <w:keepNext/>
        <w:keepLines/>
        <w:rPr>
          <w:b/>
          <w:bCs/>
        </w:rPr>
      </w:pPr>
      <w:r w:rsidRPr="005B25A1">
        <w:rPr>
          <w:b/>
          <w:bCs/>
        </w:rPr>
        <w:t>Parallel discussion:</w:t>
      </w:r>
    </w:p>
    <w:p w14:paraId="78A737B8" w14:textId="2C3FDC51" w:rsidR="009C36A8" w:rsidRPr="003E654B" w:rsidRDefault="009C36A8" w:rsidP="009C36A8">
      <w:pPr>
        <w:keepNext/>
        <w:keepLines/>
      </w:pPr>
      <w:r>
        <w:t xml:space="preserve">Merged into </w:t>
      </w:r>
      <w:r w:rsidRPr="00CE3EC0">
        <w:rPr>
          <w:color w:val="0000FF"/>
        </w:rPr>
        <w:t>S2-2</w:t>
      </w:r>
      <w:r>
        <w:rPr>
          <w:color w:val="0000FF"/>
        </w:rPr>
        <w:t>407111</w:t>
      </w:r>
      <w:r>
        <w:t>.</w:t>
      </w:r>
    </w:p>
    <w:p w14:paraId="42117B04" w14:textId="77777777" w:rsidR="009C36A8" w:rsidRPr="00EB0339" w:rsidRDefault="009C36A8" w:rsidP="009C36A8">
      <w:r w:rsidRPr="005B25A1">
        <w:rPr>
          <w:b/>
          <w:bCs/>
        </w:rPr>
        <w:t>Status:</w:t>
      </w:r>
      <w:r>
        <w:t xml:space="preserve"> </w:t>
      </w:r>
      <w:r>
        <w:rPr>
          <w:color w:val="0000FF"/>
        </w:rPr>
        <w:t>Merged</w:t>
      </w:r>
      <w:r>
        <w:t>.</w:t>
      </w:r>
    </w:p>
    <w:p w14:paraId="639330FC" w14:textId="77777777" w:rsidR="00E00DA6" w:rsidRDefault="0014183C" w:rsidP="00E04F4D">
      <w:pPr>
        <w:pStyle w:val="NormTop"/>
      </w:pPr>
      <w:r w:rsidRPr="0014183C">
        <w:rPr>
          <w:color w:val="0000FF"/>
        </w:rPr>
        <w:t>S2-2406128</w:t>
      </w:r>
      <w:r w:rsidR="007615D6" w:rsidRPr="00D53282">
        <w:t xml:space="preserve"> </w:t>
      </w:r>
      <w:r w:rsidR="007615D6">
        <w:t>(P-CR) 23.700-06: KI #6 evaluation and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the KI#6 in the study of FS_VMR_Ph2.</w:t>
      </w:r>
    </w:p>
    <w:p w14:paraId="20CB2E35" w14:textId="77777777" w:rsidR="007615D6" w:rsidRPr="005B25A1" w:rsidRDefault="007615D6" w:rsidP="007615D6">
      <w:pPr>
        <w:keepNext/>
        <w:keepLines/>
        <w:rPr>
          <w:b/>
          <w:bCs/>
        </w:rPr>
      </w:pPr>
      <w:r w:rsidRPr="005B25A1">
        <w:rPr>
          <w:b/>
          <w:bCs/>
        </w:rPr>
        <w:t>Convenor comment:</w:t>
      </w:r>
    </w:p>
    <w:p w14:paraId="2DB867FE"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167A52B8" w14:textId="77777777" w:rsidR="007615D6" w:rsidRPr="005B25A1" w:rsidRDefault="007615D6" w:rsidP="007615D6">
      <w:pPr>
        <w:keepNext/>
        <w:keepLines/>
        <w:rPr>
          <w:b/>
          <w:bCs/>
        </w:rPr>
      </w:pPr>
      <w:r w:rsidRPr="005B25A1">
        <w:rPr>
          <w:b/>
          <w:bCs/>
        </w:rPr>
        <w:t>Parallel discussion:</w:t>
      </w:r>
    </w:p>
    <w:p w14:paraId="33A914F5" w14:textId="2F994F44" w:rsidR="009C36A8" w:rsidRPr="003E654B" w:rsidRDefault="009C36A8" w:rsidP="009C36A8">
      <w:pPr>
        <w:keepNext/>
        <w:keepLines/>
      </w:pPr>
      <w:r>
        <w:t xml:space="preserve">Merged into </w:t>
      </w:r>
      <w:r w:rsidRPr="00CE3EC0">
        <w:rPr>
          <w:color w:val="0000FF"/>
        </w:rPr>
        <w:t>S2-2</w:t>
      </w:r>
      <w:r>
        <w:rPr>
          <w:color w:val="0000FF"/>
        </w:rPr>
        <w:t>407111</w:t>
      </w:r>
      <w:r>
        <w:t>.</w:t>
      </w:r>
    </w:p>
    <w:p w14:paraId="7895BFEF" w14:textId="77777777" w:rsidR="009C36A8" w:rsidRPr="00EB0339" w:rsidRDefault="009C36A8" w:rsidP="009C36A8">
      <w:r w:rsidRPr="005B25A1">
        <w:rPr>
          <w:b/>
          <w:bCs/>
        </w:rPr>
        <w:t>Status:</w:t>
      </w:r>
      <w:r>
        <w:t xml:space="preserve"> </w:t>
      </w:r>
      <w:r>
        <w:rPr>
          <w:color w:val="0000FF"/>
        </w:rPr>
        <w:t>Merged</w:t>
      </w:r>
      <w:r>
        <w:t>.</w:t>
      </w:r>
    </w:p>
    <w:p w14:paraId="1B5219BD" w14:textId="77777777" w:rsidR="00E00DA6" w:rsidRDefault="0014183C" w:rsidP="00E04F4D">
      <w:pPr>
        <w:pStyle w:val="NormTop"/>
      </w:pPr>
      <w:r w:rsidRPr="0014183C">
        <w:rPr>
          <w:color w:val="0000FF"/>
        </w:rPr>
        <w:t>S2-2406257</w:t>
      </w:r>
      <w:r w:rsidR="007615D6" w:rsidRPr="00D53282">
        <w:t xml:space="preserve"> </w:t>
      </w:r>
      <w:r w:rsidR="007615D6">
        <w:t>(P-CR) 23.700-06: KI#6: conclusions.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conclusions on KI#6.</w:t>
      </w:r>
    </w:p>
    <w:p w14:paraId="37B23357" w14:textId="77777777" w:rsidR="007615D6" w:rsidRPr="005B25A1" w:rsidRDefault="007615D6" w:rsidP="007615D6">
      <w:pPr>
        <w:keepNext/>
        <w:keepLines/>
        <w:rPr>
          <w:b/>
          <w:bCs/>
        </w:rPr>
      </w:pPr>
      <w:r w:rsidRPr="005B25A1">
        <w:rPr>
          <w:b/>
          <w:bCs/>
        </w:rPr>
        <w:t>Convenor comment:</w:t>
      </w:r>
    </w:p>
    <w:p w14:paraId="4A68559D"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1FA94D0A" w14:textId="77777777" w:rsidR="007615D6" w:rsidRPr="005B25A1" w:rsidRDefault="007615D6" w:rsidP="007615D6">
      <w:pPr>
        <w:keepNext/>
        <w:keepLines/>
        <w:rPr>
          <w:b/>
          <w:bCs/>
        </w:rPr>
      </w:pPr>
      <w:r w:rsidRPr="005B25A1">
        <w:rPr>
          <w:b/>
          <w:bCs/>
        </w:rPr>
        <w:t>Parallel discussion:</w:t>
      </w:r>
    </w:p>
    <w:p w14:paraId="084B72E1" w14:textId="3180D5DF" w:rsidR="003E654B" w:rsidRPr="003E654B" w:rsidRDefault="003E654B" w:rsidP="003E654B">
      <w:pPr>
        <w:keepNext/>
        <w:keepLines/>
      </w:pPr>
      <w:r>
        <w:t xml:space="preserve">Merged into </w:t>
      </w:r>
      <w:r w:rsidRPr="00CE3EC0">
        <w:rPr>
          <w:color w:val="0000FF"/>
        </w:rPr>
        <w:t>S2-2</w:t>
      </w:r>
      <w:r>
        <w:rPr>
          <w:color w:val="0000FF"/>
        </w:rPr>
        <w:t>407118</w:t>
      </w:r>
      <w:r>
        <w:t>.</w:t>
      </w:r>
    </w:p>
    <w:p w14:paraId="5182D6B6" w14:textId="77777777" w:rsidR="003E654B" w:rsidRPr="00EB0339" w:rsidRDefault="003E654B" w:rsidP="003E654B">
      <w:r w:rsidRPr="005B25A1">
        <w:rPr>
          <w:b/>
          <w:bCs/>
        </w:rPr>
        <w:t>Status:</w:t>
      </w:r>
      <w:r>
        <w:t xml:space="preserve"> </w:t>
      </w:r>
      <w:r>
        <w:rPr>
          <w:color w:val="0000FF"/>
        </w:rPr>
        <w:t>Merged</w:t>
      </w:r>
      <w:r>
        <w:t>.</w:t>
      </w:r>
    </w:p>
    <w:p w14:paraId="43336270" w14:textId="77777777" w:rsidR="00E00DA6" w:rsidRDefault="0014183C" w:rsidP="00E04F4D">
      <w:pPr>
        <w:pStyle w:val="NormTop"/>
      </w:pPr>
      <w:r w:rsidRPr="0014183C">
        <w:rPr>
          <w:color w:val="0000FF"/>
        </w:rPr>
        <w:lastRenderedPageBreak/>
        <w:t>S2-2406585</w:t>
      </w:r>
      <w:r w:rsidR="007615D6" w:rsidRPr="00D53282">
        <w:t xml:space="preserve"> </w:t>
      </w:r>
      <w:r w:rsidR="007615D6">
        <w:t>(P-CR) 23.700-06: KI#6:Evaluation and Conclusion.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Evaluation of solutions and conclusion for KI#6: Support of Emergency services for UEs via a MWAB.</w:t>
      </w:r>
    </w:p>
    <w:p w14:paraId="25544E23" w14:textId="77777777" w:rsidR="007615D6" w:rsidRPr="005B25A1" w:rsidRDefault="007615D6" w:rsidP="007615D6">
      <w:pPr>
        <w:keepNext/>
        <w:keepLines/>
        <w:rPr>
          <w:b/>
          <w:bCs/>
        </w:rPr>
      </w:pPr>
      <w:r w:rsidRPr="005B25A1">
        <w:rPr>
          <w:b/>
          <w:bCs/>
        </w:rPr>
        <w:t>Convenor comment:</w:t>
      </w:r>
    </w:p>
    <w:p w14:paraId="2E465A53"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5C03F22D" w14:textId="77777777" w:rsidR="007615D6" w:rsidRPr="005B25A1" w:rsidRDefault="007615D6" w:rsidP="007615D6">
      <w:pPr>
        <w:keepNext/>
        <w:keepLines/>
        <w:rPr>
          <w:b/>
          <w:bCs/>
        </w:rPr>
      </w:pPr>
      <w:r w:rsidRPr="005B25A1">
        <w:rPr>
          <w:b/>
          <w:bCs/>
        </w:rPr>
        <w:t>Parallel discussion:</w:t>
      </w:r>
    </w:p>
    <w:p w14:paraId="23F13839" w14:textId="5B0ACD8F" w:rsidR="009C36A8" w:rsidRPr="003E654B" w:rsidRDefault="009C36A8" w:rsidP="009C36A8">
      <w:pPr>
        <w:keepNext/>
        <w:keepLines/>
      </w:pPr>
      <w:r>
        <w:t xml:space="preserve">Merged into </w:t>
      </w:r>
      <w:r w:rsidRPr="00CE3EC0">
        <w:rPr>
          <w:color w:val="0000FF"/>
        </w:rPr>
        <w:t>S2-2</w:t>
      </w:r>
      <w:r>
        <w:rPr>
          <w:color w:val="0000FF"/>
        </w:rPr>
        <w:t>407111</w:t>
      </w:r>
      <w:r>
        <w:t>.</w:t>
      </w:r>
    </w:p>
    <w:p w14:paraId="7806BB0B" w14:textId="77777777" w:rsidR="009C36A8" w:rsidRPr="00EB0339" w:rsidRDefault="009C36A8" w:rsidP="009C36A8">
      <w:r w:rsidRPr="005B25A1">
        <w:rPr>
          <w:b/>
          <w:bCs/>
        </w:rPr>
        <w:t>Status:</w:t>
      </w:r>
      <w:r>
        <w:t xml:space="preserve"> </w:t>
      </w:r>
      <w:r>
        <w:rPr>
          <w:color w:val="0000FF"/>
        </w:rPr>
        <w:t>Merged</w:t>
      </w:r>
      <w:r>
        <w:t>.</w:t>
      </w:r>
    </w:p>
    <w:p w14:paraId="326A8A69" w14:textId="77777777" w:rsidR="00E00DA6" w:rsidRDefault="0014183C" w:rsidP="00E04F4D">
      <w:pPr>
        <w:pStyle w:val="NormTop"/>
      </w:pPr>
      <w:r w:rsidRPr="0014183C">
        <w:rPr>
          <w:color w:val="0000FF"/>
        </w:rPr>
        <w:t>S2-2406801</w:t>
      </w:r>
      <w:r w:rsidR="007615D6" w:rsidRPr="00D53282">
        <w:t xml:space="preserve"> </w:t>
      </w:r>
      <w:r w:rsidR="007615D6">
        <w:t>(P-CR) 23.700-06: KI#6: Conclusions.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for KI#6.</w:t>
      </w:r>
    </w:p>
    <w:p w14:paraId="3C4CAFD1" w14:textId="77777777" w:rsidR="007615D6" w:rsidRPr="005B25A1" w:rsidRDefault="007615D6" w:rsidP="007615D6">
      <w:pPr>
        <w:keepNext/>
        <w:keepLines/>
        <w:rPr>
          <w:b/>
          <w:bCs/>
        </w:rPr>
      </w:pPr>
      <w:r w:rsidRPr="005B25A1">
        <w:rPr>
          <w:b/>
          <w:bCs/>
        </w:rPr>
        <w:t>Convenor comment:</w:t>
      </w:r>
    </w:p>
    <w:p w14:paraId="6501BE50" w14:textId="77777777" w:rsidR="007615D6" w:rsidRPr="005B25A1" w:rsidRDefault="007615D6" w:rsidP="007615D6">
      <w:pPr>
        <w:keepNext/>
        <w:keepLines/>
      </w:pPr>
      <w:r w:rsidRPr="005B25A1">
        <w:t>HANDLE.</w:t>
      </w:r>
    </w:p>
    <w:p w14:paraId="0EEEF7A7" w14:textId="77777777" w:rsidR="007615D6" w:rsidRPr="005B25A1" w:rsidRDefault="007615D6" w:rsidP="007615D6">
      <w:pPr>
        <w:keepNext/>
        <w:keepLines/>
        <w:rPr>
          <w:b/>
          <w:bCs/>
        </w:rPr>
      </w:pPr>
      <w:r w:rsidRPr="005B25A1">
        <w:rPr>
          <w:b/>
          <w:bCs/>
        </w:rPr>
        <w:t>Parallel discussion:</w:t>
      </w:r>
    </w:p>
    <w:p w14:paraId="344B2913" w14:textId="232C9166" w:rsidR="003E654B" w:rsidRDefault="003E654B" w:rsidP="00A120F3">
      <w:pPr>
        <w:keepNext/>
        <w:keepLines/>
      </w:pPr>
      <w:r>
        <w:t>Some clarifications were needed and this was left for off-line discussion and revised in parallel session</w:t>
      </w:r>
      <w:r w:rsidR="009C36A8">
        <w:t xml:space="preserve">, merging </w:t>
      </w:r>
      <w:r w:rsidR="009C36A8" w:rsidRPr="009C36A8">
        <w:rPr>
          <w:color w:val="0000FF"/>
        </w:rPr>
        <w:t>S2-2406257</w:t>
      </w:r>
      <w:r w:rsidR="009C36A8">
        <w:t>,</w:t>
      </w:r>
      <w:r>
        <w:t xml:space="preserve"> to </w:t>
      </w:r>
      <w:r w:rsidRPr="00CE3EC0">
        <w:rPr>
          <w:color w:val="0000FF"/>
        </w:rPr>
        <w:t>S2-2</w:t>
      </w:r>
      <w:r>
        <w:rPr>
          <w:color w:val="0000FF"/>
        </w:rPr>
        <w:t>407118</w:t>
      </w:r>
      <w:r>
        <w:t>.</w:t>
      </w:r>
    </w:p>
    <w:p w14:paraId="1E80D826" w14:textId="45105CEC" w:rsidR="00842B4D" w:rsidRDefault="00842B4D" w:rsidP="007615D6">
      <w:pPr>
        <w:keepNext/>
        <w:keepLines/>
      </w:pPr>
      <w:r>
        <w:t xml:space="preserve">The bullet needed re-phrasing to make it clear. This was edited on-line and revised in parallel session to </w:t>
      </w:r>
      <w:r w:rsidRPr="00CE3EC0">
        <w:rPr>
          <w:color w:val="0000FF"/>
        </w:rPr>
        <w:t>S2-2</w:t>
      </w:r>
      <w:r>
        <w:rPr>
          <w:color w:val="0000FF"/>
        </w:rPr>
        <w:t>407274</w:t>
      </w:r>
      <w:r>
        <w:t>.</w:t>
      </w:r>
    </w:p>
    <w:p w14:paraId="0D51062A" w14:textId="7F6734DB" w:rsidR="00842B4D" w:rsidRDefault="00842B4D" w:rsidP="007615D6">
      <w:pPr>
        <w:keepNext/>
        <w:keepLines/>
      </w:pPr>
      <w:r>
        <w:t xml:space="preserve">This was </w:t>
      </w:r>
      <w:r w:rsidRPr="00B30893">
        <w:rPr>
          <w:color w:val="FF0000"/>
        </w:rPr>
        <w:t>agreed</w:t>
      </w:r>
      <w:r>
        <w:t xml:space="preserve"> in parallel session.</w:t>
      </w:r>
    </w:p>
    <w:p w14:paraId="3299AA3A" w14:textId="77777777" w:rsidR="00B56CC5" w:rsidRPr="005B25A1" w:rsidRDefault="00B56CC5" w:rsidP="00B56CC5">
      <w:pPr>
        <w:keepNext/>
        <w:keepLines/>
        <w:rPr>
          <w:b/>
          <w:bCs/>
        </w:rPr>
      </w:pPr>
      <w:r w:rsidRPr="005B25A1">
        <w:rPr>
          <w:b/>
          <w:bCs/>
        </w:rPr>
        <w:t>Plenary Discussion:</w:t>
      </w:r>
    </w:p>
    <w:p w14:paraId="4C2453BA" w14:textId="77777777" w:rsidR="00B56CC5" w:rsidRPr="00B56CC5" w:rsidRDefault="00B56CC5" w:rsidP="00B56CC5">
      <w:pPr>
        <w:keepNext/>
        <w:keepLines/>
      </w:pPr>
      <w:r>
        <w:t xml:space="preserve">This was </w:t>
      </w:r>
      <w:r w:rsidRPr="00B56CC5">
        <w:rPr>
          <w:color w:val="FF0000"/>
        </w:rPr>
        <w:t>block approved</w:t>
      </w:r>
      <w:r>
        <w:t>.</w:t>
      </w:r>
    </w:p>
    <w:p w14:paraId="28ACEC8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F0E76A3" w14:textId="77777777" w:rsidR="007615D6" w:rsidRDefault="007615D6" w:rsidP="00E04F4D">
      <w:pPr>
        <w:pStyle w:val="Heading2"/>
      </w:pPr>
      <w:bookmarkStart w:id="119" w:name="_Toc177620674"/>
      <w:r>
        <w:t>19.7</w:t>
      </w:r>
      <w:r>
        <w:tab/>
        <w:t>Study on System Enhancement for Proximity-based Services in 5GS - Phase 3 (FS_5G_ProSe_Ph3)</w:t>
      </w:r>
      <w:bookmarkEnd w:id="119"/>
    </w:p>
    <w:p w14:paraId="48EA3F8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9709174" w14:textId="5E88CF81" w:rsidR="00CB439C" w:rsidRDefault="00CB439C" w:rsidP="00BF66BE">
      <w:pPr>
        <w:pStyle w:val="NormTop"/>
        <w:spacing w:after="0"/>
      </w:pPr>
      <w:r w:rsidRPr="0014183C">
        <w:rPr>
          <w:color w:val="0000FF"/>
        </w:rPr>
        <w:t>S2-240</w:t>
      </w:r>
      <w:r>
        <w:rPr>
          <w:color w:val="0000FF"/>
        </w:rPr>
        <w:t>7106</w:t>
      </w:r>
      <w:r w:rsidRPr="00D53282">
        <w:t xml:space="preserve"> </w:t>
      </w:r>
      <w:r>
        <w:t>(OTHER) Open Issues for FS_5G_ProSe_ph3s. (Source: AT&amp;T (Rapporteur))</w:t>
      </w:r>
      <w:r>
        <w:br/>
      </w:r>
      <w:r w:rsidRPr="00D53282">
        <w:rPr>
          <w:b/>
        </w:rPr>
        <w:t>Document for:</w:t>
      </w:r>
      <w:r w:rsidRPr="00D53282">
        <w:t xml:space="preserve"> </w:t>
      </w:r>
      <w:r>
        <w:t>Presentation</w:t>
      </w:r>
      <w:r>
        <w:br/>
      </w:r>
      <w:r w:rsidRPr="00D53282">
        <w:rPr>
          <w:b/>
        </w:rPr>
        <w:t>Abstract:</w:t>
      </w:r>
      <w:r w:rsidRPr="00D53282">
        <w:t xml:space="preserve"> </w:t>
      </w:r>
      <w:r>
        <w:br/>
        <w:t>List of Open Issues for FS_5G_ProSe_ph3.</w:t>
      </w:r>
    </w:p>
    <w:p w14:paraId="29EC9C06" w14:textId="3B197728" w:rsidR="00CB439C" w:rsidRPr="00CB439C" w:rsidRDefault="00CB439C" w:rsidP="00BF66BE">
      <w:pPr>
        <w:pStyle w:val="NormTop"/>
        <w:spacing w:after="0"/>
        <w:rPr>
          <w:b/>
          <w:bCs/>
        </w:rPr>
      </w:pPr>
      <w:r w:rsidRPr="00CB439C">
        <w:rPr>
          <w:b/>
          <w:bCs/>
        </w:rPr>
        <w:t>Open Issue for KI#1:</w:t>
      </w:r>
    </w:p>
    <w:p w14:paraId="6D7F8135" w14:textId="77777777" w:rsidR="00CB439C" w:rsidRPr="00CB439C" w:rsidRDefault="00CB439C" w:rsidP="00BF66BE">
      <w:pPr>
        <w:spacing w:after="0"/>
        <w:rPr>
          <w:b/>
          <w:bCs/>
          <w:lang w:eastAsia="ja-JP"/>
        </w:rPr>
      </w:pPr>
      <w:r w:rsidRPr="00CB439C">
        <w:rPr>
          <w:b/>
          <w:bCs/>
          <w:lang w:eastAsia="ja-JP"/>
        </w:rPr>
        <w:t>Way forward:</w:t>
      </w:r>
    </w:p>
    <w:p w14:paraId="65274F49" w14:textId="6E46307F" w:rsidR="00CB439C" w:rsidRDefault="00CB439C" w:rsidP="00BF66BE">
      <w:pPr>
        <w:pStyle w:val="B1"/>
        <w:spacing w:after="0"/>
        <w:rPr>
          <w:lang w:eastAsia="ja-JP"/>
        </w:rPr>
      </w:pPr>
      <w:r>
        <w:rPr>
          <w:lang w:eastAsia="ja-JP"/>
        </w:rPr>
        <w:t>-</w:t>
      </w:r>
      <w:r>
        <w:rPr>
          <w:lang w:eastAsia="ja-JP"/>
        </w:rPr>
        <w:tab/>
        <w:t>For Model A discovery &amp; link setup/management, we follow solution 1;</w:t>
      </w:r>
    </w:p>
    <w:p w14:paraId="6262E51C" w14:textId="6AB5532A" w:rsidR="00CB439C" w:rsidRDefault="00CB439C" w:rsidP="00BF66BE">
      <w:pPr>
        <w:pStyle w:val="B1"/>
        <w:spacing w:after="0"/>
        <w:rPr>
          <w:lang w:eastAsia="ja-JP"/>
        </w:rPr>
      </w:pPr>
      <w:r>
        <w:rPr>
          <w:lang w:eastAsia="ja-JP"/>
        </w:rPr>
        <w:t>-</w:t>
      </w:r>
      <w:r>
        <w:rPr>
          <w:lang w:eastAsia="ja-JP"/>
        </w:rPr>
        <w:tab/>
        <w:t>For Model B discovery &amp; link setup/management, we follow solution 2 &amp;7</w:t>
      </w:r>
    </w:p>
    <w:p w14:paraId="3C0D5F82" w14:textId="0ACB6211" w:rsidR="00CB439C" w:rsidRDefault="00BF66BE" w:rsidP="00BF66BE">
      <w:pPr>
        <w:pStyle w:val="B2"/>
        <w:rPr>
          <w:lang w:eastAsia="ja-JP"/>
        </w:rPr>
      </w:pPr>
      <w:r>
        <w:rPr>
          <w:lang w:eastAsia="ja-JP"/>
        </w:rPr>
        <w:t>*</w:t>
      </w:r>
      <w:r w:rsidR="00CB439C">
        <w:rPr>
          <w:lang w:eastAsia="ja-JP"/>
        </w:rPr>
        <w:tab/>
        <w:t>How to support the validation of the path and the security aspect of connection setup need further study.</w:t>
      </w:r>
    </w:p>
    <w:p w14:paraId="02F49A24" w14:textId="5AFD1D2F" w:rsidR="00CB439C" w:rsidRPr="00CB439C" w:rsidRDefault="00CB439C" w:rsidP="00BF66BE">
      <w:pPr>
        <w:spacing w:after="0"/>
        <w:rPr>
          <w:b/>
          <w:bCs/>
          <w:lang w:eastAsia="ja-JP"/>
        </w:rPr>
      </w:pPr>
      <w:r w:rsidRPr="00CB439C">
        <w:rPr>
          <w:b/>
          <w:bCs/>
          <w:lang w:eastAsia="ja-JP"/>
        </w:rPr>
        <w:t>Open Issue for KI#2:</w:t>
      </w:r>
    </w:p>
    <w:p w14:paraId="61E447BE" w14:textId="150A0AD6" w:rsidR="00BF66BE" w:rsidRPr="00BF66BE" w:rsidRDefault="00CB439C" w:rsidP="00BF66BE">
      <w:pPr>
        <w:spacing w:after="0"/>
        <w:rPr>
          <w:b/>
          <w:bCs/>
          <w:lang w:eastAsia="ja-JP"/>
        </w:rPr>
      </w:pPr>
      <w:r w:rsidRPr="00BF66BE">
        <w:rPr>
          <w:b/>
          <w:bCs/>
          <w:lang w:eastAsia="ja-JP"/>
        </w:rPr>
        <w:t>Way forward:</w:t>
      </w:r>
    </w:p>
    <w:p w14:paraId="5ABF1524" w14:textId="7A006D93" w:rsidR="00CB439C" w:rsidRDefault="00BF66BE" w:rsidP="00BF66BE">
      <w:pPr>
        <w:pStyle w:val="B1"/>
        <w:spacing w:after="0"/>
        <w:rPr>
          <w:lang w:eastAsia="ja-JP"/>
        </w:rPr>
      </w:pPr>
      <w:r>
        <w:rPr>
          <w:lang w:eastAsia="ja-JP"/>
        </w:rPr>
        <w:t>-</w:t>
      </w:r>
      <w:r>
        <w:rPr>
          <w:lang w:eastAsia="ja-JP"/>
        </w:rPr>
        <w:tab/>
      </w:r>
      <w:r w:rsidR="00CB439C">
        <w:rPr>
          <w:lang w:eastAsia="ja-JP"/>
        </w:rPr>
        <w:t>For IP based network we will develop MANET only based solution in normative phase; for Unstructured and Ethernet type of network will continue to develop PC5 based solution for normative phase.</w:t>
      </w:r>
    </w:p>
    <w:p w14:paraId="24294513" w14:textId="77777777" w:rsidR="00BF66BE" w:rsidRDefault="00BF66BE" w:rsidP="00BF66BE">
      <w:pPr>
        <w:pStyle w:val="B1"/>
        <w:spacing w:after="0"/>
        <w:rPr>
          <w:lang w:eastAsia="ja-JP"/>
        </w:rPr>
      </w:pPr>
    </w:p>
    <w:p w14:paraId="752A61AD" w14:textId="01E20E25" w:rsidR="00CB439C" w:rsidRPr="00CB439C" w:rsidRDefault="00CB439C" w:rsidP="00CB439C">
      <w:pPr>
        <w:keepNext/>
        <w:keepLines/>
        <w:rPr>
          <w:i/>
          <w:iCs/>
        </w:rPr>
      </w:pPr>
      <w:r w:rsidRPr="00CB439C">
        <w:rPr>
          <w:b/>
          <w:bCs/>
          <w:i/>
          <w:iCs/>
        </w:rPr>
        <w:lastRenderedPageBreak/>
        <w:t>Comment:</w:t>
      </w:r>
      <w:r w:rsidRPr="00CB439C">
        <w:rPr>
          <w:i/>
          <w:iCs/>
        </w:rPr>
        <w:t xml:space="preserve"> Created at meeting.</w:t>
      </w:r>
    </w:p>
    <w:p w14:paraId="64A8F8E3" w14:textId="77777777" w:rsidR="00CB439C" w:rsidRPr="005B25A1" w:rsidRDefault="00CB439C" w:rsidP="00CB439C">
      <w:pPr>
        <w:keepNext/>
        <w:keepLines/>
        <w:rPr>
          <w:b/>
          <w:bCs/>
        </w:rPr>
      </w:pPr>
      <w:r w:rsidRPr="005B25A1">
        <w:rPr>
          <w:b/>
          <w:bCs/>
        </w:rPr>
        <w:t>Parallel discussion:</w:t>
      </w:r>
    </w:p>
    <w:p w14:paraId="416103CB" w14:textId="192F1D44" w:rsidR="00CB439C" w:rsidRDefault="00BF66BE" w:rsidP="00CB439C">
      <w:pPr>
        <w:keepNext/>
        <w:keepLines/>
        <w:rPr>
          <w:lang w:eastAsia="ja-JP"/>
        </w:rPr>
      </w:pPr>
      <w:r w:rsidRPr="00584922">
        <w:rPr>
          <w:b/>
          <w:bCs/>
        </w:rPr>
        <w:t xml:space="preserve">Way forward for KI#1: </w:t>
      </w:r>
      <w:r>
        <w:t xml:space="preserve">The note on </w:t>
      </w:r>
      <w:r>
        <w:rPr>
          <w:lang w:eastAsia="ja-JP"/>
        </w:rPr>
        <w:t>How to support the validation of the path and the security aspect of connection setup need further study should be made a bullet to apply to both Model A and Model B.</w:t>
      </w:r>
    </w:p>
    <w:p w14:paraId="71A39261" w14:textId="0CA67092" w:rsidR="00BF66BE" w:rsidRPr="005B25A1" w:rsidRDefault="00584922" w:rsidP="00CB439C">
      <w:pPr>
        <w:keepNext/>
        <w:keepLines/>
      </w:pPr>
      <w:r>
        <w:t xml:space="preserve">This was then </w:t>
      </w:r>
      <w:r w:rsidRPr="00584922">
        <w:rPr>
          <w:color w:val="FF0000"/>
        </w:rPr>
        <w:t>endorsed</w:t>
      </w:r>
      <w:r>
        <w:t xml:space="preserve"> in parallel session.</w:t>
      </w:r>
    </w:p>
    <w:p w14:paraId="59715F9F" w14:textId="66AC6270" w:rsidR="00CB439C" w:rsidRDefault="00CB439C" w:rsidP="00CB439C">
      <w:r w:rsidRPr="005B25A1">
        <w:rPr>
          <w:b/>
          <w:bCs/>
        </w:rPr>
        <w:t>Status:</w:t>
      </w:r>
      <w:r>
        <w:t xml:space="preserve"> </w:t>
      </w:r>
      <w:r w:rsidR="00584922" w:rsidRPr="00584922">
        <w:rPr>
          <w:color w:val="FF0000"/>
        </w:rPr>
        <w:t>Endorsed</w:t>
      </w:r>
      <w:r>
        <w:t>.</w:t>
      </w:r>
    </w:p>
    <w:p w14:paraId="59861F80" w14:textId="54913AEF" w:rsidR="0034022F" w:rsidRDefault="0034022F" w:rsidP="0034022F">
      <w:pPr>
        <w:pStyle w:val="NormTop"/>
      </w:pPr>
      <w:r w:rsidRPr="0014183C">
        <w:rPr>
          <w:color w:val="0000FF"/>
        </w:rPr>
        <w:t>S2-240</w:t>
      </w:r>
      <w:r>
        <w:rPr>
          <w:color w:val="0000FF"/>
        </w:rPr>
        <w:t>7109</w:t>
      </w:r>
      <w:r w:rsidRPr="00D53282">
        <w:t xml:space="preserve"> </w:t>
      </w:r>
      <w:r>
        <w:t>(LS OUT) [DRAFT] LS on Security considerations for 5G_ProSe multi-hop relays. (Source: Qualcomm Incorporated)</w:t>
      </w:r>
      <w:r>
        <w:br/>
      </w:r>
      <w:r w:rsidRPr="00D53282">
        <w:rPr>
          <w:b/>
        </w:rPr>
        <w:t>Document for:</w:t>
      </w:r>
      <w:r w:rsidRPr="00D53282">
        <w:t xml:space="preserve"> </w:t>
      </w:r>
      <w:r>
        <w:t>Approval</w:t>
      </w:r>
      <w:r>
        <w:br/>
      </w:r>
      <w:r w:rsidRPr="00D53282">
        <w:rPr>
          <w:b/>
        </w:rPr>
        <w:t>Abstract:</w:t>
      </w:r>
      <w:r w:rsidRPr="00D53282">
        <w:t xml:space="preserve"> </w:t>
      </w:r>
      <w:r>
        <w:br/>
        <w:t>[DRAFT] LS on Security considerations for 5G_ProSe multi-hop relays.</w:t>
      </w:r>
    </w:p>
    <w:p w14:paraId="09735C5A" w14:textId="6E0997FB" w:rsidR="0034022F" w:rsidRPr="0034022F" w:rsidRDefault="0034022F" w:rsidP="0034022F">
      <w:pPr>
        <w:keepNext/>
        <w:keepLines/>
        <w:rPr>
          <w:i/>
          <w:iCs/>
        </w:rPr>
      </w:pPr>
      <w:r w:rsidRPr="0034022F">
        <w:rPr>
          <w:b/>
          <w:bCs/>
          <w:i/>
          <w:iCs/>
        </w:rPr>
        <w:t>Comment:</w:t>
      </w:r>
      <w:r w:rsidRPr="0034022F">
        <w:rPr>
          <w:i/>
          <w:iCs/>
        </w:rPr>
        <w:t xml:space="preserve"> Created at meeting.</w:t>
      </w:r>
    </w:p>
    <w:p w14:paraId="1152D45E" w14:textId="77777777" w:rsidR="0034022F" w:rsidRPr="005B25A1" w:rsidRDefault="0034022F" w:rsidP="0034022F">
      <w:pPr>
        <w:keepNext/>
        <w:keepLines/>
        <w:rPr>
          <w:b/>
          <w:bCs/>
        </w:rPr>
      </w:pPr>
      <w:r w:rsidRPr="005B25A1">
        <w:rPr>
          <w:b/>
          <w:bCs/>
        </w:rPr>
        <w:t>Parallel discussion:</w:t>
      </w:r>
    </w:p>
    <w:p w14:paraId="435D90AA" w14:textId="47EA9928" w:rsidR="00CB19B9" w:rsidRDefault="00CB19B9" w:rsidP="0034022F">
      <w:pPr>
        <w:keepNext/>
        <w:keepLines/>
      </w:pPr>
      <w:r>
        <w:t xml:space="preserve">This was revised in parallel session, to clean up revision marks and highlighting, to </w:t>
      </w:r>
      <w:r w:rsidRPr="00CE3EC0">
        <w:rPr>
          <w:color w:val="0000FF"/>
        </w:rPr>
        <w:t>S2-2</w:t>
      </w:r>
      <w:r>
        <w:rPr>
          <w:color w:val="0000FF"/>
        </w:rPr>
        <w:t>407207</w:t>
      </w:r>
      <w:r>
        <w:t>.</w:t>
      </w:r>
    </w:p>
    <w:p w14:paraId="6FFA08E4" w14:textId="77777777" w:rsidR="00CB19B9" w:rsidRPr="00CB19B9" w:rsidRDefault="00CB19B9" w:rsidP="00CB19B9">
      <w:pPr>
        <w:keepNext/>
        <w:keepLines/>
      </w:pPr>
      <w:r>
        <w:t xml:space="preserve">This was </w:t>
      </w:r>
      <w:r w:rsidRPr="00B30893">
        <w:rPr>
          <w:color w:val="FF0000"/>
        </w:rPr>
        <w:t>agreed</w:t>
      </w:r>
      <w:r>
        <w:t xml:space="preserve"> in parallel session.</w:t>
      </w:r>
    </w:p>
    <w:p w14:paraId="0CFB98DE" w14:textId="77777777" w:rsidR="00B56CC5" w:rsidRPr="005B25A1" w:rsidRDefault="00B56CC5" w:rsidP="00B56CC5">
      <w:pPr>
        <w:keepNext/>
        <w:keepLines/>
        <w:rPr>
          <w:b/>
          <w:bCs/>
        </w:rPr>
      </w:pPr>
      <w:r w:rsidRPr="005B25A1">
        <w:rPr>
          <w:b/>
          <w:bCs/>
        </w:rPr>
        <w:t>Plenary Discussion:</w:t>
      </w:r>
    </w:p>
    <w:p w14:paraId="2B24469B" w14:textId="77777777" w:rsidR="00B56CC5" w:rsidRPr="00B56CC5" w:rsidRDefault="00B56CC5" w:rsidP="00B56CC5">
      <w:pPr>
        <w:keepNext/>
        <w:keepLines/>
      </w:pPr>
      <w:r>
        <w:t xml:space="preserve">This was </w:t>
      </w:r>
      <w:r w:rsidRPr="00B56CC5">
        <w:rPr>
          <w:color w:val="FF0000"/>
        </w:rPr>
        <w:t>block approved</w:t>
      </w:r>
      <w:r>
        <w:t>.</w:t>
      </w:r>
    </w:p>
    <w:p w14:paraId="29B56680"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D930E1B" w14:textId="77777777" w:rsidR="00E00DA6" w:rsidRDefault="0014183C" w:rsidP="00E04F4D">
      <w:pPr>
        <w:pStyle w:val="NormTop"/>
      </w:pPr>
      <w:r w:rsidRPr="0014183C">
        <w:rPr>
          <w:color w:val="0000FF"/>
        </w:rPr>
        <w:t>S2-2406788</w:t>
      </w:r>
      <w:r w:rsidR="007615D6" w:rsidRPr="00D53282">
        <w:t xml:space="preserve"> </w:t>
      </w:r>
      <w:r w:rsidR="007615D6">
        <w:t>(P-CR) 23.700-03: Proposed Conclusions for FS_5G_ProSe_Ph3 based on NWM Discussions. (Source: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 summary of the NWM discussion on the FS_5G_ProSe_Ph3 study conclusions.</w:t>
      </w:r>
    </w:p>
    <w:p w14:paraId="6D90FE45" w14:textId="77777777" w:rsidR="007615D6" w:rsidRPr="005B25A1" w:rsidRDefault="007615D6" w:rsidP="007615D6">
      <w:pPr>
        <w:keepNext/>
        <w:keepLines/>
        <w:rPr>
          <w:b/>
          <w:bCs/>
        </w:rPr>
      </w:pPr>
      <w:r w:rsidRPr="005B25A1">
        <w:rPr>
          <w:b/>
          <w:bCs/>
        </w:rPr>
        <w:t>Convenor comment:</w:t>
      </w:r>
    </w:p>
    <w:p w14:paraId="6E777C73" w14:textId="77777777" w:rsidR="007615D6" w:rsidRPr="005B25A1" w:rsidRDefault="007615D6" w:rsidP="007615D6">
      <w:pPr>
        <w:keepNext/>
        <w:keepLines/>
      </w:pPr>
      <w:r w:rsidRPr="005B25A1">
        <w:t>Handle.</w:t>
      </w:r>
    </w:p>
    <w:p w14:paraId="78EE2A74" w14:textId="77777777" w:rsidR="007615D6" w:rsidRPr="005B25A1" w:rsidRDefault="007615D6" w:rsidP="007615D6">
      <w:pPr>
        <w:keepNext/>
        <w:keepLines/>
        <w:rPr>
          <w:b/>
          <w:bCs/>
        </w:rPr>
      </w:pPr>
      <w:r w:rsidRPr="005B25A1">
        <w:rPr>
          <w:b/>
          <w:bCs/>
        </w:rPr>
        <w:t>Parallel discussion:</w:t>
      </w:r>
    </w:p>
    <w:p w14:paraId="63DFACE2" w14:textId="26FA02D2" w:rsidR="007615D6" w:rsidRPr="005B25A1" w:rsidRDefault="00584922" w:rsidP="007615D6">
      <w:pPr>
        <w:keepNext/>
        <w:keepLines/>
      </w:pPr>
      <w:bookmarkStart w:id="120" w:name="_Hlk167831514"/>
      <w:r>
        <w:t xml:space="preserve">This was </w:t>
      </w:r>
      <w:r w:rsidRPr="00C3284B">
        <w:rPr>
          <w:color w:val="0000FF"/>
        </w:rPr>
        <w:t>noted</w:t>
      </w:r>
      <w:r>
        <w:t xml:space="preserve"> in parallel session.</w:t>
      </w:r>
      <w:bookmarkEnd w:id="120"/>
    </w:p>
    <w:p w14:paraId="7CBA5252" w14:textId="604B0263" w:rsidR="007615D6" w:rsidRPr="00EB0339" w:rsidRDefault="007615D6" w:rsidP="007615D6">
      <w:r w:rsidRPr="005B25A1">
        <w:rPr>
          <w:b/>
          <w:bCs/>
        </w:rPr>
        <w:t>Status:</w:t>
      </w:r>
      <w:r>
        <w:t xml:space="preserve"> </w:t>
      </w:r>
      <w:r>
        <w:rPr>
          <w:color w:val="0000FF"/>
        </w:rPr>
        <w:t>Noted</w:t>
      </w:r>
      <w:r>
        <w:t>.</w:t>
      </w:r>
    </w:p>
    <w:p w14:paraId="12F51AD0" w14:textId="77777777" w:rsidR="00E00DA6" w:rsidRDefault="0014183C" w:rsidP="00E04F4D">
      <w:pPr>
        <w:pStyle w:val="NormTop"/>
      </w:pPr>
      <w:r w:rsidRPr="0014183C">
        <w:rPr>
          <w:color w:val="0000FF"/>
        </w:rPr>
        <w:lastRenderedPageBreak/>
        <w:t>S2-2406776</w:t>
      </w:r>
      <w:r w:rsidR="007615D6" w:rsidRPr="00D53282">
        <w:t xml:space="preserve"> </w:t>
      </w:r>
      <w:r w:rsidR="007615D6">
        <w:t>(P-CR) 23.700-03: TR 23.700-03: Solution#3 updates based on NWM feedback.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some updates to the solution#3 in TR 23.700-06, to address some of the comments raised in NWM discussions.</w:t>
      </w:r>
    </w:p>
    <w:p w14:paraId="60125D53" w14:textId="77777777" w:rsidR="007615D6" w:rsidRPr="005B25A1" w:rsidRDefault="007615D6" w:rsidP="007615D6">
      <w:pPr>
        <w:keepNext/>
        <w:keepLines/>
        <w:rPr>
          <w:b/>
          <w:bCs/>
        </w:rPr>
      </w:pPr>
      <w:r w:rsidRPr="005B25A1">
        <w:rPr>
          <w:b/>
          <w:bCs/>
        </w:rPr>
        <w:t>Convenor comment:</w:t>
      </w:r>
    </w:p>
    <w:p w14:paraId="3B932919" w14:textId="77777777" w:rsidR="007615D6" w:rsidRPr="005B25A1" w:rsidRDefault="007615D6" w:rsidP="007615D6">
      <w:pPr>
        <w:keepNext/>
        <w:keepLines/>
      </w:pPr>
      <w:r w:rsidRPr="005B25A1">
        <w:t>Handle.</w:t>
      </w:r>
    </w:p>
    <w:p w14:paraId="179C65CC" w14:textId="77777777" w:rsidR="007615D6" w:rsidRPr="005B25A1" w:rsidRDefault="007615D6" w:rsidP="007615D6">
      <w:pPr>
        <w:keepNext/>
        <w:keepLines/>
        <w:rPr>
          <w:b/>
          <w:bCs/>
        </w:rPr>
      </w:pPr>
      <w:r w:rsidRPr="005B25A1">
        <w:rPr>
          <w:b/>
          <w:bCs/>
        </w:rPr>
        <w:t>Parallel discussion:</w:t>
      </w:r>
    </w:p>
    <w:p w14:paraId="149AC17A" w14:textId="24541FBB" w:rsidR="00584922" w:rsidRDefault="00584922" w:rsidP="00A120F3">
      <w:pPr>
        <w:keepNext/>
        <w:keepLines/>
      </w:pPr>
      <w:r>
        <w:t xml:space="preserve">Some issues were raised and this was and left for off-line discussion and revised in parallel session to </w:t>
      </w:r>
      <w:r w:rsidRPr="00CE3EC0">
        <w:rPr>
          <w:color w:val="0000FF"/>
        </w:rPr>
        <w:t>S2-2</w:t>
      </w:r>
      <w:r>
        <w:rPr>
          <w:color w:val="0000FF"/>
        </w:rPr>
        <w:t>407107</w:t>
      </w:r>
      <w:r>
        <w:t>.</w:t>
      </w:r>
    </w:p>
    <w:p w14:paraId="52A2600D" w14:textId="6BD45EF9" w:rsidR="00CB19B9" w:rsidRDefault="00CB19B9" w:rsidP="007615D6">
      <w:pPr>
        <w:keepNext/>
        <w:keepLines/>
      </w:pPr>
      <w:r>
        <w:t xml:space="preserve">The TD number in the header needed correction. This was revised in parallel session to </w:t>
      </w:r>
      <w:r w:rsidRPr="00CE3EC0">
        <w:rPr>
          <w:color w:val="0000FF"/>
        </w:rPr>
        <w:t>S2-2</w:t>
      </w:r>
      <w:r>
        <w:rPr>
          <w:color w:val="0000FF"/>
        </w:rPr>
        <w:t>407206</w:t>
      </w:r>
      <w:r>
        <w:t>.</w:t>
      </w:r>
    </w:p>
    <w:p w14:paraId="65FA020C" w14:textId="22CD7FEC" w:rsidR="007615D6" w:rsidRPr="00CB19B9" w:rsidRDefault="00CB19B9" w:rsidP="007615D6">
      <w:pPr>
        <w:keepNext/>
        <w:keepLines/>
      </w:pPr>
      <w:r>
        <w:t xml:space="preserve">This was </w:t>
      </w:r>
      <w:r w:rsidRPr="00B30893">
        <w:rPr>
          <w:color w:val="FF0000"/>
        </w:rPr>
        <w:t>agreed</w:t>
      </w:r>
      <w:r>
        <w:t xml:space="preserve"> in parallel session.</w:t>
      </w:r>
    </w:p>
    <w:p w14:paraId="2F2A0D33" w14:textId="77777777" w:rsidR="00B56CC5" w:rsidRPr="005B25A1" w:rsidRDefault="00B56CC5" w:rsidP="00B56CC5">
      <w:pPr>
        <w:keepNext/>
        <w:keepLines/>
        <w:rPr>
          <w:b/>
          <w:bCs/>
        </w:rPr>
      </w:pPr>
      <w:r w:rsidRPr="005B25A1">
        <w:rPr>
          <w:b/>
          <w:bCs/>
        </w:rPr>
        <w:t>Plenary Discussion:</w:t>
      </w:r>
    </w:p>
    <w:p w14:paraId="7B49290D" w14:textId="77777777" w:rsidR="00B56CC5" w:rsidRPr="00B56CC5" w:rsidRDefault="00B56CC5" w:rsidP="00B56CC5">
      <w:pPr>
        <w:keepNext/>
        <w:keepLines/>
      </w:pPr>
      <w:r>
        <w:t xml:space="preserve">This was </w:t>
      </w:r>
      <w:r w:rsidRPr="00B56CC5">
        <w:rPr>
          <w:color w:val="FF0000"/>
        </w:rPr>
        <w:t>block approved</w:t>
      </w:r>
      <w:r>
        <w:t>.</w:t>
      </w:r>
    </w:p>
    <w:p w14:paraId="40B8DB86"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77DB09E" w14:textId="77777777" w:rsidR="00E00DA6" w:rsidRDefault="0014183C" w:rsidP="00E04F4D">
      <w:pPr>
        <w:pStyle w:val="NormTop"/>
      </w:pPr>
      <w:r w:rsidRPr="0014183C">
        <w:rPr>
          <w:color w:val="0000FF"/>
        </w:rPr>
        <w:t>S2-2406135</w:t>
      </w:r>
      <w:r w:rsidR="007615D6" w:rsidRPr="00D53282">
        <w:t xml:space="preserve"> </w:t>
      </w:r>
      <w:r w:rsidR="007615D6">
        <w:t>(P-CR) 23.700-03: KI#1 and KI#2: Conclusions. (Source: Ericsson, Qualcomm Incorporated, FirstNet,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conclusion for KI#1 on 5G ProSe multi-hop Layer-3 and Layer-2 UE-to-Network Relay over NR PC5 reference point and a conclusion for KI#2 on 5G ProSe multi-hop Layer-3 UE-to-UE Relay over NR PC5 reference point.</w:t>
      </w:r>
    </w:p>
    <w:p w14:paraId="4BED628F" w14:textId="77777777" w:rsidR="007615D6" w:rsidRPr="005B25A1" w:rsidRDefault="007615D6" w:rsidP="007615D6">
      <w:pPr>
        <w:keepNext/>
        <w:keepLines/>
        <w:rPr>
          <w:b/>
          <w:bCs/>
        </w:rPr>
      </w:pPr>
      <w:r w:rsidRPr="005B25A1">
        <w:rPr>
          <w:b/>
          <w:bCs/>
        </w:rPr>
        <w:t>Convenor comment:</w:t>
      </w:r>
    </w:p>
    <w:p w14:paraId="6CEAD486" w14:textId="77777777" w:rsidR="007615D6" w:rsidRPr="005B25A1" w:rsidRDefault="007615D6" w:rsidP="007615D6">
      <w:pPr>
        <w:keepNext/>
        <w:keepLines/>
      </w:pPr>
      <w:r w:rsidRPr="005B25A1">
        <w:t>Handle.</w:t>
      </w:r>
    </w:p>
    <w:p w14:paraId="07E80AF3" w14:textId="77777777" w:rsidR="007615D6" w:rsidRPr="005B25A1" w:rsidRDefault="007615D6" w:rsidP="007615D6">
      <w:pPr>
        <w:keepNext/>
        <w:keepLines/>
        <w:rPr>
          <w:b/>
          <w:bCs/>
        </w:rPr>
      </w:pPr>
      <w:r w:rsidRPr="005B25A1">
        <w:rPr>
          <w:b/>
          <w:bCs/>
        </w:rPr>
        <w:t>Parallel discussion:</w:t>
      </w:r>
    </w:p>
    <w:p w14:paraId="76FAAF94" w14:textId="51007F5C" w:rsidR="00E46504" w:rsidRDefault="00E46504" w:rsidP="00E46504">
      <w:pPr>
        <w:keepNext/>
        <w:keepLines/>
      </w:pPr>
      <w:r>
        <w:t xml:space="preserve">A _rev2 update was provided in the DRAFTS folder: </w:t>
      </w:r>
      <w:hyperlink r:id="rId9" w:history="1">
        <w:r w:rsidRPr="00ED7ED9">
          <w:rPr>
            <w:rStyle w:val="Hyperlink"/>
          </w:rPr>
          <w:t>https://www.3gpp.org/ftp/tsg_sa/WG2_Arch/TSGS2_163_Jeju_2024-05/INBOX/DRAFTS/R19%20FS_5G_ProSe_Ph3/Draft_S2-240xxxx_6803_Conclusion_U2N_rev2.docx</w:t>
        </w:r>
      </w:hyperlink>
      <w:r>
        <w:t xml:space="preserve">. Some clarifications were needed and this was left for off-line discussion and revised in parallel session to </w:t>
      </w:r>
      <w:r w:rsidRPr="00CE3EC0">
        <w:rPr>
          <w:color w:val="0000FF"/>
        </w:rPr>
        <w:t>S2-2</w:t>
      </w:r>
      <w:r>
        <w:rPr>
          <w:color w:val="0000FF"/>
        </w:rPr>
        <w:t>407108</w:t>
      </w:r>
      <w:r>
        <w:t>.</w:t>
      </w:r>
    </w:p>
    <w:p w14:paraId="5D599482" w14:textId="2CFB56A5" w:rsidR="00CB19B9" w:rsidRDefault="00CB19B9" w:rsidP="00E46504">
      <w:pPr>
        <w:keepNext/>
        <w:keepLines/>
      </w:pPr>
      <w:r>
        <w:t xml:space="preserve">This was reviewed and </w:t>
      </w:r>
      <w:r w:rsidRPr="00B30893">
        <w:rPr>
          <w:color w:val="FF0000"/>
        </w:rPr>
        <w:t>agreed</w:t>
      </w:r>
      <w:r>
        <w:t xml:space="preserve"> in parallel session.</w:t>
      </w:r>
    </w:p>
    <w:p w14:paraId="0ECA6AA4" w14:textId="77777777" w:rsidR="00B56CC5" w:rsidRPr="005B25A1" w:rsidRDefault="00B56CC5" w:rsidP="00B56CC5">
      <w:pPr>
        <w:keepNext/>
        <w:keepLines/>
        <w:rPr>
          <w:b/>
          <w:bCs/>
        </w:rPr>
      </w:pPr>
      <w:r w:rsidRPr="005B25A1">
        <w:rPr>
          <w:b/>
          <w:bCs/>
        </w:rPr>
        <w:t>Plenary Discussion:</w:t>
      </w:r>
    </w:p>
    <w:p w14:paraId="0669C995" w14:textId="77777777" w:rsidR="00B56CC5" w:rsidRPr="00B56CC5" w:rsidRDefault="00B56CC5" w:rsidP="00B56CC5">
      <w:pPr>
        <w:keepNext/>
        <w:keepLines/>
      </w:pPr>
      <w:r>
        <w:t xml:space="preserve">This was </w:t>
      </w:r>
      <w:r w:rsidRPr="00B56CC5">
        <w:rPr>
          <w:color w:val="FF0000"/>
        </w:rPr>
        <w:t>block approved</w:t>
      </w:r>
      <w:r>
        <w:t>.</w:t>
      </w:r>
    </w:p>
    <w:p w14:paraId="23670ED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9713127" w14:textId="77777777" w:rsidR="00E00DA6" w:rsidRDefault="0014183C" w:rsidP="00E04F4D">
      <w:pPr>
        <w:pStyle w:val="NormTop"/>
      </w:pPr>
      <w:r w:rsidRPr="0014183C">
        <w:rPr>
          <w:color w:val="0000FF"/>
        </w:rPr>
        <w:lastRenderedPageBreak/>
        <w:t>S2-2406493</w:t>
      </w:r>
      <w:r w:rsidR="007615D6" w:rsidRPr="00D53282">
        <w:t xml:space="preserve"> </w:t>
      </w:r>
      <w:r w:rsidR="007615D6">
        <w:t>(P-CR) 23.700-03: Solution summary and conclusion for KI#1. (Source: Huawei, HiSilicon, KPN N.V., InterDigital,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of KI#1.</w:t>
      </w:r>
    </w:p>
    <w:p w14:paraId="66777C3C" w14:textId="77777777" w:rsidR="007615D6" w:rsidRPr="005B25A1" w:rsidRDefault="007615D6" w:rsidP="007615D6">
      <w:pPr>
        <w:keepNext/>
        <w:keepLines/>
        <w:rPr>
          <w:b/>
          <w:bCs/>
        </w:rPr>
      </w:pPr>
      <w:r w:rsidRPr="005B25A1">
        <w:rPr>
          <w:b/>
          <w:bCs/>
        </w:rPr>
        <w:t>Convenor comment:</w:t>
      </w:r>
    </w:p>
    <w:p w14:paraId="10E5E630" w14:textId="77777777" w:rsidR="007615D6" w:rsidRPr="005B25A1" w:rsidRDefault="007615D6" w:rsidP="007615D6">
      <w:pPr>
        <w:keepNext/>
        <w:keepLines/>
      </w:pPr>
      <w:r w:rsidRPr="005B25A1">
        <w:t>Handle.</w:t>
      </w:r>
    </w:p>
    <w:p w14:paraId="0222B653" w14:textId="77777777" w:rsidR="00B56CC5" w:rsidRPr="005B25A1" w:rsidRDefault="00B56CC5" w:rsidP="00B56CC5">
      <w:pPr>
        <w:keepNext/>
        <w:keepLines/>
        <w:rPr>
          <w:b/>
          <w:bCs/>
        </w:rPr>
      </w:pPr>
      <w:r w:rsidRPr="005B25A1">
        <w:rPr>
          <w:b/>
          <w:bCs/>
        </w:rPr>
        <w:t>Parallel discussion:</w:t>
      </w:r>
    </w:p>
    <w:p w14:paraId="08B9509E" w14:textId="77777777" w:rsidR="00B56CC5" w:rsidRPr="005B25A1" w:rsidRDefault="00B56CC5" w:rsidP="00B56CC5">
      <w:pPr>
        <w:keepNext/>
        <w:keepLines/>
      </w:pPr>
      <w:r w:rsidRPr="00B56CC5">
        <w:rPr>
          <w:color w:val="0000FF"/>
        </w:rPr>
        <w:t>Not handled</w:t>
      </w:r>
      <w:r>
        <w:t>.</w:t>
      </w:r>
    </w:p>
    <w:p w14:paraId="4856754C" w14:textId="77777777" w:rsidR="00B56CC5" w:rsidRPr="00EB0339" w:rsidRDefault="00B56CC5" w:rsidP="00B56CC5">
      <w:r w:rsidRPr="005B25A1">
        <w:rPr>
          <w:b/>
          <w:bCs/>
        </w:rPr>
        <w:t>Status:</w:t>
      </w:r>
      <w:r>
        <w:t xml:space="preserve"> </w:t>
      </w:r>
      <w:r w:rsidRPr="00B56CC5">
        <w:rPr>
          <w:color w:val="0000FF"/>
        </w:rPr>
        <w:t>Not handled</w:t>
      </w:r>
      <w:r>
        <w:t>.</w:t>
      </w:r>
    </w:p>
    <w:p w14:paraId="783AEC10" w14:textId="77777777" w:rsidR="00E00DA6" w:rsidRDefault="0014183C" w:rsidP="00E04F4D">
      <w:pPr>
        <w:pStyle w:val="NormTop"/>
      </w:pPr>
      <w:r w:rsidRPr="0014183C">
        <w:rPr>
          <w:color w:val="0000FF"/>
        </w:rPr>
        <w:t>S2-2406494</w:t>
      </w:r>
      <w:r w:rsidR="007615D6" w:rsidRPr="00D53282">
        <w:t xml:space="preserve"> </w:t>
      </w:r>
      <w:r w:rsidR="007615D6">
        <w:t>(P-CR) 23.700-03: Solution summary and conclusion for KI#2. (Source: Huawei, HiSilicon, KPN N.V., InterDigital,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of KI#2.</w:t>
      </w:r>
    </w:p>
    <w:p w14:paraId="077F2876" w14:textId="77777777" w:rsidR="007615D6" w:rsidRPr="005B25A1" w:rsidRDefault="007615D6" w:rsidP="007615D6">
      <w:pPr>
        <w:keepNext/>
        <w:keepLines/>
        <w:rPr>
          <w:b/>
          <w:bCs/>
        </w:rPr>
      </w:pPr>
      <w:r w:rsidRPr="005B25A1">
        <w:rPr>
          <w:b/>
          <w:bCs/>
        </w:rPr>
        <w:t>Convenor comment:</w:t>
      </w:r>
    </w:p>
    <w:p w14:paraId="343FFA14" w14:textId="77777777" w:rsidR="007615D6" w:rsidRPr="005B25A1" w:rsidRDefault="007615D6" w:rsidP="007615D6">
      <w:pPr>
        <w:keepNext/>
        <w:keepLines/>
      </w:pPr>
      <w:r w:rsidRPr="005B25A1">
        <w:t>Handle.</w:t>
      </w:r>
    </w:p>
    <w:p w14:paraId="37DEC269" w14:textId="77777777" w:rsidR="00B56CC5" w:rsidRPr="005B25A1" w:rsidRDefault="00B56CC5" w:rsidP="00B56CC5">
      <w:pPr>
        <w:keepNext/>
        <w:keepLines/>
        <w:rPr>
          <w:b/>
          <w:bCs/>
        </w:rPr>
      </w:pPr>
      <w:r w:rsidRPr="005B25A1">
        <w:rPr>
          <w:b/>
          <w:bCs/>
        </w:rPr>
        <w:t>Parallel discussion:</w:t>
      </w:r>
    </w:p>
    <w:p w14:paraId="77D51094" w14:textId="77777777" w:rsidR="00B56CC5" w:rsidRPr="005B25A1" w:rsidRDefault="00B56CC5" w:rsidP="00B56CC5">
      <w:pPr>
        <w:keepNext/>
        <w:keepLines/>
      </w:pPr>
      <w:r w:rsidRPr="00B56CC5">
        <w:rPr>
          <w:color w:val="0000FF"/>
        </w:rPr>
        <w:t>Not handled</w:t>
      </w:r>
      <w:r>
        <w:t>.</w:t>
      </w:r>
    </w:p>
    <w:p w14:paraId="43EA072F" w14:textId="77777777" w:rsidR="00B56CC5" w:rsidRPr="00EB0339" w:rsidRDefault="00B56CC5" w:rsidP="00B56CC5">
      <w:r w:rsidRPr="005B25A1">
        <w:rPr>
          <w:b/>
          <w:bCs/>
        </w:rPr>
        <w:t>Status:</w:t>
      </w:r>
      <w:r>
        <w:t xml:space="preserve"> </w:t>
      </w:r>
      <w:r w:rsidRPr="00B56CC5">
        <w:rPr>
          <w:color w:val="0000FF"/>
        </w:rPr>
        <w:t>Not handled</w:t>
      </w:r>
      <w:r>
        <w:t>.</w:t>
      </w:r>
    </w:p>
    <w:p w14:paraId="0B360B47" w14:textId="77777777" w:rsidR="00E00DA6" w:rsidRDefault="0014183C" w:rsidP="00E04F4D">
      <w:pPr>
        <w:pStyle w:val="NormTop"/>
      </w:pPr>
      <w:r w:rsidRPr="0014183C">
        <w:rPr>
          <w:color w:val="0000FF"/>
        </w:rPr>
        <w:t>S2-2406145</w:t>
      </w:r>
      <w:r w:rsidR="007615D6" w:rsidRPr="00D53282">
        <w:t xml:space="preserve"> </w:t>
      </w:r>
      <w:r w:rsidR="007615D6">
        <w:t>(P-CR) 23.700-03: KI#1, Conclusions for KI#1.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KI#1 Conclusions.</w:t>
      </w:r>
    </w:p>
    <w:p w14:paraId="335B687A" w14:textId="77777777" w:rsidR="007615D6" w:rsidRPr="005B25A1" w:rsidRDefault="007615D6" w:rsidP="007615D6">
      <w:pPr>
        <w:keepNext/>
        <w:keepLines/>
        <w:rPr>
          <w:b/>
          <w:bCs/>
        </w:rPr>
      </w:pPr>
      <w:r w:rsidRPr="005B25A1">
        <w:rPr>
          <w:b/>
          <w:bCs/>
        </w:rPr>
        <w:t>Convenor comment:</w:t>
      </w:r>
    </w:p>
    <w:p w14:paraId="54C3E750" w14:textId="77777777" w:rsidR="007615D6" w:rsidRPr="005B25A1" w:rsidRDefault="007615D6" w:rsidP="007615D6">
      <w:pPr>
        <w:keepNext/>
        <w:keepLines/>
      </w:pPr>
      <w:r w:rsidRPr="005B25A1">
        <w:t>Handle.</w:t>
      </w:r>
    </w:p>
    <w:p w14:paraId="04227503" w14:textId="77777777" w:rsidR="00B56CC5" w:rsidRPr="005B25A1" w:rsidRDefault="00B56CC5" w:rsidP="00B56CC5">
      <w:pPr>
        <w:keepNext/>
        <w:keepLines/>
        <w:rPr>
          <w:b/>
          <w:bCs/>
        </w:rPr>
      </w:pPr>
      <w:r w:rsidRPr="005B25A1">
        <w:rPr>
          <w:b/>
          <w:bCs/>
        </w:rPr>
        <w:t>Parallel discussion:</w:t>
      </w:r>
    </w:p>
    <w:p w14:paraId="38EFACE3" w14:textId="77777777" w:rsidR="00B56CC5" w:rsidRPr="005B25A1" w:rsidRDefault="00B56CC5" w:rsidP="00B56CC5">
      <w:pPr>
        <w:keepNext/>
        <w:keepLines/>
      </w:pPr>
      <w:r w:rsidRPr="00B56CC5">
        <w:rPr>
          <w:color w:val="0000FF"/>
        </w:rPr>
        <w:t>Not handled</w:t>
      </w:r>
      <w:r>
        <w:t>.</w:t>
      </w:r>
    </w:p>
    <w:p w14:paraId="5DC84E2A" w14:textId="77777777" w:rsidR="00B56CC5" w:rsidRPr="00EB0339" w:rsidRDefault="00B56CC5" w:rsidP="00B56CC5">
      <w:r w:rsidRPr="005B25A1">
        <w:rPr>
          <w:b/>
          <w:bCs/>
        </w:rPr>
        <w:t>Status:</w:t>
      </w:r>
      <w:r>
        <w:t xml:space="preserve"> </w:t>
      </w:r>
      <w:r w:rsidRPr="00B56CC5">
        <w:rPr>
          <w:color w:val="0000FF"/>
        </w:rPr>
        <w:t>Not handled</w:t>
      </w:r>
      <w:r>
        <w:t>.</w:t>
      </w:r>
    </w:p>
    <w:p w14:paraId="32C0C053" w14:textId="77777777" w:rsidR="00E00DA6" w:rsidRDefault="0014183C" w:rsidP="00E04F4D">
      <w:pPr>
        <w:pStyle w:val="NormTop"/>
      </w:pPr>
      <w:r w:rsidRPr="0014183C">
        <w:rPr>
          <w:color w:val="0000FF"/>
        </w:rPr>
        <w:t>S2-2406146</w:t>
      </w:r>
      <w:r w:rsidR="007615D6" w:rsidRPr="00D53282">
        <w:t xml:space="preserve"> </w:t>
      </w:r>
      <w:r w:rsidR="007615D6">
        <w:t>(P-CR) 23.700-03: KI#2, Conclusions for KI#2.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KI#2 Conclusions.</w:t>
      </w:r>
    </w:p>
    <w:p w14:paraId="279F09FE" w14:textId="77777777" w:rsidR="007615D6" w:rsidRPr="005B25A1" w:rsidRDefault="007615D6" w:rsidP="007615D6">
      <w:pPr>
        <w:keepNext/>
        <w:keepLines/>
        <w:rPr>
          <w:b/>
          <w:bCs/>
        </w:rPr>
      </w:pPr>
      <w:r w:rsidRPr="005B25A1">
        <w:rPr>
          <w:b/>
          <w:bCs/>
        </w:rPr>
        <w:t>Convenor comment:</w:t>
      </w:r>
    </w:p>
    <w:p w14:paraId="1B4F26F3" w14:textId="77777777" w:rsidR="007615D6" w:rsidRPr="005B25A1" w:rsidRDefault="007615D6" w:rsidP="007615D6">
      <w:pPr>
        <w:keepNext/>
        <w:keepLines/>
      </w:pPr>
      <w:r w:rsidRPr="005B25A1">
        <w:t>Handle.</w:t>
      </w:r>
    </w:p>
    <w:p w14:paraId="686B88F5" w14:textId="77777777" w:rsidR="00B56CC5" w:rsidRPr="005B25A1" w:rsidRDefault="00B56CC5" w:rsidP="00B56CC5">
      <w:pPr>
        <w:keepNext/>
        <w:keepLines/>
        <w:rPr>
          <w:b/>
          <w:bCs/>
        </w:rPr>
      </w:pPr>
      <w:r w:rsidRPr="005B25A1">
        <w:rPr>
          <w:b/>
          <w:bCs/>
        </w:rPr>
        <w:t>Parallel discussion:</w:t>
      </w:r>
    </w:p>
    <w:p w14:paraId="007207D5" w14:textId="77777777" w:rsidR="00B56CC5" w:rsidRPr="005B25A1" w:rsidRDefault="00B56CC5" w:rsidP="00B56CC5">
      <w:pPr>
        <w:keepNext/>
        <w:keepLines/>
      </w:pPr>
      <w:r w:rsidRPr="00B56CC5">
        <w:rPr>
          <w:color w:val="0000FF"/>
        </w:rPr>
        <w:t>Not handled</w:t>
      </w:r>
      <w:r>
        <w:t>.</w:t>
      </w:r>
    </w:p>
    <w:p w14:paraId="31A32E47" w14:textId="77777777" w:rsidR="00B56CC5" w:rsidRPr="00EB0339" w:rsidRDefault="00B56CC5" w:rsidP="00B56CC5">
      <w:r w:rsidRPr="005B25A1">
        <w:rPr>
          <w:b/>
          <w:bCs/>
        </w:rPr>
        <w:t>Status:</w:t>
      </w:r>
      <w:r>
        <w:t xml:space="preserve"> </w:t>
      </w:r>
      <w:r w:rsidRPr="00B56CC5">
        <w:rPr>
          <w:color w:val="0000FF"/>
        </w:rPr>
        <w:t>Not handled</w:t>
      </w:r>
      <w:r>
        <w:t>.</w:t>
      </w:r>
    </w:p>
    <w:p w14:paraId="5CCA6F62" w14:textId="77777777" w:rsidR="00E00DA6" w:rsidRDefault="0014183C" w:rsidP="00E04F4D">
      <w:pPr>
        <w:pStyle w:val="NormTop"/>
      </w:pPr>
      <w:r w:rsidRPr="0014183C">
        <w:rPr>
          <w:color w:val="0000FF"/>
        </w:rPr>
        <w:lastRenderedPageBreak/>
        <w:t>S2-2406308</w:t>
      </w:r>
      <w:r w:rsidR="007615D6" w:rsidRPr="00D53282">
        <w:t xml:space="preserve"> </w:t>
      </w:r>
      <w:r w:rsidR="007615D6">
        <w:t>(P-CR) 23.700-03: Conclusion for KI#1.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some conclusions for KI#1.</w:t>
      </w:r>
    </w:p>
    <w:p w14:paraId="5D1FEAC0" w14:textId="77777777" w:rsidR="007615D6" w:rsidRPr="005B25A1" w:rsidRDefault="007615D6" w:rsidP="007615D6">
      <w:pPr>
        <w:keepNext/>
        <w:keepLines/>
        <w:rPr>
          <w:b/>
          <w:bCs/>
        </w:rPr>
      </w:pPr>
      <w:r w:rsidRPr="005B25A1">
        <w:rPr>
          <w:b/>
          <w:bCs/>
        </w:rPr>
        <w:t>Convenor comment:</w:t>
      </w:r>
    </w:p>
    <w:p w14:paraId="2C7DB406" w14:textId="77777777" w:rsidR="007615D6" w:rsidRPr="005B25A1" w:rsidRDefault="007615D6" w:rsidP="007615D6">
      <w:pPr>
        <w:keepNext/>
        <w:keepLines/>
      </w:pPr>
      <w:r w:rsidRPr="005B25A1">
        <w:t>Handle.</w:t>
      </w:r>
    </w:p>
    <w:p w14:paraId="5C33209A" w14:textId="77777777" w:rsidR="00B56CC5" w:rsidRPr="005B25A1" w:rsidRDefault="00B56CC5" w:rsidP="00B56CC5">
      <w:pPr>
        <w:keepNext/>
        <w:keepLines/>
        <w:rPr>
          <w:b/>
          <w:bCs/>
        </w:rPr>
      </w:pPr>
      <w:r w:rsidRPr="005B25A1">
        <w:rPr>
          <w:b/>
          <w:bCs/>
        </w:rPr>
        <w:t>Parallel discussion:</w:t>
      </w:r>
    </w:p>
    <w:p w14:paraId="30768BE0" w14:textId="77777777" w:rsidR="00B56CC5" w:rsidRPr="005B25A1" w:rsidRDefault="00B56CC5" w:rsidP="00B56CC5">
      <w:pPr>
        <w:keepNext/>
        <w:keepLines/>
      </w:pPr>
      <w:r w:rsidRPr="00B56CC5">
        <w:rPr>
          <w:color w:val="0000FF"/>
        </w:rPr>
        <w:t>Not handled</w:t>
      </w:r>
      <w:r>
        <w:t>.</w:t>
      </w:r>
    </w:p>
    <w:p w14:paraId="4EE0DCF3" w14:textId="77777777" w:rsidR="00B56CC5" w:rsidRPr="00EB0339" w:rsidRDefault="00B56CC5" w:rsidP="00B56CC5">
      <w:r w:rsidRPr="005B25A1">
        <w:rPr>
          <w:b/>
          <w:bCs/>
        </w:rPr>
        <w:t>Status:</w:t>
      </w:r>
      <w:r>
        <w:t xml:space="preserve"> </w:t>
      </w:r>
      <w:r w:rsidRPr="00B56CC5">
        <w:rPr>
          <w:color w:val="0000FF"/>
        </w:rPr>
        <w:t>Not handled</w:t>
      </w:r>
      <w:r>
        <w:t>.</w:t>
      </w:r>
    </w:p>
    <w:p w14:paraId="1658E016" w14:textId="77777777" w:rsidR="00E00DA6" w:rsidRDefault="0014183C" w:rsidP="00E04F4D">
      <w:pPr>
        <w:pStyle w:val="NormTop"/>
      </w:pPr>
      <w:r w:rsidRPr="0014183C">
        <w:rPr>
          <w:color w:val="0000FF"/>
        </w:rPr>
        <w:t>S2-2406309</w:t>
      </w:r>
      <w:r w:rsidR="007615D6" w:rsidRPr="00D53282">
        <w:t xml:space="preserve"> </w:t>
      </w:r>
      <w:r w:rsidR="007615D6">
        <w:t>(P-CR) 23.700-03: Conclusion for KI#2.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some conclusions for KI#2.</w:t>
      </w:r>
    </w:p>
    <w:p w14:paraId="6A995A85" w14:textId="77777777" w:rsidR="007615D6" w:rsidRPr="005B25A1" w:rsidRDefault="007615D6" w:rsidP="007615D6">
      <w:pPr>
        <w:keepNext/>
        <w:keepLines/>
        <w:rPr>
          <w:b/>
          <w:bCs/>
        </w:rPr>
      </w:pPr>
      <w:r w:rsidRPr="005B25A1">
        <w:rPr>
          <w:b/>
          <w:bCs/>
        </w:rPr>
        <w:t>Convenor comment:</w:t>
      </w:r>
    </w:p>
    <w:p w14:paraId="183298CE" w14:textId="77777777" w:rsidR="007615D6" w:rsidRPr="005B25A1" w:rsidRDefault="007615D6" w:rsidP="007615D6">
      <w:pPr>
        <w:keepNext/>
        <w:keepLines/>
      </w:pPr>
      <w:r w:rsidRPr="005B25A1">
        <w:t>Handle.</w:t>
      </w:r>
    </w:p>
    <w:p w14:paraId="2389488C" w14:textId="77777777" w:rsidR="00B56CC5" w:rsidRPr="005B25A1" w:rsidRDefault="00B56CC5" w:rsidP="00B56CC5">
      <w:pPr>
        <w:keepNext/>
        <w:keepLines/>
        <w:rPr>
          <w:b/>
          <w:bCs/>
        </w:rPr>
      </w:pPr>
      <w:r w:rsidRPr="005B25A1">
        <w:rPr>
          <w:b/>
          <w:bCs/>
        </w:rPr>
        <w:t>Parallel discussion:</w:t>
      </w:r>
    </w:p>
    <w:p w14:paraId="64B0D668" w14:textId="77777777" w:rsidR="00B56CC5" w:rsidRPr="005B25A1" w:rsidRDefault="00B56CC5" w:rsidP="00B56CC5">
      <w:pPr>
        <w:keepNext/>
        <w:keepLines/>
      </w:pPr>
      <w:r w:rsidRPr="00B56CC5">
        <w:rPr>
          <w:color w:val="0000FF"/>
        </w:rPr>
        <w:t>Not handled</w:t>
      </w:r>
      <w:r>
        <w:t>.</w:t>
      </w:r>
    </w:p>
    <w:p w14:paraId="6F1E52C8" w14:textId="77777777" w:rsidR="00B56CC5" w:rsidRPr="00EB0339" w:rsidRDefault="00B56CC5" w:rsidP="00B56CC5">
      <w:r w:rsidRPr="005B25A1">
        <w:rPr>
          <w:b/>
          <w:bCs/>
        </w:rPr>
        <w:t>Status:</w:t>
      </w:r>
      <w:r>
        <w:t xml:space="preserve"> </w:t>
      </w:r>
      <w:r w:rsidRPr="00B56CC5">
        <w:rPr>
          <w:color w:val="0000FF"/>
        </w:rPr>
        <w:t>Not handled</w:t>
      </w:r>
      <w:r>
        <w:t>.</w:t>
      </w:r>
    </w:p>
    <w:p w14:paraId="06F07554" w14:textId="77777777" w:rsidR="00E00DA6" w:rsidRDefault="0014183C" w:rsidP="00E04F4D">
      <w:pPr>
        <w:pStyle w:val="NormTop"/>
      </w:pPr>
      <w:r w:rsidRPr="0014183C">
        <w:rPr>
          <w:color w:val="0000FF"/>
        </w:rPr>
        <w:t>S2-2406695</w:t>
      </w:r>
      <w:r w:rsidR="007615D6" w:rsidRPr="00D53282">
        <w:t xml:space="preserve"> </w:t>
      </w:r>
      <w:r w:rsidR="007615D6">
        <w:t>(P-CR) 23.700-03: QoS handling for KI#1&amp;KI#2: evaluation and interim conclusion.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interim conclusion of QoS handling for KI#1&amp;KI#2.</w:t>
      </w:r>
    </w:p>
    <w:p w14:paraId="51D1D03C" w14:textId="77777777" w:rsidR="007615D6" w:rsidRPr="005B25A1" w:rsidRDefault="007615D6" w:rsidP="007615D6">
      <w:pPr>
        <w:keepNext/>
        <w:keepLines/>
        <w:rPr>
          <w:b/>
          <w:bCs/>
        </w:rPr>
      </w:pPr>
      <w:r w:rsidRPr="005B25A1">
        <w:rPr>
          <w:b/>
          <w:bCs/>
        </w:rPr>
        <w:t>Convenor comment:</w:t>
      </w:r>
    </w:p>
    <w:p w14:paraId="792E7AE4" w14:textId="77777777" w:rsidR="007615D6" w:rsidRPr="005B25A1" w:rsidRDefault="007615D6" w:rsidP="007615D6">
      <w:pPr>
        <w:keepNext/>
        <w:keepLines/>
      </w:pPr>
      <w:r w:rsidRPr="005B25A1">
        <w:t>Handle.</w:t>
      </w:r>
    </w:p>
    <w:p w14:paraId="795ABE49" w14:textId="77777777" w:rsidR="00B56CC5" w:rsidRPr="005B25A1" w:rsidRDefault="00B56CC5" w:rsidP="00B56CC5">
      <w:pPr>
        <w:keepNext/>
        <w:keepLines/>
        <w:rPr>
          <w:b/>
          <w:bCs/>
        </w:rPr>
      </w:pPr>
      <w:r w:rsidRPr="005B25A1">
        <w:rPr>
          <w:b/>
          <w:bCs/>
        </w:rPr>
        <w:t>Parallel discussion:</w:t>
      </w:r>
    </w:p>
    <w:p w14:paraId="2942EBA2" w14:textId="77777777" w:rsidR="00B56CC5" w:rsidRPr="005B25A1" w:rsidRDefault="00B56CC5" w:rsidP="00B56CC5">
      <w:pPr>
        <w:keepNext/>
        <w:keepLines/>
      </w:pPr>
      <w:r w:rsidRPr="00B56CC5">
        <w:rPr>
          <w:color w:val="0000FF"/>
        </w:rPr>
        <w:t>Not handled</w:t>
      </w:r>
      <w:r>
        <w:t>.</w:t>
      </w:r>
    </w:p>
    <w:p w14:paraId="07567C19" w14:textId="77777777" w:rsidR="00B56CC5" w:rsidRPr="00EB0339" w:rsidRDefault="00B56CC5" w:rsidP="00B56CC5">
      <w:r w:rsidRPr="005B25A1">
        <w:rPr>
          <w:b/>
          <w:bCs/>
        </w:rPr>
        <w:t>Status:</w:t>
      </w:r>
      <w:r>
        <w:t xml:space="preserve"> </w:t>
      </w:r>
      <w:r w:rsidRPr="00B56CC5">
        <w:rPr>
          <w:color w:val="0000FF"/>
        </w:rPr>
        <w:t>Not handled</w:t>
      </w:r>
      <w:r>
        <w:t>.</w:t>
      </w:r>
    </w:p>
    <w:p w14:paraId="64412A02" w14:textId="77777777" w:rsidR="00E00DA6" w:rsidRDefault="0014183C" w:rsidP="00E04F4D">
      <w:pPr>
        <w:pStyle w:val="NormTop"/>
      </w:pPr>
      <w:r w:rsidRPr="0014183C">
        <w:rPr>
          <w:color w:val="0000FF"/>
        </w:rPr>
        <w:t>S2-2406779</w:t>
      </w:r>
      <w:r w:rsidR="007615D6" w:rsidRPr="00D53282">
        <w:t xml:space="preserve"> </w:t>
      </w:r>
      <w:r w:rsidR="007615D6">
        <w:t>(P-CR) 23.700-03: KI#1, KI#2: Conclusion.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conclusion for KI#1 and KI#2.</w:t>
      </w:r>
    </w:p>
    <w:p w14:paraId="32F57754" w14:textId="77777777" w:rsidR="007615D6" w:rsidRPr="005B25A1" w:rsidRDefault="007615D6" w:rsidP="007615D6">
      <w:pPr>
        <w:keepNext/>
        <w:keepLines/>
        <w:rPr>
          <w:b/>
          <w:bCs/>
        </w:rPr>
      </w:pPr>
      <w:r w:rsidRPr="005B25A1">
        <w:rPr>
          <w:b/>
          <w:bCs/>
        </w:rPr>
        <w:t>Convenor comment:</w:t>
      </w:r>
    </w:p>
    <w:p w14:paraId="0DEF9AE0" w14:textId="77777777" w:rsidR="007615D6" w:rsidRPr="005B25A1" w:rsidRDefault="007615D6" w:rsidP="007615D6">
      <w:pPr>
        <w:keepNext/>
        <w:keepLines/>
      </w:pPr>
      <w:r w:rsidRPr="005B25A1">
        <w:t>Handle.</w:t>
      </w:r>
    </w:p>
    <w:p w14:paraId="1BE3812F" w14:textId="77777777" w:rsidR="00B56CC5" w:rsidRPr="005B25A1" w:rsidRDefault="00B56CC5" w:rsidP="00B56CC5">
      <w:pPr>
        <w:keepNext/>
        <w:keepLines/>
        <w:rPr>
          <w:b/>
          <w:bCs/>
        </w:rPr>
      </w:pPr>
      <w:r w:rsidRPr="005B25A1">
        <w:rPr>
          <w:b/>
          <w:bCs/>
        </w:rPr>
        <w:t>Parallel discussion:</w:t>
      </w:r>
    </w:p>
    <w:p w14:paraId="01DFA119" w14:textId="77777777" w:rsidR="00B56CC5" w:rsidRPr="005B25A1" w:rsidRDefault="00B56CC5" w:rsidP="00B56CC5">
      <w:pPr>
        <w:keepNext/>
        <w:keepLines/>
      </w:pPr>
      <w:r w:rsidRPr="00B56CC5">
        <w:rPr>
          <w:color w:val="0000FF"/>
        </w:rPr>
        <w:t>Not handled</w:t>
      </w:r>
      <w:r>
        <w:t>.</w:t>
      </w:r>
    </w:p>
    <w:p w14:paraId="7B33F852" w14:textId="77777777" w:rsidR="00B56CC5" w:rsidRPr="00EB0339" w:rsidRDefault="00B56CC5" w:rsidP="00B56CC5">
      <w:r w:rsidRPr="005B25A1">
        <w:rPr>
          <w:b/>
          <w:bCs/>
        </w:rPr>
        <w:t>Status:</w:t>
      </w:r>
      <w:r>
        <w:t xml:space="preserve"> </w:t>
      </w:r>
      <w:r w:rsidRPr="00B56CC5">
        <w:rPr>
          <w:color w:val="0000FF"/>
        </w:rPr>
        <w:t>Not handled</w:t>
      </w:r>
      <w:r>
        <w:t>.</w:t>
      </w:r>
    </w:p>
    <w:p w14:paraId="07E69228" w14:textId="77777777" w:rsidR="00E00DA6" w:rsidRDefault="0014183C" w:rsidP="00E04F4D">
      <w:pPr>
        <w:pStyle w:val="NormTop"/>
      </w:pPr>
      <w:r w:rsidRPr="0014183C">
        <w:rPr>
          <w:color w:val="0000FF"/>
        </w:rPr>
        <w:lastRenderedPageBreak/>
        <w:t>S2-2406803</w:t>
      </w:r>
      <w:r w:rsidR="007615D6" w:rsidRPr="00D53282">
        <w:t xml:space="preserve"> </w:t>
      </w:r>
      <w:r w:rsidR="007615D6">
        <w:t>(P-CR) 23.700-03: Conclusions for multi-hop UE-to-Network relay solutions. (Source: NIST)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some conclusions related to the solutions captured in TR 23.700-03 on multi-hop UE-to-Network relay, i.e., KI#1.</w:t>
      </w:r>
    </w:p>
    <w:p w14:paraId="3381B5CA" w14:textId="77777777" w:rsidR="007615D6" w:rsidRPr="005B25A1" w:rsidRDefault="007615D6" w:rsidP="007615D6">
      <w:pPr>
        <w:keepNext/>
        <w:keepLines/>
        <w:rPr>
          <w:b/>
          <w:bCs/>
        </w:rPr>
      </w:pPr>
      <w:r w:rsidRPr="005B25A1">
        <w:rPr>
          <w:b/>
          <w:bCs/>
        </w:rPr>
        <w:t>Convenor comment:</w:t>
      </w:r>
    </w:p>
    <w:p w14:paraId="1227D523" w14:textId="77777777" w:rsidR="007615D6" w:rsidRPr="005B25A1" w:rsidRDefault="007615D6" w:rsidP="007615D6">
      <w:pPr>
        <w:keepNext/>
        <w:keepLines/>
      </w:pPr>
      <w:r w:rsidRPr="005B25A1">
        <w:t>Handle.</w:t>
      </w:r>
    </w:p>
    <w:p w14:paraId="13CA637F" w14:textId="77777777" w:rsidR="00B56CC5" w:rsidRPr="005B25A1" w:rsidRDefault="00B56CC5" w:rsidP="00B56CC5">
      <w:pPr>
        <w:keepNext/>
        <w:keepLines/>
        <w:rPr>
          <w:b/>
          <w:bCs/>
        </w:rPr>
      </w:pPr>
      <w:r w:rsidRPr="005B25A1">
        <w:rPr>
          <w:b/>
          <w:bCs/>
        </w:rPr>
        <w:t>Parallel discussion:</w:t>
      </w:r>
    </w:p>
    <w:p w14:paraId="5657B35C" w14:textId="77777777" w:rsidR="00B56CC5" w:rsidRPr="005B25A1" w:rsidRDefault="00B56CC5" w:rsidP="00B56CC5">
      <w:pPr>
        <w:keepNext/>
        <w:keepLines/>
      </w:pPr>
      <w:r w:rsidRPr="00B56CC5">
        <w:rPr>
          <w:color w:val="0000FF"/>
        </w:rPr>
        <w:t>Not handled</w:t>
      </w:r>
      <w:r>
        <w:t>.</w:t>
      </w:r>
    </w:p>
    <w:p w14:paraId="7D88C169" w14:textId="77777777" w:rsidR="00B56CC5" w:rsidRPr="00EB0339" w:rsidRDefault="00B56CC5" w:rsidP="00B56CC5">
      <w:r w:rsidRPr="005B25A1">
        <w:rPr>
          <w:b/>
          <w:bCs/>
        </w:rPr>
        <w:t>Status:</w:t>
      </w:r>
      <w:r>
        <w:t xml:space="preserve"> </w:t>
      </w:r>
      <w:r w:rsidRPr="00B56CC5">
        <w:rPr>
          <w:color w:val="0000FF"/>
        </w:rPr>
        <w:t>Not handled</w:t>
      </w:r>
      <w:r>
        <w:t>.</w:t>
      </w:r>
    </w:p>
    <w:p w14:paraId="198706D3" w14:textId="77777777" w:rsidR="00E00DA6" w:rsidRDefault="0014183C" w:rsidP="00E04F4D">
      <w:pPr>
        <w:pStyle w:val="NormTop"/>
      </w:pPr>
      <w:r w:rsidRPr="0014183C">
        <w:rPr>
          <w:color w:val="0000FF"/>
        </w:rPr>
        <w:t>S2-2406819</w:t>
      </w:r>
      <w:r w:rsidR="007615D6" w:rsidRPr="00D53282">
        <w:t xml:space="preserve"> </w:t>
      </w:r>
      <w:r w:rsidR="007615D6">
        <w:t>(P-CR) 23.700-03: Update solution#10 to resolve the ENs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resolve the ENs for solution#10.</w:t>
      </w:r>
    </w:p>
    <w:p w14:paraId="6C1D9A80" w14:textId="77777777" w:rsidR="007615D6" w:rsidRPr="005B25A1" w:rsidRDefault="007615D6" w:rsidP="007615D6">
      <w:pPr>
        <w:keepNext/>
        <w:keepLines/>
        <w:rPr>
          <w:b/>
          <w:bCs/>
        </w:rPr>
      </w:pPr>
      <w:r w:rsidRPr="005B25A1">
        <w:rPr>
          <w:b/>
          <w:bCs/>
        </w:rPr>
        <w:t>Convenor comment:</w:t>
      </w:r>
    </w:p>
    <w:p w14:paraId="46BD1623" w14:textId="77777777" w:rsidR="007615D6" w:rsidRPr="005B25A1" w:rsidRDefault="007615D6" w:rsidP="007615D6">
      <w:pPr>
        <w:keepNext/>
        <w:keepLines/>
      </w:pPr>
      <w:r w:rsidRPr="005B25A1">
        <w:t>Handle if time permits.</w:t>
      </w:r>
    </w:p>
    <w:p w14:paraId="0270D60E" w14:textId="77777777" w:rsidR="00B56CC5" w:rsidRPr="005B25A1" w:rsidRDefault="00B56CC5" w:rsidP="00B56CC5">
      <w:pPr>
        <w:keepNext/>
        <w:keepLines/>
        <w:rPr>
          <w:b/>
          <w:bCs/>
        </w:rPr>
      </w:pPr>
      <w:r w:rsidRPr="005B25A1">
        <w:rPr>
          <w:b/>
          <w:bCs/>
        </w:rPr>
        <w:t>Parallel discussion:</w:t>
      </w:r>
    </w:p>
    <w:p w14:paraId="3DD082C5" w14:textId="77777777" w:rsidR="00B56CC5" w:rsidRPr="005B25A1" w:rsidRDefault="00B56CC5" w:rsidP="00B56CC5">
      <w:pPr>
        <w:keepNext/>
        <w:keepLines/>
      </w:pPr>
      <w:r w:rsidRPr="00B56CC5">
        <w:rPr>
          <w:color w:val="0000FF"/>
        </w:rPr>
        <w:t>Not handled</w:t>
      </w:r>
      <w:r>
        <w:t>.</w:t>
      </w:r>
    </w:p>
    <w:p w14:paraId="03359571" w14:textId="77777777" w:rsidR="00B56CC5" w:rsidRPr="00EB0339" w:rsidRDefault="00B56CC5" w:rsidP="00B56CC5">
      <w:r w:rsidRPr="005B25A1">
        <w:rPr>
          <w:b/>
          <w:bCs/>
        </w:rPr>
        <w:t>Status:</w:t>
      </w:r>
      <w:r>
        <w:t xml:space="preserve"> </w:t>
      </w:r>
      <w:r w:rsidRPr="00B56CC5">
        <w:rPr>
          <w:color w:val="0000FF"/>
        </w:rPr>
        <w:t>Not handled</w:t>
      </w:r>
      <w:r>
        <w:t>.</w:t>
      </w:r>
    </w:p>
    <w:p w14:paraId="72C029DB" w14:textId="77777777" w:rsidR="00E00DA6" w:rsidRDefault="0014183C" w:rsidP="00E04F4D">
      <w:pPr>
        <w:pStyle w:val="NormTop"/>
      </w:pPr>
      <w:r w:rsidRPr="0014183C">
        <w:rPr>
          <w:color w:val="0000FF"/>
        </w:rPr>
        <w:t>S2-2406038</w:t>
      </w:r>
      <w:r w:rsidR="007615D6" w:rsidRPr="00D53282">
        <w:t xml:space="preserve"> </w:t>
      </w:r>
      <w:r w:rsidR="007615D6">
        <w:t>(P-CR) 23.700-03: KI#1: Update of Solution #2. (Source: Interdigital)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of solution #2.</w:t>
      </w:r>
    </w:p>
    <w:p w14:paraId="5112AA52" w14:textId="77777777" w:rsidR="007615D6" w:rsidRPr="005B25A1" w:rsidRDefault="007615D6" w:rsidP="007615D6">
      <w:pPr>
        <w:keepNext/>
        <w:keepLines/>
        <w:rPr>
          <w:b/>
          <w:bCs/>
        </w:rPr>
      </w:pPr>
      <w:r w:rsidRPr="005B25A1">
        <w:rPr>
          <w:b/>
          <w:bCs/>
        </w:rPr>
        <w:t>Convenor comment:</w:t>
      </w:r>
    </w:p>
    <w:p w14:paraId="541CFE0E" w14:textId="77777777" w:rsidR="007615D6" w:rsidRPr="005B25A1" w:rsidRDefault="007615D6" w:rsidP="007615D6">
      <w:pPr>
        <w:keepNext/>
        <w:keepLines/>
      </w:pPr>
      <w:r w:rsidRPr="005B25A1">
        <w:t>Handle if time permits.</w:t>
      </w:r>
    </w:p>
    <w:p w14:paraId="39B2BA50" w14:textId="77777777" w:rsidR="00B56CC5" w:rsidRPr="005B25A1" w:rsidRDefault="00B56CC5" w:rsidP="00B56CC5">
      <w:pPr>
        <w:keepNext/>
        <w:keepLines/>
        <w:rPr>
          <w:b/>
          <w:bCs/>
        </w:rPr>
      </w:pPr>
      <w:r w:rsidRPr="005B25A1">
        <w:rPr>
          <w:b/>
          <w:bCs/>
        </w:rPr>
        <w:t>Parallel discussion:</w:t>
      </w:r>
    </w:p>
    <w:p w14:paraId="18A253A1" w14:textId="77777777" w:rsidR="00B56CC5" w:rsidRPr="005B25A1" w:rsidRDefault="00B56CC5" w:rsidP="00B56CC5">
      <w:pPr>
        <w:keepNext/>
        <w:keepLines/>
      </w:pPr>
      <w:r w:rsidRPr="00B56CC5">
        <w:rPr>
          <w:color w:val="0000FF"/>
        </w:rPr>
        <w:t>Not handled</w:t>
      </w:r>
      <w:r>
        <w:t>.</w:t>
      </w:r>
    </w:p>
    <w:p w14:paraId="266EF353" w14:textId="77777777" w:rsidR="00B56CC5" w:rsidRPr="00EB0339" w:rsidRDefault="00B56CC5" w:rsidP="00B56CC5">
      <w:r w:rsidRPr="005B25A1">
        <w:rPr>
          <w:b/>
          <w:bCs/>
        </w:rPr>
        <w:t>Status:</w:t>
      </w:r>
      <w:r>
        <w:t xml:space="preserve"> </w:t>
      </w:r>
      <w:r w:rsidRPr="00B56CC5">
        <w:rPr>
          <w:color w:val="0000FF"/>
        </w:rPr>
        <w:t>Not handled</w:t>
      </w:r>
      <w:r>
        <w:t>.</w:t>
      </w:r>
    </w:p>
    <w:p w14:paraId="3596479A" w14:textId="77777777" w:rsidR="00E00DA6" w:rsidRDefault="0014183C" w:rsidP="00E04F4D">
      <w:pPr>
        <w:pStyle w:val="NormTop"/>
      </w:pPr>
      <w:r w:rsidRPr="0014183C">
        <w:rPr>
          <w:color w:val="0000FF"/>
        </w:rPr>
        <w:t>S2-2406197</w:t>
      </w:r>
      <w:r w:rsidR="007615D6" w:rsidRPr="00D53282">
        <w:t xml:space="preserve"> </w:t>
      </w:r>
      <w:r w:rsidR="007615D6">
        <w:t>(DISCUSSION) Supporting MCPTT Off-Network Mode Group Call Over U2U Multi-Hop Relay. (Source: NIST)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document studies the feasibility of supporting MCPTT group call over U2U multi-hop relay based on Rel-19 solutions captured in TR 23.700-03, and identifies challenges for future improvements.</w:t>
      </w:r>
    </w:p>
    <w:p w14:paraId="61459EC8" w14:textId="77777777" w:rsidR="007615D6" w:rsidRPr="005B25A1" w:rsidRDefault="007615D6" w:rsidP="007615D6">
      <w:pPr>
        <w:keepNext/>
        <w:keepLines/>
        <w:rPr>
          <w:b/>
          <w:bCs/>
        </w:rPr>
      </w:pPr>
      <w:r w:rsidRPr="005B25A1">
        <w:rPr>
          <w:b/>
          <w:bCs/>
        </w:rPr>
        <w:t>Convenor comment:</w:t>
      </w:r>
    </w:p>
    <w:p w14:paraId="46E95591" w14:textId="77777777" w:rsidR="007615D6" w:rsidRPr="005B25A1" w:rsidRDefault="007615D6" w:rsidP="007615D6">
      <w:pPr>
        <w:keepNext/>
        <w:keepLines/>
      </w:pPr>
      <w:r w:rsidRPr="005B25A1">
        <w:t>Handle if time permits.</w:t>
      </w:r>
    </w:p>
    <w:p w14:paraId="09797499" w14:textId="77777777" w:rsidR="00B56CC5" w:rsidRPr="005B25A1" w:rsidRDefault="00B56CC5" w:rsidP="00B56CC5">
      <w:pPr>
        <w:keepNext/>
        <w:keepLines/>
        <w:rPr>
          <w:b/>
          <w:bCs/>
        </w:rPr>
      </w:pPr>
      <w:r w:rsidRPr="005B25A1">
        <w:rPr>
          <w:b/>
          <w:bCs/>
        </w:rPr>
        <w:t>Parallel discussion:</w:t>
      </w:r>
    </w:p>
    <w:p w14:paraId="137AC2F6" w14:textId="77777777" w:rsidR="00B56CC5" w:rsidRPr="005B25A1" w:rsidRDefault="00B56CC5" w:rsidP="00B56CC5">
      <w:pPr>
        <w:keepNext/>
        <w:keepLines/>
      </w:pPr>
      <w:r w:rsidRPr="00B56CC5">
        <w:rPr>
          <w:color w:val="0000FF"/>
        </w:rPr>
        <w:t>Not handled</w:t>
      </w:r>
      <w:r>
        <w:t>.</w:t>
      </w:r>
    </w:p>
    <w:p w14:paraId="679625BD" w14:textId="77777777" w:rsidR="00B56CC5" w:rsidRPr="00EB0339" w:rsidRDefault="00B56CC5" w:rsidP="00B56CC5">
      <w:r w:rsidRPr="005B25A1">
        <w:rPr>
          <w:b/>
          <w:bCs/>
        </w:rPr>
        <w:t>Status:</w:t>
      </w:r>
      <w:r>
        <w:t xml:space="preserve"> </w:t>
      </w:r>
      <w:r w:rsidRPr="00B56CC5">
        <w:rPr>
          <w:color w:val="0000FF"/>
        </w:rPr>
        <w:t>Not handled</w:t>
      </w:r>
      <w:r>
        <w:t>.</w:t>
      </w:r>
    </w:p>
    <w:p w14:paraId="064D8B9D" w14:textId="77777777" w:rsidR="008D6ECD" w:rsidRDefault="008D6ECD" w:rsidP="00E04F4D"/>
    <w:p w14:paraId="67F1C01A" w14:textId="77777777" w:rsidR="008D6ECD" w:rsidRDefault="008D6ECD" w:rsidP="00E04F4D"/>
    <w:p w14:paraId="6BB69F24" w14:textId="77777777" w:rsidR="00823C8B" w:rsidRDefault="00823C8B" w:rsidP="00823C8B">
      <w:pPr>
        <w:pStyle w:val="Heading2"/>
      </w:pPr>
      <w:bookmarkStart w:id="121" w:name="_Toc177620675"/>
      <w:r>
        <w:lastRenderedPageBreak/>
        <w:t>19.8</w:t>
      </w:r>
      <w:r>
        <w:tab/>
        <w:t>Study on User Identities and Authentication Architecture (FS_UIA_ARC)</w:t>
      </w:r>
      <w:bookmarkEnd w:id="121"/>
    </w:p>
    <w:p w14:paraId="58041DDD" w14:textId="77777777" w:rsidR="00823C8B" w:rsidRDefault="00823C8B" w:rsidP="00823C8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FA95CE" w14:textId="77777777" w:rsidR="00823C8B" w:rsidRDefault="00823C8B" w:rsidP="00823C8B"/>
    <w:p w14:paraId="1851D69B"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Key Issue #1 Conclusions</w:t>
      </w:r>
    </w:p>
    <w:p w14:paraId="16A2B8D3" w14:textId="77777777" w:rsidR="00823C8B" w:rsidRDefault="00823C8B" w:rsidP="00823C8B">
      <w:pPr>
        <w:pStyle w:val="NormTop"/>
      </w:pPr>
      <w:r w:rsidRPr="00ED26F2">
        <w:rPr>
          <w:color w:val="0000FF"/>
        </w:rPr>
        <w:t>S2-2406251</w:t>
      </w:r>
      <w:r w:rsidRPr="00D53282">
        <w:t xml:space="preserve"> </w:t>
      </w:r>
      <w:r>
        <w:t>(P-CR) 23.700-32: Key Issue #1, Conclusion Update. (Source: InterDigital Inc., NEC)</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#1 conclusion update that is aligned with the pre-SA2 #163 NWM responses.</w:t>
      </w:r>
    </w:p>
    <w:p w14:paraId="7B99392F" w14:textId="77777777" w:rsidR="00823C8B" w:rsidRPr="005B25A1" w:rsidRDefault="00823C8B" w:rsidP="00823C8B">
      <w:pPr>
        <w:keepNext/>
        <w:keepLines/>
        <w:rPr>
          <w:b/>
          <w:bCs/>
        </w:rPr>
      </w:pPr>
      <w:r w:rsidRPr="005B25A1">
        <w:rPr>
          <w:b/>
          <w:bCs/>
        </w:rPr>
        <w:t>Convenor comment:</w:t>
      </w:r>
    </w:p>
    <w:p w14:paraId="4033CBAA" w14:textId="77777777" w:rsidR="00823C8B" w:rsidRPr="005B25A1" w:rsidRDefault="00823C8B" w:rsidP="00823C8B">
      <w:pPr>
        <w:keepNext/>
        <w:keepLines/>
      </w:pPr>
      <w:r w:rsidRPr="005B25A1">
        <w:t>Handle, KI#1 baseline.</w:t>
      </w:r>
    </w:p>
    <w:p w14:paraId="1E1921E2" w14:textId="77777777" w:rsidR="00823C8B" w:rsidRPr="005B25A1" w:rsidRDefault="00823C8B" w:rsidP="00823C8B">
      <w:pPr>
        <w:keepNext/>
        <w:keepLines/>
        <w:rPr>
          <w:b/>
          <w:bCs/>
        </w:rPr>
      </w:pPr>
      <w:r w:rsidRPr="005B25A1">
        <w:rPr>
          <w:b/>
          <w:bCs/>
        </w:rPr>
        <w:t>Parallel discussion:</w:t>
      </w:r>
    </w:p>
    <w:p w14:paraId="4535AEDF" w14:textId="77777777" w:rsidR="00823C8B" w:rsidRPr="00B81031" w:rsidRDefault="00823C8B" w:rsidP="00823C8B">
      <w:pPr>
        <w:keepNext/>
        <w:keepLines/>
        <w:rPr>
          <w:i/>
        </w:rPr>
      </w:pPr>
      <w:r>
        <w:rPr>
          <w:i/>
        </w:rPr>
        <w:t xml:space="preserve">Revised in parallel session to </w:t>
      </w:r>
      <w:r w:rsidRPr="00ED26F2">
        <w:rPr>
          <w:i/>
          <w:color w:val="0000FF"/>
        </w:rPr>
        <w:t>S2-2407020</w:t>
      </w:r>
      <w:r>
        <w:rPr>
          <w:i/>
        </w:rPr>
        <w:t>.</w:t>
      </w:r>
    </w:p>
    <w:p w14:paraId="37827DB3" w14:textId="77777777" w:rsidR="00823C8B" w:rsidRPr="00B81031" w:rsidRDefault="00823C8B" w:rsidP="00823C8B">
      <w:pPr>
        <w:keepNext/>
        <w:keepLines/>
        <w:rPr>
          <w:i/>
        </w:rPr>
      </w:pPr>
      <w:r>
        <w:rPr>
          <w:i/>
        </w:rPr>
        <w:t xml:space="preserve">Revised in parallel session to </w:t>
      </w:r>
      <w:r w:rsidRPr="00ED26F2">
        <w:rPr>
          <w:i/>
          <w:color w:val="0000FF"/>
        </w:rPr>
        <w:t>S2-2407060</w:t>
      </w:r>
      <w:r>
        <w:rPr>
          <w:i/>
        </w:rPr>
        <w:t>.</w:t>
      </w:r>
    </w:p>
    <w:p w14:paraId="241D09F4" w14:textId="77777777" w:rsidR="00823C8B" w:rsidRPr="00B81031" w:rsidRDefault="00823C8B" w:rsidP="00823C8B">
      <w:pPr>
        <w:keepNext/>
        <w:keepLines/>
        <w:rPr>
          <w:i/>
        </w:rPr>
      </w:pPr>
      <w:r>
        <w:rPr>
          <w:i/>
        </w:rPr>
        <w:t xml:space="preserve">Revised in parallel session to </w:t>
      </w:r>
      <w:r w:rsidRPr="00ED26F2">
        <w:rPr>
          <w:i/>
          <w:color w:val="0000FF"/>
        </w:rPr>
        <w:t>S2-2407221</w:t>
      </w:r>
      <w:r>
        <w:rPr>
          <w:i/>
        </w:rPr>
        <w:t>.</w:t>
      </w:r>
    </w:p>
    <w:p w14:paraId="0913ABE3" w14:textId="77777777" w:rsidR="00823C8B" w:rsidRPr="00B81031" w:rsidRDefault="00823C8B" w:rsidP="00823C8B">
      <w:pPr>
        <w:keepNext/>
        <w:keepLines/>
        <w:rPr>
          <w:i/>
        </w:rPr>
      </w:pPr>
      <w:r>
        <w:rPr>
          <w:i/>
        </w:rPr>
        <w:t xml:space="preserve">Revised in parallel session to </w:t>
      </w:r>
      <w:r w:rsidRPr="00ED26F2">
        <w:rPr>
          <w:i/>
          <w:color w:val="0000FF"/>
        </w:rPr>
        <w:t>S2-2407225</w:t>
      </w:r>
      <w:r>
        <w:rPr>
          <w:i/>
        </w:rPr>
        <w:t>.</w:t>
      </w:r>
    </w:p>
    <w:p w14:paraId="52B5D990" w14:textId="77777777" w:rsidR="00823C8B" w:rsidRPr="00B81031" w:rsidRDefault="00823C8B" w:rsidP="00823C8B">
      <w:pPr>
        <w:keepNext/>
        <w:keepLines/>
        <w:rPr>
          <w:i/>
        </w:rPr>
      </w:pPr>
      <w:r>
        <w:rPr>
          <w:i/>
        </w:rPr>
        <w:t xml:space="preserve">Revised in parallel session to </w:t>
      </w:r>
      <w:r w:rsidRPr="00ED26F2">
        <w:rPr>
          <w:i/>
          <w:color w:val="0000FF"/>
        </w:rPr>
        <w:t>S2-2407239</w:t>
      </w:r>
      <w:r>
        <w:rPr>
          <w:i/>
        </w:rPr>
        <w:t>.</w:t>
      </w:r>
    </w:p>
    <w:p w14:paraId="256848B3" w14:textId="77777777" w:rsidR="00823C8B" w:rsidRPr="005B25A1" w:rsidRDefault="00823C8B" w:rsidP="00823C8B">
      <w:pPr>
        <w:keepNext/>
        <w:keepLines/>
        <w:rPr>
          <w:b/>
          <w:bCs/>
        </w:rPr>
      </w:pPr>
      <w:r w:rsidRPr="005B25A1">
        <w:rPr>
          <w:b/>
          <w:bCs/>
        </w:rPr>
        <w:t>Plenary Discussion:</w:t>
      </w:r>
    </w:p>
    <w:p w14:paraId="2CB9B745" w14:textId="77777777" w:rsidR="00823C8B" w:rsidRDefault="00823C8B" w:rsidP="00823C8B">
      <w:pPr>
        <w:keepNext/>
        <w:keepLines/>
      </w:pPr>
      <w:r>
        <w:t>Qualcomm commented that this was unacceptable as it breaks the level of trust with the user and they sustained their objection to this. Ericsson also objected to this.</w:t>
      </w:r>
    </w:p>
    <w:p w14:paraId="6BB8AD67" w14:textId="77777777" w:rsidR="00823C8B" w:rsidRDefault="00823C8B" w:rsidP="00823C8B">
      <w:pPr>
        <w:keepNext/>
        <w:keepLines/>
      </w:pPr>
      <w:r>
        <w:t xml:space="preserve">  </w:t>
      </w:r>
      <w:r w:rsidRPr="00380F14">
        <w:rPr>
          <w:color w:val="FF0000"/>
        </w:rPr>
        <w:t>&lt;</w:t>
      </w:r>
      <w:r w:rsidRPr="00ED26F2">
        <w:rPr>
          <w:b/>
          <w:bCs/>
          <w:color w:val="FF0000"/>
        </w:rPr>
        <w:t>ADD OBJECTION TEXT FROM QUALCOMM AND ERICSSON</w:t>
      </w:r>
      <w:r w:rsidRPr="00380F14">
        <w:rPr>
          <w:color w:val="FF0000"/>
        </w:rPr>
        <w:t>&gt;</w:t>
      </w:r>
    </w:p>
    <w:p w14:paraId="26E1325E" w14:textId="77777777" w:rsidR="00823C8B" w:rsidRPr="005B25A1" w:rsidRDefault="00823C8B" w:rsidP="00823C8B">
      <w:pPr>
        <w:keepNext/>
        <w:keepLines/>
      </w:pPr>
      <w:r>
        <w:t xml:space="preserve">This was then </w:t>
      </w:r>
      <w:r w:rsidRPr="00C3284B">
        <w:rPr>
          <w:color w:val="0000FF"/>
        </w:rPr>
        <w:t>noted</w:t>
      </w:r>
      <w:r>
        <w:t>.</w:t>
      </w:r>
    </w:p>
    <w:p w14:paraId="285613FF" w14:textId="77777777" w:rsidR="00823C8B" w:rsidRPr="00EB0339" w:rsidRDefault="00823C8B" w:rsidP="00823C8B">
      <w:r w:rsidRPr="005B25A1">
        <w:rPr>
          <w:b/>
          <w:bCs/>
        </w:rPr>
        <w:t>Status:</w:t>
      </w:r>
      <w:r>
        <w:t xml:space="preserve"> </w:t>
      </w:r>
      <w:r w:rsidRPr="00C3284B">
        <w:rPr>
          <w:color w:val="0000FF"/>
        </w:rPr>
        <w:t>Noted</w:t>
      </w:r>
      <w:r>
        <w:t>.</w:t>
      </w:r>
    </w:p>
    <w:p w14:paraId="0949DAEF" w14:textId="77777777" w:rsidR="00823C8B" w:rsidRDefault="00823C8B" w:rsidP="00823C8B">
      <w:pPr>
        <w:pStyle w:val="NormTop"/>
      </w:pPr>
      <w:r w:rsidRPr="00ED26F2">
        <w:rPr>
          <w:color w:val="0000FF"/>
        </w:rPr>
        <w:t>S2-2405929</w:t>
      </w:r>
      <w:r w:rsidRPr="00D53282">
        <w:t xml:space="preserve"> </w:t>
      </w:r>
      <w:r>
        <w:t>(P-CR) 23.700-32: Conclusion Paper for KI#1.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conclusions for the study carried out regarding KI#1.</w:t>
      </w:r>
    </w:p>
    <w:p w14:paraId="7160A643" w14:textId="77777777" w:rsidR="00823C8B" w:rsidRPr="005B25A1" w:rsidRDefault="00823C8B" w:rsidP="00823C8B">
      <w:pPr>
        <w:keepNext/>
        <w:keepLines/>
        <w:rPr>
          <w:b/>
          <w:bCs/>
        </w:rPr>
      </w:pPr>
      <w:r w:rsidRPr="005B25A1">
        <w:rPr>
          <w:b/>
          <w:bCs/>
        </w:rPr>
        <w:t>Convenor comment:</w:t>
      </w:r>
    </w:p>
    <w:p w14:paraId="23D75553" w14:textId="77777777" w:rsidR="00823C8B" w:rsidRPr="005B25A1" w:rsidRDefault="00823C8B" w:rsidP="00823C8B">
      <w:pPr>
        <w:keepNext/>
        <w:keepLines/>
      </w:pPr>
      <w:r w:rsidRPr="005B25A1">
        <w:t xml:space="preserve">Merge into </w:t>
      </w:r>
      <w:r w:rsidRPr="00ED26F2">
        <w:rPr>
          <w:color w:val="0000FF"/>
        </w:rPr>
        <w:t>S2-2406251</w:t>
      </w:r>
      <w:r w:rsidRPr="005B25A1">
        <w:t>?</w:t>
      </w:r>
    </w:p>
    <w:p w14:paraId="16F103BB" w14:textId="77777777" w:rsidR="00823C8B" w:rsidRPr="005B25A1" w:rsidRDefault="00823C8B" w:rsidP="00823C8B">
      <w:pPr>
        <w:keepNext/>
        <w:keepLines/>
        <w:rPr>
          <w:b/>
          <w:bCs/>
        </w:rPr>
      </w:pPr>
      <w:r w:rsidRPr="005B25A1">
        <w:rPr>
          <w:b/>
          <w:bCs/>
        </w:rPr>
        <w:t>Parallel discussion:</w:t>
      </w:r>
    </w:p>
    <w:p w14:paraId="3728E7B7" w14:textId="28BAB7BC" w:rsidR="00823C8B" w:rsidRPr="005B25A1" w:rsidRDefault="00B56CC5" w:rsidP="00823C8B">
      <w:pPr>
        <w:keepNext/>
        <w:keepLines/>
      </w:pPr>
      <w:r w:rsidRPr="00B56CC5">
        <w:rPr>
          <w:color w:val="0000FF"/>
        </w:rPr>
        <w:t>Not handled</w:t>
      </w:r>
      <w:r>
        <w:t>.</w:t>
      </w:r>
    </w:p>
    <w:p w14:paraId="010BC4B7" w14:textId="4262992C" w:rsidR="00823C8B" w:rsidRPr="00EB0339" w:rsidRDefault="00823C8B" w:rsidP="00823C8B">
      <w:r w:rsidRPr="005B25A1">
        <w:rPr>
          <w:b/>
          <w:bCs/>
        </w:rPr>
        <w:t>Status:</w:t>
      </w:r>
      <w:r>
        <w:t xml:space="preserve"> </w:t>
      </w:r>
      <w:r w:rsidR="00B56CC5" w:rsidRPr="00B56CC5">
        <w:rPr>
          <w:color w:val="0000FF"/>
        </w:rPr>
        <w:t>Not handled</w:t>
      </w:r>
      <w:r>
        <w:t>.</w:t>
      </w:r>
    </w:p>
    <w:p w14:paraId="3B86572E" w14:textId="77777777" w:rsidR="00823C8B" w:rsidRDefault="00823C8B" w:rsidP="00823C8B">
      <w:pPr>
        <w:pStyle w:val="NormTop"/>
      </w:pPr>
      <w:r w:rsidRPr="00ED26F2">
        <w:rPr>
          <w:color w:val="0000FF"/>
        </w:rPr>
        <w:lastRenderedPageBreak/>
        <w:t>S2-2406012</w:t>
      </w:r>
      <w:r w:rsidRPr="00D53282">
        <w:t xml:space="preserve"> </w:t>
      </w:r>
      <w:r>
        <w:t>(P-CR) 23.700-32: FS_UIA_ARC KI#1 Conclusion.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for KI#1 of the FS_UIA_ARC.</w:t>
      </w:r>
    </w:p>
    <w:p w14:paraId="2BCB4A1E" w14:textId="77777777" w:rsidR="00823C8B" w:rsidRPr="005B25A1" w:rsidRDefault="00823C8B" w:rsidP="00823C8B">
      <w:pPr>
        <w:keepNext/>
        <w:keepLines/>
        <w:rPr>
          <w:b/>
          <w:bCs/>
        </w:rPr>
      </w:pPr>
      <w:r w:rsidRPr="005B25A1">
        <w:rPr>
          <w:b/>
          <w:bCs/>
        </w:rPr>
        <w:t>Convenor comment:</w:t>
      </w:r>
    </w:p>
    <w:p w14:paraId="30E72E00" w14:textId="77777777" w:rsidR="00823C8B" w:rsidRPr="005B25A1" w:rsidRDefault="00823C8B" w:rsidP="00823C8B">
      <w:pPr>
        <w:keepNext/>
        <w:keepLines/>
      </w:pPr>
      <w:r w:rsidRPr="005B25A1">
        <w:t xml:space="preserve">Merge into </w:t>
      </w:r>
      <w:r w:rsidRPr="00ED26F2">
        <w:rPr>
          <w:color w:val="0000FF"/>
        </w:rPr>
        <w:t>S2-2406251</w:t>
      </w:r>
      <w:r w:rsidRPr="005B25A1">
        <w:t>?</w:t>
      </w:r>
    </w:p>
    <w:p w14:paraId="40020744" w14:textId="77777777" w:rsidR="00B56CC5" w:rsidRPr="005B25A1" w:rsidRDefault="00B56CC5" w:rsidP="00B56CC5">
      <w:pPr>
        <w:keepNext/>
        <w:keepLines/>
        <w:rPr>
          <w:b/>
          <w:bCs/>
        </w:rPr>
      </w:pPr>
      <w:r w:rsidRPr="005B25A1">
        <w:rPr>
          <w:b/>
          <w:bCs/>
        </w:rPr>
        <w:t>Parallel discussion:</w:t>
      </w:r>
    </w:p>
    <w:p w14:paraId="28DD916C" w14:textId="77777777" w:rsidR="00B56CC5" w:rsidRPr="005B25A1" w:rsidRDefault="00B56CC5" w:rsidP="00B56CC5">
      <w:pPr>
        <w:keepNext/>
        <w:keepLines/>
      </w:pPr>
      <w:r w:rsidRPr="00B56CC5">
        <w:rPr>
          <w:color w:val="0000FF"/>
        </w:rPr>
        <w:t>Not handled</w:t>
      </w:r>
      <w:r>
        <w:t>.</w:t>
      </w:r>
    </w:p>
    <w:p w14:paraId="5720AE48" w14:textId="77777777" w:rsidR="00B56CC5" w:rsidRPr="00EB0339" w:rsidRDefault="00B56CC5" w:rsidP="00B56CC5">
      <w:r w:rsidRPr="005B25A1">
        <w:rPr>
          <w:b/>
          <w:bCs/>
        </w:rPr>
        <w:t>Status:</w:t>
      </w:r>
      <w:r>
        <w:t xml:space="preserve"> </w:t>
      </w:r>
      <w:r w:rsidRPr="00B56CC5">
        <w:rPr>
          <w:color w:val="0000FF"/>
        </w:rPr>
        <w:t>Not handled</w:t>
      </w:r>
      <w:r>
        <w:t>.</w:t>
      </w:r>
    </w:p>
    <w:p w14:paraId="368ABA72" w14:textId="77777777" w:rsidR="00823C8B" w:rsidRDefault="00823C8B" w:rsidP="00823C8B">
      <w:pPr>
        <w:pStyle w:val="NormTop"/>
      </w:pPr>
      <w:r w:rsidRPr="00ED26F2">
        <w:rPr>
          <w:color w:val="0000FF"/>
        </w:rPr>
        <w:t>S2-2406014</w:t>
      </w:r>
      <w:r w:rsidRPr="00D53282">
        <w:t xml:space="preserve"> </w:t>
      </w:r>
      <w:r>
        <w:t>(P-CR) 23.700-32: Use case for multiple user identities in one user identity profile. (Source: OPPO, Apple, ZTE)</w:t>
      </w:r>
      <w:r>
        <w:br/>
      </w:r>
      <w:r w:rsidRPr="00D53282">
        <w:rPr>
          <w:b/>
        </w:rPr>
        <w:t>Document for:</w:t>
      </w:r>
      <w:r w:rsidRPr="00D53282">
        <w:t xml:space="preserve"> </w:t>
      </w:r>
      <w:r>
        <w:t>Approval</w:t>
      </w:r>
      <w:r>
        <w:br/>
      </w:r>
      <w:r w:rsidRPr="00D53282">
        <w:rPr>
          <w:b/>
        </w:rPr>
        <w:t>Abstract:</w:t>
      </w:r>
      <w:r w:rsidRPr="00D53282">
        <w:t xml:space="preserve"> </w:t>
      </w:r>
      <w:r>
        <w:br/>
        <w:t>Following the Rapporteur s guidance from the NWM discussion, this contribution presents additional use cases for multiple user identities in a single User Identity Profile (UIP). It also examines the potential benefits this approach could provide.</w:t>
      </w:r>
    </w:p>
    <w:p w14:paraId="1BCAD607" w14:textId="77777777" w:rsidR="00B56CC5" w:rsidRPr="005B25A1" w:rsidRDefault="00B56CC5" w:rsidP="00B56CC5">
      <w:pPr>
        <w:keepNext/>
        <w:keepLines/>
        <w:rPr>
          <w:b/>
          <w:bCs/>
        </w:rPr>
      </w:pPr>
      <w:r w:rsidRPr="005B25A1">
        <w:rPr>
          <w:b/>
          <w:bCs/>
        </w:rPr>
        <w:t>Parallel discussion:</w:t>
      </w:r>
    </w:p>
    <w:p w14:paraId="4F81842A" w14:textId="77777777" w:rsidR="00B56CC5" w:rsidRPr="005B25A1" w:rsidRDefault="00B56CC5" w:rsidP="00B56CC5">
      <w:pPr>
        <w:keepNext/>
        <w:keepLines/>
      </w:pPr>
      <w:r w:rsidRPr="00B56CC5">
        <w:rPr>
          <w:color w:val="0000FF"/>
        </w:rPr>
        <w:t>Not handled</w:t>
      </w:r>
      <w:r>
        <w:t>.</w:t>
      </w:r>
    </w:p>
    <w:p w14:paraId="36B80CE2" w14:textId="77777777" w:rsidR="00B56CC5" w:rsidRPr="00EB0339" w:rsidRDefault="00B56CC5" w:rsidP="00B56CC5">
      <w:r w:rsidRPr="005B25A1">
        <w:rPr>
          <w:b/>
          <w:bCs/>
        </w:rPr>
        <w:t>Status:</w:t>
      </w:r>
      <w:r>
        <w:t xml:space="preserve"> </w:t>
      </w:r>
      <w:r w:rsidRPr="00B56CC5">
        <w:rPr>
          <w:color w:val="0000FF"/>
        </w:rPr>
        <w:t>Not handled</w:t>
      </w:r>
      <w:r>
        <w:t>.</w:t>
      </w:r>
    </w:p>
    <w:p w14:paraId="5F4C70F2" w14:textId="77777777" w:rsidR="00823C8B" w:rsidRDefault="00823C8B" w:rsidP="00823C8B">
      <w:pPr>
        <w:pStyle w:val="NormTop"/>
      </w:pPr>
      <w:r w:rsidRPr="00ED26F2">
        <w:rPr>
          <w:color w:val="0000FF"/>
        </w:rPr>
        <w:t>S2-2406040</w:t>
      </w:r>
      <w:r w:rsidRPr="00D53282">
        <w:t xml:space="preserve"> </w:t>
      </w:r>
      <w:r>
        <w:t>(P-CR) 23.700-32: Conclusions for KI#1.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KI#1 'Identifying the Human User of a Subscription'.</w:t>
      </w:r>
    </w:p>
    <w:p w14:paraId="1295DD0B" w14:textId="77777777" w:rsidR="00823C8B" w:rsidRPr="005B25A1" w:rsidRDefault="00823C8B" w:rsidP="00823C8B">
      <w:pPr>
        <w:keepNext/>
        <w:keepLines/>
        <w:rPr>
          <w:b/>
          <w:bCs/>
        </w:rPr>
      </w:pPr>
      <w:r w:rsidRPr="005B25A1">
        <w:rPr>
          <w:b/>
          <w:bCs/>
        </w:rPr>
        <w:t>Convenor comment:</w:t>
      </w:r>
    </w:p>
    <w:p w14:paraId="1A4D9C68" w14:textId="77777777" w:rsidR="00823C8B" w:rsidRPr="005B25A1" w:rsidRDefault="00823C8B" w:rsidP="00823C8B">
      <w:pPr>
        <w:keepNext/>
        <w:keepLines/>
      </w:pPr>
      <w:r w:rsidRPr="005B25A1">
        <w:t xml:space="preserve">Merge into </w:t>
      </w:r>
      <w:r w:rsidRPr="00ED26F2">
        <w:rPr>
          <w:color w:val="0000FF"/>
        </w:rPr>
        <w:t>S2-2406251</w:t>
      </w:r>
      <w:r w:rsidRPr="005B25A1">
        <w:t>?</w:t>
      </w:r>
    </w:p>
    <w:p w14:paraId="4DD31AD5" w14:textId="77777777" w:rsidR="00B56CC5" w:rsidRPr="005B25A1" w:rsidRDefault="00B56CC5" w:rsidP="00B56CC5">
      <w:pPr>
        <w:keepNext/>
        <w:keepLines/>
        <w:rPr>
          <w:b/>
          <w:bCs/>
        </w:rPr>
      </w:pPr>
      <w:r w:rsidRPr="005B25A1">
        <w:rPr>
          <w:b/>
          <w:bCs/>
        </w:rPr>
        <w:t>Parallel discussion:</w:t>
      </w:r>
    </w:p>
    <w:p w14:paraId="36B94A53" w14:textId="77777777" w:rsidR="00B56CC5" w:rsidRPr="005B25A1" w:rsidRDefault="00B56CC5" w:rsidP="00B56CC5">
      <w:pPr>
        <w:keepNext/>
        <w:keepLines/>
      </w:pPr>
      <w:r w:rsidRPr="00B56CC5">
        <w:rPr>
          <w:color w:val="0000FF"/>
        </w:rPr>
        <w:t>Not handled</w:t>
      </w:r>
      <w:r>
        <w:t>.</w:t>
      </w:r>
    </w:p>
    <w:p w14:paraId="7D653009" w14:textId="77777777" w:rsidR="00B56CC5" w:rsidRPr="00EB0339" w:rsidRDefault="00B56CC5" w:rsidP="00B56CC5">
      <w:r w:rsidRPr="005B25A1">
        <w:rPr>
          <w:b/>
          <w:bCs/>
        </w:rPr>
        <w:t>Status:</w:t>
      </w:r>
      <w:r>
        <w:t xml:space="preserve"> </w:t>
      </w:r>
      <w:r w:rsidRPr="00B56CC5">
        <w:rPr>
          <w:color w:val="0000FF"/>
        </w:rPr>
        <w:t>Not handled</w:t>
      </w:r>
      <w:r>
        <w:t>.</w:t>
      </w:r>
    </w:p>
    <w:p w14:paraId="22FCD372" w14:textId="77777777" w:rsidR="00823C8B" w:rsidRDefault="00823C8B" w:rsidP="00823C8B">
      <w:pPr>
        <w:pStyle w:val="NormTop"/>
      </w:pPr>
      <w:r w:rsidRPr="00ED26F2">
        <w:rPr>
          <w:color w:val="0000FF"/>
        </w:rPr>
        <w:t>S2-2406264</w:t>
      </w:r>
      <w:r w:rsidRPr="00D53282">
        <w:t xml:space="preserve"> </w:t>
      </w:r>
      <w:r>
        <w:t>(P-CR) 23.700-32: KI#1 conclusion related to SMS and IMS services. (Source: Ericsson)</w:t>
      </w:r>
      <w:r>
        <w:br/>
      </w:r>
      <w:r w:rsidRPr="00D53282">
        <w:rPr>
          <w:b/>
        </w:rPr>
        <w:t>Document for:</w:t>
      </w:r>
      <w:r w:rsidRPr="00D53282">
        <w:t xml:space="preserve"> </w:t>
      </w:r>
      <w:r>
        <w:t>Approval</w:t>
      </w:r>
      <w:r>
        <w:br/>
      </w:r>
      <w:r w:rsidRPr="00D53282">
        <w:rPr>
          <w:b/>
        </w:rPr>
        <w:t>Abstract:</w:t>
      </w:r>
      <w:r w:rsidRPr="00D53282">
        <w:t xml:space="preserve"> </w:t>
      </w:r>
      <w:r>
        <w:br/>
        <w:t>Proposes conclusions for SMS and IMS services based on the NWM.</w:t>
      </w:r>
    </w:p>
    <w:p w14:paraId="2DF0B9F7" w14:textId="77777777" w:rsidR="00B56CC5" w:rsidRPr="005B25A1" w:rsidRDefault="00B56CC5" w:rsidP="00B56CC5">
      <w:pPr>
        <w:keepNext/>
        <w:keepLines/>
        <w:rPr>
          <w:b/>
          <w:bCs/>
        </w:rPr>
      </w:pPr>
      <w:r w:rsidRPr="005B25A1">
        <w:rPr>
          <w:b/>
          <w:bCs/>
        </w:rPr>
        <w:t>Parallel discussion:</w:t>
      </w:r>
    </w:p>
    <w:p w14:paraId="071AF367" w14:textId="77777777" w:rsidR="00B56CC5" w:rsidRPr="005B25A1" w:rsidRDefault="00B56CC5" w:rsidP="00B56CC5">
      <w:pPr>
        <w:keepNext/>
        <w:keepLines/>
      </w:pPr>
      <w:r w:rsidRPr="00B56CC5">
        <w:rPr>
          <w:color w:val="0000FF"/>
        </w:rPr>
        <w:t>Not handled</w:t>
      </w:r>
      <w:r>
        <w:t>.</w:t>
      </w:r>
    </w:p>
    <w:p w14:paraId="2FF87283" w14:textId="77777777" w:rsidR="00B56CC5" w:rsidRPr="00EB0339" w:rsidRDefault="00B56CC5" w:rsidP="00B56CC5">
      <w:r w:rsidRPr="005B25A1">
        <w:rPr>
          <w:b/>
          <w:bCs/>
        </w:rPr>
        <w:t>Status:</w:t>
      </w:r>
      <w:r>
        <w:t xml:space="preserve"> </w:t>
      </w:r>
      <w:r w:rsidRPr="00B56CC5">
        <w:rPr>
          <w:color w:val="0000FF"/>
        </w:rPr>
        <w:t>Not handled</w:t>
      </w:r>
      <w:r>
        <w:t>.</w:t>
      </w:r>
    </w:p>
    <w:p w14:paraId="0438308B" w14:textId="77777777" w:rsidR="00823C8B" w:rsidRDefault="00823C8B" w:rsidP="00823C8B">
      <w:pPr>
        <w:pStyle w:val="NormTop"/>
      </w:pPr>
      <w:r w:rsidRPr="00ED26F2">
        <w:rPr>
          <w:color w:val="0000FF"/>
        </w:rPr>
        <w:t>S2-2406371</w:t>
      </w:r>
      <w:r w:rsidRPr="00D53282">
        <w:t xml:space="preserve"> </w:t>
      </w:r>
      <w:r>
        <w:t>(P-CR) 23.700-32: KI#1 conclusion update.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key issue #1.</w:t>
      </w:r>
    </w:p>
    <w:p w14:paraId="7AAB09BA" w14:textId="77777777" w:rsidR="00823C8B" w:rsidRPr="005B25A1" w:rsidRDefault="00823C8B" w:rsidP="00823C8B">
      <w:pPr>
        <w:keepNext/>
        <w:keepLines/>
        <w:rPr>
          <w:b/>
          <w:bCs/>
        </w:rPr>
      </w:pPr>
      <w:r w:rsidRPr="005B25A1">
        <w:rPr>
          <w:b/>
          <w:bCs/>
        </w:rPr>
        <w:t>Convenor comment:</w:t>
      </w:r>
    </w:p>
    <w:p w14:paraId="0EA11E7B" w14:textId="77777777" w:rsidR="00823C8B" w:rsidRPr="005B25A1" w:rsidRDefault="00823C8B" w:rsidP="00823C8B">
      <w:pPr>
        <w:keepNext/>
        <w:keepLines/>
      </w:pPr>
      <w:r w:rsidRPr="005B25A1">
        <w:t xml:space="preserve">Merge into </w:t>
      </w:r>
      <w:r w:rsidRPr="00ED26F2">
        <w:rPr>
          <w:color w:val="0000FF"/>
        </w:rPr>
        <w:t>S2-2406251</w:t>
      </w:r>
      <w:r w:rsidRPr="005B25A1">
        <w:t>?</w:t>
      </w:r>
    </w:p>
    <w:p w14:paraId="694DD8FD" w14:textId="77777777" w:rsidR="00B56CC5" w:rsidRPr="005B25A1" w:rsidRDefault="00B56CC5" w:rsidP="00B56CC5">
      <w:pPr>
        <w:keepNext/>
        <w:keepLines/>
        <w:rPr>
          <w:b/>
          <w:bCs/>
        </w:rPr>
      </w:pPr>
      <w:r w:rsidRPr="005B25A1">
        <w:rPr>
          <w:b/>
          <w:bCs/>
        </w:rPr>
        <w:t>Parallel discussion:</w:t>
      </w:r>
    </w:p>
    <w:p w14:paraId="6A8A5419" w14:textId="77777777" w:rsidR="00B56CC5" w:rsidRPr="005B25A1" w:rsidRDefault="00B56CC5" w:rsidP="00B56CC5">
      <w:pPr>
        <w:keepNext/>
        <w:keepLines/>
      </w:pPr>
      <w:r w:rsidRPr="00B56CC5">
        <w:rPr>
          <w:color w:val="0000FF"/>
        </w:rPr>
        <w:t>Not handled</w:t>
      </w:r>
      <w:r>
        <w:t>.</w:t>
      </w:r>
    </w:p>
    <w:p w14:paraId="57C93C64" w14:textId="77777777" w:rsidR="00B56CC5" w:rsidRPr="00EB0339" w:rsidRDefault="00B56CC5" w:rsidP="00B56CC5">
      <w:r w:rsidRPr="005B25A1">
        <w:rPr>
          <w:b/>
          <w:bCs/>
        </w:rPr>
        <w:t>Status:</w:t>
      </w:r>
      <w:r>
        <w:t xml:space="preserve"> </w:t>
      </w:r>
      <w:r w:rsidRPr="00B56CC5">
        <w:rPr>
          <w:color w:val="0000FF"/>
        </w:rPr>
        <w:t>Not handled</w:t>
      </w:r>
      <w:r>
        <w:t>.</w:t>
      </w:r>
    </w:p>
    <w:p w14:paraId="4FE5B583" w14:textId="77777777" w:rsidR="00823C8B" w:rsidRDefault="00823C8B" w:rsidP="00823C8B">
      <w:pPr>
        <w:pStyle w:val="NormTop"/>
      </w:pPr>
      <w:r w:rsidRPr="00ED26F2">
        <w:rPr>
          <w:color w:val="0000FF"/>
        </w:rPr>
        <w:lastRenderedPageBreak/>
        <w:t>S2-2406391</w:t>
      </w:r>
      <w:r w:rsidRPr="00D53282">
        <w:t xml:space="preserve"> </w:t>
      </w:r>
      <w:r>
        <w:t>(P-CR) 23.700-32: Conclusions on KI#1.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KI#1.</w:t>
      </w:r>
    </w:p>
    <w:p w14:paraId="5E1EA516" w14:textId="77777777" w:rsidR="00B56CC5" w:rsidRPr="005B25A1" w:rsidRDefault="00B56CC5" w:rsidP="00B56CC5">
      <w:pPr>
        <w:keepNext/>
        <w:keepLines/>
        <w:rPr>
          <w:b/>
          <w:bCs/>
        </w:rPr>
      </w:pPr>
      <w:r w:rsidRPr="005B25A1">
        <w:rPr>
          <w:b/>
          <w:bCs/>
        </w:rPr>
        <w:t>Parallel discussion:</w:t>
      </w:r>
    </w:p>
    <w:p w14:paraId="58B0383F" w14:textId="77777777" w:rsidR="00B56CC5" w:rsidRPr="005B25A1" w:rsidRDefault="00B56CC5" w:rsidP="00B56CC5">
      <w:pPr>
        <w:keepNext/>
        <w:keepLines/>
      </w:pPr>
      <w:r w:rsidRPr="00B56CC5">
        <w:rPr>
          <w:color w:val="0000FF"/>
        </w:rPr>
        <w:t>Not handled</w:t>
      </w:r>
      <w:r>
        <w:t>.</w:t>
      </w:r>
    </w:p>
    <w:p w14:paraId="7B6AC15E" w14:textId="77777777" w:rsidR="00B56CC5" w:rsidRPr="00EB0339" w:rsidRDefault="00B56CC5" w:rsidP="00B56CC5">
      <w:r w:rsidRPr="005B25A1">
        <w:rPr>
          <w:b/>
          <w:bCs/>
        </w:rPr>
        <w:t>Status:</w:t>
      </w:r>
      <w:r>
        <w:t xml:space="preserve"> </w:t>
      </w:r>
      <w:r w:rsidRPr="00B56CC5">
        <w:rPr>
          <w:color w:val="0000FF"/>
        </w:rPr>
        <w:t>Not handled</w:t>
      </w:r>
      <w:r>
        <w:t>.</w:t>
      </w:r>
    </w:p>
    <w:p w14:paraId="7067E2A5" w14:textId="77777777" w:rsidR="00823C8B" w:rsidRDefault="00823C8B" w:rsidP="00823C8B">
      <w:pPr>
        <w:pStyle w:val="NormTop"/>
      </w:pPr>
      <w:r w:rsidRPr="00ED26F2">
        <w:rPr>
          <w:color w:val="0000FF"/>
        </w:rPr>
        <w:t>S2-2406480</w:t>
      </w:r>
      <w:r w:rsidRPr="00D53282">
        <w:t xml:space="preserve"> </w:t>
      </w:r>
      <w:r>
        <w:t>(P-CR) 23.700-32: Proposed Conclusions for KI#1 and KI#2.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C6ED39E" w14:textId="77777777" w:rsidR="00823C8B" w:rsidRPr="005B25A1" w:rsidRDefault="00823C8B" w:rsidP="00823C8B">
      <w:pPr>
        <w:keepNext/>
        <w:keepLines/>
        <w:rPr>
          <w:b/>
          <w:bCs/>
        </w:rPr>
      </w:pPr>
      <w:r w:rsidRPr="005B25A1">
        <w:rPr>
          <w:b/>
          <w:bCs/>
        </w:rPr>
        <w:t>Convenor comment:</w:t>
      </w:r>
    </w:p>
    <w:p w14:paraId="22B94205" w14:textId="77777777" w:rsidR="00823C8B" w:rsidRPr="005B25A1" w:rsidRDefault="00823C8B" w:rsidP="00823C8B">
      <w:pPr>
        <w:keepNext/>
        <w:keepLines/>
      </w:pPr>
      <w:r w:rsidRPr="005B25A1">
        <w:t xml:space="preserve">Merge into </w:t>
      </w:r>
      <w:r w:rsidRPr="00ED26F2">
        <w:rPr>
          <w:color w:val="0000FF"/>
        </w:rPr>
        <w:t>S2-2406251</w:t>
      </w:r>
      <w:r w:rsidRPr="005B25A1">
        <w:t>?</w:t>
      </w:r>
    </w:p>
    <w:p w14:paraId="49893659" w14:textId="77777777" w:rsidR="00B56CC5" w:rsidRPr="005B25A1" w:rsidRDefault="00B56CC5" w:rsidP="00B56CC5">
      <w:pPr>
        <w:keepNext/>
        <w:keepLines/>
        <w:rPr>
          <w:b/>
          <w:bCs/>
        </w:rPr>
      </w:pPr>
      <w:r w:rsidRPr="005B25A1">
        <w:rPr>
          <w:b/>
          <w:bCs/>
        </w:rPr>
        <w:t>Parallel discussion:</w:t>
      </w:r>
    </w:p>
    <w:p w14:paraId="2FF6D045" w14:textId="77777777" w:rsidR="00B56CC5" w:rsidRPr="005B25A1" w:rsidRDefault="00B56CC5" w:rsidP="00B56CC5">
      <w:pPr>
        <w:keepNext/>
        <w:keepLines/>
      </w:pPr>
      <w:r w:rsidRPr="00B56CC5">
        <w:rPr>
          <w:color w:val="0000FF"/>
        </w:rPr>
        <w:t>Not handled</w:t>
      </w:r>
      <w:r>
        <w:t>.</w:t>
      </w:r>
    </w:p>
    <w:p w14:paraId="2AA0BC09" w14:textId="77777777" w:rsidR="00B56CC5" w:rsidRPr="00EB0339" w:rsidRDefault="00B56CC5" w:rsidP="00B56CC5">
      <w:r w:rsidRPr="005B25A1">
        <w:rPr>
          <w:b/>
          <w:bCs/>
        </w:rPr>
        <w:t>Status:</w:t>
      </w:r>
      <w:r>
        <w:t xml:space="preserve"> </w:t>
      </w:r>
      <w:r w:rsidRPr="00B56CC5">
        <w:rPr>
          <w:color w:val="0000FF"/>
        </w:rPr>
        <w:t>Not handled</w:t>
      </w:r>
      <w:r>
        <w:t>.</w:t>
      </w:r>
    </w:p>
    <w:p w14:paraId="14914522" w14:textId="77777777" w:rsidR="00823C8B" w:rsidRDefault="00823C8B" w:rsidP="00823C8B">
      <w:pPr>
        <w:pStyle w:val="NormTop"/>
      </w:pPr>
      <w:r w:rsidRPr="00ED26F2">
        <w:rPr>
          <w:color w:val="0000FF"/>
        </w:rPr>
        <w:t>S2-2406545</w:t>
      </w:r>
      <w:r w:rsidRPr="00D53282">
        <w:t xml:space="preserve"> </w:t>
      </w:r>
      <w:r>
        <w:t>(P-CR) 23.700-32: Update Conclusion for KI#1 .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for KI#1 is updated.</w:t>
      </w:r>
    </w:p>
    <w:p w14:paraId="2415DEDA" w14:textId="77777777" w:rsidR="00823C8B" w:rsidRPr="005B25A1" w:rsidRDefault="00823C8B" w:rsidP="00823C8B">
      <w:pPr>
        <w:keepNext/>
        <w:keepLines/>
        <w:rPr>
          <w:b/>
          <w:bCs/>
        </w:rPr>
      </w:pPr>
      <w:r w:rsidRPr="005B25A1">
        <w:rPr>
          <w:b/>
          <w:bCs/>
        </w:rPr>
        <w:t>Convenor comment:</w:t>
      </w:r>
    </w:p>
    <w:p w14:paraId="76131F31" w14:textId="77777777" w:rsidR="00823C8B" w:rsidRPr="005B25A1" w:rsidRDefault="00823C8B" w:rsidP="00823C8B">
      <w:pPr>
        <w:keepNext/>
        <w:keepLines/>
      </w:pPr>
      <w:r w:rsidRPr="005B25A1">
        <w:t xml:space="preserve">Merge into </w:t>
      </w:r>
      <w:r w:rsidRPr="00ED26F2">
        <w:rPr>
          <w:color w:val="0000FF"/>
        </w:rPr>
        <w:t>S2-2406251</w:t>
      </w:r>
      <w:r w:rsidRPr="005B25A1">
        <w:t>?</w:t>
      </w:r>
    </w:p>
    <w:p w14:paraId="735A7E5B" w14:textId="77777777" w:rsidR="00B56CC5" w:rsidRPr="005B25A1" w:rsidRDefault="00B56CC5" w:rsidP="00B56CC5">
      <w:pPr>
        <w:keepNext/>
        <w:keepLines/>
        <w:rPr>
          <w:b/>
          <w:bCs/>
        </w:rPr>
      </w:pPr>
      <w:r w:rsidRPr="005B25A1">
        <w:rPr>
          <w:b/>
          <w:bCs/>
        </w:rPr>
        <w:t>Parallel discussion:</w:t>
      </w:r>
    </w:p>
    <w:p w14:paraId="71AE6822" w14:textId="77777777" w:rsidR="00B56CC5" w:rsidRPr="005B25A1" w:rsidRDefault="00B56CC5" w:rsidP="00B56CC5">
      <w:pPr>
        <w:keepNext/>
        <w:keepLines/>
      </w:pPr>
      <w:r w:rsidRPr="00B56CC5">
        <w:rPr>
          <w:color w:val="0000FF"/>
        </w:rPr>
        <w:t>Not handled</w:t>
      </w:r>
      <w:r>
        <w:t>.</w:t>
      </w:r>
    </w:p>
    <w:p w14:paraId="4ADDE2F4" w14:textId="77777777" w:rsidR="00B56CC5" w:rsidRPr="00EB0339" w:rsidRDefault="00B56CC5" w:rsidP="00B56CC5">
      <w:r w:rsidRPr="005B25A1">
        <w:rPr>
          <w:b/>
          <w:bCs/>
        </w:rPr>
        <w:t>Status:</w:t>
      </w:r>
      <w:r>
        <w:t xml:space="preserve"> </w:t>
      </w:r>
      <w:r w:rsidRPr="00B56CC5">
        <w:rPr>
          <w:color w:val="0000FF"/>
        </w:rPr>
        <w:t>Not handled</w:t>
      </w:r>
      <w:r>
        <w:t>.</w:t>
      </w:r>
    </w:p>
    <w:p w14:paraId="3417A760" w14:textId="77777777" w:rsidR="00823C8B" w:rsidRDefault="00823C8B" w:rsidP="00823C8B">
      <w:pPr>
        <w:pStyle w:val="NormTop"/>
      </w:pPr>
      <w:r w:rsidRPr="00ED26F2">
        <w:rPr>
          <w:color w:val="0000FF"/>
        </w:rPr>
        <w:t>S2-2406616</w:t>
      </w:r>
      <w:r w:rsidRPr="00D53282">
        <w:t xml:space="preserve"> </w:t>
      </w:r>
      <w:r>
        <w:t>(P-CR) 23.700-32: KI#1, conclusion update.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the conclusion principles for the KI#1.</w:t>
      </w:r>
    </w:p>
    <w:p w14:paraId="0A7CCC98" w14:textId="77777777" w:rsidR="00823C8B" w:rsidRPr="005B25A1" w:rsidRDefault="00823C8B" w:rsidP="00823C8B">
      <w:pPr>
        <w:keepNext/>
        <w:keepLines/>
        <w:rPr>
          <w:b/>
          <w:bCs/>
        </w:rPr>
      </w:pPr>
      <w:r w:rsidRPr="005B25A1">
        <w:rPr>
          <w:b/>
          <w:bCs/>
        </w:rPr>
        <w:t>Convenor comment:</w:t>
      </w:r>
    </w:p>
    <w:p w14:paraId="70C197F7" w14:textId="77777777" w:rsidR="00823C8B" w:rsidRPr="005B25A1" w:rsidRDefault="00823C8B" w:rsidP="00823C8B">
      <w:pPr>
        <w:keepNext/>
        <w:keepLines/>
      </w:pPr>
      <w:r w:rsidRPr="005B25A1">
        <w:t xml:space="preserve">Merge into </w:t>
      </w:r>
      <w:r w:rsidRPr="00ED26F2">
        <w:rPr>
          <w:color w:val="0000FF"/>
        </w:rPr>
        <w:t>S2-2406251</w:t>
      </w:r>
      <w:r w:rsidRPr="005B25A1">
        <w:t>?</w:t>
      </w:r>
    </w:p>
    <w:p w14:paraId="3D587532" w14:textId="77777777" w:rsidR="00B56CC5" w:rsidRPr="005B25A1" w:rsidRDefault="00B56CC5" w:rsidP="00B56CC5">
      <w:pPr>
        <w:keepNext/>
        <w:keepLines/>
        <w:rPr>
          <w:b/>
          <w:bCs/>
        </w:rPr>
      </w:pPr>
      <w:r w:rsidRPr="005B25A1">
        <w:rPr>
          <w:b/>
          <w:bCs/>
        </w:rPr>
        <w:t>Parallel discussion:</w:t>
      </w:r>
    </w:p>
    <w:p w14:paraId="0594CEBE" w14:textId="77777777" w:rsidR="00B56CC5" w:rsidRPr="005B25A1" w:rsidRDefault="00B56CC5" w:rsidP="00B56CC5">
      <w:pPr>
        <w:keepNext/>
        <w:keepLines/>
      </w:pPr>
      <w:r w:rsidRPr="00B56CC5">
        <w:rPr>
          <w:color w:val="0000FF"/>
        </w:rPr>
        <w:t>Not handled</w:t>
      </w:r>
      <w:r>
        <w:t>.</w:t>
      </w:r>
    </w:p>
    <w:p w14:paraId="38CBFEC1" w14:textId="77777777" w:rsidR="00B56CC5" w:rsidRPr="00EB0339" w:rsidRDefault="00B56CC5" w:rsidP="00B56CC5">
      <w:r w:rsidRPr="005B25A1">
        <w:rPr>
          <w:b/>
          <w:bCs/>
        </w:rPr>
        <w:t>Status:</w:t>
      </w:r>
      <w:r>
        <w:t xml:space="preserve"> </w:t>
      </w:r>
      <w:r w:rsidRPr="00B56CC5">
        <w:rPr>
          <w:color w:val="0000FF"/>
        </w:rPr>
        <w:t>Not handled</w:t>
      </w:r>
      <w:r>
        <w:t>.</w:t>
      </w:r>
    </w:p>
    <w:p w14:paraId="4EA6F99F" w14:textId="77777777" w:rsidR="00823C8B" w:rsidRDefault="00823C8B" w:rsidP="00823C8B">
      <w:pPr>
        <w:pStyle w:val="NormTop"/>
      </w:pPr>
      <w:r w:rsidRPr="00ED26F2">
        <w:rPr>
          <w:color w:val="0000FF"/>
        </w:rPr>
        <w:lastRenderedPageBreak/>
        <w:t>S2-2406816</w:t>
      </w:r>
      <w:r w:rsidRPr="00D53282">
        <w:t xml:space="preserve"> </w:t>
      </w:r>
      <w:r>
        <w:t>(P-CR) 23.700-32: Interim conclusions for KI#1 Identifying the Human User of a Subscription.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Identifying the Human User of a Subscription.</w:t>
      </w:r>
    </w:p>
    <w:p w14:paraId="76C3369B" w14:textId="77777777" w:rsidR="00823C8B" w:rsidRPr="005B25A1" w:rsidRDefault="00823C8B" w:rsidP="00823C8B">
      <w:pPr>
        <w:keepNext/>
        <w:keepLines/>
        <w:rPr>
          <w:b/>
          <w:bCs/>
        </w:rPr>
      </w:pPr>
      <w:r w:rsidRPr="005B25A1">
        <w:rPr>
          <w:b/>
          <w:bCs/>
        </w:rPr>
        <w:t>Convenor comment:</w:t>
      </w:r>
    </w:p>
    <w:p w14:paraId="3A12BD16" w14:textId="77777777" w:rsidR="00823C8B" w:rsidRPr="005B25A1" w:rsidRDefault="00823C8B" w:rsidP="00823C8B">
      <w:pPr>
        <w:keepNext/>
        <w:keepLines/>
      </w:pPr>
      <w:r w:rsidRPr="005B25A1">
        <w:t xml:space="preserve">Merge into </w:t>
      </w:r>
      <w:r w:rsidRPr="00ED26F2">
        <w:rPr>
          <w:color w:val="0000FF"/>
        </w:rPr>
        <w:t>S2-2406251</w:t>
      </w:r>
      <w:r w:rsidRPr="005B25A1">
        <w:t>?</w:t>
      </w:r>
    </w:p>
    <w:p w14:paraId="04F900A4" w14:textId="77777777" w:rsidR="00B56CC5" w:rsidRPr="005B25A1" w:rsidRDefault="00B56CC5" w:rsidP="00B56CC5">
      <w:pPr>
        <w:keepNext/>
        <w:keepLines/>
        <w:rPr>
          <w:b/>
          <w:bCs/>
        </w:rPr>
      </w:pPr>
      <w:r w:rsidRPr="005B25A1">
        <w:rPr>
          <w:b/>
          <w:bCs/>
        </w:rPr>
        <w:t>Parallel discussion:</w:t>
      </w:r>
    </w:p>
    <w:p w14:paraId="5F9A54D7" w14:textId="77777777" w:rsidR="00B56CC5" w:rsidRPr="005B25A1" w:rsidRDefault="00B56CC5" w:rsidP="00B56CC5">
      <w:pPr>
        <w:keepNext/>
        <w:keepLines/>
      </w:pPr>
      <w:r w:rsidRPr="00B56CC5">
        <w:rPr>
          <w:color w:val="0000FF"/>
        </w:rPr>
        <w:t>Not handled</w:t>
      </w:r>
      <w:r>
        <w:t>.</w:t>
      </w:r>
    </w:p>
    <w:p w14:paraId="3EB59DF6" w14:textId="77777777" w:rsidR="00B56CC5" w:rsidRPr="00EB0339" w:rsidRDefault="00B56CC5" w:rsidP="00B56CC5">
      <w:r w:rsidRPr="005B25A1">
        <w:rPr>
          <w:b/>
          <w:bCs/>
        </w:rPr>
        <w:t>Status:</w:t>
      </w:r>
      <w:r>
        <w:t xml:space="preserve"> </w:t>
      </w:r>
      <w:r w:rsidRPr="00B56CC5">
        <w:rPr>
          <w:color w:val="0000FF"/>
        </w:rPr>
        <w:t>Not handled</w:t>
      </w:r>
      <w:r>
        <w:t>.</w:t>
      </w:r>
    </w:p>
    <w:p w14:paraId="585F32E0" w14:textId="77777777" w:rsidR="00823C8B" w:rsidRDefault="00823C8B" w:rsidP="00823C8B">
      <w:pPr>
        <w:pStyle w:val="NormTop"/>
      </w:pPr>
      <w:r w:rsidRPr="00ED26F2">
        <w:rPr>
          <w:color w:val="0000FF"/>
        </w:rPr>
        <w:t>S2-2406039</w:t>
      </w:r>
      <w:r w:rsidRPr="00D53282">
        <w:t xml:space="preserve"> </w:t>
      </w:r>
      <w:r>
        <w:t>(DISCUSSION) Discussion on user identity activation (Source: CATT)</w:t>
      </w:r>
      <w:r>
        <w:br/>
      </w:r>
      <w:r w:rsidRPr="00D53282">
        <w:rPr>
          <w:b/>
        </w:rPr>
        <w:t>Document for:</w:t>
      </w:r>
      <w:r w:rsidRPr="00D53282">
        <w:t xml:space="preserve"> </w:t>
      </w:r>
      <w:r>
        <w:t>Discussion</w:t>
      </w:r>
      <w:r>
        <w:br/>
      </w:r>
      <w:r w:rsidRPr="00D53282">
        <w:rPr>
          <w:b/>
        </w:rPr>
        <w:t>Abstract:</w:t>
      </w:r>
      <w:r w:rsidRPr="00D53282">
        <w:t xml:space="preserve"> </w:t>
      </w:r>
      <w:r>
        <w:br/>
        <w:t>The contribution provides discussions on user identity activation for KI#1.</w:t>
      </w:r>
    </w:p>
    <w:p w14:paraId="5879C8BF" w14:textId="77777777" w:rsidR="00B56CC5" w:rsidRPr="005B25A1" w:rsidRDefault="00B56CC5" w:rsidP="00B56CC5">
      <w:pPr>
        <w:keepNext/>
        <w:keepLines/>
        <w:rPr>
          <w:b/>
          <w:bCs/>
        </w:rPr>
      </w:pPr>
      <w:r w:rsidRPr="005B25A1">
        <w:rPr>
          <w:b/>
          <w:bCs/>
        </w:rPr>
        <w:t>Parallel discussion:</w:t>
      </w:r>
    </w:p>
    <w:p w14:paraId="5317342F" w14:textId="77777777" w:rsidR="00B56CC5" w:rsidRPr="005B25A1" w:rsidRDefault="00B56CC5" w:rsidP="00B56CC5">
      <w:pPr>
        <w:keepNext/>
        <w:keepLines/>
      </w:pPr>
      <w:r w:rsidRPr="00B56CC5">
        <w:rPr>
          <w:color w:val="0000FF"/>
        </w:rPr>
        <w:t>Not handled</w:t>
      </w:r>
      <w:r>
        <w:t>.</w:t>
      </w:r>
    </w:p>
    <w:p w14:paraId="3C39BF06" w14:textId="77777777" w:rsidR="00B56CC5" w:rsidRPr="00EB0339" w:rsidRDefault="00B56CC5" w:rsidP="00B56CC5">
      <w:r w:rsidRPr="005B25A1">
        <w:rPr>
          <w:b/>
          <w:bCs/>
        </w:rPr>
        <w:t>Status:</w:t>
      </w:r>
      <w:r>
        <w:t xml:space="preserve"> </w:t>
      </w:r>
      <w:r w:rsidRPr="00B56CC5">
        <w:rPr>
          <w:color w:val="0000FF"/>
        </w:rPr>
        <w:t>Not handled</w:t>
      </w:r>
      <w:r>
        <w:t>.</w:t>
      </w:r>
    </w:p>
    <w:p w14:paraId="3D61BEE6"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Key Issue #1 and Key Issue #4 Conclusions</w:t>
      </w:r>
    </w:p>
    <w:p w14:paraId="69E54124" w14:textId="77777777" w:rsidR="00823C8B" w:rsidRDefault="00823C8B" w:rsidP="00823C8B">
      <w:pPr>
        <w:pStyle w:val="NormTop"/>
      </w:pPr>
      <w:r w:rsidRPr="00ED26F2">
        <w:rPr>
          <w:color w:val="0000FF"/>
        </w:rPr>
        <w:t>S2-2406048</w:t>
      </w:r>
      <w:r w:rsidRPr="00D53282">
        <w:t xml:space="preserve"> </w:t>
      </w:r>
      <w:r>
        <w:t>(P-CR) 23.700-32: Conclusion update of policy enhancement for KI#1 and KI#4.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part related to policy enhancement.</w:t>
      </w:r>
    </w:p>
    <w:p w14:paraId="0E621BC1" w14:textId="77777777" w:rsidR="00B56CC5" w:rsidRPr="005B25A1" w:rsidRDefault="00B56CC5" w:rsidP="00B56CC5">
      <w:pPr>
        <w:keepNext/>
        <w:keepLines/>
        <w:rPr>
          <w:b/>
          <w:bCs/>
        </w:rPr>
      </w:pPr>
      <w:r w:rsidRPr="005B25A1">
        <w:rPr>
          <w:b/>
          <w:bCs/>
        </w:rPr>
        <w:t>Parallel discussion:</w:t>
      </w:r>
    </w:p>
    <w:p w14:paraId="64CF7508" w14:textId="77777777" w:rsidR="00B56CC5" w:rsidRPr="005B25A1" w:rsidRDefault="00B56CC5" w:rsidP="00B56CC5">
      <w:pPr>
        <w:keepNext/>
        <w:keepLines/>
      </w:pPr>
      <w:r w:rsidRPr="00B56CC5">
        <w:rPr>
          <w:color w:val="0000FF"/>
        </w:rPr>
        <w:t>Not handled</w:t>
      </w:r>
      <w:r>
        <w:t>.</w:t>
      </w:r>
    </w:p>
    <w:p w14:paraId="05C99D69" w14:textId="77777777" w:rsidR="00B56CC5" w:rsidRPr="00EB0339" w:rsidRDefault="00B56CC5" w:rsidP="00B56CC5">
      <w:r w:rsidRPr="005B25A1">
        <w:rPr>
          <w:b/>
          <w:bCs/>
        </w:rPr>
        <w:t>Status:</w:t>
      </w:r>
      <w:r>
        <w:t xml:space="preserve"> </w:t>
      </w:r>
      <w:r w:rsidRPr="00B56CC5">
        <w:rPr>
          <w:color w:val="0000FF"/>
        </w:rPr>
        <w:t>Not handled</w:t>
      </w:r>
      <w:r>
        <w:t>.</w:t>
      </w:r>
    </w:p>
    <w:p w14:paraId="37C18FCB"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Conclusions</w:t>
      </w:r>
    </w:p>
    <w:p w14:paraId="17B6270E" w14:textId="77777777" w:rsidR="00823C8B" w:rsidRDefault="00823C8B" w:rsidP="00823C8B">
      <w:pPr>
        <w:pStyle w:val="NormTop"/>
      </w:pPr>
      <w:r w:rsidRPr="00ED26F2">
        <w:rPr>
          <w:color w:val="0000FF"/>
        </w:rPr>
        <w:t>S2-2406170</w:t>
      </w:r>
      <w:r w:rsidRPr="00D53282">
        <w:t xml:space="preserve"> </w:t>
      </w:r>
      <w:r>
        <w:t>(P-CR) 23.700-32: Conclusion on KI#2 of UIA.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proposes the evaluation and conclusion for KI#2 of FS_UIA_ARC.</w:t>
      </w:r>
    </w:p>
    <w:p w14:paraId="4205026D" w14:textId="77777777" w:rsidR="00823C8B" w:rsidRPr="005B25A1" w:rsidRDefault="00823C8B" w:rsidP="00823C8B">
      <w:pPr>
        <w:keepNext/>
        <w:keepLines/>
        <w:rPr>
          <w:b/>
          <w:bCs/>
        </w:rPr>
      </w:pPr>
      <w:r w:rsidRPr="005B25A1">
        <w:rPr>
          <w:b/>
          <w:bCs/>
        </w:rPr>
        <w:t>Convenor comment:</w:t>
      </w:r>
    </w:p>
    <w:p w14:paraId="553AEE3B" w14:textId="77777777" w:rsidR="00823C8B" w:rsidRPr="005B25A1" w:rsidRDefault="00823C8B" w:rsidP="00823C8B">
      <w:pPr>
        <w:keepNext/>
        <w:keepLines/>
      </w:pPr>
      <w:r w:rsidRPr="005B25A1">
        <w:t>Handle, KI#2 baseline.</w:t>
      </w:r>
    </w:p>
    <w:p w14:paraId="50D23715" w14:textId="77777777" w:rsidR="00823C8B" w:rsidRPr="005B25A1" w:rsidRDefault="00823C8B" w:rsidP="00823C8B">
      <w:pPr>
        <w:keepNext/>
        <w:keepLines/>
        <w:rPr>
          <w:b/>
          <w:bCs/>
        </w:rPr>
      </w:pPr>
      <w:r w:rsidRPr="005B25A1">
        <w:rPr>
          <w:b/>
          <w:bCs/>
        </w:rPr>
        <w:t>Parallel discussion:</w:t>
      </w:r>
    </w:p>
    <w:p w14:paraId="2B97FED1" w14:textId="77777777" w:rsidR="00823C8B" w:rsidRPr="00B81031" w:rsidRDefault="00823C8B" w:rsidP="00823C8B">
      <w:pPr>
        <w:keepNext/>
        <w:keepLines/>
        <w:rPr>
          <w:i/>
        </w:rPr>
      </w:pPr>
      <w:r>
        <w:rPr>
          <w:i/>
        </w:rPr>
        <w:t xml:space="preserve">Revised in parallel session to </w:t>
      </w:r>
      <w:r w:rsidRPr="00ED26F2">
        <w:rPr>
          <w:i/>
          <w:color w:val="0000FF"/>
        </w:rPr>
        <w:t>S2-2407021</w:t>
      </w:r>
      <w:r>
        <w:rPr>
          <w:i/>
        </w:rPr>
        <w:t>.</w:t>
      </w:r>
    </w:p>
    <w:p w14:paraId="011757C5" w14:textId="77777777" w:rsidR="00823C8B" w:rsidRPr="00B81031" w:rsidRDefault="00823C8B" w:rsidP="00823C8B">
      <w:pPr>
        <w:keepNext/>
        <w:keepLines/>
        <w:rPr>
          <w:i/>
        </w:rPr>
      </w:pPr>
      <w:r>
        <w:rPr>
          <w:i/>
        </w:rPr>
        <w:t xml:space="preserve">Revised in parallel session to </w:t>
      </w:r>
      <w:r w:rsidRPr="00ED26F2">
        <w:rPr>
          <w:i/>
          <w:color w:val="0000FF"/>
        </w:rPr>
        <w:t>S2-2407061</w:t>
      </w:r>
      <w:r>
        <w:rPr>
          <w:i/>
        </w:rPr>
        <w:t>.</w:t>
      </w:r>
    </w:p>
    <w:p w14:paraId="778ECABF" w14:textId="77777777" w:rsidR="00823C8B" w:rsidRPr="00B81031" w:rsidRDefault="00823C8B" w:rsidP="00823C8B">
      <w:pPr>
        <w:keepNext/>
        <w:keepLines/>
        <w:rPr>
          <w:i/>
        </w:rPr>
      </w:pPr>
      <w:r>
        <w:rPr>
          <w:i/>
        </w:rPr>
        <w:t xml:space="preserve">Revised in parallel session to </w:t>
      </w:r>
      <w:r w:rsidRPr="00ED26F2">
        <w:rPr>
          <w:i/>
          <w:color w:val="0000FF"/>
        </w:rPr>
        <w:t>S2-2407222</w:t>
      </w:r>
      <w:r>
        <w:rPr>
          <w:i/>
        </w:rPr>
        <w:t>.</w:t>
      </w:r>
    </w:p>
    <w:p w14:paraId="3C050BB5" w14:textId="77777777" w:rsidR="00823C8B" w:rsidRPr="00B81031" w:rsidRDefault="00823C8B" w:rsidP="00823C8B">
      <w:pPr>
        <w:keepNext/>
        <w:keepLines/>
        <w:rPr>
          <w:i/>
        </w:rPr>
      </w:pPr>
      <w:r>
        <w:rPr>
          <w:i/>
        </w:rPr>
        <w:t xml:space="preserve">Revised in parallel session to </w:t>
      </w:r>
      <w:r w:rsidRPr="00ED26F2">
        <w:rPr>
          <w:i/>
          <w:color w:val="0000FF"/>
        </w:rPr>
        <w:t>S2-2407226</w:t>
      </w:r>
      <w:r>
        <w:rPr>
          <w:i/>
        </w:rPr>
        <w:t>.</w:t>
      </w:r>
    </w:p>
    <w:p w14:paraId="289EE99C" w14:textId="77777777" w:rsidR="00823C8B" w:rsidRPr="00B81031" w:rsidRDefault="00823C8B" w:rsidP="00823C8B">
      <w:pPr>
        <w:keepNext/>
        <w:keepLines/>
        <w:rPr>
          <w:i/>
        </w:rPr>
      </w:pPr>
      <w:r>
        <w:rPr>
          <w:i/>
        </w:rPr>
        <w:t xml:space="preserve">Revised in parallel session to </w:t>
      </w:r>
      <w:r w:rsidRPr="00ED26F2">
        <w:rPr>
          <w:i/>
          <w:color w:val="0000FF"/>
        </w:rPr>
        <w:t>S2-2407238</w:t>
      </w:r>
      <w:r>
        <w:rPr>
          <w:i/>
        </w:rPr>
        <w:t>.</w:t>
      </w:r>
    </w:p>
    <w:p w14:paraId="7374CAC1" w14:textId="77777777" w:rsidR="00823C8B" w:rsidRPr="005B25A1" w:rsidRDefault="00823C8B" w:rsidP="00823C8B">
      <w:pPr>
        <w:keepNext/>
        <w:keepLines/>
        <w:rPr>
          <w:b/>
          <w:bCs/>
        </w:rPr>
      </w:pPr>
      <w:r w:rsidRPr="005B25A1">
        <w:rPr>
          <w:b/>
          <w:bCs/>
        </w:rPr>
        <w:t>Plenary Discussion:</w:t>
      </w:r>
    </w:p>
    <w:p w14:paraId="62933A15" w14:textId="77777777" w:rsidR="00823C8B" w:rsidRPr="00DE46D1" w:rsidRDefault="00823C8B" w:rsidP="00823C8B">
      <w:pPr>
        <w:keepNext/>
        <w:keepLines/>
      </w:pPr>
      <w:r>
        <w:t xml:space="preserve">This is dependent on the resolution of KI#1 conclusions which had been noted. This was then </w:t>
      </w:r>
      <w:r w:rsidRPr="00C3284B">
        <w:rPr>
          <w:color w:val="0000FF"/>
        </w:rPr>
        <w:t>noted</w:t>
      </w:r>
      <w:r>
        <w:t>.</w:t>
      </w:r>
    </w:p>
    <w:p w14:paraId="45282E17" w14:textId="77777777" w:rsidR="00823C8B" w:rsidRPr="00EB0339" w:rsidRDefault="00823C8B" w:rsidP="00823C8B">
      <w:r w:rsidRPr="005B25A1">
        <w:rPr>
          <w:b/>
          <w:bCs/>
        </w:rPr>
        <w:t>Status:</w:t>
      </w:r>
      <w:r>
        <w:t xml:space="preserve"> </w:t>
      </w:r>
      <w:r w:rsidRPr="00C3284B">
        <w:rPr>
          <w:color w:val="0000FF"/>
        </w:rPr>
        <w:t>Noted</w:t>
      </w:r>
      <w:r>
        <w:t>.</w:t>
      </w:r>
    </w:p>
    <w:p w14:paraId="317D08DD" w14:textId="77777777" w:rsidR="00823C8B" w:rsidRDefault="00823C8B" w:rsidP="00823C8B">
      <w:pPr>
        <w:pStyle w:val="NormTop"/>
      </w:pPr>
      <w:r w:rsidRPr="00ED26F2">
        <w:rPr>
          <w:color w:val="0000FF"/>
        </w:rPr>
        <w:lastRenderedPageBreak/>
        <w:t>S2-2405930</w:t>
      </w:r>
      <w:r w:rsidRPr="00D53282">
        <w:t xml:space="preserve"> </w:t>
      </w:r>
      <w:r>
        <w:t>(P-CR) 23.700-32: Conclusion Paper for KI#2.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conclusions for the study carried out regarding KI#2.</w:t>
      </w:r>
    </w:p>
    <w:p w14:paraId="24C9DE54" w14:textId="77777777" w:rsidR="00823C8B" w:rsidRPr="005B25A1" w:rsidRDefault="00823C8B" w:rsidP="00823C8B">
      <w:pPr>
        <w:keepNext/>
        <w:keepLines/>
        <w:rPr>
          <w:b/>
          <w:bCs/>
        </w:rPr>
      </w:pPr>
      <w:r w:rsidRPr="005B25A1">
        <w:rPr>
          <w:b/>
          <w:bCs/>
        </w:rPr>
        <w:t>Convenor comment:</w:t>
      </w:r>
    </w:p>
    <w:p w14:paraId="6F630066" w14:textId="77777777" w:rsidR="00823C8B" w:rsidRPr="005B25A1" w:rsidRDefault="00823C8B" w:rsidP="00823C8B">
      <w:pPr>
        <w:keepNext/>
        <w:keepLines/>
      </w:pPr>
      <w:r w:rsidRPr="005B25A1">
        <w:t xml:space="preserve">Merge into </w:t>
      </w:r>
      <w:r w:rsidRPr="00ED26F2">
        <w:rPr>
          <w:color w:val="0000FF"/>
        </w:rPr>
        <w:t>S2-2406170</w:t>
      </w:r>
      <w:r w:rsidRPr="005B25A1">
        <w:t>?</w:t>
      </w:r>
    </w:p>
    <w:p w14:paraId="22A86F08" w14:textId="77777777" w:rsidR="00B56CC5" w:rsidRPr="005B25A1" w:rsidRDefault="00B56CC5" w:rsidP="00B56CC5">
      <w:pPr>
        <w:keepNext/>
        <w:keepLines/>
        <w:rPr>
          <w:b/>
          <w:bCs/>
        </w:rPr>
      </w:pPr>
      <w:r w:rsidRPr="005B25A1">
        <w:rPr>
          <w:b/>
          <w:bCs/>
        </w:rPr>
        <w:t>Parallel discussion:</w:t>
      </w:r>
    </w:p>
    <w:p w14:paraId="32B84DFD" w14:textId="77777777" w:rsidR="00B56CC5" w:rsidRPr="005B25A1" w:rsidRDefault="00B56CC5" w:rsidP="00B56CC5">
      <w:pPr>
        <w:keepNext/>
        <w:keepLines/>
      </w:pPr>
      <w:r w:rsidRPr="00B56CC5">
        <w:rPr>
          <w:color w:val="0000FF"/>
        </w:rPr>
        <w:t>Not handled</w:t>
      </w:r>
      <w:r>
        <w:t>.</w:t>
      </w:r>
    </w:p>
    <w:p w14:paraId="6394B2B5" w14:textId="77777777" w:rsidR="00B56CC5" w:rsidRPr="00EB0339" w:rsidRDefault="00B56CC5" w:rsidP="00B56CC5">
      <w:r w:rsidRPr="005B25A1">
        <w:rPr>
          <w:b/>
          <w:bCs/>
        </w:rPr>
        <w:t>Status:</w:t>
      </w:r>
      <w:r>
        <w:t xml:space="preserve"> </w:t>
      </w:r>
      <w:r w:rsidRPr="00B56CC5">
        <w:rPr>
          <w:color w:val="0000FF"/>
        </w:rPr>
        <w:t>Not handled</w:t>
      </w:r>
      <w:r>
        <w:t>.</w:t>
      </w:r>
    </w:p>
    <w:p w14:paraId="57D2113F" w14:textId="77777777" w:rsidR="00823C8B" w:rsidRDefault="00823C8B" w:rsidP="00823C8B">
      <w:pPr>
        <w:pStyle w:val="NormTop"/>
      </w:pPr>
      <w:r w:rsidRPr="00ED26F2">
        <w:rPr>
          <w:color w:val="0000FF"/>
        </w:rPr>
        <w:t>S2-2406252</w:t>
      </w:r>
      <w:r w:rsidRPr="00D53282">
        <w:t xml:space="preserve"> </w:t>
      </w:r>
      <w:r>
        <w:t>(P-CR) 23.700-32: Key Issue #2, New Conclusion . (Source: InterDigital Inc., NEC)</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#2 conclusion that is aligned with the pre-SA2 #163 NWM responses.</w:t>
      </w:r>
    </w:p>
    <w:p w14:paraId="30EC704F" w14:textId="77777777" w:rsidR="00823C8B" w:rsidRPr="005B25A1" w:rsidRDefault="00823C8B" w:rsidP="00823C8B">
      <w:pPr>
        <w:keepNext/>
        <w:keepLines/>
        <w:rPr>
          <w:b/>
          <w:bCs/>
        </w:rPr>
      </w:pPr>
      <w:r w:rsidRPr="005B25A1">
        <w:rPr>
          <w:b/>
          <w:bCs/>
        </w:rPr>
        <w:t>Convenor comment:</w:t>
      </w:r>
    </w:p>
    <w:p w14:paraId="799D590B" w14:textId="77777777" w:rsidR="00823C8B" w:rsidRPr="005B25A1" w:rsidRDefault="00823C8B" w:rsidP="00823C8B">
      <w:pPr>
        <w:keepNext/>
        <w:keepLines/>
      </w:pPr>
      <w:r w:rsidRPr="005B25A1">
        <w:t xml:space="preserve">Merge into </w:t>
      </w:r>
      <w:r w:rsidRPr="00ED26F2">
        <w:rPr>
          <w:color w:val="0000FF"/>
        </w:rPr>
        <w:t>S2-2406170</w:t>
      </w:r>
      <w:r w:rsidRPr="005B25A1">
        <w:t>?</w:t>
      </w:r>
    </w:p>
    <w:p w14:paraId="5A98B4C0" w14:textId="77777777" w:rsidR="00B56CC5" w:rsidRPr="005B25A1" w:rsidRDefault="00B56CC5" w:rsidP="00B56CC5">
      <w:pPr>
        <w:keepNext/>
        <w:keepLines/>
        <w:rPr>
          <w:b/>
          <w:bCs/>
        </w:rPr>
      </w:pPr>
      <w:r w:rsidRPr="005B25A1">
        <w:rPr>
          <w:b/>
          <w:bCs/>
        </w:rPr>
        <w:t>Parallel discussion:</w:t>
      </w:r>
    </w:p>
    <w:p w14:paraId="2F5B1247" w14:textId="77777777" w:rsidR="00B56CC5" w:rsidRPr="005B25A1" w:rsidRDefault="00B56CC5" w:rsidP="00B56CC5">
      <w:pPr>
        <w:keepNext/>
        <w:keepLines/>
      </w:pPr>
      <w:r w:rsidRPr="00B56CC5">
        <w:rPr>
          <w:color w:val="0000FF"/>
        </w:rPr>
        <w:t>Not handled</w:t>
      </w:r>
      <w:r>
        <w:t>.</w:t>
      </w:r>
    </w:p>
    <w:p w14:paraId="53D8F02E" w14:textId="77777777" w:rsidR="00B56CC5" w:rsidRPr="00EB0339" w:rsidRDefault="00B56CC5" w:rsidP="00B56CC5">
      <w:r w:rsidRPr="005B25A1">
        <w:rPr>
          <w:b/>
          <w:bCs/>
        </w:rPr>
        <w:t>Status:</w:t>
      </w:r>
      <w:r>
        <w:t xml:space="preserve"> </w:t>
      </w:r>
      <w:r w:rsidRPr="00B56CC5">
        <w:rPr>
          <w:color w:val="0000FF"/>
        </w:rPr>
        <w:t>Not handled</w:t>
      </w:r>
      <w:r>
        <w:t>.</w:t>
      </w:r>
    </w:p>
    <w:p w14:paraId="037A3505" w14:textId="77777777" w:rsidR="00823C8B" w:rsidRDefault="00823C8B" w:rsidP="00823C8B">
      <w:pPr>
        <w:pStyle w:val="NormTop"/>
      </w:pPr>
      <w:r w:rsidRPr="00ED26F2">
        <w:rPr>
          <w:color w:val="0000FF"/>
        </w:rPr>
        <w:t>S2-2406358</w:t>
      </w:r>
      <w:r w:rsidRPr="00D53282">
        <w:t xml:space="preserve"> </w:t>
      </w:r>
      <w:r>
        <w:t>(P-CR) 23.700-32: KI#2 interim conclusion principles.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principles for the key issue#2.</w:t>
      </w:r>
    </w:p>
    <w:p w14:paraId="0250A84F" w14:textId="77777777" w:rsidR="00823C8B" w:rsidRPr="005B25A1" w:rsidRDefault="00823C8B" w:rsidP="00823C8B">
      <w:pPr>
        <w:keepNext/>
        <w:keepLines/>
        <w:rPr>
          <w:b/>
          <w:bCs/>
        </w:rPr>
      </w:pPr>
      <w:r w:rsidRPr="005B25A1">
        <w:rPr>
          <w:b/>
          <w:bCs/>
        </w:rPr>
        <w:t>Convenor comment:</w:t>
      </w:r>
    </w:p>
    <w:p w14:paraId="6B55879C" w14:textId="77777777" w:rsidR="00823C8B" w:rsidRPr="005B25A1" w:rsidRDefault="00823C8B" w:rsidP="00823C8B">
      <w:pPr>
        <w:keepNext/>
        <w:keepLines/>
      </w:pPr>
      <w:r w:rsidRPr="005B25A1">
        <w:t xml:space="preserve">Merge into </w:t>
      </w:r>
      <w:r w:rsidRPr="00ED26F2">
        <w:rPr>
          <w:color w:val="0000FF"/>
        </w:rPr>
        <w:t>S2-2406170</w:t>
      </w:r>
      <w:r w:rsidRPr="005B25A1">
        <w:t>?</w:t>
      </w:r>
    </w:p>
    <w:p w14:paraId="4482EC01" w14:textId="77777777" w:rsidR="00B56CC5" w:rsidRPr="005B25A1" w:rsidRDefault="00B56CC5" w:rsidP="00B56CC5">
      <w:pPr>
        <w:keepNext/>
        <w:keepLines/>
        <w:rPr>
          <w:b/>
          <w:bCs/>
        </w:rPr>
      </w:pPr>
      <w:r w:rsidRPr="005B25A1">
        <w:rPr>
          <w:b/>
          <w:bCs/>
        </w:rPr>
        <w:t>Parallel discussion:</w:t>
      </w:r>
    </w:p>
    <w:p w14:paraId="6DA4AD4A" w14:textId="77777777" w:rsidR="00B56CC5" w:rsidRPr="005B25A1" w:rsidRDefault="00B56CC5" w:rsidP="00B56CC5">
      <w:pPr>
        <w:keepNext/>
        <w:keepLines/>
      </w:pPr>
      <w:r w:rsidRPr="00B56CC5">
        <w:rPr>
          <w:color w:val="0000FF"/>
        </w:rPr>
        <w:t>Not handled</w:t>
      </w:r>
      <w:r>
        <w:t>.</w:t>
      </w:r>
    </w:p>
    <w:p w14:paraId="6198E24C" w14:textId="77777777" w:rsidR="00B56CC5" w:rsidRPr="00EB0339" w:rsidRDefault="00B56CC5" w:rsidP="00B56CC5">
      <w:r w:rsidRPr="005B25A1">
        <w:rPr>
          <w:b/>
          <w:bCs/>
        </w:rPr>
        <w:t>Status:</w:t>
      </w:r>
      <w:r>
        <w:t xml:space="preserve"> </w:t>
      </w:r>
      <w:r w:rsidRPr="00B56CC5">
        <w:rPr>
          <w:color w:val="0000FF"/>
        </w:rPr>
        <w:t>Not handled</w:t>
      </w:r>
      <w:r>
        <w:t>.</w:t>
      </w:r>
    </w:p>
    <w:p w14:paraId="005522EE" w14:textId="77777777" w:rsidR="00823C8B" w:rsidRDefault="00823C8B" w:rsidP="00823C8B">
      <w:pPr>
        <w:pStyle w:val="NormTop"/>
      </w:pPr>
      <w:r w:rsidRPr="00ED26F2">
        <w:rPr>
          <w:color w:val="0000FF"/>
        </w:rPr>
        <w:t>S2-2406392</w:t>
      </w:r>
      <w:r w:rsidRPr="00D53282">
        <w:t xml:space="preserve"> </w:t>
      </w:r>
      <w:r>
        <w:t>(P-CR) 23.700-32: Conclusions on KI#2.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KI#2.</w:t>
      </w:r>
    </w:p>
    <w:p w14:paraId="412E6589" w14:textId="77777777" w:rsidR="00B56CC5" w:rsidRPr="005B25A1" w:rsidRDefault="00B56CC5" w:rsidP="00B56CC5">
      <w:pPr>
        <w:keepNext/>
        <w:keepLines/>
        <w:rPr>
          <w:b/>
          <w:bCs/>
        </w:rPr>
      </w:pPr>
      <w:r w:rsidRPr="005B25A1">
        <w:rPr>
          <w:b/>
          <w:bCs/>
        </w:rPr>
        <w:t>Parallel discussion:</w:t>
      </w:r>
    </w:p>
    <w:p w14:paraId="2BFA1023" w14:textId="77777777" w:rsidR="00B56CC5" w:rsidRPr="005B25A1" w:rsidRDefault="00B56CC5" w:rsidP="00B56CC5">
      <w:pPr>
        <w:keepNext/>
        <w:keepLines/>
      </w:pPr>
      <w:r w:rsidRPr="00B56CC5">
        <w:rPr>
          <w:color w:val="0000FF"/>
        </w:rPr>
        <w:t>Not handled</w:t>
      </w:r>
      <w:r>
        <w:t>.</w:t>
      </w:r>
    </w:p>
    <w:p w14:paraId="3349E09D" w14:textId="77777777" w:rsidR="00B56CC5" w:rsidRPr="00EB0339" w:rsidRDefault="00B56CC5" w:rsidP="00B56CC5">
      <w:r w:rsidRPr="005B25A1">
        <w:rPr>
          <w:b/>
          <w:bCs/>
        </w:rPr>
        <w:t>Status:</w:t>
      </w:r>
      <w:r>
        <w:t xml:space="preserve"> </w:t>
      </w:r>
      <w:r w:rsidRPr="00B56CC5">
        <w:rPr>
          <w:color w:val="0000FF"/>
        </w:rPr>
        <w:t>Not handled</w:t>
      </w:r>
      <w:r>
        <w:t>.</w:t>
      </w:r>
    </w:p>
    <w:p w14:paraId="42807128" w14:textId="77777777" w:rsidR="00823C8B" w:rsidRDefault="00823C8B" w:rsidP="00823C8B">
      <w:pPr>
        <w:pStyle w:val="NormTop"/>
      </w:pPr>
      <w:r w:rsidRPr="00ED26F2">
        <w:rPr>
          <w:color w:val="0000FF"/>
        </w:rPr>
        <w:lastRenderedPageBreak/>
        <w:t>S2-2406617</w:t>
      </w:r>
      <w:r w:rsidRPr="00D53282">
        <w:t xml:space="preserve"> </w:t>
      </w:r>
      <w:r>
        <w:t>(P-CR) 23.700-32: KI#2,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principles for the KI#2.</w:t>
      </w:r>
    </w:p>
    <w:p w14:paraId="5481EE5C" w14:textId="77777777" w:rsidR="00823C8B" w:rsidRPr="005B25A1" w:rsidRDefault="00823C8B" w:rsidP="00823C8B">
      <w:pPr>
        <w:keepNext/>
        <w:keepLines/>
        <w:rPr>
          <w:b/>
          <w:bCs/>
        </w:rPr>
      </w:pPr>
      <w:r w:rsidRPr="005B25A1">
        <w:rPr>
          <w:b/>
          <w:bCs/>
        </w:rPr>
        <w:t>Convenor comment:</w:t>
      </w:r>
    </w:p>
    <w:p w14:paraId="17A22FAB" w14:textId="77777777" w:rsidR="00823C8B" w:rsidRPr="005B25A1" w:rsidRDefault="00823C8B" w:rsidP="00823C8B">
      <w:pPr>
        <w:keepNext/>
        <w:keepLines/>
      </w:pPr>
      <w:r w:rsidRPr="005B25A1">
        <w:t xml:space="preserve">Merge into </w:t>
      </w:r>
      <w:r w:rsidRPr="00ED26F2">
        <w:rPr>
          <w:color w:val="0000FF"/>
        </w:rPr>
        <w:t>S2-2406170</w:t>
      </w:r>
      <w:r w:rsidRPr="005B25A1">
        <w:t>?</w:t>
      </w:r>
    </w:p>
    <w:p w14:paraId="343AAEF8" w14:textId="77777777" w:rsidR="00B56CC5" w:rsidRPr="005B25A1" w:rsidRDefault="00B56CC5" w:rsidP="00B56CC5">
      <w:pPr>
        <w:keepNext/>
        <w:keepLines/>
        <w:rPr>
          <w:b/>
          <w:bCs/>
        </w:rPr>
      </w:pPr>
      <w:r w:rsidRPr="005B25A1">
        <w:rPr>
          <w:b/>
          <w:bCs/>
        </w:rPr>
        <w:t>Parallel discussion:</w:t>
      </w:r>
    </w:p>
    <w:p w14:paraId="4A5721F5" w14:textId="77777777" w:rsidR="00B56CC5" w:rsidRPr="005B25A1" w:rsidRDefault="00B56CC5" w:rsidP="00B56CC5">
      <w:pPr>
        <w:keepNext/>
        <w:keepLines/>
      </w:pPr>
      <w:r w:rsidRPr="00B56CC5">
        <w:rPr>
          <w:color w:val="0000FF"/>
        </w:rPr>
        <w:t>Not handled</w:t>
      </w:r>
      <w:r>
        <w:t>.</w:t>
      </w:r>
    </w:p>
    <w:p w14:paraId="0BBE80E2" w14:textId="77777777" w:rsidR="00B56CC5" w:rsidRPr="00EB0339" w:rsidRDefault="00B56CC5" w:rsidP="00B56CC5">
      <w:r w:rsidRPr="005B25A1">
        <w:rPr>
          <w:b/>
          <w:bCs/>
        </w:rPr>
        <w:t>Status:</w:t>
      </w:r>
      <w:r>
        <w:t xml:space="preserve"> </w:t>
      </w:r>
      <w:r w:rsidRPr="00B56CC5">
        <w:rPr>
          <w:color w:val="0000FF"/>
        </w:rPr>
        <w:t>Not handled</w:t>
      </w:r>
      <w:r>
        <w:t>.</w:t>
      </w:r>
    </w:p>
    <w:p w14:paraId="74395E0B" w14:textId="77777777" w:rsidR="00823C8B" w:rsidRDefault="00823C8B" w:rsidP="00823C8B">
      <w:pPr>
        <w:pStyle w:val="NormTop"/>
      </w:pPr>
      <w:r w:rsidRPr="00ED26F2">
        <w:rPr>
          <w:color w:val="0000FF"/>
        </w:rPr>
        <w:t>S2-2406703</w:t>
      </w:r>
      <w:r w:rsidRPr="00D53282">
        <w:t xml:space="preserve"> </w:t>
      </w:r>
      <w:r>
        <w:t>(P-CR) 23.700-32: Conclusion for KI #2. (Source: Samsung)</w:t>
      </w:r>
      <w:r>
        <w:br/>
      </w:r>
      <w:r w:rsidRPr="00D53282">
        <w:rPr>
          <w:b/>
        </w:rPr>
        <w:t>Document for:</w:t>
      </w:r>
      <w:r w:rsidRPr="00D53282">
        <w:t xml:space="preserve"> </w:t>
      </w:r>
      <w:r>
        <w:t>Approval</w:t>
      </w:r>
      <w:r>
        <w:br/>
      </w:r>
      <w:r w:rsidRPr="00D53282">
        <w:rPr>
          <w:b/>
        </w:rPr>
        <w:t>Abstract:</w:t>
      </w:r>
      <w:r w:rsidRPr="00D53282">
        <w:t xml:space="preserve"> </w:t>
      </w:r>
      <w:r>
        <w:br/>
        <w:t>This pCR add conclusion for KI#2 in TR 23.700-32.</w:t>
      </w:r>
    </w:p>
    <w:p w14:paraId="57D9C4C8" w14:textId="77777777" w:rsidR="00823C8B" w:rsidRPr="005B25A1" w:rsidRDefault="00823C8B" w:rsidP="00823C8B">
      <w:pPr>
        <w:keepNext/>
        <w:keepLines/>
        <w:rPr>
          <w:b/>
          <w:bCs/>
        </w:rPr>
      </w:pPr>
      <w:r w:rsidRPr="005B25A1">
        <w:rPr>
          <w:b/>
          <w:bCs/>
        </w:rPr>
        <w:t>Convenor comment:</w:t>
      </w:r>
    </w:p>
    <w:p w14:paraId="585EFF00" w14:textId="77777777" w:rsidR="00823C8B" w:rsidRPr="005B25A1" w:rsidRDefault="00823C8B" w:rsidP="00823C8B">
      <w:pPr>
        <w:keepNext/>
        <w:keepLines/>
      </w:pPr>
      <w:r w:rsidRPr="005B25A1">
        <w:t xml:space="preserve">Merge into </w:t>
      </w:r>
      <w:r w:rsidRPr="00ED26F2">
        <w:rPr>
          <w:color w:val="0000FF"/>
        </w:rPr>
        <w:t>S2-2406170</w:t>
      </w:r>
      <w:r w:rsidRPr="005B25A1">
        <w:t>?</w:t>
      </w:r>
    </w:p>
    <w:p w14:paraId="26631F84" w14:textId="77777777" w:rsidR="00B56CC5" w:rsidRPr="005B25A1" w:rsidRDefault="00B56CC5" w:rsidP="00B56CC5">
      <w:pPr>
        <w:keepNext/>
        <w:keepLines/>
        <w:rPr>
          <w:b/>
          <w:bCs/>
        </w:rPr>
      </w:pPr>
      <w:r w:rsidRPr="005B25A1">
        <w:rPr>
          <w:b/>
          <w:bCs/>
        </w:rPr>
        <w:t>Parallel discussion:</w:t>
      </w:r>
    </w:p>
    <w:p w14:paraId="43BCD462" w14:textId="77777777" w:rsidR="00B56CC5" w:rsidRPr="005B25A1" w:rsidRDefault="00B56CC5" w:rsidP="00B56CC5">
      <w:pPr>
        <w:keepNext/>
        <w:keepLines/>
      </w:pPr>
      <w:r w:rsidRPr="00B56CC5">
        <w:rPr>
          <w:color w:val="0000FF"/>
        </w:rPr>
        <w:t>Not handled</w:t>
      </w:r>
      <w:r>
        <w:t>.</w:t>
      </w:r>
    </w:p>
    <w:p w14:paraId="3E2C8DBE" w14:textId="77777777" w:rsidR="00B56CC5" w:rsidRPr="00EB0339" w:rsidRDefault="00B56CC5" w:rsidP="00B56CC5">
      <w:r w:rsidRPr="005B25A1">
        <w:rPr>
          <w:b/>
          <w:bCs/>
        </w:rPr>
        <w:t>Status:</w:t>
      </w:r>
      <w:r>
        <w:t xml:space="preserve"> </w:t>
      </w:r>
      <w:r w:rsidRPr="00B56CC5">
        <w:rPr>
          <w:color w:val="0000FF"/>
        </w:rPr>
        <w:t>Not handled</w:t>
      </w:r>
      <w:r>
        <w:t>.</w:t>
      </w:r>
    </w:p>
    <w:p w14:paraId="0241CB35" w14:textId="77777777" w:rsidR="00823C8B" w:rsidRDefault="00823C8B" w:rsidP="00823C8B">
      <w:pPr>
        <w:pStyle w:val="NormTop"/>
      </w:pPr>
      <w:r w:rsidRPr="00ED26F2">
        <w:rPr>
          <w:color w:val="0000FF"/>
        </w:rPr>
        <w:t>S2-2406815</w:t>
      </w:r>
      <w:r w:rsidRPr="00D53282">
        <w:t xml:space="preserve"> </w:t>
      </w:r>
      <w:r>
        <w:t>(P-CR) 23.700-32: Interim conclusions for KI#2 Authentication and Authorization of Users and Restrictions on Users .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Authentication and Authorization of Users and Restrictions on Users in TR 23.700-32 v0.3.0.</w:t>
      </w:r>
    </w:p>
    <w:p w14:paraId="311D5A84" w14:textId="77777777" w:rsidR="00823C8B" w:rsidRPr="005B25A1" w:rsidRDefault="00823C8B" w:rsidP="00823C8B">
      <w:pPr>
        <w:keepNext/>
        <w:keepLines/>
        <w:rPr>
          <w:b/>
          <w:bCs/>
        </w:rPr>
      </w:pPr>
      <w:r w:rsidRPr="005B25A1">
        <w:rPr>
          <w:b/>
          <w:bCs/>
        </w:rPr>
        <w:t>Convenor comment:</w:t>
      </w:r>
    </w:p>
    <w:p w14:paraId="4E263E84" w14:textId="77777777" w:rsidR="00823C8B" w:rsidRPr="005B25A1" w:rsidRDefault="00823C8B" w:rsidP="00823C8B">
      <w:pPr>
        <w:keepNext/>
        <w:keepLines/>
      </w:pPr>
      <w:r w:rsidRPr="005B25A1">
        <w:t xml:space="preserve">Merge into </w:t>
      </w:r>
      <w:r w:rsidRPr="00ED26F2">
        <w:rPr>
          <w:color w:val="0000FF"/>
        </w:rPr>
        <w:t>S2-2406170</w:t>
      </w:r>
      <w:r w:rsidRPr="005B25A1">
        <w:t>?</w:t>
      </w:r>
    </w:p>
    <w:p w14:paraId="4E467934" w14:textId="77777777" w:rsidR="00B56CC5" w:rsidRPr="005B25A1" w:rsidRDefault="00B56CC5" w:rsidP="00B56CC5">
      <w:pPr>
        <w:keepNext/>
        <w:keepLines/>
        <w:rPr>
          <w:b/>
          <w:bCs/>
        </w:rPr>
      </w:pPr>
      <w:r w:rsidRPr="005B25A1">
        <w:rPr>
          <w:b/>
          <w:bCs/>
        </w:rPr>
        <w:t>Parallel discussion:</w:t>
      </w:r>
    </w:p>
    <w:p w14:paraId="00A4AF2A" w14:textId="77777777" w:rsidR="00B56CC5" w:rsidRPr="005B25A1" w:rsidRDefault="00B56CC5" w:rsidP="00B56CC5">
      <w:pPr>
        <w:keepNext/>
        <w:keepLines/>
      </w:pPr>
      <w:r w:rsidRPr="00B56CC5">
        <w:rPr>
          <w:color w:val="0000FF"/>
        </w:rPr>
        <w:t>Not handled</w:t>
      </w:r>
      <w:r>
        <w:t>.</w:t>
      </w:r>
    </w:p>
    <w:p w14:paraId="48E0879E" w14:textId="77777777" w:rsidR="00B56CC5" w:rsidRPr="00EB0339" w:rsidRDefault="00B56CC5" w:rsidP="00B56CC5">
      <w:r w:rsidRPr="005B25A1">
        <w:rPr>
          <w:b/>
          <w:bCs/>
        </w:rPr>
        <w:t>Status:</w:t>
      </w:r>
      <w:r>
        <w:t xml:space="preserve"> </w:t>
      </w:r>
      <w:r w:rsidRPr="00B56CC5">
        <w:rPr>
          <w:color w:val="0000FF"/>
        </w:rPr>
        <w:t>Not handled</w:t>
      </w:r>
      <w:r>
        <w:t>.</w:t>
      </w:r>
    </w:p>
    <w:p w14:paraId="05BFF73A"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#3 Conclusions</w:t>
      </w:r>
    </w:p>
    <w:p w14:paraId="307C1F3F" w14:textId="77777777" w:rsidR="00823C8B" w:rsidRDefault="00823C8B" w:rsidP="00823C8B">
      <w:pPr>
        <w:pStyle w:val="NormTop"/>
      </w:pPr>
      <w:r w:rsidRPr="00ED26F2">
        <w:rPr>
          <w:color w:val="0000FF"/>
        </w:rPr>
        <w:t>S2-2406618</w:t>
      </w:r>
      <w:r w:rsidRPr="00D53282">
        <w:t xml:space="preserve"> </w:t>
      </w:r>
      <w:r>
        <w:t>(P-CR) 23.700-32: KI#3, conclusion update.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the conclusion principles for the KI#3.</w:t>
      </w:r>
    </w:p>
    <w:p w14:paraId="24C7900D" w14:textId="77777777" w:rsidR="00823C8B" w:rsidRPr="005B25A1" w:rsidRDefault="00823C8B" w:rsidP="00823C8B">
      <w:pPr>
        <w:keepNext/>
        <w:keepLines/>
        <w:rPr>
          <w:b/>
          <w:bCs/>
        </w:rPr>
      </w:pPr>
      <w:r w:rsidRPr="005B25A1">
        <w:rPr>
          <w:b/>
          <w:bCs/>
        </w:rPr>
        <w:t>Convenor comment:</w:t>
      </w:r>
    </w:p>
    <w:p w14:paraId="16EE063C" w14:textId="77777777" w:rsidR="00823C8B" w:rsidRPr="005B25A1" w:rsidRDefault="00823C8B" w:rsidP="00823C8B">
      <w:pPr>
        <w:keepNext/>
        <w:keepLines/>
      </w:pPr>
      <w:r w:rsidRPr="005B25A1">
        <w:t>Handle, KI#3 baseline.</w:t>
      </w:r>
    </w:p>
    <w:p w14:paraId="4471F886" w14:textId="77777777" w:rsidR="00823C8B" w:rsidRPr="005B25A1" w:rsidRDefault="00823C8B" w:rsidP="00823C8B">
      <w:pPr>
        <w:keepNext/>
        <w:keepLines/>
        <w:rPr>
          <w:b/>
          <w:bCs/>
        </w:rPr>
      </w:pPr>
      <w:r w:rsidRPr="005B25A1">
        <w:rPr>
          <w:b/>
          <w:bCs/>
        </w:rPr>
        <w:t>Parallel discussion:</w:t>
      </w:r>
    </w:p>
    <w:p w14:paraId="63580684" w14:textId="77777777" w:rsidR="00823C8B" w:rsidRPr="00B81031" w:rsidRDefault="00823C8B" w:rsidP="00823C8B">
      <w:pPr>
        <w:keepNext/>
        <w:keepLines/>
        <w:rPr>
          <w:i/>
        </w:rPr>
      </w:pPr>
      <w:r>
        <w:rPr>
          <w:i/>
        </w:rPr>
        <w:t xml:space="preserve">Revised in parallel session to </w:t>
      </w:r>
      <w:r w:rsidRPr="00ED26F2">
        <w:rPr>
          <w:i/>
          <w:color w:val="0000FF"/>
        </w:rPr>
        <w:t>S2-2407022</w:t>
      </w:r>
      <w:r>
        <w:rPr>
          <w:i/>
        </w:rPr>
        <w:t>.</w:t>
      </w:r>
    </w:p>
    <w:p w14:paraId="42FEEDFD" w14:textId="77777777" w:rsidR="00823C8B" w:rsidRPr="00B81031" w:rsidRDefault="00823C8B" w:rsidP="00823C8B">
      <w:pPr>
        <w:keepNext/>
        <w:keepLines/>
        <w:rPr>
          <w:i/>
        </w:rPr>
      </w:pPr>
      <w:r>
        <w:rPr>
          <w:i/>
        </w:rPr>
        <w:t xml:space="preserve">Revised in parallel session to </w:t>
      </w:r>
      <w:r w:rsidRPr="00ED26F2">
        <w:rPr>
          <w:i/>
          <w:color w:val="0000FF"/>
        </w:rPr>
        <w:t>S2-2407062</w:t>
      </w:r>
      <w:r>
        <w:rPr>
          <w:i/>
        </w:rPr>
        <w:t>.</w:t>
      </w:r>
    </w:p>
    <w:p w14:paraId="48FCDC4D" w14:textId="77777777" w:rsidR="00823C8B" w:rsidRPr="00B81031" w:rsidRDefault="00823C8B" w:rsidP="00823C8B">
      <w:pPr>
        <w:keepNext/>
        <w:keepLines/>
        <w:rPr>
          <w:i/>
        </w:rPr>
      </w:pPr>
      <w:r>
        <w:rPr>
          <w:i/>
        </w:rPr>
        <w:t xml:space="preserve">Revised in parallel session to </w:t>
      </w:r>
      <w:r w:rsidRPr="00ED26F2">
        <w:rPr>
          <w:i/>
          <w:color w:val="0000FF"/>
        </w:rPr>
        <w:t>S2-2407223</w:t>
      </w:r>
      <w:r>
        <w:rPr>
          <w:i/>
        </w:rPr>
        <w:t>.</w:t>
      </w:r>
    </w:p>
    <w:p w14:paraId="279C4433" w14:textId="77777777" w:rsidR="00823C8B" w:rsidRPr="00B81031" w:rsidRDefault="00823C8B" w:rsidP="00823C8B">
      <w:pPr>
        <w:keepNext/>
        <w:keepLines/>
        <w:rPr>
          <w:i/>
        </w:rPr>
      </w:pPr>
      <w:r>
        <w:rPr>
          <w:i/>
        </w:rPr>
        <w:t xml:space="preserve">Revised in parallel session to </w:t>
      </w:r>
      <w:r w:rsidRPr="00ED26F2">
        <w:rPr>
          <w:i/>
          <w:color w:val="0000FF"/>
        </w:rPr>
        <w:t>S2-2407227</w:t>
      </w:r>
      <w:r>
        <w:rPr>
          <w:i/>
        </w:rPr>
        <w:t>.</w:t>
      </w:r>
    </w:p>
    <w:p w14:paraId="30F12448" w14:textId="77777777" w:rsidR="00823C8B" w:rsidRPr="005B25A1" w:rsidRDefault="00823C8B" w:rsidP="00823C8B">
      <w:pPr>
        <w:keepNext/>
        <w:keepLines/>
        <w:rPr>
          <w:b/>
          <w:bCs/>
        </w:rPr>
      </w:pPr>
      <w:r w:rsidRPr="005B25A1">
        <w:rPr>
          <w:b/>
          <w:bCs/>
        </w:rPr>
        <w:t>Plenary Discussion:</w:t>
      </w:r>
    </w:p>
    <w:p w14:paraId="2E09AA23" w14:textId="77777777" w:rsidR="00823C8B" w:rsidRPr="00DE46D1" w:rsidRDefault="00823C8B" w:rsidP="00823C8B">
      <w:pPr>
        <w:keepNext/>
        <w:keepLines/>
      </w:pPr>
      <w:r>
        <w:t xml:space="preserve">This is dependent on the resolution of KI#1 conclusions which had been noted. This was then </w:t>
      </w:r>
      <w:r w:rsidRPr="00C3284B">
        <w:rPr>
          <w:color w:val="0000FF"/>
        </w:rPr>
        <w:t>noted</w:t>
      </w:r>
      <w:r>
        <w:t>.</w:t>
      </w:r>
    </w:p>
    <w:p w14:paraId="43D0BB3C" w14:textId="77777777" w:rsidR="00823C8B" w:rsidRPr="00EB0339" w:rsidRDefault="00823C8B" w:rsidP="00823C8B">
      <w:r w:rsidRPr="005B25A1">
        <w:rPr>
          <w:b/>
          <w:bCs/>
        </w:rPr>
        <w:t>Status:</w:t>
      </w:r>
      <w:r>
        <w:t xml:space="preserve"> </w:t>
      </w:r>
      <w:r w:rsidRPr="00C3284B">
        <w:rPr>
          <w:color w:val="0000FF"/>
        </w:rPr>
        <w:t>Noted</w:t>
      </w:r>
      <w:r>
        <w:t>.</w:t>
      </w:r>
    </w:p>
    <w:p w14:paraId="39ABC151" w14:textId="77777777" w:rsidR="00823C8B" w:rsidRDefault="00823C8B" w:rsidP="00823C8B">
      <w:pPr>
        <w:pStyle w:val="NormTop"/>
      </w:pPr>
      <w:r w:rsidRPr="00ED26F2">
        <w:rPr>
          <w:color w:val="0000FF"/>
        </w:rPr>
        <w:t>S2-2405931</w:t>
      </w:r>
      <w:r w:rsidRPr="00D53282">
        <w:t xml:space="preserve"> </w:t>
      </w:r>
      <w:r>
        <w:t>(P-CR) 23.700-32: Conclusion Paper for KI#3.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conclusions for the study carried out regarding KI#3.</w:t>
      </w:r>
    </w:p>
    <w:p w14:paraId="0D241612" w14:textId="77777777" w:rsidR="00823C8B" w:rsidRPr="005B25A1" w:rsidRDefault="00823C8B" w:rsidP="00823C8B">
      <w:pPr>
        <w:keepNext/>
        <w:keepLines/>
        <w:rPr>
          <w:b/>
          <w:bCs/>
        </w:rPr>
      </w:pPr>
      <w:r w:rsidRPr="005B25A1">
        <w:rPr>
          <w:b/>
          <w:bCs/>
        </w:rPr>
        <w:t>Convenor comment:</w:t>
      </w:r>
    </w:p>
    <w:p w14:paraId="3C6F7B9E" w14:textId="77777777" w:rsidR="00823C8B" w:rsidRPr="005B25A1" w:rsidRDefault="00823C8B" w:rsidP="00823C8B">
      <w:pPr>
        <w:keepNext/>
        <w:keepLines/>
      </w:pPr>
      <w:r w:rsidRPr="005B25A1">
        <w:t xml:space="preserve">Merge into </w:t>
      </w:r>
      <w:r w:rsidRPr="00ED26F2">
        <w:rPr>
          <w:color w:val="0000FF"/>
        </w:rPr>
        <w:t>S2-2406618</w:t>
      </w:r>
      <w:r w:rsidRPr="005B25A1">
        <w:t>?</w:t>
      </w:r>
    </w:p>
    <w:p w14:paraId="68BF9C6D" w14:textId="77777777" w:rsidR="00B56CC5" w:rsidRPr="005B25A1" w:rsidRDefault="00B56CC5" w:rsidP="00B56CC5">
      <w:pPr>
        <w:keepNext/>
        <w:keepLines/>
        <w:rPr>
          <w:b/>
          <w:bCs/>
        </w:rPr>
      </w:pPr>
      <w:r w:rsidRPr="005B25A1">
        <w:rPr>
          <w:b/>
          <w:bCs/>
        </w:rPr>
        <w:t>Parallel discussion:</w:t>
      </w:r>
    </w:p>
    <w:p w14:paraId="19E0F9B6" w14:textId="77777777" w:rsidR="00B56CC5" w:rsidRPr="005B25A1" w:rsidRDefault="00B56CC5" w:rsidP="00B56CC5">
      <w:pPr>
        <w:keepNext/>
        <w:keepLines/>
      </w:pPr>
      <w:r w:rsidRPr="00B56CC5">
        <w:rPr>
          <w:color w:val="0000FF"/>
        </w:rPr>
        <w:t>Not handled</w:t>
      </w:r>
      <w:r>
        <w:t>.</w:t>
      </w:r>
    </w:p>
    <w:p w14:paraId="66D8751C" w14:textId="77777777" w:rsidR="00B56CC5" w:rsidRPr="00EB0339" w:rsidRDefault="00B56CC5" w:rsidP="00B56CC5">
      <w:r w:rsidRPr="005B25A1">
        <w:rPr>
          <w:b/>
          <w:bCs/>
        </w:rPr>
        <w:t>Status:</w:t>
      </w:r>
      <w:r>
        <w:t xml:space="preserve"> </w:t>
      </w:r>
      <w:r w:rsidRPr="00B56CC5">
        <w:rPr>
          <w:color w:val="0000FF"/>
        </w:rPr>
        <w:t>Not handled</w:t>
      </w:r>
      <w:r>
        <w:t>.</w:t>
      </w:r>
    </w:p>
    <w:p w14:paraId="2C937D4B" w14:textId="77777777" w:rsidR="00823C8B" w:rsidRDefault="00823C8B" w:rsidP="00823C8B">
      <w:pPr>
        <w:pStyle w:val="NormTop"/>
      </w:pPr>
      <w:r w:rsidRPr="00ED26F2">
        <w:rPr>
          <w:color w:val="0000FF"/>
        </w:rPr>
        <w:t>S2-2406010</w:t>
      </w:r>
      <w:r w:rsidRPr="00D53282">
        <w:t xml:space="preserve"> </w:t>
      </w:r>
      <w:r>
        <w:t>(P-CR) 23.700-32: KI#3: Updates to Conclusion Principles.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principles for Key Issue #3 Exposure of User Identity Profile Information.</w:t>
      </w:r>
    </w:p>
    <w:p w14:paraId="313A6483" w14:textId="77777777" w:rsidR="00823C8B" w:rsidRPr="005B25A1" w:rsidRDefault="00823C8B" w:rsidP="00823C8B">
      <w:pPr>
        <w:keepNext/>
        <w:keepLines/>
        <w:rPr>
          <w:b/>
          <w:bCs/>
        </w:rPr>
      </w:pPr>
      <w:r w:rsidRPr="005B25A1">
        <w:rPr>
          <w:b/>
          <w:bCs/>
        </w:rPr>
        <w:t>Convenor comment:</w:t>
      </w:r>
    </w:p>
    <w:p w14:paraId="282ECD42" w14:textId="77777777" w:rsidR="00823C8B" w:rsidRPr="005B25A1" w:rsidRDefault="00823C8B" w:rsidP="00823C8B">
      <w:pPr>
        <w:keepNext/>
        <w:keepLines/>
      </w:pPr>
      <w:r w:rsidRPr="005B25A1">
        <w:t xml:space="preserve">Merge into </w:t>
      </w:r>
      <w:r w:rsidRPr="00ED26F2">
        <w:rPr>
          <w:color w:val="0000FF"/>
        </w:rPr>
        <w:t>S2-2406618</w:t>
      </w:r>
      <w:r w:rsidRPr="005B25A1">
        <w:t>?</w:t>
      </w:r>
    </w:p>
    <w:p w14:paraId="1911A3A4" w14:textId="77777777" w:rsidR="00B56CC5" w:rsidRPr="005B25A1" w:rsidRDefault="00B56CC5" w:rsidP="00B56CC5">
      <w:pPr>
        <w:keepNext/>
        <w:keepLines/>
        <w:rPr>
          <w:b/>
          <w:bCs/>
        </w:rPr>
      </w:pPr>
      <w:r w:rsidRPr="005B25A1">
        <w:rPr>
          <w:b/>
          <w:bCs/>
        </w:rPr>
        <w:t>Parallel discussion:</w:t>
      </w:r>
    </w:p>
    <w:p w14:paraId="54BF96B4" w14:textId="77777777" w:rsidR="00B56CC5" w:rsidRPr="005B25A1" w:rsidRDefault="00B56CC5" w:rsidP="00B56CC5">
      <w:pPr>
        <w:keepNext/>
        <w:keepLines/>
      </w:pPr>
      <w:r w:rsidRPr="00B56CC5">
        <w:rPr>
          <w:color w:val="0000FF"/>
        </w:rPr>
        <w:t>Not handled</w:t>
      </w:r>
      <w:r>
        <w:t>.</w:t>
      </w:r>
    </w:p>
    <w:p w14:paraId="55056635" w14:textId="77777777" w:rsidR="00B56CC5" w:rsidRPr="00EB0339" w:rsidRDefault="00B56CC5" w:rsidP="00B56CC5">
      <w:r w:rsidRPr="005B25A1">
        <w:rPr>
          <w:b/>
          <w:bCs/>
        </w:rPr>
        <w:t>Status:</w:t>
      </w:r>
      <w:r>
        <w:t xml:space="preserve"> </w:t>
      </w:r>
      <w:r w:rsidRPr="00B56CC5">
        <w:rPr>
          <w:color w:val="0000FF"/>
        </w:rPr>
        <w:t>Not handled</w:t>
      </w:r>
      <w:r>
        <w:t>.</w:t>
      </w:r>
    </w:p>
    <w:p w14:paraId="1BC0A554" w14:textId="77777777" w:rsidR="00823C8B" w:rsidRDefault="00823C8B" w:rsidP="00823C8B">
      <w:pPr>
        <w:pStyle w:val="NormTop"/>
      </w:pPr>
      <w:r w:rsidRPr="00ED26F2">
        <w:rPr>
          <w:color w:val="0000FF"/>
        </w:rPr>
        <w:lastRenderedPageBreak/>
        <w:t>S2-2406171</w:t>
      </w:r>
      <w:r w:rsidRPr="00D53282">
        <w:t xml:space="preserve"> </w:t>
      </w:r>
      <w:r>
        <w:t>(P-CR) 23.700-32: Conclusion on KI#3 of UIA.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proposes the evaluation and conclusion for KI#3 of FS_UIA_ARC.</w:t>
      </w:r>
    </w:p>
    <w:p w14:paraId="48934050" w14:textId="77777777" w:rsidR="00823C8B" w:rsidRPr="005B25A1" w:rsidRDefault="00823C8B" w:rsidP="00823C8B">
      <w:pPr>
        <w:keepNext/>
        <w:keepLines/>
        <w:rPr>
          <w:b/>
          <w:bCs/>
        </w:rPr>
      </w:pPr>
      <w:r w:rsidRPr="005B25A1">
        <w:rPr>
          <w:b/>
          <w:bCs/>
        </w:rPr>
        <w:t>Convenor comment:</w:t>
      </w:r>
    </w:p>
    <w:p w14:paraId="54170AC3" w14:textId="77777777" w:rsidR="00823C8B" w:rsidRPr="005B25A1" w:rsidRDefault="00823C8B" w:rsidP="00823C8B">
      <w:pPr>
        <w:keepNext/>
        <w:keepLines/>
      </w:pPr>
      <w:r w:rsidRPr="005B25A1">
        <w:t xml:space="preserve">Merge into </w:t>
      </w:r>
      <w:r w:rsidRPr="00ED26F2">
        <w:rPr>
          <w:color w:val="0000FF"/>
        </w:rPr>
        <w:t>S2-2406618</w:t>
      </w:r>
      <w:r w:rsidRPr="005B25A1">
        <w:t>?</w:t>
      </w:r>
    </w:p>
    <w:p w14:paraId="4B2EF1E5" w14:textId="77777777" w:rsidR="00B56CC5" w:rsidRPr="005B25A1" w:rsidRDefault="00B56CC5" w:rsidP="00B56CC5">
      <w:pPr>
        <w:keepNext/>
        <w:keepLines/>
        <w:rPr>
          <w:b/>
          <w:bCs/>
        </w:rPr>
      </w:pPr>
      <w:r w:rsidRPr="005B25A1">
        <w:rPr>
          <w:b/>
          <w:bCs/>
        </w:rPr>
        <w:t>Parallel discussion:</w:t>
      </w:r>
    </w:p>
    <w:p w14:paraId="6302B495" w14:textId="77777777" w:rsidR="00B56CC5" w:rsidRPr="005B25A1" w:rsidRDefault="00B56CC5" w:rsidP="00B56CC5">
      <w:pPr>
        <w:keepNext/>
        <w:keepLines/>
      </w:pPr>
      <w:r w:rsidRPr="00B56CC5">
        <w:rPr>
          <w:color w:val="0000FF"/>
        </w:rPr>
        <w:t>Not handled</w:t>
      </w:r>
      <w:r>
        <w:t>.</w:t>
      </w:r>
    </w:p>
    <w:p w14:paraId="79D6A286" w14:textId="77777777" w:rsidR="00B56CC5" w:rsidRPr="00EB0339" w:rsidRDefault="00B56CC5" w:rsidP="00B56CC5">
      <w:r w:rsidRPr="005B25A1">
        <w:rPr>
          <w:b/>
          <w:bCs/>
        </w:rPr>
        <w:t>Status:</w:t>
      </w:r>
      <w:r>
        <w:t xml:space="preserve"> </w:t>
      </w:r>
      <w:r w:rsidRPr="00B56CC5">
        <w:rPr>
          <w:color w:val="0000FF"/>
        </w:rPr>
        <w:t>Not handled</w:t>
      </w:r>
      <w:r>
        <w:t>.</w:t>
      </w:r>
    </w:p>
    <w:p w14:paraId="3B915BC8" w14:textId="77777777" w:rsidR="00823C8B" w:rsidRDefault="00823C8B" w:rsidP="00823C8B">
      <w:pPr>
        <w:pStyle w:val="NormTop"/>
      </w:pPr>
      <w:r w:rsidRPr="00ED26F2">
        <w:rPr>
          <w:color w:val="0000FF"/>
        </w:rPr>
        <w:t>S2-2406253</w:t>
      </w:r>
      <w:r w:rsidRPr="00D53282">
        <w:t xml:space="preserve"> </w:t>
      </w:r>
      <w:r>
        <w:t>(P-CR) 23.700-32: Key Issue #3, Conclusion Update.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#3 conclusion update that is aligned with the pre-SA2 #163 NWM responses.</w:t>
      </w:r>
    </w:p>
    <w:p w14:paraId="527AE9D0" w14:textId="77777777" w:rsidR="00823C8B" w:rsidRPr="005B25A1" w:rsidRDefault="00823C8B" w:rsidP="00823C8B">
      <w:pPr>
        <w:keepNext/>
        <w:keepLines/>
        <w:rPr>
          <w:b/>
          <w:bCs/>
        </w:rPr>
      </w:pPr>
      <w:r w:rsidRPr="005B25A1">
        <w:rPr>
          <w:b/>
          <w:bCs/>
        </w:rPr>
        <w:t>Convenor comment:</w:t>
      </w:r>
    </w:p>
    <w:p w14:paraId="5068A874" w14:textId="77777777" w:rsidR="00823C8B" w:rsidRPr="005B25A1" w:rsidRDefault="00823C8B" w:rsidP="00823C8B">
      <w:pPr>
        <w:keepNext/>
        <w:keepLines/>
      </w:pPr>
      <w:r w:rsidRPr="005B25A1">
        <w:t xml:space="preserve">Merge into </w:t>
      </w:r>
      <w:r w:rsidRPr="00ED26F2">
        <w:rPr>
          <w:color w:val="0000FF"/>
        </w:rPr>
        <w:t>S2-2406618</w:t>
      </w:r>
      <w:r w:rsidRPr="005B25A1">
        <w:t>?</w:t>
      </w:r>
    </w:p>
    <w:p w14:paraId="3A25EC2F" w14:textId="77777777" w:rsidR="00B56CC5" w:rsidRPr="005B25A1" w:rsidRDefault="00B56CC5" w:rsidP="00B56CC5">
      <w:pPr>
        <w:keepNext/>
        <w:keepLines/>
        <w:rPr>
          <w:b/>
          <w:bCs/>
        </w:rPr>
      </w:pPr>
      <w:r w:rsidRPr="005B25A1">
        <w:rPr>
          <w:b/>
          <w:bCs/>
        </w:rPr>
        <w:t>Parallel discussion:</w:t>
      </w:r>
    </w:p>
    <w:p w14:paraId="5BE2AA81" w14:textId="77777777" w:rsidR="00B56CC5" w:rsidRPr="005B25A1" w:rsidRDefault="00B56CC5" w:rsidP="00B56CC5">
      <w:pPr>
        <w:keepNext/>
        <w:keepLines/>
      </w:pPr>
      <w:r w:rsidRPr="00B56CC5">
        <w:rPr>
          <w:color w:val="0000FF"/>
        </w:rPr>
        <w:t>Not handled</w:t>
      </w:r>
      <w:r>
        <w:t>.</w:t>
      </w:r>
    </w:p>
    <w:p w14:paraId="21B3F221" w14:textId="77777777" w:rsidR="00B56CC5" w:rsidRPr="00EB0339" w:rsidRDefault="00B56CC5" w:rsidP="00B56CC5">
      <w:r w:rsidRPr="005B25A1">
        <w:rPr>
          <w:b/>
          <w:bCs/>
        </w:rPr>
        <w:t>Status:</w:t>
      </w:r>
      <w:r>
        <w:t xml:space="preserve"> </w:t>
      </w:r>
      <w:r w:rsidRPr="00B56CC5">
        <w:rPr>
          <w:color w:val="0000FF"/>
        </w:rPr>
        <w:t>Not handled</w:t>
      </w:r>
      <w:r>
        <w:t>.</w:t>
      </w:r>
    </w:p>
    <w:p w14:paraId="2BE6D84A" w14:textId="77777777" w:rsidR="00823C8B" w:rsidRDefault="00823C8B" w:rsidP="00823C8B">
      <w:pPr>
        <w:pStyle w:val="NormTop"/>
      </w:pPr>
      <w:r w:rsidRPr="00ED26F2">
        <w:rPr>
          <w:color w:val="0000FF"/>
        </w:rPr>
        <w:t>S2-2406393</w:t>
      </w:r>
      <w:r w:rsidRPr="00D53282">
        <w:t xml:space="preserve"> </w:t>
      </w:r>
      <w:r>
        <w:t>(P-CR) 23.700-32: Conclusions on KI#3.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KI#3.</w:t>
      </w:r>
    </w:p>
    <w:p w14:paraId="0F5C989C" w14:textId="77777777" w:rsidR="00B56CC5" w:rsidRPr="005B25A1" w:rsidRDefault="00B56CC5" w:rsidP="00B56CC5">
      <w:pPr>
        <w:keepNext/>
        <w:keepLines/>
        <w:rPr>
          <w:b/>
          <w:bCs/>
        </w:rPr>
      </w:pPr>
      <w:r w:rsidRPr="005B25A1">
        <w:rPr>
          <w:b/>
          <w:bCs/>
        </w:rPr>
        <w:t>Parallel discussion:</w:t>
      </w:r>
    </w:p>
    <w:p w14:paraId="6E574A1F" w14:textId="77777777" w:rsidR="00B56CC5" w:rsidRPr="005B25A1" w:rsidRDefault="00B56CC5" w:rsidP="00B56CC5">
      <w:pPr>
        <w:keepNext/>
        <w:keepLines/>
      </w:pPr>
      <w:r w:rsidRPr="00B56CC5">
        <w:rPr>
          <w:color w:val="0000FF"/>
        </w:rPr>
        <w:t>Not handled</w:t>
      </w:r>
      <w:r>
        <w:t>.</w:t>
      </w:r>
    </w:p>
    <w:p w14:paraId="25C382F8" w14:textId="77777777" w:rsidR="00B56CC5" w:rsidRPr="00EB0339" w:rsidRDefault="00B56CC5" w:rsidP="00B56CC5">
      <w:r w:rsidRPr="005B25A1">
        <w:rPr>
          <w:b/>
          <w:bCs/>
        </w:rPr>
        <w:t>Status:</w:t>
      </w:r>
      <w:r>
        <w:t xml:space="preserve"> </w:t>
      </w:r>
      <w:r w:rsidRPr="00B56CC5">
        <w:rPr>
          <w:color w:val="0000FF"/>
        </w:rPr>
        <w:t>Not handled</w:t>
      </w:r>
      <w:r>
        <w:t>.</w:t>
      </w:r>
    </w:p>
    <w:p w14:paraId="7D255E97" w14:textId="77777777" w:rsidR="00823C8B" w:rsidRDefault="00823C8B" w:rsidP="00823C8B">
      <w:pPr>
        <w:pStyle w:val="NormTop"/>
      </w:pPr>
      <w:r w:rsidRPr="00ED26F2">
        <w:rPr>
          <w:color w:val="0000FF"/>
        </w:rPr>
        <w:t>S2-2406683</w:t>
      </w:r>
      <w:r w:rsidRPr="00D53282">
        <w:t xml:space="preserve"> </w:t>
      </w:r>
      <w:r>
        <w:t>(P-CR) 23.700-32: KI#3: Conclusion Update.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Key Issue #3 Exposure of User Identity Profile Information .</w:t>
      </w:r>
    </w:p>
    <w:p w14:paraId="1DAAD05A" w14:textId="77777777" w:rsidR="00823C8B" w:rsidRPr="005B25A1" w:rsidRDefault="00823C8B" w:rsidP="00823C8B">
      <w:pPr>
        <w:keepNext/>
        <w:keepLines/>
        <w:rPr>
          <w:b/>
          <w:bCs/>
        </w:rPr>
      </w:pPr>
      <w:r w:rsidRPr="005B25A1">
        <w:rPr>
          <w:b/>
          <w:bCs/>
        </w:rPr>
        <w:t>Convenor comment:</w:t>
      </w:r>
    </w:p>
    <w:p w14:paraId="3D07CC29" w14:textId="77777777" w:rsidR="00823C8B" w:rsidRPr="005B25A1" w:rsidRDefault="00823C8B" w:rsidP="00823C8B">
      <w:pPr>
        <w:keepNext/>
        <w:keepLines/>
      </w:pPr>
      <w:r w:rsidRPr="005B25A1">
        <w:t xml:space="preserve">Merge into </w:t>
      </w:r>
      <w:r w:rsidRPr="00ED26F2">
        <w:rPr>
          <w:color w:val="0000FF"/>
        </w:rPr>
        <w:t>S2-2406618</w:t>
      </w:r>
      <w:r w:rsidRPr="005B25A1">
        <w:t>?</w:t>
      </w:r>
    </w:p>
    <w:p w14:paraId="588439BC" w14:textId="77777777" w:rsidR="00B56CC5" w:rsidRPr="005B25A1" w:rsidRDefault="00B56CC5" w:rsidP="00B56CC5">
      <w:pPr>
        <w:keepNext/>
        <w:keepLines/>
        <w:rPr>
          <w:b/>
          <w:bCs/>
        </w:rPr>
      </w:pPr>
      <w:r w:rsidRPr="005B25A1">
        <w:rPr>
          <w:b/>
          <w:bCs/>
        </w:rPr>
        <w:t>Parallel discussion:</w:t>
      </w:r>
    </w:p>
    <w:p w14:paraId="63A7D2BD" w14:textId="77777777" w:rsidR="00B56CC5" w:rsidRPr="005B25A1" w:rsidRDefault="00B56CC5" w:rsidP="00B56CC5">
      <w:pPr>
        <w:keepNext/>
        <w:keepLines/>
      </w:pPr>
      <w:r w:rsidRPr="00B56CC5">
        <w:rPr>
          <w:color w:val="0000FF"/>
        </w:rPr>
        <w:t>Not handled</w:t>
      </w:r>
      <w:r>
        <w:t>.</w:t>
      </w:r>
    </w:p>
    <w:p w14:paraId="384C76A6" w14:textId="77777777" w:rsidR="00B56CC5" w:rsidRPr="00EB0339" w:rsidRDefault="00B56CC5" w:rsidP="00B56CC5">
      <w:r w:rsidRPr="005B25A1">
        <w:rPr>
          <w:b/>
          <w:bCs/>
        </w:rPr>
        <w:t>Status:</w:t>
      </w:r>
      <w:r>
        <w:t xml:space="preserve"> </w:t>
      </w:r>
      <w:r w:rsidRPr="00B56CC5">
        <w:rPr>
          <w:color w:val="0000FF"/>
        </w:rPr>
        <w:t>Not handled</w:t>
      </w:r>
      <w:r>
        <w:t>.</w:t>
      </w:r>
    </w:p>
    <w:p w14:paraId="44D8F589" w14:textId="77777777" w:rsidR="00823C8B" w:rsidRDefault="00823C8B" w:rsidP="00823C8B">
      <w:pPr>
        <w:pStyle w:val="NormTop"/>
      </w:pPr>
      <w:r w:rsidRPr="00ED26F2">
        <w:rPr>
          <w:color w:val="0000FF"/>
        </w:rPr>
        <w:lastRenderedPageBreak/>
        <w:t>S2-2406739</w:t>
      </w:r>
      <w:r w:rsidRPr="00D53282">
        <w:t xml:space="preserve"> </w:t>
      </w:r>
      <w:r>
        <w:t>(P-CR) 23.700-32: KI#3: Updates to Conclusion Principles. (Source: [Apple],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principles for Key Issue #3 Exposure of User Identity Profile Information.</w:t>
      </w:r>
    </w:p>
    <w:p w14:paraId="52504FF3" w14:textId="77777777" w:rsidR="00823C8B" w:rsidRPr="005B25A1" w:rsidRDefault="00823C8B" w:rsidP="00823C8B">
      <w:pPr>
        <w:keepNext/>
        <w:keepLines/>
        <w:rPr>
          <w:b/>
          <w:bCs/>
        </w:rPr>
      </w:pPr>
      <w:r w:rsidRPr="005B25A1">
        <w:rPr>
          <w:b/>
          <w:bCs/>
        </w:rPr>
        <w:t>Convenor comment:</w:t>
      </w:r>
    </w:p>
    <w:p w14:paraId="6E180C8B" w14:textId="77777777" w:rsidR="00823C8B" w:rsidRPr="005B25A1" w:rsidRDefault="00823C8B" w:rsidP="00823C8B">
      <w:pPr>
        <w:keepNext/>
        <w:keepLines/>
      </w:pPr>
      <w:r w:rsidRPr="005B25A1">
        <w:t xml:space="preserve">Merge into </w:t>
      </w:r>
      <w:r w:rsidRPr="00ED26F2">
        <w:rPr>
          <w:color w:val="0000FF"/>
        </w:rPr>
        <w:t>S2-2406618</w:t>
      </w:r>
      <w:r w:rsidRPr="005B25A1">
        <w:t>?</w:t>
      </w:r>
    </w:p>
    <w:p w14:paraId="68709DE9" w14:textId="77777777" w:rsidR="00B56CC5" w:rsidRPr="005B25A1" w:rsidRDefault="00B56CC5" w:rsidP="00B56CC5">
      <w:pPr>
        <w:keepNext/>
        <w:keepLines/>
        <w:rPr>
          <w:b/>
          <w:bCs/>
        </w:rPr>
      </w:pPr>
      <w:r w:rsidRPr="005B25A1">
        <w:rPr>
          <w:b/>
          <w:bCs/>
        </w:rPr>
        <w:t>Parallel discussion:</w:t>
      </w:r>
    </w:p>
    <w:p w14:paraId="4366EB28" w14:textId="77777777" w:rsidR="00B56CC5" w:rsidRPr="005B25A1" w:rsidRDefault="00B56CC5" w:rsidP="00B56CC5">
      <w:pPr>
        <w:keepNext/>
        <w:keepLines/>
      </w:pPr>
      <w:r w:rsidRPr="00B56CC5">
        <w:rPr>
          <w:color w:val="0000FF"/>
        </w:rPr>
        <w:t>Not handled</w:t>
      </w:r>
      <w:r>
        <w:t>.</w:t>
      </w:r>
    </w:p>
    <w:p w14:paraId="5E582C81" w14:textId="77777777" w:rsidR="00B56CC5" w:rsidRPr="00EB0339" w:rsidRDefault="00B56CC5" w:rsidP="00B56CC5">
      <w:r w:rsidRPr="005B25A1">
        <w:rPr>
          <w:b/>
          <w:bCs/>
        </w:rPr>
        <w:t>Status:</w:t>
      </w:r>
      <w:r>
        <w:t xml:space="preserve"> </w:t>
      </w:r>
      <w:r w:rsidRPr="00B56CC5">
        <w:rPr>
          <w:color w:val="0000FF"/>
        </w:rPr>
        <w:t>Not handled</w:t>
      </w:r>
      <w:r>
        <w:t>.</w:t>
      </w:r>
    </w:p>
    <w:p w14:paraId="30BA1639" w14:textId="77777777" w:rsidR="00823C8B" w:rsidRDefault="00823C8B" w:rsidP="00823C8B">
      <w:pPr>
        <w:pStyle w:val="NormTop"/>
      </w:pPr>
      <w:r w:rsidRPr="00ED26F2">
        <w:rPr>
          <w:color w:val="0000FF"/>
        </w:rPr>
        <w:t>S2-2406814</w:t>
      </w:r>
      <w:r w:rsidRPr="00D53282">
        <w:t xml:space="preserve"> </w:t>
      </w:r>
      <w:r>
        <w:t>(P-CR) 23.700-32: Interim conclusions for KI#3 Exposure of User Identity Profile Information.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KI#3 Exposure of User Identity Profile Information.</w:t>
      </w:r>
    </w:p>
    <w:p w14:paraId="6DF34EC3" w14:textId="77777777" w:rsidR="00823C8B" w:rsidRPr="005B25A1" w:rsidRDefault="00823C8B" w:rsidP="00823C8B">
      <w:pPr>
        <w:keepNext/>
        <w:keepLines/>
        <w:rPr>
          <w:b/>
          <w:bCs/>
        </w:rPr>
      </w:pPr>
      <w:r w:rsidRPr="005B25A1">
        <w:rPr>
          <w:b/>
          <w:bCs/>
        </w:rPr>
        <w:t>Convenor comment:</w:t>
      </w:r>
    </w:p>
    <w:p w14:paraId="2A2188AD" w14:textId="77777777" w:rsidR="00823C8B" w:rsidRPr="005B25A1" w:rsidRDefault="00823C8B" w:rsidP="00823C8B">
      <w:pPr>
        <w:keepNext/>
        <w:keepLines/>
      </w:pPr>
      <w:r w:rsidRPr="005B25A1">
        <w:t xml:space="preserve">Merge into </w:t>
      </w:r>
      <w:r w:rsidRPr="00ED26F2">
        <w:rPr>
          <w:color w:val="0000FF"/>
        </w:rPr>
        <w:t>S2-2406618</w:t>
      </w:r>
      <w:r w:rsidRPr="005B25A1">
        <w:t>?</w:t>
      </w:r>
    </w:p>
    <w:p w14:paraId="77B03BEF" w14:textId="77777777" w:rsidR="00B56CC5" w:rsidRPr="005B25A1" w:rsidRDefault="00B56CC5" w:rsidP="00B56CC5">
      <w:pPr>
        <w:keepNext/>
        <w:keepLines/>
        <w:rPr>
          <w:b/>
          <w:bCs/>
        </w:rPr>
      </w:pPr>
      <w:r w:rsidRPr="005B25A1">
        <w:rPr>
          <w:b/>
          <w:bCs/>
        </w:rPr>
        <w:t>Parallel discussion:</w:t>
      </w:r>
    </w:p>
    <w:p w14:paraId="3EF82F51" w14:textId="77777777" w:rsidR="00B56CC5" w:rsidRPr="005B25A1" w:rsidRDefault="00B56CC5" w:rsidP="00B56CC5">
      <w:pPr>
        <w:keepNext/>
        <w:keepLines/>
      </w:pPr>
      <w:r w:rsidRPr="00B56CC5">
        <w:rPr>
          <w:color w:val="0000FF"/>
        </w:rPr>
        <w:t>Not handled</w:t>
      </w:r>
      <w:r>
        <w:t>.</w:t>
      </w:r>
    </w:p>
    <w:p w14:paraId="523C1B0E" w14:textId="77777777" w:rsidR="00B56CC5" w:rsidRPr="00EB0339" w:rsidRDefault="00B56CC5" w:rsidP="00B56CC5">
      <w:r w:rsidRPr="005B25A1">
        <w:rPr>
          <w:b/>
          <w:bCs/>
        </w:rPr>
        <w:t>Status:</w:t>
      </w:r>
      <w:r>
        <w:t xml:space="preserve"> </w:t>
      </w:r>
      <w:r w:rsidRPr="00B56CC5">
        <w:rPr>
          <w:color w:val="0000FF"/>
        </w:rPr>
        <w:t>Not handled</w:t>
      </w:r>
      <w:r>
        <w:t>.</w:t>
      </w:r>
    </w:p>
    <w:p w14:paraId="54F2A901" w14:textId="77777777" w:rsidR="00823C8B" w:rsidRDefault="00823C8B" w:rsidP="00823C8B">
      <w:pPr>
        <w:pStyle w:val="NormTop"/>
      </w:pPr>
      <w:r w:rsidRPr="00ED26F2">
        <w:rPr>
          <w:color w:val="0000FF"/>
        </w:rPr>
        <w:t>S2-2406587</w:t>
      </w:r>
      <w:r w:rsidRPr="00D53282">
        <w:t xml:space="preserve"> </w:t>
      </w:r>
      <w:r>
        <w:t>(DISCUSSION) Discussion on User Identity profile exposure APIs. (Source: Apple)</w:t>
      </w:r>
      <w:r>
        <w:br/>
      </w:r>
      <w:r w:rsidRPr="00D53282">
        <w:rPr>
          <w:b/>
        </w:rPr>
        <w:t>Document for:</w:t>
      </w:r>
      <w:r w:rsidRPr="00D53282">
        <w:t xml:space="preserve"> </w:t>
      </w:r>
      <w:r>
        <w:t>Discussion</w:t>
      </w:r>
      <w:r>
        <w:br/>
      </w:r>
      <w:r w:rsidRPr="00D53282">
        <w:rPr>
          <w:b/>
        </w:rPr>
        <w:t>Abstract:</w:t>
      </w:r>
      <w:r w:rsidRPr="00D53282">
        <w:t xml:space="preserve"> </w:t>
      </w:r>
      <w:r>
        <w:br/>
        <w:t>-</w:t>
      </w:r>
    </w:p>
    <w:p w14:paraId="66E6BFC0" w14:textId="77777777" w:rsidR="00B56CC5" w:rsidRPr="005B25A1" w:rsidRDefault="00B56CC5" w:rsidP="00B56CC5">
      <w:pPr>
        <w:keepNext/>
        <w:keepLines/>
        <w:rPr>
          <w:b/>
          <w:bCs/>
        </w:rPr>
      </w:pPr>
      <w:r w:rsidRPr="005B25A1">
        <w:rPr>
          <w:b/>
          <w:bCs/>
        </w:rPr>
        <w:t>Parallel discussion:</w:t>
      </w:r>
    </w:p>
    <w:p w14:paraId="3D571685" w14:textId="77777777" w:rsidR="00B56CC5" w:rsidRPr="005B25A1" w:rsidRDefault="00B56CC5" w:rsidP="00B56CC5">
      <w:pPr>
        <w:keepNext/>
        <w:keepLines/>
      </w:pPr>
      <w:r w:rsidRPr="00B56CC5">
        <w:rPr>
          <w:color w:val="0000FF"/>
        </w:rPr>
        <w:t>Not handled</w:t>
      </w:r>
      <w:r>
        <w:t>.</w:t>
      </w:r>
    </w:p>
    <w:p w14:paraId="5107CA20" w14:textId="77777777" w:rsidR="00B56CC5" w:rsidRPr="00EB0339" w:rsidRDefault="00B56CC5" w:rsidP="00B56CC5">
      <w:r w:rsidRPr="005B25A1">
        <w:rPr>
          <w:b/>
          <w:bCs/>
        </w:rPr>
        <w:t>Status:</w:t>
      </w:r>
      <w:r>
        <w:t xml:space="preserve"> </w:t>
      </w:r>
      <w:r w:rsidRPr="00B56CC5">
        <w:rPr>
          <w:color w:val="0000FF"/>
        </w:rPr>
        <w:t>Not handled</w:t>
      </w:r>
      <w:r>
        <w:t>.</w:t>
      </w:r>
    </w:p>
    <w:p w14:paraId="184E2D75"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#4 Conclusions</w:t>
      </w:r>
    </w:p>
    <w:p w14:paraId="0A32A82A" w14:textId="77777777" w:rsidR="00823C8B" w:rsidRDefault="00823C8B" w:rsidP="00823C8B">
      <w:pPr>
        <w:pStyle w:val="NormTop"/>
      </w:pPr>
      <w:r w:rsidRPr="00ED26F2">
        <w:rPr>
          <w:color w:val="0000FF"/>
        </w:rPr>
        <w:t>S2-2406813</w:t>
      </w:r>
      <w:r w:rsidRPr="00D53282">
        <w:t xml:space="preserve"> </w:t>
      </w:r>
      <w:r>
        <w:t>(P-CR) 23.700-32: Interim conclusions for KI#4 Identifying non-3GPP Devices Connecting behind a UE or 5G-RG.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KI#4 Identifying non-3GPP Devices Connecting behind a UE or 5G-RG.</w:t>
      </w:r>
    </w:p>
    <w:p w14:paraId="546A11BF" w14:textId="77777777" w:rsidR="00823C8B" w:rsidRPr="005B25A1" w:rsidRDefault="00823C8B" w:rsidP="00823C8B">
      <w:pPr>
        <w:keepNext/>
        <w:keepLines/>
        <w:rPr>
          <w:b/>
          <w:bCs/>
        </w:rPr>
      </w:pPr>
      <w:r w:rsidRPr="005B25A1">
        <w:rPr>
          <w:b/>
          <w:bCs/>
        </w:rPr>
        <w:t>Convenor comment:</w:t>
      </w:r>
    </w:p>
    <w:p w14:paraId="0437B8F6" w14:textId="77777777" w:rsidR="00823C8B" w:rsidRPr="005B25A1" w:rsidRDefault="00823C8B" w:rsidP="00823C8B">
      <w:pPr>
        <w:keepNext/>
        <w:keepLines/>
      </w:pPr>
      <w:r w:rsidRPr="005B25A1">
        <w:t>Handle, KI#4 baseline.</w:t>
      </w:r>
    </w:p>
    <w:p w14:paraId="68BF7069" w14:textId="77777777" w:rsidR="00823C8B" w:rsidRPr="005B25A1" w:rsidRDefault="00823C8B" w:rsidP="00823C8B">
      <w:pPr>
        <w:keepNext/>
        <w:keepLines/>
        <w:rPr>
          <w:b/>
          <w:bCs/>
        </w:rPr>
      </w:pPr>
      <w:r w:rsidRPr="005B25A1">
        <w:rPr>
          <w:b/>
          <w:bCs/>
        </w:rPr>
        <w:t>Parallel discussion:</w:t>
      </w:r>
    </w:p>
    <w:p w14:paraId="13484B15" w14:textId="77777777" w:rsidR="00823C8B" w:rsidRPr="00B81031" w:rsidRDefault="00823C8B" w:rsidP="00823C8B">
      <w:pPr>
        <w:keepNext/>
        <w:keepLines/>
        <w:rPr>
          <w:i/>
        </w:rPr>
      </w:pPr>
      <w:r>
        <w:rPr>
          <w:i/>
        </w:rPr>
        <w:t xml:space="preserve">Revised in parallel session to </w:t>
      </w:r>
      <w:r w:rsidRPr="00ED26F2">
        <w:rPr>
          <w:i/>
          <w:color w:val="0000FF"/>
        </w:rPr>
        <w:t>S2-2407019</w:t>
      </w:r>
      <w:r>
        <w:rPr>
          <w:i/>
        </w:rPr>
        <w:t>.</w:t>
      </w:r>
    </w:p>
    <w:p w14:paraId="57751D6C" w14:textId="77777777" w:rsidR="00823C8B" w:rsidRPr="00B81031" w:rsidRDefault="00823C8B" w:rsidP="00823C8B">
      <w:pPr>
        <w:keepNext/>
        <w:keepLines/>
        <w:rPr>
          <w:i/>
        </w:rPr>
      </w:pPr>
      <w:r>
        <w:rPr>
          <w:i/>
        </w:rPr>
        <w:t xml:space="preserve">Revised in parallel session to </w:t>
      </w:r>
      <w:r w:rsidRPr="00ED26F2">
        <w:rPr>
          <w:i/>
          <w:color w:val="0000FF"/>
        </w:rPr>
        <w:t>S2-2407063</w:t>
      </w:r>
      <w:r>
        <w:rPr>
          <w:i/>
        </w:rPr>
        <w:t>.</w:t>
      </w:r>
    </w:p>
    <w:p w14:paraId="42F6AC4C" w14:textId="77777777" w:rsidR="00823C8B" w:rsidRPr="00B81031" w:rsidRDefault="00823C8B" w:rsidP="00823C8B">
      <w:pPr>
        <w:keepNext/>
        <w:keepLines/>
        <w:rPr>
          <w:i/>
        </w:rPr>
      </w:pPr>
      <w:r>
        <w:rPr>
          <w:i/>
        </w:rPr>
        <w:t xml:space="preserve">Revised in parallel session to </w:t>
      </w:r>
      <w:r w:rsidRPr="00ED26F2">
        <w:rPr>
          <w:i/>
          <w:color w:val="0000FF"/>
        </w:rPr>
        <w:t>S2-2407224</w:t>
      </w:r>
      <w:r>
        <w:rPr>
          <w:i/>
        </w:rPr>
        <w:t>.</w:t>
      </w:r>
    </w:p>
    <w:p w14:paraId="0C3CC750" w14:textId="77777777" w:rsidR="00823C8B" w:rsidRPr="00B81031" w:rsidRDefault="00823C8B" w:rsidP="00823C8B">
      <w:pPr>
        <w:keepNext/>
        <w:keepLines/>
        <w:rPr>
          <w:i/>
        </w:rPr>
      </w:pPr>
      <w:r>
        <w:rPr>
          <w:i/>
        </w:rPr>
        <w:t xml:space="preserve">Revised in parallel session to </w:t>
      </w:r>
      <w:r w:rsidRPr="00ED26F2">
        <w:rPr>
          <w:i/>
          <w:color w:val="0000FF"/>
        </w:rPr>
        <w:t>S2-2407228</w:t>
      </w:r>
      <w:r>
        <w:rPr>
          <w:i/>
        </w:rPr>
        <w:t>.</w:t>
      </w:r>
    </w:p>
    <w:p w14:paraId="12B70A87" w14:textId="77777777" w:rsidR="00823C8B" w:rsidRPr="00B81031" w:rsidRDefault="00823C8B" w:rsidP="00823C8B">
      <w:pPr>
        <w:keepNext/>
        <w:keepLines/>
        <w:rPr>
          <w:i/>
        </w:rPr>
      </w:pPr>
      <w:r>
        <w:rPr>
          <w:i/>
        </w:rPr>
        <w:t xml:space="preserve">Revised in parallel session to </w:t>
      </w:r>
      <w:r w:rsidRPr="00ED26F2">
        <w:rPr>
          <w:i/>
          <w:color w:val="0000FF"/>
        </w:rPr>
        <w:t>S2-2407237</w:t>
      </w:r>
      <w:r>
        <w:rPr>
          <w:i/>
        </w:rPr>
        <w:t>.</w:t>
      </w:r>
    </w:p>
    <w:p w14:paraId="131B94F1" w14:textId="77777777" w:rsidR="00823C8B" w:rsidRPr="00B81031" w:rsidRDefault="00823C8B" w:rsidP="00823C8B">
      <w:pPr>
        <w:keepNext/>
        <w:keepLines/>
        <w:rPr>
          <w:i/>
        </w:rPr>
      </w:pPr>
      <w:r>
        <w:rPr>
          <w:i/>
        </w:rPr>
        <w:t>Agreed in parallel session.</w:t>
      </w:r>
    </w:p>
    <w:p w14:paraId="242DA85C" w14:textId="77777777" w:rsidR="00823C8B" w:rsidRPr="005B25A1" w:rsidRDefault="00823C8B" w:rsidP="00823C8B">
      <w:pPr>
        <w:keepNext/>
        <w:keepLines/>
        <w:rPr>
          <w:b/>
          <w:bCs/>
        </w:rPr>
      </w:pPr>
      <w:r w:rsidRPr="005B25A1">
        <w:rPr>
          <w:b/>
          <w:bCs/>
        </w:rPr>
        <w:t>Plenary Discussion:</w:t>
      </w:r>
    </w:p>
    <w:p w14:paraId="06A09DDA" w14:textId="77777777" w:rsidR="00823C8B" w:rsidRDefault="00823C8B" w:rsidP="00823C8B">
      <w:pPr>
        <w:keepNext/>
        <w:keepLines/>
      </w:pPr>
      <w:r>
        <w:t xml:space="preserve">There were strikeout text instead of revision deletions. This was revised to </w:t>
      </w:r>
      <w:r w:rsidRPr="00CE3EC0">
        <w:rPr>
          <w:color w:val="0000FF"/>
        </w:rPr>
        <w:t>S2-2</w:t>
      </w:r>
      <w:r>
        <w:rPr>
          <w:color w:val="0000FF"/>
        </w:rPr>
        <w:t>407357</w:t>
      </w:r>
      <w:r>
        <w:t>.</w:t>
      </w:r>
    </w:p>
    <w:p w14:paraId="5AD47229" w14:textId="77777777" w:rsidR="00823C8B" w:rsidRPr="00AD6042" w:rsidRDefault="00823C8B" w:rsidP="00823C8B">
      <w:pPr>
        <w:keepNext/>
        <w:keepLines/>
      </w:pPr>
      <w:r>
        <w:t xml:space="preserve">This was </w:t>
      </w:r>
      <w:r w:rsidRPr="00C3284B">
        <w:rPr>
          <w:color w:val="FF0000"/>
          <w:lang w:eastAsia="en-US"/>
        </w:rPr>
        <w:t>approved</w:t>
      </w:r>
      <w:r>
        <w:t>.</w:t>
      </w:r>
    </w:p>
    <w:p w14:paraId="232C710D" w14:textId="77777777" w:rsidR="00823C8B" w:rsidRPr="00EB0339" w:rsidRDefault="00823C8B" w:rsidP="00823C8B">
      <w:r w:rsidRPr="005B25A1">
        <w:rPr>
          <w:b/>
          <w:bCs/>
        </w:rPr>
        <w:t>Status:</w:t>
      </w:r>
      <w:r>
        <w:t xml:space="preserve"> </w:t>
      </w:r>
      <w:r w:rsidRPr="00C3284B">
        <w:rPr>
          <w:color w:val="FF0000"/>
          <w:lang w:eastAsia="en-US"/>
        </w:rPr>
        <w:t>Approved</w:t>
      </w:r>
      <w:r w:rsidRPr="00FA45F9">
        <w:rPr>
          <w:color w:val="FF0000"/>
        </w:rPr>
        <w:t>.</w:t>
      </w:r>
    </w:p>
    <w:p w14:paraId="7AF9D79C" w14:textId="77777777" w:rsidR="00823C8B" w:rsidRDefault="00823C8B" w:rsidP="00823C8B">
      <w:pPr>
        <w:pStyle w:val="NormTop"/>
      </w:pPr>
      <w:r w:rsidRPr="00ED26F2">
        <w:rPr>
          <w:color w:val="0000FF"/>
        </w:rPr>
        <w:t>S2-2405932</w:t>
      </w:r>
      <w:r w:rsidRPr="00D53282">
        <w:t xml:space="preserve"> </w:t>
      </w:r>
      <w:r>
        <w:t>(P-CR) 23.700-32: Conclusion Paper for KI#4.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conclusions for the study carried out regarding KI#4.</w:t>
      </w:r>
    </w:p>
    <w:p w14:paraId="5DD17E58" w14:textId="77777777" w:rsidR="00823C8B" w:rsidRPr="005B25A1" w:rsidRDefault="00823C8B" w:rsidP="00823C8B">
      <w:pPr>
        <w:keepNext/>
        <w:keepLines/>
        <w:rPr>
          <w:b/>
          <w:bCs/>
        </w:rPr>
      </w:pPr>
      <w:r w:rsidRPr="005B25A1">
        <w:rPr>
          <w:b/>
          <w:bCs/>
        </w:rPr>
        <w:t>Convenor comment:</w:t>
      </w:r>
    </w:p>
    <w:p w14:paraId="48E8EDC7" w14:textId="77777777" w:rsidR="00823C8B" w:rsidRPr="005B25A1" w:rsidRDefault="00823C8B" w:rsidP="00823C8B">
      <w:pPr>
        <w:keepNext/>
        <w:keepLines/>
      </w:pPr>
      <w:r w:rsidRPr="005B25A1">
        <w:t xml:space="preserve">Merge into </w:t>
      </w:r>
      <w:r w:rsidRPr="00ED26F2">
        <w:rPr>
          <w:color w:val="0000FF"/>
        </w:rPr>
        <w:t>S2-2406813</w:t>
      </w:r>
      <w:r w:rsidRPr="005B25A1">
        <w:t>?</w:t>
      </w:r>
    </w:p>
    <w:p w14:paraId="32E2175A" w14:textId="77777777" w:rsidR="00B56CC5" w:rsidRPr="005B25A1" w:rsidRDefault="00B56CC5" w:rsidP="00B56CC5">
      <w:pPr>
        <w:keepNext/>
        <w:keepLines/>
        <w:rPr>
          <w:b/>
          <w:bCs/>
        </w:rPr>
      </w:pPr>
      <w:r w:rsidRPr="005B25A1">
        <w:rPr>
          <w:b/>
          <w:bCs/>
        </w:rPr>
        <w:t>Parallel discussion:</w:t>
      </w:r>
    </w:p>
    <w:p w14:paraId="26A6967D" w14:textId="77777777" w:rsidR="00B56CC5" w:rsidRPr="005B25A1" w:rsidRDefault="00B56CC5" w:rsidP="00B56CC5">
      <w:pPr>
        <w:keepNext/>
        <w:keepLines/>
      </w:pPr>
      <w:r w:rsidRPr="00B56CC5">
        <w:rPr>
          <w:color w:val="0000FF"/>
        </w:rPr>
        <w:t>Not handled</w:t>
      </w:r>
      <w:r>
        <w:t>.</w:t>
      </w:r>
    </w:p>
    <w:p w14:paraId="5FE7F520" w14:textId="77777777" w:rsidR="00B56CC5" w:rsidRPr="00EB0339" w:rsidRDefault="00B56CC5" w:rsidP="00B56CC5">
      <w:r w:rsidRPr="005B25A1">
        <w:rPr>
          <w:b/>
          <w:bCs/>
        </w:rPr>
        <w:t>Status:</w:t>
      </w:r>
      <w:r>
        <w:t xml:space="preserve"> </w:t>
      </w:r>
      <w:r w:rsidRPr="00B56CC5">
        <w:rPr>
          <w:color w:val="0000FF"/>
        </w:rPr>
        <w:t>Not handled</w:t>
      </w:r>
      <w:r>
        <w:t>.</w:t>
      </w:r>
    </w:p>
    <w:p w14:paraId="2E5EC165" w14:textId="77777777" w:rsidR="00823C8B" w:rsidRDefault="00823C8B" w:rsidP="00823C8B">
      <w:pPr>
        <w:pStyle w:val="NormTop"/>
      </w:pPr>
      <w:r w:rsidRPr="00ED26F2">
        <w:rPr>
          <w:color w:val="0000FF"/>
        </w:rPr>
        <w:t>S2-2406018</w:t>
      </w:r>
      <w:r w:rsidRPr="00D53282">
        <w:t xml:space="preserve"> </w:t>
      </w:r>
      <w:r>
        <w:t>(P-CR) 23.700-32: FS_UIA_ARC KI#4 Conclusion.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for KI#4 of the FS_UIA_ARC.</w:t>
      </w:r>
    </w:p>
    <w:p w14:paraId="042E0B5F" w14:textId="77777777" w:rsidR="00823C8B" w:rsidRPr="005B25A1" w:rsidRDefault="00823C8B" w:rsidP="00823C8B">
      <w:pPr>
        <w:keepNext/>
        <w:keepLines/>
        <w:rPr>
          <w:b/>
          <w:bCs/>
        </w:rPr>
      </w:pPr>
      <w:r w:rsidRPr="005B25A1">
        <w:rPr>
          <w:b/>
          <w:bCs/>
        </w:rPr>
        <w:t>Convenor comment:</w:t>
      </w:r>
    </w:p>
    <w:p w14:paraId="75770085" w14:textId="77777777" w:rsidR="00823C8B" w:rsidRPr="005B25A1" w:rsidRDefault="00823C8B" w:rsidP="00823C8B">
      <w:pPr>
        <w:keepNext/>
        <w:keepLines/>
      </w:pPr>
      <w:r w:rsidRPr="005B25A1">
        <w:t xml:space="preserve">Merge into </w:t>
      </w:r>
      <w:r w:rsidRPr="00ED26F2">
        <w:rPr>
          <w:color w:val="0000FF"/>
        </w:rPr>
        <w:t>S2-2406813</w:t>
      </w:r>
      <w:r w:rsidRPr="005B25A1">
        <w:t>?</w:t>
      </w:r>
    </w:p>
    <w:p w14:paraId="60B3C3E9" w14:textId="77777777" w:rsidR="00B56CC5" w:rsidRPr="005B25A1" w:rsidRDefault="00B56CC5" w:rsidP="00B56CC5">
      <w:pPr>
        <w:keepNext/>
        <w:keepLines/>
        <w:rPr>
          <w:b/>
          <w:bCs/>
        </w:rPr>
      </w:pPr>
      <w:r w:rsidRPr="005B25A1">
        <w:rPr>
          <w:b/>
          <w:bCs/>
        </w:rPr>
        <w:t>Parallel discussion:</w:t>
      </w:r>
    </w:p>
    <w:p w14:paraId="6B6FA213" w14:textId="77777777" w:rsidR="00B56CC5" w:rsidRPr="005B25A1" w:rsidRDefault="00B56CC5" w:rsidP="00B56CC5">
      <w:pPr>
        <w:keepNext/>
        <w:keepLines/>
      </w:pPr>
      <w:r w:rsidRPr="00B56CC5">
        <w:rPr>
          <w:color w:val="0000FF"/>
        </w:rPr>
        <w:t>Not handled</w:t>
      </w:r>
      <w:r>
        <w:t>.</w:t>
      </w:r>
    </w:p>
    <w:p w14:paraId="34A9AA57" w14:textId="77777777" w:rsidR="00B56CC5" w:rsidRPr="00EB0339" w:rsidRDefault="00B56CC5" w:rsidP="00B56CC5">
      <w:r w:rsidRPr="005B25A1">
        <w:rPr>
          <w:b/>
          <w:bCs/>
        </w:rPr>
        <w:t>Status:</w:t>
      </w:r>
      <w:r>
        <w:t xml:space="preserve"> </w:t>
      </w:r>
      <w:r w:rsidRPr="00B56CC5">
        <w:rPr>
          <w:color w:val="0000FF"/>
        </w:rPr>
        <w:t>Not handled</w:t>
      </w:r>
      <w:r>
        <w:t>.</w:t>
      </w:r>
    </w:p>
    <w:p w14:paraId="7E994D2F" w14:textId="77777777" w:rsidR="00823C8B" w:rsidRDefault="00823C8B" w:rsidP="00823C8B">
      <w:pPr>
        <w:pStyle w:val="NormTop"/>
      </w:pPr>
      <w:r w:rsidRPr="00ED26F2">
        <w:rPr>
          <w:color w:val="0000FF"/>
        </w:rPr>
        <w:lastRenderedPageBreak/>
        <w:t>S2-2406047</w:t>
      </w:r>
      <w:r w:rsidRPr="00D53282">
        <w:t xml:space="preserve"> </w:t>
      </w:r>
      <w:r>
        <w:t>(P-CR) 23.700-32: Conclusion device identification for KI#4.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the device identification.</w:t>
      </w:r>
    </w:p>
    <w:p w14:paraId="5A3312BD" w14:textId="77777777" w:rsidR="00823C8B" w:rsidRPr="005B25A1" w:rsidRDefault="00823C8B" w:rsidP="00823C8B">
      <w:pPr>
        <w:keepNext/>
        <w:keepLines/>
        <w:rPr>
          <w:b/>
          <w:bCs/>
        </w:rPr>
      </w:pPr>
      <w:r w:rsidRPr="005B25A1">
        <w:rPr>
          <w:b/>
          <w:bCs/>
        </w:rPr>
        <w:t>Convenor comment:</w:t>
      </w:r>
    </w:p>
    <w:p w14:paraId="7462B081" w14:textId="77777777" w:rsidR="00823C8B" w:rsidRPr="005B25A1" w:rsidRDefault="00823C8B" w:rsidP="00823C8B">
      <w:pPr>
        <w:keepNext/>
        <w:keepLines/>
      </w:pPr>
      <w:r w:rsidRPr="005B25A1">
        <w:t xml:space="preserve">Merge into </w:t>
      </w:r>
      <w:r w:rsidRPr="00ED26F2">
        <w:rPr>
          <w:color w:val="0000FF"/>
        </w:rPr>
        <w:t>S2-2406813</w:t>
      </w:r>
      <w:r w:rsidRPr="005B25A1">
        <w:t>?</w:t>
      </w:r>
    </w:p>
    <w:p w14:paraId="6BF893C2" w14:textId="77777777" w:rsidR="00B56CC5" w:rsidRPr="005B25A1" w:rsidRDefault="00B56CC5" w:rsidP="00B56CC5">
      <w:pPr>
        <w:keepNext/>
        <w:keepLines/>
        <w:rPr>
          <w:b/>
          <w:bCs/>
        </w:rPr>
      </w:pPr>
      <w:r w:rsidRPr="005B25A1">
        <w:rPr>
          <w:b/>
          <w:bCs/>
        </w:rPr>
        <w:t>Parallel discussion:</w:t>
      </w:r>
    </w:p>
    <w:p w14:paraId="3A49769C" w14:textId="77777777" w:rsidR="00B56CC5" w:rsidRPr="005B25A1" w:rsidRDefault="00B56CC5" w:rsidP="00B56CC5">
      <w:pPr>
        <w:keepNext/>
        <w:keepLines/>
      </w:pPr>
      <w:r w:rsidRPr="00B56CC5">
        <w:rPr>
          <w:color w:val="0000FF"/>
        </w:rPr>
        <w:t>Not handled</w:t>
      </w:r>
      <w:r>
        <w:t>.</w:t>
      </w:r>
    </w:p>
    <w:p w14:paraId="2F57FF56" w14:textId="77777777" w:rsidR="00B56CC5" w:rsidRPr="00EB0339" w:rsidRDefault="00B56CC5" w:rsidP="00B56CC5">
      <w:r w:rsidRPr="005B25A1">
        <w:rPr>
          <w:b/>
          <w:bCs/>
        </w:rPr>
        <w:t>Status:</w:t>
      </w:r>
      <w:r>
        <w:t xml:space="preserve"> </w:t>
      </w:r>
      <w:r w:rsidRPr="00B56CC5">
        <w:rPr>
          <w:color w:val="0000FF"/>
        </w:rPr>
        <w:t>Not handled</w:t>
      </w:r>
      <w:r>
        <w:t>.</w:t>
      </w:r>
    </w:p>
    <w:p w14:paraId="25047D21" w14:textId="77777777" w:rsidR="00823C8B" w:rsidRDefault="00823C8B" w:rsidP="00823C8B">
      <w:pPr>
        <w:pStyle w:val="NormTop"/>
      </w:pPr>
      <w:r w:rsidRPr="00ED26F2">
        <w:rPr>
          <w:color w:val="0000FF"/>
        </w:rPr>
        <w:t>S2-2406254</w:t>
      </w:r>
      <w:r w:rsidRPr="00D53282">
        <w:t xml:space="preserve"> </w:t>
      </w:r>
      <w:r>
        <w:t>(P-CR) 23.700-32: Key Issue #4 New Conclusion . (Source: InterDigital Inc., NEC)</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#4 conclusion that is aligned with the pre-SA2 #163 NWM responses.</w:t>
      </w:r>
    </w:p>
    <w:p w14:paraId="384121DF" w14:textId="77777777" w:rsidR="00823C8B" w:rsidRPr="005B25A1" w:rsidRDefault="00823C8B" w:rsidP="00823C8B">
      <w:pPr>
        <w:keepNext/>
        <w:keepLines/>
        <w:rPr>
          <w:b/>
          <w:bCs/>
        </w:rPr>
      </w:pPr>
      <w:r w:rsidRPr="005B25A1">
        <w:rPr>
          <w:b/>
          <w:bCs/>
        </w:rPr>
        <w:t>Convenor comment:</w:t>
      </w:r>
    </w:p>
    <w:p w14:paraId="35BD3B68" w14:textId="77777777" w:rsidR="00823C8B" w:rsidRPr="005B25A1" w:rsidRDefault="00823C8B" w:rsidP="00823C8B">
      <w:pPr>
        <w:keepNext/>
        <w:keepLines/>
      </w:pPr>
      <w:r w:rsidRPr="005B25A1">
        <w:t xml:space="preserve">Merge into </w:t>
      </w:r>
      <w:r w:rsidRPr="00ED26F2">
        <w:rPr>
          <w:color w:val="0000FF"/>
        </w:rPr>
        <w:t>S2-2406813</w:t>
      </w:r>
      <w:r w:rsidRPr="005B25A1">
        <w:t>?</w:t>
      </w:r>
    </w:p>
    <w:p w14:paraId="5DEB56B7" w14:textId="77777777" w:rsidR="00B56CC5" w:rsidRPr="005B25A1" w:rsidRDefault="00B56CC5" w:rsidP="00B56CC5">
      <w:pPr>
        <w:keepNext/>
        <w:keepLines/>
        <w:rPr>
          <w:b/>
          <w:bCs/>
        </w:rPr>
      </w:pPr>
      <w:r w:rsidRPr="005B25A1">
        <w:rPr>
          <w:b/>
          <w:bCs/>
        </w:rPr>
        <w:t>Parallel discussion:</w:t>
      </w:r>
    </w:p>
    <w:p w14:paraId="286A8778" w14:textId="77777777" w:rsidR="00B56CC5" w:rsidRPr="005B25A1" w:rsidRDefault="00B56CC5" w:rsidP="00B56CC5">
      <w:pPr>
        <w:keepNext/>
        <w:keepLines/>
      </w:pPr>
      <w:r w:rsidRPr="00B56CC5">
        <w:rPr>
          <w:color w:val="0000FF"/>
        </w:rPr>
        <w:t>Not handled</w:t>
      </w:r>
      <w:r>
        <w:t>.</w:t>
      </w:r>
    </w:p>
    <w:p w14:paraId="19DBCA08" w14:textId="77777777" w:rsidR="00B56CC5" w:rsidRPr="00EB0339" w:rsidRDefault="00B56CC5" w:rsidP="00B56CC5">
      <w:r w:rsidRPr="005B25A1">
        <w:rPr>
          <w:b/>
          <w:bCs/>
        </w:rPr>
        <w:t>Status:</w:t>
      </w:r>
      <w:r>
        <w:t xml:space="preserve"> </w:t>
      </w:r>
      <w:r w:rsidRPr="00B56CC5">
        <w:rPr>
          <w:color w:val="0000FF"/>
        </w:rPr>
        <w:t>Not handled</w:t>
      </w:r>
      <w:r>
        <w:t>.</w:t>
      </w:r>
    </w:p>
    <w:p w14:paraId="46190940" w14:textId="77777777" w:rsidR="00823C8B" w:rsidRDefault="00823C8B" w:rsidP="00823C8B">
      <w:pPr>
        <w:pStyle w:val="NormTop"/>
      </w:pPr>
      <w:r w:rsidRPr="00ED26F2">
        <w:rPr>
          <w:color w:val="0000FF"/>
        </w:rPr>
        <w:t>S2-2406267</w:t>
      </w:r>
      <w:r w:rsidRPr="00D53282">
        <w:t xml:space="preserve"> </w:t>
      </w:r>
      <w:r>
        <w:t>(P-CR) 23.700-32: Conclusion of KI#4. (Source: Ericsson)</w:t>
      </w:r>
      <w:r>
        <w:br/>
      </w:r>
      <w:r w:rsidRPr="00D53282">
        <w:rPr>
          <w:b/>
        </w:rPr>
        <w:t>Document for:</w:t>
      </w:r>
      <w:r w:rsidRPr="00D53282">
        <w:t xml:space="preserve"> </w:t>
      </w:r>
      <w:r>
        <w:t>Approval</w:t>
      </w:r>
      <w:r>
        <w:br/>
      </w:r>
      <w:r w:rsidRPr="00D53282">
        <w:rPr>
          <w:b/>
        </w:rPr>
        <w:t>Abstract:</w:t>
      </w:r>
      <w:r w:rsidRPr="00D53282">
        <w:t xml:space="preserve"> </w:t>
      </w:r>
      <w:r>
        <w:br/>
        <w:t>. Proposing conclusions for KI#4.</w:t>
      </w:r>
    </w:p>
    <w:p w14:paraId="1FE25AAB" w14:textId="77777777" w:rsidR="00B56CC5" w:rsidRPr="005B25A1" w:rsidRDefault="00B56CC5" w:rsidP="00B56CC5">
      <w:pPr>
        <w:keepNext/>
        <w:keepLines/>
        <w:rPr>
          <w:b/>
          <w:bCs/>
        </w:rPr>
      </w:pPr>
      <w:r w:rsidRPr="005B25A1">
        <w:rPr>
          <w:b/>
          <w:bCs/>
        </w:rPr>
        <w:t>Parallel discussion:</w:t>
      </w:r>
    </w:p>
    <w:p w14:paraId="49BD09B8" w14:textId="77777777" w:rsidR="00B56CC5" w:rsidRPr="005B25A1" w:rsidRDefault="00B56CC5" w:rsidP="00B56CC5">
      <w:pPr>
        <w:keepNext/>
        <w:keepLines/>
      </w:pPr>
      <w:r w:rsidRPr="00B56CC5">
        <w:rPr>
          <w:color w:val="0000FF"/>
        </w:rPr>
        <w:t>Not handled</w:t>
      </w:r>
      <w:r>
        <w:t>.</w:t>
      </w:r>
    </w:p>
    <w:p w14:paraId="742AA923" w14:textId="77777777" w:rsidR="00B56CC5" w:rsidRPr="00EB0339" w:rsidRDefault="00B56CC5" w:rsidP="00B56CC5">
      <w:r w:rsidRPr="005B25A1">
        <w:rPr>
          <w:b/>
          <w:bCs/>
        </w:rPr>
        <w:t>Status:</w:t>
      </w:r>
      <w:r>
        <w:t xml:space="preserve"> </w:t>
      </w:r>
      <w:r w:rsidRPr="00B56CC5">
        <w:rPr>
          <w:color w:val="0000FF"/>
        </w:rPr>
        <w:t>Not handled</w:t>
      </w:r>
      <w:r>
        <w:t>.</w:t>
      </w:r>
    </w:p>
    <w:p w14:paraId="59E228C3" w14:textId="77777777" w:rsidR="00823C8B" w:rsidRDefault="00823C8B" w:rsidP="00823C8B">
      <w:pPr>
        <w:pStyle w:val="NormTop"/>
      </w:pPr>
      <w:r w:rsidRPr="00ED26F2">
        <w:rPr>
          <w:color w:val="0000FF"/>
        </w:rPr>
        <w:t>S2-2406310</w:t>
      </w:r>
      <w:r w:rsidRPr="00D53282">
        <w:t xml:space="preserve"> </w:t>
      </w:r>
      <w:r>
        <w:t>(P-CR) 23.700-32: Conclusion for KI#4. (Source: CATT)</w:t>
      </w:r>
      <w:r>
        <w:br/>
      </w:r>
      <w:r w:rsidRPr="00D53282">
        <w:rPr>
          <w:b/>
        </w:rPr>
        <w:t>Document for:</w:t>
      </w:r>
      <w:r w:rsidRPr="00D53282">
        <w:t xml:space="preserve"> </w:t>
      </w:r>
      <w:r>
        <w:t>Approval</w:t>
      </w:r>
      <w:r>
        <w:br/>
      </w:r>
      <w:r w:rsidRPr="00D53282">
        <w:rPr>
          <w:b/>
        </w:rPr>
        <w:t>Abstract:</w:t>
      </w:r>
      <w:r w:rsidRPr="00D53282">
        <w:t xml:space="preserve"> </w:t>
      </w:r>
      <w:r>
        <w:br/>
        <w:t>This paper is to propose some conclusions for KI#4.</w:t>
      </w:r>
    </w:p>
    <w:p w14:paraId="5442A744" w14:textId="77777777" w:rsidR="00823C8B" w:rsidRPr="005B25A1" w:rsidRDefault="00823C8B" w:rsidP="00823C8B">
      <w:pPr>
        <w:keepNext/>
        <w:keepLines/>
        <w:rPr>
          <w:b/>
          <w:bCs/>
        </w:rPr>
      </w:pPr>
      <w:r w:rsidRPr="005B25A1">
        <w:rPr>
          <w:b/>
          <w:bCs/>
        </w:rPr>
        <w:t>Convenor comment:</w:t>
      </w:r>
    </w:p>
    <w:p w14:paraId="1C17C129" w14:textId="77777777" w:rsidR="00823C8B" w:rsidRPr="005B25A1" w:rsidRDefault="00823C8B" w:rsidP="00823C8B">
      <w:pPr>
        <w:keepNext/>
        <w:keepLines/>
      </w:pPr>
      <w:r w:rsidRPr="005B25A1">
        <w:t xml:space="preserve">Merge into </w:t>
      </w:r>
      <w:r w:rsidRPr="00ED26F2">
        <w:rPr>
          <w:color w:val="0000FF"/>
        </w:rPr>
        <w:t>S2-2406813</w:t>
      </w:r>
      <w:r w:rsidRPr="005B25A1">
        <w:t>?</w:t>
      </w:r>
    </w:p>
    <w:p w14:paraId="23A7A6FE" w14:textId="77777777" w:rsidR="00B56CC5" w:rsidRPr="005B25A1" w:rsidRDefault="00B56CC5" w:rsidP="00B56CC5">
      <w:pPr>
        <w:keepNext/>
        <w:keepLines/>
        <w:rPr>
          <w:b/>
          <w:bCs/>
        </w:rPr>
      </w:pPr>
      <w:r w:rsidRPr="005B25A1">
        <w:rPr>
          <w:b/>
          <w:bCs/>
        </w:rPr>
        <w:t>Parallel discussion:</w:t>
      </w:r>
    </w:p>
    <w:p w14:paraId="71BE1ABD" w14:textId="77777777" w:rsidR="00B56CC5" w:rsidRPr="005B25A1" w:rsidRDefault="00B56CC5" w:rsidP="00B56CC5">
      <w:pPr>
        <w:keepNext/>
        <w:keepLines/>
      </w:pPr>
      <w:r w:rsidRPr="00B56CC5">
        <w:rPr>
          <w:color w:val="0000FF"/>
        </w:rPr>
        <w:t>Not handled</w:t>
      </w:r>
      <w:r>
        <w:t>.</w:t>
      </w:r>
    </w:p>
    <w:p w14:paraId="2514B4E8" w14:textId="77777777" w:rsidR="00B56CC5" w:rsidRPr="00EB0339" w:rsidRDefault="00B56CC5" w:rsidP="00B56CC5">
      <w:r w:rsidRPr="005B25A1">
        <w:rPr>
          <w:b/>
          <w:bCs/>
        </w:rPr>
        <w:t>Status:</w:t>
      </w:r>
      <w:r>
        <w:t xml:space="preserve"> </w:t>
      </w:r>
      <w:r w:rsidRPr="00B56CC5">
        <w:rPr>
          <w:color w:val="0000FF"/>
        </w:rPr>
        <w:t>Not handled</w:t>
      </w:r>
      <w:r>
        <w:t>.</w:t>
      </w:r>
    </w:p>
    <w:p w14:paraId="486C0AC3" w14:textId="77777777" w:rsidR="00823C8B" w:rsidRDefault="00823C8B" w:rsidP="00823C8B">
      <w:pPr>
        <w:pStyle w:val="NormTop"/>
      </w:pPr>
      <w:r w:rsidRPr="00ED26F2">
        <w:rPr>
          <w:color w:val="0000FF"/>
        </w:rPr>
        <w:lastRenderedPageBreak/>
        <w:t>S2-2406372</w:t>
      </w:r>
      <w:r w:rsidRPr="00D53282">
        <w:t xml:space="preserve"> </w:t>
      </w:r>
      <w:r>
        <w:t>(P-CR) 23.700-32: KI#4 conclusion.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key issue #4.</w:t>
      </w:r>
    </w:p>
    <w:p w14:paraId="73E5A9E3" w14:textId="77777777" w:rsidR="00823C8B" w:rsidRPr="005B25A1" w:rsidRDefault="00823C8B" w:rsidP="00823C8B">
      <w:pPr>
        <w:keepNext/>
        <w:keepLines/>
        <w:rPr>
          <w:b/>
          <w:bCs/>
        </w:rPr>
      </w:pPr>
      <w:r w:rsidRPr="005B25A1">
        <w:rPr>
          <w:b/>
          <w:bCs/>
        </w:rPr>
        <w:t>Convenor comment:</w:t>
      </w:r>
    </w:p>
    <w:p w14:paraId="4CB35B81" w14:textId="77777777" w:rsidR="00823C8B" w:rsidRPr="005B25A1" w:rsidRDefault="00823C8B" w:rsidP="00823C8B">
      <w:pPr>
        <w:keepNext/>
        <w:keepLines/>
      </w:pPr>
      <w:r w:rsidRPr="005B25A1">
        <w:t xml:space="preserve">Merge into </w:t>
      </w:r>
      <w:r w:rsidRPr="00ED26F2">
        <w:rPr>
          <w:color w:val="0000FF"/>
        </w:rPr>
        <w:t>S2-2406813</w:t>
      </w:r>
      <w:r w:rsidRPr="005B25A1">
        <w:t>?</w:t>
      </w:r>
    </w:p>
    <w:p w14:paraId="266CDFA8" w14:textId="77777777" w:rsidR="00B56CC5" w:rsidRPr="005B25A1" w:rsidRDefault="00B56CC5" w:rsidP="00B56CC5">
      <w:pPr>
        <w:keepNext/>
        <w:keepLines/>
        <w:rPr>
          <w:b/>
          <w:bCs/>
        </w:rPr>
      </w:pPr>
      <w:r w:rsidRPr="005B25A1">
        <w:rPr>
          <w:b/>
          <w:bCs/>
        </w:rPr>
        <w:t>Parallel discussion:</w:t>
      </w:r>
    </w:p>
    <w:p w14:paraId="39CCEC6D" w14:textId="77777777" w:rsidR="00B56CC5" w:rsidRPr="005B25A1" w:rsidRDefault="00B56CC5" w:rsidP="00B56CC5">
      <w:pPr>
        <w:keepNext/>
        <w:keepLines/>
      </w:pPr>
      <w:r w:rsidRPr="00B56CC5">
        <w:rPr>
          <w:color w:val="0000FF"/>
        </w:rPr>
        <w:t>Not handled</w:t>
      </w:r>
      <w:r>
        <w:t>.</w:t>
      </w:r>
    </w:p>
    <w:p w14:paraId="0596D483" w14:textId="77777777" w:rsidR="00B56CC5" w:rsidRPr="00EB0339" w:rsidRDefault="00B56CC5" w:rsidP="00B56CC5">
      <w:r w:rsidRPr="005B25A1">
        <w:rPr>
          <w:b/>
          <w:bCs/>
        </w:rPr>
        <w:t>Status:</w:t>
      </w:r>
      <w:r>
        <w:t xml:space="preserve"> </w:t>
      </w:r>
      <w:r w:rsidRPr="00B56CC5">
        <w:rPr>
          <w:color w:val="0000FF"/>
        </w:rPr>
        <w:t>Not handled</w:t>
      </w:r>
      <w:r>
        <w:t>.</w:t>
      </w:r>
    </w:p>
    <w:p w14:paraId="4B84F291" w14:textId="77777777" w:rsidR="00823C8B" w:rsidRDefault="00823C8B" w:rsidP="00823C8B">
      <w:pPr>
        <w:pStyle w:val="NormTop"/>
      </w:pPr>
      <w:r w:rsidRPr="00ED26F2">
        <w:rPr>
          <w:color w:val="0000FF"/>
        </w:rPr>
        <w:t>S2-2406396</w:t>
      </w:r>
      <w:r w:rsidRPr="00D53282">
        <w:t xml:space="preserve"> </w:t>
      </w:r>
      <w:r>
        <w:t>(P-CR) 23.700-32: Conclusions on KI#4.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KI#4.</w:t>
      </w:r>
    </w:p>
    <w:p w14:paraId="066360F0" w14:textId="77777777" w:rsidR="00B56CC5" w:rsidRPr="005B25A1" w:rsidRDefault="00B56CC5" w:rsidP="00B56CC5">
      <w:pPr>
        <w:keepNext/>
        <w:keepLines/>
        <w:rPr>
          <w:b/>
          <w:bCs/>
        </w:rPr>
      </w:pPr>
      <w:r w:rsidRPr="005B25A1">
        <w:rPr>
          <w:b/>
          <w:bCs/>
        </w:rPr>
        <w:t>Parallel discussion:</w:t>
      </w:r>
    </w:p>
    <w:p w14:paraId="2D8A8545" w14:textId="77777777" w:rsidR="00B56CC5" w:rsidRPr="005B25A1" w:rsidRDefault="00B56CC5" w:rsidP="00B56CC5">
      <w:pPr>
        <w:keepNext/>
        <w:keepLines/>
      </w:pPr>
      <w:r w:rsidRPr="00B56CC5">
        <w:rPr>
          <w:color w:val="0000FF"/>
        </w:rPr>
        <w:t>Not handled</w:t>
      </w:r>
      <w:r>
        <w:t>.</w:t>
      </w:r>
    </w:p>
    <w:p w14:paraId="362776BE" w14:textId="77777777" w:rsidR="00B56CC5" w:rsidRPr="00EB0339" w:rsidRDefault="00B56CC5" w:rsidP="00B56CC5">
      <w:r w:rsidRPr="005B25A1">
        <w:rPr>
          <w:b/>
          <w:bCs/>
        </w:rPr>
        <w:t>Status:</w:t>
      </w:r>
      <w:r>
        <w:t xml:space="preserve"> </w:t>
      </w:r>
      <w:r w:rsidRPr="00B56CC5">
        <w:rPr>
          <w:color w:val="0000FF"/>
        </w:rPr>
        <w:t>Not handled</w:t>
      </w:r>
      <w:r>
        <w:t>.</w:t>
      </w:r>
    </w:p>
    <w:p w14:paraId="1AA55722" w14:textId="77777777" w:rsidR="00823C8B" w:rsidRDefault="00823C8B" w:rsidP="00823C8B">
      <w:pPr>
        <w:pStyle w:val="NormTop"/>
      </w:pPr>
      <w:r w:rsidRPr="00ED26F2">
        <w:rPr>
          <w:color w:val="0000FF"/>
        </w:rPr>
        <w:t>S2-2406546</w:t>
      </w:r>
      <w:r w:rsidRPr="00D53282">
        <w:t xml:space="preserve"> </w:t>
      </w:r>
      <w:r>
        <w:t>(P-CR) 23.700-32: Conclusion for KI#4 . (Source: Huawei, HiSilicon)</w:t>
      </w:r>
      <w:r>
        <w:br/>
      </w:r>
      <w:r w:rsidRPr="00D53282">
        <w:rPr>
          <w:b/>
        </w:rPr>
        <w:t>Document for:</w:t>
      </w:r>
      <w:r w:rsidRPr="00D53282">
        <w:t xml:space="preserve"> </w:t>
      </w:r>
      <w:r>
        <w:t>Approval</w:t>
      </w:r>
      <w:r>
        <w:br/>
      </w:r>
      <w:r w:rsidRPr="00D53282">
        <w:rPr>
          <w:b/>
        </w:rPr>
        <w:t>Abstract:</w:t>
      </w:r>
      <w:r w:rsidRPr="00D53282">
        <w:t xml:space="preserve"> </w:t>
      </w:r>
      <w:r>
        <w:br/>
        <w:t>Some principles are proposed as interim conclusion for KI#4.</w:t>
      </w:r>
    </w:p>
    <w:p w14:paraId="540C6C25" w14:textId="77777777" w:rsidR="00823C8B" w:rsidRPr="005B25A1" w:rsidRDefault="00823C8B" w:rsidP="00823C8B">
      <w:pPr>
        <w:keepNext/>
        <w:keepLines/>
        <w:rPr>
          <w:b/>
          <w:bCs/>
        </w:rPr>
      </w:pPr>
      <w:r w:rsidRPr="005B25A1">
        <w:rPr>
          <w:b/>
          <w:bCs/>
        </w:rPr>
        <w:t>Convenor comment:</w:t>
      </w:r>
    </w:p>
    <w:p w14:paraId="7B9DBB81" w14:textId="77777777" w:rsidR="00823C8B" w:rsidRPr="005B25A1" w:rsidRDefault="00823C8B" w:rsidP="00823C8B">
      <w:pPr>
        <w:keepNext/>
        <w:keepLines/>
      </w:pPr>
      <w:r w:rsidRPr="005B25A1">
        <w:t xml:space="preserve">Merge into </w:t>
      </w:r>
      <w:r w:rsidRPr="00ED26F2">
        <w:rPr>
          <w:color w:val="0000FF"/>
        </w:rPr>
        <w:t>S2-2406813</w:t>
      </w:r>
      <w:r w:rsidRPr="005B25A1">
        <w:t>?</w:t>
      </w:r>
    </w:p>
    <w:p w14:paraId="2303263A" w14:textId="77777777" w:rsidR="00B56CC5" w:rsidRPr="005B25A1" w:rsidRDefault="00B56CC5" w:rsidP="00B56CC5">
      <w:pPr>
        <w:keepNext/>
        <w:keepLines/>
        <w:rPr>
          <w:b/>
          <w:bCs/>
        </w:rPr>
      </w:pPr>
      <w:r w:rsidRPr="005B25A1">
        <w:rPr>
          <w:b/>
          <w:bCs/>
        </w:rPr>
        <w:t>Parallel discussion:</w:t>
      </w:r>
    </w:p>
    <w:p w14:paraId="4ADE3252" w14:textId="77777777" w:rsidR="00B56CC5" w:rsidRPr="005B25A1" w:rsidRDefault="00B56CC5" w:rsidP="00B56CC5">
      <w:pPr>
        <w:keepNext/>
        <w:keepLines/>
      </w:pPr>
      <w:r w:rsidRPr="00B56CC5">
        <w:rPr>
          <w:color w:val="0000FF"/>
        </w:rPr>
        <w:t>Not handled</w:t>
      </w:r>
      <w:r>
        <w:t>.</w:t>
      </w:r>
    </w:p>
    <w:p w14:paraId="493D56EB" w14:textId="77777777" w:rsidR="00B56CC5" w:rsidRPr="00EB0339" w:rsidRDefault="00B56CC5" w:rsidP="00B56CC5">
      <w:r w:rsidRPr="005B25A1">
        <w:rPr>
          <w:b/>
          <w:bCs/>
        </w:rPr>
        <w:t>Status:</w:t>
      </w:r>
      <w:r>
        <w:t xml:space="preserve"> </w:t>
      </w:r>
      <w:r w:rsidRPr="00B56CC5">
        <w:rPr>
          <w:color w:val="0000FF"/>
        </w:rPr>
        <w:t>Not handled</w:t>
      </w:r>
      <w:r>
        <w:t>.</w:t>
      </w:r>
    </w:p>
    <w:p w14:paraId="45554E8A" w14:textId="77777777" w:rsidR="00823C8B" w:rsidRDefault="00823C8B" w:rsidP="00823C8B">
      <w:pPr>
        <w:pStyle w:val="NormTop"/>
      </w:pPr>
      <w:r w:rsidRPr="00ED26F2">
        <w:rPr>
          <w:color w:val="0000FF"/>
        </w:rPr>
        <w:t>S2-2406780</w:t>
      </w:r>
      <w:r w:rsidRPr="00D53282">
        <w:t xml:space="preserve"> </w:t>
      </w:r>
      <w:r>
        <w:t>(P-CR) 23.700-32: KI#4: Evaluation and Conclusions. (Source: CableLabs)</w:t>
      </w:r>
      <w:r>
        <w:br/>
      </w:r>
      <w:r w:rsidRPr="00D53282">
        <w:rPr>
          <w:b/>
        </w:rPr>
        <w:t>Document for:</w:t>
      </w:r>
      <w:r w:rsidRPr="00D53282">
        <w:t xml:space="preserve"> </w:t>
      </w:r>
      <w:r>
        <w:t>Approval</w:t>
      </w:r>
      <w:r>
        <w:br/>
      </w:r>
      <w:r w:rsidRPr="00D53282">
        <w:rPr>
          <w:b/>
        </w:rPr>
        <w:t>Abstract:</w:t>
      </w:r>
      <w:r w:rsidRPr="00D53282">
        <w:t xml:space="preserve"> </w:t>
      </w:r>
      <w:r>
        <w:br/>
        <w:t>This paper provides evaluation and conclusions for KI#4.</w:t>
      </w:r>
    </w:p>
    <w:p w14:paraId="74B2E2C4" w14:textId="77777777" w:rsidR="00823C8B" w:rsidRPr="005B25A1" w:rsidRDefault="00823C8B" w:rsidP="00823C8B">
      <w:pPr>
        <w:keepNext/>
        <w:keepLines/>
        <w:rPr>
          <w:b/>
          <w:bCs/>
        </w:rPr>
      </w:pPr>
      <w:r w:rsidRPr="005B25A1">
        <w:rPr>
          <w:b/>
          <w:bCs/>
        </w:rPr>
        <w:t>Convenor comment:</w:t>
      </w:r>
    </w:p>
    <w:p w14:paraId="0DB262DB" w14:textId="77777777" w:rsidR="00823C8B" w:rsidRPr="005B25A1" w:rsidRDefault="00823C8B" w:rsidP="00823C8B">
      <w:pPr>
        <w:keepNext/>
        <w:keepLines/>
      </w:pPr>
      <w:r w:rsidRPr="005B25A1">
        <w:t xml:space="preserve">Merge into </w:t>
      </w:r>
      <w:r w:rsidRPr="00ED26F2">
        <w:rPr>
          <w:color w:val="0000FF"/>
        </w:rPr>
        <w:t>S2-2406813</w:t>
      </w:r>
      <w:r w:rsidRPr="005B25A1">
        <w:t>?</w:t>
      </w:r>
    </w:p>
    <w:p w14:paraId="513C5B1F" w14:textId="77777777" w:rsidR="00B56CC5" w:rsidRPr="005B25A1" w:rsidRDefault="00B56CC5" w:rsidP="00B56CC5">
      <w:pPr>
        <w:keepNext/>
        <w:keepLines/>
        <w:rPr>
          <w:b/>
          <w:bCs/>
        </w:rPr>
      </w:pPr>
      <w:r w:rsidRPr="005B25A1">
        <w:rPr>
          <w:b/>
          <w:bCs/>
        </w:rPr>
        <w:t>Parallel discussion:</w:t>
      </w:r>
    </w:p>
    <w:p w14:paraId="1380A7BB" w14:textId="77777777" w:rsidR="00B56CC5" w:rsidRPr="005B25A1" w:rsidRDefault="00B56CC5" w:rsidP="00B56CC5">
      <w:pPr>
        <w:keepNext/>
        <w:keepLines/>
      </w:pPr>
      <w:r w:rsidRPr="00B56CC5">
        <w:rPr>
          <w:color w:val="0000FF"/>
        </w:rPr>
        <w:t>Not handled</w:t>
      </w:r>
      <w:r>
        <w:t>.</w:t>
      </w:r>
    </w:p>
    <w:p w14:paraId="49AF60E3" w14:textId="77777777" w:rsidR="00B56CC5" w:rsidRPr="00EB0339" w:rsidRDefault="00B56CC5" w:rsidP="00B56CC5">
      <w:r w:rsidRPr="005B25A1">
        <w:rPr>
          <w:b/>
          <w:bCs/>
        </w:rPr>
        <w:t>Status:</w:t>
      </w:r>
      <w:r>
        <w:t xml:space="preserve"> </w:t>
      </w:r>
      <w:r w:rsidRPr="00B56CC5">
        <w:rPr>
          <w:color w:val="0000FF"/>
        </w:rPr>
        <w:t>Not handled</w:t>
      </w:r>
      <w:r>
        <w:t>.</w:t>
      </w:r>
    </w:p>
    <w:p w14:paraId="5153FACC"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 Proposals that Relate to Conclusions</w:t>
      </w:r>
    </w:p>
    <w:p w14:paraId="1DC94957" w14:textId="77777777" w:rsidR="00823C8B" w:rsidRDefault="00823C8B" w:rsidP="00823C8B">
      <w:pPr>
        <w:pStyle w:val="NormTop"/>
      </w:pPr>
      <w:r w:rsidRPr="00ED26F2">
        <w:rPr>
          <w:color w:val="0000FF"/>
        </w:rPr>
        <w:t>S2-2406467</w:t>
      </w:r>
      <w:r w:rsidRPr="00D53282">
        <w:t xml:space="preserve"> </w:t>
      </w:r>
      <w:r>
        <w:t>(LS OUT) [DRAFT] LS on User Identity Profile management by OAM (Source: CATT)</w:t>
      </w:r>
      <w:r>
        <w:br/>
      </w:r>
      <w:r w:rsidRPr="00D53282">
        <w:rPr>
          <w:b/>
        </w:rPr>
        <w:t>Document for:</w:t>
      </w:r>
      <w:r w:rsidRPr="00D53282">
        <w:t xml:space="preserve"> </w:t>
      </w:r>
      <w:r>
        <w:t>Approval</w:t>
      </w:r>
      <w:r>
        <w:br/>
      </w:r>
      <w:r w:rsidRPr="00D53282">
        <w:rPr>
          <w:b/>
        </w:rPr>
        <w:t>Abstract:</w:t>
      </w:r>
      <w:r w:rsidRPr="00D53282">
        <w:t xml:space="preserve"> </w:t>
      </w:r>
      <w:r>
        <w:br/>
        <w:t>Draft LS to SA WG5 on User Identity Profile management by OAM.</w:t>
      </w:r>
    </w:p>
    <w:p w14:paraId="4E0F514B" w14:textId="77777777" w:rsidR="00823C8B" w:rsidRPr="005B25A1" w:rsidRDefault="00823C8B" w:rsidP="00823C8B">
      <w:pPr>
        <w:keepNext/>
        <w:keepLines/>
        <w:rPr>
          <w:b/>
          <w:bCs/>
        </w:rPr>
      </w:pPr>
      <w:r w:rsidRPr="005B25A1">
        <w:rPr>
          <w:b/>
          <w:bCs/>
        </w:rPr>
        <w:t>Convenor comment:</w:t>
      </w:r>
    </w:p>
    <w:p w14:paraId="3CAE770C" w14:textId="77777777" w:rsidR="00823C8B" w:rsidRPr="005B25A1" w:rsidRDefault="00823C8B" w:rsidP="00823C8B">
      <w:pPr>
        <w:keepNext/>
        <w:keepLines/>
      </w:pPr>
      <w:r w:rsidRPr="005B25A1">
        <w:t>Handle.</w:t>
      </w:r>
    </w:p>
    <w:p w14:paraId="0C19E82C" w14:textId="77777777" w:rsidR="00823C8B" w:rsidRPr="005B25A1" w:rsidRDefault="00823C8B" w:rsidP="00823C8B">
      <w:pPr>
        <w:keepNext/>
        <w:keepLines/>
        <w:rPr>
          <w:b/>
          <w:bCs/>
        </w:rPr>
      </w:pPr>
      <w:r w:rsidRPr="005B25A1">
        <w:rPr>
          <w:b/>
          <w:bCs/>
        </w:rPr>
        <w:t>Parallel discussion:</w:t>
      </w:r>
    </w:p>
    <w:p w14:paraId="58EC872C" w14:textId="77777777" w:rsidR="00823C8B" w:rsidRPr="005B25A1" w:rsidRDefault="00823C8B" w:rsidP="00823C8B">
      <w:pPr>
        <w:keepNext/>
        <w:keepLines/>
      </w:pPr>
      <w:r w:rsidRPr="005B25A1">
        <w:t>Focus on SA WG5 part, inform the SA WG2 conclusion.</w:t>
      </w:r>
    </w:p>
    <w:p w14:paraId="050A7CC1" w14:textId="77777777" w:rsidR="00823C8B" w:rsidRPr="00B81031" w:rsidRDefault="00823C8B" w:rsidP="00823C8B">
      <w:pPr>
        <w:keepNext/>
        <w:keepLines/>
        <w:rPr>
          <w:i/>
        </w:rPr>
      </w:pPr>
      <w:r w:rsidRPr="00B81031">
        <w:rPr>
          <w:b/>
          <w:bCs/>
          <w:i/>
        </w:rPr>
        <w:t>Comment:</w:t>
      </w:r>
      <w:r>
        <w:rPr>
          <w:i/>
        </w:rPr>
        <w:t xml:space="preserve"> Revised in parallel session to </w:t>
      </w:r>
      <w:r w:rsidRPr="00ED26F2">
        <w:rPr>
          <w:i/>
          <w:color w:val="0000FF"/>
        </w:rPr>
        <w:t>S2-2407024</w:t>
      </w:r>
      <w:r>
        <w:rPr>
          <w:i/>
        </w:rPr>
        <w:t>.</w:t>
      </w:r>
    </w:p>
    <w:p w14:paraId="7E609C73" w14:textId="77777777" w:rsidR="00823C8B" w:rsidRPr="005B25A1" w:rsidRDefault="00823C8B" w:rsidP="00823C8B">
      <w:pPr>
        <w:keepNext/>
        <w:keepLines/>
        <w:rPr>
          <w:b/>
          <w:bCs/>
        </w:rPr>
      </w:pPr>
      <w:r w:rsidRPr="005B25A1">
        <w:rPr>
          <w:b/>
          <w:bCs/>
        </w:rPr>
        <w:t>Plenary Discussion:</w:t>
      </w:r>
    </w:p>
    <w:p w14:paraId="5B5EEBA6" w14:textId="77777777" w:rsidR="00823C8B" w:rsidRDefault="00823C8B" w:rsidP="00823C8B">
      <w:pPr>
        <w:keepNext/>
        <w:keepLines/>
      </w:pPr>
      <w:r>
        <w:t xml:space="preserve">This was left for off-line discussion with regards to the related KI#4 and was revised in </w:t>
      </w:r>
      <w:r w:rsidRPr="00CE3EC0">
        <w:rPr>
          <w:color w:val="0000FF"/>
        </w:rPr>
        <w:t>S2-2</w:t>
      </w:r>
      <w:r>
        <w:rPr>
          <w:color w:val="0000FF"/>
        </w:rPr>
        <w:t>407352</w:t>
      </w:r>
      <w:r>
        <w:t>.</w:t>
      </w:r>
    </w:p>
    <w:p w14:paraId="2C43F117" w14:textId="4D1A0475" w:rsidR="00867557" w:rsidRDefault="00867557" w:rsidP="00823C8B">
      <w:pPr>
        <w:keepNext/>
        <w:keepLines/>
      </w:pPr>
      <w:r>
        <w:t xml:space="preserve">It was commented that there were no charging implications identified and the was no need to send this LS at this meeting. Ericsson commented that indicating billing information aspects is acceptable but not charging information. This was then </w:t>
      </w:r>
      <w:r w:rsidRPr="00C3284B">
        <w:rPr>
          <w:color w:val="0000FF"/>
        </w:rPr>
        <w:t>noted</w:t>
      </w:r>
      <w:r>
        <w:t>.</w:t>
      </w:r>
    </w:p>
    <w:p w14:paraId="3B5C4497" w14:textId="6D8A8AB6" w:rsidR="00823C8B" w:rsidRPr="00EB0339" w:rsidRDefault="00823C8B" w:rsidP="00823C8B">
      <w:r w:rsidRPr="005B25A1">
        <w:rPr>
          <w:b/>
          <w:bCs/>
        </w:rPr>
        <w:t>Status:</w:t>
      </w:r>
      <w:r>
        <w:t xml:space="preserve"> </w:t>
      </w:r>
      <w:r w:rsidR="00867557" w:rsidRPr="00C3284B">
        <w:rPr>
          <w:color w:val="0000FF"/>
        </w:rPr>
        <w:t>noted</w:t>
      </w:r>
      <w:r w:rsidR="00867557">
        <w:t>.</w:t>
      </w:r>
    </w:p>
    <w:p w14:paraId="5DC03570" w14:textId="77777777" w:rsidR="00823C8B" w:rsidRDefault="00823C8B" w:rsidP="00823C8B">
      <w:pPr>
        <w:pStyle w:val="NormTop"/>
      </w:pPr>
      <w:r w:rsidRPr="00ED26F2">
        <w:rPr>
          <w:color w:val="0000FF"/>
        </w:rPr>
        <w:t>S2-2406748</w:t>
      </w:r>
      <w:r w:rsidRPr="00D53282">
        <w:t xml:space="preserve"> </w:t>
      </w:r>
      <w:r>
        <w:t>(LS OUT) [DRAFT] LS on Management, Orchestration and Charging aspects of User Identities and Authentication Architecture (Source: InterDigital Inc.)</w:t>
      </w:r>
      <w:r>
        <w:br/>
      </w:r>
      <w:r w:rsidRPr="00D53282">
        <w:rPr>
          <w:b/>
        </w:rPr>
        <w:t>Document for:</w:t>
      </w:r>
      <w:r w:rsidRPr="00D53282">
        <w:t xml:space="preserve"> </w:t>
      </w:r>
      <w:r>
        <w:t>Approval</w:t>
      </w:r>
      <w:r>
        <w:br/>
      </w:r>
      <w:r w:rsidRPr="00D53282">
        <w:rPr>
          <w:b/>
        </w:rPr>
        <w:t>Abstract:</w:t>
      </w:r>
      <w:r w:rsidRPr="00D53282">
        <w:t xml:space="preserve"> </w:t>
      </w:r>
      <w:r>
        <w:br/>
        <w:t>An LS to SA WG5 pointing them to the conclusions of FS_UIA_ARC and inviting them to check for SA WG5 impacts.</w:t>
      </w:r>
    </w:p>
    <w:p w14:paraId="31CEE8B3" w14:textId="77777777" w:rsidR="00823C8B" w:rsidRPr="005B25A1" w:rsidRDefault="00823C8B" w:rsidP="00823C8B">
      <w:pPr>
        <w:keepNext/>
        <w:keepLines/>
        <w:rPr>
          <w:b/>
          <w:bCs/>
        </w:rPr>
      </w:pPr>
      <w:r w:rsidRPr="005B25A1">
        <w:rPr>
          <w:b/>
          <w:bCs/>
        </w:rPr>
        <w:t>Convenor comment:</w:t>
      </w:r>
    </w:p>
    <w:p w14:paraId="69C1DACA" w14:textId="77777777" w:rsidR="00823C8B" w:rsidRPr="005B25A1" w:rsidRDefault="00823C8B" w:rsidP="00823C8B">
      <w:pPr>
        <w:keepNext/>
        <w:keepLines/>
      </w:pPr>
      <w:r w:rsidRPr="005B25A1">
        <w:t xml:space="preserve">Merge into </w:t>
      </w:r>
      <w:r w:rsidRPr="00ED26F2">
        <w:rPr>
          <w:color w:val="0000FF"/>
        </w:rPr>
        <w:t>S2-2406467</w:t>
      </w:r>
      <w:r w:rsidRPr="005B25A1">
        <w:t>?</w:t>
      </w:r>
    </w:p>
    <w:p w14:paraId="6824C7E4" w14:textId="77777777" w:rsidR="00B56CC5" w:rsidRPr="005B25A1" w:rsidRDefault="00B56CC5" w:rsidP="00B56CC5">
      <w:pPr>
        <w:keepNext/>
        <w:keepLines/>
        <w:rPr>
          <w:b/>
          <w:bCs/>
        </w:rPr>
      </w:pPr>
      <w:r w:rsidRPr="005B25A1">
        <w:rPr>
          <w:b/>
          <w:bCs/>
        </w:rPr>
        <w:t>Parallel discussion:</w:t>
      </w:r>
    </w:p>
    <w:p w14:paraId="66157774" w14:textId="77777777" w:rsidR="00B56CC5" w:rsidRPr="005B25A1" w:rsidRDefault="00B56CC5" w:rsidP="00B56CC5">
      <w:pPr>
        <w:keepNext/>
        <w:keepLines/>
      </w:pPr>
      <w:r w:rsidRPr="00B56CC5">
        <w:rPr>
          <w:color w:val="0000FF"/>
        </w:rPr>
        <w:t>Not handled</w:t>
      </w:r>
      <w:r>
        <w:t>.</w:t>
      </w:r>
    </w:p>
    <w:p w14:paraId="6094801F" w14:textId="77777777" w:rsidR="00B56CC5" w:rsidRPr="00EB0339" w:rsidRDefault="00B56CC5" w:rsidP="00B56CC5">
      <w:r w:rsidRPr="005B25A1">
        <w:rPr>
          <w:b/>
          <w:bCs/>
        </w:rPr>
        <w:t>Status:</w:t>
      </w:r>
      <w:r>
        <w:t xml:space="preserve"> </w:t>
      </w:r>
      <w:r w:rsidRPr="00B56CC5">
        <w:rPr>
          <w:color w:val="0000FF"/>
        </w:rPr>
        <w:t>Not handled</w:t>
      </w:r>
      <w:r>
        <w:t>.</w:t>
      </w:r>
    </w:p>
    <w:p w14:paraId="65D91C2C" w14:textId="77777777" w:rsidR="00823C8B" w:rsidRDefault="00823C8B" w:rsidP="00823C8B">
      <w:pPr>
        <w:pStyle w:val="NormTop"/>
      </w:pPr>
      <w:r w:rsidRPr="00ED26F2">
        <w:rPr>
          <w:color w:val="0000FF"/>
        </w:rPr>
        <w:lastRenderedPageBreak/>
        <w:t>S2-2406263</w:t>
      </w:r>
      <w:r w:rsidRPr="00D53282">
        <w:t xml:space="preserve"> </w:t>
      </w:r>
      <w:r>
        <w:t>(LS OUT) [DRAFT] LS on Clarifications related to User Identities (Source: Ericsson)</w:t>
      </w:r>
      <w:r>
        <w:br/>
      </w:r>
      <w:r w:rsidRPr="00D53282">
        <w:rPr>
          <w:b/>
        </w:rPr>
        <w:t>Document for:</w:t>
      </w:r>
      <w:r w:rsidRPr="00D53282">
        <w:t xml:space="preserve"> </w:t>
      </w:r>
      <w:r>
        <w:t>Approval</w:t>
      </w:r>
      <w:r>
        <w:br/>
      </w:r>
      <w:r w:rsidRPr="00D53282">
        <w:rPr>
          <w:b/>
        </w:rPr>
        <w:t>Abstract:</w:t>
      </w:r>
      <w:r w:rsidRPr="00D53282">
        <w:t xml:space="preserve"> </w:t>
      </w:r>
      <w:r>
        <w:br/>
        <w:t>LS on Clarifications related to User Identities.</w:t>
      </w:r>
    </w:p>
    <w:p w14:paraId="551AB460" w14:textId="77777777" w:rsidR="00823C8B" w:rsidRPr="005B25A1" w:rsidRDefault="00823C8B" w:rsidP="00823C8B">
      <w:pPr>
        <w:keepNext/>
        <w:keepLines/>
        <w:rPr>
          <w:b/>
          <w:bCs/>
        </w:rPr>
      </w:pPr>
      <w:r w:rsidRPr="005B25A1">
        <w:rPr>
          <w:b/>
          <w:bCs/>
        </w:rPr>
        <w:t>Convenor comment:</w:t>
      </w:r>
    </w:p>
    <w:p w14:paraId="7C86B265" w14:textId="77777777" w:rsidR="00823C8B" w:rsidRPr="005B25A1" w:rsidRDefault="00823C8B" w:rsidP="00823C8B">
      <w:pPr>
        <w:keepNext/>
        <w:keepLines/>
      </w:pPr>
      <w:r w:rsidRPr="005B25A1">
        <w:t>Handle.</w:t>
      </w:r>
    </w:p>
    <w:p w14:paraId="5676BFA1" w14:textId="77777777" w:rsidR="00823C8B" w:rsidRPr="005B25A1" w:rsidRDefault="00823C8B" w:rsidP="00823C8B">
      <w:pPr>
        <w:keepNext/>
        <w:keepLines/>
        <w:rPr>
          <w:b/>
          <w:bCs/>
        </w:rPr>
      </w:pPr>
      <w:r w:rsidRPr="005B25A1">
        <w:rPr>
          <w:b/>
          <w:bCs/>
        </w:rPr>
        <w:t>Parallel discussion:</w:t>
      </w:r>
    </w:p>
    <w:p w14:paraId="24A275E8" w14:textId="77777777" w:rsidR="00823C8B" w:rsidRPr="005B25A1" w:rsidRDefault="00823C8B" w:rsidP="00823C8B">
      <w:pPr>
        <w:keepNext/>
        <w:keepLines/>
      </w:pPr>
      <w:r w:rsidRPr="005B25A1">
        <w:t>Focus on the IMS and SMS conclusion and question to SA WG1.</w:t>
      </w:r>
    </w:p>
    <w:p w14:paraId="079206C6" w14:textId="77777777" w:rsidR="00823C8B" w:rsidRPr="005B25A1" w:rsidRDefault="00823C8B" w:rsidP="00823C8B">
      <w:pPr>
        <w:keepNext/>
        <w:keepLines/>
      </w:pPr>
      <w:r w:rsidRPr="00ED26F2">
        <w:rPr>
          <w:color w:val="0000FF"/>
        </w:rPr>
        <w:t>S2-2407058</w:t>
      </w:r>
      <w:r w:rsidRPr="005B25A1">
        <w:t>:</w:t>
      </w:r>
    </w:p>
    <w:p w14:paraId="081A83F8" w14:textId="77777777" w:rsidR="00823C8B" w:rsidRPr="005B25A1" w:rsidRDefault="00823C8B" w:rsidP="00823C8B">
      <w:pPr>
        <w:keepNext/>
        <w:keepLines/>
      </w:pPr>
      <w:r w:rsidRPr="00ED26F2">
        <w:rPr>
          <w:color w:val="0000FF"/>
        </w:rPr>
        <w:t>S2-2407219</w:t>
      </w:r>
      <w:r w:rsidRPr="005B25A1">
        <w:t>:</w:t>
      </w:r>
    </w:p>
    <w:p w14:paraId="7C4570BF" w14:textId="77777777" w:rsidR="00823C8B" w:rsidRPr="00B81031" w:rsidRDefault="00823C8B" w:rsidP="00823C8B">
      <w:pPr>
        <w:keepNext/>
        <w:keepLines/>
        <w:rPr>
          <w:i/>
        </w:rPr>
      </w:pPr>
      <w:r w:rsidRPr="00B81031">
        <w:rPr>
          <w:b/>
          <w:bCs/>
          <w:i/>
        </w:rPr>
        <w:t>Comment:</w:t>
      </w:r>
      <w:r>
        <w:rPr>
          <w:i/>
        </w:rPr>
        <w:t xml:space="preserve"> Revised in parallel session to </w:t>
      </w:r>
      <w:r w:rsidRPr="00ED26F2">
        <w:rPr>
          <w:i/>
          <w:color w:val="0000FF"/>
        </w:rPr>
        <w:t>S2-2407023</w:t>
      </w:r>
      <w:r>
        <w:rPr>
          <w:i/>
        </w:rPr>
        <w:t>.</w:t>
      </w:r>
    </w:p>
    <w:p w14:paraId="0F033D4F" w14:textId="77777777" w:rsidR="00823C8B" w:rsidRPr="00B81031" w:rsidRDefault="00823C8B" w:rsidP="00823C8B">
      <w:pPr>
        <w:keepNext/>
        <w:keepLines/>
        <w:rPr>
          <w:i/>
        </w:rPr>
      </w:pPr>
      <w:r>
        <w:rPr>
          <w:i/>
        </w:rPr>
        <w:t xml:space="preserve">Revised in parallel session to </w:t>
      </w:r>
      <w:r w:rsidRPr="00ED26F2">
        <w:rPr>
          <w:i/>
          <w:color w:val="0000FF"/>
        </w:rPr>
        <w:t>S2-2407058</w:t>
      </w:r>
      <w:r>
        <w:rPr>
          <w:i/>
        </w:rPr>
        <w:t>.</w:t>
      </w:r>
    </w:p>
    <w:p w14:paraId="0A53C529" w14:textId="77777777" w:rsidR="00823C8B" w:rsidRPr="00B81031" w:rsidRDefault="00823C8B" w:rsidP="00823C8B">
      <w:pPr>
        <w:keepNext/>
        <w:keepLines/>
        <w:rPr>
          <w:i/>
        </w:rPr>
      </w:pPr>
      <w:r>
        <w:rPr>
          <w:i/>
        </w:rPr>
        <w:t xml:space="preserve">Revised in parallel session to </w:t>
      </w:r>
      <w:r w:rsidRPr="00ED26F2">
        <w:rPr>
          <w:i/>
          <w:color w:val="0000FF"/>
        </w:rPr>
        <w:t>S2-2407219</w:t>
      </w:r>
      <w:r>
        <w:rPr>
          <w:i/>
        </w:rPr>
        <w:t>.</w:t>
      </w:r>
    </w:p>
    <w:p w14:paraId="1BDC9DEC" w14:textId="77777777" w:rsidR="00B56CC5" w:rsidRPr="00B81031" w:rsidRDefault="00B56CC5" w:rsidP="00B56CC5">
      <w:pPr>
        <w:keepNext/>
        <w:keepLines/>
        <w:rPr>
          <w:i/>
        </w:rPr>
      </w:pPr>
      <w:r>
        <w:rPr>
          <w:i/>
        </w:rPr>
        <w:t>Agreed in parallel session.</w:t>
      </w:r>
    </w:p>
    <w:p w14:paraId="43B1A41A" w14:textId="77777777" w:rsidR="00B56CC5" w:rsidRPr="005B25A1" w:rsidRDefault="00B56CC5" w:rsidP="00B56CC5">
      <w:pPr>
        <w:keepNext/>
        <w:keepLines/>
        <w:rPr>
          <w:b/>
          <w:bCs/>
        </w:rPr>
      </w:pPr>
      <w:r w:rsidRPr="005B25A1">
        <w:rPr>
          <w:b/>
          <w:bCs/>
        </w:rPr>
        <w:t>Plenary Discussion:</w:t>
      </w:r>
    </w:p>
    <w:p w14:paraId="10F14A4C" w14:textId="77777777" w:rsidR="00B56CC5" w:rsidRPr="00B56CC5" w:rsidRDefault="00B56CC5" w:rsidP="00B56CC5">
      <w:pPr>
        <w:keepNext/>
        <w:keepLines/>
      </w:pPr>
      <w:r>
        <w:t xml:space="preserve">This was </w:t>
      </w:r>
      <w:r w:rsidRPr="00B56CC5">
        <w:rPr>
          <w:color w:val="FF0000"/>
        </w:rPr>
        <w:t>block approved</w:t>
      </w:r>
      <w:r>
        <w:t>.</w:t>
      </w:r>
    </w:p>
    <w:p w14:paraId="13BBF8B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5693CB7" w14:textId="77777777" w:rsidR="00823C8B" w:rsidRDefault="00823C8B" w:rsidP="00823C8B">
      <w:pPr>
        <w:pStyle w:val="NormTop"/>
      </w:pPr>
      <w:r w:rsidRPr="00ED26F2">
        <w:rPr>
          <w:color w:val="0000FF"/>
        </w:rPr>
        <w:t>S2-2406684</w:t>
      </w:r>
      <w:r w:rsidRPr="00D53282">
        <w:t xml:space="preserve"> </w:t>
      </w:r>
      <w:r>
        <w:t>(LS OUT) [DRAFT] LS on User Identities and Authentication Architecture (Source: OPPO)</w:t>
      </w:r>
      <w:r>
        <w:br/>
      </w:r>
      <w:r w:rsidRPr="00D53282">
        <w:rPr>
          <w:b/>
        </w:rPr>
        <w:t>Document for:</w:t>
      </w:r>
      <w:r w:rsidRPr="00D53282">
        <w:t xml:space="preserve"> </w:t>
      </w:r>
      <w:r>
        <w:t>Approval</w:t>
      </w:r>
      <w:r>
        <w:br/>
      </w:r>
      <w:r w:rsidRPr="00D53282">
        <w:rPr>
          <w:b/>
        </w:rPr>
        <w:t>Abstract:</w:t>
      </w:r>
      <w:r w:rsidRPr="00D53282">
        <w:t xml:space="preserve"> </w:t>
      </w:r>
      <w:r>
        <w:br/>
        <w:t>[DRAFT] LS on User Identities and Authentication Architecture.</w:t>
      </w:r>
    </w:p>
    <w:p w14:paraId="314AE0B8" w14:textId="77777777" w:rsidR="00823C8B" w:rsidRPr="005B25A1" w:rsidRDefault="00823C8B" w:rsidP="00823C8B">
      <w:pPr>
        <w:keepNext/>
        <w:keepLines/>
        <w:rPr>
          <w:b/>
          <w:bCs/>
        </w:rPr>
      </w:pPr>
      <w:r w:rsidRPr="005B25A1">
        <w:rPr>
          <w:b/>
          <w:bCs/>
        </w:rPr>
        <w:t>Convenor comment:</w:t>
      </w:r>
    </w:p>
    <w:p w14:paraId="209BBB14" w14:textId="77777777" w:rsidR="00823C8B" w:rsidRPr="005B25A1" w:rsidRDefault="00823C8B" w:rsidP="00823C8B">
      <w:pPr>
        <w:keepNext/>
        <w:keepLines/>
      </w:pPr>
      <w:r w:rsidRPr="005B25A1">
        <w:t>Handle.</w:t>
      </w:r>
    </w:p>
    <w:p w14:paraId="1164A5A4" w14:textId="77777777" w:rsidR="00823C8B" w:rsidRPr="005B25A1" w:rsidRDefault="00823C8B" w:rsidP="00823C8B">
      <w:pPr>
        <w:keepNext/>
        <w:keepLines/>
        <w:rPr>
          <w:b/>
          <w:bCs/>
        </w:rPr>
      </w:pPr>
      <w:r w:rsidRPr="005B25A1">
        <w:rPr>
          <w:b/>
          <w:bCs/>
        </w:rPr>
        <w:t>Parallel discussion:</w:t>
      </w:r>
    </w:p>
    <w:p w14:paraId="5D3340F8" w14:textId="77777777" w:rsidR="00823C8B" w:rsidRPr="00B81031" w:rsidRDefault="00823C8B" w:rsidP="00823C8B">
      <w:pPr>
        <w:keepNext/>
        <w:keepLines/>
        <w:rPr>
          <w:i/>
        </w:rPr>
      </w:pPr>
      <w:r>
        <w:rPr>
          <w:i/>
        </w:rPr>
        <w:t xml:space="preserve">Revised in parallel session to </w:t>
      </w:r>
      <w:r w:rsidRPr="00ED26F2">
        <w:rPr>
          <w:i/>
          <w:color w:val="0000FF"/>
        </w:rPr>
        <w:t>S2-2407025</w:t>
      </w:r>
      <w:r>
        <w:rPr>
          <w:i/>
        </w:rPr>
        <w:t>.</w:t>
      </w:r>
    </w:p>
    <w:p w14:paraId="1250535F" w14:textId="77777777" w:rsidR="00823C8B" w:rsidRPr="00B81031" w:rsidRDefault="00823C8B" w:rsidP="00823C8B">
      <w:pPr>
        <w:keepNext/>
        <w:keepLines/>
        <w:rPr>
          <w:i/>
        </w:rPr>
      </w:pPr>
      <w:r>
        <w:rPr>
          <w:i/>
        </w:rPr>
        <w:t xml:space="preserve">Revised in parallel session to </w:t>
      </w:r>
      <w:r w:rsidRPr="00ED26F2">
        <w:rPr>
          <w:i/>
          <w:color w:val="0000FF"/>
        </w:rPr>
        <w:t>S2-2407059</w:t>
      </w:r>
      <w:r>
        <w:rPr>
          <w:i/>
        </w:rPr>
        <w:t>.</w:t>
      </w:r>
    </w:p>
    <w:p w14:paraId="2E9B1EDB" w14:textId="77777777" w:rsidR="00823C8B" w:rsidRPr="00B81031" w:rsidRDefault="00823C8B" w:rsidP="00823C8B">
      <w:pPr>
        <w:keepNext/>
        <w:keepLines/>
        <w:rPr>
          <w:i/>
        </w:rPr>
      </w:pPr>
      <w:r>
        <w:rPr>
          <w:i/>
        </w:rPr>
        <w:t xml:space="preserve">Revised in parallel session to </w:t>
      </w:r>
      <w:r w:rsidRPr="00ED26F2">
        <w:rPr>
          <w:i/>
          <w:color w:val="0000FF"/>
        </w:rPr>
        <w:t>S2-2407220</w:t>
      </w:r>
      <w:r>
        <w:rPr>
          <w:i/>
        </w:rPr>
        <w:t>.</w:t>
      </w:r>
    </w:p>
    <w:p w14:paraId="0FFB8C02" w14:textId="77777777" w:rsidR="00823C8B" w:rsidRPr="00B81031" w:rsidRDefault="00823C8B" w:rsidP="00823C8B">
      <w:pPr>
        <w:keepNext/>
        <w:keepLines/>
        <w:rPr>
          <w:i/>
        </w:rPr>
      </w:pPr>
      <w:r>
        <w:rPr>
          <w:i/>
        </w:rPr>
        <w:t xml:space="preserve">Revised in parallel session to </w:t>
      </w:r>
      <w:r w:rsidRPr="00ED26F2">
        <w:rPr>
          <w:i/>
          <w:color w:val="0000FF"/>
        </w:rPr>
        <w:t>S2-2407235</w:t>
      </w:r>
      <w:r>
        <w:rPr>
          <w:i/>
        </w:rPr>
        <w:t>.</w:t>
      </w:r>
    </w:p>
    <w:p w14:paraId="4036D10A" w14:textId="77777777" w:rsidR="00823C8B" w:rsidRPr="00B81031" w:rsidRDefault="00823C8B" w:rsidP="00823C8B">
      <w:pPr>
        <w:keepNext/>
        <w:keepLines/>
        <w:rPr>
          <w:i/>
        </w:rPr>
      </w:pPr>
      <w:r>
        <w:rPr>
          <w:i/>
        </w:rPr>
        <w:t xml:space="preserve">Revised in parallel session to </w:t>
      </w:r>
      <w:r w:rsidRPr="00ED26F2">
        <w:rPr>
          <w:i/>
          <w:color w:val="0000FF"/>
        </w:rPr>
        <w:t>S2-2407236</w:t>
      </w:r>
      <w:r>
        <w:rPr>
          <w:i/>
        </w:rPr>
        <w:t>.</w:t>
      </w:r>
    </w:p>
    <w:p w14:paraId="79A33269" w14:textId="77777777" w:rsidR="00B56CC5" w:rsidRPr="00B81031" w:rsidRDefault="00B56CC5" w:rsidP="00B56CC5">
      <w:pPr>
        <w:keepNext/>
        <w:keepLines/>
        <w:rPr>
          <w:i/>
        </w:rPr>
      </w:pPr>
      <w:r>
        <w:rPr>
          <w:i/>
        </w:rPr>
        <w:t>Agreed in parallel session.</w:t>
      </w:r>
    </w:p>
    <w:p w14:paraId="2D413350" w14:textId="77777777" w:rsidR="00B56CC5" w:rsidRPr="005B25A1" w:rsidRDefault="00B56CC5" w:rsidP="00B56CC5">
      <w:pPr>
        <w:keepNext/>
        <w:keepLines/>
        <w:rPr>
          <w:b/>
          <w:bCs/>
        </w:rPr>
      </w:pPr>
      <w:r w:rsidRPr="005B25A1">
        <w:rPr>
          <w:b/>
          <w:bCs/>
        </w:rPr>
        <w:t>Plenary Discussion:</w:t>
      </w:r>
    </w:p>
    <w:p w14:paraId="395A4BB2" w14:textId="77777777" w:rsidR="00B56CC5" w:rsidRPr="00B56CC5" w:rsidRDefault="00B56CC5" w:rsidP="00B56CC5">
      <w:pPr>
        <w:keepNext/>
        <w:keepLines/>
      </w:pPr>
      <w:r>
        <w:t xml:space="preserve">This was </w:t>
      </w:r>
      <w:r w:rsidRPr="00B56CC5">
        <w:rPr>
          <w:color w:val="FF0000"/>
        </w:rPr>
        <w:t>block approved</w:t>
      </w:r>
      <w:r>
        <w:t>.</w:t>
      </w:r>
    </w:p>
    <w:p w14:paraId="5816B804"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80EB20D" w14:textId="77777777" w:rsidR="00823C8B" w:rsidRDefault="00823C8B" w:rsidP="00823C8B">
      <w:pPr>
        <w:pStyle w:val="NormTop"/>
      </w:pPr>
      <w:r w:rsidRPr="00ED26F2">
        <w:rPr>
          <w:color w:val="0000FF"/>
        </w:rPr>
        <w:lastRenderedPageBreak/>
        <w:t>S2-2406370</w:t>
      </w:r>
      <w:r w:rsidRPr="00D53282">
        <w:t xml:space="preserve"> </w:t>
      </w:r>
      <w:r>
        <w:t>(LS OUT) [DRAFT] LS on privacy concern on IMS and SMS services when another user is using a UE (Source: LG Electronics)</w:t>
      </w:r>
      <w:r>
        <w:br/>
      </w:r>
      <w:r w:rsidRPr="00D53282">
        <w:rPr>
          <w:b/>
        </w:rPr>
        <w:t>Document for:</w:t>
      </w:r>
      <w:r w:rsidRPr="00D53282">
        <w:t xml:space="preserve"> </w:t>
      </w:r>
      <w:r>
        <w:t>Approval</w:t>
      </w:r>
      <w:r>
        <w:br/>
      </w:r>
      <w:r w:rsidRPr="00D53282">
        <w:rPr>
          <w:b/>
        </w:rPr>
        <w:t>Abstract:</w:t>
      </w:r>
      <w:r w:rsidRPr="00D53282">
        <w:t xml:space="preserve"> </w:t>
      </w:r>
      <w:r>
        <w:br/>
        <w:t>[DRAFT] LS on privacy concern on IMS and SMS services when another user is using a UE.</w:t>
      </w:r>
    </w:p>
    <w:p w14:paraId="26D177EA" w14:textId="77777777" w:rsidR="00823C8B" w:rsidRPr="005B25A1" w:rsidRDefault="00823C8B" w:rsidP="00823C8B">
      <w:pPr>
        <w:keepNext/>
        <w:keepLines/>
        <w:rPr>
          <w:b/>
          <w:bCs/>
        </w:rPr>
      </w:pPr>
      <w:r w:rsidRPr="005B25A1">
        <w:rPr>
          <w:b/>
          <w:bCs/>
        </w:rPr>
        <w:t>Convenor comment:</w:t>
      </w:r>
    </w:p>
    <w:p w14:paraId="4CF201A8" w14:textId="77777777" w:rsidR="00823C8B" w:rsidRPr="005B25A1" w:rsidRDefault="00823C8B" w:rsidP="00823C8B">
      <w:pPr>
        <w:keepNext/>
        <w:keepLines/>
      </w:pPr>
      <w:r w:rsidRPr="005B25A1">
        <w:t xml:space="preserve">Merge into </w:t>
      </w:r>
      <w:r w:rsidRPr="00ED26F2">
        <w:rPr>
          <w:color w:val="0000FF"/>
        </w:rPr>
        <w:t>S2-2406684</w:t>
      </w:r>
      <w:r w:rsidRPr="005B25A1">
        <w:t>?</w:t>
      </w:r>
    </w:p>
    <w:p w14:paraId="3C03FD14" w14:textId="77777777" w:rsidR="00B56CC5" w:rsidRPr="005B25A1" w:rsidRDefault="00B56CC5" w:rsidP="00B56CC5">
      <w:pPr>
        <w:keepNext/>
        <w:keepLines/>
        <w:rPr>
          <w:b/>
          <w:bCs/>
        </w:rPr>
      </w:pPr>
      <w:r w:rsidRPr="005B25A1">
        <w:rPr>
          <w:b/>
          <w:bCs/>
        </w:rPr>
        <w:t>Parallel discussion:</w:t>
      </w:r>
    </w:p>
    <w:p w14:paraId="0010BD9D" w14:textId="77777777" w:rsidR="00B56CC5" w:rsidRPr="005B25A1" w:rsidRDefault="00B56CC5" w:rsidP="00B56CC5">
      <w:pPr>
        <w:keepNext/>
        <w:keepLines/>
      </w:pPr>
      <w:r w:rsidRPr="00B56CC5">
        <w:rPr>
          <w:color w:val="0000FF"/>
        </w:rPr>
        <w:t>Not handled</w:t>
      </w:r>
      <w:r>
        <w:t>.</w:t>
      </w:r>
    </w:p>
    <w:p w14:paraId="1D46DF3E" w14:textId="77777777" w:rsidR="00B56CC5" w:rsidRPr="00EB0339" w:rsidRDefault="00B56CC5" w:rsidP="00B56CC5">
      <w:r w:rsidRPr="005B25A1">
        <w:rPr>
          <w:b/>
          <w:bCs/>
        </w:rPr>
        <w:t>Status:</w:t>
      </w:r>
      <w:r>
        <w:t xml:space="preserve"> </w:t>
      </w:r>
      <w:r w:rsidRPr="00B56CC5">
        <w:rPr>
          <w:color w:val="0000FF"/>
        </w:rPr>
        <w:t>Not handled</w:t>
      </w:r>
      <w:r>
        <w:t>.</w:t>
      </w:r>
    </w:p>
    <w:p w14:paraId="40AE8A21"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LS Out Proposals that Relate to KI#4 Conclusions</w:t>
      </w:r>
    </w:p>
    <w:p w14:paraId="02F5FC4B" w14:textId="77777777" w:rsidR="00823C8B" w:rsidRDefault="00823C8B" w:rsidP="00823C8B">
      <w:pPr>
        <w:pStyle w:val="NormTop"/>
      </w:pPr>
      <w:r w:rsidRPr="00ED26F2">
        <w:rPr>
          <w:color w:val="0000FF"/>
        </w:rPr>
        <w:t>S2-2406285</w:t>
      </w:r>
      <w:r w:rsidRPr="00D53282">
        <w:t xml:space="preserve"> </w:t>
      </w:r>
      <w:r>
        <w:t>(LS OUT) [DRAFT] LS on 5G-RG aspects of User Identities and Authentication Architecture (Source: InterDigital Inc.)</w:t>
      </w:r>
      <w:r>
        <w:br/>
      </w:r>
      <w:r w:rsidRPr="00D53282">
        <w:rPr>
          <w:b/>
        </w:rPr>
        <w:t>Document for:</w:t>
      </w:r>
      <w:r w:rsidRPr="00D53282">
        <w:t xml:space="preserve"> </w:t>
      </w:r>
      <w:r>
        <w:t>Approval</w:t>
      </w:r>
      <w:r>
        <w:br/>
      </w:r>
      <w:r w:rsidRPr="00D53282">
        <w:rPr>
          <w:b/>
        </w:rPr>
        <w:t>Abstract:</w:t>
      </w:r>
      <w:r w:rsidRPr="00D53282">
        <w:t xml:space="preserve"> </w:t>
      </w:r>
      <w:r>
        <w:br/>
        <w:t>An LS to the BBF and CableLabs on the KI#4 conclusions related to 5G-RG's.</w:t>
      </w:r>
    </w:p>
    <w:p w14:paraId="31DC76BB" w14:textId="77777777" w:rsidR="00823C8B" w:rsidRPr="005B25A1" w:rsidRDefault="00823C8B" w:rsidP="00823C8B">
      <w:pPr>
        <w:keepNext/>
        <w:keepLines/>
        <w:rPr>
          <w:b/>
          <w:bCs/>
        </w:rPr>
      </w:pPr>
      <w:r w:rsidRPr="005B25A1">
        <w:rPr>
          <w:b/>
          <w:bCs/>
        </w:rPr>
        <w:t>Convenor comment:</w:t>
      </w:r>
    </w:p>
    <w:p w14:paraId="71C3A139" w14:textId="77777777" w:rsidR="00823C8B" w:rsidRPr="005B25A1" w:rsidRDefault="00823C8B" w:rsidP="00823C8B">
      <w:pPr>
        <w:keepNext/>
        <w:keepLines/>
      </w:pPr>
      <w:r w:rsidRPr="005B25A1">
        <w:t>Handle.</w:t>
      </w:r>
    </w:p>
    <w:p w14:paraId="790D0EE0" w14:textId="77777777" w:rsidR="00823C8B" w:rsidRPr="005B25A1" w:rsidRDefault="00823C8B" w:rsidP="00823C8B">
      <w:pPr>
        <w:keepNext/>
        <w:keepLines/>
        <w:rPr>
          <w:b/>
          <w:bCs/>
        </w:rPr>
      </w:pPr>
      <w:r w:rsidRPr="005B25A1">
        <w:rPr>
          <w:b/>
          <w:bCs/>
        </w:rPr>
        <w:t>Parallel discussion:</w:t>
      </w:r>
    </w:p>
    <w:p w14:paraId="05009B4B" w14:textId="77777777" w:rsidR="00823C8B" w:rsidRPr="00B81031" w:rsidRDefault="00823C8B" w:rsidP="00823C8B">
      <w:pPr>
        <w:keepNext/>
        <w:keepLines/>
        <w:rPr>
          <w:i/>
        </w:rPr>
      </w:pPr>
      <w:r>
        <w:rPr>
          <w:i/>
        </w:rPr>
        <w:t xml:space="preserve">Revised in parallel session to </w:t>
      </w:r>
      <w:r w:rsidRPr="00ED26F2">
        <w:rPr>
          <w:i/>
          <w:color w:val="0000FF"/>
        </w:rPr>
        <w:t>S2-2407026</w:t>
      </w:r>
      <w:r>
        <w:rPr>
          <w:i/>
        </w:rPr>
        <w:t>.</w:t>
      </w:r>
    </w:p>
    <w:p w14:paraId="03523FBA" w14:textId="77777777" w:rsidR="00823C8B" w:rsidRPr="005B25A1" w:rsidRDefault="00823C8B" w:rsidP="00823C8B">
      <w:pPr>
        <w:keepNext/>
        <w:keepLines/>
        <w:rPr>
          <w:b/>
          <w:bCs/>
        </w:rPr>
      </w:pPr>
      <w:r w:rsidRPr="005B25A1">
        <w:rPr>
          <w:b/>
          <w:bCs/>
        </w:rPr>
        <w:t>Plenary Discussion:</w:t>
      </w:r>
    </w:p>
    <w:p w14:paraId="05636DE2" w14:textId="77777777" w:rsidR="00823C8B" w:rsidRPr="005B25A1" w:rsidRDefault="00823C8B" w:rsidP="00823C8B">
      <w:pPr>
        <w:keepNext/>
        <w:keepLines/>
      </w:pPr>
      <w:r>
        <w:t xml:space="preserve">There were some issues raised with using the incomplete and internal TR to external bodies. This was then </w:t>
      </w:r>
      <w:r w:rsidRPr="00C3284B">
        <w:rPr>
          <w:color w:val="0000FF"/>
        </w:rPr>
        <w:t>noted</w:t>
      </w:r>
      <w:r>
        <w:t>.</w:t>
      </w:r>
    </w:p>
    <w:p w14:paraId="527B2A21" w14:textId="77777777" w:rsidR="00823C8B" w:rsidRPr="00EB0339" w:rsidRDefault="00823C8B" w:rsidP="00823C8B">
      <w:r w:rsidRPr="005B25A1">
        <w:rPr>
          <w:b/>
          <w:bCs/>
        </w:rPr>
        <w:t>Status:</w:t>
      </w:r>
      <w:r>
        <w:t xml:space="preserve"> </w:t>
      </w:r>
      <w:r w:rsidRPr="00C3284B">
        <w:rPr>
          <w:color w:val="0000FF"/>
        </w:rPr>
        <w:t>Noted</w:t>
      </w:r>
      <w:r>
        <w:t>.</w:t>
      </w:r>
    </w:p>
    <w:p w14:paraId="5A0C1935"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Editorial</w:t>
      </w:r>
    </w:p>
    <w:p w14:paraId="1D2FE005" w14:textId="77777777" w:rsidR="00823C8B" w:rsidRDefault="00823C8B" w:rsidP="00823C8B">
      <w:pPr>
        <w:pStyle w:val="NormTop"/>
      </w:pPr>
      <w:r w:rsidRPr="00ED26F2">
        <w:rPr>
          <w:color w:val="0000FF"/>
        </w:rPr>
        <w:t>S2-2406781</w:t>
      </w:r>
      <w:r w:rsidRPr="00D53282">
        <w:t xml:space="preserve"> </w:t>
      </w:r>
      <w:r>
        <w:t>(P-CR) 23.700-32: Editorial Clean Up in TR 23.700-32.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editorial clean up in TR 23.700-32.</w:t>
      </w:r>
    </w:p>
    <w:p w14:paraId="50B1EA85" w14:textId="77777777" w:rsidR="00823C8B" w:rsidRPr="005B25A1" w:rsidRDefault="00823C8B" w:rsidP="00823C8B">
      <w:pPr>
        <w:keepNext/>
        <w:keepLines/>
        <w:rPr>
          <w:b/>
          <w:bCs/>
        </w:rPr>
      </w:pPr>
      <w:r w:rsidRPr="005B25A1">
        <w:rPr>
          <w:b/>
          <w:bCs/>
        </w:rPr>
        <w:t>Convenor comment:</w:t>
      </w:r>
    </w:p>
    <w:p w14:paraId="547ECDD3" w14:textId="77777777" w:rsidR="00823C8B" w:rsidRPr="005B25A1" w:rsidRDefault="00823C8B" w:rsidP="00823C8B">
      <w:pPr>
        <w:keepNext/>
        <w:keepLines/>
      </w:pPr>
      <w:r w:rsidRPr="005B25A1">
        <w:t>Handle.</w:t>
      </w:r>
    </w:p>
    <w:p w14:paraId="1FAB0BDE" w14:textId="77777777" w:rsidR="00823C8B" w:rsidRPr="005B25A1" w:rsidRDefault="00823C8B" w:rsidP="00823C8B">
      <w:pPr>
        <w:keepNext/>
        <w:keepLines/>
        <w:rPr>
          <w:b/>
          <w:bCs/>
        </w:rPr>
      </w:pPr>
      <w:r w:rsidRPr="005B25A1">
        <w:rPr>
          <w:b/>
          <w:bCs/>
        </w:rPr>
        <w:t>Parallel discussion:</w:t>
      </w:r>
    </w:p>
    <w:p w14:paraId="7FF312EB" w14:textId="77777777" w:rsidR="00823C8B" w:rsidRPr="00B81031" w:rsidRDefault="00823C8B" w:rsidP="00823C8B">
      <w:pPr>
        <w:keepNext/>
        <w:keepLines/>
        <w:rPr>
          <w:i/>
        </w:rPr>
      </w:pPr>
      <w:r>
        <w:rPr>
          <w:i/>
        </w:rPr>
        <w:t xml:space="preserve">Revised in parallel session to </w:t>
      </w:r>
      <w:r w:rsidRPr="00ED26F2">
        <w:rPr>
          <w:i/>
          <w:color w:val="0000FF"/>
        </w:rPr>
        <w:t>S2-2407027</w:t>
      </w:r>
      <w:r>
        <w:rPr>
          <w:i/>
        </w:rPr>
        <w:t>.</w:t>
      </w:r>
    </w:p>
    <w:p w14:paraId="04D1D185" w14:textId="77777777" w:rsidR="00B56CC5" w:rsidRPr="00B81031" w:rsidRDefault="00B56CC5" w:rsidP="00B56CC5">
      <w:pPr>
        <w:keepNext/>
        <w:keepLines/>
        <w:rPr>
          <w:i/>
        </w:rPr>
      </w:pPr>
      <w:r>
        <w:rPr>
          <w:i/>
        </w:rPr>
        <w:t>Agreed in parallel session.</w:t>
      </w:r>
    </w:p>
    <w:p w14:paraId="7A9E4ECF" w14:textId="77777777" w:rsidR="00B56CC5" w:rsidRPr="005B25A1" w:rsidRDefault="00B56CC5" w:rsidP="00B56CC5">
      <w:pPr>
        <w:keepNext/>
        <w:keepLines/>
        <w:rPr>
          <w:b/>
          <w:bCs/>
        </w:rPr>
      </w:pPr>
      <w:r w:rsidRPr="005B25A1">
        <w:rPr>
          <w:b/>
          <w:bCs/>
        </w:rPr>
        <w:t>Plenary Discussion:</w:t>
      </w:r>
    </w:p>
    <w:p w14:paraId="264267D7" w14:textId="77777777" w:rsidR="00B56CC5" w:rsidRPr="00B56CC5" w:rsidRDefault="00B56CC5" w:rsidP="00B56CC5">
      <w:pPr>
        <w:keepNext/>
        <w:keepLines/>
      </w:pPr>
      <w:r>
        <w:t xml:space="preserve">This was </w:t>
      </w:r>
      <w:r w:rsidRPr="00B56CC5">
        <w:rPr>
          <w:color w:val="FF0000"/>
        </w:rPr>
        <w:t>block approved</w:t>
      </w:r>
      <w:r>
        <w:t>.</w:t>
      </w:r>
    </w:p>
    <w:p w14:paraId="5C967AB2"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CAA7B0B"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#1 Solution Updates</w:t>
      </w:r>
    </w:p>
    <w:p w14:paraId="133F3069" w14:textId="77777777" w:rsidR="00823C8B" w:rsidRDefault="00823C8B" w:rsidP="00823C8B">
      <w:pPr>
        <w:pStyle w:val="NormTop"/>
      </w:pPr>
      <w:r w:rsidRPr="00ED26F2">
        <w:rPr>
          <w:color w:val="0000FF"/>
        </w:rPr>
        <w:t>S2-2406072</w:t>
      </w:r>
      <w:r w:rsidRPr="00D53282">
        <w:t xml:space="preserve"> </w:t>
      </w:r>
      <w:r>
        <w:t>(P-CR) 23.700-32: KI#1, Sol#6: Solution updates to resolve ENs.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Solution#6.</w:t>
      </w:r>
    </w:p>
    <w:p w14:paraId="7A30F6B2" w14:textId="77777777" w:rsidR="00823C8B" w:rsidRPr="005B25A1" w:rsidRDefault="00823C8B" w:rsidP="00823C8B">
      <w:pPr>
        <w:keepNext/>
        <w:keepLines/>
        <w:rPr>
          <w:b/>
          <w:bCs/>
        </w:rPr>
      </w:pPr>
      <w:r w:rsidRPr="005B25A1">
        <w:rPr>
          <w:b/>
          <w:bCs/>
        </w:rPr>
        <w:t>Convenor comment:</w:t>
      </w:r>
    </w:p>
    <w:p w14:paraId="4375009A" w14:textId="77777777" w:rsidR="00823C8B" w:rsidRPr="005B25A1" w:rsidRDefault="00823C8B" w:rsidP="00823C8B">
      <w:pPr>
        <w:keepNext/>
        <w:keepLines/>
      </w:pPr>
      <w:r w:rsidRPr="005B25A1">
        <w:t>Handle.</w:t>
      </w:r>
    </w:p>
    <w:p w14:paraId="41E14059" w14:textId="117CDF20" w:rsidR="00B56CC5" w:rsidRPr="00B56CC5" w:rsidRDefault="00B56CC5" w:rsidP="00B56CC5">
      <w:pPr>
        <w:keepNext/>
        <w:keepLines/>
        <w:rPr>
          <w:i/>
          <w:iCs/>
        </w:rPr>
      </w:pPr>
      <w:r w:rsidRPr="00B56CC5">
        <w:rPr>
          <w:b/>
          <w:bCs/>
          <w:i/>
          <w:iCs/>
        </w:rPr>
        <w:t>Comment:</w:t>
      </w:r>
      <w:r w:rsidRPr="00B56CC5">
        <w:rPr>
          <w:i/>
          <w:iCs/>
        </w:rPr>
        <w:t xml:space="preserve"> Revision of </w:t>
      </w:r>
      <w:r w:rsidRPr="00B56CC5">
        <w:rPr>
          <w:i/>
          <w:iCs/>
          <w:color w:val="0000FF"/>
        </w:rPr>
        <w:t>S2-2404536</w:t>
      </w:r>
      <w:r w:rsidRPr="00B56CC5">
        <w:rPr>
          <w:i/>
          <w:iCs/>
        </w:rPr>
        <w:t xml:space="preserve"> from SA WG2#162.</w:t>
      </w:r>
    </w:p>
    <w:p w14:paraId="7AA4EA2F" w14:textId="77777777" w:rsidR="00823C8B" w:rsidRPr="005B25A1" w:rsidRDefault="00823C8B" w:rsidP="00823C8B">
      <w:pPr>
        <w:keepNext/>
        <w:keepLines/>
        <w:rPr>
          <w:b/>
          <w:bCs/>
        </w:rPr>
      </w:pPr>
      <w:r w:rsidRPr="005B25A1">
        <w:rPr>
          <w:b/>
          <w:bCs/>
        </w:rPr>
        <w:t>Parallel discussion:</w:t>
      </w:r>
    </w:p>
    <w:p w14:paraId="23B90FE7" w14:textId="7E889607" w:rsidR="00823C8B" w:rsidRPr="00B81031" w:rsidRDefault="00B56CC5" w:rsidP="00823C8B">
      <w:pPr>
        <w:keepNext/>
        <w:keepLines/>
        <w:rPr>
          <w:i/>
        </w:rPr>
      </w:pPr>
      <w:r>
        <w:rPr>
          <w:i/>
        </w:rPr>
        <w:t>-</w:t>
      </w:r>
    </w:p>
    <w:p w14:paraId="581CA139" w14:textId="77777777" w:rsidR="00DA3254" w:rsidRPr="005B25A1" w:rsidRDefault="00DA3254" w:rsidP="00DA3254">
      <w:pPr>
        <w:keepNext/>
        <w:keepLines/>
      </w:pPr>
      <w:r w:rsidRPr="00B56CC5">
        <w:rPr>
          <w:color w:val="0000FF"/>
        </w:rPr>
        <w:t>Not handled</w:t>
      </w:r>
      <w:r>
        <w:t>.</w:t>
      </w:r>
    </w:p>
    <w:p w14:paraId="5D61E1EB" w14:textId="77777777" w:rsidR="00DA3254" w:rsidRPr="00EB0339" w:rsidRDefault="00DA3254" w:rsidP="00DA3254">
      <w:r w:rsidRPr="005B25A1">
        <w:rPr>
          <w:b/>
          <w:bCs/>
        </w:rPr>
        <w:t>Status:</w:t>
      </w:r>
      <w:r>
        <w:t xml:space="preserve"> </w:t>
      </w:r>
      <w:r w:rsidRPr="00B56CC5">
        <w:rPr>
          <w:color w:val="0000FF"/>
        </w:rPr>
        <w:t>Not handled</w:t>
      </w:r>
      <w:r>
        <w:t>.</w:t>
      </w:r>
    </w:p>
    <w:p w14:paraId="21B5C8FC" w14:textId="77777777" w:rsidR="00823C8B" w:rsidRDefault="00823C8B" w:rsidP="00823C8B">
      <w:pPr>
        <w:pStyle w:val="NormTop"/>
      </w:pPr>
      <w:r w:rsidRPr="00ED26F2">
        <w:rPr>
          <w:color w:val="0000FF"/>
        </w:rPr>
        <w:t>S2-2406543</w:t>
      </w:r>
      <w:r w:rsidRPr="00D53282">
        <w:t xml:space="preserve"> </w:t>
      </w:r>
      <w:r>
        <w:t>(P-CR) 23.700-32: KI#1/#2: Update Solution#5 to resolve ENs.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Solution#5 to resolve all the ENs (except the SA WG3 related EN).</w:t>
      </w:r>
    </w:p>
    <w:p w14:paraId="55EC3833" w14:textId="77777777" w:rsidR="00823C8B" w:rsidRPr="005B25A1" w:rsidRDefault="00823C8B" w:rsidP="00823C8B">
      <w:pPr>
        <w:keepNext/>
        <w:keepLines/>
        <w:rPr>
          <w:b/>
          <w:bCs/>
        </w:rPr>
      </w:pPr>
      <w:r w:rsidRPr="005B25A1">
        <w:rPr>
          <w:b/>
          <w:bCs/>
        </w:rPr>
        <w:t>Convenor comment:</w:t>
      </w:r>
    </w:p>
    <w:p w14:paraId="6234CF65" w14:textId="77777777" w:rsidR="00823C8B" w:rsidRPr="005B25A1" w:rsidRDefault="00823C8B" w:rsidP="00823C8B">
      <w:pPr>
        <w:keepNext/>
        <w:keepLines/>
      </w:pPr>
      <w:r w:rsidRPr="005B25A1">
        <w:t>Handle.</w:t>
      </w:r>
    </w:p>
    <w:p w14:paraId="084D34BF" w14:textId="35A6F20C" w:rsidR="00B56CC5" w:rsidRPr="00B56CC5" w:rsidRDefault="00B56CC5" w:rsidP="00B56CC5">
      <w:pPr>
        <w:keepNext/>
        <w:keepLines/>
        <w:rPr>
          <w:i/>
          <w:iCs/>
        </w:rPr>
      </w:pPr>
      <w:r w:rsidRPr="00B56CC5">
        <w:rPr>
          <w:b/>
          <w:bCs/>
          <w:i/>
          <w:iCs/>
        </w:rPr>
        <w:t>Comment:</w:t>
      </w:r>
      <w:r w:rsidRPr="00B56CC5">
        <w:rPr>
          <w:i/>
          <w:iCs/>
        </w:rPr>
        <w:t xml:space="preserve"> </w:t>
      </w:r>
      <w:r>
        <w:rPr>
          <w:i/>
        </w:rPr>
        <w:t xml:space="preserve">Revision of </w:t>
      </w:r>
      <w:r w:rsidRPr="00ED26F2">
        <w:rPr>
          <w:i/>
          <w:color w:val="0000FF"/>
        </w:rPr>
        <w:t>S2-2404634</w:t>
      </w:r>
      <w:r>
        <w:rPr>
          <w:i/>
        </w:rPr>
        <w:t xml:space="preserve"> from SA WG2#162.</w:t>
      </w:r>
    </w:p>
    <w:p w14:paraId="1F0551DA" w14:textId="77777777" w:rsidR="00823C8B" w:rsidRPr="005B25A1" w:rsidRDefault="00823C8B" w:rsidP="00823C8B">
      <w:pPr>
        <w:keepNext/>
        <w:keepLines/>
        <w:rPr>
          <w:b/>
          <w:bCs/>
        </w:rPr>
      </w:pPr>
      <w:r w:rsidRPr="005B25A1">
        <w:rPr>
          <w:b/>
          <w:bCs/>
        </w:rPr>
        <w:t>Parallel discussion:</w:t>
      </w:r>
    </w:p>
    <w:p w14:paraId="2A21CAD9" w14:textId="60A076B9" w:rsidR="00823C8B" w:rsidRPr="00B81031" w:rsidRDefault="00B56CC5" w:rsidP="00823C8B">
      <w:pPr>
        <w:keepNext/>
        <w:keepLines/>
        <w:rPr>
          <w:i/>
        </w:rPr>
      </w:pPr>
      <w:r>
        <w:rPr>
          <w:i/>
        </w:rPr>
        <w:t>-</w:t>
      </w:r>
    </w:p>
    <w:p w14:paraId="0F24E8E3" w14:textId="77777777" w:rsidR="00DA3254" w:rsidRPr="005B25A1" w:rsidRDefault="00DA3254" w:rsidP="00DA3254">
      <w:pPr>
        <w:keepNext/>
        <w:keepLines/>
      </w:pPr>
      <w:r w:rsidRPr="00B56CC5">
        <w:rPr>
          <w:color w:val="0000FF"/>
        </w:rPr>
        <w:t>Not handled</w:t>
      </w:r>
      <w:r>
        <w:t>.</w:t>
      </w:r>
    </w:p>
    <w:p w14:paraId="16071140" w14:textId="77777777" w:rsidR="00DA3254" w:rsidRPr="00EB0339" w:rsidRDefault="00DA3254" w:rsidP="00DA3254">
      <w:r w:rsidRPr="005B25A1">
        <w:rPr>
          <w:b/>
          <w:bCs/>
        </w:rPr>
        <w:t>Status:</w:t>
      </w:r>
      <w:r>
        <w:t xml:space="preserve"> </w:t>
      </w:r>
      <w:r w:rsidRPr="00B56CC5">
        <w:rPr>
          <w:color w:val="0000FF"/>
        </w:rPr>
        <w:t>Not handled</w:t>
      </w:r>
      <w:r>
        <w:t>.</w:t>
      </w:r>
    </w:p>
    <w:p w14:paraId="417A48E1" w14:textId="77777777" w:rsidR="00823C8B" w:rsidRDefault="00823C8B" w:rsidP="00823C8B">
      <w:pPr>
        <w:pStyle w:val="NormTop"/>
      </w:pPr>
      <w:r w:rsidRPr="00ED26F2">
        <w:rPr>
          <w:color w:val="0000FF"/>
        </w:rPr>
        <w:t>S2-2406292</w:t>
      </w:r>
      <w:r w:rsidRPr="00D53282">
        <w:t xml:space="preserve"> </w:t>
      </w:r>
      <w:r>
        <w:t>(P-CR) 23.700-32: KI#1: Updates to Solution 4 Registration for a UE and a user. (Source: NEC)</w:t>
      </w:r>
      <w:r>
        <w:br/>
      </w:r>
      <w:r w:rsidRPr="00D53282">
        <w:rPr>
          <w:b/>
        </w:rPr>
        <w:t>Document for:</w:t>
      </w:r>
      <w:r w:rsidRPr="00D53282">
        <w:t xml:space="preserve"> </w:t>
      </w:r>
      <w:r>
        <w:t>Approval</w:t>
      </w:r>
      <w:r>
        <w:br/>
      </w:r>
      <w:r w:rsidRPr="00D53282">
        <w:rPr>
          <w:b/>
        </w:rPr>
        <w:t>Abstract:</w:t>
      </w:r>
      <w:r w:rsidRPr="00D53282">
        <w:t xml:space="preserve"> </w:t>
      </w:r>
      <w:r>
        <w:br/>
        <w:t>The contribution proposes an Editor s Note resolution in Solution 4.</w:t>
      </w:r>
    </w:p>
    <w:p w14:paraId="0B4AA6EC" w14:textId="77777777" w:rsidR="00823C8B" w:rsidRPr="005B25A1" w:rsidRDefault="00823C8B" w:rsidP="00823C8B">
      <w:pPr>
        <w:keepNext/>
        <w:keepLines/>
        <w:rPr>
          <w:b/>
          <w:bCs/>
        </w:rPr>
      </w:pPr>
      <w:r w:rsidRPr="005B25A1">
        <w:rPr>
          <w:b/>
          <w:bCs/>
        </w:rPr>
        <w:t>Convenor comment:</w:t>
      </w:r>
    </w:p>
    <w:p w14:paraId="49F274A4" w14:textId="77777777" w:rsidR="00823C8B" w:rsidRPr="005B25A1" w:rsidRDefault="00823C8B" w:rsidP="00823C8B">
      <w:pPr>
        <w:keepNext/>
        <w:keepLines/>
      </w:pPr>
      <w:r w:rsidRPr="005B25A1">
        <w:t>Handle.</w:t>
      </w:r>
    </w:p>
    <w:p w14:paraId="77532887" w14:textId="66BC53D6" w:rsidR="00B56CC5" w:rsidRPr="00B56CC5" w:rsidRDefault="00B56CC5" w:rsidP="00B56CC5">
      <w:pPr>
        <w:keepNext/>
        <w:keepLines/>
        <w:rPr>
          <w:i/>
          <w:iCs/>
        </w:rPr>
      </w:pPr>
      <w:r w:rsidRPr="00B56CC5">
        <w:rPr>
          <w:b/>
          <w:bCs/>
          <w:i/>
          <w:iCs/>
        </w:rPr>
        <w:t>Comment:</w:t>
      </w:r>
      <w:r w:rsidRPr="00B56CC5">
        <w:rPr>
          <w:i/>
          <w:iCs/>
        </w:rPr>
        <w:t xml:space="preserve"> Revision of </w:t>
      </w:r>
      <w:r w:rsidRPr="00B56CC5">
        <w:rPr>
          <w:i/>
          <w:iCs/>
          <w:color w:val="0000FF"/>
        </w:rPr>
        <w:t>S2-2404734</w:t>
      </w:r>
      <w:r w:rsidRPr="00B56CC5">
        <w:rPr>
          <w:i/>
          <w:iCs/>
        </w:rPr>
        <w:t xml:space="preserve"> from SA WG2#162.</w:t>
      </w:r>
    </w:p>
    <w:p w14:paraId="7571874D" w14:textId="77777777" w:rsidR="00823C8B" w:rsidRPr="005B25A1" w:rsidRDefault="00823C8B" w:rsidP="00823C8B">
      <w:pPr>
        <w:keepNext/>
        <w:keepLines/>
        <w:rPr>
          <w:b/>
          <w:bCs/>
        </w:rPr>
      </w:pPr>
      <w:r w:rsidRPr="005B25A1">
        <w:rPr>
          <w:b/>
          <w:bCs/>
        </w:rPr>
        <w:t>Parallel discussion:</w:t>
      </w:r>
    </w:p>
    <w:p w14:paraId="1F607901" w14:textId="61E936EB" w:rsidR="00823C8B" w:rsidRPr="00B81031" w:rsidRDefault="00B56CC5" w:rsidP="00823C8B">
      <w:pPr>
        <w:keepNext/>
        <w:keepLines/>
        <w:rPr>
          <w:i/>
        </w:rPr>
      </w:pPr>
      <w:r>
        <w:rPr>
          <w:i/>
        </w:rPr>
        <w:t>-</w:t>
      </w:r>
    </w:p>
    <w:p w14:paraId="282D945A" w14:textId="77777777" w:rsidR="00DA3254" w:rsidRPr="005B25A1" w:rsidRDefault="00DA3254" w:rsidP="00DA3254">
      <w:pPr>
        <w:keepNext/>
        <w:keepLines/>
      </w:pPr>
      <w:r w:rsidRPr="00B56CC5">
        <w:rPr>
          <w:color w:val="0000FF"/>
        </w:rPr>
        <w:t>Not handled</w:t>
      </w:r>
      <w:r>
        <w:t>.</w:t>
      </w:r>
    </w:p>
    <w:p w14:paraId="77A0FAD6" w14:textId="77777777" w:rsidR="00DA3254" w:rsidRPr="00EB0339" w:rsidRDefault="00DA3254" w:rsidP="00DA3254">
      <w:r w:rsidRPr="005B25A1">
        <w:rPr>
          <w:b/>
          <w:bCs/>
        </w:rPr>
        <w:t>Status:</w:t>
      </w:r>
      <w:r>
        <w:t xml:space="preserve"> </w:t>
      </w:r>
      <w:r w:rsidRPr="00B56CC5">
        <w:rPr>
          <w:color w:val="0000FF"/>
        </w:rPr>
        <w:t>Not handled</w:t>
      </w:r>
      <w:r>
        <w:t>.</w:t>
      </w:r>
    </w:p>
    <w:p w14:paraId="556330F8" w14:textId="77777777" w:rsidR="00823C8B" w:rsidRDefault="00823C8B" w:rsidP="00823C8B">
      <w:pPr>
        <w:pStyle w:val="NormTop"/>
      </w:pPr>
      <w:r w:rsidRPr="00ED26F2">
        <w:rPr>
          <w:color w:val="0000FF"/>
        </w:rPr>
        <w:lastRenderedPageBreak/>
        <w:t>S2-2406362</w:t>
      </w:r>
      <w:r w:rsidRPr="00D53282">
        <w:t xml:space="preserve"> </w:t>
      </w:r>
      <w:r>
        <w:t>(P-CR) 23.700-32: Update solution#2 on usage of user state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solution #2 to update the usage of user state.</w:t>
      </w:r>
    </w:p>
    <w:p w14:paraId="595A8E15" w14:textId="77777777" w:rsidR="00823C8B" w:rsidRPr="005B25A1" w:rsidRDefault="00823C8B" w:rsidP="00823C8B">
      <w:pPr>
        <w:keepNext/>
        <w:keepLines/>
        <w:rPr>
          <w:b/>
          <w:bCs/>
        </w:rPr>
      </w:pPr>
      <w:r w:rsidRPr="005B25A1">
        <w:rPr>
          <w:b/>
          <w:bCs/>
        </w:rPr>
        <w:t>Convenor comment:</w:t>
      </w:r>
    </w:p>
    <w:p w14:paraId="02099C5E" w14:textId="77777777" w:rsidR="00823C8B" w:rsidRPr="005B25A1" w:rsidRDefault="00823C8B" w:rsidP="00823C8B">
      <w:pPr>
        <w:keepNext/>
        <w:keepLines/>
      </w:pPr>
      <w:r w:rsidRPr="005B25A1">
        <w:t>Handle.</w:t>
      </w:r>
    </w:p>
    <w:p w14:paraId="782073D4" w14:textId="4EAD4CEF" w:rsidR="00B56CC5" w:rsidRPr="00B56CC5" w:rsidRDefault="00B56CC5" w:rsidP="00B56CC5">
      <w:pPr>
        <w:keepNext/>
        <w:keepLines/>
        <w:rPr>
          <w:i/>
          <w:iCs/>
        </w:rPr>
      </w:pPr>
      <w:r w:rsidRPr="00B56CC5">
        <w:rPr>
          <w:b/>
          <w:bCs/>
          <w:i/>
          <w:iCs/>
        </w:rPr>
        <w:t>Comment:</w:t>
      </w:r>
      <w:r w:rsidRPr="00B56CC5">
        <w:rPr>
          <w:i/>
          <w:iCs/>
        </w:rPr>
        <w:t xml:space="preserve"> </w:t>
      </w:r>
      <w:r>
        <w:rPr>
          <w:i/>
        </w:rPr>
        <w:t xml:space="preserve">Revision of </w:t>
      </w:r>
      <w:r w:rsidRPr="00ED26F2">
        <w:rPr>
          <w:i/>
          <w:color w:val="0000FF"/>
        </w:rPr>
        <w:t>S2-2404057</w:t>
      </w:r>
      <w:r>
        <w:rPr>
          <w:i/>
        </w:rPr>
        <w:t xml:space="preserve"> from SA WG2#162.</w:t>
      </w:r>
    </w:p>
    <w:p w14:paraId="45C0625E" w14:textId="77777777" w:rsidR="00823C8B" w:rsidRPr="005B25A1" w:rsidRDefault="00823C8B" w:rsidP="00823C8B">
      <w:pPr>
        <w:keepNext/>
        <w:keepLines/>
        <w:rPr>
          <w:b/>
          <w:bCs/>
        </w:rPr>
      </w:pPr>
      <w:r w:rsidRPr="005B25A1">
        <w:rPr>
          <w:b/>
          <w:bCs/>
        </w:rPr>
        <w:t>Parallel discussion:</w:t>
      </w:r>
    </w:p>
    <w:p w14:paraId="008A8E0A" w14:textId="696D4610" w:rsidR="00823C8B" w:rsidRPr="00B81031" w:rsidRDefault="00B56CC5" w:rsidP="00823C8B">
      <w:pPr>
        <w:keepNext/>
        <w:keepLines/>
        <w:rPr>
          <w:i/>
        </w:rPr>
      </w:pPr>
      <w:r>
        <w:rPr>
          <w:i/>
        </w:rPr>
        <w:t>-</w:t>
      </w:r>
    </w:p>
    <w:p w14:paraId="75C3E225" w14:textId="77777777" w:rsidR="00DA3254" w:rsidRPr="005B25A1" w:rsidRDefault="00DA3254" w:rsidP="00DA3254">
      <w:pPr>
        <w:keepNext/>
        <w:keepLines/>
      </w:pPr>
      <w:r w:rsidRPr="00B56CC5">
        <w:rPr>
          <w:color w:val="0000FF"/>
        </w:rPr>
        <w:t>Not handled</w:t>
      </w:r>
      <w:r>
        <w:t>.</w:t>
      </w:r>
    </w:p>
    <w:p w14:paraId="76C78FC3" w14:textId="77777777" w:rsidR="00DA3254" w:rsidRPr="00EB0339" w:rsidRDefault="00DA3254" w:rsidP="00DA3254">
      <w:r w:rsidRPr="005B25A1">
        <w:rPr>
          <w:b/>
          <w:bCs/>
        </w:rPr>
        <w:t>Status:</w:t>
      </w:r>
      <w:r>
        <w:t xml:space="preserve"> </w:t>
      </w:r>
      <w:r w:rsidRPr="00B56CC5">
        <w:rPr>
          <w:color w:val="0000FF"/>
        </w:rPr>
        <w:t>Not handled</w:t>
      </w:r>
      <w:r>
        <w:t>.</w:t>
      </w:r>
    </w:p>
    <w:p w14:paraId="213D29A4" w14:textId="77777777" w:rsidR="00823C8B" w:rsidRDefault="00823C8B" w:rsidP="00823C8B">
      <w:pPr>
        <w:pStyle w:val="NormTop"/>
      </w:pPr>
      <w:r w:rsidRPr="00ED26F2">
        <w:rPr>
          <w:color w:val="0000FF"/>
        </w:rPr>
        <w:t>S2-2406015</w:t>
      </w:r>
      <w:r w:rsidRPr="00D53282">
        <w:t xml:space="preserve"> </w:t>
      </w:r>
      <w:r>
        <w:t>(P-CR) 23.700-32: KI#1, Sol#2: Critical Updates to Resolve ENs.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critical updates to Solution #2 to resolve ENs.</w:t>
      </w:r>
    </w:p>
    <w:p w14:paraId="42732CBA" w14:textId="77777777" w:rsidR="00823C8B" w:rsidRPr="005B25A1" w:rsidRDefault="00823C8B" w:rsidP="00823C8B">
      <w:pPr>
        <w:keepNext/>
        <w:keepLines/>
        <w:rPr>
          <w:b/>
          <w:bCs/>
        </w:rPr>
      </w:pPr>
      <w:r w:rsidRPr="005B25A1">
        <w:rPr>
          <w:b/>
          <w:bCs/>
        </w:rPr>
        <w:t>Convenor comment:</w:t>
      </w:r>
    </w:p>
    <w:p w14:paraId="5787C598" w14:textId="77777777" w:rsidR="00823C8B" w:rsidRPr="005B25A1" w:rsidRDefault="00823C8B" w:rsidP="00823C8B">
      <w:pPr>
        <w:keepNext/>
        <w:keepLines/>
      </w:pPr>
      <w:r w:rsidRPr="005B25A1">
        <w:t>Handle.</w:t>
      </w:r>
    </w:p>
    <w:p w14:paraId="2CF50193" w14:textId="48C27DE0" w:rsidR="00B56CC5" w:rsidRPr="00B56CC5" w:rsidRDefault="00B56CC5" w:rsidP="00B56CC5">
      <w:pPr>
        <w:keepNext/>
        <w:keepLines/>
        <w:rPr>
          <w:i/>
          <w:iCs/>
        </w:rPr>
      </w:pPr>
      <w:r w:rsidRPr="00B56CC5">
        <w:rPr>
          <w:b/>
          <w:bCs/>
          <w:i/>
          <w:iCs/>
        </w:rPr>
        <w:t>Comment:</w:t>
      </w:r>
      <w:r w:rsidRPr="00B56CC5">
        <w:rPr>
          <w:i/>
          <w:iCs/>
        </w:rPr>
        <w:t xml:space="preserve"> </w:t>
      </w:r>
      <w:r>
        <w:rPr>
          <w:i/>
        </w:rPr>
        <w:t xml:space="preserve">Revision of </w:t>
      </w:r>
      <w:r w:rsidRPr="00ED26F2">
        <w:rPr>
          <w:i/>
          <w:color w:val="0000FF"/>
        </w:rPr>
        <w:t>S2-2404307</w:t>
      </w:r>
      <w:r>
        <w:rPr>
          <w:i/>
        </w:rPr>
        <w:t xml:space="preserve"> from SA WG2#162.</w:t>
      </w:r>
    </w:p>
    <w:p w14:paraId="0EB432E3" w14:textId="77777777" w:rsidR="00823C8B" w:rsidRPr="005B25A1" w:rsidRDefault="00823C8B" w:rsidP="00823C8B">
      <w:pPr>
        <w:keepNext/>
        <w:keepLines/>
        <w:rPr>
          <w:b/>
          <w:bCs/>
        </w:rPr>
      </w:pPr>
      <w:r w:rsidRPr="005B25A1">
        <w:rPr>
          <w:b/>
          <w:bCs/>
        </w:rPr>
        <w:t>Parallel discussion:</w:t>
      </w:r>
    </w:p>
    <w:p w14:paraId="3210D9B3" w14:textId="6863D4BD" w:rsidR="00823C8B" w:rsidRPr="00B81031" w:rsidRDefault="00B56CC5" w:rsidP="00823C8B">
      <w:pPr>
        <w:keepNext/>
        <w:keepLines/>
        <w:rPr>
          <w:i/>
        </w:rPr>
      </w:pPr>
      <w:r>
        <w:rPr>
          <w:i/>
        </w:rPr>
        <w:t>-</w:t>
      </w:r>
    </w:p>
    <w:p w14:paraId="60E32273" w14:textId="77777777" w:rsidR="00DA3254" w:rsidRPr="005B25A1" w:rsidRDefault="00DA3254" w:rsidP="00DA3254">
      <w:pPr>
        <w:keepNext/>
        <w:keepLines/>
      </w:pPr>
      <w:r w:rsidRPr="00B56CC5">
        <w:rPr>
          <w:color w:val="0000FF"/>
        </w:rPr>
        <w:t>Not handled</w:t>
      </w:r>
      <w:r>
        <w:t>.</w:t>
      </w:r>
    </w:p>
    <w:p w14:paraId="04AD844D" w14:textId="77777777" w:rsidR="00DA3254" w:rsidRPr="00EB0339" w:rsidRDefault="00DA3254" w:rsidP="00DA3254">
      <w:r w:rsidRPr="005B25A1">
        <w:rPr>
          <w:b/>
          <w:bCs/>
        </w:rPr>
        <w:t>Status:</w:t>
      </w:r>
      <w:r>
        <w:t xml:space="preserve"> </w:t>
      </w:r>
      <w:r w:rsidRPr="00B56CC5">
        <w:rPr>
          <w:color w:val="0000FF"/>
        </w:rPr>
        <w:t>Not handled</w:t>
      </w:r>
      <w:r>
        <w:t>.</w:t>
      </w:r>
    </w:p>
    <w:p w14:paraId="408830DD" w14:textId="77777777" w:rsidR="00823C8B" w:rsidRDefault="00823C8B" w:rsidP="00823C8B">
      <w:pPr>
        <w:pStyle w:val="NormTop"/>
      </w:pPr>
      <w:r w:rsidRPr="00ED26F2">
        <w:rPr>
          <w:color w:val="0000FF"/>
        </w:rPr>
        <w:t>S2-2406483</w:t>
      </w:r>
      <w:r w:rsidRPr="00D53282">
        <w:t xml:space="preserve"> </w:t>
      </w:r>
      <w:r>
        <w:t>(P-CR) 23.700-32: Update to Solution 1 and addressing ENs. (Source: Lenovo)</w:t>
      </w:r>
      <w:r>
        <w:br/>
      </w:r>
      <w:r w:rsidRPr="00D53282">
        <w:rPr>
          <w:b/>
        </w:rPr>
        <w:t>Document for:</w:t>
      </w:r>
      <w:r w:rsidRPr="00D53282">
        <w:t xml:space="preserve"> </w:t>
      </w:r>
      <w:r>
        <w:t>Approval</w:t>
      </w:r>
      <w:r>
        <w:br/>
      </w:r>
      <w:r w:rsidRPr="00D53282">
        <w:rPr>
          <w:b/>
        </w:rPr>
        <w:t>Abstract:</w:t>
      </w:r>
      <w:r w:rsidRPr="00D53282">
        <w:t xml:space="preserve"> </w:t>
      </w:r>
      <w:r>
        <w:br/>
        <w:t>The solution update mainly addresses ENs inserted in SA WG2'161.</w:t>
      </w:r>
    </w:p>
    <w:p w14:paraId="43C768E9" w14:textId="77777777" w:rsidR="00823C8B" w:rsidRPr="005B25A1" w:rsidRDefault="00823C8B" w:rsidP="00823C8B">
      <w:pPr>
        <w:keepNext/>
        <w:keepLines/>
        <w:rPr>
          <w:b/>
          <w:bCs/>
        </w:rPr>
      </w:pPr>
      <w:r w:rsidRPr="005B25A1">
        <w:rPr>
          <w:b/>
          <w:bCs/>
        </w:rPr>
        <w:t>Convenor comment:</w:t>
      </w:r>
    </w:p>
    <w:p w14:paraId="541093E7" w14:textId="77777777" w:rsidR="00823C8B" w:rsidRPr="005B25A1" w:rsidRDefault="00823C8B" w:rsidP="00823C8B">
      <w:pPr>
        <w:keepNext/>
        <w:keepLines/>
      </w:pPr>
      <w:r w:rsidRPr="005B25A1">
        <w:t>Handle.</w:t>
      </w:r>
    </w:p>
    <w:p w14:paraId="6B282401" w14:textId="10946CC0" w:rsidR="00B56CC5" w:rsidRPr="00B56CC5" w:rsidRDefault="00B56CC5" w:rsidP="00B56CC5">
      <w:pPr>
        <w:keepNext/>
        <w:keepLines/>
        <w:rPr>
          <w:i/>
          <w:iCs/>
        </w:rPr>
      </w:pPr>
      <w:r w:rsidRPr="00B56CC5">
        <w:rPr>
          <w:b/>
          <w:bCs/>
          <w:i/>
          <w:iCs/>
        </w:rPr>
        <w:t>Comment:</w:t>
      </w:r>
      <w:r w:rsidRPr="00B56CC5">
        <w:rPr>
          <w:i/>
          <w:iCs/>
        </w:rPr>
        <w:t xml:space="preserve"> </w:t>
      </w:r>
      <w:r>
        <w:rPr>
          <w:i/>
        </w:rPr>
        <w:t xml:space="preserve">Revision of </w:t>
      </w:r>
      <w:r w:rsidRPr="00ED26F2">
        <w:rPr>
          <w:i/>
          <w:color w:val="0000FF"/>
        </w:rPr>
        <w:t>S2-2404135</w:t>
      </w:r>
      <w:r>
        <w:rPr>
          <w:i/>
        </w:rPr>
        <w:t xml:space="preserve"> from SA WG2#162.</w:t>
      </w:r>
    </w:p>
    <w:p w14:paraId="1B06D5EB" w14:textId="77777777" w:rsidR="00823C8B" w:rsidRPr="005B25A1" w:rsidRDefault="00823C8B" w:rsidP="00823C8B">
      <w:pPr>
        <w:keepNext/>
        <w:keepLines/>
        <w:rPr>
          <w:b/>
          <w:bCs/>
        </w:rPr>
      </w:pPr>
      <w:r w:rsidRPr="005B25A1">
        <w:rPr>
          <w:b/>
          <w:bCs/>
        </w:rPr>
        <w:t>Parallel discussion:</w:t>
      </w:r>
    </w:p>
    <w:p w14:paraId="70495968" w14:textId="0A05838D" w:rsidR="00823C8B" w:rsidRPr="00B81031" w:rsidRDefault="00B56CC5" w:rsidP="00823C8B">
      <w:pPr>
        <w:keepNext/>
        <w:keepLines/>
        <w:rPr>
          <w:i/>
        </w:rPr>
      </w:pPr>
      <w:r>
        <w:rPr>
          <w:i/>
        </w:rPr>
        <w:t>-</w:t>
      </w:r>
    </w:p>
    <w:p w14:paraId="0FB92E61" w14:textId="77777777" w:rsidR="00DA3254" w:rsidRPr="005B25A1" w:rsidRDefault="00DA3254" w:rsidP="00DA3254">
      <w:pPr>
        <w:keepNext/>
        <w:keepLines/>
      </w:pPr>
      <w:r w:rsidRPr="00B56CC5">
        <w:rPr>
          <w:color w:val="0000FF"/>
        </w:rPr>
        <w:t>Not handled</w:t>
      </w:r>
      <w:r>
        <w:t>.</w:t>
      </w:r>
    </w:p>
    <w:p w14:paraId="4E34FFC0" w14:textId="77777777" w:rsidR="00DA3254" w:rsidRPr="00EB0339" w:rsidRDefault="00DA3254" w:rsidP="00DA3254">
      <w:r w:rsidRPr="005B25A1">
        <w:rPr>
          <w:b/>
          <w:bCs/>
        </w:rPr>
        <w:t>Status:</w:t>
      </w:r>
      <w:r>
        <w:t xml:space="preserve"> </w:t>
      </w:r>
      <w:r w:rsidRPr="00B56CC5">
        <w:rPr>
          <w:color w:val="0000FF"/>
        </w:rPr>
        <w:t>Not handled</w:t>
      </w:r>
      <w:r>
        <w:t>.</w:t>
      </w:r>
    </w:p>
    <w:p w14:paraId="274E398A" w14:textId="77777777" w:rsidR="00823C8B" w:rsidRDefault="00823C8B" w:rsidP="00823C8B">
      <w:pPr>
        <w:pStyle w:val="NormTop"/>
      </w:pPr>
      <w:r w:rsidRPr="00ED26F2">
        <w:rPr>
          <w:color w:val="0000FF"/>
        </w:rPr>
        <w:lastRenderedPageBreak/>
        <w:t>S2-2406737</w:t>
      </w:r>
      <w:r w:rsidRPr="00D53282">
        <w:t xml:space="preserve"> </w:t>
      </w:r>
      <w:r>
        <w:t>(P-CR) 23.700-32: KI#1, Update Sol#7: resolve EN and clarify the scenario. (Source: Samsung)</w:t>
      </w:r>
      <w:r>
        <w:br/>
      </w:r>
      <w:r w:rsidRPr="00D53282">
        <w:rPr>
          <w:b/>
        </w:rPr>
        <w:t>Document for:</w:t>
      </w:r>
      <w:r w:rsidRPr="00D53282">
        <w:t xml:space="preserve"> </w:t>
      </w:r>
      <w:r>
        <w:t>Approval</w:t>
      </w:r>
      <w:r>
        <w:br/>
      </w:r>
      <w:r w:rsidRPr="00D53282">
        <w:rPr>
          <w:b/>
        </w:rPr>
        <w:t>Abstract:</w:t>
      </w:r>
      <w:r w:rsidRPr="00D53282">
        <w:t xml:space="preserve"> </w:t>
      </w:r>
      <w:r>
        <w:br/>
        <w:t>Proposes solution update to resolve EN and clarify the scenario.</w:t>
      </w:r>
    </w:p>
    <w:p w14:paraId="7F02272A" w14:textId="77777777" w:rsidR="00823C8B" w:rsidRPr="005B25A1" w:rsidRDefault="00823C8B" w:rsidP="00823C8B">
      <w:pPr>
        <w:keepNext/>
        <w:keepLines/>
        <w:rPr>
          <w:b/>
          <w:bCs/>
        </w:rPr>
      </w:pPr>
      <w:r w:rsidRPr="005B25A1">
        <w:rPr>
          <w:b/>
          <w:bCs/>
        </w:rPr>
        <w:t>Convenor comment:</w:t>
      </w:r>
    </w:p>
    <w:p w14:paraId="10A573C4" w14:textId="77777777" w:rsidR="00823C8B" w:rsidRPr="005B25A1" w:rsidRDefault="00823C8B" w:rsidP="00823C8B">
      <w:pPr>
        <w:keepNext/>
        <w:keepLines/>
      </w:pPr>
      <w:r w:rsidRPr="005B25A1">
        <w:t>Handle.</w:t>
      </w:r>
    </w:p>
    <w:p w14:paraId="77872DFE" w14:textId="51101728" w:rsidR="00547302" w:rsidRPr="00B56CC5" w:rsidRDefault="00547302" w:rsidP="00547302">
      <w:pPr>
        <w:keepNext/>
        <w:keepLines/>
        <w:rPr>
          <w:i/>
          <w:iCs/>
        </w:rPr>
      </w:pPr>
      <w:r w:rsidRPr="00B56CC5">
        <w:rPr>
          <w:b/>
          <w:bCs/>
          <w:i/>
          <w:iCs/>
        </w:rPr>
        <w:t>Comment:</w:t>
      </w:r>
      <w:r w:rsidRPr="00B56CC5">
        <w:rPr>
          <w:i/>
          <w:iCs/>
        </w:rPr>
        <w:t xml:space="preserve"> </w:t>
      </w:r>
      <w:r>
        <w:rPr>
          <w:i/>
        </w:rPr>
        <w:t xml:space="preserve">Is a revision of </w:t>
      </w:r>
      <w:r w:rsidRPr="00ED26F2">
        <w:rPr>
          <w:i/>
          <w:color w:val="0000FF"/>
        </w:rPr>
        <w:t>S2-2404117</w:t>
      </w:r>
      <w:r>
        <w:rPr>
          <w:i/>
        </w:rPr>
        <w:t xml:space="preserve">, not </w:t>
      </w:r>
      <w:r w:rsidRPr="00ED26F2">
        <w:rPr>
          <w:i/>
          <w:color w:val="0000FF"/>
        </w:rPr>
        <w:t>S2-2404115</w:t>
      </w:r>
      <w:r>
        <w:rPr>
          <w:i/>
        </w:rPr>
        <w:t>.</w:t>
      </w:r>
    </w:p>
    <w:p w14:paraId="3656E345" w14:textId="77777777" w:rsidR="00823C8B" w:rsidRPr="005B25A1" w:rsidRDefault="00823C8B" w:rsidP="00823C8B">
      <w:pPr>
        <w:keepNext/>
        <w:keepLines/>
        <w:rPr>
          <w:b/>
          <w:bCs/>
        </w:rPr>
      </w:pPr>
      <w:r w:rsidRPr="005B25A1">
        <w:rPr>
          <w:b/>
          <w:bCs/>
        </w:rPr>
        <w:t>Parallel discussion:</w:t>
      </w:r>
    </w:p>
    <w:p w14:paraId="3E59A954" w14:textId="715537DD" w:rsidR="00823C8B" w:rsidRPr="00B81031" w:rsidRDefault="00547302" w:rsidP="00823C8B">
      <w:pPr>
        <w:keepNext/>
        <w:keepLines/>
        <w:rPr>
          <w:i/>
        </w:rPr>
      </w:pPr>
      <w:r>
        <w:rPr>
          <w:i/>
        </w:rPr>
        <w:t>-</w:t>
      </w:r>
    </w:p>
    <w:p w14:paraId="624451A6" w14:textId="77777777" w:rsidR="00DA3254" w:rsidRPr="005B25A1" w:rsidRDefault="00DA3254" w:rsidP="00DA3254">
      <w:pPr>
        <w:keepNext/>
        <w:keepLines/>
      </w:pPr>
      <w:r w:rsidRPr="00B56CC5">
        <w:rPr>
          <w:color w:val="0000FF"/>
        </w:rPr>
        <w:t>Not handled</w:t>
      </w:r>
      <w:r>
        <w:t>.</w:t>
      </w:r>
    </w:p>
    <w:p w14:paraId="71FD3288" w14:textId="77777777" w:rsidR="00DA3254" w:rsidRPr="00EB0339" w:rsidRDefault="00DA3254" w:rsidP="00DA3254">
      <w:r w:rsidRPr="005B25A1">
        <w:rPr>
          <w:b/>
          <w:bCs/>
        </w:rPr>
        <w:t>Status:</w:t>
      </w:r>
      <w:r>
        <w:t xml:space="preserve"> </w:t>
      </w:r>
      <w:r w:rsidRPr="00B56CC5">
        <w:rPr>
          <w:color w:val="0000FF"/>
        </w:rPr>
        <w:t>Not handled</w:t>
      </w:r>
      <w:r>
        <w:t>.</w:t>
      </w:r>
    </w:p>
    <w:p w14:paraId="4904B731" w14:textId="77777777" w:rsidR="00823C8B" w:rsidRDefault="00823C8B" w:rsidP="00823C8B">
      <w:pPr>
        <w:pStyle w:val="NormTop"/>
      </w:pPr>
      <w:r w:rsidRPr="00ED26F2">
        <w:rPr>
          <w:color w:val="0000FF"/>
        </w:rPr>
        <w:t>S2-2406172</w:t>
      </w:r>
      <w:r w:rsidRPr="00D53282">
        <w:t xml:space="preserve"> </w:t>
      </w:r>
      <w:r>
        <w:t>(P-CR) 23.700-32: KI#1, update to Sol#22 to resolve the EN.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to resolve EN.</w:t>
      </w:r>
    </w:p>
    <w:p w14:paraId="42EF11A3" w14:textId="77777777" w:rsidR="00B56CC5" w:rsidRPr="005B25A1" w:rsidRDefault="00B56CC5" w:rsidP="00B56CC5">
      <w:pPr>
        <w:keepNext/>
        <w:keepLines/>
        <w:rPr>
          <w:b/>
          <w:bCs/>
        </w:rPr>
      </w:pPr>
      <w:r w:rsidRPr="005B25A1">
        <w:rPr>
          <w:b/>
          <w:bCs/>
        </w:rPr>
        <w:t>Parallel discussion:</w:t>
      </w:r>
    </w:p>
    <w:p w14:paraId="68845F99" w14:textId="77777777" w:rsidR="00B56CC5" w:rsidRPr="005B25A1" w:rsidRDefault="00B56CC5" w:rsidP="00B56CC5">
      <w:pPr>
        <w:keepNext/>
        <w:keepLines/>
      </w:pPr>
      <w:r w:rsidRPr="00B56CC5">
        <w:rPr>
          <w:color w:val="0000FF"/>
        </w:rPr>
        <w:t>Not handled</w:t>
      </w:r>
      <w:r>
        <w:t>.</w:t>
      </w:r>
    </w:p>
    <w:p w14:paraId="39545211" w14:textId="77777777" w:rsidR="00B56CC5" w:rsidRPr="00EB0339" w:rsidRDefault="00B56CC5" w:rsidP="00B56CC5">
      <w:r w:rsidRPr="005B25A1">
        <w:rPr>
          <w:b/>
          <w:bCs/>
        </w:rPr>
        <w:t>Status:</w:t>
      </w:r>
      <w:r>
        <w:t xml:space="preserve"> </w:t>
      </w:r>
      <w:r w:rsidRPr="00B56CC5">
        <w:rPr>
          <w:color w:val="0000FF"/>
        </w:rPr>
        <w:t>Not handled</w:t>
      </w:r>
      <w:r>
        <w:t>.</w:t>
      </w:r>
    </w:p>
    <w:p w14:paraId="776EBC43"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Key Issue #4 Solution Updates</w:t>
      </w:r>
    </w:p>
    <w:p w14:paraId="6E3945D5" w14:textId="77777777" w:rsidR="00823C8B" w:rsidRDefault="00823C8B" w:rsidP="00823C8B">
      <w:pPr>
        <w:pStyle w:val="NormTop"/>
      </w:pPr>
      <w:r w:rsidRPr="00ED26F2">
        <w:rPr>
          <w:color w:val="0000FF"/>
        </w:rPr>
        <w:t>S2-2406016</w:t>
      </w:r>
      <w:r w:rsidRPr="00D53282">
        <w:t xml:space="preserve"> </w:t>
      </w:r>
      <w:r>
        <w:t>(P-CR) 23.700-32: Sol#32: Updates to Resolve ENs.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critical updates to Solution #32 to resolve ENs, and corrects one place not implemented in the TR from </w:t>
      </w:r>
      <w:r w:rsidRPr="00ED26F2">
        <w:rPr>
          <w:color w:val="0000FF"/>
        </w:rPr>
        <w:t>S2-2405692</w:t>
      </w:r>
      <w:r>
        <w:t>.</w:t>
      </w:r>
    </w:p>
    <w:p w14:paraId="2638E102" w14:textId="77777777" w:rsidR="00823C8B" w:rsidRPr="005B25A1" w:rsidRDefault="00823C8B" w:rsidP="00823C8B">
      <w:pPr>
        <w:keepNext/>
        <w:keepLines/>
        <w:rPr>
          <w:b/>
          <w:bCs/>
        </w:rPr>
      </w:pPr>
      <w:r w:rsidRPr="005B25A1">
        <w:rPr>
          <w:b/>
          <w:bCs/>
        </w:rPr>
        <w:t>Convenor comment:</w:t>
      </w:r>
    </w:p>
    <w:p w14:paraId="6F1CE177" w14:textId="77777777" w:rsidR="00823C8B" w:rsidRPr="005B25A1" w:rsidRDefault="00823C8B" w:rsidP="00823C8B">
      <w:pPr>
        <w:keepNext/>
        <w:keepLines/>
      </w:pPr>
      <w:r w:rsidRPr="005B25A1">
        <w:t>Handle.</w:t>
      </w:r>
    </w:p>
    <w:p w14:paraId="72DD15B6" w14:textId="77777777" w:rsidR="00B56CC5" w:rsidRPr="005B25A1" w:rsidRDefault="00B56CC5" w:rsidP="00B56CC5">
      <w:pPr>
        <w:keepNext/>
        <w:keepLines/>
        <w:rPr>
          <w:b/>
          <w:bCs/>
        </w:rPr>
      </w:pPr>
      <w:r w:rsidRPr="005B25A1">
        <w:rPr>
          <w:b/>
          <w:bCs/>
        </w:rPr>
        <w:t>Parallel discussion:</w:t>
      </w:r>
    </w:p>
    <w:p w14:paraId="2696E885" w14:textId="77777777" w:rsidR="00B56CC5" w:rsidRPr="005B25A1" w:rsidRDefault="00B56CC5" w:rsidP="00B56CC5">
      <w:pPr>
        <w:keepNext/>
        <w:keepLines/>
      </w:pPr>
      <w:r w:rsidRPr="00B56CC5">
        <w:rPr>
          <w:color w:val="0000FF"/>
        </w:rPr>
        <w:t>Not handled</w:t>
      </w:r>
      <w:r>
        <w:t>.</w:t>
      </w:r>
    </w:p>
    <w:p w14:paraId="06630478" w14:textId="77777777" w:rsidR="00B56CC5" w:rsidRPr="00EB0339" w:rsidRDefault="00B56CC5" w:rsidP="00B56CC5">
      <w:r w:rsidRPr="005B25A1">
        <w:rPr>
          <w:b/>
          <w:bCs/>
        </w:rPr>
        <w:t>Status:</w:t>
      </w:r>
      <w:r>
        <w:t xml:space="preserve"> </w:t>
      </w:r>
      <w:r w:rsidRPr="00B56CC5">
        <w:rPr>
          <w:color w:val="0000FF"/>
        </w:rPr>
        <w:t>Not handled</w:t>
      </w:r>
      <w:r>
        <w:t>.</w:t>
      </w:r>
    </w:p>
    <w:p w14:paraId="38698FC0" w14:textId="77777777" w:rsidR="00823C8B" w:rsidRDefault="00823C8B" w:rsidP="00823C8B">
      <w:pPr>
        <w:pStyle w:val="NormTop"/>
      </w:pPr>
      <w:r w:rsidRPr="00ED26F2">
        <w:rPr>
          <w:color w:val="0000FF"/>
        </w:rPr>
        <w:t>S2-2406050</w:t>
      </w:r>
      <w:r w:rsidRPr="00D53282">
        <w:t xml:space="preserve"> </w:t>
      </w:r>
      <w:r>
        <w:t>(P-CR) 23.700-32: Solution update for number of non-3GPP devices restriction.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 to have the UE/5G-RG to control the number restriction.</w:t>
      </w:r>
    </w:p>
    <w:p w14:paraId="44BC936A" w14:textId="77777777" w:rsidR="00823C8B" w:rsidRPr="005B25A1" w:rsidRDefault="00823C8B" w:rsidP="00823C8B">
      <w:pPr>
        <w:keepNext/>
        <w:keepLines/>
        <w:rPr>
          <w:b/>
          <w:bCs/>
        </w:rPr>
      </w:pPr>
      <w:r w:rsidRPr="005B25A1">
        <w:rPr>
          <w:b/>
          <w:bCs/>
        </w:rPr>
        <w:t>Convenor comment:</w:t>
      </w:r>
    </w:p>
    <w:p w14:paraId="11701B1C" w14:textId="77777777" w:rsidR="00823C8B" w:rsidRPr="005B25A1" w:rsidRDefault="00823C8B" w:rsidP="00823C8B">
      <w:pPr>
        <w:keepNext/>
        <w:keepLines/>
      </w:pPr>
      <w:r w:rsidRPr="005B25A1">
        <w:t>Handle.</w:t>
      </w:r>
    </w:p>
    <w:p w14:paraId="1FAF3461" w14:textId="77777777" w:rsidR="00B56CC5" w:rsidRPr="005B25A1" w:rsidRDefault="00B56CC5" w:rsidP="00B56CC5">
      <w:pPr>
        <w:keepNext/>
        <w:keepLines/>
        <w:rPr>
          <w:b/>
          <w:bCs/>
        </w:rPr>
      </w:pPr>
      <w:r w:rsidRPr="005B25A1">
        <w:rPr>
          <w:b/>
          <w:bCs/>
        </w:rPr>
        <w:t>Parallel discussion:</w:t>
      </w:r>
    </w:p>
    <w:p w14:paraId="1F793D57" w14:textId="77777777" w:rsidR="00B56CC5" w:rsidRPr="005B25A1" w:rsidRDefault="00B56CC5" w:rsidP="00B56CC5">
      <w:pPr>
        <w:keepNext/>
        <w:keepLines/>
      </w:pPr>
      <w:r w:rsidRPr="00B56CC5">
        <w:rPr>
          <w:color w:val="0000FF"/>
        </w:rPr>
        <w:t>Not handled</w:t>
      </w:r>
      <w:r>
        <w:t>.</w:t>
      </w:r>
    </w:p>
    <w:p w14:paraId="0932ECC1" w14:textId="77777777" w:rsidR="00B56CC5" w:rsidRPr="00EB0339" w:rsidRDefault="00B56CC5" w:rsidP="00B56CC5">
      <w:r w:rsidRPr="005B25A1">
        <w:rPr>
          <w:b/>
          <w:bCs/>
        </w:rPr>
        <w:t>Status:</w:t>
      </w:r>
      <w:r>
        <w:t xml:space="preserve"> </w:t>
      </w:r>
      <w:r w:rsidRPr="00B56CC5">
        <w:rPr>
          <w:color w:val="0000FF"/>
        </w:rPr>
        <w:t>Not handled</w:t>
      </w:r>
      <w:r>
        <w:t>.</w:t>
      </w:r>
    </w:p>
    <w:p w14:paraId="62D13AF2" w14:textId="77777777" w:rsidR="00823C8B" w:rsidRDefault="00823C8B" w:rsidP="00823C8B">
      <w:pPr>
        <w:pStyle w:val="NormTop"/>
      </w:pPr>
      <w:r w:rsidRPr="00ED26F2">
        <w:rPr>
          <w:color w:val="0000FF"/>
        </w:rPr>
        <w:lastRenderedPageBreak/>
        <w:t>S2-2406293</w:t>
      </w:r>
      <w:r w:rsidRPr="00D53282">
        <w:t xml:space="preserve"> </w:t>
      </w:r>
      <w:r>
        <w:t>(P-CR) 23.700-32: KI#4: Updates to Solution 33: Number of the active non-3gpp devices restriction. (Source: NEC)</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33: Number of the active non-3gpp devices restriction.</w:t>
      </w:r>
    </w:p>
    <w:p w14:paraId="0FCF3D2B" w14:textId="77777777" w:rsidR="00823C8B" w:rsidRPr="005B25A1" w:rsidRDefault="00823C8B" w:rsidP="00823C8B">
      <w:pPr>
        <w:keepNext/>
        <w:keepLines/>
        <w:rPr>
          <w:b/>
          <w:bCs/>
        </w:rPr>
      </w:pPr>
      <w:r w:rsidRPr="005B25A1">
        <w:rPr>
          <w:b/>
          <w:bCs/>
        </w:rPr>
        <w:t>Convenor comment:</w:t>
      </w:r>
    </w:p>
    <w:p w14:paraId="1C6A59A3" w14:textId="77777777" w:rsidR="00823C8B" w:rsidRPr="005B25A1" w:rsidRDefault="00823C8B" w:rsidP="00823C8B">
      <w:pPr>
        <w:keepNext/>
        <w:keepLines/>
      </w:pPr>
      <w:r w:rsidRPr="005B25A1">
        <w:t>Handle.</w:t>
      </w:r>
    </w:p>
    <w:p w14:paraId="01B159CB" w14:textId="77777777" w:rsidR="00B56CC5" w:rsidRPr="005B25A1" w:rsidRDefault="00B56CC5" w:rsidP="00B56CC5">
      <w:pPr>
        <w:keepNext/>
        <w:keepLines/>
        <w:rPr>
          <w:b/>
          <w:bCs/>
        </w:rPr>
      </w:pPr>
      <w:r w:rsidRPr="005B25A1">
        <w:rPr>
          <w:b/>
          <w:bCs/>
        </w:rPr>
        <w:t>Parallel discussion:</w:t>
      </w:r>
    </w:p>
    <w:p w14:paraId="0BCE84A2" w14:textId="77777777" w:rsidR="00B56CC5" w:rsidRPr="005B25A1" w:rsidRDefault="00B56CC5" w:rsidP="00B56CC5">
      <w:pPr>
        <w:keepNext/>
        <w:keepLines/>
      </w:pPr>
      <w:r w:rsidRPr="00B56CC5">
        <w:rPr>
          <w:color w:val="0000FF"/>
        </w:rPr>
        <w:t>Not handled</w:t>
      </w:r>
      <w:r>
        <w:t>.</w:t>
      </w:r>
    </w:p>
    <w:p w14:paraId="0CC30410" w14:textId="77777777" w:rsidR="00B56CC5" w:rsidRPr="00EB0339" w:rsidRDefault="00B56CC5" w:rsidP="00B56CC5">
      <w:r w:rsidRPr="005B25A1">
        <w:rPr>
          <w:b/>
          <w:bCs/>
        </w:rPr>
        <w:t>Status:</w:t>
      </w:r>
      <w:r>
        <w:t xml:space="preserve"> </w:t>
      </w:r>
      <w:r w:rsidRPr="00B56CC5">
        <w:rPr>
          <w:color w:val="0000FF"/>
        </w:rPr>
        <w:t>Not handled</w:t>
      </w:r>
      <w:r>
        <w:t>.</w:t>
      </w:r>
    </w:p>
    <w:p w14:paraId="5B247058" w14:textId="77777777" w:rsidR="00823C8B" w:rsidRDefault="00823C8B" w:rsidP="00823C8B">
      <w:pPr>
        <w:pStyle w:val="NormTop"/>
      </w:pPr>
      <w:r w:rsidRPr="00ED26F2">
        <w:rPr>
          <w:color w:val="0000FF"/>
        </w:rPr>
        <w:t>S2-2406369</w:t>
      </w:r>
      <w:r w:rsidRPr="00D53282">
        <w:t xml:space="preserve"> </w:t>
      </w:r>
      <w:r>
        <w:t>(P-CR) 23.700-32: KI#4, Sol#34 update to support non-3GPP device authentication.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#34 to resolve editor's note on non-3GPP device authentication.</w:t>
      </w:r>
    </w:p>
    <w:p w14:paraId="1FF6BC82" w14:textId="77777777" w:rsidR="00823C8B" w:rsidRPr="005B25A1" w:rsidRDefault="00823C8B" w:rsidP="00823C8B">
      <w:pPr>
        <w:keepNext/>
        <w:keepLines/>
        <w:rPr>
          <w:b/>
          <w:bCs/>
        </w:rPr>
      </w:pPr>
      <w:r w:rsidRPr="005B25A1">
        <w:rPr>
          <w:b/>
          <w:bCs/>
        </w:rPr>
        <w:t>Convenor comment:</w:t>
      </w:r>
    </w:p>
    <w:p w14:paraId="57AA8737" w14:textId="77777777" w:rsidR="00823C8B" w:rsidRPr="005B25A1" w:rsidRDefault="00823C8B" w:rsidP="00823C8B">
      <w:pPr>
        <w:keepNext/>
        <w:keepLines/>
      </w:pPr>
      <w:r w:rsidRPr="005B25A1">
        <w:t>Handle.</w:t>
      </w:r>
    </w:p>
    <w:p w14:paraId="307F8FAE" w14:textId="77777777" w:rsidR="00B56CC5" w:rsidRPr="005B25A1" w:rsidRDefault="00B56CC5" w:rsidP="00B56CC5">
      <w:pPr>
        <w:keepNext/>
        <w:keepLines/>
        <w:rPr>
          <w:b/>
          <w:bCs/>
        </w:rPr>
      </w:pPr>
      <w:r w:rsidRPr="005B25A1">
        <w:rPr>
          <w:b/>
          <w:bCs/>
        </w:rPr>
        <w:t>Parallel discussion:</w:t>
      </w:r>
    </w:p>
    <w:p w14:paraId="28B7C16F" w14:textId="77777777" w:rsidR="00B56CC5" w:rsidRPr="005B25A1" w:rsidRDefault="00B56CC5" w:rsidP="00B56CC5">
      <w:pPr>
        <w:keepNext/>
        <w:keepLines/>
      </w:pPr>
      <w:r w:rsidRPr="00B56CC5">
        <w:rPr>
          <w:color w:val="0000FF"/>
        </w:rPr>
        <w:t>Not handled</w:t>
      </w:r>
      <w:r>
        <w:t>.</w:t>
      </w:r>
    </w:p>
    <w:p w14:paraId="2C848D40" w14:textId="77777777" w:rsidR="00B56CC5" w:rsidRPr="00EB0339" w:rsidRDefault="00B56CC5" w:rsidP="00B56CC5">
      <w:r w:rsidRPr="005B25A1">
        <w:rPr>
          <w:b/>
          <w:bCs/>
        </w:rPr>
        <w:t>Status:</w:t>
      </w:r>
      <w:r>
        <w:t xml:space="preserve"> </w:t>
      </w:r>
      <w:r w:rsidRPr="00B56CC5">
        <w:rPr>
          <w:color w:val="0000FF"/>
        </w:rPr>
        <w:t>Not handled</w:t>
      </w:r>
      <w:r>
        <w:t>.</w:t>
      </w:r>
    </w:p>
    <w:p w14:paraId="393E5D5C" w14:textId="77777777" w:rsidR="00823C8B" w:rsidRDefault="00823C8B" w:rsidP="00823C8B">
      <w:pPr>
        <w:pStyle w:val="NormTop"/>
      </w:pPr>
      <w:r w:rsidRPr="00ED26F2">
        <w:rPr>
          <w:color w:val="0000FF"/>
        </w:rPr>
        <w:t>S2-2406777</w:t>
      </w:r>
      <w:r w:rsidRPr="00D53282">
        <w:t xml:space="preserve"> </w:t>
      </w:r>
      <w:r>
        <w:t>(P-CR) 23.700-32: Key Issue #4, Solution #34 Update.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 #31 to account for randomized MAC addresses and optional authentication of the non-3GPP devices.</w:t>
      </w:r>
    </w:p>
    <w:p w14:paraId="28906C1D" w14:textId="77777777" w:rsidR="00823C8B" w:rsidRPr="005B25A1" w:rsidRDefault="00823C8B" w:rsidP="00823C8B">
      <w:pPr>
        <w:keepNext/>
        <w:keepLines/>
        <w:rPr>
          <w:b/>
          <w:bCs/>
        </w:rPr>
      </w:pPr>
      <w:r w:rsidRPr="005B25A1">
        <w:rPr>
          <w:b/>
          <w:bCs/>
        </w:rPr>
        <w:t>Convenor comment:</w:t>
      </w:r>
    </w:p>
    <w:p w14:paraId="47905845" w14:textId="77777777" w:rsidR="00823C8B" w:rsidRPr="005B25A1" w:rsidRDefault="00823C8B" w:rsidP="00823C8B">
      <w:pPr>
        <w:keepNext/>
        <w:keepLines/>
      </w:pPr>
      <w:r w:rsidRPr="005B25A1">
        <w:t>Handle.</w:t>
      </w:r>
    </w:p>
    <w:p w14:paraId="742BA67D" w14:textId="77777777" w:rsidR="00B56CC5" w:rsidRPr="005B25A1" w:rsidRDefault="00B56CC5" w:rsidP="00B56CC5">
      <w:pPr>
        <w:keepNext/>
        <w:keepLines/>
        <w:rPr>
          <w:b/>
          <w:bCs/>
        </w:rPr>
      </w:pPr>
      <w:r w:rsidRPr="005B25A1">
        <w:rPr>
          <w:b/>
          <w:bCs/>
        </w:rPr>
        <w:t>Parallel discussion:</w:t>
      </w:r>
    </w:p>
    <w:p w14:paraId="499F0C3C" w14:textId="77777777" w:rsidR="00B56CC5" w:rsidRPr="005B25A1" w:rsidRDefault="00B56CC5" w:rsidP="00B56CC5">
      <w:pPr>
        <w:keepNext/>
        <w:keepLines/>
      </w:pPr>
      <w:r w:rsidRPr="00B56CC5">
        <w:rPr>
          <w:color w:val="0000FF"/>
        </w:rPr>
        <w:t>Not handled</w:t>
      </w:r>
      <w:r>
        <w:t>.</w:t>
      </w:r>
    </w:p>
    <w:p w14:paraId="75A53954" w14:textId="77777777" w:rsidR="00B56CC5" w:rsidRPr="00EB0339" w:rsidRDefault="00B56CC5" w:rsidP="00B56CC5">
      <w:r w:rsidRPr="005B25A1">
        <w:rPr>
          <w:b/>
          <w:bCs/>
        </w:rPr>
        <w:t>Status:</w:t>
      </w:r>
      <w:r>
        <w:t xml:space="preserve"> </w:t>
      </w:r>
      <w:r w:rsidRPr="00B56CC5">
        <w:rPr>
          <w:color w:val="0000FF"/>
        </w:rPr>
        <w:t>Not handled</w:t>
      </w:r>
      <w:r>
        <w:t>.</w:t>
      </w:r>
    </w:p>
    <w:p w14:paraId="05926210" w14:textId="77777777" w:rsidR="00823C8B" w:rsidRDefault="00823C8B" w:rsidP="00823C8B">
      <w:pPr>
        <w:pStyle w:val="NormTop"/>
      </w:pPr>
      <w:r w:rsidRPr="00ED26F2">
        <w:rPr>
          <w:color w:val="0000FF"/>
        </w:rPr>
        <w:t>S2-2406544</w:t>
      </w:r>
      <w:r w:rsidRPr="00D53282">
        <w:t xml:space="preserve"> </w:t>
      </w:r>
      <w:r>
        <w:t>(P-CR) 23.700-32: KI#4: Update Solution#31. (Source: Huawei, HiSilicon)</w:t>
      </w:r>
      <w:r>
        <w:br/>
      </w:r>
      <w:r w:rsidRPr="00D53282">
        <w:rPr>
          <w:b/>
        </w:rPr>
        <w:t>Document for:</w:t>
      </w:r>
      <w:r w:rsidRPr="00D53282">
        <w:t xml:space="preserve"> </w:t>
      </w:r>
      <w:r>
        <w:t>Approval</w:t>
      </w:r>
      <w:r>
        <w:br/>
      </w:r>
      <w:r w:rsidRPr="00D53282">
        <w:rPr>
          <w:b/>
        </w:rPr>
        <w:t>Abstract:</w:t>
      </w:r>
      <w:r w:rsidRPr="00D53282">
        <w:t xml:space="preserve"> </w:t>
      </w:r>
      <w:r>
        <w:br/>
        <w:t>Solution#31 is updated to introduce the extension of the URSP to include User Identifier in both TD and RSC to make it possible to establish new PDU Sessions for some non-3GPP devices behind UE/5G-RG for differentiated charging and policy purpose.</w:t>
      </w:r>
    </w:p>
    <w:p w14:paraId="5BC8ADF8" w14:textId="77777777" w:rsidR="00823C8B" w:rsidRPr="005B25A1" w:rsidRDefault="00823C8B" w:rsidP="00823C8B">
      <w:pPr>
        <w:keepNext/>
        <w:keepLines/>
        <w:rPr>
          <w:b/>
          <w:bCs/>
        </w:rPr>
      </w:pPr>
      <w:r w:rsidRPr="005B25A1">
        <w:rPr>
          <w:b/>
          <w:bCs/>
        </w:rPr>
        <w:t>Convenor comment:</w:t>
      </w:r>
    </w:p>
    <w:p w14:paraId="3CC6D8BD" w14:textId="77777777" w:rsidR="00823C8B" w:rsidRPr="005B25A1" w:rsidRDefault="00823C8B" w:rsidP="00823C8B">
      <w:pPr>
        <w:keepNext/>
        <w:keepLines/>
      </w:pPr>
      <w:r w:rsidRPr="005B25A1">
        <w:t>Handle.</w:t>
      </w:r>
    </w:p>
    <w:p w14:paraId="5E953C0E" w14:textId="77777777" w:rsidR="00B56CC5" w:rsidRPr="005B25A1" w:rsidRDefault="00B56CC5" w:rsidP="00B56CC5">
      <w:pPr>
        <w:keepNext/>
        <w:keepLines/>
        <w:rPr>
          <w:b/>
          <w:bCs/>
        </w:rPr>
      </w:pPr>
      <w:r w:rsidRPr="005B25A1">
        <w:rPr>
          <w:b/>
          <w:bCs/>
        </w:rPr>
        <w:t>Parallel discussion:</w:t>
      </w:r>
    </w:p>
    <w:p w14:paraId="1E2DDEB2" w14:textId="77777777" w:rsidR="00B56CC5" w:rsidRPr="005B25A1" w:rsidRDefault="00B56CC5" w:rsidP="00B56CC5">
      <w:pPr>
        <w:keepNext/>
        <w:keepLines/>
      </w:pPr>
      <w:r w:rsidRPr="00B56CC5">
        <w:rPr>
          <w:color w:val="0000FF"/>
        </w:rPr>
        <w:t>Not handled</w:t>
      </w:r>
      <w:r>
        <w:t>.</w:t>
      </w:r>
    </w:p>
    <w:p w14:paraId="60C524EF" w14:textId="77777777" w:rsidR="00B56CC5" w:rsidRPr="00EB0339" w:rsidRDefault="00B56CC5" w:rsidP="00B56CC5">
      <w:r w:rsidRPr="005B25A1">
        <w:rPr>
          <w:b/>
          <w:bCs/>
        </w:rPr>
        <w:t>Status:</w:t>
      </w:r>
      <w:r>
        <w:t xml:space="preserve"> </w:t>
      </w:r>
      <w:r w:rsidRPr="00B56CC5">
        <w:rPr>
          <w:color w:val="0000FF"/>
        </w:rPr>
        <w:t>Not handled</w:t>
      </w:r>
      <w:r>
        <w:t>.</w:t>
      </w:r>
    </w:p>
    <w:p w14:paraId="7E64A2CE" w14:textId="77777777" w:rsidR="00823C8B" w:rsidRDefault="00823C8B" w:rsidP="00823C8B">
      <w:pPr>
        <w:pStyle w:val="NormTop"/>
      </w:pPr>
      <w:r w:rsidRPr="00ED26F2">
        <w:rPr>
          <w:color w:val="0000FF"/>
        </w:rPr>
        <w:lastRenderedPageBreak/>
        <w:t>S2-2406784</w:t>
      </w:r>
      <w:r w:rsidRPr="00D53282">
        <w:t xml:space="preserve"> </w:t>
      </w:r>
      <w:r>
        <w:t>(P-CR) 23.700-32: KI#4: Solution #31 Update. (Source: CableLabs)</w:t>
      </w:r>
      <w:r>
        <w:br/>
      </w:r>
      <w:r w:rsidRPr="00D53282">
        <w:rPr>
          <w:b/>
        </w:rPr>
        <w:t>Document for:</w:t>
      </w:r>
      <w:r w:rsidRPr="00D53282">
        <w:t xml:space="preserve"> </w:t>
      </w:r>
      <w:r>
        <w:t>Approval</w:t>
      </w:r>
      <w:r>
        <w:br/>
      </w:r>
      <w:r w:rsidRPr="00D53282">
        <w:rPr>
          <w:b/>
        </w:rPr>
        <w:t>Abstract:</w:t>
      </w:r>
      <w:r w:rsidRPr="00D53282">
        <w:t xml:space="preserve"> </w:t>
      </w:r>
      <w:r>
        <w:br/>
        <w:t>This paper provides updates to Solution #31 for KI#4.</w:t>
      </w:r>
    </w:p>
    <w:p w14:paraId="75C6A435" w14:textId="77777777" w:rsidR="00823C8B" w:rsidRPr="005B25A1" w:rsidRDefault="00823C8B" w:rsidP="00823C8B">
      <w:pPr>
        <w:keepNext/>
        <w:keepLines/>
        <w:rPr>
          <w:b/>
          <w:bCs/>
        </w:rPr>
      </w:pPr>
      <w:r w:rsidRPr="005B25A1">
        <w:rPr>
          <w:b/>
          <w:bCs/>
        </w:rPr>
        <w:t>Convenor comment:</w:t>
      </w:r>
    </w:p>
    <w:p w14:paraId="60966A55" w14:textId="77777777" w:rsidR="00823C8B" w:rsidRPr="005B25A1" w:rsidRDefault="00823C8B" w:rsidP="00823C8B">
      <w:pPr>
        <w:keepNext/>
        <w:keepLines/>
      </w:pPr>
      <w:r w:rsidRPr="005B25A1">
        <w:t>Handle.</w:t>
      </w:r>
    </w:p>
    <w:p w14:paraId="0626CF9A" w14:textId="77777777" w:rsidR="00B56CC5" w:rsidRPr="005B25A1" w:rsidRDefault="00B56CC5" w:rsidP="00B56CC5">
      <w:pPr>
        <w:keepNext/>
        <w:keepLines/>
        <w:rPr>
          <w:b/>
          <w:bCs/>
        </w:rPr>
      </w:pPr>
      <w:r w:rsidRPr="005B25A1">
        <w:rPr>
          <w:b/>
          <w:bCs/>
        </w:rPr>
        <w:t>Parallel discussion:</w:t>
      </w:r>
    </w:p>
    <w:p w14:paraId="19F6F434" w14:textId="77777777" w:rsidR="00B56CC5" w:rsidRPr="005B25A1" w:rsidRDefault="00B56CC5" w:rsidP="00B56CC5">
      <w:pPr>
        <w:keepNext/>
        <w:keepLines/>
      </w:pPr>
      <w:r w:rsidRPr="00B56CC5">
        <w:rPr>
          <w:color w:val="0000FF"/>
        </w:rPr>
        <w:t>Not handled</w:t>
      </w:r>
      <w:r>
        <w:t>.</w:t>
      </w:r>
    </w:p>
    <w:p w14:paraId="32033DA4" w14:textId="77777777" w:rsidR="00B56CC5" w:rsidRPr="00EB0339" w:rsidRDefault="00B56CC5" w:rsidP="00B56CC5">
      <w:r w:rsidRPr="005B25A1">
        <w:rPr>
          <w:b/>
          <w:bCs/>
        </w:rPr>
        <w:t>Status:</w:t>
      </w:r>
      <w:r>
        <w:t xml:space="preserve"> </w:t>
      </w:r>
      <w:r w:rsidRPr="00B56CC5">
        <w:rPr>
          <w:color w:val="0000FF"/>
        </w:rPr>
        <w:t>Not handled</w:t>
      </w:r>
      <w:r>
        <w:t>.</w:t>
      </w:r>
    </w:p>
    <w:p w14:paraId="35CCABAA" w14:textId="007FEE53" w:rsidR="00823C8B" w:rsidRDefault="00823C8B" w:rsidP="00823C8B">
      <w:pPr>
        <w:pStyle w:val="NormTop"/>
      </w:pPr>
      <w:r w:rsidRPr="00ED26F2">
        <w:rPr>
          <w:color w:val="0000FF"/>
        </w:rPr>
        <w:t>S2-24066</w:t>
      </w:r>
      <w:r w:rsidR="00547302">
        <w:rPr>
          <w:color w:val="0000FF"/>
        </w:rPr>
        <w:t>44</w:t>
      </w:r>
      <w:r w:rsidR="00547302">
        <w:t xml:space="preserve"> </w:t>
      </w:r>
      <w:r>
        <w:t>(P-CR) 23.700-32: KI#4 Sol#30 Update: Device descriptor and User. (Source: CSCN)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confused description of solution 30 and resolve the risk of hostname changed.</w:t>
      </w:r>
    </w:p>
    <w:p w14:paraId="07E27500" w14:textId="77777777" w:rsidR="00823C8B" w:rsidRPr="005B25A1" w:rsidRDefault="00823C8B" w:rsidP="00823C8B">
      <w:pPr>
        <w:keepNext/>
        <w:keepLines/>
        <w:rPr>
          <w:b/>
          <w:bCs/>
        </w:rPr>
      </w:pPr>
      <w:r w:rsidRPr="005B25A1">
        <w:rPr>
          <w:b/>
          <w:bCs/>
        </w:rPr>
        <w:t>Convenor comment:</w:t>
      </w:r>
    </w:p>
    <w:p w14:paraId="15AF251E" w14:textId="1F69F735" w:rsidR="00823C8B" w:rsidRPr="005B25A1" w:rsidRDefault="00547302" w:rsidP="00823C8B">
      <w:pPr>
        <w:keepNext/>
        <w:keepLines/>
      </w:pPr>
      <w:r>
        <w:t>Handle</w:t>
      </w:r>
      <w:r w:rsidR="00823C8B" w:rsidRPr="005B25A1">
        <w:t>.</w:t>
      </w:r>
    </w:p>
    <w:p w14:paraId="17C562F1" w14:textId="444DCF11" w:rsidR="00547302" w:rsidRPr="00547302" w:rsidRDefault="00547302" w:rsidP="00547302">
      <w:pPr>
        <w:keepNext/>
        <w:keepLines/>
      </w:pPr>
      <w:r w:rsidRPr="005B25A1">
        <w:rPr>
          <w:b/>
          <w:bCs/>
        </w:rPr>
        <w:t>Comment:</w:t>
      </w:r>
      <w:r>
        <w:t xml:space="preserve"> </w:t>
      </w:r>
      <w:r>
        <w:rPr>
          <w:i/>
        </w:rPr>
        <w:t xml:space="preserve">Revision of </w:t>
      </w:r>
      <w:r w:rsidRPr="00ED26F2">
        <w:rPr>
          <w:i/>
          <w:color w:val="0000FF"/>
        </w:rPr>
        <w:t>S2-24066</w:t>
      </w:r>
      <w:r>
        <w:rPr>
          <w:i/>
          <w:color w:val="0000FF"/>
        </w:rPr>
        <w:t>06</w:t>
      </w:r>
      <w:r>
        <w:rPr>
          <w:i/>
        </w:rPr>
        <w:t>.</w:t>
      </w:r>
    </w:p>
    <w:p w14:paraId="70C60713" w14:textId="77777777" w:rsidR="00823C8B" w:rsidRPr="005B25A1" w:rsidRDefault="00823C8B" w:rsidP="00823C8B">
      <w:pPr>
        <w:keepNext/>
        <w:keepLines/>
        <w:rPr>
          <w:b/>
          <w:bCs/>
        </w:rPr>
      </w:pPr>
      <w:r w:rsidRPr="005B25A1">
        <w:rPr>
          <w:b/>
          <w:bCs/>
        </w:rPr>
        <w:t>Parallel discussion:</w:t>
      </w:r>
    </w:p>
    <w:p w14:paraId="780A586A" w14:textId="4ECBD788" w:rsidR="00823C8B" w:rsidRPr="00B81031" w:rsidRDefault="00547302" w:rsidP="00823C8B">
      <w:pPr>
        <w:keepNext/>
        <w:keepLines/>
        <w:rPr>
          <w:i/>
        </w:rPr>
      </w:pPr>
      <w:r>
        <w:rPr>
          <w:i/>
        </w:rPr>
        <w:t>-</w:t>
      </w:r>
    </w:p>
    <w:p w14:paraId="19887475" w14:textId="77777777" w:rsidR="00DA3254" w:rsidRPr="005B25A1" w:rsidRDefault="00DA3254" w:rsidP="00DA3254">
      <w:pPr>
        <w:keepNext/>
        <w:keepLines/>
      </w:pPr>
      <w:r w:rsidRPr="00B56CC5">
        <w:rPr>
          <w:color w:val="0000FF"/>
        </w:rPr>
        <w:t>Not handled</w:t>
      </w:r>
      <w:r>
        <w:t>.</w:t>
      </w:r>
    </w:p>
    <w:p w14:paraId="22E87975" w14:textId="77777777" w:rsidR="00DA3254" w:rsidRPr="00EB0339" w:rsidRDefault="00DA3254" w:rsidP="00DA3254">
      <w:r w:rsidRPr="005B25A1">
        <w:rPr>
          <w:b/>
          <w:bCs/>
        </w:rPr>
        <w:t>Status:</w:t>
      </w:r>
      <w:r>
        <w:t xml:space="preserve"> </w:t>
      </w:r>
      <w:r w:rsidRPr="00B56CC5">
        <w:rPr>
          <w:color w:val="0000FF"/>
        </w:rPr>
        <w:t>Not handled</w:t>
      </w:r>
      <w:r>
        <w:t>.</w:t>
      </w:r>
    </w:p>
    <w:p w14:paraId="4F866245" w14:textId="77777777" w:rsidR="00823C8B" w:rsidRDefault="00823C8B" w:rsidP="00823C8B">
      <w:pPr>
        <w:pStyle w:val="NormTop"/>
      </w:pPr>
      <w:r w:rsidRPr="00ED26F2">
        <w:rPr>
          <w:color w:val="0000FF"/>
        </w:rPr>
        <w:t>S2-2406701</w:t>
      </w:r>
      <w:r w:rsidRPr="00D53282">
        <w:t xml:space="preserve"> </w:t>
      </w:r>
      <w:r>
        <w:t>(P-CR) 23.700-32: Update of Solution #30 for KI#4. (Source: Siemens AG)</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Solution #30.</w:t>
      </w:r>
    </w:p>
    <w:p w14:paraId="7174D83D" w14:textId="77777777" w:rsidR="00823C8B" w:rsidRPr="005B25A1" w:rsidRDefault="00823C8B" w:rsidP="00823C8B">
      <w:pPr>
        <w:keepNext/>
        <w:keepLines/>
        <w:rPr>
          <w:b/>
          <w:bCs/>
        </w:rPr>
      </w:pPr>
      <w:r w:rsidRPr="005B25A1">
        <w:rPr>
          <w:b/>
          <w:bCs/>
        </w:rPr>
        <w:t>Convenor comment:</w:t>
      </w:r>
    </w:p>
    <w:p w14:paraId="2A98A0EF" w14:textId="77777777" w:rsidR="00823C8B" w:rsidRPr="005B25A1" w:rsidRDefault="00823C8B" w:rsidP="00823C8B">
      <w:pPr>
        <w:keepNext/>
        <w:keepLines/>
      </w:pPr>
      <w:r w:rsidRPr="005B25A1">
        <w:t>Handle.</w:t>
      </w:r>
    </w:p>
    <w:p w14:paraId="416092BF" w14:textId="77777777" w:rsidR="00B56CC5" w:rsidRPr="005B25A1" w:rsidRDefault="00B56CC5" w:rsidP="00B56CC5">
      <w:pPr>
        <w:keepNext/>
        <w:keepLines/>
        <w:rPr>
          <w:b/>
          <w:bCs/>
        </w:rPr>
      </w:pPr>
      <w:r w:rsidRPr="005B25A1">
        <w:rPr>
          <w:b/>
          <w:bCs/>
        </w:rPr>
        <w:t>Parallel discussion:</w:t>
      </w:r>
    </w:p>
    <w:p w14:paraId="30EA7EE2" w14:textId="77777777" w:rsidR="00B56CC5" w:rsidRPr="005B25A1" w:rsidRDefault="00B56CC5" w:rsidP="00B56CC5">
      <w:pPr>
        <w:keepNext/>
        <w:keepLines/>
      </w:pPr>
      <w:r w:rsidRPr="00B56CC5">
        <w:rPr>
          <w:color w:val="0000FF"/>
        </w:rPr>
        <w:t>Not handled</w:t>
      </w:r>
      <w:r>
        <w:t>.</w:t>
      </w:r>
    </w:p>
    <w:p w14:paraId="2F12613F" w14:textId="77777777" w:rsidR="00B56CC5" w:rsidRPr="00EB0339" w:rsidRDefault="00B56CC5" w:rsidP="00B56CC5">
      <w:r w:rsidRPr="005B25A1">
        <w:rPr>
          <w:b/>
          <w:bCs/>
        </w:rPr>
        <w:t>Status:</w:t>
      </w:r>
      <w:r>
        <w:t xml:space="preserve"> </w:t>
      </w:r>
      <w:r w:rsidRPr="00B56CC5">
        <w:rPr>
          <w:color w:val="0000FF"/>
        </w:rPr>
        <w:t>Not handled</w:t>
      </w:r>
      <w:r>
        <w:t>.</w:t>
      </w:r>
    </w:p>
    <w:p w14:paraId="0008A6C1" w14:textId="77777777" w:rsidR="00823C8B" w:rsidRDefault="00823C8B" w:rsidP="00823C8B">
      <w:pPr>
        <w:pStyle w:val="NormTop"/>
      </w:pPr>
      <w:r w:rsidRPr="00ED26F2">
        <w:rPr>
          <w:color w:val="0000FF"/>
        </w:rPr>
        <w:t>S2-2406049</w:t>
      </w:r>
      <w:r w:rsidRPr="00D53282">
        <w:t xml:space="preserve"> </w:t>
      </w:r>
      <w:r>
        <w:t>(P-CR) 23.700-32: Solution update for application layer device registration.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 to have the application layer procedure of device registration.</w:t>
      </w:r>
    </w:p>
    <w:p w14:paraId="66F1E858" w14:textId="77777777" w:rsidR="00823C8B" w:rsidRPr="005B25A1" w:rsidRDefault="00823C8B" w:rsidP="00823C8B">
      <w:pPr>
        <w:keepNext/>
        <w:keepLines/>
        <w:rPr>
          <w:b/>
          <w:bCs/>
        </w:rPr>
      </w:pPr>
      <w:r w:rsidRPr="005B25A1">
        <w:rPr>
          <w:b/>
          <w:bCs/>
        </w:rPr>
        <w:t>Convenor comment:</w:t>
      </w:r>
    </w:p>
    <w:p w14:paraId="696B5494" w14:textId="77777777" w:rsidR="00823C8B" w:rsidRPr="005B25A1" w:rsidRDefault="00823C8B" w:rsidP="00823C8B">
      <w:pPr>
        <w:keepNext/>
        <w:keepLines/>
      </w:pPr>
      <w:r w:rsidRPr="005B25A1">
        <w:t>Handle.</w:t>
      </w:r>
    </w:p>
    <w:p w14:paraId="6F2969C0" w14:textId="77777777" w:rsidR="00B56CC5" w:rsidRPr="005B25A1" w:rsidRDefault="00B56CC5" w:rsidP="00B56CC5">
      <w:pPr>
        <w:keepNext/>
        <w:keepLines/>
        <w:rPr>
          <w:b/>
          <w:bCs/>
        </w:rPr>
      </w:pPr>
      <w:r w:rsidRPr="005B25A1">
        <w:rPr>
          <w:b/>
          <w:bCs/>
        </w:rPr>
        <w:t>Parallel discussion:</w:t>
      </w:r>
    </w:p>
    <w:p w14:paraId="22CAEFFA" w14:textId="77777777" w:rsidR="00B56CC5" w:rsidRPr="005B25A1" w:rsidRDefault="00B56CC5" w:rsidP="00B56CC5">
      <w:pPr>
        <w:keepNext/>
        <w:keepLines/>
      </w:pPr>
      <w:r w:rsidRPr="00B56CC5">
        <w:rPr>
          <w:color w:val="0000FF"/>
        </w:rPr>
        <w:t>Not handled</w:t>
      </w:r>
      <w:r>
        <w:t>.</w:t>
      </w:r>
    </w:p>
    <w:p w14:paraId="5E64FBCC" w14:textId="77777777" w:rsidR="00B56CC5" w:rsidRPr="00EB0339" w:rsidRDefault="00B56CC5" w:rsidP="00B56CC5">
      <w:r w:rsidRPr="005B25A1">
        <w:rPr>
          <w:b/>
          <w:bCs/>
        </w:rPr>
        <w:t>Status:</w:t>
      </w:r>
      <w:r>
        <w:t xml:space="preserve"> </w:t>
      </w:r>
      <w:r w:rsidRPr="00B56CC5">
        <w:rPr>
          <w:color w:val="0000FF"/>
        </w:rPr>
        <w:t>Not handled</w:t>
      </w:r>
      <w:r>
        <w:t>.</w:t>
      </w:r>
    </w:p>
    <w:p w14:paraId="61048C25"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Solution Updates</w:t>
      </w:r>
    </w:p>
    <w:p w14:paraId="06815EA8" w14:textId="77777777" w:rsidR="00823C8B" w:rsidRDefault="00823C8B" w:rsidP="00823C8B">
      <w:pPr>
        <w:pStyle w:val="NormTop"/>
      </w:pPr>
      <w:r w:rsidRPr="00ED26F2">
        <w:rPr>
          <w:color w:val="0000FF"/>
        </w:rPr>
        <w:t>S2-2406534</w:t>
      </w:r>
      <w:r w:rsidRPr="00D53282">
        <w:t xml:space="preserve"> </w:t>
      </w:r>
      <w:r>
        <w:t>(P-CR) 23.700-32: FS_UIA_ARC Updating Soln#9 for AMF based User ID authentication.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some principles for solution evaluation for the FS_UIA_ARC TR 23.700-32.</w:t>
      </w:r>
    </w:p>
    <w:p w14:paraId="2C190622" w14:textId="77777777" w:rsidR="00823C8B" w:rsidRPr="005B25A1" w:rsidRDefault="00823C8B" w:rsidP="00823C8B">
      <w:pPr>
        <w:keepNext/>
        <w:keepLines/>
        <w:rPr>
          <w:b/>
          <w:bCs/>
        </w:rPr>
      </w:pPr>
      <w:r w:rsidRPr="005B25A1">
        <w:rPr>
          <w:b/>
          <w:bCs/>
        </w:rPr>
        <w:t>Convenor comment:</w:t>
      </w:r>
    </w:p>
    <w:p w14:paraId="570D1B8B" w14:textId="77777777" w:rsidR="00823C8B" w:rsidRPr="005B25A1" w:rsidRDefault="00823C8B" w:rsidP="00823C8B">
      <w:pPr>
        <w:keepNext/>
        <w:keepLines/>
      </w:pPr>
      <w:r w:rsidRPr="005B25A1">
        <w:t>Handle.</w:t>
      </w:r>
    </w:p>
    <w:p w14:paraId="631CA0DE" w14:textId="77777777" w:rsidR="00B56CC5" w:rsidRPr="005B25A1" w:rsidRDefault="00B56CC5" w:rsidP="00B56CC5">
      <w:pPr>
        <w:keepNext/>
        <w:keepLines/>
        <w:rPr>
          <w:b/>
          <w:bCs/>
        </w:rPr>
      </w:pPr>
      <w:r w:rsidRPr="005B25A1">
        <w:rPr>
          <w:b/>
          <w:bCs/>
        </w:rPr>
        <w:t>Parallel discussion:</w:t>
      </w:r>
    </w:p>
    <w:p w14:paraId="5C5443BB" w14:textId="77777777" w:rsidR="00B56CC5" w:rsidRPr="005B25A1" w:rsidRDefault="00B56CC5" w:rsidP="00B56CC5">
      <w:pPr>
        <w:keepNext/>
        <w:keepLines/>
      </w:pPr>
      <w:r w:rsidRPr="00B56CC5">
        <w:rPr>
          <w:color w:val="0000FF"/>
        </w:rPr>
        <w:t>Not handled</w:t>
      </w:r>
      <w:r>
        <w:t>.</w:t>
      </w:r>
    </w:p>
    <w:p w14:paraId="27B74A08" w14:textId="77777777" w:rsidR="00B56CC5" w:rsidRPr="00EB0339" w:rsidRDefault="00B56CC5" w:rsidP="00B56CC5">
      <w:r w:rsidRPr="005B25A1">
        <w:rPr>
          <w:b/>
          <w:bCs/>
        </w:rPr>
        <w:t>Status:</w:t>
      </w:r>
      <w:r>
        <w:t xml:space="preserve"> </w:t>
      </w:r>
      <w:r w:rsidRPr="00B56CC5">
        <w:rPr>
          <w:color w:val="0000FF"/>
        </w:rPr>
        <w:t>Not handled</w:t>
      </w:r>
      <w:r>
        <w:t>.</w:t>
      </w:r>
    </w:p>
    <w:p w14:paraId="4CB17374" w14:textId="77777777" w:rsidR="00823C8B" w:rsidRDefault="00823C8B" w:rsidP="00823C8B">
      <w:pPr>
        <w:pStyle w:val="NormTop"/>
      </w:pPr>
      <w:r w:rsidRPr="00ED26F2">
        <w:rPr>
          <w:color w:val="0000FF"/>
        </w:rPr>
        <w:t>S2-2406736</w:t>
      </w:r>
      <w:r w:rsidRPr="00D53282">
        <w:t xml:space="preserve"> </w:t>
      </w:r>
      <w:r>
        <w:t>(P-CR) 23.700-32: KI#2, KI#3, Update Sol#11 Clarify exposure of authentication/verification results and propose additional authentication method. (Source: Samsung)</w:t>
      </w:r>
      <w:r>
        <w:br/>
      </w:r>
      <w:r w:rsidRPr="00D53282">
        <w:rPr>
          <w:b/>
        </w:rPr>
        <w:t>Document for:</w:t>
      </w:r>
      <w:r w:rsidRPr="00D53282">
        <w:t xml:space="preserve"> </w:t>
      </w:r>
      <w:r>
        <w:t>Approval</w:t>
      </w:r>
      <w:r>
        <w:br/>
      </w:r>
      <w:r w:rsidRPr="00D53282">
        <w:rPr>
          <w:b/>
        </w:rPr>
        <w:t>Abstract:</w:t>
      </w:r>
      <w:r w:rsidRPr="00D53282">
        <w:t xml:space="preserve"> </w:t>
      </w:r>
      <w:r>
        <w:br/>
        <w:t>Proposes update to Solution#11.</w:t>
      </w:r>
    </w:p>
    <w:p w14:paraId="4EA70F31" w14:textId="77777777" w:rsidR="00823C8B" w:rsidRPr="005B25A1" w:rsidRDefault="00823C8B" w:rsidP="00823C8B">
      <w:pPr>
        <w:keepNext/>
        <w:keepLines/>
        <w:rPr>
          <w:b/>
          <w:bCs/>
        </w:rPr>
      </w:pPr>
      <w:r w:rsidRPr="005B25A1">
        <w:rPr>
          <w:b/>
          <w:bCs/>
        </w:rPr>
        <w:t>Convenor comment:</w:t>
      </w:r>
    </w:p>
    <w:p w14:paraId="79FEB3C6" w14:textId="77777777" w:rsidR="00823C8B" w:rsidRPr="005B25A1" w:rsidRDefault="00823C8B" w:rsidP="00823C8B">
      <w:pPr>
        <w:keepNext/>
        <w:keepLines/>
      </w:pPr>
      <w:r w:rsidRPr="005B25A1">
        <w:t>Handle.</w:t>
      </w:r>
    </w:p>
    <w:p w14:paraId="3D9FDA5E" w14:textId="77777777" w:rsidR="00B56CC5" w:rsidRPr="005B25A1" w:rsidRDefault="00B56CC5" w:rsidP="00B56CC5">
      <w:pPr>
        <w:keepNext/>
        <w:keepLines/>
        <w:rPr>
          <w:b/>
          <w:bCs/>
        </w:rPr>
      </w:pPr>
      <w:r w:rsidRPr="005B25A1">
        <w:rPr>
          <w:b/>
          <w:bCs/>
        </w:rPr>
        <w:t>Parallel discussion:</w:t>
      </w:r>
    </w:p>
    <w:p w14:paraId="38890A3C" w14:textId="77777777" w:rsidR="00B56CC5" w:rsidRPr="005B25A1" w:rsidRDefault="00B56CC5" w:rsidP="00B56CC5">
      <w:pPr>
        <w:keepNext/>
        <w:keepLines/>
      </w:pPr>
      <w:r w:rsidRPr="00B56CC5">
        <w:rPr>
          <w:color w:val="0000FF"/>
        </w:rPr>
        <w:t>Not handled</w:t>
      </w:r>
      <w:r>
        <w:t>.</w:t>
      </w:r>
    </w:p>
    <w:p w14:paraId="7C5A8193" w14:textId="77777777" w:rsidR="00B56CC5" w:rsidRPr="00EB0339" w:rsidRDefault="00B56CC5" w:rsidP="00B56CC5">
      <w:r w:rsidRPr="005B25A1">
        <w:rPr>
          <w:b/>
          <w:bCs/>
        </w:rPr>
        <w:t>Status:</w:t>
      </w:r>
      <w:r>
        <w:t xml:space="preserve"> </w:t>
      </w:r>
      <w:r w:rsidRPr="00B56CC5">
        <w:rPr>
          <w:color w:val="0000FF"/>
        </w:rPr>
        <w:t>Not handled</w:t>
      </w:r>
      <w:r>
        <w:t>.</w:t>
      </w:r>
    </w:p>
    <w:p w14:paraId="5309FB76" w14:textId="77777777" w:rsidR="00823C8B" w:rsidRDefault="00823C8B" w:rsidP="00823C8B">
      <w:pPr>
        <w:pStyle w:val="NormTop"/>
      </w:pPr>
      <w:r w:rsidRPr="00ED26F2">
        <w:rPr>
          <w:color w:val="0000FF"/>
        </w:rPr>
        <w:t>S2-2406266</w:t>
      </w:r>
      <w:r w:rsidRPr="00D53282">
        <w:t xml:space="preserve"> </w:t>
      </w:r>
      <w:r>
        <w:t>(P-CR) 23.700-32: Solution #12 update.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updates to solution #12.</w:t>
      </w:r>
    </w:p>
    <w:p w14:paraId="4100BD67" w14:textId="77777777" w:rsidR="00823C8B" w:rsidRPr="005B25A1" w:rsidRDefault="00823C8B" w:rsidP="00823C8B">
      <w:pPr>
        <w:keepNext/>
        <w:keepLines/>
        <w:rPr>
          <w:b/>
          <w:bCs/>
        </w:rPr>
      </w:pPr>
      <w:r w:rsidRPr="005B25A1">
        <w:rPr>
          <w:b/>
          <w:bCs/>
        </w:rPr>
        <w:t>Convenor comment:</w:t>
      </w:r>
    </w:p>
    <w:p w14:paraId="546EE299" w14:textId="77777777" w:rsidR="00823C8B" w:rsidRPr="005B25A1" w:rsidRDefault="00823C8B" w:rsidP="00823C8B">
      <w:pPr>
        <w:keepNext/>
        <w:keepLines/>
      </w:pPr>
      <w:r w:rsidRPr="005B25A1">
        <w:t>Handle.</w:t>
      </w:r>
    </w:p>
    <w:p w14:paraId="3729E62E" w14:textId="77777777" w:rsidR="00B56CC5" w:rsidRPr="005B25A1" w:rsidRDefault="00B56CC5" w:rsidP="00B56CC5">
      <w:pPr>
        <w:keepNext/>
        <w:keepLines/>
        <w:rPr>
          <w:b/>
          <w:bCs/>
        </w:rPr>
      </w:pPr>
      <w:r w:rsidRPr="005B25A1">
        <w:rPr>
          <w:b/>
          <w:bCs/>
        </w:rPr>
        <w:t>Parallel discussion:</w:t>
      </w:r>
    </w:p>
    <w:p w14:paraId="5D703D43" w14:textId="77777777" w:rsidR="00B56CC5" w:rsidRPr="005B25A1" w:rsidRDefault="00B56CC5" w:rsidP="00B56CC5">
      <w:pPr>
        <w:keepNext/>
        <w:keepLines/>
      </w:pPr>
      <w:r w:rsidRPr="00B56CC5">
        <w:rPr>
          <w:color w:val="0000FF"/>
        </w:rPr>
        <w:t>Not handled</w:t>
      </w:r>
      <w:r>
        <w:t>.</w:t>
      </w:r>
    </w:p>
    <w:p w14:paraId="35EB2947" w14:textId="77777777" w:rsidR="00B56CC5" w:rsidRPr="00EB0339" w:rsidRDefault="00B56CC5" w:rsidP="00B56CC5">
      <w:r w:rsidRPr="005B25A1">
        <w:rPr>
          <w:b/>
          <w:bCs/>
        </w:rPr>
        <w:t>Status:</w:t>
      </w:r>
      <w:r>
        <w:t xml:space="preserve"> </w:t>
      </w:r>
      <w:r w:rsidRPr="00B56CC5">
        <w:rPr>
          <w:color w:val="0000FF"/>
        </w:rPr>
        <w:t>Not handled</w:t>
      </w:r>
      <w:r>
        <w:t>.</w:t>
      </w:r>
    </w:p>
    <w:p w14:paraId="07D7706A"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Key Issue #1 Evaluations</w:t>
      </w:r>
    </w:p>
    <w:p w14:paraId="6F003DE4" w14:textId="77777777" w:rsidR="00823C8B" w:rsidRDefault="00823C8B" w:rsidP="00823C8B">
      <w:pPr>
        <w:pStyle w:val="NormTop"/>
      </w:pPr>
      <w:r w:rsidRPr="00ED26F2">
        <w:rPr>
          <w:color w:val="0000FF"/>
        </w:rPr>
        <w:t>S2-2406013</w:t>
      </w:r>
      <w:r w:rsidRPr="00D53282">
        <w:t xml:space="preserve"> </w:t>
      </w:r>
      <w:r>
        <w:t>(P-CR) 23.700-32: FS_UIA_ARC KI#1 Solution Evaluation.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evaluation for KI#1 of the FS_UIA_ARC.</w:t>
      </w:r>
    </w:p>
    <w:p w14:paraId="7F65A61B" w14:textId="4629F8EC" w:rsidR="00547302" w:rsidRPr="00547302" w:rsidRDefault="00547302" w:rsidP="00547302">
      <w:pPr>
        <w:keepNext/>
        <w:keepLines/>
        <w:rPr>
          <w:i/>
          <w:iCs/>
        </w:rPr>
      </w:pPr>
      <w:r w:rsidRPr="00547302">
        <w:rPr>
          <w:b/>
          <w:bCs/>
          <w:i/>
          <w:iCs/>
        </w:rPr>
        <w:t>Comment:</w:t>
      </w:r>
      <w:r w:rsidRPr="00547302">
        <w:rPr>
          <w:i/>
          <w:iCs/>
        </w:rPr>
        <w:t xml:space="preserve"> Revision of </w:t>
      </w:r>
      <w:r w:rsidRPr="00547302">
        <w:rPr>
          <w:i/>
          <w:iCs/>
          <w:color w:val="0000FF"/>
        </w:rPr>
        <w:t>S2-2404308</w:t>
      </w:r>
      <w:r w:rsidRPr="00547302">
        <w:rPr>
          <w:i/>
          <w:iCs/>
        </w:rPr>
        <w:t xml:space="preserve"> from SA WG2#162.</w:t>
      </w:r>
    </w:p>
    <w:p w14:paraId="7753342F" w14:textId="77777777" w:rsidR="00823C8B" w:rsidRPr="005B25A1" w:rsidRDefault="00823C8B" w:rsidP="00823C8B">
      <w:pPr>
        <w:keepNext/>
        <w:keepLines/>
        <w:rPr>
          <w:b/>
          <w:bCs/>
        </w:rPr>
      </w:pPr>
      <w:r w:rsidRPr="005B25A1">
        <w:rPr>
          <w:b/>
          <w:bCs/>
        </w:rPr>
        <w:t>Parallel discussion:</w:t>
      </w:r>
    </w:p>
    <w:p w14:paraId="4E05DFB1" w14:textId="533F533E" w:rsidR="00823C8B" w:rsidRPr="00B81031" w:rsidRDefault="00547302" w:rsidP="00823C8B">
      <w:pPr>
        <w:keepNext/>
        <w:keepLines/>
        <w:rPr>
          <w:i/>
        </w:rPr>
      </w:pPr>
      <w:r>
        <w:rPr>
          <w:i/>
        </w:rPr>
        <w:t>-</w:t>
      </w:r>
    </w:p>
    <w:p w14:paraId="4B8845E2" w14:textId="77777777" w:rsidR="00DA3254" w:rsidRPr="005B25A1" w:rsidRDefault="00DA3254" w:rsidP="00DA3254">
      <w:pPr>
        <w:keepNext/>
        <w:keepLines/>
      </w:pPr>
      <w:r w:rsidRPr="00B56CC5">
        <w:rPr>
          <w:color w:val="0000FF"/>
        </w:rPr>
        <w:t>Not handled</w:t>
      </w:r>
      <w:r>
        <w:t>.</w:t>
      </w:r>
    </w:p>
    <w:p w14:paraId="45EDDAC6" w14:textId="77777777" w:rsidR="00DA3254" w:rsidRPr="00EB0339" w:rsidRDefault="00DA3254" w:rsidP="00DA3254">
      <w:r w:rsidRPr="005B25A1">
        <w:rPr>
          <w:b/>
          <w:bCs/>
        </w:rPr>
        <w:t>Status:</w:t>
      </w:r>
      <w:r>
        <w:t xml:space="preserve"> </w:t>
      </w:r>
      <w:r w:rsidRPr="00B56CC5">
        <w:rPr>
          <w:color w:val="0000FF"/>
        </w:rPr>
        <w:t>Not handled</w:t>
      </w:r>
      <w:r>
        <w:t>.</w:t>
      </w:r>
    </w:p>
    <w:p w14:paraId="0B6F8C1E"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#4 Evaluations</w:t>
      </w:r>
    </w:p>
    <w:p w14:paraId="515F1890" w14:textId="77777777" w:rsidR="00823C8B" w:rsidRDefault="00823C8B" w:rsidP="00823C8B">
      <w:pPr>
        <w:pStyle w:val="NormTop"/>
      </w:pPr>
      <w:r w:rsidRPr="00ED26F2">
        <w:rPr>
          <w:color w:val="0000FF"/>
        </w:rPr>
        <w:t>S2-2406017</w:t>
      </w:r>
      <w:r w:rsidRPr="00D53282">
        <w:t xml:space="preserve"> </w:t>
      </w:r>
      <w:r>
        <w:t>(P-CR) 23.700-32: FS_UIA_ARC KI#4 Solution Evaluation.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evaluation for KI#4 of the FS_UIA_ARC.</w:t>
      </w:r>
    </w:p>
    <w:p w14:paraId="199B5EE3" w14:textId="77777777" w:rsidR="00B56CC5" w:rsidRPr="005B25A1" w:rsidRDefault="00B56CC5" w:rsidP="00B56CC5">
      <w:pPr>
        <w:keepNext/>
        <w:keepLines/>
        <w:rPr>
          <w:b/>
          <w:bCs/>
        </w:rPr>
      </w:pPr>
      <w:r w:rsidRPr="005B25A1">
        <w:rPr>
          <w:b/>
          <w:bCs/>
        </w:rPr>
        <w:t>Parallel discussion:</w:t>
      </w:r>
    </w:p>
    <w:p w14:paraId="7893F8FD" w14:textId="77777777" w:rsidR="00B56CC5" w:rsidRPr="005B25A1" w:rsidRDefault="00B56CC5" w:rsidP="00B56CC5">
      <w:pPr>
        <w:keepNext/>
        <w:keepLines/>
      </w:pPr>
      <w:r w:rsidRPr="00B56CC5">
        <w:rPr>
          <w:color w:val="0000FF"/>
        </w:rPr>
        <w:t>Not handled</w:t>
      </w:r>
      <w:r>
        <w:t>.</w:t>
      </w:r>
    </w:p>
    <w:p w14:paraId="5FC3E989" w14:textId="77777777" w:rsidR="00B56CC5" w:rsidRPr="00EB0339" w:rsidRDefault="00B56CC5" w:rsidP="00B56CC5">
      <w:r w:rsidRPr="005B25A1">
        <w:rPr>
          <w:b/>
          <w:bCs/>
        </w:rPr>
        <w:t>Status:</w:t>
      </w:r>
      <w:r>
        <w:t xml:space="preserve"> </w:t>
      </w:r>
      <w:r w:rsidRPr="00B56CC5">
        <w:rPr>
          <w:color w:val="0000FF"/>
        </w:rPr>
        <w:t>Not handled</w:t>
      </w:r>
      <w:r>
        <w:t>.</w:t>
      </w:r>
    </w:p>
    <w:p w14:paraId="34AF84A1"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Key Issue #4 New Solutions</w:t>
      </w:r>
    </w:p>
    <w:p w14:paraId="4C7FD8D3" w14:textId="77777777" w:rsidR="00823C8B" w:rsidRDefault="00823C8B" w:rsidP="00823C8B">
      <w:pPr>
        <w:pStyle w:val="NormTop"/>
      </w:pPr>
      <w:r w:rsidRPr="00ED26F2">
        <w:rPr>
          <w:color w:val="0000FF"/>
        </w:rPr>
        <w:t>S2-2406265</w:t>
      </w:r>
      <w:r w:rsidRPr="00D53282">
        <w:t xml:space="preserve"> </w:t>
      </w:r>
      <w:r>
        <w:t>(P-CR) 23.700-32: New Solution for KI4: Identifying devices behind UE/5G-RG using DHCPv6 . (Source: Ericsson)</w:t>
      </w:r>
      <w:r>
        <w:br/>
      </w:r>
      <w:r w:rsidRPr="00D53282">
        <w:rPr>
          <w:b/>
        </w:rPr>
        <w:t>Document for:</w:t>
      </w:r>
      <w:r w:rsidRPr="00D53282">
        <w:t xml:space="preserve"> </w:t>
      </w:r>
      <w:r>
        <w:t>Approval</w:t>
      </w:r>
      <w:r>
        <w:br/>
      </w:r>
      <w:r w:rsidRPr="00D53282">
        <w:rPr>
          <w:b/>
        </w:rPr>
        <w:t>Abstract:</w:t>
      </w:r>
      <w:r w:rsidRPr="00D53282">
        <w:t xml:space="preserve"> </w:t>
      </w:r>
      <w:r>
        <w:br/>
        <w:t>. Providing QoS differentiation based on DHCPv6 Options 18 and 3.</w:t>
      </w:r>
    </w:p>
    <w:p w14:paraId="79E30EB3" w14:textId="77777777" w:rsidR="00B56CC5" w:rsidRPr="005B25A1" w:rsidRDefault="00B56CC5" w:rsidP="00B56CC5">
      <w:pPr>
        <w:keepNext/>
        <w:keepLines/>
        <w:rPr>
          <w:b/>
          <w:bCs/>
        </w:rPr>
      </w:pPr>
      <w:r w:rsidRPr="005B25A1">
        <w:rPr>
          <w:b/>
          <w:bCs/>
        </w:rPr>
        <w:t>Parallel discussion:</w:t>
      </w:r>
    </w:p>
    <w:p w14:paraId="16B7D261" w14:textId="77777777" w:rsidR="00B56CC5" w:rsidRPr="005B25A1" w:rsidRDefault="00B56CC5" w:rsidP="00B56CC5">
      <w:pPr>
        <w:keepNext/>
        <w:keepLines/>
      </w:pPr>
      <w:r w:rsidRPr="00B56CC5">
        <w:rPr>
          <w:color w:val="0000FF"/>
        </w:rPr>
        <w:t>Not handled</w:t>
      </w:r>
      <w:r>
        <w:t>.</w:t>
      </w:r>
    </w:p>
    <w:p w14:paraId="250E95B4" w14:textId="77777777" w:rsidR="00B56CC5" w:rsidRPr="00EB0339" w:rsidRDefault="00B56CC5" w:rsidP="00B56CC5">
      <w:r w:rsidRPr="005B25A1">
        <w:rPr>
          <w:b/>
          <w:bCs/>
        </w:rPr>
        <w:t>Status:</w:t>
      </w:r>
      <w:r>
        <w:t xml:space="preserve"> </w:t>
      </w:r>
      <w:r w:rsidRPr="00B56CC5">
        <w:rPr>
          <w:color w:val="0000FF"/>
        </w:rPr>
        <w:t>Not handled</w:t>
      </w:r>
      <w:r>
        <w:t>.</w:t>
      </w:r>
    </w:p>
    <w:p w14:paraId="5B562231" w14:textId="77777777" w:rsidR="00823C8B" w:rsidRDefault="00823C8B" w:rsidP="00823C8B">
      <w:pPr>
        <w:pStyle w:val="NormTop"/>
      </w:pPr>
      <w:r w:rsidRPr="00ED26F2">
        <w:rPr>
          <w:color w:val="0000FF"/>
        </w:rPr>
        <w:t>S2-2406390</w:t>
      </w:r>
      <w:r w:rsidRPr="00D53282">
        <w:t xml:space="preserve"> </w:t>
      </w:r>
      <w:r>
        <w:t>(P-CR) 23.700-32: KI#4 Solution on Authentication/authorization of non-3GPP devices behind UE.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the authentication and authorization of non-3GPP devices connecting behind a UE or RG, and enhancement of policy control for the traffic of the specific device.</w:t>
      </w:r>
    </w:p>
    <w:p w14:paraId="3B91D24A" w14:textId="77777777" w:rsidR="00B56CC5" w:rsidRPr="005B25A1" w:rsidRDefault="00B56CC5" w:rsidP="00B56CC5">
      <w:pPr>
        <w:keepNext/>
        <w:keepLines/>
        <w:rPr>
          <w:b/>
          <w:bCs/>
        </w:rPr>
      </w:pPr>
      <w:r w:rsidRPr="005B25A1">
        <w:rPr>
          <w:b/>
          <w:bCs/>
        </w:rPr>
        <w:t>Parallel discussion:</w:t>
      </w:r>
    </w:p>
    <w:p w14:paraId="643D27B0" w14:textId="77777777" w:rsidR="00B56CC5" w:rsidRPr="005B25A1" w:rsidRDefault="00B56CC5" w:rsidP="00B56CC5">
      <w:pPr>
        <w:keepNext/>
        <w:keepLines/>
      </w:pPr>
      <w:r w:rsidRPr="00B56CC5">
        <w:rPr>
          <w:color w:val="0000FF"/>
        </w:rPr>
        <w:t>Not handled</w:t>
      </w:r>
      <w:r>
        <w:t>.</w:t>
      </w:r>
    </w:p>
    <w:p w14:paraId="19287DBB" w14:textId="77777777" w:rsidR="00B56CC5" w:rsidRPr="00EB0339" w:rsidRDefault="00B56CC5" w:rsidP="00B56CC5">
      <w:r w:rsidRPr="005B25A1">
        <w:rPr>
          <w:b/>
          <w:bCs/>
        </w:rPr>
        <w:t>Status:</w:t>
      </w:r>
      <w:r>
        <w:t xml:space="preserve"> </w:t>
      </w:r>
      <w:r w:rsidRPr="00B56CC5">
        <w:rPr>
          <w:color w:val="0000FF"/>
        </w:rPr>
        <w:t>Not handled</w:t>
      </w:r>
      <w:r>
        <w:t>.</w:t>
      </w:r>
    </w:p>
    <w:p w14:paraId="6BCFC7BF"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NWM Summary for Information</w:t>
      </w:r>
    </w:p>
    <w:p w14:paraId="1D2ED22A" w14:textId="77777777" w:rsidR="00823C8B" w:rsidRDefault="00823C8B" w:rsidP="00823C8B">
      <w:pPr>
        <w:pStyle w:val="NormTop"/>
      </w:pPr>
      <w:r w:rsidRPr="00ED26F2">
        <w:rPr>
          <w:color w:val="0000FF"/>
        </w:rPr>
        <w:t>S2-2406249</w:t>
      </w:r>
      <w:r w:rsidRPr="00D53282">
        <w:t xml:space="preserve"> </w:t>
      </w:r>
      <w:r>
        <w:t>(REPORT) Pre-SA2 #163 NWM Discussion for FS_UIA_ARC Rel-19 Conclusions (Source: InterDigital Inc. (Rapporteur))</w:t>
      </w:r>
      <w:r>
        <w:br/>
      </w:r>
      <w:r w:rsidRPr="00D53282">
        <w:rPr>
          <w:b/>
        </w:rPr>
        <w:t>Document for:</w:t>
      </w:r>
      <w:r w:rsidRPr="00D53282">
        <w:t xml:space="preserve"> </w:t>
      </w:r>
      <w:r>
        <w:t>Information</w:t>
      </w:r>
      <w:r>
        <w:br/>
      </w:r>
      <w:r w:rsidRPr="00D53282">
        <w:rPr>
          <w:b/>
        </w:rPr>
        <w:t>Abstract:</w:t>
      </w:r>
      <w:r w:rsidRPr="00D53282">
        <w:t xml:space="preserve"> </w:t>
      </w:r>
      <w:r>
        <w:br/>
        <w:t>The attached file is the NWM report from the Pre-SA2 #163 NWM Discussion for FS_UIA_ARC Rel-19 Conclusions.</w:t>
      </w:r>
    </w:p>
    <w:p w14:paraId="416C2CE6" w14:textId="77777777" w:rsidR="00B56CC5" w:rsidRPr="005B25A1" w:rsidRDefault="00B56CC5" w:rsidP="00B56CC5">
      <w:pPr>
        <w:keepNext/>
        <w:keepLines/>
        <w:rPr>
          <w:b/>
          <w:bCs/>
        </w:rPr>
      </w:pPr>
      <w:r w:rsidRPr="005B25A1">
        <w:rPr>
          <w:b/>
          <w:bCs/>
        </w:rPr>
        <w:t>Parallel discussion:</w:t>
      </w:r>
    </w:p>
    <w:p w14:paraId="6E0355B5" w14:textId="77777777" w:rsidR="00B56CC5" w:rsidRPr="005B25A1" w:rsidRDefault="00B56CC5" w:rsidP="00B56CC5">
      <w:pPr>
        <w:keepNext/>
        <w:keepLines/>
      </w:pPr>
      <w:r w:rsidRPr="00B56CC5">
        <w:rPr>
          <w:color w:val="0000FF"/>
        </w:rPr>
        <w:t>Not handled</w:t>
      </w:r>
      <w:r>
        <w:t>.</w:t>
      </w:r>
    </w:p>
    <w:p w14:paraId="10FBFF03" w14:textId="77777777" w:rsidR="00B56CC5" w:rsidRPr="00EB0339" w:rsidRDefault="00B56CC5" w:rsidP="00B56CC5">
      <w:r w:rsidRPr="005B25A1">
        <w:rPr>
          <w:b/>
          <w:bCs/>
        </w:rPr>
        <w:t>Status:</w:t>
      </w:r>
      <w:r>
        <w:t xml:space="preserve"> </w:t>
      </w:r>
      <w:r w:rsidRPr="00B56CC5">
        <w:rPr>
          <w:color w:val="0000FF"/>
        </w:rPr>
        <w:t>Not handled</w:t>
      </w:r>
      <w:r>
        <w:t>.</w:t>
      </w:r>
    </w:p>
    <w:p w14:paraId="00451B1E" w14:textId="77777777" w:rsidR="00823C8B" w:rsidRPr="00EB0339" w:rsidRDefault="00823C8B" w:rsidP="00823C8B"/>
    <w:p w14:paraId="65A98C08" w14:textId="77777777" w:rsidR="0017609F" w:rsidRDefault="0017609F" w:rsidP="0017609F">
      <w:pPr>
        <w:pStyle w:val="Heading2"/>
      </w:pPr>
      <w:bookmarkStart w:id="122" w:name="_Toc177620676"/>
      <w:r>
        <w:t>19.9</w:t>
      </w:r>
      <w:r>
        <w:tab/>
        <w:t>Study on Enhancement of support for Edge Computing in 5G Core network - phase 3 (FS_eEDGE_5GC_ph3)</w:t>
      </w:r>
      <w:bookmarkEnd w:id="122"/>
    </w:p>
    <w:p w14:paraId="346DF629" w14:textId="77777777" w:rsidR="0017609F" w:rsidRDefault="0017609F" w:rsidP="0017609F"/>
    <w:p w14:paraId="798941E8"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NWM Summary and Rapporteur's input based on NWM discussion</w:t>
      </w:r>
    </w:p>
    <w:p w14:paraId="21B25845" w14:textId="77777777" w:rsidR="0017609F" w:rsidRDefault="0017609F" w:rsidP="0017609F">
      <w:pPr>
        <w:pStyle w:val="NormTop"/>
      </w:pPr>
      <w:r w:rsidRPr="00ED26F2">
        <w:rPr>
          <w:color w:val="0000FF"/>
        </w:rPr>
        <w:t>S2-2406835</w:t>
      </w:r>
      <w:r w:rsidRPr="00D53282">
        <w:t xml:space="preserve"> </w:t>
      </w:r>
      <w:r>
        <w:t>(REPORT) Summary of NWM feedback on FS_eEDGE_5GC_Ph3 (Source: Intel (Rapporteur))</w:t>
      </w:r>
      <w:r>
        <w:br/>
      </w:r>
      <w:r w:rsidRPr="00D53282">
        <w:rPr>
          <w:b/>
        </w:rPr>
        <w:t>Document for:</w:t>
      </w:r>
      <w:r w:rsidRPr="00D53282">
        <w:t xml:space="preserve"> </w:t>
      </w:r>
      <w:r>
        <w:t>Discussion</w:t>
      </w:r>
      <w:r>
        <w:br/>
      </w:r>
      <w:r w:rsidRPr="00D53282">
        <w:rPr>
          <w:b/>
        </w:rPr>
        <w:t>Abstract:</w:t>
      </w:r>
      <w:r w:rsidRPr="00D53282">
        <w:t xml:space="preserve"> </w:t>
      </w:r>
      <w:r>
        <w:br/>
        <w:t>This contribution provides a summary of the NWM discussion on the FS_eEDGE_5GC_ph3 study.</w:t>
      </w:r>
    </w:p>
    <w:p w14:paraId="2E72CC1D" w14:textId="77777777" w:rsidR="00B56CC5" w:rsidRPr="005B25A1" w:rsidRDefault="00B56CC5" w:rsidP="00B56CC5">
      <w:pPr>
        <w:keepNext/>
        <w:keepLines/>
        <w:rPr>
          <w:b/>
          <w:bCs/>
        </w:rPr>
      </w:pPr>
      <w:r w:rsidRPr="005B25A1">
        <w:rPr>
          <w:b/>
          <w:bCs/>
        </w:rPr>
        <w:t>Parallel discussion:</w:t>
      </w:r>
    </w:p>
    <w:p w14:paraId="050D4CF4" w14:textId="77777777" w:rsidR="00B56CC5" w:rsidRPr="005B25A1" w:rsidRDefault="00B56CC5" w:rsidP="00B56CC5">
      <w:pPr>
        <w:keepNext/>
        <w:keepLines/>
      </w:pPr>
      <w:r w:rsidRPr="00B56CC5">
        <w:rPr>
          <w:color w:val="0000FF"/>
        </w:rPr>
        <w:t>Not handled</w:t>
      </w:r>
      <w:r>
        <w:t>.</w:t>
      </w:r>
    </w:p>
    <w:p w14:paraId="6A4DED00" w14:textId="77777777" w:rsidR="00B56CC5" w:rsidRPr="00EB0339" w:rsidRDefault="00B56CC5" w:rsidP="00B56CC5">
      <w:r w:rsidRPr="005B25A1">
        <w:rPr>
          <w:b/>
          <w:bCs/>
        </w:rPr>
        <w:t>Status:</w:t>
      </w:r>
      <w:r>
        <w:t xml:space="preserve"> </w:t>
      </w:r>
      <w:r w:rsidRPr="00B56CC5">
        <w:rPr>
          <w:color w:val="0000FF"/>
        </w:rPr>
        <w:t>Not handled</w:t>
      </w:r>
      <w:r>
        <w:t>.</w:t>
      </w:r>
    </w:p>
    <w:p w14:paraId="37E6FA5C"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Evaluation and conclusions</w:t>
      </w:r>
    </w:p>
    <w:p w14:paraId="331F5B0A"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KI#1: EAS rediscovery/UPF reselection with less impact on central NFs</w:t>
      </w:r>
    </w:p>
    <w:p w14:paraId="54F44A46" w14:textId="77777777" w:rsidR="0017609F" w:rsidRDefault="0017609F" w:rsidP="0017609F">
      <w:pPr>
        <w:pStyle w:val="NormTop"/>
      </w:pPr>
      <w:r w:rsidRPr="00ED26F2">
        <w:rPr>
          <w:color w:val="0000FF"/>
        </w:rPr>
        <w:t>S2-2406185</w:t>
      </w:r>
      <w:r w:rsidRPr="00D53282">
        <w:t xml:space="preserve"> </w:t>
      </w:r>
      <w:r>
        <w:t>(P-CR) 23.700-49: KI#1: Conclusions . (Source: Ericsson, Nokia, AT&amp;T)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KI#1.</w:t>
      </w:r>
    </w:p>
    <w:p w14:paraId="3AD24FBF" w14:textId="77777777" w:rsidR="0017609F" w:rsidRPr="005B25A1" w:rsidRDefault="0017609F" w:rsidP="0017609F">
      <w:pPr>
        <w:keepNext/>
        <w:keepLines/>
        <w:rPr>
          <w:b/>
          <w:bCs/>
        </w:rPr>
      </w:pPr>
      <w:r w:rsidRPr="005B25A1">
        <w:rPr>
          <w:b/>
          <w:bCs/>
        </w:rPr>
        <w:t>Convenor comment:</w:t>
      </w:r>
    </w:p>
    <w:p w14:paraId="314A36F1" w14:textId="77777777" w:rsidR="0017609F" w:rsidRPr="005B25A1" w:rsidRDefault="0017609F" w:rsidP="0017609F">
      <w:pPr>
        <w:keepNext/>
        <w:keepLines/>
      </w:pPr>
      <w:r w:rsidRPr="005B25A1">
        <w:t>Handle (I-SMF).</w:t>
      </w:r>
    </w:p>
    <w:p w14:paraId="072A8C41" w14:textId="77777777" w:rsidR="0017609F" w:rsidRPr="005B25A1" w:rsidRDefault="0017609F" w:rsidP="0017609F">
      <w:pPr>
        <w:keepNext/>
        <w:keepLines/>
        <w:rPr>
          <w:b/>
          <w:bCs/>
        </w:rPr>
      </w:pPr>
      <w:r w:rsidRPr="005B25A1">
        <w:rPr>
          <w:b/>
          <w:bCs/>
        </w:rPr>
        <w:t>Parallel discussion:</w:t>
      </w:r>
    </w:p>
    <w:p w14:paraId="06533EC8" w14:textId="77777777" w:rsidR="0017609F" w:rsidRPr="00B81031" w:rsidRDefault="0017609F" w:rsidP="0017609F">
      <w:pPr>
        <w:keepNext/>
        <w:keepLines/>
        <w:rPr>
          <w:i/>
        </w:rPr>
      </w:pPr>
      <w:r>
        <w:rPr>
          <w:i/>
        </w:rPr>
        <w:t xml:space="preserve">Revised in parallel session to </w:t>
      </w:r>
      <w:r w:rsidRPr="00ED26F2">
        <w:rPr>
          <w:i/>
          <w:color w:val="0000FF"/>
        </w:rPr>
        <w:t>S2-2406923</w:t>
      </w:r>
      <w:r>
        <w:rPr>
          <w:i/>
        </w:rPr>
        <w:t>.</w:t>
      </w:r>
    </w:p>
    <w:p w14:paraId="429C35BB" w14:textId="77777777" w:rsidR="0017609F" w:rsidRPr="00B81031" w:rsidRDefault="0017609F" w:rsidP="0017609F">
      <w:pPr>
        <w:keepNext/>
        <w:keepLines/>
        <w:rPr>
          <w:i/>
        </w:rPr>
      </w:pPr>
      <w:r>
        <w:rPr>
          <w:i/>
        </w:rPr>
        <w:t xml:space="preserve">Revised in parallel session to </w:t>
      </w:r>
      <w:r w:rsidRPr="00ED26F2">
        <w:rPr>
          <w:i/>
          <w:color w:val="0000FF"/>
        </w:rPr>
        <w:t>S2-2407170</w:t>
      </w:r>
      <w:r>
        <w:rPr>
          <w:i/>
        </w:rPr>
        <w:t>.</w:t>
      </w:r>
    </w:p>
    <w:p w14:paraId="005F9A09" w14:textId="77777777" w:rsidR="00B56CC5" w:rsidRPr="00B81031" w:rsidRDefault="00B56CC5" w:rsidP="00B56CC5">
      <w:pPr>
        <w:keepNext/>
        <w:keepLines/>
        <w:rPr>
          <w:i/>
        </w:rPr>
      </w:pPr>
      <w:r>
        <w:rPr>
          <w:i/>
        </w:rPr>
        <w:t>Agreed in parallel session.</w:t>
      </w:r>
    </w:p>
    <w:p w14:paraId="13EDE578" w14:textId="77777777" w:rsidR="00B56CC5" w:rsidRPr="005B25A1" w:rsidRDefault="00B56CC5" w:rsidP="00B56CC5">
      <w:pPr>
        <w:keepNext/>
        <w:keepLines/>
        <w:rPr>
          <w:b/>
          <w:bCs/>
        </w:rPr>
      </w:pPr>
      <w:r w:rsidRPr="005B25A1">
        <w:rPr>
          <w:b/>
          <w:bCs/>
        </w:rPr>
        <w:t>Plenary Discussion:</w:t>
      </w:r>
    </w:p>
    <w:p w14:paraId="2888E82A" w14:textId="77777777" w:rsidR="00B56CC5" w:rsidRPr="00B56CC5" w:rsidRDefault="00B56CC5" w:rsidP="00B56CC5">
      <w:pPr>
        <w:keepNext/>
        <w:keepLines/>
      </w:pPr>
      <w:r>
        <w:t xml:space="preserve">This was </w:t>
      </w:r>
      <w:r w:rsidRPr="00B56CC5">
        <w:rPr>
          <w:color w:val="FF0000"/>
        </w:rPr>
        <w:t>block approved</w:t>
      </w:r>
      <w:r>
        <w:t>.</w:t>
      </w:r>
    </w:p>
    <w:p w14:paraId="273F563F"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0A9E52F" w14:textId="77777777" w:rsidR="0017609F" w:rsidRDefault="0017609F" w:rsidP="0017609F">
      <w:pPr>
        <w:pStyle w:val="NormTop"/>
      </w:pPr>
      <w:r w:rsidRPr="00ED26F2">
        <w:rPr>
          <w:color w:val="0000FF"/>
        </w:rPr>
        <w:t>S2-2406464</w:t>
      </w:r>
      <w:r w:rsidRPr="00D53282">
        <w:t xml:space="preserve"> </w:t>
      </w:r>
      <w:r>
        <w:t>(P-CR) 23.700-49: KI#1: Evaluation and conclusion of KI#1. (Source: Huawei, HiSilicon, China Telecom, China Unicom, CATT)</w:t>
      </w:r>
      <w:r>
        <w:br/>
      </w:r>
      <w:r w:rsidRPr="00D53282">
        <w:rPr>
          <w:b/>
        </w:rPr>
        <w:t>Document for:</w:t>
      </w:r>
      <w:r w:rsidRPr="00D53282">
        <w:t xml:space="preserve"> </w:t>
      </w:r>
      <w:r>
        <w:t>Approval</w:t>
      </w:r>
      <w:r>
        <w:br/>
      </w:r>
      <w:r w:rsidRPr="00D53282">
        <w:rPr>
          <w:b/>
        </w:rPr>
        <w:t>Abstract:</w:t>
      </w:r>
      <w:r w:rsidRPr="00D53282">
        <w:t xml:space="preserve"> </w:t>
      </w:r>
      <w:r>
        <w:br/>
        <w:t>This contribution proposed an evaluation and conclusion of KI#1.</w:t>
      </w:r>
    </w:p>
    <w:p w14:paraId="20CA0C06" w14:textId="77777777" w:rsidR="0017609F" w:rsidRPr="005B25A1" w:rsidRDefault="0017609F" w:rsidP="0017609F">
      <w:pPr>
        <w:keepNext/>
        <w:keepLines/>
        <w:rPr>
          <w:b/>
          <w:bCs/>
        </w:rPr>
      </w:pPr>
      <w:r w:rsidRPr="005B25A1">
        <w:rPr>
          <w:b/>
          <w:bCs/>
        </w:rPr>
        <w:t>Convenor comment:</w:t>
      </w:r>
    </w:p>
    <w:p w14:paraId="023C14C1" w14:textId="77777777" w:rsidR="0017609F" w:rsidRPr="005B25A1" w:rsidRDefault="0017609F" w:rsidP="0017609F">
      <w:pPr>
        <w:keepNext/>
        <w:keepLines/>
      </w:pPr>
      <w:r w:rsidRPr="005B25A1">
        <w:t>Baseline for L-SMF. Dependency on SoH.</w:t>
      </w:r>
    </w:p>
    <w:p w14:paraId="4A8A1A53" w14:textId="77777777" w:rsidR="00B56CC5" w:rsidRPr="005B25A1" w:rsidRDefault="00B56CC5" w:rsidP="00B56CC5">
      <w:pPr>
        <w:keepNext/>
        <w:keepLines/>
        <w:rPr>
          <w:b/>
          <w:bCs/>
        </w:rPr>
      </w:pPr>
      <w:r w:rsidRPr="005B25A1">
        <w:rPr>
          <w:b/>
          <w:bCs/>
        </w:rPr>
        <w:t>Parallel discussion:</w:t>
      </w:r>
    </w:p>
    <w:p w14:paraId="2F20CFA0" w14:textId="77777777" w:rsidR="00B56CC5" w:rsidRPr="005B25A1" w:rsidRDefault="00B56CC5" w:rsidP="00B56CC5">
      <w:pPr>
        <w:keepNext/>
        <w:keepLines/>
      </w:pPr>
      <w:r w:rsidRPr="00B56CC5">
        <w:rPr>
          <w:color w:val="0000FF"/>
        </w:rPr>
        <w:t>Not handled</w:t>
      </w:r>
      <w:r>
        <w:t>.</w:t>
      </w:r>
    </w:p>
    <w:p w14:paraId="18C9EF11" w14:textId="77777777" w:rsidR="00B56CC5" w:rsidRPr="00EB0339" w:rsidRDefault="00B56CC5" w:rsidP="00B56CC5">
      <w:r w:rsidRPr="005B25A1">
        <w:rPr>
          <w:b/>
          <w:bCs/>
        </w:rPr>
        <w:t>Status:</w:t>
      </w:r>
      <w:r>
        <w:t xml:space="preserve"> </w:t>
      </w:r>
      <w:r w:rsidRPr="00B56CC5">
        <w:rPr>
          <w:color w:val="0000FF"/>
        </w:rPr>
        <w:t>Not handled</w:t>
      </w:r>
      <w:r>
        <w:t>.</w:t>
      </w:r>
    </w:p>
    <w:p w14:paraId="16B913E0" w14:textId="77777777" w:rsidR="0017609F" w:rsidRDefault="0017609F" w:rsidP="0017609F">
      <w:pPr>
        <w:pStyle w:val="NormTop"/>
      </w:pPr>
      <w:r w:rsidRPr="00ED26F2">
        <w:rPr>
          <w:color w:val="0000FF"/>
        </w:rPr>
        <w:lastRenderedPageBreak/>
        <w:t>S2-2406435</w:t>
      </w:r>
      <w:r w:rsidRPr="00D53282">
        <w:t xml:space="preserve"> </w:t>
      </w:r>
      <w:r>
        <w:t>(P-CR) 23.700-49: KI#1: Conclusion update based on NWM discussion. (Source: Intel (Rapporteur))</w:t>
      </w:r>
      <w:r>
        <w:br/>
      </w:r>
      <w:r w:rsidRPr="00D53282">
        <w:rPr>
          <w:b/>
        </w:rPr>
        <w:t>Document for:</w:t>
      </w:r>
      <w:r w:rsidRPr="00D53282">
        <w:t xml:space="preserve"> </w:t>
      </w:r>
      <w:r>
        <w:t>Approval</w:t>
      </w:r>
      <w:r>
        <w:br/>
      </w:r>
      <w:r w:rsidRPr="00D53282">
        <w:rPr>
          <w:b/>
        </w:rPr>
        <w:t>Abstract:</w:t>
      </w:r>
      <w:r w:rsidRPr="00D53282">
        <w:t xml:space="preserve"> </w:t>
      </w:r>
      <w:r>
        <w:br/>
        <w:t>This contribution proposed to update the conclusion for KI#1 on I-SMF based solution per NWM discussion.</w:t>
      </w:r>
    </w:p>
    <w:p w14:paraId="553C2F72" w14:textId="77777777" w:rsidR="0017609F" w:rsidRPr="005B25A1" w:rsidRDefault="0017609F" w:rsidP="0017609F">
      <w:pPr>
        <w:keepNext/>
        <w:keepLines/>
        <w:rPr>
          <w:b/>
          <w:bCs/>
        </w:rPr>
      </w:pPr>
      <w:r w:rsidRPr="005B25A1">
        <w:rPr>
          <w:b/>
          <w:bCs/>
        </w:rPr>
        <w:t>Convenor comment:</w:t>
      </w:r>
    </w:p>
    <w:p w14:paraId="00F515AA" w14:textId="77777777" w:rsidR="0017609F" w:rsidRPr="005B25A1" w:rsidRDefault="0017609F" w:rsidP="0017609F">
      <w:pPr>
        <w:keepNext/>
        <w:keepLines/>
      </w:pPr>
      <w:r w:rsidRPr="005B25A1">
        <w:t xml:space="preserve">Merge into </w:t>
      </w:r>
      <w:r w:rsidRPr="00ED26F2">
        <w:rPr>
          <w:color w:val="0000FF"/>
        </w:rPr>
        <w:t>S2-2406185</w:t>
      </w:r>
      <w:r w:rsidRPr="005B25A1">
        <w:t>.</w:t>
      </w:r>
    </w:p>
    <w:p w14:paraId="15E50CA9" w14:textId="77777777" w:rsidR="00B56CC5" w:rsidRPr="005B25A1" w:rsidRDefault="00B56CC5" w:rsidP="00B56CC5">
      <w:pPr>
        <w:keepNext/>
        <w:keepLines/>
        <w:rPr>
          <w:b/>
          <w:bCs/>
        </w:rPr>
      </w:pPr>
      <w:r w:rsidRPr="005B25A1">
        <w:rPr>
          <w:b/>
          <w:bCs/>
        </w:rPr>
        <w:t>Parallel discussion:</w:t>
      </w:r>
    </w:p>
    <w:p w14:paraId="0F236CB0" w14:textId="77777777" w:rsidR="00B56CC5" w:rsidRPr="005B25A1" w:rsidRDefault="00B56CC5" w:rsidP="00B56CC5">
      <w:pPr>
        <w:keepNext/>
        <w:keepLines/>
      </w:pPr>
      <w:r w:rsidRPr="00B56CC5">
        <w:rPr>
          <w:color w:val="0000FF"/>
        </w:rPr>
        <w:t>Not handled</w:t>
      </w:r>
      <w:r>
        <w:t>.</w:t>
      </w:r>
    </w:p>
    <w:p w14:paraId="5D0D65BE" w14:textId="77777777" w:rsidR="00B56CC5" w:rsidRPr="00EB0339" w:rsidRDefault="00B56CC5" w:rsidP="00B56CC5">
      <w:r w:rsidRPr="005B25A1">
        <w:rPr>
          <w:b/>
          <w:bCs/>
        </w:rPr>
        <w:t>Status:</w:t>
      </w:r>
      <w:r>
        <w:t xml:space="preserve"> </w:t>
      </w:r>
      <w:r w:rsidRPr="00B56CC5">
        <w:rPr>
          <w:color w:val="0000FF"/>
        </w:rPr>
        <w:t>Not handled</w:t>
      </w:r>
      <w:r>
        <w:t>.</w:t>
      </w:r>
    </w:p>
    <w:p w14:paraId="4BF47EA0" w14:textId="77777777" w:rsidR="0017609F" w:rsidRDefault="0017609F" w:rsidP="0017609F">
      <w:pPr>
        <w:pStyle w:val="NormTop"/>
      </w:pPr>
      <w:r w:rsidRPr="00ED26F2">
        <w:rPr>
          <w:color w:val="0000FF"/>
        </w:rPr>
        <w:t>S2-2405914</w:t>
      </w:r>
      <w:r w:rsidRPr="00D53282">
        <w:t xml:space="preserve"> </w:t>
      </w:r>
      <w:r>
        <w:t>(P-CR) 23.700-49: KI#1 evaluation and conclusion update. (Source: China Mobile)</w:t>
      </w:r>
      <w:r>
        <w:br/>
      </w:r>
      <w:r w:rsidRPr="00D53282">
        <w:rPr>
          <w:b/>
        </w:rPr>
        <w:t>Document for:</w:t>
      </w:r>
      <w:r w:rsidRPr="00D53282">
        <w:t xml:space="preserve"> </w:t>
      </w:r>
      <w:r>
        <w:t>Approval</w:t>
      </w:r>
      <w:r>
        <w:br/>
      </w:r>
      <w:r w:rsidRPr="00D53282">
        <w:rPr>
          <w:b/>
        </w:rPr>
        <w:t>Abstract:</w:t>
      </w:r>
      <w:r w:rsidRPr="00D53282">
        <w:t xml:space="preserve"> </w:t>
      </w:r>
      <w:r>
        <w:br/>
        <w:t>Propose evaluation and conclusion update for KI #1: Enhancements for EAS (re)discovery and UPF (re)selection with reducing impact on central 5GC NFs.</w:t>
      </w:r>
    </w:p>
    <w:p w14:paraId="7DAA8E92" w14:textId="77777777" w:rsidR="0017609F" w:rsidRPr="005B25A1" w:rsidRDefault="0017609F" w:rsidP="0017609F">
      <w:pPr>
        <w:keepNext/>
        <w:keepLines/>
        <w:rPr>
          <w:b/>
          <w:bCs/>
        </w:rPr>
      </w:pPr>
      <w:r w:rsidRPr="005B25A1">
        <w:rPr>
          <w:b/>
          <w:bCs/>
        </w:rPr>
        <w:t>Convenor comment:</w:t>
      </w:r>
    </w:p>
    <w:p w14:paraId="132C7E10" w14:textId="77777777" w:rsidR="0017609F" w:rsidRPr="005B25A1" w:rsidRDefault="0017609F" w:rsidP="0017609F">
      <w:pPr>
        <w:keepNext/>
        <w:keepLines/>
      </w:pPr>
      <w:r w:rsidRPr="005B25A1">
        <w:t xml:space="preserve">Merge into </w:t>
      </w:r>
      <w:r w:rsidRPr="00ED26F2">
        <w:rPr>
          <w:color w:val="0000FF"/>
        </w:rPr>
        <w:t>S2-2406185</w:t>
      </w:r>
      <w:r w:rsidRPr="005B25A1">
        <w:t>.</w:t>
      </w:r>
    </w:p>
    <w:p w14:paraId="660500A3" w14:textId="77777777" w:rsidR="00B56CC5" w:rsidRPr="005B25A1" w:rsidRDefault="00B56CC5" w:rsidP="00B56CC5">
      <w:pPr>
        <w:keepNext/>
        <w:keepLines/>
        <w:rPr>
          <w:b/>
          <w:bCs/>
        </w:rPr>
      </w:pPr>
      <w:r w:rsidRPr="005B25A1">
        <w:rPr>
          <w:b/>
          <w:bCs/>
        </w:rPr>
        <w:t>Parallel discussion:</w:t>
      </w:r>
    </w:p>
    <w:p w14:paraId="68F66C84" w14:textId="77777777" w:rsidR="00B56CC5" w:rsidRPr="005B25A1" w:rsidRDefault="00B56CC5" w:rsidP="00B56CC5">
      <w:pPr>
        <w:keepNext/>
        <w:keepLines/>
      </w:pPr>
      <w:r w:rsidRPr="00B56CC5">
        <w:rPr>
          <w:color w:val="0000FF"/>
        </w:rPr>
        <w:t>Not handled</w:t>
      </w:r>
      <w:r>
        <w:t>.</w:t>
      </w:r>
    </w:p>
    <w:p w14:paraId="50ADF518" w14:textId="77777777" w:rsidR="00B56CC5" w:rsidRPr="00EB0339" w:rsidRDefault="00B56CC5" w:rsidP="00B56CC5">
      <w:r w:rsidRPr="005B25A1">
        <w:rPr>
          <w:b/>
          <w:bCs/>
        </w:rPr>
        <w:t>Status:</w:t>
      </w:r>
      <w:r>
        <w:t xml:space="preserve"> </w:t>
      </w:r>
      <w:r w:rsidRPr="00B56CC5">
        <w:rPr>
          <w:color w:val="0000FF"/>
        </w:rPr>
        <w:t>Not handled</w:t>
      </w:r>
      <w:r>
        <w:t>.</w:t>
      </w:r>
    </w:p>
    <w:p w14:paraId="586FE12B" w14:textId="77777777" w:rsidR="0017609F" w:rsidRDefault="0017609F" w:rsidP="0017609F">
      <w:pPr>
        <w:pStyle w:val="NormTop"/>
      </w:pPr>
      <w:r w:rsidRPr="00ED26F2">
        <w:rPr>
          <w:color w:val="0000FF"/>
        </w:rPr>
        <w:t>S2-2406090</w:t>
      </w:r>
      <w:r w:rsidRPr="00D53282">
        <w:t xml:space="preserve"> </w:t>
      </w:r>
      <w:r>
        <w:t>(P-CR) 23.700-49: Conclusion for KI#1.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principles for conclusion of KI#1.</w:t>
      </w:r>
    </w:p>
    <w:p w14:paraId="571E0FCD" w14:textId="77777777" w:rsidR="0017609F" w:rsidRPr="005B25A1" w:rsidRDefault="0017609F" w:rsidP="0017609F">
      <w:pPr>
        <w:keepNext/>
        <w:keepLines/>
        <w:rPr>
          <w:b/>
          <w:bCs/>
        </w:rPr>
      </w:pPr>
      <w:r w:rsidRPr="005B25A1">
        <w:rPr>
          <w:b/>
          <w:bCs/>
        </w:rPr>
        <w:t>Convenor comment:</w:t>
      </w:r>
    </w:p>
    <w:p w14:paraId="37511BDE" w14:textId="77777777" w:rsidR="0017609F" w:rsidRPr="005B25A1" w:rsidRDefault="0017609F" w:rsidP="0017609F">
      <w:pPr>
        <w:keepNext/>
        <w:keepLines/>
      </w:pPr>
      <w:r w:rsidRPr="005B25A1">
        <w:t xml:space="preserve">Merge into </w:t>
      </w:r>
      <w:r w:rsidRPr="00ED26F2">
        <w:rPr>
          <w:color w:val="0000FF"/>
        </w:rPr>
        <w:t>S2-2406185</w:t>
      </w:r>
      <w:r w:rsidRPr="005B25A1">
        <w:t>.</w:t>
      </w:r>
    </w:p>
    <w:p w14:paraId="3CA07E33" w14:textId="77777777" w:rsidR="00B56CC5" w:rsidRPr="005B25A1" w:rsidRDefault="00B56CC5" w:rsidP="00B56CC5">
      <w:pPr>
        <w:keepNext/>
        <w:keepLines/>
        <w:rPr>
          <w:b/>
          <w:bCs/>
        </w:rPr>
      </w:pPr>
      <w:r w:rsidRPr="005B25A1">
        <w:rPr>
          <w:b/>
          <w:bCs/>
        </w:rPr>
        <w:t>Parallel discussion:</w:t>
      </w:r>
    </w:p>
    <w:p w14:paraId="74163441" w14:textId="77777777" w:rsidR="00B56CC5" w:rsidRPr="005B25A1" w:rsidRDefault="00B56CC5" w:rsidP="00B56CC5">
      <w:pPr>
        <w:keepNext/>
        <w:keepLines/>
      </w:pPr>
      <w:r w:rsidRPr="00B56CC5">
        <w:rPr>
          <w:color w:val="0000FF"/>
        </w:rPr>
        <w:t>Not handled</w:t>
      </w:r>
      <w:r>
        <w:t>.</w:t>
      </w:r>
    </w:p>
    <w:p w14:paraId="12DF97A1" w14:textId="77777777" w:rsidR="00B56CC5" w:rsidRPr="00EB0339" w:rsidRDefault="00B56CC5" w:rsidP="00B56CC5">
      <w:r w:rsidRPr="005B25A1">
        <w:rPr>
          <w:b/>
          <w:bCs/>
        </w:rPr>
        <w:t>Status:</w:t>
      </w:r>
      <w:r>
        <w:t xml:space="preserve"> </w:t>
      </w:r>
      <w:r w:rsidRPr="00B56CC5">
        <w:rPr>
          <w:color w:val="0000FF"/>
        </w:rPr>
        <w:t>Not handled</w:t>
      </w:r>
      <w:r>
        <w:t>.</w:t>
      </w:r>
    </w:p>
    <w:p w14:paraId="21037BA0" w14:textId="77777777" w:rsidR="0017609F" w:rsidRDefault="0017609F" w:rsidP="0017609F">
      <w:pPr>
        <w:pStyle w:val="NormTop"/>
      </w:pPr>
      <w:r w:rsidRPr="00ED26F2">
        <w:rPr>
          <w:color w:val="0000FF"/>
        </w:rPr>
        <w:t>S2-2406030</w:t>
      </w:r>
      <w:r w:rsidRPr="00D53282">
        <w:t xml:space="preserve"> </w:t>
      </w:r>
      <w:r>
        <w:t>(P-CR) 23.700-49: KI 1: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w:t>
      </w:r>
    </w:p>
    <w:p w14:paraId="1DAA7EB2" w14:textId="77777777" w:rsidR="0017609F" w:rsidRPr="005B25A1" w:rsidRDefault="0017609F" w:rsidP="0017609F">
      <w:pPr>
        <w:keepNext/>
        <w:keepLines/>
        <w:rPr>
          <w:b/>
          <w:bCs/>
        </w:rPr>
      </w:pPr>
      <w:r w:rsidRPr="005B25A1">
        <w:rPr>
          <w:b/>
          <w:bCs/>
        </w:rPr>
        <w:t>Convenor comment:</w:t>
      </w:r>
    </w:p>
    <w:p w14:paraId="30CB36C6" w14:textId="77777777" w:rsidR="0017609F" w:rsidRPr="005B25A1" w:rsidRDefault="0017609F" w:rsidP="0017609F">
      <w:pPr>
        <w:keepNext/>
        <w:keepLines/>
      </w:pPr>
      <w:r w:rsidRPr="005B25A1">
        <w:t xml:space="preserve">Merge into </w:t>
      </w:r>
      <w:r w:rsidRPr="00ED26F2">
        <w:rPr>
          <w:color w:val="0000FF"/>
        </w:rPr>
        <w:t>S2-2406185</w:t>
      </w:r>
      <w:r w:rsidRPr="005B25A1">
        <w:t>.</w:t>
      </w:r>
    </w:p>
    <w:p w14:paraId="26C8B243" w14:textId="77777777" w:rsidR="00B56CC5" w:rsidRPr="005B25A1" w:rsidRDefault="00B56CC5" w:rsidP="00B56CC5">
      <w:pPr>
        <w:keepNext/>
        <w:keepLines/>
        <w:rPr>
          <w:b/>
          <w:bCs/>
        </w:rPr>
      </w:pPr>
      <w:r w:rsidRPr="005B25A1">
        <w:rPr>
          <w:b/>
          <w:bCs/>
        </w:rPr>
        <w:t>Parallel discussion:</w:t>
      </w:r>
    </w:p>
    <w:p w14:paraId="7C6B85B5" w14:textId="77777777" w:rsidR="00B56CC5" w:rsidRPr="005B25A1" w:rsidRDefault="00B56CC5" w:rsidP="00B56CC5">
      <w:pPr>
        <w:keepNext/>
        <w:keepLines/>
      </w:pPr>
      <w:r w:rsidRPr="00B56CC5">
        <w:rPr>
          <w:color w:val="0000FF"/>
        </w:rPr>
        <w:t>Not handled</w:t>
      </w:r>
      <w:r>
        <w:t>.</w:t>
      </w:r>
    </w:p>
    <w:p w14:paraId="43F57AFF" w14:textId="77777777" w:rsidR="00B56CC5" w:rsidRPr="00EB0339" w:rsidRDefault="00B56CC5" w:rsidP="00B56CC5">
      <w:r w:rsidRPr="005B25A1">
        <w:rPr>
          <w:b/>
          <w:bCs/>
        </w:rPr>
        <w:t>Status:</w:t>
      </w:r>
      <w:r>
        <w:t xml:space="preserve"> </w:t>
      </w:r>
      <w:r w:rsidRPr="00B56CC5">
        <w:rPr>
          <w:color w:val="0000FF"/>
        </w:rPr>
        <w:t>Not handled</w:t>
      </w:r>
      <w:r>
        <w:t>.</w:t>
      </w:r>
    </w:p>
    <w:p w14:paraId="3EABB3FF" w14:textId="77777777" w:rsidR="0017609F" w:rsidRDefault="0017609F" w:rsidP="0017609F">
      <w:pPr>
        <w:pStyle w:val="NormTop"/>
      </w:pPr>
      <w:r w:rsidRPr="00ED26F2">
        <w:rPr>
          <w:color w:val="0000FF"/>
        </w:rPr>
        <w:lastRenderedPageBreak/>
        <w:t>S2-2406729</w:t>
      </w:r>
      <w:r w:rsidRPr="00D53282">
        <w:t xml:space="preserve"> </w:t>
      </w:r>
      <w:r>
        <w:t>(P-CR) 23.700-49: KI#1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on KI#1in TR 23.700-49.</w:t>
      </w:r>
    </w:p>
    <w:p w14:paraId="5C250A70" w14:textId="77777777" w:rsidR="0017609F" w:rsidRPr="005B25A1" w:rsidRDefault="0017609F" w:rsidP="0017609F">
      <w:pPr>
        <w:keepNext/>
        <w:keepLines/>
        <w:rPr>
          <w:b/>
          <w:bCs/>
        </w:rPr>
      </w:pPr>
      <w:r w:rsidRPr="005B25A1">
        <w:rPr>
          <w:b/>
          <w:bCs/>
        </w:rPr>
        <w:t>Convenor comment:</w:t>
      </w:r>
    </w:p>
    <w:p w14:paraId="140E56F6" w14:textId="77777777" w:rsidR="0017609F" w:rsidRPr="005B25A1" w:rsidRDefault="0017609F" w:rsidP="0017609F">
      <w:pPr>
        <w:keepNext/>
        <w:keepLines/>
      </w:pPr>
      <w:r w:rsidRPr="005B25A1">
        <w:t xml:space="preserve">Merge into </w:t>
      </w:r>
      <w:r w:rsidRPr="00ED26F2">
        <w:rPr>
          <w:color w:val="0000FF"/>
        </w:rPr>
        <w:t>S2-2406464</w:t>
      </w:r>
      <w:r w:rsidRPr="005B25A1">
        <w:t>.</w:t>
      </w:r>
    </w:p>
    <w:p w14:paraId="3B7C676C" w14:textId="77777777" w:rsidR="00B56CC5" w:rsidRPr="005B25A1" w:rsidRDefault="00B56CC5" w:rsidP="00B56CC5">
      <w:pPr>
        <w:keepNext/>
        <w:keepLines/>
        <w:rPr>
          <w:b/>
          <w:bCs/>
        </w:rPr>
      </w:pPr>
      <w:r w:rsidRPr="005B25A1">
        <w:rPr>
          <w:b/>
          <w:bCs/>
        </w:rPr>
        <w:t>Parallel discussion:</w:t>
      </w:r>
    </w:p>
    <w:p w14:paraId="2E986B75" w14:textId="77777777" w:rsidR="00B56CC5" w:rsidRPr="005B25A1" w:rsidRDefault="00B56CC5" w:rsidP="00B56CC5">
      <w:pPr>
        <w:keepNext/>
        <w:keepLines/>
      </w:pPr>
      <w:r w:rsidRPr="00B56CC5">
        <w:rPr>
          <w:color w:val="0000FF"/>
        </w:rPr>
        <w:t>Not handled</w:t>
      </w:r>
      <w:r>
        <w:t>.</w:t>
      </w:r>
    </w:p>
    <w:p w14:paraId="285F3D73" w14:textId="77777777" w:rsidR="00B56CC5" w:rsidRPr="00EB0339" w:rsidRDefault="00B56CC5" w:rsidP="00B56CC5">
      <w:r w:rsidRPr="005B25A1">
        <w:rPr>
          <w:b/>
          <w:bCs/>
        </w:rPr>
        <w:t>Status:</w:t>
      </w:r>
      <w:r>
        <w:t xml:space="preserve"> </w:t>
      </w:r>
      <w:r w:rsidRPr="00B56CC5">
        <w:rPr>
          <w:color w:val="0000FF"/>
        </w:rPr>
        <w:t>Not handled</w:t>
      </w:r>
      <w:r>
        <w:t>.</w:t>
      </w:r>
    </w:p>
    <w:p w14:paraId="2CF90F6D"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KI#2: Enhanced EAS/L-PSA-UPF reselection</w:t>
      </w:r>
    </w:p>
    <w:p w14:paraId="69D1A090" w14:textId="77777777" w:rsidR="0017609F" w:rsidRDefault="0017609F" w:rsidP="0017609F">
      <w:pPr>
        <w:pStyle w:val="NormTop"/>
      </w:pPr>
      <w:r w:rsidRPr="00ED26F2">
        <w:rPr>
          <w:color w:val="0000FF"/>
        </w:rPr>
        <w:t>S2-2406436</w:t>
      </w:r>
      <w:r w:rsidRPr="00D53282">
        <w:t xml:space="preserve"> </w:t>
      </w:r>
      <w:r>
        <w:t>(P-CR) 23.700-49: KI#2: Conclusion update based on NWM discussion. (Source: Intel (Rapporteur))</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KI#2 based on NWM discussion.</w:t>
      </w:r>
    </w:p>
    <w:p w14:paraId="2A099798" w14:textId="77777777" w:rsidR="0017609F" w:rsidRPr="005B25A1" w:rsidRDefault="0017609F" w:rsidP="0017609F">
      <w:pPr>
        <w:keepNext/>
        <w:keepLines/>
        <w:rPr>
          <w:b/>
          <w:bCs/>
        </w:rPr>
      </w:pPr>
      <w:r w:rsidRPr="005B25A1">
        <w:rPr>
          <w:b/>
          <w:bCs/>
        </w:rPr>
        <w:t>Convenor comment:</w:t>
      </w:r>
    </w:p>
    <w:p w14:paraId="4D096F8B" w14:textId="77777777" w:rsidR="0017609F" w:rsidRPr="005B25A1" w:rsidRDefault="0017609F" w:rsidP="0017609F">
      <w:pPr>
        <w:keepNext/>
        <w:keepLines/>
      </w:pPr>
      <w:r w:rsidRPr="005B25A1">
        <w:t>Handle (SMF to collect N6 delay from L-PSA UPF).</w:t>
      </w:r>
    </w:p>
    <w:p w14:paraId="7E0912B7" w14:textId="77777777" w:rsidR="0017609F" w:rsidRPr="005B25A1" w:rsidRDefault="0017609F" w:rsidP="0017609F">
      <w:pPr>
        <w:keepNext/>
        <w:keepLines/>
        <w:rPr>
          <w:b/>
          <w:bCs/>
        </w:rPr>
      </w:pPr>
      <w:r w:rsidRPr="005B25A1">
        <w:rPr>
          <w:b/>
          <w:bCs/>
        </w:rPr>
        <w:t>Parallel discussion:</w:t>
      </w:r>
    </w:p>
    <w:p w14:paraId="3D1FF3E9" w14:textId="77777777" w:rsidR="0017609F" w:rsidRPr="00B81031" w:rsidRDefault="0017609F" w:rsidP="0017609F">
      <w:pPr>
        <w:keepNext/>
        <w:keepLines/>
        <w:rPr>
          <w:i/>
        </w:rPr>
      </w:pPr>
      <w:r>
        <w:rPr>
          <w:i/>
        </w:rPr>
        <w:t xml:space="preserve">Revised in parallel session to </w:t>
      </w:r>
      <w:r w:rsidRPr="00ED26F2">
        <w:rPr>
          <w:i/>
          <w:color w:val="0000FF"/>
        </w:rPr>
        <w:t>S2-2406924</w:t>
      </w:r>
      <w:r>
        <w:rPr>
          <w:i/>
        </w:rPr>
        <w:t>.</w:t>
      </w:r>
    </w:p>
    <w:p w14:paraId="0DDD0E2F" w14:textId="77777777" w:rsidR="0017609F" w:rsidRPr="00B81031" w:rsidRDefault="0017609F" w:rsidP="0017609F">
      <w:pPr>
        <w:keepNext/>
        <w:keepLines/>
        <w:rPr>
          <w:i/>
        </w:rPr>
      </w:pPr>
      <w:r>
        <w:rPr>
          <w:i/>
        </w:rPr>
        <w:t xml:space="preserve">Revised in parallel session to </w:t>
      </w:r>
      <w:r w:rsidRPr="00ED26F2">
        <w:rPr>
          <w:i/>
          <w:color w:val="0000FF"/>
        </w:rPr>
        <w:t>S2-2407171</w:t>
      </w:r>
      <w:r>
        <w:rPr>
          <w:i/>
        </w:rPr>
        <w:t>.</w:t>
      </w:r>
    </w:p>
    <w:p w14:paraId="7475E10F" w14:textId="77777777" w:rsidR="0017609F" w:rsidRPr="00B81031" w:rsidRDefault="0017609F" w:rsidP="0017609F">
      <w:pPr>
        <w:keepNext/>
        <w:keepLines/>
        <w:rPr>
          <w:i/>
        </w:rPr>
      </w:pPr>
      <w:r>
        <w:rPr>
          <w:i/>
        </w:rPr>
        <w:t xml:space="preserve">Revised in parallel session to </w:t>
      </w:r>
      <w:r w:rsidRPr="00ED26F2">
        <w:rPr>
          <w:i/>
          <w:color w:val="0000FF"/>
        </w:rPr>
        <w:t>S2-2407190</w:t>
      </w:r>
      <w:r>
        <w:rPr>
          <w:i/>
        </w:rPr>
        <w:t>.</w:t>
      </w:r>
    </w:p>
    <w:p w14:paraId="6EA50004" w14:textId="77777777" w:rsidR="00B56CC5" w:rsidRPr="00B81031" w:rsidRDefault="00B56CC5" w:rsidP="00B56CC5">
      <w:pPr>
        <w:keepNext/>
        <w:keepLines/>
        <w:rPr>
          <w:i/>
        </w:rPr>
      </w:pPr>
      <w:r>
        <w:rPr>
          <w:i/>
        </w:rPr>
        <w:t>Agreed in parallel session.</w:t>
      </w:r>
    </w:p>
    <w:p w14:paraId="43DC7133" w14:textId="77777777" w:rsidR="00B56CC5" w:rsidRPr="005B25A1" w:rsidRDefault="00B56CC5" w:rsidP="00B56CC5">
      <w:pPr>
        <w:keepNext/>
        <w:keepLines/>
        <w:rPr>
          <w:b/>
          <w:bCs/>
        </w:rPr>
      </w:pPr>
      <w:r w:rsidRPr="005B25A1">
        <w:rPr>
          <w:b/>
          <w:bCs/>
        </w:rPr>
        <w:t>Plenary Discussion:</w:t>
      </w:r>
    </w:p>
    <w:p w14:paraId="7AEF81D9" w14:textId="77777777" w:rsidR="00B56CC5" w:rsidRPr="00B56CC5" w:rsidRDefault="00B56CC5" w:rsidP="00B56CC5">
      <w:pPr>
        <w:keepNext/>
        <w:keepLines/>
      </w:pPr>
      <w:r>
        <w:t xml:space="preserve">This was </w:t>
      </w:r>
      <w:r w:rsidRPr="00B56CC5">
        <w:rPr>
          <w:color w:val="FF0000"/>
        </w:rPr>
        <w:t>block approved</w:t>
      </w:r>
      <w:r>
        <w:t>.</w:t>
      </w:r>
    </w:p>
    <w:p w14:paraId="5155573E"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2728B54" w14:textId="77777777" w:rsidR="0017609F" w:rsidRDefault="0017609F" w:rsidP="0017609F">
      <w:pPr>
        <w:pStyle w:val="NormTop"/>
      </w:pPr>
      <w:r w:rsidRPr="00ED26F2">
        <w:rPr>
          <w:color w:val="0000FF"/>
        </w:rPr>
        <w:t>S2-2405915</w:t>
      </w:r>
      <w:r w:rsidRPr="00D53282">
        <w:t xml:space="preserve"> </w:t>
      </w:r>
      <w:r>
        <w:t>(P-CR) 23.700-49: KI#2 evaluation and conclusion update. (Source: China Mobile)</w:t>
      </w:r>
      <w:r>
        <w:br/>
      </w:r>
      <w:r w:rsidRPr="00D53282">
        <w:rPr>
          <w:b/>
        </w:rPr>
        <w:t>Document for:</w:t>
      </w:r>
      <w:r w:rsidRPr="00D53282">
        <w:t xml:space="preserve"> </w:t>
      </w:r>
      <w:r>
        <w:t>Approval</w:t>
      </w:r>
      <w:r>
        <w:br/>
      </w:r>
      <w:r w:rsidRPr="00D53282">
        <w:rPr>
          <w:b/>
        </w:rPr>
        <w:t>Abstract:</w:t>
      </w:r>
      <w:r w:rsidRPr="00D53282">
        <w:t xml:space="preserve"> </w:t>
      </w:r>
      <w:r>
        <w:br/>
        <w:t>Propose evaluation and conclusion update for KI #2: Enhancement of EAS and local UPF (re)selection.</w:t>
      </w:r>
    </w:p>
    <w:p w14:paraId="5F57F0C7" w14:textId="77777777" w:rsidR="0017609F" w:rsidRPr="005B25A1" w:rsidRDefault="0017609F" w:rsidP="0017609F">
      <w:pPr>
        <w:keepNext/>
        <w:keepLines/>
        <w:rPr>
          <w:b/>
          <w:bCs/>
        </w:rPr>
      </w:pPr>
      <w:r w:rsidRPr="005B25A1">
        <w:rPr>
          <w:b/>
          <w:bCs/>
        </w:rPr>
        <w:t>Convenor comment:</w:t>
      </w:r>
    </w:p>
    <w:p w14:paraId="4BBCE546" w14:textId="77777777" w:rsidR="0017609F" w:rsidRPr="005B25A1" w:rsidRDefault="0017609F" w:rsidP="0017609F">
      <w:pPr>
        <w:keepNext/>
        <w:keepLines/>
      </w:pPr>
      <w:r w:rsidRPr="005B25A1">
        <w:t>Baseline for EAS load related conclusion. Dependency on SoH.</w:t>
      </w:r>
    </w:p>
    <w:p w14:paraId="68C5255D" w14:textId="77777777" w:rsidR="00B56CC5" w:rsidRPr="005B25A1" w:rsidRDefault="00B56CC5" w:rsidP="00B56CC5">
      <w:pPr>
        <w:keepNext/>
        <w:keepLines/>
        <w:rPr>
          <w:b/>
          <w:bCs/>
        </w:rPr>
      </w:pPr>
      <w:r w:rsidRPr="005B25A1">
        <w:rPr>
          <w:b/>
          <w:bCs/>
        </w:rPr>
        <w:t>Parallel discussion:</w:t>
      </w:r>
    </w:p>
    <w:p w14:paraId="6E3750A7" w14:textId="77777777" w:rsidR="00B56CC5" w:rsidRPr="005B25A1" w:rsidRDefault="00B56CC5" w:rsidP="00B56CC5">
      <w:pPr>
        <w:keepNext/>
        <w:keepLines/>
      </w:pPr>
      <w:r w:rsidRPr="00B56CC5">
        <w:rPr>
          <w:color w:val="0000FF"/>
        </w:rPr>
        <w:t>Not handled</w:t>
      </w:r>
      <w:r>
        <w:t>.</w:t>
      </w:r>
    </w:p>
    <w:p w14:paraId="5B1DF7C6" w14:textId="77777777" w:rsidR="00B56CC5" w:rsidRPr="00EB0339" w:rsidRDefault="00B56CC5" w:rsidP="00B56CC5">
      <w:r w:rsidRPr="005B25A1">
        <w:rPr>
          <w:b/>
          <w:bCs/>
        </w:rPr>
        <w:t>Status:</w:t>
      </w:r>
      <w:r>
        <w:t xml:space="preserve"> </w:t>
      </w:r>
      <w:r w:rsidRPr="00B56CC5">
        <w:rPr>
          <w:color w:val="0000FF"/>
        </w:rPr>
        <w:t>Not handled</w:t>
      </w:r>
      <w:r>
        <w:t>.</w:t>
      </w:r>
    </w:p>
    <w:p w14:paraId="21B09A48" w14:textId="77777777" w:rsidR="0017609F" w:rsidRDefault="0017609F" w:rsidP="0017609F">
      <w:pPr>
        <w:pStyle w:val="NormTop"/>
      </w:pPr>
      <w:r w:rsidRPr="00ED26F2">
        <w:rPr>
          <w:color w:val="0000FF"/>
        </w:rPr>
        <w:lastRenderedPageBreak/>
        <w:t>S2-2406180</w:t>
      </w:r>
      <w:r w:rsidRPr="00D53282">
        <w:t xml:space="preserve"> </w:t>
      </w:r>
      <w:r>
        <w:t>(P-CR) 23.700-49: KI#2,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 conclusion of KI#2.</w:t>
      </w:r>
    </w:p>
    <w:p w14:paraId="0F1B8CB5" w14:textId="77777777" w:rsidR="0017609F" w:rsidRPr="005B25A1" w:rsidRDefault="0017609F" w:rsidP="0017609F">
      <w:pPr>
        <w:keepNext/>
        <w:keepLines/>
        <w:rPr>
          <w:b/>
          <w:bCs/>
        </w:rPr>
      </w:pPr>
      <w:r w:rsidRPr="005B25A1">
        <w:rPr>
          <w:b/>
          <w:bCs/>
        </w:rPr>
        <w:t>Convenor comment:</w:t>
      </w:r>
    </w:p>
    <w:p w14:paraId="2EF1B959" w14:textId="77777777" w:rsidR="0017609F" w:rsidRPr="005B25A1" w:rsidRDefault="0017609F" w:rsidP="0017609F">
      <w:pPr>
        <w:keepNext/>
        <w:keepLines/>
      </w:pPr>
      <w:r w:rsidRPr="005B25A1">
        <w:t xml:space="preserve">Merge into </w:t>
      </w:r>
      <w:r w:rsidRPr="00ED26F2">
        <w:rPr>
          <w:color w:val="0000FF"/>
        </w:rPr>
        <w:t>S2-2405915</w:t>
      </w:r>
      <w:r w:rsidRPr="005B25A1">
        <w:t xml:space="preserve"> on EAS load aspect.</w:t>
      </w:r>
    </w:p>
    <w:p w14:paraId="27B7505B" w14:textId="77777777" w:rsidR="00B56CC5" w:rsidRPr="005B25A1" w:rsidRDefault="00B56CC5" w:rsidP="00B56CC5">
      <w:pPr>
        <w:keepNext/>
        <w:keepLines/>
        <w:rPr>
          <w:b/>
          <w:bCs/>
        </w:rPr>
      </w:pPr>
      <w:r w:rsidRPr="005B25A1">
        <w:rPr>
          <w:b/>
          <w:bCs/>
        </w:rPr>
        <w:t>Parallel discussion:</w:t>
      </w:r>
    </w:p>
    <w:p w14:paraId="3E927C57" w14:textId="77777777" w:rsidR="00B56CC5" w:rsidRPr="005B25A1" w:rsidRDefault="00B56CC5" w:rsidP="00B56CC5">
      <w:pPr>
        <w:keepNext/>
        <w:keepLines/>
      </w:pPr>
      <w:r w:rsidRPr="00B56CC5">
        <w:rPr>
          <w:color w:val="0000FF"/>
        </w:rPr>
        <w:t>Not handled</w:t>
      </w:r>
      <w:r>
        <w:t>.</w:t>
      </w:r>
    </w:p>
    <w:p w14:paraId="14B8E1CF" w14:textId="77777777" w:rsidR="00B56CC5" w:rsidRPr="00EB0339" w:rsidRDefault="00B56CC5" w:rsidP="00B56CC5">
      <w:r w:rsidRPr="005B25A1">
        <w:rPr>
          <w:b/>
          <w:bCs/>
        </w:rPr>
        <w:t>Status:</w:t>
      </w:r>
      <w:r>
        <w:t xml:space="preserve"> </w:t>
      </w:r>
      <w:r w:rsidRPr="00B56CC5">
        <w:rPr>
          <w:color w:val="0000FF"/>
        </w:rPr>
        <w:t>Not handled</w:t>
      </w:r>
      <w:r>
        <w:t>.</w:t>
      </w:r>
    </w:p>
    <w:p w14:paraId="15657553" w14:textId="77777777" w:rsidR="0017609F" w:rsidRDefault="0017609F" w:rsidP="0017609F">
      <w:pPr>
        <w:pStyle w:val="NormTop"/>
      </w:pPr>
      <w:r w:rsidRPr="00ED26F2">
        <w:rPr>
          <w:color w:val="0000FF"/>
        </w:rPr>
        <w:t>S2-2406511</w:t>
      </w:r>
      <w:r w:rsidRPr="00D53282">
        <w:t xml:space="preserve"> </w:t>
      </w:r>
      <w:r>
        <w:t>(P-CR) 23.700-49: KI#2: Evaluation and conclusion. (Source: CATT)</w:t>
      </w:r>
      <w:r>
        <w:br/>
      </w:r>
      <w:r w:rsidRPr="00D53282">
        <w:rPr>
          <w:b/>
        </w:rPr>
        <w:t>Document for:</w:t>
      </w:r>
      <w:r w:rsidRPr="00D53282">
        <w:t xml:space="preserve"> </w:t>
      </w:r>
      <w:r>
        <w:t>Approval</w:t>
      </w:r>
      <w:r>
        <w:br/>
      </w:r>
      <w:r w:rsidRPr="00D53282">
        <w:rPr>
          <w:b/>
        </w:rPr>
        <w:t>Abstract:</w:t>
      </w:r>
      <w:r w:rsidRPr="00D53282">
        <w:t xml:space="preserve"> </w:t>
      </w:r>
      <w:r>
        <w:br/>
        <w:t>It is proposed to add the evaluation and conclusion on KI#2.</w:t>
      </w:r>
    </w:p>
    <w:p w14:paraId="7052BF13" w14:textId="77777777" w:rsidR="0017609F" w:rsidRPr="005B25A1" w:rsidRDefault="0017609F" w:rsidP="0017609F">
      <w:pPr>
        <w:keepNext/>
        <w:keepLines/>
        <w:rPr>
          <w:b/>
          <w:bCs/>
        </w:rPr>
      </w:pPr>
      <w:r w:rsidRPr="005B25A1">
        <w:rPr>
          <w:b/>
          <w:bCs/>
        </w:rPr>
        <w:t>Convenor comment:</w:t>
      </w:r>
    </w:p>
    <w:p w14:paraId="31793882" w14:textId="77777777" w:rsidR="0017609F" w:rsidRPr="005B25A1" w:rsidRDefault="0017609F" w:rsidP="0017609F">
      <w:pPr>
        <w:keepNext/>
        <w:keepLines/>
      </w:pPr>
      <w:r w:rsidRPr="005B25A1">
        <w:t xml:space="preserve">Merge into </w:t>
      </w:r>
      <w:r w:rsidRPr="00ED26F2">
        <w:rPr>
          <w:color w:val="0000FF"/>
        </w:rPr>
        <w:t>S2-2405915</w:t>
      </w:r>
      <w:r w:rsidRPr="005B25A1">
        <w:t xml:space="preserve"> on EAS load aspect.</w:t>
      </w:r>
    </w:p>
    <w:p w14:paraId="13BB91A0" w14:textId="77777777" w:rsidR="00B56CC5" w:rsidRPr="005B25A1" w:rsidRDefault="00B56CC5" w:rsidP="00B56CC5">
      <w:pPr>
        <w:keepNext/>
        <w:keepLines/>
        <w:rPr>
          <w:b/>
          <w:bCs/>
        </w:rPr>
      </w:pPr>
      <w:r w:rsidRPr="005B25A1">
        <w:rPr>
          <w:b/>
          <w:bCs/>
        </w:rPr>
        <w:t>Parallel discussion:</w:t>
      </w:r>
    </w:p>
    <w:p w14:paraId="1DCE6F49" w14:textId="77777777" w:rsidR="00B56CC5" w:rsidRPr="005B25A1" w:rsidRDefault="00B56CC5" w:rsidP="00B56CC5">
      <w:pPr>
        <w:keepNext/>
        <w:keepLines/>
      </w:pPr>
      <w:r w:rsidRPr="00B56CC5">
        <w:rPr>
          <w:color w:val="0000FF"/>
        </w:rPr>
        <w:t>Not handled</w:t>
      </w:r>
      <w:r>
        <w:t>.</w:t>
      </w:r>
    </w:p>
    <w:p w14:paraId="138FF3ED" w14:textId="77777777" w:rsidR="00B56CC5" w:rsidRPr="00EB0339" w:rsidRDefault="00B56CC5" w:rsidP="00B56CC5">
      <w:r w:rsidRPr="005B25A1">
        <w:rPr>
          <w:b/>
          <w:bCs/>
        </w:rPr>
        <w:t>Status:</w:t>
      </w:r>
      <w:r>
        <w:t xml:space="preserve"> </w:t>
      </w:r>
      <w:r w:rsidRPr="00B56CC5">
        <w:rPr>
          <w:color w:val="0000FF"/>
        </w:rPr>
        <w:t>Not handled</w:t>
      </w:r>
      <w:r>
        <w:t>.</w:t>
      </w:r>
    </w:p>
    <w:p w14:paraId="7409125F" w14:textId="77777777" w:rsidR="0017609F" w:rsidRDefault="0017609F" w:rsidP="0017609F">
      <w:pPr>
        <w:pStyle w:val="NormTop"/>
      </w:pPr>
      <w:r w:rsidRPr="00ED26F2">
        <w:rPr>
          <w:color w:val="0000FF"/>
        </w:rPr>
        <w:t>S2-2406031</w:t>
      </w:r>
      <w:r w:rsidRPr="00D53282">
        <w:t xml:space="preserve"> </w:t>
      </w:r>
      <w:r>
        <w:t>(P-CR) 23.700-49: KI 2: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KI#2.</w:t>
      </w:r>
    </w:p>
    <w:p w14:paraId="1B12C478" w14:textId="77777777" w:rsidR="0017609F" w:rsidRPr="005B25A1" w:rsidRDefault="0017609F" w:rsidP="0017609F">
      <w:pPr>
        <w:keepNext/>
        <w:keepLines/>
        <w:rPr>
          <w:b/>
          <w:bCs/>
        </w:rPr>
      </w:pPr>
      <w:r w:rsidRPr="005B25A1">
        <w:rPr>
          <w:b/>
          <w:bCs/>
        </w:rPr>
        <w:t>Convenor comment:</w:t>
      </w:r>
    </w:p>
    <w:p w14:paraId="3A07F01C" w14:textId="77777777" w:rsidR="0017609F" w:rsidRPr="005B25A1" w:rsidRDefault="0017609F" w:rsidP="0017609F">
      <w:pPr>
        <w:keepNext/>
        <w:keepLines/>
      </w:pPr>
      <w:r w:rsidRPr="005B25A1">
        <w:t>Handle (no NWDAF). Dependency on SoH.</w:t>
      </w:r>
    </w:p>
    <w:p w14:paraId="148D8B9D" w14:textId="77777777" w:rsidR="00B56CC5" w:rsidRPr="005B25A1" w:rsidRDefault="00B56CC5" w:rsidP="00B56CC5">
      <w:pPr>
        <w:keepNext/>
        <w:keepLines/>
        <w:rPr>
          <w:b/>
          <w:bCs/>
        </w:rPr>
      </w:pPr>
      <w:r w:rsidRPr="005B25A1">
        <w:rPr>
          <w:b/>
          <w:bCs/>
        </w:rPr>
        <w:t>Parallel discussion:</w:t>
      </w:r>
    </w:p>
    <w:p w14:paraId="1531C893" w14:textId="77777777" w:rsidR="00B56CC5" w:rsidRPr="005B25A1" w:rsidRDefault="00B56CC5" w:rsidP="00B56CC5">
      <w:pPr>
        <w:keepNext/>
        <w:keepLines/>
      </w:pPr>
      <w:r w:rsidRPr="00B56CC5">
        <w:rPr>
          <w:color w:val="0000FF"/>
        </w:rPr>
        <w:t>Not handled</w:t>
      </w:r>
      <w:r>
        <w:t>.</w:t>
      </w:r>
    </w:p>
    <w:p w14:paraId="31E86E45" w14:textId="77777777" w:rsidR="00B56CC5" w:rsidRPr="00EB0339" w:rsidRDefault="00B56CC5" w:rsidP="00B56CC5">
      <w:r w:rsidRPr="005B25A1">
        <w:rPr>
          <w:b/>
          <w:bCs/>
        </w:rPr>
        <w:t>Status:</w:t>
      </w:r>
      <w:r>
        <w:t xml:space="preserve"> </w:t>
      </w:r>
      <w:r w:rsidRPr="00B56CC5">
        <w:rPr>
          <w:color w:val="0000FF"/>
        </w:rPr>
        <w:t>Not handled</w:t>
      </w:r>
      <w:r>
        <w:t>.</w:t>
      </w:r>
    </w:p>
    <w:p w14:paraId="141843AA" w14:textId="77777777" w:rsidR="0017609F" w:rsidRDefault="0017609F" w:rsidP="0017609F">
      <w:pPr>
        <w:pStyle w:val="NormTop"/>
      </w:pPr>
      <w:r w:rsidRPr="00ED26F2">
        <w:rPr>
          <w:color w:val="0000FF"/>
        </w:rPr>
        <w:t>S2-2406186</w:t>
      </w:r>
      <w:r w:rsidRPr="00D53282">
        <w:t xml:space="preserve"> </w:t>
      </w:r>
      <w:r>
        <w:t>(P-CR) 23.700-49: KI#2: Conclusions .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 discussion of the solution alternatives for KI#2 and conclusions for the normative work.</w:t>
      </w:r>
    </w:p>
    <w:p w14:paraId="01E884FD" w14:textId="77777777" w:rsidR="0017609F" w:rsidRPr="005B25A1" w:rsidRDefault="0017609F" w:rsidP="0017609F">
      <w:pPr>
        <w:keepNext/>
        <w:keepLines/>
        <w:rPr>
          <w:b/>
          <w:bCs/>
        </w:rPr>
      </w:pPr>
      <w:r w:rsidRPr="005B25A1">
        <w:rPr>
          <w:b/>
          <w:bCs/>
        </w:rPr>
        <w:t>Convenor comment:</w:t>
      </w:r>
    </w:p>
    <w:p w14:paraId="5042822D" w14:textId="77777777" w:rsidR="0017609F" w:rsidRPr="005B25A1" w:rsidRDefault="0017609F" w:rsidP="0017609F">
      <w:pPr>
        <w:keepNext/>
        <w:keepLines/>
      </w:pPr>
      <w:r w:rsidRPr="005B25A1">
        <w:t>SMF collects N6 delay from AF. Dependency on SoH.</w:t>
      </w:r>
    </w:p>
    <w:p w14:paraId="3CDB0FC1" w14:textId="77777777" w:rsidR="00B56CC5" w:rsidRPr="005B25A1" w:rsidRDefault="00B56CC5" w:rsidP="00B56CC5">
      <w:pPr>
        <w:keepNext/>
        <w:keepLines/>
        <w:rPr>
          <w:b/>
          <w:bCs/>
        </w:rPr>
      </w:pPr>
      <w:r w:rsidRPr="005B25A1">
        <w:rPr>
          <w:b/>
          <w:bCs/>
        </w:rPr>
        <w:t>Parallel discussion:</w:t>
      </w:r>
    </w:p>
    <w:p w14:paraId="3AF82BEA" w14:textId="77777777" w:rsidR="00B56CC5" w:rsidRPr="005B25A1" w:rsidRDefault="00B56CC5" w:rsidP="00B56CC5">
      <w:pPr>
        <w:keepNext/>
        <w:keepLines/>
      </w:pPr>
      <w:r w:rsidRPr="00B56CC5">
        <w:rPr>
          <w:color w:val="0000FF"/>
        </w:rPr>
        <w:t>Not handled</w:t>
      </w:r>
      <w:r>
        <w:t>.</w:t>
      </w:r>
    </w:p>
    <w:p w14:paraId="5DB990D0" w14:textId="77777777" w:rsidR="00B56CC5" w:rsidRPr="00EB0339" w:rsidRDefault="00B56CC5" w:rsidP="00B56CC5">
      <w:r w:rsidRPr="005B25A1">
        <w:rPr>
          <w:b/>
          <w:bCs/>
        </w:rPr>
        <w:t>Status:</w:t>
      </w:r>
      <w:r>
        <w:t xml:space="preserve"> </w:t>
      </w:r>
      <w:r w:rsidRPr="00B56CC5">
        <w:rPr>
          <w:color w:val="0000FF"/>
        </w:rPr>
        <w:t>Not handled</w:t>
      </w:r>
      <w:r>
        <w:t>.</w:t>
      </w:r>
    </w:p>
    <w:p w14:paraId="5E5091D7" w14:textId="77777777" w:rsidR="0017609F" w:rsidRDefault="0017609F" w:rsidP="0017609F">
      <w:pPr>
        <w:pStyle w:val="NormTop"/>
      </w:pPr>
      <w:r w:rsidRPr="00ED26F2">
        <w:rPr>
          <w:color w:val="0000FF"/>
        </w:rPr>
        <w:lastRenderedPageBreak/>
        <w:t>S2-2406730</w:t>
      </w:r>
      <w:r w:rsidRPr="00D53282">
        <w:t xml:space="preserve"> </w:t>
      </w:r>
      <w:r>
        <w:t>(P-CR) 23.700-49: KI#2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on KI#2 in TR 23.700-49.</w:t>
      </w:r>
    </w:p>
    <w:p w14:paraId="53F7C46A" w14:textId="77777777" w:rsidR="0017609F" w:rsidRPr="005B25A1" w:rsidRDefault="0017609F" w:rsidP="0017609F">
      <w:pPr>
        <w:keepNext/>
        <w:keepLines/>
        <w:rPr>
          <w:b/>
          <w:bCs/>
        </w:rPr>
      </w:pPr>
      <w:r w:rsidRPr="005B25A1">
        <w:rPr>
          <w:b/>
          <w:bCs/>
        </w:rPr>
        <w:t>Convenor comment:</w:t>
      </w:r>
    </w:p>
    <w:p w14:paraId="6336F225" w14:textId="77777777" w:rsidR="0017609F" w:rsidRPr="005B25A1" w:rsidRDefault="0017609F" w:rsidP="0017609F">
      <w:pPr>
        <w:keepNext/>
        <w:keepLines/>
      </w:pPr>
      <w:r w:rsidRPr="005B25A1">
        <w:t xml:space="preserve">SMF collects N6 delay from AF in EDI. Merge into </w:t>
      </w:r>
      <w:r w:rsidRPr="00ED26F2">
        <w:rPr>
          <w:color w:val="0000FF"/>
        </w:rPr>
        <w:t>S2-2406186</w:t>
      </w:r>
      <w:r w:rsidRPr="005B25A1">
        <w:t>.</w:t>
      </w:r>
    </w:p>
    <w:p w14:paraId="32F56F7A" w14:textId="77777777" w:rsidR="00B56CC5" w:rsidRPr="005B25A1" w:rsidRDefault="00B56CC5" w:rsidP="00B56CC5">
      <w:pPr>
        <w:keepNext/>
        <w:keepLines/>
        <w:rPr>
          <w:b/>
          <w:bCs/>
        </w:rPr>
      </w:pPr>
      <w:r w:rsidRPr="005B25A1">
        <w:rPr>
          <w:b/>
          <w:bCs/>
        </w:rPr>
        <w:t>Parallel discussion:</w:t>
      </w:r>
    </w:p>
    <w:p w14:paraId="0CC27516" w14:textId="77777777" w:rsidR="00B56CC5" w:rsidRPr="005B25A1" w:rsidRDefault="00B56CC5" w:rsidP="00B56CC5">
      <w:pPr>
        <w:keepNext/>
        <w:keepLines/>
      </w:pPr>
      <w:r w:rsidRPr="00B56CC5">
        <w:rPr>
          <w:color w:val="0000FF"/>
        </w:rPr>
        <w:t>Not handled</w:t>
      </w:r>
      <w:r>
        <w:t>.</w:t>
      </w:r>
    </w:p>
    <w:p w14:paraId="1B1297B3" w14:textId="77777777" w:rsidR="00B56CC5" w:rsidRPr="00EB0339" w:rsidRDefault="00B56CC5" w:rsidP="00B56CC5">
      <w:r w:rsidRPr="005B25A1">
        <w:rPr>
          <w:b/>
          <w:bCs/>
        </w:rPr>
        <w:t>Status:</w:t>
      </w:r>
      <w:r>
        <w:t xml:space="preserve"> </w:t>
      </w:r>
      <w:r w:rsidRPr="00B56CC5">
        <w:rPr>
          <w:color w:val="0000FF"/>
        </w:rPr>
        <w:t>Not handled</w:t>
      </w:r>
      <w:r>
        <w:t>.</w:t>
      </w:r>
    </w:p>
    <w:p w14:paraId="53A7D4A5" w14:textId="77777777" w:rsidR="0017609F" w:rsidRDefault="0017609F" w:rsidP="0017609F">
      <w:pPr>
        <w:pStyle w:val="NormTop"/>
      </w:pPr>
      <w:r w:rsidRPr="00ED26F2">
        <w:rPr>
          <w:color w:val="0000FF"/>
        </w:rPr>
        <w:t>S2-2406510</w:t>
      </w:r>
      <w:r w:rsidRPr="00D53282">
        <w:t xml:space="preserve"> </w:t>
      </w:r>
      <w:r>
        <w:t>(P-CR) 23.700-49: KI#2 Evaluation and Conclusions using NWDAF analytics to determine optimal EAS/UPF . (Source: Lenovo, CATT)</w:t>
      </w:r>
      <w:r>
        <w:br/>
      </w:r>
      <w:r w:rsidRPr="00D53282">
        <w:rPr>
          <w:b/>
        </w:rPr>
        <w:t>Document for:</w:t>
      </w:r>
      <w:r w:rsidRPr="00D53282">
        <w:t xml:space="preserve"> </w:t>
      </w:r>
      <w:r>
        <w:t>Approval</w:t>
      </w:r>
      <w:r>
        <w:br/>
      </w:r>
      <w:r w:rsidRPr="00D53282">
        <w:rPr>
          <w:b/>
        </w:rPr>
        <w:t>Abstract:</w:t>
      </w:r>
      <w:r w:rsidRPr="00D53282">
        <w:t xml:space="preserve"> </w:t>
      </w:r>
      <w:r>
        <w:br/>
        <w:t>-</w:t>
      </w:r>
    </w:p>
    <w:p w14:paraId="689591DC" w14:textId="77777777" w:rsidR="0017609F" w:rsidRPr="005B25A1" w:rsidRDefault="0017609F" w:rsidP="0017609F">
      <w:pPr>
        <w:keepNext/>
        <w:keepLines/>
        <w:rPr>
          <w:b/>
          <w:bCs/>
        </w:rPr>
      </w:pPr>
      <w:r w:rsidRPr="005B25A1">
        <w:rPr>
          <w:b/>
          <w:bCs/>
        </w:rPr>
        <w:t>Convenor comment:</w:t>
      </w:r>
    </w:p>
    <w:p w14:paraId="4D098F8B" w14:textId="77777777" w:rsidR="0017609F" w:rsidRPr="005B25A1" w:rsidRDefault="0017609F" w:rsidP="0017609F">
      <w:pPr>
        <w:keepNext/>
        <w:keepLines/>
      </w:pPr>
      <w:r w:rsidRPr="005B25A1">
        <w:t>NWDAF related conclusion. Dependency on SoH.</w:t>
      </w:r>
    </w:p>
    <w:p w14:paraId="3352652D" w14:textId="77777777" w:rsidR="00B56CC5" w:rsidRPr="005B25A1" w:rsidRDefault="00B56CC5" w:rsidP="00B56CC5">
      <w:pPr>
        <w:keepNext/>
        <w:keepLines/>
        <w:rPr>
          <w:b/>
          <w:bCs/>
        </w:rPr>
      </w:pPr>
      <w:r w:rsidRPr="005B25A1">
        <w:rPr>
          <w:b/>
          <w:bCs/>
        </w:rPr>
        <w:t>Parallel discussion:</w:t>
      </w:r>
    </w:p>
    <w:p w14:paraId="7B003D32" w14:textId="77777777" w:rsidR="00B56CC5" w:rsidRPr="005B25A1" w:rsidRDefault="00B56CC5" w:rsidP="00B56CC5">
      <w:pPr>
        <w:keepNext/>
        <w:keepLines/>
      </w:pPr>
      <w:r w:rsidRPr="00B56CC5">
        <w:rPr>
          <w:color w:val="0000FF"/>
        </w:rPr>
        <w:t>Not handled</w:t>
      </w:r>
      <w:r>
        <w:t>.</w:t>
      </w:r>
    </w:p>
    <w:p w14:paraId="53389CCD" w14:textId="77777777" w:rsidR="00B56CC5" w:rsidRPr="00EB0339" w:rsidRDefault="00B56CC5" w:rsidP="00B56CC5">
      <w:r w:rsidRPr="005B25A1">
        <w:rPr>
          <w:b/>
          <w:bCs/>
        </w:rPr>
        <w:t>Status:</w:t>
      </w:r>
      <w:r>
        <w:t xml:space="preserve"> </w:t>
      </w:r>
      <w:r w:rsidRPr="00B56CC5">
        <w:rPr>
          <w:color w:val="0000FF"/>
        </w:rPr>
        <w:t>Not handled</w:t>
      </w:r>
      <w:r>
        <w:t>.</w:t>
      </w:r>
    </w:p>
    <w:p w14:paraId="18A6F853" w14:textId="77777777" w:rsidR="0017609F" w:rsidRDefault="0017609F" w:rsidP="0017609F">
      <w:pPr>
        <w:pStyle w:val="NormTop"/>
      </w:pPr>
      <w:r w:rsidRPr="00ED26F2">
        <w:rPr>
          <w:color w:val="0000FF"/>
        </w:rPr>
        <w:t>S2-2406091</w:t>
      </w:r>
      <w:r w:rsidRPr="00D53282">
        <w:t xml:space="preserve"> </w:t>
      </w:r>
      <w:r>
        <w:t>(P-CR) 23.700-49: Conclusion for KI#2.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to update conclusion for KI#2.</w:t>
      </w:r>
    </w:p>
    <w:p w14:paraId="58913D6D" w14:textId="77777777" w:rsidR="0017609F" w:rsidRPr="005B25A1" w:rsidRDefault="0017609F" w:rsidP="0017609F">
      <w:pPr>
        <w:keepNext/>
        <w:keepLines/>
        <w:rPr>
          <w:b/>
          <w:bCs/>
        </w:rPr>
      </w:pPr>
      <w:r w:rsidRPr="005B25A1">
        <w:rPr>
          <w:b/>
          <w:bCs/>
        </w:rPr>
        <w:t>Convenor comment:</w:t>
      </w:r>
    </w:p>
    <w:p w14:paraId="56EE5E0E" w14:textId="77777777" w:rsidR="0017609F" w:rsidRPr="005B25A1" w:rsidRDefault="0017609F" w:rsidP="0017609F">
      <w:pPr>
        <w:keepNext/>
        <w:keepLines/>
      </w:pPr>
      <w:r w:rsidRPr="005B25A1">
        <w:t xml:space="preserve">Merge into </w:t>
      </w:r>
      <w:r w:rsidRPr="00ED26F2">
        <w:rPr>
          <w:color w:val="0000FF"/>
        </w:rPr>
        <w:t>S2-2406510</w:t>
      </w:r>
      <w:r w:rsidRPr="005B25A1">
        <w:t xml:space="preserve"> on NWDAF aspect.</w:t>
      </w:r>
    </w:p>
    <w:p w14:paraId="3DE44535" w14:textId="77777777" w:rsidR="00B56CC5" w:rsidRPr="005B25A1" w:rsidRDefault="00B56CC5" w:rsidP="00B56CC5">
      <w:pPr>
        <w:keepNext/>
        <w:keepLines/>
        <w:rPr>
          <w:b/>
          <w:bCs/>
        </w:rPr>
      </w:pPr>
      <w:r w:rsidRPr="005B25A1">
        <w:rPr>
          <w:b/>
          <w:bCs/>
        </w:rPr>
        <w:t>Parallel discussion:</w:t>
      </w:r>
    </w:p>
    <w:p w14:paraId="793FC8D5" w14:textId="77777777" w:rsidR="00B56CC5" w:rsidRPr="005B25A1" w:rsidRDefault="00B56CC5" w:rsidP="00B56CC5">
      <w:pPr>
        <w:keepNext/>
        <w:keepLines/>
      </w:pPr>
      <w:r w:rsidRPr="00B56CC5">
        <w:rPr>
          <w:color w:val="0000FF"/>
        </w:rPr>
        <w:t>Not handled</w:t>
      </w:r>
      <w:r>
        <w:t>.</w:t>
      </w:r>
    </w:p>
    <w:p w14:paraId="1F0897A1" w14:textId="77777777" w:rsidR="00B56CC5" w:rsidRPr="00EB0339" w:rsidRDefault="00B56CC5" w:rsidP="00B56CC5">
      <w:r w:rsidRPr="005B25A1">
        <w:rPr>
          <w:b/>
          <w:bCs/>
        </w:rPr>
        <w:t>Status:</w:t>
      </w:r>
      <w:r>
        <w:t xml:space="preserve"> </w:t>
      </w:r>
      <w:r w:rsidRPr="00B56CC5">
        <w:rPr>
          <w:color w:val="0000FF"/>
        </w:rPr>
        <w:t>Not handled</w:t>
      </w:r>
      <w:r>
        <w:t>.</w:t>
      </w:r>
    </w:p>
    <w:p w14:paraId="1238F6C5" w14:textId="77777777" w:rsidR="0017609F" w:rsidRDefault="0017609F" w:rsidP="0017609F">
      <w:pPr>
        <w:pStyle w:val="NormTop"/>
      </w:pPr>
      <w:r w:rsidRPr="00ED26F2">
        <w:rPr>
          <w:color w:val="0000FF"/>
        </w:rPr>
        <w:t>S2-2406413</w:t>
      </w:r>
      <w:r w:rsidRPr="00D53282">
        <w:t xml:space="preserve"> </w:t>
      </w:r>
      <w:r>
        <w:t>(P-CR) 23.700-49: KI#2 conclusion update.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update to conclusion for KI#2 in TS 23.700-49.</w:t>
      </w:r>
    </w:p>
    <w:p w14:paraId="2E5FA7D4" w14:textId="77777777" w:rsidR="0017609F" w:rsidRPr="005B25A1" w:rsidRDefault="0017609F" w:rsidP="0017609F">
      <w:pPr>
        <w:keepNext/>
        <w:keepLines/>
        <w:rPr>
          <w:b/>
          <w:bCs/>
        </w:rPr>
      </w:pPr>
      <w:r w:rsidRPr="005B25A1">
        <w:rPr>
          <w:b/>
          <w:bCs/>
        </w:rPr>
        <w:t>Convenor comment:</w:t>
      </w:r>
    </w:p>
    <w:p w14:paraId="26B635B3" w14:textId="77777777" w:rsidR="0017609F" w:rsidRPr="005B25A1" w:rsidRDefault="0017609F" w:rsidP="0017609F">
      <w:pPr>
        <w:keepNext/>
        <w:keepLines/>
      </w:pPr>
      <w:r w:rsidRPr="005B25A1">
        <w:t xml:space="preserve">EASDF collecting N6 delay and EAS load from AF via NEF. NWDAF part can be merged into </w:t>
      </w:r>
      <w:r w:rsidRPr="00ED26F2">
        <w:rPr>
          <w:color w:val="0000FF"/>
        </w:rPr>
        <w:t>S2-2406510</w:t>
      </w:r>
      <w:r w:rsidRPr="005B25A1">
        <w:t xml:space="preserve">. EAS load part can be merged into </w:t>
      </w:r>
      <w:r w:rsidRPr="00ED26F2">
        <w:rPr>
          <w:color w:val="0000FF"/>
        </w:rPr>
        <w:t>S2-2405915</w:t>
      </w:r>
      <w:r w:rsidRPr="005B25A1">
        <w:t>.</w:t>
      </w:r>
    </w:p>
    <w:p w14:paraId="27ADC5E5" w14:textId="77777777" w:rsidR="00B56CC5" w:rsidRPr="005B25A1" w:rsidRDefault="00B56CC5" w:rsidP="00B56CC5">
      <w:pPr>
        <w:keepNext/>
        <w:keepLines/>
        <w:rPr>
          <w:b/>
          <w:bCs/>
        </w:rPr>
      </w:pPr>
      <w:r w:rsidRPr="005B25A1">
        <w:rPr>
          <w:b/>
          <w:bCs/>
        </w:rPr>
        <w:t>Parallel discussion:</w:t>
      </w:r>
    </w:p>
    <w:p w14:paraId="508DA3D4" w14:textId="77777777" w:rsidR="00B56CC5" w:rsidRPr="005B25A1" w:rsidRDefault="00B56CC5" w:rsidP="00B56CC5">
      <w:pPr>
        <w:keepNext/>
        <w:keepLines/>
      </w:pPr>
      <w:r w:rsidRPr="00B56CC5">
        <w:rPr>
          <w:color w:val="0000FF"/>
        </w:rPr>
        <w:t>Not handled</w:t>
      </w:r>
      <w:r>
        <w:t>.</w:t>
      </w:r>
    </w:p>
    <w:p w14:paraId="64D2DA59" w14:textId="77777777" w:rsidR="00B56CC5" w:rsidRPr="00EB0339" w:rsidRDefault="00B56CC5" w:rsidP="00B56CC5">
      <w:r w:rsidRPr="005B25A1">
        <w:rPr>
          <w:b/>
          <w:bCs/>
        </w:rPr>
        <w:t>Status:</w:t>
      </w:r>
      <w:r>
        <w:t xml:space="preserve"> </w:t>
      </w:r>
      <w:r w:rsidRPr="00B56CC5">
        <w:rPr>
          <w:color w:val="0000FF"/>
        </w:rPr>
        <w:t>Not handled</w:t>
      </w:r>
      <w:r>
        <w:t>.</w:t>
      </w:r>
    </w:p>
    <w:p w14:paraId="1D9B4516" w14:textId="77777777" w:rsidR="0017609F" w:rsidRDefault="0017609F" w:rsidP="0017609F">
      <w:pPr>
        <w:pStyle w:val="NormTop"/>
      </w:pPr>
      <w:r w:rsidRPr="00ED26F2">
        <w:rPr>
          <w:color w:val="0000FF"/>
        </w:rPr>
        <w:lastRenderedPageBreak/>
        <w:t>S2-2406715</w:t>
      </w:r>
      <w:r w:rsidRPr="00D53282">
        <w:t xml:space="preserve"> </w:t>
      </w:r>
      <w:r>
        <w:t>(P-CR) 23.700-49: KI#2 Conclusions update .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for conclusion to KI#2.</w:t>
      </w:r>
    </w:p>
    <w:p w14:paraId="68B61D0E" w14:textId="77777777" w:rsidR="0017609F" w:rsidRPr="005B25A1" w:rsidRDefault="0017609F" w:rsidP="0017609F">
      <w:pPr>
        <w:keepNext/>
        <w:keepLines/>
        <w:rPr>
          <w:b/>
          <w:bCs/>
        </w:rPr>
      </w:pPr>
      <w:r w:rsidRPr="005B25A1">
        <w:rPr>
          <w:b/>
          <w:bCs/>
        </w:rPr>
        <w:t>Convenor comment:</w:t>
      </w:r>
    </w:p>
    <w:p w14:paraId="2D85878A" w14:textId="77777777" w:rsidR="0017609F" w:rsidRPr="005B25A1" w:rsidRDefault="0017609F" w:rsidP="0017609F">
      <w:pPr>
        <w:keepNext/>
        <w:keepLines/>
      </w:pPr>
      <w:r w:rsidRPr="005B25A1">
        <w:t>AF measuring both N6 delay and EAS load. Dependency on SoH.</w:t>
      </w:r>
    </w:p>
    <w:p w14:paraId="080F7C7A" w14:textId="77777777" w:rsidR="00B56CC5" w:rsidRPr="005B25A1" w:rsidRDefault="00B56CC5" w:rsidP="00B56CC5">
      <w:pPr>
        <w:keepNext/>
        <w:keepLines/>
        <w:rPr>
          <w:b/>
          <w:bCs/>
        </w:rPr>
      </w:pPr>
      <w:r w:rsidRPr="005B25A1">
        <w:rPr>
          <w:b/>
          <w:bCs/>
        </w:rPr>
        <w:t>Parallel discussion:</w:t>
      </w:r>
    </w:p>
    <w:p w14:paraId="5526F643" w14:textId="77777777" w:rsidR="00B56CC5" w:rsidRPr="005B25A1" w:rsidRDefault="00B56CC5" w:rsidP="00B56CC5">
      <w:pPr>
        <w:keepNext/>
        <w:keepLines/>
      </w:pPr>
      <w:r w:rsidRPr="00B56CC5">
        <w:rPr>
          <w:color w:val="0000FF"/>
        </w:rPr>
        <w:t>Not handled</w:t>
      </w:r>
      <w:r>
        <w:t>.</w:t>
      </w:r>
    </w:p>
    <w:p w14:paraId="52C24D0B" w14:textId="77777777" w:rsidR="00B56CC5" w:rsidRPr="00EB0339" w:rsidRDefault="00B56CC5" w:rsidP="00B56CC5">
      <w:r w:rsidRPr="005B25A1">
        <w:rPr>
          <w:b/>
          <w:bCs/>
        </w:rPr>
        <w:t>Status:</w:t>
      </w:r>
      <w:r>
        <w:t xml:space="preserve"> </w:t>
      </w:r>
      <w:r w:rsidRPr="00B56CC5">
        <w:rPr>
          <w:color w:val="0000FF"/>
        </w:rPr>
        <w:t>Not handled</w:t>
      </w:r>
      <w:r>
        <w:t>.</w:t>
      </w:r>
    </w:p>
    <w:p w14:paraId="44847439"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KI#3: Traffic routing b/w local and central part of DN</w:t>
      </w:r>
    </w:p>
    <w:p w14:paraId="286B7E22" w14:textId="77777777" w:rsidR="0017609F" w:rsidRDefault="0017609F" w:rsidP="0017609F">
      <w:pPr>
        <w:pStyle w:val="NormTop"/>
      </w:pPr>
      <w:r w:rsidRPr="00ED26F2">
        <w:rPr>
          <w:color w:val="0000FF"/>
        </w:rPr>
        <w:t>S2-2406179</w:t>
      </w:r>
      <w:r w:rsidRPr="00D53282">
        <w:t xml:space="preserve"> </w:t>
      </w:r>
      <w:r>
        <w:t>(P-CR) 23.700-49: KI#3, Evaluation and conclusion.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 evaluation and conclusion of the solutions to KI#3.</w:t>
      </w:r>
    </w:p>
    <w:p w14:paraId="3ED2A682" w14:textId="77777777" w:rsidR="0017609F" w:rsidRPr="005B25A1" w:rsidRDefault="0017609F" w:rsidP="0017609F">
      <w:pPr>
        <w:keepNext/>
        <w:keepLines/>
        <w:rPr>
          <w:b/>
          <w:bCs/>
        </w:rPr>
      </w:pPr>
      <w:r w:rsidRPr="005B25A1">
        <w:rPr>
          <w:b/>
          <w:bCs/>
        </w:rPr>
        <w:t>Convenor comment:</w:t>
      </w:r>
    </w:p>
    <w:p w14:paraId="324A9FFF" w14:textId="77777777" w:rsidR="0017609F" w:rsidRPr="005B25A1" w:rsidRDefault="0017609F" w:rsidP="0017609F">
      <w:pPr>
        <w:keepNext/>
        <w:keepLines/>
      </w:pPr>
      <w:r w:rsidRPr="005B25A1">
        <w:t>Baseline for Sol#18 based conclusion. Dependency on SoH.</w:t>
      </w:r>
    </w:p>
    <w:p w14:paraId="03127DA2" w14:textId="77777777" w:rsidR="00B56CC5" w:rsidRPr="005B25A1" w:rsidRDefault="00B56CC5" w:rsidP="00B56CC5">
      <w:pPr>
        <w:keepNext/>
        <w:keepLines/>
        <w:rPr>
          <w:b/>
          <w:bCs/>
        </w:rPr>
      </w:pPr>
      <w:r w:rsidRPr="005B25A1">
        <w:rPr>
          <w:b/>
          <w:bCs/>
        </w:rPr>
        <w:t>Parallel discussion:</w:t>
      </w:r>
    </w:p>
    <w:p w14:paraId="776A7322" w14:textId="77777777" w:rsidR="00B56CC5" w:rsidRPr="005B25A1" w:rsidRDefault="00B56CC5" w:rsidP="00B56CC5">
      <w:pPr>
        <w:keepNext/>
        <w:keepLines/>
      </w:pPr>
      <w:r w:rsidRPr="00B56CC5">
        <w:rPr>
          <w:color w:val="0000FF"/>
        </w:rPr>
        <w:t>Not handled</w:t>
      </w:r>
      <w:r>
        <w:t>.</w:t>
      </w:r>
    </w:p>
    <w:p w14:paraId="49CFE3E7" w14:textId="77777777" w:rsidR="00B56CC5" w:rsidRPr="00EB0339" w:rsidRDefault="00B56CC5" w:rsidP="00B56CC5">
      <w:r w:rsidRPr="005B25A1">
        <w:rPr>
          <w:b/>
          <w:bCs/>
        </w:rPr>
        <w:t>Status:</w:t>
      </w:r>
      <w:r>
        <w:t xml:space="preserve"> </w:t>
      </w:r>
      <w:r w:rsidRPr="00B56CC5">
        <w:rPr>
          <w:color w:val="0000FF"/>
        </w:rPr>
        <w:t>Not handled</w:t>
      </w:r>
      <w:r>
        <w:t>.</w:t>
      </w:r>
    </w:p>
    <w:p w14:paraId="471CFE93" w14:textId="77777777" w:rsidR="0017609F" w:rsidRDefault="0017609F" w:rsidP="0017609F">
      <w:pPr>
        <w:pStyle w:val="NormTop"/>
      </w:pPr>
      <w:r w:rsidRPr="00ED26F2">
        <w:rPr>
          <w:color w:val="0000FF"/>
        </w:rPr>
        <w:t>S2-2406092</w:t>
      </w:r>
      <w:r w:rsidRPr="00D53282">
        <w:t xml:space="preserve"> </w:t>
      </w:r>
      <w:r>
        <w:t>(P-CR) 23.700-49: Conclusion for KI#3.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to update conclusion for KI#3.</w:t>
      </w:r>
    </w:p>
    <w:p w14:paraId="3E5F1AF4" w14:textId="77777777" w:rsidR="0017609F" w:rsidRPr="005B25A1" w:rsidRDefault="0017609F" w:rsidP="0017609F">
      <w:pPr>
        <w:keepNext/>
        <w:keepLines/>
        <w:rPr>
          <w:b/>
          <w:bCs/>
        </w:rPr>
      </w:pPr>
      <w:r w:rsidRPr="005B25A1">
        <w:rPr>
          <w:b/>
          <w:bCs/>
        </w:rPr>
        <w:t>Convenor comment:</w:t>
      </w:r>
    </w:p>
    <w:p w14:paraId="6199DC67" w14:textId="77777777" w:rsidR="0017609F" w:rsidRPr="005B25A1" w:rsidRDefault="0017609F" w:rsidP="0017609F">
      <w:pPr>
        <w:keepNext/>
        <w:keepLines/>
      </w:pPr>
      <w:r w:rsidRPr="005B25A1">
        <w:t xml:space="preserve">Merge into </w:t>
      </w:r>
      <w:r w:rsidRPr="00ED26F2">
        <w:rPr>
          <w:color w:val="0000FF"/>
        </w:rPr>
        <w:t>S2-2406179</w:t>
      </w:r>
      <w:r w:rsidRPr="005B25A1">
        <w:t>.</w:t>
      </w:r>
    </w:p>
    <w:p w14:paraId="4766EBC2" w14:textId="77777777" w:rsidR="00B56CC5" w:rsidRPr="005B25A1" w:rsidRDefault="00B56CC5" w:rsidP="00B56CC5">
      <w:pPr>
        <w:keepNext/>
        <w:keepLines/>
        <w:rPr>
          <w:b/>
          <w:bCs/>
        </w:rPr>
      </w:pPr>
      <w:r w:rsidRPr="005B25A1">
        <w:rPr>
          <w:b/>
          <w:bCs/>
        </w:rPr>
        <w:t>Parallel discussion:</w:t>
      </w:r>
    </w:p>
    <w:p w14:paraId="526F5F52" w14:textId="77777777" w:rsidR="00B56CC5" w:rsidRPr="005B25A1" w:rsidRDefault="00B56CC5" w:rsidP="00B56CC5">
      <w:pPr>
        <w:keepNext/>
        <w:keepLines/>
      </w:pPr>
      <w:r w:rsidRPr="00B56CC5">
        <w:rPr>
          <w:color w:val="0000FF"/>
        </w:rPr>
        <w:t>Not handled</w:t>
      </w:r>
      <w:r>
        <w:t>.</w:t>
      </w:r>
    </w:p>
    <w:p w14:paraId="15A8B192" w14:textId="77777777" w:rsidR="00B56CC5" w:rsidRPr="00EB0339" w:rsidRDefault="00B56CC5" w:rsidP="00B56CC5">
      <w:r w:rsidRPr="005B25A1">
        <w:rPr>
          <w:b/>
          <w:bCs/>
        </w:rPr>
        <w:t>Status:</w:t>
      </w:r>
      <w:r>
        <w:t xml:space="preserve"> </w:t>
      </w:r>
      <w:r w:rsidRPr="00B56CC5">
        <w:rPr>
          <w:color w:val="0000FF"/>
        </w:rPr>
        <w:t>Not handled</w:t>
      </w:r>
      <w:r>
        <w:t>.</w:t>
      </w:r>
    </w:p>
    <w:p w14:paraId="4BD57FD8" w14:textId="77777777" w:rsidR="0017609F" w:rsidRDefault="0017609F" w:rsidP="0017609F">
      <w:pPr>
        <w:pStyle w:val="NormTop"/>
      </w:pPr>
      <w:r w:rsidRPr="00ED26F2">
        <w:rPr>
          <w:color w:val="0000FF"/>
        </w:rPr>
        <w:t>S2-2406437</w:t>
      </w:r>
      <w:r w:rsidRPr="00D53282">
        <w:t xml:space="preserve"> </w:t>
      </w:r>
      <w:r>
        <w:t>(P-CR) 23.700-49: KI#3: Conclusion update. (Source: Intel)</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KI#3.</w:t>
      </w:r>
    </w:p>
    <w:p w14:paraId="58965F5A" w14:textId="77777777" w:rsidR="0017609F" w:rsidRPr="005B25A1" w:rsidRDefault="0017609F" w:rsidP="0017609F">
      <w:pPr>
        <w:keepNext/>
        <w:keepLines/>
        <w:rPr>
          <w:b/>
          <w:bCs/>
        </w:rPr>
      </w:pPr>
      <w:r w:rsidRPr="005B25A1">
        <w:rPr>
          <w:b/>
          <w:bCs/>
        </w:rPr>
        <w:t>Convenor comment:</w:t>
      </w:r>
    </w:p>
    <w:p w14:paraId="1BD4F064" w14:textId="77777777" w:rsidR="0017609F" w:rsidRPr="005B25A1" w:rsidRDefault="0017609F" w:rsidP="0017609F">
      <w:pPr>
        <w:keepNext/>
        <w:keepLines/>
      </w:pPr>
      <w:r w:rsidRPr="005B25A1">
        <w:t>Baseline for Sol#17 based conclusion. Dependency on SoH.</w:t>
      </w:r>
    </w:p>
    <w:p w14:paraId="5316E6FF" w14:textId="77777777" w:rsidR="0017609F" w:rsidRPr="005B25A1" w:rsidRDefault="0017609F" w:rsidP="0017609F">
      <w:pPr>
        <w:keepNext/>
        <w:keepLines/>
        <w:rPr>
          <w:b/>
          <w:bCs/>
        </w:rPr>
      </w:pPr>
      <w:r w:rsidRPr="005B25A1">
        <w:rPr>
          <w:b/>
          <w:bCs/>
        </w:rPr>
        <w:t>Parallel discussion:</w:t>
      </w:r>
    </w:p>
    <w:p w14:paraId="30A8A718" w14:textId="77777777" w:rsidR="0017609F" w:rsidRPr="00B81031" w:rsidRDefault="0017609F" w:rsidP="0017609F">
      <w:pPr>
        <w:keepNext/>
        <w:keepLines/>
        <w:rPr>
          <w:i/>
        </w:rPr>
      </w:pPr>
      <w:r>
        <w:rPr>
          <w:i/>
        </w:rPr>
        <w:t xml:space="preserve">Revised in parallel session to </w:t>
      </w:r>
      <w:r w:rsidRPr="00ED26F2">
        <w:rPr>
          <w:i/>
          <w:color w:val="0000FF"/>
        </w:rPr>
        <w:t>S2-2406925</w:t>
      </w:r>
      <w:r>
        <w:rPr>
          <w:i/>
        </w:rPr>
        <w:t>.</w:t>
      </w:r>
    </w:p>
    <w:p w14:paraId="511F111E" w14:textId="77777777" w:rsidR="0017609F" w:rsidRPr="00B81031" w:rsidRDefault="0017609F" w:rsidP="0017609F">
      <w:pPr>
        <w:keepNext/>
        <w:keepLines/>
        <w:rPr>
          <w:i/>
        </w:rPr>
      </w:pPr>
      <w:r>
        <w:rPr>
          <w:i/>
        </w:rPr>
        <w:t xml:space="preserve">Revised in parallel session to </w:t>
      </w:r>
      <w:r w:rsidRPr="00ED26F2">
        <w:rPr>
          <w:i/>
          <w:color w:val="0000FF"/>
        </w:rPr>
        <w:t>S2-2407172</w:t>
      </w:r>
      <w:r>
        <w:rPr>
          <w:i/>
        </w:rPr>
        <w:t>.</w:t>
      </w:r>
    </w:p>
    <w:p w14:paraId="4AFE94DC" w14:textId="77777777" w:rsidR="00B56CC5" w:rsidRPr="00B81031" w:rsidRDefault="00B56CC5" w:rsidP="00B56CC5">
      <w:pPr>
        <w:keepNext/>
        <w:keepLines/>
        <w:rPr>
          <w:i/>
        </w:rPr>
      </w:pPr>
      <w:r>
        <w:rPr>
          <w:i/>
        </w:rPr>
        <w:t>Agreed in parallel session.</w:t>
      </w:r>
    </w:p>
    <w:p w14:paraId="5200D7A3" w14:textId="77777777" w:rsidR="00B56CC5" w:rsidRPr="005B25A1" w:rsidRDefault="00B56CC5" w:rsidP="00B56CC5">
      <w:pPr>
        <w:keepNext/>
        <w:keepLines/>
        <w:rPr>
          <w:b/>
          <w:bCs/>
        </w:rPr>
      </w:pPr>
      <w:r w:rsidRPr="005B25A1">
        <w:rPr>
          <w:b/>
          <w:bCs/>
        </w:rPr>
        <w:t>Plenary Discussion:</w:t>
      </w:r>
    </w:p>
    <w:p w14:paraId="055D7A8F" w14:textId="77777777" w:rsidR="00B56CC5" w:rsidRPr="00B56CC5" w:rsidRDefault="00B56CC5" w:rsidP="00B56CC5">
      <w:pPr>
        <w:keepNext/>
        <w:keepLines/>
      </w:pPr>
      <w:r>
        <w:t xml:space="preserve">This was </w:t>
      </w:r>
      <w:r w:rsidRPr="00B56CC5">
        <w:rPr>
          <w:color w:val="FF0000"/>
        </w:rPr>
        <w:t>block approved</w:t>
      </w:r>
      <w:r>
        <w:t>.</w:t>
      </w:r>
    </w:p>
    <w:p w14:paraId="6E337A7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FB78192" w14:textId="77777777" w:rsidR="0017609F" w:rsidRDefault="0017609F" w:rsidP="0017609F">
      <w:pPr>
        <w:pStyle w:val="NormTop"/>
      </w:pPr>
      <w:r w:rsidRPr="00ED26F2">
        <w:rPr>
          <w:color w:val="0000FF"/>
        </w:rPr>
        <w:lastRenderedPageBreak/>
        <w:t>S2-2405916</w:t>
      </w:r>
      <w:r w:rsidRPr="00D53282">
        <w:t xml:space="preserve"> </w:t>
      </w:r>
      <w:r>
        <w:t>(P-CR) 23.700-49: KI#3 evaluation and conclusion update. (Source: China Mobile)</w:t>
      </w:r>
      <w:r>
        <w:br/>
      </w:r>
      <w:r w:rsidRPr="00D53282">
        <w:rPr>
          <w:b/>
        </w:rPr>
        <w:t>Document for:</w:t>
      </w:r>
      <w:r w:rsidRPr="00D53282">
        <w:t xml:space="preserve"> </w:t>
      </w:r>
      <w:r>
        <w:t>Approval</w:t>
      </w:r>
      <w:r>
        <w:br/>
      </w:r>
      <w:r w:rsidRPr="00D53282">
        <w:rPr>
          <w:b/>
        </w:rPr>
        <w:t>Abstract:</w:t>
      </w:r>
      <w:r w:rsidRPr="00D53282">
        <w:t xml:space="preserve"> </w:t>
      </w:r>
      <w:r>
        <w:br/>
        <w:t>Propose evaluation and conclusion update for KI #3: EC Traffic Routing between local part of DN and central part of DN.</w:t>
      </w:r>
    </w:p>
    <w:p w14:paraId="1DF299E7" w14:textId="77777777" w:rsidR="0017609F" w:rsidRPr="005B25A1" w:rsidRDefault="0017609F" w:rsidP="0017609F">
      <w:pPr>
        <w:keepNext/>
        <w:keepLines/>
        <w:rPr>
          <w:b/>
          <w:bCs/>
        </w:rPr>
      </w:pPr>
      <w:r w:rsidRPr="005B25A1">
        <w:rPr>
          <w:b/>
          <w:bCs/>
        </w:rPr>
        <w:t>Convenor comment:</w:t>
      </w:r>
    </w:p>
    <w:p w14:paraId="7F0700EA" w14:textId="77777777" w:rsidR="0017609F" w:rsidRPr="005B25A1" w:rsidRDefault="0017609F" w:rsidP="0017609F">
      <w:pPr>
        <w:keepNext/>
        <w:keepLines/>
      </w:pPr>
      <w:r w:rsidRPr="005B25A1">
        <w:t xml:space="preserve">Merge into </w:t>
      </w:r>
      <w:r w:rsidRPr="00ED26F2">
        <w:rPr>
          <w:color w:val="0000FF"/>
        </w:rPr>
        <w:t>S2-2406437</w:t>
      </w:r>
      <w:r w:rsidRPr="005B25A1">
        <w:t>.</w:t>
      </w:r>
    </w:p>
    <w:p w14:paraId="03B0ED48" w14:textId="77777777" w:rsidR="00B56CC5" w:rsidRPr="005B25A1" w:rsidRDefault="00B56CC5" w:rsidP="00B56CC5">
      <w:pPr>
        <w:keepNext/>
        <w:keepLines/>
        <w:rPr>
          <w:b/>
          <w:bCs/>
        </w:rPr>
      </w:pPr>
      <w:r w:rsidRPr="005B25A1">
        <w:rPr>
          <w:b/>
          <w:bCs/>
        </w:rPr>
        <w:t>Parallel discussion:</w:t>
      </w:r>
    </w:p>
    <w:p w14:paraId="358BA252" w14:textId="77777777" w:rsidR="00B56CC5" w:rsidRPr="005B25A1" w:rsidRDefault="00B56CC5" w:rsidP="00B56CC5">
      <w:pPr>
        <w:keepNext/>
        <w:keepLines/>
      </w:pPr>
      <w:r w:rsidRPr="00B56CC5">
        <w:rPr>
          <w:color w:val="0000FF"/>
        </w:rPr>
        <w:t>Not handled</w:t>
      </w:r>
      <w:r>
        <w:t>.</w:t>
      </w:r>
    </w:p>
    <w:p w14:paraId="48DF0259" w14:textId="77777777" w:rsidR="00B56CC5" w:rsidRPr="00EB0339" w:rsidRDefault="00B56CC5" w:rsidP="00B56CC5">
      <w:r w:rsidRPr="005B25A1">
        <w:rPr>
          <w:b/>
          <w:bCs/>
        </w:rPr>
        <w:t>Status:</w:t>
      </w:r>
      <w:r>
        <w:t xml:space="preserve"> </w:t>
      </w:r>
      <w:r w:rsidRPr="00B56CC5">
        <w:rPr>
          <w:color w:val="0000FF"/>
        </w:rPr>
        <w:t>Not handled</w:t>
      </w:r>
      <w:r>
        <w:t>.</w:t>
      </w:r>
    </w:p>
    <w:p w14:paraId="0FDC4ECA" w14:textId="77777777" w:rsidR="0017609F" w:rsidRDefault="0017609F" w:rsidP="0017609F">
      <w:pPr>
        <w:pStyle w:val="NormTop"/>
      </w:pPr>
      <w:r w:rsidRPr="00ED26F2">
        <w:rPr>
          <w:color w:val="0000FF"/>
        </w:rPr>
        <w:t>S2-2406512</w:t>
      </w:r>
      <w:r w:rsidRPr="00D53282">
        <w:t xml:space="preserve"> </w:t>
      </w:r>
      <w:r>
        <w:t>(P-CR) 23.700-49: KI#3: Evaluation and conclusion. (Source: CATT)</w:t>
      </w:r>
      <w:r>
        <w:br/>
      </w:r>
      <w:r w:rsidRPr="00D53282">
        <w:rPr>
          <w:b/>
        </w:rPr>
        <w:t>Document for:</w:t>
      </w:r>
      <w:r w:rsidRPr="00D53282">
        <w:t xml:space="preserve"> </w:t>
      </w:r>
      <w:r>
        <w:t>Approval</w:t>
      </w:r>
      <w:r>
        <w:br/>
      </w:r>
      <w:r w:rsidRPr="00D53282">
        <w:rPr>
          <w:b/>
        </w:rPr>
        <w:t>Abstract:</w:t>
      </w:r>
      <w:r w:rsidRPr="00D53282">
        <w:t xml:space="preserve"> </w:t>
      </w:r>
      <w:r>
        <w:br/>
        <w:t>It is proposed to add the evaluation and conclusion on KI#3.</w:t>
      </w:r>
    </w:p>
    <w:p w14:paraId="11C75D79" w14:textId="77777777" w:rsidR="0017609F" w:rsidRPr="005B25A1" w:rsidRDefault="0017609F" w:rsidP="0017609F">
      <w:pPr>
        <w:keepNext/>
        <w:keepLines/>
        <w:rPr>
          <w:b/>
          <w:bCs/>
        </w:rPr>
      </w:pPr>
      <w:r w:rsidRPr="005B25A1">
        <w:rPr>
          <w:b/>
          <w:bCs/>
        </w:rPr>
        <w:t>Convenor comment:</w:t>
      </w:r>
    </w:p>
    <w:p w14:paraId="2859A660" w14:textId="77777777" w:rsidR="0017609F" w:rsidRPr="005B25A1" w:rsidRDefault="0017609F" w:rsidP="0017609F">
      <w:pPr>
        <w:keepNext/>
        <w:keepLines/>
      </w:pPr>
      <w:r w:rsidRPr="005B25A1">
        <w:t xml:space="preserve">Merge into </w:t>
      </w:r>
      <w:r w:rsidRPr="00ED26F2">
        <w:rPr>
          <w:color w:val="0000FF"/>
        </w:rPr>
        <w:t>S2-2406437</w:t>
      </w:r>
      <w:r w:rsidRPr="005B25A1">
        <w:t>.</w:t>
      </w:r>
    </w:p>
    <w:p w14:paraId="2E69F304" w14:textId="77777777" w:rsidR="00B56CC5" w:rsidRPr="005B25A1" w:rsidRDefault="00B56CC5" w:rsidP="00B56CC5">
      <w:pPr>
        <w:keepNext/>
        <w:keepLines/>
        <w:rPr>
          <w:b/>
          <w:bCs/>
        </w:rPr>
      </w:pPr>
      <w:r w:rsidRPr="005B25A1">
        <w:rPr>
          <w:b/>
          <w:bCs/>
        </w:rPr>
        <w:t>Parallel discussion:</w:t>
      </w:r>
    </w:p>
    <w:p w14:paraId="319C9C66" w14:textId="77777777" w:rsidR="00B56CC5" w:rsidRPr="005B25A1" w:rsidRDefault="00B56CC5" w:rsidP="00B56CC5">
      <w:pPr>
        <w:keepNext/>
        <w:keepLines/>
      </w:pPr>
      <w:r w:rsidRPr="00B56CC5">
        <w:rPr>
          <w:color w:val="0000FF"/>
        </w:rPr>
        <w:t>Not handled</w:t>
      </w:r>
      <w:r>
        <w:t>.</w:t>
      </w:r>
    </w:p>
    <w:p w14:paraId="6028B484" w14:textId="77777777" w:rsidR="00B56CC5" w:rsidRPr="00EB0339" w:rsidRDefault="00B56CC5" w:rsidP="00B56CC5">
      <w:r w:rsidRPr="005B25A1">
        <w:rPr>
          <w:b/>
          <w:bCs/>
        </w:rPr>
        <w:t>Status:</w:t>
      </w:r>
      <w:r>
        <w:t xml:space="preserve"> </w:t>
      </w:r>
      <w:r w:rsidRPr="00B56CC5">
        <w:rPr>
          <w:color w:val="0000FF"/>
        </w:rPr>
        <w:t>Not handled</w:t>
      </w:r>
      <w:r>
        <w:t>.</w:t>
      </w:r>
    </w:p>
    <w:p w14:paraId="27904176" w14:textId="77777777" w:rsidR="0017609F" w:rsidRDefault="0017609F" w:rsidP="0017609F">
      <w:pPr>
        <w:pStyle w:val="NormTop"/>
      </w:pPr>
      <w:r w:rsidRPr="00ED26F2">
        <w:rPr>
          <w:color w:val="0000FF"/>
        </w:rPr>
        <w:t>S2-2406716</w:t>
      </w:r>
      <w:r w:rsidRPr="00D53282">
        <w:t xml:space="preserve"> </w:t>
      </w:r>
      <w:r>
        <w:t>(LS OUT) [DRAFT] LS on Charging of Edge Computing traffic between local part of DN and central part of DN (Source: Nokia)</w:t>
      </w:r>
      <w:r>
        <w:br/>
      </w:r>
      <w:r w:rsidRPr="00D53282">
        <w:rPr>
          <w:b/>
        </w:rPr>
        <w:t>Document for:</w:t>
      </w:r>
      <w:r w:rsidRPr="00D53282">
        <w:t xml:space="preserve"> </w:t>
      </w:r>
      <w:r>
        <w:t>Approval</w:t>
      </w:r>
      <w:r>
        <w:br/>
      </w:r>
      <w:r w:rsidRPr="00D53282">
        <w:rPr>
          <w:b/>
        </w:rPr>
        <w:t>Abstract:</w:t>
      </w:r>
      <w:r w:rsidRPr="00D53282">
        <w:t xml:space="preserve"> </w:t>
      </w:r>
      <w:r>
        <w:br/>
        <w:t>[Draft] LS on Charging of Edge Computing traffic between local part of DN and central part of DN.</w:t>
      </w:r>
    </w:p>
    <w:p w14:paraId="14A22664" w14:textId="77777777" w:rsidR="00B56CC5" w:rsidRPr="005B25A1" w:rsidRDefault="00B56CC5" w:rsidP="00B56CC5">
      <w:pPr>
        <w:keepNext/>
        <w:keepLines/>
        <w:rPr>
          <w:b/>
          <w:bCs/>
        </w:rPr>
      </w:pPr>
      <w:r w:rsidRPr="005B25A1">
        <w:rPr>
          <w:b/>
          <w:bCs/>
        </w:rPr>
        <w:t>Parallel discussion:</w:t>
      </w:r>
    </w:p>
    <w:p w14:paraId="2BA7762A" w14:textId="77777777" w:rsidR="00B56CC5" w:rsidRPr="005B25A1" w:rsidRDefault="00B56CC5" w:rsidP="00B56CC5">
      <w:pPr>
        <w:keepNext/>
        <w:keepLines/>
      </w:pPr>
      <w:r w:rsidRPr="00B56CC5">
        <w:rPr>
          <w:color w:val="0000FF"/>
        </w:rPr>
        <w:t>Not handled</w:t>
      </w:r>
      <w:r>
        <w:t>.</w:t>
      </w:r>
    </w:p>
    <w:p w14:paraId="526CE6B3" w14:textId="77777777" w:rsidR="00B56CC5" w:rsidRPr="00EB0339" w:rsidRDefault="00B56CC5" w:rsidP="00B56CC5">
      <w:r w:rsidRPr="005B25A1">
        <w:rPr>
          <w:b/>
          <w:bCs/>
        </w:rPr>
        <w:t>Status:</w:t>
      </w:r>
      <w:r>
        <w:t xml:space="preserve"> </w:t>
      </w:r>
      <w:r w:rsidRPr="00B56CC5">
        <w:rPr>
          <w:color w:val="0000FF"/>
        </w:rPr>
        <w:t>Not handled</w:t>
      </w:r>
      <w:r>
        <w:t>.</w:t>
      </w:r>
    </w:p>
    <w:p w14:paraId="1229F077" w14:textId="77777777" w:rsidR="0017609F" w:rsidRDefault="0017609F" w:rsidP="0017609F">
      <w:pPr>
        <w:pStyle w:val="NormTop"/>
      </w:pPr>
      <w:r w:rsidRPr="00ED26F2">
        <w:rPr>
          <w:color w:val="0000FF"/>
        </w:rPr>
        <w:t>S2-2406187</w:t>
      </w:r>
      <w:r w:rsidRPr="00D53282">
        <w:t xml:space="preserve"> </w:t>
      </w:r>
      <w:r>
        <w:t>(P-CR) 23.700-49: KI#3 Conclusions. (Source: Ericsson, Nokia, AT&amp;T)</w:t>
      </w:r>
      <w:r>
        <w:br/>
      </w:r>
      <w:r w:rsidRPr="00D53282">
        <w:rPr>
          <w:b/>
        </w:rPr>
        <w:t>Document for:</w:t>
      </w:r>
      <w:r w:rsidRPr="00D53282">
        <w:t xml:space="preserve"> </w:t>
      </w:r>
      <w:r>
        <w:t>Approval</w:t>
      </w:r>
      <w:r>
        <w:br/>
      </w:r>
      <w:r w:rsidRPr="00D53282">
        <w:rPr>
          <w:b/>
        </w:rPr>
        <w:t>Abstract:</w:t>
      </w:r>
      <w:r w:rsidRPr="00D53282">
        <w:t xml:space="preserve"> </w:t>
      </w:r>
      <w:r>
        <w:br/>
        <w:t>This paper proposes a discussion on the technical feasibility of CAT-A solutions proposed as part of KI#3 and updates the interim conclusions for KI#3.</w:t>
      </w:r>
    </w:p>
    <w:p w14:paraId="6DFAC85D" w14:textId="77777777" w:rsidR="0017609F" w:rsidRPr="005B25A1" w:rsidRDefault="0017609F" w:rsidP="0017609F">
      <w:pPr>
        <w:keepNext/>
        <w:keepLines/>
        <w:rPr>
          <w:b/>
          <w:bCs/>
        </w:rPr>
      </w:pPr>
      <w:r w:rsidRPr="005B25A1">
        <w:rPr>
          <w:b/>
          <w:bCs/>
        </w:rPr>
        <w:t>Convenor comment:</w:t>
      </w:r>
    </w:p>
    <w:p w14:paraId="48E58E65" w14:textId="77777777" w:rsidR="0017609F" w:rsidRPr="005B25A1" w:rsidRDefault="0017609F" w:rsidP="0017609F">
      <w:pPr>
        <w:keepNext/>
        <w:keepLines/>
      </w:pPr>
      <w:r w:rsidRPr="005B25A1">
        <w:t>CAT-B based conclusion. Dependency on SoH.</w:t>
      </w:r>
    </w:p>
    <w:p w14:paraId="36DB38C5" w14:textId="77777777" w:rsidR="00B56CC5" w:rsidRPr="005B25A1" w:rsidRDefault="00B56CC5" w:rsidP="00B56CC5">
      <w:pPr>
        <w:keepNext/>
        <w:keepLines/>
        <w:rPr>
          <w:b/>
          <w:bCs/>
        </w:rPr>
      </w:pPr>
      <w:r w:rsidRPr="005B25A1">
        <w:rPr>
          <w:b/>
          <w:bCs/>
        </w:rPr>
        <w:t>Parallel discussion:</w:t>
      </w:r>
    </w:p>
    <w:p w14:paraId="131DABF2" w14:textId="77777777" w:rsidR="00B56CC5" w:rsidRPr="005B25A1" w:rsidRDefault="00B56CC5" w:rsidP="00B56CC5">
      <w:pPr>
        <w:keepNext/>
        <w:keepLines/>
      </w:pPr>
      <w:r w:rsidRPr="00B56CC5">
        <w:rPr>
          <w:color w:val="0000FF"/>
        </w:rPr>
        <w:t>Not handled</w:t>
      </w:r>
      <w:r>
        <w:t>.</w:t>
      </w:r>
    </w:p>
    <w:p w14:paraId="745A163D" w14:textId="77777777" w:rsidR="00B56CC5" w:rsidRPr="00EB0339" w:rsidRDefault="00B56CC5" w:rsidP="00B56CC5">
      <w:r w:rsidRPr="005B25A1">
        <w:rPr>
          <w:b/>
          <w:bCs/>
        </w:rPr>
        <w:t>Status:</w:t>
      </w:r>
      <w:r>
        <w:t xml:space="preserve"> </w:t>
      </w:r>
      <w:r w:rsidRPr="00B56CC5">
        <w:rPr>
          <w:color w:val="0000FF"/>
        </w:rPr>
        <w:t>Not handled</w:t>
      </w:r>
      <w:r>
        <w:t>.</w:t>
      </w:r>
    </w:p>
    <w:p w14:paraId="26339F2A" w14:textId="77777777" w:rsidR="0017609F" w:rsidRDefault="0017609F" w:rsidP="0017609F">
      <w:pPr>
        <w:pStyle w:val="NormTop"/>
      </w:pPr>
      <w:r w:rsidRPr="00ED26F2">
        <w:rPr>
          <w:color w:val="0000FF"/>
        </w:rPr>
        <w:lastRenderedPageBreak/>
        <w:t>S2-2406731</w:t>
      </w:r>
      <w:r w:rsidRPr="00D53282">
        <w:t xml:space="preserve"> </w:t>
      </w:r>
      <w:r>
        <w:t>(P-CR) 23.700-29: KI#3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on KI#1in TR 23.700-49.</w:t>
      </w:r>
    </w:p>
    <w:p w14:paraId="256DE208" w14:textId="77777777" w:rsidR="0017609F" w:rsidRPr="005B25A1" w:rsidRDefault="0017609F" w:rsidP="0017609F">
      <w:pPr>
        <w:keepNext/>
        <w:keepLines/>
        <w:rPr>
          <w:b/>
          <w:bCs/>
        </w:rPr>
      </w:pPr>
      <w:r w:rsidRPr="005B25A1">
        <w:rPr>
          <w:b/>
          <w:bCs/>
        </w:rPr>
        <w:t>Convenor comment:</w:t>
      </w:r>
    </w:p>
    <w:p w14:paraId="0385033C" w14:textId="77777777" w:rsidR="0017609F" w:rsidRPr="005B25A1" w:rsidRDefault="0017609F" w:rsidP="0017609F">
      <w:pPr>
        <w:keepNext/>
        <w:keepLines/>
      </w:pPr>
      <w:r w:rsidRPr="005B25A1">
        <w:t>New compromise solution for conclusion.</w:t>
      </w:r>
    </w:p>
    <w:p w14:paraId="3F140C42" w14:textId="77777777" w:rsidR="00B56CC5" w:rsidRPr="005B25A1" w:rsidRDefault="00B56CC5" w:rsidP="00B56CC5">
      <w:pPr>
        <w:keepNext/>
        <w:keepLines/>
        <w:rPr>
          <w:b/>
          <w:bCs/>
        </w:rPr>
      </w:pPr>
      <w:r w:rsidRPr="005B25A1">
        <w:rPr>
          <w:b/>
          <w:bCs/>
        </w:rPr>
        <w:t>Parallel discussion:</w:t>
      </w:r>
    </w:p>
    <w:p w14:paraId="7F27219B" w14:textId="77777777" w:rsidR="00B56CC5" w:rsidRPr="005B25A1" w:rsidRDefault="00B56CC5" w:rsidP="00B56CC5">
      <w:pPr>
        <w:keepNext/>
        <w:keepLines/>
      </w:pPr>
      <w:r w:rsidRPr="00B56CC5">
        <w:rPr>
          <w:color w:val="0000FF"/>
        </w:rPr>
        <w:t>Not handled</w:t>
      </w:r>
      <w:r>
        <w:t>.</w:t>
      </w:r>
    </w:p>
    <w:p w14:paraId="1B412B26" w14:textId="77777777" w:rsidR="00B56CC5" w:rsidRPr="00EB0339" w:rsidRDefault="00B56CC5" w:rsidP="00B56CC5">
      <w:r w:rsidRPr="005B25A1">
        <w:rPr>
          <w:b/>
          <w:bCs/>
        </w:rPr>
        <w:t>Status:</w:t>
      </w:r>
      <w:r>
        <w:t xml:space="preserve"> </w:t>
      </w:r>
      <w:r w:rsidRPr="00B56CC5">
        <w:rPr>
          <w:color w:val="0000FF"/>
        </w:rPr>
        <w:t>Not handled</w:t>
      </w:r>
      <w:r>
        <w:t>.</w:t>
      </w:r>
    </w:p>
    <w:p w14:paraId="241E37B0"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 papers</w:t>
      </w:r>
    </w:p>
    <w:p w14:paraId="364B1E86" w14:textId="77777777" w:rsidR="0017609F" w:rsidRDefault="0017609F" w:rsidP="0017609F">
      <w:pPr>
        <w:pStyle w:val="NormTop"/>
      </w:pPr>
      <w:r w:rsidRPr="00ED26F2">
        <w:rPr>
          <w:color w:val="0000FF"/>
        </w:rPr>
        <w:t>S2-2406434</w:t>
      </w:r>
      <w:r w:rsidRPr="00D53282">
        <w:t xml:space="preserve"> </w:t>
      </w:r>
      <w:r>
        <w:t>(P-CR) 23.700-49: Update on Solution #17 on the handling of encrypted traffic. (Source: Intel)</w:t>
      </w:r>
      <w:r>
        <w:br/>
      </w:r>
      <w:r w:rsidRPr="00D53282">
        <w:rPr>
          <w:b/>
        </w:rPr>
        <w:t>Document for:</w:t>
      </w:r>
      <w:r w:rsidRPr="00D53282">
        <w:t xml:space="preserve"> </w:t>
      </w:r>
      <w:r>
        <w:t>Approval</w:t>
      </w:r>
      <w:r>
        <w:br/>
      </w:r>
      <w:r w:rsidRPr="00D53282">
        <w:rPr>
          <w:b/>
        </w:rPr>
        <w:t>Abstract:</w:t>
      </w:r>
      <w:r w:rsidRPr="00D53282">
        <w:t xml:space="preserve"> </w:t>
      </w:r>
      <w:r>
        <w:br/>
        <w:t>To update the handling of encrypted traffic.</w:t>
      </w:r>
    </w:p>
    <w:p w14:paraId="7ADECE5F" w14:textId="77777777" w:rsidR="0017609F" w:rsidRPr="005B25A1" w:rsidRDefault="0017609F" w:rsidP="0017609F">
      <w:pPr>
        <w:keepNext/>
        <w:keepLines/>
        <w:rPr>
          <w:b/>
          <w:bCs/>
        </w:rPr>
      </w:pPr>
      <w:r w:rsidRPr="005B25A1">
        <w:rPr>
          <w:b/>
          <w:bCs/>
        </w:rPr>
        <w:t>Parallel discussion:</w:t>
      </w:r>
    </w:p>
    <w:p w14:paraId="0C1487D2" w14:textId="77777777" w:rsidR="00B56CC5" w:rsidRPr="00B81031" w:rsidRDefault="0017609F" w:rsidP="00B56CC5">
      <w:pPr>
        <w:keepNext/>
        <w:keepLines/>
        <w:rPr>
          <w:i/>
        </w:rPr>
      </w:pPr>
      <w:r w:rsidRPr="00B81031">
        <w:rPr>
          <w:b/>
          <w:bCs/>
          <w:i/>
        </w:rPr>
        <w:t>Comment:</w:t>
      </w:r>
      <w:r>
        <w:rPr>
          <w:i/>
        </w:rPr>
        <w:t xml:space="preserve"> </w:t>
      </w:r>
      <w:r w:rsidR="00B56CC5">
        <w:rPr>
          <w:i/>
        </w:rPr>
        <w:t>Agreed in parallel session.</w:t>
      </w:r>
    </w:p>
    <w:p w14:paraId="47EE221D" w14:textId="0AAB43CE" w:rsidR="00B56CC5" w:rsidRPr="005B25A1" w:rsidRDefault="00B56CC5" w:rsidP="00B56CC5">
      <w:pPr>
        <w:keepNext/>
        <w:keepLines/>
        <w:rPr>
          <w:b/>
          <w:bCs/>
        </w:rPr>
      </w:pPr>
      <w:r w:rsidRPr="005B25A1">
        <w:rPr>
          <w:b/>
          <w:bCs/>
        </w:rPr>
        <w:t>Plenary Discussion:</w:t>
      </w:r>
    </w:p>
    <w:p w14:paraId="159F882E" w14:textId="77777777" w:rsidR="00B56CC5" w:rsidRPr="00B56CC5" w:rsidRDefault="00B56CC5" w:rsidP="00B56CC5">
      <w:pPr>
        <w:keepNext/>
        <w:keepLines/>
      </w:pPr>
      <w:r>
        <w:t xml:space="preserve">This was </w:t>
      </w:r>
      <w:r w:rsidRPr="00B56CC5">
        <w:rPr>
          <w:color w:val="FF0000"/>
        </w:rPr>
        <w:t>block approved</w:t>
      </w:r>
      <w:r>
        <w:t>.</w:t>
      </w:r>
    </w:p>
    <w:p w14:paraId="243817C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0B54C92" w14:textId="77777777" w:rsidR="0017609F" w:rsidRDefault="0017609F" w:rsidP="0017609F">
      <w:pPr>
        <w:pStyle w:val="NormTop"/>
      </w:pPr>
      <w:r w:rsidRPr="00ED26F2">
        <w:rPr>
          <w:color w:val="0000FF"/>
        </w:rPr>
        <w:t>S2-2406181</w:t>
      </w:r>
      <w:r w:rsidRPr="00D53282">
        <w:t xml:space="preserve"> </w:t>
      </w:r>
      <w:r>
        <w:t>(P-CR) 23.700-49: KI#3, Update of Solution#24 to answer questions from NWM.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 Sol#24 to answer questions from NWM.</w:t>
      </w:r>
    </w:p>
    <w:p w14:paraId="2E2123C0" w14:textId="77777777" w:rsidR="00B56CC5" w:rsidRPr="005B25A1" w:rsidRDefault="00B56CC5" w:rsidP="00B56CC5">
      <w:pPr>
        <w:keepNext/>
        <w:keepLines/>
        <w:rPr>
          <w:b/>
          <w:bCs/>
        </w:rPr>
      </w:pPr>
      <w:r w:rsidRPr="005B25A1">
        <w:rPr>
          <w:b/>
          <w:bCs/>
        </w:rPr>
        <w:t>Parallel discussion:</w:t>
      </w:r>
    </w:p>
    <w:p w14:paraId="48655983" w14:textId="77777777" w:rsidR="00B56CC5" w:rsidRPr="005B25A1" w:rsidRDefault="00B56CC5" w:rsidP="00B56CC5">
      <w:pPr>
        <w:keepNext/>
        <w:keepLines/>
      </w:pPr>
      <w:r w:rsidRPr="00B56CC5">
        <w:rPr>
          <w:color w:val="0000FF"/>
        </w:rPr>
        <w:t>Not handled</w:t>
      </w:r>
      <w:r>
        <w:t>.</w:t>
      </w:r>
    </w:p>
    <w:p w14:paraId="7327CB7B" w14:textId="77777777" w:rsidR="00B56CC5" w:rsidRPr="00EB0339" w:rsidRDefault="00B56CC5" w:rsidP="00B56CC5">
      <w:r w:rsidRPr="005B25A1">
        <w:rPr>
          <w:b/>
          <w:bCs/>
        </w:rPr>
        <w:t>Status:</w:t>
      </w:r>
      <w:r>
        <w:t xml:space="preserve"> </w:t>
      </w:r>
      <w:r w:rsidRPr="00B56CC5">
        <w:rPr>
          <w:color w:val="0000FF"/>
        </w:rPr>
        <w:t>Not handled</w:t>
      </w:r>
      <w:r>
        <w:t>.</w:t>
      </w:r>
    </w:p>
    <w:p w14:paraId="030045B8" w14:textId="77777777" w:rsidR="0017609F" w:rsidRPr="00EB0339" w:rsidRDefault="0017609F" w:rsidP="0017609F"/>
    <w:p w14:paraId="7EA5E663" w14:textId="77777777" w:rsidR="007615D6" w:rsidRDefault="007615D6" w:rsidP="00E04F4D">
      <w:pPr>
        <w:pStyle w:val="Heading2"/>
      </w:pPr>
      <w:bookmarkStart w:id="123" w:name="_Toc177620677"/>
      <w:r>
        <w:t>19.10</w:t>
      </w:r>
      <w:r>
        <w:tab/>
        <w:t>Study on Phase 3 for UAS, UAV and UAM (FS_UAS_Ph3)</w:t>
      </w:r>
      <w:bookmarkEnd w:id="123"/>
    </w:p>
    <w:p w14:paraId="3D846D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394974A" w14:textId="77777777" w:rsidR="008D6ECD" w:rsidRDefault="008D6ECD" w:rsidP="00E04F4D"/>
    <w:p w14:paraId="267CECB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Solution updates</w:t>
      </w:r>
    </w:p>
    <w:p w14:paraId="2191110D" w14:textId="77777777" w:rsidR="00E00DA6" w:rsidRDefault="0014183C" w:rsidP="00E04F4D">
      <w:pPr>
        <w:pStyle w:val="NormTop"/>
      </w:pPr>
      <w:r w:rsidRPr="0014183C">
        <w:rPr>
          <w:color w:val="0000FF"/>
        </w:rPr>
        <w:t>S2-2406812</w:t>
      </w:r>
      <w:r w:rsidR="007615D6" w:rsidRPr="00D53282">
        <w:t xml:space="preserve"> </w:t>
      </w:r>
      <w:r w:rsidR="007615D6">
        <w:t>(P-CR) 23.700-59: KI#3: Updates to solution 7.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P-CR eliminates ENs addressing them as appropriate and describes how the solution options are applicable to LTE.</w:t>
      </w:r>
    </w:p>
    <w:p w14:paraId="5547F5E4" w14:textId="77777777" w:rsidR="007615D6" w:rsidRPr="005B25A1" w:rsidRDefault="007615D6" w:rsidP="007615D6">
      <w:pPr>
        <w:keepNext/>
        <w:keepLines/>
        <w:rPr>
          <w:b/>
          <w:bCs/>
        </w:rPr>
      </w:pPr>
      <w:r w:rsidRPr="005B25A1">
        <w:rPr>
          <w:b/>
          <w:bCs/>
        </w:rPr>
        <w:t>Parallel discussion:</w:t>
      </w:r>
    </w:p>
    <w:p w14:paraId="0633066B" w14:textId="3C82C369" w:rsidR="00B15E63" w:rsidRDefault="00B8438E" w:rsidP="00A120F3">
      <w:pPr>
        <w:keepNext/>
        <w:keepLines/>
      </w:pPr>
      <w:r>
        <w:t xml:space="preserve">An updated version from Drafting sessions was provided: </w:t>
      </w:r>
      <w:hyperlink r:id="rId10" w:history="1">
        <w:r w:rsidRPr="00ED7ED9">
          <w:rPr>
            <w:rStyle w:val="Hyperlink"/>
          </w:rPr>
          <w:t>https://www.3gpp.org/ftp/tsg_sa/WG2_Arch/TSGS2_163_Jeju_2024-05/INBOX/DRAFTS/R19_FS_UAS_Ph3/Draft_S2-240abcd-was-6812%20R19_FS_UAS_Ph3%20Sol7_KI3_NTZ.docx</w:t>
        </w:r>
      </w:hyperlink>
      <w:r>
        <w:t xml:space="preserve">. </w:t>
      </w:r>
      <w:r w:rsidR="00B15E63">
        <w:t xml:space="preserve">Some issues were raised and clarifications needed. This was left for off-line discussion and revised in parallel session to </w:t>
      </w:r>
      <w:r w:rsidR="00B15E63" w:rsidRPr="00CE3EC0">
        <w:rPr>
          <w:color w:val="0000FF"/>
        </w:rPr>
        <w:t>S2-2</w:t>
      </w:r>
      <w:r w:rsidR="00B15E63">
        <w:rPr>
          <w:color w:val="0000FF"/>
        </w:rPr>
        <w:t>407128</w:t>
      </w:r>
      <w:r w:rsidR="00B15E63">
        <w:t>.</w:t>
      </w:r>
    </w:p>
    <w:p w14:paraId="05182108" w14:textId="1241A14A" w:rsidR="0055001C" w:rsidRDefault="0055001C" w:rsidP="007615D6">
      <w:pPr>
        <w:keepNext/>
        <w:keepLines/>
      </w:pPr>
      <w:r>
        <w:t xml:space="preserve">Nokia commented that the changes in 6.7.2.2 is not agreed in RAN. Qualcomm replied that this is an illustrative example of how the mechanism is intended to work and will not introduce any requirements. Ericsson agreed that the example is to describe the solution and should be documented. CATT commented that they considered this example important to illustrate the solution to help progress the work. Huawei asked whether the two solutions use the same basic principles and suggested adding RAN impacts to the impacts clause. </w:t>
      </w:r>
      <w:r w:rsidR="00051FE4">
        <w:t xml:space="preserve">This was left for off-line discussion and revised in parallel session to </w:t>
      </w:r>
      <w:r w:rsidR="00051FE4" w:rsidRPr="00CE3EC0">
        <w:rPr>
          <w:color w:val="0000FF"/>
        </w:rPr>
        <w:t>S2-2</w:t>
      </w:r>
      <w:r w:rsidR="00051FE4">
        <w:rPr>
          <w:color w:val="0000FF"/>
        </w:rPr>
        <w:t>407210</w:t>
      </w:r>
      <w:r w:rsidR="00051FE4">
        <w:t>.</w:t>
      </w:r>
    </w:p>
    <w:p w14:paraId="2B3A2484" w14:textId="60562ADC" w:rsidR="00A316D1" w:rsidRDefault="008B78A1" w:rsidP="007615D6">
      <w:pPr>
        <w:keepNext/>
        <w:keepLines/>
      </w:pPr>
      <w:r>
        <w:t>Nokia raised a concerns on the example in 6.7.2.2. Qualcomm replied that this is only an example and there is no technical reason why this should be removed and the comments from Nokia were a RAN WG2 discussion. Ericsson suggested putting this in a note.</w:t>
      </w:r>
      <w:r w:rsidR="004860BF">
        <w:t xml:space="preserve"> Nokia could accept an editor's note for this. Qualcomm disagreed as an editor's notes are for open issues.</w:t>
      </w:r>
      <w:r>
        <w:t xml:space="preserve"> This was left for further off-line discussion</w:t>
      </w:r>
      <w:r w:rsidR="004860BF">
        <w:t xml:space="preserve"> and revised in parallel session to </w:t>
      </w:r>
      <w:r w:rsidR="004860BF" w:rsidRPr="00CE3EC0">
        <w:rPr>
          <w:color w:val="0000FF"/>
        </w:rPr>
        <w:t>S2-2</w:t>
      </w:r>
      <w:r w:rsidR="004860BF">
        <w:rPr>
          <w:color w:val="0000FF"/>
        </w:rPr>
        <w:t>407319</w:t>
      </w:r>
      <w:r>
        <w:t>.</w:t>
      </w:r>
    </w:p>
    <w:p w14:paraId="3412C9B8" w14:textId="77777777" w:rsidR="00135CCD" w:rsidRDefault="00135CCD" w:rsidP="007615D6">
      <w:pPr>
        <w:keepNext/>
        <w:keepLines/>
      </w:pPr>
      <w:r>
        <w:t>Nokia commented that this only changes the text to a note and objected to this proposal.</w:t>
      </w:r>
    </w:p>
    <w:p w14:paraId="685DAFC1" w14:textId="506AD104" w:rsidR="00BA64D1" w:rsidRPr="00BA64D1" w:rsidRDefault="00BA64D1" w:rsidP="00135CCD">
      <w:pPr>
        <w:keepNext/>
        <w:keepLines/>
        <w:rPr>
          <w:color w:val="FF0000"/>
        </w:rPr>
      </w:pPr>
      <w:r w:rsidRPr="00BA64D1">
        <w:rPr>
          <w:color w:val="FF0000"/>
        </w:rPr>
        <w:t>Nokia provided the following objection text:</w:t>
      </w:r>
    </w:p>
    <w:p w14:paraId="4A175164" w14:textId="69687BAE" w:rsidR="00BA64D1" w:rsidRPr="00B0515C" w:rsidRDefault="00BA64D1" w:rsidP="00135CCD">
      <w:pPr>
        <w:keepNext/>
        <w:keepLines/>
        <w:rPr>
          <w:b/>
          <w:bCs/>
          <w:i/>
          <w:iCs/>
          <w:color w:val="FF0000"/>
        </w:rPr>
      </w:pPr>
      <w:r w:rsidRPr="00B0515C">
        <w:rPr>
          <w:b/>
          <w:bCs/>
          <w:i/>
          <w:iCs/>
          <w:color w:val="FF0000"/>
        </w:rPr>
        <w:t>For example, NOTE 3 addresses a non-existent problem, that of a regulation preventing transmission of DL signals toward a UAV UE inside an NTZ. It assumes the network gets notified once the UE crosses the boundaries of NTZ, which is timely considering the moving of the UAV, not described,</w:t>
      </w:r>
    </w:p>
    <w:p w14:paraId="41EBEE16" w14:textId="77777777" w:rsidR="00BA64D1" w:rsidRPr="00B0515C" w:rsidRDefault="00BA64D1" w:rsidP="00135CCD">
      <w:pPr>
        <w:keepNext/>
        <w:keepLines/>
        <w:rPr>
          <w:b/>
          <w:bCs/>
          <w:i/>
          <w:iCs/>
          <w:color w:val="FF0000"/>
        </w:rPr>
      </w:pPr>
      <w:r w:rsidRPr="00B0515C">
        <w:rPr>
          <w:b/>
          <w:bCs/>
          <w:i/>
          <w:iCs/>
          <w:color w:val="FF0000"/>
        </w:rPr>
        <w:t>With the above comments, tdoc contributor is unwilling to add EN with FFS as a compromise recommended by the commenter.</w:t>
      </w:r>
    </w:p>
    <w:p w14:paraId="0BFD0503" w14:textId="13198EDF" w:rsidR="00BA64D1" w:rsidRPr="00B0515C" w:rsidRDefault="00BA64D1" w:rsidP="00135CCD">
      <w:pPr>
        <w:keepNext/>
        <w:keepLines/>
        <w:rPr>
          <w:b/>
          <w:bCs/>
          <w:i/>
          <w:iCs/>
          <w:color w:val="FF0000"/>
        </w:rPr>
      </w:pPr>
      <w:r w:rsidRPr="00B0515C">
        <w:rPr>
          <w:b/>
          <w:bCs/>
          <w:i/>
          <w:iCs/>
          <w:color w:val="FF0000"/>
        </w:rPr>
        <w:t>There are many other issues:</w:t>
      </w:r>
    </w:p>
    <w:p w14:paraId="0FA5B3B0" w14:textId="77777777" w:rsidR="00BA64D1" w:rsidRPr="00B0515C" w:rsidRDefault="00BA64D1" w:rsidP="00135CCD">
      <w:pPr>
        <w:keepNext/>
        <w:keepLines/>
        <w:rPr>
          <w:b/>
          <w:bCs/>
          <w:i/>
          <w:iCs/>
          <w:color w:val="FF0000"/>
        </w:rPr>
      </w:pPr>
      <w:r w:rsidRPr="00B0515C">
        <w:rPr>
          <w:b/>
          <w:bCs/>
          <w:i/>
          <w:iCs/>
          <w:color w:val="FF0000"/>
        </w:rPr>
        <w:t>For another example, By definition, NOTE 3 has a violation of the regulations preventing UE from transmitting inside the NTZ. So the "solution" is creating a violation of the rules to address the non-existing problem of preventing reception inside the NTZ.</w:t>
      </w:r>
    </w:p>
    <w:p w14:paraId="34A87BD2" w14:textId="24519908" w:rsidR="00BA64D1" w:rsidRPr="00B0515C" w:rsidRDefault="00BA64D1" w:rsidP="00135CCD">
      <w:pPr>
        <w:keepNext/>
        <w:keepLines/>
        <w:rPr>
          <w:b/>
          <w:bCs/>
          <w:i/>
          <w:iCs/>
          <w:color w:val="FF0000"/>
        </w:rPr>
      </w:pPr>
      <w:r w:rsidRPr="00B0515C">
        <w:rPr>
          <w:b/>
          <w:bCs/>
          <w:i/>
          <w:iCs/>
          <w:color w:val="FF0000"/>
        </w:rPr>
        <w:t>And the last example, it is also questionable that it is barring the cell to Rel-18 UEs and assuming the network could manage the radio parameters for Rel-19 to manage NTZ. The tdoc contributor is unwilling to address the comments.</w:t>
      </w:r>
    </w:p>
    <w:p w14:paraId="57D7315D" w14:textId="4FD16CD0" w:rsidR="00DE466E" w:rsidRPr="00135CCD" w:rsidRDefault="00135CCD" w:rsidP="007615D6">
      <w:pPr>
        <w:keepNext/>
        <w:keepLines/>
      </w:pPr>
      <w:r>
        <w:t xml:space="preserve">This was then </w:t>
      </w:r>
      <w:r w:rsidRPr="00C3284B">
        <w:rPr>
          <w:color w:val="0000FF"/>
        </w:rPr>
        <w:t>noted</w:t>
      </w:r>
      <w:r>
        <w:t xml:space="preserve"> in parallel session</w:t>
      </w:r>
    </w:p>
    <w:p w14:paraId="6AB6C42D" w14:textId="308F2CBA" w:rsidR="007615D6" w:rsidRPr="00EB0339" w:rsidRDefault="007615D6" w:rsidP="007615D6">
      <w:r w:rsidRPr="005B25A1">
        <w:rPr>
          <w:b/>
          <w:bCs/>
        </w:rPr>
        <w:t>Status:</w:t>
      </w:r>
      <w:r>
        <w:t xml:space="preserve"> </w:t>
      </w:r>
      <w:r w:rsidR="00135CCD" w:rsidRPr="00C3284B">
        <w:rPr>
          <w:color w:val="0000FF"/>
        </w:rPr>
        <w:t>Noted</w:t>
      </w:r>
      <w:r w:rsidR="00135CCD">
        <w:t>.</w:t>
      </w:r>
    </w:p>
    <w:p w14:paraId="0090F0E8" w14:textId="77777777" w:rsidR="00E00DA6" w:rsidRDefault="0014183C" w:rsidP="00E04F4D">
      <w:pPr>
        <w:pStyle w:val="NormTop"/>
      </w:pPr>
      <w:r w:rsidRPr="0014183C">
        <w:rPr>
          <w:color w:val="0000FF"/>
        </w:rPr>
        <w:lastRenderedPageBreak/>
        <w:t>S2-2406355</w:t>
      </w:r>
      <w:r w:rsidR="007615D6" w:rsidRPr="00D53282">
        <w:t xml:space="preserve"> </w:t>
      </w:r>
      <w:r w:rsidR="007615D6">
        <w:t>(P-CR) 23.700-59: EN removal for Solution #8: Network support for NTZ management.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remove EN for 6.8 chapter of the FS_UAS_Ph3.</w:t>
      </w:r>
    </w:p>
    <w:p w14:paraId="39CD0D7D"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S2-2404055</w:t>
      </w:r>
      <w:r>
        <w:rPr>
          <w:i/>
        </w:rPr>
        <w:t xml:space="preserve"> from SA WG2#162.</w:t>
      </w:r>
    </w:p>
    <w:p w14:paraId="53769FBD" w14:textId="77777777" w:rsidR="007615D6" w:rsidRPr="005B25A1" w:rsidRDefault="007615D6" w:rsidP="007615D6">
      <w:pPr>
        <w:keepNext/>
        <w:keepLines/>
        <w:rPr>
          <w:b/>
          <w:bCs/>
        </w:rPr>
      </w:pPr>
      <w:r w:rsidRPr="005B25A1">
        <w:rPr>
          <w:b/>
          <w:bCs/>
        </w:rPr>
        <w:t>Parallel discussion:</w:t>
      </w:r>
    </w:p>
    <w:p w14:paraId="1BA3BC36" w14:textId="55ABF925" w:rsidR="008B6708" w:rsidRDefault="00132300" w:rsidP="008B6708">
      <w:pPr>
        <w:keepNext/>
        <w:keepLines/>
      </w:pPr>
      <w:r>
        <w:t xml:space="preserve">An updated version from Drafting sessions was provided: </w:t>
      </w:r>
      <w:hyperlink r:id="rId11" w:history="1">
        <w:r w:rsidRPr="00ED7ED9">
          <w:rPr>
            <w:rStyle w:val="Hyperlink"/>
          </w:rPr>
          <w:t>https://www.3gpp.org/ftp/tsg_sa/WG2_Arch/TSGS2_163_Jeju_2024-05/INBOX/DRAFTS/R19_FS_UAS_Ph3/S2-2406355-was4055-FS_UAS_Ph3_EN%20removal%20for%20Solution%20%238-r2.docx</w:t>
        </w:r>
      </w:hyperlink>
      <w:r>
        <w:t xml:space="preserve">. </w:t>
      </w:r>
      <w:r w:rsidR="008B6708">
        <w:t xml:space="preserve">Some issues were raised and clarifications needed. This was left for off-line discussion and revised in parallel session to </w:t>
      </w:r>
      <w:r w:rsidR="008B6708" w:rsidRPr="00CE3EC0">
        <w:rPr>
          <w:color w:val="0000FF"/>
        </w:rPr>
        <w:t>S2-2</w:t>
      </w:r>
      <w:r w:rsidR="008B6708">
        <w:rPr>
          <w:color w:val="0000FF"/>
        </w:rPr>
        <w:t>407130</w:t>
      </w:r>
      <w:r w:rsidR="008B6708">
        <w:t>.</w:t>
      </w:r>
    </w:p>
    <w:p w14:paraId="2D3F029C" w14:textId="77777777" w:rsidR="0055001C" w:rsidRDefault="0055001C" w:rsidP="008B6708">
      <w:pPr>
        <w:keepNext/>
        <w:keepLines/>
      </w:pPr>
      <w:r>
        <w:t xml:space="preserve">Some corrections to 'restricted area' were requested. This was revised in parallel session to </w:t>
      </w:r>
      <w:r w:rsidRPr="00CE3EC0">
        <w:rPr>
          <w:color w:val="0000FF"/>
        </w:rPr>
        <w:t>S2-2</w:t>
      </w:r>
      <w:r>
        <w:rPr>
          <w:color w:val="0000FF"/>
        </w:rPr>
        <w:t>407209</w:t>
      </w:r>
      <w:r>
        <w:t>.</w:t>
      </w:r>
    </w:p>
    <w:p w14:paraId="4E9B4A31" w14:textId="023C4EB0" w:rsidR="003B2ED2" w:rsidRDefault="0055001C" w:rsidP="008B6708">
      <w:pPr>
        <w:keepNext/>
        <w:keepLines/>
      </w:pPr>
      <w:r>
        <w:t xml:space="preserve">This was </w:t>
      </w:r>
      <w:r w:rsidRPr="00B30893">
        <w:rPr>
          <w:color w:val="FF0000"/>
        </w:rPr>
        <w:t>agreed</w:t>
      </w:r>
      <w:r>
        <w:t xml:space="preserve"> in parallel session.</w:t>
      </w:r>
    </w:p>
    <w:p w14:paraId="6228F93B" w14:textId="77777777" w:rsidR="008B6708" w:rsidRPr="005B25A1" w:rsidRDefault="008B6708" w:rsidP="008B6708">
      <w:pPr>
        <w:keepNext/>
        <w:keepLines/>
        <w:rPr>
          <w:b/>
          <w:bCs/>
        </w:rPr>
      </w:pPr>
      <w:r w:rsidRPr="005B25A1">
        <w:rPr>
          <w:b/>
          <w:bCs/>
        </w:rPr>
        <w:t>Plenary Discussion:</w:t>
      </w:r>
    </w:p>
    <w:p w14:paraId="58EE4870" w14:textId="7CDB8258" w:rsidR="008B6708" w:rsidRPr="00B56CC5" w:rsidRDefault="00B56CC5" w:rsidP="008B6708">
      <w:pPr>
        <w:keepNext/>
        <w:keepLines/>
      </w:pPr>
      <w:r>
        <w:t xml:space="preserve">This was </w:t>
      </w:r>
      <w:r w:rsidRPr="00B56CC5">
        <w:rPr>
          <w:color w:val="FF0000"/>
        </w:rPr>
        <w:t>block approved</w:t>
      </w:r>
      <w:r>
        <w:t>.</w:t>
      </w:r>
    </w:p>
    <w:p w14:paraId="485DE221" w14:textId="77891AFA" w:rsidR="008B6708" w:rsidRPr="00EB0339" w:rsidRDefault="008B6708" w:rsidP="008B6708">
      <w:r w:rsidRPr="005B25A1">
        <w:rPr>
          <w:b/>
          <w:bCs/>
        </w:rPr>
        <w:t>Status:</w:t>
      </w:r>
      <w:r>
        <w:t xml:space="preserve"> </w:t>
      </w:r>
      <w:r w:rsidR="00B56CC5" w:rsidRPr="00B56CC5">
        <w:rPr>
          <w:color w:val="FF0000"/>
        </w:rPr>
        <w:t>Approved</w:t>
      </w:r>
      <w:r w:rsidR="0055001C" w:rsidRPr="0055001C">
        <w:rPr>
          <w:color w:val="FF0000"/>
        </w:rPr>
        <w:t>.</w:t>
      </w:r>
    </w:p>
    <w:p w14:paraId="7EF5711E" w14:textId="77777777" w:rsidR="00E00DA6" w:rsidRDefault="0014183C" w:rsidP="00E04F4D">
      <w:pPr>
        <w:pStyle w:val="NormTop"/>
      </w:pPr>
      <w:r w:rsidRPr="0014183C">
        <w:rPr>
          <w:color w:val="0000FF"/>
        </w:rPr>
        <w:t>S2-2406141</w:t>
      </w:r>
      <w:r w:rsidR="007615D6" w:rsidRPr="00D53282">
        <w:t xml:space="preserve"> </w:t>
      </w:r>
      <w:r w:rsidR="007615D6">
        <w:t>(P-CR) 23.700-59: KI#3: Updating Solution#9 to remove ENs.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Solution#9 tackling KI#3 on NTZ to address the existing ENs, the update relies on the LS Replies from TSG RAN (</w:t>
      </w:r>
      <w:r w:rsidRPr="0014183C">
        <w:rPr>
          <w:color w:val="0000FF"/>
        </w:rPr>
        <w:t>S2-2403897</w:t>
      </w:r>
      <w:r w:rsidR="007615D6">
        <w:t>) and TC MSG/ TFES (</w:t>
      </w:r>
      <w:r w:rsidRPr="0014183C">
        <w:rPr>
          <w:color w:val="0000FF"/>
        </w:rPr>
        <w:t>S2-2403920</w:t>
      </w:r>
      <w:r w:rsidR="007615D6">
        <w:t>).</w:t>
      </w:r>
    </w:p>
    <w:p w14:paraId="2901843C" w14:textId="77777777" w:rsidR="007615D6" w:rsidRPr="005B25A1" w:rsidRDefault="007615D6" w:rsidP="007615D6">
      <w:pPr>
        <w:keepNext/>
        <w:keepLines/>
        <w:rPr>
          <w:b/>
          <w:bCs/>
        </w:rPr>
      </w:pPr>
      <w:r w:rsidRPr="005B25A1">
        <w:rPr>
          <w:b/>
          <w:bCs/>
        </w:rPr>
        <w:t>Parallel discussion:</w:t>
      </w:r>
    </w:p>
    <w:p w14:paraId="71DD5320" w14:textId="759ECD63" w:rsidR="00132300" w:rsidRDefault="00B15E63" w:rsidP="00132300">
      <w:pPr>
        <w:keepNext/>
        <w:keepLines/>
      </w:pPr>
      <w:r>
        <w:t xml:space="preserve">An updated version from Drafting sessions was provided: </w:t>
      </w:r>
      <w:hyperlink r:id="rId12" w:history="1">
        <w:r w:rsidRPr="00ED7ED9">
          <w:rPr>
            <w:rStyle w:val="Hyperlink"/>
          </w:rPr>
          <w:t>https://www.3gpp.org/ftp/tsg_sa/WG2_Arch/TSGS2_163_Jeju_2024-05/INBOX/DRAFTS/R19_FS_UAS_Ph3/S2-240xxxx_6141_FS_UAS_Ph3_KI%233_EN_v1.docx</w:t>
        </w:r>
      </w:hyperlink>
      <w:r>
        <w:t xml:space="preserve">. </w:t>
      </w:r>
      <w:r w:rsidR="00132300">
        <w:t xml:space="preserve">Some issues were raised and clarifications needed. This was left for off-line discussion and revised in parallel session to </w:t>
      </w:r>
      <w:r w:rsidR="00132300" w:rsidRPr="00CE3EC0">
        <w:rPr>
          <w:color w:val="0000FF"/>
        </w:rPr>
        <w:t>S2-2</w:t>
      </w:r>
      <w:r w:rsidR="00132300">
        <w:rPr>
          <w:color w:val="0000FF"/>
        </w:rPr>
        <w:t>407129</w:t>
      </w:r>
      <w:r w:rsidR="00132300">
        <w:t>.</w:t>
      </w:r>
    </w:p>
    <w:p w14:paraId="541B1311" w14:textId="3A996DEE" w:rsidR="00051FE4" w:rsidRDefault="00051FE4" w:rsidP="00132300">
      <w:pPr>
        <w:keepNext/>
        <w:keepLines/>
      </w:pPr>
      <w:r>
        <w:t xml:space="preserve">This was revised in parallel session to clean up revision marks and headers to </w:t>
      </w:r>
      <w:r w:rsidRPr="00CE3EC0">
        <w:rPr>
          <w:color w:val="0000FF"/>
        </w:rPr>
        <w:t>S2-2</w:t>
      </w:r>
      <w:r>
        <w:rPr>
          <w:color w:val="0000FF"/>
        </w:rPr>
        <w:t>407211</w:t>
      </w:r>
      <w:r>
        <w:t>.</w:t>
      </w:r>
    </w:p>
    <w:p w14:paraId="3C6F4D6E" w14:textId="09A32DA7" w:rsidR="00051FE4" w:rsidRDefault="00051FE4" w:rsidP="00132300">
      <w:pPr>
        <w:keepNext/>
        <w:keepLines/>
      </w:pPr>
      <w:r>
        <w:t xml:space="preserve">This was </w:t>
      </w:r>
      <w:r w:rsidRPr="00B30893">
        <w:rPr>
          <w:color w:val="FF0000"/>
        </w:rPr>
        <w:t>agreed</w:t>
      </w:r>
      <w:r>
        <w:t xml:space="preserve"> in parallel session.</w:t>
      </w:r>
    </w:p>
    <w:p w14:paraId="08CFEE3A" w14:textId="77777777" w:rsidR="00B56CC5" w:rsidRPr="005B25A1" w:rsidRDefault="00B56CC5" w:rsidP="00B56CC5">
      <w:pPr>
        <w:keepNext/>
        <w:keepLines/>
        <w:rPr>
          <w:b/>
          <w:bCs/>
        </w:rPr>
      </w:pPr>
      <w:r w:rsidRPr="005B25A1">
        <w:rPr>
          <w:b/>
          <w:bCs/>
        </w:rPr>
        <w:t>Plenary Discussion:</w:t>
      </w:r>
    </w:p>
    <w:p w14:paraId="2BF2CC29" w14:textId="77777777" w:rsidR="00B56CC5" w:rsidRPr="00B56CC5" w:rsidRDefault="00B56CC5" w:rsidP="00B56CC5">
      <w:pPr>
        <w:keepNext/>
        <w:keepLines/>
      </w:pPr>
      <w:r>
        <w:t xml:space="preserve">This was </w:t>
      </w:r>
      <w:r w:rsidRPr="00B56CC5">
        <w:rPr>
          <w:color w:val="FF0000"/>
        </w:rPr>
        <w:t>block approved</w:t>
      </w:r>
      <w:r>
        <w:t>.</w:t>
      </w:r>
    </w:p>
    <w:p w14:paraId="1C8F175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5ACDE82" w14:textId="77777777" w:rsidR="00E00DA6" w:rsidRDefault="0014183C" w:rsidP="00E04F4D">
      <w:pPr>
        <w:pStyle w:val="NormTop"/>
      </w:pPr>
      <w:r w:rsidRPr="0014183C">
        <w:rPr>
          <w:color w:val="0000FF"/>
        </w:rPr>
        <w:lastRenderedPageBreak/>
        <w:t>S2-2406041</w:t>
      </w:r>
      <w:r w:rsidR="007615D6" w:rsidRPr="00D53282">
        <w:t xml:space="preserve"> </w:t>
      </w:r>
      <w:r w:rsidR="007615D6">
        <w:t>(P-CR) 23.700-59: KI#3: update of solution#16. (Source: Interdigital)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of solution #16.</w:t>
      </w:r>
    </w:p>
    <w:p w14:paraId="73E0F644" w14:textId="77777777" w:rsidR="007615D6" w:rsidRPr="005B25A1" w:rsidRDefault="007615D6" w:rsidP="007615D6">
      <w:pPr>
        <w:keepNext/>
        <w:keepLines/>
        <w:rPr>
          <w:b/>
          <w:bCs/>
        </w:rPr>
      </w:pPr>
      <w:r w:rsidRPr="005B25A1">
        <w:rPr>
          <w:b/>
          <w:bCs/>
        </w:rPr>
        <w:t>Parallel discussion:</w:t>
      </w:r>
    </w:p>
    <w:p w14:paraId="18549521" w14:textId="47D84A2C" w:rsidR="007615D6" w:rsidRPr="005B25A1" w:rsidRDefault="008B6708" w:rsidP="007615D6">
      <w:pPr>
        <w:keepNext/>
        <w:keepLines/>
      </w:pPr>
      <w:r>
        <w:t xml:space="preserve">An updated version from Drafting sessions was provided: </w:t>
      </w:r>
      <w:hyperlink r:id="rId13" w:history="1">
        <w:r w:rsidRPr="00ED7ED9">
          <w:rPr>
            <w:rStyle w:val="Hyperlink"/>
          </w:rPr>
          <w:t>https://www.3gpp.org/ftp/tsg_sa/WG2_Arch/TSGS2_163_Jeju_2024-05/INBOX/DRAFTS/R19_FS_UAS_Ph3/draft_S2-2406041_r01_pCR_23700_59_KI%233%20_Sol%2316update.docx</w:t>
        </w:r>
      </w:hyperlink>
      <w:r>
        <w:t xml:space="preserve">. Some issues were raised and clarifications needed. This was left for off-line discussion and revised in parallel session to </w:t>
      </w:r>
      <w:r w:rsidRPr="00CE3EC0">
        <w:rPr>
          <w:color w:val="0000FF"/>
        </w:rPr>
        <w:t>S2-2</w:t>
      </w:r>
      <w:r>
        <w:rPr>
          <w:color w:val="0000FF"/>
        </w:rPr>
        <w:t>407131</w:t>
      </w:r>
      <w:r>
        <w:t>.</w:t>
      </w:r>
    </w:p>
    <w:p w14:paraId="23972B56" w14:textId="62EF9B9D" w:rsidR="00051FE4" w:rsidRDefault="00051FE4" w:rsidP="008B6708">
      <w:pPr>
        <w:keepNext/>
        <w:keepLines/>
      </w:pPr>
      <w:r>
        <w:t xml:space="preserve">This was reviewed and </w:t>
      </w:r>
      <w:r w:rsidRPr="00B30893">
        <w:rPr>
          <w:color w:val="FF0000"/>
        </w:rPr>
        <w:t>agreed</w:t>
      </w:r>
      <w:r>
        <w:t xml:space="preserve"> in parallel session.</w:t>
      </w:r>
    </w:p>
    <w:p w14:paraId="388015CA" w14:textId="77777777" w:rsidR="00B56CC5" w:rsidRPr="005B25A1" w:rsidRDefault="00B56CC5" w:rsidP="00B56CC5">
      <w:pPr>
        <w:keepNext/>
        <w:keepLines/>
        <w:rPr>
          <w:b/>
          <w:bCs/>
        </w:rPr>
      </w:pPr>
      <w:r w:rsidRPr="005B25A1">
        <w:rPr>
          <w:b/>
          <w:bCs/>
        </w:rPr>
        <w:t>Plenary Discussion:</w:t>
      </w:r>
    </w:p>
    <w:p w14:paraId="24D0B968" w14:textId="77777777" w:rsidR="00B56CC5" w:rsidRPr="00B56CC5" w:rsidRDefault="00B56CC5" w:rsidP="00B56CC5">
      <w:pPr>
        <w:keepNext/>
        <w:keepLines/>
      </w:pPr>
      <w:r>
        <w:t xml:space="preserve">This was </w:t>
      </w:r>
      <w:r w:rsidRPr="00B56CC5">
        <w:rPr>
          <w:color w:val="FF0000"/>
        </w:rPr>
        <w:t>block approved</w:t>
      </w:r>
      <w:r>
        <w:t>.</w:t>
      </w:r>
    </w:p>
    <w:p w14:paraId="7665882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0A085E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updates</w:t>
      </w:r>
    </w:p>
    <w:p w14:paraId="693CD5B0" w14:textId="77777777" w:rsidR="00E00DA6" w:rsidRDefault="0014183C" w:rsidP="00E04F4D">
      <w:pPr>
        <w:pStyle w:val="NormTop"/>
      </w:pPr>
      <w:r w:rsidRPr="0014183C">
        <w:rPr>
          <w:color w:val="0000FF"/>
        </w:rPr>
        <w:t>S2-2406276</w:t>
      </w:r>
      <w:r w:rsidR="007615D6" w:rsidRPr="00D53282">
        <w:t xml:space="preserve"> </w:t>
      </w:r>
      <w:r w:rsidR="007615D6">
        <w:t>(P-CR) 23.700-59: Update solution #12 to address the EN . (Source: Futurewei)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solution 12 to address the Editor s Note.</w:t>
      </w:r>
    </w:p>
    <w:p w14:paraId="5DDEAFAE" w14:textId="77777777" w:rsidR="007615D6" w:rsidRPr="005B25A1" w:rsidRDefault="007615D6" w:rsidP="007615D6">
      <w:pPr>
        <w:keepNext/>
        <w:keepLines/>
        <w:rPr>
          <w:b/>
          <w:bCs/>
        </w:rPr>
      </w:pPr>
      <w:r w:rsidRPr="005B25A1">
        <w:rPr>
          <w:b/>
          <w:bCs/>
        </w:rPr>
        <w:t>Parallel discussion:</w:t>
      </w:r>
    </w:p>
    <w:p w14:paraId="19B4BF8F" w14:textId="7FADE450" w:rsidR="00DB34E7" w:rsidRPr="005B25A1" w:rsidRDefault="00DB34E7" w:rsidP="00DB34E7">
      <w:pPr>
        <w:keepNext/>
        <w:keepLines/>
      </w:pPr>
      <w:r>
        <w:t xml:space="preserve">An updated version from Drafting sessions was provided: </w:t>
      </w:r>
      <w:hyperlink r:id="rId14" w:history="1">
        <w:r w:rsidRPr="00ED7ED9">
          <w:rPr>
            <w:rStyle w:val="Hyperlink"/>
          </w:rPr>
          <w:t>https://www.3gpp.org/ftp/tsg_sa/WG2_Arch/TSGS2_163_Jeju_2024-05/INBOX/DRAFTS/R19_FS_UAS_Ph3/draft_S2-240xxx-was-2406276-pCR-update%20solution%20%2312%20address-EN.docx</w:t>
        </w:r>
      </w:hyperlink>
      <w:r>
        <w:t xml:space="preserve">. Some issues were raised and clarifications needed. This was left for off-line discussion and revised in parallel session to </w:t>
      </w:r>
      <w:r w:rsidRPr="00CE3EC0">
        <w:rPr>
          <w:color w:val="0000FF"/>
        </w:rPr>
        <w:t>S2-2</w:t>
      </w:r>
      <w:r>
        <w:rPr>
          <w:color w:val="0000FF"/>
        </w:rPr>
        <w:t>407132</w:t>
      </w:r>
      <w:r>
        <w:t>.</w:t>
      </w:r>
    </w:p>
    <w:p w14:paraId="60E3A515" w14:textId="587B7489" w:rsidR="00D047D4" w:rsidRDefault="00D047D4" w:rsidP="00DB34E7">
      <w:pPr>
        <w:keepNext/>
        <w:keepLines/>
      </w:pPr>
      <w:r>
        <w:t xml:space="preserve">Huawei asked to be added to the source companies. An editorial correction to step 7 was needed. This was revised in parallel session to </w:t>
      </w:r>
      <w:r w:rsidRPr="00CE3EC0">
        <w:rPr>
          <w:color w:val="0000FF"/>
        </w:rPr>
        <w:t>S2-2</w:t>
      </w:r>
      <w:r>
        <w:rPr>
          <w:color w:val="0000FF"/>
        </w:rPr>
        <w:t>407212</w:t>
      </w:r>
      <w:r>
        <w:t>.</w:t>
      </w:r>
    </w:p>
    <w:p w14:paraId="462580C1" w14:textId="7E4358F1" w:rsidR="00DB34E7" w:rsidRPr="00D047D4" w:rsidRDefault="00D047D4" w:rsidP="00DB34E7">
      <w:pPr>
        <w:keepNext/>
        <w:keepLines/>
      </w:pPr>
      <w:r>
        <w:t xml:space="preserve">This was </w:t>
      </w:r>
      <w:r w:rsidRPr="00B30893">
        <w:rPr>
          <w:color w:val="FF0000"/>
        </w:rPr>
        <w:t>agreed</w:t>
      </w:r>
      <w:r>
        <w:t xml:space="preserve"> in parallel session.</w:t>
      </w:r>
    </w:p>
    <w:p w14:paraId="3024EA94" w14:textId="77777777" w:rsidR="00B56CC5" w:rsidRPr="005B25A1" w:rsidRDefault="00B56CC5" w:rsidP="00B56CC5">
      <w:pPr>
        <w:keepNext/>
        <w:keepLines/>
        <w:rPr>
          <w:b/>
          <w:bCs/>
        </w:rPr>
      </w:pPr>
      <w:r w:rsidRPr="005B25A1">
        <w:rPr>
          <w:b/>
          <w:bCs/>
        </w:rPr>
        <w:t>Plenary Discussion:</w:t>
      </w:r>
    </w:p>
    <w:p w14:paraId="1348026A" w14:textId="77777777" w:rsidR="00B56CC5" w:rsidRPr="00B56CC5" w:rsidRDefault="00B56CC5" w:rsidP="00B56CC5">
      <w:pPr>
        <w:keepNext/>
        <w:keepLines/>
      </w:pPr>
      <w:r>
        <w:t xml:space="preserve">This was </w:t>
      </w:r>
      <w:r w:rsidRPr="00B56CC5">
        <w:rPr>
          <w:color w:val="FF0000"/>
        </w:rPr>
        <w:t>block approved</w:t>
      </w:r>
      <w:r>
        <w:t>.</w:t>
      </w:r>
    </w:p>
    <w:p w14:paraId="4C915D6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FD32E0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Solution updates</w:t>
      </w:r>
    </w:p>
    <w:p w14:paraId="4398AAD0" w14:textId="77777777" w:rsidR="00E00DA6" w:rsidRDefault="0014183C" w:rsidP="00E04F4D">
      <w:pPr>
        <w:pStyle w:val="NormTop"/>
      </w:pPr>
      <w:r w:rsidRPr="0014183C">
        <w:rPr>
          <w:color w:val="0000FF"/>
        </w:rPr>
        <w:t>S2-2406817</w:t>
      </w:r>
      <w:r w:rsidR="007615D6" w:rsidRPr="00D53282">
        <w:t xml:space="preserve"> </w:t>
      </w:r>
      <w:r w:rsidR="007615D6">
        <w:t>(P-CR) 23.700-59: KI#2: Update of GMLC Option in Solution#5. (Source: Nokia, Nokia Shanghai Bell)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GMLC based option in solution #5.</w:t>
      </w:r>
    </w:p>
    <w:p w14:paraId="52DDCE38" w14:textId="77777777" w:rsidR="007615D6" w:rsidRPr="005B25A1" w:rsidRDefault="007615D6" w:rsidP="007615D6">
      <w:pPr>
        <w:keepNext/>
        <w:keepLines/>
        <w:rPr>
          <w:b/>
          <w:bCs/>
        </w:rPr>
      </w:pPr>
      <w:r w:rsidRPr="005B25A1">
        <w:rPr>
          <w:b/>
          <w:bCs/>
        </w:rPr>
        <w:t>Parallel discussion:</w:t>
      </w:r>
    </w:p>
    <w:p w14:paraId="76E929E9" w14:textId="7E465FAB" w:rsidR="00DB34E7" w:rsidRPr="005B25A1" w:rsidRDefault="00DB34E7" w:rsidP="00DB34E7">
      <w:pPr>
        <w:keepNext/>
        <w:keepLines/>
      </w:pPr>
      <w:r>
        <w:t xml:space="preserve">An updated version from Drafting sessions was provided: </w:t>
      </w:r>
      <w:hyperlink r:id="rId15" w:history="1">
        <w:r w:rsidRPr="00ED7ED9">
          <w:rPr>
            <w:rStyle w:val="Hyperlink"/>
          </w:rPr>
          <w:t>https://www.3gpp.org/ftp/tsg_sa/WG2_Arch/TSGS2_163_Jeju_2024-05/INBOX/DRAFTS/R19_FS_UAS_Ph3/S2-2406817_R19_UAS_KI%232_Sol%235%20update%20of%20GMLC%20Option%20r4.1.docx</w:t>
        </w:r>
      </w:hyperlink>
      <w:r>
        <w:t xml:space="preserve">. Some issues were raised and clarifications needed. This was left for off-line discussion and revised in parallel session to </w:t>
      </w:r>
      <w:r w:rsidRPr="00CE3EC0">
        <w:rPr>
          <w:color w:val="0000FF"/>
        </w:rPr>
        <w:t>S2-2</w:t>
      </w:r>
      <w:r>
        <w:rPr>
          <w:color w:val="0000FF"/>
        </w:rPr>
        <w:t>407133</w:t>
      </w:r>
      <w:r>
        <w:t>.</w:t>
      </w:r>
    </w:p>
    <w:p w14:paraId="679D7F3E" w14:textId="462D66E7" w:rsidR="00D047D4" w:rsidRDefault="00D047D4" w:rsidP="00DB34E7">
      <w:pPr>
        <w:keepNext/>
        <w:keepLines/>
      </w:pPr>
      <w:r>
        <w:t xml:space="preserve">The TD number needed correction and the sources should be confirmed. Ericsson requested to clean up the revisions to clarify the changes. </w:t>
      </w:r>
      <w:r w:rsidR="00F63105">
        <w:t xml:space="preserve">Qualcomm commented that the note added to 6.5.2 could not be understood and asked for clarification of the intention of this option. This was left for off-line discussion and revised in parallel session to </w:t>
      </w:r>
      <w:r w:rsidR="00F63105" w:rsidRPr="00CE3EC0">
        <w:rPr>
          <w:color w:val="0000FF"/>
        </w:rPr>
        <w:t>S2-2</w:t>
      </w:r>
      <w:r w:rsidR="00F63105">
        <w:rPr>
          <w:color w:val="0000FF"/>
        </w:rPr>
        <w:t>407213</w:t>
      </w:r>
      <w:r w:rsidR="00F63105">
        <w:t>.</w:t>
      </w:r>
    </w:p>
    <w:p w14:paraId="456AD60A" w14:textId="2D690139" w:rsidR="004860BF" w:rsidRDefault="004860BF" w:rsidP="00DB34E7">
      <w:pPr>
        <w:keepNext/>
        <w:keepLines/>
      </w:pPr>
      <w:r>
        <w:t xml:space="preserve">Qualcomm commented that there is no mechanism for the USS to determine whether the UE supports Ranging. Nokia explained the mechanism intended. Qualcomm asked to add the explanation to the proposal. This was left for off-line discussion and revised in parallel session to </w:t>
      </w:r>
      <w:r w:rsidRPr="00CE3EC0">
        <w:rPr>
          <w:color w:val="0000FF"/>
        </w:rPr>
        <w:t>S2-2</w:t>
      </w:r>
      <w:r>
        <w:rPr>
          <w:color w:val="0000FF"/>
        </w:rPr>
        <w:t>407320</w:t>
      </w:r>
      <w:r>
        <w:t>.</w:t>
      </w:r>
      <w:r w:rsidR="00135CCD">
        <w:t xml:space="preserve"> This was </w:t>
      </w:r>
      <w:r w:rsidR="00135CCD" w:rsidRPr="00872D06">
        <w:rPr>
          <w:color w:val="FF0000"/>
        </w:rPr>
        <w:t xml:space="preserve">withdrawn </w:t>
      </w:r>
      <w:r w:rsidR="00135CCD">
        <w:t xml:space="preserve">and Qualcomm objected to </w:t>
      </w:r>
      <w:r w:rsidR="00135CCD" w:rsidRPr="00CE3EC0">
        <w:rPr>
          <w:color w:val="0000FF"/>
        </w:rPr>
        <w:t>S2-2</w:t>
      </w:r>
      <w:r w:rsidR="00135CCD">
        <w:rPr>
          <w:color w:val="0000FF"/>
        </w:rPr>
        <w:t>407213</w:t>
      </w:r>
      <w:r w:rsidR="00135CCD">
        <w:t>.</w:t>
      </w:r>
    </w:p>
    <w:p w14:paraId="270812E3" w14:textId="77777777" w:rsidR="0007527E" w:rsidRPr="0007527E" w:rsidRDefault="0007527E" w:rsidP="00872D06">
      <w:pPr>
        <w:keepNext/>
        <w:keepLines/>
        <w:rPr>
          <w:color w:val="FF0000"/>
        </w:rPr>
      </w:pPr>
      <w:r w:rsidRPr="0007527E">
        <w:rPr>
          <w:color w:val="FF0000"/>
        </w:rPr>
        <w:t>Qualcomm provided the following objection text:</w:t>
      </w:r>
    </w:p>
    <w:p w14:paraId="623A246A" w14:textId="2DF4E529" w:rsidR="00872D06" w:rsidRPr="0007527E" w:rsidRDefault="0007527E" w:rsidP="00872D06">
      <w:pPr>
        <w:keepNext/>
        <w:keepLines/>
        <w:rPr>
          <w:b/>
          <w:bCs/>
          <w:i/>
          <w:iCs/>
        </w:rPr>
      </w:pPr>
      <w:r w:rsidRPr="0007527E">
        <w:rPr>
          <w:b/>
          <w:bCs/>
          <w:i/>
          <w:iCs/>
          <w:color w:val="FF0000"/>
        </w:rPr>
        <w:t>Qualcomm objects to S2-2407320, revision of S2-2405973. The reason is that the previous text explaining how USS is aware that the UAV UE supports the ranging features required has been removed and the authors refused to re-introduce it, thus leaving a technical gap in the solution.</w:t>
      </w:r>
    </w:p>
    <w:p w14:paraId="7F3264EA" w14:textId="77EACDE1" w:rsidR="00135CCD" w:rsidRPr="00135CCD" w:rsidRDefault="00135CCD" w:rsidP="00DB34E7">
      <w:pPr>
        <w:keepNext/>
        <w:keepLines/>
      </w:pPr>
      <w:r w:rsidRPr="00CE3EC0">
        <w:rPr>
          <w:color w:val="0000FF"/>
        </w:rPr>
        <w:t>S2-2</w:t>
      </w:r>
      <w:r>
        <w:rPr>
          <w:color w:val="0000FF"/>
        </w:rPr>
        <w:t>407213</w:t>
      </w:r>
      <w:r>
        <w:t xml:space="preserve"> was then </w:t>
      </w:r>
      <w:r w:rsidRPr="00C3284B">
        <w:rPr>
          <w:color w:val="0000FF"/>
        </w:rPr>
        <w:t>noted</w:t>
      </w:r>
      <w:r>
        <w:t xml:space="preserve"> in parallel session.</w:t>
      </w:r>
    </w:p>
    <w:p w14:paraId="661FADF0" w14:textId="5634144D" w:rsidR="00DB34E7" w:rsidRPr="00EB0339" w:rsidRDefault="00DB34E7" w:rsidP="00DB34E7">
      <w:r w:rsidRPr="005B25A1">
        <w:rPr>
          <w:b/>
          <w:bCs/>
        </w:rPr>
        <w:t>Status:</w:t>
      </w:r>
      <w:r>
        <w:t xml:space="preserve"> </w:t>
      </w:r>
      <w:r w:rsidR="00135CCD" w:rsidRPr="00C3284B">
        <w:rPr>
          <w:color w:val="0000FF"/>
        </w:rPr>
        <w:t>Noted</w:t>
      </w:r>
      <w:r w:rsidR="00135CCD">
        <w:t>.</w:t>
      </w:r>
    </w:p>
    <w:p w14:paraId="5E78FBD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Evaluation &amp; Conclusion</w:t>
      </w:r>
    </w:p>
    <w:p w14:paraId="62627F5C" w14:textId="77777777" w:rsidR="00E00DA6" w:rsidRDefault="0014183C" w:rsidP="00E04F4D">
      <w:pPr>
        <w:pStyle w:val="NormTop"/>
      </w:pPr>
      <w:r w:rsidRPr="0014183C">
        <w:rPr>
          <w:color w:val="0000FF"/>
        </w:rPr>
        <w:t>S2-2405973</w:t>
      </w:r>
      <w:r w:rsidR="007615D6" w:rsidRPr="00D53282">
        <w:t xml:space="preserve"> </w:t>
      </w:r>
      <w:r w:rsidR="007615D6">
        <w:t>(P-CR) 23.700-59: KI#1: Evaluation and Conclusion. (Source: LG Electronics, InterDigital,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Evaluation and Conclusion for KI#1.</w:t>
      </w:r>
    </w:p>
    <w:p w14:paraId="77BCC9DB" w14:textId="77777777" w:rsidR="007615D6" w:rsidRPr="005B25A1" w:rsidRDefault="007615D6" w:rsidP="007615D6">
      <w:pPr>
        <w:keepNext/>
        <w:keepLines/>
        <w:rPr>
          <w:b/>
          <w:bCs/>
        </w:rPr>
      </w:pPr>
      <w:r w:rsidRPr="005B25A1">
        <w:rPr>
          <w:b/>
          <w:bCs/>
        </w:rPr>
        <w:t>Parallel discussion:</w:t>
      </w:r>
    </w:p>
    <w:p w14:paraId="3184ACDD" w14:textId="6F94DC91" w:rsidR="00F6163F" w:rsidRPr="005B25A1" w:rsidRDefault="00672437" w:rsidP="00F6163F">
      <w:pPr>
        <w:keepNext/>
        <w:keepLines/>
      </w:pPr>
      <w:r>
        <w:t xml:space="preserve">An updated version from Drafting sessions was provided: </w:t>
      </w:r>
      <w:hyperlink r:id="rId16" w:history="1">
        <w:r w:rsidRPr="00ED7ED9">
          <w:rPr>
            <w:rStyle w:val="Hyperlink"/>
          </w:rPr>
          <w:t>https://www.3gpp.org/ftp/tsg_sa/WG2_Arch/TSGS2_163_Jeju_2024-05/INBOX/DRAFTS/R19_FS_UAS_Ph3/S2-240xxxx_was05973_R19_UAS_KI%231_eval_conclusion_v1.docx</w:t>
        </w:r>
      </w:hyperlink>
      <w:r>
        <w:t xml:space="preserve">. </w:t>
      </w:r>
      <w:r w:rsidR="00F6163F">
        <w:t xml:space="preserve">Some clarifications were needed and this was left for off-line discussion and revised in parallel session to </w:t>
      </w:r>
      <w:r w:rsidR="00F6163F" w:rsidRPr="00CE3EC0">
        <w:rPr>
          <w:color w:val="0000FF"/>
        </w:rPr>
        <w:t>S2-2</w:t>
      </w:r>
      <w:r w:rsidR="00F6163F">
        <w:rPr>
          <w:color w:val="0000FF"/>
        </w:rPr>
        <w:t>407134</w:t>
      </w:r>
      <w:r w:rsidR="00F6163F">
        <w:t>.</w:t>
      </w:r>
    </w:p>
    <w:p w14:paraId="76135756" w14:textId="5232AF3F" w:rsidR="00F63105" w:rsidRDefault="00835C48" w:rsidP="00F6163F">
      <w:pPr>
        <w:keepNext/>
        <w:keepLines/>
      </w:pPr>
      <w:r>
        <w:t xml:space="preserve">It was </w:t>
      </w:r>
      <w:r w:rsidR="002021FD">
        <w:t>proposed</w:t>
      </w:r>
      <w:r>
        <w:t xml:space="preserve"> that the first option, adding a note about checking whether solution 3 can be a stand-alone option, should be taken for further work. </w:t>
      </w:r>
      <w:r w:rsidR="002021FD">
        <w:t xml:space="preserve">This was left for further off-line discussion and revised in parallel session to </w:t>
      </w:r>
      <w:r w:rsidR="002021FD" w:rsidRPr="00CE3EC0">
        <w:rPr>
          <w:color w:val="0000FF"/>
        </w:rPr>
        <w:t>S2-2</w:t>
      </w:r>
      <w:r w:rsidR="002021FD">
        <w:rPr>
          <w:color w:val="0000FF"/>
        </w:rPr>
        <w:t>407214</w:t>
      </w:r>
      <w:r w:rsidR="002021FD">
        <w:t>.</w:t>
      </w:r>
    </w:p>
    <w:p w14:paraId="76BDF001" w14:textId="358A494E" w:rsidR="004860BF" w:rsidRDefault="004860BF" w:rsidP="00F6163F">
      <w:pPr>
        <w:keepNext/>
        <w:keepLines/>
      </w:pPr>
      <w:r>
        <w:t xml:space="preserve">CATT commented that this can be accepted, but would need further discussion at a future meeting. This was </w:t>
      </w:r>
      <w:r w:rsidRPr="00B30893">
        <w:rPr>
          <w:color w:val="FF0000"/>
        </w:rPr>
        <w:t>agreed</w:t>
      </w:r>
      <w:r>
        <w:t xml:space="preserve"> in parallel session.</w:t>
      </w:r>
    </w:p>
    <w:p w14:paraId="7FB8D111" w14:textId="77777777" w:rsidR="00B56CC5" w:rsidRPr="005B25A1" w:rsidRDefault="00B56CC5" w:rsidP="00B56CC5">
      <w:pPr>
        <w:keepNext/>
        <w:keepLines/>
        <w:rPr>
          <w:b/>
          <w:bCs/>
        </w:rPr>
      </w:pPr>
      <w:r w:rsidRPr="005B25A1">
        <w:rPr>
          <w:b/>
          <w:bCs/>
        </w:rPr>
        <w:t>Plenary Discussion:</w:t>
      </w:r>
    </w:p>
    <w:p w14:paraId="70397029" w14:textId="77777777" w:rsidR="00B56CC5" w:rsidRPr="00B56CC5" w:rsidRDefault="00B56CC5" w:rsidP="00B56CC5">
      <w:pPr>
        <w:keepNext/>
        <w:keepLines/>
      </w:pPr>
      <w:r>
        <w:t xml:space="preserve">This was </w:t>
      </w:r>
      <w:r w:rsidRPr="00B56CC5">
        <w:rPr>
          <w:color w:val="FF0000"/>
        </w:rPr>
        <w:t>block approved</w:t>
      </w:r>
      <w:r>
        <w:t>.</w:t>
      </w:r>
    </w:p>
    <w:p w14:paraId="6690BFD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707E0F3" w14:textId="77777777" w:rsidR="00E00DA6" w:rsidRDefault="0014183C" w:rsidP="00E04F4D">
      <w:pPr>
        <w:pStyle w:val="NormTop"/>
      </w:pPr>
      <w:r w:rsidRPr="0014183C">
        <w:rPr>
          <w:color w:val="0000FF"/>
        </w:rPr>
        <w:lastRenderedPageBreak/>
        <w:t>S2-2406136</w:t>
      </w:r>
      <w:r w:rsidR="007615D6" w:rsidRPr="00D53282">
        <w:t xml:space="preserve"> </w:t>
      </w:r>
      <w:r w:rsidR="007615D6">
        <w:t>(P-CR) 23.700-59: KI#1.1-Flight Planning/Monitoring: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and the way forward for KI#1.1 on pre-mission flight planning and in-mission flight monitoring in TR 23.700-59.</w:t>
      </w:r>
    </w:p>
    <w:p w14:paraId="58B6262B" w14:textId="77777777" w:rsidR="00B56CC5" w:rsidRPr="005B25A1" w:rsidRDefault="00B56CC5" w:rsidP="00B56CC5">
      <w:pPr>
        <w:keepNext/>
        <w:keepLines/>
        <w:rPr>
          <w:b/>
          <w:bCs/>
        </w:rPr>
      </w:pPr>
      <w:r w:rsidRPr="005B25A1">
        <w:rPr>
          <w:b/>
          <w:bCs/>
        </w:rPr>
        <w:t>Parallel discussion:</w:t>
      </w:r>
    </w:p>
    <w:p w14:paraId="5EE31C75" w14:textId="77777777" w:rsidR="00B56CC5" w:rsidRPr="005B25A1" w:rsidRDefault="00B56CC5" w:rsidP="00B56CC5">
      <w:pPr>
        <w:keepNext/>
        <w:keepLines/>
      </w:pPr>
      <w:r w:rsidRPr="00B56CC5">
        <w:rPr>
          <w:color w:val="0000FF"/>
        </w:rPr>
        <w:t>Not handled</w:t>
      </w:r>
      <w:r>
        <w:t>.</w:t>
      </w:r>
    </w:p>
    <w:p w14:paraId="49C7905E" w14:textId="77777777" w:rsidR="00B56CC5" w:rsidRPr="00EB0339" w:rsidRDefault="00B56CC5" w:rsidP="00B56CC5">
      <w:r w:rsidRPr="005B25A1">
        <w:rPr>
          <w:b/>
          <w:bCs/>
        </w:rPr>
        <w:t>Status:</w:t>
      </w:r>
      <w:r>
        <w:t xml:space="preserve"> </w:t>
      </w:r>
      <w:r w:rsidRPr="00B56CC5">
        <w:rPr>
          <w:color w:val="0000FF"/>
        </w:rPr>
        <w:t>Not handled</w:t>
      </w:r>
      <w:r>
        <w:t>.</w:t>
      </w:r>
    </w:p>
    <w:p w14:paraId="3035861B" w14:textId="77777777" w:rsidR="00E00DA6" w:rsidRDefault="0014183C" w:rsidP="00E04F4D">
      <w:pPr>
        <w:pStyle w:val="NormTop"/>
      </w:pPr>
      <w:r w:rsidRPr="0014183C">
        <w:rPr>
          <w:color w:val="0000FF"/>
        </w:rPr>
        <w:t>S2-2406137</w:t>
      </w:r>
      <w:r w:rsidR="007615D6" w:rsidRPr="00D53282">
        <w:t xml:space="preserve"> </w:t>
      </w:r>
      <w:r w:rsidR="007615D6">
        <w:t>(P-CR) 23.700-59: KI#1.2-Support of Multiple USS: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and the way forward for KI#1.2 support of multiple USS, in TR 23.700-59.</w:t>
      </w:r>
    </w:p>
    <w:p w14:paraId="10668B7C" w14:textId="77777777" w:rsidR="007615D6" w:rsidRPr="005B25A1" w:rsidRDefault="007615D6" w:rsidP="007615D6">
      <w:pPr>
        <w:keepNext/>
        <w:keepLines/>
        <w:rPr>
          <w:b/>
          <w:bCs/>
        </w:rPr>
      </w:pPr>
      <w:r w:rsidRPr="005B25A1">
        <w:rPr>
          <w:b/>
          <w:bCs/>
        </w:rPr>
        <w:t>Parallel discussion:</w:t>
      </w:r>
    </w:p>
    <w:p w14:paraId="21387097" w14:textId="7308A2D1" w:rsidR="00B415C7" w:rsidRPr="005B25A1" w:rsidRDefault="00F6163F" w:rsidP="00B415C7">
      <w:pPr>
        <w:keepNext/>
        <w:keepLines/>
      </w:pPr>
      <w:r>
        <w:t xml:space="preserve">An updated version from Drafting sessions was provided: </w:t>
      </w:r>
      <w:hyperlink r:id="rId17" w:history="1">
        <w:r w:rsidRPr="00ED7ED9">
          <w:rPr>
            <w:rStyle w:val="Hyperlink"/>
          </w:rPr>
          <w:t>https://www.3gpp.org/ftp/tsg_sa/WG2_Arch/TSGS2_163_Jeju_2024-05/INBOX/DRAFTS/R19_FS_UAS_Ph3/S2-240xxxx_6137-FS_UAS_Ph3-KI%231.2_Conclusions_v1.docx</w:t>
        </w:r>
      </w:hyperlink>
      <w:r>
        <w:t xml:space="preserve">. More detail on the existing mechanisms that are expected to be used was requested. </w:t>
      </w:r>
      <w:r w:rsidR="00B415C7">
        <w:t xml:space="preserve">Some clarifications were needed and this was left for off-line discussion and revised in parallel session to </w:t>
      </w:r>
      <w:r w:rsidR="00B415C7" w:rsidRPr="00CE3EC0">
        <w:rPr>
          <w:color w:val="0000FF"/>
        </w:rPr>
        <w:t>S2-2</w:t>
      </w:r>
      <w:r w:rsidR="00B415C7">
        <w:rPr>
          <w:color w:val="0000FF"/>
        </w:rPr>
        <w:t>407135</w:t>
      </w:r>
      <w:r w:rsidR="00B415C7">
        <w:t>.</w:t>
      </w:r>
    </w:p>
    <w:p w14:paraId="7BD0B8C8" w14:textId="20768938" w:rsidR="002021FD" w:rsidRDefault="00F23288" w:rsidP="00B415C7">
      <w:pPr>
        <w:keepNext/>
        <w:keepLines/>
      </w:pPr>
      <w:r>
        <w:t xml:space="preserve">Some clarifications were needed and this was revised in parallel session to </w:t>
      </w:r>
      <w:r w:rsidRPr="00CE3EC0">
        <w:rPr>
          <w:color w:val="0000FF"/>
        </w:rPr>
        <w:t>S2-2</w:t>
      </w:r>
      <w:r>
        <w:rPr>
          <w:color w:val="0000FF"/>
        </w:rPr>
        <w:t>40</w:t>
      </w:r>
      <w:r w:rsidR="00FA45F9">
        <w:rPr>
          <w:color w:val="0000FF"/>
        </w:rPr>
        <w:t>7</w:t>
      </w:r>
      <w:r>
        <w:rPr>
          <w:color w:val="0000FF"/>
        </w:rPr>
        <w:t>215</w:t>
      </w:r>
      <w:r>
        <w:t>.</w:t>
      </w:r>
    </w:p>
    <w:p w14:paraId="0D441305" w14:textId="2363D712" w:rsidR="00B415C7" w:rsidRPr="00FA45F9" w:rsidRDefault="00FA45F9" w:rsidP="00B415C7">
      <w:pPr>
        <w:keepNext/>
        <w:keepLines/>
      </w:pPr>
      <w:r>
        <w:t xml:space="preserve">This was reviewed and </w:t>
      </w:r>
      <w:r w:rsidRPr="00B30893">
        <w:rPr>
          <w:color w:val="FF0000"/>
        </w:rPr>
        <w:t>agreed</w:t>
      </w:r>
      <w:r>
        <w:t xml:space="preserve"> in parallel session.</w:t>
      </w:r>
    </w:p>
    <w:p w14:paraId="5A1B968E" w14:textId="77777777" w:rsidR="00B56CC5" w:rsidRPr="005B25A1" w:rsidRDefault="00B56CC5" w:rsidP="00B56CC5">
      <w:pPr>
        <w:keepNext/>
        <w:keepLines/>
        <w:rPr>
          <w:b/>
          <w:bCs/>
        </w:rPr>
      </w:pPr>
      <w:r w:rsidRPr="005B25A1">
        <w:rPr>
          <w:b/>
          <w:bCs/>
        </w:rPr>
        <w:t>Plenary Discussion:</w:t>
      </w:r>
    </w:p>
    <w:p w14:paraId="6F6BB96C" w14:textId="77777777" w:rsidR="00B56CC5" w:rsidRPr="00B56CC5" w:rsidRDefault="00B56CC5" w:rsidP="00B56CC5">
      <w:pPr>
        <w:keepNext/>
        <w:keepLines/>
      </w:pPr>
      <w:r>
        <w:t xml:space="preserve">This was </w:t>
      </w:r>
      <w:r w:rsidRPr="00B56CC5">
        <w:rPr>
          <w:color w:val="FF0000"/>
        </w:rPr>
        <w:t>block approved</w:t>
      </w:r>
      <w:r>
        <w:t>.</w:t>
      </w:r>
    </w:p>
    <w:p w14:paraId="12B55D66"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E0A10E3" w14:textId="77777777" w:rsidR="00E00DA6" w:rsidRDefault="0014183C" w:rsidP="00E04F4D">
      <w:pPr>
        <w:pStyle w:val="NormTop"/>
      </w:pPr>
      <w:r w:rsidRPr="0014183C">
        <w:rPr>
          <w:color w:val="0000FF"/>
        </w:rPr>
        <w:t>S2-2406138</w:t>
      </w:r>
      <w:r w:rsidR="007615D6" w:rsidRPr="00D53282">
        <w:t xml:space="preserve"> </w:t>
      </w:r>
      <w:r w:rsidR="007615D6">
        <w:t>(P-CR) 23.700-59: KI#1.3-C2 Reliability: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and the way forward for KI#1.3 on C2 communication reliability in TR 23.700-59.</w:t>
      </w:r>
    </w:p>
    <w:p w14:paraId="07FA3427" w14:textId="77777777" w:rsidR="00B56CC5" w:rsidRPr="005B25A1" w:rsidRDefault="00B56CC5" w:rsidP="00B56CC5">
      <w:pPr>
        <w:keepNext/>
        <w:keepLines/>
        <w:rPr>
          <w:b/>
          <w:bCs/>
        </w:rPr>
      </w:pPr>
      <w:r w:rsidRPr="005B25A1">
        <w:rPr>
          <w:b/>
          <w:bCs/>
        </w:rPr>
        <w:t>Parallel discussion:</w:t>
      </w:r>
    </w:p>
    <w:p w14:paraId="24AF7304" w14:textId="77777777" w:rsidR="00B56CC5" w:rsidRPr="005B25A1" w:rsidRDefault="00B56CC5" w:rsidP="00B56CC5">
      <w:pPr>
        <w:keepNext/>
        <w:keepLines/>
      </w:pPr>
      <w:r w:rsidRPr="00B56CC5">
        <w:rPr>
          <w:color w:val="0000FF"/>
        </w:rPr>
        <w:t>Not handled</w:t>
      </w:r>
      <w:r>
        <w:t>.</w:t>
      </w:r>
    </w:p>
    <w:p w14:paraId="79DC38CA" w14:textId="77777777" w:rsidR="00B56CC5" w:rsidRPr="00EB0339" w:rsidRDefault="00B56CC5" w:rsidP="00B56CC5">
      <w:r w:rsidRPr="005B25A1">
        <w:rPr>
          <w:b/>
          <w:bCs/>
        </w:rPr>
        <w:t>Status:</w:t>
      </w:r>
      <w:r>
        <w:t xml:space="preserve"> </w:t>
      </w:r>
      <w:r w:rsidRPr="00B56CC5">
        <w:rPr>
          <w:color w:val="0000FF"/>
        </w:rPr>
        <w:t>Not handled</w:t>
      </w:r>
      <w:r>
        <w:t>.</w:t>
      </w:r>
    </w:p>
    <w:p w14:paraId="551E3CC2" w14:textId="77777777" w:rsidR="00E00DA6" w:rsidRDefault="0014183C" w:rsidP="00E04F4D">
      <w:pPr>
        <w:pStyle w:val="NormTop"/>
      </w:pPr>
      <w:r w:rsidRPr="0014183C">
        <w:rPr>
          <w:color w:val="0000FF"/>
        </w:rPr>
        <w:t>S2-2406513</w:t>
      </w:r>
      <w:r w:rsidR="007615D6" w:rsidRPr="00D53282">
        <w:t xml:space="preserve"> </w:t>
      </w:r>
      <w:r w:rsidR="007615D6">
        <w:t>(P-CR) 23.700-59: KI#1: Evaluation and conclusion on flight planning/monitoring.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add the evaluation and conclusion on KI#1 for Flight planning/monitoring.</w:t>
      </w:r>
    </w:p>
    <w:p w14:paraId="107BA382" w14:textId="77777777" w:rsidR="00B56CC5" w:rsidRPr="005B25A1" w:rsidRDefault="00B56CC5" w:rsidP="00B56CC5">
      <w:pPr>
        <w:keepNext/>
        <w:keepLines/>
        <w:rPr>
          <w:b/>
          <w:bCs/>
        </w:rPr>
      </w:pPr>
      <w:r w:rsidRPr="005B25A1">
        <w:rPr>
          <w:b/>
          <w:bCs/>
        </w:rPr>
        <w:t>Parallel discussion:</w:t>
      </w:r>
    </w:p>
    <w:p w14:paraId="723C6B18" w14:textId="77777777" w:rsidR="00B56CC5" w:rsidRPr="005B25A1" w:rsidRDefault="00B56CC5" w:rsidP="00B56CC5">
      <w:pPr>
        <w:keepNext/>
        <w:keepLines/>
      </w:pPr>
      <w:r w:rsidRPr="00B56CC5">
        <w:rPr>
          <w:color w:val="0000FF"/>
        </w:rPr>
        <w:t>Not handled</w:t>
      </w:r>
      <w:r>
        <w:t>.</w:t>
      </w:r>
    </w:p>
    <w:p w14:paraId="12E572C1" w14:textId="77777777" w:rsidR="00B56CC5" w:rsidRPr="00EB0339" w:rsidRDefault="00B56CC5" w:rsidP="00B56CC5">
      <w:r w:rsidRPr="005B25A1">
        <w:rPr>
          <w:b/>
          <w:bCs/>
        </w:rPr>
        <w:t>Status:</w:t>
      </w:r>
      <w:r>
        <w:t xml:space="preserve"> </w:t>
      </w:r>
      <w:r w:rsidRPr="00B56CC5">
        <w:rPr>
          <w:color w:val="0000FF"/>
        </w:rPr>
        <w:t>Not handled</w:t>
      </w:r>
      <w:r>
        <w:t>.</w:t>
      </w:r>
    </w:p>
    <w:p w14:paraId="5412FEA8" w14:textId="77777777" w:rsidR="00E00DA6" w:rsidRDefault="0014183C" w:rsidP="00E04F4D">
      <w:pPr>
        <w:pStyle w:val="NormTop"/>
      </w:pPr>
      <w:r w:rsidRPr="0014183C">
        <w:rPr>
          <w:color w:val="0000FF"/>
        </w:rPr>
        <w:lastRenderedPageBreak/>
        <w:t>S2-2406514</w:t>
      </w:r>
      <w:r w:rsidR="007615D6" w:rsidRPr="00D53282">
        <w:t xml:space="preserve"> </w:t>
      </w:r>
      <w:r w:rsidR="007615D6">
        <w:t>(P-CR) 23.700-59: KI#1: Evaluation and conclusion on multiple USS.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add the evaluation and conclusion on KI#1 for multiple USS.</w:t>
      </w:r>
    </w:p>
    <w:p w14:paraId="0770137C" w14:textId="77777777" w:rsidR="00B56CC5" w:rsidRPr="005B25A1" w:rsidRDefault="00B56CC5" w:rsidP="00B56CC5">
      <w:pPr>
        <w:keepNext/>
        <w:keepLines/>
        <w:rPr>
          <w:b/>
          <w:bCs/>
        </w:rPr>
      </w:pPr>
      <w:r w:rsidRPr="005B25A1">
        <w:rPr>
          <w:b/>
          <w:bCs/>
        </w:rPr>
        <w:t>Parallel discussion:</w:t>
      </w:r>
    </w:p>
    <w:p w14:paraId="71A82674" w14:textId="77777777" w:rsidR="00B56CC5" w:rsidRPr="005B25A1" w:rsidRDefault="00B56CC5" w:rsidP="00B56CC5">
      <w:pPr>
        <w:keepNext/>
        <w:keepLines/>
      </w:pPr>
      <w:r w:rsidRPr="00B56CC5">
        <w:rPr>
          <w:color w:val="0000FF"/>
        </w:rPr>
        <w:t>Not handled</w:t>
      </w:r>
      <w:r>
        <w:t>.</w:t>
      </w:r>
    </w:p>
    <w:p w14:paraId="5AD82900" w14:textId="77777777" w:rsidR="00B56CC5" w:rsidRPr="00EB0339" w:rsidRDefault="00B56CC5" w:rsidP="00B56CC5">
      <w:r w:rsidRPr="005B25A1">
        <w:rPr>
          <w:b/>
          <w:bCs/>
        </w:rPr>
        <w:t>Status:</w:t>
      </w:r>
      <w:r>
        <w:t xml:space="preserve"> </w:t>
      </w:r>
      <w:r w:rsidRPr="00B56CC5">
        <w:rPr>
          <w:color w:val="0000FF"/>
        </w:rPr>
        <w:t>Not handled</w:t>
      </w:r>
      <w:r>
        <w:t>.</w:t>
      </w:r>
    </w:p>
    <w:p w14:paraId="51E10DB2" w14:textId="77777777" w:rsidR="00E00DA6" w:rsidRDefault="0014183C" w:rsidP="00E04F4D">
      <w:pPr>
        <w:pStyle w:val="NormTop"/>
      </w:pPr>
      <w:r w:rsidRPr="0014183C">
        <w:rPr>
          <w:color w:val="0000FF"/>
        </w:rPr>
        <w:t>S2-2406515</w:t>
      </w:r>
      <w:r w:rsidR="007615D6" w:rsidRPr="00D53282">
        <w:t xml:space="preserve"> </w:t>
      </w:r>
      <w:r w:rsidR="007615D6">
        <w:t>(P-CR) 23.700-59: KI#1: Evaluation and conclusion on C2 communication reliability.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add the evaluation and conclusion on KI#1 for C2 communication reliability.</w:t>
      </w:r>
    </w:p>
    <w:p w14:paraId="41D75994" w14:textId="77777777" w:rsidR="007615D6" w:rsidRPr="005B25A1" w:rsidRDefault="007615D6" w:rsidP="007615D6">
      <w:pPr>
        <w:keepNext/>
        <w:keepLines/>
        <w:rPr>
          <w:b/>
          <w:bCs/>
        </w:rPr>
      </w:pPr>
      <w:r w:rsidRPr="005B25A1">
        <w:rPr>
          <w:b/>
          <w:bCs/>
        </w:rPr>
        <w:t>Parallel discussion:</w:t>
      </w:r>
    </w:p>
    <w:p w14:paraId="22576F7F" w14:textId="68F73662" w:rsidR="00F80B8E" w:rsidRPr="005B25A1" w:rsidRDefault="00B415C7" w:rsidP="00F80B8E">
      <w:pPr>
        <w:keepNext/>
        <w:keepLines/>
      </w:pPr>
      <w:r>
        <w:t xml:space="preserve">An updated version from Drafting sessions was provided: </w:t>
      </w:r>
      <w:hyperlink r:id="rId18" w:history="1">
        <w:r w:rsidRPr="00ED7ED9">
          <w:rPr>
            <w:rStyle w:val="Hyperlink"/>
          </w:rPr>
          <w:t>https://www.3gpp.org/ftp/tsg_sa/WG2_Arch/TSGS2_163_Jeju_2024-05/INBOX/DRAFTS/R19_FS_UAS_Ph3/S2-240xxxx_was6515r1_KI%231.3%20evaluation%20and%20conclusion%20on%20C2%20communication%20reliability-FW.docx</w:t>
        </w:r>
      </w:hyperlink>
      <w:r>
        <w:t xml:space="preserve">. </w:t>
      </w:r>
      <w:r w:rsidR="00F80B8E">
        <w:t xml:space="preserve">The conclusions bullets should be removed. Further clarifications were needed and this was left for off-line discussion and revised in parallel session to </w:t>
      </w:r>
      <w:r w:rsidR="00F80B8E" w:rsidRPr="00CE3EC0">
        <w:rPr>
          <w:color w:val="0000FF"/>
        </w:rPr>
        <w:t>S2-2</w:t>
      </w:r>
      <w:r w:rsidR="00F80B8E">
        <w:rPr>
          <w:color w:val="0000FF"/>
        </w:rPr>
        <w:t>407136</w:t>
      </w:r>
      <w:r w:rsidR="00F80B8E">
        <w:t>.</w:t>
      </w:r>
    </w:p>
    <w:p w14:paraId="28695D7A" w14:textId="0765C9E2" w:rsidR="00F23288" w:rsidRDefault="00F23288" w:rsidP="00F80B8E">
      <w:pPr>
        <w:keepNext/>
        <w:keepLines/>
      </w:pPr>
      <w:r>
        <w:t xml:space="preserve">This was reviewed and </w:t>
      </w:r>
      <w:r w:rsidRPr="00B30893">
        <w:rPr>
          <w:color w:val="FF0000"/>
        </w:rPr>
        <w:t>agreed</w:t>
      </w:r>
      <w:r>
        <w:t xml:space="preserve"> in parallel session.</w:t>
      </w:r>
    </w:p>
    <w:p w14:paraId="52CCBA97" w14:textId="77777777" w:rsidR="00B56CC5" w:rsidRPr="005B25A1" w:rsidRDefault="00B56CC5" w:rsidP="00B56CC5">
      <w:pPr>
        <w:keepNext/>
        <w:keepLines/>
        <w:rPr>
          <w:b/>
          <w:bCs/>
        </w:rPr>
      </w:pPr>
      <w:r w:rsidRPr="005B25A1">
        <w:rPr>
          <w:b/>
          <w:bCs/>
        </w:rPr>
        <w:t>Plenary Discussion:</w:t>
      </w:r>
    </w:p>
    <w:p w14:paraId="131F16F6" w14:textId="77777777" w:rsidR="00B56CC5" w:rsidRPr="00B56CC5" w:rsidRDefault="00B56CC5" w:rsidP="00B56CC5">
      <w:pPr>
        <w:keepNext/>
        <w:keepLines/>
      </w:pPr>
      <w:r>
        <w:t xml:space="preserve">This was </w:t>
      </w:r>
      <w:r w:rsidRPr="00B56CC5">
        <w:rPr>
          <w:color w:val="FF0000"/>
        </w:rPr>
        <w:t>block approved</w:t>
      </w:r>
      <w:r>
        <w:t>.</w:t>
      </w:r>
    </w:p>
    <w:p w14:paraId="2AC0A89F"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83BD8C4" w14:textId="77777777" w:rsidR="00E00DA6" w:rsidRDefault="0014183C" w:rsidP="00E04F4D">
      <w:pPr>
        <w:pStyle w:val="NormTop"/>
      </w:pPr>
      <w:r w:rsidRPr="0014183C">
        <w:rPr>
          <w:color w:val="0000FF"/>
        </w:rPr>
        <w:t>S2-2406665</w:t>
      </w:r>
      <w:r w:rsidR="007615D6" w:rsidRPr="00D53282">
        <w:t xml:space="preserve"> </w:t>
      </w:r>
      <w:r w:rsidR="007615D6">
        <w:t>(P-CR) 23.700-59: Evaluation for solutions of KI #1.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add the evaluation for KI#1 in TR 23.700-59.</w:t>
      </w:r>
    </w:p>
    <w:p w14:paraId="31A9BE64" w14:textId="77777777" w:rsidR="00B56CC5" w:rsidRPr="005B25A1" w:rsidRDefault="00B56CC5" w:rsidP="00B56CC5">
      <w:pPr>
        <w:keepNext/>
        <w:keepLines/>
        <w:rPr>
          <w:b/>
          <w:bCs/>
        </w:rPr>
      </w:pPr>
      <w:r w:rsidRPr="005B25A1">
        <w:rPr>
          <w:b/>
          <w:bCs/>
        </w:rPr>
        <w:t>Parallel discussion:</w:t>
      </w:r>
    </w:p>
    <w:p w14:paraId="57F9D08D" w14:textId="77777777" w:rsidR="00B56CC5" w:rsidRPr="005B25A1" w:rsidRDefault="00B56CC5" w:rsidP="00B56CC5">
      <w:pPr>
        <w:keepNext/>
        <w:keepLines/>
      </w:pPr>
      <w:r w:rsidRPr="00B56CC5">
        <w:rPr>
          <w:color w:val="0000FF"/>
        </w:rPr>
        <w:t>Not handled</w:t>
      </w:r>
      <w:r>
        <w:t>.</w:t>
      </w:r>
    </w:p>
    <w:p w14:paraId="25C2A357" w14:textId="77777777" w:rsidR="00B56CC5" w:rsidRPr="00EB0339" w:rsidRDefault="00B56CC5" w:rsidP="00B56CC5">
      <w:r w:rsidRPr="005B25A1">
        <w:rPr>
          <w:b/>
          <w:bCs/>
        </w:rPr>
        <w:t>Status:</w:t>
      </w:r>
      <w:r>
        <w:t xml:space="preserve"> </w:t>
      </w:r>
      <w:r w:rsidRPr="00B56CC5">
        <w:rPr>
          <w:color w:val="0000FF"/>
        </w:rPr>
        <w:t>Not handled</w:t>
      </w:r>
      <w:r>
        <w:t>.</w:t>
      </w:r>
    </w:p>
    <w:p w14:paraId="6C95F45A" w14:textId="77777777" w:rsidR="00E00DA6" w:rsidRDefault="0014183C" w:rsidP="00E04F4D">
      <w:pPr>
        <w:pStyle w:val="NormTop"/>
      </w:pPr>
      <w:r w:rsidRPr="0014183C">
        <w:rPr>
          <w:color w:val="0000FF"/>
        </w:rPr>
        <w:t>S2-2406666</w:t>
      </w:r>
      <w:r w:rsidR="007615D6" w:rsidRPr="00D53282">
        <w:t xml:space="preserve"> </w:t>
      </w:r>
      <w:r w:rsidR="007615D6">
        <w:t>(P-CR) 23.700-59: Conclusion of KI #1.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add the conclusion for KI#1 in TR 23.700-59.</w:t>
      </w:r>
    </w:p>
    <w:p w14:paraId="37010C95" w14:textId="77777777" w:rsidR="00B56CC5" w:rsidRPr="005B25A1" w:rsidRDefault="00B56CC5" w:rsidP="00B56CC5">
      <w:pPr>
        <w:keepNext/>
        <w:keepLines/>
        <w:rPr>
          <w:b/>
          <w:bCs/>
        </w:rPr>
      </w:pPr>
      <w:r w:rsidRPr="005B25A1">
        <w:rPr>
          <w:b/>
          <w:bCs/>
        </w:rPr>
        <w:t>Parallel discussion:</w:t>
      </w:r>
    </w:p>
    <w:p w14:paraId="3E4C9103" w14:textId="77777777" w:rsidR="00B56CC5" w:rsidRPr="005B25A1" w:rsidRDefault="00B56CC5" w:rsidP="00B56CC5">
      <w:pPr>
        <w:keepNext/>
        <w:keepLines/>
      </w:pPr>
      <w:r w:rsidRPr="00B56CC5">
        <w:rPr>
          <w:color w:val="0000FF"/>
        </w:rPr>
        <w:t>Not handled</w:t>
      </w:r>
      <w:r>
        <w:t>.</w:t>
      </w:r>
    </w:p>
    <w:p w14:paraId="1A63F49D" w14:textId="77777777" w:rsidR="00B56CC5" w:rsidRPr="00EB0339" w:rsidRDefault="00B56CC5" w:rsidP="00B56CC5">
      <w:r w:rsidRPr="005B25A1">
        <w:rPr>
          <w:b/>
          <w:bCs/>
        </w:rPr>
        <w:t>Status:</w:t>
      </w:r>
      <w:r>
        <w:t xml:space="preserve"> </w:t>
      </w:r>
      <w:r w:rsidRPr="00B56CC5">
        <w:rPr>
          <w:color w:val="0000FF"/>
        </w:rPr>
        <w:t>Not handled</w:t>
      </w:r>
      <w:r>
        <w:t>.</w:t>
      </w:r>
    </w:p>
    <w:p w14:paraId="068204B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Evaluation &amp;Conclusion</w:t>
      </w:r>
    </w:p>
    <w:p w14:paraId="44FAA41C" w14:textId="77777777" w:rsidR="00E00DA6" w:rsidRDefault="0014183C" w:rsidP="00E04F4D">
      <w:pPr>
        <w:pStyle w:val="NormTop"/>
      </w:pPr>
      <w:r w:rsidRPr="0014183C">
        <w:rPr>
          <w:color w:val="0000FF"/>
        </w:rPr>
        <w:t>S2-2405974</w:t>
      </w:r>
      <w:r w:rsidR="007615D6" w:rsidRPr="00D53282">
        <w:t xml:space="preserve"> </w:t>
      </w:r>
      <w:r w:rsidR="007615D6">
        <w:t>(P-CR) 23.700-59: KI#2: Evaluation and Conclusion.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Evaluation and Conclusion for KI#2.</w:t>
      </w:r>
    </w:p>
    <w:p w14:paraId="07ABDA52" w14:textId="77777777" w:rsidR="00B56CC5" w:rsidRPr="005B25A1" w:rsidRDefault="00B56CC5" w:rsidP="00B56CC5">
      <w:pPr>
        <w:keepNext/>
        <w:keepLines/>
        <w:rPr>
          <w:b/>
          <w:bCs/>
        </w:rPr>
      </w:pPr>
      <w:r w:rsidRPr="005B25A1">
        <w:rPr>
          <w:b/>
          <w:bCs/>
        </w:rPr>
        <w:t>Parallel discussion:</w:t>
      </w:r>
    </w:p>
    <w:p w14:paraId="66E32080" w14:textId="77777777" w:rsidR="00B56CC5" w:rsidRPr="005B25A1" w:rsidRDefault="00B56CC5" w:rsidP="00B56CC5">
      <w:pPr>
        <w:keepNext/>
        <w:keepLines/>
      </w:pPr>
      <w:r w:rsidRPr="00B56CC5">
        <w:rPr>
          <w:color w:val="0000FF"/>
        </w:rPr>
        <w:t>Not handled</w:t>
      </w:r>
      <w:r>
        <w:t>.</w:t>
      </w:r>
    </w:p>
    <w:p w14:paraId="3262CEDA" w14:textId="77777777" w:rsidR="00B56CC5" w:rsidRPr="00EB0339" w:rsidRDefault="00B56CC5" w:rsidP="00B56CC5">
      <w:r w:rsidRPr="005B25A1">
        <w:rPr>
          <w:b/>
          <w:bCs/>
        </w:rPr>
        <w:t>Status:</w:t>
      </w:r>
      <w:r>
        <w:t xml:space="preserve"> </w:t>
      </w:r>
      <w:r w:rsidRPr="00B56CC5">
        <w:rPr>
          <w:color w:val="0000FF"/>
        </w:rPr>
        <w:t>Not handled</w:t>
      </w:r>
      <w:r>
        <w:t>.</w:t>
      </w:r>
    </w:p>
    <w:p w14:paraId="6C739C7E" w14:textId="77777777" w:rsidR="00E00DA6" w:rsidRDefault="0014183C" w:rsidP="00E04F4D">
      <w:pPr>
        <w:pStyle w:val="NormTop"/>
      </w:pPr>
      <w:r w:rsidRPr="0014183C">
        <w:rPr>
          <w:color w:val="0000FF"/>
        </w:rPr>
        <w:lastRenderedPageBreak/>
        <w:t>S2-2406032</w:t>
      </w:r>
      <w:r w:rsidR="007615D6" w:rsidRPr="00D53282">
        <w:t xml:space="preserve"> </w:t>
      </w:r>
      <w:r w:rsidR="007615D6">
        <w:t>(P-CR) 23.700-59: 23.700-59: Evaluation and conclusion for key issue #2.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evaluation and conclusion for key issue#2.</w:t>
      </w:r>
    </w:p>
    <w:p w14:paraId="13A660CF" w14:textId="77777777" w:rsidR="00B56CC5" w:rsidRPr="005B25A1" w:rsidRDefault="00B56CC5" w:rsidP="00B56CC5">
      <w:pPr>
        <w:keepNext/>
        <w:keepLines/>
        <w:rPr>
          <w:b/>
          <w:bCs/>
        </w:rPr>
      </w:pPr>
      <w:r w:rsidRPr="005B25A1">
        <w:rPr>
          <w:b/>
          <w:bCs/>
        </w:rPr>
        <w:t>Parallel discussion:</w:t>
      </w:r>
    </w:p>
    <w:p w14:paraId="70DC8FFB" w14:textId="77777777" w:rsidR="00B56CC5" w:rsidRPr="005B25A1" w:rsidRDefault="00B56CC5" w:rsidP="00B56CC5">
      <w:pPr>
        <w:keepNext/>
        <w:keepLines/>
      </w:pPr>
      <w:r w:rsidRPr="00B56CC5">
        <w:rPr>
          <w:color w:val="0000FF"/>
        </w:rPr>
        <w:t>Not handled</w:t>
      </w:r>
      <w:r>
        <w:t>.</w:t>
      </w:r>
    </w:p>
    <w:p w14:paraId="588C8585" w14:textId="77777777" w:rsidR="00B56CC5" w:rsidRPr="00EB0339" w:rsidRDefault="00B56CC5" w:rsidP="00B56CC5">
      <w:r w:rsidRPr="005B25A1">
        <w:rPr>
          <w:b/>
          <w:bCs/>
        </w:rPr>
        <w:t>Status:</w:t>
      </w:r>
      <w:r>
        <w:t xml:space="preserve"> </w:t>
      </w:r>
      <w:r w:rsidRPr="00B56CC5">
        <w:rPr>
          <w:color w:val="0000FF"/>
        </w:rPr>
        <w:t>Not handled</w:t>
      </w:r>
      <w:r>
        <w:t>.</w:t>
      </w:r>
    </w:p>
    <w:p w14:paraId="31A8038E" w14:textId="77777777" w:rsidR="00E00DA6" w:rsidRDefault="0014183C" w:rsidP="00E04F4D">
      <w:pPr>
        <w:pStyle w:val="NormTop"/>
      </w:pPr>
      <w:r w:rsidRPr="0014183C">
        <w:rPr>
          <w:color w:val="0000FF"/>
        </w:rPr>
        <w:t>S2-2406139</w:t>
      </w:r>
      <w:r w:rsidR="007615D6" w:rsidRPr="00D53282">
        <w:t xml:space="preserve"> </w:t>
      </w:r>
      <w:r w:rsidR="007615D6">
        <w:t>(P-CR) 23.700-59: KI#2-NW-Assisted/Ground-based DAA: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and way forward for KI#2 NW-assisted/ground-based DAA in TR 23.700-59.</w:t>
      </w:r>
    </w:p>
    <w:p w14:paraId="21EB2A8A" w14:textId="77777777" w:rsidR="00B56CC5" w:rsidRPr="005B25A1" w:rsidRDefault="00B56CC5" w:rsidP="00B56CC5">
      <w:pPr>
        <w:keepNext/>
        <w:keepLines/>
        <w:rPr>
          <w:b/>
          <w:bCs/>
        </w:rPr>
      </w:pPr>
      <w:r w:rsidRPr="005B25A1">
        <w:rPr>
          <w:b/>
          <w:bCs/>
        </w:rPr>
        <w:t>Parallel discussion:</w:t>
      </w:r>
    </w:p>
    <w:p w14:paraId="55CBC733" w14:textId="77777777" w:rsidR="00B56CC5" w:rsidRPr="005B25A1" w:rsidRDefault="00B56CC5" w:rsidP="00B56CC5">
      <w:pPr>
        <w:keepNext/>
        <w:keepLines/>
      </w:pPr>
      <w:r w:rsidRPr="00B56CC5">
        <w:rPr>
          <w:color w:val="0000FF"/>
        </w:rPr>
        <w:t>Not handled</w:t>
      </w:r>
      <w:r>
        <w:t>.</w:t>
      </w:r>
    </w:p>
    <w:p w14:paraId="05A5CBEB" w14:textId="77777777" w:rsidR="00B56CC5" w:rsidRPr="00EB0339" w:rsidRDefault="00B56CC5" w:rsidP="00B56CC5">
      <w:r w:rsidRPr="005B25A1">
        <w:rPr>
          <w:b/>
          <w:bCs/>
        </w:rPr>
        <w:t>Status:</w:t>
      </w:r>
      <w:r>
        <w:t xml:space="preserve"> </w:t>
      </w:r>
      <w:r w:rsidRPr="00B56CC5">
        <w:rPr>
          <w:color w:val="0000FF"/>
        </w:rPr>
        <w:t>Not handled</w:t>
      </w:r>
      <w:r>
        <w:t>.</w:t>
      </w:r>
    </w:p>
    <w:p w14:paraId="4F35A084" w14:textId="77777777" w:rsidR="00E00DA6" w:rsidRDefault="0014183C" w:rsidP="00E04F4D">
      <w:pPr>
        <w:pStyle w:val="NormTop"/>
      </w:pPr>
      <w:r w:rsidRPr="0014183C">
        <w:rPr>
          <w:color w:val="0000FF"/>
        </w:rPr>
        <w:t>S2-2406667</w:t>
      </w:r>
      <w:r w:rsidR="007615D6" w:rsidRPr="00D53282">
        <w:t xml:space="preserve"> </w:t>
      </w:r>
      <w:r w:rsidR="007615D6">
        <w:t>(P-CR) 23.700-59: Conclusion of key issue 2.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 for key issue#2.</w:t>
      </w:r>
    </w:p>
    <w:p w14:paraId="575BCF21" w14:textId="77777777" w:rsidR="007615D6" w:rsidRPr="005B25A1" w:rsidRDefault="007615D6" w:rsidP="007615D6">
      <w:pPr>
        <w:keepNext/>
        <w:keepLines/>
        <w:rPr>
          <w:b/>
          <w:bCs/>
        </w:rPr>
      </w:pPr>
      <w:r w:rsidRPr="005B25A1">
        <w:rPr>
          <w:b/>
          <w:bCs/>
        </w:rPr>
        <w:t>Parallel discussion:</w:t>
      </w:r>
    </w:p>
    <w:p w14:paraId="00804DA2" w14:textId="4FE20A2D" w:rsidR="00F80B8E" w:rsidRDefault="00F80B8E" w:rsidP="00A120F3">
      <w:pPr>
        <w:keepNext/>
        <w:keepLines/>
      </w:pPr>
      <w:r>
        <w:t xml:space="preserve">This was revised in parallel session to </w:t>
      </w:r>
      <w:r w:rsidRPr="00CE3EC0">
        <w:rPr>
          <w:color w:val="0000FF"/>
        </w:rPr>
        <w:t>S2-2</w:t>
      </w:r>
      <w:r>
        <w:rPr>
          <w:color w:val="0000FF"/>
        </w:rPr>
        <w:t>407137</w:t>
      </w:r>
      <w:r>
        <w:t>.</w:t>
      </w:r>
    </w:p>
    <w:p w14:paraId="0D951DB8" w14:textId="3F5B2261" w:rsidR="00F23288" w:rsidRDefault="00F23288" w:rsidP="007615D6">
      <w:pPr>
        <w:keepNext/>
        <w:keepLines/>
      </w:pPr>
      <w:r>
        <w:t xml:space="preserve">Some corrections were requested and this was left for off-line discussion and revised in parallel session to </w:t>
      </w:r>
      <w:r w:rsidRPr="00CE3EC0">
        <w:rPr>
          <w:color w:val="0000FF"/>
        </w:rPr>
        <w:t>S2-2</w:t>
      </w:r>
      <w:r>
        <w:rPr>
          <w:color w:val="0000FF"/>
        </w:rPr>
        <w:t>407216</w:t>
      </w:r>
      <w:r>
        <w:t>.</w:t>
      </w:r>
    </w:p>
    <w:p w14:paraId="6E28A8F8" w14:textId="3CD78675" w:rsidR="00FA45F9" w:rsidRDefault="00FA45F9" w:rsidP="007615D6">
      <w:pPr>
        <w:keepNext/>
        <w:keepLines/>
      </w:pPr>
      <w:r>
        <w:t xml:space="preserve">'Scalability' should be 'applicability'. Ericsson and Nokia asked to be added as source companies. This was revised in parallel session to </w:t>
      </w:r>
      <w:r w:rsidRPr="00CE3EC0">
        <w:rPr>
          <w:color w:val="0000FF"/>
        </w:rPr>
        <w:t>S2-2</w:t>
      </w:r>
      <w:r>
        <w:rPr>
          <w:color w:val="0000FF"/>
        </w:rPr>
        <w:t>407321</w:t>
      </w:r>
      <w:r>
        <w:t>.</w:t>
      </w:r>
    </w:p>
    <w:p w14:paraId="655D34CC" w14:textId="77777777" w:rsidR="007615D6" w:rsidRPr="005B25A1" w:rsidRDefault="007615D6" w:rsidP="007615D6">
      <w:pPr>
        <w:keepNext/>
        <w:keepLines/>
        <w:rPr>
          <w:b/>
          <w:bCs/>
        </w:rPr>
      </w:pPr>
      <w:r w:rsidRPr="005B25A1">
        <w:rPr>
          <w:b/>
          <w:bCs/>
        </w:rPr>
        <w:t>Plenary Discussion:</w:t>
      </w:r>
    </w:p>
    <w:p w14:paraId="06F4843D" w14:textId="748D80EF" w:rsidR="006D5A0E" w:rsidRDefault="00D6743D" w:rsidP="00A57A60">
      <w:pPr>
        <w:keepNext/>
        <w:keepLines/>
      </w:pPr>
      <w:r>
        <w:t xml:space="preserve">Qualcomm objected to the paragraph under the </w:t>
      </w:r>
      <w:r w:rsidR="006D5A0E">
        <w:t xml:space="preserve">bullets. The paragraph and the first bullet were removed and this was revised to </w:t>
      </w:r>
      <w:r w:rsidR="006D5A0E" w:rsidRPr="00CE3EC0">
        <w:rPr>
          <w:color w:val="0000FF"/>
        </w:rPr>
        <w:t>S2-2</w:t>
      </w:r>
      <w:r w:rsidR="006D5A0E">
        <w:rPr>
          <w:color w:val="0000FF"/>
        </w:rPr>
        <w:t>407358</w:t>
      </w:r>
      <w:r w:rsidR="006D5A0E">
        <w:t>.</w:t>
      </w:r>
    </w:p>
    <w:p w14:paraId="79DA078B" w14:textId="15855CD5" w:rsidR="00A57A60" w:rsidRDefault="006D5A0E" w:rsidP="00A57A60">
      <w:pPr>
        <w:keepNext/>
        <w:keepLines/>
      </w:pPr>
      <w:r>
        <w:t>This was</w:t>
      </w:r>
      <w:r w:rsidR="00A57A60">
        <w:t xml:space="preserve"> </w:t>
      </w:r>
      <w:r w:rsidR="00A57A60" w:rsidRPr="00B30893">
        <w:rPr>
          <w:color w:val="FF0000"/>
        </w:rPr>
        <w:t>a</w:t>
      </w:r>
      <w:r w:rsidR="00A57A60">
        <w:rPr>
          <w:color w:val="FF0000"/>
        </w:rPr>
        <w:t>pprov</w:t>
      </w:r>
      <w:r w:rsidR="00A57A60" w:rsidRPr="00B30893">
        <w:rPr>
          <w:color w:val="FF0000"/>
        </w:rPr>
        <w:t>ed</w:t>
      </w:r>
      <w:r w:rsidR="00A57A60">
        <w:t>.</w:t>
      </w:r>
    </w:p>
    <w:p w14:paraId="3C60597B" w14:textId="77777777" w:rsidR="00A57A60" w:rsidRPr="00A57A60" w:rsidRDefault="00A57A60" w:rsidP="00A57A60">
      <w:r w:rsidRPr="005B25A1">
        <w:rPr>
          <w:b/>
          <w:bCs/>
        </w:rPr>
        <w:t>Status:</w:t>
      </w:r>
      <w:r>
        <w:t xml:space="preserve"> </w:t>
      </w:r>
      <w:r w:rsidRPr="00B30893">
        <w:rPr>
          <w:color w:val="FF0000"/>
        </w:rPr>
        <w:t>A</w:t>
      </w:r>
      <w:r>
        <w:rPr>
          <w:color w:val="FF0000"/>
        </w:rPr>
        <w:t>pprov</w:t>
      </w:r>
      <w:r w:rsidRPr="00B30893">
        <w:rPr>
          <w:color w:val="FF0000"/>
        </w:rPr>
        <w:t>ed</w:t>
      </w:r>
      <w:r>
        <w:t>.</w:t>
      </w:r>
    </w:p>
    <w:p w14:paraId="27FA612D" w14:textId="77777777" w:rsidR="00E00DA6" w:rsidRDefault="0014183C" w:rsidP="00E04F4D">
      <w:pPr>
        <w:pStyle w:val="NormTop"/>
      </w:pPr>
      <w:r w:rsidRPr="0014183C">
        <w:rPr>
          <w:color w:val="0000FF"/>
        </w:rPr>
        <w:t>S2-2406818</w:t>
      </w:r>
      <w:r w:rsidR="007615D6" w:rsidRPr="00D53282">
        <w:t xml:space="preserve"> </w:t>
      </w:r>
      <w:r w:rsidR="007615D6">
        <w:t>(P-CR) 23.700-59: KI#2: Evaluation and Conclusion. (Source: Nokia, Nokia Shanghai Bell)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Evaluation and Conclusion for KI#2.</w:t>
      </w:r>
    </w:p>
    <w:p w14:paraId="448CA86C" w14:textId="77777777" w:rsidR="00B56CC5" w:rsidRPr="005B25A1" w:rsidRDefault="00B56CC5" w:rsidP="00B56CC5">
      <w:pPr>
        <w:keepNext/>
        <w:keepLines/>
        <w:rPr>
          <w:b/>
          <w:bCs/>
        </w:rPr>
      </w:pPr>
      <w:r w:rsidRPr="005B25A1">
        <w:rPr>
          <w:b/>
          <w:bCs/>
        </w:rPr>
        <w:t>Parallel discussion:</w:t>
      </w:r>
    </w:p>
    <w:p w14:paraId="63261DF6" w14:textId="77777777" w:rsidR="00B56CC5" w:rsidRPr="005B25A1" w:rsidRDefault="00B56CC5" w:rsidP="00B56CC5">
      <w:pPr>
        <w:keepNext/>
        <w:keepLines/>
      </w:pPr>
      <w:r w:rsidRPr="00B56CC5">
        <w:rPr>
          <w:color w:val="0000FF"/>
        </w:rPr>
        <w:t>Not handled</w:t>
      </w:r>
      <w:r>
        <w:t>.</w:t>
      </w:r>
    </w:p>
    <w:p w14:paraId="48584154" w14:textId="77777777" w:rsidR="00B56CC5" w:rsidRPr="00EB0339" w:rsidRDefault="00B56CC5" w:rsidP="00B56CC5">
      <w:r w:rsidRPr="005B25A1">
        <w:rPr>
          <w:b/>
          <w:bCs/>
        </w:rPr>
        <w:t>Status:</w:t>
      </w:r>
      <w:r>
        <w:t xml:space="preserve"> </w:t>
      </w:r>
      <w:r w:rsidRPr="00B56CC5">
        <w:rPr>
          <w:color w:val="0000FF"/>
        </w:rPr>
        <w:t>Not handled</w:t>
      </w:r>
      <w:r>
        <w:t>.</w:t>
      </w:r>
    </w:p>
    <w:p w14:paraId="5B24DA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Evaluation &amp; Conclusion</w:t>
      </w:r>
    </w:p>
    <w:p w14:paraId="2FE39B1E" w14:textId="77777777" w:rsidR="00E00DA6" w:rsidRDefault="0014183C" w:rsidP="00E04F4D">
      <w:pPr>
        <w:pStyle w:val="NormTop"/>
      </w:pPr>
      <w:r w:rsidRPr="0014183C">
        <w:rPr>
          <w:color w:val="0000FF"/>
        </w:rPr>
        <w:t>S2-2405975</w:t>
      </w:r>
      <w:r w:rsidR="007615D6" w:rsidRPr="00D53282">
        <w:t xml:space="preserve"> </w:t>
      </w:r>
      <w:r w:rsidR="007615D6">
        <w:t>(P-CR) 23.700-59: KI#3: Evaluation and Conclusion.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Evaluation and Conclusion for KI#3.</w:t>
      </w:r>
    </w:p>
    <w:p w14:paraId="49C29ED2" w14:textId="77777777" w:rsidR="007615D6" w:rsidRPr="005B25A1" w:rsidRDefault="007615D6" w:rsidP="007615D6">
      <w:pPr>
        <w:keepNext/>
        <w:keepLines/>
        <w:rPr>
          <w:b/>
          <w:bCs/>
        </w:rPr>
      </w:pPr>
      <w:r w:rsidRPr="005B25A1">
        <w:rPr>
          <w:b/>
          <w:bCs/>
        </w:rPr>
        <w:t>Parallel discussion:</w:t>
      </w:r>
    </w:p>
    <w:p w14:paraId="536B19D9" w14:textId="39ED6930" w:rsidR="00733A36" w:rsidRPr="005B25A1" w:rsidRDefault="00F80B8E" w:rsidP="00733A36">
      <w:pPr>
        <w:keepNext/>
        <w:keepLines/>
      </w:pPr>
      <w:r>
        <w:t xml:space="preserve">An updated version from Drafting sessions was provided: </w:t>
      </w:r>
      <w:hyperlink r:id="rId19" w:history="1">
        <w:r w:rsidRPr="00ED7ED9">
          <w:rPr>
            <w:rStyle w:val="Hyperlink"/>
          </w:rPr>
          <w:t>https://www.3gpp.org/ftp/tsg_sa/WG2_Arch/TSGS2_163_Jeju_2024-05/INBOX/DRAFTS/R19_FS_UAS_Ph3/S2-240uuuu_was05975_R19_UAS_KI%233_eval_conclusion_v4.docx</w:t>
        </w:r>
      </w:hyperlink>
      <w:r>
        <w:t xml:space="preserve">. </w:t>
      </w:r>
      <w:r w:rsidR="00733A36">
        <w:t xml:space="preserve">Some clarifications were needed and this was left for off-line discussion and revised in parallel session to </w:t>
      </w:r>
      <w:r w:rsidR="00733A36" w:rsidRPr="00CE3EC0">
        <w:rPr>
          <w:color w:val="0000FF"/>
        </w:rPr>
        <w:t>S2-2</w:t>
      </w:r>
      <w:r w:rsidR="00733A36">
        <w:rPr>
          <w:color w:val="0000FF"/>
        </w:rPr>
        <w:t>407138</w:t>
      </w:r>
      <w:r w:rsidR="00733A36">
        <w:t>.</w:t>
      </w:r>
    </w:p>
    <w:p w14:paraId="5EBAB598" w14:textId="088BEC89" w:rsidR="00F23288" w:rsidRDefault="00F23288" w:rsidP="00F23288">
      <w:pPr>
        <w:keepNext/>
        <w:keepLines/>
      </w:pPr>
      <w:r>
        <w:t xml:space="preserve">It was suggested to keep the deleted bullet e). Other issues were raised and this was left for off-line discussion and revised in parallel session to </w:t>
      </w:r>
      <w:r w:rsidRPr="00CE3EC0">
        <w:rPr>
          <w:color w:val="0000FF"/>
        </w:rPr>
        <w:t>S2-2</w:t>
      </w:r>
      <w:r>
        <w:rPr>
          <w:color w:val="0000FF"/>
        </w:rPr>
        <w:t>407217</w:t>
      </w:r>
      <w:r>
        <w:t>.</w:t>
      </w:r>
    </w:p>
    <w:p w14:paraId="447047EC" w14:textId="3BFC26BC" w:rsidR="00FA45F9" w:rsidRDefault="00FA45F9" w:rsidP="00F23288">
      <w:pPr>
        <w:keepNext/>
        <w:keepLines/>
      </w:pPr>
      <w:r>
        <w:t xml:space="preserve">It was requested to add </w:t>
      </w:r>
      <w:r w:rsidR="00E64EC9">
        <w:t>'This work does not have RAN impact'</w:t>
      </w:r>
      <w:r>
        <w:t xml:space="preserve"> to NOTEs 3, 4 and 5 and remove NOTE 6.</w:t>
      </w:r>
      <w:r w:rsidR="00E64EC9">
        <w:t xml:space="preserve"> Nokia, Samsung, Qualcomm and Deutsche Telekom asked to be added as source companies.</w:t>
      </w:r>
      <w:r>
        <w:t xml:space="preserve"> This was revised in parallel session to </w:t>
      </w:r>
      <w:r w:rsidRPr="00CE3EC0">
        <w:rPr>
          <w:color w:val="0000FF"/>
        </w:rPr>
        <w:t>S2-2</w:t>
      </w:r>
      <w:r>
        <w:rPr>
          <w:color w:val="0000FF"/>
        </w:rPr>
        <w:t>407322</w:t>
      </w:r>
      <w:r>
        <w:t>.</w:t>
      </w:r>
    </w:p>
    <w:p w14:paraId="441132CF" w14:textId="352E02DA" w:rsidR="00FA45F9" w:rsidRDefault="00FA45F9" w:rsidP="00F23288">
      <w:pPr>
        <w:keepNext/>
        <w:keepLines/>
      </w:pPr>
      <w:r>
        <w:t xml:space="preserve">This was </w:t>
      </w:r>
      <w:r w:rsidRPr="00B30893">
        <w:rPr>
          <w:color w:val="FF0000"/>
        </w:rPr>
        <w:t>agreed</w:t>
      </w:r>
      <w:r>
        <w:t xml:space="preserve"> in parallel session.</w:t>
      </w:r>
    </w:p>
    <w:p w14:paraId="3C1199A7" w14:textId="77777777" w:rsidR="00B56CC5" w:rsidRPr="005B25A1" w:rsidRDefault="00B56CC5" w:rsidP="00B56CC5">
      <w:pPr>
        <w:keepNext/>
        <w:keepLines/>
        <w:rPr>
          <w:b/>
          <w:bCs/>
        </w:rPr>
      </w:pPr>
      <w:r w:rsidRPr="005B25A1">
        <w:rPr>
          <w:b/>
          <w:bCs/>
        </w:rPr>
        <w:t>Plenary Discussion:</w:t>
      </w:r>
    </w:p>
    <w:p w14:paraId="0A4076DC" w14:textId="77777777" w:rsidR="00B56CC5" w:rsidRPr="00B56CC5" w:rsidRDefault="00B56CC5" w:rsidP="00B56CC5">
      <w:pPr>
        <w:keepNext/>
        <w:keepLines/>
      </w:pPr>
      <w:r>
        <w:t xml:space="preserve">This was </w:t>
      </w:r>
      <w:r w:rsidRPr="00B56CC5">
        <w:rPr>
          <w:color w:val="FF0000"/>
        </w:rPr>
        <w:t>block approved</w:t>
      </w:r>
      <w:r>
        <w:t>.</w:t>
      </w:r>
    </w:p>
    <w:p w14:paraId="661C8B92"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1ACF11C" w14:textId="77777777" w:rsidR="00E00DA6" w:rsidRDefault="0014183C" w:rsidP="00E04F4D">
      <w:pPr>
        <w:pStyle w:val="NormTop"/>
      </w:pPr>
      <w:r w:rsidRPr="0014183C">
        <w:rPr>
          <w:color w:val="0000FF"/>
        </w:rPr>
        <w:t>S2-2406034</w:t>
      </w:r>
      <w:r w:rsidR="007615D6" w:rsidRPr="00D53282">
        <w:t xml:space="preserve"> </w:t>
      </w:r>
      <w:r w:rsidR="007615D6">
        <w:t>(P-CR) 23.700-59: 23.700-59: Evaluation and conclusion for key issue #3.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evaluation and conclusion for key issue#3.</w:t>
      </w:r>
    </w:p>
    <w:p w14:paraId="7CCF20FC" w14:textId="77777777" w:rsidR="00B56CC5" w:rsidRPr="005B25A1" w:rsidRDefault="00B56CC5" w:rsidP="00B56CC5">
      <w:pPr>
        <w:keepNext/>
        <w:keepLines/>
        <w:rPr>
          <w:b/>
          <w:bCs/>
        </w:rPr>
      </w:pPr>
      <w:r w:rsidRPr="005B25A1">
        <w:rPr>
          <w:b/>
          <w:bCs/>
        </w:rPr>
        <w:t>Parallel discussion:</w:t>
      </w:r>
    </w:p>
    <w:p w14:paraId="31314BD9" w14:textId="77777777" w:rsidR="00B56CC5" w:rsidRPr="005B25A1" w:rsidRDefault="00B56CC5" w:rsidP="00B56CC5">
      <w:pPr>
        <w:keepNext/>
        <w:keepLines/>
      </w:pPr>
      <w:r w:rsidRPr="00B56CC5">
        <w:rPr>
          <w:color w:val="0000FF"/>
        </w:rPr>
        <w:t>Not handled</w:t>
      </w:r>
      <w:r>
        <w:t>.</w:t>
      </w:r>
    </w:p>
    <w:p w14:paraId="4B3797AD" w14:textId="77777777" w:rsidR="00B56CC5" w:rsidRPr="00EB0339" w:rsidRDefault="00B56CC5" w:rsidP="00B56CC5">
      <w:r w:rsidRPr="005B25A1">
        <w:rPr>
          <w:b/>
          <w:bCs/>
        </w:rPr>
        <w:t>Status:</w:t>
      </w:r>
      <w:r>
        <w:t xml:space="preserve"> </w:t>
      </w:r>
      <w:r w:rsidRPr="00B56CC5">
        <w:rPr>
          <w:color w:val="0000FF"/>
        </w:rPr>
        <w:t>Not handled</w:t>
      </w:r>
      <w:r>
        <w:t>.</w:t>
      </w:r>
    </w:p>
    <w:p w14:paraId="42444A85" w14:textId="77777777" w:rsidR="00E00DA6" w:rsidRDefault="0014183C" w:rsidP="00E04F4D">
      <w:pPr>
        <w:pStyle w:val="NormTop"/>
      </w:pPr>
      <w:r w:rsidRPr="0014183C">
        <w:rPr>
          <w:color w:val="0000FF"/>
        </w:rPr>
        <w:t>S2-2406042</w:t>
      </w:r>
      <w:r w:rsidR="007615D6" w:rsidRPr="00D53282">
        <w:t xml:space="preserve"> </w:t>
      </w:r>
      <w:r w:rsidR="007615D6">
        <w:t>(P-CR) 23.700-59: KI#3: NTZ evaluation and conclusion. (Source: Interdigital)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of KI#3.</w:t>
      </w:r>
    </w:p>
    <w:p w14:paraId="2EC2AB81" w14:textId="77777777" w:rsidR="00B56CC5" w:rsidRPr="005B25A1" w:rsidRDefault="00B56CC5" w:rsidP="00B56CC5">
      <w:pPr>
        <w:keepNext/>
        <w:keepLines/>
        <w:rPr>
          <w:b/>
          <w:bCs/>
        </w:rPr>
      </w:pPr>
      <w:r w:rsidRPr="005B25A1">
        <w:rPr>
          <w:b/>
          <w:bCs/>
        </w:rPr>
        <w:t>Parallel discussion:</w:t>
      </w:r>
    </w:p>
    <w:p w14:paraId="7D3A3DAA" w14:textId="77777777" w:rsidR="00B56CC5" w:rsidRPr="005B25A1" w:rsidRDefault="00B56CC5" w:rsidP="00B56CC5">
      <w:pPr>
        <w:keepNext/>
        <w:keepLines/>
      </w:pPr>
      <w:r w:rsidRPr="00B56CC5">
        <w:rPr>
          <w:color w:val="0000FF"/>
        </w:rPr>
        <w:t>Not handled</w:t>
      </w:r>
      <w:r>
        <w:t>.</w:t>
      </w:r>
    </w:p>
    <w:p w14:paraId="3E5C9FBD" w14:textId="77777777" w:rsidR="00B56CC5" w:rsidRPr="00EB0339" w:rsidRDefault="00B56CC5" w:rsidP="00B56CC5">
      <w:r w:rsidRPr="005B25A1">
        <w:rPr>
          <w:b/>
          <w:bCs/>
        </w:rPr>
        <w:t>Status:</w:t>
      </w:r>
      <w:r>
        <w:t xml:space="preserve"> </w:t>
      </w:r>
      <w:r w:rsidRPr="00B56CC5">
        <w:rPr>
          <w:color w:val="0000FF"/>
        </w:rPr>
        <w:t>Not handled</w:t>
      </w:r>
      <w:r>
        <w:t>.</w:t>
      </w:r>
    </w:p>
    <w:p w14:paraId="19130E15" w14:textId="77777777" w:rsidR="00E00DA6" w:rsidRDefault="0014183C" w:rsidP="00E04F4D">
      <w:pPr>
        <w:pStyle w:val="NormTop"/>
      </w:pPr>
      <w:r w:rsidRPr="0014183C">
        <w:rPr>
          <w:color w:val="0000FF"/>
        </w:rPr>
        <w:t>S2-2406140</w:t>
      </w:r>
      <w:r w:rsidR="007615D6" w:rsidRPr="00D53282">
        <w:t xml:space="preserve"> </w:t>
      </w:r>
      <w:r w:rsidR="007615D6">
        <w:t>(P-CR) 23.700-59: KI#3-NTZ: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and the way forward for KI#3 in TR 23.700-59.</w:t>
      </w:r>
    </w:p>
    <w:p w14:paraId="0268EE9B" w14:textId="77777777" w:rsidR="00B56CC5" w:rsidRPr="005B25A1" w:rsidRDefault="00B56CC5" w:rsidP="00B56CC5">
      <w:pPr>
        <w:keepNext/>
        <w:keepLines/>
        <w:rPr>
          <w:b/>
          <w:bCs/>
        </w:rPr>
      </w:pPr>
      <w:r w:rsidRPr="005B25A1">
        <w:rPr>
          <w:b/>
          <w:bCs/>
        </w:rPr>
        <w:t>Parallel discussion:</w:t>
      </w:r>
    </w:p>
    <w:p w14:paraId="0E9654BA" w14:textId="77777777" w:rsidR="00B56CC5" w:rsidRPr="005B25A1" w:rsidRDefault="00B56CC5" w:rsidP="00B56CC5">
      <w:pPr>
        <w:keepNext/>
        <w:keepLines/>
      </w:pPr>
      <w:r w:rsidRPr="00B56CC5">
        <w:rPr>
          <w:color w:val="0000FF"/>
        </w:rPr>
        <w:t>Not handled</w:t>
      </w:r>
      <w:r>
        <w:t>.</w:t>
      </w:r>
    </w:p>
    <w:p w14:paraId="383D21B0" w14:textId="77777777" w:rsidR="00B56CC5" w:rsidRPr="00EB0339" w:rsidRDefault="00B56CC5" w:rsidP="00B56CC5">
      <w:r w:rsidRPr="005B25A1">
        <w:rPr>
          <w:b/>
          <w:bCs/>
        </w:rPr>
        <w:t>Status:</w:t>
      </w:r>
      <w:r>
        <w:t xml:space="preserve"> </w:t>
      </w:r>
      <w:r w:rsidRPr="00B56CC5">
        <w:rPr>
          <w:color w:val="0000FF"/>
        </w:rPr>
        <w:t>Not handled</w:t>
      </w:r>
      <w:r>
        <w:t>.</w:t>
      </w:r>
    </w:p>
    <w:p w14:paraId="77761CEA" w14:textId="77777777" w:rsidR="00E00DA6" w:rsidRDefault="0014183C" w:rsidP="00E04F4D">
      <w:pPr>
        <w:pStyle w:val="NormTop"/>
      </w:pPr>
      <w:r w:rsidRPr="0014183C">
        <w:rPr>
          <w:color w:val="0000FF"/>
        </w:rPr>
        <w:lastRenderedPageBreak/>
        <w:t>S2-2406496</w:t>
      </w:r>
      <w:r w:rsidR="007615D6" w:rsidRPr="00D53282">
        <w:t xml:space="preserve"> </w:t>
      </w:r>
      <w:r w:rsidR="007615D6">
        <w:t>(P-CR) 23.700-59: KI#3: Way forwards for NTZ.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following way forwards is proposed taking into account the ECC requirements and responses as highlighted in the LS sent to SA WG2 in </w:t>
      </w:r>
      <w:r w:rsidRPr="0014183C">
        <w:rPr>
          <w:color w:val="0000FF"/>
        </w:rPr>
        <w:t>S2-2403920</w:t>
      </w:r>
      <w:r w:rsidR="007615D6">
        <w:t>.</w:t>
      </w:r>
    </w:p>
    <w:p w14:paraId="1C423DAC" w14:textId="77777777" w:rsidR="00B56CC5" w:rsidRPr="005B25A1" w:rsidRDefault="00B56CC5" w:rsidP="00B56CC5">
      <w:pPr>
        <w:keepNext/>
        <w:keepLines/>
        <w:rPr>
          <w:b/>
          <w:bCs/>
        </w:rPr>
      </w:pPr>
      <w:r w:rsidRPr="005B25A1">
        <w:rPr>
          <w:b/>
          <w:bCs/>
        </w:rPr>
        <w:t>Parallel discussion:</w:t>
      </w:r>
    </w:p>
    <w:p w14:paraId="3444B611" w14:textId="77777777" w:rsidR="00B56CC5" w:rsidRPr="005B25A1" w:rsidRDefault="00B56CC5" w:rsidP="00B56CC5">
      <w:pPr>
        <w:keepNext/>
        <w:keepLines/>
      </w:pPr>
      <w:r w:rsidRPr="00B56CC5">
        <w:rPr>
          <w:color w:val="0000FF"/>
        </w:rPr>
        <w:t>Not handled</w:t>
      </w:r>
      <w:r>
        <w:t>.</w:t>
      </w:r>
    </w:p>
    <w:p w14:paraId="4B098810" w14:textId="77777777" w:rsidR="00B56CC5" w:rsidRPr="00EB0339" w:rsidRDefault="00B56CC5" w:rsidP="00B56CC5">
      <w:r w:rsidRPr="005B25A1">
        <w:rPr>
          <w:b/>
          <w:bCs/>
        </w:rPr>
        <w:t>Status:</w:t>
      </w:r>
      <w:r>
        <w:t xml:space="preserve"> </w:t>
      </w:r>
      <w:r w:rsidRPr="00B56CC5">
        <w:rPr>
          <w:color w:val="0000FF"/>
        </w:rPr>
        <w:t>Not handled</w:t>
      </w:r>
      <w:r>
        <w:t>.</w:t>
      </w:r>
    </w:p>
    <w:p w14:paraId="420DF415" w14:textId="77777777" w:rsidR="00E00DA6" w:rsidRDefault="0014183C" w:rsidP="00E04F4D">
      <w:pPr>
        <w:pStyle w:val="NormTop"/>
      </w:pPr>
      <w:r w:rsidRPr="0014183C">
        <w:rPr>
          <w:color w:val="0000FF"/>
        </w:rPr>
        <w:t>S2-2406668</w:t>
      </w:r>
      <w:r w:rsidR="007615D6" w:rsidRPr="00D53282">
        <w:t xml:space="preserve"> </w:t>
      </w:r>
      <w:r w:rsidR="007615D6">
        <w:t>(P-CR) 23.700-59: Conclusion of key issue 3.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 for key issue#3.</w:t>
      </w:r>
    </w:p>
    <w:p w14:paraId="47B59824" w14:textId="77777777" w:rsidR="00B56CC5" w:rsidRPr="005B25A1" w:rsidRDefault="00B56CC5" w:rsidP="00B56CC5">
      <w:pPr>
        <w:keepNext/>
        <w:keepLines/>
        <w:rPr>
          <w:b/>
          <w:bCs/>
        </w:rPr>
      </w:pPr>
      <w:r w:rsidRPr="005B25A1">
        <w:rPr>
          <w:b/>
          <w:bCs/>
        </w:rPr>
        <w:t>Parallel discussion:</w:t>
      </w:r>
    </w:p>
    <w:p w14:paraId="1C9A7E1D" w14:textId="77777777" w:rsidR="00B56CC5" w:rsidRPr="005B25A1" w:rsidRDefault="00B56CC5" w:rsidP="00B56CC5">
      <w:pPr>
        <w:keepNext/>
        <w:keepLines/>
      </w:pPr>
      <w:r w:rsidRPr="00B56CC5">
        <w:rPr>
          <w:color w:val="0000FF"/>
        </w:rPr>
        <w:t>Not handled</w:t>
      </w:r>
      <w:r>
        <w:t>.</w:t>
      </w:r>
    </w:p>
    <w:p w14:paraId="6DE4DAA0" w14:textId="77777777" w:rsidR="00B56CC5" w:rsidRPr="00EB0339" w:rsidRDefault="00B56CC5" w:rsidP="00B56CC5">
      <w:r w:rsidRPr="005B25A1">
        <w:rPr>
          <w:b/>
          <w:bCs/>
        </w:rPr>
        <w:t>Status:</w:t>
      </w:r>
      <w:r>
        <w:t xml:space="preserve"> </w:t>
      </w:r>
      <w:r w:rsidRPr="00B56CC5">
        <w:rPr>
          <w:color w:val="0000FF"/>
        </w:rPr>
        <w:t>Not handled</w:t>
      </w:r>
      <w:r>
        <w:t>.</w:t>
      </w:r>
    </w:p>
    <w:p w14:paraId="54BF1B60" w14:textId="77777777" w:rsidR="00E00DA6" w:rsidRDefault="0014183C" w:rsidP="00E04F4D">
      <w:pPr>
        <w:pStyle w:val="NormTop"/>
      </w:pPr>
      <w:r w:rsidRPr="0014183C">
        <w:rPr>
          <w:color w:val="0000FF"/>
        </w:rPr>
        <w:t>S2-2406807</w:t>
      </w:r>
      <w:r w:rsidR="007615D6" w:rsidRPr="00D53282">
        <w:t xml:space="preserve"> </w:t>
      </w:r>
      <w:r w:rsidR="007615D6">
        <w:t>(P-CR) 23.700-59: Conclusions for KI#3, Support of No Transmit Zones. (Source: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r>
      <w:r>
        <w:t>The contribution proposes conclusions for KI#3 'Support of No Transmit Zones' based on on the technical input of the provided solutions.</w:t>
      </w:r>
    </w:p>
    <w:p w14:paraId="428A1228" w14:textId="77777777" w:rsidR="0014183C" w:rsidRPr="00B81031" w:rsidRDefault="0014183C" w:rsidP="0014183C">
      <w:pPr>
        <w:keepNext/>
        <w:keepLines/>
        <w:rPr>
          <w:i/>
        </w:rPr>
      </w:pPr>
      <w:r w:rsidRPr="00B81031">
        <w:rPr>
          <w:b/>
          <w:bCs/>
          <w:i/>
        </w:rPr>
        <w:t>Comment:</w:t>
      </w:r>
      <w:r>
        <w:rPr>
          <w:i/>
        </w:rPr>
        <w:t xml:space="preserve"> Revision of </w:t>
      </w:r>
      <w:r w:rsidRPr="0014183C">
        <w:rPr>
          <w:i/>
          <w:color w:val="0000FF"/>
        </w:rPr>
        <w:t>S2-2406677</w:t>
      </w:r>
      <w:r>
        <w:rPr>
          <w:i/>
        </w:rPr>
        <w:t>.</w:t>
      </w:r>
    </w:p>
    <w:p w14:paraId="7FA41FE3" w14:textId="77777777" w:rsidR="00B56CC5" w:rsidRPr="005B25A1" w:rsidRDefault="00B56CC5" w:rsidP="00B56CC5">
      <w:pPr>
        <w:keepNext/>
        <w:keepLines/>
        <w:rPr>
          <w:b/>
          <w:bCs/>
        </w:rPr>
      </w:pPr>
      <w:r w:rsidRPr="005B25A1">
        <w:rPr>
          <w:b/>
          <w:bCs/>
        </w:rPr>
        <w:t>Parallel discussion:</w:t>
      </w:r>
    </w:p>
    <w:p w14:paraId="566839BB" w14:textId="77777777" w:rsidR="00B56CC5" w:rsidRPr="005B25A1" w:rsidRDefault="00B56CC5" w:rsidP="00B56CC5">
      <w:pPr>
        <w:keepNext/>
        <w:keepLines/>
      </w:pPr>
      <w:r w:rsidRPr="00B56CC5">
        <w:rPr>
          <w:color w:val="0000FF"/>
        </w:rPr>
        <w:t>Not handled</w:t>
      </w:r>
      <w:r>
        <w:t>.</w:t>
      </w:r>
    </w:p>
    <w:p w14:paraId="777B94EB" w14:textId="77777777" w:rsidR="00B56CC5" w:rsidRPr="00EB0339" w:rsidRDefault="00B56CC5" w:rsidP="00B56CC5">
      <w:r w:rsidRPr="005B25A1">
        <w:rPr>
          <w:b/>
          <w:bCs/>
        </w:rPr>
        <w:t>Status:</w:t>
      </w:r>
      <w:r>
        <w:t xml:space="preserve"> </w:t>
      </w:r>
      <w:r w:rsidRPr="00B56CC5">
        <w:rPr>
          <w:color w:val="0000FF"/>
        </w:rPr>
        <w:t>Not handled</w:t>
      </w:r>
      <w:r>
        <w:t>.</w:t>
      </w:r>
    </w:p>
    <w:p w14:paraId="17DE6A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LS out</w:t>
      </w:r>
    </w:p>
    <w:p w14:paraId="4AA4B3CE" w14:textId="77777777" w:rsidR="00E00DA6" w:rsidRDefault="0014183C" w:rsidP="00E04F4D">
      <w:pPr>
        <w:pStyle w:val="NormTop"/>
      </w:pPr>
      <w:r w:rsidRPr="0014183C">
        <w:rPr>
          <w:color w:val="0000FF"/>
        </w:rPr>
        <w:t>S2-2405976</w:t>
      </w:r>
      <w:r w:rsidR="007615D6" w:rsidRPr="00D53282">
        <w:t xml:space="preserve"> </w:t>
      </w:r>
      <w:r w:rsidR="007615D6">
        <w:t>(LS OUT) [DRAFT] LS on NTZ solution impacts to RAN (Source: LG Electronics,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NTZ solution impacts to RAN.</w:t>
      </w:r>
    </w:p>
    <w:p w14:paraId="2B92BD21" w14:textId="77777777" w:rsidR="007615D6" w:rsidRPr="005B25A1" w:rsidRDefault="007615D6" w:rsidP="007615D6">
      <w:pPr>
        <w:keepNext/>
        <w:keepLines/>
        <w:rPr>
          <w:b/>
          <w:bCs/>
        </w:rPr>
      </w:pPr>
      <w:r w:rsidRPr="005B25A1">
        <w:rPr>
          <w:b/>
          <w:bCs/>
        </w:rPr>
        <w:t>Parallel discussion:</w:t>
      </w:r>
    </w:p>
    <w:p w14:paraId="557ACCEE" w14:textId="1BB9D9D2" w:rsidR="00733A36" w:rsidRDefault="00733A36" w:rsidP="00A120F3">
      <w:pPr>
        <w:keepNext/>
        <w:keepLines/>
      </w:pPr>
      <w:r>
        <w:t xml:space="preserve">This was reviewed and left for further off-line discussion and revised in parallel session to </w:t>
      </w:r>
      <w:r w:rsidRPr="00CE3EC0">
        <w:rPr>
          <w:color w:val="0000FF"/>
        </w:rPr>
        <w:t>S2-2</w:t>
      </w:r>
      <w:r>
        <w:rPr>
          <w:color w:val="0000FF"/>
        </w:rPr>
        <w:t>407139</w:t>
      </w:r>
      <w:r>
        <w:t>.</w:t>
      </w:r>
    </w:p>
    <w:p w14:paraId="40BAD658" w14:textId="7E759583" w:rsidR="0046509E" w:rsidRDefault="0046509E" w:rsidP="007615D6">
      <w:pPr>
        <w:keepNext/>
        <w:keepLines/>
      </w:pPr>
      <w:r>
        <w:t xml:space="preserve">It was proposed to add some specific examples of the impacts. Ericsson replied that RAN should look at the whole solution instead of only considering an example that would have RAN impact. This was left for off-line discussion and revised in parallel session to </w:t>
      </w:r>
      <w:r w:rsidRPr="00CE3EC0">
        <w:rPr>
          <w:color w:val="0000FF"/>
        </w:rPr>
        <w:t>S2-2</w:t>
      </w:r>
      <w:r>
        <w:rPr>
          <w:color w:val="0000FF"/>
        </w:rPr>
        <w:t>407218</w:t>
      </w:r>
      <w:r>
        <w:t>.</w:t>
      </w:r>
    </w:p>
    <w:p w14:paraId="5252026F" w14:textId="14FB84D1" w:rsidR="00E64EC9" w:rsidRDefault="00E64EC9" w:rsidP="007615D6">
      <w:pPr>
        <w:keepNext/>
        <w:keepLines/>
      </w:pPr>
      <w:r>
        <w:t>Nokia asked to add '</w:t>
      </w:r>
      <w:r w:rsidRPr="00E64EC9">
        <w:rPr>
          <w:b/>
          <w:bCs/>
          <w:i/>
          <w:iCs/>
        </w:rPr>
        <w:t>'may'</w:t>
      </w:r>
      <w:r>
        <w:t xml:space="preserve"> have potential RAN impacts' and suggested removing the Solution list. It was agreed to add 'may' and remove 'potential', but the Solution list was considered helpful. The interim conclusions should be removed and only indicated that some have been documented. This was left for off-line discussion and revised in parallel session to </w:t>
      </w:r>
      <w:r w:rsidRPr="00CE3EC0">
        <w:rPr>
          <w:color w:val="0000FF"/>
        </w:rPr>
        <w:t>S2-2</w:t>
      </w:r>
      <w:r>
        <w:rPr>
          <w:color w:val="0000FF"/>
        </w:rPr>
        <w:t>407323</w:t>
      </w:r>
      <w:r>
        <w:t>.</w:t>
      </w:r>
    </w:p>
    <w:p w14:paraId="4962E2E8" w14:textId="77777777" w:rsidR="00872D06" w:rsidRDefault="00872D06" w:rsidP="007615D6">
      <w:pPr>
        <w:keepNext/>
        <w:keepLines/>
      </w:pPr>
      <w:r>
        <w:t xml:space="preserve">Further clarifications of the text were made and this was revised in parallel session to </w:t>
      </w:r>
      <w:r w:rsidRPr="00CE3EC0">
        <w:rPr>
          <w:color w:val="0000FF"/>
        </w:rPr>
        <w:t>S2-2</w:t>
      </w:r>
      <w:r>
        <w:rPr>
          <w:color w:val="0000FF"/>
        </w:rPr>
        <w:t>407324</w:t>
      </w:r>
      <w:r>
        <w:t>.</w:t>
      </w:r>
    </w:p>
    <w:p w14:paraId="2BC73747" w14:textId="66733F69" w:rsidR="00872D06" w:rsidRDefault="00872D06" w:rsidP="007615D6">
      <w:pPr>
        <w:keepNext/>
        <w:keepLines/>
      </w:pPr>
      <w:r>
        <w:t xml:space="preserve">This was </w:t>
      </w:r>
      <w:r w:rsidRPr="00B30893">
        <w:rPr>
          <w:color w:val="FF0000"/>
        </w:rPr>
        <w:t>agreed</w:t>
      </w:r>
      <w:r>
        <w:t xml:space="preserve"> in parallel session.</w:t>
      </w:r>
    </w:p>
    <w:p w14:paraId="2148B46D" w14:textId="77777777" w:rsidR="007615D6" w:rsidRPr="005B25A1" w:rsidRDefault="007615D6" w:rsidP="007615D6">
      <w:pPr>
        <w:keepNext/>
        <w:keepLines/>
        <w:rPr>
          <w:b/>
          <w:bCs/>
        </w:rPr>
      </w:pPr>
      <w:r w:rsidRPr="005B25A1">
        <w:rPr>
          <w:b/>
          <w:bCs/>
        </w:rPr>
        <w:t>Plenary Discussion:</w:t>
      </w:r>
    </w:p>
    <w:p w14:paraId="5E4BA081" w14:textId="42E4040C" w:rsidR="00145C5E" w:rsidRDefault="00D62F73" w:rsidP="00A120F3">
      <w:pPr>
        <w:keepNext/>
        <w:keepLines/>
      </w:pPr>
      <w:r>
        <w:t xml:space="preserve">Nokia asked to remove the example in parentheses of the sentence beginning 'Before proceeding '. Ericsson commented that this had been edited on line and agreed and should not be removed because an earlier e-mail comment was not taken into account. </w:t>
      </w:r>
      <w:r w:rsidR="00145C5E">
        <w:t xml:space="preserve">This was left for off-line discussion and revised in </w:t>
      </w:r>
      <w:r w:rsidR="00145C5E" w:rsidRPr="00CE3EC0">
        <w:rPr>
          <w:color w:val="0000FF"/>
        </w:rPr>
        <w:t>S2-2</w:t>
      </w:r>
      <w:r w:rsidR="00145C5E">
        <w:rPr>
          <w:color w:val="0000FF"/>
        </w:rPr>
        <w:t>407355</w:t>
      </w:r>
      <w:r w:rsidR="00145C5E">
        <w:t>.</w:t>
      </w:r>
    </w:p>
    <w:p w14:paraId="7D3E7B15" w14:textId="079846FE" w:rsidR="007615D6" w:rsidRPr="00867557" w:rsidRDefault="00867557" w:rsidP="007615D6">
      <w:pPr>
        <w:keepNext/>
        <w:keepLines/>
      </w:pPr>
      <w:r>
        <w:t xml:space="preserve">This was reviewed and </w:t>
      </w:r>
      <w:r w:rsidRPr="00B30893">
        <w:rPr>
          <w:color w:val="FF0000"/>
        </w:rPr>
        <w:t>a</w:t>
      </w:r>
      <w:r>
        <w:rPr>
          <w:color w:val="FF0000"/>
        </w:rPr>
        <w:t>pprov</w:t>
      </w:r>
      <w:r w:rsidRPr="00B30893">
        <w:rPr>
          <w:color w:val="FF0000"/>
        </w:rPr>
        <w:t>ed</w:t>
      </w:r>
      <w:r>
        <w:t>.</w:t>
      </w:r>
    </w:p>
    <w:p w14:paraId="6104CB63" w14:textId="1853FC16" w:rsidR="007615D6" w:rsidRPr="00867557" w:rsidRDefault="007615D6" w:rsidP="007615D6">
      <w:r w:rsidRPr="005B25A1">
        <w:rPr>
          <w:b/>
          <w:bCs/>
        </w:rPr>
        <w:t>Status:</w:t>
      </w:r>
      <w:r>
        <w:t xml:space="preserve"> </w:t>
      </w:r>
      <w:r w:rsidR="00867557" w:rsidRPr="00B30893">
        <w:rPr>
          <w:color w:val="FF0000"/>
        </w:rPr>
        <w:t>A</w:t>
      </w:r>
      <w:r w:rsidR="00867557">
        <w:rPr>
          <w:color w:val="FF0000"/>
        </w:rPr>
        <w:t>pprov</w:t>
      </w:r>
      <w:r w:rsidR="00867557" w:rsidRPr="00B30893">
        <w:rPr>
          <w:color w:val="FF0000"/>
        </w:rPr>
        <w:t>ed</w:t>
      </w:r>
      <w:r w:rsidR="00867557">
        <w:t>.</w:t>
      </w:r>
    </w:p>
    <w:p w14:paraId="0FFB916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Report of NWM discussion</w:t>
      </w:r>
    </w:p>
    <w:p w14:paraId="4106AAC2" w14:textId="77777777" w:rsidR="00E00DA6" w:rsidRDefault="0014183C" w:rsidP="00E04F4D">
      <w:pPr>
        <w:pStyle w:val="NormTop"/>
      </w:pPr>
      <w:r w:rsidRPr="0014183C">
        <w:rPr>
          <w:color w:val="0000FF"/>
        </w:rPr>
        <w:t>S2-2405977</w:t>
      </w:r>
      <w:r w:rsidR="007615D6" w:rsidRPr="00D53282">
        <w:t xml:space="preserve"> </w:t>
      </w:r>
      <w:r w:rsidR="007615D6">
        <w:t>(REPORT) [FS_UAS_Ph3] Report of Pre-SA2#163 NWM Discussion for conclusions (Source: LG Electronics, Ericsson (Rapporteurs))</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[FS_UAS_Ph3] Report of Pre-SA2#163 NWM Discussion for conclusions.</w:t>
      </w:r>
    </w:p>
    <w:p w14:paraId="5B0D0157" w14:textId="77777777" w:rsidR="00B56CC5" w:rsidRPr="005B25A1" w:rsidRDefault="00B56CC5" w:rsidP="00B56CC5">
      <w:pPr>
        <w:keepNext/>
        <w:keepLines/>
        <w:rPr>
          <w:b/>
          <w:bCs/>
        </w:rPr>
      </w:pPr>
      <w:r w:rsidRPr="005B25A1">
        <w:rPr>
          <w:b/>
          <w:bCs/>
        </w:rPr>
        <w:t>Parallel discussion:</w:t>
      </w:r>
    </w:p>
    <w:p w14:paraId="1CF95E1E" w14:textId="77777777" w:rsidR="00B56CC5" w:rsidRPr="005B25A1" w:rsidRDefault="00B56CC5" w:rsidP="00B56CC5">
      <w:pPr>
        <w:keepNext/>
        <w:keepLines/>
      </w:pPr>
      <w:r w:rsidRPr="00B56CC5">
        <w:rPr>
          <w:color w:val="0000FF"/>
        </w:rPr>
        <w:t>Not handled</w:t>
      </w:r>
      <w:r>
        <w:t>.</w:t>
      </w:r>
    </w:p>
    <w:p w14:paraId="259C73E0" w14:textId="77777777" w:rsidR="00B56CC5" w:rsidRPr="00EB0339" w:rsidRDefault="00B56CC5" w:rsidP="00B56CC5">
      <w:r w:rsidRPr="005B25A1">
        <w:rPr>
          <w:b/>
          <w:bCs/>
        </w:rPr>
        <w:t>Status:</w:t>
      </w:r>
      <w:r>
        <w:t xml:space="preserve"> </w:t>
      </w:r>
      <w:r w:rsidRPr="00B56CC5">
        <w:rPr>
          <w:color w:val="0000FF"/>
        </w:rPr>
        <w:t>Not handled</w:t>
      </w:r>
      <w:r>
        <w:t>.</w:t>
      </w:r>
    </w:p>
    <w:p w14:paraId="3D90E6C5" w14:textId="77777777" w:rsidR="00823C8B" w:rsidRDefault="00823C8B" w:rsidP="00823C8B">
      <w:pPr>
        <w:pStyle w:val="Heading2"/>
      </w:pPr>
      <w:bookmarkStart w:id="124" w:name="_Toc177620678"/>
      <w:r>
        <w:lastRenderedPageBreak/>
        <w:t>19.11</w:t>
      </w:r>
      <w:r>
        <w:tab/>
        <w:t>Study on UPF enhancement for Exposure And SBA Phase 2 (FS_UPEAS_Ph2)</w:t>
      </w:r>
      <w:bookmarkEnd w:id="124"/>
    </w:p>
    <w:p w14:paraId="7AF1E755" w14:textId="77777777" w:rsidR="00823C8B" w:rsidRDefault="00823C8B" w:rsidP="00823C8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D44AAEE" w14:textId="77777777" w:rsidR="00823C8B" w:rsidRDefault="00823C8B" w:rsidP="00823C8B">
      <w:pPr>
        <w:pStyle w:val="NormTop"/>
      </w:pPr>
      <w:r w:rsidRPr="00ED26F2">
        <w:rPr>
          <w:color w:val="0000FF"/>
        </w:rPr>
        <w:t>S2-2406726</w:t>
      </w:r>
      <w:r w:rsidRPr="00D53282">
        <w:t xml:space="preserve"> </w:t>
      </w:r>
      <w:r>
        <w:t>(DISCUSSION) SA WG2_163_NWM_questionary_for_FS_UPEAS_Ph2 (Source: ZTE)</w:t>
      </w:r>
      <w:r>
        <w:br/>
      </w:r>
      <w:r w:rsidRPr="00D53282">
        <w:rPr>
          <w:b/>
        </w:rPr>
        <w:t>Document for:</w:t>
      </w:r>
      <w:r w:rsidRPr="00D53282">
        <w:t xml:space="preserve"> </w:t>
      </w:r>
      <w:r>
        <w:t>Information</w:t>
      </w:r>
      <w:r>
        <w:br/>
      </w:r>
      <w:r w:rsidRPr="00D53282">
        <w:rPr>
          <w:b/>
        </w:rPr>
        <w:t>Abstract:</w:t>
      </w:r>
      <w:r w:rsidRPr="00D53282">
        <w:t xml:space="preserve"> </w:t>
      </w:r>
      <w:r>
        <w:br/>
        <w:t xml:space="preserve">The present NWM document follows recommendations held in </w:t>
      </w:r>
      <w:r w:rsidRPr="00ED26F2">
        <w:rPr>
          <w:color w:val="0000FF"/>
        </w:rPr>
        <w:t>S2-2405527</w:t>
      </w:r>
      <w:r>
        <w:t xml:space="preserve"> Proposed process ahead of SA WG2 To compare principles inherent to the different provided solutions, companies are kindly requested to answer to the following questions for FS_UPEAS_Ph2. The detailed solutions are captured in TR23.700-63. The latest version is 0.3.0. Please note that when you provide the answer to the questions, it would be benefit if you can also provide more description to justify your answer. But this is not mandatory to provide an answer.</w:t>
      </w:r>
    </w:p>
    <w:p w14:paraId="3E5E3A76" w14:textId="77777777" w:rsidR="00823C8B" w:rsidRPr="005B25A1" w:rsidRDefault="00823C8B" w:rsidP="00823C8B">
      <w:pPr>
        <w:keepNext/>
        <w:keepLines/>
        <w:rPr>
          <w:b/>
          <w:bCs/>
        </w:rPr>
      </w:pPr>
      <w:r w:rsidRPr="005B25A1">
        <w:rPr>
          <w:b/>
          <w:bCs/>
        </w:rPr>
        <w:t>Parallel discussion:</w:t>
      </w:r>
    </w:p>
    <w:p w14:paraId="3FF59E14" w14:textId="77777777" w:rsidR="00823C8B" w:rsidRPr="00B81031" w:rsidRDefault="00823C8B" w:rsidP="00823C8B">
      <w:pPr>
        <w:keepNext/>
        <w:keepLines/>
        <w:rPr>
          <w:i/>
        </w:rPr>
      </w:pPr>
      <w:r w:rsidRPr="00B81031">
        <w:rPr>
          <w:b/>
          <w:bCs/>
          <w:i/>
        </w:rPr>
        <w:t>Comment:</w:t>
      </w:r>
      <w:r>
        <w:rPr>
          <w:i/>
        </w:rPr>
        <w:t xml:space="preserve"> Noted in parallel session.</w:t>
      </w:r>
    </w:p>
    <w:p w14:paraId="4CBE3D9B" w14:textId="77777777" w:rsidR="00823C8B" w:rsidRPr="005B25A1" w:rsidRDefault="00823C8B" w:rsidP="00823C8B">
      <w:pPr>
        <w:keepNext/>
        <w:keepLines/>
        <w:rPr>
          <w:b/>
          <w:bCs/>
        </w:rPr>
      </w:pPr>
      <w:r w:rsidRPr="005B25A1">
        <w:rPr>
          <w:b/>
          <w:bCs/>
        </w:rPr>
        <w:t>Plenary Discussion:</w:t>
      </w:r>
    </w:p>
    <w:p w14:paraId="394E4311" w14:textId="77777777" w:rsidR="00823C8B" w:rsidRPr="005B25A1" w:rsidRDefault="00823C8B" w:rsidP="00823C8B">
      <w:pPr>
        <w:keepNext/>
        <w:keepLines/>
      </w:pPr>
      <w:r w:rsidRPr="005B25A1">
        <w:t>Noted.</w:t>
      </w:r>
    </w:p>
    <w:p w14:paraId="0A6FC243" w14:textId="77777777" w:rsidR="00823C8B" w:rsidRPr="00EB0339" w:rsidRDefault="00823C8B" w:rsidP="00823C8B">
      <w:r w:rsidRPr="005B25A1">
        <w:rPr>
          <w:b/>
          <w:bCs/>
        </w:rPr>
        <w:t>Status:</w:t>
      </w:r>
      <w:r>
        <w:t xml:space="preserve"> </w:t>
      </w:r>
      <w:r>
        <w:rPr>
          <w:color w:val="0000FF"/>
        </w:rPr>
        <w:t>Noted</w:t>
      </w:r>
      <w:r>
        <w:t>.</w:t>
      </w:r>
    </w:p>
    <w:p w14:paraId="7C7C4B12" w14:textId="77777777" w:rsidR="00823C8B" w:rsidRDefault="00823C8B" w:rsidP="00823C8B"/>
    <w:p w14:paraId="4758DD5C"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KI#1 conclusion</w:t>
      </w:r>
    </w:p>
    <w:p w14:paraId="3730FAF3" w14:textId="77777777" w:rsidR="00823C8B" w:rsidRDefault="00823C8B" w:rsidP="00823C8B">
      <w:pPr>
        <w:pStyle w:val="NormTop"/>
      </w:pPr>
      <w:r w:rsidRPr="00ED26F2">
        <w:rPr>
          <w:color w:val="0000FF"/>
        </w:rPr>
        <w:t>S2-2405917</w:t>
      </w:r>
      <w:r w:rsidRPr="00D53282">
        <w:t xml:space="preserve"> </w:t>
      </w:r>
      <w:r>
        <w:t>(P-CR) 23.700-63: Conclusion update for KI#1. (Source: China Mobile, SK Telecom)</w:t>
      </w:r>
      <w:r>
        <w:br/>
      </w:r>
      <w:r w:rsidRPr="00D53282">
        <w:rPr>
          <w:b/>
        </w:rPr>
        <w:t>Document for:</w:t>
      </w:r>
      <w:r w:rsidRPr="00D53282">
        <w:t xml:space="preserve"> </w:t>
      </w:r>
      <w:r>
        <w:t>Approval</w:t>
      </w:r>
      <w:r>
        <w:br/>
      </w:r>
      <w:r w:rsidRPr="00D53282">
        <w:rPr>
          <w:b/>
        </w:rPr>
        <w:t>Abstract:</w:t>
      </w:r>
      <w:r w:rsidRPr="00D53282">
        <w:t xml:space="preserve"> </w:t>
      </w:r>
      <w:r>
        <w:br/>
        <w:t>Update conclusions for KI#1.</w:t>
      </w:r>
    </w:p>
    <w:p w14:paraId="6D17FEA9" w14:textId="77777777" w:rsidR="00823C8B" w:rsidRPr="005B25A1" w:rsidRDefault="00823C8B" w:rsidP="00823C8B">
      <w:pPr>
        <w:keepNext/>
        <w:keepLines/>
        <w:rPr>
          <w:b/>
          <w:bCs/>
        </w:rPr>
      </w:pPr>
      <w:r w:rsidRPr="005B25A1">
        <w:rPr>
          <w:b/>
          <w:bCs/>
        </w:rPr>
        <w:t>Convenor comment:</w:t>
      </w:r>
    </w:p>
    <w:p w14:paraId="4C91970D" w14:textId="77777777" w:rsidR="00823C8B" w:rsidRPr="005B25A1" w:rsidRDefault="00823C8B" w:rsidP="00823C8B">
      <w:pPr>
        <w:keepNext/>
        <w:keepLines/>
      </w:pPr>
      <w:r w:rsidRPr="005B25A1">
        <w:t>Basis for conclusion.</w:t>
      </w:r>
    </w:p>
    <w:p w14:paraId="085C98BB" w14:textId="77777777" w:rsidR="00823C8B" w:rsidRPr="005B25A1" w:rsidRDefault="00823C8B" w:rsidP="00823C8B">
      <w:pPr>
        <w:keepNext/>
        <w:keepLines/>
        <w:rPr>
          <w:b/>
          <w:bCs/>
        </w:rPr>
      </w:pPr>
      <w:r w:rsidRPr="005B25A1">
        <w:rPr>
          <w:b/>
          <w:bCs/>
        </w:rPr>
        <w:t>Parallel discussion:</w:t>
      </w:r>
    </w:p>
    <w:p w14:paraId="635BEA97" w14:textId="77777777" w:rsidR="00823C8B" w:rsidRPr="00B81031" w:rsidRDefault="00823C8B" w:rsidP="00823C8B">
      <w:pPr>
        <w:keepNext/>
        <w:keepLines/>
        <w:rPr>
          <w:i/>
        </w:rPr>
      </w:pPr>
      <w:r>
        <w:rPr>
          <w:i/>
        </w:rPr>
        <w:t xml:space="preserve">Revised in parallel session to </w:t>
      </w:r>
      <w:r w:rsidRPr="00ED26F2">
        <w:rPr>
          <w:i/>
          <w:color w:val="0000FF"/>
        </w:rPr>
        <w:t>S2-2406993</w:t>
      </w:r>
      <w:r>
        <w:rPr>
          <w:i/>
        </w:rPr>
        <w:t>.</w:t>
      </w:r>
    </w:p>
    <w:p w14:paraId="58438695" w14:textId="77777777" w:rsidR="00823C8B" w:rsidRPr="00B81031" w:rsidRDefault="00823C8B" w:rsidP="00823C8B">
      <w:pPr>
        <w:keepNext/>
        <w:keepLines/>
        <w:rPr>
          <w:i/>
        </w:rPr>
      </w:pPr>
      <w:r>
        <w:rPr>
          <w:i/>
        </w:rPr>
        <w:t xml:space="preserve">Revised in parallel session to </w:t>
      </w:r>
      <w:r w:rsidRPr="00ED26F2">
        <w:rPr>
          <w:i/>
          <w:color w:val="0000FF"/>
        </w:rPr>
        <w:t>S2-2407079</w:t>
      </w:r>
      <w:r>
        <w:rPr>
          <w:i/>
        </w:rPr>
        <w:t>.</w:t>
      </w:r>
    </w:p>
    <w:p w14:paraId="318EF944" w14:textId="77777777" w:rsidR="00823C8B" w:rsidRPr="00B81031" w:rsidRDefault="00823C8B" w:rsidP="00823C8B">
      <w:pPr>
        <w:keepNext/>
        <w:keepLines/>
        <w:rPr>
          <w:i/>
        </w:rPr>
      </w:pPr>
      <w:r>
        <w:rPr>
          <w:i/>
        </w:rPr>
        <w:t>Agreed in parallel session.</w:t>
      </w:r>
    </w:p>
    <w:p w14:paraId="70233BF9" w14:textId="77777777" w:rsidR="00B56CC5" w:rsidRPr="005B25A1" w:rsidRDefault="00B56CC5" w:rsidP="00B56CC5">
      <w:pPr>
        <w:keepNext/>
        <w:keepLines/>
        <w:rPr>
          <w:b/>
          <w:bCs/>
        </w:rPr>
      </w:pPr>
      <w:r w:rsidRPr="005B25A1">
        <w:rPr>
          <w:b/>
          <w:bCs/>
        </w:rPr>
        <w:t>Plenary Discussion:</w:t>
      </w:r>
    </w:p>
    <w:p w14:paraId="12C0BACB" w14:textId="77777777" w:rsidR="00B56CC5" w:rsidRPr="00B56CC5" w:rsidRDefault="00B56CC5" w:rsidP="00B56CC5">
      <w:pPr>
        <w:keepNext/>
        <w:keepLines/>
      </w:pPr>
      <w:r>
        <w:t xml:space="preserve">This was </w:t>
      </w:r>
      <w:r w:rsidRPr="00B56CC5">
        <w:rPr>
          <w:color w:val="FF0000"/>
        </w:rPr>
        <w:t>block approved</w:t>
      </w:r>
      <w:r>
        <w:t>.</w:t>
      </w:r>
    </w:p>
    <w:p w14:paraId="06CAB0A0"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6E7EA05" w14:textId="77777777" w:rsidR="00823C8B" w:rsidRDefault="00823C8B" w:rsidP="00823C8B">
      <w:pPr>
        <w:pStyle w:val="NormTop"/>
      </w:pPr>
      <w:r w:rsidRPr="00ED26F2">
        <w:rPr>
          <w:color w:val="0000FF"/>
        </w:rPr>
        <w:t>S2-2406003</w:t>
      </w:r>
      <w:r w:rsidRPr="00D53282">
        <w:t xml:space="preserve"> </w:t>
      </w:r>
      <w:r>
        <w:t>(P-CR) 23.700-63: Conclusion Update for KI #1 .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update for KI#1 to include UPF functionality for energy saving and efficiency.</w:t>
      </w:r>
    </w:p>
    <w:p w14:paraId="7E161D15" w14:textId="77777777" w:rsidR="00B56CC5" w:rsidRPr="005B25A1" w:rsidRDefault="00B56CC5" w:rsidP="00B56CC5">
      <w:pPr>
        <w:keepNext/>
        <w:keepLines/>
        <w:rPr>
          <w:b/>
          <w:bCs/>
        </w:rPr>
      </w:pPr>
      <w:r w:rsidRPr="005B25A1">
        <w:rPr>
          <w:b/>
          <w:bCs/>
        </w:rPr>
        <w:t>Parallel discussion:</w:t>
      </w:r>
    </w:p>
    <w:p w14:paraId="31669E20" w14:textId="77777777" w:rsidR="00B56CC5" w:rsidRPr="005B25A1" w:rsidRDefault="00B56CC5" w:rsidP="00B56CC5">
      <w:pPr>
        <w:keepNext/>
        <w:keepLines/>
      </w:pPr>
      <w:r w:rsidRPr="00B56CC5">
        <w:rPr>
          <w:color w:val="0000FF"/>
        </w:rPr>
        <w:t>Not handled</w:t>
      </w:r>
      <w:r>
        <w:t>.</w:t>
      </w:r>
    </w:p>
    <w:p w14:paraId="48CCEFE4" w14:textId="77777777" w:rsidR="00B56CC5" w:rsidRPr="00EB0339" w:rsidRDefault="00B56CC5" w:rsidP="00B56CC5">
      <w:r w:rsidRPr="005B25A1">
        <w:rPr>
          <w:b/>
          <w:bCs/>
        </w:rPr>
        <w:t>Status:</w:t>
      </w:r>
      <w:r>
        <w:t xml:space="preserve"> </w:t>
      </w:r>
      <w:r w:rsidRPr="00B56CC5">
        <w:rPr>
          <w:color w:val="0000FF"/>
        </w:rPr>
        <w:t>Not handled</w:t>
      </w:r>
      <w:r>
        <w:t>.</w:t>
      </w:r>
    </w:p>
    <w:p w14:paraId="36F3BC27" w14:textId="77777777" w:rsidR="00823C8B" w:rsidRDefault="00823C8B" w:rsidP="00823C8B">
      <w:pPr>
        <w:pStyle w:val="NormTop"/>
      </w:pPr>
      <w:r w:rsidRPr="00ED26F2">
        <w:rPr>
          <w:color w:val="0000FF"/>
        </w:rPr>
        <w:lastRenderedPageBreak/>
        <w:t>S2-2406070</w:t>
      </w:r>
      <w:r w:rsidRPr="00D53282">
        <w:t xml:space="preserve"> </w:t>
      </w:r>
      <w:r>
        <w:t>(P-CR) 23.700-63: Conclusion for KI#1: Selection of UPF providing a selected user plane functionality.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w:t>
      </w:r>
    </w:p>
    <w:p w14:paraId="791BD57E" w14:textId="77777777" w:rsidR="00B56CC5" w:rsidRPr="005B25A1" w:rsidRDefault="00B56CC5" w:rsidP="00B56CC5">
      <w:pPr>
        <w:keepNext/>
        <w:keepLines/>
        <w:rPr>
          <w:b/>
          <w:bCs/>
        </w:rPr>
      </w:pPr>
      <w:r w:rsidRPr="005B25A1">
        <w:rPr>
          <w:b/>
          <w:bCs/>
        </w:rPr>
        <w:t>Parallel discussion:</w:t>
      </w:r>
    </w:p>
    <w:p w14:paraId="3BDA308B" w14:textId="77777777" w:rsidR="00B56CC5" w:rsidRPr="005B25A1" w:rsidRDefault="00B56CC5" w:rsidP="00B56CC5">
      <w:pPr>
        <w:keepNext/>
        <w:keepLines/>
      </w:pPr>
      <w:r w:rsidRPr="00B56CC5">
        <w:rPr>
          <w:color w:val="0000FF"/>
        </w:rPr>
        <w:t>Not handled</w:t>
      </w:r>
      <w:r>
        <w:t>.</w:t>
      </w:r>
    </w:p>
    <w:p w14:paraId="3C852262" w14:textId="77777777" w:rsidR="00B56CC5" w:rsidRPr="00EB0339" w:rsidRDefault="00B56CC5" w:rsidP="00B56CC5">
      <w:r w:rsidRPr="005B25A1">
        <w:rPr>
          <w:b/>
          <w:bCs/>
        </w:rPr>
        <w:t>Status:</w:t>
      </w:r>
      <w:r>
        <w:t xml:space="preserve"> </w:t>
      </w:r>
      <w:r w:rsidRPr="00B56CC5">
        <w:rPr>
          <w:color w:val="0000FF"/>
        </w:rPr>
        <w:t>Not handled</w:t>
      </w:r>
      <w:r>
        <w:t>.</w:t>
      </w:r>
    </w:p>
    <w:p w14:paraId="32454352" w14:textId="77777777" w:rsidR="00823C8B" w:rsidRDefault="00823C8B" w:rsidP="00823C8B">
      <w:pPr>
        <w:pStyle w:val="NormTop"/>
      </w:pPr>
      <w:r w:rsidRPr="00ED26F2">
        <w:rPr>
          <w:color w:val="0000FF"/>
        </w:rPr>
        <w:t>S2-2406724</w:t>
      </w:r>
      <w:r w:rsidRPr="00D53282">
        <w:t xml:space="preserve"> </w:t>
      </w:r>
      <w:r>
        <w:t>(P-CR) 23.700-63: KI#1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on KI#1in TR 23.700-63.</w:t>
      </w:r>
    </w:p>
    <w:p w14:paraId="5A84D3EE" w14:textId="77777777" w:rsidR="00B56CC5" w:rsidRPr="005B25A1" w:rsidRDefault="00B56CC5" w:rsidP="00B56CC5">
      <w:pPr>
        <w:keepNext/>
        <w:keepLines/>
        <w:rPr>
          <w:b/>
          <w:bCs/>
        </w:rPr>
      </w:pPr>
      <w:r w:rsidRPr="005B25A1">
        <w:rPr>
          <w:b/>
          <w:bCs/>
        </w:rPr>
        <w:t>Parallel discussion:</w:t>
      </w:r>
    </w:p>
    <w:p w14:paraId="34C3327E" w14:textId="77777777" w:rsidR="00B56CC5" w:rsidRPr="005B25A1" w:rsidRDefault="00B56CC5" w:rsidP="00B56CC5">
      <w:pPr>
        <w:keepNext/>
        <w:keepLines/>
      </w:pPr>
      <w:r w:rsidRPr="00B56CC5">
        <w:rPr>
          <w:color w:val="0000FF"/>
        </w:rPr>
        <w:t>Not handled</w:t>
      </w:r>
      <w:r>
        <w:t>.</w:t>
      </w:r>
    </w:p>
    <w:p w14:paraId="3F74EE3B" w14:textId="77777777" w:rsidR="00B56CC5" w:rsidRPr="00EB0339" w:rsidRDefault="00B56CC5" w:rsidP="00B56CC5">
      <w:r w:rsidRPr="005B25A1">
        <w:rPr>
          <w:b/>
          <w:bCs/>
        </w:rPr>
        <w:t>Status:</w:t>
      </w:r>
      <w:r>
        <w:t xml:space="preserve"> </w:t>
      </w:r>
      <w:r w:rsidRPr="00B56CC5">
        <w:rPr>
          <w:color w:val="0000FF"/>
        </w:rPr>
        <w:t>Not handled</w:t>
      </w:r>
      <w:r>
        <w:t>.</w:t>
      </w:r>
    </w:p>
    <w:p w14:paraId="68395ED4" w14:textId="77777777" w:rsidR="00823C8B" w:rsidRDefault="00823C8B" w:rsidP="00823C8B">
      <w:pPr>
        <w:pStyle w:val="NormTop"/>
      </w:pPr>
      <w:r w:rsidRPr="00ED26F2">
        <w:rPr>
          <w:color w:val="0000FF"/>
        </w:rPr>
        <w:t>S2-2406740</w:t>
      </w:r>
      <w:r w:rsidRPr="00D53282">
        <w:t xml:space="preserve"> </w:t>
      </w:r>
      <w:r>
        <w:t>(P-CR) 23.700-63: Update Conclusions for KI#1. (Source: Samsung)</w:t>
      </w:r>
      <w:r>
        <w:br/>
      </w:r>
      <w:r w:rsidRPr="00D53282">
        <w:rPr>
          <w:b/>
        </w:rPr>
        <w:t>Document for:</w:t>
      </w:r>
      <w:r w:rsidRPr="00D53282">
        <w:t xml:space="preserve"> </w:t>
      </w:r>
      <w:r>
        <w:t>Approval</w:t>
      </w:r>
      <w:r>
        <w:br/>
      </w:r>
      <w:r w:rsidRPr="00D53282">
        <w:rPr>
          <w:b/>
        </w:rPr>
        <w:t>Abstract:</w:t>
      </w:r>
      <w:r w:rsidRPr="00D53282">
        <w:t xml:space="preserve"> </w:t>
      </w:r>
      <w:r>
        <w:br/>
        <w:t>Propose Conclusion update for KI#1.</w:t>
      </w:r>
    </w:p>
    <w:p w14:paraId="03E41AD7" w14:textId="77777777" w:rsidR="00B56CC5" w:rsidRPr="005B25A1" w:rsidRDefault="00B56CC5" w:rsidP="00B56CC5">
      <w:pPr>
        <w:keepNext/>
        <w:keepLines/>
        <w:rPr>
          <w:b/>
          <w:bCs/>
        </w:rPr>
      </w:pPr>
      <w:r w:rsidRPr="005B25A1">
        <w:rPr>
          <w:b/>
          <w:bCs/>
        </w:rPr>
        <w:t>Parallel discussion:</w:t>
      </w:r>
    </w:p>
    <w:p w14:paraId="60E64F91" w14:textId="77777777" w:rsidR="00B56CC5" w:rsidRPr="005B25A1" w:rsidRDefault="00B56CC5" w:rsidP="00B56CC5">
      <w:pPr>
        <w:keepNext/>
        <w:keepLines/>
      </w:pPr>
      <w:r w:rsidRPr="00B56CC5">
        <w:rPr>
          <w:color w:val="0000FF"/>
        </w:rPr>
        <w:t>Not handled</w:t>
      </w:r>
      <w:r>
        <w:t>.</w:t>
      </w:r>
    </w:p>
    <w:p w14:paraId="7E8766FB" w14:textId="77777777" w:rsidR="00B56CC5" w:rsidRPr="00EB0339" w:rsidRDefault="00B56CC5" w:rsidP="00B56CC5">
      <w:r w:rsidRPr="005B25A1">
        <w:rPr>
          <w:b/>
          <w:bCs/>
        </w:rPr>
        <w:t>Status:</w:t>
      </w:r>
      <w:r>
        <w:t xml:space="preserve"> </w:t>
      </w:r>
      <w:r w:rsidRPr="00B56CC5">
        <w:rPr>
          <w:color w:val="0000FF"/>
        </w:rPr>
        <w:t>Not handled</w:t>
      </w:r>
      <w:r>
        <w:t>.</w:t>
      </w:r>
    </w:p>
    <w:p w14:paraId="0993552D" w14:textId="77777777" w:rsidR="00823C8B" w:rsidRDefault="00823C8B" w:rsidP="00823C8B">
      <w:pPr>
        <w:pStyle w:val="NormTop"/>
      </w:pPr>
      <w:r w:rsidRPr="00ED26F2">
        <w:rPr>
          <w:color w:val="0000FF"/>
        </w:rPr>
        <w:t>S2-2406693</w:t>
      </w:r>
      <w:r w:rsidRPr="00D53282">
        <w:t xml:space="preserve"> </w:t>
      </w:r>
      <w:r>
        <w:t>(P-CR) 23.700-63: Updated conclusions for KI#1 . (Source: Nokia)</w:t>
      </w:r>
      <w:r>
        <w:br/>
      </w:r>
      <w:r w:rsidRPr="00D53282">
        <w:rPr>
          <w:b/>
        </w:rPr>
        <w:t>Document for:</w:t>
      </w:r>
      <w:r w:rsidRPr="00D53282">
        <w:t xml:space="preserve"> </w:t>
      </w:r>
      <w:r>
        <w:t>Approval</w:t>
      </w:r>
      <w:r>
        <w:br/>
      </w:r>
      <w:r w:rsidRPr="00D53282">
        <w:rPr>
          <w:b/>
        </w:rPr>
        <w:t>Abstract:</w:t>
      </w:r>
      <w:r w:rsidRPr="00D53282">
        <w:t xml:space="preserve"> </w:t>
      </w:r>
      <w:r>
        <w:br/>
        <w:t>Updated conclusions for KI#1.</w:t>
      </w:r>
    </w:p>
    <w:p w14:paraId="2B86AE4F" w14:textId="77777777" w:rsidR="00B56CC5" w:rsidRPr="005B25A1" w:rsidRDefault="00B56CC5" w:rsidP="00B56CC5">
      <w:pPr>
        <w:keepNext/>
        <w:keepLines/>
        <w:rPr>
          <w:b/>
          <w:bCs/>
        </w:rPr>
      </w:pPr>
      <w:r w:rsidRPr="005B25A1">
        <w:rPr>
          <w:b/>
          <w:bCs/>
        </w:rPr>
        <w:t>Parallel discussion:</w:t>
      </w:r>
    </w:p>
    <w:p w14:paraId="68D9E1BE" w14:textId="77777777" w:rsidR="00B56CC5" w:rsidRPr="005B25A1" w:rsidRDefault="00B56CC5" w:rsidP="00B56CC5">
      <w:pPr>
        <w:keepNext/>
        <w:keepLines/>
      </w:pPr>
      <w:r w:rsidRPr="00B56CC5">
        <w:rPr>
          <w:color w:val="0000FF"/>
        </w:rPr>
        <w:t>Not handled</w:t>
      </w:r>
      <w:r>
        <w:t>.</w:t>
      </w:r>
    </w:p>
    <w:p w14:paraId="09B61616" w14:textId="77777777" w:rsidR="00B56CC5" w:rsidRPr="00EB0339" w:rsidRDefault="00B56CC5" w:rsidP="00B56CC5">
      <w:r w:rsidRPr="005B25A1">
        <w:rPr>
          <w:b/>
          <w:bCs/>
        </w:rPr>
        <w:t>Status:</w:t>
      </w:r>
      <w:r>
        <w:t xml:space="preserve"> </w:t>
      </w:r>
      <w:r w:rsidRPr="00B56CC5">
        <w:rPr>
          <w:color w:val="0000FF"/>
        </w:rPr>
        <w:t>Not handled</w:t>
      </w:r>
      <w:r>
        <w:t>.</w:t>
      </w:r>
    </w:p>
    <w:p w14:paraId="68B4706A"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KI#2 conclusion</w:t>
      </w:r>
    </w:p>
    <w:p w14:paraId="6D4972DD" w14:textId="77777777" w:rsidR="00823C8B" w:rsidRDefault="00823C8B" w:rsidP="00823C8B">
      <w:pPr>
        <w:pStyle w:val="NormTop"/>
      </w:pPr>
      <w:r w:rsidRPr="00ED26F2">
        <w:rPr>
          <w:color w:val="0000FF"/>
        </w:rPr>
        <w:t>S2-2405918</w:t>
      </w:r>
      <w:r w:rsidRPr="00D53282">
        <w:t xml:space="preserve"> </w:t>
      </w:r>
      <w:r>
        <w:t>(P-CR) 23.700-63: Conclusion for KI#2. (Source: China Mobile, SK Telecom)</w:t>
      </w:r>
      <w:r>
        <w:br/>
      </w:r>
      <w:r w:rsidRPr="00D53282">
        <w:rPr>
          <w:b/>
        </w:rPr>
        <w:t>Document for:</w:t>
      </w:r>
      <w:r w:rsidRPr="00D53282">
        <w:t xml:space="preserve"> </w:t>
      </w:r>
      <w:r>
        <w:t>Approval</w:t>
      </w:r>
      <w:r>
        <w:br/>
      </w:r>
      <w:r w:rsidRPr="00D53282">
        <w:rPr>
          <w:b/>
        </w:rPr>
        <w:t>Abstract:</w:t>
      </w:r>
      <w:r w:rsidRPr="00D53282">
        <w:t xml:space="preserve"> </w:t>
      </w:r>
      <w:r>
        <w:br/>
        <w:t>Propose conclusions for KI#2.</w:t>
      </w:r>
    </w:p>
    <w:p w14:paraId="2979F83A" w14:textId="77777777" w:rsidR="00B56CC5" w:rsidRPr="005B25A1" w:rsidRDefault="00B56CC5" w:rsidP="00B56CC5">
      <w:pPr>
        <w:keepNext/>
        <w:keepLines/>
        <w:rPr>
          <w:b/>
          <w:bCs/>
        </w:rPr>
      </w:pPr>
      <w:r w:rsidRPr="005B25A1">
        <w:rPr>
          <w:b/>
          <w:bCs/>
        </w:rPr>
        <w:t>Parallel discussion:</w:t>
      </w:r>
    </w:p>
    <w:p w14:paraId="47347F51" w14:textId="77777777" w:rsidR="00B56CC5" w:rsidRPr="005B25A1" w:rsidRDefault="00B56CC5" w:rsidP="00B56CC5">
      <w:pPr>
        <w:keepNext/>
        <w:keepLines/>
      </w:pPr>
      <w:r w:rsidRPr="00B56CC5">
        <w:rPr>
          <w:color w:val="0000FF"/>
        </w:rPr>
        <w:t>Not handled</w:t>
      </w:r>
      <w:r>
        <w:t>.</w:t>
      </w:r>
    </w:p>
    <w:p w14:paraId="440533BF" w14:textId="77777777" w:rsidR="00B56CC5" w:rsidRPr="00EB0339" w:rsidRDefault="00B56CC5" w:rsidP="00B56CC5">
      <w:r w:rsidRPr="005B25A1">
        <w:rPr>
          <w:b/>
          <w:bCs/>
        </w:rPr>
        <w:t>Status:</w:t>
      </w:r>
      <w:r>
        <w:t xml:space="preserve"> </w:t>
      </w:r>
      <w:r w:rsidRPr="00B56CC5">
        <w:rPr>
          <w:color w:val="0000FF"/>
        </w:rPr>
        <w:t>Not handled</w:t>
      </w:r>
      <w:r>
        <w:t>.</w:t>
      </w:r>
    </w:p>
    <w:p w14:paraId="10F4F19E" w14:textId="77777777" w:rsidR="00823C8B" w:rsidRDefault="00823C8B" w:rsidP="00823C8B">
      <w:pPr>
        <w:pStyle w:val="NormTop"/>
      </w:pPr>
      <w:r w:rsidRPr="00ED26F2">
        <w:rPr>
          <w:color w:val="0000FF"/>
        </w:rPr>
        <w:t>S2-2406004</w:t>
      </w:r>
      <w:r w:rsidRPr="00D53282">
        <w:t xml:space="preserve"> </w:t>
      </w:r>
      <w:r>
        <w:t>(P-CR) 23.700-63: KI#2, Evaluation and Conclusion of Solution #5 .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of solution #5 for KI#2 for direct subscription of UPF event exposure service for TSC management.</w:t>
      </w:r>
    </w:p>
    <w:p w14:paraId="169F00C1" w14:textId="77777777" w:rsidR="00B56CC5" w:rsidRPr="005B25A1" w:rsidRDefault="00B56CC5" w:rsidP="00B56CC5">
      <w:pPr>
        <w:keepNext/>
        <w:keepLines/>
        <w:rPr>
          <w:b/>
          <w:bCs/>
        </w:rPr>
      </w:pPr>
      <w:r w:rsidRPr="005B25A1">
        <w:rPr>
          <w:b/>
          <w:bCs/>
        </w:rPr>
        <w:t>Parallel discussion:</w:t>
      </w:r>
    </w:p>
    <w:p w14:paraId="6CECA1D6" w14:textId="77777777" w:rsidR="00B56CC5" w:rsidRPr="005B25A1" w:rsidRDefault="00B56CC5" w:rsidP="00B56CC5">
      <w:pPr>
        <w:keepNext/>
        <w:keepLines/>
      </w:pPr>
      <w:r w:rsidRPr="00B56CC5">
        <w:rPr>
          <w:color w:val="0000FF"/>
        </w:rPr>
        <w:t>Not handled</w:t>
      </w:r>
      <w:r>
        <w:t>.</w:t>
      </w:r>
    </w:p>
    <w:p w14:paraId="4D0971A6" w14:textId="77777777" w:rsidR="00B56CC5" w:rsidRPr="00EB0339" w:rsidRDefault="00B56CC5" w:rsidP="00B56CC5">
      <w:r w:rsidRPr="005B25A1">
        <w:rPr>
          <w:b/>
          <w:bCs/>
        </w:rPr>
        <w:t>Status:</w:t>
      </w:r>
      <w:r>
        <w:t xml:space="preserve"> </w:t>
      </w:r>
      <w:r w:rsidRPr="00B56CC5">
        <w:rPr>
          <w:color w:val="0000FF"/>
        </w:rPr>
        <w:t>Not handled</w:t>
      </w:r>
      <w:r>
        <w:t>.</w:t>
      </w:r>
    </w:p>
    <w:p w14:paraId="187BD5B9" w14:textId="77777777" w:rsidR="00823C8B" w:rsidRDefault="00823C8B" w:rsidP="00823C8B">
      <w:pPr>
        <w:pStyle w:val="NormTop"/>
      </w:pPr>
      <w:r w:rsidRPr="00ED26F2">
        <w:rPr>
          <w:color w:val="0000FF"/>
        </w:rPr>
        <w:lastRenderedPageBreak/>
        <w:t>S2-2406054</w:t>
      </w:r>
      <w:r w:rsidRPr="00D53282">
        <w:t xml:space="preserve"> </w:t>
      </w:r>
      <w:r>
        <w:t>(P-CR) 23.700-63: Conclusion of solution 7.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solution 7.</w:t>
      </w:r>
    </w:p>
    <w:p w14:paraId="61C2D9AB" w14:textId="5FACD515" w:rsidR="00823C8B" w:rsidRPr="00547302" w:rsidRDefault="00547302" w:rsidP="00823C8B">
      <w:pPr>
        <w:keepNext/>
        <w:keepLines/>
        <w:rPr>
          <w:i/>
          <w:iCs/>
        </w:rPr>
      </w:pPr>
      <w:r w:rsidRPr="00547302">
        <w:rPr>
          <w:b/>
          <w:bCs/>
          <w:i/>
          <w:iCs/>
        </w:rPr>
        <w:t>Comment</w:t>
      </w:r>
      <w:r w:rsidR="00823C8B" w:rsidRPr="00547302">
        <w:rPr>
          <w:b/>
          <w:bCs/>
          <w:i/>
          <w:iCs/>
        </w:rPr>
        <w:t>:</w:t>
      </w:r>
      <w:r w:rsidRPr="00547302">
        <w:rPr>
          <w:i/>
          <w:iCs/>
        </w:rPr>
        <w:t xml:space="preserve"> Revision of </w:t>
      </w:r>
      <w:r w:rsidRPr="00547302">
        <w:rPr>
          <w:i/>
          <w:iCs/>
          <w:color w:val="0000FF"/>
        </w:rPr>
        <w:t>S2-2404363</w:t>
      </w:r>
      <w:r w:rsidRPr="00547302">
        <w:rPr>
          <w:i/>
          <w:iCs/>
        </w:rPr>
        <w:t xml:space="preserve"> from SA WG2#162.</w:t>
      </w:r>
    </w:p>
    <w:p w14:paraId="4C5D2D10" w14:textId="77777777" w:rsidR="00547302" w:rsidRPr="005B25A1" w:rsidRDefault="00547302" w:rsidP="00547302">
      <w:pPr>
        <w:keepNext/>
        <w:keepLines/>
        <w:rPr>
          <w:b/>
          <w:bCs/>
        </w:rPr>
      </w:pPr>
      <w:r w:rsidRPr="005B25A1">
        <w:rPr>
          <w:b/>
          <w:bCs/>
        </w:rPr>
        <w:t>Parallel discussion:</w:t>
      </w:r>
    </w:p>
    <w:p w14:paraId="0B256F8F" w14:textId="04777680" w:rsidR="00823C8B" w:rsidRPr="00B81031" w:rsidRDefault="00547302" w:rsidP="00823C8B">
      <w:pPr>
        <w:keepNext/>
        <w:keepLines/>
        <w:rPr>
          <w:i/>
        </w:rPr>
      </w:pPr>
      <w:r>
        <w:rPr>
          <w:i/>
        </w:rPr>
        <w:t>-</w:t>
      </w:r>
    </w:p>
    <w:p w14:paraId="50EEB871" w14:textId="77777777" w:rsidR="00DA3254" w:rsidRPr="005B25A1" w:rsidRDefault="00DA3254" w:rsidP="00DA3254">
      <w:pPr>
        <w:keepNext/>
        <w:keepLines/>
      </w:pPr>
      <w:r w:rsidRPr="00B56CC5">
        <w:rPr>
          <w:color w:val="0000FF"/>
        </w:rPr>
        <w:t>Not handled</w:t>
      </w:r>
      <w:r>
        <w:t>.</w:t>
      </w:r>
    </w:p>
    <w:p w14:paraId="7126B112" w14:textId="77777777" w:rsidR="00DA3254" w:rsidRPr="00EB0339" w:rsidRDefault="00DA3254" w:rsidP="00DA3254">
      <w:r w:rsidRPr="005B25A1">
        <w:rPr>
          <w:b/>
          <w:bCs/>
        </w:rPr>
        <w:t>Status:</w:t>
      </w:r>
      <w:r>
        <w:t xml:space="preserve"> </w:t>
      </w:r>
      <w:r w:rsidRPr="00B56CC5">
        <w:rPr>
          <w:color w:val="0000FF"/>
        </w:rPr>
        <w:t>Not handled</w:t>
      </w:r>
      <w:r>
        <w:t>.</w:t>
      </w:r>
    </w:p>
    <w:p w14:paraId="699CB50B" w14:textId="77777777" w:rsidR="00823C8B" w:rsidRDefault="00823C8B" w:rsidP="00823C8B">
      <w:pPr>
        <w:pStyle w:val="NormTop"/>
      </w:pPr>
      <w:r w:rsidRPr="00ED26F2">
        <w:rPr>
          <w:color w:val="0000FF"/>
        </w:rPr>
        <w:t>S2-2406071</w:t>
      </w:r>
      <w:r w:rsidRPr="00D53282">
        <w:t xml:space="preserve"> </w:t>
      </w:r>
      <w:r>
        <w:t>(P-CR) 23.700-63: Conclusion for KI#2: Enhancements on UPF information exposure.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KI#2.</w:t>
      </w:r>
    </w:p>
    <w:p w14:paraId="7E59BE26" w14:textId="77777777" w:rsidR="00B56CC5" w:rsidRPr="005B25A1" w:rsidRDefault="00B56CC5" w:rsidP="00B56CC5">
      <w:pPr>
        <w:keepNext/>
        <w:keepLines/>
        <w:rPr>
          <w:b/>
          <w:bCs/>
        </w:rPr>
      </w:pPr>
      <w:r w:rsidRPr="005B25A1">
        <w:rPr>
          <w:b/>
          <w:bCs/>
        </w:rPr>
        <w:t>Parallel discussion:</w:t>
      </w:r>
    </w:p>
    <w:p w14:paraId="53E0B7A2" w14:textId="77777777" w:rsidR="00B56CC5" w:rsidRPr="005B25A1" w:rsidRDefault="00B56CC5" w:rsidP="00B56CC5">
      <w:pPr>
        <w:keepNext/>
        <w:keepLines/>
      </w:pPr>
      <w:r w:rsidRPr="00B56CC5">
        <w:rPr>
          <w:color w:val="0000FF"/>
        </w:rPr>
        <w:t>Not handled</w:t>
      </w:r>
      <w:r>
        <w:t>.</w:t>
      </w:r>
    </w:p>
    <w:p w14:paraId="6EF19731" w14:textId="77777777" w:rsidR="00B56CC5" w:rsidRPr="00EB0339" w:rsidRDefault="00B56CC5" w:rsidP="00B56CC5">
      <w:r w:rsidRPr="005B25A1">
        <w:rPr>
          <w:b/>
          <w:bCs/>
        </w:rPr>
        <w:t>Status:</w:t>
      </w:r>
      <w:r>
        <w:t xml:space="preserve"> </w:t>
      </w:r>
      <w:r w:rsidRPr="00B56CC5">
        <w:rPr>
          <w:color w:val="0000FF"/>
        </w:rPr>
        <w:t>Not handled</w:t>
      </w:r>
      <w:r>
        <w:t>.</w:t>
      </w:r>
    </w:p>
    <w:p w14:paraId="4200F338" w14:textId="77777777" w:rsidR="00823C8B" w:rsidRDefault="00823C8B" w:rsidP="00823C8B">
      <w:pPr>
        <w:pStyle w:val="NormTop"/>
      </w:pPr>
      <w:r w:rsidRPr="00ED26F2">
        <w:rPr>
          <w:color w:val="0000FF"/>
        </w:rPr>
        <w:t>S2-2406269</w:t>
      </w:r>
      <w:r w:rsidRPr="00D53282">
        <w:t xml:space="preserve"> </w:t>
      </w:r>
      <w:r>
        <w:t>(P-CR) 23.700-63: KI#2 Conclusions. (Source: Ericsson)</w:t>
      </w:r>
      <w:r>
        <w:br/>
      </w:r>
      <w:r w:rsidRPr="00D53282">
        <w:rPr>
          <w:b/>
        </w:rPr>
        <w:t>Document for:</w:t>
      </w:r>
      <w:r w:rsidRPr="00D53282">
        <w:t xml:space="preserve"> </w:t>
      </w:r>
      <w:r>
        <w:t>Approval</w:t>
      </w:r>
      <w:r>
        <w:br/>
      </w:r>
      <w:r w:rsidRPr="00D53282">
        <w:rPr>
          <w:b/>
        </w:rPr>
        <w:t>Abstract:</w:t>
      </w:r>
      <w:r w:rsidRPr="00D53282">
        <w:t xml:space="preserve"> </w:t>
      </w:r>
      <w:r>
        <w:br/>
        <w:t>Provides conclusion for KI#2.</w:t>
      </w:r>
    </w:p>
    <w:p w14:paraId="45422EBB" w14:textId="77777777" w:rsidR="00B56CC5" w:rsidRPr="005B25A1" w:rsidRDefault="00B56CC5" w:rsidP="00B56CC5">
      <w:pPr>
        <w:keepNext/>
        <w:keepLines/>
        <w:rPr>
          <w:b/>
          <w:bCs/>
        </w:rPr>
      </w:pPr>
      <w:r w:rsidRPr="005B25A1">
        <w:rPr>
          <w:b/>
          <w:bCs/>
        </w:rPr>
        <w:t>Parallel discussion:</w:t>
      </w:r>
    </w:p>
    <w:p w14:paraId="1707A68F" w14:textId="77777777" w:rsidR="00B56CC5" w:rsidRPr="005B25A1" w:rsidRDefault="00B56CC5" w:rsidP="00B56CC5">
      <w:pPr>
        <w:keepNext/>
        <w:keepLines/>
      </w:pPr>
      <w:r w:rsidRPr="00B56CC5">
        <w:rPr>
          <w:color w:val="0000FF"/>
        </w:rPr>
        <w:t>Not handled</w:t>
      </w:r>
      <w:r>
        <w:t>.</w:t>
      </w:r>
    </w:p>
    <w:p w14:paraId="1B8D81A3" w14:textId="77777777" w:rsidR="00B56CC5" w:rsidRPr="00EB0339" w:rsidRDefault="00B56CC5" w:rsidP="00B56CC5">
      <w:r w:rsidRPr="005B25A1">
        <w:rPr>
          <w:b/>
          <w:bCs/>
        </w:rPr>
        <w:t>Status:</w:t>
      </w:r>
      <w:r>
        <w:t xml:space="preserve"> </w:t>
      </w:r>
      <w:r w:rsidRPr="00B56CC5">
        <w:rPr>
          <w:color w:val="0000FF"/>
        </w:rPr>
        <w:t>Not handled</w:t>
      </w:r>
      <w:r>
        <w:t>.</w:t>
      </w:r>
    </w:p>
    <w:p w14:paraId="36FDC09D" w14:textId="77777777" w:rsidR="00823C8B" w:rsidRDefault="00823C8B" w:rsidP="00823C8B">
      <w:pPr>
        <w:pStyle w:val="NormTop"/>
      </w:pPr>
      <w:r w:rsidRPr="00ED26F2">
        <w:rPr>
          <w:color w:val="0000FF"/>
        </w:rPr>
        <w:t>S2-2406694</w:t>
      </w:r>
      <w:r w:rsidRPr="00D53282">
        <w:t xml:space="preserve"> </w:t>
      </w:r>
      <w:r>
        <w:t>(P-CR) 23.700-63: Conclusions for KI#2. (Source: Nokia)</w:t>
      </w:r>
      <w:r>
        <w:br/>
      </w:r>
      <w:r w:rsidRPr="00D53282">
        <w:rPr>
          <w:b/>
        </w:rPr>
        <w:t>Document for:</w:t>
      </w:r>
      <w:r w:rsidRPr="00D53282">
        <w:t xml:space="preserve"> </w:t>
      </w:r>
      <w:r>
        <w:t>Approval</w:t>
      </w:r>
      <w:r>
        <w:br/>
      </w:r>
      <w:r w:rsidRPr="00D53282">
        <w:rPr>
          <w:b/>
        </w:rPr>
        <w:t>Abstract:</w:t>
      </w:r>
      <w:r w:rsidRPr="00D53282">
        <w:t xml:space="preserve"> </w:t>
      </w:r>
      <w:r>
        <w:br/>
        <w:t>Conclusions for KI#2.</w:t>
      </w:r>
    </w:p>
    <w:p w14:paraId="1EB2FAD8" w14:textId="77777777" w:rsidR="00B56CC5" w:rsidRPr="005B25A1" w:rsidRDefault="00B56CC5" w:rsidP="00B56CC5">
      <w:pPr>
        <w:keepNext/>
        <w:keepLines/>
        <w:rPr>
          <w:b/>
          <w:bCs/>
        </w:rPr>
      </w:pPr>
      <w:r w:rsidRPr="005B25A1">
        <w:rPr>
          <w:b/>
          <w:bCs/>
        </w:rPr>
        <w:t>Parallel discussion:</w:t>
      </w:r>
    </w:p>
    <w:p w14:paraId="534E05E3" w14:textId="77777777" w:rsidR="00B56CC5" w:rsidRPr="005B25A1" w:rsidRDefault="00B56CC5" w:rsidP="00B56CC5">
      <w:pPr>
        <w:keepNext/>
        <w:keepLines/>
      </w:pPr>
      <w:r w:rsidRPr="00B56CC5">
        <w:rPr>
          <w:color w:val="0000FF"/>
        </w:rPr>
        <w:t>Not handled</w:t>
      </w:r>
      <w:r>
        <w:t>.</w:t>
      </w:r>
    </w:p>
    <w:p w14:paraId="7344B200" w14:textId="77777777" w:rsidR="00B56CC5" w:rsidRPr="00EB0339" w:rsidRDefault="00B56CC5" w:rsidP="00B56CC5">
      <w:r w:rsidRPr="005B25A1">
        <w:rPr>
          <w:b/>
          <w:bCs/>
        </w:rPr>
        <w:t>Status:</w:t>
      </w:r>
      <w:r>
        <w:t xml:space="preserve"> </w:t>
      </w:r>
      <w:r w:rsidRPr="00B56CC5">
        <w:rPr>
          <w:color w:val="0000FF"/>
        </w:rPr>
        <w:t>Not handled</w:t>
      </w:r>
      <w:r>
        <w:t>.</w:t>
      </w:r>
    </w:p>
    <w:p w14:paraId="1C4524AC" w14:textId="77777777" w:rsidR="00823C8B" w:rsidRDefault="00823C8B" w:rsidP="00823C8B">
      <w:pPr>
        <w:pStyle w:val="NormTop"/>
      </w:pPr>
      <w:r w:rsidRPr="00ED26F2">
        <w:rPr>
          <w:color w:val="0000FF"/>
        </w:rPr>
        <w:lastRenderedPageBreak/>
        <w:t>S2-2406725</w:t>
      </w:r>
      <w:r w:rsidRPr="00D53282">
        <w:t xml:space="preserve"> </w:t>
      </w:r>
      <w:r>
        <w:t>(P-CR) 23.700-63: KI#2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on KI#1in TR 23.700-63.</w:t>
      </w:r>
    </w:p>
    <w:p w14:paraId="239CAD22" w14:textId="77777777" w:rsidR="00823C8B" w:rsidRPr="005B25A1" w:rsidRDefault="00823C8B" w:rsidP="00823C8B">
      <w:pPr>
        <w:keepNext/>
        <w:keepLines/>
        <w:rPr>
          <w:b/>
          <w:bCs/>
        </w:rPr>
      </w:pPr>
      <w:r w:rsidRPr="005B25A1">
        <w:rPr>
          <w:b/>
          <w:bCs/>
        </w:rPr>
        <w:t>Convenor comment:</w:t>
      </w:r>
    </w:p>
    <w:p w14:paraId="4CAAB23D" w14:textId="77777777" w:rsidR="00823C8B" w:rsidRPr="005B25A1" w:rsidRDefault="00823C8B" w:rsidP="00823C8B">
      <w:pPr>
        <w:keepNext/>
        <w:keepLines/>
      </w:pPr>
      <w:r w:rsidRPr="005B25A1">
        <w:t>Basis for conclusion.</w:t>
      </w:r>
    </w:p>
    <w:p w14:paraId="4B84B38A" w14:textId="77777777" w:rsidR="00823C8B" w:rsidRPr="005B25A1" w:rsidRDefault="00823C8B" w:rsidP="00823C8B">
      <w:pPr>
        <w:keepNext/>
        <w:keepLines/>
        <w:rPr>
          <w:b/>
          <w:bCs/>
        </w:rPr>
      </w:pPr>
      <w:r w:rsidRPr="005B25A1">
        <w:rPr>
          <w:b/>
          <w:bCs/>
        </w:rPr>
        <w:t>Parallel discussion:</w:t>
      </w:r>
    </w:p>
    <w:p w14:paraId="3CE885C2" w14:textId="77777777" w:rsidR="00823C8B" w:rsidRPr="00B81031" w:rsidRDefault="00823C8B" w:rsidP="00823C8B">
      <w:pPr>
        <w:keepNext/>
        <w:keepLines/>
        <w:rPr>
          <w:i/>
        </w:rPr>
      </w:pPr>
      <w:r>
        <w:rPr>
          <w:i/>
        </w:rPr>
        <w:t xml:space="preserve">Revised in parallel session to </w:t>
      </w:r>
      <w:r w:rsidRPr="00ED26F2">
        <w:rPr>
          <w:i/>
          <w:color w:val="0000FF"/>
        </w:rPr>
        <w:t>S2-2406994</w:t>
      </w:r>
      <w:r>
        <w:rPr>
          <w:i/>
        </w:rPr>
        <w:t>.</w:t>
      </w:r>
    </w:p>
    <w:p w14:paraId="3F602809" w14:textId="77777777" w:rsidR="00823C8B" w:rsidRPr="00B81031" w:rsidRDefault="00823C8B" w:rsidP="00823C8B">
      <w:pPr>
        <w:keepNext/>
        <w:keepLines/>
        <w:rPr>
          <w:i/>
        </w:rPr>
      </w:pPr>
      <w:r>
        <w:rPr>
          <w:i/>
        </w:rPr>
        <w:t xml:space="preserve">Revised in parallel session to </w:t>
      </w:r>
      <w:r w:rsidRPr="00ED26F2">
        <w:rPr>
          <w:i/>
          <w:color w:val="0000FF"/>
        </w:rPr>
        <w:t>S2-2407080</w:t>
      </w:r>
      <w:r>
        <w:rPr>
          <w:i/>
        </w:rPr>
        <w:t>.</w:t>
      </w:r>
    </w:p>
    <w:p w14:paraId="66ECC2D3" w14:textId="77777777" w:rsidR="00823C8B" w:rsidRPr="00B81031" w:rsidRDefault="00823C8B" w:rsidP="00823C8B">
      <w:pPr>
        <w:keepNext/>
        <w:keepLines/>
        <w:rPr>
          <w:i/>
        </w:rPr>
      </w:pPr>
      <w:r>
        <w:rPr>
          <w:i/>
        </w:rPr>
        <w:t>Agreed in parallel session.</w:t>
      </w:r>
    </w:p>
    <w:p w14:paraId="28E6AA6A" w14:textId="77777777" w:rsidR="00B56CC5" w:rsidRPr="005B25A1" w:rsidRDefault="00B56CC5" w:rsidP="00B56CC5">
      <w:pPr>
        <w:keepNext/>
        <w:keepLines/>
        <w:rPr>
          <w:b/>
          <w:bCs/>
        </w:rPr>
      </w:pPr>
      <w:r w:rsidRPr="005B25A1">
        <w:rPr>
          <w:b/>
          <w:bCs/>
        </w:rPr>
        <w:t>Plenary Discussion:</w:t>
      </w:r>
    </w:p>
    <w:p w14:paraId="34247881" w14:textId="77777777" w:rsidR="00B56CC5" w:rsidRPr="00B56CC5" w:rsidRDefault="00B56CC5" w:rsidP="00B56CC5">
      <w:pPr>
        <w:keepNext/>
        <w:keepLines/>
      </w:pPr>
      <w:r>
        <w:t xml:space="preserve">This was </w:t>
      </w:r>
      <w:r w:rsidRPr="00B56CC5">
        <w:rPr>
          <w:color w:val="FF0000"/>
        </w:rPr>
        <w:t>block approved</w:t>
      </w:r>
      <w:r>
        <w:t>.</w:t>
      </w:r>
    </w:p>
    <w:p w14:paraId="762FB81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A1D8929" w14:textId="77777777" w:rsidR="00823C8B" w:rsidRDefault="00823C8B" w:rsidP="00823C8B">
      <w:pPr>
        <w:pStyle w:val="NormTop"/>
      </w:pPr>
      <w:r w:rsidRPr="00ED26F2">
        <w:rPr>
          <w:color w:val="0000FF"/>
        </w:rPr>
        <w:t>S2-2406741</w:t>
      </w:r>
      <w:r w:rsidRPr="00D53282">
        <w:t xml:space="preserve"> </w:t>
      </w:r>
      <w:r>
        <w:t>(P-CR) 23.700-63: Conclusions for KI#2. (Source: Samsung)</w:t>
      </w:r>
      <w:r>
        <w:br/>
      </w:r>
      <w:r w:rsidRPr="00D53282">
        <w:rPr>
          <w:b/>
        </w:rPr>
        <w:t>Document for:</w:t>
      </w:r>
      <w:r w:rsidRPr="00D53282">
        <w:t xml:space="preserve"> </w:t>
      </w:r>
      <w:r>
        <w:t>Approval</w:t>
      </w:r>
      <w:r>
        <w:br/>
      </w:r>
      <w:r w:rsidRPr="00D53282">
        <w:rPr>
          <w:b/>
        </w:rPr>
        <w:t>Abstract:</w:t>
      </w:r>
      <w:r w:rsidRPr="00D53282">
        <w:t xml:space="preserve"> </w:t>
      </w:r>
      <w:r>
        <w:br/>
        <w:t>Propose Conclusions for KI#2.</w:t>
      </w:r>
    </w:p>
    <w:p w14:paraId="2D6D905B" w14:textId="77777777" w:rsidR="00B56CC5" w:rsidRPr="005B25A1" w:rsidRDefault="00B56CC5" w:rsidP="00B56CC5">
      <w:pPr>
        <w:keepNext/>
        <w:keepLines/>
        <w:rPr>
          <w:b/>
          <w:bCs/>
        </w:rPr>
      </w:pPr>
      <w:r w:rsidRPr="005B25A1">
        <w:rPr>
          <w:b/>
          <w:bCs/>
        </w:rPr>
        <w:t>Parallel discussion:</w:t>
      </w:r>
    </w:p>
    <w:p w14:paraId="5F47AB54" w14:textId="77777777" w:rsidR="00B56CC5" w:rsidRPr="005B25A1" w:rsidRDefault="00B56CC5" w:rsidP="00B56CC5">
      <w:pPr>
        <w:keepNext/>
        <w:keepLines/>
      </w:pPr>
      <w:r w:rsidRPr="00B56CC5">
        <w:rPr>
          <w:color w:val="0000FF"/>
        </w:rPr>
        <w:t>Not handled</w:t>
      </w:r>
      <w:r>
        <w:t>.</w:t>
      </w:r>
    </w:p>
    <w:p w14:paraId="5B849F2A" w14:textId="77777777" w:rsidR="00B56CC5" w:rsidRPr="00EB0339" w:rsidRDefault="00B56CC5" w:rsidP="00B56CC5">
      <w:r w:rsidRPr="005B25A1">
        <w:rPr>
          <w:b/>
          <w:bCs/>
        </w:rPr>
        <w:t>Status:</w:t>
      </w:r>
      <w:r>
        <w:t xml:space="preserve"> </w:t>
      </w:r>
      <w:r w:rsidRPr="00B56CC5">
        <w:rPr>
          <w:color w:val="0000FF"/>
        </w:rPr>
        <w:t>Not handled</w:t>
      </w:r>
      <w:r>
        <w:t>.</w:t>
      </w:r>
    </w:p>
    <w:p w14:paraId="0F905701"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KI#3 conclusion</w:t>
      </w:r>
    </w:p>
    <w:p w14:paraId="2F666DF2" w14:textId="77777777" w:rsidR="00823C8B" w:rsidRDefault="00823C8B" w:rsidP="00823C8B">
      <w:pPr>
        <w:pStyle w:val="NormTop"/>
      </w:pPr>
      <w:r w:rsidRPr="00ED26F2">
        <w:rPr>
          <w:color w:val="0000FF"/>
        </w:rPr>
        <w:t>S2-2405919</w:t>
      </w:r>
      <w:r w:rsidRPr="00D53282">
        <w:t xml:space="preserve"> </w:t>
      </w:r>
      <w:r>
        <w:t>(P-CR) 23.700-63: Conclusion for KI#3. (Source: China Mobile, SK Telecom)</w:t>
      </w:r>
      <w:r>
        <w:br/>
      </w:r>
      <w:r w:rsidRPr="00D53282">
        <w:rPr>
          <w:b/>
        </w:rPr>
        <w:t>Document for:</w:t>
      </w:r>
      <w:r w:rsidRPr="00D53282">
        <w:t xml:space="preserve"> </w:t>
      </w:r>
      <w:r>
        <w:t>Approval</w:t>
      </w:r>
      <w:r>
        <w:br/>
      </w:r>
      <w:r w:rsidRPr="00D53282">
        <w:rPr>
          <w:b/>
        </w:rPr>
        <w:t>Abstract:</w:t>
      </w:r>
      <w:r w:rsidRPr="00D53282">
        <w:t xml:space="preserve"> </w:t>
      </w:r>
      <w:r>
        <w:br/>
        <w:t>Propose conclusions for KI#3.</w:t>
      </w:r>
    </w:p>
    <w:p w14:paraId="09DAEC72" w14:textId="77777777" w:rsidR="00B56CC5" w:rsidRPr="005B25A1" w:rsidRDefault="00B56CC5" w:rsidP="00B56CC5">
      <w:pPr>
        <w:keepNext/>
        <w:keepLines/>
        <w:rPr>
          <w:b/>
          <w:bCs/>
        </w:rPr>
      </w:pPr>
      <w:r w:rsidRPr="005B25A1">
        <w:rPr>
          <w:b/>
          <w:bCs/>
        </w:rPr>
        <w:t>Parallel discussion:</w:t>
      </w:r>
    </w:p>
    <w:p w14:paraId="2EAD9141" w14:textId="77777777" w:rsidR="00B56CC5" w:rsidRPr="005B25A1" w:rsidRDefault="00B56CC5" w:rsidP="00B56CC5">
      <w:pPr>
        <w:keepNext/>
        <w:keepLines/>
      </w:pPr>
      <w:r w:rsidRPr="00B56CC5">
        <w:rPr>
          <w:color w:val="0000FF"/>
        </w:rPr>
        <w:t>Not handled</w:t>
      </w:r>
      <w:r>
        <w:t>.</w:t>
      </w:r>
    </w:p>
    <w:p w14:paraId="53AA3B29" w14:textId="77777777" w:rsidR="00B56CC5" w:rsidRPr="00EB0339" w:rsidRDefault="00B56CC5" w:rsidP="00B56CC5">
      <w:r w:rsidRPr="005B25A1">
        <w:rPr>
          <w:b/>
          <w:bCs/>
        </w:rPr>
        <w:t>Status:</w:t>
      </w:r>
      <w:r>
        <w:t xml:space="preserve"> </w:t>
      </w:r>
      <w:r w:rsidRPr="00B56CC5">
        <w:rPr>
          <w:color w:val="0000FF"/>
        </w:rPr>
        <w:t>Not handled</w:t>
      </w:r>
      <w:r>
        <w:t>.</w:t>
      </w:r>
    </w:p>
    <w:p w14:paraId="5801216B" w14:textId="77777777" w:rsidR="00823C8B" w:rsidRDefault="00823C8B" w:rsidP="00823C8B">
      <w:pPr>
        <w:pStyle w:val="NormTop"/>
      </w:pPr>
      <w:r w:rsidRPr="00ED26F2">
        <w:rPr>
          <w:color w:val="0000FF"/>
        </w:rPr>
        <w:t>S2-2406006</w:t>
      </w:r>
      <w:r w:rsidRPr="00D53282">
        <w:t xml:space="preserve"> </w:t>
      </w:r>
      <w:r>
        <w:t>(P-CR) 23.700-63: TR 23.700-63, Evaluation and conclusion - KI#3. (Source: Vodafone)</w:t>
      </w:r>
      <w:r>
        <w:br/>
      </w:r>
      <w:r w:rsidRPr="00D53282">
        <w:rPr>
          <w:b/>
        </w:rPr>
        <w:t>Document for:</w:t>
      </w:r>
      <w:r w:rsidRPr="00D53282">
        <w:t xml:space="preserve"> </w:t>
      </w:r>
      <w:r>
        <w:t>Approval</w:t>
      </w:r>
      <w:r>
        <w:br/>
      </w:r>
      <w:r w:rsidRPr="00D53282">
        <w:rPr>
          <w:b/>
        </w:rPr>
        <w:t>Abstract:</w:t>
      </w:r>
      <w:r w:rsidRPr="00D53282">
        <w:t xml:space="preserve"> </w:t>
      </w:r>
      <w:r>
        <w:br/>
        <w:t>This pCR provides evaluation and conclusion of KI#3.</w:t>
      </w:r>
    </w:p>
    <w:p w14:paraId="3E6BDE5D" w14:textId="77777777" w:rsidR="00823C8B" w:rsidRPr="005B25A1" w:rsidRDefault="00823C8B" w:rsidP="00823C8B">
      <w:pPr>
        <w:keepNext/>
        <w:keepLines/>
        <w:rPr>
          <w:b/>
          <w:bCs/>
        </w:rPr>
      </w:pPr>
      <w:r w:rsidRPr="005B25A1">
        <w:rPr>
          <w:b/>
          <w:bCs/>
        </w:rPr>
        <w:t>Convenor comment:</w:t>
      </w:r>
    </w:p>
    <w:p w14:paraId="4B3E5D1E" w14:textId="77777777" w:rsidR="00823C8B" w:rsidRPr="005B25A1" w:rsidRDefault="00823C8B" w:rsidP="00823C8B">
      <w:pPr>
        <w:keepNext/>
        <w:keepLines/>
      </w:pPr>
      <w:r w:rsidRPr="005B25A1">
        <w:t>Basis for conclusion.</w:t>
      </w:r>
    </w:p>
    <w:p w14:paraId="32871EBE" w14:textId="77777777" w:rsidR="00823C8B" w:rsidRPr="005B25A1" w:rsidRDefault="00823C8B" w:rsidP="00823C8B">
      <w:pPr>
        <w:keepNext/>
        <w:keepLines/>
        <w:rPr>
          <w:b/>
          <w:bCs/>
        </w:rPr>
      </w:pPr>
      <w:r w:rsidRPr="005B25A1">
        <w:rPr>
          <w:b/>
          <w:bCs/>
        </w:rPr>
        <w:t>Parallel discussion:</w:t>
      </w:r>
    </w:p>
    <w:p w14:paraId="04B32682" w14:textId="77777777" w:rsidR="00823C8B" w:rsidRPr="00B81031" w:rsidRDefault="00823C8B" w:rsidP="00823C8B">
      <w:pPr>
        <w:keepNext/>
        <w:keepLines/>
        <w:rPr>
          <w:i/>
        </w:rPr>
      </w:pPr>
      <w:r>
        <w:rPr>
          <w:i/>
        </w:rPr>
        <w:t xml:space="preserve">Revised in parallel session to </w:t>
      </w:r>
      <w:r w:rsidRPr="00ED26F2">
        <w:rPr>
          <w:i/>
          <w:color w:val="0000FF"/>
        </w:rPr>
        <w:t>S2-2406995</w:t>
      </w:r>
      <w:r>
        <w:rPr>
          <w:i/>
        </w:rPr>
        <w:t>.</w:t>
      </w:r>
    </w:p>
    <w:p w14:paraId="67D907A4" w14:textId="77777777" w:rsidR="00823C8B" w:rsidRPr="00B81031" w:rsidRDefault="00823C8B" w:rsidP="00823C8B">
      <w:pPr>
        <w:keepNext/>
        <w:keepLines/>
        <w:rPr>
          <w:i/>
        </w:rPr>
      </w:pPr>
      <w:r>
        <w:rPr>
          <w:i/>
        </w:rPr>
        <w:t xml:space="preserve">Revised in parallel session to </w:t>
      </w:r>
      <w:r w:rsidRPr="00ED26F2">
        <w:rPr>
          <w:i/>
          <w:color w:val="0000FF"/>
        </w:rPr>
        <w:t>S2-2407081</w:t>
      </w:r>
      <w:r>
        <w:rPr>
          <w:i/>
        </w:rPr>
        <w:t>.</w:t>
      </w:r>
    </w:p>
    <w:p w14:paraId="0C07042F" w14:textId="77777777" w:rsidR="00823C8B" w:rsidRPr="00B81031" w:rsidRDefault="00823C8B" w:rsidP="00823C8B">
      <w:pPr>
        <w:keepNext/>
        <w:keepLines/>
        <w:rPr>
          <w:i/>
        </w:rPr>
      </w:pPr>
      <w:r>
        <w:rPr>
          <w:i/>
        </w:rPr>
        <w:t>Agreed in parallel session.</w:t>
      </w:r>
    </w:p>
    <w:p w14:paraId="1FB63249" w14:textId="77777777" w:rsidR="00B56CC5" w:rsidRPr="005B25A1" w:rsidRDefault="00B56CC5" w:rsidP="00B56CC5">
      <w:pPr>
        <w:keepNext/>
        <w:keepLines/>
        <w:rPr>
          <w:b/>
          <w:bCs/>
        </w:rPr>
      </w:pPr>
      <w:r w:rsidRPr="005B25A1">
        <w:rPr>
          <w:b/>
          <w:bCs/>
        </w:rPr>
        <w:t>Plenary Discussion:</w:t>
      </w:r>
    </w:p>
    <w:p w14:paraId="2BB3CB99" w14:textId="77777777" w:rsidR="00B56CC5" w:rsidRPr="00B56CC5" w:rsidRDefault="00B56CC5" w:rsidP="00B56CC5">
      <w:pPr>
        <w:keepNext/>
        <w:keepLines/>
      </w:pPr>
      <w:r>
        <w:t xml:space="preserve">This was </w:t>
      </w:r>
      <w:r w:rsidRPr="00B56CC5">
        <w:rPr>
          <w:color w:val="FF0000"/>
        </w:rPr>
        <w:t>block approved</w:t>
      </w:r>
      <w:r>
        <w:t>.</w:t>
      </w:r>
    </w:p>
    <w:p w14:paraId="2B968573"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8B26C40" w14:textId="77777777" w:rsidR="00823C8B" w:rsidRDefault="00823C8B" w:rsidP="00823C8B">
      <w:pPr>
        <w:pStyle w:val="NormTop"/>
      </w:pPr>
      <w:r w:rsidRPr="00ED26F2">
        <w:rPr>
          <w:color w:val="0000FF"/>
        </w:rPr>
        <w:lastRenderedPageBreak/>
        <w:t>S2-2406270</w:t>
      </w:r>
      <w:r w:rsidRPr="00D53282">
        <w:t xml:space="preserve"> </w:t>
      </w:r>
      <w:r>
        <w:t>(P-CR) 23.700-63: KI#3 Evaluation and Conclusion . (Source: Ericsson)</w:t>
      </w:r>
      <w:r>
        <w:br/>
      </w:r>
      <w:r w:rsidRPr="00D53282">
        <w:rPr>
          <w:b/>
        </w:rPr>
        <w:t>Document for:</w:t>
      </w:r>
      <w:r w:rsidRPr="00D53282">
        <w:t xml:space="preserve"> </w:t>
      </w:r>
      <w:r>
        <w:t>Approval</w:t>
      </w:r>
      <w:r>
        <w:br/>
      </w:r>
      <w:r w:rsidRPr="00D53282">
        <w:rPr>
          <w:b/>
        </w:rPr>
        <w:t>Abstract:</w:t>
      </w:r>
      <w:r w:rsidRPr="00D53282">
        <w:t xml:space="preserve"> </w:t>
      </w:r>
      <w:r>
        <w:br/>
        <w:t>Provides evaluation and conclusion for KI#3.</w:t>
      </w:r>
    </w:p>
    <w:p w14:paraId="44AC77D9" w14:textId="77777777" w:rsidR="00B56CC5" w:rsidRPr="005B25A1" w:rsidRDefault="00B56CC5" w:rsidP="00B56CC5">
      <w:pPr>
        <w:keepNext/>
        <w:keepLines/>
        <w:rPr>
          <w:b/>
          <w:bCs/>
        </w:rPr>
      </w:pPr>
      <w:r w:rsidRPr="005B25A1">
        <w:rPr>
          <w:b/>
          <w:bCs/>
        </w:rPr>
        <w:t>Parallel discussion:</w:t>
      </w:r>
    </w:p>
    <w:p w14:paraId="277EA583" w14:textId="77777777" w:rsidR="00B56CC5" w:rsidRPr="005B25A1" w:rsidRDefault="00B56CC5" w:rsidP="00B56CC5">
      <w:pPr>
        <w:keepNext/>
        <w:keepLines/>
      </w:pPr>
      <w:r w:rsidRPr="00B56CC5">
        <w:rPr>
          <w:color w:val="0000FF"/>
        </w:rPr>
        <w:t>Not handled</w:t>
      </w:r>
      <w:r>
        <w:t>.</w:t>
      </w:r>
    </w:p>
    <w:p w14:paraId="40A058B9" w14:textId="77777777" w:rsidR="00B56CC5" w:rsidRPr="00EB0339" w:rsidRDefault="00B56CC5" w:rsidP="00B56CC5">
      <w:r w:rsidRPr="005B25A1">
        <w:rPr>
          <w:b/>
          <w:bCs/>
        </w:rPr>
        <w:t>Status:</w:t>
      </w:r>
      <w:r>
        <w:t xml:space="preserve"> </w:t>
      </w:r>
      <w:r w:rsidRPr="00B56CC5">
        <w:rPr>
          <w:color w:val="0000FF"/>
        </w:rPr>
        <w:t>Not handled</w:t>
      </w:r>
      <w:r>
        <w:t>.</w:t>
      </w:r>
    </w:p>
    <w:p w14:paraId="6CBDC78C"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w:t>
      </w:r>
    </w:p>
    <w:p w14:paraId="479D3C2C" w14:textId="77777777" w:rsidR="00823C8B" w:rsidRDefault="00823C8B" w:rsidP="00823C8B">
      <w:pPr>
        <w:pStyle w:val="NormTop"/>
      </w:pPr>
      <w:r w:rsidRPr="00ED26F2">
        <w:rPr>
          <w:color w:val="0000FF"/>
        </w:rPr>
        <w:t>S2-2406509</w:t>
      </w:r>
      <w:r w:rsidRPr="00D53282">
        <w:t xml:space="preserve"> </w:t>
      </w:r>
      <w:r>
        <w:t>(P-CR) 23.700-63: TR 23.700-63, Resolving EN in Solution#1. (Source: Vodafone)</w:t>
      </w:r>
      <w:r>
        <w:br/>
      </w:r>
      <w:r w:rsidRPr="00D53282">
        <w:rPr>
          <w:b/>
        </w:rPr>
        <w:t>Document for:</w:t>
      </w:r>
      <w:r w:rsidRPr="00D53282">
        <w:t xml:space="preserve"> </w:t>
      </w:r>
      <w:r>
        <w:t>Approval</w:t>
      </w:r>
      <w:r>
        <w:br/>
      </w:r>
      <w:r w:rsidRPr="00D53282">
        <w:rPr>
          <w:b/>
        </w:rPr>
        <w:t>Abstract:</w:t>
      </w:r>
      <w:r w:rsidRPr="00D53282">
        <w:t xml:space="preserve"> </w:t>
      </w:r>
      <w:r>
        <w:br/>
        <w:t>This pCR provides resolution of EN in solution#1.</w:t>
      </w:r>
    </w:p>
    <w:p w14:paraId="62788BA5" w14:textId="77777777" w:rsidR="00B56CC5" w:rsidRPr="005B25A1" w:rsidRDefault="00B56CC5" w:rsidP="00B56CC5">
      <w:pPr>
        <w:keepNext/>
        <w:keepLines/>
        <w:rPr>
          <w:b/>
          <w:bCs/>
        </w:rPr>
      </w:pPr>
      <w:r w:rsidRPr="005B25A1">
        <w:rPr>
          <w:b/>
          <w:bCs/>
        </w:rPr>
        <w:t>Parallel discussion:</w:t>
      </w:r>
    </w:p>
    <w:p w14:paraId="45921BFF" w14:textId="77777777" w:rsidR="00B56CC5" w:rsidRPr="005B25A1" w:rsidRDefault="00B56CC5" w:rsidP="00B56CC5">
      <w:pPr>
        <w:keepNext/>
        <w:keepLines/>
      </w:pPr>
      <w:r w:rsidRPr="00B56CC5">
        <w:rPr>
          <w:color w:val="0000FF"/>
        </w:rPr>
        <w:t>Not handled</w:t>
      </w:r>
      <w:r>
        <w:t>.</w:t>
      </w:r>
    </w:p>
    <w:p w14:paraId="1148E46D" w14:textId="77777777" w:rsidR="00B56CC5" w:rsidRPr="00EB0339" w:rsidRDefault="00B56CC5" w:rsidP="00B56CC5">
      <w:r w:rsidRPr="005B25A1">
        <w:rPr>
          <w:b/>
          <w:bCs/>
        </w:rPr>
        <w:t>Status:</w:t>
      </w:r>
      <w:r>
        <w:t xml:space="preserve"> </w:t>
      </w:r>
      <w:r w:rsidRPr="00B56CC5">
        <w:rPr>
          <w:color w:val="0000FF"/>
        </w:rPr>
        <w:t>Not handled</w:t>
      </w:r>
      <w:r>
        <w:t>.</w:t>
      </w:r>
    </w:p>
    <w:p w14:paraId="71B7AEBB" w14:textId="77777777" w:rsidR="00823C8B" w:rsidRDefault="00823C8B" w:rsidP="00823C8B">
      <w:pPr>
        <w:pStyle w:val="NormTop"/>
      </w:pPr>
      <w:r w:rsidRPr="00ED26F2">
        <w:rPr>
          <w:color w:val="0000FF"/>
        </w:rPr>
        <w:t>S2-2406005</w:t>
      </w:r>
      <w:r w:rsidRPr="00D53282">
        <w:t xml:space="preserve"> </w:t>
      </w:r>
      <w:r>
        <w:t>(P-CR) 23.700-63: KI #2, Sol #5: Update to remove EN and revise some changes of the figure and its description.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an update of solution #5 for direct subscription of UPF event exposure service for TSC management.</w:t>
      </w:r>
    </w:p>
    <w:p w14:paraId="2EB721C3" w14:textId="2CA3C96C" w:rsidR="00823C8B" w:rsidRPr="00547302" w:rsidRDefault="00547302" w:rsidP="00823C8B">
      <w:pPr>
        <w:keepNext/>
        <w:keepLines/>
        <w:rPr>
          <w:i/>
          <w:iCs/>
        </w:rPr>
      </w:pPr>
      <w:r w:rsidRPr="00547302">
        <w:rPr>
          <w:b/>
          <w:bCs/>
          <w:i/>
          <w:iCs/>
        </w:rPr>
        <w:t>Comment</w:t>
      </w:r>
      <w:r w:rsidR="00823C8B" w:rsidRPr="00547302">
        <w:rPr>
          <w:b/>
          <w:bCs/>
          <w:i/>
          <w:iCs/>
        </w:rPr>
        <w:t>:</w:t>
      </w:r>
      <w:r w:rsidRPr="00547302">
        <w:rPr>
          <w:i/>
          <w:iCs/>
        </w:rPr>
        <w:t xml:space="preserve"> Revision of </w:t>
      </w:r>
      <w:r w:rsidRPr="00547302">
        <w:rPr>
          <w:i/>
          <w:iCs/>
          <w:color w:val="0000FF"/>
        </w:rPr>
        <w:t>S2-2404301</w:t>
      </w:r>
      <w:r w:rsidRPr="00547302">
        <w:rPr>
          <w:i/>
          <w:iCs/>
        </w:rPr>
        <w:t xml:space="preserve"> from SA WG2#162.</w:t>
      </w:r>
    </w:p>
    <w:p w14:paraId="7E7EFE00" w14:textId="77777777" w:rsidR="00547302" w:rsidRPr="005B25A1" w:rsidRDefault="00547302" w:rsidP="00547302">
      <w:pPr>
        <w:keepNext/>
        <w:keepLines/>
        <w:rPr>
          <w:b/>
          <w:bCs/>
        </w:rPr>
      </w:pPr>
      <w:r w:rsidRPr="005B25A1">
        <w:rPr>
          <w:b/>
          <w:bCs/>
        </w:rPr>
        <w:t>Parallel discussion:</w:t>
      </w:r>
    </w:p>
    <w:p w14:paraId="429709FC" w14:textId="2272F43A" w:rsidR="00823C8B" w:rsidRPr="00B81031" w:rsidRDefault="00547302" w:rsidP="00823C8B">
      <w:pPr>
        <w:keepNext/>
        <w:keepLines/>
        <w:rPr>
          <w:i/>
        </w:rPr>
      </w:pPr>
      <w:r>
        <w:rPr>
          <w:i/>
        </w:rPr>
        <w:t>-</w:t>
      </w:r>
    </w:p>
    <w:p w14:paraId="74640090" w14:textId="77777777" w:rsidR="00DA3254" w:rsidRPr="005B25A1" w:rsidRDefault="00DA3254" w:rsidP="00DA3254">
      <w:pPr>
        <w:keepNext/>
        <w:keepLines/>
      </w:pPr>
      <w:r w:rsidRPr="00B56CC5">
        <w:rPr>
          <w:color w:val="0000FF"/>
        </w:rPr>
        <w:t>Not handled</w:t>
      </w:r>
      <w:r>
        <w:t>.</w:t>
      </w:r>
    </w:p>
    <w:p w14:paraId="3B768C6C" w14:textId="77777777" w:rsidR="00DA3254" w:rsidRPr="00EB0339" w:rsidRDefault="00DA3254" w:rsidP="00DA3254">
      <w:r w:rsidRPr="005B25A1">
        <w:rPr>
          <w:b/>
          <w:bCs/>
        </w:rPr>
        <w:t>Status:</w:t>
      </w:r>
      <w:r>
        <w:t xml:space="preserve"> </w:t>
      </w:r>
      <w:r w:rsidRPr="00B56CC5">
        <w:rPr>
          <w:color w:val="0000FF"/>
        </w:rPr>
        <w:t>Not handled</w:t>
      </w:r>
      <w:r>
        <w:t>.</w:t>
      </w:r>
    </w:p>
    <w:p w14:paraId="69F72DB5" w14:textId="77777777" w:rsidR="00823C8B" w:rsidRDefault="00823C8B" w:rsidP="00823C8B">
      <w:pPr>
        <w:pStyle w:val="NormTop"/>
      </w:pPr>
      <w:r w:rsidRPr="00ED26F2">
        <w:rPr>
          <w:color w:val="0000FF"/>
        </w:rPr>
        <w:t>S2-2406743</w:t>
      </w:r>
      <w:r w:rsidRPr="00D53282">
        <w:t xml:space="preserve"> </w:t>
      </w:r>
      <w:r>
        <w:t>(P-CR) 23.700-63: KI#2 Solution#13 Update, clarify the Direct subscription via NEF utilizing header detection report. (Source: Samsung)</w:t>
      </w:r>
      <w:r>
        <w:br/>
      </w:r>
      <w:r w:rsidRPr="00D53282">
        <w:rPr>
          <w:b/>
        </w:rPr>
        <w:t>Document for:</w:t>
      </w:r>
      <w:r w:rsidRPr="00D53282">
        <w:t xml:space="preserve"> </w:t>
      </w:r>
      <w:r>
        <w:t>Approval</w:t>
      </w:r>
      <w:r>
        <w:br/>
      </w:r>
      <w:r w:rsidRPr="00D53282">
        <w:rPr>
          <w:b/>
        </w:rPr>
        <w:t>Abstract:</w:t>
      </w:r>
      <w:r w:rsidRPr="00D53282">
        <w:t xml:space="preserve"> </w:t>
      </w:r>
      <w:r>
        <w:br/>
        <w:t>Propose solution#13 update.</w:t>
      </w:r>
    </w:p>
    <w:p w14:paraId="346FD475" w14:textId="77777777" w:rsidR="00B56CC5" w:rsidRPr="005B25A1" w:rsidRDefault="00B56CC5" w:rsidP="00B56CC5">
      <w:pPr>
        <w:keepNext/>
        <w:keepLines/>
        <w:rPr>
          <w:b/>
          <w:bCs/>
        </w:rPr>
      </w:pPr>
      <w:r w:rsidRPr="005B25A1">
        <w:rPr>
          <w:b/>
          <w:bCs/>
        </w:rPr>
        <w:t>Parallel discussion:</w:t>
      </w:r>
    </w:p>
    <w:p w14:paraId="41366272" w14:textId="77777777" w:rsidR="00B56CC5" w:rsidRPr="005B25A1" w:rsidRDefault="00B56CC5" w:rsidP="00B56CC5">
      <w:pPr>
        <w:keepNext/>
        <w:keepLines/>
      </w:pPr>
      <w:r w:rsidRPr="00B56CC5">
        <w:rPr>
          <w:color w:val="0000FF"/>
        </w:rPr>
        <w:t>Not handled</w:t>
      </w:r>
      <w:r>
        <w:t>.</w:t>
      </w:r>
    </w:p>
    <w:p w14:paraId="5E6B965D" w14:textId="77777777" w:rsidR="00B56CC5" w:rsidRPr="00EB0339" w:rsidRDefault="00B56CC5" w:rsidP="00B56CC5">
      <w:r w:rsidRPr="005B25A1">
        <w:rPr>
          <w:b/>
          <w:bCs/>
        </w:rPr>
        <w:t>Status:</w:t>
      </w:r>
      <w:r>
        <w:t xml:space="preserve"> </w:t>
      </w:r>
      <w:r w:rsidRPr="00B56CC5">
        <w:rPr>
          <w:color w:val="0000FF"/>
        </w:rPr>
        <w:t>Not handled</w:t>
      </w:r>
      <w:r>
        <w:t>.</w:t>
      </w:r>
    </w:p>
    <w:p w14:paraId="6FF99286" w14:textId="77777777" w:rsidR="00823C8B" w:rsidRPr="00EB0339" w:rsidRDefault="00823C8B" w:rsidP="00823C8B"/>
    <w:p w14:paraId="620BB35A" w14:textId="77777777" w:rsidR="007615D6" w:rsidRDefault="007615D6" w:rsidP="00E04F4D">
      <w:pPr>
        <w:pStyle w:val="Heading2"/>
      </w:pPr>
      <w:bookmarkStart w:id="125" w:name="_Toc177620679"/>
      <w:r>
        <w:t>19.12</w:t>
      </w:r>
      <w:r>
        <w:tab/>
        <w:t>Study on System aspects of 5G NR Femto (FS_5G_Femto)</w:t>
      </w:r>
      <w:bookmarkEnd w:id="125"/>
    </w:p>
    <w:p w14:paraId="75EC791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997C18C" w14:textId="509D065D" w:rsidR="006D577C" w:rsidRPr="005B25A1" w:rsidRDefault="006D577C" w:rsidP="006D577C">
      <w:pPr>
        <w:keepNext/>
        <w:keepLines/>
      </w:pPr>
      <w:r>
        <w:t xml:space="preserve">It was reported that the drafting session had concluded that KI#1 cannot be concluded at this meeting as responses from other WGs are awaited. A proposal for show of hands was provided in the DRAFTS folder: </w:t>
      </w:r>
      <w:hyperlink r:id="rId20" w:history="1">
        <w:r w:rsidRPr="00ED7ED9">
          <w:rPr>
            <w:rStyle w:val="Hyperlink"/>
          </w:rPr>
          <w:t>https://www.3gpp.org/ftp/tsg_sa/WG2_Arch/TSGS2_163_Jeju_2024-05/INBOX/DRAFTS/R19%205G_Femto/5G%20Femto%20SoH.pptx</w:t>
        </w:r>
      </w:hyperlink>
      <w:r>
        <w:t>.</w:t>
      </w:r>
    </w:p>
    <w:p w14:paraId="68E75A5A" w14:textId="761CC7FF" w:rsidR="008D6ECD" w:rsidRPr="006D577C" w:rsidRDefault="006D577C" w:rsidP="00E04F4D">
      <w:pPr>
        <w:rPr>
          <w:b/>
          <w:bCs/>
        </w:rPr>
      </w:pPr>
      <w:r w:rsidRPr="006D577C">
        <w:rPr>
          <w:b/>
          <w:bCs/>
        </w:rPr>
        <w:t>KI#2: SoH questions:</w:t>
      </w:r>
    </w:p>
    <w:p w14:paraId="34A9CF70" w14:textId="77777777" w:rsidR="006D577C" w:rsidRDefault="006D577C" w:rsidP="00E04F4D">
      <w:r w:rsidRPr="006D577C">
        <w:rPr>
          <w:b/>
          <w:bCs/>
        </w:rPr>
        <w:t xml:space="preserve">Q#1: </w:t>
      </w:r>
      <w:r>
        <w:t>Use of existing 5G NF (i.e., (H)-UDM/UDR) for both non-roaming and roaming (S2-2406398 baseline)</w:t>
      </w:r>
    </w:p>
    <w:p w14:paraId="0B744519" w14:textId="5D369276" w:rsidR="006D577C" w:rsidRDefault="006D577C" w:rsidP="00E04F4D">
      <w:r>
        <w:lastRenderedPageBreak/>
        <w:tab/>
        <w:t>Yes:</w:t>
      </w:r>
      <w:r>
        <w:tab/>
      </w:r>
      <w:r>
        <w:rPr>
          <w:b/>
          <w:bCs/>
        </w:rPr>
        <w:t>8</w:t>
      </w:r>
      <w:r>
        <w:tab/>
        <w:t>No:</w:t>
      </w:r>
      <w:r>
        <w:tab/>
      </w:r>
      <w:r>
        <w:rPr>
          <w:b/>
          <w:bCs/>
        </w:rPr>
        <w:t>2</w:t>
      </w:r>
    </w:p>
    <w:p w14:paraId="23B7C0E8" w14:textId="34693019" w:rsidR="006D577C" w:rsidRPr="006D577C" w:rsidRDefault="006D577C" w:rsidP="00E04F4D">
      <w:pPr>
        <w:rPr>
          <w:b/>
          <w:bCs/>
          <w:color w:val="0000FF"/>
        </w:rPr>
      </w:pPr>
      <w:r w:rsidRPr="006D577C">
        <w:rPr>
          <w:b/>
          <w:bCs/>
          <w:color w:val="0000FF"/>
        </w:rPr>
        <w:tab/>
        <w:t>It was agreed that work should move forward using the existing 5G NF.</w:t>
      </w:r>
    </w:p>
    <w:p w14:paraId="0669506D" w14:textId="5C3C33F7" w:rsidR="006D577C" w:rsidRPr="006D577C" w:rsidRDefault="006D577C" w:rsidP="00E04F4D">
      <w:pPr>
        <w:rPr>
          <w:b/>
          <w:bCs/>
        </w:rPr>
      </w:pPr>
      <w:r w:rsidRPr="006D577C">
        <w:rPr>
          <w:b/>
          <w:bCs/>
        </w:rPr>
        <w:t>Given the result of Q#1, Q#2 was not needed.</w:t>
      </w:r>
    </w:p>
    <w:p w14:paraId="3E53F919" w14:textId="42670CF8" w:rsidR="006D577C" w:rsidRDefault="006D577C" w:rsidP="00E04F4D">
      <w:r w:rsidRPr="006D577C">
        <w:rPr>
          <w:b/>
          <w:bCs/>
        </w:rPr>
        <w:t xml:space="preserve">Q#2: </w:t>
      </w:r>
      <w:r>
        <w:t>Proposal to use the new NF for both non-roaming and roaming (S2-2406159 baseline)</w:t>
      </w:r>
    </w:p>
    <w:p w14:paraId="4FCA8640" w14:textId="77777777" w:rsidR="006D577C" w:rsidRDefault="006D577C" w:rsidP="006D577C"/>
    <w:p w14:paraId="6C13E558" w14:textId="737723E7" w:rsidR="006D577C" w:rsidRDefault="006D577C" w:rsidP="006D577C">
      <w:pPr>
        <w:rPr>
          <w:b/>
          <w:bCs/>
        </w:rPr>
      </w:pPr>
      <w:r w:rsidRPr="006D577C">
        <w:rPr>
          <w:b/>
          <w:bCs/>
        </w:rPr>
        <w:t>Roaming support:</w:t>
      </w:r>
    </w:p>
    <w:p w14:paraId="14F7533A" w14:textId="1102D939" w:rsidR="006D577C" w:rsidRPr="00BF3E74" w:rsidRDefault="006D577C" w:rsidP="006D577C">
      <w:pPr>
        <w:rPr>
          <w:i/>
          <w:iCs/>
        </w:rPr>
      </w:pPr>
      <w:r w:rsidRPr="00BF3E74">
        <w:rPr>
          <w:i/>
          <w:iCs/>
          <w:color w:val="0000FF"/>
        </w:rPr>
        <w:t>S2-2406398</w:t>
      </w:r>
      <w:r w:rsidRPr="00BF3E74">
        <w:rPr>
          <w:i/>
          <w:iCs/>
        </w:rPr>
        <w:t xml:space="preserve"> was </w:t>
      </w:r>
      <w:r w:rsidR="00BF3E74" w:rsidRPr="00BF3E74">
        <w:rPr>
          <w:i/>
          <w:iCs/>
        </w:rPr>
        <w:t>considered</w:t>
      </w:r>
      <w:r w:rsidRPr="00BF3E74">
        <w:rPr>
          <w:i/>
          <w:iCs/>
        </w:rPr>
        <w:t xml:space="preserve"> before asking this question.</w:t>
      </w:r>
    </w:p>
    <w:p w14:paraId="4589EB26" w14:textId="483F1639" w:rsidR="006D577C" w:rsidRDefault="006D577C" w:rsidP="006D577C">
      <w:r w:rsidRPr="006D577C">
        <w:rPr>
          <w:b/>
          <w:bCs/>
        </w:rPr>
        <w:t>Opt#1:</w:t>
      </w:r>
      <w:r>
        <w:t xml:space="preserve"> Existing mechanism such as OAM i.e. no normative work.</w:t>
      </w:r>
    </w:p>
    <w:p w14:paraId="068570A5" w14:textId="6E469E67" w:rsidR="006D577C" w:rsidRDefault="006D577C" w:rsidP="006D577C">
      <w:r>
        <w:tab/>
        <w:t>Yes:</w:t>
      </w:r>
      <w:r>
        <w:tab/>
      </w:r>
      <w:r w:rsidR="00BF3E74">
        <w:rPr>
          <w:b/>
          <w:bCs/>
        </w:rPr>
        <w:t>6</w:t>
      </w:r>
      <w:r>
        <w:tab/>
        <w:t>No:</w:t>
      </w:r>
      <w:r>
        <w:tab/>
      </w:r>
      <w:r w:rsidR="00BF3E74">
        <w:rPr>
          <w:b/>
          <w:bCs/>
        </w:rPr>
        <w:t>1</w:t>
      </w:r>
    </w:p>
    <w:p w14:paraId="22823783" w14:textId="73C4AF57" w:rsidR="00BF3E74" w:rsidRPr="006D577C" w:rsidRDefault="00BF3E74" w:rsidP="00BF3E74">
      <w:pPr>
        <w:rPr>
          <w:b/>
          <w:bCs/>
          <w:color w:val="0000FF"/>
        </w:rPr>
      </w:pPr>
      <w:r w:rsidRPr="006D577C">
        <w:rPr>
          <w:b/>
          <w:bCs/>
          <w:color w:val="0000FF"/>
        </w:rPr>
        <w:tab/>
        <w:t xml:space="preserve">It was agreed that work should move forward using the existing </w:t>
      </w:r>
      <w:r>
        <w:rPr>
          <w:b/>
          <w:bCs/>
          <w:color w:val="0000FF"/>
        </w:rPr>
        <w:t>OAM mechanism</w:t>
      </w:r>
      <w:r w:rsidRPr="006D577C">
        <w:rPr>
          <w:b/>
          <w:bCs/>
          <w:color w:val="0000FF"/>
        </w:rPr>
        <w:t>.</w:t>
      </w:r>
    </w:p>
    <w:p w14:paraId="65F7DAF6" w14:textId="3EC13BD2" w:rsidR="00BF3E74" w:rsidRPr="006D577C" w:rsidRDefault="00BF3E74" w:rsidP="00BF3E74">
      <w:pPr>
        <w:rPr>
          <w:b/>
          <w:bCs/>
        </w:rPr>
      </w:pPr>
      <w:r w:rsidRPr="006D577C">
        <w:rPr>
          <w:b/>
          <w:bCs/>
        </w:rPr>
        <w:t xml:space="preserve">Given the result of </w:t>
      </w:r>
      <w:r>
        <w:rPr>
          <w:b/>
          <w:bCs/>
        </w:rPr>
        <w:t>Opt</w:t>
      </w:r>
      <w:r w:rsidRPr="006D577C">
        <w:rPr>
          <w:b/>
          <w:bCs/>
        </w:rPr>
        <w:t xml:space="preserve">#1, </w:t>
      </w:r>
      <w:r>
        <w:rPr>
          <w:b/>
          <w:bCs/>
        </w:rPr>
        <w:t>Opt</w:t>
      </w:r>
      <w:r w:rsidRPr="006D577C">
        <w:rPr>
          <w:b/>
          <w:bCs/>
        </w:rPr>
        <w:t xml:space="preserve">#2 </w:t>
      </w:r>
      <w:r>
        <w:rPr>
          <w:b/>
          <w:bCs/>
        </w:rPr>
        <w:t>and</w:t>
      </w:r>
      <w:r w:rsidRPr="00BF3E74">
        <w:rPr>
          <w:b/>
          <w:bCs/>
        </w:rPr>
        <w:t xml:space="preserve"> </w:t>
      </w:r>
      <w:r>
        <w:rPr>
          <w:b/>
          <w:bCs/>
        </w:rPr>
        <w:t>Opt</w:t>
      </w:r>
      <w:r w:rsidRPr="006D577C">
        <w:rPr>
          <w:b/>
          <w:bCs/>
        </w:rPr>
        <w:t>#</w:t>
      </w:r>
      <w:r>
        <w:rPr>
          <w:b/>
          <w:bCs/>
        </w:rPr>
        <w:t xml:space="preserve">3 </w:t>
      </w:r>
      <w:r w:rsidRPr="006D577C">
        <w:rPr>
          <w:b/>
          <w:bCs/>
        </w:rPr>
        <w:t>w</w:t>
      </w:r>
      <w:r>
        <w:rPr>
          <w:b/>
          <w:bCs/>
        </w:rPr>
        <w:t>ere</w:t>
      </w:r>
      <w:r w:rsidRPr="006D577C">
        <w:rPr>
          <w:b/>
          <w:bCs/>
        </w:rPr>
        <w:t xml:space="preserve"> not needed.</w:t>
      </w:r>
    </w:p>
    <w:p w14:paraId="1B36FC41" w14:textId="77777777" w:rsidR="006D577C" w:rsidRDefault="006D577C" w:rsidP="006D577C"/>
    <w:p w14:paraId="409CEAE3" w14:textId="77777777" w:rsidR="006D577C" w:rsidRDefault="006D577C" w:rsidP="006D577C">
      <w:r w:rsidRPr="006D577C">
        <w:rPr>
          <w:b/>
          <w:bCs/>
        </w:rPr>
        <w:t>Opt#2:</w:t>
      </w:r>
      <w:r>
        <w:t xml:space="preserve"> AF mechanism </w:t>
      </w:r>
      <w:r w:rsidRPr="006D577C">
        <w:rPr>
          <w:b/>
          <w:bCs/>
        </w:rPr>
        <w:t>Alt#1</w:t>
      </w:r>
      <w:r>
        <w:t xml:space="preserve"> in S2-2406398.</w:t>
      </w:r>
    </w:p>
    <w:p w14:paraId="087C53C0" w14:textId="77777777" w:rsidR="006D577C" w:rsidRDefault="006D577C" w:rsidP="006D577C">
      <w:r w:rsidRPr="006D577C">
        <w:rPr>
          <w:b/>
          <w:bCs/>
        </w:rPr>
        <w:t xml:space="preserve">Opt#3: </w:t>
      </w:r>
      <w:r>
        <w:t xml:space="preserve">Dynamic mechanism </w:t>
      </w:r>
      <w:r w:rsidRPr="006D577C">
        <w:rPr>
          <w:b/>
          <w:bCs/>
        </w:rPr>
        <w:t>Alt#2</w:t>
      </w:r>
      <w:r>
        <w:t xml:space="preserve"> in S2-2406398.</w:t>
      </w:r>
    </w:p>
    <w:p w14:paraId="3B3A47B8" w14:textId="77777777" w:rsidR="006D577C" w:rsidRDefault="006D577C" w:rsidP="00E04F4D"/>
    <w:p w14:paraId="0E8221A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In/Out</w:t>
      </w:r>
    </w:p>
    <w:p w14:paraId="3151361E" w14:textId="77777777" w:rsidR="00E00DA6" w:rsidRDefault="0014183C" w:rsidP="00E04F4D">
      <w:pPr>
        <w:pStyle w:val="NormTop"/>
      </w:pPr>
      <w:r w:rsidRPr="0014183C">
        <w:rPr>
          <w:color w:val="0000FF"/>
        </w:rPr>
        <w:t>S2-2405887</w:t>
      </w:r>
      <w:r w:rsidR="007615D6" w:rsidRPr="00D53282">
        <w:t xml:space="preserve"> </w:t>
      </w:r>
      <w:r w:rsidR="007615D6">
        <w:t>(LS IN) LS from SA WG3: LS to request clarification on the potential baseline system architecture of 5G NR Femto (Source: SA WG3 (S3-241588))</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WG3 is studying security aspects of 5G NR Femto. For fit for purpose relevant security risk analysis, SA WG3 kindly requests SA WG2 and RAN WG3 to provide SA WG3 architectural direction for the target baseline system architecture of 5G NR Femto. Depending on the baseline systems architecture for 5G NR Femto backhaul and its management network, SA WG3 can conduct further risk analysis and identify the gaps from TS 33.320. Action: Please take the above information into account and provide us the requested information.</w:t>
      </w:r>
    </w:p>
    <w:p w14:paraId="1395F6D1" w14:textId="77777777" w:rsidR="007615D6" w:rsidRPr="005B25A1" w:rsidRDefault="007615D6" w:rsidP="007615D6">
      <w:pPr>
        <w:keepNext/>
        <w:keepLines/>
        <w:rPr>
          <w:b/>
          <w:bCs/>
        </w:rPr>
      </w:pPr>
      <w:r w:rsidRPr="005B25A1">
        <w:rPr>
          <w:b/>
          <w:bCs/>
        </w:rPr>
        <w:t>Convenor comment:</w:t>
      </w:r>
    </w:p>
    <w:p w14:paraId="7B2A6233" w14:textId="77777777" w:rsidR="007615D6" w:rsidRPr="005B25A1" w:rsidRDefault="007615D6" w:rsidP="007615D6">
      <w:pPr>
        <w:keepNext/>
        <w:keepLines/>
      </w:pPr>
      <w:r w:rsidRPr="005B25A1">
        <w:t>Reply to communicate the TR status.</w:t>
      </w:r>
    </w:p>
    <w:p w14:paraId="24063A29" w14:textId="77777777" w:rsidR="007615D6" w:rsidRPr="005B25A1" w:rsidRDefault="007615D6" w:rsidP="007615D6">
      <w:pPr>
        <w:keepNext/>
        <w:keepLines/>
        <w:rPr>
          <w:b/>
          <w:bCs/>
        </w:rPr>
      </w:pPr>
      <w:r w:rsidRPr="005B25A1">
        <w:rPr>
          <w:b/>
          <w:bCs/>
        </w:rPr>
        <w:t>Parallel discussion:</w:t>
      </w:r>
    </w:p>
    <w:p w14:paraId="1DF205A6" w14:textId="5D59CEAE" w:rsidR="007615D6" w:rsidRPr="005B25A1" w:rsidRDefault="006D577C" w:rsidP="007615D6">
      <w:pPr>
        <w:keepNext/>
        <w:keepLines/>
      </w:pPr>
      <w:r>
        <w:t xml:space="preserve">This was </w:t>
      </w:r>
      <w:r w:rsidRPr="006D577C">
        <w:rPr>
          <w:color w:val="0000FF"/>
        </w:rPr>
        <w:t xml:space="preserve">postponed </w:t>
      </w:r>
      <w:r>
        <w:t>in parallel session.</w:t>
      </w:r>
    </w:p>
    <w:p w14:paraId="3BD01143" w14:textId="6D0E8243" w:rsidR="007615D6" w:rsidRPr="00EB0339" w:rsidRDefault="007615D6" w:rsidP="007615D6">
      <w:r w:rsidRPr="005B25A1">
        <w:rPr>
          <w:b/>
          <w:bCs/>
        </w:rPr>
        <w:t>Status:</w:t>
      </w:r>
      <w:r>
        <w:t xml:space="preserve"> </w:t>
      </w:r>
      <w:r w:rsidR="006D577C" w:rsidRPr="006D577C">
        <w:rPr>
          <w:color w:val="0000FF"/>
        </w:rPr>
        <w:t>Postponed</w:t>
      </w:r>
      <w:r>
        <w:t>.</w:t>
      </w:r>
    </w:p>
    <w:p w14:paraId="383319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(Sol) new/updates</w:t>
      </w:r>
    </w:p>
    <w:p w14:paraId="1B68D4E7" w14:textId="77777777" w:rsidR="00E00DA6" w:rsidRDefault="0014183C" w:rsidP="00E04F4D">
      <w:pPr>
        <w:pStyle w:val="NormTop"/>
      </w:pPr>
      <w:r w:rsidRPr="0014183C">
        <w:rPr>
          <w:color w:val="0000FF"/>
        </w:rPr>
        <w:t>S2-2406717</w:t>
      </w:r>
      <w:r w:rsidR="007615D6" w:rsidRPr="00D53282">
        <w:t xml:space="preserve"> </w:t>
      </w:r>
      <w:r w:rsidR="007615D6">
        <w:t>(P-CR) 23.700-45: KI#1 update to remove EN.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KI#1 to remove the existing Editor s Note.</w:t>
      </w:r>
    </w:p>
    <w:p w14:paraId="1FBC53BF" w14:textId="77777777" w:rsidR="007615D6" w:rsidRPr="005B25A1" w:rsidRDefault="007615D6" w:rsidP="007615D6">
      <w:pPr>
        <w:keepNext/>
        <w:keepLines/>
        <w:rPr>
          <w:b/>
          <w:bCs/>
        </w:rPr>
      </w:pPr>
      <w:r w:rsidRPr="005B25A1">
        <w:rPr>
          <w:b/>
          <w:bCs/>
        </w:rPr>
        <w:t>Convenor comment:</w:t>
      </w:r>
    </w:p>
    <w:p w14:paraId="16E59836" w14:textId="77777777" w:rsidR="007615D6" w:rsidRPr="005B25A1" w:rsidRDefault="007615D6" w:rsidP="007615D6">
      <w:pPr>
        <w:keepNext/>
        <w:keepLines/>
      </w:pPr>
      <w:r w:rsidRPr="005B25A1">
        <w:t>Handle.</w:t>
      </w:r>
    </w:p>
    <w:p w14:paraId="010D1096" w14:textId="77777777" w:rsidR="007615D6" w:rsidRPr="005B25A1" w:rsidRDefault="007615D6" w:rsidP="007615D6">
      <w:pPr>
        <w:keepNext/>
        <w:keepLines/>
        <w:rPr>
          <w:b/>
          <w:bCs/>
        </w:rPr>
      </w:pPr>
      <w:r w:rsidRPr="005B25A1">
        <w:rPr>
          <w:b/>
          <w:bCs/>
        </w:rPr>
        <w:t>Parallel discussion:</w:t>
      </w:r>
    </w:p>
    <w:p w14:paraId="1FD7A865" w14:textId="346116CE" w:rsidR="00E86650" w:rsidRDefault="00E86650" w:rsidP="00A120F3">
      <w:pPr>
        <w:keepNext/>
        <w:keepLines/>
      </w:pPr>
      <w:r>
        <w:t>This was left for review of solution updates.</w:t>
      </w:r>
      <w:r w:rsidR="00A36AE7">
        <w:t xml:space="preserve"> It was suggested to remove the discussion part as this could be misleading.</w:t>
      </w:r>
      <w:r w:rsidR="002878D0">
        <w:t xml:space="preserve"> This was left for off-line discussion and revised in </w:t>
      </w:r>
      <w:r w:rsidR="002878D0" w:rsidRPr="00CE3EC0">
        <w:rPr>
          <w:color w:val="0000FF"/>
        </w:rPr>
        <w:t>S2-2</w:t>
      </w:r>
      <w:r w:rsidR="002878D0">
        <w:rPr>
          <w:color w:val="0000FF"/>
        </w:rPr>
        <w:t>407104</w:t>
      </w:r>
      <w:r w:rsidR="002878D0">
        <w:t>.</w:t>
      </w:r>
    </w:p>
    <w:p w14:paraId="626E0446" w14:textId="52A40E5E" w:rsidR="00AE4DEB" w:rsidRDefault="00AE4DEB" w:rsidP="00A120F3">
      <w:pPr>
        <w:keepNext/>
        <w:keepLines/>
      </w:pPr>
      <w:r>
        <w:t xml:space="preserve">This was revised in parallel session to remove the discussion text to </w:t>
      </w:r>
      <w:r w:rsidRPr="00CE3EC0">
        <w:rPr>
          <w:color w:val="0000FF"/>
        </w:rPr>
        <w:t>S2-2</w:t>
      </w:r>
      <w:r>
        <w:rPr>
          <w:color w:val="0000FF"/>
        </w:rPr>
        <w:t>407154</w:t>
      </w:r>
      <w:r>
        <w:t>.</w:t>
      </w:r>
    </w:p>
    <w:p w14:paraId="305056EF" w14:textId="0159FD4B" w:rsidR="00BF3E74" w:rsidRPr="00AE4DEB" w:rsidRDefault="00AE4DEB" w:rsidP="00BF3E74">
      <w:pPr>
        <w:keepNext/>
        <w:keepLines/>
      </w:pPr>
      <w:r>
        <w:t xml:space="preserve">This was reviewed and </w:t>
      </w:r>
      <w:r w:rsidRPr="00B30893">
        <w:rPr>
          <w:color w:val="FF0000"/>
        </w:rPr>
        <w:t>agreed</w:t>
      </w:r>
      <w:r>
        <w:t xml:space="preserve"> in parallel session.</w:t>
      </w:r>
    </w:p>
    <w:p w14:paraId="488A5096" w14:textId="77777777" w:rsidR="00B56CC5" w:rsidRPr="005B25A1" w:rsidRDefault="00B56CC5" w:rsidP="00B56CC5">
      <w:pPr>
        <w:keepNext/>
        <w:keepLines/>
        <w:rPr>
          <w:b/>
          <w:bCs/>
        </w:rPr>
      </w:pPr>
      <w:r w:rsidRPr="005B25A1">
        <w:rPr>
          <w:b/>
          <w:bCs/>
        </w:rPr>
        <w:t>Plenary Discussion:</w:t>
      </w:r>
    </w:p>
    <w:p w14:paraId="7D427317" w14:textId="77777777" w:rsidR="00B56CC5" w:rsidRPr="00B56CC5" w:rsidRDefault="00B56CC5" w:rsidP="00B56CC5">
      <w:pPr>
        <w:keepNext/>
        <w:keepLines/>
      </w:pPr>
      <w:r>
        <w:t xml:space="preserve">This was </w:t>
      </w:r>
      <w:r w:rsidRPr="00B56CC5">
        <w:rPr>
          <w:color w:val="FF0000"/>
        </w:rPr>
        <w:t>block approved</w:t>
      </w:r>
      <w:r>
        <w:t>.</w:t>
      </w:r>
    </w:p>
    <w:p w14:paraId="79462912"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3869A70" w14:textId="77777777" w:rsidR="00E00DA6" w:rsidRDefault="0014183C" w:rsidP="00E04F4D">
      <w:pPr>
        <w:pStyle w:val="NormTop"/>
      </w:pPr>
      <w:r w:rsidRPr="0014183C">
        <w:rPr>
          <w:color w:val="0000FF"/>
        </w:rPr>
        <w:t>S2-2406118</w:t>
      </w:r>
      <w:r w:rsidR="007615D6" w:rsidRPr="00D53282">
        <w:t xml:space="preserve"> </w:t>
      </w:r>
      <w:r w:rsidR="007615D6">
        <w:t>(P-CR) 23.700-45: KI #1, Sol#6 Update with clarification on the roaming aspects.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Sol#6 to address the ENs related to roaming aspect.</w:t>
      </w:r>
    </w:p>
    <w:p w14:paraId="1DDF80D3" w14:textId="77777777" w:rsidR="007615D6" w:rsidRPr="005B25A1" w:rsidRDefault="007615D6" w:rsidP="007615D6">
      <w:pPr>
        <w:keepNext/>
        <w:keepLines/>
        <w:rPr>
          <w:b/>
          <w:bCs/>
        </w:rPr>
      </w:pPr>
      <w:r w:rsidRPr="005B25A1">
        <w:rPr>
          <w:b/>
          <w:bCs/>
        </w:rPr>
        <w:t>Convenor comment:</w:t>
      </w:r>
    </w:p>
    <w:p w14:paraId="225DD2BB" w14:textId="77777777" w:rsidR="007615D6" w:rsidRPr="005B25A1" w:rsidRDefault="007615D6" w:rsidP="007615D6">
      <w:pPr>
        <w:keepNext/>
        <w:keepLines/>
      </w:pPr>
      <w:r w:rsidRPr="005B25A1">
        <w:t>Handle.</w:t>
      </w:r>
    </w:p>
    <w:p w14:paraId="046A0CA1" w14:textId="77777777" w:rsidR="007615D6" w:rsidRPr="005B25A1" w:rsidRDefault="007615D6" w:rsidP="007615D6">
      <w:pPr>
        <w:keepNext/>
        <w:keepLines/>
        <w:rPr>
          <w:b/>
          <w:bCs/>
        </w:rPr>
      </w:pPr>
      <w:r w:rsidRPr="005B25A1">
        <w:rPr>
          <w:b/>
          <w:bCs/>
        </w:rPr>
        <w:t>Parallel discussion:</w:t>
      </w:r>
    </w:p>
    <w:p w14:paraId="47E46256" w14:textId="6F87B04D" w:rsidR="00C563BA" w:rsidRDefault="00C563BA" w:rsidP="00A120F3">
      <w:pPr>
        <w:keepNext/>
        <w:keepLines/>
      </w:pPr>
      <w:r>
        <w:t xml:space="preserve">Some issues were raised and this was left for off-line discussion and revised in parallel session to </w:t>
      </w:r>
      <w:r w:rsidRPr="00CE3EC0">
        <w:rPr>
          <w:color w:val="0000FF"/>
        </w:rPr>
        <w:t>S2-2</w:t>
      </w:r>
      <w:r>
        <w:rPr>
          <w:color w:val="0000FF"/>
        </w:rPr>
        <w:t>407099</w:t>
      </w:r>
      <w:r>
        <w:t>.</w:t>
      </w:r>
    </w:p>
    <w:p w14:paraId="68AD3350" w14:textId="5D1793C8" w:rsidR="00B24A67" w:rsidRDefault="00B24A67" w:rsidP="00B24A67">
      <w:pPr>
        <w:keepNext/>
        <w:keepLines/>
      </w:pPr>
      <w:r>
        <w:t>Further issues were raised and this was left for off-line discussion and revised in parallel session</w:t>
      </w:r>
      <w:r w:rsidR="001663A3">
        <w:t xml:space="preserve">, merging </w:t>
      </w:r>
      <w:r w:rsidR="001663A3" w:rsidRPr="00CE3EC0">
        <w:rPr>
          <w:color w:val="0000FF"/>
        </w:rPr>
        <w:t>S2-2</w:t>
      </w:r>
      <w:r w:rsidR="001663A3">
        <w:rPr>
          <w:color w:val="0000FF"/>
        </w:rPr>
        <w:t>407100</w:t>
      </w:r>
      <w:r w:rsidR="001663A3">
        <w:t>,</w:t>
      </w:r>
      <w:r>
        <w:t xml:space="preserve"> to </w:t>
      </w:r>
      <w:r w:rsidRPr="00CE3EC0">
        <w:rPr>
          <w:color w:val="0000FF"/>
        </w:rPr>
        <w:t>S2-2</w:t>
      </w:r>
      <w:r>
        <w:rPr>
          <w:color w:val="0000FF"/>
        </w:rPr>
        <w:t>407</w:t>
      </w:r>
      <w:r w:rsidR="001663A3">
        <w:rPr>
          <w:color w:val="0000FF"/>
        </w:rPr>
        <w:t>146</w:t>
      </w:r>
      <w:r>
        <w:t>.</w:t>
      </w:r>
    </w:p>
    <w:p w14:paraId="0F829CCE" w14:textId="67B0B6FF" w:rsidR="000818CE" w:rsidRDefault="000818CE" w:rsidP="007615D6">
      <w:pPr>
        <w:keepNext/>
        <w:keepLines/>
      </w:pPr>
      <w:r>
        <w:t xml:space="preserve">Some editorial corrections were needed and this was revised in parallel session to </w:t>
      </w:r>
      <w:r w:rsidRPr="00CE3EC0">
        <w:rPr>
          <w:color w:val="0000FF"/>
        </w:rPr>
        <w:t>S2-2</w:t>
      </w:r>
      <w:r>
        <w:rPr>
          <w:color w:val="0000FF"/>
        </w:rPr>
        <w:t>407152</w:t>
      </w:r>
      <w:r>
        <w:t>.</w:t>
      </w:r>
    </w:p>
    <w:p w14:paraId="00AC4557" w14:textId="79676B0C" w:rsidR="000818CE" w:rsidRDefault="000818CE" w:rsidP="007615D6">
      <w:pPr>
        <w:keepNext/>
        <w:keepLines/>
      </w:pPr>
      <w:r>
        <w:t xml:space="preserve">This was </w:t>
      </w:r>
      <w:r w:rsidRPr="00B30893">
        <w:rPr>
          <w:color w:val="FF0000"/>
        </w:rPr>
        <w:t>agreed</w:t>
      </w:r>
      <w:r>
        <w:t xml:space="preserve"> in parallel session.</w:t>
      </w:r>
    </w:p>
    <w:p w14:paraId="13A29127" w14:textId="77777777" w:rsidR="00B56CC5" w:rsidRPr="005B25A1" w:rsidRDefault="00B56CC5" w:rsidP="00B56CC5">
      <w:pPr>
        <w:keepNext/>
        <w:keepLines/>
        <w:rPr>
          <w:b/>
          <w:bCs/>
        </w:rPr>
      </w:pPr>
      <w:r w:rsidRPr="005B25A1">
        <w:rPr>
          <w:b/>
          <w:bCs/>
        </w:rPr>
        <w:t>Plenary Discussion:</w:t>
      </w:r>
    </w:p>
    <w:p w14:paraId="5EA73126" w14:textId="77777777" w:rsidR="00B56CC5" w:rsidRPr="00B56CC5" w:rsidRDefault="00B56CC5" w:rsidP="00B56CC5">
      <w:pPr>
        <w:keepNext/>
        <w:keepLines/>
      </w:pPr>
      <w:r>
        <w:t xml:space="preserve">This was </w:t>
      </w:r>
      <w:r w:rsidRPr="00B56CC5">
        <w:rPr>
          <w:color w:val="FF0000"/>
        </w:rPr>
        <w:t>block approved</w:t>
      </w:r>
      <w:r>
        <w:t>.</w:t>
      </w:r>
    </w:p>
    <w:p w14:paraId="4F15708C"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1825EB5" w14:textId="77777777" w:rsidR="00E00DA6" w:rsidRDefault="0014183C" w:rsidP="00E04F4D">
      <w:pPr>
        <w:pStyle w:val="NormTop"/>
      </w:pPr>
      <w:r w:rsidRPr="0014183C">
        <w:rPr>
          <w:color w:val="0000FF"/>
        </w:rPr>
        <w:lastRenderedPageBreak/>
        <w:t>S2-2406577</w:t>
      </w:r>
      <w:r w:rsidR="007615D6" w:rsidRPr="00D53282">
        <w:t xml:space="preserve"> </w:t>
      </w:r>
      <w:r w:rsidR="007615D6">
        <w:t>(P-CR) 23.700-45: KI#1: Correction to the solution 6.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objective of this contribution is to correct and complete the solution 6.</w:t>
      </w:r>
    </w:p>
    <w:p w14:paraId="5178007F" w14:textId="77777777" w:rsidR="007615D6" w:rsidRPr="005B25A1" w:rsidRDefault="007615D6" w:rsidP="007615D6">
      <w:pPr>
        <w:keepNext/>
        <w:keepLines/>
        <w:rPr>
          <w:b/>
          <w:bCs/>
        </w:rPr>
      </w:pPr>
      <w:r w:rsidRPr="005B25A1">
        <w:rPr>
          <w:b/>
          <w:bCs/>
        </w:rPr>
        <w:t>Convenor comment:</w:t>
      </w:r>
    </w:p>
    <w:p w14:paraId="03B7F191" w14:textId="77777777" w:rsidR="007615D6" w:rsidRPr="005B25A1" w:rsidRDefault="007615D6" w:rsidP="007615D6">
      <w:pPr>
        <w:keepNext/>
        <w:keepLines/>
      </w:pPr>
      <w:r w:rsidRPr="005B25A1">
        <w:t>Handle.</w:t>
      </w:r>
    </w:p>
    <w:p w14:paraId="42BAEA98" w14:textId="77777777" w:rsidR="007615D6" w:rsidRPr="005B25A1" w:rsidRDefault="007615D6" w:rsidP="007615D6">
      <w:pPr>
        <w:keepNext/>
        <w:keepLines/>
        <w:rPr>
          <w:b/>
          <w:bCs/>
        </w:rPr>
      </w:pPr>
      <w:r w:rsidRPr="005B25A1">
        <w:rPr>
          <w:b/>
          <w:bCs/>
        </w:rPr>
        <w:t>Parallel discussion:</w:t>
      </w:r>
    </w:p>
    <w:p w14:paraId="4368DC94" w14:textId="227B21D9" w:rsidR="00C563BA" w:rsidRDefault="00C563BA" w:rsidP="00C563BA">
      <w:pPr>
        <w:keepNext/>
        <w:keepLines/>
      </w:pPr>
      <w:r>
        <w:t xml:space="preserve">Some issues were raised and this was left for off-line discussion and revised in parallel session to </w:t>
      </w:r>
      <w:r w:rsidRPr="00CE3EC0">
        <w:rPr>
          <w:color w:val="0000FF"/>
        </w:rPr>
        <w:t>S2-2</w:t>
      </w:r>
      <w:r>
        <w:rPr>
          <w:color w:val="0000FF"/>
        </w:rPr>
        <w:t>407100</w:t>
      </w:r>
      <w:r>
        <w:t>.</w:t>
      </w:r>
    </w:p>
    <w:p w14:paraId="0C3C16BC" w14:textId="6E24CF82" w:rsidR="001663A3" w:rsidRDefault="001663A3" w:rsidP="001663A3">
      <w:pPr>
        <w:keepNext/>
        <w:keepLines/>
      </w:pPr>
      <w:r>
        <w:t xml:space="preserve">Merged into </w:t>
      </w:r>
      <w:r w:rsidRPr="00CE3EC0">
        <w:rPr>
          <w:color w:val="0000FF"/>
        </w:rPr>
        <w:t>S2-2</w:t>
      </w:r>
      <w:r>
        <w:rPr>
          <w:color w:val="0000FF"/>
        </w:rPr>
        <w:t>407146</w:t>
      </w:r>
      <w:r>
        <w:t>.</w:t>
      </w:r>
    </w:p>
    <w:p w14:paraId="445C525D" w14:textId="70656252" w:rsidR="00C563BA" w:rsidRPr="00EB0339" w:rsidRDefault="00C563BA" w:rsidP="00C563BA">
      <w:r w:rsidRPr="005B25A1">
        <w:rPr>
          <w:b/>
          <w:bCs/>
        </w:rPr>
        <w:t>Status:</w:t>
      </w:r>
      <w:r>
        <w:t xml:space="preserve"> </w:t>
      </w:r>
      <w:r w:rsidR="001663A3" w:rsidRPr="001663A3">
        <w:rPr>
          <w:color w:val="0000FF"/>
        </w:rPr>
        <w:t>Merged</w:t>
      </w:r>
      <w:r w:rsidR="001663A3" w:rsidRPr="001663A3">
        <w:t>.</w:t>
      </w:r>
    </w:p>
    <w:p w14:paraId="102159CA" w14:textId="77777777" w:rsidR="00E00DA6" w:rsidRDefault="0014183C" w:rsidP="00E04F4D">
      <w:pPr>
        <w:pStyle w:val="NormTop"/>
      </w:pPr>
      <w:r w:rsidRPr="0014183C">
        <w:rPr>
          <w:color w:val="0000FF"/>
        </w:rPr>
        <w:t>S2-2406621</w:t>
      </w:r>
      <w:r w:rsidR="007615D6" w:rsidRPr="00D53282">
        <w:t xml:space="preserve"> </w:t>
      </w:r>
      <w:r w:rsidR="007615D6">
        <w:t>(P-CR) 23.700-45: KI#1, update the Solution 7.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solution 7 to resolve the EN.</w:t>
      </w:r>
    </w:p>
    <w:p w14:paraId="6A7E5CEB" w14:textId="77777777" w:rsidR="007615D6" w:rsidRPr="005B25A1" w:rsidRDefault="007615D6" w:rsidP="007615D6">
      <w:pPr>
        <w:keepNext/>
        <w:keepLines/>
        <w:rPr>
          <w:b/>
          <w:bCs/>
        </w:rPr>
      </w:pPr>
      <w:r w:rsidRPr="005B25A1">
        <w:rPr>
          <w:b/>
          <w:bCs/>
        </w:rPr>
        <w:t>Convenor comment:</w:t>
      </w:r>
    </w:p>
    <w:p w14:paraId="0CBF889A" w14:textId="77777777" w:rsidR="007615D6" w:rsidRPr="005B25A1" w:rsidRDefault="007615D6" w:rsidP="007615D6">
      <w:pPr>
        <w:keepNext/>
        <w:keepLines/>
      </w:pPr>
      <w:r w:rsidRPr="005B25A1">
        <w:t>Handle.</w:t>
      </w:r>
    </w:p>
    <w:p w14:paraId="2AE83EA2" w14:textId="77777777" w:rsidR="007615D6" w:rsidRPr="005B25A1" w:rsidRDefault="007615D6" w:rsidP="007615D6">
      <w:pPr>
        <w:keepNext/>
        <w:keepLines/>
        <w:rPr>
          <w:b/>
          <w:bCs/>
        </w:rPr>
      </w:pPr>
      <w:r w:rsidRPr="005B25A1">
        <w:rPr>
          <w:b/>
          <w:bCs/>
        </w:rPr>
        <w:t>Parallel discussion:</w:t>
      </w:r>
    </w:p>
    <w:p w14:paraId="1B28FF50" w14:textId="35915A64" w:rsidR="00C563BA" w:rsidRDefault="00333F32" w:rsidP="00A120F3">
      <w:pPr>
        <w:keepNext/>
        <w:keepLines/>
      </w:pPr>
      <w:bookmarkStart w:id="126" w:name="_Hlk167782075"/>
      <w:r>
        <w:t>Nokia</w:t>
      </w:r>
      <w:r w:rsidR="00C563BA">
        <w:t xml:space="preserve"> commented that the Idle mode mobility aspect should be taken into account. This was left for off-line discussion and revised in parallel session to </w:t>
      </w:r>
      <w:r w:rsidR="00C563BA" w:rsidRPr="00CE3EC0">
        <w:rPr>
          <w:color w:val="0000FF"/>
        </w:rPr>
        <w:t>S2-2</w:t>
      </w:r>
      <w:r w:rsidR="00C563BA">
        <w:rPr>
          <w:color w:val="0000FF"/>
        </w:rPr>
        <w:t>407101</w:t>
      </w:r>
      <w:r w:rsidR="00C563BA">
        <w:t>.</w:t>
      </w:r>
      <w:bookmarkEnd w:id="126"/>
    </w:p>
    <w:p w14:paraId="4DA4DF3D" w14:textId="77777777" w:rsidR="001663A3" w:rsidRDefault="001663A3" w:rsidP="007615D6">
      <w:pPr>
        <w:keepNext/>
        <w:keepLines/>
      </w:pPr>
      <w:r>
        <w:t xml:space="preserve">A correction to the final added paragraph was made and this was revised in parallel session to </w:t>
      </w:r>
      <w:r w:rsidRPr="00CE3EC0">
        <w:rPr>
          <w:color w:val="0000FF"/>
        </w:rPr>
        <w:t>S2-2</w:t>
      </w:r>
      <w:r>
        <w:rPr>
          <w:color w:val="0000FF"/>
        </w:rPr>
        <w:t>407147</w:t>
      </w:r>
      <w:r>
        <w:t>.</w:t>
      </w:r>
    </w:p>
    <w:p w14:paraId="5AB33071" w14:textId="112E13EB" w:rsidR="00A36AE7" w:rsidRDefault="00A36AE7" w:rsidP="007615D6">
      <w:pPr>
        <w:keepNext/>
        <w:keepLines/>
      </w:pPr>
      <w:r>
        <w:t>The</w:t>
      </w:r>
      <w:r w:rsidR="000818CE">
        <w:t xml:space="preserve"> new</w:t>
      </w:r>
      <w:r>
        <w:t xml:space="preserve"> reference should be added</w:t>
      </w:r>
      <w:r w:rsidR="000818CE">
        <w:t xml:space="preserve"> to clause 2 if necessary and used in the text. 'TS' should be added to the TS numbers</w:t>
      </w:r>
      <w:r>
        <w:t xml:space="preserve"> and</w:t>
      </w:r>
      <w:r w:rsidR="000818CE">
        <w:t xml:space="preserve"> clauses to those references</w:t>
      </w:r>
      <w:r>
        <w:t xml:space="preserve"> re-phrased</w:t>
      </w:r>
      <w:r w:rsidR="000818CE">
        <w:t xml:space="preserve">. This was revised in parallel session to </w:t>
      </w:r>
      <w:r w:rsidR="000818CE" w:rsidRPr="00CE3EC0">
        <w:rPr>
          <w:color w:val="0000FF"/>
        </w:rPr>
        <w:t>S2-2</w:t>
      </w:r>
      <w:r w:rsidR="000818CE">
        <w:rPr>
          <w:color w:val="0000FF"/>
        </w:rPr>
        <w:t>407151</w:t>
      </w:r>
      <w:r w:rsidR="000818CE">
        <w:t>.</w:t>
      </w:r>
    </w:p>
    <w:p w14:paraId="0A56A267" w14:textId="4224D8A4" w:rsidR="0013295F" w:rsidRPr="000818CE" w:rsidRDefault="000818CE" w:rsidP="0013295F">
      <w:pPr>
        <w:keepNext/>
        <w:keepLines/>
      </w:pPr>
      <w:r>
        <w:t xml:space="preserve">This was reviewed and </w:t>
      </w:r>
      <w:r w:rsidRPr="00B30893">
        <w:rPr>
          <w:color w:val="FF0000"/>
        </w:rPr>
        <w:t>agreed</w:t>
      </w:r>
      <w:r>
        <w:t xml:space="preserve"> in parallel session.</w:t>
      </w:r>
    </w:p>
    <w:p w14:paraId="048B7A5D" w14:textId="77777777" w:rsidR="00B56CC5" w:rsidRPr="005B25A1" w:rsidRDefault="00B56CC5" w:rsidP="00B56CC5">
      <w:pPr>
        <w:keepNext/>
        <w:keepLines/>
        <w:rPr>
          <w:b/>
          <w:bCs/>
        </w:rPr>
      </w:pPr>
      <w:r w:rsidRPr="005B25A1">
        <w:rPr>
          <w:b/>
          <w:bCs/>
        </w:rPr>
        <w:t>Plenary Discussion:</w:t>
      </w:r>
    </w:p>
    <w:p w14:paraId="75E1EA8B" w14:textId="77777777" w:rsidR="00B56CC5" w:rsidRPr="00B56CC5" w:rsidRDefault="00B56CC5" w:rsidP="00B56CC5">
      <w:pPr>
        <w:keepNext/>
        <w:keepLines/>
      </w:pPr>
      <w:r>
        <w:t xml:space="preserve">This was </w:t>
      </w:r>
      <w:r w:rsidRPr="00B56CC5">
        <w:rPr>
          <w:color w:val="FF0000"/>
        </w:rPr>
        <w:t>block approved</w:t>
      </w:r>
      <w:r>
        <w:t>.</w:t>
      </w:r>
    </w:p>
    <w:p w14:paraId="76EFCF8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9A23A00" w14:textId="77777777" w:rsidR="00E00DA6" w:rsidRDefault="0014183C" w:rsidP="00E04F4D">
      <w:pPr>
        <w:pStyle w:val="NormTop"/>
      </w:pPr>
      <w:r w:rsidRPr="0014183C">
        <w:rPr>
          <w:color w:val="0000FF"/>
        </w:rPr>
        <w:t>S2-2406718</w:t>
      </w:r>
      <w:r w:rsidR="007615D6" w:rsidRPr="00D53282">
        <w:t xml:space="preserve"> </w:t>
      </w:r>
      <w:r w:rsidR="007615D6">
        <w:t>(P-CR) 23.700-45: KI#1 New solution on idle mode mobility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to KI#1.</w:t>
      </w:r>
    </w:p>
    <w:p w14:paraId="4F97C926" w14:textId="77777777" w:rsidR="007615D6" w:rsidRPr="005B25A1" w:rsidRDefault="007615D6" w:rsidP="007615D6">
      <w:pPr>
        <w:keepNext/>
        <w:keepLines/>
        <w:rPr>
          <w:b/>
          <w:bCs/>
        </w:rPr>
      </w:pPr>
      <w:r w:rsidRPr="005B25A1">
        <w:rPr>
          <w:b/>
          <w:bCs/>
        </w:rPr>
        <w:t>Convenor comment:</w:t>
      </w:r>
    </w:p>
    <w:p w14:paraId="0D0C84A9" w14:textId="77777777" w:rsidR="007615D6" w:rsidRPr="005B25A1" w:rsidRDefault="007615D6" w:rsidP="007615D6">
      <w:pPr>
        <w:keepNext/>
        <w:keepLines/>
      </w:pPr>
      <w:r w:rsidRPr="005B25A1">
        <w:t>New solution.</w:t>
      </w:r>
    </w:p>
    <w:p w14:paraId="3449F04E" w14:textId="77777777" w:rsidR="007615D6" w:rsidRPr="005B25A1" w:rsidRDefault="007615D6" w:rsidP="007615D6">
      <w:pPr>
        <w:keepNext/>
        <w:keepLines/>
        <w:rPr>
          <w:b/>
          <w:bCs/>
        </w:rPr>
      </w:pPr>
      <w:r w:rsidRPr="005B25A1">
        <w:rPr>
          <w:b/>
          <w:bCs/>
        </w:rPr>
        <w:t>Parallel discussion:</w:t>
      </w:r>
    </w:p>
    <w:p w14:paraId="6DFD0C96" w14:textId="38019C94" w:rsidR="00333F32" w:rsidRDefault="00333F32" w:rsidP="00333F32">
      <w:pPr>
        <w:keepNext/>
        <w:keepLines/>
      </w:pPr>
      <w:r>
        <w:t xml:space="preserve">Some clarifications were requested and the UE impacts should be checked. This was left for off-line discussion and revised in parallel session to </w:t>
      </w:r>
      <w:r w:rsidRPr="00CE3EC0">
        <w:rPr>
          <w:color w:val="0000FF"/>
        </w:rPr>
        <w:t>S2-2</w:t>
      </w:r>
      <w:r>
        <w:rPr>
          <w:color w:val="0000FF"/>
        </w:rPr>
        <w:t>407102</w:t>
      </w:r>
      <w:r>
        <w:t>.</w:t>
      </w:r>
    </w:p>
    <w:p w14:paraId="4D2CC47A" w14:textId="1560DF65" w:rsidR="00436FE8" w:rsidRDefault="00436FE8" w:rsidP="00436FE8">
      <w:pPr>
        <w:keepNext/>
        <w:keepLines/>
      </w:pPr>
      <w:r>
        <w:t xml:space="preserve">Some additions to the UE impacts was needed. This was revised in parallel session to </w:t>
      </w:r>
      <w:r w:rsidRPr="00CE3EC0">
        <w:rPr>
          <w:color w:val="0000FF"/>
        </w:rPr>
        <w:t>S2-2</w:t>
      </w:r>
      <w:r>
        <w:rPr>
          <w:color w:val="0000FF"/>
        </w:rPr>
        <w:t>407148</w:t>
      </w:r>
      <w:r>
        <w:t>.</w:t>
      </w:r>
    </w:p>
    <w:p w14:paraId="497A5A81" w14:textId="77777777" w:rsidR="00436FE8" w:rsidRDefault="00436FE8" w:rsidP="00436FE8">
      <w:pPr>
        <w:keepNext/>
        <w:keepLines/>
      </w:pPr>
      <w:r>
        <w:t xml:space="preserve">This was </w:t>
      </w:r>
      <w:r w:rsidRPr="00B30893">
        <w:rPr>
          <w:color w:val="FF0000"/>
        </w:rPr>
        <w:t>agreed</w:t>
      </w:r>
      <w:r>
        <w:t xml:space="preserve"> in parallel session.</w:t>
      </w:r>
    </w:p>
    <w:p w14:paraId="68F86F30" w14:textId="77777777" w:rsidR="00B56CC5" w:rsidRPr="005B25A1" w:rsidRDefault="00B56CC5" w:rsidP="00B56CC5">
      <w:pPr>
        <w:keepNext/>
        <w:keepLines/>
        <w:rPr>
          <w:b/>
          <w:bCs/>
        </w:rPr>
      </w:pPr>
      <w:r w:rsidRPr="005B25A1">
        <w:rPr>
          <w:b/>
          <w:bCs/>
        </w:rPr>
        <w:t>Plenary Discussion:</w:t>
      </w:r>
    </w:p>
    <w:p w14:paraId="1DCE70DC" w14:textId="77777777" w:rsidR="00B56CC5" w:rsidRPr="00B56CC5" w:rsidRDefault="00B56CC5" w:rsidP="00B56CC5">
      <w:pPr>
        <w:keepNext/>
        <w:keepLines/>
      </w:pPr>
      <w:r>
        <w:t xml:space="preserve">This was </w:t>
      </w:r>
      <w:r w:rsidRPr="00B56CC5">
        <w:rPr>
          <w:color w:val="FF0000"/>
        </w:rPr>
        <w:t>block approved</w:t>
      </w:r>
      <w:r>
        <w:t>.</w:t>
      </w:r>
    </w:p>
    <w:p w14:paraId="13CC7B6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C541FA5" w14:textId="77777777" w:rsidR="00E00DA6" w:rsidRDefault="0014183C" w:rsidP="00E04F4D">
      <w:pPr>
        <w:pStyle w:val="NormTop"/>
      </w:pPr>
      <w:r w:rsidRPr="0014183C">
        <w:rPr>
          <w:color w:val="0000FF"/>
        </w:rPr>
        <w:lastRenderedPageBreak/>
        <w:t>S2-2406719</w:t>
      </w:r>
      <w:r w:rsidR="007615D6" w:rsidRPr="00D53282">
        <w:t xml:space="preserve"> </w:t>
      </w:r>
      <w:r w:rsidR="007615D6">
        <w:t>(P-CR) 23.700-45: KI#1 New Solution for handover from/to CSG cell to/from CAG cell with configuration available at RAN node.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KI#1.</w:t>
      </w:r>
    </w:p>
    <w:p w14:paraId="224EE23F" w14:textId="77777777" w:rsidR="007615D6" w:rsidRPr="005B25A1" w:rsidRDefault="007615D6" w:rsidP="007615D6">
      <w:pPr>
        <w:keepNext/>
        <w:keepLines/>
        <w:rPr>
          <w:b/>
          <w:bCs/>
        </w:rPr>
      </w:pPr>
      <w:r w:rsidRPr="005B25A1">
        <w:rPr>
          <w:b/>
          <w:bCs/>
        </w:rPr>
        <w:t>Convenor comment:</w:t>
      </w:r>
    </w:p>
    <w:p w14:paraId="474A548B" w14:textId="77777777" w:rsidR="007615D6" w:rsidRPr="005B25A1" w:rsidRDefault="007615D6" w:rsidP="007615D6">
      <w:pPr>
        <w:keepNext/>
        <w:keepLines/>
      </w:pPr>
      <w:r w:rsidRPr="005B25A1">
        <w:t>New solution.</w:t>
      </w:r>
    </w:p>
    <w:p w14:paraId="099A212E" w14:textId="77777777" w:rsidR="007615D6" w:rsidRPr="005B25A1" w:rsidRDefault="007615D6" w:rsidP="007615D6">
      <w:pPr>
        <w:keepNext/>
        <w:keepLines/>
        <w:rPr>
          <w:b/>
          <w:bCs/>
        </w:rPr>
      </w:pPr>
      <w:r w:rsidRPr="005B25A1">
        <w:rPr>
          <w:b/>
          <w:bCs/>
        </w:rPr>
        <w:t>Parallel discussion:</w:t>
      </w:r>
    </w:p>
    <w:p w14:paraId="44C571FC" w14:textId="13356B86" w:rsidR="002878D0" w:rsidRDefault="002878D0" w:rsidP="002878D0">
      <w:pPr>
        <w:keepNext/>
        <w:keepLines/>
      </w:pPr>
      <w:r>
        <w:t xml:space="preserve">Some issues were raised and this was left for off-line discussion and revised in parallel session to </w:t>
      </w:r>
      <w:r w:rsidRPr="00CE3EC0">
        <w:rPr>
          <w:color w:val="0000FF"/>
        </w:rPr>
        <w:t>S2-2</w:t>
      </w:r>
      <w:r>
        <w:rPr>
          <w:color w:val="0000FF"/>
        </w:rPr>
        <w:t>407103</w:t>
      </w:r>
      <w:r>
        <w:t>.</w:t>
      </w:r>
    </w:p>
    <w:p w14:paraId="153FBE71" w14:textId="3AFFD812" w:rsidR="00436FE8" w:rsidRDefault="00436FE8" w:rsidP="00436FE8">
      <w:pPr>
        <w:keepNext/>
        <w:keepLines/>
      </w:pPr>
      <w:r>
        <w:t xml:space="preserve">Further issues were raised and this was left for off-line discussion and revised in parallel session to </w:t>
      </w:r>
      <w:r w:rsidRPr="00CE3EC0">
        <w:rPr>
          <w:color w:val="0000FF"/>
        </w:rPr>
        <w:t>S2-2</w:t>
      </w:r>
      <w:r>
        <w:rPr>
          <w:color w:val="0000FF"/>
        </w:rPr>
        <w:t>407149</w:t>
      </w:r>
      <w:r>
        <w:t>.</w:t>
      </w:r>
    </w:p>
    <w:p w14:paraId="165ACFFA" w14:textId="77F732BF" w:rsidR="00436FE8" w:rsidRDefault="00AE4DEB" w:rsidP="002878D0">
      <w:pPr>
        <w:keepNext/>
        <w:keepLines/>
      </w:pPr>
      <w:r>
        <w:t xml:space="preserve">This was reviewed and </w:t>
      </w:r>
      <w:r w:rsidRPr="00B30893">
        <w:rPr>
          <w:color w:val="FF0000"/>
        </w:rPr>
        <w:t>agreed</w:t>
      </w:r>
      <w:r>
        <w:t xml:space="preserve"> in parallel session.</w:t>
      </w:r>
    </w:p>
    <w:p w14:paraId="26A69282" w14:textId="77777777" w:rsidR="00B56CC5" w:rsidRPr="005B25A1" w:rsidRDefault="00B56CC5" w:rsidP="00B56CC5">
      <w:pPr>
        <w:keepNext/>
        <w:keepLines/>
        <w:rPr>
          <w:b/>
          <w:bCs/>
        </w:rPr>
      </w:pPr>
      <w:r w:rsidRPr="005B25A1">
        <w:rPr>
          <w:b/>
          <w:bCs/>
        </w:rPr>
        <w:t>Plenary Discussion:</w:t>
      </w:r>
    </w:p>
    <w:p w14:paraId="5F4F3D45" w14:textId="77777777" w:rsidR="00B56CC5" w:rsidRPr="00B56CC5" w:rsidRDefault="00B56CC5" w:rsidP="00B56CC5">
      <w:pPr>
        <w:keepNext/>
        <w:keepLines/>
      </w:pPr>
      <w:r>
        <w:t xml:space="preserve">This was </w:t>
      </w:r>
      <w:r w:rsidRPr="00B56CC5">
        <w:rPr>
          <w:color w:val="FF0000"/>
        </w:rPr>
        <w:t>block approved</w:t>
      </w:r>
      <w:r>
        <w:t>.</w:t>
      </w:r>
    </w:p>
    <w:p w14:paraId="7DEE7B2C"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70DDD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Evaluation and conclusion</w:t>
      </w:r>
    </w:p>
    <w:p w14:paraId="79E5EF45" w14:textId="77777777" w:rsidR="00E00DA6" w:rsidRDefault="0014183C" w:rsidP="00E04F4D">
      <w:pPr>
        <w:pStyle w:val="NormTop"/>
      </w:pPr>
      <w:r w:rsidRPr="0014183C">
        <w:rPr>
          <w:color w:val="0000FF"/>
        </w:rPr>
        <w:t>S2-2406063</w:t>
      </w:r>
      <w:r w:rsidR="007615D6" w:rsidRPr="00D53282">
        <w:t xml:space="preserve"> </w:t>
      </w:r>
      <w:r w:rsidR="007615D6">
        <w:t>(P-CR) 23.700-45: Key Issue #1 Interim Conclusion. (Source: Tencent, Tencent Cloud)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 for a Key Issue #1.</w:t>
      </w:r>
    </w:p>
    <w:p w14:paraId="05192913" w14:textId="77777777" w:rsidR="007615D6" w:rsidRPr="005B25A1" w:rsidRDefault="007615D6" w:rsidP="007615D6">
      <w:pPr>
        <w:keepNext/>
        <w:keepLines/>
        <w:rPr>
          <w:b/>
          <w:bCs/>
        </w:rPr>
      </w:pPr>
      <w:r w:rsidRPr="005B25A1">
        <w:rPr>
          <w:b/>
          <w:bCs/>
        </w:rPr>
        <w:t>Convenor comment:</w:t>
      </w:r>
    </w:p>
    <w:p w14:paraId="31496CE2" w14:textId="77777777" w:rsidR="007615D6" w:rsidRPr="005B25A1" w:rsidRDefault="007615D6" w:rsidP="007615D6">
      <w:pPr>
        <w:keepNext/>
        <w:keepLines/>
      </w:pPr>
      <w:r w:rsidRPr="005B25A1">
        <w:t xml:space="preserve">Merge into </w:t>
      </w:r>
      <w:r w:rsidR="0014183C" w:rsidRPr="0014183C">
        <w:rPr>
          <w:color w:val="0000FF"/>
        </w:rPr>
        <w:t>S2-2406373</w:t>
      </w:r>
      <w:r w:rsidRPr="005B25A1">
        <w:t>.</w:t>
      </w:r>
    </w:p>
    <w:p w14:paraId="60745DA7" w14:textId="77777777" w:rsidR="00B56CC5" w:rsidRPr="005B25A1" w:rsidRDefault="00B56CC5" w:rsidP="00B56CC5">
      <w:pPr>
        <w:keepNext/>
        <w:keepLines/>
        <w:rPr>
          <w:b/>
          <w:bCs/>
        </w:rPr>
      </w:pPr>
      <w:r w:rsidRPr="005B25A1">
        <w:rPr>
          <w:b/>
          <w:bCs/>
        </w:rPr>
        <w:t>Parallel discussion:</w:t>
      </w:r>
    </w:p>
    <w:p w14:paraId="6B39B0C6" w14:textId="77777777" w:rsidR="00B56CC5" w:rsidRPr="005B25A1" w:rsidRDefault="00B56CC5" w:rsidP="00B56CC5">
      <w:pPr>
        <w:keepNext/>
        <w:keepLines/>
      </w:pPr>
      <w:r w:rsidRPr="00B56CC5">
        <w:rPr>
          <w:color w:val="0000FF"/>
        </w:rPr>
        <w:t>Not handled</w:t>
      </w:r>
      <w:r>
        <w:t>.</w:t>
      </w:r>
    </w:p>
    <w:p w14:paraId="1F3F855B" w14:textId="77777777" w:rsidR="00B56CC5" w:rsidRPr="00EB0339" w:rsidRDefault="00B56CC5" w:rsidP="00B56CC5">
      <w:r w:rsidRPr="005B25A1">
        <w:rPr>
          <w:b/>
          <w:bCs/>
        </w:rPr>
        <w:t>Status:</w:t>
      </w:r>
      <w:r>
        <w:t xml:space="preserve"> </w:t>
      </w:r>
      <w:r w:rsidRPr="00B56CC5">
        <w:rPr>
          <w:color w:val="0000FF"/>
        </w:rPr>
        <w:t>Not handled</w:t>
      </w:r>
      <w:r>
        <w:t>.</w:t>
      </w:r>
    </w:p>
    <w:p w14:paraId="02A5E174" w14:textId="77777777" w:rsidR="00E00DA6" w:rsidRDefault="0014183C" w:rsidP="00E04F4D">
      <w:pPr>
        <w:pStyle w:val="NormTop"/>
      </w:pPr>
      <w:r w:rsidRPr="0014183C">
        <w:rPr>
          <w:color w:val="0000FF"/>
        </w:rPr>
        <w:t>S2-2406119</w:t>
      </w:r>
      <w:r w:rsidR="007615D6" w:rsidRPr="00D53282">
        <w:t xml:space="preserve"> </w:t>
      </w:r>
      <w:r w:rsidR="007615D6">
        <w:t>(P-CR) 23.700-45: KI #1 evaluation and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the KI#1 in the study of FS_5G_Femto.</w:t>
      </w:r>
    </w:p>
    <w:p w14:paraId="30C6E1FA" w14:textId="77777777" w:rsidR="007615D6" w:rsidRPr="005B25A1" w:rsidRDefault="007615D6" w:rsidP="007615D6">
      <w:pPr>
        <w:keepNext/>
        <w:keepLines/>
        <w:rPr>
          <w:b/>
          <w:bCs/>
        </w:rPr>
      </w:pPr>
      <w:r w:rsidRPr="005B25A1">
        <w:rPr>
          <w:b/>
          <w:bCs/>
        </w:rPr>
        <w:t>Convenor comment:</w:t>
      </w:r>
    </w:p>
    <w:p w14:paraId="58D80E8F" w14:textId="77777777" w:rsidR="007615D6" w:rsidRPr="005B25A1" w:rsidRDefault="007615D6" w:rsidP="007615D6">
      <w:pPr>
        <w:keepNext/>
        <w:keepLines/>
      </w:pPr>
      <w:r w:rsidRPr="005B25A1">
        <w:t>Merge into 6156/6373.</w:t>
      </w:r>
    </w:p>
    <w:p w14:paraId="62EBBD69" w14:textId="77777777" w:rsidR="00B56CC5" w:rsidRPr="005B25A1" w:rsidRDefault="00B56CC5" w:rsidP="00B56CC5">
      <w:pPr>
        <w:keepNext/>
        <w:keepLines/>
        <w:rPr>
          <w:b/>
          <w:bCs/>
        </w:rPr>
      </w:pPr>
      <w:r w:rsidRPr="005B25A1">
        <w:rPr>
          <w:b/>
          <w:bCs/>
        </w:rPr>
        <w:t>Parallel discussion:</w:t>
      </w:r>
    </w:p>
    <w:p w14:paraId="08CE5EAF" w14:textId="77777777" w:rsidR="00B56CC5" w:rsidRPr="005B25A1" w:rsidRDefault="00B56CC5" w:rsidP="00B56CC5">
      <w:pPr>
        <w:keepNext/>
        <w:keepLines/>
      </w:pPr>
      <w:r w:rsidRPr="00B56CC5">
        <w:rPr>
          <w:color w:val="0000FF"/>
        </w:rPr>
        <w:t>Not handled</w:t>
      </w:r>
      <w:r>
        <w:t>.</w:t>
      </w:r>
    </w:p>
    <w:p w14:paraId="70130483" w14:textId="77777777" w:rsidR="00B56CC5" w:rsidRPr="00EB0339" w:rsidRDefault="00B56CC5" w:rsidP="00B56CC5">
      <w:r w:rsidRPr="005B25A1">
        <w:rPr>
          <w:b/>
          <w:bCs/>
        </w:rPr>
        <w:t>Status:</w:t>
      </w:r>
      <w:r>
        <w:t xml:space="preserve"> </w:t>
      </w:r>
      <w:r w:rsidRPr="00B56CC5">
        <w:rPr>
          <w:color w:val="0000FF"/>
        </w:rPr>
        <w:t>Not handled</w:t>
      </w:r>
      <w:r>
        <w:t>.</w:t>
      </w:r>
    </w:p>
    <w:p w14:paraId="4073AB9F" w14:textId="77777777" w:rsidR="00E00DA6" w:rsidRDefault="0014183C" w:rsidP="00E04F4D">
      <w:pPr>
        <w:pStyle w:val="NormTop"/>
      </w:pPr>
      <w:r w:rsidRPr="0014183C">
        <w:rPr>
          <w:color w:val="0000FF"/>
        </w:rPr>
        <w:lastRenderedPageBreak/>
        <w:t>S2-2406156</w:t>
      </w:r>
      <w:r w:rsidR="007615D6" w:rsidRPr="00D53282">
        <w:t xml:space="preserve"> </w:t>
      </w:r>
      <w:r w:rsidR="007615D6">
        <w:t>(P-CR) 23.700-45: Evaluation on KI#1 of Femto.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Evaluation on the solutions for KI#1 of Femto is proposed.</w:t>
      </w:r>
    </w:p>
    <w:p w14:paraId="308BD18C" w14:textId="77777777" w:rsidR="007615D6" w:rsidRPr="005B25A1" w:rsidRDefault="007615D6" w:rsidP="007615D6">
      <w:pPr>
        <w:keepNext/>
        <w:keepLines/>
        <w:rPr>
          <w:b/>
          <w:bCs/>
        </w:rPr>
      </w:pPr>
      <w:r w:rsidRPr="005B25A1">
        <w:rPr>
          <w:b/>
          <w:bCs/>
        </w:rPr>
        <w:t>Convenor comment:</w:t>
      </w:r>
    </w:p>
    <w:p w14:paraId="7EF2B914" w14:textId="77777777" w:rsidR="007615D6" w:rsidRPr="005B25A1" w:rsidRDefault="007615D6" w:rsidP="007615D6">
      <w:pPr>
        <w:keepNext/>
        <w:keepLines/>
      </w:pPr>
      <w:r w:rsidRPr="005B25A1">
        <w:t>Handle.</w:t>
      </w:r>
    </w:p>
    <w:p w14:paraId="24A1047C" w14:textId="77777777" w:rsidR="00B56CC5" w:rsidRPr="005B25A1" w:rsidRDefault="00B56CC5" w:rsidP="00B56CC5">
      <w:pPr>
        <w:keepNext/>
        <w:keepLines/>
        <w:rPr>
          <w:b/>
          <w:bCs/>
        </w:rPr>
      </w:pPr>
      <w:r w:rsidRPr="005B25A1">
        <w:rPr>
          <w:b/>
          <w:bCs/>
        </w:rPr>
        <w:t>Parallel discussion:</w:t>
      </w:r>
    </w:p>
    <w:p w14:paraId="5035DC4B" w14:textId="77777777" w:rsidR="00B56CC5" w:rsidRPr="005B25A1" w:rsidRDefault="00B56CC5" w:rsidP="00B56CC5">
      <w:pPr>
        <w:keepNext/>
        <w:keepLines/>
      </w:pPr>
      <w:r w:rsidRPr="00B56CC5">
        <w:rPr>
          <w:color w:val="0000FF"/>
        </w:rPr>
        <w:t>Not handled</w:t>
      </w:r>
      <w:r>
        <w:t>.</w:t>
      </w:r>
    </w:p>
    <w:p w14:paraId="3D50FB85" w14:textId="77777777" w:rsidR="00B56CC5" w:rsidRPr="00EB0339" w:rsidRDefault="00B56CC5" w:rsidP="00B56CC5">
      <w:r w:rsidRPr="005B25A1">
        <w:rPr>
          <w:b/>
          <w:bCs/>
        </w:rPr>
        <w:t>Status:</w:t>
      </w:r>
      <w:r>
        <w:t xml:space="preserve"> </w:t>
      </w:r>
      <w:r w:rsidRPr="00B56CC5">
        <w:rPr>
          <w:color w:val="0000FF"/>
        </w:rPr>
        <w:t>Not handled</w:t>
      </w:r>
      <w:r>
        <w:t>.</w:t>
      </w:r>
    </w:p>
    <w:p w14:paraId="5136E855" w14:textId="77777777" w:rsidR="00E00DA6" w:rsidRDefault="0014183C" w:rsidP="00E04F4D">
      <w:pPr>
        <w:pStyle w:val="NormTop"/>
      </w:pPr>
      <w:r w:rsidRPr="0014183C">
        <w:rPr>
          <w:color w:val="0000FF"/>
        </w:rPr>
        <w:t>S2-2406157</w:t>
      </w:r>
      <w:r w:rsidR="007615D6" w:rsidRPr="00D53282">
        <w:t xml:space="preserve"> </w:t>
      </w:r>
      <w:r w:rsidR="007615D6">
        <w:t>(P-CR) 23.700-45: Conclusion on KI#1 of Femto.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Conclusion on KI#1 of Femto is proposed.</w:t>
      </w:r>
    </w:p>
    <w:p w14:paraId="427BE2D7" w14:textId="77777777" w:rsidR="007615D6" w:rsidRPr="005B25A1" w:rsidRDefault="007615D6" w:rsidP="007615D6">
      <w:pPr>
        <w:keepNext/>
        <w:keepLines/>
        <w:rPr>
          <w:b/>
          <w:bCs/>
        </w:rPr>
      </w:pPr>
      <w:r w:rsidRPr="005B25A1">
        <w:rPr>
          <w:b/>
          <w:bCs/>
        </w:rPr>
        <w:t>Convenor comment:</w:t>
      </w:r>
    </w:p>
    <w:p w14:paraId="25BA2368" w14:textId="77777777" w:rsidR="007615D6" w:rsidRPr="005B25A1" w:rsidRDefault="007615D6" w:rsidP="007615D6">
      <w:pPr>
        <w:keepNext/>
        <w:keepLines/>
      </w:pPr>
      <w:r w:rsidRPr="005B25A1">
        <w:t xml:space="preserve">Merge into </w:t>
      </w:r>
      <w:r w:rsidR="0014183C" w:rsidRPr="0014183C">
        <w:rPr>
          <w:color w:val="0000FF"/>
        </w:rPr>
        <w:t>S2-2406373</w:t>
      </w:r>
      <w:r w:rsidRPr="005B25A1">
        <w:t>.</w:t>
      </w:r>
    </w:p>
    <w:p w14:paraId="66CDE1B9" w14:textId="77777777" w:rsidR="00B56CC5" w:rsidRPr="005B25A1" w:rsidRDefault="00B56CC5" w:rsidP="00B56CC5">
      <w:pPr>
        <w:keepNext/>
        <w:keepLines/>
        <w:rPr>
          <w:b/>
          <w:bCs/>
        </w:rPr>
      </w:pPr>
      <w:r w:rsidRPr="005B25A1">
        <w:rPr>
          <w:b/>
          <w:bCs/>
        </w:rPr>
        <w:t>Parallel discussion:</w:t>
      </w:r>
    </w:p>
    <w:p w14:paraId="03597032" w14:textId="77777777" w:rsidR="00B56CC5" w:rsidRPr="005B25A1" w:rsidRDefault="00B56CC5" w:rsidP="00B56CC5">
      <w:pPr>
        <w:keepNext/>
        <w:keepLines/>
      </w:pPr>
      <w:r w:rsidRPr="00B56CC5">
        <w:rPr>
          <w:color w:val="0000FF"/>
        </w:rPr>
        <w:t>Not handled</w:t>
      </w:r>
      <w:r>
        <w:t>.</w:t>
      </w:r>
    </w:p>
    <w:p w14:paraId="1931D68E" w14:textId="77777777" w:rsidR="00B56CC5" w:rsidRPr="00EB0339" w:rsidRDefault="00B56CC5" w:rsidP="00B56CC5">
      <w:r w:rsidRPr="005B25A1">
        <w:rPr>
          <w:b/>
          <w:bCs/>
        </w:rPr>
        <w:t>Status:</w:t>
      </w:r>
      <w:r>
        <w:t xml:space="preserve"> </w:t>
      </w:r>
      <w:r w:rsidRPr="00B56CC5">
        <w:rPr>
          <w:color w:val="0000FF"/>
        </w:rPr>
        <w:t>Not handled</w:t>
      </w:r>
      <w:r>
        <w:t>.</w:t>
      </w:r>
    </w:p>
    <w:p w14:paraId="7F7EB178" w14:textId="77777777" w:rsidR="00E00DA6" w:rsidRDefault="0014183C" w:rsidP="00E04F4D">
      <w:pPr>
        <w:pStyle w:val="NormTop"/>
      </w:pPr>
      <w:r w:rsidRPr="0014183C">
        <w:rPr>
          <w:color w:val="0000FF"/>
        </w:rPr>
        <w:t>S2-2406373</w:t>
      </w:r>
      <w:r w:rsidR="007615D6" w:rsidRPr="00D53282">
        <w:t xml:space="preserve"> </w:t>
      </w:r>
      <w:r w:rsidR="007615D6">
        <w:t>(P-CR) 23.700-45: KI#1 conclusion.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conclusion to KI#1.</w:t>
      </w:r>
    </w:p>
    <w:p w14:paraId="3A6B4C65" w14:textId="77777777" w:rsidR="007615D6" w:rsidRPr="005B25A1" w:rsidRDefault="007615D6" w:rsidP="007615D6">
      <w:pPr>
        <w:keepNext/>
        <w:keepLines/>
        <w:rPr>
          <w:b/>
          <w:bCs/>
        </w:rPr>
      </w:pPr>
      <w:r w:rsidRPr="005B25A1">
        <w:rPr>
          <w:b/>
          <w:bCs/>
        </w:rPr>
        <w:t>Convenor comment:</w:t>
      </w:r>
    </w:p>
    <w:p w14:paraId="415E85A6" w14:textId="77777777" w:rsidR="007615D6" w:rsidRPr="005B25A1" w:rsidRDefault="007615D6" w:rsidP="007615D6">
      <w:pPr>
        <w:keepNext/>
        <w:keepLines/>
      </w:pPr>
      <w:r w:rsidRPr="005B25A1">
        <w:t>Handle.</w:t>
      </w:r>
    </w:p>
    <w:p w14:paraId="2800B564" w14:textId="77777777" w:rsidR="00B56CC5" w:rsidRPr="005B25A1" w:rsidRDefault="00B56CC5" w:rsidP="00B56CC5">
      <w:pPr>
        <w:keepNext/>
        <w:keepLines/>
        <w:rPr>
          <w:b/>
          <w:bCs/>
        </w:rPr>
      </w:pPr>
      <w:r w:rsidRPr="005B25A1">
        <w:rPr>
          <w:b/>
          <w:bCs/>
        </w:rPr>
        <w:t>Parallel discussion:</w:t>
      </w:r>
    </w:p>
    <w:p w14:paraId="3E3B92D2" w14:textId="77777777" w:rsidR="00B56CC5" w:rsidRPr="005B25A1" w:rsidRDefault="00B56CC5" w:rsidP="00B56CC5">
      <w:pPr>
        <w:keepNext/>
        <w:keepLines/>
      </w:pPr>
      <w:r w:rsidRPr="00B56CC5">
        <w:rPr>
          <w:color w:val="0000FF"/>
        </w:rPr>
        <w:t>Not handled</w:t>
      </w:r>
      <w:r>
        <w:t>.</w:t>
      </w:r>
    </w:p>
    <w:p w14:paraId="0E7C65CC" w14:textId="77777777" w:rsidR="00B56CC5" w:rsidRPr="00EB0339" w:rsidRDefault="00B56CC5" w:rsidP="00B56CC5">
      <w:r w:rsidRPr="005B25A1">
        <w:rPr>
          <w:b/>
          <w:bCs/>
        </w:rPr>
        <w:t>Status:</w:t>
      </w:r>
      <w:r>
        <w:t xml:space="preserve"> </w:t>
      </w:r>
      <w:r w:rsidRPr="00B56CC5">
        <w:rPr>
          <w:color w:val="0000FF"/>
        </w:rPr>
        <w:t>Not handled</w:t>
      </w:r>
      <w:r>
        <w:t>.</w:t>
      </w:r>
    </w:p>
    <w:p w14:paraId="6039469A" w14:textId="77777777" w:rsidR="00E00DA6" w:rsidRDefault="0014183C" w:rsidP="00E04F4D">
      <w:pPr>
        <w:pStyle w:val="NormTop"/>
      </w:pPr>
      <w:r w:rsidRPr="0014183C">
        <w:rPr>
          <w:color w:val="0000FF"/>
        </w:rPr>
        <w:t>S2-2406619</w:t>
      </w:r>
      <w:r w:rsidR="007615D6" w:rsidRPr="00D53282">
        <w:t xml:space="preserve"> </w:t>
      </w:r>
      <w:r w:rsidR="007615D6">
        <w:t>(P-CR) 23.700-45: KI#1, conclusion Proposal.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the conclusion principles for the KI#1.</w:t>
      </w:r>
    </w:p>
    <w:p w14:paraId="10566FF1" w14:textId="77777777" w:rsidR="007615D6" w:rsidRPr="005B25A1" w:rsidRDefault="007615D6" w:rsidP="007615D6">
      <w:pPr>
        <w:keepNext/>
        <w:keepLines/>
        <w:rPr>
          <w:b/>
          <w:bCs/>
        </w:rPr>
      </w:pPr>
      <w:r w:rsidRPr="005B25A1">
        <w:rPr>
          <w:b/>
          <w:bCs/>
        </w:rPr>
        <w:t>Convenor comment:</w:t>
      </w:r>
    </w:p>
    <w:p w14:paraId="5F113CE7" w14:textId="77777777" w:rsidR="007615D6" w:rsidRPr="005B25A1" w:rsidRDefault="007615D6" w:rsidP="007615D6">
      <w:pPr>
        <w:keepNext/>
        <w:keepLines/>
      </w:pPr>
      <w:r w:rsidRPr="005B25A1">
        <w:t xml:space="preserve">Merge into </w:t>
      </w:r>
      <w:r w:rsidR="0014183C" w:rsidRPr="0014183C">
        <w:rPr>
          <w:color w:val="0000FF"/>
        </w:rPr>
        <w:t>S2-2406373</w:t>
      </w:r>
      <w:r w:rsidRPr="005B25A1">
        <w:t>.</w:t>
      </w:r>
    </w:p>
    <w:p w14:paraId="5559FEFA" w14:textId="77777777" w:rsidR="00B56CC5" w:rsidRPr="005B25A1" w:rsidRDefault="00B56CC5" w:rsidP="00B56CC5">
      <w:pPr>
        <w:keepNext/>
        <w:keepLines/>
        <w:rPr>
          <w:b/>
          <w:bCs/>
        </w:rPr>
      </w:pPr>
      <w:r w:rsidRPr="005B25A1">
        <w:rPr>
          <w:b/>
          <w:bCs/>
        </w:rPr>
        <w:t>Parallel discussion:</w:t>
      </w:r>
    </w:p>
    <w:p w14:paraId="78979BAD" w14:textId="77777777" w:rsidR="00B56CC5" w:rsidRPr="005B25A1" w:rsidRDefault="00B56CC5" w:rsidP="00B56CC5">
      <w:pPr>
        <w:keepNext/>
        <w:keepLines/>
      </w:pPr>
      <w:r w:rsidRPr="00B56CC5">
        <w:rPr>
          <w:color w:val="0000FF"/>
        </w:rPr>
        <w:t>Not handled</w:t>
      </w:r>
      <w:r>
        <w:t>.</w:t>
      </w:r>
    </w:p>
    <w:p w14:paraId="6B3C3A66" w14:textId="77777777" w:rsidR="00B56CC5" w:rsidRPr="00EB0339" w:rsidRDefault="00B56CC5" w:rsidP="00B56CC5">
      <w:r w:rsidRPr="005B25A1">
        <w:rPr>
          <w:b/>
          <w:bCs/>
        </w:rPr>
        <w:t>Status:</w:t>
      </w:r>
      <w:r>
        <w:t xml:space="preserve"> </w:t>
      </w:r>
      <w:r w:rsidRPr="00B56CC5">
        <w:rPr>
          <w:color w:val="0000FF"/>
        </w:rPr>
        <w:t>Not handled</w:t>
      </w:r>
      <w:r>
        <w:t>.</w:t>
      </w:r>
    </w:p>
    <w:p w14:paraId="4C51703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Evaluation and conclusion</w:t>
      </w:r>
    </w:p>
    <w:p w14:paraId="6B4A8D73" w14:textId="77777777" w:rsidR="00E00DA6" w:rsidRDefault="0014183C" w:rsidP="00E04F4D">
      <w:pPr>
        <w:pStyle w:val="NormTop"/>
      </w:pPr>
      <w:r w:rsidRPr="0014183C">
        <w:rPr>
          <w:color w:val="0000FF"/>
        </w:rPr>
        <w:t>S2-2406120</w:t>
      </w:r>
      <w:r w:rsidR="007615D6" w:rsidRPr="00D53282">
        <w:t xml:space="preserve"> </w:t>
      </w:r>
      <w:r w:rsidR="007615D6">
        <w:t>(P-CR) 23.700-45: KI #2 evaluation and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the KI#2 in the study of FS_5G_Femto.</w:t>
      </w:r>
    </w:p>
    <w:p w14:paraId="262159B5" w14:textId="77777777" w:rsidR="007615D6" w:rsidRPr="005B25A1" w:rsidRDefault="007615D6" w:rsidP="007615D6">
      <w:pPr>
        <w:keepNext/>
        <w:keepLines/>
        <w:rPr>
          <w:b/>
          <w:bCs/>
        </w:rPr>
      </w:pPr>
      <w:r w:rsidRPr="005B25A1">
        <w:rPr>
          <w:b/>
          <w:bCs/>
        </w:rPr>
        <w:t>Convenor comment:</w:t>
      </w:r>
    </w:p>
    <w:p w14:paraId="687B4201" w14:textId="77777777" w:rsidR="007615D6" w:rsidRPr="005B25A1" w:rsidRDefault="007615D6" w:rsidP="007615D6">
      <w:pPr>
        <w:keepNext/>
        <w:keepLines/>
      </w:pPr>
      <w:r w:rsidRPr="005B25A1">
        <w:t>Handle.</w:t>
      </w:r>
    </w:p>
    <w:p w14:paraId="5BA0049E" w14:textId="77777777" w:rsidR="007615D6" w:rsidRPr="005B25A1" w:rsidRDefault="007615D6" w:rsidP="007615D6">
      <w:pPr>
        <w:keepNext/>
        <w:keepLines/>
        <w:rPr>
          <w:b/>
          <w:bCs/>
        </w:rPr>
      </w:pPr>
      <w:r w:rsidRPr="005B25A1">
        <w:rPr>
          <w:b/>
          <w:bCs/>
        </w:rPr>
        <w:t>Parallel discussion:</w:t>
      </w:r>
    </w:p>
    <w:p w14:paraId="1C5C542F" w14:textId="7D2308F0" w:rsidR="002878D0" w:rsidRDefault="002878D0" w:rsidP="00A120F3">
      <w:pPr>
        <w:keepNext/>
        <w:keepLines/>
      </w:pPr>
      <w:r>
        <w:t xml:space="preserve">After drafting sessions, r01 was provided in the DRAFTS folder: </w:t>
      </w:r>
      <w:hyperlink r:id="rId21" w:history="1">
        <w:r w:rsidRPr="00ED7ED9">
          <w:rPr>
            <w:rStyle w:val="Hyperlink"/>
          </w:rPr>
          <w:t>https://www.3gpp.org/ftp/tsg_sa/WG2_Arch/TSGS2_163_Jeju_2024-05/INBOX/DRAFTS/R19%205G_Femto/S2-2406120r01_FS_5G_Femto_KI%232%2C%20Evaluation%20and%20conclusion.doc</w:t>
        </w:r>
      </w:hyperlink>
      <w:r>
        <w:t xml:space="preserve">. This was reviewed and left for off-line discussion and revised in parallel session to </w:t>
      </w:r>
      <w:r w:rsidRPr="00CE3EC0">
        <w:rPr>
          <w:color w:val="0000FF"/>
        </w:rPr>
        <w:t>S2-2</w:t>
      </w:r>
      <w:r>
        <w:rPr>
          <w:color w:val="0000FF"/>
        </w:rPr>
        <w:t>407105.</w:t>
      </w:r>
    </w:p>
    <w:p w14:paraId="6C3DB48C" w14:textId="16352FEB" w:rsidR="0013295F" w:rsidRDefault="0013295F" w:rsidP="007615D6">
      <w:pPr>
        <w:keepNext/>
        <w:keepLines/>
      </w:pPr>
      <w:r>
        <w:t xml:space="preserve">This was reviewed and </w:t>
      </w:r>
      <w:r w:rsidRPr="00B30893">
        <w:rPr>
          <w:color w:val="FF0000"/>
        </w:rPr>
        <w:t>agreed</w:t>
      </w:r>
      <w:r>
        <w:t xml:space="preserve"> in parallel session.</w:t>
      </w:r>
    </w:p>
    <w:p w14:paraId="40F83188" w14:textId="77777777" w:rsidR="00B56CC5" w:rsidRPr="005B25A1" w:rsidRDefault="00B56CC5" w:rsidP="00B56CC5">
      <w:pPr>
        <w:keepNext/>
        <w:keepLines/>
        <w:rPr>
          <w:b/>
          <w:bCs/>
        </w:rPr>
      </w:pPr>
      <w:r w:rsidRPr="005B25A1">
        <w:rPr>
          <w:b/>
          <w:bCs/>
        </w:rPr>
        <w:t>Plenary Discussion:</w:t>
      </w:r>
    </w:p>
    <w:p w14:paraId="0C9113A3" w14:textId="77777777" w:rsidR="00B56CC5" w:rsidRPr="00B56CC5" w:rsidRDefault="00B56CC5" w:rsidP="00B56CC5">
      <w:pPr>
        <w:keepNext/>
        <w:keepLines/>
      </w:pPr>
      <w:r>
        <w:t xml:space="preserve">This was </w:t>
      </w:r>
      <w:r w:rsidRPr="00B56CC5">
        <w:rPr>
          <w:color w:val="FF0000"/>
        </w:rPr>
        <w:t>block approved</w:t>
      </w:r>
      <w:r>
        <w:t>.</w:t>
      </w:r>
    </w:p>
    <w:p w14:paraId="34AB16E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F15FB03" w14:textId="77777777" w:rsidR="00E00DA6" w:rsidRDefault="0014183C" w:rsidP="00E04F4D">
      <w:pPr>
        <w:pStyle w:val="NormTop"/>
      </w:pPr>
      <w:r w:rsidRPr="0014183C">
        <w:rPr>
          <w:color w:val="0000FF"/>
        </w:rPr>
        <w:t>S2-2406158</w:t>
      </w:r>
      <w:r w:rsidR="007615D6" w:rsidRPr="00D53282">
        <w:t xml:space="preserve"> </w:t>
      </w:r>
      <w:r w:rsidR="007615D6">
        <w:t>(P-CR) 23.700-45: Evaluation on KI#2 of Femto.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Evaluation on the solution for KI#2 of Femto is proposed.</w:t>
      </w:r>
    </w:p>
    <w:p w14:paraId="494B76AF" w14:textId="77777777" w:rsidR="007615D6" w:rsidRPr="005B25A1" w:rsidRDefault="007615D6" w:rsidP="007615D6">
      <w:pPr>
        <w:keepNext/>
        <w:keepLines/>
        <w:rPr>
          <w:b/>
          <w:bCs/>
        </w:rPr>
      </w:pPr>
      <w:r w:rsidRPr="005B25A1">
        <w:rPr>
          <w:b/>
          <w:bCs/>
        </w:rPr>
        <w:t>Convenor comment:</w:t>
      </w:r>
    </w:p>
    <w:p w14:paraId="6F14F42F" w14:textId="77777777" w:rsidR="007615D6" w:rsidRPr="005B25A1" w:rsidRDefault="007615D6" w:rsidP="007615D6">
      <w:pPr>
        <w:keepNext/>
        <w:keepLines/>
      </w:pPr>
      <w:r w:rsidRPr="005B25A1">
        <w:t xml:space="preserve">Merge into </w:t>
      </w:r>
      <w:r w:rsidR="0014183C" w:rsidRPr="0014183C">
        <w:rPr>
          <w:color w:val="0000FF"/>
        </w:rPr>
        <w:t>S2-2406120</w:t>
      </w:r>
      <w:r w:rsidRPr="005B25A1">
        <w:t>.</w:t>
      </w:r>
    </w:p>
    <w:p w14:paraId="00995352" w14:textId="77777777" w:rsidR="00B56CC5" w:rsidRPr="005B25A1" w:rsidRDefault="00B56CC5" w:rsidP="00B56CC5">
      <w:pPr>
        <w:keepNext/>
        <w:keepLines/>
        <w:rPr>
          <w:b/>
          <w:bCs/>
        </w:rPr>
      </w:pPr>
      <w:r w:rsidRPr="005B25A1">
        <w:rPr>
          <w:b/>
          <w:bCs/>
        </w:rPr>
        <w:t>Parallel discussion:</w:t>
      </w:r>
    </w:p>
    <w:p w14:paraId="151E126F" w14:textId="77777777" w:rsidR="00B56CC5" w:rsidRPr="005B25A1" w:rsidRDefault="00B56CC5" w:rsidP="00B56CC5">
      <w:pPr>
        <w:keepNext/>
        <w:keepLines/>
      </w:pPr>
      <w:r w:rsidRPr="00B56CC5">
        <w:rPr>
          <w:color w:val="0000FF"/>
        </w:rPr>
        <w:t>Not handled</w:t>
      </w:r>
      <w:r>
        <w:t>.</w:t>
      </w:r>
    </w:p>
    <w:p w14:paraId="3DB5F528" w14:textId="77777777" w:rsidR="00B56CC5" w:rsidRPr="00EB0339" w:rsidRDefault="00B56CC5" w:rsidP="00B56CC5">
      <w:r w:rsidRPr="005B25A1">
        <w:rPr>
          <w:b/>
          <w:bCs/>
        </w:rPr>
        <w:t>Status:</w:t>
      </w:r>
      <w:r>
        <w:t xml:space="preserve"> </w:t>
      </w:r>
      <w:r w:rsidRPr="00B56CC5">
        <w:rPr>
          <w:color w:val="0000FF"/>
        </w:rPr>
        <w:t>Not handled</w:t>
      </w:r>
      <w:r>
        <w:t>.</w:t>
      </w:r>
    </w:p>
    <w:p w14:paraId="3DB758AE" w14:textId="77777777" w:rsidR="00E00DA6" w:rsidRDefault="0014183C" w:rsidP="00E04F4D">
      <w:pPr>
        <w:pStyle w:val="NormTop"/>
      </w:pPr>
      <w:r w:rsidRPr="0014183C">
        <w:rPr>
          <w:color w:val="0000FF"/>
        </w:rPr>
        <w:t>S2-2406159</w:t>
      </w:r>
      <w:r w:rsidR="007615D6" w:rsidRPr="00D53282">
        <w:t xml:space="preserve"> </w:t>
      </w:r>
      <w:r w:rsidR="007615D6">
        <w:t>(P-CR) 23.700-45: Conclusion on KI#2 of Femto.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Conclusion on KI#2 of Femto is proposed.</w:t>
      </w:r>
    </w:p>
    <w:p w14:paraId="3DD1F22A" w14:textId="77777777" w:rsidR="007615D6" w:rsidRPr="005B25A1" w:rsidRDefault="007615D6" w:rsidP="007615D6">
      <w:pPr>
        <w:keepNext/>
        <w:keepLines/>
        <w:rPr>
          <w:b/>
          <w:bCs/>
        </w:rPr>
      </w:pPr>
      <w:r w:rsidRPr="005B25A1">
        <w:rPr>
          <w:b/>
          <w:bCs/>
        </w:rPr>
        <w:t>Convenor comment:</w:t>
      </w:r>
    </w:p>
    <w:p w14:paraId="3A43FEC3" w14:textId="77777777" w:rsidR="007615D6" w:rsidRPr="005B25A1" w:rsidRDefault="007615D6" w:rsidP="007615D6">
      <w:pPr>
        <w:keepNext/>
        <w:keepLines/>
      </w:pPr>
      <w:r w:rsidRPr="005B25A1">
        <w:t xml:space="preserve">Merge into </w:t>
      </w:r>
      <w:r w:rsidR="0014183C" w:rsidRPr="0014183C">
        <w:rPr>
          <w:color w:val="0000FF"/>
        </w:rPr>
        <w:t>S2-2406398</w:t>
      </w:r>
      <w:r w:rsidRPr="005B25A1">
        <w:t>.</w:t>
      </w:r>
    </w:p>
    <w:p w14:paraId="088AD3CB" w14:textId="77777777" w:rsidR="00B56CC5" w:rsidRPr="005B25A1" w:rsidRDefault="00B56CC5" w:rsidP="00B56CC5">
      <w:pPr>
        <w:keepNext/>
        <w:keepLines/>
        <w:rPr>
          <w:b/>
          <w:bCs/>
        </w:rPr>
      </w:pPr>
      <w:r w:rsidRPr="005B25A1">
        <w:rPr>
          <w:b/>
          <w:bCs/>
        </w:rPr>
        <w:t>Parallel discussion:</w:t>
      </w:r>
    </w:p>
    <w:p w14:paraId="50EBBCDB" w14:textId="77777777" w:rsidR="00B56CC5" w:rsidRPr="005B25A1" w:rsidRDefault="00B56CC5" w:rsidP="00B56CC5">
      <w:pPr>
        <w:keepNext/>
        <w:keepLines/>
      </w:pPr>
      <w:r w:rsidRPr="00B56CC5">
        <w:rPr>
          <w:color w:val="0000FF"/>
        </w:rPr>
        <w:t>Not handled</w:t>
      </w:r>
      <w:r>
        <w:t>.</w:t>
      </w:r>
    </w:p>
    <w:p w14:paraId="7EB8FA8B" w14:textId="77777777" w:rsidR="00B56CC5" w:rsidRPr="00EB0339" w:rsidRDefault="00B56CC5" w:rsidP="00B56CC5">
      <w:r w:rsidRPr="005B25A1">
        <w:rPr>
          <w:b/>
          <w:bCs/>
        </w:rPr>
        <w:t>Status:</w:t>
      </w:r>
      <w:r>
        <w:t xml:space="preserve"> </w:t>
      </w:r>
      <w:r w:rsidRPr="00B56CC5">
        <w:rPr>
          <w:color w:val="0000FF"/>
        </w:rPr>
        <w:t>Not handled</w:t>
      </w:r>
      <w:r>
        <w:t>.</w:t>
      </w:r>
    </w:p>
    <w:p w14:paraId="1D110FE3" w14:textId="77777777" w:rsidR="00E00DA6" w:rsidRDefault="0014183C" w:rsidP="00E04F4D">
      <w:pPr>
        <w:pStyle w:val="NormTop"/>
      </w:pPr>
      <w:r w:rsidRPr="0014183C">
        <w:rPr>
          <w:color w:val="0000FF"/>
        </w:rPr>
        <w:lastRenderedPageBreak/>
        <w:t>S2-2406374</w:t>
      </w:r>
      <w:r w:rsidR="007615D6" w:rsidRPr="00D53282">
        <w:t xml:space="preserve"> </w:t>
      </w:r>
      <w:r w:rsidR="007615D6">
        <w:t>(P-CR) 23.700-45: KI#2 conclusion update.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conclusion to KI#1.</w:t>
      </w:r>
    </w:p>
    <w:p w14:paraId="329B4A1D" w14:textId="77777777" w:rsidR="007615D6" w:rsidRPr="005B25A1" w:rsidRDefault="007615D6" w:rsidP="007615D6">
      <w:pPr>
        <w:keepNext/>
        <w:keepLines/>
        <w:rPr>
          <w:b/>
          <w:bCs/>
        </w:rPr>
      </w:pPr>
      <w:r w:rsidRPr="005B25A1">
        <w:rPr>
          <w:b/>
          <w:bCs/>
        </w:rPr>
        <w:t>Convenor comment:</w:t>
      </w:r>
    </w:p>
    <w:p w14:paraId="0A76FB6D" w14:textId="77777777" w:rsidR="007615D6" w:rsidRPr="005B25A1" w:rsidRDefault="007615D6" w:rsidP="007615D6">
      <w:pPr>
        <w:keepNext/>
        <w:keepLines/>
      </w:pPr>
      <w:r w:rsidRPr="005B25A1">
        <w:t xml:space="preserve">Merge into </w:t>
      </w:r>
      <w:r w:rsidR="0014183C" w:rsidRPr="0014183C">
        <w:rPr>
          <w:color w:val="0000FF"/>
        </w:rPr>
        <w:t>S2-2406398</w:t>
      </w:r>
      <w:r w:rsidRPr="005B25A1">
        <w:t>.</w:t>
      </w:r>
    </w:p>
    <w:p w14:paraId="1970904C" w14:textId="77777777" w:rsidR="00B56CC5" w:rsidRPr="005B25A1" w:rsidRDefault="00B56CC5" w:rsidP="00B56CC5">
      <w:pPr>
        <w:keepNext/>
        <w:keepLines/>
        <w:rPr>
          <w:b/>
          <w:bCs/>
        </w:rPr>
      </w:pPr>
      <w:r w:rsidRPr="005B25A1">
        <w:rPr>
          <w:b/>
          <w:bCs/>
        </w:rPr>
        <w:t>Parallel discussion:</w:t>
      </w:r>
    </w:p>
    <w:p w14:paraId="0E5C795F" w14:textId="77777777" w:rsidR="00B56CC5" w:rsidRPr="005B25A1" w:rsidRDefault="00B56CC5" w:rsidP="00B56CC5">
      <w:pPr>
        <w:keepNext/>
        <w:keepLines/>
      </w:pPr>
      <w:r w:rsidRPr="00B56CC5">
        <w:rPr>
          <w:color w:val="0000FF"/>
        </w:rPr>
        <w:t>Not handled</w:t>
      </w:r>
      <w:r>
        <w:t>.</w:t>
      </w:r>
    </w:p>
    <w:p w14:paraId="0CA8E91D" w14:textId="77777777" w:rsidR="00B56CC5" w:rsidRPr="00EB0339" w:rsidRDefault="00B56CC5" w:rsidP="00B56CC5">
      <w:r w:rsidRPr="005B25A1">
        <w:rPr>
          <w:b/>
          <w:bCs/>
        </w:rPr>
        <w:t>Status:</w:t>
      </w:r>
      <w:r>
        <w:t xml:space="preserve"> </w:t>
      </w:r>
      <w:r w:rsidRPr="00B56CC5">
        <w:rPr>
          <w:color w:val="0000FF"/>
        </w:rPr>
        <w:t>Not handled</w:t>
      </w:r>
      <w:r>
        <w:t>.</w:t>
      </w:r>
    </w:p>
    <w:p w14:paraId="6DE4122F" w14:textId="77777777" w:rsidR="00E00DA6" w:rsidRDefault="0014183C" w:rsidP="00E04F4D">
      <w:pPr>
        <w:pStyle w:val="NormTop"/>
      </w:pPr>
      <w:r w:rsidRPr="0014183C">
        <w:rPr>
          <w:color w:val="0000FF"/>
        </w:rPr>
        <w:t>S2-2406398</w:t>
      </w:r>
      <w:r w:rsidR="007615D6" w:rsidRPr="00D53282">
        <w:t xml:space="preserve"> </w:t>
      </w:r>
      <w:r w:rsidR="007615D6">
        <w:t>(P-CR) 23.700-45: KI#2 Conclusion.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conclusion for KI#2.</w:t>
      </w:r>
    </w:p>
    <w:p w14:paraId="619A89E3" w14:textId="77777777" w:rsidR="007615D6" w:rsidRPr="005B25A1" w:rsidRDefault="007615D6" w:rsidP="007615D6">
      <w:pPr>
        <w:keepNext/>
        <w:keepLines/>
        <w:rPr>
          <w:b/>
          <w:bCs/>
        </w:rPr>
      </w:pPr>
      <w:r w:rsidRPr="005B25A1">
        <w:rPr>
          <w:b/>
          <w:bCs/>
        </w:rPr>
        <w:t>Convenor comment:</w:t>
      </w:r>
    </w:p>
    <w:p w14:paraId="00A8AA34" w14:textId="77777777" w:rsidR="007615D6" w:rsidRPr="005B25A1" w:rsidRDefault="007615D6" w:rsidP="007615D6">
      <w:pPr>
        <w:keepNext/>
        <w:keepLines/>
      </w:pPr>
      <w:r w:rsidRPr="005B25A1">
        <w:t>Handle.</w:t>
      </w:r>
    </w:p>
    <w:p w14:paraId="61962D1C" w14:textId="77777777" w:rsidR="007615D6" w:rsidRPr="005B25A1" w:rsidRDefault="007615D6" w:rsidP="007615D6">
      <w:pPr>
        <w:keepNext/>
        <w:keepLines/>
        <w:rPr>
          <w:b/>
          <w:bCs/>
        </w:rPr>
      </w:pPr>
      <w:r w:rsidRPr="005B25A1">
        <w:rPr>
          <w:b/>
          <w:bCs/>
        </w:rPr>
        <w:t>Parallel discussion:</w:t>
      </w:r>
    </w:p>
    <w:p w14:paraId="72E09495" w14:textId="25668C7F" w:rsidR="00BF3E74" w:rsidRDefault="00BF3E74" w:rsidP="007615D6">
      <w:pPr>
        <w:keepNext/>
        <w:keepLines/>
      </w:pPr>
      <w:r>
        <w:t xml:space="preserve">It was agreed by a show of hands that work should move forward using the existing OAM mechanism. This was revised in parallel session to </w:t>
      </w:r>
      <w:r w:rsidRPr="00CE3EC0">
        <w:rPr>
          <w:color w:val="0000FF"/>
        </w:rPr>
        <w:t>S2-2</w:t>
      </w:r>
      <w:r>
        <w:rPr>
          <w:color w:val="0000FF"/>
        </w:rPr>
        <w:t>407098</w:t>
      </w:r>
      <w:r>
        <w:t>.</w:t>
      </w:r>
    </w:p>
    <w:p w14:paraId="01E7490E" w14:textId="5FBAA052" w:rsidR="0013295F" w:rsidRDefault="0013295F" w:rsidP="007615D6">
      <w:pPr>
        <w:keepNext/>
        <w:keepLines/>
      </w:pPr>
      <w:r>
        <w:t xml:space="preserve">It was clarified that roaming or dynamic scenarios will not be addressed in Rel-19. This was </w:t>
      </w:r>
      <w:r w:rsidRPr="00B30893">
        <w:rPr>
          <w:color w:val="FF0000"/>
        </w:rPr>
        <w:t>agreed</w:t>
      </w:r>
      <w:r>
        <w:t xml:space="preserve"> in parallel session.</w:t>
      </w:r>
    </w:p>
    <w:p w14:paraId="229A68B9" w14:textId="77777777" w:rsidR="00B56CC5" w:rsidRPr="005B25A1" w:rsidRDefault="00B56CC5" w:rsidP="00B56CC5">
      <w:pPr>
        <w:keepNext/>
        <w:keepLines/>
        <w:rPr>
          <w:b/>
          <w:bCs/>
        </w:rPr>
      </w:pPr>
      <w:r w:rsidRPr="005B25A1">
        <w:rPr>
          <w:b/>
          <w:bCs/>
        </w:rPr>
        <w:t>Plenary Discussion:</w:t>
      </w:r>
    </w:p>
    <w:p w14:paraId="18B03BA7" w14:textId="77777777" w:rsidR="00B56CC5" w:rsidRPr="00B56CC5" w:rsidRDefault="00B56CC5" w:rsidP="00B56CC5">
      <w:pPr>
        <w:keepNext/>
        <w:keepLines/>
      </w:pPr>
      <w:r>
        <w:t xml:space="preserve">This was </w:t>
      </w:r>
      <w:r w:rsidRPr="00B56CC5">
        <w:rPr>
          <w:color w:val="FF0000"/>
        </w:rPr>
        <w:t>block approved</w:t>
      </w:r>
      <w:r>
        <w:t>.</w:t>
      </w:r>
    </w:p>
    <w:p w14:paraId="3BED4338"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4915818" w14:textId="77777777" w:rsidR="00E00DA6" w:rsidRDefault="0014183C" w:rsidP="00E04F4D">
      <w:pPr>
        <w:pStyle w:val="NormTop"/>
      </w:pPr>
      <w:r w:rsidRPr="0014183C">
        <w:rPr>
          <w:color w:val="0000FF"/>
        </w:rPr>
        <w:t>S2-2406429</w:t>
      </w:r>
      <w:r w:rsidR="007615D6" w:rsidRPr="00D53282">
        <w:t xml:space="preserve"> </w:t>
      </w:r>
      <w:r w:rsidR="007615D6">
        <w:t>(P-CR) 23.700-45: Conclusion update for Key Issue #2.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conclusion for Key Issue #2.</w:t>
      </w:r>
    </w:p>
    <w:p w14:paraId="06ED8131" w14:textId="77777777" w:rsidR="007615D6" w:rsidRPr="005B25A1" w:rsidRDefault="007615D6" w:rsidP="007615D6">
      <w:pPr>
        <w:keepNext/>
        <w:keepLines/>
        <w:rPr>
          <w:b/>
          <w:bCs/>
        </w:rPr>
      </w:pPr>
      <w:r w:rsidRPr="005B25A1">
        <w:rPr>
          <w:b/>
          <w:bCs/>
        </w:rPr>
        <w:t>Convenor comment:</w:t>
      </w:r>
    </w:p>
    <w:p w14:paraId="6081DAA3" w14:textId="77777777" w:rsidR="007615D6" w:rsidRPr="005B25A1" w:rsidRDefault="007615D6" w:rsidP="007615D6">
      <w:pPr>
        <w:keepNext/>
        <w:keepLines/>
      </w:pPr>
      <w:r w:rsidRPr="005B25A1">
        <w:t xml:space="preserve">Merge into </w:t>
      </w:r>
      <w:r w:rsidR="0014183C" w:rsidRPr="0014183C">
        <w:rPr>
          <w:color w:val="0000FF"/>
        </w:rPr>
        <w:t>S2-2406398</w:t>
      </w:r>
      <w:r w:rsidRPr="005B25A1">
        <w:t>.</w:t>
      </w:r>
    </w:p>
    <w:p w14:paraId="4703A878" w14:textId="77777777" w:rsidR="00B56CC5" w:rsidRPr="005B25A1" w:rsidRDefault="00B56CC5" w:rsidP="00B56CC5">
      <w:pPr>
        <w:keepNext/>
        <w:keepLines/>
        <w:rPr>
          <w:b/>
          <w:bCs/>
        </w:rPr>
      </w:pPr>
      <w:r w:rsidRPr="005B25A1">
        <w:rPr>
          <w:b/>
          <w:bCs/>
        </w:rPr>
        <w:t>Parallel discussion:</w:t>
      </w:r>
    </w:p>
    <w:p w14:paraId="7262E081" w14:textId="77777777" w:rsidR="00B56CC5" w:rsidRPr="005B25A1" w:rsidRDefault="00B56CC5" w:rsidP="00B56CC5">
      <w:pPr>
        <w:keepNext/>
        <w:keepLines/>
      </w:pPr>
      <w:r w:rsidRPr="00B56CC5">
        <w:rPr>
          <w:color w:val="0000FF"/>
        </w:rPr>
        <w:t>Not handled</w:t>
      </w:r>
      <w:r>
        <w:t>.</w:t>
      </w:r>
    </w:p>
    <w:p w14:paraId="564B97B1" w14:textId="77777777" w:rsidR="00B56CC5" w:rsidRPr="00EB0339" w:rsidRDefault="00B56CC5" w:rsidP="00B56CC5">
      <w:r w:rsidRPr="005B25A1">
        <w:rPr>
          <w:b/>
          <w:bCs/>
        </w:rPr>
        <w:t>Status:</w:t>
      </w:r>
      <w:r>
        <w:t xml:space="preserve"> </w:t>
      </w:r>
      <w:r w:rsidRPr="00B56CC5">
        <w:rPr>
          <w:color w:val="0000FF"/>
        </w:rPr>
        <w:t>Not handled</w:t>
      </w:r>
      <w:r>
        <w:t>.</w:t>
      </w:r>
    </w:p>
    <w:p w14:paraId="68AB1B45" w14:textId="77777777" w:rsidR="00E00DA6" w:rsidRDefault="0014183C" w:rsidP="00E04F4D">
      <w:pPr>
        <w:pStyle w:val="NormTop"/>
      </w:pPr>
      <w:r w:rsidRPr="0014183C">
        <w:rPr>
          <w:color w:val="0000FF"/>
        </w:rPr>
        <w:t>S2-2406620</w:t>
      </w:r>
      <w:r w:rsidR="007615D6" w:rsidRPr="00D53282">
        <w:t xml:space="preserve"> </w:t>
      </w:r>
      <w:r w:rsidR="007615D6">
        <w:t>(P-CR) 23.700-45: KI#2, conclusion Proposal.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the conclusion principles for the KI#2.</w:t>
      </w:r>
    </w:p>
    <w:p w14:paraId="07420B99" w14:textId="77777777" w:rsidR="007615D6" w:rsidRPr="005B25A1" w:rsidRDefault="007615D6" w:rsidP="007615D6">
      <w:pPr>
        <w:keepNext/>
        <w:keepLines/>
        <w:rPr>
          <w:b/>
          <w:bCs/>
        </w:rPr>
      </w:pPr>
      <w:r w:rsidRPr="005B25A1">
        <w:rPr>
          <w:b/>
          <w:bCs/>
        </w:rPr>
        <w:t>Convenor comment:</w:t>
      </w:r>
    </w:p>
    <w:p w14:paraId="0BC3A4C8" w14:textId="77777777" w:rsidR="007615D6" w:rsidRPr="005B25A1" w:rsidRDefault="007615D6" w:rsidP="007615D6">
      <w:pPr>
        <w:keepNext/>
        <w:keepLines/>
      </w:pPr>
      <w:r w:rsidRPr="005B25A1">
        <w:t xml:space="preserve">Merge into </w:t>
      </w:r>
      <w:r w:rsidR="0014183C" w:rsidRPr="0014183C">
        <w:rPr>
          <w:color w:val="0000FF"/>
        </w:rPr>
        <w:t>S2-2406398</w:t>
      </w:r>
      <w:r w:rsidRPr="005B25A1">
        <w:t>.</w:t>
      </w:r>
    </w:p>
    <w:p w14:paraId="2D07519F" w14:textId="77777777" w:rsidR="00B56CC5" w:rsidRPr="005B25A1" w:rsidRDefault="00B56CC5" w:rsidP="00B56CC5">
      <w:pPr>
        <w:keepNext/>
        <w:keepLines/>
        <w:rPr>
          <w:b/>
          <w:bCs/>
        </w:rPr>
      </w:pPr>
      <w:r w:rsidRPr="005B25A1">
        <w:rPr>
          <w:b/>
          <w:bCs/>
        </w:rPr>
        <w:t>Parallel discussion:</w:t>
      </w:r>
    </w:p>
    <w:p w14:paraId="0CD2FEF5" w14:textId="77777777" w:rsidR="00B56CC5" w:rsidRPr="005B25A1" w:rsidRDefault="00B56CC5" w:rsidP="00B56CC5">
      <w:pPr>
        <w:keepNext/>
        <w:keepLines/>
      </w:pPr>
      <w:r w:rsidRPr="00B56CC5">
        <w:rPr>
          <w:color w:val="0000FF"/>
        </w:rPr>
        <w:t>Not handled</w:t>
      </w:r>
      <w:r>
        <w:t>.</w:t>
      </w:r>
    </w:p>
    <w:p w14:paraId="158BA757" w14:textId="77777777" w:rsidR="00B56CC5" w:rsidRPr="00EB0339" w:rsidRDefault="00B56CC5" w:rsidP="00B56CC5">
      <w:r w:rsidRPr="005B25A1">
        <w:rPr>
          <w:b/>
          <w:bCs/>
        </w:rPr>
        <w:t>Status:</w:t>
      </w:r>
      <w:r>
        <w:t xml:space="preserve"> </w:t>
      </w:r>
      <w:r w:rsidRPr="00B56CC5">
        <w:rPr>
          <w:color w:val="0000FF"/>
        </w:rPr>
        <w:t>Not handled</w:t>
      </w:r>
      <w:r>
        <w:t>.</w:t>
      </w:r>
    </w:p>
    <w:p w14:paraId="29E02371" w14:textId="77777777" w:rsidR="00E00DA6" w:rsidRDefault="0014183C" w:rsidP="00E04F4D">
      <w:pPr>
        <w:pStyle w:val="NormTop"/>
      </w:pPr>
      <w:r w:rsidRPr="0014183C">
        <w:rPr>
          <w:color w:val="0000FF"/>
        </w:rPr>
        <w:lastRenderedPageBreak/>
        <w:t>S2-2406720</w:t>
      </w:r>
      <w:r w:rsidR="007615D6" w:rsidRPr="00D53282">
        <w:t xml:space="preserve"> </w:t>
      </w:r>
      <w:r w:rsidR="007615D6">
        <w:t>(P-CR) 23.700-45: KI#2 Conclusions update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interim conclusions of KI#2.</w:t>
      </w:r>
    </w:p>
    <w:p w14:paraId="16BC7DCB" w14:textId="77777777" w:rsidR="007615D6" w:rsidRPr="005B25A1" w:rsidRDefault="007615D6" w:rsidP="007615D6">
      <w:pPr>
        <w:keepNext/>
        <w:keepLines/>
        <w:rPr>
          <w:b/>
          <w:bCs/>
        </w:rPr>
      </w:pPr>
      <w:r w:rsidRPr="005B25A1">
        <w:rPr>
          <w:b/>
          <w:bCs/>
        </w:rPr>
        <w:t>Convenor comment:</w:t>
      </w:r>
    </w:p>
    <w:p w14:paraId="5832A31F" w14:textId="77777777" w:rsidR="007615D6" w:rsidRPr="005B25A1" w:rsidRDefault="007615D6" w:rsidP="007615D6">
      <w:pPr>
        <w:keepNext/>
        <w:keepLines/>
      </w:pPr>
      <w:r w:rsidRPr="005B25A1">
        <w:t xml:space="preserve">Merge into </w:t>
      </w:r>
      <w:r w:rsidR="0014183C" w:rsidRPr="0014183C">
        <w:rPr>
          <w:color w:val="0000FF"/>
        </w:rPr>
        <w:t>S2-2406398</w:t>
      </w:r>
      <w:r w:rsidRPr="005B25A1">
        <w:t>.</w:t>
      </w:r>
    </w:p>
    <w:p w14:paraId="299F8023" w14:textId="77777777" w:rsidR="00B56CC5" w:rsidRPr="005B25A1" w:rsidRDefault="00B56CC5" w:rsidP="00B56CC5">
      <w:pPr>
        <w:keepNext/>
        <w:keepLines/>
        <w:rPr>
          <w:b/>
          <w:bCs/>
        </w:rPr>
      </w:pPr>
      <w:r w:rsidRPr="005B25A1">
        <w:rPr>
          <w:b/>
          <w:bCs/>
        </w:rPr>
        <w:t>Parallel discussion:</w:t>
      </w:r>
    </w:p>
    <w:p w14:paraId="670375C9" w14:textId="77777777" w:rsidR="00B56CC5" w:rsidRPr="005B25A1" w:rsidRDefault="00B56CC5" w:rsidP="00B56CC5">
      <w:pPr>
        <w:keepNext/>
        <w:keepLines/>
      </w:pPr>
      <w:r w:rsidRPr="00B56CC5">
        <w:rPr>
          <w:color w:val="0000FF"/>
        </w:rPr>
        <w:t>Not handled</w:t>
      </w:r>
      <w:r>
        <w:t>.</w:t>
      </w:r>
    </w:p>
    <w:p w14:paraId="0ACA8D45" w14:textId="77777777" w:rsidR="00B56CC5" w:rsidRPr="00EB0339" w:rsidRDefault="00B56CC5" w:rsidP="00B56CC5">
      <w:r w:rsidRPr="005B25A1">
        <w:rPr>
          <w:b/>
          <w:bCs/>
        </w:rPr>
        <w:t>Status:</w:t>
      </w:r>
      <w:r>
        <w:t xml:space="preserve"> </w:t>
      </w:r>
      <w:r w:rsidRPr="00B56CC5">
        <w:rPr>
          <w:color w:val="0000FF"/>
        </w:rPr>
        <w:t>Not handled</w:t>
      </w:r>
      <w:r>
        <w:t>.</w:t>
      </w:r>
    </w:p>
    <w:p w14:paraId="23271D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NWM Report</w:t>
      </w:r>
    </w:p>
    <w:p w14:paraId="2E9A707A" w14:textId="77777777" w:rsidR="00E00DA6" w:rsidRDefault="0014183C" w:rsidP="00E04F4D">
      <w:pPr>
        <w:pStyle w:val="NormTop"/>
      </w:pPr>
      <w:r w:rsidRPr="0014183C">
        <w:rPr>
          <w:color w:val="0000FF"/>
        </w:rPr>
        <w:t>S2-2406533</w:t>
      </w:r>
      <w:r w:rsidR="007615D6" w:rsidRPr="00D53282">
        <w:t xml:space="preserve"> </w:t>
      </w:r>
      <w:r w:rsidR="007615D6">
        <w:t>(REPORT) [FS_5G_Femto] Report of Pre-SA2#163 NWM Discussion for conclusions (Source: NTT DOCOMO)</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Report on NWM discussion and proposals for conclusion by Rapporteur.</w:t>
      </w:r>
    </w:p>
    <w:p w14:paraId="75D9C9B1" w14:textId="77777777" w:rsidR="007615D6" w:rsidRPr="005B25A1" w:rsidRDefault="007615D6" w:rsidP="007615D6">
      <w:pPr>
        <w:keepNext/>
        <w:keepLines/>
        <w:rPr>
          <w:b/>
          <w:bCs/>
        </w:rPr>
      </w:pPr>
      <w:r w:rsidRPr="005B25A1">
        <w:rPr>
          <w:b/>
          <w:bCs/>
        </w:rPr>
        <w:t>Convenor comment:</w:t>
      </w:r>
    </w:p>
    <w:p w14:paraId="3F1B6F2E" w14:textId="77777777" w:rsidR="007615D6" w:rsidRPr="005B25A1" w:rsidRDefault="007615D6" w:rsidP="007615D6">
      <w:pPr>
        <w:keepNext/>
        <w:keepLines/>
      </w:pPr>
      <w:r w:rsidRPr="005B25A1">
        <w:t>For information.</w:t>
      </w:r>
    </w:p>
    <w:p w14:paraId="1A85167F" w14:textId="77777777" w:rsidR="007615D6" w:rsidRPr="005B25A1" w:rsidRDefault="007615D6" w:rsidP="007615D6">
      <w:pPr>
        <w:keepNext/>
        <w:keepLines/>
        <w:rPr>
          <w:b/>
          <w:bCs/>
        </w:rPr>
      </w:pPr>
      <w:r w:rsidRPr="005B25A1">
        <w:rPr>
          <w:b/>
          <w:bCs/>
        </w:rPr>
        <w:t>Parallel discussion:</w:t>
      </w:r>
    </w:p>
    <w:p w14:paraId="7EBCD75B" w14:textId="78B52A19" w:rsidR="007615D6" w:rsidRPr="004F52C2" w:rsidRDefault="004F52C2" w:rsidP="007615D6">
      <w:pPr>
        <w:keepNext/>
        <w:keepLines/>
      </w:pPr>
      <w:r>
        <w:t xml:space="preserve">This was </w:t>
      </w:r>
      <w:r w:rsidRPr="00C3284B">
        <w:rPr>
          <w:color w:val="0000FF"/>
        </w:rPr>
        <w:t>noted</w:t>
      </w:r>
      <w:r>
        <w:t xml:space="preserve"> in parallel session.</w:t>
      </w:r>
    </w:p>
    <w:p w14:paraId="36A1C409" w14:textId="591CF7B1" w:rsidR="007615D6" w:rsidRDefault="007615D6" w:rsidP="007615D6">
      <w:r w:rsidRPr="005B25A1">
        <w:rPr>
          <w:b/>
          <w:bCs/>
        </w:rPr>
        <w:t>Status:</w:t>
      </w:r>
      <w:r>
        <w:t xml:space="preserve"> </w:t>
      </w:r>
      <w:r>
        <w:rPr>
          <w:color w:val="0000FF"/>
        </w:rPr>
        <w:t>Noted</w:t>
      </w:r>
      <w:r>
        <w:t>.</w:t>
      </w:r>
    </w:p>
    <w:p w14:paraId="65075B57" w14:textId="77777777" w:rsidR="004F52C2" w:rsidRPr="00EB0339" w:rsidRDefault="004F52C2" w:rsidP="007615D6"/>
    <w:p w14:paraId="76EA6A41" w14:textId="77777777" w:rsidR="007615D6" w:rsidRDefault="007615D6" w:rsidP="00E04F4D">
      <w:pPr>
        <w:pStyle w:val="Heading2"/>
      </w:pPr>
      <w:bookmarkStart w:id="127" w:name="_Toc177620680"/>
      <w:r>
        <w:t>19.13</w:t>
      </w:r>
      <w:r>
        <w:tab/>
        <w:t>Study on Multi-Access (DualSteer and ATSSS_Ph4) (FS_MASSS)</w:t>
      </w:r>
      <w:bookmarkEnd w:id="127"/>
    </w:p>
    <w:p w14:paraId="19FB296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03A7229" w14:textId="77777777" w:rsidR="004206E3" w:rsidRDefault="004206E3" w:rsidP="00E04F4D"/>
    <w:p w14:paraId="2D1216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Terms</w:t>
      </w:r>
    </w:p>
    <w:p w14:paraId="29E4F400" w14:textId="77777777" w:rsidR="00E00DA6" w:rsidRDefault="0014183C" w:rsidP="00E04F4D">
      <w:pPr>
        <w:pStyle w:val="NormTop"/>
      </w:pPr>
      <w:r w:rsidRPr="0014183C">
        <w:rPr>
          <w:color w:val="0000FF"/>
        </w:rPr>
        <w:t>S2-2406789</w:t>
      </w:r>
      <w:r w:rsidR="007615D6" w:rsidRPr="00D53282">
        <w:t xml:space="preserve"> </w:t>
      </w:r>
      <w:r w:rsidR="007615D6">
        <w:t>(P-CR) 23.700-54: FS_MASSS Architectural Terms . (Source: Apple, ETRI, Nokia, Nokia Shanghai Bell, China Telecom, LG Electronics, OPPO, NEC, KDDI)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Terms for DualSteer for the FS_MASSS TR 23.700-54.</w:t>
      </w:r>
    </w:p>
    <w:p w14:paraId="4F716077" w14:textId="77777777" w:rsidR="007615D6" w:rsidRPr="005B25A1" w:rsidRDefault="007615D6" w:rsidP="007615D6">
      <w:pPr>
        <w:keepNext/>
        <w:keepLines/>
        <w:rPr>
          <w:b/>
          <w:bCs/>
        </w:rPr>
      </w:pPr>
      <w:r w:rsidRPr="005B25A1">
        <w:rPr>
          <w:b/>
          <w:bCs/>
        </w:rPr>
        <w:t>Convenor comment:</w:t>
      </w:r>
    </w:p>
    <w:p w14:paraId="4B8EA579" w14:textId="77777777" w:rsidR="007615D6" w:rsidRPr="005B25A1" w:rsidRDefault="007615D6" w:rsidP="007615D6">
      <w:pPr>
        <w:keepNext/>
        <w:keepLines/>
      </w:pPr>
      <w:r w:rsidRPr="005B25A1">
        <w:t>Handle.</w:t>
      </w:r>
    </w:p>
    <w:p w14:paraId="179A3D1A" w14:textId="77777777" w:rsidR="00B56CC5" w:rsidRPr="005B25A1" w:rsidRDefault="00B56CC5" w:rsidP="00B56CC5">
      <w:pPr>
        <w:keepNext/>
        <w:keepLines/>
        <w:rPr>
          <w:b/>
          <w:bCs/>
        </w:rPr>
      </w:pPr>
      <w:r w:rsidRPr="005B25A1">
        <w:rPr>
          <w:b/>
          <w:bCs/>
        </w:rPr>
        <w:t>Parallel discussion:</w:t>
      </w:r>
    </w:p>
    <w:p w14:paraId="1326C84B" w14:textId="77777777" w:rsidR="00B56CC5" w:rsidRPr="005B25A1" w:rsidRDefault="00B56CC5" w:rsidP="00B56CC5">
      <w:pPr>
        <w:keepNext/>
        <w:keepLines/>
      </w:pPr>
      <w:r w:rsidRPr="00B56CC5">
        <w:rPr>
          <w:color w:val="0000FF"/>
        </w:rPr>
        <w:t>Not handled</w:t>
      </w:r>
      <w:r>
        <w:t>.</w:t>
      </w:r>
    </w:p>
    <w:p w14:paraId="51DEA16A" w14:textId="77777777" w:rsidR="00B56CC5" w:rsidRPr="00EB0339" w:rsidRDefault="00B56CC5" w:rsidP="00B56CC5">
      <w:r w:rsidRPr="005B25A1">
        <w:rPr>
          <w:b/>
          <w:bCs/>
        </w:rPr>
        <w:t>Status:</w:t>
      </w:r>
      <w:r>
        <w:t xml:space="preserve"> </w:t>
      </w:r>
      <w:r w:rsidRPr="00B56CC5">
        <w:rPr>
          <w:color w:val="0000FF"/>
        </w:rPr>
        <w:t>Not handled</w:t>
      </w:r>
      <w:r>
        <w:t>.</w:t>
      </w:r>
    </w:p>
    <w:p w14:paraId="4E940F2F" w14:textId="77777777" w:rsidR="00E00DA6" w:rsidRDefault="0014183C" w:rsidP="00E04F4D">
      <w:pPr>
        <w:pStyle w:val="NormTop"/>
      </w:pPr>
      <w:r w:rsidRPr="0014183C">
        <w:rPr>
          <w:color w:val="0000FF"/>
        </w:rPr>
        <w:lastRenderedPageBreak/>
        <w:t>S2-2406165</w:t>
      </w:r>
      <w:r w:rsidR="007615D6" w:rsidRPr="00D53282">
        <w:t xml:space="preserve"> </w:t>
      </w:r>
      <w:r w:rsidR="007615D6">
        <w:t>(P-CR) 23.700-54: Terms for DualSteer.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is proposed to provide the definition of terms to be used in DualSteer aspect of FS_MASSS.</w:t>
      </w:r>
    </w:p>
    <w:p w14:paraId="4D7F5851"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S2-2404696</w:t>
      </w:r>
      <w:r>
        <w:rPr>
          <w:i/>
        </w:rPr>
        <w:t xml:space="preserve"> from SA WG2#162.</w:t>
      </w:r>
    </w:p>
    <w:p w14:paraId="21176FE4" w14:textId="77777777" w:rsidR="007615D6" w:rsidRPr="005B25A1" w:rsidRDefault="007615D6" w:rsidP="007615D6">
      <w:pPr>
        <w:keepNext/>
        <w:keepLines/>
        <w:rPr>
          <w:b/>
          <w:bCs/>
        </w:rPr>
      </w:pPr>
      <w:r w:rsidRPr="005B25A1">
        <w:rPr>
          <w:b/>
          <w:bCs/>
        </w:rPr>
        <w:t>Convenor comment:</w:t>
      </w:r>
    </w:p>
    <w:p w14:paraId="1B2C544C" w14:textId="77777777" w:rsidR="007615D6" w:rsidRPr="005B25A1" w:rsidRDefault="007615D6" w:rsidP="007615D6">
      <w:pPr>
        <w:keepNext/>
        <w:keepLines/>
      </w:pPr>
      <w:r w:rsidRPr="005B25A1">
        <w:t>Handle.</w:t>
      </w:r>
    </w:p>
    <w:p w14:paraId="64E333E0" w14:textId="77777777" w:rsidR="00B56CC5" w:rsidRPr="005B25A1" w:rsidRDefault="00B56CC5" w:rsidP="00B56CC5">
      <w:pPr>
        <w:keepNext/>
        <w:keepLines/>
        <w:rPr>
          <w:b/>
          <w:bCs/>
        </w:rPr>
      </w:pPr>
      <w:r w:rsidRPr="005B25A1">
        <w:rPr>
          <w:b/>
          <w:bCs/>
        </w:rPr>
        <w:t>Parallel discussion:</w:t>
      </w:r>
    </w:p>
    <w:p w14:paraId="7B4A0671" w14:textId="77777777" w:rsidR="00B56CC5" w:rsidRPr="005B25A1" w:rsidRDefault="00B56CC5" w:rsidP="00B56CC5">
      <w:pPr>
        <w:keepNext/>
        <w:keepLines/>
      </w:pPr>
      <w:r w:rsidRPr="00B56CC5">
        <w:rPr>
          <w:color w:val="0000FF"/>
        </w:rPr>
        <w:t>Not handled</w:t>
      </w:r>
      <w:r>
        <w:t>.</w:t>
      </w:r>
    </w:p>
    <w:p w14:paraId="61E616BC" w14:textId="77777777" w:rsidR="00B56CC5" w:rsidRPr="00EB0339" w:rsidRDefault="00B56CC5" w:rsidP="00B56CC5">
      <w:r w:rsidRPr="005B25A1">
        <w:rPr>
          <w:b/>
          <w:bCs/>
        </w:rPr>
        <w:t>Status:</w:t>
      </w:r>
      <w:r>
        <w:t xml:space="preserve"> </w:t>
      </w:r>
      <w:r w:rsidRPr="00B56CC5">
        <w:rPr>
          <w:color w:val="0000FF"/>
        </w:rPr>
        <w:t>Not handled</w:t>
      </w:r>
      <w:r>
        <w:t>.</w:t>
      </w:r>
    </w:p>
    <w:p w14:paraId="4A5FBDE5" w14:textId="77777777" w:rsidR="00E00DA6" w:rsidRDefault="0014183C" w:rsidP="00E04F4D">
      <w:pPr>
        <w:pStyle w:val="NormTop"/>
      </w:pPr>
      <w:r w:rsidRPr="0014183C">
        <w:rPr>
          <w:color w:val="0000FF"/>
        </w:rPr>
        <w:t>S2-2406427</w:t>
      </w:r>
      <w:r w:rsidR="007615D6" w:rsidRPr="00D53282">
        <w:t xml:space="preserve"> </w:t>
      </w:r>
      <w:r w:rsidR="007615D6">
        <w:t>(P-CR) 23.700-54: Terms for DualSteer.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Terms for DualSteer.</w:t>
      </w:r>
    </w:p>
    <w:p w14:paraId="5604CA10" w14:textId="77777777" w:rsidR="007615D6" w:rsidRPr="005B25A1" w:rsidRDefault="007615D6" w:rsidP="007615D6">
      <w:pPr>
        <w:keepNext/>
        <w:keepLines/>
        <w:rPr>
          <w:b/>
          <w:bCs/>
        </w:rPr>
      </w:pPr>
      <w:r w:rsidRPr="005B25A1">
        <w:rPr>
          <w:b/>
          <w:bCs/>
        </w:rPr>
        <w:t>Convenor comment:</w:t>
      </w:r>
    </w:p>
    <w:p w14:paraId="10C8B9C8" w14:textId="77777777" w:rsidR="007615D6" w:rsidRPr="005B25A1" w:rsidRDefault="007615D6" w:rsidP="007615D6">
      <w:pPr>
        <w:keepNext/>
        <w:keepLines/>
      </w:pPr>
      <w:r w:rsidRPr="005B25A1">
        <w:t xml:space="preserve">Recommended to merge into </w:t>
      </w:r>
      <w:r w:rsidR="0014183C" w:rsidRPr="0014183C">
        <w:rPr>
          <w:color w:val="0000FF"/>
        </w:rPr>
        <w:t>S2-2406789</w:t>
      </w:r>
      <w:r w:rsidRPr="005B25A1">
        <w:t>.</w:t>
      </w:r>
    </w:p>
    <w:p w14:paraId="53030389" w14:textId="77777777" w:rsidR="00B56CC5" w:rsidRPr="005B25A1" w:rsidRDefault="00B56CC5" w:rsidP="00B56CC5">
      <w:pPr>
        <w:keepNext/>
        <w:keepLines/>
        <w:rPr>
          <w:b/>
          <w:bCs/>
        </w:rPr>
      </w:pPr>
      <w:r w:rsidRPr="005B25A1">
        <w:rPr>
          <w:b/>
          <w:bCs/>
        </w:rPr>
        <w:t>Parallel discussion:</w:t>
      </w:r>
    </w:p>
    <w:p w14:paraId="35AB856C" w14:textId="77777777" w:rsidR="00B56CC5" w:rsidRPr="005B25A1" w:rsidRDefault="00B56CC5" w:rsidP="00B56CC5">
      <w:pPr>
        <w:keepNext/>
        <w:keepLines/>
      </w:pPr>
      <w:r w:rsidRPr="00B56CC5">
        <w:rPr>
          <w:color w:val="0000FF"/>
        </w:rPr>
        <w:t>Not handled</w:t>
      </w:r>
      <w:r>
        <w:t>.</w:t>
      </w:r>
    </w:p>
    <w:p w14:paraId="102A543B" w14:textId="77777777" w:rsidR="00B56CC5" w:rsidRPr="00EB0339" w:rsidRDefault="00B56CC5" w:rsidP="00B56CC5">
      <w:r w:rsidRPr="005B25A1">
        <w:rPr>
          <w:b/>
          <w:bCs/>
        </w:rPr>
        <w:t>Status:</w:t>
      </w:r>
      <w:r>
        <w:t xml:space="preserve"> </w:t>
      </w:r>
      <w:r w:rsidRPr="00B56CC5">
        <w:rPr>
          <w:color w:val="0000FF"/>
        </w:rPr>
        <w:t>Not handled</w:t>
      </w:r>
      <w:r>
        <w:t>.</w:t>
      </w:r>
    </w:p>
    <w:p w14:paraId="35EB837E" w14:textId="77777777" w:rsidR="00E00DA6" w:rsidRDefault="0014183C" w:rsidP="00E04F4D">
      <w:pPr>
        <w:pStyle w:val="NormTop"/>
      </w:pPr>
      <w:r w:rsidRPr="0014183C">
        <w:rPr>
          <w:color w:val="0000FF"/>
        </w:rPr>
        <w:t>S2-2406548</w:t>
      </w:r>
      <w:r w:rsidR="007615D6" w:rsidRPr="00D53282">
        <w:t xml:space="preserve"> </w:t>
      </w:r>
      <w:r w:rsidR="007615D6">
        <w:t>(P-CR) 23.700-54: KI#1 Term definition of primary and secondary SUPI.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porposes a term definition of primary SUPI and secondary SUPI.</w:t>
      </w:r>
    </w:p>
    <w:p w14:paraId="272051B8" w14:textId="77777777" w:rsidR="007615D6" w:rsidRPr="005B25A1" w:rsidRDefault="007615D6" w:rsidP="007615D6">
      <w:pPr>
        <w:keepNext/>
        <w:keepLines/>
        <w:rPr>
          <w:b/>
          <w:bCs/>
        </w:rPr>
      </w:pPr>
      <w:r w:rsidRPr="005B25A1">
        <w:rPr>
          <w:b/>
          <w:bCs/>
        </w:rPr>
        <w:t>Convenor comment:</w:t>
      </w:r>
    </w:p>
    <w:p w14:paraId="1DEBBB44" w14:textId="77777777" w:rsidR="007615D6" w:rsidRPr="005B25A1" w:rsidRDefault="007615D6" w:rsidP="007615D6">
      <w:pPr>
        <w:keepNext/>
        <w:keepLines/>
      </w:pPr>
      <w:r w:rsidRPr="005B25A1">
        <w:t>Handle.</w:t>
      </w:r>
    </w:p>
    <w:p w14:paraId="42EE26A9" w14:textId="77777777" w:rsidR="00B56CC5" w:rsidRPr="005B25A1" w:rsidRDefault="00B56CC5" w:rsidP="00B56CC5">
      <w:pPr>
        <w:keepNext/>
        <w:keepLines/>
        <w:rPr>
          <w:b/>
          <w:bCs/>
        </w:rPr>
      </w:pPr>
      <w:r w:rsidRPr="005B25A1">
        <w:rPr>
          <w:b/>
          <w:bCs/>
        </w:rPr>
        <w:t>Parallel discussion:</w:t>
      </w:r>
    </w:p>
    <w:p w14:paraId="454E0952" w14:textId="77777777" w:rsidR="00B56CC5" w:rsidRPr="005B25A1" w:rsidRDefault="00B56CC5" w:rsidP="00B56CC5">
      <w:pPr>
        <w:keepNext/>
        <w:keepLines/>
      </w:pPr>
      <w:r w:rsidRPr="00B56CC5">
        <w:rPr>
          <w:color w:val="0000FF"/>
        </w:rPr>
        <w:t>Not handled</w:t>
      </w:r>
      <w:r>
        <w:t>.</w:t>
      </w:r>
    </w:p>
    <w:p w14:paraId="5DC86627" w14:textId="77777777" w:rsidR="00B56CC5" w:rsidRPr="00EB0339" w:rsidRDefault="00B56CC5" w:rsidP="00B56CC5">
      <w:r w:rsidRPr="005B25A1">
        <w:rPr>
          <w:b/>
          <w:bCs/>
        </w:rPr>
        <w:t>Status:</w:t>
      </w:r>
      <w:r>
        <w:t xml:space="preserve"> </w:t>
      </w:r>
      <w:r w:rsidRPr="00B56CC5">
        <w:rPr>
          <w:color w:val="0000FF"/>
        </w:rPr>
        <w:t>Not handled</w:t>
      </w:r>
      <w:r>
        <w:t>.</w:t>
      </w:r>
    </w:p>
    <w:p w14:paraId="15080B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assumption and requirement</w:t>
      </w:r>
    </w:p>
    <w:p w14:paraId="70BAA259" w14:textId="77777777" w:rsidR="00E00DA6" w:rsidRDefault="0014183C" w:rsidP="00E04F4D">
      <w:pPr>
        <w:pStyle w:val="NormTop"/>
      </w:pPr>
      <w:r w:rsidRPr="0014183C">
        <w:rPr>
          <w:color w:val="0000FF"/>
        </w:rPr>
        <w:t>S2-2406790</w:t>
      </w:r>
      <w:r w:rsidR="007615D6" w:rsidRPr="00D53282">
        <w:t xml:space="preserve"> </w:t>
      </w:r>
      <w:r w:rsidR="007615D6">
        <w:t>(P-CR) 23.700-54: FS_MASSS Architectural Assumptions and Requirements for DualSteer. (Source: Apple, ETRI, China Telecom, Nokia, Nokia Shanghai Bell, LG Electronics, OPPO, NEC, KDDI)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architectural assumptions and requirements for DualSteer for the FS_MASSS TR 23.700-54.</w:t>
      </w:r>
    </w:p>
    <w:p w14:paraId="42F32479" w14:textId="77777777" w:rsidR="007615D6" w:rsidRPr="005B25A1" w:rsidRDefault="007615D6" w:rsidP="007615D6">
      <w:pPr>
        <w:keepNext/>
        <w:keepLines/>
        <w:rPr>
          <w:b/>
          <w:bCs/>
        </w:rPr>
      </w:pPr>
      <w:r w:rsidRPr="005B25A1">
        <w:rPr>
          <w:b/>
          <w:bCs/>
        </w:rPr>
        <w:t>Convenor comment:</w:t>
      </w:r>
    </w:p>
    <w:p w14:paraId="04CAFE6B" w14:textId="77777777" w:rsidR="007615D6" w:rsidRPr="005B25A1" w:rsidRDefault="007615D6" w:rsidP="007615D6">
      <w:pPr>
        <w:keepNext/>
        <w:keepLines/>
      </w:pPr>
      <w:r w:rsidRPr="005B25A1">
        <w:t>Handle.</w:t>
      </w:r>
    </w:p>
    <w:p w14:paraId="6C03DE6D" w14:textId="77777777" w:rsidR="00B56CC5" w:rsidRPr="005B25A1" w:rsidRDefault="00B56CC5" w:rsidP="00B56CC5">
      <w:pPr>
        <w:keepNext/>
        <w:keepLines/>
        <w:rPr>
          <w:b/>
          <w:bCs/>
        </w:rPr>
      </w:pPr>
      <w:r w:rsidRPr="005B25A1">
        <w:rPr>
          <w:b/>
          <w:bCs/>
        </w:rPr>
        <w:t>Parallel discussion:</w:t>
      </w:r>
    </w:p>
    <w:p w14:paraId="6B78E9E4" w14:textId="77777777" w:rsidR="00B56CC5" w:rsidRPr="005B25A1" w:rsidRDefault="00B56CC5" w:rsidP="00B56CC5">
      <w:pPr>
        <w:keepNext/>
        <w:keepLines/>
      </w:pPr>
      <w:r w:rsidRPr="00B56CC5">
        <w:rPr>
          <w:color w:val="0000FF"/>
        </w:rPr>
        <w:t>Not handled</w:t>
      </w:r>
      <w:r>
        <w:t>.</w:t>
      </w:r>
    </w:p>
    <w:p w14:paraId="18B1B80E" w14:textId="77777777" w:rsidR="00B56CC5" w:rsidRPr="00EB0339" w:rsidRDefault="00B56CC5" w:rsidP="00B56CC5">
      <w:r w:rsidRPr="005B25A1">
        <w:rPr>
          <w:b/>
          <w:bCs/>
        </w:rPr>
        <w:t>Status:</w:t>
      </w:r>
      <w:r>
        <w:t xml:space="preserve"> </w:t>
      </w:r>
      <w:r w:rsidRPr="00B56CC5">
        <w:rPr>
          <w:color w:val="0000FF"/>
        </w:rPr>
        <w:t>Not handled</w:t>
      </w:r>
      <w:r>
        <w:t>.</w:t>
      </w:r>
    </w:p>
    <w:p w14:paraId="5DF77F89" w14:textId="77777777" w:rsidR="00E00DA6" w:rsidRDefault="0014183C" w:rsidP="00E04F4D">
      <w:pPr>
        <w:pStyle w:val="NormTop"/>
      </w:pPr>
      <w:r w:rsidRPr="0014183C">
        <w:rPr>
          <w:color w:val="0000FF"/>
        </w:rPr>
        <w:lastRenderedPageBreak/>
        <w:t>S2-2406166</w:t>
      </w:r>
      <w:r w:rsidR="007615D6" w:rsidRPr="00D53282">
        <w:t xml:space="preserve"> </w:t>
      </w:r>
      <w:r w:rsidR="007615D6">
        <w:t>(P-CR) 23.700-54: Architectural Assumptions and Requirements for DualSteer.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is proposed to provide the architectural assumptions and the architectural requirements for DualSteer aspect of FS_MASSS.</w:t>
      </w:r>
    </w:p>
    <w:p w14:paraId="710887AE"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S2-2404695</w:t>
      </w:r>
      <w:r>
        <w:rPr>
          <w:i/>
        </w:rPr>
        <w:t xml:space="preserve"> from SA WG2#162.</w:t>
      </w:r>
    </w:p>
    <w:p w14:paraId="7AE48E59" w14:textId="77777777" w:rsidR="007615D6" w:rsidRPr="005B25A1" w:rsidRDefault="007615D6" w:rsidP="007615D6">
      <w:pPr>
        <w:keepNext/>
        <w:keepLines/>
        <w:rPr>
          <w:b/>
          <w:bCs/>
        </w:rPr>
      </w:pPr>
      <w:r w:rsidRPr="005B25A1">
        <w:rPr>
          <w:b/>
          <w:bCs/>
        </w:rPr>
        <w:t>Convenor comment:</w:t>
      </w:r>
    </w:p>
    <w:p w14:paraId="2D35D588" w14:textId="77777777" w:rsidR="007615D6" w:rsidRPr="005B25A1" w:rsidRDefault="007615D6" w:rsidP="007615D6">
      <w:pPr>
        <w:keepNext/>
        <w:keepLines/>
      </w:pPr>
      <w:r w:rsidRPr="005B25A1">
        <w:t xml:space="preserve">Recommended to merge into </w:t>
      </w:r>
      <w:r w:rsidR="0014183C" w:rsidRPr="0014183C">
        <w:rPr>
          <w:color w:val="0000FF"/>
        </w:rPr>
        <w:t>S2-2406790</w:t>
      </w:r>
      <w:r w:rsidRPr="005B25A1">
        <w:t>.</w:t>
      </w:r>
    </w:p>
    <w:p w14:paraId="74EEBE09" w14:textId="77777777" w:rsidR="00B56CC5" w:rsidRPr="005B25A1" w:rsidRDefault="00B56CC5" w:rsidP="00B56CC5">
      <w:pPr>
        <w:keepNext/>
        <w:keepLines/>
        <w:rPr>
          <w:b/>
          <w:bCs/>
        </w:rPr>
      </w:pPr>
      <w:r w:rsidRPr="005B25A1">
        <w:rPr>
          <w:b/>
          <w:bCs/>
        </w:rPr>
        <w:t>Parallel discussion:</w:t>
      </w:r>
    </w:p>
    <w:p w14:paraId="05FD4E04" w14:textId="77777777" w:rsidR="00B56CC5" w:rsidRPr="005B25A1" w:rsidRDefault="00B56CC5" w:rsidP="00B56CC5">
      <w:pPr>
        <w:keepNext/>
        <w:keepLines/>
      </w:pPr>
      <w:r w:rsidRPr="00B56CC5">
        <w:rPr>
          <w:color w:val="0000FF"/>
        </w:rPr>
        <w:t>Not handled</w:t>
      </w:r>
      <w:r>
        <w:t>.</w:t>
      </w:r>
    </w:p>
    <w:p w14:paraId="61A6B4E9" w14:textId="77777777" w:rsidR="00B56CC5" w:rsidRPr="00EB0339" w:rsidRDefault="00B56CC5" w:rsidP="00B56CC5">
      <w:r w:rsidRPr="005B25A1">
        <w:rPr>
          <w:b/>
          <w:bCs/>
        </w:rPr>
        <w:t>Status:</w:t>
      </w:r>
      <w:r>
        <w:t xml:space="preserve"> </w:t>
      </w:r>
      <w:r w:rsidRPr="00B56CC5">
        <w:rPr>
          <w:color w:val="0000FF"/>
        </w:rPr>
        <w:t>Not handled</w:t>
      </w:r>
      <w:r>
        <w:t>.</w:t>
      </w:r>
    </w:p>
    <w:p w14:paraId="65115C1F" w14:textId="77777777" w:rsidR="00E00DA6" w:rsidRDefault="0014183C" w:rsidP="00E04F4D">
      <w:pPr>
        <w:pStyle w:val="NormTop"/>
      </w:pPr>
      <w:r w:rsidRPr="0014183C">
        <w:rPr>
          <w:color w:val="0000FF"/>
        </w:rPr>
        <w:t>S2-2406426</w:t>
      </w:r>
      <w:r w:rsidR="007615D6" w:rsidRPr="00D53282">
        <w:t xml:space="preserve"> </w:t>
      </w:r>
      <w:r w:rsidR="007615D6">
        <w:t>(P-CR) 23.700-54: Architectural Assumptions and Requirements for DualSteer.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Architectural Assumptions and Requirements for DualSteer.</w:t>
      </w:r>
    </w:p>
    <w:p w14:paraId="6607F48A" w14:textId="77777777" w:rsidR="007615D6" w:rsidRPr="005B25A1" w:rsidRDefault="007615D6" w:rsidP="007615D6">
      <w:pPr>
        <w:keepNext/>
        <w:keepLines/>
        <w:rPr>
          <w:b/>
          <w:bCs/>
        </w:rPr>
      </w:pPr>
      <w:r w:rsidRPr="005B25A1">
        <w:rPr>
          <w:b/>
          <w:bCs/>
        </w:rPr>
        <w:t>Convenor comment:</w:t>
      </w:r>
    </w:p>
    <w:p w14:paraId="5A3D45D2" w14:textId="77777777" w:rsidR="007615D6" w:rsidRPr="005B25A1" w:rsidRDefault="007615D6" w:rsidP="007615D6">
      <w:pPr>
        <w:keepNext/>
        <w:keepLines/>
      </w:pPr>
      <w:r w:rsidRPr="005B25A1">
        <w:t xml:space="preserve">Recommended to merge into </w:t>
      </w:r>
      <w:r w:rsidR="0014183C" w:rsidRPr="0014183C">
        <w:rPr>
          <w:color w:val="0000FF"/>
        </w:rPr>
        <w:t>S2-2406790</w:t>
      </w:r>
      <w:r w:rsidRPr="005B25A1">
        <w:t>.</w:t>
      </w:r>
    </w:p>
    <w:p w14:paraId="53773718" w14:textId="77777777" w:rsidR="00B56CC5" w:rsidRPr="005B25A1" w:rsidRDefault="00B56CC5" w:rsidP="00B56CC5">
      <w:pPr>
        <w:keepNext/>
        <w:keepLines/>
        <w:rPr>
          <w:b/>
          <w:bCs/>
        </w:rPr>
      </w:pPr>
      <w:r w:rsidRPr="005B25A1">
        <w:rPr>
          <w:b/>
          <w:bCs/>
        </w:rPr>
        <w:t>Parallel discussion:</w:t>
      </w:r>
    </w:p>
    <w:p w14:paraId="1F897581" w14:textId="77777777" w:rsidR="00B56CC5" w:rsidRPr="005B25A1" w:rsidRDefault="00B56CC5" w:rsidP="00B56CC5">
      <w:pPr>
        <w:keepNext/>
        <w:keepLines/>
      </w:pPr>
      <w:r w:rsidRPr="00B56CC5">
        <w:rPr>
          <w:color w:val="0000FF"/>
        </w:rPr>
        <w:t>Not handled</w:t>
      </w:r>
      <w:r>
        <w:t>.</w:t>
      </w:r>
    </w:p>
    <w:p w14:paraId="776D8AE9" w14:textId="77777777" w:rsidR="00B56CC5" w:rsidRPr="00EB0339" w:rsidRDefault="00B56CC5" w:rsidP="00B56CC5">
      <w:r w:rsidRPr="005B25A1">
        <w:rPr>
          <w:b/>
          <w:bCs/>
        </w:rPr>
        <w:t>Status:</w:t>
      </w:r>
      <w:r>
        <w:t xml:space="preserve"> </w:t>
      </w:r>
      <w:r w:rsidRPr="00B56CC5">
        <w:rPr>
          <w:color w:val="0000FF"/>
        </w:rPr>
        <w:t>Not handled</w:t>
      </w:r>
      <w:r>
        <w:t>.</w:t>
      </w:r>
    </w:p>
    <w:p w14:paraId="59733941" w14:textId="77777777" w:rsidR="00E00DA6" w:rsidRDefault="0014183C" w:rsidP="00E04F4D">
      <w:pPr>
        <w:pStyle w:val="NormTop"/>
      </w:pPr>
      <w:r w:rsidRPr="0014183C">
        <w:rPr>
          <w:color w:val="0000FF"/>
        </w:rPr>
        <w:t>S2-2406581</w:t>
      </w:r>
      <w:r w:rsidR="007615D6" w:rsidRPr="00D53282">
        <w:t xml:space="preserve"> </w:t>
      </w:r>
      <w:r w:rsidR="007615D6">
        <w:t>(P-CR) 23.700-54: FS_MASSS Architectural Assumptions and Requirements for DualSteer. (Source: [Apple, ETRI, China Telecom, Nokia, Nokia Shanghai Bell, LG Electronics, OPPO, NEC, KDDI],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architectural assumptions and requirements for DualSteer for the FS_MASSS TR 23.700-54.</w:t>
      </w:r>
    </w:p>
    <w:p w14:paraId="4CEA9D60"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S2-2404724</w:t>
      </w:r>
      <w:r>
        <w:rPr>
          <w:i/>
        </w:rPr>
        <w:t xml:space="preserve"> from SA WG2#162.</w:t>
      </w:r>
    </w:p>
    <w:p w14:paraId="3468590B" w14:textId="77777777" w:rsidR="007615D6" w:rsidRPr="005B25A1" w:rsidRDefault="007615D6" w:rsidP="007615D6">
      <w:pPr>
        <w:keepNext/>
        <w:keepLines/>
        <w:rPr>
          <w:b/>
          <w:bCs/>
        </w:rPr>
      </w:pPr>
      <w:r w:rsidRPr="005B25A1">
        <w:rPr>
          <w:b/>
          <w:bCs/>
        </w:rPr>
        <w:t>Convenor comment:</w:t>
      </w:r>
    </w:p>
    <w:p w14:paraId="222CBA16" w14:textId="77777777" w:rsidR="007615D6" w:rsidRPr="005B25A1" w:rsidRDefault="007615D6" w:rsidP="007615D6">
      <w:pPr>
        <w:keepNext/>
        <w:keepLines/>
      </w:pPr>
      <w:r w:rsidRPr="005B25A1">
        <w:t xml:space="preserve">Recommended to merge into </w:t>
      </w:r>
      <w:r w:rsidR="0014183C" w:rsidRPr="0014183C">
        <w:rPr>
          <w:color w:val="0000FF"/>
        </w:rPr>
        <w:t>S2-2406790</w:t>
      </w:r>
      <w:r w:rsidRPr="005B25A1">
        <w:t>.</w:t>
      </w:r>
    </w:p>
    <w:p w14:paraId="4076FD90" w14:textId="77777777" w:rsidR="00B56CC5" w:rsidRPr="005B25A1" w:rsidRDefault="00B56CC5" w:rsidP="00B56CC5">
      <w:pPr>
        <w:keepNext/>
        <w:keepLines/>
        <w:rPr>
          <w:b/>
          <w:bCs/>
        </w:rPr>
      </w:pPr>
      <w:r w:rsidRPr="005B25A1">
        <w:rPr>
          <w:b/>
          <w:bCs/>
        </w:rPr>
        <w:t>Parallel discussion:</w:t>
      </w:r>
    </w:p>
    <w:p w14:paraId="2FEA4CF6" w14:textId="77777777" w:rsidR="00B56CC5" w:rsidRPr="005B25A1" w:rsidRDefault="00B56CC5" w:rsidP="00B56CC5">
      <w:pPr>
        <w:keepNext/>
        <w:keepLines/>
      </w:pPr>
      <w:r w:rsidRPr="00B56CC5">
        <w:rPr>
          <w:color w:val="0000FF"/>
        </w:rPr>
        <w:t>Not handled</w:t>
      </w:r>
      <w:r>
        <w:t>.</w:t>
      </w:r>
    </w:p>
    <w:p w14:paraId="4A97566E" w14:textId="77777777" w:rsidR="00B56CC5" w:rsidRPr="00EB0339" w:rsidRDefault="00B56CC5" w:rsidP="00B56CC5">
      <w:r w:rsidRPr="005B25A1">
        <w:rPr>
          <w:b/>
          <w:bCs/>
        </w:rPr>
        <w:t>Status:</w:t>
      </w:r>
      <w:r>
        <w:t xml:space="preserve"> </w:t>
      </w:r>
      <w:r w:rsidRPr="00B56CC5">
        <w:rPr>
          <w:color w:val="0000FF"/>
        </w:rPr>
        <w:t>Not handled</w:t>
      </w:r>
      <w:r>
        <w:t>.</w:t>
      </w:r>
    </w:p>
    <w:p w14:paraId="04BBD7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Evaluation and Conclusion</w:t>
      </w:r>
    </w:p>
    <w:p w14:paraId="354E706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NWM output</w:t>
      </w:r>
    </w:p>
    <w:p w14:paraId="1D3BD83F" w14:textId="77777777" w:rsidR="00E00DA6" w:rsidRDefault="0014183C" w:rsidP="00E04F4D">
      <w:pPr>
        <w:pStyle w:val="NormTop"/>
      </w:pPr>
      <w:r w:rsidRPr="0014183C">
        <w:rPr>
          <w:color w:val="0000FF"/>
        </w:rPr>
        <w:t>S2-2406791</w:t>
      </w:r>
      <w:r w:rsidR="007615D6" w:rsidRPr="00D53282">
        <w:t xml:space="preserve"> </w:t>
      </w:r>
      <w:r w:rsidR="007615D6">
        <w:t>(REPORT) Summary of NWM feedback on FS_MASSS conclusions (Source: Apple (Rapporteur))</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contribution provides a summary of the NWM discussion on the FS_MASSS study conclusions.</w:t>
      </w:r>
    </w:p>
    <w:p w14:paraId="1BE3A9C7" w14:textId="77777777" w:rsidR="007615D6" w:rsidRPr="005B25A1" w:rsidRDefault="007615D6" w:rsidP="007615D6">
      <w:pPr>
        <w:keepNext/>
        <w:keepLines/>
        <w:rPr>
          <w:b/>
          <w:bCs/>
        </w:rPr>
      </w:pPr>
      <w:r w:rsidRPr="005B25A1">
        <w:rPr>
          <w:b/>
          <w:bCs/>
        </w:rPr>
        <w:t>Convenor comment:</w:t>
      </w:r>
    </w:p>
    <w:p w14:paraId="07F4F650" w14:textId="77777777" w:rsidR="007615D6" w:rsidRPr="005B25A1" w:rsidRDefault="007615D6" w:rsidP="007615D6">
      <w:pPr>
        <w:keepNext/>
        <w:keepLines/>
      </w:pPr>
      <w:r w:rsidRPr="005B25A1">
        <w:t>Handle.</w:t>
      </w:r>
    </w:p>
    <w:p w14:paraId="2ADB845E" w14:textId="77777777" w:rsidR="00B56CC5" w:rsidRPr="005B25A1" w:rsidRDefault="00B56CC5" w:rsidP="00B56CC5">
      <w:pPr>
        <w:keepNext/>
        <w:keepLines/>
        <w:rPr>
          <w:b/>
          <w:bCs/>
        </w:rPr>
      </w:pPr>
      <w:r w:rsidRPr="005B25A1">
        <w:rPr>
          <w:b/>
          <w:bCs/>
        </w:rPr>
        <w:t>Parallel discussion:</w:t>
      </w:r>
    </w:p>
    <w:p w14:paraId="4271CBC9" w14:textId="77777777" w:rsidR="00B56CC5" w:rsidRPr="005B25A1" w:rsidRDefault="00B56CC5" w:rsidP="00B56CC5">
      <w:pPr>
        <w:keepNext/>
        <w:keepLines/>
      </w:pPr>
      <w:r w:rsidRPr="00B56CC5">
        <w:rPr>
          <w:color w:val="0000FF"/>
        </w:rPr>
        <w:t>Not handled</w:t>
      </w:r>
      <w:r>
        <w:t>.</w:t>
      </w:r>
    </w:p>
    <w:p w14:paraId="22A3BC5B" w14:textId="77777777" w:rsidR="00B56CC5" w:rsidRPr="00EB0339" w:rsidRDefault="00B56CC5" w:rsidP="00B56CC5">
      <w:r w:rsidRPr="005B25A1">
        <w:rPr>
          <w:b/>
          <w:bCs/>
        </w:rPr>
        <w:t>Status:</w:t>
      </w:r>
      <w:r>
        <w:t xml:space="preserve"> </w:t>
      </w:r>
      <w:r w:rsidRPr="00B56CC5">
        <w:rPr>
          <w:color w:val="0000FF"/>
        </w:rPr>
        <w:t>Not handled</w:t>
      </w:r>
      <w:r>
        <w:t>.</w:t>
      </w:r>
    </w:p>
    <w:p w14:paraId="70529D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KI#1.1</w:t>
      </w:r>
    </w:p>
    <w:p w14:paraId="2C6840BA" w14:textId="77777777" w:rsidR="00E00DA6" w:rsidRDefault="0014183C" w:rsidP="00E04F4D">
      <w:pPr>
        <w:pStyle w:val="NormTop"/>
      </w:pPr>
      <w:r w:rsidRPr="0014183C">
        <w:rPr>
          <w:color w:val="0000FF"/>
        </w:rPr>
        <w:t>S2-2406823</w:t>
      </w:r>
      <w:r w:rsidR="007615D6" w:rsidRPr="00D53282">
        <w:t xml:space="preserve"> </w:t>
      </w:r>
      <w:r w:rsidR="007615D6">
        <w:t>(P-CR) 23.700-54: Interim Conclusion for KI#1.1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 for KI#1.1.</w:t>
      </w:r>
    </w:p>
    <w:p w14:paraId="3687DF56" w14:textId="77777777" w:rsidR="007615D6" w:rsidRPr="005B25A1" w:rsidRDefault="007615D6" w:rsidP="007615D6">
      <w:pPr>
        <w:keepNext/>
        <w:keepLines/>
        <w:rPr>
          <w:b/>
          <w:bCs/>
        </w:rPr>
      </w:pPr>
      <w:r w:rsidRPr="005B25A1">
        <w:rPr>
          <w:b/>
          <w:bCs/>
        </w:rPr>
        <w:t>Convenor comment:</w:t>
      </w:r>
    </w:p>
    <w:p w14:paraId="158FAFD3" w14:textId="77777777" w:rsidR="007615D6" w:rsidRPr="005B25A1" w:rsidRDefault="007615D6" w:rsidP="007615D6">
      <w:pPr>
        <w:keepNext/>
        <w:keepLines/>
      </w:pPr>
      <w:r w:rsidRPr="005B25A1">
        <w:t>Handle and serve as baseline.</w:t>
      </w:r>
    </w:p>
    <w:p w14:paraId="7E7DBCD5" w14:textId="77777777" w:rsidR="00B56CC5" w:rsidRPr="005B25A1" w:rsidRDefault="00B56CC5" w:rsidP="00B56CC5">
      <w:pPr>
        <w:keepNext/>
        <w:keepLines/>
        <w:rPr>
          <w:b/>
          <w:bCs/>
        </w:rPr>
      </w:pPr>
      <w:r w:rsidRPr="005B25A1">
        <w:rPr>
          <w:b/>
          <w:bCs/>
        </w:rPr>
        <w:t>Parallel discussion:</w:t>
      </w:r>
    </w:p>
    <w:p w14:paraId="38C2260C" w14:textId="77777777" w:rsidR="00B56CC5" w:rsidRPr="005B25A1" w:rsidRDefault="00B56CC5" w:rsidP="00B56CC5">
      <w:pPr>
        <w:keepNext/>
        <w:keepLines/>
      </w:pPr>
      <w:r w:rsidRPr="00B56CC5">
        <w:rPr>
          <w:color w:val="0000FF"/>
        </w:rPr>
        <w:t>Not handled</w:t>
      </w:r>
      <w:r>
        <w:t>.</w:t>
      </w:r>
    </w:p>
    <w:p w14:paraId="0B3A7F24" w14:textId="77777777" w:rsidR="00B56CC5" w:rsidRPr="00EB0339" w:rsidRDefault="00B56CC5" w:rsidP="00B56CC5">
      <w:r w:rsidRPr="005B25A1">
        <w:rPr>
          <w:b/>
          <w:bCs/>
        </w:rPr>
        <w:t>Status:</w:t>
      </w:r>
      <w:r>
        <w:t xml:space="preserve"> </w:t>
      </w:r>
      <w:r w:rsidRPr="00B56CC5">
        <w:rPr>
          <w:color w:val="0000FF"/>
        </w:rPr>
        <w:t>Not handled</w:t>
      </w:r>
      <w:r>
        <w:t>.</w:t>
      </w:r>
    </w:p>
    <w:p w14:paraId="453FF8DB" w14:textId="77777777" w:rsidR="00E00DA6" w:rsidRDefault="0014183C" w:rsidP="00E04F4D">
      <w:pPr>
        <w:pStyle w:val="NormTop"/>
      </w:pPr>
      <w:r w:rsidRPr="0014183C">
        <w:rPr>
          <w:color w:val="0000FF"/>
        </w:rPr>
        <w:t>S2-2406161</w:t>
      </w:r>
      <w:r w:rsidR="007615D6" w:rsidRPr="00D53282">
        <w:t xml:space="preserve"> </w:t>
      </w:r>
      <w:r w:rsidR="007615D6">
        <w:t>(P-CR) 23.700-54: KI#1.1, Conclusion on Subscription Aspect to Support DualSteer.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conclusion on KI#1.1 about subscription aspect to support DualSteer is proposed.</w:t>
      </w:r>
    </w:p>
    <w:p w14:paraId="423AB5B0" w14:textId="77777777" w:rsidR="007615D6" w:rsidRPr="005B25A1" w:rsidRDefault="007615D6" w:rsidP="007615D6">
      <w:pPr>
        <w:keepNext/>
        <w:keepLines/>
        <w:rPr>
          <w:b/>
          <w:bCs/>
        </w:rPr>
      </w:pPr>
      <w:r w:rsidRPr="005B25A1">
        <w:rPr>
          <w:b/>
          <w:bCs/>
        </w:rPr>
        <w:t>Convenor comment:</w:t>
      </w:r>
    </w:p>
    <w:p w14:paraId="6158E964" w14:textId="77777777" w:rsidR="007615D6" w:rsidRPr="005B25A1" w:rsidRDefault="007615D6" w:rsidP="007615D6">
      <w:pPr>
        <w:keepNext/>
        <w:keepLines/>
      </w:pPr>
      <w:r w:rsidRPr="005B25A1">
        <w:t>Handle.</w:t>
      </w:r>
    </w:p>
    <w:p w14:paraId="5E2C4751" w14:textId="77777777" w:rsidR="00B56CC5" w:rsidRPr="005B25A1" w:rsidRDefault="00B56CC5" w:rsidP="00B56CC5">
      <w:pPr>
        <w:keepNext/>
        <w:keepLines/>
        <w:rPr>
          <w:b/>
          <w:bCs/>
        </w:rPr>
      </w:pPr>
      <w:r w:rsidRPr="005B25A1">
        <w:rPr>
          <w:b/>
          <w:bCs/>
        </w:rPr>
        <w:t>Parallel discussion:</w:t>
      </w:r>
    </w:p>
    <w:p w14:paraId="63B8D3F4" w14:textId="77777777" w:rsidR="00B56CC5" w:rsidRPr="005B25A1" w:rsidRDefault="00B56CC5" w:rsidP="00B56CC5">
      <w:pPr>
        <w:keepNext/>
        <w:keepLines/>
      </w:pPr>
      <w:r w:rsidRPr="00B56CC5">
        <w:rPr>
          <w:color w:val="0000FF"/>
        </w:rPr>
        <w:t>Not handled</w:t>
      </w:r>
      <w:r>
        <w:t>.</w:t>
      </w:r>
    </w:p>
    <w:p w14:paraId="44A81633" w14:textId="77777777" w:rsidR="00B56CC5" w:rsidRPr="00EB0339" w:rsidRDefault="00B56CC5" w:rsidP="00B56CC5">
      <w:r w:rsidRPr="005B25A1">
        <w:rPr>
          <w:b/>
          <w:bCs/>
        </w:rPr>
        <w:t>Status:</w:t>
      </w:r>
      <w:r>
        <w:t xml:space="preserve"> </w:t>
      </w:r>
      <w:r w:rsidRPr="00B56CC5">
        <w:rPr>
          <w:color w:val="0000FF"/>
        </w:rPr>
        <w:t>Not handled</w:t>
      </w:r>
      <w:r>
        <w:t>.</w:t>
      </w:r>
    </w:p>
    <w:p w14:paraId="4BDA11D8" w14:textId="77777777" w:rsidR="00E00DA6" w:rsidRDefault="0014183C" w:rsidP="00E04F4D">
      <w:pPr>
        <w:pStyle w:val="NormTop"/>
      </w:pPr>
      <w:r w:rsidRPr="0014183C">
        <w:rPr>
          <w:color w:val="0000FF"/>
        </w:rPr>
        <w:t>S2-2406278</w:t>
      </w:r>
      <w:r w:rsidR="007615D6" w:rsidRPr="00D53282">
        <w:t xml:space="preserve"> </w:t>
      </w:r>
      <w:r w:rsidR="007615D6">
        <w:t>(P-CR) 23.700-54: KI 1.1: Conclusion.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principles for the conclusion of KI#1.1.</w:t>
      </w:r>
    </w:p>
    <w:p w14:paraId="07EB7293" w14:textId="77777777" w:rsidR="007615D6" w:rsidRPr="005B25A1" w:rsidRDefault="007615D6" w:rsidP="007615D6">
      <w:pPr>
        <w:keepNext/>
        <w:keepLines/>
        <w:rPr>
          <w:b/>
          <w:bCs/>
        </w:rPr>
      </w:pPr>
      <w:r w:rsidRPr="005B25A1">
        <w:rPr>
          <w:b/>
          <w:bCs/>
        </w:rPr>
        <w:t>Convenor comment:</w:t>
      </w:r>
    </w:p>
    <w:p w14:paraId="6E97227A" w14:textId="77777777" w:rsidR="007615D6" w:rsidRPr="005B25A1" w:rsidRDefault="007615D6" w:rsidP="007615D6">
      <w:pPr>
        <w:keepNext/>
        <w:keepLines/>
      </w:pPr>
      <w:r w:rsidRPr="005B25A1">
        <w:t>Handle.</w:t>
      </w:r>
    </w:p>
    <w:p w14:paraId="7F688534" w14:textId="77777777" w:rsidR="00B56CC5" w:rsidRPr="005B25A1" w:rsidRDefault="00B56CC5" w:rsidP="00B56CC5">
      <w:pPr>
        <w:keepNext/>
        <w:keepLines/>
        <w:rPr>
          <w:b/>
          <w:bCs/>
        </w:rPr>
      </w:pPr>
      <w:r w:rsidRPr="005B25A1">
        <w:rPr>
          <w:b/>
          <w:bCs/>
        </w:rPr>
        <w:t>Parallel discussion:</w:t>
      </w:r>
    </w:p>
    <w:p w14:paraId="67CB248F" w14:textId="77777777" w:rsidR="00B56CC5" w:rsidRPr="005B25A1" w:rsidRDefault="00B56CC5" w:rsidP="00B56CC5">
      <w:pPr>
        <w:keepNext/>
        <w:keepLines/>
      </w:pPr>
      <w:r w:rsidRPr="00B56CC5">
        <w:rPr>
          <w:color w:val="0000FF"/>
        </w:rPr>
        <w:t>Not handled</w:t>
      </w:r>
      <w:r>
        <w:t>.</w:t>
      </w:r>
    </w:p>
    <w:p w14:paraId="774667C6" w14:textId="77777777" w:rsidR="00B56CC5" w:rsidRPr="00EB0339" w:rsidRDefault="00B56CC5" w:rsidP="00B56CC5">
      <w:r w:rsidRPr="005B25A1">
        <w:rPr>
          <w:b/>
          <w:bCs/>
        </w:rPr>
        <w:t>Status:</w:t>
      </w:r>
      <w:r>
        <w:t xml:space="preserve"> </w:t>
      </w:r>
      <w:r w:rsidRPr="00B56CC5">
        <w:rPr>
          <w:color w:val="0000FF"/>
        </w:rPr>
        <w:t>Not handled</w:t>
      </w:r>
      <w:r>
        <w:t>.</w:t>
      </w:r>
    </w:p>
    <w:p w14:paraId="661B1C03" w14:textId="77777777" w:rsidR="00E00DA6" w:rsidRDefault="0014183C" w:rsidP="00E04F4D">
      <w:pPr>
        <w:pStyle w:val="NormTop"/>
      </w:pPr>
      <w:r w:rsidRPr="0014183C">
        <w:rPr>
          <w:color w:val="0000FF"/>
        </w:rPr>
        <w:lastRenderedPageBreak/>
        <w:t>S2-2406323</w:t>
      </w:r>
      <w:r w:rsidR="007615D6" w:rsidRPr="00D53282">
        <w:t xml:space="preserve"> </w:t>
      </w:r>
      <w:r w:rsidR="007615D6">
        <w:t>(P-CR) 23.700-54: Interim conclusion on KI#1.1.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 on KI#1.1.</w:t>
      </w:r>
    </w:p>
    <w:p w14:paraId="390E8B23" w14:textId="77777777" w:rsidR="007615D6" w:rsidRPr="005B25A1" w:rsidRDefault="007615D6" w:rsidP="007615D6">
      <w:pPr>
        <w:keepNext/>
        <w:keepLines/>
        <w:rPr>
          <w:b/>
          <w:bCs/>
        </w:rPr>
      </w:pPr>
      <w:r w:rsidRPr="005B25A1">
        <w:rPr>
          <w:b/>
          <w:bCs/>
        </w:rPr>
        <w:t>Convenor comment:</w:t>
      </w:r>
    </w:p>
    <w:p w14:paraId="7DFC94B4" w14:textId="77777777" w:rsidR="007615D6" w:rsidRPr="005B25A1" w:rsidRDefault="007615D6" w:rsidP="007615D6">
      <w:pPr>
        <w:keepNext/>
        <w:keepLines/>
      </w:pPr>
      <w:r w:rsidRPr="005B25A1">
        <w:t>Handle.</w:t>
      </w:r>
    </w:p>
    <w:p w14:paraId="6308115C" w14:textId="77777777" w:rsidR="00B56CC5" w:rsidRPr="005B25A1" w:rsidRDefault="00B56CC5" w:rsidP="00B56CC5">
      <w:pPr>
        <w:keepNext/>
        <w:keepLines/>
        <w:rPr>
          <w:b/>
          <w:bCs/>
        </w:rPr>
      </w:pPr>
      <w:r w:rsidRPr="005B25A1">
        <w:rPr>
          <w:b/>
          <w:bCs/>
        </w:rPr>
        <w:t>Parallel discussion:</w:t>
      </w:r>
    </w:p>
    <w:p w14:paraId="478EEF22" w14:textId="77777777" w:rsidR="00B56CC5" w:rsidRPr="005B25A1" w:rsidRDefault="00B56CC5" w:rsidP="00B56CC5">
      <w:pPr>
        <w:keepNext/>
        <w:keepLines/>
      </w:pPr>
      <w:r w:rsidRPr="00B56CC5">
        <w:rPr>
          <w:color w:val="0000FF"/>
        </w:rPr>
        <w:t>Not handled</w:t>
      </w:r>
      <w:r>
        <w:t>.</w:t>
      </w:r>
    </w:p>
    <w:p w14:paraId="5178B6BB" w14:textId="77777777" w:rsidR="00B56CC5" w:rsidRPr="00EB0339" w:rsidRDefault="00B56CC5" w:rsidP="00B56CC5">
      <w:r w:rsidRPr="005B25A1">
        <w:rPr>
          <w:b/>
          <w:bCs/>
        </w:rPr>
        <w:t>Status:</w:t>
      </w:r>
      <w:r>
        <w:t xml:space="preserve"> </w:t>
      </w:r>
      <w:r w:rsidRPr="00B56CC5">
        <w:rPr>
          <w:color w:val="0000FF"/>
        </w:rPr>
        <w:t>Not handled</w:t>
      </w:r>
      <w:r>
        <w:t>.</w:t>
      </w:r>
    </w:p>
    <w:p w14:paraId="5452AF3E" w14:textId="77777777" w:rsidR="00E00DA6" w:rsidRDefault="0014183C" w:rsidP="00E04F4D">
      <w:pPr>
        <w:pStyle w:val="NormTop"/>
      </w:pPr>
      <w:r w:rsidRPr="0014183C">
        <w:rPr>
          <w:color w:val="0000FF"/>
        </w:rPr>
        <w:t>S2-2406410</w:t>
      </w:r>
      <w:r w:rsidR="007615D6" w:rsidRPr="00D53282">
        <w:t xml:space="preserve"> </w:t>
      </w:r>
      <w:r w:rsidR="007615D6">
        <w:t>(P-CR) 23.700-54: Conclusions for KI#1.1.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some conclusions for KI#1.1.</w:t>
      </w:r>
    </w:p>
    <w:p w14:paraId="0319C2FB" w14:textId="77777777" w:rsidR="007615D6" w:rsidRPr="005B25A1" w:rsidRDefault="007615D6" w:rsidP="007615D6">
      <w:pPr>
        <w:keepNext/>
        <w:keepLines/>
        <w:rPr>
          <w:b/>
          <w:bCs/>
        </w:rPr>
      </w:pPr>
      <w:r w:rsidRPr="005B25A1">
        <w:rPr>
          <w:b/>
          <w:bCs/>
        </w:rPr>
        <w:t>Convenor comment:</w:t>
      </w:r>
    </w:p>
    <w:p w14:paraId="0E59C86A" w14:textId="77777777" w:rsidR="007615D6" w:rsidRPr="005B25A1" w:rsidRDefault="007615D6" w:rsidP="007615D6">
      <w:pPr>
        <w:keepNext/>
        <w:keepLines/>
      </w:pPr>
      <w:r w:rsidRPr="005B25A1">
        <w:t>Handle.</w:t>
      </w:r>
    </w:p>
    <w:p w14:paraId="1F06F36F" w14:textId="77777777" w:rsidR="00B56CC5" w:rsidRPr="005B25A1" w:rsidRDefault="00B56CC5" w:rsidP="00B56CC5">
      <w:pPr>
        <w:keepNext/>
        <w:keepLines/>
        <w:rPr>
          <w:b/>
          <w:bCs/>
        </w:rPr>
      </w:pPr>
      <w:r w:rsidRPr="005B25A1">
        <w:rPr>
          <w:b/>
          <w:bCs/>
        </w:rPr>
        <w:t>Parallel discussion:</w:t>
      </w:r>
    </w:p>
    <w:p w14:paraId="68B5B872" w14:textId="77777777" w:rsidR="00B56CC5" w:rsidRPr="005B25A1" w:rsidRDefault="00B56CC5" w:rsidP="00B56CC5">
      <w:pPr>
        <w:keepNext/>
        <w:keepLines/>
      </w:pPr>
      <w:r w:rsidRPr="00B56CC5">
        <w:rPr>
          <w:color w:val="0000FF"/>
        </w:rPr>
        <w:t>Not handled</w:t>
      </w:r>
      <w:r>
        <w:t>.</w:t>
      </w:r>
    </w:p>
    <w:p w14:paraId="1E71E66D" w14:textId="77777777" w:rsidR="00B56CC5" w:rsidRPr="00EB0339" w:rsidRDefault="00B56CC5" w:rsidP="00B56CC5">
      <w:r w:rsidRPr="005B25A1">
        <w:rPr>
          <w:b/>
          <w:bCs/>
        </w:rPr>
        <w:t>Status:</w:t>
      </w:r>
      <w:r>
        <w:t xml:space="preserve"> </w:t>
      </w:r>
      <w:r w:rsidRPr="00B56CC5">
        <w:rPr>
          <w:color w:val="0000FF"/>
        </w:rPr>
        <w:t>Not handled</w:t>
      </w:r>
      <w:r>
        <w:t>.</w:t>
      </w:r>
    </w:p>
    <w:p w14:paraId="71C84E49" w14:textId="77777777" w:rsidR="00E00DA6" w:rsidRDefault="0014183C" w:rsidP="00E04F4D">
      <w:pPr>
        <w:pStyle w:val="NormTop"/>
      </w:pPr>
      <w:r w:rsidRPr="0014183C">
        <w:rPr>
          <w:color w:val="0000FF"/>
        </w:rPr>
        <w:t>S2-2406444</w:t>
      </w:r>
      <w:r w:rsidR="007615D6" w:rsidRPr="00D53282">
        <w:t xml:space="preserve"> </w:t>
      </w:r>
      <w:r w:rsidR="007615D6">
        <w:t>(P-CR) 23.700-54: Conclusions for KI#1.1 for DualSteer.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for KI#1.1 for DualSteer.</w:t>
      </w:r>
    </w:p>
    <w:p w14:paraId="2C703D0F" w14:textId="77777777" w:rsidR="007615D6" w:rsidRPr="005B25A1" w:rsidRDefault="007615D6" w:rsidP="007615D6">
      <w:pPr>
        <w:keepNext/>
        <w:keepLines/>
        <w:rPr>
          <w:b/>
          <w:bCs/>
        </w:rPr>
      </w:pPr>
      <w:r w:rsidRPr="005B25A1">
        <w:rPr>
          <w:b/>
          <w:bCs/>
        </w:rPr>
        <w:t>Convenor comment:</w:t>
      </w:r>
    </w:p>
    <w:p w14:paraId="68E329B6" w14:textId="77777777" w:rsidR="007615D6" w:rsidRPr="005B25A1" w:rsidRDefault="007615D6" w:rsidP="007615D6">
      <w:pPr>
        <w:keepNext/>
        <w:keepLines/>
      </w:pPr>
      <w:r w:rsidRPr="005B25A1">
        <w:t>Handle.</w:t>
      </w:r>
    </w:p>
    <w:p w14:paraId="12A1A47D" w14:textId="77777777" w:rsidR="00B56CC5" w:rsidRPr="005B25A1" w:rsidRDefault="00B56CC5" w:rsidP="00B56CC5">
      <w:pPr>
        <w:keepNext/>
        <w:keepLines/>
        <w:rPr>
          <w:b/>
          <w:bCs/>
        </w:rPr>
      </w:pPr>
      <w:r w:rsidRPr="005B25A1">
        <w:rPr>
          <w:b/>
          <w:bCs/>
        </w:rPr>
        <w:t>Parallel discussion:</w:t>
      </w:r>
    </w:p>
    <w:p w14:paraId="5E300E6C" w14:textId="77777777" w:rsidR="00B56CC5" w:rsidRPr="005B25A1" w:rsidRDefault="00B56CC5" w:rsidP="00B56CC5">
      <w:pPr>
        <w:keepNext/>
        <w:keepLines/>
      </w:pPr>
      <w:r w:rsidRPr="00B56CC5">
        <w:rPr>
          <w:color w:val="0000FF"/>
        </w:rPr>
        <w:t>Not handled</w:t>
      </w:r>
      <w:r>
        <w:t>.</w:t>
      </w:r>
    </w:p>
    <w:p w14:paraId="74A63C38" w14:textId="77777777" w:rsidR="00B56CC5" w:rsidRPr="00EB0339" w:rsidRDefault="00B56CC5" w:rsidP="00B56CC5">
      <w:r w:rsidRPr="005B25A1">
        <w:rPr>
          <w:b/>
          <w:bCs/>
        </w:rPr>
        <w:t>Status:</w:t>
      </w:r>
      <w:r>
        <w:t xml:space="preserve"> </w:t>
      </w:r>
      <w:r w:rsidRPr="00B56CC5">
        <w:rPr>
          <w:color w:val="0000FF"/>
        </w:rPr>
        <w:t>Not handled</w:t>
      </w:r>
      <w:r>
        <w:t>.</w:t>
      </w:r>
    </w:p>
    <w:p w14:paraId="4908BF03" w14:textId="77777777" w:rsidR="00E00DA6" w:rsidRDefault="0014183C" w:rsidP="00E04F4D">
      <w:pPr>
        <w:pStyle w:val="NormTop"/>
      </w:pPr>
      <w:r w:rsidRPr="0014183C">
        <w:rPr>
          <w:color w:val="0000FF"/>
        </w:rPr>
        <w:t>S2-2406565</w:t>
      </w:r>
      <w:r w:rsidR="007615D6" w:rsidRPr="00D53282">
        <w:t xml:space="preserve"> </w:t>
      </w:r>
      <w:r w:rsidR="007615D6">
        <w:t>(P-CR) 23.700-54: Evaluation and Conclusion for KI# 1.1.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evaluation and conclusion for key issue #1.1 of the FS_MASSS.</w:t>
      </w:r>
    </w:p>
    <w:p w14:paraId="6F94BC11" w14:textId="77777777" w:rsidR="007615D6" w:rsidRPr="005B25A1" w:rsidRDefault="007615D6" w:rsidP="007615D6">
      <w:pPr>
        <w:keepNext/>
        <w:keepLines/>
        <w:rPr>
          <w:b/>
          <w:bCs/>
        </w:rPr>
      </w:pPr>
      <w:r w:rsidRPr="005B25A1">
        <w:rPr>
          <w:b/>
          <w:bCs/>
        </w:rPr>
        <w:t>Convenor comment:</w:t>
      </w:r>
    </w:p>
    <w:p w14:paraId="37FFBA2F" w14:textId="77777777" w:rsidR="007615D6" w:rsidRPr="005B25A1" w:rsidRDefault="007615D6" w:rsidP="007615D6">
      <w:pPr>
        <w:keepNext/>
        <w:keepLines/>
      </w:pPr>
      <w:r w:rsidRPr="005B25A1">
        <w:t xml:space="preserve">Recommended to merge into </w:t>
      </w:r>
      <w:r w:rsidR="0014183C" w:rsidRPr="0014183C">
        <w:rPr>
          <w:color w:val="0000FF"/>
        </w:rPr>
        <w:t>S2-2406823</w:t>
      </w:r>
      <w:r w:rsidRPr="005B25A1">
        <w:t>.</w:t>
      </w:r>
    </w:p>
    <w:p w14:paraId="28611B45" w14:textId="77777777" w:rsidR="00B56CC5" w:rsidRPr="005B25A1" w:rsidRDefault="00B56CC5" w:rsidP="00B56CC5">
      <w:pPr>
        <w:keepNext/>
        <w:keepLines/>
        <w:rPr>
          <w:b/>
          <w:bCs/>
        </w:rPr>
      </w:pPr>
      <w:r w:rsidRPr="005B25A1">
        <w:rPr>
          <w:b/>
          <w:bCs/>
        </w:rPr>
        <w:t>Parallel discussion:</w:t>
      </w:r>
    </w:p>
    <w:p w14:paraId="305FE156" w14:textId="77777777" w:rsidR="00B56CC5" w:rsidRPr="005B25A1" w:rsidRDefault="00B56CC5" w:rsidP="00B56CC5">
      <w:pPr>
        <w:keepNext/>
        <w:keepLines/>
      </w:pPr>
      <w:r w:rsidRPr="00B56CC5">
        <w:rPr>
          <w:color w:val="0000FF"/>
        </w:rPr>
        <w:t>Not handled</w:t>
      </w:r>
      <w:r>
        <w:t>.</w:t>
      </w:r>
    </w:p>
    <w:p w14:paraId="69546DB7" w14:textId="77777777" w:rsidR="00B56CC5" w:rsidRPr="00EB0339" w:rsidRDefault="00B56CC5" w:rsidP="00B56CC5">
      <w:r w:rsidRPr="005B25A1">
        <w:rPr>
          <w:b/>
          <w:bCs/>
        </w:rPr>
        <w:t>Status:</w:t>
      </w:r>
      <w:r>
        <w:t xml:space="preserve"> </w:t>
      </w:r>
      <w:r w:rsidRPr="00B56CC5">
        <w:rPr>
          <w:color w:val="0000FF"/>
        </w:rPr>
        <w:t>Not handled</w:t>
      </w:r>
      <w:r>
        <w:t>.</w:t>
      </w:r>
    </w:p>
    <w:p w14:paraId="669EFC5D" w14:textId="77777777" w:rsidR="00E00DA6" w:rsidRDefault="0014183C" w:rsidP="00E04F4D">
      <w:pPr>
        <w:pStyle w:val="NormTop"/>
      </w:pPr>
      <w:r w:rsidRPr="0014183C">
        <w:rPr>
          <w:color w:val="0000FF"/>
        </w:rPr>
        <w:lastRenderedPageBreak/>
        <w:t>S2-2406598</w:t>
      </w:r>
      <w:r w:rsidR="007615D6" w:rsidRPr="00D53282">
        <w:t xml:space="preserve"> </w:t>
      </w:r>
      <w:r w:rsidR="007615D6">
        <w:t>(P-CR) 23.700-54: FS_MASSS Interim conclusion for KI #1.1 on subscription aspects to support Dual Steer.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 for KI #1.1 for the FS_MASSS TR 23.700-54.</w:t>
      </w:r>
    </w:p>
    <w:p w14:paraId="7C446CD9" w14:textId="77777777" w:rsidR="007615D6" w:rsidRPr="005B25A1" w:rsidRDefault="007615D6" w:rsidP="007615D6">
      <w:pPr>
        <w:keepNext/>
        <w:keepLines/>
        <w:rPr>
          <w:b/>
          <w:bCs/>
        </w:rPr>
      </w:pPr>
      <w:r w:rsidRPr="005B25A1">
        <w:rPr>
          <w:b/>
          <w:bCs/>
        </w:rPr>
        <w:t>Convenor comment:</w:t>
      </w:r>
    </w:p>
    <w:p w14:paraId="6810C4B4" w14:textId="77777777" w:rsidR="007615D6" w:rsidRPr="005B25A1" w:rsidRDefault="007615D6" w:rsidP="007615D6">
      <w:pPr>
        <w:keepNext/>
        <w:keepLines/>
      </w:pPr>
      <w:r w:rsidRPr="005B25A1">
        <w:t xml:space="preserve">Recommended to merge into </w:t>
      </w:r>
      <w:r w:rsidR="0014183C" w:rsidRPr="0014183C">
        <w:rPr>
          <w:color w:val="0000FF"/>
        </w:rPr>
        <w:t>S2-2406823</w:t>
      </w:r>
      <w:r w:rsidRPr="005B25A1">
        <w:t>.</w:t>
      </w:r>
    </w:p>
    <w:p w14:paraId="6701FEA3" w14:textId="77777777" w:rsidR="00B56CC5" w:rsidRPr="005B25A1" w:rsidRDefault="00B56CC5" w:rsidP="00B56CC5">
      <w:pPr>
        <w:keepNext/>
        <w:keepLines/>
        <w:rPr>
          <w:b/>
          <w:bCs/>
        </w:rPr>
      </w:pPr>
      <w:r w:rsidRPr="005B25A1">
        <w:rPr>
          <w:b/>
          <w:bCs/>
        </w:rPr>
        <w:t>Parallel discussion:</w:t>
      </w:r>
    </w:p>
    <w:p w14:paraId="5292A867" w14:textId="77777777" w:rsidR="00B56CC5" w:rsidRPr="005B25A1" w:rsidRDefault="00B56CC5" w:rsidP="00B56CC5">
      <w:pPr>
        <w:keepNext/>
        <w:keepLines/>
      </w:pPr>
      <w:r w:rsidRPr="00B56CC5">
        <w:rPr>
          <w:color w:val="0000FF"/>
        </w:rPr>
        <w:t>Not handled</w:t>
      </w:r>
      <w:r>
        <w:t>.</w:t>
      </w:r>
    </w:p>
    <w:p w14:paraId="5F53548D" w14:textId="77777777" w:rsidR="00B56CC5" w:rsidRPr="00EB0339" w:rsidRDefault="00B56CC5" w:rsidP="00B56CC5">
      <w:r w:rsidRPr="005B25A1">
        <w:rPr>
          <w:b/>
          <w:bCs/>
        </w:rPr>
        <w:t>Status:</w:t>
      </w:r>
      <w:r>
        <w:t xml:space="preserve"> </w:t>
      </w:r>
      <w:r w:rsidRPr="00B56CC5">
        <w:rPr>
          <w:color w:val="0000FF"/>
        </w:rPr>
        <w:t>Not handled</w:t>
      </w:r>
      <w:r>
        <w:t>.</w:t>
      </w:r>
    </w:p>
    <w:p w14:paraId="76F2F9B1" w14:textId="77777777" w:rsidR="00E00DA6" w:rsidRDefault="0014183C" w:rsidP="00E04F4D">
      <w:pPr>
        <w:pStyle w:val="NormTop"/>
      </w:pPr>
      <w:r w:rsidRPr="0014183C">
        <w:rPr>
          <w:color w:val="0000FF"/>
        </w:rPr>
        <w:t>S2-2406043</w:t>
      </w:r>
      <w:r w:rsidR="007615D6" w:rsidRPr="00D53282">
        <w:t xml:space="preserve"> </w:t>
      </w:r>
      <w:r w:rsidR="007615D6">
        <w:t>(P-CR) 23.700-54: Conclusion for KI #1.1.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conclusion for KI #1.1.</w:t>
      </w:r>
    </w:p>
    <w:p w14:paraId="6261E360" w14:textId="77777777" w:rsidR="007615D6" w:rsidRPr="005B25A1" w:rsidRDefault="007615D6" w:rsidP="007615D6">
      <w:pPr>
        <w:keepNext/>
        <w:keepLines/>
        <w:rPr>
          <w:b/>
          <w:bCs/>
        </w:rPr>
      </w:pPr>
      <w:r w:rsidRPr="005B25A1">
        <w:rPr>
          <w:b/>
          <w:bCs/>
        </w:rPr>
        <w:t>Convenor comment:</w:t>
      </w:r>
    </w:p>
    <w:p w14:paraId="605CBF40" w14:textId="77777777" w:rsidR="007615D6" w:rsidRPr="005B25A1" w:rsidRDefault="007615D6" w:rsidP="007615D6">
      <w:pPr>
        <w:keepNext/>
        <w:keepLines/>
      </w:pPr>
      <w:r w:rsidRPr="005B25A1">
        <w:t xml:space="preserve">Recommended to merge into </w:t>
      </w:r>
      <w:r w:rsidR="0014183C" w:rsidRPr="0014183C">
        <w:rPr>
          <w:color w:val="0000FF"/>
        </w:rPr>
        <w:t>S2-2406823</w:t>
      </w:r>
      <w:r w:rsidRPr="005B25A1">
        <w:t>.</w:t>
      </w:r>
    </w:p>
    <w:p w14:paraId="1ADF9CF6" w14:textId="77777777" w:rsidR="00B56CC5" w:rsidRPr="005B25A1" w:rsidRDefault="00B56CC5" w:rsidP="00B56CC5">
      <w:pPr>
        <w:keepNext/>
        <w:keepLines/>
        <w:rPr>
          <w:b/>
          <w:bCs/>
        </w:rPr>
      </w:pPr>
      <w:r w:rsidRPr="005B25A1">
        <w:rPr>
          <w:b/>
          <w:bCs/>
        </w:rPr>
        <w:t>Parallel discussion:</w:t>
      </w:r>
    </w:p>
    <w:p w14:paraId="0F9546E3" w14:textId="77777777" w:rsidR="00B56CC5" w:rsidRPr="005B25A1" w:rsidRDefault="00B56CC5" w:rsidP="00B56CC5">
      <w:pPr>
        <w:keepNext/>
        <w:keepLines/>
      </w:pPr>
      <w:r w:rsidRPr="00B56CC5">
        <w:rPr>
          <w:color w:val="0000FF"/>
        </w:rPr>
        <w:t>Not handled</w:t>
      </w:r>
      <w:r>
        <w:t>.</w:t>
      </w:r>
    </w:p>
    <w:p w14:paraId="6CCD2ACF" w14:textId="77777777" w:rsidR="00B56CC5" w:rsidRPr="00EB0339" w:rsidRDefault="00B56CC5" w:rsidP="00B56CC5">
      <w:r w:rsidRPr="005B25A1">
        <w:rPr>
          <w:b/>
          <w:bCs/>
        </w:rPr>
        <w:t>Status:</w:t>
      </w:r>
      <w:r>
        <w:t xml:space="preserve"> </w:t>
      </w:r>
      <w:r w:rsidRPr="00B56CC5">
        <w:rPr>
          <w:color w:val="0000FF"/>
        </w:rPr>
        <w:t>Not handled</w:t>
      </w:r>
      <w:r>
        <w:t>.</w:t>
      </w:r>
    </w:p>
    <w:p w14:paraId="0000B0B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w:t>
      </w:r>
    </w:p>
    <w:p w14:paraId="35870AFB" w14:textId="77777777" w:rsidR="00E00DA6" w:rsidRDefault="0014183C" w:rsidP="00E04F4D">
      <w:pPr>
        <w:pStyle w:val="NormTop"/>
      </w:pPr>
      <w:r w:rsidRPr="0014183C">
        <w:rPr>
          <w:color w:val="0000FF"/>
        </w:rPr>
        <w:t>S2-2406824</w:t>
      </w:r>
      <w:r w:rsidR="007615D6" w:rsidRPr="00D53282">
        <w:t xml:space="preserve"> </w:t>
      </w:r>
      <w:r w:rsidR="007615D6">
        <w:t>(P-CR) 23.700-54: Interim Conclusion for KI#1.2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 for KI#1.2.</w:t>
      </w:r>
    </w:p>
    <w:p w14:paraId="18BD1E1F" w14:textId="77777777" w:rsidR="007615D6" w:rsidRPr="005B25A1" w:rsidRDefault="007615D6" w:rsidP="007615D6">
      <w:pPr>
        <w:keepNext/>
        <w:keepLines/>
        <w:rPr>
          <w:b/>
          <w:bCs/>
        </w:rPr>
      </w:pPr>
      <w:r w:rsidRPr="005B25A1">
        <w:rPr>
          <w:b/>
          <w:bCs/>
        </w:rPr>
        <w:t>Convenor comment:</w:t>
      </w:r>
    </w:p>
    <w:p w14:paraId="2A3951D9" w14:textId="77777777" w:rsidR="007615D6" w:rsidRPr="005B25A1" w:rsidRDefault="007615D6" w:rsidP="007615D6">
      <w:pPr>
        <w:keepNext/>
        <w:keepLines/>
      </w:pPr>
      <w:r w:rsidRPr="005B25A1">
        <w:t>Handle and serve as baseline.</w:t>
      </w:r>
    </w:p>
    <w:p w14:paraId="15F037D2" w14:textId="77777777" w:rsidR="00B56CC5" w:rsidRPr="005B25A1" w:rsidRDefault="00B56CC5" w:rsidP="00B56CC5">
      <w:pPr>
        <w:keepNext/>
        <w:keepLines/>
        <w:rPr>
          <w:b/>
          <w:bCs/>
        </w:rPr>
      </w:pPr>
      <w:r w:rsidRPr="005B25A1">
        <w:rPr>
          <w:b/>
          <w:bCs/>
        </w:rPr>
        <w:t>Parallel discussion:</w:t>
      </w:r>
    </w:p>
    <w:p w14:paraId="3B9A2711" w14:textId="77777777" w:rsidR="00B56CC5" w:rsidRPr="005B25A1" w:rsidRDefault="00B56CC5" w:rsidP="00B56CC5">
      <w:pPr>
        <w:keepNext/>
        <w:keepLines/>
      </w:pPr>
      <w:r w:rsidRPr="00B56CC5">
        <w:rPr>
          <w:color w:val="0000FF"/>
        </w:rPr>
        <w:t>Not handled</w:t>
      </w:r>
      <w:r>
        <w:t>.</w:t>
      </w:r>
    </w:p>
    <w:p w14:paraId="23D97E5C" w14:textId="77777777" w:rsidR="00B56CC5" w:rsidRPr="00EB0339" w:rsidRDefault="00B56CC5" w:rsidP="00B56CC5">
      <w:r w:rsidRPr="005B25A1">
        <w:rPr>
          <w:b/>
          <w:bCs/>
        </w:rPr>
        <w:t>Status:</w:t>
      </w:r>
      <w:r>
        <w:t xml:space="preserve"> </w:t>
      </w:r>
      <w:r w:rsidRPr="00B56CC5">
        <w:rPr>
          <w:color w:val="0000FF"/>
        </w:rPr>
        <w:t>Not handled</w:t>
      </w:r>
      <w:r>
        <w:t>.</w:t>
      </w:r>
    </w:p>
    <w:p w14:paraId="1C402017" w14:textId="77777777" w:rsidR="00E00DA6" w:rsidRDefault="0014183C" w:rsidP="00E04F4D">
      <w:pPr>
        <w:pStyle w:val="NormTop"/>
      </w:pPr>
      <w:r w:rsidRPr="0014183C">
        <w:rPr>
          <w:color w:val="0000FF"/>
        </w:rPr>
        <w:t>S2-2406279</w:t>
      </w:r>
      <w:r w:rsidR="007615D6" w:rsidRPr="00D53282">
        <w:t xml:space="preserve"> </w:t>
      </w:r>
      <w:r w:rsidR="007615D6">
        <w:t>(P-CR) 23.700-54: KI 1.2: Conclusion.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principles for the conclusion of KI#1.2.</w:t>
      </w:r>
    </w:p>
    <w:p w14:paraId="631BE54D" w14:textId="77777777" w:rsidR="007615D6" w:rsidRPr="005B25A1" w:rsidRDefault="007615D6" w:rsidP="007615D6">
      <w:pPr>
        <w:keepNext/>
        <w:keepLines/>
        <w:rPr>
          <w:b/>
          <w:bCs/>
        </w:rPr>
      </w:pPr>
      <w:r w:rsidRPr="005B25A1">
        <w:rPr>
          <w:b/>
          <w:bCs/>
        </w:rPr>
        <w:t>Convenor comment:</w:t>
      </w:r>
    </w:p>
    <w:p w14:paraId="403897BC" w14:textId="77777777" w:rsidR="007615D6" w:rsidRPr="005B25A1" w:rsidRDefault="007615D6" w:rsidP="007615D6">
      <w:pPr>
        <w:keepNext/>
        <w:keepLines/>
      </w:pPr>
      <w:r w:rsidRPr="005B25A1">
        <w:t>Handle.</w:t>
      </w:r>
    </w:p>
    <w:p w14:paraId="69D15853" w14:textId="77777777" w:rsidR="00B56CC5" w:rsidRPr="005B25A1" w:rsidRDefault="00B56CC5" w:rsidP="00B56CC5">
      <w:pPr>
        <w:keepNext/>
        <w:keepLines/>
        <w:rPr>
          <w:b/>
          <w:bCs/>
        </w:rPr>
      </w:pPr>
      <w:r w:rsidRPr="005B25A1">
        <w:rPr>
          <w:b/>
          <w:bCs/>
        </w:rPr>
        <w:t>Parallel discussion:</w:t>
      </w:r>
    </w:p>
    <w:p w14:paraId="1F365E3E" w14:textId="77777777" w:rsidR="00B56CC5" w:rsidRPr="005B25A1" w:rsidRDefault="00B56CC5" w:rsidP="00B56CC5">
      <w:pPr>
        <w:keepNext/>
        <w:keepLines/>
      </w:pPr>
      <w:r w:rsidRPr="00B56CC5">
        <w:rPr>
          <w:color w:val="0000FF"/>
        </w:rPr>
        <w:t>Not handled</w:t>
      </w:r>
      <w:r>
        <w:t>.</w:t>
      </w:r>
    </w:p>
    <w:p w14:paraId="03CA2E32" w14:textId="77777777" w:rsidR="00B56CC5" w:rsidRPr="00EB0339" w:rsidRDefault="00B56CC5" w:rsidP="00B56CC5">
      <w:r w:rsidRPr="005B25A1">
        <w:rPr>
          <w:b/>
          <w:bCs/>
        </w:rPr>
        <w:t>Status:</w:t>
      </w:r>
      <w:r>
        <w:t xml:space="preserve"> </w:t>
      </w:r>
      <w:r w:rsidRPr="00B56CC5">
        <w:rPr>
          <w:color w:val="0000FF"/>
        </w:rPr>
        <w:t>Not handled</w:t>
      </w:r>
      <w:r>
        <w:t>.</w:t>
      </w:r>
    </w:p>
    <w:p w14:paraId="28C24079" w14:textId="77777777" w:rsidR="00E00DA6" w:rsidRDefault="0014183C" w:rsidP="00E04F4D">
      <w:pPr>
        <w:pStyle w:val="NormTop"/>
      </w:pPr>
      <w:r w:rsidRPr="0014183C">
        <w:rPr>
          <w:color w:val="0000FF"/>
        </w:rPr>
        <w:lastRenderedPageBreak/>
        <w:t>S2-2406162</w:t>
      </w:r>
      <w:r w:rsidR="007615D6" w:rsidRPr="00D53282">
        <w:t xml:space="preserve"> </w:t>
      </w:r>
      <w:r w:rsidR="007615D6">
        <w:t>(P-CR) 23.700-54: KI#1.2, Conclusion on registration and mobility management for DualSteer.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evaluation on solutions covering KI#1.2 and the conclusion for KI#1.2 are proposed.</w:t>
      </w:r>
    </w:p>
    <w:p w14:paraId="3F303AAC" w14:textId="77777777" w:rsidR="007615D6" w:rsidRPr="005B25A1" w:rsidRDefault="007615D6" w:rsidP="007615D6">
      <w:pPr>
        <w:keepNext/>
        <w:keepLines/>
        <w:rPr>
          <w:b/>
          <w:bCs/>
        </w:rPr>
      </w:pPr>
      <w:r w:rsidRPr="005B25A1">
        <w:rPr>
          <w:b/>
          <w:bCs/>
        </w:rPr>
        <w:t>Convenor comment:</w:t>
      </w:r>
    </w:p>
    <w:p w14:paraId="3847B4B9" w14:textId="77777777" w:rsidR="007615D6" w:rsidRPr="005B25A1" w:rsidRDefault="007615D6" w:rsidP="007615D6">
      <w:pPr>
        <w:keepNext/>
        <w:keepLines/>
      </w:pPr>
      <w:r w:rsidRPr="005B25A1">
        <w:t>Handle.</w:t>
      </w:r>
    </w:p>
    <w:p w14:paraId="7E5AD414" w14:textId="77777777" w:rsidR="00B56CC5" w:rsidRPr="005B25A1" w:rsidRDefault="00B56CC5" w:rsidP="00B56CC5">
      <w:pPr>
        <w:keepNext/>
        <w:keepLines/>
        <w:rPr>
          <w:b/>
          <w:bCs/>
        </w:rPr>
      </w:pPr>
      <w:r w:rsidRPr="005B25A1">
        <w:rPr>
          <w:b/>
          <w:bCs/>
        </w:rPr>
        <w:t>Parallel discussion:</w:t>
      </w:r>
    </w:p>
    <w:p w14:paraId="7D871200" w14:textId="77777777" w:rsidR="00B56CC5" w:rsidRPr="005B25A1" w:rsidRDefault="00B56CC5" w:rsidP="00B56CC5">
      <w:pPr>
        <w:keepNext/>
        <w:keepLines/>
      </w:pPr>
      <w:r w:rsidRPr="00B56CC5">
        <w:rPr>
          <w:color w:val="0000FF"/>
        </w:rPr>
        <w:t>Not handled</w:t>
      </w:r>
      <w:r>
        <w:t>.</w:t>
      </w:r>
    </w:p>
    <w:p w14:paraId="41CA8B40" w14:textId="77777777" w:rsidR="00B56CC5" w:rsidRPr="00EB0339" w:rsidRDefault="00B56CC5" w:rsidP="00B56CC5">
      <w:r w:rsidRPr="005B25A1">
        <w:rPr>
          <w:b/>
          <w:bCs/>
        </w:rPr>
        <w:t>Status:</w:t>
      </w:r>
      <w:r>
        <w:t xml:space="preserve"> </w:t>
      </w:r>
      <w:r w:rsidRPr="00B56CC5">
        <w:rPr>
          <w:color w:val="0000FF"/>
        </w:rPr>
        <w:t>Not handled</w:t>
      </w:r>
      <w:r>
        <w:t>.</w:t>
      </w:r>
    </w:p>
    <w:p w14:paraId="176DE772" w14:textId="77777777" w:rsidR="00E00DA6" w:rsidRDefault="0014183C" w:rsidP="00E04F4D">
      <w:pPr>
        <w:pStyle w:val="NormTop"/>
      </w:pPr>
      <w:r w:rsidRPr="0014183C">
        <w:rPr>
          <w:color w:val="0000FF"/>
        </w:rPr>
        <w:t>S2-2406324</w:t>
      </w:r>
      <w:r w:rsidR="007615D6" w:rsidRPr="00D53282">
        <w:t xml:space="preserve"> </w:t>
      </w:r>
      <w:r w:rsidR="007615D6">
        <w:t>(P-CR) 23.700-54: Interim conclusion on KI#1.2.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 on KI#1.2.</w:t>
      </w:r>
    </w:p>
    <w:p w14:paraId="6E54C891" w14:textId="77777777" w:rsidR="007615D6" w:rsidRPr="005B25A1" w:rsidRDefault="007615D6" w:rsidP="007615D6">
      <w:pPr>
        <w:keepNext/>
        <w:keepLines/>
        <w:rPr>
          <w:b/>
          <w:bCs/>
        </w:rPr>
      </w:pPr>
      <w:r w:rsidRPr="005B25A1">
        <w:rPr>
          <w:b/>
          <w:bCs/>
        </w:rPr>
        <w:t>Convenor comment:</w:t>
      </w:r>
    </w:p>
    <w:p w14:paraId="459F5FCE" w14:textId="77777777" w:rsidR="007615D6" w:rsidRPr="005B25A1" w:rsidRDefault="007615D6" w:rsidP="007615D6">
      <w:pPr>
        <w:keepNext/>
        <w:keepLines/>
      </w:pPr>
      <w:r w:rsidRPr="005B25A1">
        <w:t>Handle.</w:t>
      </w:r>
    </w:p>
    <w:p w14:paraId="124CFCD4" w14:textId="77777777" w:rsidR="00B56CC5" w:rsidRPr="005B25A1" w:rsidRDefault="00B56CC5" w:rsidP="00B56CC5">
      <w:pPr>
        <w:keepNext/>
        <w:keepLines/>
        <w:rPr>
          <w:b/>
          <w:bCs/>
        </w:rPr>
      </w:pPr>
      <w:r w:rsidRPr="005B25A1">
        <w:rPr>
          <w:b/>
          <w:bCs/>
        </w:rPr>
        <w:t>Parallel discussion:</w:t>
      </w:r>
    </w:p>
    <w:p w14:paraId="2E8C1E0B" w14:textId="77777777" w:rsidR="00B56CC5" w:rsidRPr="005B25A1" w:rsidRDefault="00B56CC5" w:rsidP="00B56CC5">
      <w:pPr>
        <w:keepNext/>
        <w:keepLines/>
      </w:pPr>
      <w:r w:rsidRPr="00B56CC5">
        <w:rPr>
          <w:color w:val="0000FF"/>
        </w:rPr>
        <w:t>Not handled</w:t>
      </w:r>
      <w:r>
        <w:t>.</w:t>
      </w:r>
    </w:p>
    <w:p w14:paraId="50695B58" w14:textId="77777777" w:rsidR="00B56CC5" w:rsidRPr="00EB0339" w:rsidRDefault="00B56CC5" w:rsidP="00B56CC5">
      <w:r w:rsidRPr="005B25A1">
        <w:rPr>
          <w:b/>
          <w:bCs/>
        </w:rPr>
        <w:t>Status:</w:t>
      </w:r>
      <w:r>
        <w:t xml:space="preserve"> </w:t>
      </w:r>
      <w:r w:rsidRPr="00B56CC5">
        <w:rPr>
          <w:color w:val="0000FF"/>
        </w:rPr>
        <w:t>Not handled</w:t>
      </w:r>
      <w:r>
        <w:t>.</w:t>
      </w:r>
    </w:p>
    <w:p w14:paraId="7E193FC5" w14:textId="77777777" w:rsidR="00E00DA6" w:rsidRDefault="0014183C" w:rsidP="00E04F4D">
      <w:pPr>
        <w:pStyle w:val="NormTop"/>
      </w:pPr>
      <w:r w:rsidRPr="0014183C">
        <w:rPr>
          <w:color w:val="0000FF"/>
        </w:rPr>
        <w:t>S2-2406524</w:t>
      </w:r>
      <w:r w:rsidR="007615D6" w:rsidRPr="00D53282">
        <w:t xml:space="preserve"> </w:t>
      </w:r>
      <w:r w:rsidR="007615D6">
        <w:t>(P-CR) 23.700-54: Conclusions for KI#1.2.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some conclusions for KI#1.2.</w:t>
      </w:r>
    </w:p>
    <w:p w14:paraId="29B06732" w14:textId="77777777" w:rsidR="007615D6" w:rsidRPr="005B25A1" w:rsidRDefault="007615D6" w:rsidP="007615D6">
      <w:pPr>
        <w:keepNext/>
        <w:keepLines/>
        <w:rPr>
          <w:b/>
          <w:bCs/>
        </w:rPr>
      </w:pPr>
      <w:r w:rsidRPr="005B25A1">
        <w:rPr>
          <w:b/>
          <w:bCs/>
        </w:rPr>
        <w:t>Convenor comment:</w:t>
      </w:r>
    </w:p>
    <w:p w14:paraId="6F73C21A" w14:textId="77777777" w:rsidR="007615D6" w:rsidRPr="005B25A1" w:rsidRDefault="007615D6" w:rsidP="007615D6">
      <w:pPr>
        <w:keepNext/>
        <w:keepLines/>
      </w:pPr>
      <w:r w:rsidRPr="005B25A1">
        <w:t>Handle.</w:t>
      </w:r>
    </w:p>
    <w:p w14:paraId="74E22684" w14:textId="77777777" w:rsidR="00B56CC5" w:rsidRPr="005B25A1" w:rsidRDefault="00B56CC5" w:rsidP="00B56CC5">
      <w:pPr>
        <w:keepNext/>
        <w:keepLines/>
        <w:rPr>
          <w:b/>
          <w:bCs/>
        </w:rPr>
      </w:pPr>
      <w:r w:rsidRPr="005B25A1">
        <w:rPr>
          <w:b/>
          <w:bCs/>
        </w:rPr>
        <w:t>Parallel discussion:</w:t>
      </w:r>
    </w:p>
    <w:p w14:paraId="22EC9735" w14:textId="77777777" w:rsidR="00B56CC5" w:rsidRPr="005B25A1" w:rsidRDefault="00B56CC5" w:rsidP="00B56CC5">
      <w:pPr>
        <w:keepNext/>
        <w:keepLines/>
      </w:pPr>
      <w:r w:rsidRPr="00B56CC5">
        <w:rPr>
          <w:color w:val="0000FF"/>
        </w:rPr>
        <w:t>Not handled</w:t>
      </w:r>
      <w:r>
        <w:t>.</w:t>
      </w:r>
    </w:p>
    <w:p w14:paraId="69718C77" w14:textId="77777777" w:rsidR="00B56CC5" w:rsidRPr="00EB0339" w:rsidRDefault="00B56CC5" w:rsidP="00B56CC5">
      <w:r w:rsidRPr="005B25A1">
        <w:rPr>
          <w:b/>
          <w:bCs/>
        </w:rPr>
        <w:t>Status:</w:t>
      </w:r>
      <w:r>
        <w:t xml:space="preserve"> </w:t>
      </w:r>
      <w:r w:rsidRPr="00B56CC5">
        <w:rPr>
          <w:color w:val="0000FF"/>
        </w:rPr>
        <w:t>Not handled</w:t>
      </w:r>
      <w:r>
        <w:t>.</w:t>
      </w:r>
    </w:p>
    <w:p w14:paraId="005F903B" w14:textId="77777777" w:rsidR="00E00DA6" w:rsidRDefault="0014183C" w:rsidP="00E04F4D">
      <w:pPr>
        <w:pStyle w:val="NormTop"/>
      </w:pPr>
      <w:r w:rsidRPr="0014183C">
        <w:rPr>
          <w:color w:val="0000FF"/>
        </w:rPr>
        <w:t>S2-2406446</w:t>
      </w:r>
      <w:r w:rsidR="007615D6" w:rsidRPr="00D53282">
        <w:t xml:space="preserve"> </w:t>
      </w:r>
      <w:r w:rsidR="007615D6">
        <w:t>(P-CR) 23.700-54: Conclusions for KI#1.2 for DualSteer.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for KI#1.2 for DualSteer.</w:t>
      </w:r>
    </w:p>
    <w:p w14:paraId="6D2CE64C" w14:textId="77777777" w:rsidR="007615D6" w:rsidRPr="005B25A1" w:rsidRDefault="007615D6" w:rsidP="007615D6">
      <w:pPr>
        <w:keepNext/>
        <w:keepLines/>
        <w:rPr>
          <w:b/>
          <w:bCs/>
        </w:rPr>
      </w:pPr>
      <w:r w:rsidRPr="005B25A1">
        <w:rPr>
          <w:b/>
          <w:bCs/>
        </w:rPr>
        <w:t>Convenor comment:</w:t>
      </w:r>
    </w:p>
    <w:p w14:paraId="6E8BDAA8" w14:textId="77777777" w:rsidR="007615D6" w:rsidRPr="005B25A1" w:rsidRDefault="007615D6" w:rsidP="007615D6">
      <w:pPr>
        <w:keepNext/>
        <w:keepLines/>
      </w:pPr>
      <w:r w:rsidRPr="005B25A1">
        <w:t xml:space="preserve">Recommended to merge into </w:t>
      </w:r>
      <w:r w:rsidR="0014183C" w:rsidRPr="0014183C">
        <w:rPr>
          <w:color w:val="0000FF"/>
        </w:rPr>
        <w:t>S2-2406824</w:t>
      </w:r>
      <w:r w:rsidRPr="005B25A1">
        <w:t>.</w:t>
      </w:r>
    </w:p>
    <w:p w14:paraId="4426A49F" w14:textId="77777777" w:rsidR="00B56CC5" w:rsidRPr="005B25A1" w:rsidRDefault="00B56CC5" w:rsidP="00B56CC5">
      <w:pPr>
        <w:keepNext/>
        <w:keepLines/>
        <w:rPr>
          <w:b/>
          <w:bCs/>
        </w:rPr>
      </w:pPr>
      <w:r w:rsidRPr="005B25A1">
        <w:rPr>
          <w:b/>
          <w:bCs/>
        </w:rPr>
        <w:t>Parallel discussion:</w:t>
      </w:r>
    </w:p>
    <w:p w14:paraId="1986371D" w14:textId="77777777" w:rsidR="00B56CC5" w:rsidRPr="005B25A1" w:rsidRDefault="00B56CC5" w:rsidP="00B56CC5">
      <w:pPr>
        <w:keepNext/>
        <w:keepLines/>
      </w:pPr>
      <w:r w:rsidRPr="00B56CC5">
        <w:rPr>
          <w:color w:val="0000FF"/>
        </w:rPr>
        <w:t>Not handled</w:t>
      </w:r>
      <w:r>
        <w:t>.</w:t>
      </w:r>
    </w:p>
    <w:p w14:paraId="4CFD14B9" w14:textId="77777777" w:rsidR="00B56CC5" w:rsidRPr="00EB0339" w:rsidRDefault="00B56CC5" w:rsidP="00B56CC5">
      <w:r w:rsidRPr="005B25A1">
        <w:rPr>
          <w:b/>
          <w:bCs/>
        </w:rPr>
        <w:t>Status:</w:t>
      </w:r>
      <w:r>
        <w:t xml:space="preserve"> </w:t>
      </w:r>
      <w:r w:rsidRPr="00B56CC5">
        <w:rPr>
          <w:color w:val="0000FF"/>
        </w:rPr>
        <w:t>Not handled</w:t>
      </w:r>
      <w:r>
        <w:t>.</w:t>
      </w:r>
    </w:p>
    <w:p w14:paraId="504DBB3C" w14:textId="77777777" w:rsidR="00E00DA6" w:rsidRDefault="0014183C" w:rsidP="00E04F4D">
      <w:pPr>
        <w:pStyle w:val="NormTop"/>
      </w:pPr>
      <w:r w:rsidRPr="0014183C">
        <w:rPr>
          <w:color w:val="0000FF"/>
        </w:rPr>
        <w:lastRenderedPageBreak/>
        <w:t>S2-2406567</w:t>
      </w:r>
      <w:r w:rsidR="007615D6" w:rsidRPr="00D53282">
        <w:t xml:space="preserve"> </w:t>
      </w:r>
      <w:r w:rsidR="007615D6">
        <w:t>(P-CR) 23.700-54: Evaluation and Conclusion for KI# 1.2.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evaluation and conclusion for key issue #1.2 of the FS_MASSS.</w:t>
      </w:r>
    </w:p>
    <w:p w14:paraId="5114DACA" w14:textId="77777777" w:rsidR="007615D6" w:rsidRPr="005B25A1" w:rsidRDefault="007615D6" w:rsidP="007615D6">
      <w:pPr>
        <w:keepNext/>
        <w:keepLines/>
        <w:rPr>
          <w:b/>
          <w:bCs/>
        </w:rPr>
      </w:pPr>
      <w:r w:rsidRPr="005B25A1">
        <w:rPr>
          <w:b/>
          <w:bCs/>
        </w:rPr>
        <w:t>Convenor comment:</w:t>
      </w:r>
    </w:p>
    <w:p w14:paraId="281A6A1A" w14:textId="77777777" w:rsidR="007615D6" w:rsidRPr="005B25A1" w:rsidRDefault="007615D6" w:rsidP="007615D6">
      <w:pPr>
        <w:keepNext/>
        <w:keepLines/>
      </w:pPr>
      <w:r w:rsidRPr="005B25A1">
        <w:t xml:space="preserve">Recommended to merge into </w:t>
      </w:r>
      <w:r w:rsidR="0014183C" w:rsidRPr="0014183C">
        <w:rPr>
          <w:color w:val="0000FF"/>
        </w:rPr>
        <w:t>S2-2406824</w:t>
      </w:r>
      <w:r w:rsidRPr="005B25A1">
        <w:t>.</w:t>
      </w:r>
    </w:p>
    <w:p w14:paraId="2410D819" w14:textId="77777777" w:rsidR="00B56CC5" w:rsidRPr="005B25A1" w:rsidRDefault="00B56CC5" w:rsidP="00B56CC5">
      <w:pPr>
        <w:keepNext/>
        <w:keepLines/>
        <w:rPr>
          <w:b/>
          <w:bCs/>
        </w:rPr>
      </w:pPr>
      <w:r w:rsidRPr="005B25A1">
        <w:rPr>
          <w:b/>
          <w:bCs/>
        </w:rPr>
        <w:t>Parallel discussion:</w:t>
      </w:r>
    </w:p>
    <w:p w14:paraId="353EF739" w14:textId="77777777" w:rsidR="00B56CC5" w:rsidRPr="005B25A1" w:rsidRDefault="00B56CC5" w:rsidP="00B56CC5">
      <w:pPr>
        <w:keepNext/>
        <w:keepLines/>
      </w:pPr>
      <w:r w:rsidRPr="00B56CC5">
        <w:rPr>
          <w:color w:val="0000FF"/>
        </w:rPr>
        <w:t>Not handled</w:t>
      </w:r>
      <w:r>
        <w:t>.</w:t>
      </w:r>
    </w:p>
    <w:p w14:paraId="4B9F0BC4" w14:textId="77777777" w:rsidR="00B56CC5" w:rsidRPr="00EB0339" w:rsidRDefault="00B56CC5" w:rsidP="00B56CC5">
      <w:r w:rsidRPr="005B25A1">
        <w:rPr>
          <w:b/>
          <w:bCs/>
        </w:rPr>
        <w:t>Status:</w:t>
      </w:r>
      <w:r>
        <w:t xml:space="preserve"> </w:t>
      </w:r>
      <w:r w:rsidRPr="00B56CC5">
        <w:rPr>
          <w:color w:val="0000FF"/>
        </w:rPr>
        <w:t>Not handled</w:t>
      </w:r>
      <w:r>
        <w:t>.</w:t>
      </w:r>
    </w:p>
    <w:p w14:paraId="35E97A18" w14:textId="77777777" w:rsidR="00E00DA6" w:rsidRDefault="0014183C" w:rsidP="00E04F4D">
      <w:pPr>
        <w:pStyle w:val="NormTop"/>
      </w:pPr>
      <w:r w:rsidRPr="0014183C">
        <w:rPr>
          <w:color w:val="0000FF"/>
        </w:rPr>
        <w:t>S2-2406772</w:t>
      </w:r>
      <w:r w:rsidR="007615D6" w:rsidRPr="00D53282">
        <w:t xml:space="preserve"> </w:t>
      </w:r>
      <w:r w:rsidR="007615D6">
        <w:t>(P-CR) 23.700-54: Key Issue #1.2 Conclusion. (Source: InterDigital,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principles for conclusions related to Key Issue #1.2.</w:t>
      </w:r>
    </w:p>
    <w:p w14:paraId="58FDB08D" w14:textId="77777777" w:rsidR="007615D6" w:rsidRPr="005B25A1" w:rsidRDefault="007615D6" w:rsidP="007615D6">
      <w:pPr>
        <w:keepNext/>
        <w:keepLines/>
        <w:rPr>
          <w:b/>
          <w:bCs/>
        </w:rPr>
      </w:pPr>
      <w:r w:rsidRPr="005B25A1">
        <w:rPr>
          <w:b/>
          <w:bCs/>
        </w:rPr>
        <w:t>Convenor comment:</w:t>
      </w:r>
    </w:p>
    <w:p w14:paraId="176AF627" w14:textId="77777777" w:rsidR="007615D6" w:rsidRPr="005B25A1" w:rsidRDefault="007615D6" w:rsidP="007615D6">
      <w:pPr>
        <w:keepNext/>
        <w:keepLines/>
      </w:pPr>
      <w:r w:rsidRPr="005B25A1">
        <w:t xml:space="preserve">Recommended to merge into </w:t>
      </w:r>
      <w:r w:rsidR="0014183C" w:rsidRPr="0014183C">
        <w:rPr>
          <w:color w:val="0000FF"/>
        </w:rPr>
        <w:t>S2-2406824</w:t>
      </w:r>
      <w:r w:rsidRPr="005B25A1">
        <w:t>.</w:t>
      </w:r>
    </w:p>
    <w:p w14:paraId="2F9331AD" w14:textId="77777777" w:rsidR="00B56CC5" w:rsidRPr="005B25A1" w:rsidRDefault="00B56CC5" w:rsidP="00B56CC5">
      <w:pPr>
        <w:keepNext/>
        <w:keepLines/>
        <w:rPr>
          <w:b/>
          <w:bCs/>
        </w:rPr>
      </w:pPr>
      <w:r w:rsidRPr="005B25A1">
        <w:rPr>
          <w:b/>
          <w:bCs/>
        </w:rPr>
        <w:t>Parallel discussion:</w:t>
      </w:r>
    </w:p>
    <w:p w14:paraId="3CE57AA9" w14:textId="77777777" w:rsidR="00B56CC5" w:rsidRPr="005B25A1" w:rsidRDefault="00B56CC5" w:rsidP="00B56CC5">
      <w:pPr>
        <w:keepNext/>
        <w:keepLines/>
      </w:pPr>
      <w:r w:rsidRPr="00B56CC5">
        <w:rPr>
          <w:color w:val="0000FF"/>
        </w:rPr>
        <w:t>Not handled</w:t>
      </w:r>
      <w:r>
        <w:t>.</w:t>
      </w:r>
    </w:p>
    <w:p w14:paraId="4A9F83CE" w14:textId="77777777" w:rsidR="00B56CC5" w:rsidRPr="00EB0339" w:rsidRDefault="00B56CC5" w:rsidP="00B56CC5">
      <w:r w:rsidRPr="005B25A1">
        <w:rPr>
          <w:b/>
          <w:bCs/>
        </w:rPr>
        <w:t>Status:</w:t>
      </w:r>
      <w:r>
        <w:t xml:space="preserve"> </w:t>
      </w:r>
      <w:r w:rsidRPr="00B56CC5">
        <w:rPr>
          <w:color w:val="0000FF"/>
        </w:rPr>
        <w:t>Not handled</w:t>
      </w:r>
      <w:r>
        <w:t>.</w:t>
      </w:r>
    </w:p>
    <w:p w14:paraId="5EDC63DF" w14:textId="77777777" w:rsidR="00E00DA6" w:rsidRDefault="0014183C" w:rsidP="00E04F4D">
      <w:pPr>
        <w:pStyle w:val="NormTop"/>
      </w:pPr>
      <w:r w:rsidRPr="0014183C">
        <w:rPr>
          <w:color w:val="0000FF"/>
        </w:rPr>
        <w:t>S2-2406044</w:t>
      </w:r>
      <w:r w:rsidR="007615D6" w:rsidRPr="00D53282">
        <w:t xml:space="preserve"> </w:t>
      </w:r>
      <w:r w:rsidR="007615D6">
        <w:t>(P-CR) 23.700-54: Conclusion for KI #1.2.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conclusion for KI #1.2.</w:t>
      </w:r>
    </w:p>
    <w:p w14:paraId="47F04CB6" w14:textId="77777777" w:rsidR="007615D6" w:rsidRPr="005B25A1" w:rsidRDefault="007615D6" w:rsidP="007615D6">
      <w:pPr>
        <w:keepNext/>
        <w:keepLines/>
        <w:rPr>
          <w:b/>
          <w:bCs/>
        </w:rPr>
      </w:pPr>
      <w:r w:rsidRPr="005B25A1">
        <w:rPr>
          <w:b/>
          <w:bCs/>
        </w:rPr>
        <w:t>Convenor comment:</w:t>
      </w:r>
    </w:p>
    <w:p w14:paraId="68BBAEC4" w14:textId="77777777" w:rsidR="007615D6" w:rsidRPr="005B25A1" w:rsidRDefault="007615D6" w:rsidP="007615D6">
      <w:pPr>
        <w:keepNext/>
        <w:keepLines/>
      </w:pPr>
      <w:r w:rsidRPr="005B25A1">
        <w:t xml:space="preserve">Recommended to merge into </w:t>
      </w:r>
      <w:r w:rsidR="0014183C" w:rsidRPr="0014183C">
        <w:rPr>
          <w:color w:val="0000FF"/>
        </w:rPr>
        <w:t>S2-2406824</w:t>
      </w:r>
      <w:r w:rsidRPr="005B25A1">
        <w:t>.</w:t>
      </w:r>
    </w:p>
    <w:p w14:paraId="64904A94" w14:textId="77777777" w:rsidR="00B56CC5" w:rsidRPr="005B25A1" w:rsidRDefault="00B56CC5" w:rsidP="00B56CC5">
      <w:pPr>
        <w:keepNext/>
        <w:keepLines/>
        <w:rPr>
          <w:b/>
          <w:bCs/>
        </w:rPr>
      </w:pPr>
      <w:r w:rsidRPr="005B25A1">
        <w:rPr>
          <w:b/>
          <w:bCs/>
        </w:rPr>
        <w:t>Parallel discussion:</w:t>
      </w:r>
    </w:p>
    <w:p w14:paraId="0E89FA51" w14:textId="77777777" w:rsidR="00B56CC5" w:rsidRPr="005B25A1" w:rsidRDefault="00B56CC5" w:rsidP="00B56CC5">
      <w:pPr>
        <w:keepNext/>
        <w:keepLines/>
      </w:pPr>
      <w:r w:rsidRPr="00B56CC5">
        <w:rPr>
          <w:color w:val="0000FF"/>
        </w:rPr>
        <w:t>Not handled</w:t>
      </w:r>
      <w:r>
        <w:t>.</w:t>
      </w:r>
    </w:p>
    <w:p w14:paraId="5E54B424" w14:textId="77777777" w:rsidR="00B56CC5" w:rsidRPr="00EB0339" w:rsidRDefault="00B56CC5" w:rsidP="00B56CC5">
      <w:r w:rsidRPr="005B25A1">
        <w:rPr>
          <w:b/>
          <w:bCs/>
        </w:rPr>
        <w:t>Status:</w:t>
      </w:r>
      <w:r>
        <w:t xml:space="preserve"> </w:t>
      </w:r>
      <w:r w:rsidRPr="00B56CC5">
        <w:rPr>
          <w:color w:val="0000FF"/>
        </w:rPr>
        <w:t>Not handled</w:t>
      </w:r>
      <w:r>
        <w:t>.</w:t>
      </w:r>
    </w:p>
    <w:p w14:paraId="715554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KI#1.3</w:t>
      </w:r>
    </w:p>
    <w:p w14:paraId="71947F49" w14:textId="77777777" w:rsidR="00E00DA6" w:rsidRDefault="0014183C" w:rsidP="00E04F4D">
      <w:pPr>
        <w:pStyle w:val="NormTop"/>
      </w:pPr>
      <w:r w:rsidRPr="0014183C">
        <w:rPr>
          <w:color w:val="0000FF"/>
        </w:rPr>
        <w:t>S2-2406826</w:t>
      </w:r>
      <w:r w:rsidR="007615D6" w:rsidRPr="00D53282">
        <w:t xml:space="preserve"> </w:t>
      </w:r>
      <w:r w:rsidR="007615D6">
        <w:t>(P-CR) 23.700-54: Interim Conclusion for KI#1.3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 for KI#1.3.</w:t>
      </w:r>
    </w:p>
    <w:p w14:paraId="68E3FB71" w14:textId="77777777" w:rsidR="007615D6" w:rsidRPr="005B25A1" w:rsidRDefault="007615D6" w:rsidP="007615D6">
      <w:pPr>
        <w:keepNext/>
        <w:keepLines/>
        <w:rPr>
          <w:b/>
          <w:bCs/>
        </w:rPr>
      </w:pPr>
      <w:r w:rsidRPr="005B25A1">
        <w:rPr>
          <w:b/>
          <w:bCs/>
        </w:rPr>
        <w:t>Convenor comment:</w:t>
      </w:r>
    </w:p>
    <w:p w14:paraId="0D321BDC" w14:textId="77777777" w:rsidR="007615D6" w:rsidRPr="005B25A1" w:rsidRDefault="007615D6" w:rsidP="007615D6">
      <w:pPr>
        <w:keepNext/>
        <w:keepLines/>
      </w:pPr>
      <w:r w:rsidRPr="005B25A1">
        <w:t>Handle and serve as baseline.</w:t>
      </w:r>
    </w:p>
    <w:p w14:paraId="5663796C" w14:textId="77777777" w:rsidR="007615D6" w:rsidRPr="005B25A1" w:rsidRDefault="007615D6" w:rsidP="007615D6">
      <w:pPr>
        <w:keepNext/>
        <w:keepLines/>
        <w:rPr>
          <w:b/>
          <w:bCs/>
        </w:rPr>
      </w:pPr>
      <w:r w:rsidRPr="005B25A1">
        <w:rPr>
          <w:b/>
          <w:bCs/>
        </w:rPr>
        <w:t>Parallel discussion:</w:t>
      </w:r>
    </w:p>
    <w:p w14:paraId="534487EF" w14:textId="77777777" w:rsidR="00B4319E" w:rsidRDefault="00B4319E" w:rsidP="00B4319E">
      <w:r>
        <w:t xml:space="preserve">Show of hands questions were provided after drafting sessions in the DRAFTS folder: </w:t>
      </w:r>
      <w:hyperlink r:id="rId22" w:history="1">
        <w:r w:rsidRPr="00ED7ED9">
          <w:rPr>
            <w:rStyle w:val="Hyperlink"/>
          </w:rPr>
          <w:t>https://www.3gpp.org/ftp/tsg_sa/WG2_Arch/TSGS2_163_Jeju_2024-05/INBOX/DRAFTS/R19%20FS_MASSS/draft-S2-2407088_SoH_Questions_FS_MASSS_v3.pptx</w:t>
        </w:r>
      </w:hyperlink>
      <w:r>
        <w:t>.</w:t>
      </w:r>
    </w:p>
    <w:p w14:paraId="071FB824" w14:textId="77777777" w:rsidR="00B4319E" w:rsidRPr="00C03356" w:rsidRDefault="00B4319E" w:rsidP="00B4319E">
      <w:pPr>
        <w:rPr>
          <w:b/>
          <w:bCs/>
        </w:rPr>
      </w:pPr>
      <w:r w:rsidRPr="00C03356">
        <w:rPr>
          <w:b/>
          <w:bCs/>
        </w:rPr>
        <w:t>KI#1.3 - DS Session Management</w:t>
      </w:r>
      <w:r>
        <w:rPr>
          <w:b/>
          <w:bCs/>
        </w:rPr>
        <w:t>:</w:t>
      </w:r>
    </w:p>
    <w:p w14:paraId="66E7E829" w14:textId="77777777" w:rsidR="00B4319E" w:rsidRPr="004206E3" w:rsidRDefault="00B4319E" w:rsidP="00B4319E">
      <w:pPr>
        <w:rPr>
          <w:b/>
          <w:bCs/>
          <w:color w:val="0000FF"/>
        </w:rPr>
      </w:pPr>
      <w:r w:rsidRPr="004206E3">
        <w:rPr>
          <w:b/>
          <w:bCs/>
          <w:color w:val="0000FF"/>
        </w:rPr>
        <w:t>Huawei objected to asking this question.</w:t>
      </w:r>
    </w:p>
    <w:p w14:paraId="69C257BD" w14:textId="77777777" w:rsidR="00B4319E" w:rsidRDefault="00B4319E" w:rsidP="00B4319E">
      <w:r w:rsidRPr="0076002C">
        <w:rPr>
          <w:b/>
          <w:bCs/>
        </w:rPr>
        <w:t xml:space="preserve">Q1: </w:t>
      </w:r>
      <w:r>
        <w:t>Which principles to move forward with for DualSteer?</w:t>
      </w:r>
    </w:p>
    <w:p w14:paraId="5FACEE9C" w14:textId="77777777" w:rsidR="00B4319E" w:rsidRDefault="00B4319E" w:rsidP="00B4319E">
      <w:r>
        <w:t>-</w:t>
      </w:r>
      <w:r>
        <w:tab/>
        <w:t>Based on single PDU session handover procedures</w:t>
      </w:r>
    </w:p>
    <w:p w14:paraId="084AC7AB" w14:textId="77777777" w:rsidR="00B4319E" w:rsidRDefault="00B4319E" w:rsidP="00B4319E">
      <w:r>
        <w:lastRenderedPageBreak/>
        <w:tab/>
        <w:t>Yes:</w:t>
      </w:r>
      <w:r>
        <w:tab/>
      </w:r>
      <w:r w:rsidRPr="004206E3">
        <w:rPr>
          <w:b/>
          <w:bCs/>
        </w:rPr>
        <w:t>7</w:t>
      </w:r>
      <w:r>
        <w:tab/>
        <w:t>No:</w:t>
      </w:r>
      <w:r>
        <w:tab/>
      </w:r>
      <w:r w:rsidRPr="004206E3">
        <w:rPr>
          <w:b/>
          <w:bCs/>
        </w:rPr>
        <w:t>11</w:t>
      </w:r>
    </w:p>
    <w:p w14:paraId="37DA9B4D" w14:textId="77777777" w:rsidR="00B4319E" w:rsidRDefault="00B4319E" w:rsidP="00B4319E">
      <w:r>
        <w:t>-</w:t>
      </w:r>
      <w:r>
        <w:tab/>
        <w:t>Based on the principles of ATSSS</w:t>
      </w:r>
    </w:p>
    <w:p w14:paraId="5884AAF1" w14:textId="77777777" w:rsidR="00B4319E" w:rsidRDefault="00B4319E" w:rsidP="00B4319E">
      <w:r>
        <w:tab/>
        <w:t>Yes:</w:t>
      </w:r>
      <w:r>
        <w:tab/>
      </w:r>
      <w:r w:rsidRPr="004206E3">
        <w:rPr>
          <w:b/>
          <w:bCs/>
        </w:rPr>
        <w:t>20</w:t>
      </w:r>
      <w:r>
        <w:tab/>
        <w:t>No:</w:t>
      </w:r>
      <w:r>
        <w:tab/>
      </w:r>
      <w:r w:rsidRPr="004206E3">
        <w:rPr>
          <w:b/>
          <w:bCs/>
        </w:rPr>
        <w:t>3</w:t>
      </w:r>
    </w:p>
    <w:p w14:paraId="749ED4D0" w14:textId="77777777" w:rsidR="00B4319E" w:rsidRDefault="00B4319E" w:rsidP="00B4319E">
      <w:pPr>
        <w:rPr>
          <w:b/>
          <w:bCs/>
        </w:rPr>
      </w:pPr>
      <w:r w:rsidRPr="0076002C">
        <w:rPr>
          <w:b/>
          <w:bCs/>
        </w:rPr>
        <w:t>No strong conclusion could be drawn, but a there was a preference DualSteer based on the principles of ATSSS.</w:t>
      </w:r>
    </w:p>
    <w:p w14:paraId="039A5460" w14:textId="77777777" w:rsidR="00B4319E" w:rsidRDefault="00B4319E" w:rsidP="00B4319E">
      <w:r w:rsidRPr="0076002C">
        <w:rPr>
          <w:b/>
          <w:bCs/>
        </w:rPr>
        <w:t xml:space="preserve">Q2: </w:t>
      </w:r>
      <w:r>
        <w:t>Should the DualSteer Device be able to steer the traffic to one access or the other without being forced to anchor the session in the HPLMN (i.e. to allow LBO, to allow EC)?</w:t>
      </w:r>
    </w:p>
    <w:p w14:paraId="52A3A4C4" w14:textId="77777777" w:rsidR="00B4319E" w:rsidRDefault="00B4319E" w:rsidP="00B4319E">
      <w:r>
        <w:tab/>
        <w:t>Yes:</w:t>
      </w:r>
      <w:r>
        <w:tab/>
      </w:r>
      <w:r>
        <w:rPr>
          <w:b/>
          <w:bCs/>
        </w:rPr>
        <w:t>4</w:t>
      </w:r>
      <w:r>
        <w:tab/>
        <w:t>No:</w:t>
      </w:r>
      <w:r>
        <w:tab/>
      </w:r>
      <w:r>
        <w:rPr>
          <w:b/>
          <w:bCs/>
        </w:rPr>
        <w:t>12</w:t>
      </w:r>
    </w:p>
    <w:p w14:paraId="4C9EAE57" w14:textId="77777777" w:rsidR="00B4319E" w:rsidRDefault="00B4319E" w:rsidP="00B4319E">
      <w:r w:rsidRPr="0076002C">
        <w:rPr>
          <w:b/>
          <w:bCs/>
        </w:rPr>
        <w:t xml:space="preserve">Q3: </w:t>
      </w:r>
      <w:r>
        <w:t>Should the DualSteer device be able to select the access for steering based on steering policy before determining to establish/reuse a PDU Session for the new service.</w:t>
      </w:r>
    </w:p>
    <w:p w14:paraId="7E931B8A" w14:textId="77777777" w:rsidR="00B4319E" w:rsidRDefault="00B4319E" w:rsidP="00B4319E">
      <w:r>
        <w:tab/>
        <w:t>Yes:</w:t>
      </w:r>
      <w:r>
        <w:tab/>
      </w:r>
      <w:r>
        <w:rPr>
          <w:b/>
          <w:bCs/>
        </w:rPr>
        <w:t>12</w:t>
      </w:r>
      <w:r>
        <w:tab/>
        <w:t>No:</w:t>
      </w:r>
      <w:r>
        <w:tab/>
      </w:r>
      <w:r>
        <w:rPr>
          <w:b/>
          <w:bCs/>
        </w:rPr>
        <w:t>7</w:t>
      </w:r>
    </w:p>
    <w:p w14:paraId="16DE4679" w14:textId="77777777" w:rsidR="00B4319E" w:rsidRDefault="00B4319E" w:rsidP="00B4319E">
      <w:r w:rsidRPr="0076002C">
        <w:rPr>
          <w:b/>
          <w:bCs/>
        </w:rPr>
        <w:t xml:space="preserve">Q4: </w:t>
      </w:r>
      <w:r>
        <w:t xml:space="preserve">Should the DualSteer Device only </w:t>
      </w:r>
      <w:r w:rsidRPr="0076002C">
        <w:rPr>
          <w:b/>
          <w:bCs/>
        </w:rPr>
        <w:t>need to</w:t>
      </w:r>
      <w:r>
        <w:t xml:space="preserve"> register one SUPI when establishing PDU session for application traffic requiring DualSteer?</w:t>
      </w:r>
    </w:p>
    <w:p w14:paraId="68425051" w14:textId="77777777" w:rsidR="00B4319E" w:rsidRDefault="00B4319E" w:rsidP="00B4319E">
      <w:r>
        <w:tab/>
        <w:t>Yes:</w:t>
      </w:r>
      <w:r>
        <w:tab/>
      </w:r>
      <w:r>
        <w:rPr>
          <w:b/>
          <w:bCs/>
        </w:rPr>
        <w:t>13</w:t>
      </w:r>
      <w:r>
        <w:tab/>
        <w:t>No:</w:t>
      </w:r>
      <w:r>
        <w:tab/>
      </w:r>
      <w:r>
        <w:rPr>
          <w:b/>
          <w:bCs/>
        </w:rPr>
        <w:t>5</w:t>
      </w:r>
    </w:p>
    <w:p w14:paraId="2FC49739" w14:textId="77777777" w:rsidR="00B4319E" w:rsidRPr="009E7BB5" w:rsidRDefault="00B4319E" w:rsidP="00B4319E">
      <w:pPr>
        <w:rPr>
          <w:b/>
          <w:bCs/>
          <w:color w:val="0000FF"/>
        </w:rPr>
      </w:pPr>
      <w:r w:rsidRPr="009E7BB5">
        <w:rPr>
          <w:b/>
          <w:bCs/>
          <w:color w:val="0000FF"/>
        </w:rPr>
        <w:t>Question Q5 needed clarification</w:t>
      </w:r>
      <w:r>
        <w:rPr>
          <w:b/>
          <w:bCs/>
          <w:color w:val="0000FF"/>
        </w:rPr>
        <w:t>.</w:t>
      </w:r>
    </w:p>
    <w:p w14:paraId="23EA27A5" w14:textId="77777777" w:rsidR="00B4319E" w:rsidRDefault="00B4319E" w:rsidP="00B4319E">
      <w:r w:rsidRPr="0076002C">
        <w:rPr>
          <w:b/>
          <w:bCs/>
        </w:rPr>
        <w:t xml:space="preserve">Q5: </w:t>
      </w:r>
      <w:r>
        <w:t xml:space="preserve">Should this capability be included in the PDU Session establishment by the DualSteer Device: </w:t>
      </w:r>
      <w:r w:rsidRPr="0076002C">
        <w:rPr>
          <w:b/>
          <w:bCs/>
          <w:i/>
          <w:iCs/>
        </w:rPr>
        <w:t>Support for simultaneous or non-simultaneous data transfer</w:t>
      </w:r>
      <w:r>
        <w:t>?</w:t>
      </w:r>
    </w:p>
    <w:p w14:paraId="3560DAAD" w14:textId="77777777" w:rsidR="00B4319E" w:rsidRDefault="00B4319E" w:rsidP="00B4319E">
      <w:r w:rsidRPr="009E7BB5">
        <w:rPr>
          <w:b/>
          <w:bCs/>
        </w:rPr>
        <w:t xml:space="preserve">Q6: </w:t>
      </w:r>
      <w:r>
        <w:t xml:space="preserve">Should 3GPP specify the details </w:t>
      </w:r>
      <w:r w:rsidRPr="001561BC">
        <w:rPr>
          <w:b/>
          <w:bCs/>
        </w:rPr>
        <w:t>o</w:t>
      </w:r>
      <w:r>
        <w:rPr>
          <w:b/>
          <w:bCs/>
        </w:rPr>
        <w:t>f</w:t>
      </w:r>
      <w:r w:rsidRPr="001561BC">
        <w:rPr>
          <w:b/>
          <w:bCs/>
        </w:rPr>
        <w:t xml:space="preserve"> the DualSteer Device internal functionality t</w:t>
      </w:r>
      <w:r>
        <w:rPr>
          <w:b/>
          <w:bCs/>
        </w:rPr>
        <w:t>hat</w:t>
      </w:r>
      <w:r w:rsidRPr="001561BC">
        <w:rPr>
          <w:b/>
          <w:bCs/>
        </w:rPr>
        <w:t xml:space="preserve"> control</w:t>
      </w:r>
      <w:r>
        <w:rPr>
          <w:b/>
          <w:bCs/>
        </w:rPr>
        <w:t>s</w:t>
      </w:r>
      <w:r w:rsidRPr="001561BC">
        <w:rPr>
          <w:b/>
          <w:bCs/>
        </w:rPr>
        <w:t xml:space="preserve"> and coordinate</w:t>
      </w:r>
      <w:r>
        <w:rPr>
          <w:b/>
          <w:bCs/>
        </w:rPr>
        <w:t>s</w:t>
      </w:r>
      <w:r w:rsidRPr="001561BC">
        <w:rPr>
          <w:b/>
          <w:bCs/>
        </w:rPr>
        <w:t xml:space="preserve"> the two SUPIs</w:t>
      </w:r>
      <w:r>
        <w:t xml:space="preserve"> (Yes) or leave it to implementation (No)?</w:t>
      </w:r>
    </w:p>
    <w:p w14:paraId="5FB1E8A7" w14:textId="77777777" w:rsidR="00B4319E" w:rsidRDefault="00B4319E" w:rsidP="00B4319E">
      <w:r>
        <w:tab/>
        <w:t>Yes:</w:t>
      </w:r>
      <w:r>
        <w:tab/>
      </w:r>
      <w:r>
        <w:rPr>
          <w:b/>
          <w:bCs/>
        </w:rPr>
        <w:t>1</w:t>
      </w:r>
      <w:r>
        <w:tab/>
        <w:t>No:</w:t>
      </w:r>
      <w:r>
        <w:tab/>
      </w:r>
      <w:r>
        <w:rPr>
          <w:b/>
          <w:bCs/>
        </w:rPr>
        <w:t>17</w:t>
      </w:r>
    </w:p>
    <w:p w14:paraId="47372549" w14:textId="77777777" w:rsidR="00B4319E" w:rsidRPr="009E7BB5" w:rsidRDefault="00B4319E" w:rsidP="00B4319E">
      <w:pPr>
        <w:rPr>
          <w:b/>
          <w:bCs/>
          <w:color w:val="0000FF"/>
        </w:rPr>
      </w:pPr>
      <w:r>
        <w:rPr>
          <w:b/>
          <w:bCs/>
          <w:color w:val="0000FF"/>
        </w:rPr>
        <w:t>TBD: The exact interpretation of this outcome.</w:t>
      </w:r>
    </w:p>
    <w:p w14:paraId="36358BA6" w14:textId="77777777" w:rsidR="00B4319E" w:rsidRDefault="00B4319E" w:rsidP="00B4319E">
      <w:r w:rsidRPr="006B7D4F">
        <w:rPr>
          <w:b/>
          <w:bCs/>
        </w:rPr>
        <w:t xml:space="preserve">Q7: </w:t>
      </w:r>
      <w:r>
        <w:t>Should the two UEs of the DualSteer Device share a common PDU Session ID and use the common PDU Session ID to correlate the two PDU Session establishments?</w:t>
      </w:r>
    </w:p>
    <w:p w14:paraId="3F3B1D6C" w14:textId="77777777" w:rsidR="00B4319E" w:rsidRDefault="00B4319E" w:rsidP="00B4319E">
      <w:r>
        <w:tab/>
        <w:t>Yes:</w:t>
      </w:r>
      <w:r>
        <w:tab/>
      </w:r>
      <w:r>
        <w:rPr>
          <w:b/>
          <w:bCs/>
        </w:rPr>
        <w:t>9</w:t>
      </w:r>
      <w:r>
        <w:tab/>
        <w:t>No:</w:t>
      </w:r>
      <w:r>
        <w:tab/>
      </w:r>
      <w:r>
        <w:rPr>
          <w:b/>
          <w:bCs/>
        </w:rPr>
        <w:t>11</w:t>
      </w:r>
    </w:p>
    <w:p w14:paraId="2E5AB061" w14:textId="77777777" w:rsidR="00B4319E" w:rsidRDefault="00B4319E" w:rsidP="00B4319E">
      <w:r w:rsidRPr="006B7D4F">
        <w:rPr>
          <w:b/>
          <w:bCs/>
        </w:rPr>
        <w:t xml:space="preserve">Q8: </w:t>
      </w:r>
      <w:r>
        <w:t>Should a Session Correlation Information (Correlation ID) be defined to enable the serving AMF to select the same SMF at least for DualSteer traffic switching?</w:t>
      </w:r>
    </w:p>
    <w:p w14:paraId="682D564C" w14:textId="77777777" w:rsidR="00B4319E" w:rsidRDefault="00B4319E" w:rsidP="00B4319E">
      <w:r>
        <w:tab/>
        <w:t>Yes:</w:t>
      </w:r>
      <w:r>
        <w:tab/>
      </w:r>
      <w:r>
        <w:rPr>
          <w:b/>
          <w:bCs/>
        </w:rPr>
        <w:t>11</w:t>
      </w:r>
      <w:r>
        <w:tab/>
        <w:t>No:</w:t>
      </w:r>
      <w:r>
        <w:tab/>
      </w:r>
      <w:r>
        <w:rPr>
          <w:b/>
          <w:bCs/>
        </w:rPr>
        <w:t>12</w:t>
      </w:r>
    </w:p>
    <w:p w14:paraId="7D8054DF" w14:textId="77777777" w:rsidR="00B4319E" w:rsidRDefault="00B4319E" w:rsidP="00B4319E">
      <w:r w:rsidRPr="006B7D4F">
        <w:rPr>
          <w:b/>
          <w:bCs/>
        </w:rPr>
        <w:t xml:space="preserve">Q9: </w:t>
      </w:r>
      <w:r>
        <w:t>Should the same PCF be selected by the SMF for SM Policy association for the two PDU Sessions of the two SUPIs of the DualSteer Device?</w:t>
      </w:r>
    </w:p>
    <w:p w14:paraId="3F44F3B6" w14:textId="77777777" w:rsidR="00B4319E" w:rsidRDefault="00B4319E" w:rsidP="00B4319E">
      <w:r>
        <w:tab/>
        <w:t>Yes:</w:t>
      </w:r>
      <w:r>
        <w:tab/>
      </w:r>
      <w:r>
        <w:rPr>
          <w:b/>
          <w:bCs/>
        </w:rPr>
        <w:t>15</w:t>
      </w:r>
      <w:r>
        <w:tab/>
        <w:t>No:</w:t>
      </w:r>
      <w:r>
        <w:tab/>
      </w:r>
      <w:r>
        <w:rPr>
          <w:b/>
          <w:bCs/>
        </w:rPr>
        <w:t>0</w:t>
      </w:r>
    </w:p>
    <w:p w14:paraId="4D1CAB5E" w14:textId="77777777" w:rsidR="00B4319E" w:rsidRDefault="00B4319E" w:rsidP="00B4319E">
      <w:r w:rsidRPr="006B7D4F">
        <w:rPr>
          <w:b/>
          <w:bCs/>
        </w:rPr>
        <w:t xml:space="preserve">Q10: </w:t>
      </w:r>
      <w:r>
        <w:t>Should SMF use a common N4 session &amp; SM association</w:t>
      </w:r>
      <w:r w:rsidRPr="00C03356">
        <w:rPr>
          <w:b/>
          <w:bCs/>
        </w:rPr>
        <w:t xml:space="preserve"> for DualSteer</w:t>
      </w:r>
      <w:r>
        <w:t>?</w:t>
      </w:r>
    </w:p>
    <w:p w14:paraId="5FE715BB" w14:textId="77777777" w:rsidR="00B4319E" w:rsidRDefault="00B4319E" w:rsidP="00B4319E">
      <w:r>
        <w:tab/>
        <w:t>Yes:</w:t>
      </w:r>
      <w:r>
        <w:tab/>
      </w:r>
      <w:r>
        <w:rPr>
          <w:b/>
          <w:bCs/>
        </w:rPr>
        <w:t>11</w:t>
      </w:r>
      <w:r>
        <w:tab/>
        <w:t>No:</w:t>
      </w:r>
      <w:r>
        <w:tab/>
      </w:r>
      <w:r>
        <w:rPr>
          <w:b/>
          <w:bCs/>
        </w:rPr>
        <w:t>3</w:t>
      </w:r>
    </w:p>
    <w:p w14:paraId="1CD454AE" w14:textId="77777777" w:rsidR="00B4319E" w:rsidRPr="009E7BB5" w:rsidRDefault="00B4319E" w:rsidP="00B4319E">
      <w:pPr>
        <w:rPr>
          <w:b/>
          <w:bCs/>
          <w:color w:val="0000FF"/>
        </w:rPr>
      </w:pPr>
      <w:r w:rsidRPr="009E7BB5">
        <w:rPr>
          <w:b/>
          <w:bCs/>
          <w:color w:val="0000FF"/>
        </w:rPr>
        <w:t>Question Q</w:t>
      </w:r>
      <w:r>
        <w:rPr>
          <w:b/>
          <w:bCs/>
          <w:color w:val="0000FF"/>
        </w:rPr>
        <w:t>11</w:t>
      </w:r>
      <w:r w:rsidRPr="009E7BB5">
        <w:rPr>
          <w:b/>
          <w:bCs/>
          <w:color w:val="0000FF"/>
        </w:rPr>
        <w:t xml:space="preserve"> </w:t>
      </w:r>
      <w:r>
        <w:rPr>
          <w:b/>
          <w:bCs/>
          <w:color w:val="0000FF"/>
        </w:rPr>
        <w:t>was not well understood.</w:t>
      </w:r>
    </w:p>
    <w:p w14:paraId="18C160CB" w14:textId="77777777" w:rsidR="00B4319E" w:rsidRDefault="00B4319E" w:rsidP="00B4319E">
      <w:r w:rsidRPr="006B7D4F">
        <w:rPr>
          <w:b/>
          <w:bCs/>
        </w:rPr>
        <w:t xml:space="preserve">Q11: </w:t>
      </w:r>
      <w:r>
        <w:t>Should the AMF be impacted for PDU Session establishment?</w:t>
      </w:r>
    </w:p>
    <w:p w14:paraId="363026CF" w14:textId="77777777" w:rsidR="00B4319E" w:rsidRPr="009E7BB5" w:rsidRDefault="00B4319E" w:rsidP="00B4319E">
      <w:pPr>
        <w:rPr>
          <w:b/>
          <w:bCs/>
          <w:color w:val="0000FF"/>
        </w:rPr>
      </w:pPr>
      <w:r w:rsidRPr="009E7BB5">
        <w:rPr>
          <w:b/>
          <w:bCs/>
          <w:color w:val="0000FF"/>
        </w:rPr>
        <w:t>Question Q</w:t>
      </w:r>
      <w:r>
        <w:rPr>
          <w:b/>
          <w:bCs/>
          <w:color w:val="0000FF"/>
        </w:rPr>
        <w:t>12</w:t>
      </w:r>
      <w:r w:rsidRPr="009E7BB5">
        <w:rPr>
          <w:b/>
          <w:bCs/>
          <w:color w:val="0000FF"/>
        </w:rPr>
        <w:t xml:space="preserve"> needed clarification</w:t>
      </w:r>
      <w:r>
        <w:rPr>
          <w:b/>
          <w:bCs/>
          <w:color w:val="0000FF"/>
        </w:rPr>
        <w:t xml:space="preserve"> on the interaction with KI#1.4/Q4.</w:t>
      </w:r>
    </w:p>
    <w:p w14:paraId="704D9CDA" w14:textId="77777777" w:rsidR="00B4319E" w:rsidRDefault="00B4319E" w:rsidP="00B4319E">
      <w:r w:rsidRPr="006B7D4F">
        <w:rPr>
          <w:b/>
          <w:bCs/>
        </w:rPr>
        <w:t xml:space="preserve">Q12: </w:t>
      </w:r>
      <w:r>
        <w:t xml:space="preserve">Should this be included in the PDU Session establishment by the DualSteer Device: </w:t>
      </w:r>
      <w:r w:rsidRPr="00C03356">
        <w:rPr>
          <w:b/>
          <w:bCs/>
          <w:i/>
          <w:iCs/>
        </w:rPr>
        <w:t>A unique identifier assigned or associated with the UE/SUPI</w:t>
      </w:r>
      <w:r>
        <w:t xml:space="preserve"> (ask Q4 for KI#1.4 first)?</w:t>
      </w:r>
    </w:p>
    <w:p w14:paraId="2934E3E2" w14:textId="3BBD63F3" w:rsidR="00442E9F" w:rsidRDefault="00442E9F" w:rsidP="00442E9F">
      <w:pPr>
        <w:keepNext/>
        <w:keepLines/>
      </w:pPr>
      <w:r>
        <w:t>This P-CR was</w:t>
      </w:r>
      <w:r w:rsidRPr="00442E9F">
        <w:t xml:space="preserve"> </w:t>
      </w:r>
      <w:r>
        <w:t xml:space="preserve">left for further off-line discussion and revised in parallel session to </w:t>
      </w:r>
      <w:r w:rsidRPr="00CE3EC0">
        <w:rPr>
          <w:color w:val="0000FF"/>
        </w:rPr>
        <w:t>S2-2</w:t>
      </w:r>
      <w:r>
        <w:rPr>
          <w:color w:val="0000FF"/>
        </w:rPr>
        <w:t>407087</w:t>
      </w:r>
      <w:r>
        <w:t>.</w:t>
      </w:r>
    </w:p>
    <w:p w14:paraId="7C62AABD" w14:textId="435B3F64" w:rsidR="00442E9F" w:rsidRDefault="00442E9F" w:rsidP="00B4319E">
      <w:r>
        <w:t xml:space="preserve">Huawei commented that two of the bullets are acceptable but did not understand how this is proposed as a result of the show of hands indications. Apple replied that this is also a result of the opinions expressed over </w:t>
      </w:r>
      <w:r>
        <w:lastRenderedPageBreak/>
        <w:t xml:space="preserve">the e-mail discussions over NWM before the meeting. </w:t>
      </w:r>
      <w:r w:rsidR="003D69C0">
        <w:t>Huawei added that some of the proposals contradict the majority view from the show of hands and some were not included in the show of hands session.</w:t>
      </w:r>
    </w:p>
    <w:p w14:paraId="58A82672" w14:textId="7AF22379" w:rsidR="00942616" w:rsidRDefault="00942616" w:rsidP="00B4319E">
      <w:r>
        <w:t>The SA WG2 Chair held a show of hands on</w:t>
      </w:r>
      <w:r w:rsidR="00AA057D">
        <w:t xml:space="preserve"> the set of conclusions in</w:t>
      </w:r>
      <w:r>
        <w:t xml:space="preserve"> this proposal.</w:t>
      </w:r>
    </w:p>
    <w:p w14:paraId="6BDA59AC" w14:textId="371601E6" w:rsidR="00942616" w:rsidRDefault="00942616" w:rsidP="00B4319E">
      <w:r>
        <w:tab/>
        <w:t>Yes:</w:t>
      </w:r>
      <w:r>
        <w:tab/>
      </w:r>
      <w:r w:rsidRPr="00AA057D">
        <w:rPr>
          <w:b/>
          <w:bCs/>
        </w:rPr>
        <w:t>17</w:t>
      </w:r>
      <w:r>
        <w:t>.</w:t>
      </w:r>
      <w:r>
        <w:tab/>
        <w:t>No:</w:t>
      </w:r>
      <w:r>
        <w:tab/>
      </w:r>
      <w:r w:rsidRPr="00AA057D">
        <w:rPr>
          <w:b/>
          <w:bCs/>
        </w:rPr>
        <w:t>8</w:t>
      </w:r>
      <w:r w:rsidR="00AA057D">
        <w:t>.</w:t>
      </w:r>
    </w:p>
    <w:p w14:paraId="2913C612" w14:textId="057BA720" w:rsidR="00AA057D" w:rsidRDefault="00AA057D" w:rsidP="00B4319E">
      <w:r>
        <w:tab/>
        <w:t xml:space="preserve">There were objections to progressing with this proposal </w:t>
      </w:r>
      <w:r w:rsidRPr="00AA057D">
        <w:rPr>
          <w:b/>
          <w:bCs/>
          <w:color w:val="FF0000"/>
        </w:rPr>
        <w:t>(</w:t>
      </w:r>
      <w:r w:rsidRPr="00AA057D">
        <w:rPr>
          <w:b/>
          <w:bCs/>
          <w:color w:val="FF0000"/>
          <w:highlight w:val="yellow"/>
        </w:rPr>
        <w:t>Company list TO BE ADDED</w:t>
      </w:r>
      <w:r w:rsidRPr="00AA057D">
        <w:rPr>
          <w:b/>
          <w:bCs/>
          <w:color w:val="FF0000"/>
        </w:rPr>
        <w:t xml:space="preserve"> </w:t>
      </w:r>
      <w:r w:rsidRPr="00AA057D">
        <w:rPr>
          <w:b/>
          <w:bCs/>
          <w:color w:val="FF0000"/>
          <w:highlight w:val="yellow"/>
        </w:rPr>
        <w:t>. . .</w:t>
      </w:r>
      <w:r w:rsidRPr="00AA057D">
        <w:rPr>
          <w:b/>
          <w:bCs/>
          <w:color w:val="FF0000"/>
        </w:rPr>
        <w:t>)</w:t>
      </w:r>
    </w:p>
    <w:p w14:paraId="7A8E6C3A" w14:textId="0762D6C1" w:rsidR="00AA057D" w:rsidRPr="00AA057D" w:rsidRDefault="00AA057D" w:rsidP="00B4319E">
      <w:r w:rsidRPr="00AA057D">
        <w:rPr>
          <w:b/>
          <w:bCs/>
        </w:rPr>
        <w:t>7 companies objected to agreeing this contribution as it stands</w:t>
      </w:r>
      <w:r>
        <w:t xml:space="preserve">. Companies were asked to further discuss this and work collaboratively and cooperatively for the next meeting. This was then </w:t>
      </w:r>
      <w:r w:rsidRPr="00C3284B">
        <w:rPr>
          <w:color w:val="0000FF"/>
        </w:rPr>
        <w:t>noted</w:t>
      </w:r>
      <w:r>
        <w:t xml:space="preserve"> in parallel session.</w:t>
      </w:r>
    </w:p>
    <w:p w14:paraId="675F562C" w14:textId="009B7C2B" w:rsidR="007615D6" w:rsidRDefault="007615D6" w:rsidP="007615D6">
      <w:r w:rsidRPr="005B25A1">
        <w:rPr>
          <w:b/>
          <w:bCs/>
        </w:rPr>
        <w:t>Status:</w:t>
      </w:r>
      <w:r>
        <w:t xml:space="preserve"> </w:t>
      </w:r>
      <w:r w:rsidR="00AA057D" w:rsidRPr="00C3284B">
        <w:rPr>
          <w:color w:val="0000FF"/>
        </w:rPr>
        <w:t>Noted</w:t>
      </w:r>
    </w:p>
    <w:p w14:paraId="06652297" w14:textId="43DC2D89" w:rsidR="00D73DF9" w:rsidRDefault="00D73DF9" w:rsidP="00D73DF9">
      <w:pPr>
        <w:pStyle w:val="NormTop"/>
      </w:pPr>
      <w:r w:rsidRPr="00CE3EC0">
        <w:rPr>
          <w:color w:val="0000FF"/>
        </w:rPr>
        <w:t>S2-2</w:t>
      </w:r>
      <w:r>
        <w:rPr>
          <w:color w:val="0000FF"/>
        </w:rPr>
        <w:t>407088</w:t>
      </w:r>
      <w:r w:rsidRPr="00D73DF9">
        <w:t xml:space="preserve"> </w:t>
      </w:r>
      <w:r>
        <w:t>(OTHER) Show of hands for</w:t>
      </w:r>
      <w:r w:rsidRPr="00D73DF9">
        <w:t xml:space="preserve"> </w:t>
      </w:r>
      <w:r>
        <w:t>Conclusion for KI#1.3. (Source: Apple)</w:t>
      </w:r>
      <w:r w:rsidRPr="00D73DF9">
        <w:t xml:space="preserve"> </w:t>
      </w:r>
      <w:r>
        <w:br/>
      </w:r>
      <w:r w:rsidRPr="00D53282">
        <w:rPr>
          <w:b/>
        </w:rPr>
        <w:t>Document for:</w:t>
      </w:r>
      <w:r w:rsidRPr="00D53282">
        <w:t xml:space="preserve"> </w:t>
      </w:r>
      <w:r>
        <w:t>Presentation</w:t>
      </w:r>
      <w:r>
        <w:br/>
      </w:r>
      <w:r w:rsidRPr="00D53282">
        <w:rPr>
          <w:b/>
        </w:rPr>
        <w:t>Abstract:</w:t>
      </w:r>
      <w:r w:rsidRPr="00D53282">
        <w:t xml:space="preserve"> </w:t>
      </w:r>
      <w:r>
        <w:br/>
        <w:t>-</w:t>
      </w:r>
    </w:p>
    <w:p w14:paraId="70ECB034" w14:textId="14BB6B62" w:rsidR="00D73DF9" w:rsidRPr="00D73DF9" w:rsidRDefault="00D73DF9" w:rsidP="00D73DF9">
      <w:pPr>
        <w:keepNext/>
        <w:keepLines/>
      </w:pPr>
      <w:r>
        <w:rPr>
          <w:b/>
          <w:bCs/>
        </w:rPr>
        <w:t>C</w:t>
      </w:r>
      <w:r w:rsidRPr="005B25A1">
        <w:rPr>
          <w:b/>
          <w:bCs/>
        </w:rPr>
        <w:t>omment:</w:t>
      </w:r>
      <w:r>
        <w:t xml:space="preserve"> </w:t>
      </w:r>
      <w:r w:rsidRPr="00D73DF9">
        <w:rPr>
          <w:i/>
          <w:iCs/>
        </w:rPr>
        <w:t>Created at meeting.</w:t>
      </w:r>
    </w:p>
    <w:p w14:paraId="3BA985F4" w14:textId="77777777" w:rsidR="00D73DF9" w:rsidRPr="005B25A1" w:rsidRDefault="00D73DF9" w:rsidP="00D73DF9">
      <w:pPr>
        <w:keepNext/>
        <w:keepLines/>
        <w:rPr>
          <w:b/>
          <w:bCs/>
        </w:rPr>
      </w:pPr>
      <w:r w:rsidRPr="005B25A1">
        <w:rPr>
          <w:b/>
          <w:bCs/>
        </w:rPr>
        <w:t>Parallel discussion:</w:t>
      </w:r>
    </w:p>
    <w:p w14:paraId="5083BEEC" w14:textId="0F216A6A" w:rsidR="00D73DF9" w:rsidRPr="00AA057D" w:rsidRDefault="00AA057D" w:rsidP="00A120F3">
      <w:pPr>
        <w:keepNext/>
        <w:keepLines/>
      </w:pPr>
      <w:r>
        <w:t xml:space="preserve">This was not needed and was </w:t>
      </w:r>
      <w:r w:rsidRPr="00C3284B">
        <w:rPr>
          <w:color w:val="0000FF"/>
        </w:rPr>
        <w:t>noted</w:t>
      </w:r>
      <w:r>
        <w:t xml:space="preserve"> in parallel session.</w:t>
      </w:r>
    </w:p>
    <w:p w14:paraId="27D8EF05" w14:textId="77777777" w:rsidR="00AA057D" w:rsidRDefault="00AA057D" w:rsidP="00AA057D">
      <w:r w:rsidRPr="005B25A1">
        <w:rPr>
          <w:b/>
          <w:bCs/>
        </w:rPr>
        <w:t>Status:</w:t>
      </w:r>
      <w:r>
        <w:t xml:space="preserve"> </w:t>
      </w:r>
      <w:r w:rsidRPr="00C3284B">
        <w:rPr>
          <w:color w:val="0000FF"/>
        </w:rPr>
        <w:t>Noted</w:t>
      </w:r>
    </w:p>
    <w:p w14:paraId="4F79C7A6" w14:textId="77777777" w:rsidR="00E00DA6" w:rsidRDefault="0014183C" w:rsidP="00E04F4D">
      <w:pPr>
        <w:pStyle w:val="NormTop"/>
      </w:pPr>
      <w:r w:rsidRPr="0014183C">
        <w:rPr>
          <w:color w:val="0000FF"/>
        </w:rPr>
        <w:t>S2-2406167</w:t>
      </w:r>
      <w:r w:rsidR="007615D6" w:rsidRPr="00D53282">
        <w:t xml:space="preserve"> </w:t>
      </w:r>
      <w:r w:rsidR="007615D6">
        <w:t>(DISCUSSION) Discussion on the solutions inspired by ATSSS and the solutions inspired by PDU session handover. (Source: Huawei, HiSilicon)</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A discussion paper is proposed to evaluate, compare and analyse the solutions inspired by ATSSS and the solution inspired by PDU session handover.</w:t>
      </w:r>
    </w:p>
    <w:p w14:paraId="0DED1A34" w14:textId="77777777" w:rsidR="007615D6" w:rsidRPr="005B25A1" w:rsidRDefault="007615D6" w:rsidP="007615D6">
      <w:pPr>
        <w:keepNext/>
        <w:keepLines/>
        <w:rPr>
          <w:b/>
          <w:bCs/>
        </w:rPr>
      </w:pPr>
      <w:r w:rsidRPr="005B25A1">
        <w:rPr>
          <w:b/>
          <w:bCs/>
        </w:rPr>
        <w:t>Convenor comment:</w:t>
      </w:r>
    </w:p>
    <w:p w14:paraId="5C12E9C5" w14:textId="77777777" w:rsidR="007615D6" w:rsidRPr="005B25A1" w:rsidRDefault="007615D6" w:rsidP="007615D6">
      <w:pPr>
        <w:keepNext/>
        <w:keepLines/>
      </w:pPr>
      <w:r w:rsidRPr="005B25A1">
        <w:t>Handle.</w:t>
      </w:r>
    </w:p>
    <w:p w14:paraId="728FA430" w14:textId="77777777" w:rsidR="00B56CC5" w:rsidRPr="005B25A1" w:rsidRDefault="00B56CC5" w:rsidP="00B56CC5">
      <w:pPr>
        <w:keepNext/>
        <w:keepLines/>
        <w:rPr>
          <w:b/>
          <w:bCs/>
        </w:rPr>
      </w:pPr>
      <w:r w:rsidRPr="005B25A1">
        <w:rPr>
          <w:b/>
          <w:bCs/>
        </w:rPr>
        <w:t>Parallel discussion:</w:t>
      </w:r>
    </w:p>
    <w:p w14:paraId="0B9AC0D9" w14:textId="77777777" w:rsidR="00B56CC5" w:rsidRPr="005B25A1" w:rsidRDefault="00B56CC5" w:rsidP="00B56CC5">
      <w:pPr>
        <w:keepNext/>
        <w:keepLines/>
      </w:pPr>
      <w:r w:rsidRPr="00B56CC5">
        <w:rPr>
          <w:color w:val="0000FF"/>
        </w:rPr>
        <w:t>Not handled</w:t>
      </w:r>
      <w:r>
        <w:t>.</w:t>
      </w:r>
    </w:p>
    <w:p w14:paraId="4AE4FE9A" w14:textId="77777777" w:rsidR="00B56CC5" w:rsidRPr="00EB0339" w:rsidRDefault="00B56CC5" w:rsidP="00B56CC5">
      <w:r w:rsidRPr="005B25A1">
        <w:rPr>
          <w:b/>
          <w:bCs/>
        </w:rPr>
        <w:t>Status:</w:t>
      </w:r>
      <w:r>
        <w:t xml:space="preserve"> </w:t>
      </w:r>
      <w:r w:rsidRPr="00B56CC5">
        <w:rPr>
          <w:color w:val="0000FF"/>
        </w:rPr>
        <w:t>Not handled</w:t>
      </w:r>
      <w:r>
        <w:t>.</w:t>
      </w:r>
    </w:p>
    <w:p w14:paraId="06ACD3D6" w14:textId="77777777" w:rsidR="00E00DA6" w:rsidRDefault="0014183C" w:rsidP="00E04F4D">
      <w:pPr>
        <w:pStyle w:val="NormTop"/>
      </w:pPr>
      <w:r w:rsidRPr="0014183C">
        <w:rPr>
          <w:color w:val="0000FF"/>
        </w:rPr>
        <w:t>S2-2406163</w:t>
      </w:r>
      <w:r w:rsidR="007615D6" w:rsidRPr="00D53282">
        <w:t xml:space="preserve"> </w:t>
      </w:r>
      <w:r w:rsidR="007615D6">
        <w:t>(P-CR) 23.700-54: KI#1.3, Conclusion on Session management for DualSteer.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conclusion for KI#1.3 is proposed.</w:t>
      </w:r>
    </w:p>
    <w:p w14:paraId="2F4775E3" w14:textId="77777777" w:rsidR="007615D6" w:rsidRPr="005B25A1" w:rsidRDefault="007615D6" w:rsidP="007615D6">
      <w:pPr>
        <w:keepNext/>
        <w:keepLines/>
        <w:rPr>
          <w:b/>
          <w:bCs/>
        </w:rPr>
      </w:pPr>
      <w:r w:rsidRPr="005B25A1">
        <w:rPr>
          <w:b/>
          <w:bCs/>
        </w:rPr>
        <w:t>Convenor comment:</w:t>
      </w:r>
    </w:p>
    <w:p w14:paraId="63824155" w14:textId="77777777" w:rsidR="007615D6" w:rsidRPr="005B25A1" w:rsidRDefault="007615D6" w:rsidP="007615D6">
      <w:pPr>
        <w:keepNext/>
        <w:keepLines/>
      </w:pPr>
      <w:r w:rsidRPr="005B25A1">
        <w:t>Handle.</w:t>
      </w:r>
    </w:p>
    <w:p w14:paraId="4E083582" w14:textId="77777777" w:rsidR="00B56CC5" w:rsidRPr="005B25A1" w:rsidRDefault="00B56CC5" w:rsidP="00B56CC5">
      <w:pPr>
        <w:keepNext/>
        <w:keepLines/>
        <w:rPr>
          <w:b/>
          <w:bCs/>
        </w:rPr>
      </w:pPr>
      <w:r w:rsidRPr="005B25A1">
        <w:rPr>
          <w:b/>
          <w:bCs/>
        </w:rPr>
        <w:t>Parallel discussion:</w:t>
      </w:r>
    </w:p>
    <w:p w14:paraId="2BF994B8" w14:textId="77777777" w:rsidR="00B56CC5" w:rsidRPr="005B25A1" w:rsidRDefault="00B56CC5" w:rsidP="00B56CC5">
      <w:pPr>
        <w:keepNext/>
        <w:keepLines/>
      </w:pPr>
      <w:r w:rsidRPr="00B56CC5">
        <w:rPr>
          <w:color w:val="0000FF"/>
        </w:rPr>
        <w:t>Not handled</w:t>
      </w:r>
      <w:r>
        <w:t>.</w:t>
      </w:r>
    </w:p>
    <w:p w14:paraId="20CB1E2D" w14:textId="77777777" w:rsidR="00B56CC5" w:rsidRPr="00EB0339" w:rsidRDefault="00B56CC5" w:rsidP="00B56CC5">
      <w:r w:rsidRPr="005B25A1">
        <w:rPr>
          <w:b/>
          <w:bCs/>
        </w:rPr>
        <w:t>Status:</w:t>
      </w:r>
      <w:r>
        <w:t xml:space="preserve"> </w:t>
      </w:r>
      <w:r w:rsidRPr="00B56CC5">
        <w:rPr>
          <w:color w:val="0000FF"/>
        </w:rPr>
        <w:t>Not handled</w:t>
      </w:r>
      <w:r>
        <w:t>.</w:t>
      </w:r>
    </w:p>
    <w:p w14:paraId="2C177915" w14:textId="77777777" w:rsidR="00E00DA6" w:rsidRDefault="0014183C" w:rsidP="00E04F4D">
      <w:pPr>
        <w:pStyle w:val="NormTop"/>
      </w:pPr>
      <w:r w:rsidRPr="0014183C">
        <w:rPr>
          <w:color w:val="0000FF"/>
        </w:rPr>
        <w:lastRenderedPageBreak/>
        <w:t>S2-2406280</w:t>
      </w:r>
      <w:r w:rsidR="007615D6" w:rsidRPr="00D53282">
        <w:t xml:space="preserve"> </w:t>
      </w:r>
      <w:r w:rsidR="007615D6">
        <w:t>(P-CR) 23.700-54: KI 1.3: Conclusion.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principles for the conclusion of KI#1.3.</w:t>
      </w:r>
    </w:p>
    <w:p w14:paraId="1B8CDF91" w14:textId="77777777" w:rsidR="007615D6" w:rsidRPr="005B25A1" w:rsidRDefault="007615D6" w:rsidP="007615D6">
      <w:pPr>
        <w:keepNext/>
        <w:keepLines/>
        <w:rPr>
          <w:b/>
          <w:bCs/>
        </w:rPr>
      </w:pPr>
      <w:r w:rsidRPr="005B25A1">
        <w:rPr>
          <w:b/>
          <w:bCs/>
        </w:rPr>
        <w:t>Convenor comment:</w:t>
      </w:r>
    </w:p>
    <w:p w14:paraId="0669755A" w14:textId="77777777" w:rsidR="007615D6" w:rsidRPr="005B25A1" w:rsidRDefault="007615D6" w:rsidP="007615D6">
      <w:pPr>
        <w:keepNext/>
        <w:keepLines/>
      </w:pPr>
      <w:r w:rsidRPr="005B25A1">
        <w:t>Handle.</w:t>
      </w:r>
    </w:p>
    <w:p w14:paraId="2B517B31" w14:textId="77777777" w:rsidR="00B56CC5" w:rsidRPr="005B25A1" w:rsidRDefault="00B56CC5" w:rsidP="00B56CC5">
      <w:pPr>
        <w:keepNext/>
        <w:keepLines/>
        <w:rPr>
          <w:b/>
          <w:bCs/>
        </w:rPr>
      </w:pPr>
      <w:r w:rsidRPr="005B25A1">
        <w:rPr>
          <w:b/>
          <w:bCs/>
        </w:rPr>
        <w:t>Parallel discussion:</w:t>
      </w:r>
    </w:p>
    <w:p w14:paraId="6FEFCE48" w14:textId="77777777" w:rsidR="00B56CC5" w:rsidRPr="005B25A1" w:rsidRDefault="00B56CC5" w:rsidP="00B56CC5">
      <w:pPr>
        <w:keepNext/>
        <w:keepLines/>
      </w:pPr>
      <w:r w:rsidRPr="00B56CC5">
        <w:rPr>
          <w:color w:val="0000FF"/>
        </w:rPr>
        <w:t>Not handled</w:t>
      </w:r>
      <w:r>
        <w:t>.</w:t>
      </w:r>
    </w:p>
    <w:p w14:paraId="5DC984EF" w14:textId="77777777" w:rsidR="00B56CC5" w:rsidRPr="00EB0339" w:rsidRDefault="00B56CC5" w:rsidP="00B56CC5">
      <w:r w:rsidRPr="005B25A1">
        <w:rPr>
          <w:b/>
          <w:bCs/>
        </w:rPr>
        <w:t>Status:</w:t>
      </w:r>
      <w:r>
        <w:t xml:space="preserve"> </w:t>
      </w:r>
      <w:r w:rsidRPr="00B56CC5">
        <w:rPr>
          <w:color w:val="0000FF"/>
        </w:rPr>
        <w:t>Not handled</w:t>
      </w:r>
      <w:r>
        <w:t>.</w:t>
      </w:r>
    </w:p>
    <w:p w14:paraId="41DBCDB4" w14:textId="77777777" w:rsidR="00E00DA6" w:rsidRDefault="0014183C" w:rsidP="00E04F4D">
      <w:pPr>
        <w:pStyle w:val="NormTop"/>
      </w:pPr>
      <w:r w:rsidRPr="0014183C">
        <w:rPr>
          <w:color w:val="0000FF"/>
        </w:rPr>
        <w:t>S2-2406325</w:t>
      </w:r>
      <w:r w:rsidR="007615D6" w:rsidRPr="00D53282">
        <w:t xml:space="preserve"> </w:t>
      </w:r>
      <w:r w:rsidR="007615D6">
        <w:t>(P-CR) 23.700-54: Interim conclusion on KI#1.3.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 on KI#1.3.</w:t>
      </w:r>
    </w:p>
    <w:p w14:paraId="286F524D" w14:textId="77777777" w:rsidR="007615D6" w:rsidRPr="005B25A1" w:rsidRDefault="007615D6" w:rsidP="007615D6">
      <w:pPr>
        <w:keepNext/>
        <w:keepLines/>
        <w:rPr>
          <w:b/>
          <w:bCs/>
        </w:rPr>
      </w:pPr>
      <w:r w:rsidRPr="005B25A1">
        <w:rPr>
          <w:b/>
          <w:bCs/>
        </w:rPr>
        <w:t>Convenor comment:</w:t>
      </w:r>
    </w:p>
    <w:p w14:paraId="51B51AA1" w14:textId="77777777" w:rsidR="007615D6" w:rsidRPr="005B25A1" w:rsidRDefault="007615D6" w:rsidP="007615D6">
      <w:pPr>
        <w:keepNext/>
        <w:keepLines/>
      </w:pPr>
      <w:r w:rsidRPr="005B25A1">
        <w:t>Handle.</w:t>
      </w:r>
    </w:p>
    <w:p w14:paraId="16FDAA81" w14:textId="77777777" w:rsidR="00B56CC5" w:rsidRPr="005B25A1" w:rsidRDefault="00B56CC5" w:rsidP="00B56CC5">
      <w:pPr>
        <w:keepNext/>
        <w:keepLines/>
        <w:rPr>
          <w:b/>
          <w:bCs/>
        </w:rPr>
      </w:pPr>
      <w:r w:rsidRPr="005B25A1">
        <w:rPr>
          <w:b/>
          <w:bCs/>
        </w:rPr>
        <w:t>Parallel discussion:</w:t>
      </w:r>
    </w:p>
    <w:p w14:paraId="1C82DD00" w14:textId="77777777" w:rsidR="00B56CC5" w:rsidRPr="005B25A1" w:rsidRDefault="00B56CC5" w:rsidP="00B56CC5">
      <w:pPr>
        <w:keepNext/>
        <w:keepLines/>
      </w:pPr>
      <w:r w:rsidRPr="00B56CC5">
        <w:rPr>
          <w:color w:val="0000FF"/>
        </w:rPr>
        <w:t>Not handled</w:t>
      </w:r>
      <w:r>
        <w:t>.</w:t>
      </w:r>
    </w:p>
    <w:p w14:paraId="6364FD13" w14:textId="77777777" w:rsidR="00B56CC5" w:rsidRPr="00EB0339" w:rsidRDefault="00B56CC5" w:rsidP="00B56CC5">
      <w:r w:rsidRPr="005B25A1">
        <w:rPr>
          <w:b/>
          <w:bCs/>
        </w:rPr>
        <w:t>Status:</w:t>
      </w:r>
      <w:r>
        <w:t xml:space="preserve"> </w:t>
      </w:r>
      <w:r w:rsidRPr="00B56CC5">
        <w:rPr>
          <w:color w:val="0000FF"/>
        </w:rPr>
        <w:t>Not handled</w:t>
      </w:r>
      <w:r>
        <w:t>.</w:t>
      </w:r>
    </w:p>
    <w:p w14:paraId="540D5A04" w14:textId="77777777" w:rsidR="00E00DA6" w:rsidRDefault="0014183C" w:rsidP="00E04F4D">
      <w:pPr>
        <w:pStyle w:val="NormTop"/>
      </w:pPr>
      <w:r w:rsidRPr="0014183C">
        <w:rPr>
          <w:color w:val="0000FF"/>
        </w:rPr>
        <w:t>S2-2406449</w:t>
      </w:r>
      <w:r w:rsidR="007615D6" w:rsidRPr="00D53282">
        <w:t xml:space="preserve"> </w:t>
      </w:r>
      <w:r w:rsidR="007615D6">
        <w:t>(P-CR) 23.700-54: Conclusions for KI#1.3 for DualSteer.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for KI#1.3 for DualSteer.</w:t>
      </w:r>
    </w:p>
    <w:p w14:paraId="1F433328" w14:textId="77777777" w:rsidR="007615D6" w:rsidRPr="005B25A1" w:rsidRDefault="007615D6" w:rsidP="007615D6">
      <w:pPr>
        <w:keepNext/>
        <w:keepLines/>
        <w:rPr>
          <w:b/>
          <w:bCs/>
        </w:rPr>
      </w:pPr>
      <w:r w:rsidRPr="005B25A1">
        <w:rPr>
          <w:b/>
          <w:bCs/>
        </w:rPr>
        <w:t>Convenor comment:</w:t>
      </w:r>
    </w:p>
    <w:p w14:paraId="700E47FD" w14:textId="77777777" w:rsidR="007615D6" w:rsidRPr="005B25A1" w:rsidRDefault="007615D6" w:rsidP="007615D6">
      <w:pPr>
        <w:keepNext/>
        <w:keepLines/>
      </w:pPr>
      <w:r w:rsidRPr="005B25A1">
        <w:t>Handle.</w:t>
      </w:r>
    </w:p>
    <w:p w14:paraId="344DA4F5" w14:textId="77777777" w:rsidR="00B56CC5" w:rsidRPr="005B25A1" w:rsidRDefault="00B56CC5" w:rsidP="00B56CC5">
      <w:pPr>
        <w:keepNext/>
        <w:keepLines/>
        <w:rPr>
          <w:b/>
          <w:bCs/>
        </w:rPr>
      </w:pPr>
      <w:r w:rsidRPr="005B25A1">
        <w:rPr>
          <w:b/>
          <w:bCs/>
        </w:rPr>
        <w:t>Parallel discussion:</w:t>
      </w:r>
    </w:p>
    <w:p w14:paraId="21BE29CA" w14:textId="77777777" w:rsidR="00B56CC5" w:rsidRPr="005B25A1" w:rsidRDefault="00B56CC5" w:rsidP="00B56CC5">
      <w:pPr>
        <w:keepNext/>
        <w:keepLines/>
      </w:pPr>
      <w:r w:rsidRPr="00B56CC5">
        <w:rPr>
          <w:color w:val="0000FF"/>
        </w:rPr>
        <w:t>Not handled</w:t>
      </w:r>
      <w:r>
        <w:t>.</w:t>
      </w:r>
    </w:p>
    <w:p w14:paraId="1755FB9C" w14:textId="77777777" w:rsidR="00B56CC5" w:rsidRPr="00EB0339" w:rsidRDefault="00B56CC5" w:rsidP="00B56CC5">
      <w:r w:rsidRPr="005B25A1">
        <w:rPr>
          <w:b/>
          <w:bCs/>
        </w:rPr>
        <w:t>Status:</w:t>
      </w:r>
      <w:r>
        <w:t xml:space="preserve"> </w:t>
      </w:r>
      <w:r w:rsidRPr="00B56CC5">
        <w:rPr>
          <w:color w:val="0000FF"/>
        </w:rPr>
        <w:t>Not handled</w:t>
      </w:r>
      <w:r>
        <w:t>.</w:t>
      </w:r>
    </w:p>
    <w:p w14:paraId="1A565747" w14:textId="77777777" w:rsidR="00E00DA6" w:rsidRDefault="0014183C" w:rsidP="00E04F4D">
      <w:pPr>
        <w:pStyle w:val="NormTop"/>
      </w:pPr>
      <w:r w:rsidRPr="0014183C">
        <w:rPr>
          <w:color w:val="0000FF"/>
        </w:rPr>
        <w:t>S2-2406525</w:t>
      </w:r>
      <w:r w:rsidR="007615D6" w:rsidRPr="00D53282">
        <w:t xml:space="preserve"> </w:t>
      </w:r>
      <w:r w:rsidR="007615D6">
        <w:t>(P-CR) 23.700-54: Conclusions for KI#1.3.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some conclusions for KI#1.3.</w:t>
      </w:r>
    </w:p>
    <w:p w14:paraId="7D5EEE5E" w14:textId="77777777" w:rsidR="007615D6" w:rsidRPr="005B25A1" w:rsidRDefault="007615D6" w:rsidP="007615D6">
      <w:pPr>
        <w:keepNext/>
        <w:keepLines/>
        <w:rPr>
          <w:b/>
          <w:bCs/>
        </w:rPr>
      </w:pPr>
      <w:r w:rsidRPr="005B25A1">
        <w:rPr>
          <w:b/>
          <w:bCs/>
        </w:rPr>
        <w:t>Convenor comment:</w:t>
      </w:r>
    </w:p>
    <w:p w14:paraId="3DEB9977" w14:textId="77777777" w:rsidR="007615D6" w:rsidRPr="005B25A1" w:rsidRDefault="007615D6" w:rsidP="007615D6">
      <w:pPr>
        <w:keepNext/>
        <w:keepLines/>
      </w:pPr>
      <w:r w:rsidRPr="005B25A1">
        <w:t>Handle.</w:t>
      </w:r>
    </w:p>
    <w:p w14:paraId="58A23F40" w14:textId="77777777" w:rsidR="00B56CC5" w:rsidRPr="005B25A1" w:rsidRDefault="00B56CC5" w:rsidP="00B56CC5">
      <w:pPr>
        <w:keepNext/>
        <w:keepLines/>
        <w:rPr>
          <w:b/>
          <w:bCs/>
        </w:rPr>
      </w:pPr>
      <w:r w:rsidRPr="005B25A1">
        <w:rPr>
          <w:b/>
          <w:bCs/>
        </w:rPr>
        <w:t>Parallel discussion:</w:t>
      </w:r>
    </w:p>
    <w:p w14:paraId="63616133" w14:textId="77777777" w:rsidR="00B56CC5" w:rsidRPr="005B25A1" w:rsidRDefault="00B56CC5" w:rsidP="00B56CC5">
      <w:pPr>
        <w:keepNext/>
        <w:keepLines/>
      </w:pPr>
      <w:r w:rsidRPr="00B56CC5">
        <w:rPr>
          <w:color w:val="0000FF"/>
        </w:rPr>
        <w:t>Not handled</w:t>
      </w:r>
      <w:r>
        <w:t>.</w:t>
      </w:r>
    </w:p>
    <w:p w14:paraId="29DAD166" w14:textId="77777777" w:rsidR="00B56CC5" w:rsidRPr="00EB0339" w:rsidRDefault="00B56CC5" w:rsidP="00B56CC5">
      <w:r w:rsidRPr="005B25A1">
        <w:rPr>
          <w:b/>
          <w:bCs/>
        </w:rPr>
        <w:t>Status:</w:t>
      </w:r>
      <w:r>
        <w:t xml:space="preserve"> </w:t>
      </w:r>
      <w:r w:rsidRPr="00B56CC5">
        <w:rPr>
          <w:color w:val="0000FF"/>
        </w:rPr>
        <w:t>Not handled</w:t>
      </w:r>
      <w:r>
        <w:t>.</w:t>
      </w:r>
    </w:p>
    <w:p w14:paraId="709ABDE0" w14:textId="77777777" w:rsidR="00E00DA6" w:rsidRDefault="0014183C" w:rsidP="00E04F4D">
      <w:pPr>
        <w:pStyle w:val="NormTop"/>
      </w:pPr>
      <w:r w:rsidRPr="0014183C">
        <w:rPr>
          <w:color w:val="0000FF"/>
        </w:rPr>
        <w:lastRenderedPageBreak/>
        <w:t>S2-2406568</w:t>
      </w:r>
      <w:r w:rsidR="007615D6" w:rsidRPr="00D53282">
        <w:t xml:space="preserve"> </w:t>
      </w:r>
      <w:r w:rsidR="007615D6">
        <w:t>(P-CR) 23.700-54: Evaluation and Conclusion for KI# 1.3.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evaluation and conclusion for key issue #1.3 of the FS_MASSS.</w:t>
      </w:r>
    </w:p>
    <w:p w14:paraId="7B732CCA" w14:textId="77777777" w:rsidR="007615D6" w:rsidRPr="005B25A1" w:rsidRDefault="007615D6" w:rsidP="007615D6">
      <w:pPr>
        <w:keepNext/>
        <w:keepLines/>
        <w:rPr>
          <w:b/>
          <w:bCs/>
        </w:rPr>
      </w:pPr>
      <w:r w:rsidRPr="005B25A1">
        <w:rPr>
          <w:b/>
          <w:bCs/>
        </w:rPr>
        <w:t>Convenor comment:</w:t>
      </w:r>
    </w:p>
    <w:p w14:paraId="0C8A2950" w14:textId="77777777" w:rsidR="007615D6" w:rsidRPr="005B25A1" w:rsidRDefault="007615D6" w:rsidP="007615D6">
      <w:pPr>
        <w:keepNext/>
        <w:keepLines/>
      </w:pPr>
      <w:r w:rsidRPr="005B25A1">
        <w:t>Handle.</w:t>
      </w:r>
    </w:p>
    <w:p w14:paraId="4A9FF0CC" w14:textId="77777777" w:rsidR="00B56CC5" w:rsidRPr="005B25A1" w:rsidRDefault="00B56CC5" w:rsidP="00B56CC5">
      <w:pPr>
        <w:keepNext/>
        <w:keepLines/>
        <w:rPr>
          <w:b/>
          <w:bCs/>
        </w:rPr>
      </w:pPr>
      <w:r w:rsidRPr="005B25A1">
        <w:rPr>
          <w:b/>
          <w:bCs/>
        </w:rPr>
        <w:t>Parallel discussion:</w:t>
      </w:r>
    </w:p>
    <w:p w14:paraId="74E5AB88" w14:textId="77777777" w:rsidR="00B56CC5" w:rsidRPr="005B25A1" w:rsidRDefault="00B56CC5" w:rsidP="00B56CC5">
      <w:pPr>
        <w:keepNext/>
        <w:keepLines/>
      </w:pPr>
      <w:r w:rsidRPr="00B56CC5">
        <w:rPr>
          <w:color w:val="0000FF"/>
        </w:rPr>
        <w:t>Not handled</w:t>
      </w:r>
      <w:r>
        <w:t>.</w:t>
      </w:r>
    </w:p>
    <w:p w14:paraId="29F2700D" w14:textId="77777777" w:rsidR="00B56CC5" w:rsidRPr="00EB0339" w:rsidRDefault="00B56CC5" w:rsidP="00B56CC5">
      <w:r w:rsidRPr="005B25A1">
        <w:rPr>
          <w:b/>
          <w:bCs/>
        </w:rPr>
        <w:t>Status:</w:t>
      </w:r>
      <w:r>
        <w:t xml:space="preserve"> </w:t>
      </w:r>
      <w:r w:rsidRPr="00B56CC5">
        <w:rPr>
          <w:color w:val="0000FF"/>
        </w:rPr>
        <w:t>Not handled</w:t>
      </w:r>
      <w:r>
        <w:t>.</w:t>
      </w:r>
    </w:p>
    <w:p w14:paraId="57AE60C1" w14:textId="77777777" w:rsidR="00E00DA6" w:rsidRDefault="0014183C" w:rsidP="00E04F4D">
      <w:pPr>
        <w:pStyle w:val="NormTop"/>
      </w:pPr>
      <w:r w:rsidRPr="0014183C">
        <w:rPr>
          <w:color w:val="0000FF"/>
        </w:rPr>
        <w:t>S2-2406045</w:t>
      </w:r>
      <w:r w:rsidR="007615D6" w:rsidRPr="00D53282">
        <w:t xml:space="preserve"> </w:t>
      </w:r>
      <w:r w:rsidR="007615D6">
        <w:t>(P-CR) 23.700-54: Conclusion for KI #1.3.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conclusion for KI #1.3.</w:t>
      </w:r>
    </w:p>
    <w:p w14:paraId="57C2BDC7" w14:textId="77777777" w:rsidR="007615D6" w:rsidRPr="005B25A1" w:rsidRDefault="007615D6" w:rsidP="007615D6">
      <w:pPr>
        <w:keepNext/>
        <w:keepLines/>
        <w:rPr>
          <w:b/>
          <w:bCs/>
        </w:rPr>
      </w:pPr>
      <w:r w:rsidRPr="005B25A1">
        <w:rPr>
          <w:b/>
          <w:bCs/>
        </w:rPr>
        <w:t>Convenor comment:</w:t>
      </w:r>
    </w:p>
    <w:p w14:paraId="64F76A2F" w14:textId="77777777" w:rsidR="007615D6" w:rsidRPr="005B25A1" w:rsidRDefault="007615D6" w:rsidP="007615D6">
      <w:pPr>
        <w:keepNext/>
        <w:keepLines/>
      </w:pPr>
      <w:r w:rsidRPr="005B25A1">
        <w:t xml:space="preserve">Recommended to merge into </w:t>
      </w:r>
      <w:r w:rsidR="0014183C" w:rsidRPr="0014183C">
        <w:rPr>
          <w:color w:val="0000FF"/>
        </w:rPr>
        <w:t>S2-2406826</w:t>
      </w:r>
      <w:r w:rsidRPr="005B25A1">
        <w:t>.</w:t>
      </w:r>
    </w:p>
    <w:p w14:paraId="54C16F13" w14:textId="77777777" w:rsidR="00B56CC5" w:rsidRPr="005B25A1" w:rsidRDefault="00B56CC5" w:rsidP="00B56CC5">
      <w:pPr>
        <w:keepNext/>
        <w:keepLines/>
        <w:rPr>
          <w:b/>
          <w:bCs/>
        </w:rPr>
      </w:pPr>
      <w:r w:rsidRPr="005B25A1">
        <w:rPr>
          <w:b/>
          <w:bCs/>
        </w:rPr>
        <w:t>Parallel discussion:</w:t>
      </w:r>
    </w:p>
    <w:p w14:paraId="1BCF0944" w14:textId="77777777" w:rsidR="00B56CC5" w:rsidRPr="005B25A1" w:rsidRDefault="00B56CC5" w:rsidP="00B56CC5">
      <w:pPr>
        <w:keepNext/>
        <w:keepLines/>
      </w:pPr>
      <w:r w:rsidRPr="00B56CC5">
        <w:rPr>
          <w:color w:val="0000FF"/>
        </w:rPr>
        <w:t>Not handled</w:t>
      </w:r>
      <w:r>
        <w:t>.</w:t>
      </w:r>
    </w:p>
    <w:p w14:paraId="70A3359D" w14:textId="77777777" w:rsidR="00B56CC5" w:rsidRPr="00EB0339" w:rsidRDefault="00B56CC5" w:rsidP="00B56CC5">
      <w:r w:rsidRPr="005B25A1">
        <w:rPr>
          <w:b/>
          <w:bCs/>
        </w:rPr>
        <w:t>Status:</w:t>
      </w:r>
      <w:r>
        <w:t xml:space="preserve"> </w:t>
      </w:r>
      <w:r w:rsidRPr="00B56CC5">
        <w:rPr>
          <w:color w:val="0000FF"/>
        </w:rPr>
        <w:t>Not handled</w:t>
      </w:r>
      <w:r>
        <w:t>.</w:t>
      </w:r>
    </w:p>
    <w:p w14:paraId="280AC04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KI#1.4</w:t>
      </w:r>
    </w:p>
    <w:p w14:paraId="3F7F0EE1" w14:textId="2E2C75A6" w:rsidR="00E00DA6" w:rsidRDefault="0014183C" w:rsidP="00E04F4D">
      <w:pPr>
        <w:pStyle w:val="NormTop"/>
      </w:pPr>
      <w:r w:rsidRPr="0014183C">
        <w:rPr>
          <w:color w:val="0000FF"/>
        </w:rPr>
        <w:t>S2-2406827</w:t>
      </w:r>
      <w:r w:rsidR="007615D6" w:rsidRPr="00D53282">
        <w:t xml:space="preserve"> </w:t>
      </w:r>
      <w:r w:rsidR="007615D6">
        <w:t>(P-CR) 23.700-54: Interim Conclusion for KI#1.4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 for KI#1.4.</w:t>
      </w:r>
    </w:p>
    <w:p w14:paraId="086A923A" w14:textId="77777777" w:rsidR="007615D6" w:rsidRPr="005B25A1" w:rsidRDefault="007615D6" w:rsidP="007615D6">
      <w:pPr>
        <w:keepNext/>
        <w:keepLines/>
        <w:rPr>
          <w:b/>
          <w:bCs/>
        </w:rPr>
      </w:pPr>
      <w:r w:rsidRPr="005B25A1">
        <w:rPr>
          <w:b/>
          <w:bCs/>
        </w:rPr>
        <w:t>Convenor comment:</w:t>
      </w:r>
    </w:p>
    <w:p w14:paraId="7B786F4B" w14:textId="77777777" w:rsidR="007615D6" w:rsidRPr="005B25A1" w:rsidRDefault="007615D6" w:rsidP="007615D6">
      <w:pPr>
        <w:keepNext/>
        <w:keepLines/>
      </w:pPr>
      <w:r w:rsidRPr="005B25A1">
        <w:t>Handle and serve as baseline.</w:t>
      </w:r>
    </w:p>
    <w:p w14:paraId="404CC5EA" w14:textId="77777777" w:rsidR="00B56CC5" w:rsidRPr="005B25A1" w:rsidRDefault="00B56CC5" w:rsidP="00B56CC5">
      <w:pPr>
        <w:keepNext/>
        <w:keepLines/>
        <w:rPr>
          <w:b/>
          <w:bCs/>
        </w:rPr>
      </w:pPr>
      <w:r w:rsidRPr="005B25A1">
        <w:rPr>
          <w:b/>
          <w:bCs/>
        </w:rPr>
        <w:t>Parallel discussion:</w:t>
      </w:r>
    </w:p>
    <w:p w14:paraId="5C5181D7" w14:textId="77777777" w:rsidR="00B56CC5" w:rsidRPr="005B25A1" w:rsidRDefault="00B56CC5" w:rsidP="00B56CC5">
      <w:pPr>
        <w:keepNext/>
        <w:keepLines/>
      </w:pPr>
      <w:r w:rsidRPr="00B56CC5">
        <w:rPr>
          <w:color w:val="0000FF"/>
        </w:rPr>
        <w:t>Not handled</w:t>
      </w:r>
      <w:r>
        <w:t>.</w:t>
      </w:r>
    </w:p>
    <w:p w14:paraId="3DEEFB29" w14:textId="77777777" w:rsidR="00B56CC5" w:rsidRPr="00EB0339" w:rsidRDefault="00B56CC5" w:rsidP="00B56CC5">
      <w:r w:rsidRPr="005B25A1">
        <w:rPr>
          <w:b/>
          <w:bCs/>
        </w:rPr>
        <w:t>Status:</w:t>
      </w:r>
      <w:r>
        <w:t xml:space="preserve"> </w:t>
      </w:r>
      <w:r w:rsidRPr="00B56CC5">
        <w:rPr>
          <w:color w:val="0000FF"/>
        </w:rPr>
        <w:t>Not handled</w:t>
      </w:r>
      <w:r>
        <w:t>.</w:t>
      </w:r>
    </w:p>
    <w:p w14:paraId="61F31576" w14:textId="77777777" w:rsidR="00E00DA6" w:rsidRDefault="0014183C" w:rsidP="00E04F4D">
      <w:pPr>
        <w:pStyle w:val="NormTop"/>
      </w:pPr>
      <w:r w:rsidRPr="0014183C">
        <w:rPr>
          <w:color w:val="0000FF"/>
        </w:rPr>
        <w:t>S2-2406409</w:t>
      </w:r>
      <w:r w:rsidR="007615D6" w:rsidRPr="00D53282">
        <w:t xml:space="preserve"> </w:t>
      </w:r>
      <w:r w:rsidR="007615D6">
        <w:t>(P-CR) 23.700-54: Evaluation and conclusions for KI#1.4.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some evaluation and conclusions for KI#1.4 with specific focus on how to identify the Active and Standby Access paths in the DualSteer rules.</w:t>
      </w:r>
    </w:p>
    <w:p w14:paraId="458B341F" w14:textId="77777777" w:rsidR="007615D6" w:rsidRPr="005B25A1" w:rsidRDefault="007615D6" w:rsidP="007615D6">
      <w:pPr>
        <w:keepNext/>
        <w:keepLines/>
        <w:rPr>
          <w:b/>
          <w:bCs/>
        </w:rPr>
      </w:pPr>
      <w:r w:rsidRPr="005B25A1">
        <w:rPr>
          <w:b/>
          <w:bCs/>
        </w:rPr>
        <w:t>Convenor comment:</w:t>
      </w:r>
    </w:p>
    <w:p w14:paraId="085B6474" w14:textId="77777777" w:rsidR="007615D6" w:rsidRPr="005B25A1" w:rsidRDefault="007615D6" w:rsidP="007615D6">
      <w:pPr>
        <w:keepNext/>
        <w:keepLines/>
      </w:pPr>
      <w:r w:rsidRPr="005B25A1">
        <w:t>Handle.</w:t>
      </w:r>
    </w:p>
    <w:p w14:paraId="14261682" w14:textId="77777777" w:rsidR="00B56CC5" w:rsidRPr="005B25A1" w:rsidRDefault="00B56CC5" w:rsidP="00B56CC5">
      <w:pPr>
        <w:keepNext/>
        <w:keepLines/>
        <w:rPr>
          <w:b/>
          <w:bCs/>
        </w:rPr>
      </w:pPr>
      <w:r w:rsidRPr="005B25A1">
        <w:rPr>
          <w:b/>
          <w:bCs/>
        </w:rPr>
        <w:t>Parallel discussion:</w:t>
      </w:r>
    </w:p>
    <w:p w14:paraId="143A3F10" w14:textId="77777777" w:rsidR="00B56CC5" w:rsidRPr="005B25A1" w:rsidRDefault="00B56CC5" w:rsidP="00B56CC5">
      <w:pPr>
        <w:keepNext/>
        <w:keepLines/>
      </w:pPr>
      <w:r w:rsidRPr="00B56CC5">
        <w:rPr>
          <w:color w:val="0000FF"/>
        </w:rPr>
        <w:t>Not handled</w:t>
      </w:r>
      <w:r>
        <w:t>.</w:t>
      </w:r>
    </w:p>
    <w:p w14:paraId="19920761" w14:textId="77777777" w:rsidR="00B56CC5" w:rsidRPr="00EB0339" w:rsidRDefault="00B56CC5" w:rsidP="00B56CC5">
      <w:r w:rsidRPr="005B25A1">
        <w:rPr>
          <w:b/>
          <w:bCs/>
        </w:rPr>
        <w:t>Status:</w:t>
      </w:r>
      <w:r>
        <w:t xml:space="preserve"> </w:t>
      </w:r>
      <w:r w:rsidRPr="00B56CC5">
        <w:rPr>
          <w:color w:val="0000FF"/>
        </w:rPr>
        <w:t>Not handled</w:t>
      </w:r>
      <w:r>
        <w:t>.</w:t>
      </w:r>
    </w:p>
    <w:p w14:paraId="193C5891" w14:textId="77777777" w:rsidR="00E00DA6" w:rsidRDefault="0014183C" w:rsidP="00E04F4D">
      <w:pPr>
        <w:pStyle w:val="NormTop"/>
      </w:pPr>
      <w:r w:rsidRPr="0014183C">
        <w:rPr>
          <w:color w:val="0000FF"/>
        </w:rPr>
        <w:lastRenderedPageBreak/>
        <w:t>S2-2406281</w:t>
      </w:r>
      <w:r w:rsidR="007615D6" w:rsidRPr="00D53282">
        <w:t xml:space="preserve"> </w:t>
      </w:r>
      <w:r w:rsidR="007615D6">
        <w:t>(P-CR) 23.700-54: KI 1.4: Conclusion.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principles for the conclusion of KI#1.4.</w:t>
      </w:r>
    </w:p>
    <w:p w14:paraId="3B1E7D28" w14:textId="77777777" w:rsidR="007615D6" w:rsidRPr="005B25A1" w:rsidRDefault="007615D6" w:rsidP="007615D6">
      <w:pPr>
        <w:keepNext/>
        <w:keepLines/>
        <w:rPr>
          <w:b/>
          <w:bCs/>
        </w:rPr>
      </w:pPr>
      <w:r w:rsidRPr="005B25A1">
        <w:rPr>
          <w:b/>
          <w:bCs/>
        </w:rPr>
        <w:t>Convenor comment:</w:t>
      </w:r>
    </w:p>
    <w:p w14:paraId="1BB43024" w14:textId="77777777" w:rsidR="007615D6" w:rsidRPr="005B25A1" w:rsidRDefault="007615D6" w:rsidP="007615D6">
      <w:pPr>
        <w:keepNext/>
        <w:keepLines/>
      </w:pPr>
      <w:r w:rsidRPr="005B25A1">
        <w:t>Handle.</w:t>
      </w:r>
    </w:p>
    <w:p w14:paraId="1231E16B" w14:textId="77777777" w:rsidR="00B56CC5" w:rsidRPr="005B25A1" w:rsidRDefault="00B56CC5" w:rsidP="00B56CC5">
      <w:pPr>
        <w:keepNext/>
        <w:keepLines/>
        <w:rPr>
          <w:b/>
          <w:bCs/>
        </w:rPr>
      </w:pPr>
      <w:r w:rsidRPr="005B25A1">
        <w:rPr>
          <w:b/>
          <w:bCs/>
        </w:rPr>
        <w:t>Parallel discussion:</w:t>
      </w:r>
    </w:p>
    <w:p w14:paraId="1EA17CCC" w14:textId="77777777" w:rsidR="00B56CC5" w:rsidRPr="005B25A1" w:rsidRDefault="00B56CC5" w:rsidP="00B56CC5">
      <w:pPr>
        <w:keepNext/>
        <w:keepLines/>
      </w:pPr>
      <w:r w:rsidRPr="00B56CC5">
        <w:rPr>
          <w:color w:val="0000FF"/>
        </w:rPr>
        <w:t>Not handled</w:t>
      </w:r>
      <w:r>
        <w:t>.</w:t>
      </w:r>
    </w:p>
    <w:p w14:paraId="343D570E" w14:textId="77777777" w:rsidR="00B56CC5" w:rsidRPr="00EB0339" w:rsidRDefault="00B56CC5" w:rsidP="00B56CC5">
      <w:r w:rsidRPr="005B25A1">
        <w:rPr>
          <w:b/>
          <w:bCs/>
        </w:rPr>
        <w:t>Status:</w:t>
      </w:r>
      <w:r>
        <w:t xml:space="preserve"> </w:t>
      </w:r>
      <w:r w:rsidRPr="00B56CC5">
        <w:rPr>
          <w:color w:val="0000FF"/>
        </w:rPr>
        <w:t>Not handled</w:t>
      </w:r>
      <w:r>
        <w:t>.</w:t>
      </w:r>
    </w:p>
    <w:p w14:paraId="6B40F6FF" w14:textId="77777777" w:rsidR="00E00DA6" w:rsidRDefault="0014183C" w:rsidP="00E04F4D">
      <w:pPr>
        <w:pStyle w:val="NormTop"/>
      </w:pPr>
      <w:r w:rsidRPr="0014183C">
        <w:rPr>
          <w:color w:val="0000FF"/>
        </w:rPr>
        <w:t>S2-2406164</w:t>
      </w:r>
      <w:r w:rsidR="007615D6" w:rsidRPr="00D53282">
        <w:t xml:space="preserve"> </w:t>
      </w:r>
      <w:r w:rsidR="007615D6">
        <w:t>(P-CR) 23.700-54: KI#1.4, Conclusion on Policy Aspect to Support DualSteer.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conclusion on KI#1.4 about subscription aspect to support DualSteer is proposed.</w:t>
      </w:r>
    </w:p>
    <w:p w14:paraId="36507EE3" w14:textId="77777777" w:rsidR="007615D6" w:rsidRPr="005B25A1" w:rsidRDefault="007615D6" w:rsidP="007615D6">
      <w:pPr>
        <w:keepNext/>
        <w:keepLines/>
        <w:rPr>
          <w:b/>
          <w:bCs/>
        </w:rPr>
      </w:pPr>
      <w:r w:rsidRPr="005B25A1">
        <w:rPr>
          <w:b/>
          <w:bCs/>
        </w:rPr>
        <w:t>Convenor comment:</w:t>
      </w:r>
    </w:p>
    <w:p w14:paraId="492093D2" w14:textId="77777777" w:rsidR="007615D6" w:rsidRPr="005B25A1" w:rsidRDefault="007615D6" w:rsidP="007615D6">
      <w:pPr>
        <w:keepNext/>
        <w:keepLines/>
      </w:pPr>
      <w:r w:rsidRPr="005B25A1">
        <w:t>Handle.</w:t>
      </w:r>
    </w:p>
    <w:p w14:paraId="30418FB9" w14:textId="77777777" w:rsidR="00B56CC5" w:rsidRPr="005B25A1" w:rsidRDefault="00B56CC5" w:rsidP="00B56CC5">
      <w:pPr>
        <w:keepNext/>
        <w:keepLines/>
        <w:rPr>
          <w:b/>
          <w:bCs/>
        </w:rPr>
      </w:pPr>
      <w:r w:rsidRPr="005B25A1">
        <w:rPr>
          <w:b/>
          <w:bCs/>
        </w:rPr>
        <w:t>Parallel discussion:</w:t>
      </w:r>
    </w:p>
    <w:p w14:paraId="5E338BAA" w14:textId="77777777" w:rsidR="00B56CC5" w:rsidRPr="005B25A1" w:rsidRDefault="00B56CC5" w:rsidP="00B56CC5">
      <w:pPr>
        <w:keepNext/>
        <w:keepLines/>
      </w:pPr>
      <w:r w:rsidRPr="00B56CC5">
        <w:rPr>
          <w:color w:val="0000FF"/>
        </w:rPr>
        <w:t>Not handled</w:t>
      </w:r>
      <w:r>
        <w:t>.</w:t>
      </w:r>
    </w:p>
    <w:p w14:paraId="7A81E254" w14:textId="77777777" w:rsidR="00B56CC5" w:rsidRPr="00EB0339" w:rsidRDefault="00B56CC5" w:rsidP="00B56CC5">
      <w:r w:rsidRPr="005B25A1">
        <w:rPr>
          <w:b/>
          <w:bCs/>
        </w:rPr>
        <w:t>Status:</w:t>
      </w:r>
      <w:r>
        <w:t xml:space="preserve"> </w:t>
      </w:r>
      <w:r w:rsidRPr="00B56CC5">
        <w:rPr>
          <w:color w:val="0000FF"/>
        </w:rPr>
        <w:t>Not handled</w:t>
      </w:r>
      <w:r>
        <w:t>.</w:t>
      </w:r>
    </w:p>
    <w:p w14:paraId="52A46551" w14:textId="77777777" w:rsidR="00E00DA6" w:rsidRDefault="0014183C" w:rsidP="00E04F4D">
      <w:pPr>
        <w:pStyle w:val="NormTop"/>
      </w:pPr>
      <w:r w:rsidRPr="0014183C">
        <w:rPr>
          <w:color w:val="0000FF"/>
        </w:rPr>
        <w:t>S2-2406326</w:t>
      </w:r>
      <w:r w:rsidR="007615D6" w:rsidRPr="00D53282">
        <w:t xml:space="preserve"> </w:t>
      </w:r>
      <w:r w:rsidR="007615D6">
        <w:t>(P-CR) 23.700-54: Interim conclusion on KI#1.4.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 on KI#1.4.</w:t>
      </w:r>
    </w:p>
    <w:p w14:paraId="07CFC546" w14:textId="77777777" w:rsidR="007615D6" w:rsidRPr="005B25A1" w:rsidRDefault="007615D6" w:rsidP="007615D6">
      <w:pPr>
        <w:keepNext/>
        <w:keepLines/>
        <w:rPr>
          <w:b/>
          <w:bCs/>
        </w:rPr>
      </w:pPr>
      <w:r w:rsidRPr="005B25A1">
        <w:rPr>
          <w:b/>
          <w:bCs/>
        </w:rPr>
        <w:t>Convenor comment:</w:t>
      </w:r>
    </w:p>
    <w:p w14:paraId="48CFB0AC" w14:textId="77777777" w:rsidR="007615D6" w:rsidRPr="005B25A1" w:rsidRDefault="007615D6" w:rsidP="007615D6">
      <w:pPr>
        <w:keepNext/>
        <w:keepLines/>
      </w:pPr>
      <w:r w:rsidRPr="005B25A1">
        <w:t>Handle.</w:t>
      </w:r>
    </w:p>
    <w:p w14:paraId="63D4AE18" w14:textId="77777777" w:rsidR="00B56CC5" w:rsidRPr="005B25A1" w:rsidRDefault="00B56CC5" w:rsidP="00B56CC5">
      <w:pPr>
        <w:keepNext/>
        <w:keepLines/>
        <w:rPr>
          <w:b/>
          <w:bCs/>
        </w:rPr>
      </w:pPr>
      <w:r w:rsidRPr="005B25A1">
        <w:rPr>
          <w:b/>
          <w:bCs/>
        </w:rPr>
        <w:t>Parallel discussion:</w:t>
      </w:r>
    </w:p>
    <w:p w14:paraId="7127B90A" w14:textId="77777777" w:rsidR="00B56CC5" w:rsidRPr="005B25A1" w:rsidRDefault="00B56CC5" w:rsidP="00B56CC5">
      <w:pPr>
        <w:keepNext/>
        <w:keepLines/>
      </w:pPr>
      <w:r w:rsidRPr="00B56CC5">
        <w:rPr>
          <w:color w:val="0000FF"/>
        </w:rPr>
        <w:t>Not handled</w:t>
      </w:r>
      <w:r>
        <w:t>.</w:t>
      </w:r>
    </w:p>
    <w:p w14:paraId="1BF2AB2C" w14:textId="77777777" w:rsidR="00B56CC5" w:rsidRPr="00EB0339" w:rsidRDefault="00B56CC5" w:rsidP="00B56CC5">
      <w:r w:rsidRPr="005B25A1">
        <w:rPr>
          <w:b/>
          <w:bCs/>
        </w:rPr>
        <w:t>Status:</w:t>
      </w:r>
      <w:r>
        <w:t xml:space="preserve"> </w:t>
      </w:r>
      <w:r w:rsidRPr="00B56CC5">
        <w:rPr>
          <w:color w:val="0000FF"/>
        </w:rPr>
        <w:t>Not handled</w:t>
      </w:r>
      <w:r>
        <w:t>.</w:t>
      </w:r>
    </w:p>
    <w:p w14:paraId="1E8CD461" w14:textId="77777777" w:rsidR="00E00DA6" w:rsidRDefault="0014183C" w:rsidP="00E04F4D">
      <w:pPr>
        <w:pStyle w:val="NormTop"/>
      </w:pPr>
      <w:r w:rsidRPr="0014183C">
        <w:rPr>
          <w:color w:val="0000FF"/>
        </w:rPr>
        <w:t>S2-2406597</w:t>
      </w:r>
      <w:r w:rsidR="007615D6" w:rsidRPr="00D53282">
        <w:t xml:space="preserve"> </w:t>
      </w:r>
      <w:r w:rsidR="007615D6">
        <w:t>(P-CR) 23.700-54: FS_MASSS Interim conclusion for KI #1.4 on policy enhancement for DualSteer.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 for KI #1.4 for the FS_MASSS TR 23.700-54.</w:t>
      </w:r>
    </w:p>
    <w:p w14:paraId="1BBC5133" w14:textId="77777777" w:rsidR="007615D6" w:rsidRPr="005B25A1" w:rsidRDefault="007615D6" w:rsidP="007615D6">
      <w:pPr>
        <w:keepNext/>
        <w:keepLines/>
        <w:rPr>
          <w:b/>
          <w:bCs/>
        </w:rPr>
      </w:pPr>
      <w:r w:rsidRPr="005B25A1">
        <w:rPr>
          <w:b/>
          <w:bCs/>
        </w:rPr>
        <w:t>Convenor comment:</w:t>
      </w:r>
    </w:p>
    <w:p w14:paraId="2283E1B4" w14:textId="77777777" w:rsidR="007615D6" w:rsidRPr="005B25A1" w:rsidRDefault="007615D6" w:rsidP="007615D6">
      <w:pPr>
        <w:keepNext/>
        <w:keepLines/>
      </w:pPr>
      <w:r w:rsidRPr="005B25A1">
        <w:t>Handle.</w:t>
      </w:r>
    </w:p>
    <w:p w14:paraId="479D783F" w14:textId="77777777" w:rsidR="00B56CC5" w:rsidRPr="005B25A1" w:rsidRDefault="00B56CC5" w:rsidP="00B56CC5">
      <w:pPr>
        <w:keepNext/>
        <w:keepLines/>
        <w:rPr>
          <w:b/>
          <w:bCs/>
        </w:rPr>
      </w:pPr>
      <w:r w:rsidRPr="005B25A1">
        <w:rPr>
          <w:b/>
          <w:bCs/>
        </w:rPr>
        <w:t>Parallel discussion:</w:t>
      </w:r>
    </w:p>
    <w:p w14:paraId="7F1AEABD" w14:textId="77777777" w:rsidR="00B56CC5" w:rsidRPr="005B25A1" w:rsidRDefault="00B56CC5" w:rsidP="00B56CC5">
      <w:pPr>
        <w:keepNext/>
        <w:keepLines/>
      </w:pPr>
      <w:r w:rsidRPr="00B56CC5">
        <w:rPr>
          <w:color w:val="0000FF"/>
        </w:rPr>
        <w:t>Not handled</w:t>
      </w:r>
      <w:r>
        <w:t>.</w:t>
      </w:r>
    </w:p>
    <w:p w14:paraId="46AC5D67" w14:textId="77777777" w:rsidR="00B56CC5" w:rsidRPr="00EB0339" w:rsidRDefault="00B56CC5" w:rsidP="00B56CC5">
      <w:r w:rsidRPr="005B25A1">
        <w:rPr>
          <w:b/>
          <w:bCs/>
        </w:rPr>
        <w:t>Status:</w:t>
      </w:r>
      <w:r>
        <w:t xml:space="preserve"> </w:t>
      </w:r>
      <w:r w:rsidRPr="00B56CC5">
        <w:rPr>
          <w:color w:val="0000FF"/>
        </w:rPr>
        <w:t>Not handled</w:t>
      </w:r>
      <w:r>
        <w:t>.</w:t>
      </w:r>
    </w:p>
    <w:p w14:paraId="64529093" w14:textId="77777777" w:rsidR="00E00DA6" w:rsidRDefault="0014183C" w:rsidP="00E04F4D">
      <w:pPr>
        <w:pStyle w:val="NormTop"/>
      </w:pPr>
      <w:r w:rsidRPr="0014183C">
        <w:rPr>
          <w:color w:val="0000FF"/>
        </w:rPr>
        <w:lastRenderedPageBreak/>
        <w:t>S2-2406774</w:t>
      </w:r>
      <w:r w:rsidR="007615D6" w:rsidRPr="00D53282">
        <w:t xml:space="preserve"> </w:t>
      </w:r>
      <w:r w:rsidR="007615D6">
        <w:t>(P-CR) 23.700-54: Key Issue #1.4 Conclusion. (Source: InterDigital,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principles for conclusions related to Key Issue #1.4.</w:t>
      </w:r>
    </w:p>
    <w:p w14:paraId="4E813AE8" w14:textId="77777777" w:rsidR="007615D6" w:rsidRPr="005B25A1" w:rsidRDefault="007615D6" w:rsidP="007615D6">
      <w:pPr>
        <w:keepNext/>
        <w:keepLines/>
        <w:rPr>
          <w:b/>
          <w:bCs/>
        </w:rPr>
      </w:pPr>
      <w:r w:rsidRPr="005B25A1">
        <w:rPr>
          <w:b/>
          <w:bCs/>
        </w:rPr>
        <w:t>Convenor comment:</w:t>
      </w:r>
    </w:p>
    <w:p w14:paraId="4EBDB883" w14:textId="77777777" w:rsidR="007615D6" w:rsidRPr="005B25A1" w:rsidRDefault="007615D6" w:rsidP="007615D6">
      <w:pPr>
        <w:keepNext/>
        <w:keepLines/>
      </w:pPr>
      <w:r w:rsidRPr="005B25A1">
        <w:t xml:space="preserve">Recommended to merge into </w:t>
      </w:r>
      <w:r w:rsidR="0014183C" w:rsidRPr="0014183C">
        <w:rPr>
          <w:color w:val="0000FF"/>
        </w:rPr>
        <w:t>S2-2406827</w:t>
      </w:r>
      <w:r w:rsidRPr="005B25A1">
        <w:t>.</w:t>
      </w:r>
    </w:p>
    <w:p w14:paraId="5D88254A" w14:textId="77777777" w:rsidR="00B56CC5" w:rsidRPr="005B25A1" w:rsidRDefault="00B56CC5" w:rsidP="00B56CC5">
      <w:pPr>
        <w:keepNext/>
        <w:keepLines/>
        <w:rPr>
          <w:b/>
          <w:bCs/>
        </w:rPr>
      </w:pPr>
      <w:r w:rsidRPr="005B25A1">
        <w:rPr>
          <w:b/>
          <w:bCs/>
        </w:rPr>
        <w:t>Parallel discussion:</w:t>
      </w:r>
    </w:p>
    <w:p w14:paraId="4B0B5ECD" w14:textId="77777777" w:rsidR="00B56CC5" w:rsidRPr="005B25A1" w:rsidRDefault="00B56CC5" w:rsidP="00B56CC5">
      <w:pPr>
        <w:keepNext/>
        <w:keepLines/>
      </w:pPr>
      <w:r w:rsidRPr="00B56CC5">
        <w:rPr>
          <w:color w:val="0000FF"/>
        </w:rPr>
        <w:t>Not handled</w:t>
      </w:r>
      <w:r>
        <w:t>.</w:t>
      </w:r>
    </w:p>
    <w:p w14:paraId="0E40ACED" w14:textId="77777777" w:rsidR="00B56CC5" w:rsidRPr="00EB0339" w:rsidRDefault="00B56CC5" w:rsidP="00B56CC5">
      <w:r w:rsidRPr="005B25A1">
        <w:rPr>
          <w:b/>
          <w:bCs/>
        </w:rPr>
        <w:t>Status:</w:t>
      </w:r>
      <w:r>
        <w:t xml:space="preserve"> </w:t>
      </w:r>
      <w:r w:rsidRPr="00B56CC5">
        <w:rPr>
          <w:color w:val="0000FF"/>
        </w:rPr>
        <w:t>Not handled</w:t>
      </w:r>
      <w:r>
        <w:t>.</w:t>
      </w:r>
    </w:p>
    <w:p w14:paraId="08A17C93" w14:textId="77777777" w:rsidR="00E00DA6" w:rsidRDefault="0014183C" w:rsidP="00E04F4D">
      <w:pPr>
        <w:pStyle w:val="NormTop"/>
      </w:pPr>
      <w:r w:rsidRPr="0014183C">
        <w:rPr>
          <w:color w:val="0000FF"/>
        </w:rPr>
        <w:t>S2-2406046</w:t>
      </w:r>
      <w:r w:rsidR="007615D6" w:rsidRPr="00D53282">
        <w:t xml:space="preserve"> </w:t>
      </w:r>
      <w:r w:rsidR="007615D6">
        <w:t>(P-CR) 23.700-54: Conclusion for KI #1.4.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conclusion for KI #1.4.</w:t>
      </w:r>
    </w:p>
    <w:p w14:paraId="3634D856" w14:textId="77777777" w:rsidR="007615D6" w:rsidRPr="005B25A1" w:rsidRDefault="007615D6" w:rsidP="007615D6">
      <w:pPr>
        <w:keepNext/>
        <w:keepLines/>
        <w:rPr>
          <w:b/>
          <w:bCs/>
        </w:rPr>
      </w:pPr>
      <w:r w:rsidRPr="005B25A1">
        <w:rPr>
          <w:b/>
          <w:bCs/>
        </w:rPr>
        <w:t>Convenor comment:</w:t>
      </w:r>
    </w:p>
    <w:p w14:paraId="245C3947" w14:textId="77777777" w:rsidR="007615D6" w:rsidRPr="005B25A1" w:rsidRDefault="007615D6" w:rsidP="007615D6">
      <w:pPr>
        <w:keepNext/>
        <w:keepLines/>
      </w:pPr>
      <w:r w:rsidRPr="005B25A1">
        <w:t xml:space="preserve">Recommended to merge into </w:t>
      </w:r>
      <w:r w:rsidR="0014183C" w:rsidRPr="0014183C">
        <w:rPr>
          <w:color w:val="0000FF"/>
        </w:rPr>
        <w:t>S2-2406827</w:t>
      </w:r>
      <w:r w:rsidRPr="005B25A1">
        <w:t>.</w:t>
      </w:r>
    </w:p>
    <w:p w14:paraId="6236BA64" w14:textId="77777777" w:rsidR="00B56CC5" w:rsidRPr="005B25A1" w:rsidRDefault="00B56CC5" w:rsidP="00B56CC5">
      <w:pPr>
        <w:keepNext/>
        <w:keepLines/>
        <w:rPr>
          <w:b/>
          <w:bCs/>
        </w:rPr>
      </w:pPr>
      <w:r w:rsidRPr="005B25A1">
        <w:rPr>
          <w:b/>
          <w:bCs/>
        </w:rPr>
        <w:t>Parallel discussion:</w:t>
      </w:r>
    </w:p>
    <w:p w14:paraId="6899744E" w14:textId="77777777" w:rsidR="00B56CC5" w:rsidRPr="005B25A1" w:rsidRDefault="00B56CC5" w:rsidP="00B56CC5">
      <w:pPr>
        <w:keepNext/>
        <w:keepLines/>
      </w:pPr>
      <w:r w:rsidRPr="00B56CC5">
        <w:rPr>
          <w:color w:val="0000FF"/>
        </w:rPr>
        <w:t>Not handled</w:t>
      </w:r>
      <w:r>
        <w:t>.</w:t>
      </w:r>
    </w:p>
    <w:p w14:paraId="620FB657" w14:textId="77777777" w:rsidR="00B56CC5" w:rsidRPr="00EB0339" w:rsidRDefault="00B56CC5" w:rsidP="00B56CC5">
      <w:r w:rsidRPr="005B25A1">
        <w:rPr>
          <w:b/>
          <w:bCs/>
        </w:rPr>
        <w:t>Status:</w:t>
      </w:r>
      <w:r>
        <w:t xml:space="preserve"> </w:t>
      </w:r>
      <w:r w:rsidRPr="00B56CC5">
        <w:rPr>
          <w:color w:val="0000FF"/>
        </w:rPr>
        <w:t>Not handled</w:t>
      </w:r>
      <w:r>
        <w:t>.</w:t>
      </w:r>
    </w:p>
    <w:p w14:paraId="7FA0CE29" w14:textId="77777777" w:rsidR="00E00DA6" w:rsidRDefault="0014183C" w:rsidP="00E04F4D">
      <w:pPr>
        <w:pStyle w:val="NormTop"/>
      </w:pPr>
      <w:r w:rsidRPr="0014183C">
        <w:rPr>
          <w:color w:val="0000FF"/>
        </w:rPr>
        <w:t>S2-2406451</w:t>
      </w:r>
      <w:r w:rsidR="007615D6" w:rsidRPr="00D53282">
        <w:t xml:space="preserve"> </w:t>
      </w:r>
      <w:r w:rsidR="007615D6">
        <w:t>(P-CR) 23.700-54: Conclusions for KI#1.4 for DualSteer.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for KI#1.4 for DualSteer.</w:t>
      </w:r>
    </w:p>
    <w:p w14:paraId="5711F973" w14:textId="77777777" w:rsidR="007615D6" w:rsidRPr="005B25A1" w:rsidRDefault="007615D6" w:rsidP="007615D6">
      <w:pPr>
        <w:keepNext/>
        <w:keepLines/>
        <w:rPr>
          <w:b/>
          <w:bCs/>
        </w:rPr>
      </w:pPr>
      <w:r w:rsidRPr="005B25A1">
        <w:rPr>
          <w:b/>
          <w:bCs/>
        </w:rPr>
        <w:t>Convenor comment:</w:t>
      </w:r>
    </w:p>
    <w:p w14:paraId="679B82AC" w14:textId="77777777" w:rsidR="007615D6" w:rsidRPr="005B25A1" w:rsidRDefault="007615D6" w:rsidP="007615D6">
      <w:pPr>
        <w:keepNext/>
        <w:keepLines/>
      </w:pPr>
      <w:r w:rsidRPr="005B25A1">
        <w:t xml:space="preserve">Recommended to merge into </w:t>
      </w:r>
      <w:r w:rsidR="0014183C" w:rsidRPr="0014183C">
        <w:rPr>
          <w:color w:val="0000FF"/>
        </w:rPr>
        <w:t>S2-2406827</w:t>
      </w:r>
      <w:r w:rsidRPr="005B25A1">
        <w:t>.</w:t>
      </w:r>
    </w:p>
    <w:p w14:paraId="0FD317ED" w14:textId="77777777" w:rsidR="00B56CC5" w:rsidRPr="005B25A1" w:rsidRDefault="00B56CC5" w:rsidP="00B56CC5">
      <w:pPr>
        <w:keepNext/>
        <w:keepLines/>
        <w:rPr>
          <w:b/>
          <w:bCs/>
        </w:rPr>
      </w:pPr>
      <w:r w:rsidRPr="005B25A1">
        <w:rPr>
          <w:b/>
          <w:bCs/>
        </w:rPr>
        <w:t>Parallel discussion:</w:t>
      </w:r>
    </w:p>
    <w:p w14:paraId="30499D4A" w14:textId="77777777" w:rsidR="00B56CC5" w:rsidRPr="005B25A1" w:rsidRDefault="00B56CC5" w:rsidP="00B56CC5">
      <w:pPr>
        <w:keepNext/>
        <w:keepLines/>
      </w:pPr>
      <w:r w:rsidRPr="00B56CC5">
        <w:rPr>
          <w:color w:val="0000FF"/>
        </w:rPr>
        <w:t>Not handled</w:t>
      </w:r>
      <w:r>
        <w:t>.</w:t>
      </w:r>
    </w:p>
    <w:p w14:paraId="1323F095" w14:textId="77777777" w:rsidR="00B56CC5" w:rsidRPr="00EB0339" w:rsidRDefault="00B56CC5" w:rsidP="00B56CC5">
      <w:r w:rsidRPr="005B25A1">
        <w:rPr>
          <w:b/>
          <w:bCs/>
        </w:rPr>
        <w:t>Status:</w:t>
      </w:r>
      <w:r>
        <w:t xml:space="preserve"> </w:t>
      </w:r>
      <w:r w:rsidRPr="00B56CC5">
        <w:rPr>
          <w:color w:val="0000FF"/>
        </w:rPr>
        <w:t>Not handled</w:t>
      </w:r>
      <w:r>
        <w:t>.</w:t>
      </w:r>
    </w:p>
    <w:p w14:paraId="202261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KI#1.x</w:t>
      </w:r>
    </w:p>
    <w:p w14:paraId="61FBB484" w14:textId="77777777" w:rsidR="00E00DA6" w:rsidRDefault="0014183C" w:rsidP="00E04F4D">
      <w:pPr>
        <w:pStyle w:val="NormTop"/>
      </w:pPr>
      <w:r w:rsidRPr="0014183C">
        <w:rPr>
          <w:color w:val="0000FF"/>
        </w:rPr>
        <w:t>S2-2406377</w:t>
      </w:r>
      <w:r w:rsidR="007615D6" w:rsidRPr="00D53282">
        <w:t xml:space="preserve"> </w:t>
      </w:r>
      <w:r w:rsidR="007615D6">
        <w:t>(P-CR) 23.700-54: KI#1.1, KI#1.2, KI#1.3, KI#1.4, conclusion.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conclusion on KI#1.1, KI#1.2, KI#1.3 and KI#1.4.</w:t>
      </w:r>
    </w:p>
    <w:p w14:paraId="10491B3A" w14:textId="77777777" w:rsidR="007615D6" w:rsidRPr="005B25A1" w:rsidRDefault="007615D6" w:rsidP="007615D6">
      <w:pPr>
        <w:keepNext/>
        <w:keepLines/>
        <w:rPr>
          <w:b/>
          <w:bCs/>
        </w:rPr>
      </w:pPr>
      <w:r w:rsidRPr="005B25A1">
        <w:rPr>
          <w:b/>
          <w:bCs/>
        </w:rPr>
        <w:t>Convenor comment:</w:t>
      </w:r>
    </w:p>
    <w:p w14:paraId="5FA6296E" w14:textId="77777777" w:rsidR="007615D6" w:rsidRPr="005B25A1" w:rsidRDefault="007615D6" w:rsidP="007615D6">
      <w:pPr>
        <w:keepNext/>
        <w:keepLines/>
      </w:pPr>
      <w:r w:rsidRPr="005B25A1">
        <w:t>Handle.</w:t>
      </w:r>
    </w:p>
    <w:p w14:paraId="64D14FA8" w14:textId="77777777" w:rsidR="00B56CC5" w:rsidRPr="005B25A1" w:rsidRDefault="00B56CC5" w:rsidP="00B56CC5">
      <w:pPr>
        <w:keepNext/>
        <w:keepLines/>
        <w:rPr>
          <w:b/>
          <w:bCs/>
        </w:rPr>
      </w:pPr>
      <w:r w:rsidRPr="005B25A1">
        <w:rPr>
          <w:b/>
          <w:bCs/>
        </w:rPr>
        <w:t>Parallel discussion:</w:t>
      </w:r>
    </w:p>
    <w:p w14:paraId="4CE9BD77" w14:textId="77777777" w:rsidR="00B56CC5" w:rsidRPr="005B25A1" w:rsidRDefault="00B56CC5" w:rsidP="00B56CC5">
      <w:pPr>
        <w:keepNext/>
        <w:keepLines/>
      </w:pPr>
      <w:r w:rsidRPr="00B56CC5">
        <w:rPr>
          <w:color w:val="0000FF"/>
        </w:rPr>
        <w:t>Not handled</w:t>
      </w:r>
      <w:r>
        <w:t>.</w:t>
      </w:r>
    </w:p>
    <w:p w14:paraId="3E166B7A" w14:textId="77777777" w:rsidR="00B56CC5" w:rsidRPr="00EB0339" w:rsidRDefault="00B56CC5" w:rsidP="00B56CC5">
      <w:r w:rsidRPr="005B25A1">
        <w:rPr>
          <w:b/>
          <w:bCs/>
        </w:rPr>
        <w:t>Status:</w:t>
      </w:r>
      <w:r>
        <w:t xml:space="preserve"> </w:t>
      </w:r>
      <w:r w:rsidRPr="00B56CC5">
        <w:rPr>
          <w:color w:val="0000FF"/>
        </w:rPr>
        <w:t>Not handled</w:t>
      </w:r>
      <w:r>
        <w:t>.</w:t>
      </w:r>
    </w:p>
    <w:p w14:paraId="7CBA7C23" w14:textId="77777777" w:rsidR="00E00DA6" w:rsidRDefault="0014183C" w:rsidP="00E04F4D">
      <w:pPr>
        <w:pStyle w:val="NormTop"/>
      </w:pPr>
      <w:r w:rsidRPr="0014183C">
        <w:rPr>
          <w:color w:val="0000FF"/>
        </w:rPr>
        <w:lastRenderedPageBreak/>
        <w:t>S2-2406537</w:t>
      </w:r>
      <w:r w:rsidR="007615D6" w:rsidRPr="00D53282">
        <w:t xml:space="preserve"> </w:t>
      </w:r>
      <w:r w:rsidR="007615D6">
        <w:t>(P-CR) 23.700-54: Initial conclusions for DualSteer.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Initial conclusions for DualSteer.</w:t>
      </w:r>
    </w:p>
    <w:p w14:paraId="19394B25" w14:textId="77777777" w:rsidR="007615D6" w:rsidRPr="005B25A1" w:rsidRDefault="007615D6" w:rsidP="007615D6">
      <w:pPr>
        <w:keepNext/>
        <w:keepLines/>
        <w:rPr>
          <w:b/>
          <w:bCs/>
        </w:rPr>
      </w:pPr>
      <w:r w:rsidRPr="005B25A1">
        <w:rPr>
          <w:b/>
          <w:bCs/>
        </w:rPr>
        <w:t>Convenor comment:</w:t>
      </w:r>
    </w:p>
    <w:p w14:paraId="46048ACE" w14:textId="77777777" w:rsidR="007615D6" w:rsidRPr="005B25A1" w:rsidRDefault="007615D6" w:rsidP="007615D6">
      <w:pPr>
        <w:keepNext/>
        <w:keepLines/>
      </w:pPr>
      <w:r w:rsidRPr="005B25A1">
        <w:t>Handle.</w:t>
      </w:r>
    </w:p>
    <w:p w14:paraId="7D25FAB6" w14:textId="77777777" w:rsidR="00B56CC5" w:rsidRPr="005B25A1" w:rsidRDefault="00B56CC5" w:rsidP="00B56CC5">
      <w:pPr>
        <w:keepNext/>
        <w:keepLines/>
        <w:rPr>
          <w:b/>
          <w:bCs/>
        </w:rPr>
      </w:pPr>
      <w:r w:rsidRPr="005B25A1">
        <w:rPr>
          <w:b/>
          <w:bCs/>
        </w:rPr>
        <w:t>Parallel discussion:</w:t>
      </w:r>
    </w:p>
    <w:p w14:paraId="35101EB0" w14:textId="77777777" w:rsidR="00B56CC5" w:rsidRPr="005B25A1" w:rsidRDefault="00B56CC5" w:rsidP="00B56CC5">
      <w:pPr>
        <w:keepNext/>
        <w:keepLines/>
      </w:pPr>
      <w:r w:rsidRPr="00B56CC5">
        <w:rPr>
          <w:color w:val="0000FF"/>
        </w:rPr>
        <w:t>Not handled</w:t>
      </w:r>
      <w:r>
        <w:t>.</w:t>
      </w:r>
    </w:p>
    <w:p w14:paraId="46762878" w14:textId="77777777" w:rsidR="00B56CC5" w:rsidRPr="00EB0339" w:rsidRDefault="00B56CC5" w:rsidP="00B56CC5">
      <w:r w:rsidRPr="005B25A1">
        <w:rPr>
          <w:b/>
          <w:bCs/>
        </w:rPr>
        <w:t>Status:</w:t>
      </w:r>
      <w:r>
        <w:t xml:space="preserve"> </w:t>
      </w:r>
      <w:r w:rsidRPr="00B56CC5">
        <w:rPr>
          <w:color w:val="0000FF"/>
        </w:rPr>
        <w:t>Not handled</w:t>
      </w:r>
      <w:r>
        <w:t>.</w:t>
      </w:r>
    </w:p>
    <w:p w14:paraId="099A5EC4" w14:textId="77777777" w:rsidR="00E00DA6" w:rsidRDefault="0014183C" w:rsidP="00E04F4D">
      <w:pPr>
        <w:pStyle w:val="NormTop"/>
      </w:pPr>
      <w:r w:rsidRPr="0014183C">
        <w:rPr>
          <w:color w:val="0000FF"/>
        </w:rPr>
        <w:t>S2-2406560</w:t>
      </w:r>
      <w:r w:rsidR="007615D6" w:rsidRPr="00D53282">
        <w:t xml:space="preserve"> </w:t>
      </w:r>
      <w:r w:rsidR="007615D6">
        <w:t>(P-CR) 23.700-54: KI#1 Conclusions.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porposes conclusions on KI1 of the FS_MASSS study.</w:t>
      </w:r>
    </w:p>
    <w:p w14:paraId="02323576" w14:textId="77777777" w:rsidR="007615D6" w:rsidRPr="005B25A1" w:rsidRDefault="007615D6" w:rsidP="007615D6">
      <w:pPr>
        <w:keepNext/>
        <w:keepLines/>
        <w:rPr>
          <w:b/>
          <w:bCs/>
        </w:rPr>
      </w:pPr>
      <w:r w:rsidRPr="005B25A1">
        <w:rPr>
          <w:b/>
          <w:bCs/>
        </w:rPr>
        <w:t>Convenor comment:</w:t>
      </w:r>
    </w:p>
    <w:p w14:paraId="5B39A271" w14:textId="77777777" w:rsidR="007615D6" w:rsidRPr="005B25A1" w:rsidRDefault="007615D6" w:rsidP="007615D6">
      <w:pPr>
        <w:keepNext/>
        <w:keepLines/>
      </w:pPr>
      <w:r w:rsidRPr="005B25A1">
        <w:t>Handle.</w:t>
      </w:r>
    </w:p>
    <w:p w14:paraId="3DFB57F7" w14:textId="77777777" w:rsidR="00B56CC5" w:rsidRPr="005B25A1" w:rsidRDefault="00B56CC5" w:rsidP="00B56CC5">
      <w:pPr>
        <w:keepNext/>
        <w:keepLines/>
        <w:rPr>
          <w:b/>
          <w:bCs/>
        </w:rPr>
      </w:pPr>
      <w:r w:rsidRPr="005B25A1">
        <w:rPr>
          <w:b/>
          <w:bCs/>
        </w:rPr>
        <w:t>Parallel discussion:</w:t>
      </w:r>
    </w:p>
    <w:p w14:paraId="6E6A666F" w14:textId="77777777" w:rsidR="00B56CC5" w:rsidRPr="005B25A1" w:rsidRDefault="00B56CC5" w:rsidP="00B56CC5">
      <w:pPr>
        <w:keepNext/>
        <w:keepLines/>
      </w:pPr>
      <w:r w:rsidRPr="00B56CC5">
        <w:rPr>
          <w:color w:val="0000FF"/>
        </w:rPr>
        <w:t>Not handled</w:t>
      </w:r>
      <w:r>
        <w:t>.</w:t>
      </w:r>
    </w:p>
    <w:p w14:paraId="02E8AA03" w14:textId="77777777" w:rsidR="00B56CC5" w:rsidRPr="00EB0339" w:rsidRDefault="00B56CC5" w:rsidP="00B56CC5">
      <w:r w:rsidRPr="005B25A1">
        <w:rPr>
          <w:b/>
          <w:bCs/>
        </w:rPr>
        <w:t>Status:</w:t>
      </w:r>
      <w:r>
        <w:t xml:space="preserve"> </w:t>
      </w:r>
      <w:r w:rsidRPr="00B56CC5">
        <w:rPr>
          <w:color w:val="0000FF"/>
        </w:rPr>
        <w:t>Not handled</w:t>
      </w:r>
      <w:r>
        <w:t>.</w:t>
      </w:r>
    </w:p>
    <w:p w14:paraId="02132A2A" w14:textId="77777777" w:rsidR="00E00DA6" w:rsidRDefault="0014183C" w:rsidP="00E04F4D">
      <w:pPr>
        <w:pStyle w:val="NormTop"/>
      </w:pPr>
      <w:r w:rsidRPr="0014183C">
        <w:rPr>
          <w:color w:val="0000FF"/>
        </w:rPr>
        <w:t>S2-2406723</w:t>
      </w:r>
      <w:r w:rsidR="007615D6" w:rsidRPr="00D53282">
        <w:t xml:space="preserve"> </w:t>
      </w:r>
      <w:r w:rsidR="007615D6">
        <w:t>(P-CR) 23.700-54: KI#1 conclusion proposal.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conclusion on KI#1in TR 23.700-54.</w:t>
      </w:r>
    </w:p>
    <w:p w14:paraId="34452D07" w14:textId="77777777" w:rsidR="007615D6" w:rsidRPr="005B25A1" w:rsidRDefault="007615D6" w:rsidP="007615D6">
      <w:pPr>
        <w:keepNext/>
        <w:keepLines/>
        <w:rPr>
          <w:b/>
          <w:bCs/>
        </w:rPr>
      </w:pPr>
      <w:r w:rsidRPr="005B25A1">
        <w:rPr>
          <w:b/>
          <w:bCs/>
        </w:rPr>
        <w:t>Convenor comment:</w:t>
      </w:r>
    </w:p>
    <w:p w14:paraId="5CDD3FFB" w14:textId="77777777" w:rsidR="007615D6" w:rsidRPr="005B25A1" w:rsidRDefault="007615D6" w:rsidP="007615D6">
      <w:pPr>
        <w:keepNext/>
        <w:keepLines/>
      </w:pPr>
      <w:r w:rsidRPr="005B25A1">
        <w:t>Handle.</w:t>
      </w:r>
    </w:p>
    <w:p w14:paraId="32CEE7F8" w14:textId="77777777" w:rsidR="00B56CC5" w:rsidRPr="005B25A1" w:rsidRDefault="00B56CC5" w:rsidP="00B56CC5">
      <w:pPr>
        <w:keepNext/>
        <w:keepLines/>
        <w:rPr>
          <w:b/>
          <w:bCs/>
        </w:rPr>
      </w:pPr>
      <w:r w:rsidRPr="005B25A1">
        <w:rPr>
          <w:b/>
          <w:bCs/>
        </w:rPr>
        <w:t>Parallel discussion:</w:t>
      </w:r>
    </w:p>
    <w:p w14:paraId="46A5D562" w14:textId="77777777" w:rsidR="00B56CC5" w:rsidRPr="005B25A1" w:rsidRDefault="00B56CC5" w:rsidP="00B56CC5">
      <w:pPr>
        <w:keepNext/>
        <w:keepLines/>
      </w:pPr>
      <w:r w:rsidRPr="00B56CC5">
        <w:rPr>
          <w:color w:val="0000FF"/>
        </w:rPr>
        <w:t>Not handled</w:t>
      </w:r>
      <w:r>
        <w:t>.</w:t>
      </w:r>
    </w:p>
    <w:p w14:paraId="62F7FB99" w14:textId="77777777" w:rsidR="00B56CC5" w:rsidRPr="00EB0339" w:rsidRDefault="00B56CC5" w:rsidP="00B56CC5">
      <w:r w:rsidRPr="005B25A1">
        <w:rPr>
          <w:b/>
          <w:bCs/>
        </w:rPr>
        <w:t>Status:</w:t>
      </w:r>
      <w:r>
        <w:t xml:space="preserve"> </w:t>
      </w:r>
      <w:r w:rsidRPr="00B56CC5">
        <w:rPr>
          <w:color w:val="0000FF"/>
        </w:rPr>
        <w:t>Not handled</w:t>
      </w:r>
      <w:r>
        <w:t>.</w:t>
      </w:r>
    </w:p>
    <w:p w14:paraId="32201668" w14:textId="77777777" w:rsidR="00E00DA6" w:rsidRDefault="0014183C" w:rsidP="00E04F4D">
      <w:pPr>
        <w:pStyle w:val="NormTop"/>
      </w:pPr>
      <w:r w:rsidRPr="0014183C">
        <w:rPr>
          <w:color w:val="0000FF"/>
        </w:rPr>
        <w:t>S2-2406318</w:t>
      </w:r>
      <w:r w:rsidR="007615D6" w:rsidRPr="00D53282">
        <w:t xml:space="preserve"> </w:t>
      </w:r>
      <w:r w:rsidR="007615D6">
        <w:t>(P-CR) 23.700-54: Evaluation and interim principles for Primary/Secondary and Dualsteer policy.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evaluate the concepts of 'primary and secondary' applicable to two SUPIs and 'Dualsteer policy' applicable to the connectivity of two SUPIs and provides the interim principles for this.</w:t>
      </w:r>
    </w:p>
    <w:p w14:paraId="14085532" w14:textId="77777777" w:rsidR="007615D6" w:rsidRPr="005B25A1" w:rsidRDefault="007615D6" w:rsidP="007615D6">
      <w:pPr>
        <w:keepNext/>
        <w:keepLines/>
        <w:rPr>
          <w:b/>
          <w:bCs/>
        </w:rPr>
      </w:pPr>
      <w:r w:rsidRPr="005B25A1">
        <w:rPr>
          <w:b/>
          <w:bCs/>
        </w:rPr>
        <w:t>Convenor comment:</w:t>
      </w:r>
    </w:p>
    <w:p w14:paraId="1EB92899" w14:textId="77777777" w:rsidR="007615D6" w:rsidRPr="005B25A1" w:rsidRDefault="007615D6" w:rsidP="007615D6">
      <w:pPr>
        <w:keepNext/>
        <w:keepLines/>
      </w:pPr>
      <w:r w:rsidRPr="005B25A1">
        <w:t>Handle.</w:t>
      </w:r>
    </w:p>
    <w:p w14:paraId="5E7C051B" w14:textId="77777777" w:rsidR="00B56CC5" w:rsidRPr="005B25A1" w:rsidRDefault="00B56CC5" w:rsidP="00B56CC5">
      <w:pPr>
        <w:keepNext/>
        <w:keepLines/>
        <w:rPr>
          <w:b/>
          <w:bCs/>
        </w:rPr>
      </w:pPr>
      <w:r w:rsidRPr="005B25A1">
        <w:rPr>
          <w:b/>
          <w:bCs/>
        </w:rPr>
        <w:t>Parallel discussion:</w:t>
      </w:r>
    </w:p>
    <w:p w14:paraId="56DCC58F" w14:textId="77777777" w:rsidR="00B56CC5" w:rsidRPr="005B25A1" w:rsidRDefault="00B56CC5" w:rsidP="00B56CC5">
      <w:pPr>
        <w:keepNext/>
        <w:keepLines/>
      </w:pPr>
      <w:r w:rsidRPr="00B56CC5">
        <w:rPr>
          <w:color w:val="0000FF"/>
        </w:rPr>
        <w:t>Not handled</w:t>
      </w:r>
      <w:r>
        <w:t>.</w:t>
      </w:r>
    </w:p>
    <w:p w14:paraId="6E93D63D" w14:textId="77777777" w:rsidR="00B56CC5" w:rsidRPr="00EB0339" w:rsidRDefault="00B56CC5" w:rsidP="00B56CC5">
      <w:r w:rsidRPr="005B25A1">
        <w:rPr>
          <w:b/>
          <w:bCs/>
        </w:rPr>
        <w:t>Status:</w:t>
      </w:r>
      <w:r>
        <w:t xml:space="preserve"> </w:t>
      </w:r>
      <w:r w:rsidRPr="00B56CC5">
        <w:rPr>
          <w:color w:val="0000FF"/>
        </w:rPr>
        <w:t>Not handled</w:t>
      </w:r>
      <w:r>
        <w:t>.</w:t>
      </w:r>
    </w:p>
    <w:p w14:paraId="374571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Outgoing LS</w:t>
      </w:r>
    </w:p>
    <w:p w14:paraId="7E1C8B87" w14:textId="77777777" w:rsidR="00E00DA6" w:rsidRDefault="0014183C" w:rsidP="00E04F4D">
      <w:pPr>
        <w:pStyle w:val="NormTop"/>
      </w:pPr>
      <w:r w:rsidRPr="0014183C">
        <w:rPr>
          <w:color w:val="0000FF"/>
        </w:rPr>
        <w:t>S2-2406282</w:t>
      </w:r>
      <w:r w:rsidR="007615D6" w:rsidRPr="00D53282">
        <w:t xml:space="preserve"> </w:t>
      </w:r>
      <w:r w:rsidR="007615D6">
        <w:t>(LS OUT) [DRAFT] LS on verification that two SUPIs are in the same DualSteer device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verification that two SUPIs are in the same DualSteer device.</w:t>
      </w:r>
    </w:p>
    <w:p w14:paraId="2821B7B3" w14:textId="77777777" w:rsidR="007615D6" w:rsidRPr="005B25A1" w:rsidRDefault="007615D6" w:rsidP="007615D6">
      <w:pPr>
        <w:keepNext/>
        <w:keepLines/>
        <w:rPr>
          <w:b/>
          <w:bCs/>
        </w:rPr>
      </w:pPr>
      <w:r w:rsidRPr="005B25A1">
        <w:rPr>
          <w:b/>
          <w:bCs/>
        </w:rPr>
        <w:t>Convenor comment:</w:t>
      </w:r>
    </w:p>
    <w:p w14:paraId="30911908" w14:textId="77777777" w:rsidR="007615D6" w:rsidRPr="005B25A1" w:rsidRDefault="007615D6" w:rsidP="007615D6">
      <w:pPr>
        <w:keepNext/>
        <w:keepLines/>
      </w:pPr>
      <w:r w:rsidRPr="005B25A1">
        <w:t>Handle.</w:t>
      </w:r>
    </w:p>
    <w:p w14:paraId="388ED374" w14:textId="77777777" w:rsidR="00B56CC5" w:rsidRPr="005B25A1" w:rsidRDefault="00B56CC5" w:rsidP="00B56CC5">
      <w:pPr>
        <w:keepNext/>
        <w:keepLines/>
        <w:rPr>
          <w:b/>
          <w:bCs/>
        </w:rPr>
      </w:pPr>
      <w:r w:rsidRPr="005B25A1">
        <w:rPr>
          <w:b/>
          <w:bCs/>
        </w:rPr>
        <w:t>Parallel discussion:</w:t>
      </w:r>
    </w:p>
    <w:p w14:paraId="5A52D531" w14:textId="77777777" w:rsidR="00B56CC5" w:rsidRPr="005B25A1" w:rsidRDefault="00B56CC5" w:rsidP="00B56CC5">
      <w:pPr>
        <w:keepNext/>
        <w:keepLines/>
      </w:pPr>
      <w:r w:rsidRPr="00B56CC5">
        <w:rPr>
          <w:color w:val="0000FF"/>
        </w:rPr>
        <w:t>Not handled</w:t>
      </w:r>
      <w:r>
        <w:t>.</w:t>
      </w:r>
    </w:p>
    <w:p w14:paraId="36C9A0A7" w14:textId="77777777" w:rsidR="00B56CC5" w:rsidRPr="00EB0339" w:rsidRDefault="00B56CC5" w:rsidP="00B56CC5">
      <w:r w:rsidRPr="005B25A1">
        <w:rPr>
          <w:b/>
          <w:bCs/>
        </w:rPr>
        <w:t>Status:</w:t>
      </w:r>
      <w:r>
        <w:t xml:space="preserve"> </w:t>
      </w:r>
      <w:r w:rsidRPr="00B56CC5">
        <w:rPr>
          <w:color w:val="0000FF"/>
        </w:rPr>
        <w:t>Not handled</w:t>
      </w:r>
      <w:r>
        <w:t>.</w:t>
      </w:r>
    </w:p>
    <w:p w14:paraId="233A8220" w14:textId="77777777" w:rsidR="00E00DA6" w:rsidRDefault="0014183C" w:rsidP="00E04F4D">
      <w:pPr>
        <w:pStyle w:val="NormTop"/>
      </w:pPr>
      <w:r w:rsidRPr="0014183C">
        <w:rPr>
          <w:color w:val="0000FF"/>
        </w:rPr>
        <w:t>S2-2406782</w:t>
      </w:r>
      <w:r w:rsidR="007615D6" w:rsidRPr="00D53282">
        <w:t xml:space="preserve"> </w:t>
      </w:r>
      <w:r w:rsidR="007615D6">
        <w:t>(LS OUT) [DRAFT] LS to clarify security issues identified in various solution of Dual steer (Source: NEC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to clarify security issues identified in various solution of Dual steer.</w:t>
      </w:r>
    </w:p>
    <w:p w14:paraId="169ED640" w14:textId="77777777" w:rsidR="007615D6" w:rsidRPr="005B25A1" w:rsidRDefault="007615D6" w:rsidP="007615D6">
      <w:pPr>
        <w:keepNext/>
        <w:keepLines/>
        <w:rPr>
          <w:b/>
          <w:bCs/>
        </w:rPr>
      </w:pPr>
      <w:r w:rsidRPr="005B25A1">
        <w:rPr>
          <w:b/>
          <w:bCs/>
        </w:rPr>
        <w:t>Convenor comment:</w:t>
      </w:r>
    </w:p>
    <w:p w14:paraId="668E19CF" w14:textId="77777777" w:rsidR="007615D6" w:rsidRPr="005B25A1" w:rsidRDefault="007615D6" w:rsidP="007615D6">
      <w:pPr>
        <w:keepNext/>
        <w:keepLines/>
      </w:pPr>
      <w:r w:rsidRPr="005B25A1">
        <w:t>Handle.</w:t>
      </w:r>
    </w:p>
    <w:p w14:paraId="7024F710" w14:textId="77777777" w:rsidR="00B56CC5" w:rsidRPr="005B25A1" w:rsidRDefault="00B56CC5" w:rsidP="00B56CC5">
      <w:pPr>
        <w:keepNext/>
        <w:keepLines/>
        <w:rPr>
          <w:b/>
          <w:bCs/>
        </w:rPr>
      </w:pPr>
      <w:r w:rsidRPr="005B25A1">
        <w:rPr>
          <w:b/>
          <w:bCs/>
        </w:rPr>
        <w:t>Parallel discussion:</w:t>
      </w:r>
    </w:p>
    <w:p w14:paraId="55271D31" w14:textId="77777777" w:rsidR="00B56CC5" w:rsidRPr="005B25A1" w:rsidRDefault="00B56CC5" w:rsidP="00B56CC5">
      <w:pPr>
        <w:keepNext/>
        <w:keepLines/>
      </w:pPr>
      <w:r w:rsidRPr="00B56CC5">
        <w:rPr>
          <w:color w:val="0000FF"/>
        </w:rPr>
        <w:t>Not handled</w:t>
      </w:r>
      <w:r>
        <w:t>.</w:t>
      </w:r>
    </w:p>
    <w:p w14:paraId="5897CEB8" w14:textId="77777777" w:rsidR="00B56CC5" w:rsidRPr="00EB0339" w:rsidRDefault="00B56CC5" w:rsidP="00B56CC5">
      <w:r w:rsidRPr="005B25A1">
        <w:rPr>
          <w:b/>
          <w:bCs/>
        </w:rPr>
        <w:t>Status:</w:t>
      </w:r>
      <w:r>
        <w:t xml:space="preserve"> </w:t>
      </w:r>
      <w:r w:rsidRPr="00B56CC5">
        <w:rPr>
          <w:color w:val="0000FF"/>
        </w:rPr>
        <w:t>Not handled</w:t>
      </w:r>
      <w:r>
        <w:t>.</w:t>
      </w:r>
    </w:p>
    <w:p w14:paraId="793275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KI#2.1</w:t>
      </w:r>
    </w:p>
    <w:p w14:paraId="1FDF2481" w14:textId="77777777" w:rsidR="00E00DA6" w:rsidRDefault="0014183C" w:rsidP="00E04F4D">
      <w:pPr>
        <w:pStyle w:val="NormTop"/>
      </w:pPr>
      <w:r w:rsidRPr="0014183C">
        <w:rPr>
          <w:color w:val="0000FF"/>
        </w:rPr>
        <w:t>S2-2406822</w:t>
      </w:r>
      <w:r w:rsidR="007615D6" w:rsidRPr="00D53282">
        <w:t xml:space="preserve"> </w:t>
      </w:r>
      <w:r w:rsidR="007615D6">
        <w:t>(P-CR) 23.700-54: Conclusion for KI#2.1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 for KI#2.1.</w:t>
      </w:r>
    </w:p>
    <w:p w14:paraId="4E881E49" w14:textId="77777777" w:rsidR="007615D6" w:rsidRPr="005B25A1" w:rsidRDefault="007615D6" w:rsidP="007615D6">
      <w:pPr>
        <w:keepNext/>
        <w:keepLines/>
        <w:rPr>
          <w:b/>
          <w:bCs/>
        </w:rPr>
      </w:pPr>
      <w:r w:rsidRPr="005B25A1">
        <w:rPr>
          <w:b/>
          <w:bCs/>
        </w:rPr>
        <w:t>Convenor comment:</w:t>
      </w:r>
    </w:p>
    <w:p w14:paraId="56FEC3EA" w14:textId="77777777" w:rsidR="007615D6" w:rsidRPr="005B25A1" w:rsidRDefault="007615D6" w:rsidP="007615D6">
      <w:pPr>
        <w:keepNext/>
        <w:keepLines/>
      </w:pPr>
      <w:r w:rsidRPr="005B25A1">
        <w:t>Handle and serve as baseline.</w:t>
      </w:r>
    </w:p>
    <w:p w14:paraId="06AEC958" w14:textId="77777777" w:rsidR="007615D6" w:rsidRPr="005B25A1" w:rsidRDefault="007615D6" w:rsidP="007615D6">
      <w:pPr>
        <w:keepNext/>
        <w:keepLines/>
        <w:rPr>
          <w:b/>
          <w:bCs/>
        </w:rPr>
      </w:pPr>
      <w:r w:rsidRPr="005B25A1">
        <w:rPr>
          <w:b/>
          <w:bCs/>
        </w:rPr>
        <w:t>Parallel discussion:</w:t>
      </w:r>
    </w:p>
    <w:p w14:paraId="7A6EE691" w14:textId="3BFD6676" w:rsidR="007615D6" w:rsidRDefault="007B2372" w:rsidP="007615D6">
      <w:pPr>
        <w:keepNext/>
        <w:keepLines/>
      </w:pPr>
      <w:r>
        <w:t xml:space="preserve">An update from the conference call was provided in the DRAFTS folder. </w:t>
      </w:r>
      <w:hyperlink r:id="rId23" w:history="1">
        <w:r w:rsidRPr="00ED7ED9">
          <w:rPr>
            <w:rStyle w:val="Hyperlink"/>
          </w:rPr>
          <w:t>https://www.3gpp.org/ftp/tsg_sa/WG2_Arch/TSGS2_163_Jeju_2024-05/INBOX/DRAFTS/R19%20FS_MASSS/rev-S2-2406822_Concl_KI%232.1%20v2.docx</w:t>
        </w:r>
      </w:hyperlink>
      <w:r>
        <w:t>.</w:t>
      </w:r>
    </w:p>
    <w:p w14:paraId="617F7913" w14:textId="276D5218" w:rsidR="007B2372" w:rsidRDefault="007B2372" w:rsidP="00A120F3">
      <w:pPr>
        <w:keepNext/>
        <w:keepLines/>
      </w:pPr>
      <w:r>
        <w:t>A number of issues were raised and clarifications requested and</w:t>
      </w:r>
      <w:r w:rsidR="006865E3">
        <w:t xml:space="preserve"> it was requested to include the aspects with common agreement and a way forward for the outstanding issues.</w:t>
      </w:r>
      <w:r w:rsidR="00DE715D">
        <w:t xml:space="preserve"> The proposed show of hands questions were reviewed to understand the support for the options.</w:t>
      </w:r>
    </w:p>
    <w:p w14:paraId="68AE9061" w14:textId="30A9FFCC" w:rsidR="00322CB4" w:rsidRDefault="00DE715D" w:rsidP="00A120F3">
      <w:pPr>
        <w:keepNext/>
        <w:keepLines/>
      </w:pPr>
      <w:r w:rsidRPr="00DE715D">
        <w:rPr>
          <w:b/>
          <w:bCs/>
        </w:rPr>
        <w:t xml:space="preserve">KI#2.1: </w:t>
      </w:r>
      <w:r w:rsidR="00322CB4" w:rsidRPr="00DE715D">
        <w:rPr>
          <w:b/>
          <w:bCs/>
        </w:rPr>
        <w:t>Q2</w:t>
      </w:r>
      <w:r w:rsidRPr="00DE715D">
        <w:rPr>
          <w:b/>
          <w:bCs/>
        </w:rPr>
        <w:t>.</w:t>
      </w:r>
      <w:r w:rsidR="00322CB4">
        <w:t xml:space="preserve"> Yes: 9/10; No: 5. Objections to support: </w:t>
      </w:r>
      <w:r w:rsidR="00322CB4" w:rsidRPr="00DE715D">
        <w:rPr>
          <w:b/>
          <w:bCs/>
        </w:rPr>
        <w:t xml:space="preserve">1 </w:t>
      </w:r>
      <w:r w:rsidR="00322CB4">
        <w:t>(Huawei)</w:t>
      </w:r>
      <w:r>
        <w:t>.</w:t>
      </w:r>
    </w:p>
    <w:p w14:paraId="5F39A733" w14:textId="73F0762D" w:rsidR="00DE715D" w:rsidRPr="00DE715D" w:rsidRDefault="00DE715D" w:rsidP="00A120F3">
      <w:pPr>
        <w:keepNext/>
        <w:keepLines/>
      </w:pPr>
      <w:r w:rsidRPr="00DE715D">
        <w:rPr>
          <w:b/>
          <w:bCs/>
        </w:rPr>
        <w:t>KI#2.1: Q</w:t>
      </w:r>
      <w:r>
        <w:rPr>
          <w:b/>
          <w:bCs/>
        </w:rPr>
        <w:t>1</w:t>
      </w:r>
      <w:r w:rsidRPr="00DE715D">
        <w:rPr>
          <w:b/>
          <w:bCs/>
        </w:rPr>
        <w:t>.</w:t>
      </w:r>
      <w:r>
        <w:t xml:space="preserve"> Yes: 9; No: 5.</w:t>
      </w:r>
      <w:r w:rsidRPr="00DE715D">
        <w:t xml:space="preserve"> </w:t>
      </w:r>
      <w:r>
        <w:t xml:space="preserve">. Objections to support (Yes): </w:t>
      </w:r>
      <w:r w:rsidRPr="00DE715D">
        <w:rPr>
          <w:b/>
          <w:bCs/>
        </w:rPr>
        <w:t>0</w:t>
      </w:r>
      <w:r>
        <w:t>. Move forward with assumption Yes.</w:t>
      </w:r>
    </w:p>
    <w:p w14:paraId="18493950" w14:textId="6BBD3130" w:rsidR="00DE715D" w:rsidRDefault="00DE715D" w:rsidP="00DE715D">
      <w:pPr>
        <w:keepNext/>
        <w:keepLines/>
      </w:pPr>
      <w:r w:rsidRPr="00DE715D">
        <w:rPr>
          <w:b/>
          <w:bCs/>
        </w:rPr>
        <w:t>KI#2.1: Q</w:t>
      </w:r>
      <w:r>
        <w:rPr>
          <w:b/>
          <w:bCs/>
        </w:rPr>
        <w:t>3</w:t>
      </w:r>
      <w:r w:rsidRPr="00DE715D">
        <w:rPr>
          <w:b/>
          <w:bCs/>
        </w:rPr>
        <w:t>.</w:t>
      </w:r>
      <w:r>
        <w:t xml:space="preserve"> Yes: 11; No: 4. Objections to support: </w:t>
      </w:r>
      <w:r w:rsidRPr="00DE715D">
        <w:rPr>
          <w:b/>
          <w:bCs/>
        </w:rPr>
        <w:t xml:space="preserve">1 </w:t>
      </w:r>
      <w:r>
        <w:t>(Deutsche Telekom).</w:t>
      </w:r>
    </w:p>
    <w:p w14:paraId="013D87BC" w14:textId="77777777" w:rsidR="00DE715D" w:rsidRDefault="00DE715D" w:rsidP="00DE715D">
      <w:pPr>
        <w:keepNext/>
        <w:keepLines/>
      </w:pPr>
      <w:r w:rsidRPr="00DE715D">
        <w:rPr>
          <w:b/>
          <w:bCs/>
        </w:rPr>
        <w:t>KI#2.1: Q</w:t>
      </w:r>
      <w:r>
        <w:rPr>
          <w:b/>
          <w:bCs/>
        </w:rPr>
        <w:t>4</w:t>
      </w:r>
      <w:r w:rsidRPr="00DE715D">
        <w:rPr>
          <w:b/>
          <w:bCs/>
        </w:rPr>
        <w:t>.</w:t>
      </w:r>
      <w:r>
        <w:t xml:space="preserve"> Skipped as no conclusion on Q3.</w:t>
      </w:r>
    </w:p>
    <w:p w14:paraId="422552A3" w14:textId="4DE9DE4A" w:rsidR="00DE715D" w:rsidRDefault="00DE715D" w:rsidP="00DE715D">
      <w:pPr>
        <w:keepNext/>
        <w:keepLines/>
      </w:pPr>
      <w:r w:rsidRPr="00DE715D">
        <w:rPr>
          <w:b/>
          <w:bCs/>
        </w:rPr>
        <w:t>KI#2.1: Q</w:t>
      </w:r>
      <w:r>
        <w:rPr>
          <w:b/>
          <w:bCs/>
        </w:rPr>
        <w:t>5</w:t>
      </w:r>
      <w:r w:rsidRPr="00DE715D">
        <w:rPr>
          <w:b/>
          <w:bCs/>
        </w:rPr>
        <w:t>.</w:t>
      </w:r>
      <w:r>
        <w:t xml:space="preserve"> Yes: 1; No: 9. This aspect should not be included in </w:t>
      </w:r>
      <w:r w:rsidR="001C3204">
        <w:t xml:space="preserve">the TR </w:t>
      </w:r>
      <w:r>
        <w:t>conclusion.</w:t>
      </w:r>
    </w:p>
    <w:p w14:paraId="34EDF1ED" w14:textId="71392AC9" w:rsidR="00322CB4" w:rsidRDefault="00DE715D" w:rsidP="00A120F3">
      <w:pPr>
        <w:keepNext/>
        <w:keepLines/>
      </w:pPr>
      <w:r>
        <w:t>This was left for off-line discussion and revised in</w:t>
      </w:r>
      <w:r w:rsidR="001C3204">
        <w:t xml:space="preserve"> parallel session to</w:t>
      </w:r>
      <w:r>
        <w:t xml:space="preserve"> </w:t>
      </w:r>
      <w:r w:rsidRPr="00CE3EC0">
        <w:rPr>
          <w:color w:val="0000FF"/>
        </w:rPr>
        <w:t>S2-2</w:t>
      </w:r>
      <w:r>
        <w:rPr>
          <w:color w:val="0000FF"/>
        </w:rPr>
        <w:t>407084</w:t>
      </w:r>
      <w:r>
        <w:t>.</w:t>
      </w:r>
    </w:p>
    <w:p w14:paraId="2E2BEE61" w14:textId="4F0272C5" w:rsidR="00AA057D" w:rsidRDefault="00AA057D" w:rsidP="007615D6">
      <w:pPr>
        <w:keepNext/>
        <w:keepLines/>
      </w:pPr>
      <w:bookmarkStart w:id="128" w:name="_Hlk167918873"/>
      <w:r>
        <w:t xml:space="preserve">Further issues were raised and this was left for off-line discussion and revised in parallel session to </w:t>
      </w:r>
      <w:r w:rsidRPr="00CE3EC0">
        <w:rPr>
          <w:color w:val="0000FF"/>
        </w:rPr>
        <w:t>S2-2</w:t>
      </w:r>
      <w:r>
        <w:rPr>
          <w:color w:val="0000FF"/>
        </w:rPr>
        <w:t>407144</w:t>
      </w:r>
      <w:r>
        <w:t>.</w:t>
      </w:r>
      <w:bookmarkEnd w:id="128"/>
    </w:p>
    <w:p w14:paraId="2779B988" w14:textId="46B16CB6" w:rsidR="00C70D50" w:rsidRDefault="00C70D50" w:rsidP="007615D6">
      <w:pPr>
        <w:keepNext/>
        <w:keepLines/>
      </w:pPr>
      <w:r>
        <w:t xml:space="preserve">Some clarifications were requested. It was commented that the IETF dependency is still in drafting. This was the usual situation for IETF drafts and this needs to be progressed in 1H/2025 for Rel-19. This was updated to remove the e.g. in NOTE 1 and was revised in parallel session to </w:t>
      </w:r>
      <w:r w:rsidRPr="00CE3EC0">
        <w:rPr>
          <w:color w:val="0000FF"/>
        </w:rPr>
        <w:t>S2-2</w:t>
      </w:r>
      <w:r>
        <w:rPr>
          <w:color w:val="0000FF"/>
        </w:rPr>
        <w:t>407346</w:t>
      </w:r>
      <w:r>
        <w:t>.</w:t>
      </w:r>
    </w:p>
    <w:p w14:paraId="22244BBA" w14:textId="198D4CEB" w:rsidR="007B2372" w:rsidRPr="00C70D50" w:rsidRDefault="00C70D50" w:rsidP="007615D6">
      <w:pPr>
        <w:keepNext/>
        <w:keepLines/>
      </w:pPr>
      <w:r>
        <w:t xml:space="preserve">This was </w:t>
      </w:r>
      <w:r w:rsidRPr="00B30893">
        <w:rPr>
          <w:color w:val="FF0000"/>
        </w:rPr>
        <w:t>agreed</w:t>
      </w:r>
      <w:r>
        <w:t xml:space="preserve"> in parallel session.</w:t>
      </w:r>
    </w:p>
    <w:p w14:paraId="1838951C" w14:textId="77777777" w:rsidR="00B56CC5" w:rsidRPr="005B25A1" w:rsidRDefault="00B56CC5" w:rsidP="00B56CC5">
      <w:pPr>
        <w:keepNext/>
        <w:keepLines/>
        <w:rPr>
          <w:b/>
          <w:bCs/>
        </w:rPr>
      </w:pPr>
      <w:r w:rsidRPr="005B25A1">
        <w:rPr>
          <w:b/>
          <w:bCs/>
        </w:rPr>
        <w:t>Plenary Discussion:</w:t>
      </w:r>
    </w:p>
    <w:p w14:paraId="4DBD1DE0" w14:textId="77777777" w:rsidR="00B56CC5" w:rsidRPr="00B56CC5" w:rsidRDefault="00B56CC5" w:rsidP="00B56CC5">
      <w:pPr>
        <w:keepNext/>
        <w:keepLines/>
      </w:pPr>
      <w:r>
        <w:t xml:space="preserve">This was </w:t>
      </w:r>
      <w:r w:rsidRPr="00B56CC5">
        <w:rPr>
          <w:color w:val="FF0000"/>
        </w:rPr>
        <w:t>block approved</w:t>
      </w:r>
      <w:r>
        <w:t>.</w:t>
      </w:r>
    </w:p>
    <w:p w14:paraId="6B2FF7E2"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437536E" w14:textId="77777777" w:rsidR="00E00DA6" w:rsidRDefault="0014183C" w:rsidP="00E04F4D">
      <w:pPr>
        <w:pStyle w:val="NormTop"/>
      </w:pPr>
      <w:r w:rsidRPr="0014183C">
        <w:rPr>
          <w:color w:val="0000FF"/>
        </w:rPr>
        <w:t>S2-2406378</w:t>
      </w:r>
      <w:r w:rsidR="007615D6" w:rsidRPr="00D53282">
        <w:t xml:space="preserve"> </w:t>
      </w:r>
      <w:r w:rsidR="007615D6">
        <w:t>(P-CR) 23.700-54: KI#2.1 conclusion.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conclusion on KI#2.1.</w:t>
      </w:r>
    </w:p>
    <w:p w14:paraId="0988A62A" w14:textId="77777777" w:rsidR="007615D6" w:rsidRPr="005B25A1" w:rsidRDefault="007615D6" w:rsidP="007615D6">
      <w:pPr>
        <w:keepNext/>
        <w:keepLines/>
        <w:rPr>
          <w:b/>
          <w:bCs/>
        </w:rPr>
      </w:pPr>
      <w:r w:rsidRPr="005B25A1">
        <w:rPr>
          <w:b/>
          <w:bCs/>
        </w:rPr>
        <w:t>Convenor comment:</w:t>
      </w:r>
    </w:p>
    <w:p w14:paraId="5A5B4ED5" w14:textId="77777777" w:rsidR="007615D6" w:rsidRPr="005B25A1" w:rsidRDefault="007615D6" w:rsidP="007615D6">
      <w:pPr>
        <w:keepNext/>
        <w:keepLines/>
      </w:pPr>
      <w:r w:rsidRPr="005B25A1">
        <w:t>Handle.</w:t>
      </w:r>
    </w:p>
    <w:p w14:paraId="52E25497" w14:textId="77777777" w:rsidR="00B56CC5" w:rsidRPr="005B25A1" w:rsidRDefault="00B56CC5" w:rsidP="00B56CC5">
      <w:pPr>
        <w:keepNext/>
        <w:keepLines/>
        <w:rPr>
          <w:b/>
          <w:bCs/>
        </w:rPr>
      </w:pPr>
      <w:r w:rsidRPr="005B25A1">
        <w:rPr>
          <w:b/>
          <w:bCs/>
        </w:rPr>
        <w:t>Parallel discussion:</w:t>
      </w:r>
    </w:p>
    <w:p w14:paraId="4FD40656" w14:textId="77777777" w:rsidR="00B56CC5" w:rsidRPr="005B25A1" w:rsidRDefault="00B56CC5" w:rsidP="00B56CC5">
      <w:pPr>
        <w:keepNext/>
        <w:keepLines/>
      </w:pPr>
      <w:r w:rsidRPr="00B56CC5">
        <w:rPr>
          <w:color w:val="0000FF"/>
        </w:rPr>
        <w:t>Not handled</w:t>
      </w:r>
      <w:r>
        <w:t>.</w:t>
      </w:r>
    </w:p>
    <w:p w14:paraId="1403F726" w14:textId="77777777" w:rsidR="00B56CC5" w:rsidRPr="00EB0339" w:rsidRDefault="00B56CC5" w:rsidP="00B56CC5">
      <w:r w:rsidRPr="005B25A1">
        <w:rPr>
          <w:b/>
          <w:bCs/>
        </w:rPr>
        <w:t>Status:</w:t>
      </w:r>
      <w:r>
        <w:t xml:space="preserve"> </w:t>
      </w:r>
      <w:r w:rsidRPr="00B56CC5">
        <w:rPr>
          <w:color w:val="0000FF"/>
        </w:rPr>
        <w:t>Not handled</w:t>
      </w:r>
      <w:r>
        <w:t>.</w:t>
      </w:r>
    </w:p>
    <w:p w14:paraId="54539B35" w14:textId="77777777" w:rsidR="00E00DA6" w:rsidRDefault="0014183C" w:rsidP="00E04F4D">
      <w:pPr>
        <w:pStyle w:val="NormTop"/>
      </w:pPr>
      <w:r w:rsidRPr="0014183C">
        <w:rPr>
          <w:color w:val="0000FF"/>
        </w:rPr>
        <w:lastRenderedPageBreak/>
        <w:t>S2-2406450</w:t>
      </w:r>
      <w:r w:rsidR="007615D6" w:rsidRPr="00D53282">
        <w:t xml:space="preserve"> </w:t>
      </w:r>
      <w:r w:rsidR="007615D6">
        <w:t>(P-CR) 23.700-54: TR 23.700-54 KI#2.1 Evaluation and Conclusion: Proxying IP, TCP and Ethernet via MPQUIC steering functionality .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evaluates and concludes based on all the agreed solutions for the KI#2.1, which targets at using an integrated MPQUIC architecture to steer, switch and split non-UDP traffic (i.e., connect-IP, connect-TCP and connect-Ethernet).</w:t>
      </w:r>
    </w:p>
    <w:p w14:paraId="26761DEB" w14:textId="77777777" w:rsidR="007615D6" w:rsidRPr="005B25A1" w:rsidRDefault="007615D6" w:rsidP="007615D6">
      <w:pPr>
        <w:keepNext/>
        <w:keepLines/>
        <w:rPr>
          <w:b/>
          <w:bCs/>
        </w:rPr>
      </w:pPr>
      <w:r w:rsidRPr="005B25A1">
        <w:rPr>
          <w:b/>
          <w:bCs/>
        </w:rPr>
        <w:t>Convenor comment:</w:t>
      </w:r>
    </w:p>
    <w:p w14:paraId="1C6675CC" w14:textId="77777777" w:rsidR="007615D6" w:rsidRPr="005B25A1" w:rsidRDefault="007615D6" w:rsidP="007615D6">
      <w:pPr>
        <w:keepNext/>
        <w:keepLines/>
      </w:pPr>
      <w:r w:rsidRPr="005B25A1">
        <w:t>Handle.</w:t>
      </w:r>
    </w:p>
    <w:p w14:paraId="772D217A" w14:textId="77777777" w:rsidR="00B56CC5" w:rsidRPr="005B25A1" w:rsidRDefault="00B56CC5" w:rsidP="00B56CC5">
      <w:pPr>
        <w:keepNext/>
        <w:keepLines/>
        <w:rPr>
          <w:b/>
          <w:bCs/>
        </w:rPr>
      </w:pPr>
      <w:r w:rsidRPr="005B25A1">
        <w:rPr>
          <w:b/>
          <w:bCs/>
        </w:rPr>
        <w:t>Parallel discussion:</w:t>
      </w:r>
    </w:p>
    <w:p w14:paraId="196A39C3" w14:textId="77777777" w:rsidR="00B56CC5" w:rsidRPr="005B25A1" w:rsidRDefault="00B56CC5" w:rsidP="00B56CC5">
      <w:pPr>
        <w:keepNext/>
        <w:keepLines/>
      </w:pPr>
      <w:r w:rsidRPr="00B56CC5">
        <w:rPr>
          <w:color w:val="0000FF"/>
        </w:rPr>
        <w:t>Not handled</w:t>
      </w:r>
      <w:r>
        <w:t>.</w:t>
      </w:r>
    </w:p>
    <w:p w14:paraId="1B36ABCF" w14:textId="77777777" w:rsidR="00B56CC5" w:rsidRPr="00EB0339" w:rsidRDefault="00B56CC5" w:rsidP="00B56CC5">
      <w:r w:rsidRPr="005B25A1">
        <w:rPr>
          <w:b/>
          <w:bCs/>
        </w:rPr>
        <w:t>Status:</w:t>
      </w:r>
      <w:r>
        <w:t xml:space="preserve"> </w:t>
      </w:r>
      <w:r w:rsidRPr="00B56CC5">
        <w:rPr>
          <w:color w:val="0000FF"/>
        </w:rPr>
        <w:t>Not handled</w:t>
      </w:r>
      <w:r>
        <w:t>.</w:t>
      </w:r>
    </w:p>
    <w:p w14:paraId="4BD00C66" w14:textId="77777777" w:rsidR="00E00DA6" w:rsidRDefault="0014183C" w:rsidP="00E04F4D">
      <w:pPr>
        <w:pStyle w:val="NormTop"/>
      </w:pPr>
      <w:r w:rsidRPr="0014183C">
        <w:rPr>
          <w:color w:val="0000FF"/>
        </w:rPr>
        <w:t>S2-2406576</w:t>
      </w:r>
      <w:r w:rsidR="007615D6" w:rsidRPr="00D53282">
        <w:t xml:space="preserve"> </w:t>
      </w:r>
      <w:r w:rsidR="007615D6">
        <w:t>(P-CR) 23.700-54: Conclusion for KI#2.1 .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evaluation and conclusion for KI#2.1.</w:t>
      </w:r>
    </w:p>
    <w:p w14:paraId="07787EF9" w14:textId="77777777" w:rsidR="007615D6" w:rsidRPr="005B25A1" w:rsidRDefault="007615D6" w:rsidP="007615D6">
      <w:pPr>
        <w:keepNext/>
        <w:keepLines/>
        <w:rPr>
          <w:b/>
          <w:bCs/>
        </w:rPr>
      </w:pPr>
      <w:r w:rsidRPr="005B25A1">
        <w:rPr>
          <w:b/>
          <w:bCs/>
        </w:rPr>
        <w:t>Convenor comment:</w:t>
      </w:r>
    </w:p>
    <w:p w14:paraId="34ABC8BC" w14:textId="77777777" w:rsidR="007615D6" w:rsidRPr="005B25A1" w:rsidRDefault="007615D6" w:rsidP="007615D6">
      <w:pPr>
        <w:keepNext/>
        <w:keepLines/>
      </w:pPr>
      <w:r w:rsidRPr="005B25A1">
        <w:t>Handle.</w:t>
      </w:r>
    </w:p>
    <w:p w14:paraId="1B69DFFF" w14:textId="77777777" w:rsidR="00B56CC5" w:rsidRPr="005B25A1" w:rsidRDefault="00B56CC5" w:rsidP="00B56CC5">
      <w:pPr>
        <w:keepNext/>
        <w:keepLines/>
        <w:rPr>
          <w:b/>
          <w:bCs/>
        </w:rPr>
      </w:pPr>
      <w:r w:rsidRPr="005B25A1">
        <w:rPr>
          <w:b/>
          <w:bCs/>
        </w:rPr>
        <w:t>Parallel discussion:</w:t>
      </w:r>
    </w:p>
    <w:p w14:paraId="47C2EB2A" w14:textId="77777777" w:rsidR="00B56CC5" w:rsidRPr="005B25A1" w:rsidRDefault="00B56CC5" w:rsidP="00B56CC5">
      <w:pPr>
        <w:keepNext/>
        <w:keepLines/>
      </w:pPr>
      <w:r w:rsidRPr="00B56CC5">
        <w:rPr>
          <w:color w:val="0000FF"/>
        </w:rPr>
        <w:t>Not handled</w:t>
      </w:r>
      <w:r>
        <w:t>.</w:t>
      </w:r>
    </w:p>
    <w:p w14:paraId="1BC48692" w14:textId="77777777" w:rsidR="00B56CC5" w:rsidRPr="00EB0339" w:rsidRDefault="00B56CC5" w:rsidP="00B56CC5">
      <w:r w:rsidRPr="005B25A1">
        <w:rPr>
          <w:b/>
          <w:bCs/>
        </w:rPr>
        <w:t>Status:</w:t>
      </w:r>
      <w:r>
        <w:t xml:space="preserve"> </w:t>
      </w:r>
      <w:r w:rsidRPr="00B56CC5">
        <w:rPr>
          <w:color w:val="0000FF"/>
        </w:rPr>
        <w:t>Not handled</w:t>
      </w:r>
      <w:r>
        <w:t>.</w:t>
      </w:r>
    </w:p>
    <w:p w14:paraId="108B0532" w14:textId="77777777" w:rsidR="00E00DA6" w:rsidRDefault="0014183C" w:rsidP="00E04F4D">
      <w:pPr>
        <w:pStyle w:val="NormTop"/>
      </w:pPr>
      <w:r w:rsidRPr="0014183C">
        <w:rPr>
          <w:color w:val="0000FF"/>
        </w:rPr>
        <w:t>S2-2406771</w:t>
      </w:r>
      <w:r w:rsidR="007615D6" w:rsidRPr="00D53282">
        <w:t xml:space="preserve"> </w:t>
      </w:r>
      <w:r w:rsidR="007615D6">
        <w:t>(P-CR) 23.700-54: Key Issue #2.1 Evaluation and Conclusion. (Source: InterDigital,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evaluates solutions and proposes a conclusion related to Key Issue #2.1.</w:t>
      </w:r>
    </w:p>
    <w:p w14:paraId="40530869" w14:textId="77777777" w:rsidR="007615D6" w:rsidRPr="005B25A1" w:rsidRDefault="007615D6" w:rsidP="007615D6">
      <w:pPr>
        <w:keepNext/>
        <w:keepLines/>
        <w:rPr>
          <w:b/>
          <w:bCs/>
        </w:rPr>
      </w:pPr>
      <w:r w:rsidRPr="005B25A1">
        <w:rPr>
          <w:b/>
          <w:bCs/>
        </w:rPr>
        <w:t>Convenor comment:</w:t>
      </w:r>
    </w:p>
    <w:p w14:paraId="4C76754B" w14:textId="77777777" w:rsidR="007615D6" w:rsidRPr="005B25A1" w:rsidRDefault="007615D6" w:rsidP="007615D6">
      <w:pPr>
        <w:keepNext/>
        <w:keepLines/>
      </w:pPr>
      <w:r w:rsidRPr="005B25A1">
        <w:t>Handle.</w:t>
      </w:r>
    </w:p>
    <w:p w14:paraId="5D6B607C" w14:textId="77777777" w:rsidR="00B56CC5" w:rsidRPr="005B25A1" w:rsidRDefault="00B56CC5" w:rsidP="00B56CC5">
      <w:pPr>
        <w:keepNext/>
        <w:keepLines/>
        <w:rPr>
          <w:b/>
          <w:bCs/>
        </w:rPr>
      </w:pPr>
      <w:r w:rsidRPr="005B25A1">
        <w:rPr>
          <w:b/>
          <w:bCs/>
        </w:rPr>
        <w:t>Parallel discussion:</w:t>
      </w:r>
    </w:p>
    <w:p w14:paraId="7B615FE4" w14:textId="77777777" w:rsidR="00B56CC5" w:rsidRPr="005B25A1" w:rsidRDefault="00B56CC5" w:rsidP="00B56CC5">
      <w:pPr>
        <w:keepNext/>
        <w:keepLines/>
      </w:pPr>
      <w:r w:rsidRPr="00B56CC5">
        <w:rPr>
          <w:color w:val="0000FF"/>
        </w:rPr>
        <w:t>Not handled</w:t>
      </w:r>
      <w:r>
        <w:t>.</w:t>
      </w:r>
    </w:p>
    <w:p w14:paraId="61A8AEC7" w14:textId="77777777" w:rsidR="00B56CC5" w:rsidRPr="00EB0339" w:rsidRDefault="00B56CC5" w:rsidP="00B56CC5">
      <w:r w:rsidRPr="005B25A1">
        <w:rPr>
          <w:b/>
          <w:bCs/>
        </w:rPr>
        <w:t>Status:</w:t>
      </w:r>
      <w:r>
        <w:t xml:space="preserve"> </w:t>
      </w:r>
      <w:r w:rsidRPr="00B56CC5">
        <w:rPr>
          <w:color w:val="0000FF"/>
        </w:rPr>
        <w:t>Not handled</w:t>
      </w:r>
      <w:r>
        <w:t>.</w:t>
      </w:r>
    </w:p>
    <w:p w14:paraId="6B935423" w14:textId="77777777" w:rsidR="00E00DA6" w:rsidRDefault="0014183C" w:rsidP="00E04F4D">
      <w:pPr>
        <w:pStyle w:val="NormTop"/>
      </w:pPr>
      <w:r w:rsidRPr="0014183C">
        <w:rPr>
          <w:color w:val="0000FF"/>
        </w:rPr>
        <w:t>S2-2406787</w:t>
      </w:r>
      <w:r w:rsidR="007615D6" w:rsidRPr="00D53282">
        <w:t xml:space="preserve"> </w:t>
      </w:r>
      <w:r w:rsidR="007615D6">
        <w:t>(P-CR) 23.700-54: Conclusion for KI#2.1.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conclusion for KI#2.1, which is expected to accommodate all KI#2.1-related solutions.</w:t>
      </w:r>
    </w:p>
    <w:p w14:paraId="0E0FC35F" w14:textId="77777777" w:rsidR="007615D6" w:rsidRPr="005B25A1" w:rsidRDefault="007615D6" w:rsidP="007615D6">
      <w:pPr>
        <w:keepNext/>
        <w:keepLines/>
        <w:rPr>
          <w:b/>
          <w:bCs/>
        </w:rPr>
      </w:pPr>
      <w:r w:rsidRPr="005B25A1">
        <w:rPr>
          <w:b/>
          <w:bCs/>
        </w:rPr>
        <w:t>Convenor comment:</w:t>
      </w:r>
    </w:p>
    <w:p w14:paraId="0DC6C258" w14:textId="77777777" w:rsidR="007615D6" w:rsidRPr="005B25A1" w:rsidRDefault="007615D6" w:rsidP="007615D6">
      <w:pPr>
        <w:keepNext/>
        <w:keepLines/>
      </w:pPr>
      <w:r w:rsidRPr="005B25A1">
        <w:t xml:space="preserve">Recommended to merge into </w:t>
      </w:r>
      <w:r w:rsidR="0014183C" w:rsidRPr="0014183C">
        <w:rPr>
          <w:color w:val="0000FF"/>
        </w:rPr>
        <w:t>S2-2406822</w:t>
      </w:r>
      <w:r w:rsidRPr="005B25A1">
        <w:t>.</w:t>
      </w:r>
    </w:p>
    <w:p w14:paraId="1F45F95D" w14:textId="77777777" w:rsidR="00B56CC5" w:rsidRPr="005B25A1" w:rsidRDefault="00B56CC5" w:rsidP="00B56CC5">
      <w:pPr>
        <w:keepNext/>
        <w:keepLines/>
        <w:rPr>
          <w:b/>
          <w:bCs/>
        </w:rPr>
      </w:pPr>
      <w:r w:rsidRPr="005B25A1">
        <w:rPr>
          <w:b/>
          <w:bCs/>
        </w:rPr>
        <w:t>Parallel discussion:</w:t>
      </w:r>
    </w:p>
    <w:p w14:paraId="5A7C1BEE" w14:textId="77777777" w:rsidR="00B56CC5" w:rsidRPr="005B25A1" w:rsidRDefault="00B56CC5" w:rsidP="00B56CC5">
      <w:pPr>
        <w:keepNext/>
        <w:keepLines/>
      </w:pPr>
      <w:r w:rsidRPr="00B56CC5">
        <w:rPr>
          <w:color w:val="0000FF"/>
        </w:rPr>
        <w:t>Not handled</w:t>
      </w:r>
      <w:r>
        <w:t>.</w:t>
      </w:r>
    </w:p>
    <w:p w14:paraId="66486DAC" w14:textId="77777777" w:rsidR="00B56CC5" w:rsidRPr="00EB0339" w:rsidRDefault="00B56CC5" w:rsidP="00B56CC5">
      <w:r w:rsidRPr="005B25A1">
        <w:rPr>
          <w:b/>
          <w:bCs/>
        </w:rPr>
        <w:t>Status:</w:t>
      </w:r>
      <w:r>
        <w:t xml:space="preserve"> </w:t>
      </w:r>
      <w:r w:rsidRPr="00B56CC5">
        <w:rPr>
          <w:color w:val="0000FF"/>
        </w:rPr>
        <w:t>Not handled</w:t>
      </w:r>
      <w:r>
        <w:t>.</w:t>
      </w:r>
    </w:p>
    <w:p w14:paraId="34575D3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KI#2.2</w:t>
      </w:r>
    </w:p>
    <w:p w14:paraId="16A11BD2" w14:textId="77777777" w:rsidR="00E00DA6" w:rsidRDefault="0014183C" w:rsidP="00E04F4D">
      <w:pPr>
        <w:pStyle w:val="NormTop"/>
      </w:pPr>
      <w:r w:rsidRPr="0014183C">
        <w:rPr>
          <w:color w:val="0000FF"/>
        </w:rPr>
        <w:t>S2-2405851</w:t>
      </w:r>
      <w:r w:rsidR="007615D6" w:rsidRPr="00D53282">
        <w:t xml:space="preserve"> </w:t>
      </w:r>
      <w:r w:rsidR="007615D6">
        <w:t>(LS IN) LS from CableLabs: Requirements for potential ATSSS Phase 4 solutions (Source: CableLabs (CableLabs LS on Rel-19 ATSSS_Ph4.pdf))</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Dear Colleagues, CableLabs would like to thank SA WG2 for their work on Release 19 FS_MASSS Study Item. Considering the tight deadline of this work, CableLabs would also like to use this opportunity to draw attention to a few requirements for ATSSS Phase 4 of importance to members. CableLabs would appreciate these comments to be taken into consideration. 1. Solutions for KI#2.2 should try to minimize the impacts on the ATSSS features designed in previous Releases to prevent market fragmentation. 2. For many members, non-3GPP access is the primary access mode for mobile devices and in many scenarios these devices must operate only using non-3GPP access. In this context, CableLabs hopes that solutions for KI#2.2 support scenarios in which either 3GPP and non3GPP access is unavailable for a long time and the mobile devices must be controlled over any available access. Such solutions should not require significant changes to the current procedures for single-access PDU session using non-3GPP access. CableLabs hopes SA WG2 may be able to take these requirements into account when considering solutions for KI#2.2 in 3GPP TR 23.700-54. Sincerely, Yunjung Yi Director of Wireless Standardization.</w:t>
      </w:r>
    </w:p>
    <w:p w14:paraId="76EC639A" w14:textId="77777777" w:rsidR="00E95302" w:rsidRPr="00B81031" w:rsidRDefault="00E95302" w:rsidP="00E95302">
      <w:pPr>
        <w:keepNext/>
        <w:keepLines/>
        <w:rPr>
          <w:i/>
        </w:rPr>
      </w:pPr>
      <w:r w:rsidRPr="00B81031">
        <w:rPr>
          <w:b/>
          <w:bCs/>
          <w:i/>
        </w:rPr>
        <w:t>Comment:</w:t>
      </w:r>
      <w:r>
        <w:rPr>
          <w:i/>
        </w:rPr>
        <w:t xml:space="preserve"> Revision of Postponed </w:t>
      </w:r>
      <w:r w:rsidRPr="0014183C">
        <w:rPr>
          <w:i/>
          <w:color w:val="0000FF"/>
        </w:rPr>
        <w:t>S2-2403916</w:t>
      </w:r>
      <w:r>
        <w:rPr>
          <w:i/>
        </w:rPr>
        <w:t xml:space="preserve"> from S2#162.</w:t>
      </w:r>
    </w:p>
    <w:p w14:paraId="3DB50A47" w14:textId="77777777" w:rsidR="007615D6" w:rsidRPr="005B25A1" w:rsidRDefault="007615D6" w:rsidP="007615D6">
      <w:pPr>
        <w:keepNext/>
        <w:keepLines/>
        <w:rPr>
          <w:b/>
          <w:bCs/>
        </w:rPr>
      </w:pPr>
      <w:r w:rsidRPr="005B25A1">
        <w:rPr>
          <w:b/>
          <w:bCs/>
        </w:rPr>
        <w:t>Convenor comment:</w:t>
      </w:r>
    </w:p>
    <w:p w14:paraId="6558081A" w14:textId="77777777" w:rsidR="007615D6" w:rsidRPr="005B25A1" w:rsidRDefault="007615D6" w:rsidP="007615D6">
      <w:pPr>
        <w:keepNext/>
        <w:keepLines/>
      </w:pPr>
      <w:r w:rsidRPr="005B25A1">
        <w:t>Handle.</w:t>
      </w:r>
    </w:p>
    <w:p w14:paraId="25FB060A" w14:textId="77777777" w:rsidR="007615D6" w:rsidRPr="005B25A1" w:rsidRDefault="007615D6" w:rsidP="007615D6">
      <w:pPr>
        <w:keepNext/>
        <w:keepLines/>
        <w:rPr>
          <w:b/>
          <w:bCs/>
        </w:rPr>
      </w:pPr>
      <w:r w:rsidRPr="005B25A1">
        <w:rPr>
          <w:b/>
          <w:bCs/>
        </w:rPr>
        <w:t>Plenary Discussion:</w:t>
      </w:r>
    </w:p>
    <w:p w14:paraId="34ADBEF9" w14:textId="77777777" w:rsidR="00AB3DCA" w:rsidRPr="005B25A1" w:rsidRDefault="00AB3DCA" w:rsidP="00AB3DCA">
      <w:pPr>
        <w:keepNext/>
        <w:keepLines/>
      </w:pPr>
      <w:r>
        <w:rPr>
          <w:color w:val="0000FF"/>
        </w:rPr>
        <w:t>Postponed</w:t>
      </w:r>
      <w:r>
        <w:t>.</w:t>
      </w:r>
    </w:p>
    <w:p w14:paraId="088414BA" w14:textId="77777777" w:rsidR="00AB3DCA" w:rsidRPr="00EB0339" w:rsidRDefault="00AB3DCA" w:rsidP="00AB3DCA">
      <w:r w:rsidRPr="005B25A1">
        <w:rPr>
          <w:b/>
          <w:bCs/>
        </w:rPr>
        <w:t>Status:</w:t>
      </w:r>
      <w:r>
        <w:t xml:space="preserve"> </w:t>
      </w:r>
      <w:r>
        <w:rPr>
          <w:color w:val="0000FF"/>
        </w:rPr>
        <w:t>Postponed</w:t>
      </w:r>
      <w:r>
        <w:t>.</w:t>
      </w:r>
    </w:p>
    <w:p w14:paraId="17A0D16A" w14:textId="77777777" w:rsidR="00E00DA6" w:rsidRDefault="0014183C" w:rsidP="00E04F4D">
      <w:pPr>
        <w:pStyle w:val="NormTop"/>
      </w:pPr>
      <w:r w:rsidRPr="0014183C">
        <w:rPr>
          <w:color w:val="0000FF"/>
        </w:rPr>
        <w:t>S2-2406029</w:t>
      </w:r>
      <w:r w:rsidR="007615D6" w:rsidRPr="00D53282">
        <w:t xml:space="preserve"> </w:t>
      </w:r>
      <w:r w:rsidR="007615D6">
        <w:t>(P-CR) 23.700-54: KI 2.2: Evaluation and conclusion. (Source: Qualcomm Incorporated, Intel, Apple, InterDigital,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analyses the principles of the solutions for KI#2.2 and proposes some evaluation and conclusion.</w:t>
      </w:r>
    </w:p>
    <w:p w14:paraId="23163880"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S2-2403986</w:t>
      </w:r>
      <w:r>
        <w:rPr>
          <w:i/>
        </w:rPr>
        <w:t xml:space="preserve"> from SA WG2#162.</w:t>
      </w:r>
    </w:p>
    <w:p w14:paraId="0F8E9711" w14:textId="77777777" w:rsidR="007615D6" w:rsidRPr="005B25A1" w:rsidRDefault="007615D6" w:rsidP="007615D6">
      <w:pPr>
        <w:keepNext/>
        <w:keepLines/>
        <w:rPr>
          <w:b/>
          <w:bCs/>
        </w:rPr>
      </w:pPr>
      <w:r w:rsidRPr="005B25A1">
        <w:rPr>
          <w:b/>
          <w:bCs/>
        </w:rPr>
        <w:t>Convenor comment:</w:t>
      </w:r>
    </w:p>
    <w:p w14:paraId="6C462C8F" w14:textId="77777777" w:rsidR="007615D6" w:rsidRPr="005B25A1" w:rsidRDefault="007615D6" w:rsidP="007615D6">
      <w:pPr>
        <w:keepNext/>
        <w:keepLines/>
      </w:pPr>
      <w:r w:rsidRPr="005B25A1">
        <w:t>Handle.</w:t>
      </w:r>
    </w:p>
    <w:p w14:paraId="03A45520" w14:textId="77777777" w:rsidR="00B56CC5" w:rsidRPr="005B25A1" w:rsidRDefault="00B56CC5" w:rsidP="00B56CC5">
      <w:pPr>
        <w:keepNext/>
        <w:keepLines/>
        <w:rPr>
          <w:b/>
          <w:bCs/>
        </w:rPr>
      </w:pPr>
      <w:r w:rsidRPr="005B25A1">
        <w:rPr>
          <w:b/>
          <w:bCs/>
        </w:rPr>
        <w:t>Parallel discussion:</w:t>
      </w:r>
    </w:p>
    <w:p w14:paraId="526266D8" w14:textId="77777777" w:rsidR="00B56CC5" w:rsidRPr="005B25A1" w:rsidRDefault="00B56CC5" w:rsidP="00B56CC5">
      <w:pPr>
        <w:keepNext/>
        <w:keepLines/>
      </w:pPr>
      <w:r w:rsidRPr="00B56CC5">
        <w:rPr>
          <w:color w:val="0000FF"/>
        </w:rPr>
        <w:t>Not handled</w:t>
      </w:r>
      <w:r>
        <w:t>.</w:t>
      </w:r>
    </w:p>
    <w:p w14:paraId="24104B7B" w14:textId="77777777" w:rsidR="00B56CC5" w:rsidRPr="00EB0339" w:rsidRDefault="00B56CC5" w:rsidP="00B56CC5">
      <w:r w:rsidRPr="005B25A1">
        <w:rPr>
          <w:b/>
          <w:bCs/>
        </w:rPr>
        <w:t>Status:</w:t>
      </w:r>
      <w:r>
        <w:t xml:space="preserve"> </w:t>
      </w:r>
      <w:r w:rsidRPr="00B56CC5">
        <w:rPr>
          <w:color w:val="0000FF"/>
        </w:rPr>
        <w:t>Not handled</w:t>
      </w:r>
      <w:r>
        <w:t>.</w:t>
      </w:r>
    </w:p>
    <w:p w14:paraId="4C7299A2" w14:textId="77777777" w:rsidR="00E00DA6" w:rsidRDefault="0014183C" w:rsidP="00E04F4D">
      <w:pPr>
        <w:pStyle w:val="NormTop"/>
      </w:pPr>
      <w:r w:rsidRPr="0014183C">
        <w:rPr>
          <w:color w:val="0000FF"/>
        </w:rPr>
        <w:lastRenderedPageBreak/>
        <w:t>S2-2406674</w:t>
      </w:r>
      <w:r w:rsidR="007615D6" w:rsidRPr="00D53282">
        <w:t xml:space="preserve"> </w:t>
      </w:r>
      <w:r w:rsidR="007615D6">
        <w:t>(P-CR) 23.700-54: Evaluation &amp; Conclusion for KI#2.2. (Source: CableLabs, Deutsche Telekom, Nokia, Charter Communications,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KI#2.2.</w:t>
      </w:r>
    </w:p>
    <w:p w14:paraId="637CB949" w14:textId="77777777" w:rsidR="007615D6" w:rsidRPr="005B25A1" w:rsidRDefault="007615D6" w:rsidP="007615D6">
      <w:pPr>
        <w:keepNext/>
        <w:keepLines/>
        <w:rPr>
          <w:b/>
          <w:bCs/>
        </w:rPr>
      </w:pPr>
      <w:r w:rsidRPr="005B25A1">
        <w:rPr>
          <w:b/>
          <w:bCs/>
        </w:rPr>
        <w:t>Convenor comment:</w:t>
      </w:r>
    </w:p>
    <w:p w14:paraId="42DD12C4" w14:textId="77777777" w:rsidR="007615D6" w:rsidRPr="005B25A1" w:rsidRDefault="007615D6" w:rsidP="007615D6">
      <w:pPr>
        <w:keepNext/>
        <w:keepLines/>
      </w:pPr>
      <w:r w:rsidRPr="005B25A1">
        <w:t>Handle.</w:t>
      </w:r>
    </w:p>
    <w:p w14:paraId="3625BC99" w14:textId="77777777" w:rsidR="007615D6" w:rsidRPr="005B25A1" w:rsidRDefault="007615D6" w:rsidP="007615D6">
      <w:pPr>
        <w:keepNext/>
        <w:keepLines/>
        <w:rPr>
          <w:b/>
          <w:bCs/>
        </w:rPr>
      </w:pPr>
      <w:r w:rsidRPr="005B25A1">
        <w:rPr>
          <w:b/>
          <w:bCs/>
        </w:rPr>
        <w:t>Parallel discussion:</w:t>
      </w:r>
    </w:p>
    <w:p w14:paraId="714F55EB" w14:textId="77777777" w:rsidR="005D7AB7" w:rsidRDefault="005D7AB7" w:rsidP="005D7AB7">
      <w:pPr>
        <w:keepNext/>
        <w:keepLines/>
      </w:pPr>
      <w:r>
        <w:t xml:space="preserve">A preliminary show of hands proposal was provided in the DRAFTS folder </w:t>
      </w:r>
      <w:hyperlink r:id="rId24" w:history="1">
        <w:r w:rsidRPr="00ED7ED9">
          <w:rPr>
            <w:rStyle w:val="Hyperlink"/>
          </w:rPr>
          <w:t>https://www.3gpp.org/ftp/tsg_sa/WG2_Arch/TSGS2_163_Jeju_2024-05/INBOX/DRAFTS/R19%20FS_MASSS/S2-240xxxx_SoH_Questions_FS_MASSS_v1.pptx</w:t>
        </w:r>
      </w:hyperlink>
      <w:r>
        <w:t>.</w:t>
      </w:r>
    </w:p>
    <w:p w14:paraId="0BA01940" w14:textId="77777777" w:rsidR="005D7AB7" w:rsidRDefault="005D7AB7" w:rsidP="005D7AB7">
      <w:pPr>
        <w:keepNext/>
        <w:keepLines/>
      </w:pPr>
      <w:r w:rsidRPr="00DE715D">
        <w:rPr>
          <w:b/>
          <w:bCs/>
        </w:rPr>
        <w:t>KI#2.</w:t>
      </w:r>
      <w:r>
        <w:rPr>
          <w:b/>
          <w:bCs/>
        </w:rPr>
        <w:t>2</w:t>
      </w:r>
      <w:r w:rsidRPr="00DE715D">
        <w:rPr>
          <w:b/>
          <w:bCs/>
        </w:rPr>
        <w:t>: Q</w:t>
      </w:r>
      <w:r>
        <w:rPr>
          <w:b/>
          <w:bCs/>
        </w:rPr>
        <w:t>2</w:t>
      </w:r>
      <w:r w:rsidRPr="00DE715D">
        <w:rPr>
          <w:b/>
          <w:bCs/>
        </w:rPr>
        <w:t>.</w:t>
      </w:r>
      <w:r>
        <w:t xml:space="preserve"> Yes: </w:t>
      </w:r>
      <w:r w:rsidRPr="005D7AB7">
        <w:rPr>
          <w:b/>
          <w:bCs/>
        </w:rPr>
        <w:t>9</w:t>
      </w:r>
      <w:r>
        <w:t xml:space="preserve">; No: </w:t>
      </w:r>
      <w:r w:rsidRPr="005D7AB7">
        <w:rPr>
          <w:b/>
          <w:bCs/>
        </w:rPr>
        <w:t>9</w:t>
      </w:r>
      <w:r>
        <w:t>. No decision at present.</w:t>
      </w:r>
    </w:p>
    <w:p w14:paraId="17F56FEA" w14:textId="1327D4FF" w:rsidR="005D7AB7" w:rsidRDefault="005D7AB7" w:rsidP="005D7AB7">
      <w:pPr>
        <w:keepNext/>
        <w:keepLines/>
      </w:pPr>
      <w:r w:rsidRPr="00DE715D">
        <w:rPr>
          <w:b/>
          <w:bCs/>
        </w:rPr>
        <w:t>KI#2.</w:t>
      </w:r>
      <w:r>
        <w:rPr>
          <w:b/>
          <w:bCs/>
        </w:rPr>
        <w:t>2</w:t>
      </w:r>
      <w:r w:rsidRPr="00DE715D">
        <w:rPr>
          <w:b/>
          <w:bCs/>
        </w:rPr>
        <w:t>: Q</w:t>
      </w:r>
      <w:r>
        <w:rPr>
          <w:b/>
          <w:bCs/>
        </w:rPr>
        <w:t>1</w:t>
      </w:r>
      <w:r>
        <w:t xml:space="preserve"> (If MPQUIC is applied)</w:t>
      </w:r>
      <w:r w:rsidRPr="00DE715D">
        <w:rPr>
          <w:b/>
          <w:bCs/>
        </w:rPr>
        <w:t>.</w:t>
      </w:r>
      <w:r>
        <w:t xml:space="preserve"> Yes: </w:t>
      </w:r>
      <w:r w:rsidRPr="005D7AB7">
        <w:rPr>
          <w:b/>
          <w:bCs/>
        </w:rPr>
        <w:t>1</w:t>
      </w:r>
      <w:r w:rsidR="00991558">
        <w:rPr>
          <w:b/>
          <w:bCs/>
        </w:rPr>
        <w:t>1</w:t>
      </w:r>
      <w:r>
        <w:t xml:space="preserve">; No: </w:t>
      </w:r>
      <w:r w:rsidR="00991558">
        <w:rPr>
          <w:b/>
          <w:bCs/>
        </w:rPr>
        <w:t>9</w:t>
      </w:r>
      <w:r>
        <w:t xml:space="preserve">. Objections to support: </w:t>
      </w:r>
      <w:r w:rsidR="00991558">
        <w:rPr>
          <w:b/>
          <w:bCs/>
        </w:rPr>
        <w:t>2</w:t>
      </w:r>
      <w:r w:rsidR="00991558">
        <w:t xml:space="preserve"> (Huawei, Interdigital)</w:t>
      </w:r>
      <w:r>
        <w:t>.</w:t>
      </w:r>
    </w:p>
    <w:p w14:paraId="45210341" w14:textId="1428AA58" w:rsidR="005D7AB7" w:rsidRDefault="005D7AB7" w:rsidP="00A120F3">
      <w:pPr>
        <w:keepNext/>
        <w:keepLines/>
      </w:pPr>
      <w:r>
        <w:t xml:space="preserve">This was taken as a basis for </w:t>
      </w:r>
      <w:r w:rsidR="00991558">
        <w:t>further discussion</w:t>
      </w:r>
      <w:r>
        <w:t xml:space="preserve"> and revised in parallel session to </w:t>
      </w:r>
      <w:r w:rsidRPr="00CE3EC0">
        <w:rPr>
          <w:color w:val="0000FF"/>
        </w:rPr>
        <w:t>S2-2</w:t>
      </w:r>
      <w:r>
        <w:rPr>
          <w:color w:val="0000FF"/>
        </w:rPr>
        <w:t>407085</w:t>
      </w:r>
      <w:r>
        <w:t>.</w:t>
      </w:r>
    </w:p>
    <w:p w14:paraId="20DEA844" w14:textId="582BFD96" w:rsidR="007B21D1" w:rsidRPr="00C2646B" w:rsidRDefault="007B21D1" w:rsidP="007615D6">
      <w:pPr>
        <w:keepNext/>
        <w:keepLines/>
        <w:rPr>
          <w:b/>
          <w:bCs/>
        </w:rPr>
      </w:pPr>
      <w:r w:rsidRPr="00C2646B">
        <w:rPr>
          <w:b/>
          <w:bCs/>
        </w:rPr>
        <w:t>The SA</w:t>
      </w:r>
      <w:r w:rsidR="00C2646B" w:rsidRPr="00C2646B">
        <w:rPr>
          <w:b/>
          <w:bCs/>
        </w:rPr>
        <w:t> </w:t>
      </w:r>
      <w:r w:rsidRPr="00C2646B">
        <w:rPr>
          <w:b/>
          <w:bCs/>
        </w:rPr>
        <w:t>WG2 Chair asked how many companies support the KI2.2 conclusion</w:t>
      </w:r>
      <w:r w:rsidR="00C2646B" w:rsidRPr="00C2646B">
        <w:rPr>
          <w:b/>
          <w:bCs/>
        </w:rPr>
        <w:t xml:space="preserve"> (no solution pursued for normative work in Rel-19)</w:t>
      </w:r>
      <w:r w:rsidR="00C2646B">
        <w:rPr>
          <w:b/>
          <w:bCs/>
        </w:rPr>
        <w:t>:</w:t>
      </w:r>
    </w:p>
    <w:p w14:paraId="6D8E5B2D" w14:textId="3852F4BF" w:rsidR="007B21D1" w:rsidRDefault="007B21D1" w:rsidP="007615D6">
      <w:pPr>
        <w:keepNext/>
        <w:keepLines/>
      </w:pPr>
      <w:r>
        <w:tab/>
        <w:t>Yes:</w:t>
      </w:r>
      <w:r>
        <w:tab/>
      </w:r>
      <w:r w:rsidRPr="007B21D1">
        <w:rPr>
          <w:b/>
          <w:bCs/>
        </w:rPr>
        <w:t>12</w:t>
      </w:r>
      <w:r>
        <w:t>.</w:t>
      </w:r>
      <w:r>
        <w:tab/>
      </w:r>
      <w:r>
        <w:tab/>
        <w:t>No:</w:t>
      </w:r>
      <w:r>
        <w:tab/>
      </w:r>
      <w:r w:rsidR="00C2646B" w:rsidRPr="00C2646B">
        <w:rPr>
          <w:b/>
          <w:bCs/>
        </w:rPr>
        <w:t>5</w:t>
      </w:r>
      <w:r>
        <w:t>.</w:t>
      </w:r>
    </w:p>
    <w:p w14:paraId="65D65BAD" w14:textId="5AB08F20" w:rsidR="007B21D1" w:rsidRPr="00C2646B" w:rsidRDefault="00C2646B" w:rsidP="007615D6">
      <w:pPr>
        <w:keepNext/>
        <w:keepLines/>
        <w:rPr>
          <w:b/>
          <w:bCs/>
        </w:rPr>
      </w:pPr>
      <w:r w:rsidRPr="00C2646B">
        <w:rPr>
          <w:b/>
          <w:bCs/>
        </w:rPr>
        <w:tab/>
        <w:t>1 company indicated objection to this conclusion (Huawei).</w:t>
      </w:r>
    </w:p>
    <w:p w14:paraId="4F0215D9" w14:textId="220D37A0" w:rsidR="00C2646B" w:rsidRDefault="00C2646B" w:rsidP="007615D6">
      <w:pPr>
        <w:keepNext/>
        <w:keepLines/>
      </w:pPr>
      <w:r>
        <w:t>The conclusion should be modified to '</w:t>
      </w:r>
      <w:r>
        <w:rPr>
          <w:b/>
          <w:bCs/>
          <w:i/>
          <w:iCs/>
        </w:rPr>
        <w:t>It is concluded that t</w:t>
      </w:r>
      <w:r w:rsidRPr="00C2646B">
        <w:rPr>
          <w:b/>
          <w:bCs/>
          <w:i/>
          <w:iCs/>
        </w:rPr>
        <w:t xml:space="preserve">here </w:t>
      </w:r>
      <w:r>
        <w:rPr>
          <w:b/>
          <w:bCs/>
          <w:i/>
          <w:iCs/>
        </w:rPr>
        <w:t>is</w:t>
      </w:r>
      <w:r w:rsidRPr="00C2646B">
        <w:rPr>
          <w:b/>
          <w:bCs/>
          <w:i/>
          <w:iCs/>
        </w:rPr>
        <w:t xml:space="preserve"> no consensus to proceed with normative work</w:t>
      </w:r>
      <w:r>
        <w:rPr>
          <w:b/>
          <w:bCs/>
          <w:i/>
          <w:iCs/>
        </w:rPr>
        <w:t xml:space="preserve"> for KI#2.2</w:t>
      </w:r>
      <w:r w:rsidRPr="00C2646B">
        <w:rPr>
          <w:b/>
          <w:bCs/>
          <w:i/>
          <w:iCs/>
        </w:rPr>
        <w:t xml:space="preserve"> in Releas</w:t>
      </w:r>
      <w:r>
        <w:rPr>
          <w:b/>
          <w:bCs/>
          <w:i/>
          <w:iCs/>
        </w:rPr>
        <w:t>e 19</w:t>
      </w:r>
      <w:r>
        <w:t>'. This should be added under a new heading '</w:t>
      </w:r>
      <w:r w:rsidRPr="00C2646B">
        <w:rPr>
          <w:b/>
          <w:bCs/>
          <w:i/>
          <w:iCs/>
        </w:rPr>
        <w:t>8.2.2 Interim conclusions for KI#2.2</w:t>
      </w:r>
      <w:r>
        <w:t xml:space="preserve">'. </w:t>
      </w:r>
    </w:p>
    <w:p w14:paraId="6F8A76AE" w14:textId="77777777" w:rsidR="00D932CA" w:rsidRDefault="00D932CA" w:rsidP="007615D6">
      <w:pPr>
        <w:keepNext/>
        <w:keepLines/>
      </w:pPr>
      <w:r>
        <w:t>Ericsson suggested the interim conclusion is agreed and only a consensus-based agreeable way forward document would be allowed for this at the next meeting, if no agreement is then reached then the interim conclusion will be the final conclusion for this KI.</w:t>
      </w:r>
    </w:p>
    <w:p w14:paraId="5B8C4AA4" w14:textId="353902DC" w:rsidR="00D932CA" w:rsidRDefault="00D932CA" w:rsidP="007615D6">
      <w:pPr>
        <w:keepNext/>
        <w:keepLines/>
      </w:pPr>
      <w:r>
        <w:t xml:space="preserve">This was agreed and the proposal was revised in parallel session to </w:t>
      </w:r>
      <w:r w:rsidRPr="00CE3EC0">
        <w:rPr>
          <w:color w:val="0000FF"/>
        </w:rPr>
        <w:t>S2-2</w:t>
      </w:r>
      <w:r>
        <w:rPr>
          <w:color w:val="0000FF"/>
        </w:rPr>
        <w:t>407145</w:t>
      </w:r>
      <w:r>
        <w:t>.</w:t>
      </w:r>
    </w:p>
    <w:p w14:paraId="60C119CA" w14:textId="55DD9B12" w:rsidR="007615D6" w:rsidRPr="008F4268" w:rsidRDefault="008F4268" w:rsidP="007615D6">
      <w:pPr>
        <w:keepNext/>
        <w:keepLines/>
      </w:pPr>
      <w:r>
        <w:t xml:space="preserve">This was </w:t>
      </w:r>
      <w:r w:rsidRPr="00B30893">
        <w:rPr>
          <w:color w:val="FF0000"/>
        </w:rPr>
        <w:t>agreed</w:t>
      </w:r>
      <w:r>
        <w:t xml:space="preserve"> in parallel session.</w:t>
      </w:r>
    </w:p>
    <w:p w14:paraId="6B073CE9" w14:textId="77777777" w:rsidR="007615D6" w:rsidRPr="005B25A1" w:rsidRDefault="007615D6" w:rsidP="007615D6">
      <w:pPr>
        <w:keepNext/>
        <w:keepLines/>
        <w:rPr>
          <w:b/>
          <w:bCs/>
        </w:rPr>
      </w:pPr>
      <w:r w:rsidRPr="005B25A1">
        <w:rPr>
          <w:b/>
          <w:bCs/>
        </w:rPr>
        <w:t>Plenary Discussion:</w:t>
      </w:r>
    </w:p>
    <w:p w14:paraId="0FB8B161" w14:textId="77777777" w:rsidR="007615D6" w:rsidRPr="005B25A1" w:rsidRDefault="007615D6" w:rsidP="007615D6">
      <w:pPr>
        <w:keepNext/>
        <w:keepLines/>
      </w:pPr>
      <w:r>
        <w:rPr>
          <w:color w:val="FF0000"/>
        </w:rPr>
        <w:t>NO DISCUSSION RECORDED</w:t>
      </w:r>
    </w:p>
    <w:p w14:paraId="3B799E18" w14:textId="131AF3C4" w:rsidR="007615D6" w:rsidRPr="00EB0339" w:rsidRDefault="007615D6" w:rsidP="007615D6">
      <w:r w:rsidRPr="005B25A1">
        <w:rPr>
          <w:b/>
          <w:bCs/>
        </w:rPr>
        <w:t>Status:</w:t>
      </w:r>
      <w:r>
        <w:t xml:space="preserve"> </w:t>
      </w:r>
      <w:r w:rsidR="008F4268" w:rsidRPr="008F4268">
        <w:rPr>
          <w:color w:val="0000FF"/>
        </w:rPr>
        <w:t>&lt;Parallel Agreed&gt;.</w:t>
      </w:r>
      <w:r w:rsidR="00D932CA">
        <w:rPr>
          <w:color w:val="FF0000"/>
        </w:rPr>
        <w:t>.</w:t>
      </w:r>
    </w:p>
    <w:p w14:paraId="43B2DFFA" w14:textId="77777777" w:rsidR="00E00DA6" w:rsidRDefault="0014183C" w:rsidP="00E04F4D">
      <w:pPr>
        <w:pStyle w:val="NormTop"/>
      </w:pPr>
      <w:r w:rsidRPr="0014183C">
        <w:rPr>
          <w:color w:val="0000FF"/>
        </w:rPr>
        <w:t>S2-2406541</w:t>
      </w:r>
      <w:r w:rsidR="007615D6" w:rsidRPr="00D53282">
        <w:t xml:space="preserve"> </w:t>
      </w:r>
      <w:r w:rsidR="007615D6">
        <w:t>(P-CR) 23.700-54: KI#2.2 Conclusion for ATSSS_Ph4. (Source: Huawei, HiSilicon,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conclusion for ATSSS_Ph4 KI#2.2 based on evaluation of the solutions.</w:t>
      </w:r>
    </w:p>
    <w:p w14:paraId="40474AD1" w14:textId="77777777" w:rsidR="007615D6" w:rsidRPr="005B25A1" w:rsidRDefault="007615D6" w:rsidP="007615D6">
      <w:pPr>
        <w:keepNext/>
        <w:keepLines/>
        <w:rPr>
          <w:b/>
          <w:bCs/>
        </w:rPr>
      </w:pPr>
      <w:r w:rsidRPr="005B25A1">
        <w:rPr>
          <w:b/>
          <w:bCs/>
        </w:rPr>
        <w:t>Convenor comment:</w:t>
      </w:r>
    </w:p>
    <w:p w14:paraId="0A0E1B55" w14:textId="77777777" w:rsidR="007615D6" w:rsidRPr="005B25A1" w:rsidRDefault="007615D6" w:rsidP="007615D6">
      <w:pPr>
        <w:keepNext/>
        <w:keepLines/>
      </w:pPr>
      <w:r w:rsidRPr="005B25A1">
        <w:t>Handle.</w:t>
      </w:r>
    </w:p>
    <w:p w14:paraId="202C6D73" w14:textId="77777777" w:rsidR="00B56CC5" w:rsidRPr="005B25A1" w:rsidRDefault="00B56CC5" w:rsidP="00B56CC5">
      <w:pPr>
        <w:keepNext/>
        <w:keepLines/>
        <w:rPr>
          <w:b/>
          <w:bCs/>
        </w:rPr>
      </w:pPr>
      <w:r w:rsidRPr="005B25A1">
        <w:rPr>
          <w:b/>
          <w:bCs/>
        </w:rPr>
        <w:t>Parallel discussion:</w:t>
      </w:r>
    </w:p>
    <w:p w14:paraId="636F9E5B" w14:textId="77777777" w:rsidR="00B56CC5" w:rsidRPr="005B25A1" w:rsidRDefault="00B56CC5" w:rsidP="00B56CC5">
      <w:pPr>
        <w:keepNext/>
        <w:keepLines/>
      </w:pPr>
      <w:r w:rsidRPr="00B56CC5">
        <w:rPr>
          <w:color w:val="0000FF"/>
        </w:rPr>
        <w:t>Not handled</w:t>
      </w:r>
      <w:r>
        <w:t>.</w:t>
      </w:r>
    </w:p>
    <w:p w14:paraId="4C1AF122" w14:textId="77777777" w:rsidR="00B56CC5" w:rsidRPr="00EB0339" w:rsidRDefault="00B56CC5" w:rsidP="00B56CC5">
      <w:r w:rsidRPr="005B25A1">
        <w:rPr>
          <w:b/>
          <w:bCs/>
        </w:rPr>
        <w:t>Status:</w:t>
      </w:r>
      <w:r>
        <w:t xml:space="preserve"> </w:t>
      </w:r>
      <w:r w:rsidRPr="00B56CC5">
        <w:rPr>
          <w:color w:val="0000FF"/>
        </w:rPr>
        <w:t>Not handled</w:t>
      </w:r>
      <w:r>
        <w:t>.</w:t>
      </w:r>
    </w:p>
    <w:p w14:paraId="6EE17C57" w14:textId="77777777" w:rsidR="00E00DA6" w:rsidRDefault="0014183C" w:rsidP="00E04F4D">
      <w:pPr>
        <w:pStyle w:val="NormTop"/>
      </w:pPr>
      <w:r w:rsidRPr="0014183C">
        <w:rPr>
          <w:color w:val="0000FF"/>
        </w:rPr>
        <w:lastRenderedPageBreak/>
        <w:t>S2-2406238</w:t>
      </w:r>
      <w:r w:rsidR="007615D6" w:rsidRPr="00D53282">
        <w:t xml:space="preserve"> </w:t>
      </w:r>
      <w:r w:rsidR="007615D6">
        <w:t>(P-CR) 23.700-54: KI#2.2: Evaluation of Sol 2.7/2.8 and way forward proposal.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for KI#2.2 and proposes a way forward.</w:t>
      </w:r>
    </w:p>
    <w:p w14:paraId="5B6C0D90" w14:textId="77777777" w:rsidR="007615D6" w:rsidRPr="005B25A1" w:rsidRDefault="007615D6" w:rsidP="007615D6">
      <w:pPr>
        <w:keepNext/>
        <w:keepLines/>
        <w:rPr>
          <w:b/>
          <w:bCs/>
        </w:rPr>
      </w:pPr>
      <w:r w:rsidRPr="005B25A1">
        <w:rPr>
          <w:b/>
          <w:bCs/>
        </w:rPr>
        <w:t>Convenor comment:</w:t>
      </w:r>
    </w:p>
    <w:p w14:paraId="5B51462C" w14:textId="77777777" w:rsidR="007615D6" w:rsidRPr="005B25A1" w:rsidRDefault="007615D6" w:rsidP="007615D6">
      <w:pPr>
        <w:keepNext/>
        <w:keepLines/>
      </w:pPr>
      <w:r w:rsidRPr="005B25A1">
        <w:t>Handle.</w:t>
      </w:r>
    </w:p>
    <w:p w14:paraId="40A18AA8" w14:textId="77777777" w:rsidR="00B56CC5" w:rsidRPr="005B25A1" w:rsidRDefault="00B56CC5" w:rsidP="00B56CC5">
      <w:pPr>
        <w:keepNext/>
        <w:keepLines/>
        <w:rPr>
          <w:b/>
          <w:bCs/>
        </w:rPr>
      </w:pPr>
      <w:r w:rsidRPr="005B25A1">
        <w:rPr>
          <w:b/>
          <w:bCs/>
        </w:rPr>
        <w:t>Parallel discussion:</w:t>
      </w:r>
    </w:p>
    <w:p w14:paraId="105118B0" w14:textId="77777777" w:rsidR="00B56CC5" w:rsidRPr="005B25A1" w:rsidRDefault="00B56CC5" w:rsidP="00B56CC5">
      <w:pPr>
        <w:keepNext/>
        <w:keepLines/>
      </w:pPr>
      <w:r w:rsidRPr="00B56CC5">
        <w:rPr>
          <w:color w:val="0000FF"/>
        </w:rPr>
        <w:t>Not handled</w:t>
      </w:r>
      <w:r>
        <w:t>.</w:t>
      </w:r>
    </w:p>
    <w:p w14:paraId="122CE09F" w14:textId="77777777" w:rsidR="00B56CC5" w:rsidRPr="00EB0339" w:rsidRDefault="00B56CC5" w:rsidP="00B56CC5">
      <w:r w:rsidRPr="005B25A1">
        <w:rPr>
          <w:b/>
          <w:bCs/>
        </w:rPr>
        <w:t>Status:</w:t>
      </w:r>
      <w:r>
        <w:t xml:space="preserve"> </w:t>
      </w:r>
      <w:r w:rsidRPr="00B56CC5">
        <w:rPr>
          <w:color w:val="0000FF"/>
        </w:rPr>
        <w:t>Not handled</w:t>
      </w:r>
      <w:r>
        <w:t>.</w:t>
      </w:r>
    </w:p>
    <w:p w14:paraId="7D642ADE" w14:textId="77777777" w:rsidR="00E00DA6" w:rsidRDefault="0014183C" w:rsidP="00E04F4D">
      <w:pPr>
        <w:pStyle w:val="NormTop"/>
      </w:pPr>
      <w:r w:rsidRPr="0014183C">
        <w:rPr>
          <w:color w:val="0000FF"/>
        </w:rPr>
        <w:t>S2-2406462</w:t>
      </w:r>
      <w:r w:rsidR="007615D6" w:rsidRPr="00D53282">
        <w:t xml:space="preserve"> </w:t>
      </w:r>
      <w:r w:rsidR="007615D6">
        <w:t>(P-CR) 23.700-54: Interim conclusion for KI#2.2.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 for KI#2.2.</w:t>
      </w:r>
    </w:p>
    <w:p w14:paraId="06CD7CAA" w14:textId="77777777" w:rsidR="007615D6" w:rsidRPr="005B25A1" w:rsidRDefault="007615D6" w:rsidP="007615D6">
      <w:pPr>
        <w:keepNext/>
        <w:keepLines/>
        <w:rPr>
          <w:b/>
          <w:bCs/>
        </w:rPr>
      </w:pPr>
      <w:r w:rsidRPr="005B25A1">
        <w:rPr>
          <w:b/>
          <w:bCs/>
        </w:rPr>
        <w:t>Convenor comment:</w:t>
      </w:r>
    </w:p>
    <w:p w14:paraId="14343C89" w14:textId="77777777" w:rsidR="007615D6" w:rsidRPr="005B25A1" w:rsidRDefault="007615D6" w:rsidP="007615D6">
      <w:pPr>
        <w:keepNext/>
        <w:keepLines/>
      </w:pPr>
      <w:r w:rsidRPr="005B25A1">
        <w:t xml:space="preserve">Recommended to merge into </w:t>
      </w:r>
      <w:r w:rsidR="0014183C" w:rsidRPr="0014183C">
        <w:rPr>
          <w:color w:val="0000FF"/>
        </w:rPr>
        <w:t>S2-2406029</w:t>
      </w:r>
      <w:r w:rsidRPr="005B25A1">
        <w:t>.</w:t>
      </w:r>
    </w:p>
    <w:p w14:paraId="5EB1EE94" w14:textId="77777777" w:rsidR="00B56CC5" w:rsidRPr="005B25A1" w:rsidRDefault="00B56CC5" w:rsidP="00B56CC5">
      <w:pPr>
        <w:keepNext/>
        <w:keepLines/>
        <w:rPr>
          <w:b/>
          <w:bCs/>
        </w:rPr>
      </w:pPr>
      <w:r w:rsidRPr="005B25A1">
        <w:rPr>
          <w:b/>
          <w:bCs/>
        </w:rPr>
        <w:t>Parallel discussion:</w:t>
      </w:r>
    </w:p>
    <w:p w14:paraId="6B1A9428" w14:textId="77777777" w:rsidR="00B56CC5" w:rsidRPr="005B25A1" w:rsidRDefault="00B56CC5" w:rsidP="00B56CC5">
      <w:pPr>
        <w:keepNext/>
        <w:keepLines/>
      </w:pPr>
      <w:r w:rsidRPr="00B56CC5">
        <w:rPr>
          <w:color w:val="0000FF"/>
        </w:rPr>
        <w:t>Not handled</w:t>
      </w:r>
      <w:r>
        <w:t>.</w:t>
      </w:r>
    </w:p>
    <w:p w14:paraId="75B2AE0D" w14:textId="77777777" w:rsidR="00B56CC5" w:rsidRPr="00EB0339" w:rsidRDefault="00B56CC5" w:rsidP="00B56CC5">
      <w:r w:rsidRPr="005B25A1">
        <w:rPr>
          <w:b/>
          <w:bCs/>
        </w:rPr>
        <w:t>Status:</w:t>
      </w:r>
      <w:r>
        <w:t xml:space="preserve"> </w:t>
      </w:r>
      <w:r w:rsidRPr="00B56CC5">
        <w:rPr>
          <w:color w:val="0000FF"/>
        </w:rPr>
        <w:t>Not handled</w:t>
      </w:r>
      <w:r>
        <w:t>.</w:t>
      </w:r>
    </w:p>
    <w:p w14:paraId="472A65E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Outgoing LS</w:t>
      </w:r>
    </w:p>
    <w:p w14:paraId="40941BF2" w14:textId="77777777" w:rsidR="00E00DA6" w:rsidRDefault="0014183C" w:rsidP="00E04F4D">
      <w:pPr>
        <w:pStyle w:val="NormTop"/>
      </w:pPr>
      <w:r w:rsidRPr="0014183C">
        <w:rPr>
          <w:color w:val="0000FF"/>
        </w:rPr>
        <w:t>S2-2406168</w:t>
      </w:r>
      <w:r w:rsidR="007615D6" w:rsidRPr="00D53282">
        <w:t xml:space="preserve"> </w:t>
      </w:r>
      <w:r w:rsidR="007615D6">
        <w:t>(LS OUT) [DRAFT] LS to SA WG3 for evaluation on security aspects related to simplifying non-3GPP access in ATSSS_Ph4 (Source: Huawei)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LS is sent to SA WG3 for evaluating the security aspects related to KI#2.2 in ATSSS_Ph4.</w:t>
      </w:r>
    </w:p>
    <w:p w14:paraId="598505E2"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S2-2404700</w:t>
      </w:r>
      <w:r>
        <w:rPr>
          <w:i/>
        </w:rPr>
        <w:t xml:space="preserve"> from SA WG2#162.</w:t>
      </w:r>
    </w:p>
    <w:p w14:paraId="0D00EFE7" w14:textId="77777777" w:rsidR="007615D6" w:rsidRPr="005B25A1" w:rsidRDefault="007615D6" w:rsidP="007615D6">
      <w:pPr>
        <w:keepNext/>
        <w:keepLines/>
        <w:rPr>
          <w:b/>
          <w:bCs/>
        </w:rPr>
      </w:pPr>
      <w:r w:rsidRPr="005B25A1">
        <w:rPr>
          <w:b/>
          <w:bCs/>
        </w:rPr>
        <w:t>Convenor comment:</w:t>
      </w:r>
    </w:p>
    <w:p w14:paraId="7800345A" w14:textId="77777777" w:rsidR="007615D6" w:rsidRPr="005B25A1" w:rsidRDefault="007615D6" w:rsidP="007615D6">
      <w:pPr>
        <w:keepNext/>
        <w:keepLines/>
      </w:pPr>
      <w:r w:rsidRPr="005B25A1">
        <w:t>Handle.</w:t>
      </w:r>
    </w:p>
    <w:p w14:paraId="62CC1BBC" w14:textId="77777777" w:rsidR="00B56CC5" w:rsidRPr="005B25A1" w:rsidRDefault="00B56CC5" w:rsidP="00B56CC5">
      <w:pPr>
        <w:keepNext/>
        <w:keepLines/>
        <w:rPr>
          <w:b/>
          <w:bCs/>
        </w:rPr>
      </w:pPr>
      <w:r w:rsidRPr="005B25A1">
        <w:rPr>
          <w:b/>
          <w:bCs/>
        </w:rPr>
        <w:t>Parallel discussion:</w:t>
      </w:r>
    </w:p>
    <w:p w14:paraId="4B50F49B" w14:textId="77777777" w:rsidR="00B56CC5" w:rsidRPr="005B25A1" w:rsidRDefault="00B56CC5" w:rsidP="00B56CC5">
      <w:pPr>
        <w:keepNext/>
        <w:keepLines/>
      </w:pPr>
      <w:r w:rsidRPr="00B56CC5">
        <w:rPr>
          <w:color w:val="0000FF"/>
        </w:rPr>
        <w:t>Not handled</w:t>
      </w:r>
      <w:r>
        <w:t>.</w:t>
      </w:r>
    </w:p>
    <w:p w14:paraId="7BC4BB11" w14:textId="77777777" w:rsidR="00B56CC5" w:rsidRPr="00EB0339" w:rsidRDefault="00B56CC5" w:rsidP="00B56CC5">
      <w:r w:rsidRPr="005B25A1">
        <w:rPr>
          <w:b/>
          <w:bCs/>
        </w:rPr>
        <w:t>Status:</w:t>
      </w:r>
      <w:r>
        <w:t xml:space="preserve"> </w:t>
      </w:r>
      <w:r w:rsidRPr="00B56CC5">
        <w:rPr>
          <w:color w:val="0000FF"/>
        </w:rPr>
        <w:t>Not handled</w:t>
      </w:r>
      <w:r>
        <w:t>.</w:t>
      </w:r>
    </w:p>
    <w:p w14:paraId="591F78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Updates</w:t>
      </w:r>
    </w:p>
    <w:p w14:paraId="2753D30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KI#1.x</w:t>
      </w:r>
    </w:p>
    <w:p w14:paraId="55D3E02D" w14:textId="77777777" w:rsidR="00E00DA6" w:rsidRDefault="0014183C" w:rsidP="00E04F4D">
      <w:pPr>
        <w:pStyle w:val="NormTop"/>
      </w:pPr>
      <w:r w:rsidRPr="0014183C">
        <w:rPr>
          <w:color w:val="0000FF"/>
        </w:rPr>
        <w:t>S2-2406160</w:t>
      </w:r>
      <w:r w:rsidR="007615D6" w:rsidRPr="00D53282">
        <w:t xml:space="preserve"> </w:t>
      </w:r>
      <w:r w:rsidR="007615D6">
        <w:t>(P-CR) 23.700-54: KI#1.4, Update Sol#1.15 to solve the EN about session management procedure.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An EN related to session management is solved by further including the procedures of establishing PDU session for DualSteer traffic steering and the session management procedures to perform DualSteer traffic switching.</w:t>
      </w:r>
    </w:p>
    <w:p w14:paraId="3C4C0B5E" w14:textId="77777777" w:rsidR="007615D6" w:rsidRPr="005B25A1" w:rsidRDefault="007615D6" w:rsidP="007615D6">
      <w:pPr>
        <w:keepNext/>
        <w:keepLines/>
        <w:rPr>
          <w:b/>
          <w:bCs/>
        </w:rPr>
      </w:pPr>
      <w:r w:rsidRPr="005B25A1">
        <w:rPr>
          <w:b/>
          <w:bCs/>
        </w:rPr>
        <w:t>Convenor comment:</w:t>
      </w:r>
    </w:p>
    <w:p w14:paraId="4C5CFA00" w14:textId="77777777" w:rsidR="007615D6" w:rsidRPr="005B25A1" w:rsidRDefault="007615D6" w:rsidP="007615D6">
      <w:pPr>
        <w:keepNext/>
        <w:keepLines/>
      </w:pPr>
      <w:r w:rsidRPr="005B25A1">
        <w:t>Handle (round#1).</w:t>
      </w:r>
    </w:p>
    <w:p w14:paraId="25EFBE93" w14:textId="77777777" w:rsidR="007615D6" w:rsidRPr="005B25A1" w:rsidRDefault="007615D6" w:rsidP="007615D6">
      <w:pPr>
        <w:keepNext/>
        <w:keepLines/>
        <w:rPr>
          <w:b/>
          <w:bCs/>
        </w:rPr>
      </w:pPr>
      <w:r w:rsidRPr="005B25A1">
        <w:rPr>
          <w:b/>
          <w:bCs/>
        </w:rPr>
        <w:t>Parallel discussion:</w:t>
      </w:r>
    </w:p>
    <w:p w14:paraId="13C62CB6" w14:textId="13C45696" w:rsidR="00F56A23" w:rsidRDefault="00F56A23" w:rsidP="00A120F3">
      <w:pPr>
        <w:keepNext/>
        <w:keepLines/>
      </w:pPr>
      <w:r>
        <w:t xml:space="preserve">A number of issues were raised and this was left for off-line discussion and revised in parallel session to </w:t>
      </w:r>
      <w:r w:rsidRPr="00CE3EC0">
        <w:rPr>
          <w:color w:val="0000FF"/>
        </w:rPr>
        <w:t>S2-2</w:t>
      </w:r>
      <w:r>
        <w:rPr>
          <w:color w:val="0000FF"/>
        </w:rPr>
        <w:t>407086</w:t>
      </w:r>
      <w:r>
        <w:t>.</w:t>
      </w:r>
    </w:p>
    <w:p w14:paraId="38C07453" w14:textId="077F4FD1" w:rsidR="006727EF" w:rsidRDefault="006727EF" w:rsidP="007615D6">
      <w:pPr>
        <w:keepNext/>
        <w:keepLines/>
      </w:pPr>
      <w:r>
        <w:t xml:space="preserve">It was commented that the example in NOTE 2 is a corner case and the DualSteer traffic switching criteria apply to all solutions. The e.g. sentence should be removed. It was suggested to an editor's note 'It is FFS how to further reduce service interruption when one access becomes suddenly unavailable'. This was revised in parallel session to </w:t>
      </w:r>
      <w:r w:rsidRPr="00CE3EC0">
        <w:rPr>
          <w:color w:val="0000FF"/>
        </w:rPr>
        <w:t>S2-2</w:t>
      </w:r>
      <w:r>
        <w:rPr>
          <w:color w:val="0000FF"/>
        </w:rPr>
        <w:t>407347</w:t>
      </w:r>
      <w:r>
        <w:t>.</w:t>
      </w:r>
    </w:p>
    <w:p w14:paraId="796EC871" w14:textId="7113DA5C" w:rsidR="007615D6" w:rsidRPr="006727EF" w:rsidRDefault="006727EF" w:rsidP="007615D6">
      <w:pPr>
        <w:keepNext/>
        <w:keepLines/>
      </w:pPr>
      <w:r>
        <w:t xml:space="preserve">This was </w:t>
      </w:r>
      <w:r w:rsidRPr="00B30893">
        <w:rPr>
          <w:color w:val="FF0000"/>
        </w:rPr>
        <w:t>agreed</w:t>
      </w:r>
      <w:r>
        <w:t xml:space="preserve"> in parallel session.</w:t>
      </w:r>
    </w:p>
    <w:p w14:paraId="2A458D51" w14:textId="77777777" w:rsidR="00B56CC5" w:rsidRPr="005B25A1" w:rsidRDefault="00B56CC5" w:rsidP="00B56CC5">
      <w:pPr>
        <w:keepNext/>
        <w:keepLines/>
        <w:rPr>
          <w:b/>
          <w:bCs/>
        </w:rPr>
      </w:pPr>
      <w:r w:rsidRPr="005B25A1">
        <w:rPr>
          <w:b/>
          <w:bCs/>
        </w:rPr>
        <w:t>Plenary Discussion:</w:t>
      </w:r>
    </w:p>
    <w:p w14:paraId="494B2BC6" w14:textId="77777777" w:rsidR="00B56CC5" w:rsidRPr="00B56CC5" w:rsidRDefault="00B56CC5" w:rsidP="00B56CC5">
      <w:pPr>
        <w:keepNext/>
        <w:keepLines/>
      </w:pPr>
      <w:r>
        <w:t xml:space="preserve">This was </w:t>
      </w:r>
      <w:r w:rsidRPr="00B56CC5">
        <w:rPr>
          <w:color w:val="FF0000"/>
        </w:rPr>
        <w:t>block approved</w:t>
      </w:r>
      <w:r>
        <w:t>.</w:t>
      </w:r>
    </w:p>
    <w:p w14:paraId="63DB327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3B5AF8D" w14:textId="77777777" w:rsidR="00E00DA6" w:rsidRDefault="0014183C" w:rsidP="00E04F4D">
      <w:pPr>
        <w:pStyle w:val="NormTop"/>
      </w:pPr>
      <w:r w:rsidRPr="0014183C">
        <w:rPr>
          <w:color w:val="0000FF"/>
        </w:rPr>
        <w:t>S2-2406237</w:t>
      </w:r>
      <w:r w:rsidR="007615D6" w:rsidRPr="00D53282">
        <w:t xml:space="preserve"> </w:t>
      </w:r>
      <w:r w:rsidR="007615D6">
        <w:t>(P-CR) 23.700-54: KI#1.x: Updates to Solution #1.1.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#1.1.</w:t>
      </w:r>
    </w:p>
    <w:p w14:paraId="6C1C770E" w14:textId="77777777" w:rsidR="007615D6" w:rsidRPr="005B25A1" w:rsidRDefault="007615D6" w:rsidP="007615D6">
      <w:pPr>
        <w:keepNext/>
        <w:keepLines/>
        <w:rPr>
          <w:b/>
          <w:bCs/>
        </w:rPr>
      </w:pPr>
      <w:r w:rsidRPr="005B25A1">
        <w:rPr>
          <w:b/>
          <w:bCs/>
        </w:rPr>
        <w:t>Convenor comment:</w:t>
      </w:r>
    </w:p>
    <w:p w14:paraId="1B105531" w14:textId="77777777" w:rsidR="007615D6" w:rsidRPr="005B25A1" w:rsidRDefault="007615D6" w:rsidP="007615D6">
      <w:pPr>
        <w:keepNext/>
        <w:keepLines/>
      </w:pPr>
      <w:r w:rsidRPr="005B25A1">
        <w:t>Handle (round#1).</w:t>
      </w:r>
    </w:p>
    <w:p w14:paraId="4549766F" w14:textId="77777777" w:rsidR="00B56CC5" w:rsidRPr="005B25A1" w:rsidRDefault="00B56CC5" w:rsidP="00B56CC5">
      <w:pPr>
        <w:keepNext/>
        <w:keepLines/>
        <w:rPr>
          <w:b/>
          <w:bCs/>
        </w:rPr>
      </w:pPr>
      <w:r w:rsidRPr="005B25A1">
        <w:rPr>
          <w:b/>
          <w:bCs/>
        </w:rPr>
        <w:t>Parallel discussion:</w:t>
      </w:r>
    </w:p>
    <w:p w14:paraId="2E515286" w14:textId="77777777" w:rsidR="00B56CC5" w:rsidRPr="005B25A1" w:rsidRDefault="00B56CC5" w:rsidP="00B56CC5">
      <w:pPr>
        <w:keepNext/>
        <w:keepLines/>
      </w:pPr>
      <w:r w:rsidRPr="00B56CC5">
        <w:rPr>
          <w:color w:val="0000FF"/>
        </w:rPr>
        <w:t>Not handled</w:t>
      </w:r>
      <w:r>
        <w:t>.</w:t>
      </w:r>
    </w:p>
    <w:p w14:paraId="00D79C20" w14:textId="77777777" w:rsidR="00B56CC5" w:rsidRPr="00EB0339" w:rsidRDefault="00B56CC5" w:rsidP="00B56CC5">
      <w:r w:rsidRPr="005B25A1">
        <w:rPr>
          <w:b/>
          <w:bCs/>
        </w:rPr>
        <w:t>Status:</w:t>
      </w:r>
      <w:r>
        <w:t xml:space="preserve"> </w:t>
      </w:r>
      <w:r w:rsidRPr="00B56CC5">
        <w:rPr>
          <w:color w:val="0000FF"/>
        </w:rPr>
        <w:t>Not handled</w:t>
      </w:r>
      <w:r>
        <w:t>.</w:t>
      </w:r>
    </w:p>
    <w:p w14:paraId="64B8A83B" w14:textId="77777777" w:rsidR="00E00DA6" w:rsidRDefault="0014183C" w:rsidP="00E04F4D">
      <w:pPr>
        <w:pStyle w:val="NormTop"/>
      </w:pPr>
      <w:r w:rsidRPr="0014183C">
        <w:rPr>
          <w:color w:val="0000FF"/>
        </w:rPr>
        <w:t>S2-2406319</w:t>
      </w:r>
      <w:r w:rsidR="007615D6" w:rsidRPr="00D53282">
        <w:t xml:space="preserve"> </w:t>
      </w:r>
      <w:r w:rsidR="007615D6">
        <w:t>(P-CR) 23.700-54: Resolve ENs in Sol. #1.6.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the ENs in Sol. #1.6.</w:t>
      </w:r>
    </w:p>
    <w:p w14:paraId="1B1AC8B6" w14:textId="77777777" w:rsidR="007615D6" w:rsidRPr="005B25A1" w:rsidRDefault="007615D6" w:rsidP="007615D6">
      <w:pPr>
        <w:keepNext/>
        <w:keepLines/>
        <w:rPr>
          <w:b/>
          <w:bCs/>
        </w:rPr>
      </w:pPr>
      <w:r w:rsidRPr="005B25A1">
        <w:rPr>
          <w:b/>
          <w:bCs/>
        </w:rPr>
        <w:t>Convenor comment:</w:t>
      </w:r>
    </w:p>
    <w:p w14:paraId="6D92A975" w14:textId="77777777" w:rsidR="007615D6" w:rsidRPr="005B25A1" w:rsidRDefault="007615D6" w:rsidP="007615D6">
      <w:pPr>
        <w:keepNext/>
        <w:keepLines/>
      </w:pPr>
      <w:r w:rsidRPr="005B25A1">
        <w:t>Handle (round#1).</w:t>
      </w:r>
    </w:p>
    <w:p w14:paraId="6A8D2900" w14:textId="77777777" w:rsidR="00B56CC5" w:rsidRPr="005B25A1" w:rsidRDefault="00B56CC5" w:rsidP="00B56CC5">
      <w:pPr>
        <w:keepNext/>
        <w:keepLines/>
        <w:rPr>
          <w:b/>
          <w:bCs/>
        </w:rPr>
      </w:pPr>
      <w:r w:rsidRPr="005B25A1">
        <w:rPr>
          <w:b/>
          <w:bCs/>
        </w:rPr>
        <w:t>Parallel discussion:</w:t>
      </w:r>
    </w:p>
    <w:p w14:paraId="446AD9BD" w14:textId="77777777" w:rsidR="00B56CC5" w:rsidRPr="005B25A1" w:rsidRDefault="00B56CC5" w:rsidP="00B56CC5">
      <w:pPr>
        <w:keepNext/>
        <w:keepLines/>
      </w:pPr>
      <w:r w:rsidRPr="00B56CC5">
        <w:rPr>
          <w:color w:val="0000FF"/>
        </w:rPr>
        <w:t>Not handled</w:t>
      </w:r>
      <w:r>
        <w:t>.</w:t>
      </w:r>
    </w:p>
    <w:p w14:paraId="52300CD0" w14:textId="77777777" w:rsidR="00B56CC5" w:rsidRPr="00EB0339" w:rsidRDefault="00B56CC5" w:rsidP="00B56CC5">
      <w:r w:rsidRPr="005B25A1">
        <w:rPr>
          <w:b/>
          <w:bCs/>
        </w:rPr>
        <w:t>Status:</w:t>
      </w:r>
      <w:r>
        <w:t xml:space="preserve"> </w:t>
      </w:r>
      <w:r w:rsidRPr="00B56CC5">
        <w:rPr>
          <w:color w:val="0000FF"/>
        </w:rPr>
        <w:t>Not handled</w:t>
      </w:r>
      <w:r>
        <w:t>.</w:t>
      </w:r>
    </w:p>
    <w:p w14:paraId="188BF7AE" w14:textId="77777777" w:rsidR="00E00DA6" w:rsidRDefault="0014183C" w:rsidP="00E04F4D">
      <w:pPr>
        <w:pStyle w:val="NormTop"/>
      </w:pPr>
      <w:r w:rsidRPr="0014183C">
        <w:rPr>
          <w:color w:val="0000FF"/>
        </w:rPr>
        <w:lastRenderedPageBreak/>
        <w:t>S2-2406322</w:t>
      </w:r>
      <w:r w:rsidR="007615D6" w:rsidRPr="00D53282">
        <w:t xml:space="preserve"> </w:t>
      </w:r>
      <w:r w:rsidR="007615D6">
        <w:t>(P-CR) 23.700-54: Update solution#1.17.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on solution#1.17.</w:t>
      </w:r>
    </w:p>
    <w:p w14:paraId="4CA986B5" w14:textId="77777777" w:rsidR="007615D6" w:rsidRPr="005B25A1" w:rsidRDefault="007615D6" w:rsidP="007615D6">
      <w:pPr>
        <w:keepNext/>
        <w:keepLines/>
        <w:rPr>
          <w:b/>
          <w:bCs/>
        </w:rPr>
      </w:pPr>
      <w:r w:rsidRPr="005B25A1">
        <w:rPr>
          <w:b/>
          <w:bCs/>
        </w:rPr>
        <w:t>Convenor comment:</w:t>
      </w:r>
    </w:p>
    <w:p w14:paraId="1EA1A5F2" w14:textId="77777777" w:rsidR="007615D6" w:rsidRPr="005B25A1" w:rsidRDefault="007615D6" w:rsidP="007615D6">
      <w:pPr>
        <w:keepNext/>
        <w:keepLines/>
      </w:pPr>
      <w:r w:rsidRPr="005B25A1">
        <w:t>Handle (round#1).</w:t>
      </w:r>
    </w:p>
    <w:p w14:paraId="186869A5" w14:textId="77777777" w:rsidR="00B56CC5" w:rsidRPr="005B25A1" w:rsidRDefault="00B56CC5" w:rsidP="00B56CC5">
      <w:pPr>
        <w:keepNext/>
        <w:keepLines/>
        <w:rPr>
          <w:b/>
          <w:bCs/>
        </w:rPr>
      </w:pPr>
      <w:r w:rsidRPr="005B25A1">
        <w:rPr>
          <w:b/>
          <w:bCs/>
        </w:rPr>
        <w:t>Parallel discussion:</w:t>
      </w:r>
    </w:p>
    <w:p w14:paraId="78A9AFDC" w14:textId="77777777" w:rsidR="00B56CC5" w:rsidRPr="005B25A1" w:rsidRDefault="00B56CC5" w:rsidP="00B56CC5">
      <w:pPr>
        <w:keepNext/>
        <w:keepLines/>
      </w:pPr>
      <w:r w:rsidRPr="00B56CC5">
        <w:rPr>
          <w:color w:val="0000FF"/>
        </w:rPr>
        <w:t>Not handled</w:t>
      </w:r>
      <w:r>
        <w:t>.</w:t>
      </w:r>
    </w:p>
    <w:p w14:paraId="20CC91B8" w14:textId="77777777" w:rsidR="00B56CC5" w:rsidRPr="00EB0339" w:rsidRDefault="00B56CC5" w:rsidP="00B56CC5">
      <w:r w:rsidRPr="005B25A1">
        <w:rPr>
          <w:b/>
          <w:bCs/>
        </w:rPr>
        <w:t>Status:</w:t>
      </w:r>
      <w:r>
        <w:t xml:space="preserve"> </w:t>
      </w:r>
      <w:r w:rsidRPr="00B56CC5">
        <w:rPr>
          <w:color w:val="0000FF"/>
        </w:rPr>
        <w:t>Not handled</w:t>
      </w:r>
      <w:r>
        <w:t>.</w:t>
      </w:r>
    </w:p>
    <w:p w14:paraId="1FF762B2" w14:textId="77777777" w:rsidR="00E00DA6" w:rsidRDefault="0014183C" w:rsidP="00E04F4D">
      <w:pPr>
        <w:pStyle w:val="NormTop"/>
      </w:pPr>
      <w:r w:rsidRPr="0014183C">
        <w:rPr>
          <w:color w:val="0000FF"/>
        </w:rPr>
        <w:t>S2-2406354</w:t>
      </w:r>
      <w:r w:rsidR="007615D6" w:rsidRPr="00D53282">
        <w:t xml:space="preserve"> </w:t>
      </w:r>
      <w:r w:rsidR="007615D6">
        <w:t>(P-CR) 23.700-54: KI #1.3, sol update: update of solution #1.14.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#1.14 for KI#1.3.</w:t>
      </w:r>
    </w:p>
    <w:p w14:paraId="7091F890" w14:textId="77777777" w:rsidR="007615D6" w:rsidRPr="005B25A1" w:rsidRDefault="007615D6" w:rsidP="007615D6">
      <w:pPr>
        <w:keepNext/>
        <w:keepLines/>
        <w:rPr>
          <w:b/>
          <w:bCs/>
        </w:rPr>
      </w:pPr>
      <w:r w:rsidRPr="005B25A1">
        <w:rPr>
          <w:b/>
          <w:bCs/>
        </w:rPr>
        <w:t>Convenor comment:</w:t>
      </w:r>
    </w:p>
    <w:p w14:paraId="2AF9AB78" w14:textId="77777777" w:rsidR="007615D6" w:rsidRPr="005B25A1" w:rsidRDefault="007615D6" w:rsidP="007615D6">
      <w:pPr>
        <w:keepNext/>
        <w:keepLines/>
      </w:pPr>
      <w:r w:rsidRPr="005B25A1">
        <w:t>Handle (round#1).</w:t>
      </w:r>
    </w:p>
    <w:p w14:paraId="62FF10FD" w14:textId="77777777" w:rsidR="00B56CC5" w:rsidRPr="005B25A1" w:rsidRDefault="00B56CC5" w:rsidP="00B56CC5">
      <w:pPr>
        <w:keepNext/>
        <w:keepLines/>
        <w:rPr>
          <w:b/>
          <w:bCs/>
        </w:rPr>
      </w:pPr>
      <w:r w:rsidRPr="005B25A1">
        <w:rPr>
          <w:b/>
          <w:bCs/>
        </w:rPr>
        <w:t>Parallel discussion:</w:t>
      </w:r>
    </w:p>
    <w:p w14:paraId="6E3BAF3F" w14:textId="77777777" w:rsidR="00B56CC5" w:rsidRPr="005B25A1" w:rsidRDefault="00B56CC5" w:rsidP="00B56CC5">
      <w:pPr>
        <w:keepNext/>
        <w:keepLines/>
      </w:pPr>
      <w:r w:rsidRPr="00B56CC5">
        <w:rPr>
          <w:color w:val="0000FF"/>
        </w:rPr>
        <w:t>Not handled</w:t>
      </w:r>
      <w:r>
        <w:t>.</w:t>
      </w:r>
    </w:p>
    <w:p w14:paraId="02BEEEF7" w14:textId="77777777" w:rsidR="00B56CC5" w:rsidRPr="00EB0339" w:rsidRDefault="00B56CC5" w:rsidP="00B56CC5">
      <w:r w:rsidRPr="005B25A1">
        <w:rPr>
          <w:b/>
          <w:bCs/>
        </w:rPr>
        <w:t>Status:</w:t>
      </w:r>
      <w:r>
        <w:t xml:space="preserve"> </w:t>
      </w:r>
      <w:r w:rsidRPr="00B56CC5">
        <w:rPr>
          <w:color w:val="0000FF"/>
        </w:rPr>
        <w:t>Not handled</w:t>
      </w:r>
      <w:r>
        <w:t>.</w:t>
      </w:r>
    </w:p>
    <w:p w14:paraId="1837E1E2" w14:textId="77777777" w:rsidR="00E00DA6" w:rsidRDefault="0014183C" w:rsidP="00E04F4D">
      <w:pPr>
        <w:pStyle w:val="NormTop"/>
      </w:pPr>
      <w:r w:rsidRPr="0014183C">
        <w:rPr>
          <w:color w:val="0000FF"/>
        </w:rPr>
        <w:t>S2-2406376</w:t>
      </w:r>
      <w:r w:rsidR="007615D6" w:rsidRPr="00D53282">
        <w:t xml:space="preserve"> </w:t>
      </w:r>
      <w:r w:rsidR="007615D6">
        <w:t>(P-CR) 23.700-54: KI#1.1, KI#1.2, KI#1.3, KI#1.4, Sol#1.4 update.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#1.4 to resolve editor's note.</w:t>
      </w:r>
    </w:p>
    <w:p w14:paraId="32E15B77" w14:textId="77777777" w:rsidR="007615D6" w:rsidRPr="005B25A1" w:rsidRDefault="007615D6" w:rsidP="007615D6">
      <w:pPr>
        <w:keepNext/>
        <w:keepLines/>
        <w:rPr>
          <w:b/>
          <w:bCs/>
        </w:rPr>
      </w:pPr>
      <w:r w:rsidRPr="005B25A1">
        <w:rPr>
          <w:b/>
          <w:bCs/>
        </w:rPr>
        <w:t>Convenor comment:</w:t>
      </w:r>
    </w:p>
    <w:p w14:paraId="0A7EBF32" w14:textId="77777777" w:rsidR="007615D6" w:rsidRPr="005B25A1" w:rsidRDefault="007615D6" w:rsidP="007615D6">
      <w:pPr>
        <w:keepNext/>
        <w:keepLines/>
      </w:pPr>
      <w:r w:rsidRPr="005B25A1">
        <w:t>Handle (round#1).</w:t>
      </w:r>
    </w:p>
    <w:p w14:paraId="71E21C92" w14:textId="77777777" w:rsidR="00B56CC5" w:rsidRPr="005B25A1" w:rsidRDefault="00B56CC5" w:rsidP="00B56CC5">
      <w:pPr>
        <w:keepNext/>
        <w:keepLines/>
        <w:rPr>
          <w:b/>
          <w:bCs/>
        </w:rPr>
      </w:pPr>
      <w:r w:rsidRPr="005B25A1">
        <w:rPr>
          <w:b/>
          <w:bCs/>
        </w:rPr>
        <w:t>Parallel discussion:</w:t>
      </w:r>
    </w:p>
    <w:p w14:paraId="0A6EF8A4" w14:textId="77777777" w:rsidR="00B56CC5" w:rsidRPr="005B25A1" w:rsidRDefault="00B56CC5" w:rsidP="00B56CC5">
      <w:pPr>
        <w:keepNext/>
        <w:keepLines/>
      </w:pPr>
      <w:r w:rsidRPr="00B56CC5">
        <w:rPr>
          <w:color w:val="0000FF"/>
        </w:rPr>
        <w:t>Not handled</w:t>
      </w:r>
      <w:r>
        <w:t>.</w:t>
      </w:r>
    </w:p>
    <w:p w14:paraId="5E456FD6" w14:textId="77777777" w:rsidR="00B56CC5" w:rsidRPr="00EB0339" w:rsidRDefault="00B56CC5" w:rsidP="00B56CC5">
      <w:r w:rsidRPr="005B25A1">
        <w:rPr>
          <w:b/>
          <w:bCs/>
        </w:rPr>
        <w:t>Status:</w:t>
      </w:r>
      <w:r>
        <w:t xml:space="preserve"> </w:t>
      </w:r>
      <w:r w:rsidRPr="00B56CC5">
        <w:rPr>
          <w:color w:val="0000FF"/>
        </w:rPr>
        <w:t>Not handled</w:t>
      </w:r>
      <w:r>
        <w:t>.</w:t>
      </w:r>
    </w:p>
    <w:p w14:paraId="7A337A51" w14:textId="77777777" w:rsidR="00E00DA6" w:rsidRDefault="0014183C" w:rsidP="00E04F4D">
      <w:pPr>
        <w:pStyle w:val="NormTop"/>
      </w:pPr>
      <w:r w:rsidRPr="0014183C">
        <w:rPr>
          <w:color w:val="0000FF"/>
        </w:rPr>
        <w:t>S2-2406408</w:t>
      </w:r>
      <w:r w:rsidR="007615D6" w:rsidRPr="00D53282">
        <w:t xml:space="preserve"> </w:t>
      </w:r>
      <w:r w:rsidR="007615D6">
        <w:t>(P-CR) 23.700-54: Updates to Solution #1.3.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Solution #1.3 to address open Editor s notes.</w:t>
      </w:r>
    </w:p>
    <w:p w14:paraId="23E874BB" w14:textId="77777777" w:rsidR="007615D6" w:rsidRPr="005B25A1" w:rsidRDefault="007615D6" w:rsidP="007615D6">
      <w:pPr>
        <w:keepNext/>
        <w:keepLines/>
        <w:rPr>
          <w:b/>
          <w:bCs/>
        </w:rPr>
      </w:pPr>
      <w:r w:rsidRPr="005B25A1">
        <w:rPr>
          <w:b/>
          <w:bCs/>
        </w:rPr>
        <w:t>Convenor comment:</w:t>
      </w:r>
    </w:p>
    <w:p w14:paraId="27D2F4CA" w14:textId="77777777" w:rsidR="007615D6" w:rsidRPr="005B25A1" w:rsidRDefault="007615D6" w:rsidP="007615D6">
      <w:pPr>
        <w:keepNext/>
        <w:keepLines/>
      </w:pPr>
      <w:r w:rsidRPr="005B25A1">
        <w:t>Handle (round#1).</w:t>
      </w:r>
    </w:p>
    <w:p w14:paraId="28E050CA" w14:textId="77777777" w:rsidR="00B56CC5" w:rsidRPr="005B25A1" w:rsidRDefault="00B56CC5" w:rsidP="00B56CC5">
      <w:pPr>
        <w:keepNext/>
        <w:keepLines/>
        <w:rPr>
          <w:b/>
          <w:bCs/>
        </w:rPr>
      </w:pPr>
      <w:r w:rsidRPr="005B25A1">
        <w:rPr>
          <w:b/>
          <w:bCs/>
        </w:rPr>
        <w:t>Parallel discussion:</w:t>
      </w:r>
    </w:p>
    <w:p w14:paraId="40882C60" w14:textId="77777777" w:rsidR="00B56CC5" w:rsidRPr="005B25A1" w:rsidRDefault="00B56CC5" w:rsidP="00B56CC5">
      <w:pPr>
        <w:keepNext/>
        <w:keepLines/>
      </w:pPr>
      <w:r w:rsidRPr="00B56CC5">
        <w:rPr>
          <w:color w:val="0000FF"/>
        </w:rPr>
        <w:t>Not handled</w:t>
      </w:r>
      <w:r>
        <w:t>.</w:t>
      </w:r>
    </w:p>
    <w:p w14:paraId="431B344B" w14:textId="77777777" w:rsidR="00B56CC5" w:rsidRPr="00EB0339" w:rsidRDefault="00B56CC5" w:rsidP="00B56CC5">
      <w:r w:rsidRPr="005B25A1">
        <w:rPr>
          <w:b/>
          <w:bCs/>
        </w:rPr>
        <w:t>Status:</w:t>
      </w:r>
      <w:r>
        <w:t xml:space="preserve"> </w:t>
      </w:r>
      <w:r w:rsidRPr="00B56CC5">
        <w:rPr>
          <w:color w:val="0000FF"/>
        </w:rPr>
        <w:t>Not handled</w:t>
      </w:r>
      <w:r>
        <w:t>.</w:t>
      </w:r>
    </w:p>
    <w:p w14:paraId="182727B1" w14:textId="77777777" w:rsidR="00E00DA6" w:rsidRDefault="0014183C" w:rsidP="00E04F4D">
      <w:pPr>
        <w:pStyle w:val="NormTop"/>
      </w:pPr>
      <w:r w:rsidRPr="0014183C">
        <w:rPr>
          <w:color w:val="0000FF"/>
        </w:rPr>
        <w:lastRenderedPageBreak/>
        <w:t>S2-2406452</w:t>
      </w:r>
      <w:r w:rsidR="007615D6" w:rsidRPr="00D53282">
        <w:t xml:space="preserve"> </w:t>
      </w:r>
      <w:r w:rsidR="007615D6">
        <w:t>(P-CR) 23.700-54: Solution #1.2 update for KI#1.3: PDU Session switching across two 3GPP networks for DualSteer UE.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 #1.2 update for PDU Session switching across two 3GPP networks for DualSteer UE to solve some EN s.</w:t>
      </w:r>
    </w:p>
    <w:p w14:paraId="312A7E1A" w14:textId="77777777" w:rsidR="007615D6" w:rsidRPr="005B25A1" w:rsidRDefault="007615D6" w:rsidP="007615D6">
      <w:pPr>
        <w:keepNext/>
        <w:keepLines/>
        <w:rPr>
          <w:b/>
          <w:bCs/>
        </w:rPr>
      </w:pPr>
      <w:r w:rsidRPr="005B25A1">
        <w:rPr>
          <w:b/>
          <w:bCs/>
        </w:rPr>
        <w:t>Convenor comment:</w:t>
      </w:r>
    </w:p>
    <w:p w14:paraId="46348C41" w14:textId="77777777" w:rsidR="007615D6" w:rsidRPr="005B25A1" w:rsidRDefault="007615D6" w:rsidP="007615D6">
      <w:pPr>
        <w:keepNext/>
        <w:keepLines/>
      </w:pPr>
      <w:r w:rsidRPr="005B25A1">
        <w:t>Handle (round#1).</w:t>
      </w:r>
    </w:p>
    <w:p w14:paraId="05B1FDC9" w14:textId="77777777" w:rsidR="00B56CC5" w:rsidRPr="005B25A1" w:rsidRDefault="00B56CC5" w:rsidP="00B56CC5">
      <w:pPr>
        <w:keepNext/>
        <w:keepLines/>
        <w:rPr>
          <w:b/>
          <w:bCs/>
        </w:rPr>
      </w:pPr>
      <w:r w:rsidRPr="005B25A1">
        <w:rPr>
          <w:b/>
          <w:bCs/>
        </w:rPr>
        <w:t>Parallel discussion:</w:t>
      </w:r>
    </w:p>
    <w:p w14:paraId="1861C803" w14:textId="77777777" w:rsidR="00B56CC5" w:rsidRPr="005B25A1" w:rsidRDefault="00B56CC5" w:rsidP="00B56CC5">
      <w:pPr>
        <w:keepNext/>
        <w:keepLines/>
      </w:pPr>
      <w:r w:rsidRPr="00B56CC5">
        <w:rPr>
          <w:color w:val="0000FF"/>
        </w:rPr>
        <w:t>Not handled</w:t>
      </w:r>
      <w:r>
        <w:t>.</w:t>
      </w:r>
    </w:p>
    <w:p w14:paraId="7A42D335" w14:textId="77777777" w:rsidR="00B56CC5" w:rsidRPr="00EB0339" w:rsidRDefault="00B56CC5" w:rsidP="00B56CC5">
      <w:r w:rsidRPr="005B25A1">
        <w:rPr>
          <w:b/>
          <w:bCs/>
        </w:rPr>
        <w:t>Status:</w:t>
      </w:r>
      <w:r>
        <w:t xml:space="preserve"> </w:t>
      </w:r>
      <w:r w:rsidRPr="00B56CC5">
        <w:rPr>
          <w:color w:val="0000FF"/>
        </w:rPr>
        <w:t>Not handled</w:t>
      </w:r>
      <w:r>
        <w:t>.</w:t>
      </w:r>
    </w:p>
    <w:p w14:paraId="54B62ABD" w14:textId="77777777" w:rsidR="00E00DA6" w:rsidRDefault="0014183C" w:rsidP="00E04F4D">
      <w:pPr>
        <w:pStyle w:val="NormTop"/>
      </w:pPr>
      <w:r w:rsidRPr="0014183C">
        <w:rPr>
          <w:color w:val="0000FF"/>
        </w:rPr>
        <w:t>S2-2406428</w:t>
      </w:r>
      <w:r w:rsidR="007615D6" w:rsidRPr="00D53282">
        <w:t xml:space="preserve"> </w:t>
      </w:r>
      <w:r w:rsidR="007615D6">
        <w:t>(P-CR) 23.700-54: Solution #1.19 Update for MA PDU Session for DualSteer.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#1.19 update for MA PDU Session for DualSteer.</w:t>
      </w:r>
    </w:p>
    <w:p w14:paraId="6B92753E" w14:textId="77777777" w:rsidR="007615D6" w:rsidRPr="005B25A1" w:rsidRDefault="007615D6" w:rsidP="007615D6">
      <w:pPr>
        <w:keepNext/>
        <w:keepLines/>
        <w:rPr>
          <w:b/>
          <w:bCs/>
        </w:rPr>
      </w:pPr>
      <w:r w:rsidRPr="005B25A1">
        <w:rPr>
          <w:b/>
          <w:bCs/>
        </w:rPr>
        <w:t>Convenor comment:</w:t>
      </w:r>
    </w:p>
    <w:p w14:paraId="6CA8AA88" w14:textId="77777777" w:rsidR="007615D6" w:rsidRPr="005B25A1" w:rsidRDefault="007615D6" w:rsidP="007615D6">
      <w:pPr>
        <w:keepNext/>
        <w:keepLines/>
      </w:pPr>
      <w:r w:rsidRPr="005B25A1">
        <w:t>Handle (round#2).</w:t>
      </w:r>
    </w:p>
    <w:p w14:paraId="70AD9A54" w14:textId="77777777" w:rsidR="00B56CC5" w:rsidRPr="005B25A1" w:rsidRDefault="00B56CC5" w:rsidP="00B56CC5">
      <w:pPr>
        <w:keepNext/>
        <w:keepLines/>
        <w:rPr>
          <w:b/>
          <w:bCs/>
        </w:rPr>
      </w:pPr>
      <w:r w:rsidRPr="005B25A1">
        <w:rPr>
          <w:b/>
          <w:bCs/>
        </w:rPr>
        <w:t>Parallel discussion:</w:t>
      </w:r>
    </w:p>
    <w:p w14:paraId="4F066EF1" w14:textId="77777777" w:rsidR="00B56CC5" w:rsidRPr="005B25A1" w:rsidRDefault="00B56CC5" w:rsidP="00B56CC5">
      <w:pPr>
        <w:keepNext/>
        <w:keepLines/>
      </w:pPr>
      <w:r w:rsidRPr="00B56CC5">
        <w:rPr>
          <w:color w:val="0000FF"/>
        </w:rPr>
        <w:t>Not handled</w:t>
      </w:r>
      <w:r>
        <w:t>.</w:t>
      </w:r>
    </w:p>
    <w:p w14:paraId="44DAF914" w14:textId="77777777" w:rsidR="00B56CC5" w:rsidRPr="00EB0339" w:rsidRDefault="00B56CC5" w:rsidP="00B56CC5">
      <w:r w:rsidRPr="005B25A1">
        <w:rPr>
          <w:b/>
          <w:bCs/>
        </w:rPr>
        <w:t>Status:</w:t>
      </w:r>
      <w:r>
        <w:t xml:space="preserve"> </w:t>
      </w:r>
      <w:r w:rsidRPr="00B56CC5">
        <w:rPr>
          <w:color w:val="0000FF"/>
        </w:rPr>
        <w:t>Not handled</w:t>
      </w:r>
      <w:r>
        <w:t>.</w:t>
      </w:r>
    </w:p>
    <w:p w14:paraId="0730605C" w14:textId="77777777" w:rsidR="00E00DA6" w:rsidRDefault="0014183C" w:rsidP="00E04F4D">
      <w:pPr>
        <w:pStyle w:val="NormTop"/>
      </w:pPr>
      <w:r w:rsidRPr="0014183C">
        <w:rPr>
          <w:color w:val="0000FF"/>
        </w:rPr>
        <w:t>S2-2406430</w:t>
      </w:r>
      <w:r w:rsidR="007615D6" w:rsidRPr="00D53282">
        <w:t xml:space="preserve"> </w:t>
      </w:r>
      <w:r w:rsidR="007615D6">
        <w:t>(P-CR) 23.700-54: Solution #1.19 Update for Registration Procedure.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#1.19 update for Registration Procedure.</w:t>
      </w:r>
    </w:p>
    <w:p w14:paraId="65ED4FA2" w14:textId="77777777" w:rsidR="007615D6" w:rsidRPr="005B25A1" w:rsidRDefault="007615D6" w:rsidP="007615D6">
      <w:pPr>
        <w:keepNext/>
        <w:keepLines/>
        <w:rPr>
          <w:b/>
          <w:bCs/>
        </w:rPr>
      </w:pPr>
      <w:r w:rsidRPr="005B25A1">
        <w:rPr>
          <w:b/>
          <w:bCs/>
        </w:rPr>
        <w:t>Convenor comment:</w:t>
      </w:r>
    </w:p>
    <w:p w14:paraId="5C14EC1E" w14:textId="77777777" w:rsidR="007615D6" w:rsidRPr="005B25A1" w:rsidRDefault="007615D6" w:rsidP="007615D6">
      <w:pPr>
        <w:keepNext/>
        <w:keepLines/>
      </w:pPr>
      <w:r w:rsidRPr="005B25A1">
        <w:t>Handle (round#3).</w:t>
      </w:r>
    </w:p>
    <w:p w14:paraId="1F9252D4" w14:textId="77777777" w:rsidR="00B56CC5" w:rsidRPr="005B25A1" w:rsidRDefault="00B56CC5" w:rsidP="00B56CC5">
      <w:pPr>
        <w:keepNext/>
        <w:keepLines/>
        <w:rPr>
          <w:b/>
          <w:bCs/>
        </w:rPr>
      </w:pPr>
      <w:r w:rsidRPr="005B25A1">
        <w:rPr>
          <w:b/>
          <w:bCs/>
        </w:rPr>
        <w:t>Parallel discussion:</w:t>
      </w:r>
    </w:p>
    <w:p w14:paraId="4B804B55" w14:textId="77777777" w:rsidR="00B56CC5" w:rsidRPr="005B25A1" w:rsidRDefault="00B56CC5" w:rsidP="00B56CC5">
      <w:pPr>
        <w:keepNext/>
        <w:keepLines/>
      </w:pPr>
      <w:r w:rsidRPr="00B56CC5">
        <w:rPr>
          <w:color w:val="0000FF"/>
        </w:rPr>
        <w:t>Not handled</w:t>
      </w:r>
      <w:r>
        <w:t>.</w:t>
      </w:r>
    </w:p>
    <w:p w14:paraId="13D6DE30" w14:textId="77777777" w:rsidR="00B56CC5" w:rsidRPr="00EB0339" w:rsidRDefault="00B56CC5" w:rsidP="00B56CC5">
      <w:r w:rsidRPr="005B25A1">
        <w:rPr>
          <w:b/>
          <w:bCs/>
        </w:rPr>
        <w:t>Status:</w:t>
      </w:r>
      <w:r>
        <w:t xml:space="preserve"> </w:t>
      </w:r>
      <w:r w:rsidRPr="00B56CC5">
        <w:rPr>
          <w:color w:val="0000FF"/>
        </w:rPr>
        <w:t>Not handled</w:t>
      </w:r>
      <w:r>
        <w:t>.</w:t>
      </w:r>
    </w:p>
    <w:p w14:paraId="593D36E2" w14:textId="77777777" w:rsidR="00E00DA6" w:rsidRDefault="0014183C" w:rsidP="00E04F4D">
      <w:pPr>
        <w:pStyle w:val="NormTop"/>
      </w:pPr>
      <w:r w:rsidRPr="0014183C">
        <w:rPr>
          <w:color w:val="0000FF"/>
        </w:rPr>
        <w:t>S2-2406431</w:t>
      </w:r>
      <w:r w:rsidR="007615D6" w:rsidRPr="00D53282">
        <w:t xml:space="preserve"> </w:t>
      </w:r>
      <w:r w:rsidR="007615D6">
        <w:t>(P-CR) 23.700-54: Solution #1.18 update for DualSteer subscription data .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RAT Restriction in subscription data of DualSteer Pair to indicates the allowed/not allowed combination of 3GPP RAT type for the two accesses of a DualSteer device.</w:t>
      </w:r>
    </w:p>
    <w:p w14:paraId="1C6F5EEF" w14:textId="77777777" w:rsidR="007615D6" w:rsidRPr="005B25A1" w:rsidRDefault="007615D6" w:rsidP="007615D6">
      <w:pPr>
        <w:keepNext/>
        <w:keepLines/>
        <w:rPr>
          <w:b/>
          <w:bCs/>
        </w:rPr>
      </w:pPr>
      <w:r w:rsidRPr="005B25A1">
        <w:rPr>
          <w:b/>
          <w:bCs/>
        </w:rPr>
        <w:t>Convenor comment:</w:t>
      </w:r>
    </w:p>
    <w:p w14:paraId="7799C0B3" w14:textId="77777777" w:rsidR="007615D6" w:rsidRPr="005B25A1" w:rsidRDefault="007615D6" w:rsidP="007615D6">
      <w:pPr>
        <w:keepNext/>
        <w:keepLines/>
      </w:pPr>
      <w:r w:rsidRPr="005B25A1">
        <w:t>Handle (round#1).</w:t>
      </w:r>
    </w:p>
    <w:p w14:paraId="351696E7" w14:textId="77777777" w:rsidR="00B56CC5" w:rsidRPr="005B25A1" w:rsidRDefault="00B56CC5" w:rsidP="00B56CC5">
      <w:pPr>
        <w:keepNext/>
        <w:keepLines/>
        <w:rPr>
          <w:b/>
          <w:bCs/>
        </w:rPr>
      </w:pPr>
      <w:r w:rsidRPr="005B25A1">
        <w:rPr>
          <w:b/>
          <w:bCs/>
        </w:rPr>
        <w:t>Parallel discussion:</w:t>
      </w:r>
    </w:p>
    <w:p w14:paraId="3EA7EFFD" w14:textId="77777777" w:rsidR="00B56CC5" w:rsidRPr="005B25A1" w:rsidRDefault="00B56CC5" w:rsidP="00B56CC5">
      <w:pPr>
        <w:keepNext/>
        <w:keepLines/>
      </w:pPr>
      <w:r w:rsidRPr="00B56CC5">
        <w:rPr>
          <w:color w:val="0000FF"/>
        </w:rPr>
        <w:t>Not handled</w:t>
      </w:r>
      <w:r>
        <w:t>.</w:t>
      </w:r>
    </w:p>
    <w:p w14:paraId="4BAE8F1B" w14:textId="77777777" w:rsidR="00B56CC5" w:rsidRPr="00EB0339" w:rsidRDefault="00B56CC5" w:rsidP="00B56CC5">
      <w:r w:rsidRPr="005B25A1">
        <w:rPr>
          <w:b/>
          <w:bCs/>
        </w:rPr>
        <w:t>Status:</w:t>
      </w:r>
      <w:r>
        <w:t xml:space="preserve"> </w:t>
      </w:r>
      <w:r w:rsidRPr="00B56CC5">
        <w:rPr>
          <w:color w:val="0000FF"/>
        </w:rPr>
        <w:t>Not handled</w:t>
      </w:r>
      <w:r>
        <w:t>.</w:t>
      </w:r>
    </w:p>
    <w:p w14:paraId="52117F77" w14:textId="77777777" w:rsidR="00E00DA6" w:rsidRDefault="0014183C" w:rsidP="00E04F4D">
      <w:pPr>
        <w:pStyle w:val="NormTop"/>
      </w:pPr>
      <w:r w:rsidRPr="0014183C">
        <w:rPr>
          <w:color w:val="0000FF"/>
        </w:rPr>
        <w:lastRenderedPageBreak/>
        <w:t>S2-2406441</w:t>
      </w:r>
      <w:r w:rsidR="007615D6" w:rsidRPr="00D53282">
        <w:t xml:space="preserve"> </w:t>
      </w:r>
      <w:r w:rsidR="007615D6">
        <w:t>(P-CR) 23.700-54: Solution #1.19 Update for resolving ENs.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#1.19 update for resolving ENs.</w:t>
      </w:r>
    </w:p>
    <w:p w14:paraId="0453E362" w14:textId="77777777" w:rsidR="007615D6" w:rsidRPr="005B25A1" w:rsidRDefault="007615D6" w:rsidP="007615D6">
      <w:pPr>
        <w:keepNext/>
        <w:keepLines/>
        <w:rPr>
          <w:b/>
          <w:bCs/>
        </w:rPr>
      </w:pPr>
      <w:r w:rsidRPr="005B25A1">
        <w:rPr>
          <w:b/>
          <w:bCs/>
        </w:rPr>
        <w:t>Convenor comment:</w:t>
      </w:r>
    </w:p>
    <w:p w14:paraId="2146D057" w14:textId="77777777" w:rsidR="007615D6" w:rsidRPr="005B25A1" w:rsidRDefault="007615D6" w:rsidP="007615D6">
      <w:pPr>
        <w:keepNext/>
        <w:keepLines/>
      </w:pPr>
      <w:r w:rsidRPr="005B25A1">
        <w:t>Handle (round#4).</w:t>
      </w:r>
    </w:p>
    <w:p w14:paraId="02B4E29E" w14:textId="77777777" w:rsidR="00B56CC5" w:rsidRPr="005B25A1" w:rsidRDefault="00B56CC5" w:rsidP="00B56CC5">
      <w:pPr>
        <w:keepNext/>
        <w:keepLines/>
        <w:rPr>
          <w:b/>
          <w:bCs/>
        </w:rPr>
      </w:pPr>
      <w:r w:rsidRPr="005B25A1">
        <w:rPr>
          <w:b/>
          <w:bCs/>
        </w:rPr>
        <w:t>Parallel discussion:</w:t>
      </w:r>
    </w:p>
    <w:p w14:paraId="706678C6" w14:textId="77777777" w:rsidR="00B56CC5" w:rsidRPr="005B25A1" w:rsidRDefault="00B56CC5" w:rsidP="00B56CC5">
      <w:pPr>
        <w:keepNext/>
        <w:keepLines/>
      </w:pPr>
      <w:r w:rsidRPr="00B56CC5">
        <w:rPr>
          <w:color w:val="0000FF"/>
        </w:rPr>
        <w:t>Not handled</w:t>
      </w:r>
      <w:r>
        <w:t>.</w:t>
      </w:r>
    </w:p>
    <w:p w14:paraId="263438AC" w14:textId="77777777" w:rsidR="00B56CC5" w:rsidRPr="00EB0339" w:rsidRDefault="00B56CC5" w:rsidP="00B56CC5">
      <w:r w:rsidRPr="005B25A1">
        <w:rPr>
          <w:b/>
          <w:bCs/>
        </w:rPr>
        <w:t>Status:</w:t>
      </w:r>
      <w:r>
        <w:t xml:space="preserve"> </w:t>
      </w:r>
      <w:r w:rsidRPr="00B56CC5">
        <w:rPr>
          <w:color w:val="0000FF"/>
        </w:rPr>
        <w:t>Not handled</w:t>
      </w:r>
      <w:r>
        <w:t>.</w:t>
      </w:r>
    </w:p>
    <w:p w14:paraId="38C9001F" w14:textId="77777777" w:rsidR="00E00DA6" w:rsidRDefault="0014183C" w:rsidP="00E04F4D">
      <w:pPr>
        <w:pStyle w:val="NormTop"/>
      </w:pPr>
      <w:r w:rsidRPr="0014183C">
        <w:rPr>
          <w:color w:val="0000FF"/>
        </w:rPr>
        <w:t>S2-2406538</w:t>
      </w:r>
      <w:r w:rsidR="007615D6" w:rsidRPr="00D53282">
        <w:t xml:space="preserve"> </w:t>
      </w:r>
      <w:r w:rsidR="007615D6">
        <w:t>(P-CR) 23.700-54: Update solution#1.7 for subscription update for DualSteer Service.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update solution#1.7 for updating the subscription for DualSteer Service.</w:t>
      </w:r>
    </w:p>
    <w:p w14:paraId="12166D0C" w14:textId="77777777" w:rsidR="007615D6" w:rsidRPr="005B25A1" w:rsidRDefault="007615D6" w:rsidP="007615D6">
      <w:pPr>
        <w:keepNext/>
        <w:keepLines/>
        <w:rPr>
          <w:b/>
          <w:bCs/>
        </w:rPr>
      </w:pPr>
      <w:r w:rsidRPr="005B25A1">
        <w:rPr>
          <w:b/>
          <w:bCs/>
        </w:rPr>
        <w:t>Convenor comment:</w:t>
      </w:r>
    </w:p>
    <w:p w14:paraId="0162194A" w14:textId="77777777" w:rsidR="007615D6" w:rsidRPr="005B25A1" w:rsidRDefault="007615D6" w:rsidP="007615D6">
      <w:pPr>
        <w:keepNext/>
        <w:keepLines/>
      </w:pPr>
      <w:r w:rsidRPr="005B25A1">
        <w:t>Handle (round#1).</w:t>
      </w:r>
    </w:p>
    <w:p w14:paraId="3C6EE8E4" w14:textId="77777777" w:rsidR="00B56CC5" w:rsidRPr="005B25A1" w:rsidRDefault="00B56CC5" w:rsidP="00B56CC5">
      <w:pPr>
        <w:keepNext/>
        <w:keepLines/>
        <w:rPr>
          <w:b/>
          <w:bCs/>
        </w:rPr>
      </w:pPr>
      <w:r w:rsidRPr="005B25A1">
        <w:rPr>
          <w:b/>
          <w:bCs/>
        </w:rPr>
        <w:t>Parallel discussion:</w:t>
      </w:r>
    </w:p>
    <w:p w14:paraId="05E93478" w14:textId="77777777" w:rsidR="00B56CC5" w:rsidRPr="005B25A1" w:rsidRDefault="00B56CC5" w:rsidP="00B56CC5">
      <w:pPr>
        <w:keepNext/>
        <w:keepLines/>
      </w:pPr>
      <w:r w:rsidRPr="00B56CC5">
        <w:rPr>
          <w:color w:val="0000FF"/>
        </w:rPr>
        <w:t>Not handled</w:t>
      </w:r>
      <w:r>
        <w:t>.</w:t>
      </w:r>
    </w:p>
    <w:p w14:paraId="5E8E9790" w14:textId="77777777" w:rsidR="00B56CC5" w:rsidRPr="00EB0339" w:rsidRDefault="00B56CC5" w:rsidP="00B56CC5">
      <w:r w:rsidRPr="005B25A1">
        <w:rPr>
          <w:b/>
          <w:bCs/>
        </w:rPr>
        <w:t>Status:</w:t>
      </w:r>
      <w:r>
        <w:t xml:space="preserve"> </w:t>
      </w:r>
      <w:r w:rsidRPr="00B56CC5">
        <w:rPr>
          <w:color w:val="0000FF"/>
        </w:rPr>
        <w:t>Not handled</w:t>
      </w:r>
      <w:r>
        <w:t>.</w:t>
      </w:r>
    </w:p>
    <w:p w14:paraId="0E81ED3C" w14:textId="77777777" w:rsidR="00E00DA6" w:rsidRDefault="0014183C" w:rsidP="00E04F4D">
      <w:pPr>
        <w:pStyle w:val="NormTop"/>
      </w:pPr>
      <w:r w:rsidRPr="0014183C">
        <w:rPr>
          <w:color w:val="0000FF"/>
        </w:rPr>
        <w:t>S2-2406539</w:t>
      </w:r>
      <w:r w:rsidR="007615D6" w:rsidRPr="00D53282">
        <w:t xml:space="preserve"> </w:t>
      </w:r>
      <w:r w:rsidR="007615D6">
        <w:t>(P-CR) 23.700-54: Update solution#1.15 for Registration Policy and Traffic Switching Policy.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update solution#1.15 to add some conditions for the registration policy and traffic steering/switching policy for DualSteer Service.</w:t>
      </w:r>
    </w:p>
    <w:p w14:paraId="2976E194" w14:textId="77777777" w:rsidR="007615D6" w:rsidRPr="005B25A1" w:rsidRDefault="007615D6" w:rsidP="007615D6">
      <w:pPr>
        <w:keepNext/>
        <w:keepLines/>
        <w:rPr>
          <w:b/>
          <w:bCs/>
        </w:rPr>
      </w:pPr>
      <w:r w:rsidRPr="005B25A1">
        <w:rPr>
          <w:b/>
          <w:bCs/>
        </w:rPr>
        <w:t>Convenor comment:</w:t>
      </w:r>
    </w:p>
    <w:p w14:paraId="50B8A8E1" w14:textId="77777777" w:rsidR="007615D6" w:rsidRPr="005B25A1" w:rsidRDefault="007615D6" w:rsidP="007615D6">
      <w:pPr>
        <w:keepNext/>
        <w:keepLines/>
      </w:pPr>
      <w:r w:rsidRPr="005B25A1">
        <w:t>Handle (round#2).</w:t>
      </w:r>
    </w:p>
    <w:p w14:paraId="1F596374" w14:textId="77777777" w:rsidR="00B56CC5" w:rsidRPr="005B25A1" w:rsidRDefault="00B56CC5" w:rsidP="00B56CC5">
      <w:pPr>
        <w:keepNext/>
        <w:keepLines/>
        <w:rPr>
          <w:b/>
          <w:bCs/>
        </w:rPr>
      </w:pPr>
      <w:r w:rsidRPr="005B25A1">
        <w:rPr>
          <w:b/>
          <w:bCs/>
        </w:rPr>
        <w:t>Parallel discussion:</w:t>
      </w:r>
    </w:p>
    <w:p w14:paraId="43492172" w14:textId="77777777" w:rsidR="00B56CC5" w:rsidRPr="005B25A1" w:rsidRDefault="00B56CC5" w:rsidP="00B56CC5">
      <w:pPr>
        <w:keepNext/>
        <w:keepLines/>
      </w:pPr>
      <w:r w:rsidRPr="00B56CC5">
        <w:rPr>
          <w:color w:val="0000FF"/>
        </w:rPr>
        <w:t>Not handled</w:t>
      </w:r>
      <w:r>
        <w:t>.</w:t>
      </w:r>
    </w:p>
    <w:p w14:paraId="6794F71E" w14:textId="77777777" w:rsidR="00B56CC5" w:rsidRPr="00EB0339" w:rsidRDefault="00B56CC5" w:rsidP="00B56CC5">
      <w:r w:rsidRPr="005B25A1">
        <w:rPr>
          <w:b/>
          <w:bCs/>
        </w:rPr>
        <w:t>Status:</w:t>
      </w:r>
      <w:r>
        <w:t xml:space="preserve"> </w:t>
      </w:r>
      <w:r w:rsidRPr="00B56CC5">
        <w:rPr>
          <w:color w:val="0000FF"/>
        </w:rPr>
        <w:t>Not handled</w:t>
      </w:r>
      <w:r>
        <w:t>.</w:t>
      </w:r>
    </w:p>
    <w:p w14:paraId="4EB24604" w14:textId="77777777" w:rsidR="00E00DA6" w:rsidRDefault="0014183C" w:rsidP="00E04F4D">
      <w:pPr>
        <w:pStyle w:val="NormTop"/>
      </w:pPr>
      <w:r w:rsidRPr="0014183C">
        <w:rPr>
          <w:color w:val="0000FF"/>
        </w:rPr>
        <w:t>S2-2406564</w:t>
      </w:r>
      <w:r w:rsidR="007615D6" w:rsidRPr="00D53282">
        <w:t xml:space="preserve"> </w:t>
      </w:r>
      <w:r w:rsidR="007615D6">
        <w:t>(P-CR) 23.700-54: KI#1: Sol#1 update to resolve EN about SM policy association.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#1 update.</w:t>
      </w:r>
    </w:p>
    <w:p w14:paraId="2834D5FB" w14:textId="77777777" w:rsidR="007615D6" w:rsidRPr="005B25A1" w:rsidRDefault="007615D6" w:rsidP="007615D6">
      <w:pPr>
        <w:keepNext/>
        <w:keepLines/>
        <w:rPr>
          <w:b/>
          <w:bCs/>
        </w:rPr>
      </w:pPr>
      <w:r w:rsidRPr="005B25A1">
        <w:rPr>
          <w:b/>
          <w:bCs/>
        </w:rPr>
        <w:t>Convenor comment:</w:t>
      </w:r>
    </w:p>
    <w:p w14:paraId="0E01BF73" w14:textId="77777777" w:rsidR="007615D6" w:rsidRPr="005B25A1" w:rsidRDefault="007615D6" w:rsidP="007615D6">
      <w:pPr>
        <w:keepNext/>
        <w:keepLines/>
      </w:pPr>
      <w:r w:rsidRPr="005B25A1">
        <w:t>Handle (round#1).</w:t>
      </w:r>
    </w:p>
    <w:p w14:paraId="58D91888" w14:textId="77777777" w:rsidR="00B56CC5" w:rsidRPr="005B25A1" w:rsidRDefault="00B56CC5" w:rsidP="00B56CC5">
      <w:pPr>
        <w:keepNext/>
        <w:keepLines/>
        <w:rPr>
          <w:b/>
          <w:bCs/>
        </w:rPr>
      </w:pPr>
      <w:r w:rsidRPr="005B25A1">
        <w:rPr>
          <w:b/>
          <w:bCs/>
        </w:rPr>
        <w:t>Parallel discussion:</w:t>
      </w:r>
    </w:p>
    <w:p w14:paraId="1B8F030F" w14:textId="77777777" w:rsidR="00B56CC5" w:rsidRPr="005B25A1" w:rsidRDefault="00B56CC5" w:rsidP="00B56CC5">
      <w:pPr>
        <w:keepNext/>
        <w:keepLines/>
      </w:pPr>
      <w:r w:rsidRPr="00B56CC5">
        <w:rPr>
          <w:color w:val="0000FF"/>
        </w:rPr>
        <w:t>Not handled</w:t>
      </w:r>
      <w:r>
        <w:t>.</w:t>
      </w:r>
    </w:p>
    <w:p w14:paraId="58750E45" w14:textId="77777777" w:rsidR="00B56CC5" w:rsidRPr="00EB0339" w:rsidRDefault="00B56CC5" w:rsidP="00B56CC5">
      <w:r w:rsidRPr="005B25A1">
        <w:rPr>
          <w:b/>
          <w:bCs/>
        </w:rPr>
        <w:t>Status:</w:t>
      </w:r>
      <w:r>
        <w:t xml:space="preserve"> </w:t>
      </w:r>
      <w:r w:rsidRPr="00B56CC5">
        <w:rPr>
          <w:color w:val="0000FF"/>
        </w:rPr>
        <w:t>Not handled</w:t>
      </w:r>
      <w:r>
        <w:t>.</w:t>
      </w:r>
    </w:p>
    <w:p w14:paraId="5D5A1E5F" w14:textId="77777777" w:rsidR="00E00DA6" w:rsidRDefault="0014183C" w:rsidP="00E04F4D">
      <w:pPr>
        <w:pStyle w:val="NormTop"/>
      </w:pPr>
      <w:r w:rsidRPr="0014183C">
        <w:rPr>
          <w:color w:val="0000FF"/>
        </w:rPr>
        <w:lastRenderedPageBreak/>
        <w:t>S2-2406595</w:t>
      </w:r>
      <w:r w:rsidR="007615D6" w:rsidRPr="00D53282">
        <w:t xml:space="preserve"> </w:t>
      </w:r>
      <w:r w:rsidR="007615D6">
        <w:t>(P-CR) 23.700-54: FS_MASSS: Update to solution #1.16 for to resolve the Editor s Note.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#1.16 to resolve the Editor s Note for the FS_MASSS TR 23.700-54.</w:t>
      </w:r>
    </w:p>
    <w:p w14:paraId="654C087D" w14:textId="77777777" w:rsidR="007615D6" w:rsidRPr="005B25A1" w:rsidRDefault="007615D6" w:rsidP="007615D6">
      <w:pPr>
        <w:keepNext/>
        <w:keepLines/>
        <w:rPr>
          <w:b/>
          <w:bCs/>
        </w:rPr>
      </w:pPr>
      <w:r w:rsidRPr="005B25A1">
        <w:rPr>
          <w:b/>
          <w:bCs/>
        </w:rPr>
        <w:t>Convenor comment:</w:t>
      </w:r>
    </w:p>
    <w:p w14:paraId="30EE856B" w14:textId="77777777" w:rsidR="007615D6" w:rsidRPr="005B25A1" w:rsidRDefault="007615D6" w:rsidP="007615D6">
      <w:pPr>
        <w:keepNext/>
        <w:keepLines/>
      </w:pPr>
      <w:r w:rsidRPr="005B25A1">
        <w:t>Handle (round#1).</w:t>
      </w:r>
    </w:p>
    <w:p w14:paraId="1DB15345" w14:textId="77777777" w:rsidR="00B56CC5" w:rsidRPr="005B25A1" w:rsidRDefault="00B56CC5" w:rsidP="00B56CC5">
      <w:pPr>
        <w:keepNext/>
        <w:keepLines/>
        <w:rPr>
          <w:b/>
          <w:bCs/>
        </w:rPr>
      </w:pPr>
      <w:r w:rsidRPr="005B25A1">
        <w:rPr>
          <w:b/>
          <w:bCs/>
        </w:rPr>
        <w:t>Parallel discussion:</w:t>
      </w:r>
    </w:p>
    <w:p w14:paraId="36D44E9D" w14:textId="77777777" w:rsidR="00B56CC5" w:rsidRPr="005B25A1" w:rsidRDefault="00B56CC5" w:rsidP="00B56CC5">
      <w:pPr>
        <w:keepNext/>
        <w:keepLines/>
      </w:pPr>
      <w:r w:rsidRPr="00B56CC5">
        <w:rPr>
          <w:color w:val="0000FF"/>
        </w:rPr>
        <w:t>Not handled</w:t>
      </w:r>
      <w:r>
        <w:t>.</w:t>
      </w:r>
    </w:p>
    <w:p w14:paraId="09D8C0FE" w14:textId="77777777" w:rsidR="00B56CC5" w:rsidRPr="00EB0339" w:rsidRDefault="00B56CC5" w:rsidP="00B56CC5">
      <w:r w:rsidRPr="005B25A1">
        <w:rPr>
          <w:b/>
          <w:bCs/>
        </w:rPr>
        <w:t>Status:</w:t>
      </w:r>
      <w:r>
        <w:t xml:space="preserve"> </w:t>
      </w:r>
      <w:r w:rsidRPr="00B56CC5">
        <w:rPr>
          <w:color w:val="0000FF"/>
        </w:rPr>
        <w:t>Not handled</w:t>
      </w:r>
      <w:r>
        <w:t>.</w:t>
      </w:r>
    </w:p>
    <w:p w14:paraId="213D7E39" w14:textId="77777777" w:rsidR="00E00DA6" w:rsidRDefault="0014183C" w:rsidP="00E04F4D">
      <w:pPr>
        <w:pStyle w:val="NormTop"/>
      </w:pPr>
      <w:r w:rsidRPr="0014183C">
        <w:rPr>
          <w:color w:val="0000FF"/>
        </w:rPr>
        <w:t>S2-2406596</w:t>
      </w:r>
      <w:r w:rsidR="007615D6" w:rsidRPr="00D53282">
        <w:t xml:space="preserve"> </w:t>
      </w:r>
      <w:r w:rsidR="007615D6">
        <w:t>(P-CR) 23.700-54: FS_MASSS update to solution #1.7 on Access Type and RAT Restriction.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 to solution #1.7 on Access Type and RAT Restriction for the FS_MASSS TR 23.700-54.</w:t>
      </w:r>
    </w:p>
    <w:p w14:paraId="4F20247B" w14:textId="77777777" w:rsidR="007615D6" w:rsidRPr="005B25A1" w:rsidRDefault="007615D6" w:rsidP="007615D6">
      <w:pPr>
        <w:keepNext/>
        <w:keepLines/>
        <w:rPr>
          <w:b/>
          <w:bCs/>
        </w:rPr>
      </w:pPr>
      <w:r w:rsidRPr="005B25A1">
        <w:rPr>
          <w:b/>
          <w:bCs/>
        </w:rPr>
        <w:t>Convenor comment:</w:t>
      </w:r>
    </w:p>
    <w:p w14:paraId="1F245003" w14:textId="77777777" w:rsidR="007615D6" w:rsidRPr="005B25A1" w:rsidRDefault="007615D6" w:rsidP="007615D6">
      <w:pPr>
        <w:keepNext/>
        <w:keepLines/>
      </w:pPr>
      <w:r w:rsidRPr="005B25A1">
        <w:t>Handle (round#2).</w:t>
      </w:r>
    </w:p>
    <w:p w14:paraId="5B708F96" w14:textId="77777777" w:rsidR="00B56CC5" w:rsidRPr="005B25A1" w:rsidRDefault="00B56CC5" w:rsidP="00B56CC5">
      <w:pPr>
        <w:keepNext/>
        <w:keepLines/>
        <w:rPr>
          <w:b/>
          <w:bCs/>
        </w:rPr>
      </w:pPr>
      <w:r w:rsidRPr="005B25A1">
        <w:rPr>
          <w:b/>
          <w:bCs/>
        </w:rPr>
        <w:t>Parallel discussion:</w:t>
      </w:r>
    </w:p>
    <w:p w14:paraId="084159FE" w14:textId="77777777" w:rsidR="00B56CC5" w:rsidRPr="005B25A1" w:rsidRDefault="00B56CC5" w:rsidP="00B56CC5">
      <w:pPr>
        <w:keepNext/>
        <w:keepLines/>
      </w:pPr>
      <w:r w:rsidRPr="00B56CC5">
        <w:rPr>
          <w:color w:val="0000FF"/>
        </w:rPr>
        <w:t>Not handled</w:t>
      </w:r>
      <w:r>
        <w:t>.</w:t>
      </w:r>
    </w:p>
    <w:p w14:paraId="4E261959" w14:textId="77777777" w:rsidR="00B56CC5" w:rsidRPr="00EB0339" w:rsidRDefault="00B56CC5" w:rsidP="00B56CC5">
      <w:r w:rsidRPr="005B25A1">
        <w:rPr>
          <w:b/>
          <w:bCs/>
        </w:rPr>
        <w:t>Status:</w:t>
      </w:r>
      <w:r>
        <w:t xml:space="preserve"> </w:t>
      </w:r>
      <w:r w:rsidRPr="00B56CC5">
        <w:rPr>
          <w:color w:val="0000FF"/>
        </w:rPr>
        <w:t>Not handled</w:t>
      </w:r>
      <w:r>
        <w:t>.</w:t>
      </w:r>
    </w:p>
    <w:p w14:paraId="50A19789" w14:textId="77777777" w:rsidR="00E00DA6" w:rsidRDefault="0014183C" w:rsidP="00E04F4D">
      <w:pPr>
        <w:pStyle w:val="NormTop"/>
      </w:pPr>
      <w:r w:rsidRPr="0014183C">
        <w:rPr>
          <w:color w:val="0000FF"/>
        </w:rPr>
        <w:t>S2-2406786</w:t>
      </w:r>
      <w:r w:rsidR="007615D6" w:rsidRPr="00D53282">
        <w:t xml:space="preserve"> </w:t>
      </w:r>
      <w:r w:rsidR="007615D6">
        <w:t>(P-CR) 23.700-54: Update of Solution #1.13: DualSteer solution based on ATSSS.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#1.13 ('DualSteer solution based on ATSSS ) within TR23.700-54 v0.3.0.</w:t>
      </w:r>
    </w:p>
    <w:p w14:paraId="623F503D" w14:textId="77777777" w:rsidR="007615D6" w:rsidRPr="005B25A1" w:rsidRDefault="007615D6" w:rsidP="007615D6">
      <w:pPr>
        <w:keepNext/>
        <w:keepLines/>
        <w:rPr>
          <w:b/>
          <w:bCs/>
        </w:rPr>
      </w:pPr>
      <w:r w:rsidRPr="005B25A1">
        <w:rPr>
          <w:b/>
          <w:bCs/>
        </w:rPr>
        <w:t>Convenor comment:</w:t>
      </w:r>
    </w:p>
    <w:p w14:paraId="31F61C76" w14:textId="77777777" w:rsidR="007615D6" w:rsidRPr="005B25A1" w:rsidRDefault="007615D6" w:rsidP="007615D6">
      <w:pPr>
        <w:keepNext/>
        <w:keepLines/>
      </w:pPr>
      <w:r w:rsidRPr="005B25A1">
        <w:t>Handle (round#1).</w:t>
      </w:r>
    </w:p>
    <w:p w14:paraId="26A74E64" w14:textId="77777777" w:rsidR="00B56CC5" w:rsidRPr="005B25A1" w:rsidRDefault="00B56CC5" w:rsidP="00B56CC5">
      <w:pPr>
        <w:keepNext/>
        <w:keepLines/>
        <w:rPr>
          <w:b/>
          <w:bCs/>
        </w:rPr>
      </w:pPr>
      <w:r w:rsidRPr="005B25A1">
        <w:rPr>
          <w:b/>
          <w:bCs/>
        </w:rPr>
        <w:t>Parallel discussion:</w:t>
      </w:r>
    </w:p>
    <w:p w14:paraId="7B770ABF" w14:textId="77777777" w:rsidR="00B56CC5" w:rsidRPr="005B25A1" w:rsidRDefault="00B56CC5" w:rsidP="00B56CC5">
      <w:pPr>
        <w:keepNext/>
        <w:keepLines/>
      </w:pPr>
      <w:r w:rsidRPr="00B56CC5">
        <w:rPr>
          <w:color w:val="0000FF"/>
        </w:rPr>
        <w:t>Not handled</w:t>
      </w:r>
      <w:r>
        <w:t>.</w:t>
      </w:r>
    </w:p>
    <w:p w14:paraId="20E438F9" w14:textId="77777777" w:rsidR="00B56CC5" w:rsidRPr="00EB0339" w:rsidRDefault="00B56CC5" w:rsidP="00B56CC5">
      <w:r w:rsidRPr="005B25A1">
        <w:rPr>
          <w:b/>
          <w:bCs/>
        </w:rPr>
        <w:t>Status:</w:t>
      </w:r>
      <w:r>
        <w:t xml:space="preserve"> </w:t>
      </w:r>
      <w:r w:rsidRPr="00B56CC5">
        <w:rPr>
          <w:color w:val="0000FF"/>
        </w:rPr>
        <w:t>Not handled</w:t>
      </w:r>
      <w:r>
        <w:t>.</w:t>
      </w:r>
    </w:p>
    <w:p w14:paraId="08DF440F" w14:textId="77777777" w:rsidR="00E00DA6" w:rsidRDefault="0014183C" w:rsidP="00E04F4D">
      <w:pPr>
        <w:pStyle w:val="NormTop"/>
      </w:pPr>
      <w:r w:rsidRPr="0014183C">
        <w:rPr>
          <w:color w:val="0000FF"/>
        </w:rPr>
        <w:t>S2-2406821</w:t>
      </w:r>
      <w:r w:rsidR="007615D6" w:rsidRPr="00D53282">
        <w:t xml:space="preserve"> </w:t>
      </w:r>
      <w:r w:rsidR="007615D6">
        <w:t>(P-CR) 23.700-54: KI#1.3, KI#1.4 - Update to DualSteer Solution #1.5 on usage of Linked SUPI and DualSteer ID. (Source: Charter Communications)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proposal updates DualSteer solution #1.5 in TR 23.700-54.</w:t>
      </w:r>
    </w:p>
    <w:p w14:paraId="7842B190" w14:textId="77777777" w:rsidR="007615D6" w:rsidRPr="005B25A1" w:rsidRDefault="007615D6" w:rsidP="007615D6">
      <w:pPr>
        <w:keepNext/>
        <w:keepLines/>
        <w:rPr>
          <w:b/>
          <w:bCs/>
        </w:rPr>
      </w:pPr>
      <w:r w:rsidRPr="005B25A1">
        <w:rPr>
          <w:b/>
          <w:bCs/>
        </w:rPr>
        <w:t>Convenor comment:</w:t>
      </w:r>
    </w:p>
    <w:p w14:paraId="31A2D168" w14:textId="77777777" w:rsidR="007615D6" w:rsidRPr="005B25A1" w:rsidRDefault="007615D6" w:rsidP="007615D6">
      <w:pPr>
        <w:keepNext/>
        <w:keepLines/>
      </w:pPr>
      <w:r w:rsidRPr="005B25A1">
        <w:t>Handle (round#1).</w:t>
      </w:r>
    </w:p>
    <w:p w14:paraId="6E6A7E66" w14:textId="77777777" w:rsidR="00B56CC5" w:rsidRPr="005B25A1" w:rsidRDefault="00B56CC5" w:rsidP="00B56CC5">
      <w:pPr>
        <w:keepNext/>
        <w:keepLines/>
        <w:rPr>
          <w:b/>
          <w:bCs/>
        </w:rPr>
      </w:pPr>
      <w:r w:rsidRPr="005B25A1">
        <w:rPr>
          <w:b/>
          <w:bCs/>
        </w:rPr>
        <w:t>Parallel discussion:</w:t>
      </w:r>
    </w:p>
    <w:p w14:paraId="067FF603" w14:textId="77777777" w:rsidR="00B56CC5" w:rsidRPr="005B25A1" w:rsidRDefault="00B56CC5" w:rsidP="00B56CC5">
      <w:pPr>
        <w:keepNext/>
        <w:keepLines/>
      </w:pPr>
      <w:r w:rsidRPr="00B56CC5">
        <w:rPr>
          <w:color w:val="0000FF"/>
        </w:rPr>
        <w:t>Not handled</w:t>
      </w:r>
      <w:r>
        <w:t>.</w:t>
      </w:r>
    </w:p>
    <w:p w14:paraId="760D7461" w14:textId="77777777" w:rsidR="00B56CC5" w:rsidRPr="00EB0339" w:rsidRDefault="00B56CC5" w:rsidP="00B56CC5">
      <w:r w:rsidRPr="005B25A1">
        <w:rPr>
          <w:b/>
          <w:bCs/>
        </w:rPr>
        <w:t>Status:</w:t>
      </w:r>
      <w:r>
        <w:t xml:space="preserve"> </w:t>
      </w:r>
      <w:r w:rsidRPr="00B56CC5">
        <w:rPr>
          <w:color w:val="0000FF"/>
        </w:rPr>
        <w:t>Not handled</w:t>
      </w:r>
      <w:r>
        <w:t>.</w:t>
      </w:r>
    </w:p>
    <w:p w14:paraId="571CED0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KI#2.1</w:t>
      </w:r>
    </w:p>
    <w:p w14:paraId="0BBD0EB7" w14:textId="77777777" w:rsidR="00E00DA6" w:rsidRDefault="0014183C" w:rsidP="00E04F4D">
      <w:pPr>
        <w:pStyle w:val="NormTop"/>
      </w:pPr>
      <w:r w:rsidRPr="0014183C">
        <w:rPr>
          <w:color w:val="0000FF"/>
        </w:rPr>
        <w:t>S2-2406669</w:t>
      </w:r>
      <w:r w:rsidR="007615D6" w:rsidRPr="00D53282">
        <w:t xml:space="preserve"> </w:t>
      </w:r>
      <w:r w:rsidR="007615D6">
        <w:t>(P-CR) 23.700-54: KI#2.1: Update on Solution# 2.5. (Source: CableLabs)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for Solution #2.5 for Ethernet MA PDU Session. It proposes a notification to be provided to the gNB when a Ethernet MA PDU Session is established using MPQUIC based traffic steering.</w:t>
      </w:r>
    </w:p>
    <w:p w14:paraId="6EEA43AA" w14:textId="77777777" w:rsidR="007615D6" w:rsidRPr="005B25A1" w:rsidRDefault="007615D6" w:rsidP="007615D6">
      <w:pPr>
        <w:keepNext/>
        <w:keepLines/>
        <w:rPr>
          <w:b/>
          <w:bCs/>
        </w:rPr>
      </w:pPr>
      <w:r w:rsidRPr="005B25A1">
        <w:rPr>
          <w:b/>
          <w:bCs/>
        </w:rPr>
        <w:t>Convenor comment:</w:t>
      </w:r>
    </w:p>
    <w:p w14:paraId="2C32D203" w14:textId="77777777" w:rsidR="007615D6" w:rsidRPr="005B25A1" w:rsidRDefault="007615D6" w:rsidP="007615D6">
      <w:pPr>
        <w:keepNext/>
        <w:keepLines/>
      </w:pPr>
      <w:r w:rsidRPr="005B25A1">
        <w:t>Handle.</w:t>
      </w:r>
    </w:p>
    <w:p w14:paraId="7D369C47" w14:textId="77777777" w:rsidR="00B56CC5" w:rsidRPr="005B25A1" w:rsidRDefault="00B56CC5" w:rsidP="00B56CC5">
      <w:pPr>
        <w:keepNext/>
        <w:keepLines/>
        <w:rPr>
          <w:b/>
          <w:bCs/>
        </w:rPr>
      </w:pPr>
      <w:r w:rsidRPr="005B25A1">
        <w:rPr>
          <w:b/>
          <w:bCs/>
        </w:rPr>
        <w:t>Parallel discussion:</w:t>
      </w:r>
    </w:p>
    <w:p w14:paraId="3316577D" w14:textId="77777777" w:rsidR="00B56CC5" w:rsidRPr="005B25A1" w:rsidRDefault="00B56CC5" w:rsidP="00B56CC5">
      <w:pPr>
        <w:keepNext/>
        <w:keepLines/>
      </w:pPr>
      <w:r w:rsidRPr="00B56CC5">
        <w:rPr>
          <w:color w:val="0000FF"/>
        </w:rPr>
        <w:t>Not handled</w:t>
      </w:r>
      <w:r>
        <w:t>.</w:t>
      </w:r>
    </w:p>
    <w:p w14:paraId="7B272E73" w14:textId="77777777" w:rsidR="00B56CC5" w:rsidRPr="00EB0339" w:rsidRDefault="00B56CC5" w:rsidP="00B56CC5">
      <w:r w:rsidRPr="005B25A1">
        <w:rPr>
          <w:b/>
          <w:bCs/>
        </w:rPr>
        <w:t>Status:</w:t>
      </w:r>
      <w:r>
        <w:t xml:space="preserve"> </w:t>
      </w:r>
      <w:r w:rsidRPr="00B56CC5">
        <w:rPr>
          <w:color w:val="0000FF"/>
        </w:rPr>
        <w:t>Not handled</w:t>
      </w:r>
      <w:r>
        <w:t>.</w:t>
      </w:r>
    </w:p>
    <w:p w14:paraId="61E81556" w14:textId="77777777" w:rsidR="00E00DA6" w:rsidRDefault="0014183C" w:rsidP="00E04F4D">
      <w:pPr>
        <w:pStyle w:val="NormTop"/>
      </w:pPr>
      <w:r w:rsidRPr="0014183C">
        <w:rPr>
          <w:color w:val="0000FF"/>
        </w:rPr>
        <w:t>S2-2406573</w:t>
      </w:r>
      <w:r w:rsidR="007615D6" w:rsidRPr="00D53282">
        <w:t xml:space="preserve"> </w:t>
      </w:r>
      <w:r w:rsidR="007615D6">
        <w:t>(P-CR) 23.700-54: KI#2.1 Update Solution#2.9: Support EHC in NG-RAN for the Ethernet PDU Session.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solution#2.9 to resolve the issues on two ENs.</w:t>
      </w:r>
    </w:p>
    <w:p w14:paraId="1F8770AA" w14:textId="77777777" w:rsidR="007615D6" w:rsidRPr="005B25A1" w:rsidRDefault="007615D6" w:rsidP="007615D6">
      <w:pPr>
        <w:keepNext/>
        <w:keepLines/>
        <w:rPr>
          <w:b/>
          <w:bCs/>
        </w:rPr>
      </w:pPr>
      <w:r w:rsidRPr="005B25A1">
        <w:rPr>
          <w:b/>
          <w:bCs/>
        </w:rPr>
        <w:t>Convenor comment:</w:t>
      </w:r>
    </w:p>
    <w:p w14:paraId="29F9FD3B" w14:textId="77777777" w:rsidR="007615D6" w:rsidRPr="005B25A1" w:rsidRDefault="007615D6" w:rsidP="007615D6">
      <w:pPr>
        <w:keepNext/>
        <w:keepLines/>
      </w:pPr>
      <w:r w:rsidRPr="005B25A1">
        <w:t>Handle.</w:t>
      </w:r>
    </w:p>
    <w:p w14:paraId="292DDC07" w14:textId="77777777" w:rsidR="00B56CC5" w:rsidRPr="005B25A1" w:rsidRDefault="00B56CC5" w:rsidP="00B56CC5">
      <w:pPr>
        <w:keepNext/>
        <w:keepLines/>
        <w:rPr>
          <w:b/>
          <w:bCs/>
        </w:rPr>
      </w:pPr>
      <w:r w:rsidRPr="005B25A1">
        <w:rPr>
          <w:b/>
          <w:bCs/>
        </w:rPr>
        <w:t>Parallel discussion:</w:t>
      </w:r>
    </w:p>
    <w:p w14:paraId="5F5EC1E5" w14:textId="77777777" w:rsidR="00B56CC5" w:rsidRPr="005B25A1" w:rsidRDefault="00B56CC5" w:rsidP="00B56CC5">
      <w:pPr>
        <w:keepNext/>
        <w:keepLines/>
      </w:pPr>
      <w:r w:rsidRPr="00B56CC5">
        <w:rPr>
          <w:color w:val="0000FF"/>
        </w:rPr>
        <w:t>Not handled</w:t>
      </w:r>
      <w:r>
        <w:t>.</w:t>
      </w:r>
    </w:p>
    <w:p w14:paraId="514167B9" w14:textId="77777777" w:rsidR="00B56CC5" w:rsidRPr="00EB0339" w:rsidRDefault="00B56CC5" w:rsidP="00B56CC5">
      <w:r w:rsidRPr="005B25A1">
        <w:rPr>
          <w:b/>
          <w:bCs/>
        </w:rPr>
        <w:t>Status:</w:t>
      </w:r>
      <w:r>
        <w:t xml:space="preserve"> </w:t>
      </w:r>
      <w:r w:rsidRPr="00B56CC5">
        <w:rPr>
          <w:color w:val="0000FF"/>
        </w:rPr>
        <w:t>Not handled</w:t>
      </w:r>
      <w:r>
        <w:t>.</w:t>
      </w:r>
    </w:p>
    <w:p w14:paraId="43094EF3" w14:textId="77777777" w:rsidR="00E00DA6" w:rsidRDefault="0014183C" w:rsidP="00E04F4D">
      <w:pPr>
        <w:pStyle w:val="NormTop"/>
      </w:pPr>
      <w:r w:rsidRPr="0014183C">
        <w:rPr>
          <w:color w:val="0000FF"/>
        </w:rPr>
        <w:t>S2-2406574</w:t>
      </w:r>
      <w:r w:rsidR="007615D6" w:rsidRPr="00D53282">
        <w:t xml:space="preserve"> </w:t>
      </w:r>
      <w:r w:rsidR="007615D6">
        <w:t>(P-CR) 23.700-54: KI#2.1 Update Solution#2.3: Support EHC in NG-RAN for the Ethernet PDU Session.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solution#2.3 to support EHC and ROHC of the NG-RAN for the Ethernet PDU Session.</w:t>
      </w:r>
    </w:p>
    <w:p w14:paraId="572695B2" w14:textId="77777777" w:rsidR="007615D6" w:rsidRPr="005B25A1" w:rsidRDefault="007615D6" w:rsidP="007615D6">
      <w:pPr>
        <w:keepNext/>
        <w:keepLines/>
        <w:rPr>
          <w:b/>
          <w:bCs/>
        </w:rPr>
      </w:pPr>
      <w:r w:rsidRPr="005B25A1">
        <w:rPr>
          <w:b/>
          <w:bCs/>
        </w:rPr>
        <w:t>Convenor comment:</w:t>
      </w:r>
    </w:p>
    <w:p w14:paraId="7E49AA32" w14:textId="77777777" w:rsidR="007615D6" w:rsidRPr="005B25A1" w:rsidRDefault="007615D6" w:rsidP="007615D6">
      <w:pPr>
        <w:keepNext/>
        <w:keepLines/>
      </w:pPr>
      <w:r w:rsidRPr="005B25A1">
        <w:t>Handle.</w:t>
      </w:r>
    </w:p>
    <w:p w14:paraId="553515DF" w14:textId="77777777" w:rsidR="00B56CC5" w:rsidRPr="005B25A1" w:rsidRDefault="00B56CC5" w:rsidP="00B56CC5">
      <w:pPr>
        <w:keepNext/>
        <w:keepLines/>
        <w:rPr>
          <w:b/>
          <w:bCs/>
        </w:rPr>
      </w:pPr>
      <w:r w:rsidRPr="005B25A1">
        <w:rPr>
          <w:b/>
          <w:bCs/>
        </w:rPr>
        <w:t>Parallel discussion:</w:t>
      </w:r>
    </w:p>
    <w:p w14:paraId="7094FAE7" w14:textId="77777777" w:rsidR="00B56CC5" w:rsidRPr="005B25A1" w:rsidRDefault="00B56CC5" w:rsidP="00B56CC5">
      <w:pPr>
        <w:keepNext/>
        <w:keepLines/>
      </w:pPr>
      <w:r w:rsidRPr="00B56CC5">
        <w:rPr>
          <w:color w:val="0000FF"/>
        </w:rPr>
        <w:t>Not handled</w:t>
      </w:r>
      <w:r>
        <w:t>.</w:t>
      </w:r>
    </w:p>
    <w:p w14:paraId="1E6A6987" w14:textId="77777777" w:rsidR="00B56CC5" w:rsidRPr="00EB0339" w:rsidRDefault="00B56CC5" w:rsidP="00B56CC5">
      <w:r w:rsidRPr="005B25A1">
        <w:rPr>
          <w:b/>
          <w:bCs/>
        </w:rPr>
        <w:t>Status:</w:t>
      </w:r>
      <w:r>
        <w:t xml:space="preserve"> </w:t>
      </w:r>
      <w:r w:rsidRPr="00B56CC5">
        <w:rPr>
          <w:color w:val="0000FF"/>
        </w:rPr>
        <w:t>Not handled</w:t>
      </w:r>
      <w:r>
        <w:t>.</w:t>
      </w:r>
    </w:p>
    <w:p w14:paraId="0A9B386C" w14:textId="77777777" w:rsidR="00E00DA6" w:rsidRDefault="0014183C" w:rsidP="00E04F4D">
      <w:pPr>
        <w:pStyle w:val="NormTop"/>
      </w:pPr>
      <w:r w:rsidRPr="0014183C">
        <w:rPr>
          <w:color w:val="0000FF"/>
        </w:rPr>
        <w:t>S2-2406575</w:t>
      </w:r>
      <w:r w:rsidR="007615D6" w:rsidRPr="00D53282">
        <w:t xml:space="preserve"> </w:t>
      </w:r>
      <w:r w:rsidR="007615D6">
        <w:t>(P-CR) 23.700-54: KI#2.1 Update Solution#2.5: Support EHC in NG-RAN for the Ethernet PDU Session.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solution#2.5 to support EHC and ROHC of the NG-RAN for the Ethernet PDU Session.</w:t>
      </w:r>
    </w:p>
    <w:p w14:paraId="7FD04845" w14:textId="77777777" w:rsidR="007615D6" w:rsidRPr="005B25A1" w:rsidRDefault="007615D6" w:rsidP="007615D6">
      <w:pPr>
        <w:keepNext/>
        <w:keepLines/>
        <w:rPr>
          <w:b/>
          <w:bCs/>
        </w:rPr>
      </w:pPr>
      <w:r w:rsidRPr="005B25A1">
        <w:rPr>
          <w:b/>
          <w:bCs/>
        </w:rPr>
        <w:t>Convenor comment:</w:t>
      </w:r>
    </w:p>
    <w:p w14:paraId="74717261" w14:textId="77777777" w:rsidR="007615D6" w:rsidRPr="005B25A1" w:rsidRDefault="007615D6" w:rsidP="007615D6">
      <w:pPr>
        <w:keepNext/>
        <w:keepLines/>
      </w:pPr>
      <w:r w:rsidRPr="005B25A1">
        <w:t>Handle.</w:t>
      </w:r>
    </w:p>
    <w:p w14:paraId="735F3263" w14:textId="77777777" w:rsidR="00B56CC5" w:rsidRPr="005B25A1" w:rsidRDefault="00B56CC5" w:rsidP="00B56CC5">
      <w:pPr>
        <w:keepNext/>
        <w:keepLines/>
        <w:rPr>
          <w:b/>
          <w:bCs/>
        </w:rPr>
      </w:pPr>
      <w:r w:rsidRPr="005B25A1">
        <w:rPr>
          <w:b/>
          <w:bCs/>
        </w:rPr>
        <w:t>Parallel discussion:</w:t>
      </w:r>
    </w:p>
    <w:p w14:paraId="261CF1B5" w14:textId="77777777" w:rsidR="00B56CC5" w:rsidRPr="005B25A1" w:rsidRDefault="00B56CC5" w:rsidP="00B56CC5">
      <w:pPr>
        <w:keepNext/>
        <w:keepLines/>
      </w:pPr>
      <w:r w:rsidRPr="00B56CC5">
        <w:rPr>
          <w:color w:val="0000FF"/>
        </w:rPr>
        <w:t>Not handled</w:t>
      </w:r>
      <w:r>
        <w:t>.</w:t>
      </w:r>
    </w:p>
    <w:p w14:paraId="3F717C67" w14:textId="77777777" w:rsidR="00B56CC5" w:rsidRPr="00EB0339" w:rsidRDefault="00B56CC5" w:rsidP="00B56CC5">
      <w:r w:rsidRPr="005B25A1">
        <w:rPr>
          <w:b/>
          <w:bCs/>
        </w:rPr>
        <w:t>Status:</w:t>
      </w:r>
      <w:r>
        <w:t xml:space="preserve"> </w:t>
      </w:r>
      <w:r w:rsidRPr="00B56CC5">
        <w:rPr>
          <w:color w:val="0000FF"/>
        </w:rPr>
        <w:t>Not handled</w:t>
      </w:r>
      <w:r>
        <w:t>.</w:t>
      </w:r>
    </w:p>
    <w:p w14:paraId="7A3F85B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KI#2.2</w:t>
      </w:r>
    </w:p>
    <w:p w14:paraId="71F8BD6D" w14:textId="77777777" w:rsidR="00E00DA6" w:rsidRDefault="0014183C" w:rsidP="00E04F4D">
      <w:pPr>
        <w:pStyle w:val="NormTop"/>
      </w:pPr>
      <w:r w:rsidRPr="0014183C">
        <w:rPr>
          <w:color w:val="0000FF"/>
        </w:rPr>
        <w:t>S2-2405988</w:t>
      </w:r>
      <w:r w:rsidR="007615D6" w:rsidRPr="00D53282">
        <w:t xml:space="preserve"> </w:t>
      </w:r>
      <w:r w:rsidR="007615D6">
        <w:t>(P-CR) 23.700-54: KI#2.2, Sol#2.8: Update to remove EN.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Solution #2.8 to remove an EN.</w:t>
      </w:r>
    </w:p>
    <w:p w14:paraId="6414EB8E"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S2-2404950</w:t>
      </w:r>
      <w:r>
        <w:rPr>
          <w:i/>
        </w:rPr>
        <w:t xml:space="preserve"> from SA WG2#162.</w:t>
      </w:r>
    </w:p>
    <w:p w14:paraId="6E87EE9D" w14:textId="77777777" w:rsidR="007615D6" w:rsidRPr="005B25A1" w:rsidRDefault="007615D6" w:rsidP="007615D6">
      <w:pPr>
        <w:keepNext/>
        <w:keepLines/>
        <w:rPr>
          <w:b/>
          <w:bCs/>
        </w:rPr>
      </w:pPr>
      <w:r w:rsidRPr="005B25A1">
        <w:rPr>
          <w:b/>
          <w:bCs/>
        </w:rPr>
        <w:t>Convenor comment:</w:t>
      </w:r>
    </w:p>
    <w:p w14:paraId="6FD9EC27" w14:textId="77777777" w:rsidR="007615D6" w:rsidRPr="005B25A1" w:rsidRDefault="007615D6" w:rsidP="007615D6">
      <w:pPr>
        <w:keepNext/>
        <w:keepLines/>
      </w:pPr>
      <w:r w:rsidRPr="005B25A1">
        <w:t>Handle.</w:t>
      </w:r>
    </w:p>
    <w:p w14:paraId="7FBE587A" w14:textId="77777777" w:rsidR="00B56CC5" w:rsidRPr="005B25A1" w:rsidRDefault="00B56CC5" w:rsidP="00B56CC5">
      <w:pPr>
        <w:keepNext/>
        <w:keepLines/>
        <w:rPr>
          <w:b/>
          <w:bCs/>
        </w:rPr>
      </w:pPr>
      <w:r w:rsidRPr="005B25A1">
        <w:rPr>
          <w:b/>
          <w:bCs/>
        </w:rPr>
        <w:t>Parallel discussion:</w:t>
      </w:r>
    </w:p>
    <w:p w14:paraId="44553116" w14:textId="77777777" w:rsidR="00B56CC5" w:rsidRPr="005B25A1" w:rsidRDefault="00B56CC5" w:rsidP="00B56CC5">
      <w:pPr>
        <w:keepNext/>
        <w:keepLines/>
      </w:pPr>
      <w:r w:rsidRPr="00B56CC5">
        <w:rPr>
          <w:color w:val="0000FF"/>
        </w:rPr>
        <w:t>Not handled</w:t>
      </w:r>
      <w:r>
        <w:t>.</w:t>
      </w:r>
    </w:p>
    <w:p w14:paraId="13490112" w14:textId="77777777" w:rsidR="00B56CC5" w:rsidRPr="00EB0339" w:rsidRDefault="00B56CC5" w:rsidP="00B56CC5">
      <w:r w:rsidRPr="005B25A1">
        <w:rPr>
          <w:b/>
          <w:bCs/>
        </w:rPr>
        <w:t>Status:</w:t>
      </w:r>
      <w:r>
        <w:t xml:space="preserve"> </w:t>
      </w:r>
      <w:r w:rsidRPr="00B56CC5">
        <w:rPr>
          <w:color w:val="0000FF"/>
        </w:rPr>
        <w:t>Not handled</w:t>
      </w:r>
      <w:r>
        <w:t>.</w:t>
      </w:r>
    </w:p>
    <w:p w14:paraId="576DC370" w14:textId="77777777" w:rsidR="00E00DA6" w:rsidRDefault="0014183C" w:rsidP="00E04F4D">
      <w:pPr>
        <w:pStyle w:val="NormTop"/>
      </w:pPr>
      <w:r w:rsidRPr="0014183C">
        <w:rPr>
          <w:color w:val="0000FF"/>
        </w:rPr>
        <w:t>S2-2406453</w:t>
      </w:r>
      <w:r w:rsidR="007615D6" w:rsidRPr="00D53282">
        <w:t xml:space="preserve"> </w:t>
      </w:r>
      <w:r w:rsidR="007615D6">
        <w:t>(P-CR) 23.700-54: Update for Solution #2.7: Architecture for ATSSS-Lite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remove the EN s.</w:t>
      </w:r>
    </w:p>
    <w:p w14:paraId="28EF7136" w14:textId="77777777" w:rsidR="007615D6" w:rsidRPr="005B25A1" w:rsidRDefault="007615D6" w:rsidP="007615D6">
      <w:pPr>
        <w:keepNext/>
        <w:keepLines/>
        <w:rPr>
          <w:b/>
          <w:bCs/>
        </w:rPr>
      </w:pPr>
      <w:r w:rsidRPr="005B25A1">
        <w:rPr>
          <w:b/>
          <w:bCs/>
        </w:rPr>
        <w:t>Convenor comment:</w:t>
      </w:r>
    </w:p>
    <w:p w14:paraId="04D6F013" w14:textId="77777777" w:rsidR="007615D6" w:rsidRPr="005B25A1" w:rsidRDefault="007615D6" w:rsidP="007615D6">
      <w:pPr>
        <w:keepNext/>
        <w:keepLines/>
      </w:pPr>
      <w:r w:rsidRPr="005B25A1">
        <w:t>Handle.</w:t>
      </w:r>
    </w:p>
    <w:p w14:paraId="72BACE7A" w14:textId="77777777" w:rsidR="00B56CC5" w:rsidRPr="005B25A1" w:rsidRDefault="00B56CC5" w:rsidP="00B56CC5">
      <w:pPr>
        <w:keepNext/>
        <w:keepLines/>
        <w:rPr>
          <w:b/>
          <w:bCs/>
        </w:rPr>
      </w:pPr>
      <w:r w:rsidRPr="005B25A1">
        <w:rPr>
          <w:b/>
          <w:bCs/>
        </w:rPr>
        <w:t>Parallel discussion:</w:t>
      </w:r>
    </w:p>
    <w:p w14:paraId="03900E58" w14:textId="77777777" w:rsidR="00B56CC5" w:rsidRPr="005B25A1" w:rsidRDefault="00B56CC5" w:rsidP="00B56CC5">
      <w:pPr>
        <w:keepNext/>
        <w:keepLines/>
      </w:pPr>
      <w:r w:rsidRPr="00B56CC5">
        <w:rPr>
          <w:color w:val="0000FF"/>
        </w:rPr>
        <w:t>Not handled</w:t>
      </w:r>
      <w:r>
        <w:t>.</w:t>
      </w:r>
    </w:p>
    <w:p w14:paraId="4882E85C" w14:textId="77777777" w:rsidR="00B56CC5" w:rsidRPr="00EB0339" w:rsidRDefault="00B56CC5" w:rsidP="00B56CC5">
      <w:r w:rsidRPr="005B25A1">
        <w:rPr>
          <w:b/>
          <w:bCs/>
        </w:rPr>
        <w:t>Status:</w:t>
      </w:r>
      <w:r>
        <w:t xml:space="preserve"> </w:t>
      </w:r>
      <w:r w:rsidRPr="00B56CC5">
        <w:rPr>
          <w:color w:val="0000FF"/>
        </w:rPr>
        <w:t>Not handled</w:t>
      </w:r>
      <w:r>
        <w:t>.</w:t>
      </w:r>
    </w:p>
    <w:p w14:paraId="72C9D403" w14:textId="77777777" w:rsidR="00E00DA6" w:rsidRDefault="0014183C" w:rsidP="00E04F4D">
      <w:pPr>
        <w:pStyle w:val="NormTop"/>
      </w:pPr>
      <w:r w:rsidRPr="0014183C">
        <w:rPr>
          <w:color w:val="0000FF"/>
        </w:rPr>
        <w:t>S2-2406461</w:t>
      </w:r>
      <w:r w:rsidR="007615D6" w:rsidRPr="00D53282">
        <w:t xml:space="preserve"> </w:t>
      </w:r>
      <w:r w:rsidR="007615D6">
        <w:t>(P-CR) 23.700-54: Update for Solution #2.8: Simplified ATSSS over non-3GPP based on direct MPQUIC connection between UE and UPF.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and its impacts to solve EN s.</w:t>
      </w:r>
    </w:p>
    <w:p w14:paraId="43D776C5" w14:textId="77777777" w:rsidR="007615D6" w:rsidRPr="005B25A1" w:rsidRDefault="007615D6" w:rsidP="007615D6">
      <w:pPr>
        <w:keepNext/>
        <w:keepLines/>
        <w:rPr>
          <w:b/>
          <w:bCs/>
        </w:rPr>
      </w:pPr>
      <w:r w:rsidRPr="005B25A1">
        <w:rPr>
          <w:b/>
          <w:bCs/>
        </w:rPr>
        <w:t>Convenor comment:</w:t>
      </w:r>
    </w:p>
    <w:p w14:paraId="3BF42AD3" w14:textId="77777777" w:rsidR="007615D6" w:rsidRPr="005B25A1" w:rsidRDefault="007615D6" w:rsidP="007615D6">
      <w:pPr>
        <w:keepNext/>
        <w:keepLines/>
      </w:pPr>
      <w:r w:rsidRPr="005B25A1">
        <w:t>Handle.</w:t>
      </w:r>
    </w:p>
    <w:p w14:paraId="6118F992" w14:textId="77777777" w:rsidR="00B56CC5" w:rsidRPr="005B25A1" w:rsidRDefault="00B56CC5" w:rsidP="00B56CC5">
      <w:pPr>
        <w:keepNext/>
        <w:keepLines/>
        <w:rPr>
          <w:b/>
          <w:bCs/>
        </w:rPr>
      </w:pPr>
      <w:r w:rsidRPr="005B25A1">
        <w:rPr>
          <w:b/>
          <w:bCs/>
        </w:rPr>
        <w:t>Parallel discussion:</w:t>
      </w:r>
    </w:p>
    <w:p w14:paraId="162B4250" w14:textId="77777777" w:rsidR="00B56CC5" w:rsidRPr="005B25A1" w:rsidRDefault="00B56CC5" w:rsidP="00B56CC5">
      <w:pPr>
        <w:keepNext/>
        <w:keepLines/>
      </w:pPr>
      <w:r w:rsidRPr="00B56CC5">
        <w:rPr>
          <w:color w:val="0000FF"/>
        </w:rPr>
        <w:t>Not handled</w:t>
      </w:r>
      <w:r>
        <w:t>.</w:t>
      </w:r>
    </w:p>
    <w:p w14:paraId="149BBC99" w14:textId="77777777" w:rsidR="00B56CC5" w:rsidRPr="00EB0339" w:rsidRDefault="00B56CC5" w:rsidP="00B56CC5">
      <w:r w:rsidRPr="005B25A1">
        <w:rPr>
          <w:b/>
          <w:bCs/>
        </w:rPr>
        <w:t>Status:</w:t>
      </w:r>
      <w:r>
        <w:t xml:space="preserve"> </w:t>
      </w:r>
      <w:r w:rsidRPr="00B56CC5">
        <w:rPr>
          <w:color w:val="0000FF"/>
        </w:rPr>
        <w:t>Not handled</w:t>
      </w:r>
      <w:r>
        <w:t>.</w:t>
      </w:r>
    </w:p>
    <w:p w14:paraId="037F611A" w14:textId="77777777" w:rsidR="00E00DA6" w:rsidRDefault="0014183C" w:rsidP="00E04F4D">
      <w:pPr>
        <w:pStyle w:val="NormTop"/>
      </w:pPr>
      <w:r w:rsidRPr="0014183C">
        <w:rPr>
          <w:color w:val="0000FF"/>
        </w:rPr>
        <w:t>S2-2406478</w:t>
      </w:r>
      <w:r w:rsidR="007615D6" w:rsidRPr="00D53282">
        <w:t xml:space="preserve"> </w:t>
      </w:r>
      <w:r w:rsidR="007615D6">
        <w:t>(P-CR) 23.700-54: The handling of MA PDU session for simplified ATSSS architecture over non-3GPP in case the UE loses 3GPP access coverage.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to address the session management aspects of MA PDU session for simplified ATSSS architecture over non-3GPP in case the UE loses 3GPP access coverage.</w:t>
      </w:r>
    </w:p>
    <w:p w14:paraId="3FF79BA8"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S2-2404156</w:t>
      </w:r>
      <w:r>
        <w:rPr>
          <w:i/>
        </w:rPr>
        <w:t xml:space="preserve"> from SA WG2#162.</w:t>
      </w:r>
    </w:p>
    <w:p w14:paraId="48BCCA02" w14:textId="77777777" w:rsidR="007615D6" w:rsidRPr="005B25A1" w:rsidRDefault="007615D6" w:rsidP="007615D6">
      <w:pPr>
        <w:keepNext/>
        <w:keepLines/>
        <w:rPr>
          <w:b/>
          <w:bCs/>
        </w:rPr>
      </w:pPr>
      <w:r w:rsidRPr="005B25A1">
        <w:rPr>
          <w:b/>
          <w:bCs/>
        </w:rPr>
        <w:t>Convenor comment:</w:t>
      </w:r>
    </w:p>
    <w:p w14:paraId="0D9E84F9" w14:textId="77777777" w:rsidR="007615D6" w:rsidRPr="005B25A1" w:rsidRDefault="007615D6" w:rsidP="007615D6">
      <w:pPr>
        <w:keepNext/>
        <w:keepLines/>
      </w:pPr>
      <w:r w:rsidRPr="005B25A1">
        <w:t>Handle.</w:t>
      </w:r>
    </w:p>
    <w:p w14:paraId="359F02A3" w14:textId="77777777" w:rsidR="00B56CC5" w:rsidRPr="005B25A1" w:rsidRDefault="00B56CC5" w:rsidP="00B56CC5">
      <w:pPr>
        <w:keepNext/>
        <w:keepLines/>
        <w:rPr>
          <w:b/>
          <w:bCs/>
        </w:rPr>
      </w:pPr>
      <w:r w:rsidRPr="005B25A1">
        <w:rPr>
          <w:b/>
          <w:bCs/>
        </w:rPr>
        <w:t>Parallel discussion:</w:t>
      </w:r>
    </w:p>
    <w:p w14:paraId="303504E0" w14:textId="77777777" w:rsidR="00B56CC5" w:rsidRPr="005B25A1" w:rsidRDefault="00B56CC5" w:rsidP="00B56CC5">
      <w:pPr>
        <w:keepNext/>
        <w:keepLines/>
      </w:pPr>
      <w:r w:rsidRPr="00B56CC5">
        <w:rPr>
          <w:color w:val="0000FF"/>
        </w:rPr>
        <w:t>Not handled</w:t>
      </w:r>
      <w:r>
        <w:t>.</w:t>
      </w:r>
    </w:p>
    <w:p w14:paraId="7D08E129" w14:textId="77777777" w:rsidR="00B56CC5" w:rsidRPr="00EB0339" w:rsidRDefault="00B56CC5" w:rsidP="00B56CC5">
      <w:r w:rsidRPr="005B25A1">
        <w:rPr>
          <w:b/>
          <w:bCs/>
        </w:rPr>
        <w:t>Status:</w:t>
      </w:r>
      <w:r>
        <w:t xml:space="preserve"> </w:t>
      </w:r>
      <w:r w:rsidRPr="00B56CC5">
        <w:rPr>
          <w:color w:val="0000FF"/>
        </w:rPr>
        <w:t>Not handled</w:t>
      </w:r>
      <w:r>
        <w:t>.</w:t>
      </w:r>
    </w:p>
    <w:p w14:paraId="52A5B411" w14:textId="77777777" w:rsidR="00E00DA6" w:rsidRDefault="0014183C" w:rsidP="00E04F4D">
      <w:pPr>
        <w:pStyle w:val="NormTop"/>
      </w:pPr>
      <w:r w:rsidRPr="0014183C">
        <w:rPr>
          <w:color w:val="0000FF"/>
        </w:rPr>
        <w:lastRenderedPageBreak/>
        <w:t>S2-2406542</w:t>
      </w:r>
      <w:r w:rsidR="007615D6" w:rsidRPr="00D53282">
        <w:t xml:space="preserve"> </w:t>
      </w:r>
      <w:r w:rsidR="007615D6">
        <w:t>(P-CR) 23.700-54: KI#2.2, Update Solution #2.6 to resolve ENs. (Source: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solves all the Editor s Notes (except SA WG3 related ENs) in the solution #2.6, and introduces an alternative for the SMF to trigger the authentication procedure.</w:t>
      </w:r>
    </w:p>
    <w:p w14:paraId="746036BD"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S2-2404632</w:t>
      </w:r>
      <w:r>
        <w:rPr>
          <w:i/>
        </w:rPr>
        <w:t xml:space="preserve"> from SA WG2#162.</w:t>
      </w:r>
    </w:p>
    <w:p w14:paraId="39F9C931" w14:textId="77777777" w:rsidR="007615D6" w:rsidRPr="005B25A1" w:rsidRDefault="007615D6" w:rsidP="007615D6">
      <w:pPr>
        <w:keepNext/>
        <w:keepLines/>
        <w:rPr>
          <w:b/>
          <w:bCs/>
        </w:rPr>
      </w:pPr>
      <w:r w:rsidRPr="005B25A1">
        <w:rPr>
          <w:b/>
          <w:bCs/>
        </w:rPr>
        <w:t>Convenor comment:</w:t>
      </w:r>
    </w:p>
    <w:p w14:paraId="3EA82E8C" w14:textId="77777777" w:rsidR="007615D6" w:rsidRPr="005B25A1" w:rsidRDefault="007615D6" w:rsidP="007615D6">
      <w:pPr>
        <w:keepNext/>
        <w:keepLines/>
      </w:pPr>
      <w:r w:rsidRPr="005B25A1">
        <w:t>Handle.</w:t>
      </w:r>
    </w:p>
    <w:p w14:paraId="58B2CF4A" w14:textId="77777777" w:rsidR="00B56CC5" w:rsidRPr="005B25A1" w:rsidRDefault="00B56CC5" w:rsidP="00B56CC5">
      <w:pPr>
        <w:keepNext/>
        <w:keepLines/>
        <w:rPr>
          <w:b/>
          <w:bCs/>
        </w:rPr>
      </w:pPr>
      <w:r w:rsidRPr="005B25A1">
        <w:rPr>
          <w:b/>
          <w:bCs/>
        </w:rPr>
        <w:t>Parallel discussion:</w:t>
      </w:r>
    </w:p>
    <w:p w14:paraId="5EC72B37" w14:textId="77777777" w:rsidR="00B56CC5" w:rsidRPr="005B25A1" w:rsidRDefault="00B56CC5" w:rsidP="00B56CC5">
      <w:pPr>
        <w:keepNext/>
        <w:keepLines/>
      </w:pPr>
      <w:r w:rsidRPr="00B56CC5">
        <w:rPr>
          <w:color w:val="0000FF"/>
        </w:rPr>
        <w:t>Not handled</w:t>
      </w:r>
      <w:r>
        <w:t>.</w:t>
      </w:r>
    </w:p>
    <w:p w14:paraId="19D1B4F3" w14:textId="77777777" w:rsidR="00B56CC5" w:rsidRPr="00EB0339" w:rsidRDefault="00B56CC5" w:rsidP="00B56CC5">
      <w:r w:rsidRPr="005B25A1">
        <w:rPr>
          <w:b/>
          <w:bCs/>
        </w:rPr>
        <w:t>Status:</w:t>
      </w:r>
      <w:r>
        <w:t xml:space="preserve"> </w:t>
      </w:r>
      <w:r w:rsidRPr="00B56CC5">
        <w:rPr>
          <w:color w:val="0000FF"/>
        </w:rPr>
        <w:t>Not handled</w:t>
      </w:r>
      <w:r>
        <w:t>.</w:t>
      </w:r>
    </w:p>
    <w:p w14:paraId="51FC512A" w14:textId="77777777" w:rsidR="00E00DA6" w:rsidRDefault="0014183C" w:rsidP="00E04F4D">
      <w:pPr>
        <w:pStyle w:val="NormTop"/>
      </w:pPr>
      <w:r w:rsidRPr="0014183C">
        <w:rPr>
          <w:color w:val="0000FF"/>
        </w:rPr>
        <w:t>S2-2406775</w:t>
      </w:r>
      <w:r w:rsidR="007615D6" w:rsidRPr="00D53282">
        <w:t xml:space="preserve"> </w:t>
      </w:r>
      <w:r w:rsidR="007615D6">
        <w:t>(P-CR) 23.700-54: Solution #2.8 Update for NIN3A Time Limit Influence by UE. (Source: InterDigital,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solution #2.8.</w:t>
      </w:r>
    </w:p>
    <w:p w14:paraId="57C28F66" w14:textId="77777777" w:rsidR="007615D6" w:rsidRPr="005B25A1" w:rsidRDefault="007615D6" w:rsidP="007615D6">
      <w:pPr>
        <w:keepNext/>
        <w:keepLines/>
        <w:rPr>
          <w:b/>
          <w:bCs/>
        </w:rPr>
      </w:pPr>
      <w:r w:rsidRPr="005B25A1">
        <w:rPr>
          <w:b/>
          <w:bCs/>
        </w:rPr>
        <w:t>Convenor comment:</w:t>
      </w:r>
    </w:p>
    <w:p w14:paraId="5E041F68" w14:textId="77777777" w:rsidR="007615D6" w:rsidRPr="005B25A1" w:rsidRDefault="007615D6" w:rsidP="007615D6">
      <w:pPr>
        <w:keepNext/>
        <w:keepLines/>
      </w:pPr>
      <w:r w:rsidRPr="005B25A1">
        <w:t>Handle.</w:t>
      </w:r>
    </w:p>
    <w:p w14:paraId="1D178B32" w14:textId="77777777" w:rsidR="00B56CC5" w:rsidRPr="005B25A1" w:rsidRDefault="00B56CC5" w:rsidP="00B56CC5">
      <w:pPr>
        <w:keepNext/>
        <w:keepLines/>
        <w:rPr>
          <w:b/>
          <w:bCs/>
        </w:rPr>
      </w:pPr>
      <w:r w:rsidRPr="005B25A1">
        <w:rPr>
          <w:b/>
          <w:bCs/>
        </w:rPr>
        <w:t>Parallel discussion:</w:t>
      </w:r>
    </w:p>
    <w:p w14:paraId="2B43CA7E" w14:textId="77777777" w:rsidR="00B56CC5" w:rsidRPr="005B25A1" w:rsidRDefault="00B56CC5" w:rsidP="00B56CC5">
      <w:pPr>
        <w:keepNext/>
        <w:keepLines/>
      </w:pPr>
      <w:r w:rsidRPr="00B56CC5">
        <w:rPr>
          <w:color w:val="0000FF"/>
        </w:rPr>
        <w:t>Not handled</w:t>
      </w:r>
      <w:r>
        <w:t>.</w:t>
      </w:r>
    </w:p>
    <w:p w14:paraId="62BC08A1" w14:textId="77777777" w:rsidR="00B56CC5" w:rsidRPr="00EB0339" w:rsidRDefault="00B56CC5" w:rsidP="00B56CC5">
      <w:r w:rsidRPr="005B25A1">
        <w:rPr>
          <w:b/>
          <w:bCs/>
        </w:rPr>
        <w:t>Status:</w:t>
      </w:r>
      <w:r>
        <w:t xml:space="preserve"> </w:t>
      </w:r>
      <w:r w:rsidRPr="00B56CC5">
        <w:rPr>
          <w:color w:val="0000FF"/>
        </w:rPr>
        <w:t>Not handled</w:t>
      </w:r>
      <w:r>
        <w:t>.</w:t>
      </w:r>
    </w:p>
    <w:p w14:paraId="17478F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2F514D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KI#1.x</w:t>
      </w:r>
    </w:p>
    <w:p w14:paraId="5D0F2BA8" w14:textId="77777777" w:rsidR="00E00DA6" w:rsidRDefault="0014183C" w:rsidP="00E04F4D">
      <w:pPr>
        <w:pStyle w:val="NormTop"/>
      </w:pPr>
      <w:r w:rsidRPr="0014183C">
        <w:rPr>
          <w:color w:val="0000FF"/>
        </w:rPr>
        <w:t>S2-2406375</w:t>
      </w:r>
      <w:r w:rsidR="007615D6" w:rsidRPr="00D53282">
        <w:t xml:space="preserve"> </w:t>
      </w:r>
      <w:r w:rsidR="007615D6">
        <w:t>(P-CR) 23.700-54: KI#1.1, KI#1.2, KI#1.3, KI#1.4, New Sol: Support of DualSteer Device management using Primary/Secondary SUPI and DualSteer PDU Session using separate PDU Sessions.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KI#1.1, KI#1.2, KI#1.3 and KI#1.4.</w:t>
      </w:r>
    </w:p>
    <w:p w14:paraId="4B6C05C5"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S2-2404569</w:t>
      </w:r>
      <w:r>
        <w:rPr>
          <w:i/>
        </w:rPr>
        <w:t>5 from SA WG2#162.</w:t>
      </w:r>
    </w:p>
    <w:p w14:paraId="2A0ABE13" w14:textId="77777777" w:rsidR="007615D6" w:rsidRPr="005B25A1" w:rsidRDefault="007615D6" w:rsidP="007615D6">
      <w:pPr>
        <w:keepNext/>
        <w:keepLines/>
        <w:rPr>
          <w:b/>
          <w:bCs/>
        </w:rPr>
      </w:pPr>
      <w:r w:rsidRPr="005B25A1">
        <w:rPr>
          <w:b/>
          <w:bCs/>
        </w:rPr>
        <w:t>Convenor comment:</w:t>
      </w:r>
    </w:p>
    <w:p w14:paraId="792AA3E8" w14:textId="77777777" w:rsidR="007615D6" w:rsidRPr="005B25A1" w:rsidRDefault="007615D6" w:rsidP="007615D6">
      <w:pPr>
        <w:keepNext/>
        <w:keepLines/>
      </w:pPr>
      <w:r w:rsidRPr="005B25A1">
        <w:t>Handle (round#1).</w:t>
      </w:r>
    </w:p>
    <w:p w14:paraId="62A405EB" w14:textId="77777777" w:rsidR="00B56CC5" w:rsidRPr="005B25A1" w:rsidRDefault="00B56CC5" w:rsidP="00B56CC5">
      <w:pPr>
        <w:keepNext/>
        <w:keepLines/>
        <w:rPr>
          <w:b/>
          <w:bCs/>
        </w:rPr>
      </w:pPr>
      <w:r w:rsidRPr="005B25A1">
        <w:rPr>
          <w:b/>
          <w:bCs/>
        </w:rPr>
        <w:t>Parallel discussion:</w:t>
      </w:r>
    </w:p>
    <w:p w14:paraId="4983E4C2" w14:textId="77777777" w:rsidR="00B56CC5" w:rsidRPr="005B25A1" w:rsidRDefault="00B56CC5" w:rsidP="00B56CC5">
      <w:pPr>
        <w:keepNext/>
        <w:keepLines/>
      </w:pPr>
      <w:r w:rsidRPr="00B56CC5">
        <w:rPr>
          <w:color w:val="0000FF"/>
        </w:rPr>
        <w:t>Not handled</w:t>
      </w:r>
      <w:r>
        <w:t>.</w:t>
      </w:r>
    </w:p>
    <w:p w14:paraId="63EBBEE4" w14:textId="77777777" w:rsidR="00B56CC5" w:rsidRPr="00EB0339" w:rsidRDefault="00B56CC5" w:rsidP="00B56CC5">
      <w:r w:rsidRPr="005B25A1">
        <w:rPr>
          <w:b/>
          <w:bCs/>
        </w:rPr>
        <w:t>Status:</w:t>
      </w:r>
      <w:r>
        <w:t xml:space="preserve"> </w:t>
      </w:r>
      <w:r w:rsidRPr="00B56CC5">
        <w:rPr>
          <w:color w:val="0000FF"/>
        </w:rPr>
        <w:t>Not handled</w:t>
      </w:r>
      <w:r>
        <w:t>.</w:t>
      </w:r>
    </w:p>
    <w:p w14:paraId="4A0F05BD" w14:textId="77777777" w:rsidR="00E00DA6" w:rsidRDefault="0014183C" w:rsidP="00E04F4D">
      <w:pPr>
        <w:pStyle w:val="NormTop"/>
      </w:pPr>
      <w:r w:rsidRPr="0014183C">
        <w:rPr>
          <w:color w:val="0000FF"/>
        </w:rPr>
        <w:lastRenderedPageBreak/>
        <w:t>S2-2406411</w:t>
      </w:r>
      <w:r w:rsidR="007615D6" w:rsidRPr="00D53282">
        <w:t xml:space="preserve"> </w:t>
      </w:r>
      <w:r w:rsidR="007615D6">
        <w:t>(P-CR) 23.700-54: Support for DualSteer devices not supporting simultaneous data transmission over two 3GPP accesses.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KI#1.x to support DualSteer devices not supporting simultaneous data transmission over two 3GPP accesses.</w:t>
      </w:r>
    </w:p>
    <w:p w14:paraId="6219E8A4"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S2-2404575</w:t>
      </w:r>
      <w:r>
        <w:rPr>
          <w:i/>
        </w:rPr>
        <w:t xml:space="preserve"> from SA WG2#162.</w:t>
      </w:r>
    </w:p>
    <w:p w14:paraId="3D5BFB1A" w14:textId="77777777" w:rsidR="007615D6" w:rsidRPr="005B25A1" w:rsidRDefault="007615D6" w:rsidP="007615D6">
      <w:pPr>
        <w:keepNext/>
        <w:keepLines/>
        <w:rPr>
          <w:b/>
          <w:bCs/>
        </w:rPr>
      </w:pPr>
      <w:r w:rsidRPr="005B25A1">
        <w:rPr>
          <w:b/>
          <w:bCs/>
        </w:rPr>
        <w:t>Convenor comment:</w:t>
      </w:r>
    </w:p>
    <w:p w14:paraId="0CBCED50" w14:textId="77777777" w:rsidR="007615D6" w:rsidRPr="005B25A1" w:rsidRDefault="007615D6" w:rsidP="007615D6">
      <w:pPr>
        <w:keepNext/>
        <w:keepLines/>
      </w:pPr>
      <w:r w:rsidRPr="005B25A1">
        <w:t>Handle (round#1).</w:t>
      </w:r>
    </w:p>
    <w:p w14:paraId="6607178E" w14:textId="77777777" w:rsidR="00B56CC5" w:rsidRPr="005B25A1" w:rsidRDefault="00B56CC5" w:rsidP="00B56CC5">
      <w:pPr>
        <w:keepNext/>
        <w:keepLines/>
        <w:rPr>
          <w:b/>
          <w:bCs/>
        </w:rPr>
      </w:pPr>
      <w:r w:rsidRPr="005B25A1">
        <w:rPr>
          <w:b/>
          <w:bCs/>
        </w:rPr>
        <w:t>Parallel discussion:</w:t>
      </w:r>
    </w:p>
    <w:p w14:paraId="391F7D8D" w14:textId="77777777" w:rsidR="00B56CC5" w:rsidRPr="005B25A1" w:rsidRDefault="00B56CC5" w:rsidP="00B56CC5">
      <w:pPr>
        <w:keepNext/>
        <w:keepLines/>
      </w:pPr>
      <w:r w:rsidRPr="00B56CC5">
        <w:rPr>
          <w:color w:val="0000FF"/>
        </w:rPr>
        <w:t>Not handled</w:t>
      </w:r>
      <w:r>
        <w:t>.</w:t>
      </w:r>
    </w:p>
    <w:p w14:paraId="08205155" w14:textId="77777777" w:rsidR="00B56CC5" w:rsidRPr="00EB0339" w:rsidRDefault="00B56CC5" w:rsidP="00B56CC5">
      <w:r w:rsidRPr="005B25A1">
        <w:rPr>
          <w:b/>
          <w:bCs/>
        </w:rPr>
        <w:t>Status:</w:t>
      </w:r>
      <w:r>
        <w:t xml:space="preserve"> </w:t>
      </w:r>
      <w:r w:rsidRPr="00B56CC5">
        <w:rPr>
          <w:color w:val="0000FF"/>
        </w:rPr>
        <w:t>Not handled</w:t>
      </w:r>
      <w:r>
        <w:t>.</w:t>
      </w:r>
    </w:p>
    <w:p w14:paraId="3BFE8857" w14:textId="77777777" w:rsidR="00E00DA6" w:rsidRDefault="0014183C" w:rsidP="00E04F4D">
      <w:pPr>
        <w:pStyle w:val="NormTop"/>
      </w:pPr>
      <w:r w:rsidRPr="0014183C">
        <w:rPr>
          <w:color w:val="0000FF"/>
        </w:rPr>
        <w:t>S2-2406412</w:t>
      </w:r>
      <w:r w:rsidR="007615D6" w:rsidRPr="00D53282">
        <w:t xml:space="preserve"> </w:t>
      </w:r>
      <w:r w:rsidR="007615D6">
        <w:t>(P-CR) 23.700-54: Solution for upgrading a single access PDU Session to DualSteer.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KI#1.3 and specifically addresses how a single access PDU Session can be converted into a DualSteer session and vice-versa.</w:t>
      </w:r>
    </w:p>
    <w:p w14:paraId="4BA7BEE3"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S2-2404576</w:t>
      </w:r>
      <w:r>
        <w:rPr>
          <w:i/>
        </w:rPr>
        <w:t xml:space="preserve"> from SA WG2#162.</w:t>
      </w:r>
    </w:p>
    <w:p w14:paraId="2EC1381D" w14:textId="77777777" w:rsidR="007615D6" w:rsidRPr="005B25A1" w:rsidRDefault="007615D6" w:rsidP="007615D6">
      <w:pPr>
        <w:keepNext/>
        <w:keepLines/>
        <w:rPr>
          <w:b/>
          <w:bCs/>
        </w:rPr>
      </w:pPr>
      <w:r w:rsidRPr="005B25A1">
        <w:rPr>
          <w:b/>
          <w:bCs/>
        </w:rPr>
        <w:t>Convenor comment:</w:t>
      </w:r>
    </w:p>
    <w:p w14:paraId="45928774" w14:textId="77777777" w:rsidR="007615D6" w:rsidRPr="005B25A1" w:rsidRDefault="007615D6" w:rsidP="007615D6">
      <w:pPr>
        <w:keepNext/>
        <w:keepLines/>
      </w:pPr>
      <w:r w:rsidRPr="005B25A1">
        <w:t>Handle (round#2).</w:t>
      </w:r>
    </w:p>
    <w:p w14:paraId="5ADCEBD1" w14:textId="77777777" w:rsidR="00B56CC5" w:rsidRPr="005B25A1" w:rsidRDefault="00B56CC5" w:rsidP="00B56CC5">
      <w:pPr>
        <w:keepNext/>
        <w:keepLines/>
        <w:rPr>
          <w:b/>
          <w:bCs/>
        </w:rPr>
      </w:pPr>
      <w:r w:rsidRPr="005B25A1">
        <w:rPr>
          <w:b/>
          <w:bCs/>
        </w:rPr>
        <w:t>Parallel discussion:</w:t>
      </w:r>
    </w:p>
    <w:p w14:paraId="684F84C5" w14:textId="77777777" w:rsidR="00B56CC5" w:rsidRPr="005B25A1" w:rsidRDefault="00B56CC5" w:rsidP="00B56CC5">
      <w:pPr>
        <w:keepNext/>
        <w:keepLines/>
      </w:pPr>
      <w:r w:rsidRPr="00B56CC5">
        <w:rPr>
          <w:color w:val="0000FF"/>
        </w:rPr>
        <w:t>Not handled</w:t>
      </w:r>
      <w:r>
        <w:t>.</w:t>
      </w:r>
    </w:p>
    <w:p w14:paraId="4DA55D38" w14:textId="77777777" w:rsidR="00B56CC5" w:rsidRPr="00EB0339" w:rsidRDefault="00B56CC5" w:rsidP="00B56CC5">
      <w:r w:rsidRPr="005B25A1">
        <w:rPr>
          <w:b/>
          <w:bCs/>
        </w:rPr>
        <w:t>Status:</w:t>
      </w:r>
      <w:r>
        <w:t xml:space="preserve"> </w:t>
      </w:r>
      <w:r w:rsidRPr="00B56CC5">
        <w:rPr>
          <w:color w:val="0000FF"/>
        </w:rPr>
        <w:t>Not handled</w:t>
      </w:r>
      <w:r>
        <w:t>.</w:t>
      </w:r>
    </w:p>
    <w:p w14:paraId="6B921F7B" w14:textId="77777777" w:rsidR="00E00DA6" w:rsidRDefault="0014183C" w:rsidP="00E04F4D">
      <w:pPr>
        <w:pStyle w:val="NormTop"/>
      </w:pPr>
      <w:r w:rsidRPr="0014183C">
        <w:rPr>
          <w:color w:val="0000FF"/>
        </w:rPr>
        <w:t>S2-2406593</w:t>
      </w:r>
      <w:r w:rsidR="007615D6" w:rsidRPr="00D53282">
        <w:t xml:space="preserve"> </w:t>
      </w:r>
      <w:r w:rsidR="007615D6">
        <w:t>(P-CR) 23.700-54: FS_MASSS KI#1.3 New solution on dual steer traffic switching for session management enhancement.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session management enhancement for the FS_MASSS TR 23.700-54.</w:t>
      </w:r>
    </w:p>
    <w:p w14:paraId="233D0B31"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S2-2404666</w:t>
      </w:r>
      <w:r>
        <w:rPr>
          <w:i/>
        </w:rPr>
        <w:t xml:space="preserve"> from SA WG2#162.</w:t>
      </w:r>
    </w:p>
    <w:p w14:paraId="5FCEA00D" w14:textId="77777777" w:rsidR="007615D6" w:rsidRPr="005B25A1" w:rsidRDefault="007615D6" w:rsidP="007615D6">
      <w:pPr>
        <w:keepNext/>
        <w:keepLines/>
        <w:rPr>
          <w:b/>
          <w:bCs/>
        </w:rPr>
      </w:pPr>
      <w:r w:rsidRPr="005B25A1">
        <w:rPr>
          <w:b/>
          <w:bCs/>
        </w:rPr>
        <w:t>Convenor comment:</w:t>
      </w:r>
    </w:p>
    <w:p w14:paraId="14DF01FE" w14:textId="77777777" w:rsidR="007615D6" w:rsidRPr="005B25A1" w:rsidRDefault="007615D6" w:rsidP="007615D6">
      <w:pPr>
        <w:keepNext/>
        <w:keepLines/>
      </w:pPr>
      <w:r w:rsidRPr="005B25A1">
        <w:t>Handle (round#1).</w:t>
      </w:r>
    </w:p>
    <w:p w14:paraId="5BF61D83" w14:textId="77777777" w:rsidR="00B56CC5" w:rsidRPr="005B25A1" w:rsidRDefault="00B56CC5" w:rsidP="00B56CC5">
      <w:pPr>
        <w:keepNext/>
        <w:keepLines/>
        <w:rPr>
          <w:b/>
          <w:bCs/>
        </w:rPr>
      </w:pPr>
      <w:r w:rsidRPr="005B25A1">
        <w:rPr>
          <w:b/>
          <w:bCs/>
        </w:rPr>
        <w:t>Parallel discussion:</w:t>
      </w:r>
    </w:p>
    <w:p w14:paraId="0BD70136" w14:textId="77777777" w:rsidR="00B56CC5" w:rsidRPr="005B25A1" w:rsidRDefault="00B56CC5" w:rsidP="00B56CC5">
      <w:pPr>
        <w:keepNext/>
        <w:keepLines/>
      </w:pPr>
      <w:r w:rsidRPr="00B56CC5">
        <w:rPr>
          <w:color w:val="0000FF"/>
        </w:rPr>
        <w:t>Not handled</w:t>
      </w:r>
      <w:r>
        <w:t>.</w:t>
      </w:r>
    </w:p>
    <w:p w14:paraId="52562731" w14:textId="77777777" w:rsidR="00B56CC5" w:rsidRPr="00EB0339" w:rsidRDefault="00B56CC5" w:rsidP="00B56CC5">
      <w:r w:rsidRPr="005B25A1">
        <w:rPr>
          <w:b/>
          <w:bCs/>
        </w:rPr>
        <w:t>Status:</w:t>
      </w:r>
      <w:r>
        <w:t xml:space="preserve"> </w:t>
      </w:r>
      <w:r w:rsidRPr="00B56CC5">
        <w:rPr>
          <w:color w:val="0000FF"/>
        </w:rPr>
        <w:t>Not handled</w:t>
      </w:r>
      <w:r>
        <w:t>.</w:t>
      </w:r>
    </w:p>
    <w:p w14:paraId="0EBD353B" w14:textId="77777777" w:rsidR="00E00DA6" w:rsidRDefault="0014183C" w:rsidP="00E04F4D">
      <w:pPr>
        <w:pStyle w:val="NormTop"/>
      </w:pPr>
      <w:r w:rsidRPr="0014183C">
        <w:rPr>
          <w:color w:val="0000FF"/>
        </w:rPr>
        <w:lastRenderedPageBreak/>
        <w:t>S2-2406594</w:t>
      </w:r>
      <w:r w:rsidR="007615D6" w:rsidRPr="00D53282">
        <w:t xml:space="preserve"> </w:t>
      </w:r>
      <w:r w:rsidR="007615D6">
        <w:t>(P-CR) 23.700-54: FS_MASSS KI#1.2 New solution for registration enhancement for DualSteer.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new registration enhancement for the FS_MASSS TR 23.700-54.</w:t>
      </w:r>
    </w:p>
    <w:p w14:paraId="13ECEA9B"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S2-2404667</w:t>
      </w:r>
      <w:r>
        <w:rPr>
          <w:i/>
        </w:rPr>
        <w:t xml:space="preserve"> from SA WG2#162.</w:t>
      </w:r>
    </w:p>
    <w:p w14:paraId="0BAFC552" w14:textId="77777777" w:rsidR="007615D6" w:rsidRPr="005B25A1" w:rsidRDefault="007615D6" w:rsidP="007615D6">
      <w:pPr>
        <w:keepNext/>
        <w:keepLines/>
        <w:rPr>
          <w:b/>
          <w:bCs/>
        </w:rPr>
      </w:pPr>
      <w:r w:rsidRPr="005B25A1">
        <w:rPr>
          <w:b/>
          <w:bCs/>
        </w:rPr>
        <w:t>Convenor comment:</w:t>
      </w:r>
    </w:p>
    <w:p w14:paraId="713186B2" w14:textId="77777777" w:rsidR="007615D6" w:rsidRPr="005B25A1" w:rsidRDefault="007615D6" w:rsidP="007615D6">
      <w:pPr>
        <w:keepNext/>
        <w:keepLines/>
      </w:pPr>
      <w:r w:rsidRPr="005B25A1">
        <w:t>Handle (round#2).</w:t>
      </w:r>
    </w:p>
    <w:p w14:paraId="4E2A73F1" w14:textId="77777777" w:rsidR="00B56CC5" w:rsidRPr="005B25A1" w:rsidRDefault="00B56CC5" w:rsidP="00B56CC5">
      <w:pPr>
        <w:keepNext/>
        <w:keepLines/>
        <w:rPr>
          <w:b/>
          <w:bCs/>
        </w:rPr>
      </w:pPr>
      <w:r w:rsidRPr="005B25A1">
        <w:rPr>
          <w:b/>
          <w:bCs/>
        </w:rPr>
        <w:t>Parallel discussion:</w:t>
      </w:r>
    </w:p>
    <w:p w14:paraId="4DAEC907" w14:textId="77777777" w:rsidR="00B56CC5" w:rsidRPr="005B25A1" w:rsidRDefault="00B56CC5" w:rsidP="00B56CC5">
      <w:pPr>
        <w:keepNext/>
        <w:keepLines/>
      </w:pPr>
      <w:r w:rsidRPr="00B56CC5">
        <w:rPr>
          <w:color w:val="0000FF"/>
        </w:rPr>
        <w:t>Not handled</w:t>
      </w:r>
      <w:r>
        <w:t>.</w:t>
      </w:r>
    </w:p>
    <w:p w14:paraId="456301A3" w14:textId="77777777" w:rsidR="00B56CC5" w:rsidRPr="00EB0339" w:rsidRDefault="00B56CC5" w:rsidP="00B56CC5">
      <w:r w:rsidRPr="005B25A1">
        <w:rPr>
          <w:b/>
          <w:bCs/>
        </w:rPr>
        <w:t>Status:</w:t>
      </w:r>
      <w:r>
        <w:t xml:space="preserve"> </w:t>
      </w:r>
      <w:r w:rsidRPr="00B56CC5">
        <w:rPr>
          <w:color w:val="0000FF"/>
        </w:rPr>
        <w:t>Not handled</w:t>
      </w:r>
      <w:r>
        <w:t>.</w:t>
      </w:r>
    </w:p>
    <w:p w14:paraId="1F1EDEBC" w14:textId="77777777" w:rsidR="00E00DA6" w:rsidRDefault="0014183C" w:rsidP="00E04F4D">
      <w:pPr>
        <w:pStyle w:val="NormTop"/>
      </w:pPr>
      <w:r w:rsidRPr="0014183C">
        <w:rPr>
          <w:color w:val="0000FF"/>
        </w:rPr>
        <w:t>S2-2406680</w:t>
      </w:r>
      <w:r w:rsidR="007615D6" w:rsidRPr="00D53282">
        <w:t xml:space="preserve"> </w:t>
      </w:r>
      <w:r w:rsidR="007615D6">
        <w:t>(P-CR) 23.700-54: KI 1.4: New Solution for DualSteer Activation.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to KI#1.4 (policies for DualSteer) and, in particular, it describes how the DualSteer functionality can be activated.</w:t>
      </w:r>
    </w:p>
    <w:p w14:paraId="6F61E964"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S2-2403983</w:t>
      </w:r>
      <w:r>
        <w:rPr>
          <w:i/>
        </w:rPr>
        <w:t xml:space="preserve"> from SA WG2#162.</w:t>
      </w:r>
    </w:p>
    <w:p w14:paraId="7E5393A2" w14:textId="77777777" w:rsidR="007615D6" w:rsidRPr="005B25A1" w:rsidRDefault="007615D6" w:rsidP="007615D6">
      <w:pPr>
        <w:keepNext/>
        <w:keepLines/>
        <w:rPr>
          <w:b/>
          <w:bCs/>
        </w:rPr>
      </w:pPr>
      <w:r w:rsidRPr="005B25A1">
        <w:rPr>
          <w:b/>
          <w:bCs/>
        </w:rPr>
        <w:t>Convenor comment:</w:t>
      </w:r>
    </w:p>
    <w:p w14:paraId="675396AD" w14:textId="77777777" w:rsidR="007615D6" w:rsidRPr="005B25A1" w:rsidRDefault="007615D6" w:rsidP="007615D6">
      <w:pPr>
        <w:keepNext/>
        <w:keepLines/>
      </w:pPr>
      <w:r w:rsidRPr="005B25A1">
        <w:t>Handle (round#1).</w:t>
      </w:r>
    </w:p>
    <w:p w14:paraId="024299DE" w14:textId="77777777" w:rsidR="00B56CC5" w:rsidRPr="005B25A1" w:rsidRDefault="00B56CC5" w:rsidP="00B56CC5">
      <w:pPr>
        <w:keepNext/>
        <w:keepLines/>
        <w:rPr>
          <w:b/>
          <w:bCs/>
        </w:rPr>
      </w:pPr>
      <w:r w:rsidRPr="005B25A1">
        <w:rPr>
          <w:b/>
          <w:bCs/>
        </w:rPr>
        <w:t>Parallel discussion:</w:t>
      </w:r>
    </w:p>
    <w:p w14:paraId="50159058" w14:textId="77777777" w:rsidR="00B56CC5" w:rsidRPr="005B25A1" w:rsidRDefault="00B56CC5" w:rsidP="00B56CC5">
      <w:pPr>
        <w:keepNext/>
        <w:keepLines/>
      </w:pPr>
      <w:r w:rsidRPr="00B56CC5">
        <w:rPr>
          <w:color w:val="0000FF"/>
        </w:rPr>
        <w:t>Not handled</w:t>
      </w:r>
      <w:r>
        <w:t>.</w:t>
      </w:r>
    </w:p>
    <w:p w14:paraId="664F70BC" w14:textId="77777777" w:rsidR="00B56CC5" w:rsidRPr="00EB0339" w:rsidRDefault="00B56CC5" w:rsidP="00B56CC5">
      <w:r w:rsidRPr="005B25A1">
        <w:rPr>
          <w:b/>
          <w:bCs/>
        </w:rPr>
        <w:t>Status:</w:t>
      </w:r>
      <w:r>
        <w:t xml:space="preserve"> </w:t>
      </w:r>
      <w:r w:rsidRPr="00B56CC5">
        <w:rPr>
          <w:color w:val="0000FF"/>
        </w:rPr>
        <w:t>Not handled</w:t>
      </w:r>
      <w:r>
        <w:t>.</w:t>
      </w:r>
    </w:p>
    <w:p w14:paraId="6ECA16E7" w14:textId="77777777" w:rsidR="00E00DA6" w:rsidRDefault="0014183C" w:rsidP="00E04F4D">
      <w:pPr>
        <w:pStyle w:val="NormTop"/>
      </w:pPr>
      <w:r w:rsidRPr="0014183C">
        <w:rPr>
          <w:color w:val="0000FF"/>
        </w:rPr>
        <w:t>S2-2406679</w:t>
      </w:r>
      <w:r w:rsidR="007615D6" w:rsidRPr="00D53282">
        <w:t xml:space="preserve"> </w:t>
      </w:r>
      <w:r w:rsidR="007615D6">
        <w:t>(P-CR) 23.700-54: KIs 1.1, 1.2: New Solution for DualSteer UE Registration.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Discusses a possible solution for KIs 1.1 and 1.2.</w:t>
      </w:r>
    </w:p>
    <w:p w14:paraId="06948548"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S2-2403981</w:t>
      </w:r>
      <w:r>
        <w:rPr>
          <w:i/>
        </w:rPr>
        <w:t xml:space="preserve"> from SA WG2#162.</w:t>
      </w:r>
    </w:p>
    <w:p w14:paraId="59DD7E99" w14:textId="77777777" w:rsidR="007615D6" w:rsidRPr="005B25A1" w:rsidRDefault="007615D6" w:rsidP="007615D6">
      <w:pPr>
        <w:keepNext/>
        <w:keepLines/>
        <w:rPr>
          <w:b/>
          <w:bCs/>
        </w:rPr>
      </w:pPr>
      <w:r w:rsidRPr="005B25A1">
        <w:rPr>
          <w:b/>
          <w:bCs/>
        </w:rPr>
        <w:t>Convenor comment:</w:t>
      </w:r>
    </w:p>
    <w:p w14:paraId="214E95F7" w14:textId="77777777" w:rsidR="007615D6" w:rsidRPr="005B25A1" w:rsidRDefault="007615D6" w:rsidP="007615D6">
      <w:pPr>
        <w:keepNext/>
        <w:keepLines/>
      </w:pPr>
      <w:r w:rsidRPr="005B25A1">
        <w:t>Handle (round#2).</w:t>
      </w:r>
    </w:p>
    <w:p w14:paraId="10A4DB4E" w14:textId="77777777" w:rsidR="00B56CC5" w:rsidRPr="005B25A1" w:rsidRDefault="00B56CC5" w:rsidP="00B56CC5">
      <w:pPr>
        <w:keepNext/>
        <w:keepLines/>
        <w:rPr>
          <w:b/>
          <w:bCs/>
        </w:rPr>
      </w:pPr>
      <w:r w:rsidRPr="005B25A1">
        <w:rPr>
          <w:b/>
          <w:bCs/>
        </w:rPr>
        <w:t>Parallel discussion:</w:t>
      </w:r>
    </w:p>
    <w:p w14:paraId="1F7DEE3E" w14:textId="77777777" w:rsidR="00B56CC5" w:rsidRPr="005B25A1" w:rsidRDefault="00B56CC5" w:rsidP="00B56CC5">
      <w:pPr>
        <w:keepNext/>
        <w:keepLines/>
      </w:pPr>
      <w:r w:rsidRPr="00B56CC5">
        <w:rPr>
          <w:color w:val="0000FF"/>
        </w:rPr>
        <w:t>Not handled</w:t>
      </w:r>
      <w:r>
        <w:t>.</w:t>
      </w:r>
    </w:p>
    <w:p w14:paraId="3D298F20" w14:textId="77777777" w:rsidR="00B56CC5" w:rsidRPr="00EB0339" w:rsidRDefault="00B56CC5" w:rsidP="00B56CC5">
      <w:r w:rsidRPr="005B25A1">
        <w:rPr>
          <w:b/>
          <w:bCs/>
        </w:rPr>
        <w:t>Status:</w:t>
      </w:r>
      <w:r>
        <w:t xml:space="preserve"> </w:t>
      </w:r>
      <w:r w:rsidRPr="00B56CC5">
        <w:rPr>
          <w:color w:val="0000FF"/>
        </w:rPr>
        <w:t>Not handled</w:t>
      </w:r>
      <w:r>
        <w:t>.</w:t>
      </w:r>
    </w:p>
    <w:p w14:paraId="30478664" w14:textId="77777777" w:rsidR="00E00DA6" w:rsidRDefault="0014183C" w:rsidP="00E04F4D">
      <w:pPr>
        <w:pStyle w:val="NormTop"/>
      </w:pPr>
      <w:r w:rsidRPr="0014183C">
        <w:rPr>
          <w:color w:val="0000FF"/>
        </w:rPr>
        <w:lastRenderedPageBreak/>
        <w:t>S2-2406751</w:t>
      </w:r>
      <w:r w:rsidR="007615D6" w:rsidRPr="00D53282">
        <w:t xml:space="preserve"> </w:t>
      </w:r>
      <w:r w:rsidR="007615D6">
        <w:t>(P-CR) 23.700-54: New Solution for KI#1.3: session management procedures for switching between the ATSSS and DualSteer Features. (Source: CableLabs, Comcast)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proposes a new solution for KI#1.3 on Session Management procedures for switching between the ATSSS and DualSteer Feature based on extensions of the ATSSS MA PDU Session.</w:t>
      </w:r>
    </w:p>
    <w:p w14:paraId="42FB7A80" w14:textId="77777777" w:rsidR="007615D6" w:rsidRPr="005B25A1" w:rsidRDefault="007615D6" w:rsidP="007615D6">
      <w:pPr>
        <w:keepNext/>
        <w:keepLines/>
        <w:rPr>
          <w:b/>
          <w:bCs/>
        </w:rPr>
      </w:pPr>
      <w:r w:rsidRPr="005B25A1">
        <w:rPr>
          <w:b/>
          <w:bCs/>
        </w:rPr>
        <w:t>Convenor comment:</w:t>
      </w:r>
    </w:p>
    <w:p w14:paraId="449767FA" w14:textId="77777777" w:rsidR="007615D6" w:rsidRPr="005B25A1" w:rsidRDefault="007615D6" w:rsidP="007615D6">
      <w:pPr>
        <w:keepNext/>
        <w:keepLines/>
      </w:pPr>
      <w:r w:rsidRPr="005B25A1">
        <w:t>Handle (round#1).</w:t>
      </w:r>
    </w:p>
    <w:p w14:paraId="7E6486DA" w14:textId="77777777" w:rsidR="00B56CC5" w:rsidRPr="005B25A1" w:rsidRDefault="00B56CC5" w:rsidP="00B56CC5">
      <w:pPr>
        <w:keepNext/>
        <w:keepLines/>
        <w:rPr>
          <w:b/>
          <w:bCs/>
        </w:rPr>
      </w:pPr>
      <w:r w:rsidRPr="005B25A1">
        <w:rPr>
          <w:b/>
          <w:bCs/>
        </w:rPr>
        <w:t>Parallel discussion:</w:t>
      </w:r>
    </w:p>
    <w:p w14:paraId="71965D4B" w14:textId="77777777" w:rsidR="00B56CC5" w:rsidRPr="005B25A1" w:rsidRDefault="00B56CC5" w:rsidP="00B56CC5">
      <w:pPr>
        <w:keepNext/>
        <w:keepLines/>
      </w:pPr>
      <w:r w:rsidRPr="00B56CC5">
        <w:rPr>
          <w:color w:val="0000FF"/>
        </w:rPr>
        <w:t>Not handled</w:t>
      </w:r>
      <w:r>
        <w:t>.</w:t>
      </w:r>
    </w:p>
    <w:p w14:paraId="3085E914" w14:textId="77777777" w:rsidR="00B56CC5" w:rsidRPr="00EB0339" w:rsidRDefault="00B56CC5" w:rsidP="00B56CC5">
      <w:r w:rsidRPr="005B25A1">
        <w:rPr>
          <w:b/>
          <w:bCs/>
        </w:rPr>
        <w:t>Status:</w:t>
      </w:r>
      <w:r>
        <w:t xml:space="preserve"> </w:t>
      </w:r>
      <w:r w:rsidRPr="00B56CC5">
        <w:rPr>
          <w:color w:val="0000FF"/>
        </w:rPr>
        <w:t>Not handled</w:t>
      </w:r>
      <w:r>
        <w:t>.</w:t>
      </w:r>
    </w:p>
    <w:p w14:paraId="0D87E0F3" w14:textId="77777777" w:rsidR="00E00DA6" w:rsidRDefault="0014183C" w:rsidP="00E04F4D">
      <w:pPr>
        <w:pStyle w:val="NormTop"/>
      </w:pPr>
      <w:r w:rsidRPr="0014183C">
        <w:rPr>
          <w:color w:val="0000FF"/>
        </w:rPr>
        <w:t>S2-2406794</w:t>
      </w:r>
      <w:r w:rsidR="007615D6" w:rsidRPr="00D53282">
        <w:t xml:space="preserve"> </w:t>
      </w:r>
      <w:r w:rsidR="007615D6">
        <w:t>(P-CR) 23.700-54: New Sol to KI#1.3: Session management aspects for DualSteer.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session management aspects for DualSteer.</w:t>
      </w:r>
    </w:p>
    <w:p w14:paraId="30CD871F" w14:textId="77777777" w:rsidR="007615D6" w:rsidRPr="005B25A1" w:rsidRDefault="007615D6" w:rsidP="007615D6">
      <w:pPr>
        <w:keepNext/>
        <w:keepLines/>
        <w:rPr>
          <w:b/>
          <w:bCs/>
        </w:rPr>
      </w:pPr>
      <w:r w:rsidRPr="005B25A1">
        <w:rPr>
          <w:b/>
          <w:bCs/>
        </w:rPr>
        <w:t>Convenor comment:</w:t>
      </w:r>
    </w:p>
    <w:p w14:paraId="57C5769E" w14:textId="77777777" w:rsidR="007615D6" w:rsidRPr="005B25A1" w:rsidRDefault="007615D6" w:rsidP="007615D6">
      <w:pPr>
        <w:keepNext/>
        <w:keepLines/>
      </w:pPr>
      <w:r w:rsidRPr="005B25A1">
        <w:t>Handle (round#1).</w:t>
      </w:r>
    </w:p>
    <w:p w14:paraId="1C4B6E39" w14:textId="77777777" w:rsidR="00B56CC5" w:rsidRPr="005B25A1" w:rsidRDefault="00B56CC5" w:rsidP="00B56CC5">
      <w:pPr>
        <w:keepNext/>
        <w:keepLines/>
        <w:rPr>
          <w:b/>
          <w:bCs/>
        </w:rPr>
      </w:pPr>
      <w:r w:rsidRPr="005B25A1">
        <w:rPr>
          <w:b/>
          <w:bCs/>
        </w:rPr>
        <w:t>Parallel discussion:</w:t>
      </w:r>
    </w:p>
    <w:p w14:paraId="14D03EE7" w14:textId="77777777" w:rsidR="00B56CC5" w:rsidRPr="005B25A1" w:rsidRDefault="00B56CC5" w:rsidP="00B56CC5">
      <w:pPr>
        <w:keepNext/>
        <w:keepLines/>
      </w:pPr>
      <w:r w:rsidRPr="00B56CC5">
        <w:rPr>
          <w:color w:val="0000FF"/>
        </w:rPr>
        <w:t>Not handled</w:t>
      </w:r>
      <w:r>
        <w:t>.</w:t>
      </w:r>
    </w:p>
    <w:p w14:paraId="1409CE41" w14:textId="77777777" w:rsidR="00B56CC5" w:rsidRPr="00EB0339" w:rsidRDefault="00B56CC5" w:rsidP="00B56CC5">
      <w:r w:rsidRPr="005B25A1">
        <w:rPr>
          <w:b/>
          <w:bCs/>
        </w:rPr>
        <w:t>Status:</w:t>
      </w:r>
      <w:r>
        <w:t xml:space="preserve"> </w:t>
      </w:r>
      <w:r w:rsidRPr="00B56CC5">
        <w:rPr>
          <w:color w:val="0000FF"/>
        </w:rPr>
        <w:t>Not handled</w:t>
      </w:r>
      <w:r>
        <w:t>.</w:t>
      </w:r>
    </w:p>
    <w:p w14:paraId="34C17CA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KI#2.1</w:t>
      </w:r>
    </w:p>
    <w:p w14:paraId="7DD6E7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KI#2.2</w:t>
      </w:r>
    </w:p>
    <w:p w14:paraId="387D2B57" w14:textId="77777777" w:rsidR="00E00DA6" w:rsidRDefault="0014183C" w:rsidP="00E04F4D">
      <w:pPr>
        <w:pStyle w:val="NormTop"/>
      </w:pPr>
      <w:r w:rsidRPr="0014183C">
        <w:rPr>
          <w:color w:val="0000FF"/>
        </w:rPr>
        <w:t>S2-2406465</w:t>
      </w:r>
      <w:r w:rsidR="007615D6" w:rsidRPr="00D53282">
        <w:t xml:space="preserve"> </w:t>
      </w:r>
      <w:r w:rsidR="007615D6">
        <w:t>(P-CR) 23.700-54: New Solution #Z: Simplified Untrusted Non-3GPP access based on QUIC.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KI #2.2.</w:t>
      </w:r>
    </w:p>
    <w:p w14:paraId="34F487D7" w14:textId="77777777" w:rsidR="007615D6" w:rsidRPr="005B25A1" w:rsidRDefault="007615D6" w:rsidP="007615D6">
      <w:pPr>
        <w:keepNext/>
        <w:keepLines/>
        <w:rPr>
          <w:b/>
          <w:bCs/>
        </w:rPr>
      </w:pPr>
      <w:r w:rsidRPr="005B25A1">
        <w:rPr>
          <w:b/>
          <w:bCs/>
        </w:rPr>
        <w:t>Convenor comment:</w:t>
      </w:r>
    </w:p>
    <w:p w14:paraId="240C17C7" w14:textId="77777777" w:rsidR="007615D6" w:rsidRPr="005B25A1" w:rsidRDefault="007615D6" w:rsidP="007615D6">
      <w:pPr>
        <w:keepNext/>
        <w:keepLines/>
      </w:pPr>
      <w:r w:rsidRPr="005B25A1">
        <w:t>Handle.</w:t>
      </w:r>
    </w:p>
    <w:p w14:paraId="573A5F24" w14:textId="77777777" w:rsidR="00B56CC5" w:rsidRPr="005B25A1" w:rsidRDefault="00B56CC5" w:rsidP="00B56CC5">
      <w:pPr>
        <w:keepNext/>
        <w:keepLines/>
        <w:rPr>
          <w:b/>
          <w:bCs/>
        </w:rPr>
      </w:pPr>
      <w:r w:rsidRPr="005B25A1">
        <w:rPr>
          <w:b/>
          <w:bCs/>
        </w:rPr>
        <w:t>Parallel discussion:</w:t>
      </w:r>
    </w:p>
    <w:p w14:paraId="7560C583" w14:textId="77777777" w:rsidR="00B56CC5" w:rsidRPr="005B25A1" w:rsidRDefault="00B56CC5" w:rsidP="00B56CC5">
      <w:pPr>
        <w:keepNext/>
        <w:keepLines/>
      </w:pPr>
      <w:r w:rsidRPr="00B56CC5">
        <w:rPr>
          <w:color w:val="0000FF"/>
        </w:rPr>
        <w:t>Not handled</w:t>
      </w:r>
      <w:r>
        <w:t>.</w:t>
      </w:r>
    </w:p>
    <w:p w14:paraId="1C861FD6" w14:textId="77777777" w:rsidR="00B56CC5" w:rsidRPr="00EB0339" w:rsidRDefault="00B56CC5" w:rsidP="00B56CC5">
      <w:r w:rsidRPr="005B25A1">
        <w:rPr>
          <w:b/>
          <w:bCs/>
        </w:rPr>
        <w:t>Status:</w:t>
      </w:r>
      <w:r>
        <w:t xml:space="preserve"> </w:t>
      </w:r>
      <w:r w:rsidRPr="00B56CC5">
        <w:rPr>
          <w:color w:val="0000FF"/>
        </w:rPr>
        <w:t>Not handled</w:t>
      </w:r>
      <w:r>
        <w:t>.</w:t>
      </w:r>
    </w:p>
    <w:p w14:paraId="5BB58445" w14:textId="77777777" w:rsidR="00C05C67" w:rsidRDefault="00C05C67" w:rsidP="00C05C67">
      <w:pPr>
        <w:pStyle w:val="Heading2"/>
      </w:pPr>
      <w:bookmarkStart w:id="129" w:name="_Toc177620681"/>
      <w:r>
        <w:t>19.14</w:t>
      </w:r>
      <w:r>
        <w:tab/>
        <w:t>Study on Architecture support of Ambient power-enabled Internet of Things (FS_AmbientIoT)</w:t>
      </w:r>
      <w:bookmarkEnd w:id="129"/>
    </w:p>
    <w:p w14:paraId="5DA03BFB"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72A021E" w14:textId="77777777" w:rsidR="00C05C67" w:rsidRDefault="00C05C67" w:rsidP="00C05C67"/>
    <w:p w14:paraId="51A0355B"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 to SA WG1 and SA WG3</w:t>
      </w:r>
    </w:p>
    <w:p w14:paraId="0A2BB296" w14:textId="77777777" w:rsidR="00C05C67" w:rsidRDefault="00C05C67" w:rsidP="00C05C67">
      <w:pPr>
        <w:pStyle w:val="NormTop"/>
      </w:pPr>
      <w:r w:rsidRPr="00ED26F2">
        <w:rPr>
          <w:color w:val="0000FF"/>
        </w:rPr>
        <w:t>S2-2406129</w:t>
      </w:r>
      <w:r w:rsidRPr="00D53282">
        <w:t xml:space="preserve"> </w:t>
      </w:r>
      <w:r>
        <w:t>(LS OUT) [DRAFT] LS on Clarification of requirements for Ambient IoT (Source: Ericsson)</w:t>
      </w:r>
      <w:r>
        <w:br/>
      </w:r>
      <w:r w:rsidRPr="00D53282">
        <w:rPr>
          <w:b/>
        </w:rPr>
        <w:t>Document for:</w:t>
      </w:r>
      <w:r w:rsidRPr="00D53282">
        <w:t xml:space="preserve"> </w:t>
      </w:r>
      <w:r>
        <w:t>Approval</w:t>
      </w:r>
      <w:r>
        <w:br/>
      </w:r>
      <w:r w:rsidRPr="00D53282">
        <w:rPr>
          <w:b/>
        </w:rPr>
        <w:t>Abstract:</w:t>
      </w:r>
      <w:r w:rsidRPr="00D53282">
        <w:t xml:space="preserve"> </w:t>
      </w:r>
      <w:r>
        <w:br/>
        <w:t>This LS is to seek clarifications from SA WG1 about the requirements for AIoT devices.</w:t>
      </w:r>
    </w:p>
    <w:p w14:paraId="496EE5C1" w14:textId="77777777" w:rsidR="00C05C67" w:rsidRPr="005B25A1" w:rsidRDefault="00C05C67" w:rsidP="00C05C67">
      <w:pPr>
        <w:keepNext/>
        <w:keepLines/>
        <w:rPr>
          <w:b/>
          <w:bCs/>
        </w:rPr>
      </w:pPr>
      <w:r w:rsidRPr="005B25A1">
        <w:rPr>
          <w:b/>
          <w:bCs/>
        </w:rPr>
        <w:t>Parallel discussion:</w:t>
      </w:r>
    </w:p>
    <w:p w14:paraId="3E70FEF8" w14:textId="77777777" w:rsidR="00C05C67" w:rsidRPr="00B81031" w:rsidRDefault="00C05C67" w:rsidP="00C05C67">
      <w:pPr>
        <w:keepNext/>
        <w:keepLines/>
        <w:rPr>
          <w:i/>
        </w:rPr>
      </w:pPr>
      <w:r>
        <w:rPr>
          <w:i/>
        </w:rPr>
        <w:t xml:space="preserve">Revision of </w:t>
      </w:r>
      <w:r w:rsidRPr="00ED26F2">
        <w:rPr>
          <w:i/>
          <w:color w:val="0000FF"/>
        </w:rPr>
        <w:t>S2-2405734</w:t>
      </w:r>
      <w:r>
        <w:rPr>
          <w:i/>
        </w:rPr>
        <w:t xml:space="preserve"> from SA WG2#162. Revised in parallel session to </w:t>
      </w:r>
      <w:r w:rsidRPr="00ED26F2">
        <w:rPr>
          <w:i/>
          <w:color w:val="0000FF"/>
        </w:rPr>
        <w:t>S2-2406983</w:t>
      </w:r>
      <w:r>
        <w:rPr>
          <w:i/>
        </w:rPr>
        <w:t xml:space="preserve">, merging </w:t>
      </w:r>
      <w:r w:rsidRPr="00ED26F2">
        <w:rPr>
          <w:i/>
          <w:color w:val="0000FF"/>
        </w:rPr>
        <w:t>S2-2406632</w:t>
      </w:r>
      <w:r>
        <w:rPr>
          <w:i/>
        </w:rPr>
        <w:t>.</w:t>
      </w:r>
    </w:p>
    <w:p w14:paraId="0FF2527A" w14:textId="77777777" w:rsidR="00C05C67" w:rsidRPr="00B81031" w:rsidRDefault="00C05C67" w:rsidP="00C05C67">
      <w:pPr>
        <w:keepNext/>
        <w:keepLines/>
        <w:rPr>
          <w:i/>
        </w:rPr>
      </w:pPr>
      <w:r w:rsidRPr="00ED26F2">
        <w:rPr>
          <w:i/>
          <w:color w:val="0000FF"/>
        </w:rPr>
        <w:t>S2-2406983</w:t>
      </w:r>
      <w:r>
        <w:rPr>
          <w:i/>
        </w:rPr>
        <w:t xml:space="preserve">: Revision of </w:t>
      </w:r>
      <w:r w:rsidRPr="00ED26F2">
        <w:rPr>
          <w:i/>
          <w:color w:val="0000FF"/>
        </w:rPr>
        <w:t>S2-2406129</w:t>
      </w:r>
      <w:r>
        <w:rPr>
          <w:i/>
        </w:rPr>
        <w:t xml:space="preserve">, merging </w:t>
      </w:r>
      <w:r w:rsidRPr="00ED26F2">
        <w:rPr>
          <w:i/>
          <w:color w:val="0000FF"/>
        </w:rPr>
        <w:t>S2-2406632</w:t>
      </w:r>
      <w:r>
        <w:rPr>
          <w:i/>
        </w:rPr>
        <w:t xml:space="preserve">. Revised in parallel session to </w:t>
      </w:r>
      <w:r w:rsidRPr="00ED26F2">
        <w:rPr>
          <w:i/>
          <w:color w:val="0000FF"/>
        </w:rPr>
        <w:t>S2-2407048</w:t>
      </w:r>
      <w:r>
        <w:rPr>
          <w:i/>
        </w:rPr>
        <w:t>.</w:t>
      </w:r>
    </w:p>
    <w:p w14:paraId="5E52D8C0" w14:textId="77777777" w:rsidR="00C05C67" w:rsidRPr="00B81031" w:rsidRDefault="00C05C67" w:rsidP="00C05C67">
      <w:pPr>
        <w:keepNext/>
        <w:keepLines/>
        <w:rPr>
          <w:i/>
        </w:rPr>
      </w:pPr>
      <w:r>
        <w:rPr>
          <w:i/>
        </w:rPr>
        <w:t xml:space="preserve">Revised in parallel session to </w:t>
      </w:r>
      <w:r w:rsidRPr="00ED26F2">
        <w:rPr>
          <w:i/>
          <w:color w:val="0000FF"/>
        </w:rPr>
        <w:t>S2-2407231</w:t>
      </w:r>
      <w:r>
        <w:rPr>
          <w:i/>
        </w:rPr>
        <w:t>.</w:t>
      </w:r>
    </w:p>
    <w:p w14:paraId="2B523410" w14:textId="77777777" w:rsidR="00C05C67" w:rsidRPr="00B81031" w:rsidRDefault="00C05C67" w:rsidP="00C05C67">
      <w:pPr>
        <w:keepNext/>
        <w:keepLines/>
        <w:rPr>
          <w:i/>
        </w:rPr>
      </w:pPr>
      <w:r>
        <w:rPr>
          <w:i/>
        </w:rPr>
        <w:t>Agreed in parallel session.</w:t>
      </w:r>
    </w:p>
    <w:p w14:paraId="6B2C7392" w14:textId="77777777" w:rsidR="00B56CC5" w:rsidRPr="005B25A1" w:rsidRDefault="00B56CC5" w:rsidP="00B56CC5">
      <w:pPr>
        <w:keepNext/>
        <w:keepLines/>
        <w:rPr>
          <w:b/>
          <w:bCs/>
        </w:rPr>
      </w:pPr>
      <w:r w:rsidRPr="005B25A1">
        <w:rPr>
          <w:b/>
          <w:bCs/>
        </w:rPr>
        <w:t>Plenary Discussion:</w:t>
      </w:r>
    </w:p>
    <w:p w14:paraId="235A8E8B" w14:textId="77777777" w:rsidR="00B56CC5" w:rsidRPr="00B56CC5" w:rsidRDefault="00B56CC5" w:rsidP="00B56CC5">
      <w:pPr>
        <w:keepNext/>
        <w:keepLines/>
      </w:pPr>
      <w:r>
        <w:t xml:space="preserve">This was </w:t>
      </w:r>
      <w:r w:rsidRPr="00B56CC5">
        <w:rPr>
          <w:color w:val="FF0000"/>
        </w:rPr>
        <w:t>block approved</w:t>
      </w:r>
      <w:r>
        <w:t>.</w:t>
      </w:r>
    </w:p>
    <w:p w14:paraId="641B308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91C003F" w14:textId="77777777" w:rsidR="00C05C67" w:rsidRDefault="00C05C67" w:rsidP="00C05C67">
      <w:pPr>
        <w:pStyle w:val="NormTop"/>
      </w:pPr>
      <w:r w:rsidRPr="00ED26F2">
        <w:rPr>
          <w:color w:val="0000FF"/>
        </w:rPr>
        <w:t>S2-2406307</w:t>
      </w:r>
      <w:r w:rsidRPr="00D53282">
        <w:t xml:space="preserve"> </w:t>
      </w:r>
      <w:r>
        <w:t>(LS OUT) [DRAFT] LS on security requirements for Inventory and Command procedures (Source: CATT)</w:t>
      </w:r>
      <w:r>
        <w:br/>
      </w:r>
      <w:r w:rsidRPr="00D53282">
        <w:rPr>
          <w:b/>
        </w:rPr>
        <w:t>Document for:</w:t>
      </w:r>
      <w:r w:rsidRPr="00D53282">
        <w:t xml:space="preserve"> </w:t>
      </w:r>
      <w:r>
        <w:t>Approval</w:t>
      </w:r>
      <w:r>
        <w:br/>
      </w:r>
      <w:r w:rsidRPr="00D53282">
        <w:rPr>
          <w:b/>
        </w:rPr>
        <w:t>Abstract:</w:t>
      </w:r>
      <w:r w:rsidRPr="00D53282">
        <w:t xml:space="preserve"> </w:t>
      </w:r>
      <w:r>
        <w:br/>
        <w:t>LS to SA WG3 on security requirements for Inventory and Command procedures.</w:t>
      </w:r>
    </w:p>
    <w:p w14:paraId="624240AF" w14:textId="77777777" w:rsidR="00C05C67" w:rsidRPr="005B25A1" w:rsidRDefault="00C05C67" w:rsidP="00C05C67">
      <w:pPr>
        <w:keepNext/>
        <w:keepLines/>
        <w:rPr>
          <w:b/>
          <w:bCs/>
        </w:rPr>
      </w:pPr>
      <w:r w:rsidRPr="005B25A1">
        <w:rPr>
          <w:b/>
          <w:bCs/>
        </w:rPr>
        <w:t>Parallel discussion:</w:t>
      </w:r>
    </w:p>
    <w:p w14:paraId="22B86493" w14:textId="77777777" w:rsidR="00C05C67" w:rsidRPr="00B81031" w:rsidRDefault="00C05C67" w:rsidP="00C05C67">
      <w:pPr>
        <w:keepNext/>
        <w:keepLines/>
        <w:rPr>
          <w:i/>
        </w:rPr>
      </w:pPr>
      <w:r w:rsidRPr="00B81031">
        <w:rPr>
          <w:b/>
          <w:bCs/>
          <w:i/>
        </w:rPr>
        <w:t>Comment:</w:t>
      </w:r>
      <w:r>
        <w:rPr>
          <w:i/>
        </w:rPr>
        <w:t xml:space="preserve"> Noted in parallel session.</w:t>
      </w:r>
    </w:p>
    <w:p w14:paraId="16F71D91" w14:textId="77777777" w:rsidR="00C05C67" w:rsidRPr="005B25A1" w:rsidRDefault="00C05C67" w:rsidP="00C05C67">
      <w:pPr>
        <w:keepNext/>
        <w:keepLines/>
        <w:rPr>
          <w:b/>
          <w:bCs/>
        </w:rPr>
      </w:pPr>
      <w:r w:rsidRPr="005B25A1">
        <w:rPr>
          <w:b/>
          <w:bCs/>
        </w:rPr>
        <w:t>Plenary Discussion:</w:t>
      </w:r>
    </w:p>
    <w:p w14:paraId="21360611" w14:textId="77777777" w:rsidR="00C05C67" w:rsidRPr="005B25A1" w:rsidRDefault="00C05C67" w:rsidP="00C05C67">
      <w:pPr>
        <w:keepNext/>
        <w:keepLines/>
      </w:pPr>
      <w:r w:rsidRPr="005B25A1">
        <w:t>Noted.</w:t>
      </w:r>
    </w:p>
    <w:p w14:paraId="30936B1B" w14:textId="77777777" w:rsidR="00C05C67" w:rsidRPr="00EB0339" w:rsidRDefault="00C05C67" w:rsidP="00C05C67">
      <w:r w:rsidRPr="005B25A1">
        <w:rPr>
          <w:b/>
          <w:bCs/>
        </w:rPr>
        <w:t>Status:</w:t>
      </w:r>
      <w:r>
        <w:t xml:space="preserve"> </w:t>
      </w:r>
      <w:r>
        <w:rPr>
          <w:color w:val="0000FF"/>
        </w:rPr>
        <w:t>Noted</w:t>
      </w:r>
      <w:r>
        <w:t>.</w:t>
      </w:r>
    </w:p>
    <w:p w14:paraId="2280B5BD" w14:textId="77777777" w:rsidR="00C05C67" w:rsidRDefault="00C05C67" w:rsidP="00C05C67">
      <w:pPr>
        <w:pStyle w:val="NormTop"/>
      </w:pPr>
      <w:r w:rsidRPr="00ED26F2">
        <w:rPr>
          <w:color w:val="0000FF"/>
        </w:rPr>
        <w:t>S2-2406632</w:t>
      </w:r>
      <w:r w:rsidRPr="00D53282">
        <w:t xml:space="preserve"> </w:t>
      </w:r>
      <w:r>
        <w:t>(LS OUT) [DRAFT] LS on service and security requirements for Ambient IoT (Source: NTT DOCOMO)</w:t>
      </w:r>
      <w:r>
        <w:br/>
      </w:r>
      <w:r w:rsidRPr="00D53282">
        <w:rPr>
          <w:b/>
        </w:rPr>
        <w:t>Document for:</w:t>
      </w:r>
      <w:r w:rsidRPr="00D53282">
        <w:t xml:space="preserve"> </w:t>
      </w:r>
      <w:r>
        <w:t>Approval</w:t>
      </w:r>
      <w:r>
        <w:br/>
      </w:r>
      <w:r w:rsidRPr="00D53282">
        <w:rPr>
          <w:b/>
        </w:rPr>
        <w:t>Abstract:</w:t>
      </w:r>
      <w:r w:rsidRPr="00D53282">
        <w:t xml:space="preserve"> </w:t>
      </w:r>
      <w:r>
        <w:br/>
        <w:t>The proposed LS aims at getting clarifications on security and service requirements for Ambient IoT devices.</w:t>
      </w:r>
    </w:p>
    <w:p w14:paraId="3EC8DFB6" w14:textId="77777777" w:rsidR="00C05C67" w:rsidRPr="005B25A1" w:rsidRDefault="00C05C67" w:rsidP="00C05C67">
      <w:pPr>
        <w:keepNext/>
        <w:keepLines/>
        <w:rPr>
          <w:b/>
          <w:bCs/>
        </w:rPr>
      </w:pPr>
      <w:r w:rsidRPr="005B25A1">
        <w:rPr>
          <w:b/>
          <w:bCs/>
        </w:rPr>
        <w:t>Parallel discussion:</w:t>
      </w:r>
    </w:p>
    <w:p w14:paraId="3B3B30F8" w14:textId="77777777" w:rsidR="00C05C67" w:rsidRPr="00B81031" w:rsidRDefault="00C05C67" w:rsidP="00C05C67">
      <w:pPr>
        <w:keepNext/>
        <w:keepLines/>
        <w:rPr>
          <w:i/>
        </w:rPr>
      </w:pPr>
      <w:r>
        <w:rPr>
          <w:i/>
        </w:rPr>
        <w:t xml:space="preserve">Merged into </w:t>
      </w:r>
      <w:r w:rsidRPr="00ED26F2">
        <w:rPr>
          <w:i/>
          <w:color w:val="0000FF"/>
        </w:rPr>
        <w:t>S2-2406983</w:t>
      </w:r>
      <w:r>
        <w:rPr>
          <w:i/>
        </w:rPr>
        <w:t>.</w:t>
      </w:r>
    </w:p>
    <w:p w14:paraId="68D26A7D" w14:textId="77777777" w:rsidR="00C05C67" w:rsidRPr="005B25A1" w:rsidRDefault="00C05C67" w:rsidP="00C05C67">
      <w:pPr>
        <w:keepNext/>
        <w:keepLines/>
        <w:rPr>
          <w:b/>
          <w:bCs/>
        </w:rPr>
      </w:pPr>
      <w:r w:rsidRPr="005B25A1">
        <w:rPr>
          <w:b/>
          <w:bCs/>
        </w:rPr>
        <w:t>Plenary Discussion:</w:t>
      </w:r>
    </w:p>
    <w:p w14:paraId="6B4C39CA" w14:textId="77777777" w:rsidR="00C05C67" w:rsidRPr="005B25A1" w:rsidRDefault="00C05C67" w:rsidP="00C05C67">
      <w:pPr>
        <w:keepNext/>
        <w:keepLines/>
      </w:pPr>
      <w:r w:rsidRPr="005B25A1">
        <w:t>Merged.</w:t>
      </w:r>
    </w:p>
    <w:p w14:paraId="6651E84D" w14:textId="77777777" w:rsidR="00C05C67" w:rsidRPr="00EB0339" w:rsidRDefault="00C05C67" w:rsidP="00C05C67">
      <w:r w:rsidRPr="005B25A1">
        <w:rPr>
          <w:b/>
          <w:bCs/>
        </w:rPr>
        <w:t>Status:</w:t>
      </w:r>
      <w:r>
        <w:t xml:space="preserve"> </w:t>
      </w:r>
      <w:r>
        <w:rPr>
          <w:color w:val="0000FF"/>
        </w:rPr>
        <w:t>Merged</w:t>
      </w:r>
      <w:r>
        <w:t>.</w:t>
      </w:r>
    </w:p>
    <w:p w14:paraId="6F49BDCB"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 update architecture assumptions</w:t>
      </w:r>
    </w:p>
    <w:p w14:paraId="7B02FD31" w14:textId="77777777" w:rsidR="00C05C67" w:rsidRDefault="00C05C67" w:rsidP="00C05C67">
      <w:pPr>
        <w:pStyle w:val="NormTop"/>
      </w:pPr>
      <w:r w:rsidRPr="00ED26F2">
        <w:rPr>
          <w:color w:val="0000FF"/>
        </w:rPr>
        <w:t>S2-2406147</w:t>
      </w:r>
      <w:r w:rsidRPr="00D53282">
        <w:t xml:space="preserve"> </w:t>
      </w:r>
      <w:r>
        <w:t>(P-CR) 23.700-13: Update on the Architecture assumption.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architecture assumption.</w:t>
      </w:r>
    </w:p>
    <w:p w14:paraId="3CB84919" w14:textId="77777777" w:rsidR="00C05C67" w:rsidRPr="005B25A1" w:rsidRDefault="00C05C67" w:rsidP="00C05C67">
      <w:pPr>
        <w:keepNext/>
        <w:keepLines/>
        <w:rPr>
          <w:b/>
          <w:bCs/>
        </w:rPr>
      </w:pPr>
      <w:r w:rsidRPr="005B25A1">
        <w:rPr>
          <w:b/>
          <w:bCs/>
        </w:rPr>
        <w:t>Parallel discussion:</w:t>
      </w:r>
    </w:p>
    <w:p w14:paraId="04D90726" w14:textId="77777777" w:rsidR="00C05C67" w:rsidRPr="00B81031" w:rsidRDefault="00C05C67" w:rsidP="00C05C67">
      <w:pPr>
        <w:keepNext/>
        <w:keepLines/>
        <w:rPr>
          <w:i/>
        </w:rPr>
      </w:pPr>
      <w:r>
        <w:rPr>
          <w:i/>
        </w:rPr>
        <w:t xml:space="preserve">Revised in parallel session to </w:t>
      </w:r>
      <w:r w:rsidRPr="00ED26F2">
        <w:rPr>
          <w:i/>
          <w:color w:val="0000FF"/>
        </w:rPr>
        <w:t>S2-2406984</w:t>
      </w:r>
      <w:r>
        <w:rPr>
          <w:i/>
        </w:rPr>
        <w:t>.</w:t>
      </w:r>
    </w:p>
    <w:p w14:paraId="14F3DFB9" w14:textId="77777777" w:rsidR="00C05C67" w:rsidRPr="00B81031" w:rsidRDefault="00C05C67" w:rsidP="00C05C67">
      <w:pPr>
        <w:keepNext/>
        <w:keepLines/>
        <w:rPr>
          <w:i/>
        </w:rPr>
      </w:pPr>
      <w:r>
        <w:rPr>
          <w:i/>
        </w:rPr>
        <w:t>Noted in parallel session.</w:t>
      </w:r>
    </w:p>
    <w:p w14:paraId="6ADA8868" w14:textId="77777777" w:rsidR="00C05C67" w:rsidRPr="005B25A1" w:rsidRDefault="00C05C67" w:rsidP="00C05C67">
      <w:pPr>
        <w:keepNext/>
        <w:keepLines/>
        <w:rPr>
          <w:b/>
          <w:bCs/>
        </w:rPr>
      </w:pPr>
      <w:r w:rsidRPr="005B25A1">
        <w:rPr>
          <w:b/>
          <w:bCs/>
        </w:rPr>
        <w:t>Plenary Discussion:</w:t>
      </w:r>
    </w:p>
    <w:p w14:paraId="5CAFF391" w14:textId="77777777" w:rsidR="00C05C67" w:rsidRPr="005B25A1" w:rsidRDefault="00C05C67" w:rsidP="00C05C67">
      <w:pPr>
        <w:keepNext/>
        <w:keepLines/>
      </w:pPr>
      <w:r w:rsidRPr="005B25A1">
        <w:t>Noted.</w:t>
      </w:r>
    </w:p>
    <w:p w14:paraId="651FF031" w14:textId="77777777" w:rsidR="00C05C67" w:rsidRPr="00EB0339" w:rsidRDefault="00C05C67" w:rsidP="00C05C67">
      <w:r w:rsidRPr="005B25A1">
        <w:rPr>
          <w:b/>
          <w:bCs/>
        </w:rPr>
        <w:t>Status:</w:t>
      </w:r>
      <w:r>
        <w:t xml:space="preserve"> </w:t>
      </w:r>
      <w:r>
        <w:rPr>
          <w:color w:val="0000FF"/>
        </w:rPr>
        <w:t>Noted</w:t>
      </w:r>
      <w:r>
        <w:t>.</w:t>
      </w:r>
    </w:p>
    <w:p w14:paraId="154E84EF" w14:textId="77777777" w:rsidR="00C05C67" w:rsidRDefault="00C05C67" w:rsidP="00C05C67">
      <w:pPr>
        <w:pStyle w:val="NormTop"/>
      </w:pPr>
      <w:r w:rsidRPr="00ED26F2">
        <w:rPr>
          <w:color w:val="0000FF"/>
        </w:rPr>
        <w:t>S2-2406645</w:t>
      </w:r>
      <w:r w:rsidRPr="00D53282">
        <w:t xml:space="preserve"> </w:t>
      </w:r>
      <w:r>
        <w:t>(P-CR) 23.700-13: Architectural assumption on access control for Ambient IoT devices. (Source: NTT Docomo, KPN, Orange, T-Mobile USA, Deutsche Telekom)</w:t>
      </w:r>
      <w:r>
        <w:br/>
      </w:r>
      <w:r w:rsidRPr="00D53282">
        <w:rPr>
          <w:b/>
        </w:rPr>
        <w:t>Document for:</w:t>
      </w:r>
      <w:r w:rsidRPr="00D53282">
        <w:t xml:space="preserve"> </w:t>
      </w:r>
      <w:r>
        <w:t>Approval</w:t>
      </w:r>
      <w:r>
        <w:br/>
      </w:r>
      <w:r w:rsidRPr="00D53282">
        <w:rPr>
          <w:b/>
        </w:rPr>
        <w:t>Abstract:</w:t>
      </w:r>
      <w:r w:rsidRPr="00D53282">
        <w:t xml:space="preserve"> </w:t>
      </w:r>
      <w:r>
        <w:br/>
        <w:t>Proposing a new architectural assumption.</w:t>
      </w:r>
    </w:p>
    <w:p w14:paraId="004E8557" w14:textId="77777777" w:rsidR="00C05C67" w:rsidRPr="005B25A1" w:rsidRDefault="00C05C67" w:rsidP="00C05C67">
      <w:pPr>
        <w:keepNext/>
        <w:keepLines/>
        <w:rPr>
          <w:b/>
          <w:bCs/>
        </w:rPr>
      </w:pPr>
      <w:r w:rsidRPr="005B25A1">
        <w:rPr>
          <w:b/>
          <w:bCs/>
        </w:rPr>
        <w:t>Parallel discussion:</w:t>
      </w:r>
    </w:p>
    <w:p w14:paraId="5F5E1D24" w14:textId="77777777" w:rsidR="00C05C67" w:rsidRPr="00B81031" w:rsidRDefault="00C05C67" w:rsidP="00C05C67">
      <w:pPr>
        <w:keepNext/>
        <w:keepLines/>
        <w:rPr>
          <w:i/>
        </w:rPr>
      </w:pPr>
      <w:r>
        <w:rPr>
          <w:i/>
        </w:rPr>
        <w:t xml:space="preserve">Revised in parallel session to </w:t>
      </w:r>
      <w:r w:rsidRPr="00ED26F2">
        <w:rPr>
          <w:i/>
          <w:color w:val="0000FF"/>
        </w:rPr>
        <w:t>S2-2406985</w:t>
      </w:r>
      <w:r>
        <w:rPr>
          <w:i/>
        </w:rPr>
        <w:t>.</w:t>
      </w:r>
    </w:p>
    <w:p w14:paraId="3890D34F" w14:textId="77777777" w:rsidR="00C05C67" w:rsidRPr="00B81031" w:rsidRDefault="00C05C67" w:rsidP="00C05C67">
      <w:pPr>
        <w:keepNext/>
        <w:keepLines/>
        <w:rPr>
          <w:i/>
        </w:rPr>
      </w:pPr>
      <w:r>
        <w:rPr>
          <w:i/>
        </w:rPr>
        <w:t xml:space="preserve">Revised in parallel session to </w:t>
      </w:r>
      <w:r w:rsidRPr="00ED26F2">
        <w:rPr>
          <w:i/>
          <w:color w:val="0000FF"/>
        </w:rPr>
        <w:t>S2-2407036</w:t>
      </w:r>
      <w:r>
        <w:rPr>
          <w:i/>
        </w:rPr>
        <w:t>.</w:t>
      </w:r>
    </w:p>
    <w:p w14:paraId="27074EC6" w14:textId="77777777" w:rsidR="00C05C67" w:rsidRPr="00B81031" w:rsidRDefault="00C05C67" w:rsidP="00C05C67">
      <w:pPr>
        <w:keepNext/>
        <w:keepLines/>
        <w:rPr>
          <w:i/>
        </w:rPr>
      </w:pPr>
      <w:r>
        <w:rPr>
          <w:i/>
        </w:rPr>
        <w:t>Noted in parallel session.</w:t>
      </w:r>
    </w:p>
    <w:p w14:paraId="5E65C9EF" w14:textId="77777777" w:rsidR="00C05C67" w:rsidRPr="005B25A1" w:rsidRDefault="00C05C67" w:rsidP="00C05C67">
      <w:pPr>
        <w:keepNext/>
        <w:keepLines/>
        <w:rPr>
          <w:b/>
          <w:bCs/>
        </w:rPr>
      </w:pPr>
      <w:r w:rsidRPr="005B25A1">
        <w:rPr>
          <w:b/>
          <w:bCs/>
        </w:rPr>
        <w:t>Plenary Discussion:</w:t>
      </w:r>
    </w:p>
    <w:p w14:paraId="0200C506" w14:textId="77777777" w:rsidR="00C05C67" w:rsidRPr="005B25A1" w:rsidRDefault="00C05C67" w:rsidP="00C05C67">
      <w:pPr>
        <w:keepNext/>
        <w:keepLines/>
      </w:pPr>
      <w:r w:rsidRPr="005B25A1">
        <w:t>Noted.</w:t>
      </w:r>
    </w:p>
    <w:p w14:paraId="72931992" w14:textId="77777777" w:rsidR="00C05C67" w:rsidRPr="00EB0339" w:rsidRDefault="00C05C67" w:rsidP="00C05C67">
      <w:r w:rsidRPr="005B25A1">
        <w:rPr>
          <w:b/>
          <w:bCs/>
        </w:rPr>
        <w:t>Status:</w:t>
      </w:r>
      <w:r>
        <w:t xml:space="preserve"> </w:t>
      </w:r>
      <w:r>
        <w:rPr>
          <w:color w:val="0000FF"/>
        </w:rPr>
        <w:t>Noted</w:t>
      </w:r>
      <w:r>
        <w:t>.</w:t>
      </w:r>
    </w:p>
    <w:p w14:paraId="1048DE32"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New or update solutions (first round)</w:t>
      </w:r>
    </w:p>
    <w:p w14:paraId="5680DAC9"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TR solution updates</w:t>
      </w:r>
    </w:p>
    <w:p w14:paraId="28563AD2" w14:textId="77777777" w:rsidR="00C05C67" w:rsidRDefault="00C05C67" w:rsidP="00C05C67">
      <w:pPr>
        <w:pStyle w:val="NormTop"/>
      </w:pPr>
      <w:r w:rsidRPr="00ED26F2">
        <w:rPr>
          <w:color w:val="0000FF"/>
        </w:rPr>
        <w:t>S2-2405962</w:t>
      </w:r>
      <w:r w:rsidRPr="00D53282">
        <w:t xml:space="preserve"> </w:t>
      </w:r>
      <w:r>
        <w:t>(P-CR) 23.700-13: Update sol#4: Add the interaction via UE reader s user plane. (Source: Vivo)</w:t>
      </w:r>
      <w:r>
        <w:br/>
      </w:r>
      <w:r w:rsidRPr="00D53282">
        <w:rPr>
          <w:b/>
        </w:rPr>
        <w:t>Document for:</w:t>
      </w:r>
      <w:r w:rsidRPr="00D53282">
        <w:t xml:space="preserve"> </w:t>
      </w:r>
      <w:r>
        <w:t>Approval</w:t>
      </w:r>
      <w:r>
        <w:br/>
      </w:r>
      <w:r w:rsidRPr="00D53282">
        <w:rPr>
          <w:b/>
        </w:rPr>
        <w:t>Abstract:</w:t>
      </w:r>
      <w:r w:rsidRPr="00D53282">
        <w:t xml:space="preserve"> </w:t>
      </w:r>
      <w:r>
        <w:br/>
        <w:t>It proposes to update to sol#4 to introduce UE reader plane mechanism to report the AIoT device data to server.</w:t>
      </w:r>
    </w:p>
    <w:p w14:paraId="0F1B500D" w14:textId="77777777" w:rsidR="00C05C67" w:rsidRPr="005B25A1" w:rsidRDefault="00C05C67" w:rsidP="00C05C67">
      <w:pPr>
        <w:keepNext/>
        <w:keepLines/>
        <w:rPr>
          <w:b/>
          <w:bCs/>
        </w:rPr>
      </w:pPr>
      <w:r w:rsidRPr="005B25A1">
        <w:rPr>
          <w:b/>
          <w:bCs/>
        </w:rPr>
        <w:t>Parallel discussion:</w:t>
      </w:r>
    </w:p>
    <w:p w14:paraId="25DABA52" w14:textId="77777777" w:rsidR="00C05C67" w:rsidRPr="00B81031" w:rsidRDefault="00C05C67" w:rsidP="00C05C67">
      <w:pPr>
        <w:keepNext/>
        <w:keepLines/>
        <w:rPr>
          <w:i/>
        </w:rPr>
      </w:pPr>
      <w:r>
        <w:rPr>
          <w:i/>
        </w:rPr>
        <w:t xml:space="preserve">Revised in parallel session to </w:t>
      </w:r>
      <w:r w:rsidRPr="00ED26F2">
        <w:rPr>
          <w:i/>
          <w:color w:val="0000FF"/>
        </w:rPr>
        <w:t>S2-2406986</w:t>
      </w:r>
      <w:r>
        <w:rPr>
          <w:i/>
        </w:rPr>
        <w:t>.</w:t>
      </w:r>
    </w:p>
    <w:p w14:paraId="532AAD16" w14:textId="77777777" w:rsidR="00C05C67" w:rsidRPr="00B81031" w:rsidRDefault="00C05C67" w:rsidP="00C05C67">
      <w:pPr>
        <w:keepNext/>
        <w:keepLines/>
        <w:rPr>
          <w:i/>
        </w:rPr>
      </w:pPr>
      <w:r>
        <w:rPr>
          <w:i/>
        </w:rPr>
        <w:t xml:space="preserve">Revised in parallel session to </w:t>
      </w:r>
      <w:r w:rsidRPr="00ED26F2">
        <w:rPr>
          <w:i/>
          <w:color w:val="0000FF"/>
        </w:rPr>
        <w:t>S2-2407039</w:t>
      </w:r>
      <w:r>
        <w:rPr>
          <w:i/>
        </w:rPr>
        <w:t>.</w:t>
      </w:r>
    </w:p>
    <w:p w14:paraId="273F01E8" w14:textId="77777777" w:rsidR="00C05C67" w:rsidRPr="00B81031" w:rsidRDefault="00C05C67" w:rsidP="00C05C67">
      <w:pPr>
        <w:keepNext/>
        <w:keepLines/>
        <w:rPr>
          <w:i/>
        </w:rPr>
      </w:pPr>
      <w:r>
        <w:rPr>
          <w:i/>
        </w:rPr>
        <w:t xml:space="preserve">Revised in parallel session to </w:t>
      </w:r>
      <w:r w:rsidRPr="00ED26F2">
        <w:rPr>
          <w:i/>
          <w:color w:val="0000FF"/>
        </w:rPr>
        <w:t>S2-2407049</w:t>
      </w:r>
      <w:r>
        <w:rPr>
          <w:i/>
        </w:rPr>
        <w:t>.</w:t>
      </w:r>
    </w:p>
    <w:p w14:paraId="3738DDC0" w14:textId="77777777" w:rsidR="00C05C67" w:rsidRPr="00B81031" w:rsidRDefault="00C05C67" w:rsidP="00C05C67">
      <w:pPr>
        <w:keepNext/>
        <w:keepLines/>
        <w:rPr>
          <w:i/>
        </w:rPr>
      </w:pPr>
      <w:r>
        <w:rPr>
          <w:i/>
        </w:rPr>
        <w:t xml:space="preserve">Revised in parallel session to </w:t>
      </w:r>
      <w:r w:rsidRPr="00ED26F2">
        <w:rPr>
          <w:i/>
          <w:color w:val="0000FF"/>
        </w:rPr>
        <w:t>S2-2407232</w:t>
      </w:r>
      <w:r>
        <w:rPr>
          <w:i/>
        </w:rPr>
        <w:t>.</w:t>
      </w:r>
    </w:p>
    <w:p w14:paraId="1B9FD8A2" w14:textId="77777777" w:rsidR="00C05C67" w:rsidRPr="00B81031" w:rsidRDefault="00C05C67" w:rsidP="00C05C67">
      <w:pPr>
        <w:keepNext/>
        <w:keepLines/>
        <w:rPr>
          <w:i/>
        </w:rPr>
      </w:pPr>
      <w:r>
        <w:rPr>
          <w:i/>
        </w:rPr>
        <w:t>Agreed in parallel session.</w:t>
      </w:r>
    </w:p>
    <w:p w14:paraId="02228B0F" w14:textId="77777777" w:rsidR="00B56CC5" w:rsidRPr="005B25A1" w:rsidRDefault="00B56CC5" w:rsidP="00B56CC5">
      <w:pPr>
        <w:keepNext/>
        <w:keepLines/>
        <w:rPr>
          <w:b/>
          <w:bCs/>
        </w:rPr>
      </w:pPr>
      <w:r w:rsidRPr="005B25A1">
        <w:rPr>
          <w:b/>
          <w:bCs/>
        </w:rPr>
        <w:t>Plenary Discussion:</w:t>
      </w:r>
    </w:p>
    <w:p w14:paraId="023D7F44" w14:textId="77777777" w:rsidR="00B56CC5" w:rsidRPr="00B56CC5" w:rsidRDefault="00B56CC5" w:rsidP="00B56CC5">
      <w:pPr>
        <w:keepNext/>
        <w:keepLines/>
      </w:pPr>
      <w:r>
        <w:t xml:space="preserve">This was </w:t>
      </w:r>
      <w:r w:rsidRPr="00B56CC5">
        <w:rPr>
          <w:color w:val="FF0000"/>
        </w:rPr>
        <w:t>block approved</w:t>
      </w:r>
      <w:r>
        <w:t>.</w:t>
      </w:r>
    </w:p>
    <w:p w14:paraId="0C480BC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FC181BB" w14:textId="77777777" w:rsidR="00C05C67" w:rsidRDefault="00C05C67" w:rsidP="00C05C67">
      <w:pPr>
        <w:pStyle w:val="NormTop"/>
      </w:pPr>
      <w:r w:rsidRPr="00ED26F2">
        <w:rPr>
          <w:color w:val="0000FF"/>
        </w:rPr>
        <w:lastRenderedPageBreak/>
        <w:t>S2-2406608</w:t>
      </w:r>
      <w:r w:rsidRPr="00D53282">
        <w:t xml:space="preserve"> </w:t>
      </w:r>
      <w:r>
        <w:t>(P-CR) 23.700-13: Updates for solution 3.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 3 to address open issues.</w:t>
      </w:r>
    </w:p>
    <w:p w14:paraId="0D9A8E18" w14:textId="77777777" w:rsidR="00C05C67" w:rsidRPr="005B25A1" w:rsidRDefault="00C05C67" w:rsidP="00C05C67">
      <w:pPr>
        <w:keepNext/>
        <w:keepLines/>
        <w:rPr>
          <w:b/>
          <w:bCs/>
        </w:rPr>
      </w:pPr>
      <w:r w:rsidRPr="005B25A1">
        <w:rPr>
          <w:b/>
          <w:bCs/>
        </w:rPr>
        <w:t>Parallel discussion:</w:t>
      </w:r>
    </w:p>
    <w:p w14:paraId="7D49FA2B" w14:textId="77777777" w:rsidR="00C05C67" w:rsidRPr="00B81031" w:rsidRDefault="00C05C67" w:rsidP="00C05C67">
      <w:pPr>
        <w:keepNext/>
        <w:keepLines/>
        <w:rPr>
          <w:i/>
        </w:rPr>
      </w:pPr>
      <w:r>
        <w:rPr>
          <w:i/>
        </w:rPr>
        <w:t xml:space="preserve">Revised in parallel session to </w:t>
      </w:r>
      <w:r w:rsidRPr="00ED26F2">
        <w:rPr>
          <w:i/>
          <w:color w:val="0000FF"/>
        </w:rPr>
        <w:t>S2-2406987</w:t>
      </w:r>
      <w:r>
        <w:rPr>
          <w:i/>
        </w:rPr>
        <w:t>.</w:t>
      </w:r>
    </w:p>
    <w:p w14:paraId="1A0F4074" w14:textId="77777777" w:rsidR="00C05C67" w:rsidRPr="00B81031" w:rsidRDefault="00C05C67" w:rsidP="00C05C67">
      <w:pPr>
        <w:keepNext/>
        <w:keepLines/>
        <w:rPr>
          <w:i/>
        </w:rPr>
      </w:pPr>
      <w:r>
        <w:rPr>
          <w:i/>
        </w:rPr>
        <w:t xml:space="preserve">Revised in parallel session to </w:t>
      </w:r>
      <w:r w:rsidRPr="00ED26F2">
        <w:rPr>
          <w:i/>
          <w:color w:val="0000FF"/>
        </w:rPr>
        <w:t>S2-2407035</w:t>
      </w:r>
      <w:r>
        <w:rPr>
          <w:i/>
        </w:rPr>
        <w:t>.</w:t>
      </w:r>
    </w:p>
    <w:p w14:paraId="56286D4B" w14:textId="77777777" w:rsidR="00C05C67" w:rsidRPr="00B81031" w:rsidRDefault="00C05C67" w:rsidP="00C05C67">
      <w:pPr>
        <w:keepNext/>
        <w:keepLines/>
        <w:rPr>
          <w:i/>
        </w:rPr>
      </w:pPr>
      <w:r>
        <w:rPr>
          <w:i/>
        </w:rPr>
        <w:t xml:space="preserve">Revised in parallel session to </w:t>
      </w:r>
      <w:r w:rsidRPr="00ED26F2">
        <w:rPr>
          <w:i/>
          <w:color w:val="0000FF"/>
        </w:rPr>
        <w:t>S2-2407050</w:t>
      </w:r>
      <w:r>
        <w:rPr>
          <w:i/>
        </w:rPr>
        <w:t>.</w:t>
      </w:r>
    </w:p>
    <w:p w14:paraId="67F5B734" w14:textId="77777777" w:rsidR="00C05C67" w:rsidRPr="00B81031" w:rsidRDefault="00C05C67" w:rsidP="00C05C67">
      <w:pPr>
        <w:keepNext/>
        <w:keepLines/>
        <w:rPr>
          <w:i/>
        </w:rPr>
      </w:pPr>
      <w:r>
        <w:rPr>
          <w:i/>
        </w:rPr>
        <w:t>Agreed in parallel session.</w:t>
      </w:r>
    </w:p>
    <w:p w14:paraId="42F7B07E" w14:textId="77777777" w:rsidR="00B56CC5" w:rsidRPr="005B25A1" w:rsidRDefault="00B56CC5" w:rsidP="00B56CC5">
      <w:pPr>
        <w:keepNext/>
        <w:keepLines/>
        <w:rPr>
          <w:b/>
          <w:bCs/>
        </w:rPr>
      </w:pPr>
      <w:r w:rsidRPr="005B25A1">
        <w:rPr>
          <w:b/>
          <w:bCs/>
        </w:rPr>
        <w:t>Plenary Discussion:</w:t>
      </w:r>
    </w:p>
    <w:p w14:paraId="333AABA2" w14:textId="77777777" w:rsidR="00B56CC5" w:rsidRPr="00B56CC5" w:rsidRDefault="00B56CC5" w:rsidP="00B56CC5">
      <w:pPr>
        <w:keepNext/>
        <w:keepLines/>
      </w:pPr>
      <w:r>
        <w:t xml:space="preserve">This was </w:t>
      </w:r>
      <w:r w:rsidRPr="00B56CC5">
        <w:rPr>
          <w:color w:val="FF0000"/>
        </w:rPr>
        <w:t>block approved</w:t>
      </w:r>
      <w:r>
        <w:t>.</w:t>
      </w:r>
    </w:p>
    <w:p w14:paraId="6CD72FA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C06F57C" w14:textId="77777777" w:rsidR="00C05C67" w:rsidRDefault="00C05C67" w:rsidP="00C05C67">
      <w:pPr>
        <w:pStyle w:val="NormTop"/>
      </w:pPr>
      <w:r w:rsidRPr="00ED26F2">
        <w:rPr>
          <w:color w:val="0000FF"/>
        </w:rPr>
        <w:t>S2-2406414</w:t>
      </w:r>
      <w:r w:rsidRPr="00D53282">
        <w:t xml:space="preserve"> </w:t>
      </w:r>
      <w:r>
        <w:t>(P-CR) 23.700-13: Address Open Issues and Update Procedure for Solution 10. (Source: China Telecom, NEC, CATT)</w:t>
      </w:r>
      <w:r>
        <w:br/>
      </w:r>
      <w:r w:rsidRPr="00D53282">
        <w:rPr>
          <w:b/>
        </w:rPr>
        <w:t>Document for:</w:t>
      </w:r>
      <w:r w:rsidRPr="00D53282">
        <w:t xml:space="preserve"> </w:t>
      </w:r>
      <w:r>
        <w:t>Approval</w:t>
      </w:r>
      <w:r>
        <w:br/>
      </w:r>
      <w:r w:rsidRPr="00D53282">
        <w:rPr>
          <w:b/>
        </w:rPr>
        <w:t>Abstract:</w:t>
      </w:r>
      <w:r w:rsidRPr="00D53282">
        <w:t xml:space="preserve"> </w:t>
      </w:r>
      <w:r>
        <w:br/>
        <w:t>This contribution addresses open issues and updates procedures in solution 10.</w:t>
      </w:r>
    </w:p>
    <w:p w14:paraId="22046925" w14:textId="77777777" w:rsidR="00C05C67" w:rsidRPr="005B25A1" w:rsidRDefault="00C05C67" w:rsidP="00C05C67">
      <w:pPr>
        <w:keepNext/>
        <w:keepLines/>
        <w:rPr>
          <w:b/>
          <w:bCs/>
        </w:rPr>
      </w:pPr>
      <w:r w:rsidRPr="005B25A1">
        <w:rPr>
          <w:b/>
          <w:bCs/>
        </w:rPr>
        <w:t>Convenor comment:</w:t>
      </w:r>
    </w:p>
    <w:p w14:paraId="1E4274C7" w14:textId="77777777" w:rsidR="00C05C67" w:rsidRPr="005B25A1" w:rsidRDefault="00C05C67" w:rsidP="00C05C67">
      <w:pPr>
        <w:keepNext/>
        <w:keepLines/>
      </w:pPr>
      <w:r w:rsidRPr="005B25A1">
        <w:t>Baseline paper of solution#10 update.</w:t>
      </w:r>
    </w:p>
    <w:p w14:paraId="7686C2F1" w14:textId="77777777" w:rsidR="00C05C67" w:rsidRPr="005B25A1" w:rsidRDefault="00C05C67" w:rsidP="00C05C67">
      <w:pPr>
        <w:keepNext/>
        <w:keepLines/>
        <w:rPr>
          <w:b/>
          <w:bCs/>
        </w:rPr>
      </w:pPr>
      <w:r w:rsidRPr="005B25A1">
        <w:rPr>
          <w:b/>
          <w:bCs/>
        </w:rPr>
        <w:t>Parallel discussion:</w:t>
      </w:r>
    </w:p>
    <w:p w14:paraId="2AF190C9" w14:textId="77777777" w:rsidR="00C05C67" w:rsidRPr="00B81031" w:rsidRDefault="00C05C67" w:rsidP="00C05C67">
      <w:pPr>
        <w:keepNext/>
        <w:keepLines/>
        <w:rPr>
          <w:i/>
        </w:rPr>
      </w:pPr>
      <w:r>
        <w:rPr>
          <w:i/>
        </w:rPr>
        <w:t xml:space="preserve">Revised in parallel session to </w:t>
      </w:r>
      <w:r w:rsidRPr="00ED26F2">
        <w:rPr>
          <w:i/>
          <w:color w:val="0000FF"/>
        </w:rPr>
        <w:t>S2-2406988</w:t>
      </w:r>
      <w:r>
        <w:rPr>
          <w:i/>
        </w:rPr>
        <w:t xml:space="preserve">, merging </w:t>
      </w:r>
      <w:r w:rsidRPr="00ED26F2">
        <w:rPr>
          <w:i/>
          <w:color w:val="0000FF"/>
        </w:rPr>
        <w:t>S2-2406756</w:t>
      </w:r>
      <w:r>
        <w:rPr>
          <w:i/>
        </w:rPr>
        <w:t xml:space="preserve"> and </w:t>
      </w:r>
      <w:r w:rsidRPr="00ED26F2">
        <w:rPr>
          <w:i/>
          <w:color w:val="0000FF"/>
        </w:rPr>
        <w:t>S2-2406418</w:t>
      </w:r>
      <w:r>
        <w:rPr>
          <w:i/>
        </w:rPr>
        <w:t>.</w:t>
      </w:r>
    </w:p>
    <w:p w14:paraId="104C44F7" w14:textId="77777777" w:rsidR="00C05C67" w:rsidRPr="00B81031" w:rsidRDefault="00C05C67" w:rsidP="00C05C67">
      <w:pPr>
        <w:keepNext/>
        <w:keepLines/>
        <w:rPr>
          <w:i/>
        </w:rPr>
      </w:pPr>
      <w:r w:rsidRPr="00ED26F2">
        <w:rPr>
          <w:i/>
          <w:color w:val="0000FF"/>
        </w:rPr>
        <w:t>S2-2406988</w:t>
      </w:r>
      <w:r>
        <w:rPr>
          <w:i/>
        </w:rPr>
        <w:t xml:space="preserve">: Revision of </w:t>
      </w:r>
      <w:r w:rsidRPr="00ED26F2">
        <w:rPr>
          <w:i/>
          <w:color w:val="0000FF"/>
        </w:rPr>
        <w:t>S2-2406414</w:t>
      </w:r>
      <w:r>
        <w:rPr>
          <w:i/>
        </w:rPr>
        <w:t xml:space="preserve">, merging </w:t>
      </w:r>
      <w:r w:rsidRPr="00ED26F2">
        <w:rPr>
          <w:i/>
          <w:color w:val="0000FF"/>
        </w:rPr>
        <w:t>S2-2406756</w:t>
      </w:r>
      <w:r>
        <w:rPr>
          <w:i/>
        </w:rPr>
        <w:t xml:space="preserve"> and </w:t>
      </w:r>
      <w:r w:rsidRPr="00ED26F2">
        <w:rPr>
          <w:i/>
          <w:color w:val="0000FF"/>
        </w:rPr>
        <w:t>S2-2406418</w:t>
      </w:r>
      <w:r>
        <w:rPr>
          <w:i/>
        </w:rPr>
        <w:t xml:space="preserve">. Revised in parallel session to </w:t>
      </w:r>
      <w:r w:rsidRPr="00ED26F2">
        <w:rPr>
          <w:i/>
          <w:color w:val="0000FF"/>
        </w:rPr>
        <w:t>S2-2407037</w:t>
      </w:r>
      <w:r>
        <w:rPr>
          <w:i/>
        </w:rPr>
        <w:t>.</w:t>
      </w:r>
    </w:p>
    <w:p w14:paraId="58FE7851" w14:textId="77777777" w:rsidR="00C05C67" w:rsidRPr="00B81031" w:rsidRDefault="00C05C67" w:rsidP="00C05C67">
      <w:pPr>
        <w:keepNext/>
        <w:keepLines/>
        <w:rPr>
          <w:i/>
        </w:rPr>
      </w:pPr>
      <w:r>
        <w:rPr>
          <w:i/>
        </w:rPr>
        <w:t xml:space="preserve">Revised in parallel session to </w:t>
      </w:r>
      <w:r w:rsidRPr="00ED26F2">
        <w:rPr>
          <w:i/>
          <w:color w:val="0000FF"/>
        </w:rPr>
        <w:t>S2-2407051</w:t>
      </w:r>
      <w:r>
        <w:rPr>
          <w:i/>
        </w:rPr>
        <w:t>.</w:t>
      </w:r>
    </w:p>
    <w:p w14:paraId="355AAB4B" w14:textId="77777777" w:rsidR="00C05C67" w:rsidRPr="00B81031" w:rsidRDefault="00C05C67" w:rsidP="00C05C67">
      <w:pPr>
        <w:keepNext/>
        <w:keepLines/>
        <w:rPr>
          <w:i/>
        </w:rPr>
      </w:pPr>
      <w:r>
        <w:rPr>
          <w:i/>
        </w:rPr>
        <w:t>Agreed in parallel session.</w:t>
      </w:r>
    </w:p>
    <w:p w14:paraId="164C16A7" w14:textId="77777777" w:rsidR="00B56CC5" w:rsidRPr="005B25A1" w:rsidRDefault="00B56CC5" w:rsidP="00B56CC5">
      <w:pPr>
        <w:keepNext/>
        <w:keepLines/>
        <w:rPr>
          <w:b/>
          <w:bCs/>
        </w:rPr>
      </w:pPr>
      <w:r w:rsidRPr="005B25A1">
        <w:rPr>
          <w:b/>
          <w:bCs/>
        </w:rPr>
        <w:t>Plenary Discussion:</w:t>
      </w:r>
    </w:p>
    <w:p w14:paraId="000DB740" w14:textId="77777777" w:rsidR="00B56CC5" w:rsidRPr="00B56CC5" w:rsidRDefault="00B56CC5" w:rsidP="00B56CC5">
      <w:pPr>
        <w:keepNext/>
        <w:keepLines/>
      </w:pPr>
      <w:r>
        <w:t xml:space="preserve">This was </w:t>
      </w:r>
      <w:r w:rsidRPr="00B56CC5">
        <w:rPr>
          <w:color w:val="FF0000"/>
        </w:rPr>
        <w:t>block approved</w:t>
      </w:r>
      <w:r>
        <w:t>.</w:t>
      </w:r>
    </w:p>
    <w:p w14:paraId="293BB6A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3C83537" w14:textId="77777777" w:rsidR="00C05C67" w:rsidRDefault="00C05C67" w:rsidP="00C05C67">
      <w:pPr>
        <w:pStyle w:val="NormTop"/>
      </w:pPr>
      <w:r w:rsidRPr="00ED26F2">
        <w:rPr>
          <w:color w:val="0000FF"/>
        </w:rPr>
        <w:t>S2-2406418</w:t>
      </w:r>
      <w:r w:rsidRPr="00D53282">
        <w:t xml:space="preserve"> </w:t>
      </w:r>
      <w:r>
        <w:t>(P-CR) 23.700-13: Update on Solution #10: Registration Procedure for Ambient IoT Devices . (Source: China Mobile)</w:t>
      </w:r>
      <w:r>
        <w:br/>
      </w:r>
      <w:r w:rsidRPr="00D53282">
        <w:rPr>
          <w:b/>
        </w:rPr>
        <w:t>Document for:</w:t>
      </w:r>
      <w:r w:rsidRPr="00D53282">
        <w:t xml:space="preserve"> </w:t>
      </w:r>
      <w:r>
        <w:t>Approval</w:t>
      </w:r>
      <w:r>
        <w:br/>
      </w:r>
      <w:r w:rsidRPr="00D53282">
        <w:rPr>
          <w:b/>
        </w:rPr>
        <w:t>Abstract:</w:t>
      </w:r>
      <w:r w:rsidRPr="00D53282">
        <w:t xml:space="preserve"> </w:t>
      </w:r>
      <w:r>
        <w:br/>
        <w:t>Update on Solution #10: Registration Procedure for Ambient IoT Devices.</w:t>
      </w:r>
    </w:p>
    <w:p w14:paraId="02AE4365" w14:textId="77777777" w:rsidR="00C05C67" w:rsidRPr="005B25A1" w:rsidRDefault="00C05C67" w:rsidP="00C05C67">
      <w:pPr>
        <w:keepNext/>
        <w:keepLines/>
        <w:rPr>
          <w:b/>
          <w:bCs/>
        </w:rPr>
      </w:pPr>
      <w:r w:rsidRPr="005B25A1">
        <w:rPr>
          <w:b/>
          <w:bCs/>
        </w:rPr>
        <w:t>Convenor comment:</w:t>
      </w:r>
    </w:p>
    <w:p w14:paraId="725C26F2" w14:textId="77777777" w:rsidR="00C05C67" w:rsidRPr="005B25A1" w:rsidRDefault="00C05C67" w:rsidP="00C05C67">
      <w:pPr>
        <w:keepNext/>
        <w:keepLines/>
      </w:pPr>
      <w:r w:rsidRPr="005B25A1">
        <w:t xml:space="preserve">Merge into </w:t>
      </w:r>
      <w:r w:rsidRPr="00ED26F2">
        <w:rPr>
          <w:color w:val="0000FF"/>
        </w:rPr>
        <w:t>S2-2406414</w:t>
      </w:r>
      <w:r w:rsidRPr="005B25A1">
        <w:t>?</w:t>
      </w:r>
    </w:p>
    <w:p w14:paraId="544F0707" w14:textId="77777777" w:rsidR="00C05C67" w:rsidRPr="005B25A1" w:rsidRDefault="00C05C67" w:rsidP="00C05C67">
      <w:pPr>
        <w:keepNext/>
        <w:keepLines/>
        <w:rPr>
          <w:b/>
          <w:bCs/>
        </w:rPr>
      </w:pPr>
      <w:r w:rsidRPr="005B25A1">
        <w:rPr>
          <w:b/>
          <w:bCs/>
        </w:rPr>
        <w:t>Parallel discussion:</w:t>
      </w:r>
    </w:p>
    <w:p w14:paraId="76CD84B6" w14:textId="77777777" w:rsidR="00C05C67" w:rsidRPr="00B81031" w:rsidRDefault="00C05C67" w:rsidP="00C05C67">
      <w:pPr>
        <w:keepNext/>
        <w:keepLines/>
        <w:rPr>
          <w:i/>
        </w:rPr>
      </w:pPr>
      <w:r>
        <w:rPr>
          <w:i/>
        </w:rPr>
        <w:t xml:space="preserve">Merged into </w:t>
      </w:r>
      <w:r w:rsidRPr="00ED26F2">
        <w:rPr>
          <w:i/>
          <w:color w:val="0000FF"/>
        </w:rPr>
        <w:t>S2-2406988</w:t>
      </w:r>
      <w:r>
        <w:rPr>
          <w:i/>
        </w:rPr>
        <w:t>.</w:t>
      </w:r>
    </w:p>
    <w:p w14:paraId="45692CE8" w14:textId="77777777" w:rsidR="00C05C67" w:rsidRPr="005B25A1" w:rsidRDefault="00C05C67" w:rsidP="00C05C67">
      <w:pPr>
        <w:keepNext/>
        <w:keepLines/>
        <w:rPr>
          <w:b/>
          <w:bCs/>
        </w:rPr>
      </w:pPr>
      <w:r w:rsidRPr="005B25A1">
        <w:rPr>
          <w:b/>
          <w:bCs/>
        </w:rPr>
        <w:t>Plenary Discussion:</w:t>
      </w:r>
    </w:p>
    <w:p w14:paraId="6EECA49C" w14:textId="77777777" w:rsidR="00C05C67" w:rsidRPr="005B25A1" w:rsidRDefault="00C05C67" w:rsidP="00C05C67">
      <w:pPr>
        <w:keepNext/>
        <w:keepLines/>
      </w:pPr>
      <w:r w:rsidRPr="005B25A1">
        <w:t>Merged.</w:t>
      </w:r>
    </w:p>
    <w:p w14:paraId="0773D6D5" w14:textId="77777777" w:rsidR="00C05C67" w:rsidRPr="00EB0339" w:rsidRDefault="00C05C67" w:rsidP="00C05C67">
      <w:r w:rsidRPr="005B25A1">
        <w:rPr>
          <w:b/>
          <w:bCs/>
        </w:rPr>
        <w:t>Status:</w:t>
      </w:r>
      <w:r>
        <w:t xml:space="preserve"> </w:t>
      </w:r>
      <w:r>
        <w:rPr>
          <w:color w:val="0000FF"/>
        </w:rPr>
        <w:t>Merged</w:t>
      </w:r>
      <w:r>
        <w:t>.</w:t>
      </w:r>
    </w:p>
    <w:p w14:paraId="02055B0F" w14:textId="77777777" w:rsidR="00C05C67" w:rsidRDefault="00C05C67" w:rsidP="00C05C67">
      <w:pPr>
        <w:pStyle w:val="NormTop"/>
      </w:pPr>
      <w:r w:rsidRPr="00ED26F2">
        <w:rPr>
          <w:color w:val="0000FF"/>
        </w:rPr>
        <w:lastRenderedPageBreak/>
        <w:t>S2-2406756</w:t>
      </w:r>
      <w:r w:rsidRPr="00D53282">
        <w:t xml:space="preserve"> </w:t>
      </w:r>
      <w:r>
        <w:t>(P-CR) 23.700-13: KI#2, Update to Solution #10: Registration procedure for Ambient IoT Devices.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Solution#10.</w:t>
      </w:r>
    </w:p>
    <w:p w14:paraId="22831256" w14:textId="77777777" w:rsidR="00C05C67" w:rsidRPr="005B25A1" w:rsidRDefault="00C05C67" w:rsidP="00C05C67">
      <w:pPr>
        <w:keepNext/>
        <w:keepLines/>
        <w:rPr>
          <w:b/>
          <w:bCs/>
        </w:rPr>
      </w:pPr>
      <w:r w:rsidRPr="005B25A1">
        <w:rPr>
          <w:b/>
          <w:bCs/>
        </w:rPr>
        <w:t>Convenor comment:</w:t>
      </w:r>
    </w:p>
    <w:p w14:paraId="19633674" w14:textId="77777777" w:rsidR="00C05C67" w:rsidRPr="005B25A1" w:rsidRDefault="00C05C67" w:rsidP="00C05C67">
      <w:pPr>
        <w:keepNext/>
        <w:keepLines/>
      </w:pPr>
      <w:r w:rsidRPr="005B25A1">
        <w:t xml:space="preserve">Merge into </w:t>
      </w:r>
      <w:r w:rsidRPr="00ED26F2">
        <w:rPr>
          <w:color w:val="0000FF"/>
        </w:rPr>
        <w:t>S2-2406414</w:t>
      </w:r>
      <w:r w:rsidRPr="005B25A1">
        <w:t>?</w:t>
      </w:r>
    </w:p>
    <w:p w14:paraId="0E2CB604" w14:textId="77777777" w:rsidR="00C05C67" w:rsidRPr="005B25A1" w:rsidRDefault="00C05C67" w:rsidP="00C05C67">
      <w:pPr>
        <w:keepNext/>
        <w:keepLines/>
        <w:rPr>
          <w:b/>
          <w:bCs/>
        </w:rPr>
      </w:pPr>
      <w:r w:rsidRPr="005B25A1">
        <w:rPr>
          <w:b/>
          <w:bCs/>
        </w:rPr>
        <w:t>Parallel discussion:</w:t>
      </w:r>
    </w:p>
    <w:p w14:paraId="644F81EE" w14:textId="77777777" w:rsidR="00C05C67" w:rsidRPr="00B81031" w:rsidRDefault="00C05C67" w:rsidP="00C05C67">
      <w:pPr>
        <w:keepNext/>
        <w:keepLines/>
        <w:rPr>
          <w:i/>
        </w:rPr>
      </w:pPr>
      <w:r>
        <w:rPr>
          <w:i/>
        </w:rPr>
        <w:t xml:space="preserve">Merged into </w:t>
      </w:r>
      <w:r w:rsidRPr="00ED26F2">
        <w:rPr>
          <w:i/>
          <w:color w:val="0000FF"/>
        </w:rPr>
        <w:t>S2-2406988</w:t>
      </w:r>
      <w:r>
        <w:rPr>
          <w:i/>
        </w:rPr>
        <w:t>.</w:t>
      </w:r>
    </w:p>
    <w:p w14:paraId="5938766E" w14:textId="77777777" w:rsidR="00C05C67" w:rsidRPr="005B25A1" w:rsidRDefault="00C05C67" w:rsidP="00C05C67">
      <w:pPr>
        <w:keepNext/>
        <w:keepLines/>
        <w:rPr>
          <w:b/>
          <w:bCs/>
        </w:rPr>
      </w:pPr>
      <w:r w:rsidRPr="005B25A1">
        <w:rPr>
          <w:b/>
          <w:bCs/>
        </w:rPr>
        <w:t>Plenary Discussion:</w:t>
      </w:r>
    </w:p>
    <w:p w14:paraId="6624342C" w14:textId="77777777" w:rsidR="00C05C67" w:rsidRPr="005B25A1" w:rsidRDefault="00C05C67" w:rsidP="00C05C67">
      <w:pPr>
        <w:keepNext/>
        <w:keepLines/>
      </w:pPr>
      <w:r w:rsidRPr="005B25A1">
        <w:t>Merged.</w:t>
      </w:r>
    </w:p>
    <w:p w14:paraId="15F27080" w14:textId="77777777" w:rsidR="00C05C67" w:rsidRPr="00EB0339" w:rsidRDefault="00C05C67" w:rsidP="00C05C67">
      <w:r w:rsidRPr="005B25A1">
        <w:rPr>
          <w:b/>
          <w:bCs/>
        </w:rPr>
        <w:t>Status:</w:t>
      </w:r>
      <w:r>
        <w:t xml:space="preserve"> </w:t>
      </w:r>
      <w:r>
        <w:rPr>
          <w:color w:val="0000FF"/>
        </w:rPr>
        <w:t>Merged</w:t>
      </w:r>
      <w:r>
        <w:t>.</w:t>
      </w:r>
    </w:p>
    <w:p w14:paraId="10D2A34A" w14:textId="77777777" w:rsidR="00C05C67" w:rsidRDefault="00C05C67" w:rsidP="00C05C67">
      <w:pPr>
        <w:pStyle w:val="NormTop"/>
      </w:pPr>
      <w:r w:rsidRPr="00ED26F2">
        <w:rPr>
          <w:color w:val="0000FF"/>
        </w:rPr>
        <w:t>S2-2406303</w:t>
      </w:r>
      <w:r w:rsidRPr="00D53282">
        <w:t xml:space="preserve"> </w:t>
      </w:r>
      <w:r>
        <w:t>(P-CR) 23.700-13: KI#1, #2 and #3, Sol#5: Update to Remove ENs and Add clarifications. (Source: CATT)</w:t>
      </w:r>
      <w:r>
        <w:br/>
      </w:r>
      <w:r w:rsidRPr="00D53282">
        <w:rPr>
          <w:b/>
        </w:rPr>
        <w:t>Document for:</w:t>
      </w:r>
      <w:r w:rsidRPr="00D53282">
        <w:t xml:space="preserve"> </w:t>
      </w:r>
      <w:r>
        <w:t>Approval</w:t>
      </w:r>
      <w:r>
        <w:br/>
      </w:r>
      <w:r w:rsidRPr="00D53282">
        <w:rPr>
          <w:b/>
        </w:rPr>
        <w:t>Abstract:</w:t>
      </w:r>
      <w:r w:rsidRPr="00D53282">
        <w:t xml:space="preserve"> </w:t>
      </w:r>
      <w:r>
        <w:br/>
        <w:t>This paper proposed some updates to Solution#5.</w:t>
      </w:r>
    </w:p>
    <w:p w14:paraId="7BCEF79D" w14:textId="77777777" w:rsidR="00C05C67" w:rsidRPr="005B25A1" w:rsidRDefault="00C05C67" w:rsidP="00C05C67">
      <w:pPr>
        <w:keepNext/>
        <w:keepLines/>
        <w:rPr>
          <w:b/>
          <w:bCs/>
        </w:rPr>
      </w:pPr>
      <w:r w:rsidRPr="005B25A1">
        <w:rPr>
          <w:b/>
          <w:bCs/>
        </w:rPr>
        <w:t>Parallel discussion:</w:t>
      </w:r>
    </w:p>
    <w:p w14:paraId="4DFE48E8" w14:textId="77777777" w:rsidR="00C05C67" w:rsidRPr="00B81031" w:rsidRDefault="00C05C67" w:rsidP="00C05C67">
      <w:pPr>
        <w:keepNext/>
        <w:keepLines/>
        <w:rPr>
          <w:i/>
        </w:rPr>
      </w:pPr>
      <w:r>
        <w:rPr>
          <w:i/>
        </w:rPr>
        <w:t xml:space="preserve">Revised in parallel session to </w:t>
      </w:r>
      <w:r w:rsidRPr="00ED26F2">
        <w:rPr>
          <w:i/>
          <w:color w:val="0000FF"/>
        </w:rPr>
        <w:t>S2-2407000</w:t>
      </w:r>
      <w:r>
        <w:rPr>
          <w:i/>
        </w:rPr>
        <w:t>.</w:t>
      </w:r>
    </w:p>
    <w:p w14:paraId="2F3FC453" w14:textId="77777777" w:rsidR="00C05C67" w:rsidRPr="00B81031" w:rsidRDefault="00C05C67" w:rsidP="00C05C67">
      <w:pPr>
        <w:keepNext/>
        <w:keepLines/>
        <w:rPr>
          <w:i/>
        </w:rPr>
      </w:pPr>
      <w:r>
        <w:rPr>
          <w:i/>
        </w:rPr>
        <w:t xml:space="preserve">Revised in parallel session to </w:t>
      </w:r>
      <w:r w:rsidRPr="00ED26F2">
        <w:rPr>
          <w:i/>
          <w:color w:val="0000FF"/>
        </w:rPr>
        <w:t>S2-2407038</w:t>
      </w:r>
      <w:r>
        <w:rPr>
          <w:i/>
        </w:rPr>
        <w:t>.</w:t>
      </w:r>
    </w:p>
    <w:p w14:paraId="3C5B680A" w14:textId="77777777" w:rsidR="00C05C67" w:rsidRPr="00B81031" w:rsidRDefault="00C05C67" w:rsidP="00C05C67">
      <w:pPr>
        <w:keepNext/>
        <w:keepLines/>
        <w:rPr>
          <w:i/>
        </w:rPr>
      </w:pPr>
      <w:r>
        <w:rPr>
          <w:i/>
        </w:rPr>
        <w:t xml:space="preserve">Revised in parallel session to </w:t>
      </w:r>
      <w:r w:rsidRPr="00ED26F2">
        <w:rPr>
          <w:i/>
          <w:color w:val="0000FF"/>
        </w:rPr>
        <w:t>S2-2407052</w:t>
      </w:r>
      <w:r>
        <w:rPr>
          <w:i/>
        </w:rPr>
        <w:t>.</w:t>
      </w:r>
    </w:p>
    <w:p w14:paraId="19B310D7" w14:textId="77777777" w:rsidR="00C05C67" w:rsidRPr="00B81031" w:rsidRDefault="00C05C67" w:rsidP="00C05C67">
      <w:pPr>
        <w:keepNext/>
        <w:keepLines/>
        <w:rPr>
          <w:i/>
        </w:rPr>
      </w:pPr>
      <w:r>
        <w:rPr>
          <w:i/>
        </w:rPr>
        <w:t>Agreed in parallel session.</w:t>
      </w:r>
    </w:p>
    <w:p w14:paraId="72DB7C3C" w14:textId="77777777" w:rsidR="00B56CC5" w:rsidRPr="005B25A1" w:rsidRDefault="00B56CC5" w:rsidP="00B56CC5">
      <w:pPr>
        <w:keepNext/>
        <w:keepLines/>
        <w:rPr>
          <w:b/>
          <w:bCs/>
        </w:rPr>
      </w:pPr>
      <w:r w:rsidRPr="005B25A1">
        <w:rPr>
          <w:b/>
          <w:bCs/>
        </w:rPr>
        <w:t>Plenary Discussion:</w:t>
      </w:r>
    </w:p>
    <w:p w14:paraId="693A0786" w14:textId="77777777" w:rsidR="00B56CC5" w:rsidRPr="00B56CC5" w:rsidRDefault="00B56CC5" w:rsidP="00B56CC5">
      <w:pPr>
        <w:keepNext/>
        <w:keepLines/>
      </w:pPr>
      <w:r>
        <w:t xml:space="preserve">This was </w:t>
      </w:r>
      <w:r w:rsidRPr="00B56CC5">
        <w:rPr>
          <w:color w:val="FF0000"/>
        </w:rPr>
        <w:t>block approved</w:t>
      </w:r>
      <w:r>
        <w:t>.</w:t>
      </w:r>
    </w:p>
    <w:p w14:paraId="723F9816"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55C8889"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29EECE8E" w14:textId="77777777" w:rsidR="00C05C67" w:rsidRDefault="00C05C67" w:rsidP="00C05C67">
      <w:pPr>
        <w:pStyle w:val="NormTop"/>
      </w:pPr>
      <w:r w:rsidRPr="00ED26F2">
        <w:rPr>
          <w:color w:val="0000FF"/>
        </w:rPr>
        <w:t>S2-2406002</w:t>
      </w:r>
      <w:r w:rsidRPr="00D53282">
        <w:t xml:space="preserve"> </w:t>
      </w:r>
      <w:r>
        <w:t>(P-CR) 23.700-13: KI#3, New Sol.: Secure AIoT Inventory and command operation.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proposed a solution for secure AIoT Inventory and command procedure.</w:t>
      </w:r>
    </w:p>
    <w:p w14:paraId="4976EECF" w14:textId="77777777" w:rsidR="00C05C67" w:rsidRPr="005B25A1" w:rsidRDefault="00C05C67" w:rsidP="00C05C67">
      <w:pPr>
        <w:keepNext/>
        <w:keepLines/>
        <w:rPr>
          <w:b/>
          <w:bCs/>
        </w:rPr>
      </w:pPr>
      <w:r w:rsidRPr="005B25A1">
        <w:rPr>
          <w:b/>
          <w:bCs/>
        </w:rPr>
        <w:t>Parallel discussion:</w:t>
      </w:r>
    </w:p>
    <w:p w14:paraId="72B45124" w14:textId="77777777" w:rsidR="00C05C67" w:rsidRPr="00B81031" w:rsidRDefault="00C05C67" w:rsidP="00C05C67">
      <w:pPr>
        <w:keepNext/>
        <w:keepLines/>
        <w:rPr>
          <w:i/>
        </w:rPr>
      </w:pPr>
      <w:r>
        <w:rPr>
          <w:i/>
        </w:rPr>
        <w:t xml:space="preserve">Revised in parallel session to </w:t>
      </w:r>
      <w:r w:rsidRPr="00ED26F2">
        <w:rPr>
          <w:i/>
          <w:color w:val="0000FF"/>
        </w:rPr>
        <w:t>S2-2407001</w:t>
      </w:r>
      <w:r>
        <w:rPr>
          <w:i/>
        </w:rPr>
        <w:t>.</w:t>
      </w:r>
    </w:p>
    <w:p w14:paraId="0A99B908" w14:textId="77777777" w:rsidR="00C05C67" w:rsidRPr="00B81031" w:rsidRDefault="00C05C67" w:rsidP="00C05C67">
      <w:pPr>
        <w:keepNext/>
        <w:keepLines/>
        <w:rPr>
          <w:i/>
        </w:rPr>
      </w:pPr>
      <w:r>
        <w:rPr>
          <w:i/>
        </w:rPr>
        <w:t xml:space="preserve">Revised in parallel session to </w:t>
      </w:r>
      <w:r w:rsidRPr="00ED26F2">
        <w:rPr>
          <w:i/>
          <w:color w:val="0000FF"/>
        </w:rPr>
        <w:t>S2-2407040</w:t>
      </w:r>
      <w:r>
        <w:rPr>
          <w:i/>
        </w:rPr>
        <w:t>.</w:t>
      </w:r>
    </w:p>
    <w:p w14:paraId="62DDF893" w14:textId="77777777" w:rsidR="00B56CC5" w:rsidRPr="00B81031" w:rsidRDefault="00B56CC5" w:rsidP="00B56CC5">
      <w:pPr>
        <w:keepNext/>
        <w:keepLines/>
        <w:rPr>
          <w:i/>
        </w:rPr>
      </w:pPr>
      <w:r>
        <w:rPr>
          <w:i/>
        </w:rPr>
        <w:t>Agreed in parallel session.</w:t>
      </w:r>
    </w:p>
    <w:p w14:paraId="0CBA803A" w14:textId="77777777" w:rsidR="00B56CC5" w:rsidRPr="005B25A1" w:rsidRDefault="00B56CC5" w:rsidP="00B56CC5">
      <w:pPr>
        <w:keepNext/>
        <w:keepLines/>
        <w:rPr>
          <w:b/>
          <w:bCs/>
        </w:rPr>
      </w:pPr>
      <w:r w:rsidRPr="005B25A1">
        <w:rPr>
          <w:b/>
          <w:bCs/>
        </w:rPr>
        <w:t>Plenary Discussion:</w:t>
      </w:r>
    </w:p>
    <w:p w14:paraId="69D5EAD6" w14:textId="77777777" w:rsidR="00B56CC5" w:rsidRPr="00B56CC5" w:rsidRDefault="00B56CC5" w:rsidP="00B56CC5">
      <w:pPr>
        <w:keepNext/>
        <w:keepLines/>
      </w:pPr>
      <w:r>
        <w:t xml:space="preserve">This was </w:t>
      </w:r>
      <w:r w:rsidRPr="00B56CC5">
        <w:rPr>
          <w:color w:val="FF0000"/>
        </w:rPr>
        <w:t>block approved</w:t>
      </w:r>
      <w:r>
        <w:t>.</w:t>
      </w:r>
    </w:p>
    <w:p w14:paraId="4E9F15A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996A309" w14:textId="77777777" w:rsidR="00C05C67" w:rsidRDefault="00C05C67" w:rsidP="00C05C67">
      <w:pPr>
        <w:pStyle w:val="NormTop"/>
      </w:pPr>
      <w:r w:rsidRPr="00ED26F2">
        <w:rPr>
          <w:color w:val="0000FF"/>
        </w:rPr>
        <w:lastRenderedPageBreak/>
        <w:t>S2-2406130</w:t>
      </w:r>
      <w:r w:rsidRPr="00D53282">
        <w:t xml:space="preserve"> </w:t>
      </w:r>
      <w:r>
        <w:t>(P-CR) 23.700-13: KI#1, #2, #3, New Solution: Support AIoT Devices for Topology 2 using AIOTF.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discusses and proposes a new solution for supporting AIOT Devices for Topology 2 using AIOTF, which works together with Solution #8 which focuses on Topology 1. It was </w:t>
      </w:r>
      <w:r w:rsidRPr="00ED26F2">
        <w:rPr>
          <w:color w:val="0000FF"/>
        </w:rPr>
        <w:t>S2-2404492</w:t>
      </w:r>
      <w:r>
        <w:t xml:space="preserve"> in SA WG2#162.</w:t>
      </w:r>
    </w:p>
    <w:p w14:paraId="02F9828A" w14:textId="77777777" w:rsidR="00C05C67" w:rsidRPr="005B25A1" w:rsidRDefault="00C05C67" w:rsidP="00C05C67">
      <w:pPr>
        <w:keepNext/>
        <w:keepLines/>
        <w:rPr>
          <w:b/>
          <w:bCs/>
        </w:rPr>
      </w:pPr>
      <w:r w:rsidRPr="005B25A1">
        <w:rPr>
          <w:b/>
          <w:bCs/>
        </w:rPr>
        <w:t>Parallel discussion:</w:t>
      </w:r>
    </w:p>
    <w:p w14:paraId="39119BAF" w14:textId="77777777" w:rsidR="00C05C67" w:rsidRPr="00B81031" w:rsidRDefault="00C05C67" w:rsidP="00C05C67">
      <w:pPr>
        <w:keepNext/>
        <w:keepLines/>
        <w:rPr>
          <w:i/>
        </w:rPr>
      </w:pPr>
      <w:r>
        <w:rPr>
          <w:i/>
        </w:rPr>
        <w:t xml:space="preserve">Revision of </w:t>
      </w:r>
      <w:r w:rsidRPr="00ED26F2">
        <w:rPr>
          <w:i/>
          <w:color w:val="0000FF"/>
        </w:rPr>
        <w:t>S2-2404492</w:t>
      </w:r>
      <w:r>
        <w:rPr>
          <w:i/>
        </w:rPr>
        <w:t xml:space="preserve"> from SA WG2#162. Revised in parallel session to </w:t>
      </w:r>
      <w:r w:rsidRPr="00ED26F2">
        <w:rPr>
          <w:i/>
          <w:color w:val="0000FF"/>
        </w:rPr>
        <w:t>S2-2407002</w:t>
      </w:r>
      <w:r>
        <w:rPr>
          <w:i/>
        </w:rPr>
        <w:t>.</w:t>
      </w:r>
    </w:p>
    <w:p w14:paraId="738E6137" w14:textId="77777777" w:rsidR="00C05C67" w:rsidRPr="00B81031" w:rsidRDefault="00C05C67" w:rsidP="00C05C67">
      <w:pPr>
        <w:keepNext/>
        <w:keepLines/>
        <w:rPr>
          <w:i/>
        </w:rPr>
      </w:pPr>
      <w:r>
        <w:rPr>
          <w:i/>
        </w:rPr>
        <w:t xml:space="preserve">Revised in parallel session to </w:t>
      </w:r>
      <w:r w:rsidRPr="00ED26F2">
        <w:rPr>
          <w:i/>
          <w:color w:val="0000FF"/>
        </w:rPr>
        <w:t>S2-2407041</w:t>
      </w:r>
      <w:r>
        <w:rPr>
          <w:i/>
        </w:rPr>
        <w:t>.</w:t>
      </w:r>
    </w:p>
    <w:p w14:paraId="78961782" w14:textId="77777777" w:rsidR="00B56CC5" w:rsidRPr="00B81031" w:rsidRDefault="00B56CC5" w:rsidP="00B56CC5">
      <w:pPr>
        <w:keepNext/>
        <w:keepLines/>
        <w:rPr>
          <w:i/>
        </w:rPr>
      </w:pPr>
      <w:r>
        <w:rPr>
          <w:i/>
        </w:rPr>
        <w:t>Agreed in parallel session.</w:t>
      </w:r>
    </w:p>
    <w:p w14:paraId="480F199C" w14:textId="77777777" w:rsidR="00B56CC5" w:rsidRPr="005B25A1" w:rsidRDefault="00B56CC5" w:rsidP="00B56CC5">
      <w:pPr>
        <w:keepNext/>
        <w:keepLines/>
        <w:rPr>
          <w:b/>
          <w:bCs/>
        </w:rPr>
      </w:pPr>
      <w:r w:rsidRPr="005B25A1">
        <w:rPr>
          <w:b/>
          <w:bCs/>
        </w:rPr>
        <w:t>Plenary Discussion:</w:t>
      </w:r>
    </w:p>
    <w:p w14:paraId="0656635F" w14:textId="77777777" w:rsidR="00B56CC5" w:rsidRPr="00B56CC5" w:rsidRDefault="00B56CC5" w:rsidP="00B56CC5">
      <w:pPr>
        <w:keepNext/>
        <w:keepLines/>
      </w:pPr>
      <w:r>
        <w:t xml:space="preserve">This was </w:t>
      </w:r>
      <w:r w:rsidRPr="00B56CC5">
        <w:rPr>
          <w:color w:val="FF0000"/>
        </w:rPr>
        <w:t>block approved</w:t>
      </w:r>
      <w:r>
        <w:t>.</w:t>
      </w:r>
    </w:p>
    <w:p w14:paraId="3B2EE3FE"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5BCB5A4" w14:textId="77777777" w:rsidR="00C05C67" w:rsidRDefault="00C05C67" w:rsidP="00C05C67">
      <w:pPr>
        <w:pStyle w:val="NormTop"/>
      </w:pPr>
      <w:r w:rsidRPr="00ED26F2">
        <w:rPr>
          <w:color w:val="0000FF"/>
        </w:rPr>
        <w:t>S2-2406149</w:t>
      </w:r>
      <w:r w:rsidRPr="00D53282">
        <w:t xml:space="preserve"> </w:t>
      </w:r>
      <w:r>
        <w:t>(P-CR) 23.700-13: KI#2, New Solution on Reachablity and State machine for AIoT.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analyse the reachability and state machine for AIoT.</w:t>
      </w:r>
    </w:p>
    <w:p w14:paraId="1391438D" w14:textId="77777777" w:rsidR="00C05C67" w:rsidRPr="005B25A1" w:rsidRDefault="00C05C67" w:rsidP="00C05C67">
      <w:pPr>
        <w:keepNext/>
        <w:keepLines/>
        <w:rPr>
          <w:b/>
          <w:bCs/>
        </w:rPr>
      </w:pPr>
      <w:r w:rsidRPr="005B25A1">
        <w:rPr>
          <w:b/>
          <w:bCs/>
        </w:rPr>
        <w:t>Parallel discussion:</w:t>
      </w:r>
    </w:p>
    <w:p w14:paraId="46D92C13" w14:textId="77777777" w:rsidR="00C05C67" w:rsidRPr="00B81031" w:rsidRDefault="00C05C67" w:rsidP="00C05C67">
      <w:pPr>
        <w:keepNext/>
        <w:keepLines/>
        <w:rPr>
          <w:i/>
        </w:rPr>
      </w:pPr>
      <w:r>
        <w:rPr>
          <w:i/>
        </w:rPr>
        <w:t xml:space="preserve">Revision of </w:t>
      </w:r>
      <w:r w:rsidRPr="00ED26F2">
        <w:rPr>
          <w:i/>
          <w:color w:val="0000FF"/>
        </w:rPr>
        <w:t>S2-2404326</w:t>
      </w:r>
      <w:r>
        <w:rPr>
          <w:i/>
        </w:rPr>
        <w:t xml:space="preserve"> from SA WG2#162. Revised in parallel session to </w:t>
      </w:r>
      <w:r w:rsidRPr="00ED26F2">
        <w:rPr>
          <w:i/>
          <w:color w:val="0000FF"/>
        </w:rPr>
        <w:t>S2-2407003</w:t>
      </w:r>
      <w:r>
        <w:rPr>
          <w:i/>
        </w:rPr>
        <w:t>.</w:t>
      </w:r>
    </w:p>
    <w:p w14:paraId="147CA30E" w14:textId="77777777" w:rsidR="00C05C67" w:rsidRPr="00B81031" w:rsidRDefault="00C05C67" w:rsidP="00C05C67">
      <w:pPr>
        <w:keepNext/>
        <w:keepLines/>
        <w:rPr>
          <w:i/>
        </w:rPr>
      </w:pPr>
      <w:r>
        <w:rPr>
          <w:i/>
        </w:rPr>
        <w:t>Noted in parallel session.</w:t>
      </w:r>
    </w:p>
    <w:p w14:paraId="0C8814E0" w14:textId="77777777" w:rsidR="00C05C67" w:rsidRPr="005B25A1" w:rsidRDefault="00C05C67" w:rsidP="00C05C67">
      <w:pPr>
        <w:keepNext/>
        <w:keepLines/>
        <w:rPr>
          <w:b/>
          <w:bCs/>
        </w:rPr>
      </w:pPr>
      <w:r w:rsidRPr="005B25A1">
        <w:rPr>
          <w:b/>
          <w:bCs/>
        </w:rPr>
        <w:t>Plenary Discussion:</w:t>
      </w:r>
    </w:p>
    <w:p w14:paraId="5B957F1C" w14:textId="77777777" w:rsidR="00C05C67" w:rsidRPr="005B25A1" w:rsidRDefault="00C05C67" w:rsidP="00C05C67">
      <w:pPr>
        <w:keepNext/>
        <w:keepLines/>
      </w:pPr>
      <w:r w:rsidRPr="005B25A1">
        <w:t>Noted.</w:t>
      </w:r>
    </w:p>
    <w:p w14:paraId="113A35AF" w14:textId="77777777" w:rsidR="00C05C67" w:rsidRPr="00EB0339" w:rsidRDefault="00C05C67" w:rsidP="00C05C67">
      <w:r w:rsidRPr="005B25A1">
        <w:rPr>
          <w:b/>
          <w:bCs/>
        </w:rPr>
        <w:t>Status:</w:t>
      </w:r>
      <w:r>
        <w:t xml:space="preserve"> </w:t>
      </w:r>
      <w:r>
        <w:rPr>
          <w:color w:val="0000FF"/>
        </w:rPr>
        <w:t>Noted</w:t>
      </w:r>
      <w:r>
        <w:t>.</w:t>
      </w:r>
    </w:p>
    <w:p w14:paraId="012A2C41" w14:textId="77777777" w:rsidR="00C05C67" w:rsidRDefault="00C05C67" w:rsidP="00C05C67">
      <w:pPr>
        <w:pStyle w:val="NormTop"/>
      </w:pPr>
      <w:r w:rsidRPr="00ED26F2">
        <w:rPr>
          <w:color w:val="0000FF"/>
        </w:rPr>
        <w:t>S2-2406294</w:t>
      </w:r>
      <w:r w:rsidRPr="00D53282">
        <w:t xml:space="preserve"> </w:t>
      </w:r>
      <w:r>
        <w:t>(P-CR) 23.700-13: A new solution: 5GC support for gNB to optimize AIoT communications. (Source: Nokia)</w:t>
      </w:r>
      <w:r>
        <w:br/>
      </w:r>
      <w:r w:rsidRPr="00D53282">
        <w:rPr>
          <w:b/>
        </w:rPr>
        <w:t>Document for:</w:t>
      </w:r>
      <w:r w:rsidRPr="00D53282">
        <w:t xml:space="preserve"> </w:t>
      </w:r>
      <w:r>
        <w:t>Approval</w:t>
      </w:r>
      <w:r>
        <w:br/>
      </w:r>
      <w:r w:rsidRPr="00D53282">
        <w:rPr>
          <w:b/>
        </w:rPr>
        <w:t>Abstract:</w:t>
      </w:r>
      <w:r w:rsidRPr="00D53282">
        <w:t xml:space="preserve"> </w:t>
      </w:r>
      <w:r>
        <w:br/>
        <w:t>A new solution to support information transfer from the Ambient IoT devices.</w:t>
      </w:r>
    </w:p>
    <w:p w14:paraId="49F07D7F" w14:textId="77777777" w:rsidR="00C05C67" w:rsidRPr="005B25A1" w:rsidRDefault="00C05C67" w:rsidP="00C05C67">
      <w:pPr>
        <w:keepNext/>
        <w:keepLines/>
        <w:rPr>
          <w:b/>
          <w:bCs/>
        </w:rPr>
      </w:pPr>
      <w:r w:rsidRPr="005B25A1">
        <w:rPr>
          <w:b/>
          <w:bCs/>
        </w:rPr>
        <w:t>Parallel discussion:</w:t>
      </w:r>
    </w:p>
    <w:p w14:paraId="2A0B60B5" w14:textId="77777777" w:rsidR="00C05C67" w:rsidRPr="00B81031" w:rsidRDefault="00C05C67" w:rsidP="00C05C67">
      <w:pPr>
        <w:keepNext/>
        <w:keepLines/>
        <w:rPr>
          <w:i/>
        </w:rPr>
      </w:pPr>
      <w:r>
        <w:rPr>
          <w:i/>
        </w:rPr>
        <w:t xml:space="preserve">Revised in parallel session to </w:t>
      </w:r>
      <w:r w:rsidRPr="00ED26F2">
        <w:rPr>
          <w:i/>
          <w:color w:val="0000FF"/>
        </w:rPr>
        <w:t>S2-2407004</w:t>
      </w:r>
      <w:r>
        <w:rPr>
          <w:i/>
        </w:rPr>
        <w:t xml:space="preserve"> (withdrawn). Noted in parallel session.</w:t>
      </w:r>
    </w:p>
    <w:p w14:paraId="1189D074" w14:textId="77777777" w:rsidR="00C05C67" w:rsidRPr="00B81031" w:rsidRDefault="00C05C67" w:rsidP="00C05C67">
      <w:pPr>
        <w:keepNext/>
        <w:keepLines/>
        <w:rPr>
          <w:i/>
        </w:rPr>
      </w:pPr>
      <w:r>
        <w:rPr>
          <w:i/>
        </w:rPr>
        <w:t>Withdrawn.</w:t>
      </w:r>
    </w:p>
    <w:p w14:paraId="6F0EBDAA" w14:textId="77777777" w:rsidR="00C05C67" w:rsidRPr="005B25A1" w:rsidRDefault="00C05C67" w:rsidP="00C05C67">
      <w:pPr>
        <w:keepNext/>
        <w:keepLines/>
        <w:rPr>
          <w:b/>
          <w:bCs/>
        </w:rPr>
      </w:pPr>
      <w:r w:rsidRPr="005B25A1">
        <w:rPr>
          <w:b/>
          <w:bCs/>
        </w:rPr>
        <w:t>Plenary Discussion:</w:t>
      </w:r>
    </w:p>
    <w:p w14:paraId="238F268F" w14:textId="77777777" w:rsidR="00C05C67" w:rsidRPr="005B25A1" w:rsidRDefault="00C05C67" w:rsidP="00C05C67">
      <w:pPr>
        <w:keepNext/>
        <w:keepLines/>
      </w:pPr>
      <w:r w:rsidRPr="005B25A1">
        <w:t>Withdrawn.</w:t>
      </w:r>
    </w:p>
    <w:p w14:paraId="45C702E8" w14:textId="77777777" w:rsidR="00C05C67" w:rsidRPr="00EB0339" w:rsidRDefault="00C05C67" w:rsidP="00C05C67">
      <w:r w:rsidRPr="005B25A1">
        <w:rPr>
          <w:b/>
          <w:bCs/>
        </w:rPr>
        <w:t>Status:</w:t>
      </w:r>
      <w:r>
        <w:t xml:space="preserve"> </w:t>
      </w:r>
      <w:r>
        <w:rPr>
          <w:color w:val="FF0000"/>
        </w:rPr>
        <w:t>Withdrawn</w:t>
      </w:r>
      <w:r>
        <w:t>.</w:t>
      </w:r>
    </w:p>
    <w:p w14:paraId="7EC758A4" w14:textId="77777777" w:rsidR="00C05C67" w:rsidRDefault="00C05C67" w:rsidP="00C05C67">
      <w:pPr>
        <w:pStyle w:val="NormTop"/>
      </w:pPr>
      <w:r w:rsidRPr="00ED26F2">
        <w:rPr>
          <w:color w:val="0000FF"/>
        </w:rPr>
        <w:lastRenderedPageBreak/>
        <w:t>S2-2406405</w:t>
      </w:r>
      <w:r w:rsidRPr="00D53282">
        <w:t xml:space="preserve"> </w:t>
      </w:r>
      <w:r>
        <w:t>(P-CR) 23.700-13: KI #2 and 3, New solution for Topology 2: fixed type of UE reader for Ambient IoT services. (Source: China Mobile, NEC)</w:t>
      </w:r>
      <w:r>
        <w:br/>
      </w:r>
      <w:r w:rsidRPr="00D53282">
        <w:rPr>
          <w:b/>
        </w:rPr>
        <w:t>Document for:</w:t>
      </w:r>
      <w:r w:rsidRPr="00D53282">
        <w:t xml:space="preserve"> </w:t>
      </w:r>
      <w:r>
        <w:t>Approval</w:t>
      </w:r>
      <w:r>
        <w:br/>
      </w:r>
      <w:r w:rsidRPr="00D53282">
        <w:rPr>
          <w:b/>
        </w:rPr>
        <w:t>Abstract:</w:t>
      </w:r>
      <w:r w:rsidRPr="00D53282">
        <w:t xml:space="preserve"> </w:t>
      </w:r>
      <w:r>
        <w:br/>
        <w:t>Proposed solution to support fixed type of UE reader for Ambient IoT services.</w:t>
      </w:r>
    </w:p>
    <w:p w14:paraId="40A08E07" w14:textId="77777777" w:rsidR="00C05C67" w:rsidRPr="005B25A1" w:rsidRDefault="00C05C67" w:rsidP="00C05C67">
      <w:pPr>
        <w:keepNext/>
        <w:keepLines/>
        <w:rPr>
          <w:b/>
          <w:bCs/>
        </w:rPr>
      </w:pPr>
      <w:r w:rsidRPr="005B25A1">
        <w:rPr>
          <w:b/>
          <w:bCs/>
        </w:rPr>
        <w:t>Parallel discussion:</w:t>
      </w:r>
    </w:p>
    <w:p w14:paraId="6A758585" w14:textId="77777777" w:rsidR="00C05C67" w:rsidRPr="00B81031" w:rsidRDefault="00C05C67" w:rsidP="00C05C67">
      <w:pPr>
        <w:keepNext/>
        <w:keepLines/>
        <w:rPr>
          <w:i/>
        </w:rPr>
      </w:pPr>
      <w:r>
        <w:rPr>
          <w:i/>
        </w:rPr>
        <w:t xml:space="preserve">Revised in parallel session to </w:t>
      </w:r>
      <w:r w:rsidRPr="00ED26F2">
        <w:rPr>
          <w:i/>
          <w:color w:val="0000FF"/>
        </w:rPr>
        <w:t>S2-2407005</w:t>
      </w:r>
      <w:r>
        <w:rPr>
          <w:i/>
        </w:rPr>
        <w:t>.</w:t>
      </w:r>
    </w:p>
    <w:p w14:paraId="39903D7F" w14:textId="77777777" w:rsidR="00C05C67" w:rsidRPr="00B81031" w:rsidRDefault="00C05C67" w:rsidP="00C05C67">
      <w:pPr>
        <w:keepNext/>
        <w:keepLines/>
        <w:rPr>
          <w:i/>
        </w:rPr>
      </w:pPr>
      <w:r>
        <w:rPr>
          <w:i/>
        </w:rPr>
        <w:t xml:space="preserve">Revised in parallel session to </w:t>
      </w:r>
      <w:r w:rsidRPr="00ED26F2">
        <w:rPr>
          <w:i/>
          <w:color w:val="0000FF"/>
        </w:rPr>
        <w:t>S2-2407042</w:t>
      </w:r>
      <w:r>
        <w:rPr>
          <w:i/>
        </w:rPr>
        <w:t>.</w:t>
      </w:r>
    </w:p>
    <w:p w14:paraId="6D94067A" w14:textId="77777777" w:rsidR="00C05C67" w:rsidRPr="00B81031" w:rsidRDefault="00C05C67" w:rsidP="00C05C67">
      <w:pPr>
        <w:keepNext/>
        <w:keepLines/>
        <w:rPr>
          <w:i/>
        </w:rPr>
      </w:pPr>
      <w:r>
        <w:rPr>
          <w:i/>
        </w:rPr>
        <w:t xml:space="preserve">Revised in parallel session to </w:t>
      </w:r>
      <w:r w:rsidRPr="00ED26F2">
        <w:rPr>
          <w:i/>
          <w:color w:val="0000FF"/>
        </w:rPr>
        <w:t>S2-2407053</w:t>
      </w:r>
      <w:r>
        <w:rPr>
          <w:i/>
        </w:rPr>
        <w:t>.</w:t>
      </w:r>
    </w:p>
    <w:p w14:paraId="3110DCF3" w14:textId="77777777" w:rsidR="00B56CC5" w:rsidRPr="00B81031" w:rsidRDefault="00B56CC5" w:rsidP="00B56CC5">
      <w:pPr>
        <w:keepNext/>
        <w:keepLines/>
        <w:rPr>
          <w:i/>
        </w:rPr>
      </w:pPr>
      <w:r>
        <w:rPr>
          <w:i/>
        </w:rPr>
        <w:t>Agreed in parallel session.</w:t>
      </w:r>
    </w:p>
    <w:p w14:paraId="10ED4EC2" w14:textId="77777777" w:rsidR="00B56CC5" w:rsidRPr="005B25A1" w:rsidRDefault="00B56CC5" w:rsidP="00B56CC5">
      <w:pPr>
        <w:keepNext/>
        <w:keepLines/>
        <w:rPr>
          <w:b/>
          <w:bCs/>
        </w:rPr>
      </w:pPr>
      <w:r w:rsidRPr="005B25A1">
        <w:rPr>
          <w:b/>
          <w:bCs/>
        </w:rPr>
        <w:t>Plenary Discussion:</w:t>
      </w:r>
    </w:p>
    <w:p w14:paraId="7AF326E3" w14:textId="77777777" w:rsidR="00B56CC5" w:rsidRPr="00B56CC5" w:rsidRDefault="00B56CC5" w:rsidP="00B56CC5">
      <w:pPr>
        <w:keepNext/>
        <w:keepLines/>
      </w:pPr>
      <w:r>
        <w:t xml:space="preserve">This was </w:t>
      </w:r>
      <w:r w:rsidRPr="00B56CC5">
        <w:rPr>
          <w:color w:val="FF0000"/>
        </w:rPr>
        <w:t>block approved</w:t>
      </w:r>
      <w:r>
        <w:t>.</w:t>
      </w:r>
    </w:p>
    <w:p w14:paraId="5D27DE6E"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879E021" w14:textId="77777777" w:rsidR="00C05C67" w:rsidRDefault="00C05C67" w:rsidP="00C05C67">
      <w:pPr>
        <w:pStyle w:val="NormTop"/>
      </w:pPr>
      <w:r w:rsidRPr="00ED26F2">
        <w:rPr>
          <w:color w:val="0000FF"/>
        </w:rPr>
        <w:t>S2-2406417</w:t>
      </w:r>
      <w:r w:rsidRPr="00D53282">
        <w:t xml:space="preserve"> </w:t>
      </w:r>
      <w:r>
        <w:t>(P-CR) 23.700-13: Solution for KI#2, Subscription Management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KI#2, Subscription Management for Ambient IoTs.</w:t>
      </w:r>
    </w:p>
    <w:p w14:paraId="06983858" w14:textId="77777777" w:rsidR="00C05C67" w:rsidRPr="005B25A1" w:rsidRDefault="00C05C67" w:rsidP="00C05C67">
      <w:pPr>
        <w:keepNext/>
        <w:keepLines/>
        <w:rPr>
          <w:b/>
          <w:bCs/>
        </w:rPr>
      </w:pPr>
      <w:r w:rsidRPr="005B25A1">
        <w:rPr>
          <w:b/>
          <w:bCs/>
        </w:rPr>
        <w:t>Parallel discussion:</w:t>
      </w:r>
    </w:p>
    <w:p w14:paraId="18B64018" w14:textId="77777777" w:rsidR="00C05C67" w:rsidRPr="00B81031" w:rsidRDefault="00C05C67" w:rsidP="00C05C67">
      <w:pPr>
        <w:keepNext/>
        <w:keepLines/>
        <w:rPr>
          <w:i/>
        </w:rPr>
      </w:pPr>
      <w:r>
        <w:rPr>
          <w:i/>
        </w:rPr>
        <w:t xml:space="preserve">Revised in parallel session to </w:t>
      </w:r>
      <w:r w:rsidRPr="00ED26F2">
        <w:rPr>
          <w:i/>
          <w:color w:val="0000FF"/>
        </w:rPr>
        <w:t>S2-2407006</w:t>
      </w:r>
      <w:r>
        <w:rPr>
          <w:i/>
        </w:rPr>
        <w:t>.</w:t>
      </w:r>
    </w:p>
    <w:p w14:paraId="22C58E12" w14:textId="77777777" w:rsidR="00C05C67" w:rsidRPr="00B81031" w:rsidRDefault="00C05C67" w:rsidP="00C05C67">
      <w:pPr>
        <w:keepNext/>
        <w:keepLines/>
        <w:rPr>
          <w:i/>
        </w:rPr>
      </w:pPr>
      <w:r>
        <w:rPr>
          <w:i/>
        </w:rPr>
        <w:t xml:space="preserve">Revised in parallel session to </w:t>
      </w:r>
      <w:r w:rsidRPr="00ED26F2">
        <w:rPr>
          <w:i/>
          <w:color w:val="0000FF"/>
        </w:rPr>
        <w:t>S2-2407043</w:t>
      </w:r>
      <w:r>
        <w:rPr>
          <w:i/>
        </w:rPr>
        <w:t>.</w:t>
      </w:r>
    </w:p>
    <w:p w14:paraId="0FE8089B" w14:textId="77777777" w:rsidR="00C05C67" w:rsidRPr="00B81031" w:rsidRDefault="00C05C67" w:rsidP="00C05C67">
      <w:pPr>
        <w:keepNext/>
        <w:keepLines/>
        <w:rPr>
          <w:i/>
        </w:rPr>
      </w:pPr>
      <w:r>
        <w:rPr>
          <w:i/>
        </w:rPr>
        <w:t xml:space="preserve">Revised in parallel session to </w:t>
      </w:r>
      <w:r w:rsidRPr="00ED26F2">
        <w:rPr>
          <w:i/>
          <w:color w:val="0000FF"/>
        </w:rPr>
        <w:t>S2-2407054</w:t>
      </w:r>
      <w:r>
        <w:rPr>
          <w:i/>
        </w:rPr>
        <w:t>.</w:t>
      </w:r>
    </w:p>
    <w:p w14:paraId="6EF92087" w14:textId="77777777" w:rsidR="00B56CC5" w:rsidRPr="00B81031" w:rsidRDefault="00B56CC5" w:rsidP="00B56CC5">
      <w:pPr>
        <w:keepNext/>
        <w:keepLines/>
        <w:rPr>
          <w:i/>
        </w:rPr>
      </w:pPr>
      <w:r>
        <w:rPr>
          <w:i/>
        </w:rPr>
        <w:t>Agreed in parallel session.</w:t>
      </w:r>
    </w:p>
    <w:p w14:paraId="5D8D077D" w14:textId="77777777" w:rsidR="00B56CC5" w:rsidRPr="005B25A1" w:rsidRDefault="00B56CC5" w:rsidP="00B56CC5">
      <w:pPr>
        <w:keepNext/>
        <w:keepLines/>
        <w:rPr>
          <w:b/>
          <w:bCs/>
        </w:rPr>
      </w:pPr>
      <w:r w:rsidRPr="005B25A1">
        <w:rPr>
          <w:b/>
          <w:bCs/>
        </w:rPr>
        <w:t>Plenary Discussion:</w:t>
      </w:r>
    </w:p>
    <w:p w14:paraId="066524F9" w14:textId="77777777" w:rsidR="00B56CC5" w:rsidRPr="00B56CC5" w:rsidRDefault="00B56CC5" w:rsidP="00B56CC5">
      <w:pPr>
        <w:keepNext/>
        <w:keepLines/>
      </w:pPr>
      <w:r>
        <w:t xml:space="preserve">This was </w:t>
      </w:r>
      <w:r w:rsidRPr="00B56CC5">
        <w:rPr>
          <w:color w:val="FF0000"/>
        </w:rPr>
        <w:t>block approved</w:t>
      </w:r>
      <w:r>
        <w:t>.</w:t>
      </w:r>
    </w:p>
    <w:p w14:paraId="714820C6"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9F2DE75" w14:textId="77777777" w:rsidR="00C05C67" w:rsidRDefault="00C05C67" w:rsidP="00C05C67">
      <w:pPr>
        <w:pStyle w:val="NormTop"/>
      </w:pPr>
      <w:r w:rsidRPr="00ED26F2">
        <w:rPr>
          <w:color w:val="0000FF"/>
        </w:rPr>
        <w:t>S2-2406474</w:t>
      </w:r>
      <w:r w:rsidRPr="00D53282">
        <w:t xml:space="preserve"> </w:t>
      </w:r>
      <w:r>
        <w:t>(P-CR) 23.700-13: KI#2, New solution: Mobility Registration Update and Periodic Registration Update for Ambient IoT Devices for Topology-1. (Source: NTT DOCOMO)</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KI#2, Registration Management for Ambient IoT Devices.</w:t>
      </w:r>
    </w:p>
    <w:p w14:paraId="154CFAB5" w14:textId="77777777" w:rsidR="00C05C67" w:rsidRPr="005B25A1" w:rsidRDefault="00C05C67" w:rsidP="00C05C67">
      <w:pPr>
        <w:keepNext/>
        <w:keepLines/>
        <w:rPr>
          <w:b/>
          <w:bCs/>
        </w:rPr>
      </w:pPr>
      <w:r w:rsidRPr="005B25A1">
        <w:rPr>
          <w:b/>
          <w:bCs/>
        </w:rPr>
        <w:t>Parallel discussion:</w:t>
      </w:r>
    </w:p>
    <w:p w14:paraId="453AC12E" w14:textId="77777777" w:rsidR="00C05C67" w:rsidRPr="00B81031" w:rsidRDefault="00C05C67" w:rsidP="00C05C67">
      <w:pPr>
        <w:keepNext/>
        <w:keepLines/>
        <w:rPr>
          <w:i/>
        </w:rPr>
      </w:pPr>
      <w:r>
        <w:rPr>
          <w:i/>
        </w:rPr>
        <w:t xml:space="preserve">Revised in parallel session to </w:t>
      </w:r>
      <w:r w:rsidRPr="00ED26F2">
        <w:rPr>
          <w:i/>
          <w:color w:val="0000FF"/>
        </w:rPr>
        <w:t>S2-2407007</w:t>
      </w:r>
      <w:r>
        <w:rPr>
          <w:i/>
        </w:rPr>
        <w:t>.</w:t>
      </w:r>
    </w:p>
    <w:p w14:paraId="7A11C9DD" w14:textId="77777777" w:rsidR="00C05C67" w:rsidRPr="00B81031" w:rsidRDefault="00C05C67" w:rsidP="00C05C67">
      <w:pPr>
        <w:keepNext/>
        <w:keepLines/>
        <w:rPr>
          <w:i/>
        </w:rPr>
      </w:pPr>
      <w:r>
        <w:rPr>
          <w:i/>
        </w:rPr>
        <w:t xml:space="preserve">Revised in parallel session to </w:t>
      </w:r>
      <w:r w:rsidRPr="00ED26F2">
        <w:rPr>
          <w:i/>
          <w:color w:val="0000FF"/>
        </w:rPr>
        <w:t>S2-2407055</w:t>
      </w:r>
      <w:r>
        <w:rPr>
          <w:i/>
        </w:rPr>
        <w:t>.</w:t>
      </w:r>
    </w:p>
    <w:p w14:paraId="6661DB78" w14:textId="77777777" w:rsidR="00B56CC5" w:rsidRPr="00B81031" w:rsidRDefault="00B56CC5" w:rsidP="00B56CC5">
      <w:pPr>
        <w:keepNext/>
        <w:keepLines/>
        <w:rPr>
          <w:i/>
        </w:rPr>
      </w:pPr>
      <w:r>
        <w:rPr>
          <w:i/>
        </w:rPr>
        <w:t>Agreed in parallel session.</w:t>
      </w:r>
    </w:p>
    <w:p w14:paraId="771E2E3C" w14:textId="77777777" w:rsidR="00B56CC5" w:rsidRPr="005B25A1" w:rsidRDefault="00B56CC5" w:rsidP="00B56CC5">
      <w:pPr>
        <w:keepNext/>
        <w:keepLines/>
        <w:rPr>
          <w:b/>
          <w:bCs/>
        </w:rPr>
      </w:pPr>
      <w:r w:rsidRPr="005B25A1">
        <w:rPr>
          <w:b/>
          <w:bCs/>
        </w:rPr>
        <w:t>Plenary Discussion:</w:t>
      </w:r>
    </w:p>
    <w:p w14:paraId="5BE099A0" w14:textId="77777777" w:rsidR="00B56CC5" w:rsidRPr="00B56CC5" w:rsidRDefault="00B56CC5" w:rsidP="00B56CC5">
      <w:pPr>
        <w:keepNext/>
        <w:keepLines/>
      </w:pPr>
      <w:r>
        <w:t xml:space="preserve">This was </w:t>
      </w:r>
      <w:r w:rsidRPr="00B56CC5">
        <w:rPr>
          <w:color w:val="FF0000"/>
        </w:rPr>
        <w:t>block approved</w:t>
      </w:r>
      <w:r>
        <w:t>.</w:t>
      </w:r>
    </w:p>
    <w:p w14:paraId="5272634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C55934E" w14:textId="77777777" w:rsidR="00C05C67" w:rsidRDefault="00C05C67" w:rsidP="00C05C67">
      <w:pPr>
        <w:pStyle w:val="NormTop"/>
      </w:pPr>
      <w:r w:rsidRPr="00ED26F2">
        <w:rPr>
          <w:color w:val="0000FF"/>
        </w:rPr>
        <w:lastRenderedPageBreak/>
        <w:t>S2-2406603</w:t>
      </w:r>
      <w:r w:rsidRPr="00D53282">
        <w:t xml:space="preserve"> </w:t>
      </w:r>
      <w:r>
        <w:t>(P-CR) 23.700-13: KI#3, New Sol, Device-Reader Binding Information. (Source: ZTE)</w:t>
      </w:r>
      <w:r>
        <w:br/>
      </w:r>
      <w:r w:rsidRPr="00D53282">
        <w:rPr>
          <w:b/>
        </w:rPr>
        <w:t>Document for:</w:t>
      </w:r>
      <w:r w:rsidRPr="00D53282">
        <w:t xml:space="preserve"> </w:t>
      </w:r>
      <w:r>
        <w:t>Approval</w:t>
      </w:r>
      <w:r>
        <w:br/>
      </w:r>
      <w:r w:rsidRPr="00D53282">
        <w:rPr>
          <w:b/>
        </w:rPr>
        <w:t>Abstract:</w:t>
      </w:r>
      <w:r w:rsidRPr="00D53282">
        <w:t xml:space="preserve"> </w:t>
      </w:r>
      <w:r>
        <w:br/>
        <w:t>A new solution for key issue #3 is proposed to store and use Device-Reader binding information in the Ambient IoT services to accelerate the locating of devices.</w:t>
      </w:r>
    </w:p>
    <w:p w14:paraId="1A00CEEF" w14:textId="77777777" w:rsidR="00C05C67" w:rsidRPr="005B25A1" w:rsidRDefault="00C05C67" w:rsidP="00C05C67">
      <w:pPr>
        <w:keepNext/>
        <w:keepLines/>
        <w:rPr>
          <w:b/>
          <w:bCs/>
        </w:rPr>
      </w:pPr>
      <w:r w:rsidRPr="005B25A1">
        <w:rPr>
          <w:b/>
          <w:bCs/>
        </w:rPr>
        <w:t>Parallel discussion:</w:t>
      </w:r>
    </w:p>
    <w:p w14:paraId="2C0F781F" w14:textId="77777777" w:rsidR="00C05C67" w:rsidRPr="00B81031" w:rsidRDefault="00C05C67" w:rsidP="00C05C67">
      <w:pPr>
        <w:keepNext/>
        <w:keepLines/>
        <w:rPr>
          <w:i/>
        </w:rPr>
      </w:pPr>
      <w:r>
        <w:rPr>
          <w:i/>
        </w:rPr>
        <w:t xml:space="preserve">Revised in parallel session to </w:t>
      </w:r>
      <w:r w:rsidRPr="00ED26F2">
        <w:rPr>
          <w:i/>
          <w:color w:val="0000FF"/>
        </w:rPr>
        <w:t>S2-2407008</w:t>
      </w:r>
      <w:r>
        <w:rPr>
          <w:i/>
        </w:rPr>
        <w:t>.</w:t>
      </w:r>
    </w:p>
    <w:p w14:paraId="68801A2C" w14:textId="77777777" w:rsidR="00C05C67" w:rsidRPr="00B81031" w:rsidRDefault="00C05C67" w:rsidP="00C05C67">
      <w:pPr>
        <w:keepNext/>
        <w:keepLines/>
        <w:rPr>
          <w:i/>
        </w:rPr>
      </w:pPr>
      <w:r>
        <w:rPr>
          <w:i/>
        </w:rPr>
        <w:t xml:space="preserve">Revised in parallel session to </w:t>
      </w:r>
      <w:r w:rsidRPr="00ED26F2">
        <w:rPr>
          <w:i/>
          <w:color w:val="0000FF"/>
        </w:rPr>
        <w:t>S2-2407044</w:t>
      </w:r>
      <w:r>
        <w:rPr>
          <w:i/>
        </w:rPr>
        <w:t>.</w:t>
      </w:r>
    </w:p>
    <w:p w14:paraId="532D7152" w14:textId="77777777" w:rsidR="00B56CC5" w:rsidRPr="00B81031" w:rsidRDefault="00B56CC5" w:rsidP="00B56CC5">
      <w:pPr>
        <w:keepNext/>
        <w:keepLines/>
        <w:rPr>
          <w:i/>
        </w:rPr>
      </w:pPr>
      <w:r>
        <w:rPr>
          <w:i/>
        </w:rPr>
        <w:t>Agreed in parallel session.</w:t>
      </w:r>
    </w:p>
    <w:p w14:paraId="0957273C" w14:textId="77777777" w:rsidR="00B56CC5" w:rsidRPr="005B25A1" w:rsidRDefault="00B56CC5" w:rsidP="00B56CC5">
      <w:pPr>
        <w:keepNext/>
        <w:keepLines/>
        <w:rPr>
          <w:b/>
          <w:bCs/>
        </w:rPr>
      </w:pPr>
      <w:r w:rsidRPr="005B25A1">
        <w:rPr>
          <w:b/>
          <w:bCs/>
        </w:rPr>
        <w:t>Plenary Discussion:</w:t>
      </w:r>
    </w:p>
    <w:p w14:paraId="6F88E21D" w14:textId="77777777" w:rsidR="00B56CC5" w:rsidRPr="00B56CC5" w:rsidRDefault="00B56CC5" w:rsidP="00B56CC5">
      <w:pPr>
        <w:keepNext/>
        <w:keepLines/>
      </w:pPr>
      <w:r>
        <w:t xml:space="preserve">This was </w:t>
      </w:r>
      <w:r w:rsidRPr="00B56CC5">
        <w:rPr>
          <w:color w:val="FF0000"/>
        </w:rPr>
        <w:t>block approved</w:t>
      </w:r>
      <w:r>
        <w:t>.</w:t>
      </w:r>
    </w:p>
    <w:p w14:paraId="71577103"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1EF301E" w14:textId="77777777" w:rsidR="00C05C67" w:rsidRDefault="00C05C67" w:rsidP="00C05C67">
      <w:pPr>
        <w:pStyle w:val="NormTop"/>
      </w:pPr>
      <w:r w:rsidRPr="00ED26F2">
        <w:rPr>
          <w:color w:val="0000FF"/>
        </w:rPr>
        <w:t>S2-2406651</w:t>
      </w:r>
      <w:r w:rsidRPr="00D53282">
        <w:t xml:space="preserve"> </w:t>
      </w:r>
      <w:r>
        <w:t>(P-CR) 23.700-13: KI#3, KI#1, New Solution: AIoT communication for connectivity topology 2 and AIoT data transmission in the UP of PDU Session.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KI#1 and KI#3 describing the indirect AIoT communication via UE as an intermediate node (i.e. topology 2) and AIoT data transmission in the UP of a PDU Session.</w:t>
      </w:r>
    </w:p>
    <w:p w14:paraId="3015CA63" w14:textId="77777777" w:rsidR="00C05C67" w:rsidRPr="005B25A1" w:rsidRDefault="00C05C67" w:rsidP="00C05C67">
      <w:pPr>
        <w:keepNext/>
        <w:keepLines/>
        <w:rPr>
          <w:b/>
          <w:bCs/>
        </w:rPr>
      </w:pPr>
      <w:r w:rsidRPr="005B25A1">
        <w:rPr>
          <w:b/>
          <w:bCs/>
        </w:rPr>
        <w:t>Parallel discussion:</w:t>
      </w:r>
    </w:p>
    <w:p w14:paraId="4F02097C" w14:textId="77777777" w:rsidR="00C05C67" w:rsidRPr="00B81031" w:rsidRDefault="00C05C67" w:rsidP="00C05C67">
      <w:pPr>
        <w:keepNext/>
        <w:keepLines/>
        <w:rPr>
          <w:i/>
        </w:rPr>
      </w:pPr>
      <w:r>
        <w:rPr>
          <w:i/>
        </w:rPr>
        <w:t xml:space="preserve">Revision of </w:t>
      </w:r>
      <w:r w:rsidRPr="00ED26F2">
        <w:rPr>
          <w:i/>
          <w:color w:val="0000FF"/>
        </w:rPr>
        <w:t>S2-2404899</w:t>
      </w:r>
      <w:r>
        <w:rPr>
          <w:i/>
        </w:rPr>
        <w:t xml:space="preserve"> from SA WG2#162. Revised in parallel session to </w:t>
      </w:r>
      <w:r w:rsidRPr="00ED26F2">
        <w:rPr>
          <w:i/>
          <w:color w:val="0000FF"/>
        </w:rPr>
        <w:t>S2-2407009</w:t>
      </w:r>
      <w:r>
        <w:rPr>
          <w:i/>
        </w:rPr>
        <w:t>.</w:t>
      </w:r>
    </w:p>
    <w:p w14:paraId="1C32CBDE" w14:textId="77777777" w:rsidR="00C05C67" w:rsidRPr="00B81031" w:rsidRDefault="00C05C67" w:rsidP="00C05C67">
      <w:pPr>
        <w:keepNext/>
        <w:keepLines/>
        <w:rPr>
          <w:i/>
        </w:rPr>
      </w:pPr>
      <w:r>
        <w:rPr>
          <w:i/>
        </w:rPr>
        <w:t xml:space="preserve">Revised in parallel session to </w:t>
      </w:r>
      <w:r w:rsidRPr="00ED26F2">
        <w:rPr>
          <w:i/>
          <w:color w:val="0000FF"/>
        </w:rPr>
        <w:t>S2-2407045</w:t>
      </w:r>
      <w:r>
        <w:rPr>
          <w:i/>
        </w:rPr>
        <w:t>.</w:t>
      </w:r>
    </w:p>
    <w:p w14:paraId="63C3B3C0" w14:textId="77777777" w:rsidR="00C05C67" w:rsidRPr="00B81031" w:rsidRDefault="00C05C67" w:rsidP="00C05C67">
      <w:pPr>
        <w:keepNext/>
        <w:keepLines/>
        <w:rPr>
          <w:i/>
        </w:rPr>
      </w:pPr>
      <w:r>
        <w:rPr>
          <w:i/>
        </w:rPr>
        <w:t xml:space="preserve">Revised in parallel session to </w:t>
      </w:r>
      <w:r w:rsidRPr="00ED26F2">
        <w:rPr>
          <w:i/>
          <w:color w:val="0000FF"/>
        </w:rPr>
        <w:t>S2-2407068</w:t>
      </w:r>
      <w:r>
        <w:rPr>
          <w:i/>
        </w:rPr>
        <w:t>.</w:t>
      </w:r>
    </w:p>
    <w:p w14:paraId="116131C1" w14:textId="77777777" w:rsidR="00B56CC5" w:rsidRPr="00B81031" w:rsidRDefault="00B56CC5" w:rsidP="00B56CC5">
      <w:pPr>
        <w:keepNext/>
        <w:keepLines/>
        <w:rPr>
          <w:i/>
        </w:rPr>
      </w:pPr>
      <w:r>
        <w:rPr>
          <w:i/>
        </w:rPr>
        <w:t>Agreed in parallel session.</w:t>
      </w:r>
    </w:p>
    <w:p w14:paraId="4297714F" w14:textId="77777777" w:rsidR="00B56CC5" w:rsidRPr="005B25A1" w:rsidRDefault="00B56CC5" w:rsidP="00B56CC5">
      <w:pPr>
        <w:keepNext/>
        <w:keepLines/>
        <w:rPr>
          <w:b/>
          <w:bCs/>
        </w:rPr>
      </w:pPr>
      <w:r w:rsidRPr="005B25A1">
        <w:rPr>
          <w:b/>
          <w:bCs/>
        </w:rPr>
        <w:t>Plenary Discussion:</w:t>
      </w:r>
    </w:p>
    <w:p w14:paraId="46E2A8DC" w14:textId="77777777" w:rsidR="00B56CC5" w:rsidRPr="00B56CC5" w:rsidRDefault="00B56CC5" w:rsidP="00B56CC5">
      <w:pPr>
        <w:keepNext/>
        <w:keepLines/>
      </w:pPr>
      <w:r>
        <w:t xml:space="preserve">This was </w:t>
      </w:r>
      <w:r w:rsidRPr="00B56CC5">
        <w:rPr>
          <w:color w:val="FF0000"/>
        </w:rPr>
        <w:t>block approved</w:t>
      </w:r>
      <w:r>
        <w:t>.</w:t>
      </w:r>
    </w:p>
    <w:p w14:paraId="0074CC8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FB4236B" w14:textId="77777777" w:rsidR="00C05C67" w:rsidRDefault="00C05C67" w:rsidP="00C05C67">
      <w:pPr>
        <w:pStyle w:val="NormTop"/>
      </w:pPr>
      <w:r w:rsidRPr="00ED26F2">
        <w:rPr>
          <w:color w:val="0000FF"/>
        </w:rPr>
        <w:t>S2-2406705</w:t>
      </w:r>
      <w:r w:rsidRPr="00D53282">
        <w:t xml:space="preserve"> </w:t>
      </w:r>
      <w:r>
        <w:t>(P-CR) 23.700-13: KI#3, New Sol: Unified API for Topology 1 and Topology 2 for an AF . (Source: Huawei, HiSilicon)</w:t>
      </w:r>
      <w:r>
        <w:br/>
      </w:r>
      <w:r w:rsidRPr="00D53282">
        <w:rPr>
          <w:b/>
        </w:rPr>
        <w:t>Document for:</w:t>
      </w:r>
      <w:r w:rsidRPr="00D53282">
        <w:t xml:space="preserve"> </w:t>
      </w:r>
      <w:r>
        <w:t>Approval</w:t>
      </w:r>
      <w:r>
        <w:br/>
      </w:r>
      <w:r w:rsidRPr="00D53282">
        <w:rPr>
          <w:b/>
        </w:rPr>
        <w:t>Abstract:</w:t>
      </w:r>
      <w:r w:rsidRPr="00D53282">
        <w:t xml:space="preserve"> </w:t>
      </w:r>
      <w:r>
        <w:br/>
        <w:t>This new solution introduces a unified API between 5GC and an AF to incorporate both topology 1 and topology 2 scenarios.</w:t>
      </w:r>
    </w:p>
    <w:p w14:paraId="6CBFAD7D" w14:textId="77777777" w:rsidR="00C05C67" w:rsidRPr="005B25A1" w:rsidRDefault="00C05C67" w:rsidP="00C05C67">
      <w:pPr>
        <w:keepNext/>
        <w:keepLines/>
        <w:rPr>
          <w:b/>
          <w:bCs/>
        </w:rPr>
      </w:pPr>
      <w:r w:rsidRPr="005B25A1">
        <w:rPr>
          <w:b/>
          <w:bCs/>
        </w:rPr>
        <w:t>Parallel discussion:</w:t>
      </w:r>
    </w:p>
    <w:p w14:paraId="106F8ABA" w14:textId="77777777" w:rsidR="00C05C67" w:rsidRPr="00B81031" w:rsidRDefault="00C05C67" w:rsidP="00C05C67">
      <w:pPr>
        <w:keepNext/>
        <w:keepLines/>
        <w:rPr>
          <w:i/>
        </w:rPr>
      </w:pPr>
      <w:r>
        <w:rPr>
          <w:i/>
        </w:rPr>
        <w:t xml:space="preserve">Revised in parallel session to </w:t>
      </w:r>
      <w:r w:rsidRPr="00ED26F2">
        <w:rPr>
          <w:i/>
          <w:color w:val="0000FF"/>
        </w:rPr>
        <w:t>S2-2407010</w:t>
      </w:r>
      <w:r>
        <w:rPr>
          <w:i/>
        </w:rPr>
        <w:t>.</w:t>
      </w:r>
    </w:p>
    <w:p w14:paraId="58BE8038" w14:textId="77777777" w:rsidR="00B56CC5" w:rsidRPr="00B81031" w:rsidRDefault="00B56CC5" w:rsidP="00B56CC5">
      <w:pPr>
        <w:keepNext/>
        <w:keepLines/>
        <w:rPr>
          <w:i/>
        </w:rPr>
      </w:pPr>
      <w:r>
        <w:rPr>
          <w:i/>
        </w:rPr>
        <w:t>Agreed in parallel session.</w:t>
      </w:r>
    </w:p>
    <w:p w14:paraId="1BD61668" w14:textId="77777777" w:rsidR="00B56CC5" w:rsidRPr="005B25A1" w:rsidRDefault="00B56CC5" w:rsidP="00B56CC5">
      <w:pPr>
        <w:keepNext/>
        <w:keepLines/>
        <w:rPr>
          <w:b/>
          <w:bCs/>
        </w:rPr>
      </w:pPr>
      <w:r w:rsidRPr="005B25A1">
        <w:rPr>
          <w:b/>
          <w:bCs/>
        </w:rPr>
        <w:t>Plenary Discussion:</w:t>
      </w:r>
    </w:p>
    <w:p w14:paraId="7F264754" w14:textId="77777777" w:rsidR="00B56CC5" w:rsidRPr="00B56CC5" w:rsidRDefault="00B56CC5" w:rsidP="00B56CC5">
      <w:pPr>
        <w:keepNext/>
        <w:keepLines/>
      </w:pPr>
      <w:r>
        <w:t xml:space="preserve">This was </w:t>
      </w:r>
      <w:r w:rsidRPr="00B56CC5">
        <w:rPr>
          <w:color w:val="FF0000"/>
        </w:rPr>
        <w:t>block approved</w:t>
      </w:r>
      <w:r>
        <w:t>.</w:t>
      </w:r>
    </w:p>
    <w:p w14:paraId="7A8B6C04"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2BC4A19" w14:textId="77777777" w:rsidR="00C05C67" w:rsidRDefault="00C05C67" w:rsidP="00C05C67">
      <w:pPr>
        <w:pStyle w:val="NormTop"/>
      </w:pPr>
      <w:r w:rsidRPr="00ED26F2">
        <w:rPr>
          <w:color w:val="0000FF"/>
        </w:rPr>
        <w:lastRenderedPageBreak/>
        <w:t>S2-2406735</w:t>
      </w:r>
      <w:r w:rsidRPr="00D53282">
        <w:t xml:space="preserve"> </w:t>
      </w:r>
      <w:r>
        <w:t>(P-CR) 23.700-13: Solution for different Ambient IoT Device Types. (Source: Apple)</w:t>
      </w:r>
      <w:r>
        <w:br/>
      </w:r>
      <w:r w:rsidRPr="00D53282">
        <w:rPr>
          <w:b/>
        </w:rPr>
        <w:t>Document for:</w:t>
      </w:r>
      <w:r w:rsidRPr="00D53282">
        <w:t xml:space="preserve"> </w:t>
      </w:r>
      <w:r>
        <w:t>Approval</w:t>
      </w:r>
      <w:r>
        <w:br/>
      </w:r>
      <w:r w:rsidRPr="00D53282">
        <w:rPr>
          <w:b/>
        </w:rPr>
        <w:t>Abstract:</w:t>
      </w:r>
      <w:r w:rsidRPr="00D53282">
        <w:t xml:space="preserve"> </w:t>
      </w:r>
      <w:r>
        <w:br/>
        <w:t>A new solution to address key issues 1, 2, 3 for supporting different Ambient IoT Device Types.</w:t>
      </w:r>
    </w:p>
    <w:p w14:paraId="5C736797" w14:textId="77777777" w:rsidR="00C05C67" w:rsidRPr="005B25A1" w:rsidRDefault="00C05C67" w:rsidP="00C05C67">
      <w:pPr>
        <w:keepNext/>
        <w:keepLines/>
        <w:rPr>
          <w:b/>
          <w:bCs/>
        </w:rPr>
      </w:pPr>
      <w:r w:rsidRPr="005B25A1">
        <w:rPr>
          <w:b/>
          <w:bCs/>
        </w:rPr>
        <w:t>Parallel discussion:</w:t>
      </w:r>
    </w:p>
    <w:p w14:paraId="5259E2C6" w14:textId="77777777" w:rsidR="00C05C67" w:rsidRPr="00B81031" w:rsidRDefault="00C05C67" w:rsidP="00C05C67">
      <w:pPr>
        <w:keepNext/>
        <w:keepLines/>
        <w:rPr>
          <w:i/>
        </w:rPr>
      </w:pPr>
      <w:r>
        <w:rPr>
          <w:i/>
        </w:rPr>
        <w:t xml:space="preserve">Revised in parallel session to </w:t>
      </w:r>
      <w:r w:rsidRPr="00ED26F2">
        <w:rPr>
          <w:i/>
          <w:color w:val="0000FF"/>
        </w:rPr>
        <w:t>S2-2407011</w:t>
      </w:r>
      <w:r>
        <w:rPr>
          <w:i/>
        </w:rPr>
        <w:t>.</w:t>
      </w:r>
    </w:p>
    <w:p w14:paraId="5D5D9461" w14:textId="77777777" w:rsidR="00C05C67" w:rsidRPr="00B81031" w:rsidRDefault="00C05C67" w:rsidP="00C05C67">
      <w:pPr>
        <w:keepNext/>
        <w:keepLines/>
        <w:rPr>
          <w:i/>
        </w:rPr>
      </w:pPr>
      <w:r>
        <w:rPr>
          <w:i/>
        </w:rPr>
        <w:t xml:space="preserve">Revised in parallel session to </w:t>
      </w:r>
      <w:r w:rsidRPr="00ED26F2">
        <w:rPr>
          <w:i/>
          <w:color w:val="0000FF"/>
        </w:rPr>
        <w:t>S2-2407046</w:t>
      </w:r>
      <w:r>
        <w:rPr>
          <w:i/>
        </w:rPr>
        <w:t>.</w:t>
      </w:r>
    </w:p>
    <w:p w14:paraId="6A122DE5" w14:textId="77777777" w:rsidR="00C05C67" w:rsidRPr="00B81031" w:rsidRDefault="00C05C67" w:rsidP="00C05C67">
      <w:pPr>
        <w:keepNext/>
        <w:keepLines/>
        <w:rPr>
          <w:i/>
        </w:rPr>
      </w:pPr>
      <w:r>
        <w:rPr>
          <w:i/>
        </w:rPr>
        <w:t xml:space="preserve">Revised in parallel session to </w:t>
      </w:r>
      <w:r w:rsidRPr="00ED26F2">
        <w:rPr>
          <w:i/>
          <w:color w:val="0000FF"/>
        </w:rPr>
        <w:t>S2-2407082</w:t>
      </w:r>
      <w:r>
        <w:rPr>
          <w:i/>
        </w:rPr>
        <w:t>.</w:t>
      </w:r>
    </w:p>
    <w:p w14:paraId="1F49CCA5" w14:textId="77777777" w:rsidR="00B56CC5" w:rsidRPr="00B81031" w:rsidRDefault="00B56CC5" w:rsidP="00B56CC5">
      <w:pPr>
        <w:keepNext/>
        <w:keepLines/>
        <w:rPr>
          <w:i/>
        </w:rPr>
      </w:pPr>
      <w:r>
        <w:rPr>
          <w:i/>
        </w:rPr>
        <w:t>Agreed in parallel session.</w:t>
      </w:r>
    </w:p>
    <w:p w14:paraId="51BBDFD8" w14:textId="77777777" w:rsidR="00B56CC5" w:rsidRPr="005B25A1" w:rsidRDefault="00B56CC5" w:rsidP="00B56CC5">
      <w:pPr>
        <w:keepNext/>
        <w:keepLines/>
        <w:rPr>
          <w:b/>
          <w:bCs/>
        </w:rPr>
      </w:pPr>
      <w:r w:rsidRPr="005B25A1">
        <w:rPr>
          <w:b/>
          <w:bCs/>
        </w:rPr>
        <w:t>Plenary Discussion:</w:t>
      </w:r>
    </w:p>
    <w:p w14:paraId="2F874E31" w14:textId="77777777" w:rsidR="00B56CC5" w:rsidRPr="00B56CC5" w:rsidRDefault="00B56CC5" w:rsidP="00B56CC5">
      <w:pPr>
        <w:keepNext/>
        <w:keepLines/>
      </w:pPr>
      <w:r>
        <w:t xml:space="preserve">This was </w:t>
      </w:r>
      <w:r w:rsidRPr="00B56CC5">
        <w:rPr>
          <w:color w:val="FF0000"/>
        </w:rPr>
        <w:t>block approved</w:t>
      </w:r>
      <w:r>
        <w:t>.</w:t>
      </w:r>
    </w:p>
    <w:p w14:paraId="74CF76C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51D6741" w14:textId="77777777" w:rsidR="00C05C67" w:rsidRDefault="00C05C67" w:rsidP="00C05C67">
      <w:pPr>
        <w:pStyle w:val="NormTop"/>
      </w:pPr>
      <w:r w:rsidRPr="00ED26F2">
        <w:rPr>
          <w:color w:val="0000FF"/>
        </w:rPr>
        <w:t>S2-2406744</w:t>
      </w:r>
      <w:r w:rsidRPr="00D53282">
        <w:t xml:space="preserve"> </w:t>
      </w:r>
      <w:r>
        <w:t>(P-CR) 23.700-13: Key Issue #2, New Solution: UE Assisted Paging for AIoT devices.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#2. An Intermediate Node UE handles paging and communication on behalf of AIoT devices.</w:t>
      </w:r>
    </w:p>
    <w:p w14:paraId="140F060D" w14:textId="77777777" w:rsidR="00C05C67" w:rsidRPr="005B25A1" w:rsidRDefault="00C05C67" w:rsidP="00C05C67">
      <w:pPr>
        <w:keepNext/>
        <w:keepLines/>
        <w:rPr>
          <w:b/>
          <w:bCs/>
        </w:rPr>
      </w:pPr>
      <w:r w:rsidRPr="005B25A1">
        <w:rPr>
          <w:b/>
          <w:bCs/>
        </w:rPr>
        <w:t>Parallel discussion:</w:t>
      </w:r>
    </w:p>
    <w:p w14:paraId="1F67E79B" w14:textId="77777777" w:rsidR="00C05C67" w:rsidRPr="00B81031" w:rsidRDefault="00C05C67" w:rsidP="00C05C67">
      <w:pPr>
        <w:keepNext/>
        <w:keepLines/>
        <w:rPr>
          <w:i/>
        </w:rPr>
      </w:pPr>
      <w:r>
        <w:rPr>
          <w:i/>
        </w:rPr>
        <w:t xml:space="preserve">Revised in parallel session to </w:t>
      </w:r>
      <w:r w:rsidRPr="00ED26F2">
        <w:rPr>
          <w:i/>
          <w:color w:val="0000FF"/>
        </w:rPr>
        <w:t>S2-2407012</w:t>
      </w:r>
      <w:r>
        <w:rPr>
          <w:i/>
        </w:rPr>
        <w:t>.</w:t>
      </w:r>
    </w:p>
    <w:p w14:paraId="702CF8B3" w14:textId="77777777" w:rsidR="00C05C67" w:rsidRPr="00B81031" w:rsidRDefault="00C05C67" w:rsidP="00C05C67">
      <w:pPr>
        <w:keepNext/>
        <w:keepLines/>
        <w:rPr>
          <w:i/>
        </w:rPr>
      </w:pPr>
      <w:r>
        <w:rPr>
          <w:i/>
        </w:rPr>
        <w:t xml:space="preserve">Revised in parallel session to </w:t>
      </w:r>
      <w:r w:rsidRPr="00ED26F2">
        <w:rPr>
          <w:i/>
          <w:color w:val="0000FF"/>
        </w:rPr>
        <w:t>S2-2407047</w:t>
      </w:r>
      <w:r>
        <w:rPr>
          <w:i/>
        </w:rPr>
        <w:t>.</w:t>
      </w:r>
    </w:p>
    <w:p w14:paraId="084DF19A" w14:textId="77777777" w:rsidR="00C05C67" w:rsidRPr="00B81031" w:rsidRDefault="00C05C67" w:rsidP="00C05C67">
      <w:pPr>
        <w:keepNext/>
        <w:keepLines/>
        <w:rPr>
          <w:i/>
        </w:rPr>
      </w:pPr>
      <w:r>
        <w:rPr>
          <w:i/>
        </w:rPr>
        <w:t xml:space="preserve">Revised in parallel session to </w:t>
      </w:r>
      <w:r w:rsidRPr="00ED26F2">
        <w:rPr>
          <w:i/>
          <w:color w:val="0000FF"/>
        </w:rPr>
        <w:t>S2-2407230</w:t>
      </w:r>
      <w:r>
        <w:rPr>
          <w:i/>
        </w:rPr>
        <w:t>.</w:t>
      </w:r>
    </w:p>
    <w:p w14:paraId="6D3CA9C9" w14:textId="77777777" w:rsidR="00B56CC5" w:rsidRPr="00B81031" w:rsidRDefault="00B56CC5" w:rsidP="00B56CC5">
      <w:pPr>
        <w:keepNext/>
        <w:keepLines/>
        <w:rPr>
          <w:i/>
        </w:rPr>
      </w:pPr>
      <w:r>
        <w:rPr>
          <w:i/>
        </w:rPr>
        <w:t>Agreed in parallel session.</w:t>
      </w:r>
    </w:p>
    <w:p w14:paraId="560CAD59" w14:textId="77777777" w:rsidR="00B56CC5" w:rsidRPr="005B25A1" w:rsidRDefault="00B56CC5" w:rsidP="00B56CC5">
      <w:pPr>
        <w:keepNext/>
        <w:keepLines/>
        <w:rPr>
          <w:b/>
          <w:bCs/>
        </w:rPr>
      </w:pPr>
      <w:r w:rsidRPr="005B25A1">
        <w:rPr>
          <w:b/>
          <w:bCs/>
        </w:rPr>
        <w:t>Plenary Discussion:</w:t>
      </w:r>
    </w:p>
    <w:p w14:paraId="3F630F51" w14:textId="77777777" w:rsidR="00B56CC5" w:rsidRPr="00B56CC5" w:rsidRDefault="00B56CC5" w:rsidP="00B56CC5">
      <w:pPr>
        <w:keepNext/>
        <w:keepLines/>
      </w:pPr>
      <w:r>
        <w:t xml:space="preserve">This was </w:t>
      </w:r>
      <w:r w:rsidRPr="00B56CC5">
        <w:rPr>
          <w:color w:val="FF0000"/>
        </w:rPr>
        <w:t>block approved</w:t>
      </w:r>
      <w:r>
        <w:t>.</w:t>
      </w:r>
    </w:p>
    <w:p w14:paraId="564F640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219BE23" w14:textId="77777777" w:rsidR="00C05C67" w:rsidRDefault="00C05C67" w:rsidP="00C05C67">
      <w:pPr>
        <w:pStyle w:val="NormTop"/>
      </w:pPr>
      <w:r w:rsidRPr="00ED26F2">
        <w:rPr>
          <w:color w:val="0000FF"/>
        </w:rPr>
        <w:t>S2-2406523</w:t>
      </w:r>
      <w:r w:rsidRPr="00D53282">
        <w:t xml:space="preserve"> </w:t>
      </w:r>
      <w:r>
        <w:t>(DISCUSSION) AIoT Limitations Analysis (Source: Wiliot Ltd.)</w:t>
      </w:r>
      <w:r>
        <w:br/>
      </w:r>
      <w:r w:rsidRPr="00D53282">
        <w:rPr>
          <w:b/>
        </w:rPr>
        <w:t>Document for:</w:t>
      </w:r>
      <w:r w:rsidRPr="00D53282">
        <w:t xml:space="preserve"> </w:t>
      </w:r>
      <w:r>
        <w:t>Discussion</w:t>
      </w:r>
      <w:r>
        <w:br/>
      </w:r>
      <w:r w:rsidRPr="00D53282">
        <w:rPr>
          <w:b/>
        </w:rPr>
        <w:t>Abstract:</w:t>
      </w:r>
      <w:r w:rsidRPr="00D53282">
        <w:t xml:space="preserve"> </w:t>
      </w:r>
      <w:r>
        <w:br/>
        <w:t>AIoT Limitations Analysis.</w:t>
      </w:r>
    </w:p>
    <w:p w14:paraId="10A02FB7" w14:textId="77777777" w:rsidR="00C05C67" w:rsidRPr="005B25A1" w:rsidRDefault="00C05C67" w:rsidP="00C05C67">
      <w:pPr>
        <w:keepNext/>
        <w:keepLines/>
        <w:rPr>
          <w:b/>
          <w:bCs/>
        </w:rPr>
      </w:pPr>
      <w:r w:rsidRPr="005B25A1">
        <w:rPr>
          <w:b/>
          <w:bCs/>
        </w:rPr>
        <w:t>Parallel discussion:</w:t>
      </w:r>
    </w:p>
    <w:p w14:paraId="6C5341A4" w14:textId="77777777" w:rsidR="00C05C67" w:rsidRPr="005B25A1" w:rsidRDefault="00C05C67" w:rsidP="00C05C67">
      <w:pPr>
        <w:keepNext/>
        <w:keepLines/>
      </w:pPr>
      <w:r w:rsidRPr="005B25A1">
        <w:t>To be handled next meeting.</w:t>
      </w:r>
    </w:p>
    <w:p w14:paraId="510A1954" w14:textId="77777777" w:rsidR="00C05C67" w:rsidRPr="00B81031" w:rsidRDefault="00C05C67" w:rsidP="00C05C67">
      <w:pPr>
        <w:keepNext/>
        <w:keepLines/>
        <w:rPr>
          <w:i/>
        </w:rPr>
      </w:pPr>
      <w:r w:rsidRPr="00B81031">
        <w:rPr>
          <w:b/>
          <w:bCs/>
          <w:i/>
        </w:rPr>
        <w:t>Comment:</w:t>
      </w:r>
      <w:r>
        <w:rPr>
          <w:i/>
        </w:rPr>
        <w:t xml:space="preserve"> Postponed in parallel session.</w:t>
      </w:r>
    </w:p>
    <w:p w14:paraId="0B7A82F6" w14:textId="77777777" w:rsidR="00C05C67" w:rsidRPr="005B25A1" w:rsidRDefault="00C05C67" w:rsidP="00C05C67">
      <w:pPr>
        <w:keepNext/>
        <w:keepLines/>
        <w:rPr>
          <w:b/>
          <w:bCs/>
        </w:rPr>
      </w:pPr>
      <w:r w:rsidRPr="005B25A1">
        <w:rPr>
          <w:b/>
          <w:bCs/>
        </w:rPr>
        <w:t>Plenary Discussion:</w:t>
      </w:r>
    </w:p>
    <w:p w14:paraId="75FEC9DE" w14:textId="77777777" w:rsidR="00C05C67" w:rsidRPr="005B25A1" w:rsidRDefault="00C05C67" w:rsidP="00C05C67">
      <w:pPr>
        <w:keepNext/>
        <w:keepLines/>
      </w:pPr>
      <w:r>
        <w:rPr>
          <w:color w:val="0000FF"/>
        </w:rPr>
        <w:t>Postponed</w:t>
      </w:r>
      <w:r>
        <w:t>.</w:t>
      </w:r>
    </w:p>
    <w:p w14:paraId="4A9333D2" w14:textId="77777777" w:rsidR="00C05C67" w:rsidRPr="00EB0339" w:rsidRDefault="00C05C67" w:rsidP="00C05C67">
      <w:r w:rsidRPr="005B25A1">
        <w:rPr>
          <w:b/>
          <w:bCs/>
        </w:rPr>
        <w:t>Status:</w:t>
      </w:r>
      <w:r>
        <w:t xml:space="preserve"> </w:t>
      </w:r>
      <w:r>
        <w:rPr>
          <w:color w:val="0000FF"/>
        </w:rPr>
        <w:t>Postponed</w:t>
      </w:r>
      <w:r>
        <w:t>.</w:t>
      </w:r>
    </w:p>
    <w:p w14:paraId="0C37E7F8"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Topics with several proposals (second round)</w:t>
      </w:r>
    </w:p>
    <w:p w14:paraId="57CABF0D"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Compatible AmbientIoT Device ID format</w:t>
      </w:r>
    </w:p>
    <w:p w14:paraId="18104B23" w14:textId="77777777" w:rsidR="00C05C67" w:rsidRDefault="00C05C67" w:rsidP="00C05C67">
      <w:pPr>
        <w:pStyle w:val="NormTop"/>
      </w:pPr>
      <w:r w:rsidRPr="00ED26F2">
        <w:rPr>
          <w:color w:val="0000FF"/>
        </w:rPr>
        <w:t>S2-2406704</w:t>
      </w:r>
      <w:r w:rsidRPr="00D53282">
        <w:t xml:space="preserve"> </w:t>
      </w:r>
      <w:r>
        <w:t>(P-CR) 23.700-13: Sol#2 Update: AIoT Device ID for accessing remote subscription-like data. (Source: Huawei, HiSilicon)</w:t>
      </w:r>
      <w:r>
        <w:br/>
      </w:r>
      <w:r w:rsidRPr="00D53282">
        <w:rPr>
          <w:b/>
        </w:rPr>
        <w:t>Document for:</w:t>
      </w:r>
      <w:r w:rsidRPr="00D53282">
        <w:t xml:space="preserve"> </w:t>
      </w:r>
      <w:r>
        <w:t>Approval</w:t>
      </w:r>
      <w:r>
        <w:br/>
      </w:r>
      <w:r w:rsidRPr="00D53282">
        <w:rPr>
          <w:b/>
        </w:rPr>
        <w:t>Abstract:</w:t>
      </w:r>
      <w:r w:rsidRPr="00D53282">
        <w:t xml:space="preserve"> </w:t>
      </w:r>
      <w:r>
        <w:br/>
        <w:t>Solution 2 updates to add information on how to use different elements of the AIoT Device ID to access subscription-like information in different scenarios.</w:t>
      </w:r>
    </w:p>
    <w:p w14:paraId="441F4964" w14:textId="77777777" w:rsidR="00C05C67" w:rsidRPr="005B25A1" w:rsidRDefault="00C05C67" w:rsidP="00C05C67">
      <w:pPr>
        <w:keepNext/>
        <w:keepLines/>
        <w:rPr>
          <w:b/>
          <w:bCs/>
        </w:rPr>
      </w:pPr>
      <w:r w:rsidRPr="005B25A1">
        <w:rPr>
          <w:b/>
          <w:bCs/>
        </w:rPr>
        <w:t>Convenor comment:</w:t>
      </w:r>
    </w:p>
    <w:p w14:paraId="7F4F6CB2" w14:textId="77777777" w:rsidR="00C05C67" w:rsidRPr="005B25A1" w:rsidRDefault="00C05C67" w:rsidP="00C05C67">
      <w:pPr>
        <w:keepNext/>
        <w:keepLines/>
      </w:pPr>
      <w:r w:rsidRPr="005B25A1">
        <w:t>Baseline paper.</w:t>
      </w:r>
    </w:p>
    <w:p w14:paraId="60802849" w14:textId="77777777" w:rsidR="00B56CC5" w:rsidRPr="005B25A1" w:rsidRDefault="00B56CC5" w:rsidP="00B56CC5">
      <w:pPr>
        <w:keepNext/>
        <w:keepLines/>
        <w:rPr>
          <w:b/>
          <w:bCs/>
        </w:rPr>
      </w:pPr>
      <w:r w:rsidRPr="005B25A1">
        <w:rPr>
          <w:b/>
          <w:bCs/>
        </w:rPr>
        <w:t>Parallel discussion:</w:t>
      </w:r>
    </w:p>
    <w:p w14:paraId="2F9666AA" w14:textId="77777777" w:rsidR="00B56CC5" w:rsidRPr="005B25A1" w:rsidRDefault="00B56CC5" w:rsidP="00B56CC5">
      <w:pPr>
        <w:keepNext/>
        <w:keepLines/>
      </w:pPr>
      <w:r w:rsidRPr="00B56CC5">
        <w:rPr>
          <w:color w:val="0000FF"/>
        </w:rPr>
        <w:t>Not handled</w:t>
      </w:r>
      <w:r>
        <w:t>.</w:t>
      </w:r>
    </w:p>
    <w:p w14:paraId="37ED620C" w14:textId="77777777" w:rsidR="00B56CC5" w:rsidRPr="00EB0339" w:rsidRDefault="00B56CC5" w:rsidP="00B56CC5">
      <w:r w:rsidRPr="005B25A1">
        <w:rPr>
          <w:b/>
          <w:bCs/>
        </w:rPr>
        <w:t>Status:</w:t>
      </w:r>
      <w:r>
        <w:t xml:space="preserve"> </w:t>
      </w:r>
      <w:r w:rsidRPr="00B56CC5">
        <w:rPr>
          <w:color w:val="0000FF"/>
        </w:rPr>
        <w:t>Not handled</w:t>
      </w:r>
      <w:r>
        <w:t>.</w:t>
      </w:r>
    </w:p>
    <w:p w14:paraId="36F76376" w14:textId="77777777" w:rsidR="00C05C67" w:rsidRDefault="00C05C67" w:rsidP="00C05C67">
      <w:pPr>
        <w:pStyle w:val="NormTop"/>
      </w:pPr>
      <w:r w:rsidRPr="00ED26F2">
        <w:rPr>
          <w:color w:val="0000FF"/>
        </w:rPr>
        <w:t>S2-2405961</w:t>
      </w:r>
      <w:r w:rsidRPr="00D53282">
        <w:t xml:space="preserve"> </w:t>
      </w:r>
      <w:r>
        <w:t>(P-CR) 23.700-13: Sol for KI#2: A format of AIoT device ID compatible to EPC and 3GPP defined device ID. (Source: Vivo)</w:t>
      </w:r>
      <w:r>
        <w:br/>
      </w:r>
      <w:r w:rsidRPr="00D53282">
        <w:rPr>
          <w:b/>
        </w:rPr>
        <w:t>Document for:</w:t>
      </w:r>
      <w:r w:rsidRPr="00D53282">
        <w:t xml:space="preserve"> </w:t>
      </w:r>
      <w:r>
        <w:t>Approval</w:t>
      </w:r>
      <w:r>
        <w:br/>
      </w:r>
      <w:r w:rsidRPr="00D53282">
        <w:rPr>
          <w:b/>
        </w:rPr>
        <w:t>Abstract:</w:t>
      </w:r>
      <w:r w:rsidRPr="00D53282">
        <w:t xml:space="preserve"> </w:t>
      </w:r>
      <w:r>
        <w:br/>
        <w:t>It proposes to a format of AIoT device ID compatible to EPC and 3GPP defined device ID.</w:t>
      </w:r>
    </w:p>
    <w:p w14:paraId="4BAF66D4" w14:textId="77777777" w:rsidR="00C05C67" w:rsidRPr="005B25A1" w:rsidRDefault="00C05C67" w:rsidP="00C05C67">
      <w:pPr>
        <w:keepNext/>
        <w:keepLines/>
        <w:rPr>
          <w:b/>
          <w:bCs/>
        </w:rPr>
      </w:pPr>
      <w:r w:rsidRPr="005B25A1">
        <w:rPr>
          <w:b/>
          <w:bCs/>
        </w:rPr>
        <w:t>Convenor comment:</w:t>
      </w:r>
    </w:p>
    <w:p w14:paraId="2308BF5D" w14:textId="77777777" w:rsidR="00C05C67" w:rsidRPr="005B25A1" w:rsidRDefault="00C05C67" w:rsidP="00C05C67">
      <w:pPr>
        <w:keepNext/>
        <w:keepLines/>
      </w:pPr>
      <w:r w:rsidRPr="005B25A1">
        <w:t xml:space="preserve">Merge into </w:t>
      </w:r>
      <w:r w:rsidRPr="00ED26F2">
        <w:rPr>
          <w:color w:val="0000FF"/>
        </w:rPr>
        <w:t>S2-2406704</w:t>
      </w:r>
      <w:r w:rsidRPr="005B25A1">
        <w:t>?</w:t>
      </w:r>
    </w:p>
    <w:p w14:paraId="28D73B7B" w14:textId="77777777" w:rsidR="00B56CC5" w:rsidRPr="005B25A1" w:rsidRDefault="00B56CC5" w:rsidP="00B56CC5">
      <w:pPr>
        <w:keepNext/>
        <w:keepLines/>
        <w:rPr>
          <w:b/>
          <w:bCs/>
        </w:rPr>
      </w:pPr>
      <w:r w:rsidRPr="005B25A1">
        <w:rPr>
          <w:b/>
          <w:bCs/>
        </w:rPr>
        <w:t>Parallel discussion:</w:t>
      </w:r>
    </w:p>
    <w:p w14:paraId="64119E58" w14:textId="77777777" w:rsidR="00B56CC5" w:rsidRPr="005B25A1" w:rsidRDefault="00B56CC5" w:rsidP="00B56CC5">
      <w:pPr>
        <w:keepNext/>
        <w:keepLines/>
      </w:pPr>
      <w:r w:rsidRPr="00B56CC5">
        <w:rPr>
          <w:color w:val="0000FF"/>
        </w:rPr>
        <w:t>Not handled</w:t>
      </w:r>
      <w:r>
        <w:t>.</w:t>
      </w:r>
    </w:p>
    <w:p w14:paraId="12F48CCF" w14:textId="77777777" w:rsidR="00B56CC5" w:rsidRPr="00EB0339" w:rsidRDefault="00B56CC5" w:rsidP="00B56CC5">
      <w:r w:rsidRPr="005B25A1">
        <w:rPr>
          <w:b/>
          <w:bCs/>
        </w:rPr>
        <w:t>Status:</w:t>
      </w:r>
      <w:r>
        <w:t xml:space="preserve"> </w:t>
      </w:r>
      <w:r w:rsidRPr="00B56CC5">
        <w:rPr>
          <w:color w:val="0000FF"/>
        </w:rPr>
        <w:t>Not handled</w:t>
      </w:r>
      <w:r>
        <w:t>.</w:t>
      </w:r>
    </w:p>
    <w:p w14:paraId="36EA3FC9"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Temporary AIoT Device ID</w:t>
      </w:r>
    </w:p>
    <w:p w14:paraId="539DC860" w14:textId="77777777" w:rsidR="00C05C67" w:rsidRDefault="00C05C67" w:rsidP="00C05C67">
      <w:pPr>
        <w:pStyle w:val="NormTop"/>
      </w:pPr>
      <w:r w:rsidRPr="00ED26F2">
        <w:rPr>
          <w:color w:val="0000FF"/>
        </w:rPr>
        <w:t>S2-2406473</w:t>
      </w:r>
      <w:r w:rsidRPr="00D53282">
        <w:t xml:space="preserve"> </w:t>
      </w:r>
      <w:r>
        <w:t>(P-CR) 23.700-13: New Solution for KI#2: Reusable Temporary IDs for AIoT. (Source: KPN N.V.)</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KI#2 to support reusable temporary ID allocation, re-allocation and conflict detection and resolution for Ambient IoT devices.</w:t>
      </w:r>
    </w:p>
    <w:p w14:paraId="671CFA37" w14:textId="77777777" w:rsidR="00C05C67" w:rsidRPr="005B25A1" w:rsidRDefault="00C05C67" w:rsidP="00C05C67">
      <w:pPr>
        <w:keepNext/>
        <w:keepLines/>
        <w:rPr>
          <w:b/>
          <w:bCs/>
        </w:rPr>
      </w:pPr>
      <w:r w:rsidRPr="005B25A1">
        <w:rPr>
          <w:b/>
          <w:bCs/>
        </w:rPr>
        <w:t>Convenor comment:</w:t>
      </w:r>
    </w:p>
    <w:p w14:paraId="5DB80D09" w14:textId="77777777" w:rsidR="00C05C67" w:rsidRPr="005B25A1" w:rsidRDefault="00C05C67" w:rsidP="00C05C67">
      <w:pPr>
        <w:keepNext/>
        <w:keepLines/>
      </w:pPr>
      <w:r w:rsidRPr="005B25A1">
        <w:t xml:space="preserve">Merge into </w:t>
      </w:r>
      <w:r w:rsidRPr="00ED26F2">
        <w:rPr>
          <w:color w:val="0000FF"/>
        </w:rPr>
        <w:t>S2-2406064</w:t>
      </w:r>
      <w:r w:rsidRPr="005B25A1">
        <w:t>?</w:t>
      </w:r>
    </w:p>
    <w:p w14:paraId="4ACA97D2" w14:textId="77777777" w:rsidR="00B56CC5" w:rsidRPr="005B25A1" w:rsidRDefault="00B56CC5" w:rsidP="00B56CC5">
      <w:pPr>
        <w:keepNext/>
        <w:keepLines/>
        <w:rPr>
          <w:b/>
          <w:bCs/>
        </w:rPr>
      </w:pPr>
      <w:r w:rsidRPr="005B25A1">
        <w:rPr>
          <w:b/>
          <w:bCs/>
        </w:rPr>
        <w:t>Parallel discussion:</w:t>
      </w:r>
    </w:p>
    <w:p w14:paraId="592F3D16" w14:textId="77777777" w:rsidR="00B56CC5" w:rsidRPr="005B25A1" w:rsidRDefault="00B56CC5" w:rsidP="00B56CC5">
      <w:pPr>
        <w:keepNext/>
        <w:keepLines/>
      </w:pPr>
      <w:r w:rsidRPr="00B56CC5">
        <w:rPr>
          <w:color w:val="0000FF"/>
        </w:rPr>
        <w:t>Not handled</w:t>
      </w:r>
      <w:r>
        <w:t>.</w:t>
      </w:r>
    </w:p>
    <w:p w14:paraId="0447611E" w14:textId="77777777" w:rsidR="00B56CC5" w:rsidRPr="00EB0339" w:rsidRDefault="00B56CC5" w:rsidP="00B56CC5">
      <w:r w:rsidRPr="005B25A1">
        <w:rPr>
          <w:b/>
          <w:bCs/>
        </w:rPr>
        <w:t>Status:</w:t>
      </w:r>
      <w:r>
        <w:t xml:space="preserve"> </w:t>
      </w:r>
      <w:r w:rsidRPr="00B56CC5">
        <w:rPr>
          <w:color w:val="0000FF"/>
        </w:rPr>
        <w:t>Not handled</w:t>
      </w:r>
      <w:r>
        <w:t>.</w:t>
      </w:r>
    </w:p>
    <w:p w14:paraId="0E48564C" w14:textId="77777777" w:rsidR="00C05C67" w:rsidRDefault="00C05C67" w:rsidP="00C05C67">
      <w:pPr>
        <w:pStyle w:val="NormTop"/>
      </w:pPr>
      <w:r w:rsidRPr="00ED26F2">
        <w:rPr>
          <w:color w:val="0000FF"/>
        </w:rPr>
        <w:lastRenderedPageBreak/>
        <w:t>S2-2406064</w:t>
      </w:r>
      <w:r w:rsidRPr="00D53282">
        <w:t xml:space="preserve"> </w:t>
      </w:r>
      <w:r>
        <w:t>(P-CR) 23.700-13: KI#2: New Solution on Multiple Temporary Identifiers for AIoT Devices.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on Multiple Temporary Identities for AIoT Devices.</w:t>
      </w:r>
    </w:p>
    <w:p w14:paraId="08234EA5" w14:textId="77777777" w:rsidR="00C05C67" w:rsidRPr="005B25A1" w:rsidRDefault="00C05C67" w:rsidP="00C05C67">
      <w:pPr>
        <w:keepNext/>
        <w:keepLines/>
        <w:rPr>
          <w:b/>
          <w:bCs/>
        </w:rPr>
      </w:pPr>
      <w:r w:rsidRPr="005B25A1">
        <w:rPr>
          <w:b/>
          <w:bCs/>
        </w:rPr>
        <w:t>Convenor comment:</w:t>
      </w:r>
    </w:p>
    <w:p w14:paraId="4D8CC9C9" w14:textId="77777777" w:rsidR="00C05C67" w:rsidRPr="005B25A1" w:rsidRDefault="00C05C67" w:rsidP="00C05C67">
      <w:pPr>
        <w:keepNext/>
        <w:keepLines/>
      </w:pPr>
      <w:r w:rsidRPr="005B25A1">
        <w:t>Baseline paper.</w:t>
      </w:r>
    </w:p>
    <w:p w14:paraId="4165737F" w14:textId="77777777" w:rsidR="00B56CC5" w:rsidRPr="005B25A1" w:rsidRDefault="00B56CC5" w:rsidP="00B56CC5">
      <w:pPr>
        <w:keepNext/>
        <w:keepLines/>
        <w:rPr>
          <w:b/>
          <w:bCs/>
        </w:rPr>
      </w:pPr>
      <w:r w:rsidRPr="005B25A1">
        <w:rPr>
          <w:b/>
          <w:bCs/>
        </w:rPr>
        <w:t>Parallel discussion:</w:t>
      </w:r>
    </w:p>
    <w:p w14:paraId="6C0CA06E" w14:textId="77777777" w:rsidR="00B56CC5" w:rsidRPr="005B25A1" w:rsidRDefault="00B56CC5" w:rsidP="00B56CC5">
      <w:pPr>
        <w:keepNext/>
        <w:keepLines/>
      </w:pPr>
      <w:r w:rsidRPr="00B56CC5">
        <w:rPr>
          <w:color w:val="0000FF"/>
        </w:rPr>
        <w:t>Not handled</w:t>
      </w:r>
      <w:r>
        <w:t>.</w:t>
      </w:r>
    </w:p>
    <w:p w14:paraId="3B739F3C" w14:textId="77777777" w:rsidR="00B56CC5" w:rsidRPr="00EB0339" w:rsidRDefault="00B56CC5" w:rsidP="00B56CC5">
      <w:r w:rsidRPr="005B25A1">
        <w:rPr>
          <w:b/>
          <w:bCs/>
        </w:rPr>
        <w:t>Status:</w:t>
      </w:r>
      <w:r>
        <w:t xml:space="preserve"> </w:t>
      </w:r>
      <w:r w:rsidRPr="00B56CC5">
        <w:rPr>
          <w:color w:val="0000FF"/>
        </w:rPr>
        <w:t>Not handled</w:t>
      </w:r>
      <w:r>
        <w:t>.</w:t>
      </w:r>
    </w:p>
    <w:p w14:paraId="45D3E949" w14:textId="77777777" w:rsidR="00C05C67" w:rsidRDefault="00C05C67" w:rsidP="00C05C67">
      <w:pPr>
        <w:pStyle w:val="NormTop"/>
      </w:pPr>
      <w:r w:rsidRPr="00ED26F2">
        <w:rPr>
          <w:color w:val="0000FF"/>
        </w:rPr>
        <w:t>S2-2406295</w:t>
      </w:r>
      <w:r w:rsidRPr="00D53282">
        <w:t xml:space="preserve"> </w:t>
      </w:r>
      <w:r>
        <w:t>(P-CR) 23.700-13: Update of Solution #1: AIoT temporary ID control. (Source: Nokia)</w:t>
      </w:r>
      <w:r>
        <w:br/>
      </w:r>
      <w:r w:rsidRPr="00D53282">
        <w:rPr>
          <w:b/>
        </w:rPr>
        <w:t>Document for:</w:t>
      </w:r>
      <w:r w:rsidRPr="00D53282">
        <w:t xml:space="preserve"> </w:t>
      </w:r>
      <w:r>
        <w:t>Approval</w:t>
      </w:r>
      <w:r>
        <w:br/>
      </w:r>
      <w:r w:rsidRPr="00D53282">
        <w:rPr>
          <w:b/>
        </w:rPr>
        <w:t>Abstract:</w:t>
      </w:r>
      <w:r w:rsidRPr="00D53282">
        <w:t xml:space="preserve"> </w:t>
      </w:r>
      <w:r>
        <w:br/>
        <w:t>This CR resolves the ENs in Solution #2 and makes other necessary updates.</w:t>
      </w:r>
    </w:p>
    <w:p w14:paraId="5DB0A3A0" w14:textId="77777777" w:rsidR="00B56CC5" w:rsidRPr="005B25A1" w:rsidRDefault="00B56CC5" w:rsidP="00B56CC5">
      <w:pPr>
        <w:keepNext/>
        <w:keepLines/>
        <w:rPr>
          <w:b/>
          <w:bCs/>
        </w:rPr>
      </w:pPr>
      <w:r w:rsidRPr="005B25A1">
        <w:rPr>
          <w:b/>
          <w:bCs/>
        </w:rPr>
        <w:t>Parallel discussion:</w:t>
      </w:r>
    </w:p>
    <w:p w14:paraId="5C82215E" w14:textId="77777777" w:rsidR="00B56CC5" w:rsidRPr="005B25A1" w:rsidRDefault="00B56CC5" w:rsidP="00B56CC5">
      <w:pPr>
        <w:keepNext/>
        <w:keepLines/>
      </w:pPr>
      <w:r w:rsidRPr="00B56CC5">
        <w:rPr>
          <w:color w:val="0000FF"/>
        </w:rPr>
        <w:t>Not handled</w:t>
      </w:r>
      <w:r>
        <w:t>.</w:t>
      </w:r>
    </w:p>
    <w:p w14:paraId="0746F0BD" w14:textId="77777777" w:rsidR="00B56CC5" w:rsidRPr="00EB0339" w:rsidRDefault="00B56CC5" w:rsidP="00B56CC5">
      <w:r w:rsidRPr="005B25A1">
        <w:rPr>
          <w:b/>
          <w:bCs/>
        </w:rPr>
        <w:t>Status:</w:t>
      </w:r>
      <w:r>
        <w:t xml:space="preserve"> </w:t>
      </w:r>
      <w:r w:rsidRPr="00B56CC5">
        <w:rPr>
          <w:color w:val="0000FF"/>
        </w:rPr>
        <w:t>Not handled</w:t>
      </w:r>
      <w:r>
        <w:t>.</w:t>
      </w:r>
    </w:p>
    <w:p w14:paraId="05411EF8"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Shared PDU session between BS reader and UPF</w:t>
      </w:r>
    </w:p>
    <w:p w14:paraId="2E4DB808" w14:textId="77777777" w:rsidR="00C05C67" w:rsidRDefault="00C05C67" w:rsidP="00C05C67">
      <w:pPr>
        <w:pStyle w:val="NormTop"/>
      </w:pPr>
      <w:r w:rsidRPr="00ED26F2">
        <w:rPr>
          <w:color w:val="0000FF"/>
        </w:rPr>
        <w:t>S2-2406133</w:t>
      </w:r>
      <w:r w:rsidRPr="00D53282">
        <w:t xml:space="preserve"> </w:t>
      </w:r>
      <w:r>
        <w:t>(P-CR) 23.700-13: KI#1, #2, #3, New Solution: UP Solution using AIOTF for Topology 1.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UP solution using AIOTF for topology 1 for KI#1, 2 and 3.</w:t>
      </w:r>
    </w:p>
    <w:p w14:paraId="7699DDA0" w14:textId="77777777" w:rsidR="00C05C67" w:rsidRPr="005B25A1" w:rsidRDefault="00C05C67" w:rsidP="00C05C67">
      <w:pPr>
        <w:keepNext/>
        <w:keepLines/>
        <w:rPr>
          <w:b/>
          <w:bCs/>
        </w:rPr>
      </w:pPr>
      <w:r w:rsidRPr="005B25A1">
        <w:rPr>
          <w:b/>
          <w:bCs/>
        </w:rPr>
        <w:t>Convenor comment:</w:t>
      </w:r>
    </w:p>
    <w:p w14:paraId="07D83159" w14:textId="77777777" w:rsidR="00C05C67" w:rsidRPr="005B25A1" w:rsidRDefault="00C05C67" w:rsidP="00C05C67">
      <w:pPr>
        <w:keepNext/>
        <w:keepLines/>
      </w:pPr>
      <w:r w:rsidRPr="005B25A1">
        <w:t>Handle separately, consider to merge in the meeting work.</w:t>
      </w:r>
    </w:p>
    <w:p w14:paraId="478E311E" w14:textId="77777777" w:rsidR="00B56CC5" w:rsidRPr="005B25A1" w:rsidRDefault="00B56CC5" w:rsidP="00B56CC5">
      <w:pPr>
        <w:keepNext/>
        <w:keepLines/>
        <w:rPr>
          <w:b/>
          <w:bCs/>
        </w:rPr>
      </w:pPr>
      <w:r w:rsidRPr="005B25A1">
        <w:rPr>
          <w:b/>
          <w:bCs/>
        </w:rPr>
        <w:t>Parallel discussion:</w:t>
      </w:r>
    </w:p>
    <w:p w14:paraId="34FF170D" w14:textId="77777777" w:rsidR="00B56CC5" w:rsidRPr="005B25A1" w:rsidRDefault="00B56CC5" w:rsidP="00B56CC5">
      <w:pPr>
        <w:keepNext/>
        <w:keepLines/>
      </w:pPr>
      <w:r w:rsidRPr="00B56CC5">
        <w:rPr>
          <w:color w:val="0000FF"/>
        </w:rPr>
        <w:t>Not handled</w:t>
      </w:r>
      <w:r>
        <w:t>.</w:t>
      </w:r>
    </w:p>
    <w:p w14:paraId="39242EAE" w14:textId="77777777" w:rsidR="00B56CC5" w:rsidRPr="00EB0339" w:rsidRDefault="00B56CC5" w:rsidP="00B56CC5">
      <w:r w:rsidRPr="005B25A1">
        <w:rPr>
          <w:b/>
          <w:bCs/>
        </w:rPr>
        <w:t>Status:</w:t>
      </w:r>
      <w:r>
        <w:t xml:space="preserve"> </w:t>
      </w:r>
      <w:r w:rsidRPr="00B56CC5">
        <w:rPr>
          <w:color w:val="0000FF"/>
        </w:rPr>
        <w:t>Not handled</w:t>
      </w:r>
      <w:r>
        <w:t>.</w:t>
      </w:r>
    </w:p>
    <w:p w14:paraId="763BF948" w14:textId="77777777" w:rsidR="00C05C67" w:rsidRDefault="00C05C67" w:rsidP="00C05C67">
      <w:pPr>
        <w:pStyle w:val="NormTop"/>
      </w:pPr>
      <w:r w:rsidRPr="00ED26F2">
        <w:rPr>
          <w:color w:val="0000FF"/>
        </w:rPr>
        <w:t>S2-2406475</w:t>
      </w:r>
      <w:r w:rsidRPr="00D53282">
        <w:t xml:space="preserve"> </w:t>
      </w:r>
      <w:r>
        <w:t>(P-CR) 23.700-13: New Solution for KI#3: Shared PDU Session for Ambient IoT. (Source: KPN N.V.)</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KI#3 to support shared PDU sessions for transmitting data for the Ambient IoT devices.</w:t>
      </w:r>
    </w:p>
    <w:p w14:paraId="75D741E7" w14:textId="77777777" w:rsidR="00C05C67" w:rsidRPr="005B25A1" w:rsidRDefault="00C05C67" w:rsidP="00C05C67">
      <w:pPr>
        <w:keepNext/>
        <w:keepLines/>
        <w:rPr>
          <w:b/>
          <w:bCs/>
        </w:rPr>
      </w:pPr>
      <w:r w:rsidRPr="005B25A1">
        <w:rPr>
          <w:b/>
          <w:bCs/>
        </w:rPr>
        <w:t>Convenor comment:</w:t>
      </w:r>
    </w:p>
    <w:p w14:paraId="5E0839C5" w14:textId="77777777" w:rsidR="00C05C67" w:rsidRPr="005B25A1" w:rsidRDefault="00C05C67" w:rsidP="00C05C67">
      <w:pPr>
        <w:keepNext/>
        <w:keepLines/>
      </w:pPr>
      <w:r w:rsidRPr="005B25A1">
        <w:t>Handle separately, consider to merge in the meeting work.</w:t>
      </w:r>
    </w:p>
    <w:p w14:paraId="3C1FA4B3" w14:textId="77777777" w:rsidR="00B56CC5" w:rsidRPr="005B25A1" w:rsidRDefault="00B56CC5" w:rsidP="00B56CC5">
      <w:pPr>
        <w:keepNext/>
        <w:keepLines/>
        <w:rPr>
          <w:b/>
          <w:bCs/>
        </w:rPr>
      </w:pPr>
      <w:r w:rsidRPr="005B25A1">
        <w:rPr>
          <w:b/>
          <w:bCs/>
        </w:rPr>
        <w:t>Parallel discussion:</w:t>
      </w:r>
    </w:p>
    <w:p w14:paraId="24FE388D" w14:textId="77777777" w:rsidR="00B56CC5" w:rsidRPr="005B25A1" w:rsidRDefault="00B56CC5" w:rsidP="00B56CC5">
      <w:pPr>
        <w:keepNext/>
        <w:keepLines/>
      </w:pPr>
      <w:r w:rsidRPr="00B56CC5">
        <w:rPr>
          <w:color w:val="0000FF"/>
        </w:rPr>
        <w:t>Not handled</w:t>
      </w:r>
      <w:r>
        <w:t>.</w:t>
      </w:r>
    </w:p>
    <w:p w14:paraId="47CC44AD" w14:textId="77777777" w:rsidR="00B56CC5" w:rsidRPr="00EB0339" w:rsidRDefault="00B56CC5" w:rsidP="00B56CC5">
      <w:r w:rsidRPr="005B25A1">
        <w:rPr>
          <w:b/>
          <w:bCs/>
        </w:rPr>
        <w:t>Status:</w:t>
      </w:r>
      <w:r>
        <w:t xml:space="preserve"> </w:t>
      </w:r>
      <w:r w:rsidRPr="00B56CC5">
        <w:rPr>
          <w:color w:val="0000FF"/>
        </w:rPr>
        <w:t>Not handled</w:t>
      </w:r>
      <w:r>
        <w:t>.</w:t>
      </w:r>
    </w:p>
    <w:p w14:paraId="16BB7E25" w14:textId="77777777" w:rsidR="00C05C67" w:rsidRDefault="00C05C67" w:rsidP="00C05C67">
      <w:pPr>
        <w:pStyle w:val="NormTop"/>
      </w:pPr>
      <w:r w:rsidRPr="00ED26F2">
        <w:rPr>
          <w:color w:val="0000FF"/>
        </w:rPr>
        <w:lastRenderedPageBreak/>
        <w:t>S2-2406421</w:t>
      </w:r>
      <w:r w:rsidRPr="00D53282">
        <w:t xml:space="preserve"> </w:t>
      </w:r>
      <w:r>
        <w:t>(P-CR) 23.700-13: Solution for KI#3, Shared PDU Session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Shared PDU Session to support Ambient IoT.</w:t>
      </w:r>
    </w:p>
    <w:p w14:paraId="31E3036B" w14:textId="77777777" w:rsidR="00C05C67" w:rsidRPr="005B25A1" w:rsidRDefault="00C05C67" w:rsidP="00C05C67">
      <w:pPr>
        <w:keepNext/>
        <w:keepLines/>
        <w:rPr>
          <w:b/>
          <w:bCs/>
        </w:rPr>
      </w:pPr>
      <w:r w:rsidRPr="005B25A1">
        <w:rPr>
          <w:b/>
          <w:bCs/>
        </w:rPr>
        <w:t>Convenor comment:</w:t>
      </w:r>
    </w:p>
    <w:p w14:paraId="6D06FFA1" w14:textId="77777777" w:rsidR="00C05C67" w:rsidRPr="005B25A1" w:rsidRDefault="00C05C67" w:rsidP="00C05C67">
      <w:pPr>
        <w:keepNext/>
        <w:keepLines/>
      </w:pPr>
      <w:r w:rsidRPr="005B25A1">
        <w:t>Handle separately, consider to merge in the meeting work.</w:t>
      </w:r>
    </w:p>
    <w:p w14:paraId="02737752" w14:textId="77777777" w:rsidR="00B56CC5" w:rsidRPr="005B25A1" w:rsidRDefault="00B56CC5" w:rsidP="00B56CC5">
      <w:pPr>
        <w:keepNext/>
        <w:keepLines/>
        <w:rPr>
          <w:b/>
          <w:bCs/>
        </w:rPr>
      </w:pPr>
      <w:r w:rsidRPr="005B25A1">
        <w:rPr>
          <w:b/>
          <w:bCs/>
        </w:rPr>
        <w:t>Parallel discussion:</w:t>
      </w:r>
    </w:p>
    <w:p w14:paraId="22B5296E" w14:textId="77777777" w:rsidR="00B56CC5" w:rsidRPr="005B25A1" w:rsidRDefault="00B56CC5" w:rsidP="00B56CC5">
      <w:pPr>
        <w:keepNext/>
        <w:keepLines/>
      </w:pPr>
      <w:r w:rsidRPr="00B56CC5">
        <w:rPr>
          <w:color w:val="0000FF"/>
        </w:rPr>
        <w:t>Not handled</w:t>
      </w:r>
      <w:r>
        <w:t>.</w:t>
      </w:r>
    </w:p>
    <w:p w14:paraId="1B0333FD" w14:textId="77777777" w:rsidR="00B56CC5" w:rsidRPr="00EB0339" w:rsidRDefault="00B56CC5" w:rsidP="00B56CC5">
      <w:r w:rsidRPr="005B25A1">
        <w:rPr>
          <w:b/>
          <w:bCs/>
        </w:rPr>
        <w:t>Status:</w:t>
      </w:r>
      <w:r>
        <w:t xml:space="preserve"> </w:t>
      </w:r>
      <w:r w:rsidRPr="00B56CC5">
        <w:rPr>
          <w:color w:val="0000FF"/>
        </w:rPr>
        <w:t>Not handled</w:t>
      </w:r>
      <w:r>
        <w:t>.</w:t>
      </w:r>
    </w:p>
    <w:p w14:paraId="41FB6E97"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Contributions not for handling</w:t>
      </w:r>
    </w:p>
    <w:p w14:paraId="65CE732A" w14:textId="77777777" w:rsidR="00C05C67" w:rsidRDefault="00C05C67" w:rsidP="00C05C67">
      <w:pPr>
        <w:pStyle w:val="NormTop"/>
      </w:pPr>
      <w:r w:rsidRPr="00ED26F2">
        <w:rPr>
          <w:color w:val="0000FF"/>
        </w:rPr>
        <w:t>S2-2405963</w:t>
      </w:r>
      <w:r w:rsidRPr="00D53282">
        <w:t xml:space="preserve"> </w:t>
      </w:r>
      <w:r>
        <w:t>(P-CR) 23.700-13: Sol for KI#3: Support of Resource Efficiency . (Source: Vivo)</w:t>
      </w:r>
      <w:r>
        <w:br/>
      </w:r>
      <w:r w:rsidRPr="00D53282">
        <w:rPr>
          <w:b/>
        </w:rPr>
        <w:t>Document for:</w:t>
      </w:r>
      <w:r w:rsidRPr="00D53282">
        <w:t xml:space="preserve"> </w:t>
      </w:r>
      <w:r>
        <w:t>Approval</w:t>
      </w:r>
      <w:r>
        <w:br/>
      </w:r>
      <w:r w:rsidRPr="00D53282">
        <w:rPr>
          <w:b/>
        </w:rPr>
        <w:t>Abstract:</w:t>
      </w:r>
      <w:r w:rsidRPr="00D53282">
        <w:t xml:space="preserve"> </w:t>
      </w:r>
      <w:r>
        <w:br/>
        <w:t>It proposes to a solution for KI#3 for FS_AmbientIoT.</w:t>
      </w:r>
    </w:p>
    <w:p w14:paraId="15D6EC84" w14:textId="4E2BAA28" w:rsidR="00547302" w:rsidRPr="00547302" w:rsidRDefault="00547302" w:rsidP="00C05C67">
      <w:pPr>
        <w:keepNext/>
        <w:keepLines/>
        <w:rPr>
          <w:b/>
          <w:bCs/>
          <w:i/>
          <w:iCs/>
        </w:rPr>
      </w:pPr>
      <w:r w:rsidRPr="00547302">
        <w:rPr>
          <w:b/>
          <w:bCs/>
          <w:i/>
          <w:iCs/>
        </w:rPr>
        <w:t>Comment:</w:t>
      </w:r>
      <w:r w:rsidRPr="00547302">
        <w:rPr>
          <w:i/>
          <w:iCs/>
        </w:rPr>
        <w:t xml:space="preserve"> Revision of </w:t>
      </w:r>
      <w:r w:rsidRPr="00547302">
        <w:rPr>
          <w:i/>
          <w:iCs/>
          <w:color w:val="0000FF"/>
        </w:rPr>
        <w:t>S2-2404298</w:t>
      </w:r>
      <w:r w:rsidRPr="00547302">
        <w:rPr>
          <w:i/>
          <w:iCs/>
        </w:rPr>
        <w:t xml:space="preserve"> from SA2#162.</w:t>
      </w:r>
    </w:p>
    <w:p w14:paraId="3C250A12" w14:textId="2F100D31" w:rsidR="00C05C67" w:rsidRPr="005B25A1" w:rsidRDefault="00C05C67" w:rsidP="00C05C67">
      <w:pPr>
        <w:keepNext/>
        <w:keepLines/>
        <w:rPr>
          <w:b/>
          <w:bCs/>
        </w:rPr>
      </w:pPr>
      <w:r w:rsidRPr="005B25A1">
        <w:rPr>
          <w:b/>
          <w:bCs/>
        </w:rPr>
        <w:t>Parallel discussion:</w:t>
      </w:r>
    </w:p>
    <w:p w14:paraId="74001905" w14:textId="7C2B8FE1" w:rsidR="00C05C67" w:rsidRPr="00B81031" w:rsidRDefault="00547302" w:rsidP="00C05C67">
      <w:pPr>
        <w:keepNext/>
        <w:keepLines/>
        <w:rPr>
          <w:i/>
        </w:rPr>
      </w:pPr>
      <w:r>
        <w:rPr>
          <w:i/>
        </w:rPr>
        <w:t>-</w:t>
      </w:r>
    </w:p>
    <w:p w14:paraId="4DF5EBAB" w14:textId="77777777" w:rsidR="00DA3254" w:rsidRPr="005B25A1" w:rsidRDefault="00DA3254" w:rsidP="00DA3254">
      <w:pPr>
        <w:keepNext/>
        <w:keepLines/>
      </w:pPr>
      <w:r w:rsidRPr="00B56CC5">
        <w:rPr>
          <w:color w:val="0000FF"/>
        </w:rPr>
        <w:t>Not handled</w:t>
      </w:r>
      <w:r>
        <w:t>.</w:t>
      </w:r>
    </w:p>
    <w:p w14:paraId="6E5ED031" w14:textId="77777777" w:rsidR="00DA3254" w:rsidRPr="00EB0339" w:rsidRDefault="00DA3254" w:rsidP="00DA3254">
      <w:r w:rsidRPr="005B25A1">
        <w:rPr>
          <w:b/>
          <w:bCs/>
        </w:rPr>
        <w:t>Status:</w:t>
      </w:r>
      <w:r>
        <w:t xml:space="preserve"> </w:t>
      </w:r>
      <w:r w:rsidRPr="00B56CC5">
        <w:rPr>
          <w:color w:val="0000FF"/>
        </w:rPr>
        <w:t>Not handled</w:t>
      </w:r>
      <w:r>
        <w:t>.</w:t>
      </w:r>
    </w:p>
    <w:p w14:paraId="08F9D89F" w14:textId="73D02D8C" w:rsidR="00C05C67" w:rsidRDefault="00C05C67" w:rsidP="00C05C67">
      <w:pPr>
        <w:pStyle w:val="NormTop"/>
      </w:pPr>
      <w:r w:rsidRPr="00ED26F2">
        <w:rPr>
          <w:color w:val="0000FF"/>
        </w:rPr>
        <w:t>S2-2405964</w:t>
      </w:r>
      <w:r w:rsidRPr="00D53282">
        <w:t xml:space="preserve"> </w:t>
      </w:r>
      <w:r>
        <w:t>(P-CR) 23.700-13: Sol for KI#1#3: intermediate node management . (Source: Vivo)</w:t>
      </w:r>
      <w:r>
        <w:br/>
      </w:r>
      <w:r w:rsidRPr="00D53282">
        <w:rPr>
          <w:b/>
        </w:rPr>
        <w:t>Document for:</w:t>
      </w:r>
      <w:r w:rsidRPr="00D53282">
        <w:t xml:space="preserve"> </w:t>
      </w:r>
      <w:r>
        <w:t>Approval</w:t>
      </w:r>
      <w:r>
        <w:br/>
      </w:r>
      <w:r w:rsidRPr="00D53282">
        <w:rPr>
          <w:b/>
        </w:rPr>
        <w:t>Abstract:</w:t>
      </w:r>
      <w:r w:rsidRPr="00D53282">
        <w:t xml:space="preserve"> </w:t>
      </w:r>
      <w:r>
        <w:br/>
        <w:t>It proposes to a solution for KI#3 and KI#1 for FS_AmbientIoT.</w:t>
      </w:r>
    </w:p>
    <w:p w14:paraId="14ED5E8E" w14:textId="147045D4" w:rsidR="00547302" w:rsidRPr="00547302" w:rsidRDefault="00547302" w:rsidP="00547302">
      <w:pPr>
        <w:keepNext/>
        <w:keepLines/>
        <w:rPr>
          <w:b/>
          <w:bCs/>
          <w:i/>
          <w:iCs/>
        </w:rPr>
      </w:pPr>
      <w:r w:rsidRPr="00547302">
        <w:rPr>
          <w:b/>
          <w:bCs/>
          <w:i/>
          <w:iCs/>
        </w:rPr>
        <w:t>Comment:</w:t>
      </w:r>
      <w:r w:rsidRPr="00547302">
        <w:rPr>
          <w:i/>
          <w:iCs/>
        </w:rPr>
        <w:t xml:space="preserve"> Revision of </w:t>
      </w:r>
      <w:r w:rsidRPr="00547302">
        <w:rPr>
          <w:i/>
          <w:iCs/>
          <w:color w:val="0000FF"/>
        </w:rPr>
        <w:t>S2-2404299</w:t>
      </w:r>
      <w:r w:rsidRPr="00547302">
        <w:rPr>
          <w:i/>
          <w:iCs/>
        </w:rPr>
        <w:t xml:space="preserve"> from SA2#162.</w:t>
      </w:r>
    </w:p>
    <w:p w14:paraId="73F7F4AB" w14:textId="77777777" w:rsidR="00C05C67" w:rsidRPr="005B25A1" w:rsidRDefault="00C05C67" w:rsidP="00C05C67">
      <w:pPr>
        <w:keepNext/>
        <w:keepLines/>
        <w:rPr>
          <w:b/>
          <w:bCs/>
        </w:rPr>
      </w:pPr>
      <w:r w:rsidRPr="005B25A1">
        <w:rPr>
          <w:b/>
          <w:bCs/>
        </w:rPr>
        <w:t>Parallel discussion:</w:t>
      </w:r>
    </w:p>
    <w:p w14:paraId="0A724B12" w14:textId="7FC6A614" w:rsidR="00C05C67" w:rsidRPr="00B81031" w:rsidRDefault="00547302" w:rsidP="00C05C67">
      <w:pPr>
        <w:keepNext/>
        <w:keepLines/>
        <w:rPr>
          <w:i/>
        </w:rPr>
      </w:pPr>
      <w:r>
        <w:rPr>
          <w:i/>
        </w:rPr>
        <w:t>-</w:t>
      </w:r>
    </w:p>
    <w:p w14:paraId="4665D62C" w14:textId="77777777" w:rsidR="00DA3254" w:rsidRPr="005B25A1" w:rsidRDefault="00DA3254" w:rsidP="00DA3254">
      <w:pPr>
        <w:keepNext/>
        <w:keepLines/>
      </w:pPr>
      <w:r w:rsidRPr="00B56CC5">
        <w:rPr>
          <w:color w:val="0000FF"/>
        </w:rPr>
        <w:t>Not handled</w:t>
      </w:r>
      <w:r>
        <w:t>.</w:t>
      </w:r>
    </w:p>
    <w:p w14:paraId="4BD61EE4" w14:textId="77777777" w:rsidR="00DA3254" w:rsidRPr="00EB0339" w:rsidRDefault="00DA3254" w:rsidP="00DA3254">
      <w:r w:rsidRPr="005B25A1">
        <w:rPr>
          <w:b/>
          <w:bCs/>
        </w:rPr>
        <w:t>Status:</w:t>
      </w:r>
      <w:r>
        <w:t xml:space="preserve"> </w:t>
      </w:r>
      <w:r w:rsidRPr="00B56CC5">
        <w:rPr>
          <w:color w:val="0000FF"/>
        </w:rPr>
        <w:t>Not handled</w:t>
      </w:r>
      <w:r>
        <w:t>.</w:t>
      </w:r>
    </w:p>
    <w:p w14:paraId="74D382DE" w14:textId="77777777" w:rsidR="00C05C67" w:rsidRDefault="00C05C67" w:rsidP="00C05C67">
      <w:pPr>
        <w:pStyle w:val="NormTop"/>
      </w:pPr>
      <w:r w:rsidRPr="00ED26F2">
        <w:rPr>
          <w:color w:val="0000FF"/>
        </w:rPr>
        <w:t>S2-2406131</w:t>
      </w:r>
      <w:r w:rsidRPr="00D53282">
        <w:t xml:space="preserve"> </w:t>
      </w:r>
      <w:r>
        <w:t>(P-CR) 23.700-13: KI#1, #2, #3, Sol#8: Update to add Command Procedure and resolve ENs.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includes the command procedure in soluntion#8 and resolve some ENs. It was </w:t>
      </w:r>
      <w:r w:rsidRPr="00ED26F2">
        <w:rPr>
          <w:color w:val="0000FF"/>
        </w:rPr>
        <w:t>S2-2404493</w:t>
      </w:r>
      <w:r>
        <w:t xml:space="preserve"> in SA WG2#162.</w:t>
      </w:r>
    </w:p>
    <w:p w14:paraId="3AB67875" w14:textId="7E246BC7" w:rsidR="00547302" w:rsidRPr="00547302" w:rsidRDefault="00547302" w:rsidP="00547302">
      <w:pPr>
        <w:keepNext/>
        <w:keepLines/>
        <w:rPr>
          <w:b/>
          <w:bCs/>
          <w:i/>
          <w:iCs/>
        </w:rPr>
      </w:pPr>
      <w:r w:rsidRPr="00547302">
        <w:rPr>
          <w:b/>
          <w:bCs/>
          <w:i/>
          <w:iCs/>
        </w:rPr>
        <w:t>Comment:</w:t>
      </w:r>
      <w:r w:rsidRPr="00547302">
        <w:rPr>
          <w:i/>
          <w:iCs/>
        </w:rPr>
        <w:t xml:space="preserve"> </w:t>
      </w:r>
      <w:r>
        <w:rPr>
          <w:i/>
        </w:rPr>
        <w:t xml:space="preserve">Revision of </w:t>
      </w:r>
      <w:r w:rsidRPr="00ED26F2">
        <w:rPr>
          <w:i/>
          <w:color w:val="0000FF"/>
        </w:rPr>
        <w:t>S2-2404493</w:t>
      </w:r>
      <w:r>
        <w:rPr>
          <w:i/>
        </w:rPr>
        <w:t xml:space="preserve"> from SA WG2#162.</w:t>
      </w:r>
    </w:p>
    <w:p w14:paraId="715086CA" w14:textId="77777777" w:rsidR="00C05C67" w:rsidRPr="005B25A1" w:rsidRDefault="00C05C67" w:rsidP="00C05C67">
      <w:pPr>
        <w:keepNext/>
        <w:keepLines/>
        <w:rPr>
          <w:b/>
          <w:bCs/>
        </w:rPr>
      </w:pPr>
      <w:r w:rsidRPr="005B25A1">
        <w:rPr>
          <w:b/>
          <w:bCs/>
        </w:rPr>
        <w:t>Parallel discussion:</w:t>
      </w:r>
    </w:p>
    <w:p w14:paraId="394FF53C" w14:textId="5647AC06" w:rsidR="00C05C67" w:rsidRPr="00B81031" w:rsidRDefault="00547302" w:rsidP="00C05C67">
      <w:pPr>
        <w:keepNext/>
        <w:keepLines/>
        <w:rPr>
          <w:i/>
        </w:rPr>
      </w:pPr>
      <w:r>
        <w:rPr>
          <w:i/>
        </w:rPr>
        <w:t>-</w:t>
      </w:r>
    </w:p>
    <w:p w14:paraId="706BE08D" w14:textId="77777777" w:rsidR="00DA3254" w:rsidRPr="005B25A1" w:rsidRDefault="00DA3254" w:rsidP="00DA3254">
      <w:pPr>
        <w:keepNext/>
        <w:keepLines/>
      </w:pPr>
      <w:r w:rsidRPr="00B56CC5">
        <w:rPr>
          <w:color w:val="0000FF"/>
        </w:rPr>
        <w:t>Not handled</w:t>
      </w:r>
      <w:r>
        <w:t>.</w:t>
      </w:r>
    </w:p>
    <w:p w14:paraId="75926540" w14:textId="77777777" w:rsidR="00DA3254" w:rsidRPr="00EB0339" w:rsidRDefault="00DA3254" w:rsidP="00DA3254">
      <w:r w:rsidRPr="005B25A1">
        <w:rPr>
          <w:b/>
          <w:bCs/>
        </w:rPr>
        <w:t>Status:</w:t>
      </w:r>
      <w:r>
        <w:t xml:space="preserve"> </w:t>
      </w:r>
      <w:r w:rsidRPr="00B56CC5">
        <w:rPr>
          <w:color w:val="0000FF"/>
        </w:rPr>
        <w:t>Not handled</w:t>
      </w:r>
      <w:r>
        <w:t>.</w:t>
      </w:r>
    </w:p>
    <w:p w14:paraId="787A587A" w14:textId="77777777" w:rsidR="00C05C67" w:rsidRDefault="00C05C67" w:rsidP="00C05C67">
      <w:pPr>
        <w:pStyle w:val="NormTop"/>
      </w:pPr>
      <w:r w:rsidRPr="00ED26F2">
        <w:rPr>
          <w:color w:val="0000FF"/>
        </w:rPr>
        <w:lastRenderedPageBreak/>
        <w:t>S2-2406132</w:t>
      </w:r>
      <w:r w:rsidRPr="00D53282">
        <w:t xml:space="preserve"> </w:t>
      </w:r>
      <w:r>
        <w:t>(P-CR) 23.700-13: KI#2, New Solution: Device ID(s) for AIoT Devices.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discusses and proposes a new solution for Ambient IoT device IDs. It was </w:t>
      </w:r>
      <w:r w:rsidRPr="00ED26F2">
        <w:rPr>
          <w:color w:val="0000FF"/>
        </w:rPr>
        <w:t>S2-2404494</w:t>
      </w:r>
      <w:r>
        <w:t xml:space="preserve"> in SA WG2#162.</w:t>
      </w:r>
    </w:p>
    <w:p w14:paraId="3AABDC69" w14:textId="774B16B4" w:rsidR="00547302" w:rsidRPr="00547302" w:rsidRDefault="00547302" w:rsidP="00547302">
      <w:pPr>
        <w:keepNext/>
        <w:keepLines/>
        <w:rPr>
          <w:b/>
          <w:bCs/>
          <w:i/>
          <w:iCs/>
        </w:rPr>
      </w:pPr>
      <w:r w:rsidRPr="00547302">
        <w:rPr>
          <w:b/>
          <w:bCs/>
          <w:i/>
          <w:iCs/>
        </w:rPr>
        <w:t>Comment:</w:t>
      </w:r>
      <w:r w:rsidRPr="00547302">
        <w:rPr>
          <w:i/>
          <w:iCs/>
        </w:rPr>
        <w:t xml:space="preserve"> </w:t>
      </w:r>
      <w:r>
        <w:rPr>
          <w:i/>
        </w:rPr>
        <w:t xml:space="preserve">Revision of </w:t>
      </w:r>
      <w:r w:rsidRPr="00ED26F2">
        <w:rPr>
          <w:i/>
          <w:color w:val="0000FF"/>
        </w:rPr>
        <w:t>S2-2404494</w:t>
      </w:r>
      <w:r>
        <w:rPr>
          <w:i/>
        </w:rPr>
        <w:t xml:space="preserve"> from SA WG2#162.</w:t>
      </w:r>
    </w:p>
    <w:p w14:paraId="08A141BA" w14:textId="77777777" w:rsidR="00C05C67" w:rsidRPr="005B25A1" w:rsidRDefault="00C05C67" w:rsidP="00C05C67">
      <w:pPr>
        <w:keepNext/>
        <w:keepLines/>
        <w:rPr>
          <w:b/>
          <w:bCs/>
        </w:rPr>
      </w:pPr>
      <w:r w:rsidRPr="005B25A1">
        <w:rPr>
          <w:b/>
          <w:bCs/>
        </w:rPr>
        <w:t>Parallel discussion:</w:t>
      </w:r>
    </w:p>
    <w:p w14:paraId="2D63245C" w14:textId="16B2DF78" w:rsidR="00C05C67" w:rsidRPr="00B81031" w:rsidRDefault="00547302" w:rsidP="00C05C67">
      <w:pPr>
        <w:keepNext/>
        <w:keepLines/>
        <w:rPr>
          <w:i/>
        </w:rPr>
      </w:pPr>
      <w:r>
        <w:rPr>
          <w:i/>
        </w:rPr>
        <w:t>-</w:t>
      </w:r>
    </w:p>
    <w:p w14:paraId="0C4334F9" w14:textId="77777777" w:rsidR="00DA3254" w:rsidRPr="005B25A1" w:rsidRDefault="00DA3254" w:rsidP="00DA3254">
      <w:pPr>
        <w:keepNext/>
        <w:keepLines/>
      </w:pPr>
      <w:r w:rsidRPr="00B56CC5">
        <w:rPr>
          <w:color w:val="0000FF"/>
        </w:rPr>
        <w:t>Not handled</w:t>
      </w:r>
      <w:r>
        <w:t>.</w:t>
      </w:r>
    </w:p>
    <w:p w14:paraId="0953FD84" w14:textId="77777777" w:rsidR="00DA3254" w:rsidRPr="00EB0339" w:rsidRDefault="00DA3254" w:rsidP="00DA3254">
      <w:r w:rsidRPr="005B25A1">
        <w:rPr>
          <w:b/>
          <w:bCs/>
        </w:rPr>
        <w:t>Status:</w:t>
      </w:r>
      <w:r>
        <w:t xml:space="preserve"> </w:t>
      </w:r>
      <w:r w:rsidRPr="00B56CC5">
        <w:rPr>
          <w:color w:val="0000FF"/>
        </w:rPr>
        <w:t>Not handled</w:t>
      </w:r>
      <w:r>
        <w:t>.</w:t>
      </w:r>
    </w:p>
    <w:p w14:paraId="34201EEF" w14:textId="77777777" w:rsidR="00C05C67" w:rsidRDefault="00C05C67" w:rsidP="00C05C67">
      <w:pPr>
        <w:pStyle w:val="NormTop"/>
      </w:pPr>
      <w:r w:rsidRPr="00ED26F2">
        <w:rPr>
          <w:color w:val="0000FF"/>
        </w:rPr>
        <w:t>S2-2406148</w:t>
      </w:r>
      <w:r w:rsidRPr="00D53282">
        <w:t xml:space="preserve"> </w:t>
      </w:r>
      <w:r>
        <w:t>(P-CR) 23.700-13: KI#3, solution#11: Update on solution#11.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solution#11.</w:t>
      </w:r>
    </w:p>
    <w:p w14:paraId="64EE1EEA" w14:textId="77777777" w:rsidR="00B56CC5" w:rsidRPr="005B25A1" w:rsidRDefault="00B56CC5" w:rsidP="00B56CC5">
      <w:pPr>
        <w:keepNext/>
        <w:keepLines/>
        <w:rPr>
          <w:b/>
          <w:bCs/>
        </w:rPr>
      </w:pPr>
      <w:r w:rsidRPr="005B25A1">
        <w:rPr>
          <w:b/>
          <w:bCs/>
        </w:rPr>
        <w:t>Parallel discussion:</w:t>
      </w:r>
    </w:p>
    <w:p w14:paraId="1E24E514" w14:textId="77777777" w:rsidR="00B56CC5" w:rsidRPr="005B25A1" w:rsidRDefault="00B56CC5" w:rsidP="00B56CC5">
      <w:pPr>
        <w:keepNext/>
        <w:keepLines/>
      </w:pPr>
      <w:r w:rsidRPr="00B56CC5">
        <w:rPr>
          <w:color w:val="0000FF"/>
        </w:rPr>
        <w:t>Not handled</w:t>
      </w:r>
      <w:r>
        <w:t>.</w:t>
      </w:r>
    </w:p>
    <w:p w14:paraId="08750397" w14:textId="77777777" w:rsidR="00B56CC5" w:rsidRPr="00EB0339" w:rsidRDefault="00B56CC5" w:rsidP="00B56CC5">
      <w:r w:rsidRPr="005B25A1">
        <w:rPr>
          <w:b/>
          <w:bCs/>
        </w:rPr>
        <w:t>Status:</w:t>
      </w:r>
      <w:r>
        <w:t xml:space="preserve"> </w:t>
      </w:r>
      <w:r w:rsidRPr="00B56CC5">
        <w:rPr>
          <w:color w:val="0000FF"/>
        </w:rPr>
        <w:t>Not handled</w:t>
      </w:r>
      <w:r>
        <w:t>.</w:t>
      </w:r>
    </w:p>
    <w:p w14:paraId="58C326F3" w14:textId="77777777" w:rsidR="00C05C67" w:rsidRDefault="00C05C67" w:rsidP="00C05C67">
      <w:pPr>
        <w:pStyle w:val="NormTop"/>
      </w:pPr>
      <w:r w:rsidRPr="00ED26F2">
        <w:rPr>
          <w:color w:val="0000FF"/>
        </w:rPr>
        <w:t>S2-2406150</w:t>
      </w:r>
      <w:r w:rsidRPr="00D53282">
        <w:t xml:space="preserve"> </w:t>
      </w:r>
      <w:r>
        <w:t>(P-CR) 23.700-13: KI#1,2,3, solution#9 update: Editor s note Resolution.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solution#9 to resolve the editor s note.</w:t>
      </w:r>
    </w:p>
    <w:p w14:paraId="00786C6A" w14:textId="5074B06A" w:rsidR="00547302" w:rsidRPr="00547302" w:rsidRDefault="00547302" w:rsidP="00547302">
      <w:pPr>
        <w:keepNext/>
        <w:keepLines/>
        <w:rPr>
          <w:b/>
          <w:bCs/>
          <w:i/>
          <w:iCs/>
        </w:rPr>
      </w:pPr>
      <w:r w:rsidRPr="00547302">
        <w:rPr>
          <w:b/>
          <w:bCs/>
          <w:i/>
          <w:iCs/>
        </w:rPr>
        <w:t>Comment:</w:t>
      </w:r>
      <w:r w:rsidRPr="00547302">
        <w:rPr>
          <w:i/>
          <w:iCs/>
        </w:rPr>
        <w:t xml:space="preserve"> </w:t>
      </w:r>
      <w:r>
        <w:rPr>
          <w:i/>
        </w:rPr>
        <w:t xml:space="preserve">Revision of </w:t>
      </w:r>
      <w:r w:rsidRPr="00ED26F2">
        <w:rPr>
          <w:i/>
          <w:color w:val="0000FF"/>
        </w:rPr>
        <w:t>S2-2404327</w:t>
      </w:r>
      <w:r>
        <w:rPr>
          <w:i/>
        </w:rPr>
        <w:t xml:space="preserve"> from SA WG2#162.</w:t>
      </w:r>
    </w:p>
    <w:p w14:paraId="51BA1B55" w14:textId="77777777" w:rsidR="00C05C67" w:rsidRPr="005B25A1" w:rsidRDefault="00C05C67" w:rsidP="00C05C67">
      <w:pPr>
        <w:keepNext/>
        <w:keepLines/>
        <w:rPr>
          <w:b/>
          <w:bCs/>
        </w:rPr>
      </w:pPr>
      <w:r w:rsidRPr="005B25A1">
        <w:rPr>
          <w:b/>
          <w:bCs/>
        </w:rPr>
        <w:t>Parallel discussion:</w:t>
      </w:r>
    </w:p>
    <w:p w14:paraId="6BB76AA9" w14:textId="27A0AA67" w:rsidR="00C05C67" w:rsidRPr="00B81031" w:rsidRDefault="00547302" w:rsidP="00C05C67">
      <w:pPr>
        <w:keepNext/>
        <w:keepLines/>
        <w:rPr>
          <w:i/>
        </w:rPr>
      </w:pPr>
      <w:r>
        <w:rPr>
          <w:i/>
        </w:rPr>
        <w:t>-</w:t>
      </w:r>
    </w:p>
    <w:p w14:paraId="7631683F" w14:textId="77777777" w:rsidR="00DA3254" w:rsidRPr="005B25A1" w:rsidRDefault="00DA3254" w:rsidP="00DA3254">
      <w:pPr>
        <w:keepNext/>
        <w:keepLines/>
      </w:pPr>
      <w:r w:rsidRPr="00B56CC5">
        <w:rPr>
          <w:color w:val="0000FF"/>
        </w:rPr>
        <w:t>Not handled</w:t>
      </w:r>
      <w:r>
        <w:t>.</w:t>
      </w:r>
    </w:p>
    <w:p w14:paraId="60793B09" w14:textId="77777777" w:rsidR="00DA3254" w:rsidRPr="00EB0339" w:rsidRDefault="00DA3254" w:rsidP="00DA3254">
      <w:r w:rsidRPr="005B25A1">
        <w:rPr>
          <w:b/>
          <w:bCs/>
        </w:rPr>
        <w:t>Status:</w:t>
      </w:r>
      <w:r>
        <w:t xml:space="preserve"> </w:t>
      </w:r>
      <w:r w:rsidRPr="00B56CC5">
        <w:rPr>
          <w:color w:val="0000FF"/>
        </w:rPr>
        <w:t>Not handled</w:t>
      </w:r>
      <w:r>
        <w:t>.</w:t>
      </w:r>
    </w:p>
    <w:p w14:paraId="6375C824" w14:textId="77777777" w:rsidR="00C05C67" w:rsidRDefault="00C05C67" w:rsidP="00C05C67">
      <w:pPr>
        <w:pStyle w:val="NormTop"/>
      </w:pPr>
      <w:r w:rsidRPr="00ED26F2">
        <w:rPr>
          <w:color w:val="0000FF"/>
        </w:rPr>
        <w:t>S2-2406296</w:t>
      </w:r>
      <w:r w:rsidRPr="00D53282">
        <w:t xml:space="preserve"> </w:t>
      </w:r>
      <w:r>
        <w:t>(P-CR) 23.700-13: New solution: Ambient IoT device validation . (Source: Nokia)</w:t>
      </w:r>
      <w:r>
        <w:br/>
      </w:r>
      <w:r w:rsidRPr="00D53282">
        <w:rPr>
          <w:b/>
        </w:rPr>
        <w:t>Document for:</w:t>
      </w:r>
      <w:r w:rsidRPr="00D53282">
        <w:t xml:space="preserve"> </w:t>
      </w:r>
      <w:r>
        <w:t>Approval</w:t>
      </w:r>
      <w:r>
        <w:br/>
      </w:r>
      <w:r w:rsidRPr="00D53282">
        <w:rPr>
          <w:b/>
        </w:rPr>
        <w:t>Abstract:</w:t>
      </w:r>
      <w:r w:rsidRPr="00D53282">
        <w:t xml:space="preserve"> </w:t>
      </w:r>
      <w:r>
        <w:br/>
        <w:t>A new solution to support information transfer from the Ambient IoT devices.</w:t>
      </w:r>
    </w:p>
    <w:p w14:paraId="0C176ABC" w14:textId="77777777" w:rsidR="00B56CC5" w:rsidRPr="005B25A1" w:rsidRDefault="00B56CC5" w:rsidP="00B56CC5">
      <w:pPr>
        <w:keepNext/>
        <w:keepLines/>
        <w:rPr>
          <w:b/>
          <w:bCs/>
        </w:rPr>
      </w:pPr>
      <w:r w:rsidRPr="005B25A1">
        <w:rPr>
          <w:b/>
          <w:bCs/>
        </w:rPr>
        <w:t>Parallel discussion:</w:t>
      </w:r>
    </w:p>
    <w:p w14:paraId="79666E95" w14:textId="77777777" w:rsidR="00B56CC5" w:rsidRPr="005B25A1" w:rsidRDefault="00B56CC5" w:rsidP="00B56CC5">
      <w:pPr>
        <w:keepNext/>
        <w:keepLines/>
      </w:pPr>
      <w:r w:rsidRPr="00B56CC5">
        <w:rPr>
          <w:color w:val="0000FF"/>
        </w:rPr>
        <w:t>Not handled</w:t>
      </w:r>
      <w:r>
        <w:t>.</w:t>
      </w:r>
    </w:p>
    <w:p w14:paraId="69AD447C" w14:textId="77777777" w:rsidR="00B56CC5" w:rsidRPr="00EB0339" w:rsidRDefault="00B56CC5" w:rsidP="00B56CC5">
      <w:r w:rsidRPr="005B25A1">
        <w:rPr>
          <w:b/>
          <w:bCs/>
        </w:rPr>
        <w:t>Status:</w:t>
      </w:r>
      <w:r>
        <w:t xml:space="preserve"> </w:t>
      </w:r>
      <w:r w:rsidRPr="00B56CC5">
        <w:rPr>
          <w:color w:val="0000FF"/>
        </w:rPr>
        <w:t>Not handled</w:t>
      </w:r>
      <w:r>
        <w:t>.</w:t>
      </w:r>
    </w:p>
    <w:p w14:paraId="73FC0A5F" w14:textId="77777777" w:rsidR="00C05C67" w:rsidRDefault="00C05C67" w:rsidP="00C05C67">
      <w:pPr>
        <w:pStyle w:val="NormTop"/>
      </w:pPr>
      <w:r w:rsidRPr="00ED26F2">
        <w:rPr>
          <w:color w:val="0000FF"/>
        </w:rPr>
        <w:t>S2-2406304</w:t>
      </w:r>
      <w:r w:rsidRPr="00D53282">
        <w:t xml:space="preserve"> </w:t>
      </w:r>
      <w:r>
        <w:t>(P-CR) 23.700-13: KI#2, New Sol: Authorization of UE acting as an intermediate node. (Source: CATT)</w:t>
      </w:r>
      <w:r>
        <w:br/>
      </w:r>
      <w:r w:rsidRPr="00D53282">
        <w:rPr>
          <w:b/>
        </w:rPr>
        <w:t>Document for:</w:t>
      </w:r>
      <w:r w:rsidRPr="00D53282">
        <w:t xml:space="preserve"> </w:t>
      </w:r>
      <w:r>
        <w:t>Approval</w:t>
      </w:r>
      <w:r>
        <w:br/>
      </w:r>
      <w:r w:rsidRPr="00D53282">
        <w:rPr>
          <w:b/>
        </w:rPr>
        <w:t>Abstract:</w:t>
      </w:r>
      <w:r w:rsidRPr="00D53282">
        <w:t xml:space="preserve"> </w:t>
      </w:r>
      <w:r>
        <w:br/>
        <w:t>This paper is to propose a new solution to support Authorization of UE acting as an intermediate node.</w:t>
      </w:r>
    </w:p>
    <w:p w14:paraId="37293AB7" w14:textId="77777777" w:rsidR="00B56CC5" w:rsidRPr="005B25A1" w:rsidRDefault="00B56CC5" w:rsidP="00B56CC5">
      <w:pPr>
        <w:keepNext/>
        <w:keepLines/>
        <w:rPr>
          <w:b/>
          <w:bCs/>
        </w:rPr>
      </w:pPr>
      <w:r w:rsidRPr="005B25A1">
        <w:rPr>
          <w:b/>
          <w:bCs/>
        </w:rPr>
        <w:t>Parallel discussion:</w:t>
      </w:r>
    </w:p>
    <w:p w14:paraId="43BE4703" w14:textId="77777777" w:rsidR="00B56CC5" w:rsidRPr="005B25A1" w:rsidRDefault="00B56CC5" w:rsidP="00B56CC5">
      <w:pPr>
        <w:keepNext/>
        <w:keepLines/>
      </w:pPr>
      <w:r w:rsidRPr="00B56CC5">
        <w:rPr>
          <w:color w:val="0000FF"/>
        </w:rPr>
        <w:t>Not handled</w:t>
      </w:r>
      <w:r>
        <w:t>.</w:t>
      </w:r>
    </w:p>
    <w:p w14:paraId="75B71155" w14:textId="77777777" w:rsidR="00B56CC5" w:rsidRPr="00EB0339" w:rsidRDefault="00B56CC5" w:rsidP="00B56CC5">
      <w:r w:rsidRPr="005B25A1">
        <w:rPr>
          <w:b/>
          <w:bCs/>
        </w:rPr>
        <w:t>Status:</w:t>
      </w:r>
      <w:r>
        <w:t xml:space="preserve"> </w:t>
      </w:r>
      <w:r w:rsidRPr="00B56CC5">
        <w:rPr>
          <w:color w:val="0000FF"/>
        </w:rPr>
        <w:t>Not handled</w:t>
      </w:r>
      <w:r>
        <w:t>.</w:t>
      </w:r>
    </w:p>
    <w:p w14:paraId="59E7FCDB" w14:textId="77777777" w:rsidR="00C05C67" w:rsidRDefault="00C05C67" w:rsidP="00C05C67">
      <w:pPr>
        <w:pStyle w:val="NormTop"/>
      </w:pPr>
      <w:r w:rsidRPr="00ED26F2">
        <w:rPr>
          <w:color w:val="0000FF"/>
        </w:rPr>
        <w:lastRenderedPageBreak/>
        <w:t>S2-2406305</w:t>
      </w:r>
      <w:r w:rsidRPr="00D53282">
        <w:t xml:space="preserve"> </w:t>
      </w:r>
      <w:r>
        <w:t>(P-CR) 23.700-13: KI#1, #2 and #3, Sol#21: Update to Remove ENs. (Source: CATT)</w:t>
      </w:r>
      <w:r>
        <w:br/>
      </w:r>
      <w:r w:rsidRPr="00D53282">
        <w:rPr>
          <w:b/>
        </w:rPr>
        <w:t>Document for:</w:t>
      </w:r>
      <w:r w:rsidRPr="00D53282">
        <w:t xml:space="preserve"> </w:t>
      </w:r>
      <w:r>
        <w:t>Approval</w:t>
      </w:r>
      <w:r>
        <w:br/>
      </w:r>
      <w:r w:rsidRPr="00D53282">
        <w:rPr>
          <w:b/>
        </w:rPr>
        <w:t>Abstract:</w:t>
      </w:r>
      <w:r w:rsidRPr="00D53282">
        <w:t xml:space="preserve"> </w:t>
      </w:r>
      <w:r>
        <w:br/>
        <w:t>This paper proposed some updates to Solution#21.</w:t>
      </w:r>
    </w:p>
    <w:p w14:paraId="0B20E284" w14:textId="77777777" w:rsidR="00B56CC5" w:rsidRPr="005B25A1" w:rsidRDefault="00B56CC5" w:rsidP="00B56CC5">
      <w:pPr>
        <w:keepNext/>
        <w:keepLines/>
        <w:rPr>
          <w:b/>
          <w:bCs/>
        </w:rPr>
      </w:pPr>
      <w:r w:rsidRPr="005B25A1">
        <w:rPr>
          <w:b/>
          <w:bCs/>
        </w:rPr>
        <w:t>Parallel discussion:</w:t>
      </w:r>
    </w:p>
    <w:p w14:paraId="079EA684" w14:textId="77777777" w:rsidR="00B56CC5" w:rsidRPr="005B25A1" w:rsidRDefault="00B56CC5" w:rsidP="00B56CC5">
      <w:pPr>
        <w:keepNext/>
        <w:keepLines/>
      </w:pPr>
      <w:r w:rsidRPr="00B56CC5">
        <w:rPr>
          <w:color w:val="0000FF"/>
        </w:rPr>
        <w:t>Not handled</w:t>
      </w:r>
      <w:r>
        <w:t>.</w:t>
      </w:r>
    </w:p>
    <w:p w14:paraId="6C66D125" w14:textId="77777777" w:rsidR="00B56CC5" w:rsidRPr="00EB0339" w:rsidRDefault="00B56CC5" w:rsidP="00B56CC5">
      <w:r w:rsidRPr="005B25A1">
        <w:rPr>
          <w:b/>
          <w:bCs/>
        </w:rPr>
        <w:t>Status:</w:t>
      </w:r>
      <w:r>
        <w:t xml:space="preserve"> </w:t>
      </w:r>
      <w:r w:rsidRPr="00B56CC5">
        <w:rPr>
          <w:color w:val="0000FF"/>
        </w:rPr>
        <w:t>Not handled</w:t>
      </w:r>
      <w:r>
        <w:t>.</w:t>
      </w:r>
    </w:p>
    <w:p w14:paraId="29CE2EFB" w14:textId="77777777" w:rsidR="00C05C67" w:rsidRDefault="00C05C67" w:rsidP="00C05C67">
      <w:pPr>
        <w:pStyle w:val="NormTop"/>
      </w:pPr>
      <w:r w:rsidRPr="00ED26F2">
        <w:rPr>
          <w:color w:val="0000FF"/>
        </w:rPr>
        <w:t>S2-2406306</w:t>
      </w:r>
      <w:r w:rsidRPr="00D53282">
        <w:t xml:space="preserve"> </w:t>
      </w:r>
      <w:r>
        <w:t>(DISCUSSION) Discussion on the security aspects of Inventory and Command procedures. (Source: CATT)</w:t>
      </w:r>
      <w:r>
        <w:br/>
      </w:r>
      <w:r w:rsidRPr="00D53282">
        <w:rPr>
          <w:b/>
        </w:rPr>
        <w:t>Document for:</w:t>
      </w:r>
      <w:r w:rsidRPr="00D53282">
        <w:t xml:space="preserve"> </w:t>
      </w:r>
      <w:r>
        <w:t>Discussion</w:t>
      </w:r>
      <w:r>
        <w:br/>
      </w:r>
      <w:r w:rsidRPr="00D53282">
        <w:rPr>
          <w:b/>
        </w:rPr>
        <w:t>Abstract:</w:t>
      </w:r>
      <w:r w:rsidRPr="00D53282">
        <w:t xml:space="preserve"> </w:t>
      </w:r>
      <w:r>
        <w:br/>
        <w:t>This paper discusses the security aspects of Ambient IoT Services based on the solutions in TR 23.700-13 v0.3.0, and proposes to send LS to SA WG3 to confirm the security requirements.</w:t>
      </w:r>
    </w:p>
    <w:p w14:paraId="3F726550" w14:textId="77777777" w:rsidR="00B56CC5" w:rsidRPr="005B25A1" w:rsidRDefault="00B56CC5" w:rsidP="00B56CC5">
      <w:pPr>
        <w:keepNext/>
        <w:keepLines/>
        <w:rPr>
          <w:b/>
          <w:bCs/>
        </w:rPr>
      </w:pPr>
      <w:r w:rsidRPr="005B25A1">
        <w:rPr>
          <w:b/>
          <w:bCs/>
        </w:rPr>
        <w:t>Parallel discussion:</w:t>
      </w:r>
    </w:p>
    <w:p w14:paraId="22A5850E" w14:textId="77777777" w:rsidR="00B56CC5" w:rsidRPr="005B25A1" w:rsidRDefault="00B56CC5" w:rsidP="00B56CC5">
      <w:pPr>
        <w:keepNext/>
        <w:keepLines/>
      </w:pPr>
      <w:r w:rsidRPr="00B56CC5">
        <w:rPr>
          <w:color w:val="0000FF"/>
        </w:rPr>
        <w:t>Not handled</w:t>
      </w:r>
      <w:r>
        <w:t>.</w:t>
      </w:r>
    </w:p>
    <w:p w14:paraId="42EE3F81" w14:textId="77777777" w:rsidR="00B56CC5" w:rsidRPr="00EB0339" w:rsidRDefault="00B56CC5" w:rsidP="00B56CC5">
      <w:r w:rsidRPr="005B25A1">
        <w:rPr>
          <w:b/>
          <w:bCs/>
        </w:rPr>
        <w:t>Status:</w:t>
      </w:r>
      <w:r>
        <w:t xml:space="preserve"> </w:t>
      </w:r>
      <w:r w:rsidRPr="00B56CC5">
        <w:rPr>
          <w:color w:val="0000FF"/>
        </w:rPr>
        <w:t>Not handled</w:t>
      </w:r>
      <w:r>
        <w:t>.</w:t>
      </w:r>
    </w:p>
    <w:p w14:paraId="439931FC" w14:textId="77777777" w:rsidR="00C05C67" w:rsidRDefault="00C05C67" w:rsidP="00C05C67">
      <w:pPr>
        <w:pStyle w:val="NormTop"/>
      </w:pPr>
      <w:r w:rsidRPr="00ED26F2">
        <w:rPr>
          <w:color w:val="0000FF"/>
        </w:rPr>
        <w:t>S2-2406313</w:t>
      </w:r>
      <w:r w:rsidRPr="00D53282">
        <w:t xml:space="preserve"> </w:t>
      </w:r>
      <w:r>
        <w:t>(P-CR) 23.700-13: New solution on support of Ambient IoT services for supply chain for KI#1 and KI#2.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provide a new solution to address the KI#1 and KI#2 for Ambient IoT services for supply chain.</w:t>
      </w:r>
    </w:p>
    <w:p w14:paraId="49071466" w14:textId="77777777" w:rsidR="00B56CC5" w:rsidRPr="005B25A1" w:rsidRDefault="00B56CC5" w:rsidP="00B56CC5">
      <w:pPr>
        <w:keepNext/>
        <w:keepLines/>
        <w:rPr>
          <w:b/>
          <w:bCs/>
        </w:rPr>
      </w:pPr>
      <w:r w:rsidRPr="005B25A1">
        <w:rPr>
          <w:b/>
          <w:bCs/>
        </w:rPr>
        <w:t>Parallel discussion:</w:t>
      </w:r>
    </w:p>
    <w:p w14:paraId="2FA67368" w14:textId="77777777" w:rsidR="00B56CC5" w:rsidRPr="005B25A1" w:rsidRDefault="00B56CC5" w:rsidP="00B56CC5">
      <w:pPr>
        <w:keepNext/>
        <w:keepLines/>
      </w:pPr>
      <w:r w:rsidRPr="00B56CC5">
        <w:rPr>
          <w:color w:val="0000FF"/>
        </w:rPr>
        <w:t>Not handled</w:t>
      </w:r>
      <w:r>
        <w:t>.</w:t>
      </w:r>
    </w:p>
    <w:p w14:paraId="1FA63B45" w14:textId="77777777" w:rsidR="00B56CC5" w:rsidRPr="00EB0339" w:rsidRDefault="00B56CC5" w:rsidP="00B56CC5">
      <w:r w:rsidRPr="005B25A1">
        <w:rPr>
          <w:b/>
          <w:bCs/>
        </w:rPr>
        <w:t>Status:</w:t>
      </w:r>
      <w:r>
        <w:t xml:space="preserve"> </w:t>
      </w:r>
      <w:r w:rsidRPr="00B56CC5">
        <w:rPr>
          <w:color w:val="0000FF"/>
        </w:rPr>
        <w:t>Not handled</w:t>
      </w:r>
      <w:r>
        <w:t>.</w:t>
      </w:r>
    </w:p>
    <w:p w14:paraId="22426991" w14:textId="77777777" w:rsidR="00C05C67" w:rsidRDefault="00C05C67" w:rsidP="00C05C67">
      <w:pPr>
        <w:pStyle w:val="NormTop"/>
      </w:pPr>
      <w:r w:rsidRPr="00ED26F2">
        <w:rPr>
          <w:color w:val="0000FF"/>
        </w:rPr>
        <w:t>S2-2406415</w:t>
      </w:r>
      <w:r w:rsidRPr="00D53282">
        <w:t xml:space="preserve"> </w:t>
      </w:r>
      <w:r>
        <w:t>(P-CR) 23.700-13: Addressing Open Issues for Solution 18.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addresses open issues for Solution 18.</w:t>
      </w:r>
    </w:p>
    <w:p w14:paraId="473C7B6A" w14:textId="77777777" w:rsidR="00B56CC5" w:rsidRPr="005B25A1" w:rsidRDefault="00B56CC5" w:rsidP="00B56CC5">
      <w:pPr>
        <w:keepNext/>
        <w:keepLines/>
        <w:rPr>
          <w:b/>
          <w:bCs/>
        </w:rPr>
      </w:pPr>
      <w:r w:rsidRPr="005B25A1">
        <w:rPr>
          <w:b/>
          <w:bCs/>
        </w:rPr>
        <w:t>Parallel discussion:</w:t>
      </w:r>
    </w:p>
    <w:p w14:paraId="765777EF" w14:textId="77777777" w:rsidR="00B56CC5" w:rsidRPr="005B25A1" w:rsidRDefault="00B56CC5" w:rsidP="00B56CC5">
      <w:pPr>
        <w:keepNext/>
        <w:keepLines/>
      </w:pPr>
      <w:r w:rsidRPr="00B56CC5">
        <w:rPr>
          <w:color w:val="0000FF"/>
        </w:rPr>
        <w:t>Not handled</w:t>
      </w:r>
      <w:r>
        <w:t>.</w:t>
      </w:r>
    </w:p>
    <w:p w14:paraId="14A0F148" w14:textId="77777777" w:rsidR="00B56CC5" w:rsidRPr="00EB0339" w:rsidRDefault="00B56CC5" w:rsidP="00B56CC5">
      <w:r w:rsidRPr="005B25A1">
        <w:rPr>
          <w:b/>
          <w:bCs/>
        </w:rPr>
        <w:t>Status:</w:t>
      </w:r>
      <w:r>
        <w:t xml:space="preserve"> </w:t>
      </w:r>
      <w:r w:rsidRPr="00B56CC5">
        <w:rPr>
          <w:color w:val="0000FF"/>
        </w:rPr>
        <w:t>Not handled</w:t>
      </w:r>
      <w:r>
        <w:t>.</w:t>
      </w:r>
    </w:p>
    <w:p w14:paraId="0CF7EDFB" w14:textId="77777777" w:rsidR="00C05C67" w:rsidRDefault="00C05C67" w:rsidP="00C05C67">
      <w:pPr>
        <w:pStyle w:val="NormTop"/>
      </w:pPr>
      <w:r w:rsidRPr="00ED26F2">
        <w:rPr>
          <w:color w:val="0000FF"/>
        </w:rPr>
        <w:t>S2-2406416</w:t>
      </w:r>
      <w:r w:rsidRPr="00D53282">
        <w:t xml:space="preserve"> </w:t>
      </w:r>
      <w:r>
        <w:t>(P-CR) 23.700-13: Solution for KI#1,2, Device Identification for AmbientIoT.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KI#1 and KI#2, Device Identification to support Ambient IoT.</w:t>
      </w:r>
    </w:p>
    <w:p w14:paraId="7D550888" w14:textId="77777777" w:rsidR="00B56CC5" w:rsidRPr="005B25A1" w:rsidRDefault="00B56CC5" w:rsidP="00B56CC5">
      <w:pPr>
        <w:keepNext/>
        <w:keepLines/>
        <w:rPr>
          <w:b/>
          <w:bCs/>
        </w:rPr>
      </w:pPr>
      <w:r w:rsidRPr="005B25A1">
        <w:rPr>
          <w:b/>
          <w:bCs/>
        </w:rPr>
        <w:t>Parallel discussion:</w:t>
      </w:r>
    </w:p>
    <w:p w14:paraId="42353E25" w14:textId="77777777" w:rsidR="00B56CC5" w:rsidRPr="005B25A1" w:rsidRDefault="00B56CC5" w:rsidP="00B56CC5">
      <w:pPr>
        <w:keepNext/>
        <w:keepLines/>
      </w:pPr>
      <w:r w:rsidRPr="00B56CC5">
        <w:rPr>
          <w:color w:val="0000FF"/>
        </w:rPr>
        <w:t>Not handled</w:t>
      </w:r>
      <w:r>
        <w:t>.</w:t>
      </w:r>
    </w:p>
    <w:p w14:paraId="0F9DEB49" w14:textId="77777777" w:rsidR="00B56CC5" w:rsidRPr="00EB0339" w:rsidRDefault="00B56CC5" w:rsidP="00B56CC5">
      <w:r w:rsidRPr="005B25A1">
        <w:rPr>
          <w:b/>
          <w:bCs/>
        </w:rPr>
        <w:t>Status:</w:t>
      </w:r>
      <w:r>
        <w:t xml:space="preserve"> </w:t>
      </w:r>
      <w:r w:rsidRPr="00B56CC5">
        <w:rPr>
          <w:color w:val="0000FF"/>
        </w:rPr>
        <w:t>Not handled</w:t>
      </w:r>
      <w:r>
        <w:t>.</w:t>
      </w:r>
    </w:p>
    <w:p w14:paraId="132AED87" w14:textId="77777777" w:rsidR="00C05C67" w:rsidRDefault="00C05C67" w:rsidP="00C05C67">
      <w:pPr>
        <w:pStyle w:val="NormTop"/>
      </w:pPr>
      <w:r w:rsidRPr="00ED26F2">
        <w:rPr>
          <w:color w:val="0000FF"/>
        </w:rPr>
        <w:lastRenderedPageBreak/>
        <w:t>S2-2406419</w:t>
      </w:r>
      <w:r w:rsidRPr="00D53282">
        <w:t xml:space="preserve"> </w:t>
      </w:r>
      <w:r>
        <w:t>(P-CR) 23.700-13: Solution for KI#3, new exposure services for management of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new exposure services for management of Ambient IoTs.</w:t>
      </w:r>
    </w:p>
    <w:p w14:paraId="3857FAD4" w14:textId="77777777" w:rsidR="00B56CC5" w:rsidRPr="005B25A1" w:rsidRDefault="00B56CC5" w:rsidP="00B56CC5">
      <w:pPr>
        <w:keepNext/>
        <w:keepLines/>
        <w:rPr>
          <w:b/>
          <w:bCs/>
        </w:rPr>
      </w:pPr>
      <w:r w:rsidRPr="005B25A1">
        <w:rPr>
          <w:b/>
          <w:bCs/>
        </w:rPr>
        <w:t>Parallel discussion:</w:t>
      </w:r>
    </w:p>
    <w:p w14:paraId="223E7068" w14:textId="77777777" w:rsidR="00B56CC5" w:rsidRPr="005B25A1" w:rsidRDefault="00B56CC5" w:rsidP="00B56CC5">
      <w:pPr>
        <w:keepNext/>
        <w:keepLines/>
      </w:pPr>
      <w:r w:rsidRPr="00B56CC5">
        <w:rPr>
          <w:color w:val="0000FF"/>
        </w:rPr>
        <w:t>Not handled</w:t>
      </w:r>
      <w:r>
        <w:t>.</w:t>
      </w:r>
    </w:p>
    <w:p w14:paraId="506B1401" w14:textId="77777777" w:rsidR="00B56CC5" w:rsidRPr="00EB0339" w:rsidRDefault="00B56CC5" w:rsidP="00B56CC5">
      <w:r w:rsidRPr="005B25A1">
        <w:rPr>
          <w:b/>
          <w:bCs/>
        </w:rPr>
        <w:t>Status:</w:t>
      </w:r>
      <w:r>
        <w:t xml:space="preserve"> </w:t>
      </w:r>
      <w:r w:rsidRPr="00B56CC5">
        <w:rPr>
          <w:color w:val="0000FF"/>
        </w:rPr>
        <w:t>Not handled</w:t>
      </w:r>
      <w:r>
        <w:t>.</w:t>
      </w:r>
    </w:p>
    <w:p w14:paraId="552391FF" w14:textId="77777777" w:rsidR="00C05C67" w:rsidRDefault="00C05C67" w:rsidP="00C05C67">
      <w:pPr>
        <w:pStyle w:val="NormTop"/>
      </w:pPr>
      <w:r w:rsidRPr="00ED26F2">
        <w:rPr>
          <w:color w:val="0000FF"/>
        </w:rPr>
        <w:t>S2-2406422</w:t>
      </w:r>
      <w:r w:rsidRPr="00D53282">
        <w:t xml:space="preserve"> </w:t>
      </w:r>
      <w:r>
        <w:t>(P-CR) 23.700-13: Solution for KI#3, UE-assisted Data Transfer.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UE-assisted Data Transfer to support Ambient IoT.</w:t>
      </w:r>
    </w:p>
    <w:p w14:paraId="36EB5C7B" w14:textId="77777777" w:rsidR="00B56CC5" w:rsidRPr="005B25A1" w:rsidRDefault="00B56CC5" w:rsidP="00B56CC5">
      <w:pPr>
        <w:keepNext/>
        <w:keepLines/>
        <w:rPr>
          <w:b/>
          <w:bCs/>
        </w:rPr>
      </w:pPr>
      <w:r w:rsidRPr="005B25A1">
        <w:rPr>
          <w:b/>
          <w:bCs/>
        </w:rPr>
        <w:t>Parallel discussion:</w:t>
      </w:r>
    </w:p>
    <w:p w14:paraId="7E47A6A8" w14:textId="77777777" w:rsidR="00B56CC5" w:rsidRPr="005B25A1" w:rsidRDefault="00B56CC5" w:rsidP="00B56CC5">
      <w:pPr>
        <w:keepNext/>
        <w:keepLines/>
      </w:pPr>
      <w:r w:rsidRPr="00B56CC5">
        <w:rPr>
          <w:color w:val="0000FF"/>
        </w:rPr>
        <w:t>Not handled</w:t>
      </w:r>
      <w:r>
        <w:t>.</w:t>
      </w:r>
    </w:p>
    <w:p w14:paraId="1DD18247" w14:textId="77777777" w:rsidR="00B56CC5" w:rsidRPr="00EB0339" w:rsidRDefault="00B56CC5" w:rsidP="00B56CC5">
      <w:r w:rsidRPr="005B25A1">
        <w:rPr>
          <w:b/>
          <w:bCs/>
        </w:rPr>
        <w:t>Status:</w:t>
      </w:r>
      <w:r>
        <w:t xml:space="preserve"> </w:t>
      </w:r>
      <w:r w:rsidRPr="00B56CC5">
        <w:rPr>
          <w:color w:val="0000FF"/>
        </w:rPr>
        <w:t>Not handled</w:t>
      </w:r>
      <w:r>
        <w:t>.</w:t>
      </w:r>
    </w:p>
    <w:p w14:paraId="5C51AE1D" w14:textId="77777777" w:rsidR="00C05C67" w:rsidRDefault="00C05C67" w:rsidP="00C05C67">
      <w:pPr>
        <w:pStyle w:val="NormTop"/>
      </w:pPr>
      <w:r w:rsidRPr="00ED26F2">
        <w:rPr>
          <w:color w:val="0000FF"/>
        </w:rPr>
        <w:t>S2-2406425</w:t>
      </w:r>
      <w:r w:rsidRPr="00D53282">
        <w:t xml:space="preserve"> </w:t>
      </w:r>
      <w:r>
        <w:t>(P-CR) 23.700-13: Solution #7 update for Device Authentication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 #7 update for Device Authentication to support Ambient IoT.</w:t>
      </w:r>
    </w:p>
    <w:p w14:paraId="097FB264" w14:textId="77777777" w:rsidR="00B56CC5" w:rsidRPr="005B25A1" w:rsidRDefault="00B56CC5" w:rsidP="00B56CC5">
      <w:pPr>
        <w:keepNext/>
        <w:keepLines/>
        <w:rPr>
          <w:b/>
          <w:bCs/>
        </w:rPr>
      </w:pPr>
      <w:r w:rsidRPr="005B25A1">
        <w:rPr>
          <w:b/>
          <w:bCs/>
        </w:rPr>
        <w:t>Parallel discussion:</w:t>
      </w:r>
    </w:p>
    <w:p w14:paraId="02EB5C95" w14:textId="77777777" w:rsidR="00B56CC5" w:rsidRPr="005B25A1" w:rsidRDefault="00B56CC5" w:rsidP="00B56CC5">
      <w:pPr>
        <w:keepNext/>
        <w:keepLines/>
      </w:pPr>
      <w:r w:rsidRPr="00B56CC5">
        <w:rPr>
          <w:color w:val="0000FF"/>
        </w:rPr>
        <w:t>Not handled</w:t>
      </w:r>
      <w:r>
        <w:t>.</w:t>
      </w:r>
    </w:p>
    <w:p w14:paraId="1A4B60BA" w14:textId="77777777" w:rsidR="00B56CC5" w:rsidRPr="00EB0339" w:rsidRDefault="00B56CC5" w:rsidP="00B56CC5">
      <w:r w:rsidRPr="005B25A1">
        <w:rPr>
          <w:b/>
          <w:bCs/>
        </w:rPr>
        <w:t>Status:</w:t>
      </w:r>
      <w:r>
        <w:t xml:space="preserve"> </w:t>
      </w:r>
      <w:r w:rsidRPr="00B56CC5">
        <w:rPr>
          <w:color w:val="0000FF"/>
        </w:rPr>
        <w:t>Not handled</w:t>
      </w:r>
      <w:r>
        <w:t>.</w:t>
      </w:r>
    </w:p>
    <w:p w14:paraId="4FD2E9FE" w14:textId="77777777" w:rsidR="00C05C67" w:rsidRDefault="00C05C67" w:rsidP="00C05C67">
      <w:pPr>
        <w:pStyle w:val="NormTop"/>
      </w:pPr>
      <w:r w:rsidRPr="00ED26F2">
        <w:rPr>
          <w:color w:val="0000FF"/>
        </w:rPr>
        <w:t>S2-2406604</w:t>
      </w:r>
      <w:r w:rsidRPr="00D53282">
        <w:t xml:space="preserve"> </w:t>
      </w:r>
      <w:r>
        <w:t>(P-CR) 23.700-13: KI#3, Sol#18: Update to Address EN. (Source: ZTE)</w:t>
      </w:r>
      <w:r>
        <w:br/>
      </w:r>
      <w:r w:rsidRPr="00D53282">
        <w:rPr>
          <w:b/>
        </w:rPr>
        <w:t>Document for:</w:t>
      </w:r>
      <w:r w:rsidRPr="00D53282">
        <w:t xml:space="preserve"> </w:t>
      </w:r>
      <w:r>
        <w:t>Approval</w:t>
      </w:r>
      <w:r>
        <w:br/>
      </w:r>
      <w:r w:rsidRPr="00D53282">
        <w:rPr>
          <w:b/>
        </w:rPr>
        <w:t>Abstract:</w:t>
      </w:r>
      <w:r w:rsidRPr="00D53282">
        <w:t xml:space="preserve"> </w:t>
      </w:r>
      <w:r>
        <w:br/>
        <w:t>Update Solution #18 to address EN.</w:t>
      </w:r>
    </w:p>
    <w:p w14:paraId="58CA7392" w14:textId="77777777" w:rsidR="00B56CC5" w:rsidRPr="005B25A1" w:rsidRDefault="00B56CC5" w:rsidP="00B56CC5">
      <w:pPr>
        <w:keepNext/>
        <w:keepLines/>
        <w:rPr>
          <w:b/>
          <w:bCs/>
        </w:rPr>
      </w:pPr>
      <w:r w:rsidRPr="005B25A1">
        <w:rPr>
          <w:b/>
          <w:bCs/>
        </w:rPr>
        <w:t>Parallel discussion:</w:t>
      </w:r>
    </w:p>
    <w:p w14:paraId="69C09B20" w14:textId="77777777" w:rsidR="00B56CC5" w:rsidRPr="005B25A1" w:rsidRDefault="00B56CC5" w:rsidP="00B56CC5">
      <w:pPr>
        <w:keepNext/>
        <w:keepLines/>
      </w:pPr>
      <w:r w:rsidRPr="00B56CC5">
        <w:rPr>
          <w:color w:val="0000FF"/>
        </w:rPr>
        <w:t>Not handled</w:t>
      </w:r>
      <w:r>
        <w:t>.</w:t>
      </w:r>
    </w:p>
    <w:p w14:paraId="1D0C1AD4" w14:textId="77777777" w:rsidR="00B56CC5" w:rsidRPr="00EB0339" w:rsidRDefault="00B56CC5" w:rsidP="00B56CC5">
      <w:r w:rsidRPr="005B25A1">
        <w:rPr>
          <w:b/>
          <w:bCs/>
        </w:rPr>
        <w:t>Status:</w:t>
      </w:r>
      <w:r>
        <w:t xml:space="preserve"> </w:t>
      </w:r>
      <w:r w:rsidRPr="00B56CC5">
        <w:rPr>
          <w:color w:val="0000FF"/>
        </w:rPr>
        <w:t>Not handled</w:t>
      </w:r>
      <w:r>
        <w:t>.</w:t>
      </w:r>
    </w:p>
    <w:p w14:paraId="65B0F65D" w14:textId="77777777" w:rsidR="00C05C67" w:rsidRDefault="00C05C67" w:rsidP="00C05C67">
      <w:pPr>
        <w:pStyle w:val="NormTop"/>
      </w:pPr>
      <w:r w:rsidRPr="00ED26F2">
        <w:rPr>
          <w:color w:val="0000FF"/>
        </w:rPr>
        <w:t>S2-2406698</w:t>
      </w:r>
      <w:r w:rsidRPr="00D53282">
        <w:t xml:space="preserve"> </w:t>
      </w:r>
      <w:r>
        <w:t>(P-CR) 23.700-13: KI#3, KI#1, New Solution: AIoT communication for connectivity topology 2 and AIoT data transmission in the C-Plane.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KI#1 and KI#3 describing the indirect AIoT communication via UE as an intermediate node (i.e. topology 2) and AIoT data transmission in the C-Plane.</w:t>
      </w:r>
    </w:p>
    <w:p w14:paraId="746E08AF" w14:textId="77777777" w:rsidR="00B56CC5" w:rsidRPr="005B25A1" w:rsidRDefault="00B56CC5" w:rsidP="00B56CC5">
      <w:pPr>
        <w:keepNext/>
        <w:keepLines/>
        <w:rPr>
          <w:b/>
          <w:bCs/>
        </w:rPr>
      </w:pPr>
      <w:r w:rsidRPr="005B25A1">
        <w:rPr>
          <w:b/>
          <w:bCs/>
        </w:rPr>
        <w:t>Parallel discussion:</w:t>
      </w:r>
    </w:p>
    <w:p w14:paraId="3C502154" w14:textId="77777777" w:rsidR="00B56CC5" w:rsidRPr="005B25A1" w:rsidRDefault="00B56CC5" w:rsidP="00B56CC5">
      <w:pPr>
        <w:keepNext/>
        <w:keepLines/>
      </w:pPr>
      <w:r w:rsidRPr="00B56CC5">
        <w:rPr>
          <w:color w:val="0000FF"/>
        </w:rPr>
        <w:t>Not handled</w:t>
      </w:r>
      <w:r>
        <w:t>.</w:t>
      </w:r>
    </w:p>
    <w:p w14:paraId="691B61D0" w14:textId="77777777" w:rsidR="00B56CC5" w:rsidRPr="00EB0339" w:rsidRDefault="00B56CC5" w:rsidP="00B56CC5">
      <w:r w:rsidRPr="005B25A1">
        <w:rPr>
          <w:b/>
          <w:bCs/>
        </w:rPr>
        <w:t>Status:</w:t>
      </w:r>
      <w:r>
        <w:t xml:space="preserve"> </w:t>
      </w:r>
      <w:r w:rsidRPr="00B56CC5">
        <w:rPr>
          <w:color w:val="0000FF"/>
        </w:rPr>
        <w:t>Not handled</w:t>
      </w:r>
      <w:r>
        <w:t>.</w:t>
      </w:r>
    </w:p>
    <w:p w14:paraId="7F8731AB" w14:textId="77777777" w:rsidR="00C05C67" w:rsidRDefault="00C05C67" w:rsidP="00C05C67">
      <w:pPr>
        <w:pStyle w:val="NormTop"/>
      </w:pPr>
      <w:r w:rsidRPr="00ED26F2">
        <w:rPr>
          <w:color w:val="0000FF"/>
        </w:rPr>
        <w:lastRenderedPageBreak/>
        <w:t>S2-2406706</w:t>
      </w:r>
      <w:r w:rsidRPr="00D53282">
        <w:t xml:space="preserve"> </w:t>
      </w:r>
      <w:r>
        <w:t>(P-CR) 23.700-13: Key issue#2, New Sol, 5GC provisioning service to re-home AIOT device subscription. (Source: Huawei, HiSilicon)</w:t>
      </w:r>
      <w:r>
        <w:br/>
      </w:r>
      <w:r w:rsidRPr="00D53282">
        <w:rPr>
          <w:b/>
        </w:rPr>
        <w:t>Document for:</w:t>
      </w:r>
      <w:r w:rsidRPr="00D53282">
        <w:t xml:space="preserve"> </w:t>
      </w:r>
      <w:r>
        <w:t>Approval</w:t>
      </w:r>
      <w:r>
        <w:br/>
      </w:r>
      <w:r w:rsidRPr="00D53282">
        <w:rPr>
          <w:b/>
        </w:rPr>
        <w:t>Abstract:</w:t>
      </w:r>
      <w:r w:rsidRPr="00D53282">
        <w:t xml:space="preserve"> </w:t>
      </w:r>
      <w:r>
        <w:br/>
        <w:t>The solution provides description and procedures to support 3rd Party-defined AIoT device ID.</w:t>
      </w:r>
    </w:p>
    <w:p w14:paraId="5A8461A5" w14:textId="77777777" w:rsidR="00B56CC5" w:rsidRPr="005B25A1" w:rsidRDefault="00B56CC5" w:rsidP="00B56CC5">
      <w:pPr>
        <w:keepNext/>
        <w:keepLines/>
        <w:rPr>
          <w:b/>
          <w:bCs/>
        </w:rPr>
      </w:pPr>
      <w:r w:rsidRPr="005B25A1">
        <w:rPr>
          <w:b/>
          <w:bCs/>
        </w:rPr>
        <w:t>Parallel discussion:</w:t>
      </w:r>
    </w:p>
    <w:p w14:paraId="23A2E52A" w14:textId="77777777" w:rsidR="00B56CC5" w:rsidRPr="005B25A1" w:rsidRDefault="00B56CC5" w:rsidP="00B56CC5">
      <w:pPr>
        <w:keepNext/>
        <w:keepLines/>
      </w:pPr>
      <w:r w:rsidRPr="00B56CC5">
        <w:rPr>
          <w:color w:val="0000FF"/>
        </w:rPr>
        <w:t>Not handled</w:t>
      </w:r>
      <w:r>
        <w:t>.</w:t>
      </w:r>
    </w:p>
    <w:p w14:paraId="3B3E3727" w14:textId="77777777" w:rsidR="00B56CC5" w:rsidRPr="00EB0339" w:rsidRDefault="00B56CC5" w:rsidP="00B56CC5">
      <w:r w:rsidRPr="005B25A1">
        <w:rPr>
          <w:b/>
          <w:bCs/>
        </w:rPr>
        <w:t>Status:</w:t>
      </w:r>
      <w:r>
        <w:t xml:space="preserve"> </w:t>
      </w:r>
      <w:r w:rsidRPr="00B56CC5">
        <w:rPr>
          <w:color w:val="0000FF"/>
        </w:rPr>
        <w:t>Not handled</w:t>
      </w:r>
      <w:r>
        <w:t>.</w:t>
      </w:r>
    </w:p>
    <w:p w14:paraId="51FF7EDF" w14:textId="77777777" w:rsidR="00C05C67" w:rsidRDefault="00C05C67" w:rsidP="00C05C67">
      <w:pPr>
        <w:pStyle w:val="NormTop"/>
      </w:pPr>
      <w:r w:rsidRPr="00ED26F2">
        <w:rPr>
          <w:color w:val="0000FF"/>
        </w:rPr>
        <w:t>S2-2406707</w:t>
      </w:r>
      <w:r w:rsidRPr="00D53282">
        <w:t xml:space="preserve"> </w:t>
      </w:r>
      <w:r>
        <w:t>(P-CR) 23.700-13: New Term: Ambient IoT Reader.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proposes to define a new term for Ambient IoT Reader.</w:t>
      </w:r>
    </w:p>
    <w:p w14:paraId="5CD6A42A" w14:textId="77777777" w:rsidR="00B56CC5" w:rsidRPr="005B25A1" w:rsidRDefault="00B56CC5" w:rsidP="00B56CC5">
      <w:pPr>
        <w:keepNext/>
        <w:keepLines/>
        <w:rPr>
          <w:b/>
          <w:bCs/>
        </w:rPr>
      </w:pPr>
      <w:r w:rsidRPr="005B25A1">
        <w:rPr>
          <w:b/>
          <w:bCs/>
        </w:rPr>
        <w:t>Parallel discussion:</w:t>
      </w:r>
    </w:p>
    <w:p w14:paraId="3164C6A9" w14:textId="77777777" w:rsidR="00B56CC5" w:rsidRPr="005B25A1" w:rsidRDefault="00B56CC5" w:rsidP="00B56CC5">
      <w:pPr>
        <w:keepNext/>
        <w:keepLines/>
      </w:pPr>
      <w:r w:rsidRPr="00B56CC5">
        <w:rPr>
          <w:color w:val="0000FF"/>
        </w:rPr>
        <w:t>Not handled</w:t>
      </w:r>
      <w:r>
        <w:t>.</w:t>
      </w:r>
    </w:p>
    <w:p w14:paraId="02260E5A" w14:textId="77777777" w:rsidR="00B56CC5" w:rsidRPr="00EB0339" w:rsidRDefault="00B56CC5" w:rsidP="00B56CC5">
      <w:r w:rsidRPr="005B25A1">
        <w:rPr>
          <w:b/>
          <w:bCs/>
        </w:rPr>
        <w:t>Status:</w:t>
      </w:r>
      <w:r>
        <w:t xml:space="preserve"> </w:t>
      </w:r>
      <w:r w:rsidRPr="00B56CC5">
        <w:rPr>
          <w:color w:val="0000FF"/>
        </w:rPr>
        <w:t>Not handled</w:t>
      </w:r>
      <w:r>
        <w:t>.</w:t>
      </w:r>
    </w:p>
    <w:p w14:paraId="18F3F855" w14:textId="77777777" w:rsidR="00C05C67" w:rsidRDefault="00C05C67" w:rsidP="00C05C67">
      <w:pPr>
        <w:pStyle w:val="NormTop"/>
      </w:pPr>
      <w:r w:rsidRPr="00ED26F2">
        <w:rPr>
          <w:color w:val="0000FF"/>
        </w:rPr>
        <w:t>S2-2406746</w:t>
      </w:r>
      <w:r w:rsidRPr="00D53282">
        <w:t xml:space="preserve"> </w:t>
      </w:r>
      <w:r>
        <w:t>(P-CR) 23.700-13: Key Issue #2 and Key Issue #3, Solution 5 Update to Limit the Number of Device Random Access Attempts.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Solution #5 for the case where a large groups of devices are triggered to perform an inventory operation and the AF only needs a few devices to respond.</w:t>
      </w:r>
    </w:p>
    <w:p w14:paraId="090134B7" w14:textId="77777777" w:rsidR="00B56CC5" w:rsidRPr="005B25A1" w:rsidRDefault="00B56CC5" w:rsidP="00B56CC5">
      <w:pPr>
        <w:keepNext/>
        <w:keepLines/>
        <w:rPr>
          <w:b/>
          <w:bCs/>
        </w:rPr>
      </w:pPr>
      <w:r w:rsidRPr="005B25A1">
        <w:rPr>
          <w:b/>
          <w:bCs/>
        </w:rPr>
        <w:t>Parallel discussion:</w:t>
      </w:r>
    </w:p>
    <w:p w14:paraId="0E5015CB" w14:textId="77777777" w:rsidR="00B56CC5" w:rsidRPr="005B25A1" w:rsidRDefault="00B56CC5" w:rsidP="00B56CC5">
      <w:pPr>
        <w:keepNext/>
        <w:keepLines/>
      </w:pPr>
      <w:r w:rsidRPr="00B56CC5">
        <w:rPr>
          <w:color w:val="0000FF"/>
        </w:rPr>
        <w:t>Not handled</w:t>
      </w:r>
      <w:r>
        <w:t>.</w:t>
      </w:r>
    </w:p>
    <w:p w14:paraId="3160D7E4" w14:textId="77777777" w:rsidR="00B56CC5" w:rsidRPr="00EB0339" w:rsidRDefault="00B56CC5" w:rsidP="00B56CC5">
      <w:r w:rsidRPr="005B25A1">
        <w:rPr>
          <w:b/>
          <w:bCs/>
        </w:rPr>
        <w:t>Status:</w:t>
      </w:r>
      <w:r>
        <w:t xml:space="preserve"> </w:t>
      </w:r>
      <w:r w:rsidRPr="00B56CC5">
        <w:rPr>
          <w:color w:val="0000FF"/>
        </w:rPr>
        <w:t>Not handled</w:t>
      </w:r>
      <w:r>
        <w:t>.</w:t>
      </w:r>
    </w:p>
    <w:p w14:paraId="5B95C5FC" w14:textId="77777777" w:rsidR="00C05C67" w:rsidRDefault="00C05C67" w:rsidP="00C05C67">
      <w:pPr>
        <w:pStyle w:val="NormTop"/>
      </w:pPr>
      <w:r w:rsidRPr="00ED26F2">
        <w:rPr>
          <w:color w:val="0000FF"/>
        </w:rPr>
        <w:t>S2-2406747</w:t>
      </w:r>
      <w:r w:rsidRPr="00D53282">
        <w:t xml:space="preserve"> </w:t>
      </w:r>
      <w:r>
        <w:t>(P-CR) 23.700-13: KI#3, New Solution, AIoT Data Transmission.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AIoT data transmission that s based on CIoT Control Plane optimization.</w:t>
      </w:r>
    </w:p>
    <w:p w14:paraId="6B471789" w14:textId="77777777" w:rsidR="00B56CC5" w:rsidRPr="005B25A1" w:rsidRDefault="00B56CC5" w:rsidP="00B56CC5">
      <w:pPr>
        <w:keepNext/>
        <w:keepLines/>
        <w:rPr>
          <w:b/>
          <w:bCs/>
        </w:rPr>
      </w:pPr>
      <w:r w:rsidRPr="005B25A1">
        <w:rPr>
          <w:b/>
          <w:bCs/>
        </w:rPr>
        <w:t>Parallel discussion:</w:t>
      </w:r>
    </w:p>
    <w:p w14:paraId="215ED2D4" w14:textId="77777777" w:rsidR="00B56CC5" w:rsidRPr="005B25A1" w:rsidRDefault="00B56CC5" w:rsidP="00B56CC5">
      <w:pPr>
        <w:keepNext/>
        <w:keepLines/>
      </w:pPr>
      <w:r w:rsidRPr="00B56CC5">
        <w:rPr>
          <w:color w:val="0000FF"/>
        </w:rPr>
        <w:t>Not handled</w:t>
      </w:r>
      <w:r>
        <w:t>.</w:t>
      </w:r>
    </w:p>
    <w:p w14:paraId="4DCAC809" w14:textId="77777777" w:rsidR="00B56CC5" w:rsidRPr="00EB0339" w:rsidRDefault="00B56CC5" w:rsidP="00B56CC5">
      <w:r w:rsidRPr="005B25A1">
        <w:rPr>
          <w:b/>
          <w:bCs/>
        </w:rPr>
        <w:t>Status:</w:t>
      </w:r>
      <w:r>
        <w:t xml:space="preserve"> </w:t>
      </w:r>
      <w:r w:rsidRPr="00B56CC5">
        <w:rPr>
          <w:color w:val="0000FF"/>
        </w:rPr>
        <w:t>Not handled</w:t>
      </w:r>
      <w:r>
        <w:t>.</w:t>
      </w:r>
    </w:p>
    <w:p w14:paraId="277F487B" w14:textId="77777777" w:rsidR="00C05C67" w:rsidRDefault="00C05C67" w:rsidP="00C05C67">
      <w:pPr>
        <w:pStyle w:val="NormTop"/>
      </w:pPr>
      <w:r w:rsidRPr="00ED26F2">
        <w:rPr>
          <w:color w:val="0000FF"/>
        </w:rPr>
        <w:t>S2-2406749</w:t>
      </w:r>
      <w:r w:rsidRPr="00D53282">
        <w:t xml:space="preserve"> </w:t>
      </w:r>
      <w:r>
        <w:t>(P-CR) 23.700-13: KI#2, New Solution, On-demand Paging for Ambient IoT Devices.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that enables on-demand paging for AIoT devices.</w:t>
      </w:r>
    </w:p>
    <w:p w14:paraId="7768E3DF" w14:textId="77777777" w:rsidR="00B56CC5" w:rsidRPr="005B25A1" w:rsidRDefault="00B56CC5" w:rsidP="00B56CC5">
      <w:pPr>
        <w:keepNext/>
        <w:keepLines/>
        <w:rPr>
          <w:b/>
          <w:bCs/>
        </w:rPr>
      </w:pPr>
      <w:r w:rsidRPr="005B25A1">
        <w:rPr>
          <w:b/>
          <w:bCs/>
        </w:rPr>
        <w:t>Parallel discussion:</w:t>
      </w:r>
    </w:p>
    <w:p w14:paraId="0DFAE3B7" w14:textId="77777777" w:rsidR="00B56CC5" w:rsidRPr="005B25A1" w:rsidRDefault="00B56CC5" w:rsidP="00B56CC5">
      <w:pPr>
        <w:keepNext/>
        <w:keepLines/>
      </w:pPr>
      <w:r w:rsidRPr="00B56CC5">
        <w:rPr>
          <w:color w:val="0000FF"/>
        </w:rPr>
        <w:t>Not handled</w:t>
      </w:r>
      <w:r>
        <w:t>.</w:t>
      </w:r>
    </w:p>
    <w:p w14:paraId="6CFEA723" w14:textId="77777777" w:rsidR="00B56CC5" w:rsidRPr="00EB0339" w:rsidRDefault="00B56CC5" w:rsidP="00B56CC5">
      <w:r w:rsidRPr="005B25A1">
        <w:rPr>
          <w:b/>
          <w:bCs/>
        </w:rPr>
        <w:t>Status:</w:t>
      </w:r>
      <w:r>
        <w:t xml:space="preserve"> </w:t>
      </w:r>
      <w:r w:rsidRPr="00B56CC5">
        <w:rPr>
          <w:color w:val="0000FF"/>
        </w:rPr>
        <w:t>Not handled</w:t>
      </w:r>
      <w:r>
        <w:t>.</w:t>
      </w:r>
    </w:p>
    <w:p w14:paraId="2ED89212" w14:textId="77777777" w:rsidR="00C05C67" w:rsidRDefault="00C05C67" w:rsidP="00C05C67">
      <w:pPr>
        <w:pStyle w:val="NormTop"/>
      </w:pPr>
      <w:r w:rsidRPr="00ED26F2">
        <w:rPr>
          <w:color w:val="0000FF"/>
        </w:rPr>
        <w:lastRenderedPageBreak/>
        <w:t>S2-2406750</w:t>
      </w:r>
      <w:r w:rsidRPr="00D53282">
        <w:t xml:space="preserve"> </w:t>
      </w:r>
      <w:r>
        <w:t>(P-CR) 23.700-13: KI#2, New Sol: Registration Management for Ambient IoT devices behind intermediate node UE.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KI#2, Registration Management for Ambient IoT devices behind intermediate node UE.</w:t>
      </w:r>
    </w:p>
    <w:p w14:paraId="005EEABF" w14:textId="77777777" w:rsidR="00B56CC5" w:rsidRPr="005B25A1" w:rsidRDefault="00B56CC5" w:rsidP="00B56CC5">
      <w:pPr>
        <w:keepNext/>
        <w:keepLines/>
        <w:rPr>
          <w:b/>
          <w:bCs/>
        </w:rPr>
      </w:pPr>
      <w:r w:rsidRPr="005B25A1">
        <w:rPr>
          <w:b/>
          <w:bCs/>
        </w:rPr>
        <w:t>Parallel discussion:</w:t>
      </w:r>
    </w:p>
    <w:p w14:paraId="54604CC5" w14:textId="77777777" w:rsidR="00B56CC5" w:rsidRPr="005B25A1" w:rsidRDefault="00B56CC5" w:rsidP="00B56CC5">
      <w:pPr>
        <w:keepNext/>
        <w:keepLines/>
      </w:pPr>
      <w:r w:rsidRPr="00B56CC5">
        <w:rPr>
          <w:color w:val="0000FF"/>
        </w:rPr>
        <w:t>Not handled</w:t>
      </w:r>
      <w:r>
        <w:t>.</w:t>
      </w:r>
    </w:p>
    <w:p w14:paraId="0D6E01EE" w14:textId="77777777" w:rsidR="00B56CC5" w:rsidRPr="00EB0339" w:rsidRDefault="00B56CC5" w:rsidP="00B56CC5">
      <w:r w:rsidRPr="005B25A1">
        <w:rPr>
          <w:b/>
          <w:bCs/>
        </w:rPr>
        <w:t>Status:</w:t>
      </w:r>
      <w:r>
        <w:t xml:space="preserve"> </w:t>
      </w:r>
      <w:r w:rsidRPr="00B56CC5">
        <w:rPr>
          <w:color w:val="0000FF"/>
        </w:rPr>
        <w:t>Not handled</w:t>
      </w:r>
      <w:r>
        <w:t>.</w:t>
      </w:r>
    </w:p>
    <w:p w14:paraId="1C8F2EAE" w14:textId="77777777" w:rsidR="00C05C67" w:rsidRDefault="00C05C67" w:rsidP="00C05C67">
      <w:pPr>
        <w:pStyle w:val="NormTop"/>
      </w:pPr>
      <w:r w:rsidRPr="00ED26F2">
        <w:rPr>
          <w:color w:val="0000FF"/>
        </w:rPr>
        <w:t>S2-2406752</w:t>
      </w:r>
      <w:r w:rsidRPr="00D53282">
        <w:t xml:space="preserve"> </w:t>
      </w:r>
      <w:r>
        <w:t>(P-CR) 23.700-13: KI#3, New Solution: AIoT device tracking for inventory .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 The solution introduces the role of Companion UE to help locate AIoT devices and select the Readers.</w:t>
      </w:r>
    </w:p>
    <w:p w14:paraId="504CB996" w14:textId="77777777" w:rsidR="00B56CC5" w:rsidRPr="005B25A1" w:rsidRDefault="00B56CC5" w:rsidP="00B56CC5">
      <w:pPr>
        <w:keepNext/>
        <w:keepLines/>
        <w:rPr>
          <w:b/>
          <w:bCs/>
        </w:rPr>
      </w:pPr>
      <w:r w:rsidRPr="005B25A1">
        <w:rPr>
          <w:b/>
          <w:bCs/>
        </w:rPr>
        <w:t>Parallel discussion:</w:t>
      </w:r>
    </w:p>
    <w:p w14:paraId="2A789D30" w14:textId="77777777" w:rsidR="00B56CC5" w:rsidRPr="005B25A1" w:rsidRDefault="00B56CC5" w:rsidP="00B56CC5">
      <w:pPr>
        <w:keepNext/>
        <w:keepLines/>
      </w:pPr>
      <w:r w:rsidRPr="00B56CC5">
        <w:rPr>
          <w:color w:val="0000FF"/>
        </w:rPr>
        <w:t>Not handled</w:t>
      </w:r>
      <w:r>
        <w:t>.</w:t>
      </w:r>
    </w:p>
    <w:p w14:paraId="70331147" w14:textId="77777777" w:rsidR="00B56CC5" w:rsidRPr="00EB0339" w:rsidRDefault="00B56CC5" w:rsidP="00B56CC5">
      <w:r w:rsidRPr="005B25A1">
        <w:rPr>
          <w:b/>
          <w:bCs/>
        </w:rPr>
        <w:t>Status:</w:t>
      </w:r>
      <w:r>
        <w:t xml:space="preserve"> </w:t>
      </w:r>
      <w:r w:rsidRPr="00B56CC5">
        <w:rPr>
          <w:color w:val="0000FF"/>
        </w:rPr>
        <w:t>Not handled</w:t>
      </w:r>
      <w:r>
        <w:t>.</w:t>
      </w:r>
    </w:p>
    <w:p w14:paraId="464ADDD6" w14:textId="77777777" w:rsidR="00C05C67" w:rsidRDefault="00C05C67" w:rsidP="00C05C67">
      <w:pPr>
        <w:pStyle w:val="NormTop"/>
      </w:pPr>
      <w:r w:rsidRPr="00ED26F2">
        <w:rPr>
          <w:color w:val="0000FF"/>
        </w:rPr>
        <w:t>S2-2406753</w:t>
      </w:r>
      <w:r w:rsidRPr="00D53282">
        <w:t xml:space="preserve"> </w:t>
      </w:r>
      <w:r>
        <w:t>(P-CR) 23.700-13: Key Issue #3, New Solution: Ambient Device and Intermediate Node Location Association.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#3.</w:t>
      </w:r>
    </w:p>
    <w:p w14:paraId="722ABEA3" w14:textId="77777777" w:rsidR="00B56CC5" w:rsidRPr="005B25A1" w:rsidRDefault="00B56CC5" w:rsidP="00B56CC5">
      <w:pPr>
        <w:keepNext/>
        <w:keepLines/>
        <w:rPr>
          <w:b/>
          <w:bCs/>
        </w:rPr>
      </w:pPr>
      <w:r w:rsidRPr="005B25A1">
        <w:rPr>
          <w:b/>
          <w:bCs/>
        </w:rPr>
        <w:t>Parallel discussion:</w:t>
      </w:r>
    </w:p>
    <w:p w14:paraId="6CE05824" w14:textId="77777777" w:rsidR="00B56CC5" w:rsidRPr="005B25A1" w:rsidRDefault="00B56CC5" w:rsidP="00B56CC5">
      <w:pPr>
        <w:keepNext/>
        <w:keepLines/>
      </w:pPr>
      <w:r w:rsidRPr="00B56CC5">
        <w:rPr>
          <w:color w:val="0000FF"/>
        </w:rPr>
        <w:t>Not handled</w:t>
      </w:r>
      <w:r>
        <w:t>.</w:t>
      </w:r>
    </w:p>
    <w:p w14:paraId="75A250B1" w14:textId="77777777" w:rsidR="00B56CC5" w:rsidRPr="00EB0339" w:rsidRDefault="00B56CC5" w:rsidP="00B56CC5">
      <w:r w:rsidRPr="005B25A1">
        <w:rPr>
          <w:b/>
          <w:bCs/>
        </w:rPr>
        <w:t>Status:</w:t>
      </w:r>
      <w:r>
        <w:t xml:space="preserve"> </w:t>
      </w:r>
      <w:r w:rsidRPr="00B56CC5">
        <w:rPr>
          <w:color w:val="0000FF"/>
        </w:rPr>
        <w:t>Not handled</w:t>
      </w:r>
      <w:r>
        <w:t>.</w:t>
      </w:r>
    </w:p>
    <w:p w14:paraId="284A0345" w14:textId="77777777" w:rsidR="00C05C67" w:rsidRDefault="00C05C67" w:rsidP="00C05C67">
      <w:pPr>
        <w:pStyle w:val="NormTop"/>
      </w:pPr>
      <w:r w:rsidRPr="00ED26F2">
        <w:rPr>
          <w:color w:val="0000FF"/>
        </w:rPr>
        <w:t>S2-2406754</w:t>
      </w:r>
      <w:r w:rsidRPr="00D53282">
        <w:t xml:space="preserve"> </w:t>
      </w:r>
      <w:r>
        <w:t>(P-CR) 23.700-13: New Solution: Temporary Identifier Handling at Reader.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discusses the requirements for temporary identifier usage over AIoT radio interface and propose a solution to handle temporary identifiers at the Reader.</w:t>
      </w:r>
    </w:p>
    <w:p w14:paraId="6EFE7AA1" w14:textId="77777777" w:rsidR="00B56CC5" w:rsidRPr="005B25A1" w:rsidRDefault="00B56CC5" w:rsidP="00B56CC5">
      <w:pPr>
        <w:keepNext/>
        <w:keepLines/>
        <w:rPr>
          <w:b/>
          <w:bCs/>
        </w:rPr>
      </w:pPr>
      <w:r w:rsidRPr="005B25A1">
        <w:rPr>
          <w:b/>
          <w:bCs/>
        </w:rPr>
        <w:t>Parallel discussion:</w:t>
      </w:r>
    </w:p>
    <w:p w14:paraId="33B354B8" w14:textId="77777777" w:rsidR="00B56CC5" w:rsidRPr="005B25A1" w:rsidRDefault="00B56CC5" w:rsidP="00B56CC5">
      <w:pPr>
        <w:keepNext/>
        <w:keepLines/>
      </w:pPr>
      <w:r w:rsidRPr="00B56CC5">
        <w:rPr>
          <w:color w:val="0000FF"/>
        </w:rPr>
        <w:t>Not handled</w:t>
      </w:r>
      <w:r>
        <w:t>.</w:t>
      </w:r>
    </w:p>
    <w:p w14:paraId="01C5F5C8" w14:textId="77777777" w:rsidR="00B56CC5" w:rsidRPr="00EB0339" w:rsidRDefault="00B56CC5" w:rsidP="00B56CC5">
      <w:r w:rsidRPr="005B25A1">
        <w:rPr>
          <w:b/>
          <w:bCs/>
        </w:rPr>
        <w:t>Status:</w:t>
      </w:r>
      <w:r>
        <w:t xml:space="preserve"> </w:t>
      </w:r>
      <w:r w:rsidRPr="00B56CC5">
        <w:rPr>
          <w:color w:val="0000FF"/>
        </w:rPr>
        <w:t>Not handled</w:t>
      </w:r>
      <w:r>
        <w:t>.</w:t>
      </w:r>
    </w:p>
    <w:p w14:paraId="1F20595D" w14:textId="77777777" w:rsidR="00C05C67" w:rsidRDefault="00C05C67" w:rsidP="00C05C67">
      <w:pPr>
        <w:pStyle w:val="NormTop"/>
      </w:pPr>
      <w:r w:rsidRPr="00ED26F2">
        <w:rPr>
          <w:color w:val="0000FF"/>
        </w:rPr>
        <w:t>S2-2406755</w:t>
      </w:r>
      <w:r w:rsidRPr="00D53282">
        <w:t xml:space="preserve"> </w:t>
      </w:r>
      <w:r>
        <w:t>(P-CR) 23.700-13: Key Issue #3, New Solution, Reader dependent Inventory Response. (Source: InterDigital Inc.)</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Key Issue #3 where the AIoT Device is configured with information to decide if it is allowed to respond with only it s AIoT Device ID or with both it s AIoT Device ID and an Application Payload.</w:t>
      </w:r>
    </w:p>
    <w:p w14:paraId="2272B274" w14:textId="77777777" w:rsidR="00B56CC5" w:rsidRPr="005B25A1" w:rsidRDefault="00B56CC5" w:rsidP="00B56CC5">
      <w:pPr>
        <w:keepNext/>
        <w:keepLines/>
        <w:rPr>
          <w:b/>
          <w:bCs/>
        </w:rPr>
      </w:pPr>
      <w:r w:rsidRPr="005B25A1">
        <w:rPr>
          <w:b/>
          <w:bCs/>
        </w:rPr>
        <w:t>Parallel discussion:</w:t>
      </w:r>
    </w:p>
    <w:p w14:paraId="2534D9D8" w14:textId="77777777" w:rsidR="00B56CC5" w:rsidRPr="005B25A1" w:rsidRDefault="00B56CC5" w:rsidP="00B56CC5">
      <w:pPr>
        <w:keepNext/>
        <w:keepLines/>
      </w:pPr>
      <w:r w:rsidRPr="00B56CC5">
        <w:rPr>
          <w:color w:val="0000FF"/>
        </w:rPr>
        <w:t>Not handled</w:t>
      </w:r>
      <w:r>
        <w:t>.</w:t>
      </w:r>
    </w:p>
    <w:p w14:paraId="77960BCE" w14:textId="77777777" w:rsidR="00B56CC5" w:rsidRPr="00EB0339" w:rsidRDefault="00B56CC5" w:rsidP="00B56CC5">
      <w:r w:rsidRPr="005B25A1">
        <w:rPr>
          <w:b/>
          <w:bCs/>
        </w:rPr>
        <w:t>Status:</w:t>
      </w:r>
      <w:r>
        <w:t xml:space="preserve"> </w:t>
      </w:r>
      <w:r w:rsidRPr="00B56CC5">
        <w:rPr>
          <w:color w:val="0000FF"/>
        </w:rPr>
        <w:t>Not handled</w:t>
      </w:r>
      <w:r>
        <w:t>.</w:t>
      </w:r>
    </w:p>
    <w:p w14:paraId="332DD2D4" w14:textId="77777777" w:rsidR="00C05C67" w:rsidRDefault="00C05C67" w:rsidP="00C05C67">
      <w:pPr>
        <w:pStyle w:val="NormTop"/>
      </w:pPr>
      <w:r w:rsidRPr="00ED26F2">
        <w:rPr>
          <w:color w:val="0000FF"/>
        </w:rPr>
        <w:lastRenderedPageBreak/>
        <w:t>S2-2406765</w:t>
      </w:r>
      <w:r w:rsidRPr="00D53282">
        <w:t xml:space="preserve"> </w:t>
      </w:r>
      <w:r>
        <w:t>(P-CR) 23.700-13: Sol for KI#1#3: RAN reader management. (Source: Vivo)</w:t>
      </w:r>
      <w:r>
        <w:br/>
      </w:r>
      <w:r w:rsidRPr="00D53282">
        <w:rPr>
          <w:b/>
        </w:rPr>
        <w:t>Document for:</w:t>
      </w:r>
      <w:r w:rsidRPr="00D53282">
        <w:t xml:space="preserve"> </w:t>
      </w:r>
      <w:r>
        <w:t>Approval</w:t>
      </w:r>
      <w:r>
        <w:br/>
      </w:r>
      <w:r w:rsidRPr="00D53282">
        <w:rPr>
          <w:b/>
        </w:rPr>
        <w:t>Abstract:</w:t>
      </w:r>
      <w:r w:rsidRPr="00D53282">
        <w:t xml:space="preserve"> </w:t>
      </w:r>
      <w:r>
        <w:br/>
        <w:t>It proposes to a solution for KI#3 and KI#1 for FS_AmbientIoT.</w:t>
      </w:r>
    </w:p>
    <w:p w14:paraId="524FE3F5" w14:textId="77777777" w:rsidR="00B56CC5" w:rsidRPr="005B25A1" w:rsidRDefault="00B56CC5" w:rsidP="00B56CC5">
      <w:pPr>
        <w:keepNext/>
        <w:keepLines/>
        <w:rPr>
          <w:b/>
          <w:bCs/>
        </w:rPr>
      </w:pPr>
      <w:r w:rsidRPr="005B25A1">
        <w:rPr>
          <w:b/>
          <w:bCs/>
        </w:rPr>
        <w:t>Parallel discussion:</w:t>
      </w:r>
    </w:p>
    <w:p w14:paraId="5DE90D3C" w14:textId="77777777" w:rsidR="00B56CC5" w:rsidRPr="005B25A1" w:rsidRDefault="00B56CC5" w:rsidP="00B56CC5">
      <w:pPr>
        <w:keepNext/>
        <w:keepLines/>
      </w:pPr>
      <w:r w:rsidRPr="00B56CC5">
        <w:rPr>
          <w:color w:val="0000FF"/>
        </w:rPr>
        <w:t>Not handled</w:t>
      </w:r>
      <w:r>
        <w:t>.</w:t>
      </w:r>
    </w:p>
    <w:p w14:paraId="50ADB1D4" w14:textId="77777777" w:rsidR="00B56CC5" w:rsidRPr="00EB0339" w:rsidRDefault="00B56CC5" w:rsidP="00B56CC5">
      <w:r w:rsidRPr="005B25A1">
        <w:rPr>
          <w:b/>
          <w:bCs/>
        </w:rPr>
        <w:t>Status:</w:t>
      </w:r>
      <w:r>
        <w:t xml:space="preserve"> </w:t>
      </w:r>
      <w:r w:rsidRPr="00B56CC5">
        <w:rPr>
          <w:color w:val="0000FF"/>
        </w:rPr>
        <w:t>Not handled</w:t>
      </w:r>
      <w:r>
        <w:t>.</w:t>
      </w:r>
    </w:p>
    <w:p w14:paraId="4070239A" w14:textId="77777777" w:rsidR="00C05C67" w:rsidRDefault="00C05C67" w:rsidP="00C05C67">
      <w:pPr>
        <w:pStyle w:val="NormTop"/>
      </w:pPr>
      <w:r w:rsidRPr="00ED26F2">
        <w:rPr>
          <w:color w:val="0000FF"/>
        </w:rPr>
        <w:t>S2-2406795</w:t>
      </w:r>
      <w:r w:rsidRPr="00D53282">
        <w:t xml:space="preserve"> </w:t>
      </w:r>
      <w:r>
        <w:t>(P-CR) 23.700-13: KI#2, New solution: Reachability indications from the UE.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is to provide a new solution to address KI#2 of the TR.</w:t>
      </w:r>
    </w:p>
    <w:p w14:paraId="328BF599" w14:textId="77777777" w:rsidR="00B56CC5" w:rsidRPr="005B25A1" w:rsidRDefault="00B56CC5" w:rsidP="00B56CC5">
      <w:pPr>
        <w:keepNext/>
        <w:keepLines/>
        <w:rPr>
          <w:b/>
          <w:bCs/>
        </w:rPr>
      </w:pPr>
      <w:r w:rsidRPr="005B25A1">
        <w:rPr>
          <w:b/>
          <w:bCs/>
        </w:rPr>
        <w:t>Parallel discussion:</w:t>
      </w:r>
    </w:p>
    <w:p w14:paraId="3E59B16B" w14:textId="77777777" w:rsidR="00B56CC5" w:rsidRPr="005B25A1" w:rsidRDefault="00B56CC5" w:rsidP="00B56CC5">
      <w:pPr>
        <w:keepNext/>
        <w:keepLines/>
      </w:pPr>
      <w:r w:rsidRPr="00B56CC5">
        <w:rPr>
          <w:color w:val="0000FF"/>
        </w:rPr>
        <w:t>Not handled</w:t>
      </w:r>
      <w:r>
        <w:t>.</w:t>
      </w:r>
    </w:p>
    <w:p w14:paraId="11F8309D" w14:textId="77777777" w:rsidR="00B56CC5" w:rsidRPr="00EB0339" w:rsidRDefault="00B56CC5" w:rsidP="00B56CC5">
      <w:r w:rsidRPr="005B25A1">
        <w:rPr>
          <w:b/>
          <w:bCs/>
        </w:rPr>
        <w:t>Status:</w:t>
      </w:r>
      <w:r>
        <w:t xml:space="preserve"> </w:t>
      </w:r>
      <w:r w:rsidRPr="00B56CC5">
        <w:rPr>
          <w:color w:val="0000FF"/>
        </w:rPr>
        <w:t>Not handled</w:t>
      </w:r>
      <w:r>
        <w:t>.</w:t>
      </w:r>
    </w:p>
    <w:p w14:paraId="10250C14" w14:textId="77777777" w:rsidR="00C05C67" w:rsidRPr="00EB0339" w:rsidRDefault="00C05C67" w:rsidP="00C05C67"/>
    <w:p w14:paraId="4248DD31" w14:textId="77777777" w:rsidR="00F80D82" w:rsidRDefault="00F80D82" w:rsidP="00F80D82">
      <w:pPr>
        <w:pStyle w:val="Heading2"/>
      </w:pPr>
      <w:bookmarkStart w:id="130" w:name="_Toc177620682"/>
      <w:r>
        <w:t>19.15</w:t>
      </w:r>
      <w:r>
        <w:tab/>
        <w:t>Core Network Enhanced Support for Artificial Intelligence (AI)/Machine Learning (ML) (FS_AIML_CN)</w:t>
      </w:r>
      <w:bookmarkEnd w:id="130"/>
    </w:p>
    <w:p w14:paraId="005A8B6E" w14:textId="77777777" w:rsidR="00F80D82" w:rsidRDefault="00F80D82" w:rsidP="00F80D82"/>
    <w:p w14:paraId="2CA39A48"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LS and General</w:t>
      </w:r>
    </w:p>
    <w:p w14:paraId="1B629327" w14:textId="77777777" w:rsidR="00F80D82" w:rsidRDefault="00F80D82" w:rsidP="00F80D82">
      <w:pPr>
        <w:pStyle w:val="NormTop"/>
      </w:pPr>
      <w:r w:rsidRPr="00ED26F2">
        <w:rPr>
          <w:color w:val="0000FF"/>
        </w:rPr>
        <w:t>S2-2406839</w:t>
      </w:r>
      <w:r w:rsidRPr="00D53282">
        <w:t xml:space="preserve"> </w:t>
      </w:r>
      <w:r>
        <w:t>(REPORT) NWM report for R19 AIML_CN (Source: vivo Mobile Com. (Chongqing))</w:t>
      </w:r>
      <w:r>
        <w:br/>
      </w:r>
      <w:r w:rsidRPr="00D53282">
        <w:rPr>
          <w:b/>
        </w:rPr>
        <w:t>Document for:</w:t>
      </w:r>
      <w:r w:rsidRPr="00D53282">
        <w:t xml:space="preserve"> </w:t>
      </w:r>
      <w:r>
        <w:t>Information</w:t>
      </w:r>
      <w:r>
        <w:br/>
      </w:r>
      <w:r w:rsidRPr="00D53282">
        <w:rPr>
          <w:b/>
        </w:rPr>
        <w:t>Abstract:</w:t>
      </w:r>
      <w:r w:rsidRPr="00D53282">
        <w:t xml:space="preserve"> </w:t>
      </w:r>
      <w:r>
        <w:br/>
        <w:t>NWM report for R19 AIML_CN.</w:t>
      </w:r>
    </w:p>
    <w:p w14:paraId="796DA93C" w14:textId="77777777" w:rsidR="00B56CC5" w:rsidRPr="005B25A1" w:rsidRDefault="00B56CC5" w:rsidP="00B56CC5">
      <w:pPr>
        <w:keepNext/>
        <w:keepLines/>
        <w:rPr>
          <w:b/>
          <w:bCs/>
        </w:rPr>
      </w:pPr>
      <w:r w:rsidRPr="005B25A1">
        <w:rPr>
          <w:b/>
          <w:bCs/>
        </w:rPr>
        <w:t>Parallel discussion:</w:t>
      </w:r>
    </w:p>
    <w:p w14:paraId="7F025775" w14:textId="77777777" w:rsidR="00B56CC5" w:rsidRPr="005B25A1" w:rsidRDefault="00B56CC5" w:rsidP="00B56CC5">
      <w:pPr>
        <w:keepNext/>
        <w:keepLines/>
      </w:pPr>
      <w:r w:rsidRPr="00B56CC5">
        <w:rPr>
          <w:color w:val="0000FF"/>
        </w:rPr>
        <w:t>Not handled</w:t>
      </w:r>
      <w:r>
        <w:t>.</w:t>
      </w:r>
    </w:p>
    <w:p w14:paraId="17E21CAA" w14:textId="77777777" w:rsidR="00B56CC5" w:rsidRPr="00EB0339" w:rsidRDefault="00B56CC5" w:rsidP="00B56CC5">
      <w:r w:rsidRPr="005B25A1">
        <w:rPr>
          <w:b/>
          <w:bCs/>
        </w:rPr>
        <w:t>Status:</w:t>
      </w:r>
      <w:r>
        <w:t xml:space="preserve"> </w:t>
      </w:r>
      <w:r w:rsidRPr="00B56CC5">
        <w:rPr>
          <w:color w:val="0000FF"/>
        </w:rPr>
        <w:t>Not handled</w:t>
      </w:r>
      <w:r>
        <w:t>.</w:t>
      </w:r>
    </w:p>
    <w:p w14:paraId="1B6B8651" w14:textId="77777777" w:rsidR="00F80D82" w:rsidRDefault="00F80D82" w:rsidP="00F80D82">
      <w:pPr>
        <w:pStyle w:val="NormTop"/>
      </w:pPr>
      <w:r w:rsidRPr="00ED26F2">
        <w:rPr>
          <w:color w:val="0000FF"/>
        </w:rPr>
        <w:t>S2-2405854</w:t>
      </w:r>
      <w:r w:rsidRPr="00D53282">
        <w:t xml:space="preserve"> </w:t>
      </w:r>
      <w:r>
        <w:t>(LS IN) LS from ITU-T SG13: LS on consent of draft new Recommendation ITU-T Y.3186 (ex Y.IMT2020-DJLML) 'Requirements and framework for distributed joint learning to enable machine learning in future networks including IMT-2020' (Source: ITU-T SG13 (SG13-LS170))</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SG2, ITU-T SG11, SA WG1 and SA WG2 about the consent of new draft Recommendation ITU-T Y.3186 (formerly Y.IMT2020-DJLML) 'Requirements and framework for distributed joint learning to enable machine learning in future networks including IMT-2020'.</w:t>
      </w:r>
    </w:p>
    <w:p w14:paraId="4191F94E" w14:textId="77777777" w:rsidR="00F80D82" w:rsidRPr="005B25A1" w:rsidRDefault="00F80D82" w:rsidP="00F80D82">
      <w:pPr>
        <w:keepNext/>
        <w:keepLines/>
        <w:rPr>
          <w:b/>
          <w:bCs/>
        </w:rPr>
      </w:pPr>
      <w:r w:rsidRPr="005B25A1">
        <w:rPr>
          <w:b/>
          <w:bCs/>
        </w:rPr>
        <w:t>Plenary Discussion:</w:t>
      </w:r>
    </w:p>
    <w:p w14:paraId="5053F7C9" w14:textId="77777777" w:rsidR="00AB3DCA" w:rsidRPr="005B25A1" w:rsidRDefault="00AB3DCA" w:rsidP="00AB3DCA">
      <w:pPr>
        <w:keepNext/>
        <w:keepLines/>
      </w:pPr>
      <w:r>
        <w:rPr>
          <w:color w:val="0000FF"/>
        </w:rPr>
        <w:t>Postponed</w:t>
      </w:r>
      <w:r>
        <w:t>.</w:t>
      </w:r>
    </w:p>
    <w:p w14:paraId="4055B176" w14:textId="77777777" w:rsidR="00AB3DCA" w:rsidRPr="00EB0339" w:rsidRDefault="00AB3DCA" w:rsidP="00AB3DCA">
      <w:r w:rsidRPr="005B25A1">
        <w:rPr>
          <w:b/>
          <w:bCs/>
        </w:rPr>
        <w:t>Status:</w:t>
      </w:r>
      <w:r>
        <w:t xml:space="preserve"> </w:t>
      </w:r>
      <w:r>
        <w:rPr>
          <w:color w:val="0000FF"/>
        </w:rPr>
        <w:t>Postponed</w:t>
      </w:r>
      <w:r>
        <w:t>.</w:t>
      </w:r>
    </w:p>
    <w:p w14:paraId="342B5365" w14:textId="77777777" w:rsidR="00F80D82" w:rsidRDefault="00F80D82" w:rsidP="00F80D82">
      <w:pPr>
        <w:pStyle w:val="NormTop"/>
      </w:pPr>
      <w:r w:rsidRPr="00ED26F2">
        <w:rPr>
          <w:color w:val="0000FF"/>
        </w:rPr>
        <w:lastRenderedPageBreak/>
        <w:t>S2-2406872</w:t>
      </w:r>
      <w:r w:rsidRPr="00D53282">
        <w:t xml:space="preserve"> </w:t>
      </w:r>
      <w:r>
        <w:t>(LS IN) LS from RAN WG1: Reply LS on data collection to enable ML model training and inference in 5GC for Direct AI/ML based positioning (Source: RAN WG1 (R1-2405578))</w:t>
      </w:r>
      <w:r>
        <w:br/>
      </w:r>
      <w:r w:rsidRPr="00D53282">
        <w:rPr>
          <w:b/>
        </w:rPr>
        <w:t>Document for:</w:t>
      </w:r>
      <w:r w:rsidRPr="00D53282">
        <w:t xml:space="preserve"> </w:t>
      </w:r>
      <w:r>
        <w:t>Action</w:t>
      </w:r>
      <w:r>
        <w:br/>
      </w:r>
      <w:r w:rsidRPr="00D53282">
        <w:rPr>
          <w:b/>
        </w:rPr>
        <w:t>Abstract:</w:t>
      </w:r>
      <w:r w:rsidRPr="00D53282">
        <w:t xml:space="preserve"> </w:t>
      </w:r>
      <w:r>
        <w:br/>
        <w:t>RAN WG1 thanks SA WG2 for the LS on data collection to enable ML model training and inference in 5GC for direct AI/ML based positioning. RAN WG1 would like to provide the responses to the following questions in SA WG2 LS (</w:t>
      </w:r>
      <w:r w:rsidRPr="00ED26F2">
        <w:rPr>
          <w:color w:val="0000FF"/>
        </w:rPr>
        <w:t>S2-2405833</w:t>
      </w:r>
      <w:r>
        <w:t>) based on RAN WG1 progress up to RAN WG1#117 meeting. {. . .}. Furthermore, RAN WG1 would like to notify SA WG2 of the following: (a) RAN WG1 is still working on further details of training data collection and model inference of Case 3b and 2b. RAN WG1 may provide additional input to SA WG2 in the future. (b) For the related RAN work item (NR_AIML_air), Rel-19 WID (RP-240774) has assigned Case 3b 1st priority, and Case 2b 2nd priority. (c) Note: in RAN WG1 agreement, 'AI/ML based positioning' by itself refers to all positioning cases, including Case 3b and 2b. (d) Note: the working assumptions and agreements above are based on RAN WG1 understanding for RAN work item (NR_AIML_air). Action: RAN WG1 respectfully asks SA WG2 to take the above into account in their future work.</w:t>
      </w:r>
    </w:p>
    <w:p w14:paraId="2047BDA0" w14:textId="77777777" w:rsidR="00F80D82" w:rsidRPr="005B25A1" w:rsidRDefault="00F80D82" w:rsidP="00F80D82">
      <w:pPr>
        <w:keepNext/>
        <w:keepLines/>
        <w:rPr>
          <w:b/>
          <w:bCs/>
        </w:rPr>
      </w:pPr>
      <w:r w:rsidRPr="005B25A1">
        <w:rPr>
          <w:b/>
          <w:bCs/>
        </w:rPr>
        <w:t>Plenary Discussion:</w:t>
      </w:r>
    </w:p>
    <w:p w14:paraId="658AA795" w14:textId="77777777" w:rsidR="00AB3DCA" w:rsidRPr="005B25A1" w:rsidRDefault="00AB3DCA" w:rsidP="00AB3DCA">
      <w:pPr>
        <w:keepNext/>
        <w:keepLines/>
      </w:pPr>
      <w:r>
        <w:rPr>
          <w:color w:val="0000FF"/>
        </w:rPr>
        <w:t>Postponed</w:t>
      </w:r>
      <w:r>
        <w:t>.</w:t>
      </w:r>
    </w:p>
    <w:p w14:paraId="134BF72B" w14:textId="77777777" w:rsidR="00AB3DCA" w:rsidRPr="00EB0339" w:rsidRDefault="00AB3DCA" w:rsidP="00AB3DCA">
      <w:r w:rsidRPr="005B25A1">
        <w:rPr>
          <w:b/>
          <w:bCs/>
        </w:rPr>
        <w:t>Status:</w:t>
      </w:r>
      <w:r>
        <w:t xml:space="preserve"> </w:t>
      </w:r>
      <w:r>
        <w:rPr>
          <w:color w:val="0000FF"/>
        </w:rPr>
        <w:t>Postponed</w:t>
      </w:r>
      <w:r>
        <w:t>.</w:t>
      </w:r>
    </w:p>
    <w:p w14:paraId="6E5D7112"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Evaluation / conclusion</w:t>
      </w:r>
    </w:p>
    <w:p w14:paraId="11C7B1E2"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KI#1: AI/ML based positioning</w:t>
      </w:r>
    </w:p>
    <w:p w14:paraId="34FFE5C5" w14:textId="77777777" w:rsidR="00F80D82" w:rsidRDefault="00F80D82" w:rsidP="00F80D82">
      <w:pPr>
        <w:pStyle w:val="NormTop"/>
      </w:pPr>
      <w:r w:rsidRPr="00ED26F2">
        <w:rPr>
          <w:color w:val="0000FF"/>
        </w:rPr>
        <w:t>S2-2406841</w:t>
      </w:r>
      <w:r w:rsidRPr="00D53282">
        <w:t xml:space="preserve"> </w:t>
      </w:r>
      <w:r>
        <w:t>(DISCUSSION) KI#1 status summary and way forward (Source: vivo, MediaTek Inc(rapporteur))</w:t>
      </w:r>
      <w:r>
        <w:br/>
      </w:r>
      <w:r w:rsidRPr="00D53282">
        <w:rPr>
          <w:b/>
        </w:rPr>
        <w:t>Document for:</w:t>
      </w:r>
      <w:r w:rsidRPr="00D53282">
        <w:t xml:space="preserve"> </w:t>
      </w:r>
      <w:r>
        <w:t>Agreement</w:t>
      </w:r>
      <w:r>
        <w:br/>
      </w:r>
      <w:r w:rsidRPr="00D53282">
        <w:rPr>
          <w:b/>
        </w:rPr>
        <w:t>Abstract:</w:t>
      </w:r>
      <w:r w:rsidRPr="00D53282">
        <w:t xml:space="preserve"> </w:t>
      </w:r>
      <w:r>
        <w:br/>
        <w:t>AKI#1 status summary and way forward from rapporteur.</w:t>
      </w:r>
    </w:p>
    <w:p w14:paraId="587274A8" w14:textId="77777777" w:rsidR="00B56CC5" w:rsidRPr="005B25A1" w:rsidRDefault="00B56CC5" w:rsidP="00B56CC5">
      <w:pPr>
        <w:keepNext/>
        <w:keepLines/>
        <w:rPr>
          <w:b/>
          <w:bCs/>
        </w:rPr>
      </w:pPr>
      <w:r w:rsidRPr="005B25A1">
        <w:rPr>
          <w:b/>
          <w:bCs/>
        </w:rPr>
        <w:t>Parallel discussion:</w:t>
      </w:r>
    </w:p>
    <w:p w14:paraId="39F23523" w14:textId="77777777" w:rsidR="00B56CC5" w:rsidRPr="005B25A1" w:rsidRDefault="00B56CC5" w:rsidP="00B56CC5">
      <w:pPr>
        <w:keepNext/>
        <w:keepLines/>
      </w:pPr>
      <w:r w:rsidRPr="00B56CC5">
        <w:rPr>
          <w:color w:val="0000FF"/>
        </w:rPr>
        <w:t>Not handled</w:t>
      </w:r>
      <w:r>
        <w:t>.</w:t>
      </w:r>
    </w:p>
    <w:p w14:paraId="1BED4CF8" w14:textId="77777777" w:rsidR="00B56CC5" w:rsidRPr="00EB0339" w:rsidRDefault="00B56CC5" w:rsidP="00B56CC5">
      <w:r w:rsidRPr="005B25A1">
        <w:rPr>
          <w:b/>
          <w:bCs/>
        </w:rPr>
        <w:t>Status:</w:t>
      </w:r>
      <w:r>
        <w:t xml:space="preserve"> </w:t>
      </w:r>
      <w:r w:rsidRPr="00B56CC5">
        <w:rPr>
          <w:color w:val="0000FF"/>
        </w:rPr>
        <w:t>Not handled</w:t>
      </w:r>
      <w:r>
        <w:t>.</w:t>
      </w:r>
    </w:p>
    <w:p w14:paraId="78541386" w14:textId="77777777" w:rsidR="00F80D82" w:rsidRDefault="00F80D82" w:rsidP="00F80D82">
      <w:pPr>
        <w:pStyle w:val="NormTop"/>
      </w:pPr>
      <w:r w:rsidRPr="00ED26F2">
        <w:rPr>
          <w:color w:val="0000FF"/>
        </w:rPr>
        <w:t>S2-2405898</w:t>
      </w:r>
      <w:r w:rsidRPr="00D53282">
        <w:t xml:space="preserve"> </w:t>
      </w:r>
      <w:r>
        <w:t>(P-CR) 23.700-84: TR 23.700-84: KI#1 Conclusion. (Source: ZTE)</w:t>
      </w:r>
      <w:r>
        <w:br/>
      </w:r>
      <w:r w:rsidRPr="00D53282">
        <w:rPr>
          <w:b/>
        </w:rPr>
        <w:t>Document for:</w:t>
      </w:r>
      <w:r w:rsidRPr="00D53282">
        <w:t xml:space="preserve"> </w:t>
      </w:r>
      <w:r>
        <w:t>Approval</w:t>
      </w:r>
      <w:r>
        <w:br/>
      </w:r>
      <w:r w:rsidRPr="00D53282">
        <w:rPr>
          <w:b/>
        </w:rPr>
        <w:t>Abstract:</w:t>
      </w:r>
      <w:r w:rsidRPr="00D53282">
        <w:t xml:space="preserve"> </w:t>
      </w:r>
      <w:r>
        <w:br/>
        <w:t>Interim conclusion for Key issue 1.</w:t>
      </w:r>
    </w:p>
    <w:p w14:paraId="79AE83FB" w14:textId="77777777" w:rsidR="00B56CC5" w:rsidRPr="005B25A1" w:rsidRDefault="00B56CC5" w:rsidP="00B56CC5">
      <w:pPr>
        <w:keepNext/>
        <w:keepLines/>
        <w:rPr>
          <w:b/>
          <w:bCs/>
        </w:rPr>
      </w:pPr>
      <w:r w:rsidRPr="005B25A1">
        <w:rPr>
          <w:b/>
          <w:bCs/>
        </w:rPr>
        <w:t>Parallel discussion:</w:t>
      </w:r>
    </w:p>
    <w:p w14:paraId="370A35BC" w14:textId="77777777" w:rsidR="00B56CC5" w:rsidRPr="005B25A1" w:rsidRDefault="00B56CC5" w:rsidP="00B56CC5">
      <w:pPr>
        <w:keepNext/>
        <w:keepLines/>
      </w:pPr>
      <w:r w:rsidRPr="00B56CC5">
        <w:rPr>
          <w:color w:val="0000FF"/>
        </w:rPr>
        <w:t>Not handled</w:t>
      </w:r>
      <w:r>
        <w:t>.</w:t>
      </w:r>
    </w:p>
    <w:p w14:paraId="1DBC4963" w14:textId="77777777" w:rsidR="00B56CC5" w:rsidRPr="00EB0339" w:rsidRDefault="00B56CC5" w:rsidP="00B56CC5">
      <w:r w:rsidRPr="005B25A1">
        <w:rPr>
          <w:b/>
          <w:bCs/>
        </w:rPr>
        <w:t>Status:</w:t>
      </w:r>
      <w:r>
        <w:t xml:space="preserve"> </w:t>
      </w:r>
      <w:r w:rsidRPr="00B56CC5">
        <w:rPr>
          <w:color w:val="0000FF"/>
        </w:rPr>
        <w:t>Not handled</w:t>
      </w:r>
      <w:r>
        <w:t>.</w:t>
      </w:r>
    </w:p>
    <w:p w14:paraId="276F31DF" w14:textId="77777777" w:rsidR="00F80D82" w:rsidRDefault="00F80D82" w:rsidP="00F80D82">
      <w:pPr>
        <w:pStyle w:val="NormTop"/>
      </w:pPr>
      <w:r w:rsidRPr="00ED26F2">
        <w:rPr>
          <w:color w:val="0000FF"/>
        </w:rPr>
        <w:t>S2-2405899</w:t>
      </w:r>
      <w:r w:rsidRPr="00D53282">
        <w:t xml:space="preserve"> </w:t>
      </w:r>
      <w:r>
        <w:t>(P-CR) 23.700-84: TR 23.700-84: KI#1 Evaluation. (Source: ZTE)</w:t>
      </w:r>
      <w:r>
        <w:br/>
      </w:r>
      <w:r w:rsidRPr="00D53282">
        <w:rPr>
          <w:b/>
        </w:rPr>
        <w:t>Document for:</w:t>
      </w:r>
      <w:r w:rsidRPr="00D53282">
        <w:t xml:space="preserve"> </w:t>
      </w:r>
      <w:r>
        <w:t>Approval</w:t>
      </w:r>
      <w:r>
        <w:br/>
      </w:r>
      <w:r w:rsidRPr="00D53282">
        <w:rPr>
          <w:b/>
        </w:rPr>
        <w:t>Abstract:</w:t>
      </w:r>
      <w:r w:rsidRPr="00D53282">
        <w:t xml:space="preserve"> </w:t>
      </w:r>
      <w:r>
        <w:br/>
        <w:t>There are 12 solutions in total for Key issue #1. This paper provides an overview and gives some criteria for evaluation.</w:t>
      </w:r>
    </w:p>
    <w:p w14:paraId="5B581781" w14:textId="77777777" w:rsidR="00B56CC5" w:rsidRPr="005B25A1" w:rsidRDefault="00B56CC5" w:rsidP="00B56CC5">
      <w:pPr>
        <w:keepNext/>
        <w:keepLines/>
        <w:rPr>
          <w:b/>
          <w:bCs/>
        </w:rPr>
      </w:pPr>
      <w:r w:rsidRPr="005B25A1">
        <w:rPr>
          <w:b/>
          <w:bCs/>
        </w:rPr>
        <w:t>Parallel discussion:</w:t>
      </w:r>
    </w:p>
    <w:p w14:paraId="5D8AA713" w14:textId="77777777" w:rsidR="00B56CC5" w:rsidRPr="005B25A1" w:rsidRDefault="00B56CC5" w:rsidP="00B56CC5">
      <w:pPr>
        <w:keepNext/>
        <w:keepLines/>
      </w:pPr>
      <w:r w:rsidRPr="00B56CC5">
        <w:rPr>
          <w:color w:val="0000FF"/>
        </w:rPr>
        <w:t>Not handled</w:t>
      </w:r>
      <w:r>
        <w:t>.</w:t>
      </w:r>
    </w:p>
    <w:p w14:paraId="2B385D5E" w14:textId="77777777" w:rsidR="00B56CC5" w:rsidRPr="00EB0339" w:rsidRDefault="00B56CC5" w:rsidP="00B56CC5">
      <w:r w:rsidRPr="005B25A1">
        <w:rPr>
          <w:b/>
          <w:bCs/>
        </w:rPr>
        <w:t>Status:</w:t>
      </w:r>
      <w:r>
        <w:t xml:space="preserve"> </w:t>
      </w:r>
      <w:r w:rsidRPr="00B56CC5">
        <w:rPr>
          <w:color w:val="0000FF"/>
        </w:rPr>
        <w:t>Not handled</w:t>
      </w:r>
      <w:r>
        <w:t>.</w:t>
      </w:r>
    </w:p>
    <w:p w14:paraId="4B380360" w14:textId="77777777" w:rsidR="00F80D82" w:rsidRDefault="00F80D82" w:rsidP="00F80D82">
      <w:pPr>
        <w:pStyle w:val="NormTop"/>
      </w:pPr>
      <w:r w:rsidRPr="00ED26F2">
        <w:rPr>
          <w:color w:val="0000FF"/>
        </w:rPr>
        <w:lastRenderedPageBreak/>
        <w:t>S2-2405933</w:t>
      </w:r>
      <w:r w:rsidRPr="00D53282">
        <w:t xml:space="preserve"> </w:t>
      </w:r>
      <w:r>
        <w:t>(P-CR) 23.700-84: Evaluation for key issue 1.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an evaluation for key issue 1.</w:t>
      </w:r>
    </w:p>
    <w:p w14:paraId="2C62B458" w14:textId="77777777" w:rsidR="00B56CC5" w:rsidRPr="005B25A1" w:rsidRDefault="00B56CC5" w:rsidP="00B56CC5">
      <w:pPr>
        <w:keepNext/>
        <w:keepLines/>
        <w:rPr>
          <w:b/>
          <w:bCs/>
        </w:rPr>
      </w:pPr>
      <w:r w:rsidRPr="005B25A1">
        <w:rPr>
          <w:b/>
          <w:bCs/>
        </w:rPr>
        <w:t>Parallel discussion:</w:t>
      </w:r>
    </w:p>
    <w:p w14:paraId="61AD5B99" w14:textId="77777777" w:rsidR="00B56CC5" w:rsidRPr="005B25A1" w:rsidRDefault="00B56CC5" w:rsidP="00B56CC5">
      <w:pPr>
        <w:keepNext/>
        <w:keepLines/>
      </w:pPr>
      <w:r w:rsidRPr="00B56CC5">
        <w:rPr>
          <w:color w:val="0000FF"/>
        </w:rPr>
        <w:t>Not handled</w:t>
      </w:r>
      <w:r>
        <w:t>.</w:t>
      </w:r>
    </w:p>
    <w:p w14:paraId="529FEF4C" w14:textId="77777777" w:rsidR="00B56CC5" w:rsidRPr="00EB0339" w:rsidRDefault="00B56CC5" w:rsidP="00B56CC5">
      <w:r w:rsidRPr="005B25A1">
        <w:rPr>
          <w:b/>
          <w:bCs/>
        </w:rPr>
        <w:t>Status:</w:t>
      </w:r>
      <w:r>
        <w:t xml:space="preserve"> </w:t>
      </w:r>
      <w:r w:rsidRPr="00B56CC5">
        <w:rPr>
          <w:color w:val="0000FF"/>
        </w:rPr>
        <w:t>Not handled</w:t>
      </w:r>
      <w:r>
        <w:t>.</w:t>
      </w:r>
    </w:p>
    <w:p w14:paraId="6A3E4AD4" w14:textId="77777777" w:rsidR="00F80D82" w:rsidRDefault="00F80D82" w:rsidP="00F80D82">
      <w:pPr>
        <w:pStyle w:val="NormTop"/>
      </w:pPr>
      <w:r w:rsidRPr="00ED26F2">
        <w:rPr>
          <w:color w:val="0000FF"/>
        </w:rPr>
        <w:t>S2-2405934</w:t>
      </w:r>
      <w:r w:rsidRPr="00D53282">
        <w:t xml:space="preserve"> </w:t>
      </w:r>
      <w:r>
        <w:t>(P-CR) 23.700-84: Conclusions for key issue 1.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key issue 1.</w:t>
      </w:r>
    </w:p>
    <w:p w14:paraId="5CAC13F8" w14:textId="77777777" w:rsidR="00B56CC5" w:rsidRPr="005B25A1" w:rsidRDefault="00B56CC5" w:rsidP="00B56CC5">
      <w:pPr>
        <w:keepNext/>
        <w:keepLines/>
        <w:rPr>
          <w:b/>
          <w:bCs/>
        </w:rPr>
      </w:pPr>
      <w:r w:rsidRPr="005B25A1">
        <w:rPr>
          <w:b/>
          <w:bCs/>
        </w:rPr>
        <w:t>Parallel discussion:</w:t>
      </w:r>
    </w:p>
    <w:p w14:paraId="5086F75F" w14:textId="77777777" w:rsidR="00B56CC5" w:rsidRPr="005B25A1" w:rsidRDefault="00B56CC5" w:rsidP="00B56CC5">
      <w:pPr>
        <w:keepNext/>
        <w:keepLines/>
      </w:pPr>
      <w:r w:rsidRPr="00B56CC5">
        <w:rPr>
          <w:color w:val="0000FF"/>
        </w:rPr>
        <w:t>Not handled</w:t>
      </w:r>
      <w:r>
        <w:t>.</w:t>
      </w:r>
    </w:p>
    <w:p w14:paraId="64CCCF07" w14:textId="77777777" w:rsidR="00B56CC5" w:rsidRPr="00EB0339" w:rsidRDefault="00B56CC5" w:rsidP="00B56CC5">
      <w:r w:rsidRPr="005B25A1">
        <w:rPr>
          <w:b/>
          <w:bCs/>
        </w:rPr>
        <w:t>Status:</w:t>
      </w:r>
      <w:r>
        <w:t xml:space="preserve"> </w:t>
      </w:r>
      <w:r w:rsidRPr="00B56CC5">
        <w:rPr>
          <w:color w:val="0000FF"/>
        </w:rPr>
        <w:t>Not handled</w:t>
      </w:r>
      <w:r>
        <w:t>.</w:t>
      </w:r>
    </w:p>
    <w:p w14:paraId="17010866" w14:textId="77777777" w:rsidR="00F80D82" w:rsidRDefault="00F80D82" w:rsidP="00F80D82">
      <w:pPr>
        <w:pStyle w:val="NormTop"/>
      </w:pPr>
      <w:r w:rsidRPr="00ED26F2">
        <w:rPr>
          <w:color w:val="0000FF"/>
        </w:rPr>
        <w:t>S2-2405993</w:t>
      </w:r>
      <w:r w:rsidRPr="00D53282">
        <w:t xml:space="preserve"> </w:t>
      </w:r>
      <w:r>
        <w:t>(P-CR) 23.700-84: KI#1, Interim conclusion.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KI#1.</w:t>
      </w:r>
    </w:p>
    <w:p w14:paraId="202F1F61" w14:textId="77777777" w:rsidR="00B56CC5" w:rsidRPr="005B25A1" w:rsidRDefault="00B56CC5" w:rsidP="00B56CC5">
      <w:pPr>
        <w:keepNext/>
        <w:keepLines/>
        <w:rPr>
          <w:b/>
          <w:bCs/>
        </w:rPr>
      </w:pPr>
      <w:r w:rsidRPr="005B25A1">
        <w:rPr>
          <w:b/>
          <w:bCs/>
        </w:rPr>
        <w:t>Parallel discussion:</w:t>
      </w:r>
    </w:p>
    <w:p w14:paraId="4AD38BED" w14:textId="77777777" w:rsidR="00B56CC5" w:rsidRPr="005B25A1" w:rsidRDefault="00B56CC5" w:rsidP="00B56CC5">
      <w:pPr>
        <w:keepNext/>
        <w:keepLines/>
      </w:pPr>
      <w:r w:rsidRPr="00B56CC5">
        <w:rPr>
          <w:color w:val="0000FF"/>
        </w:rPr>
        <w:t>Not handled</w:t>
      </w:r>
      <w:r>
        <w:t>.</w:t>
      </w:r>
    </w:p>
    <w:p w14:paraId="30ABEC13" w14:textId="77777777" w:rsidR="00B56CC5" w:rsidRPr="00EB0339" w:rsidRDefault="00B56CC5" w:rsidP="00B56CC5">
      <w:r w:rsidRPr="005B25A1">
        <w:rPr>
          <w:b/>
          <w:bCs/>
        </w:rPr>
        <w:t>Status:</w:t>
      </w:r>
      <w:r>
        <w:t xml:space="preserve"> </w:t>
      </w:r>
      <w:r w:rsidRPr="00B56CC5">
        <w:rPr>
          <w:color w:val="0000FF"/>
        </w:rPr>
        <w:t>Not handled</w:t>
      </w:r>
      <w:r>
        <w:t>.</w:t>
      </w:r>
    </w:p>
    <w:p w14:paraId="36706C24" w14:textId="77777777" w:rsidR="00F80D82" w:rsidRDefault="00F80D82" w:rsidP="00F80D82">
      <w:pPr>
        <w:pStyle w:val="NormTop"/>
      </w:pPr>
      <w:r w:rsidRPr="00ED26F2">
        <w:rPr>
          <w:color w:val="0000FF"/>
        </w:rPr>
        <w:t>S2-2406069</w:t>
      </w:r>
      <w:r w:rsidRPr="00D53282">
        <w:t xml:space="preserve"> </w:t>
      </w:r>
      <w:r>
        <w:t>(P-CR) 23.700-84: Conclusion for KI#1: Enhancements to LCS to support Direct AI/ML based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w:t>
      </w:r>
    </w:p>
    <w:p w14:paraId="4E8C5ABC" w14:textId="77777777" w:rsidR="00B56CC5" w:rsidRPr="005B25A1" w:rsidRDefault="00B56CC5" w:rsidP="00B56CC5">
      <w:pPr>
        <w:keepNext/>
        <w:keepLines/>
        <w:rPr>
          <w:b/>
          <w:bCs/>
        </w:rPr>
      </w:pPr>
      <w:r w:rsidRPr="005B25A1">
        <w:rPr>
          <w:b/>
          <w:bCs/>
        </w:rPr>
        <w:t>Parallel discussion:</w:t>
      </w:r>
    </w:p>
    <w:p w14:paraId="7981C339" w14:textId="77777777" w:rsidR="00B56CC5" w:rsidRPr="005B25A1" w:rsidRDefault="00B56CC5" w:rsidP="00B56CC5">
      <w:pPr>
        <w:keepNext/>
        <w:keepLines/>
      </w:pPr>
      <w:r w:rsidRPr="00B56CC5">
        <w:rPr>
          <w:color w:val="0000FF"/>
        </w:rPr>
        <w:t>Not handled</w:t>
      </w:r>
      <w:r>
        <w:t>.</w:t>
      </w:r>
    </w:p>
    <w:p w14:paraId="022B5540" w14:textId="77777777" w:rsidR="00B56CC5" w:rsidRPr="00EB0339" w:rsidRDefault="00B56CC5" w:rsidP="00B56CC5">
      <w:r w:rsidRPr="005B25A1">
        <w:rPr>
          <w:b/>
          <w:bCs/>
        </w:rPr>
        <w:t>Status:</w:t>
      </w:r>
      <w:r>
        <w:t xml:space="preserve"> </w:t>
      </w:r>
      <w:r w:rsidRPr="00B56CC5">
        <w:rPr>
          <w:color w:val="0000FF"/>
        </w:rPr>
        <w:t>Not handled</w:t>
      </w:r>
      <w:r>
        <w:t>.</w:t>
      </w:r>
    </w:p>
    <w:p w14:paraId="59FAE154" w14:textId="77777777" w:rsidR="00F80D82" w:rsidRDefault="00F80D82" w:rsidP="00F80D82">
      <w:pPr>
        <w:pStyle w:val="NormTop"/>
      </w:pPr>
      <w:r w:rsidRPr="00ED26F2">
        <w:rPr>
          <w:color w:val="0000FF"/>
        </w:rPr>
        <w:t>S2-2406208</w:t>
      </w:r>
      <w:r w:rsidRPr="00D53282">
        <w:t xml:space="preserve"> </w:t>
      </w:r>
      <w:r>
        <w:t>(P-CR) 23.700-84: KI #1 Conclusions.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includes.</w:t>
      </w:r>
    </w:p>
    <w:p w14:paraId="53722F52" w14:textId="77777777" w:rsidR="00B56CC5" w:rsidRPr="005B25A1" w:rsidRDefault="00B56CC5" w:rsidP="00B56CC5">
      <w:pPr>
        <w:keepNext/>
        <w:keepLines/>
        <w:rPr>
          <w:b/>
          <w:bCs/>
        </w:rPr>
      </w:pPr>
      <w:r w:rsidRPr="005B25A1">
        <w:rPr>
          <w:b/>
          <w:bCs/>
        </w:rPr>
        <w:t>Parallel discussion:</w:t>
      </w:r>
    </w:p>
    <w:p w14:paraId="5E8E4A09" w14:textId="77777777" w:rsidR="00B56CC5" w:rsidRPr="005B25A1" w:rsidRDefault="00B56CC5" w:rsidP="00B56CC5">
      <w:pPr>
        <w:keepNext/>
        <w:keepLines/>
      </w:pPr>
      <w:r w:rsidRPr="00B56CC5">
        <w:rPr>
          <w:color w:val="0000FF"/>
        </w:rPr>
        <w:t>Not handled</w:t>
      </w:r>
      <w:r>
        <w:t>.</w:t>
      </w:r>
    </w:p>
    <w:p w14:paraId="13BB25AC" w14:textId="77777777" w:rsidR="00B56CC5" w:rsidRPr="00EB0339" w:rsidRDefault="00B56CC5" w:rsidP="00B56CC5">
      <w:r w:rsidRPr="005B25A1">
        <w:rPr>
          <w:b/>
          <w:bCs/>
        </w:rPr>
        <w:t>Status:</w:t>
      </w:r>
      <w:r>
        <w:t xml:space="preserve"> </w:t>
      </w:r>
      <w:r w:rsidRPr="00B56CC5">
        <w:rPr>
          <w:color w:val="0000FF"/>
        </w:rPr>
        <w:t>Not handled</w:t>
      </w:r>
      <w:r>
        <w:t>.</w:t>
      </w:r>
    </w:p>
    <w:p w14:paraId="77F80DEB" w14:textId="77777777" w:rsidR="00F80D82" w:rsidRDefault="00F80D82" w:rsidP="00F80D82">
      <w:pPr>
        <w:pStyle w:val="NormTop"/>
      </w:pPr>
      <w:r w:rsidRPr="00ED26F2">
        <w:rPr>
          <w:color w:val="0000FF"/>
        </w:rPr>
        <w:t>S2-2406315</w:t>
      </w:r>
      <w:r w:rsidRPr="00D53282">
        <w:t xml:space="preserve"> </w:t>
      </w:r>
      <w:r>
        <w:t>(P-CR) 23.700-84: Evaluation and Conclusions for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an evaluation and conclusion for KI#1.</w:t>
      </w:r>
    </w:p>
    <w:p w14:paraId="0DA0E844" w14:textId="77777777" w:rsidR="00B56CC5" w:rsidRPr="005B25A1" w:rsidRDefault="00B56CC5" w:rsidP="00B56CC5">
      <w:pPr>
        <w:keepNext/>
        <w:keepLines/>
        <w:rPr>
          <w:b/>
          <w:bCs/>
        </w:rPr>
      </w:pPr>
      <w:r w:rsidRPr="005B25A1">
        <w:rPr>
          <w:b/>
          <w:bCs/>
        </w:rPr>
        <w:t>Parallel discussion:</w:t>
      </w:r>
    </w:p>
    <w:p w14:paraId="70FB35B1" w14:textId="77777777" w:rsidR="00B56CC5" w:rsidRPr="005B25A1" w:rsidRDefault="00B56CC5" w:rsidP="00B56CC5">
      <w:pPr>
        <w:keepNext/>
        <w:keepLines/>
      </w:pPr>
      <w:r w:rsidRPr="00B56CC5">
        <w:rPr>
          <w:color w:val="0000FF"/>
        </w:rPr>
        <w:t>Not handled</w:t>
      </w:r>
      <w:r>
        <w:t>.</w:t>
      </w:r>
    </w:p>
    <w:p w14:paraId="7047C1F5" w14:textId="77777777" w:rsidR="00B56CC5" w:rsidRPr="00EB0339" w:rsidRDefault="00B56CC5" w:rsidP="00B56CC5">
      <w:r w:rsidRPr="005B25A1">
        <w:rPr>
          <w:b/>
          <w:bCs/>
        </w:rPr>
        <w:t>Status:</w:t>
      </w:r>
      <w:r>
        <w:t xml:space="preserve"> </w:t>
      </w:r>
      <w:r w:rsidRPr="00B56CC5">
        <w:rPr>
          <w:color w:val="0000FF"/>
        </w:rPr>
        <w:t>Not handled</w:t>
      </w:r>
      <w:r>
        <w:t>.</w:t>
      </w:r>
    </w:p>
    <w:p w14:paraId="6FA4EC86" w14:textId="77777777" w:rsidR="00F80D82" w:rsidRDefault="00F80D82" w:rsidP="00F80D82">
      <w:pPr>
        <w:pStyle w:val="NormTop"/>
      </w:pPr>
      <w:r w:rsidRPr="00ED26F2">
        <w:rPr>
          <w:color w:val="0000FF"/>
        </w:rPr>
        <w:lastRenderedPageBreak/>
        <w:t>S2-2406456</w:t>
      </w:r>
      <w:r w:rsidRPr="00D53282">
        <w:t xml:space="preserve"> </w:t>
      </w:r>
      <w:r>
        <w:t>(P-CR) 23.700-84: KI#1: Evaluation. (Source: Vivo)</w:t>
      </w:r>
      <w:r>
        <w:br/>
      </w:r>
      <w:r w:rsidRPr="00D53282">
        <w:rPr>
          <w:b/>
        </w:rPr>
        <w:t>Document for:</w:t>
      </w:r>
      <w:r w:rsidRPr="00D53282">
        <w:t xml:space="preserve"> </w:t>
      </w:r>
      <w:r>
        <w:t>Approval</w:t>
      </w:r>
      <w:r>
        <w:br/>
      </w:r>
      <w:r w:rsidRPr="00D53282">
        <w:rPr>
          <w:b/>
        </w:rPr>
        <w:t>Abstract:</w:t>
      </w:r>
      <w:r w:rsidRPr="00D53282">
        <w:t xml:space="preserve"> </w:t>
      </w:r>
      <w:r>
        <w:br/>
        <w:t>This pCR evaluates solutions for KI#1.</w:t>
      </w:r>
    </w:p>
    <w:p w14:paraId="0BE8BB2F" w14:textId="77777777" w:rsidR="00B56CC5" w:rsidRPr="005B25A1" w:rsidRDefault="00B56CC5" w:rsidP="00B56CC5">
      <w:pPr>
        <w:keepNext/>
        <w:keepLines/>
        <w:rPr>
          <w:b/>
          <w:bCs/>
        </w:rPr>
      </w:pPr>
      <w:r w:rsidRPr="005B25A1">
        <w:rPr>
          <w:b/>
          <w:bCs/>
        </w:rPr>
        <w:t>Parallel discussion:</w:t>
      </w:r>
    </w:p>
    <w:p w14:paraId="7A61B231" w14:textId="77777777" w:rsidR="00B56CC5" w:rsidRPr="005B25A1" w:rsidRDefault="00B56CC5" w:rsidP="00B56CC5">
      <w:pPr>
        <w:keepNext/>
        <w:keepLines/>
      </w:pPr>
      <w:r w:rsidRPr="00B56CC5">
        <w:rPr>
          <w:color w:val="0000FF"/>
        </w:rPr>
        <w:t>Not handled</w:t>
      </w:r>
      <w:r>
        <w:t>.</w:t>
      </w:r>
    </w:p>
    <w:p w14:paraId="10FE03E1" w14:textId="77777777" w:rsidR="00B56CC5" w:rsidRPr="00EB0339" w:rsidRDefault="00B56CC5" w:rsidP="00B56CC5">
      <w:r w:rsidRPr="005B25A1">
        <w:rPr>
          <w:b/>
          <w:bCs/>
        </w:rPr>
        <w:t>Status:</w:t>
      </w:r>
      <w:r>
        <w:t xml:space="preserve"> </w:t>
      </w:r>
      <w:r w:rsidRPr="00B56CC5">
        <w:rPr>
          <w:color w:val="0000FF"/>
        </w:rPr>
        <w:t>Not handled</w:t>
      </w:r>
      <w:r>
        <w:t>.</w:t>
      </w:r>
    </w:p>
    <w:p w14:paraId="110FABA6" w14:textId="77777777" w:rsidR="00F80D82" w:rsidRDefault="00F80D82" w:rsidP="00F80D82">
      <w:pPr>
        <w:pStyle w:val="NormTop"/>
      </w:pPr>
      <w:r w:rsidRPr="00ED26F2">
        <w:rPr>
          <w:color w:val="0000FF"/>
        </w:rPr>
        <w:t>S2-2406457</w:t>
      </w:r>
      <w:r w:rsidRPr="00D53282">
        <w:t xml:space="preserve"> </w:t>
      </w:r>
      <w:r>
        <w:t>(P-CR) 23.700-84: Interim conclusions for KI#1 . (Source: Vivo, Intel, MediaTek Inc., OPPO, Lenovo, Xiaomi, CATT, ZTE, China Telecom,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w:t>
      </w:r>
    </w:p>
    <w:p w14:paraId="2138C404" w14:textId="77777777" w:rsidR="00F80D82" w:rsidRPr="005B25A1" w:rsidRDefault="00F80D82" w:rsidP="00F80D82">
      <w:pPr>
        <w:keepNext/>
        <w:keepLines/>
        <w:rPr>
          <w:b/>
          <w:bCs/>
        </w:rPr>
      </w:pPr>
      <w:r w:rsidRPr="005B25A1">
        <w:rPr>
          <w:b/>
          <w:bCs/>
        </w:rPr>
        <w:t>Convenor comment:</w:t>
      </w:r>
    </w:p>
    <w:p w14:paraId="19C49696" w14:textId="77777777" w:rsidR="00F80D82" w:rsidRPr="005B25A1" w:rsidRDefault="00F80D82" w:rsidP="00F80D82">
      <w:pPr>
        <w:keepNext/>
        <w:keepLines/>
      </w:pPr>
      <w:r w:rsidRPr="005B25A1">
        <w:t>Baseline for KI#1 conclusion.</w:t>
      </w:r>
    </w:p>
    <w:p w14:paraId="25D1B6C2" w14:textId="77777777" w:rsidR="00F80D82" w:rsidRPr="005B25A1" w:rsidRDefault="00F80D82" w:rsidP="00F80D82">
      <w:pPr>
        <w:keepNext/>
        <w:keepLines/>
        <w:rPr>
          <w:b/>
          <w:bCs/>
        </w:rPr>
      </w:pPr>
      <w:r w:rsidRPr="005B25A1">
        <w:rPr>
          <w:b/>
          <w:bCs/>
        </w:rPr>
        <w:t>Parallel discussion:</w:t>
      </w:r>
    </w:p>
    <w:p w14:paraId="795D0824" w14:textId="77777777" w:rsidR="00F80D82" w:rsidRPr="00B81031" w:rsidRDefault="00F80D82" w:rsidP="00F80D82">
      <w:pPr>
        <w:keepNext/>
        <w:keepLines/>
        <w:rPr>
          <w:i/>
        </w:rPr>
      </w:pPr>
      <w:r>
        <w:rPr>
          <w:i/>
        </w:rPr>
        <w:t xml:space="preserve">Revised in parallel session to </w:t>
      </w:r>
      <w:r w:rsidRPr="00ED26F2">
        <w:rPr>
          <w:i/>
          <w:color w:val="0000FF"/>
        </w:rPr>
        <w:t>S2-2406908</w:t>
      </w:r>
      <w:r>
        <w:rPr>
          <w:i/>
        </w:rPr>
        <w:t>.</w:t>
      </w:r>
    </w:p>
    <w:p w14:paraId="010E3ADA" w14:textId="77777777" w:rsidR="00F80D82" w:rsidRPr="00B81031" w:rsidRDefault="00F80D82" w:rsidP="00F80D82">
      <w:pPr>
        <w:keepNext/>
        <w:keepLines/>
        <w:rPr>
          <w:i/>
        </w:rPr>
      </w:pPr>
      <w:r>
        <w:rPr>
          <w:i/>
        </w:rPr>
        <w:t xml:space="preserve">Revised in parallel session to </w:t>
      </w:r>
      <w:r w:rsidRPr="00ED26F2">
        <w:rPr>
          <w:i/>
          <w:color w:val="0000FF"/>
        </w:rPr>
        <w:t>S2-2406948</w:t>
      </w:r>
      <w:r>
        <w:rPr>
          <w:i/>
        </w:rPr>
        <w:t>.</w:t>
      </w:r>
    </w:p>
    <w:p w14:paraId="19F474B8" w14:textId="77777777" w:rsidR="00F80D82" w:rsidRPr="00B81031" w:rsidRDefault="00F80D82" w:rsidP="00F80D82">
      <w:pPr>
        <w:keepNext/>
        <w:keepLines/>
        <w:rPr>
          <w:i/>
        </w:rPr>
      </w:pPr>
      <w:r>
        <w:rPr>
          <w:i/>
        </w:rPr>
        <w:t xml:space="preserve">Revised in parallel session to </w:t>
      </w:r>
      <w:r w:rsidRPr="00ED26F2">
        <w:rPr>
          <w:i/>
          <w:color w:val="0000FF"/>
        </w:rPr>
        <w:t>S2-2407188</w:t>
      </w:r>
      <w:r>
        <w:rPr>
          <w:i/>
        </w:rPr>
        <w:t>.</w:t>
      </w:r>
    </w:p>
    <w:p w14:paraId="4B4A67AC" w14:textId="77777777" w:rsidR="00B56CC5" w:rsidRPr="00B81031" w:rsidRDefault="00B56CC5" w:rsidP="00B56CC5">
      <w:pPr>
        <w:keepNext/>
        <w:keepLines/>
        <w:rPr>
          <w:i/>
        </w:rPr>
      </w:pPr>
      <w:r>
        <w:rPr>
          <w:i/>
        </w:rPr>
        <w:t>Agreed in parallel session.</w:t>
      </w:r>
    </w:p>
    <w:p w14:paraId="3EBE2775" w14:textId="77777777" w:rsidR="00B56CC5" w:rsidRPr="005B25A1" w:rsidRDefault="00B56CC5" w:rsidP="00B56CC5">
      <w:pPr>
        <w:keepNext/>
        <w:keepLines/>
        <w:rPr>
          <w:b/>
          <w:bCs/>
        </w:rPr>
      </w:pPr>
      <w:r w:rsidRPr="005B25A1">
        <w:rPr>
          <w:b/>
          <w:bCs/>
        </w:rPr>
        <w:t>Plenary Discussion:</w:t>
      </w:r>
    </w:p>
    <w:p w14:paraId="1FFC7A17" w14:textId="77777777" w:rsidR="00B56CC5" w:rsidRPr="00B56CC5" w:rsidRDefault="00B56CC5" w:rsidP="00B56CC5">
      <w:pPr>
        <w:keepNext/>
        <w:keepLines/>
      </w:pPr>
      <w:r>
        <w:t xml:space="preserve">This was </w:t>
      </w:r>
      <w:r w:rsidRPr="00B56CC5">
        <w:rPr>
          <w:color w:val="FF0000"/>
        </w:rPr>
        <w:t>block approved</w:t>
      </w:r>
      <w:r>
        <w:t>.</w:t>
      </w:r>
    </w:p>
    <w:p w14:paraId="33E47BE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B147C80" w14:textId="77777777" w:rsidR="00F80D82" w:rsidRDefault="00F80D82" w:rsidP="00F80D82">
      <w:pPr>
        <w:pStyle w:val="NormTop"/>
      </w:pPr>
      <w:r w:rsidRPr="00ED26F2">
        <w:rPr>
          <w:color w:val="0000FF"/>
        </w:rPr>
        <w:t>S2-2406469</w:t>
      </w:r>
      <w:r w:rsidRPr="00D53282">
        <w:t xml:space="preserve"> </w:t>
      </w:r>
      <w:r>
        <w:t>(P-CR) 23.700-84: Key Issue 1 - Evaluation and proposed conclusions for data collection for training LMF-side models.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7BE78ECC" w14:textId="77777777" w:rsidR="00B56CC5" w:rsidRPr="005B25A1" w:rsidRDefault="00B56CC5" w:rsidP="00B56CC5">
      <w:pPr>
        <w:keepNext/>
        <w:keepLines/>
        <w:rPr>
          <w:b/>
          <w:bCs/>
        </w:rPr>
      </w:pPr>
      <w:r w:rsidRPr="005B25A1">
        <w:rPr>
          <w:b/>
          <w:bCs/>
        </w:rPr>
        <w:t>Parallel discussion:</w:t>
      </w:r>
    </w:p>
    <w:p w14:paraId="7D5E33EC" w14:textId="77777777" w:rsidR="00B56CC5" w:rsidRPr="005B25A1" w:rsidRDefault="00B56CC5" w:rsidP="00B56CC5">
      <w:pPr>
        <w:keepNext/>
        <w:keepLines/>
      </w:pPr>
      <w:r w:rsidRPr="00B56CC5">
        <w:rPr>
          <w:color w:val="0000FF"/>
        </w:rPr>
        <w:t>Not handled</w:t>
      </w:r>
      <w:r>
        <w:t>.</w:t>
      </w:r>
    </w:p>
    <w:p w14:paraId="21FAE2D7" w14:textId="77777777" w:rsidR="00B56CC5" w:rsidRPr="00EB0339" w:rsidRDefault="00B56CC5" w:rsidP="00B56CC5">
      <w:r w:rsidRPr="005B25A1">
        <w:rPr>
          <w:b/>
          <w:bCs/>
        </w:rPr>
        <w:t>Status:</w:t>
      </w:r>
      <w:r>
        <w:t xml:space="preserve"> </w:t>
      </w:r>
      <w:r w:rsidRPr="00B56CC5">
        <w:rPr>
          <w:color w:val="0000FF"/>
        </w:rPr>
        <w:t>Not handled</w:t>
      </w:r>
      <w:r>
        <w:t>.</w:t>
      </w:r>
    </w:p>
    <w:p w14:paraId="4D4D5B0D" w14:textId="77777777" w:rsidR="00F80D82" w:rsidRDefault="00F80D82" w:rsidP="00F80D82">
      <w:pPr>
        <w:pStyle w:val="NormTop"/>
      </w:pPr>
      <w:r w:rsidRPr="00ED26F2">
        <w:rPr>
          <w:color w:val="0000FF"/>
        </w:rPr>
        <w:t>S2-2406470</w:t>
      </w:r>
      <w:r w:rsidRPr="00D53282">
        <w:t xml:space="preserve"> </w:t>
      </w:r>
      <w:r>
        <w:t>(P-CR) 23.700-84: Conclusions for KI#1.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KI#1 'Enhancements to LCS to support Direct AI/ML based Positioning'.</w:t>
      </w:r>
    </w:p>
    <w:p w14:paraId="30DD208F" w14:textId="77777777" w:rsidR="00B56CC5" w:rsidRPr="005B25A1" w:rsidRDefault="00B56CC5" w:rsidP="00B56CC5">
      <w:pPr>
        <w:keepNext/>
        <w:keepLines/>
        <w:rPr>
          <w:b/>
          <w:bCs/>
        </w:rPr>
      </w:pPr>
      <w:r w:rsidRPr="005B25A1">
        <w:rPr>
          <w:b/>
          <w:bCs/>
        </w:rPr>
        <w:t>Parallel discussion:</w:t>
      </w:r>
    </w:p>
    <w:p w14:paraId="2E36C83F" w14:textId="77777777" w:rsidR="00B56CC5" w:rsidRPr="005B25A1" w:rsidRDefault="00B56CC5" w:rsidP="00B56CC5">
      <w:pPr>
        <w:keepNext/>
        <w:keepLines/>
      </w:pPr>
      <w:r w:rsidRPr="00B56CC5">
        <w:rPr>
          <w:color w:val="0000FF"/>
        </w:rPr>
        <w:t>Not handled</w:t>
      </w:r>
      <w:r>
        <w:t>.</w:t>
      </w:r>
    </w:p>
    <w:p w14:paraId="06ACD881" w14:textId="77777777" w:rsidR="00B56CC5" w:rsidRPr="00EB0339" w:rsidRDefault="00B56CC5" w:rsidP="00B56CC5">
      <w:r w:rsidRPr="005B25A1">
        <w:rPr>
          <w:b/>
          <w:bCs/>
        </w:rPr>
        <w:t>Status:</w:t>
      </w:r>
      <w:r>
        <w:t xml:space="preserve"> </w:t>
      </w:r>
      <w:r w:rsidRPr="00B56CC5">
        <w:rPr>
          <w:color w:val="0000FF"/>
        </w:rPr>
        <w:t>Not handled</w:t>
      </w:r>
      <w:r>
        <w:t>.</w:t>
      </w:r>
    </w:p>
    <w:p w14:paraId="517CAFC8" w14:textId="77777777" w:rsidR="00F80D82" w:rsidRDefault="00F80D82" w:rsidP="00F80D82">
      <w:pPr>
        <w:pStyle w:val="NormTop"/>
      </w:pPr>
      <w:r w:rsidRPr="00ED26F2">
        <w:rPr>
          <w:color w:val="0000FF"/>
        </w:rPr>
        <w:lastRenderedPageBreak/>
        <w:t>S2-2406670</w:t>
      </w:r>
      <w:r w:rsidRPr="00D53282">
        <w:t xml:space="preserve"> </w:t>
      </w:r>
      <w:r>
        <w:t>(P-CR) 23.700-84: Conclusion for KI#1.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for KI#1.</w:t>
      </w:r>
    </w:p>
    <w:p w14:paraId="2FFA8882" w14:textId="77777777" w:rsidR="00B56CC5" w:rsidRPr="005B25A1" w:rsidRDefault="00B56CC5" w:rsidP="00B56CC5">
      <w:pPr>
        <w:keepNext/>
        <w:keepLines/>
        <w:rPr>
          <w:b/>
          <w:bCs/>
        </w:rPr>
      </w:pPr>
      <w:r w:rsidRPr="005B25A1">
        <w:rPr>
          <w:b/>
          <w:bCs/>
        </w:rPr>
        <w:t>Parallel discussion:</w:t>
      </w:r>
    </w:p>
    <w:p w14:paraId="3953AD2E" w14:textId="77777777" w:rsidR="00B56CC5" w:rsidRPr="005B25A1" w:rsidRDefault="00B56CC5" w:rsidP="00B56CC5">
      <w:pPr>
        <w:keepNext/>
        <w:keepLines/>
      </w:pPr>
      <w:r w:rsidRPr="00B56CC5">
        <w:rPr>
          <w:color w:val="0000FF"/>
        </w:rPr>
        <w:t>Not handled</w:t>
      </w:r>
      <w:r>
        <w:t>.</w:t>
      </w:r>
    </w:p>
    <w:p w14:paraId="5A27A243" w14:textId="77777777" w:rsidR="00B56CC5" w:rsidRPr="00EB0339" w:rsidRDefault="00B56CC5" w:rsidP="00B56CC5">
      <w:r w:rsidRPr="005B25A1">
        <w:rPr>
          <w:b/>
          <w:bCs/>
        </w:rPr>
        <w:t>Status:</w:t>
      </w:r>
      <w:r>
        <w:t xml:space="preserve"> </w:t>
      </w:r>
      <w:r w:rsidRPr="00B56CC5">
        <w:rPr>
          <w:color w:val="0000FF"/>
        </w:rPr>
        <w:t>Not handled</w:t>
      </w:r>
      <w:r>
        <w:t>.</w:t>
      </w:r>
    </w:p>
    <w:p w14:paraId="7DD960ED" w14:textId="77777777" w:rsidR="00F80D82" w:rsidRDefault="00F80D82" w:rsidP="00F80D82">
      <w:pPr>
        <w:pStyle w:val="NormTop"/>
      </w:pPr>
      <w:r w:rsidRPr="00ED26F2">
        <w:rPr>
          <w:color w:val="0000FF"/>
        </w:rPr>
        <w:t>S2-2406808</w:t>
      </w:r>
      <w:r w:rsidRPr="00D53282">
        <w:t xml:space="preserve"> </w:t>
      </w:r>
      <w:r>
        <w:t>(P-CR) 23.700-84: Interim conclusion for KI#1 Enhancements to LCS to support Direct AI/ML based Positioning . (Source: Xiaomi)</w:t>
      </w:r>
      <w:r>
        <w:br/>
      </w:r>
      <w:r w:rsidRPr="00D53282">
        <w:rPr>
          <w:b/>
        </w:rPr>
        <w:t>Document for:</w:t>
      </w:r>
      <w:r w:rsidRPr="00D53282">
        <w:t xml:space="preserve"> </w:t>
      </w:r>
      <w:r>
        <w:t>Approval</w:t>
      </w:r>
      <w:r>
        <w:br/>
      </w:r>
      <w:r w:rsidRPr="00D53282">
        <w:rPr>
          <w:b/>
        </w:rPr>
        <w:t>Abstract:</w:t>
      </w:r>
      <w:r w:rsidRPr="00D53282">
        <w:t xml:space="preserve"> </w:t>
      </w:r>
      <w:r>
        <w:br/>
        <w:t>This paper is to propose the interim conclusion of KI#1 Enhancements to LCS to support Direct AI/ML based Positioning.</w:t>
      </w:r>
    </w:p>
    <w:p w14:paraId="3D88DB67" w14:textId="77777777" w:rsidR="00B56CC5" w:rsidRPr="005B25A1" w:rsidRDefault="00B56CC5" w:rsidP="00B56CC5">
      <w:pPr>
        <w:keepNext/>
        <w:keepLines/>
        <w:rPr>
          <w:b/>
          <w:bCs/>
        </w:rPr>
      </w:pPr>
      <w:r w:rsidRPr="005B25A1">
        <w:rPr>
          <w:b/>
          <w:bCs/>
        </w:rPr>
        <w:t>Parallel discussion:</w:t>
      </w:r>
    </w:p>
    <w:p w14:paraId="4655C9F2" w14:textId="77777777" w:rsidR="00B56CC5" w:rsidRPr="005B25A1" w:rsidRDefault="00B56CC5" w:rsidP="00B56CC5">
      <w:pPr>
        <w:keepNext/>
        <w:keepLines/>
      </w:pPr>
      <w:r w:rsidRPr="00B56CC5">
        <w:rPr>
          <w:color w:val="0000FF"/>
        </w:rPr>
        <w:t>Not handled</w:t>
      </w:r>
      <w:r>
        <w:t>.</w:t>
      </w:r>
    </w:p>
    <w:p w14:paraId="64312659" w14:textId="77777777" w:rsidR="00B56CC5" w:rsidRPr="00EB0339" w:rsidRDefault="00B56CC5" w:rsidP="00B56CC5">
      <w:r w:rsidRPr="005B25A1">
        <w:rPr>
          <w:b/>
          <w:bCs/>
        </w:rPr>
        <w:t>Status:</w:t>
      </w:r>
      <w:r>
        <w:t xml:space="preserve"> </w:t>
      </w:r>
      <w:r w:rsidRPr="00B56CC5">
        <w:rPr>
          <w:color w:val="0000FF"/>
        </w:rPr>
        <w:t>Not handled</w:t>
      </w:r>
      <w:r>
        <w:t>.</w:t>
      </w:r>
    </w:p>
    <w:p w14:paraId="75031939"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w:t>
      </w:r>
    </w:p>
    <w:p w14:paraId="12EB97AC" w14:textId="77777777" w:rsidR="00F80D82" w:rsidRDefault="00F80D82" w:rsidP="00F80D82">
      <w:pPr>
        <w:pStyle w:val="NormTop"/>
      </w:pPr>
      <w:r w:rsidRPr="00ED26F2">
        <w:rPr>
          <w:color w:val="0000FF"/>
        </w:rPr>
        <w:t>S2-2405901</w:t>
      </w:r>
      <w:r w:rsidRPr="00D53282">
        <w:t xml:space="preserve"> </w:t>
      </w:r>
      <w:r>
        <w:t>(P-CR) 23.700-84: TR 23.700-84: KI#2 Conclusion. (Source: ZTE)</w:t>
      </w:r>
      <w:r>
        <w:br/>
      </w:r>
      <w:r w:rsidRPr="00D53282">
        <w:rPr>
          <w:b/>
        </w:rPr>
        <w:t>Document for:</w:t>
      </w:r>
      <w:r w:rsidRPr="00D53282">
        <w:t xml:space="preserve"> </w:t>
      </w:r>
      <w:r>
        <w:t>Approval</w:t>
      </w:r>
      <w:r>
        <w:br/>
      </w:r>
      <w:r w:rsidRPr="00D53282">
        <w:rPr>
          <w:b/>
        </w:rPr>
        <w:t>Abstract:</w:t>
      </w:r>
      <w:r w:rsidRPr="00D53282">
        <w:t xml:space="preserve"> </w:t>
      </w:r>
      <w:r>
        <w:br/>
        <w:t>Interim conclusion for Key issue 2.</w:t>
      </w:r>
    </w:p>
    <w:p w14:paraId="4C991194" w14:textId="77777777" w:rsidR="00B56CC5" w:rsidRPr="005B25A1" w:rsidRDefault="00B56CC5" w:rsidP="00B56CC5">
      <w:pPr>
        <w:keepNext/>
        <w:keepLines/>
        <w:rPr>
          <w:b/>
          <w:bCs/>
        </w:rPr>
      </w:pPr>
      <w:r w:rsidRPr="005B25A1">
        <w:rPr>
          <w:b/>
          <w:bCs/>
        </w:rPr>
        <w:t>Parallel discussion:</w:t>
      </w:r>
    </w:p>
    <w:p w14:paraId="27442E2A" w14:textId="77777777" w:rsidR="00B56CC5" w:rsidRPr="005B25A1" w:rsidRDefault="00B56CC5" w:rsidP="00B56CC5">
      <w:pPr>
        <w:keepNext/>
        <w:keepLines/>
      </w:pPr>
      <w:r w:rsidRPr="00B56CC5">
        <w:rPr>
          <w:color w:val="0000FF"/>
        </w:rPr>
        <w:t>Not handled</w:t>
      </w:r>
      <w:r>
        <w:t>.</w:t>
      </w:r>
    </w:p>
    <w:p w14:paraId="7DABBB19" w14:textId="77777777" w:rsidR="00B56CC5" w:rsidRPr="00EB0339" w:rsidRDefault="00B56CC5" w:rsidP="00B56CC5">
      <w:r w:rsidRPr="005B25A1">
        <w:rPr>
          <w:b/>
          <w:bCs/>
        </w:rPr>
        <w:t>Status:</w:t>
      </w:r>
      <w:r>
        <w:t xml:space="preserve"> </w:t>
      </w:r>
      <w:r w:rsidRPr="00B56CC5">
        <w:rPr>
          <w:color w:val="0000FF"/>
        </w:rPr>
        <w:t>Not handled</w:t>
      </w:r>
      <w:r>
        <w:t>.</w:t>
      </w:r>
    </w:p>
    <w:p w14:paraId="1C4BA7EB" w14:textId="77777777" w:rsidR="00F80D82" w:rsidRDefault="00F80D82" w:rsidP="00F80D82">
      <w:pPr>
        <w:pStyle w:val="NormTop"/>
      </w:pPr>
      <w:r w:rsidRPr="00ED26F2">
        <w:rPr>
          <w:color w:val="0000FF"/>
        </w:rPr>
        <w:t>S2-2405902</w:t>
      </w:r>
      <w:r w:rsidRPr="00D53282">
        <w:t xml:space="preserve"> </w:t>
      </w:r>
      <w:r>
        <w:t>(P-CR) 23.700-84: TR 23.700-84: KI#1 Evaluation. (Source: ZTE)</w:t>
      </w:r>
      <w:r>
        <w:br/>
      </w:r>
      <w:r w:rsidRPr="00D53282">
        <w:rPr>
          <w:b/>
        </w:rPr>
        <w:t>Document for:</w:t>
      </w:r>
      <w:r w:rsidRPr="00D53282">
        <w:t xml:space="preserve"> </w:t>
      </w:r>
      <w:r>
        <w:t>Approval</w:t>
      </w:r>
      <w:r>
        <w:br/>
      </w:r>
      <w:r w:rsidRPr="00D53282">
        <w:rPr>
          <w:b/>
        </w:rPr>
        <w:t>Abstract:</w:t>
      </w:r>
      <w:r w:rsidRPr="00D53282">
        <w:t xml:space="preserve"> </w:t>
      </w:r>
      <w:r>
        <w:br/>
        <w:t>There are 13 solutions in total for Key issue #2. This paper provides some criteria for evaluation.</w:t>
      </w:r>
    </w:p>
    <w:p w14:paraId="4035B6FA" w14:textId="77777777" w:rsidR="00B56CC5" w:rsidRPr="005B25A1" w:rsidRDefault="00B56CC5" w:rsidP="00B56CC5">
      <w:pPr>
        <w:keepNext/>
        <w:keepLines/>
        <w:rPr>
          <w:b/>
          <w:bCs/>
        </w:rPr>
      </w:pPr>
      <w:r w:rsidRPr="005B25A1">
        <w:rPr>
          <w:b/>
          <w:bCs/>
        </w:rPr>
        <w:t>Parallel discussion:</w:t>
      </w:r>
    </w:p>
    <w:p w14:paraId="67B96943" w14:textId="77777777" w:rsidR="00B56CC5" w:rsidRPr="005B25A1" w:rsidRDefault="00B56CC5" w:rsidP="00B56CC5">
      <w:pPr>
        <w:keepNext/>
        <w:keepLines/>
      </w:pPr>
      <w:r w:rsidRPr="00B56CC5">
        <w:rPr>
          <w:color w:val="0000FF"/>
        </w:rPr>
        <w:t>Not handled</w:t>
      </w:r>
      <w:r>
        <w:t>.</w:t>
      </w:r>
    </w:p>
    <w:p w14:paraId="4F082461" w14:textId="77777777" w:rsidR="00B56CC5" w:rsidRPr="00EB0339" w:rsidRDefault="00B56CC5" w:rsidP="00B56CC5">
      <w:r w:rsidRPr="005B25A1">
        <w:rPr>
          <w:b/>
          <w:bCs/>
        </w:rPr>
        <w:t>Status:</w:t>
      </w:r>
      <w:r>
        <w:t xml:space="preserve"> </w:t>
      </w:r>
      <w:r w:rsidRPr="00B56CC5">
        <w:rPr>
          <w:color w:val="0000FF"/>
        </w:rPr>
        <w:t>Not handled</w:t>
      </w:r>
      <w:r>
        <w:t>.</w:t>
      </w:r>
    </w:p>
    <w:p w14:paraId="213E5BD1" w14:textId="77777777" w:rsidR="00F80D82" w:rsidRDefault="00F80D82" w:rsidP="00F80D82">
      <w:pPr>
        <w:pStyle w:val="NormTop"/>
      </w:pPr>
      <w:r w:rsidRPr="00ED26F2">
        <w:rPr>
          <w:color w:val="0000FF"/>
        </w:rPr>
        <w:t>S2-2405936</w:t>
      </w:r>
      <w:r w:rsidRPr="00D53282">
        <w:t xml:space="preserve"> </w:t>
      </w:r>
      <w:r>
        <w:t>(P-CR) 23.700-84: Evaluation for key issue 2.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an evaluation for key issue 2.</w:t>
      </w:r>
    </w:p>
    <w:p w14:paraId="06686C71" w14:textId="77777777" w:rsidR="00B56CC5" w:rsidRPr="005B25A1" w:rsidRDefault="00B56CC5" w:rsidP="00B56CC5">
      <w:pPr>
        <w:keepNext/>
        <w:keepLines/>
        <w:rPr>
          <w:b/>
          <w:bCs/>
        </w:rPr>
      </w:pPr>
      <w:r w:rsidRPr="005B25A1">
        <w:rPr>
          <w:b/>
          <w:bCs/>
        </w:rPr>
        <w:t>Parallel discussion:</w:t>
      </w:r>
    </w:p>
    <w:p w14:paraId="6F14DE4D" w14:textId="77777777" w:rsidR="00B56CC5" w:rsidRPr="005B25A1" w:rsidRDefault="00B56CC5" w:rsidP="00B56CC5">
      <w:pPr>
        <w:keepNext/>
        <w:keepLines/>
      </w:pPr>
      <w:r w:rsidRPr="00B56CC5">
        <w:rPr>
          <w:color w:val="0000FF"/>
        </w:rPr>
        <w:t>Not handled</w:t>
      </w:r>
      <w:r>
        <w:t>.</w:t>
      </w:r>
    </w:p>
    <w:p w14:paraId="0EA1131B" w14:textId="77777777" w:rsidR="00B56CC5" w:rsidRPr="00EB0339" w:rsidRDefault="00B56CC5" w:rsidP="00B56CC5">
      <w:r w:rsidRPr="005B25A1">
        <w:rPr>
          <w:b/>
          <w:bCs/>
        </w:rPr>
        <w:t>Status:</w:t>
      </w:r>
      <w:r>
        <w:t xml:space="preserve"> </w:t>
      </w:r>
      <w:r w:rsidRPr="00B56CC5">
        <w:rPr>
          <w:color w:val="0000FF"/>
        </w:rPr>
        <w:t>Not handled</w:t>
      </w:r>
      <w:r>
        <w:t>.</w:t>
      </w:r>
    </w:p>
    <w:p w14:paraId="49B2932E" w14:textId="77777777" w:rsidR="00F80D82" w:rsidRDefault="00F80D82" w:rsidP="00F80D82">
      <w:pPr>
        <w:pStyle w:val="NormTop"/>
      </w:pPr>
      <w:r w:rsidRPr="00ED26F2">
        <w:rPr>
          <w:color w:val="0000FF"/>
        </w:rPr>
        <w:t>S2-2405937</w:t>
      </w:r>
      <w:r w:rsidRPr="00D53282">
        <w:t xml:space="preserve"> </w:t>
      </w:r>
      <w:r>
        <w:t>(P-CR) 23.700-84: Conclusions for key issue 2.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key issue 2.</w:t>
      </w:r>
    </w:p>
    <w:p w14:paraId="5466B246" w14:textId="77777777" w:rsidR="00B56CC5" w:rsidRPr="005B25A1" w:rsidRDefault="00B56CC5" w:rsidP="00B56CC5">
      <w:pPr>
        <w:keepNext/>
        <w:keepLines/>
        <w:rPr>
          <w:b/>
          <w:bCs/>
        </w:rPr>
      </w:pPr>
      <w:r w:rsidRPr="005B25A1">
        <w:rPr>
          <w:b/>
          <w:bCs/>
        </w:rPr>
        <w:t>Parallel discussion:</w:t>
      </w:r>
    </w:p>
    <w:p w14:paraId="02D1FB81" w14:textId="77777777" w:rsidR="00B56CC5" w:rsidRPr="005B25A1" w:rsidRDefault="00B56CC5" w:rsidP="00B56CC5">
      <w:pPr>
        <w:keepNext/>
        <w:keepLines/>
      </w:pPr>
      <w:r w:rsidRPr="00B56CC5">
        <w:rPr>
          <w:color w:val="0000FF"/>
        </w:rPr>
        <w:t>Not handled</w:t>
      </w:r>
      <w:r>
        <w:t>.</w:t>
      </w:r>
    </w:p>
    <w:p w14:paraId="4CAA2FB2" w14:textId="77777777" w:rsidR="00B56CC5" w:rsidRPr="00EB0339" w:rsidRDefault="00B56CC5" w:rsidP="00B56CC5">
      <w:r w:rsidRPr="005B25A1">
        <w:rPr>
          <w:b/>
          <w:bCs/>
        </w:rPr>
        <w:t>Status:</w:t>
      </w:r>
      <w:r>
        <w:t xml:space="preserve"> </w:t>
      </w:r>
      <w:r w:rsidRPr="00B56CC5">
        <w:rPr>
          <w:color w:val="0000FF"/>
        </w:rPr>
        <w:t>Not handled</w:t>
      </w:r>
      <w:r>
        <w:t>.</w:t>
      </w:r>
    </w:p>
    <w:p w14:paraId="62CD568F" w14:textId="77777777" w:rsidR="00F80D82" w:rsidRDefault="00F80D82" w:rsidP="00F80D82">
      <w:pPr>
        <w:pStyle w:val="NormTop"/>
      </w:pPr>
      <w:r w:rsidRPr="00ED26F2">
        <w:rPr>
          <w:color w:val="0000FF"/>
        </w:rPr>
        <w:lastRenderedPageBreak/>
        <w:t>S2-2405947</w:t>
      </w:r>
      <w:r w:rsidRPr="00D53282">
        <w:t xml:space="preserve"> </w:t>
      </w:r>
      <w:r>
        <w:t>(P-CR) 23.700-84: KI#2 Conclusions.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 based on the NWM report.</w:t>
      </w:r>
    </w:p>
    <w:p w14:paraId="37F4A379" w14:textId="77777777" w:rsidR="00B56CC5" w:rsidRPr="005B25A1" w:rsidRDefault="00B56CC5" w:rsidP="00B56CC5">
      <w:pPr>
        <w:keepNext/>
        <w:keepLines/>
        <w:rPr>
          <w:b/>
          <w:bCs/>
        </w:rPr>
      </w:pPr>
      <w:r w:rsidRPr="005B25A1">
        <w:rPr>
          <w:b/>
          <w:bCs/>
        </w:rPr>
        <w:t>Parallel discussion:</w:t>
      </w:r>
    </w:p>
    <w:p w14:paraId="3F302157" w14:textId="77777777" w:rsidR="00B56CC5" w:rsidRPr="005B25A1" w:rsidRDefault="00B56CC5" w:rsidP="00B56CC5">
      <w:pPr>
        <w:keepNext/>
        <w:keepLines/>
      </w:pPr>
      <w:r w:rsidRPr="00B56CC5">
        <w:rPr>
          <w:color w:val="0000FF"/>
        </w:rPr>
        <w:t>Not handled</w:t>
      </w:r>
      <w:r>
        <w:t>.</w:t>
      </w:r>
    </w:p>
    <w:p w14:paraId="347BCBEA" w14:textId="77777777" w:rsidR="00B56CC5" w:rsidRPr="00EB0339" w:rsidRDefault="00B56CC5" w:rsidP="00B56CC5">
      <w:r w:rsidRPr="005B25A1">
        <w:rPr>
          <w:b/>
          <w:bCs/>
        </w:rPr>
        <w:t>Status:</w:t>
      </w:r>
      <w:r>
        <w:t xml:space="preserve"> </w:t>
      </w:r>
      <w:r w:rsidRPr="00B56CC5">
        <w:rPr>
          <w:color w:val="0000FF"/>
        </w:rPr>
        <w:t>Not handled</w:t>
      </w:r>
      <w:r>
        <w:t>.</w:t>
      </w:r>
    </w:p>
    <w:p w14:paraId="44D50E3D" w14:textId="77777777" w:rsidR="00F80D82" w:rsidRDefault="00F80D82" w:rsidP="00F80D82">
      <w:pPr>
        <w:pStyle w:val="NormTop"/>
      </w:pPr>
      <w:r w:rsidRPr="00ED26F2">
        <w:rPr>
          <w:color w:val="0000FF"/>
        </w:rPr>
        <w:t>S2-2405994</w:t>
      </w:r>
      <w:r w:rsidRPr="00D53282">
        <w:t xml:space="preserve"> </w:t>
      </w:r>
      <w:r>
        <w:t>(P-CR) 23.700-84: KI#2, Interim conclusion.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KI#2.</w:t>
      </w:r>
    </w:p>
    <w:p w14:paraId="0C4AAA86" w14:textId="77777777" w:rsidR="00B56CC5" w:rsidRPr="005B25A1" w:rsidRDefault="00B56CC5" w:rsidP="00B56CC5">
      <w:pPr>
        <w:keepNext/>
        <w:keepLines/>
        <w:rPr>
          <w:b/>
          <w:bCs/>
        </w:rPr>
      </w:pPr>
      <w:r w:rsidRPr="005B25A1">
        <w:rPr>
          <w:b/>
          <w:bCs/>
        </w:rPr>
        <w:t>Parallel discussion:</w:t>
      </w:r>
    </w:p>
    <w:p w14:paraId="277C9A57" w14:textId="77777777" w:rsidR="00B56CC5" w:rsidRPr="005B25A1" w:rsidRDefault="00B56CC5" w:rsidP="00B56CC5">
      <w:pPr>
        <w:keepNext/>
        <w:keepLines/>
      </w:pPr>
      <w:r w:rsidRPr="00B56CC5">
        <w:rPr>
          <w:color w:val="0000FF"/>
        </w:rPr>
        <w:t>Not handled</w:t>
      </w:r>
      <w:r>
        <w:t>.</w:t>
      </w:r>
    </w:p>
    <w:p w14:paraId="7239D644" w14:textId="77777777" w:rsidR="00B56CC5" w:rsidRPr="00EB0339" w:rsidRDefault="00B56CC5" w:rsidP="00B56CC5">
      <w:r w:rsidRPr="005B25A1">
        <w:rPr>
          <w:b/>
          <w:bCs/>
        </w:rPr>
        <w:t>Status:</w:t>
      </w:r>
      <w:r>
        <w:t xml:space="preserve"> </w:t>
      </w:r>
      <w:r w:rsidRPr="00B56CC5">
        <w:rPr>
          <w:color w:val="0000FF"/>
        </w:rPr>
        <w:t>Not handled</w:t>
      </w:r>
      <w:r>
        <w:t>.</w:t>
      </w:r>
    </w:p>
    <w:p w14:paraId="60A93BF2" w14:textId="77777777" w:rsidR="00F80D82" w:rsidRDefault="00F80D82" w:rsidP="00F80D82">
      <w:pPr>
        <w:pStyle w:val="NormTop"/>
      </w:pPr>
      <w:r w:rsidRPr="00ED26F2">
        <w:rPr>
          <w:color w:val="0000FF"/>
        </w:rPr>
        <w:t>S2-2406008</w:t>
      </w:r>
      <w:r w:rsidRPr="00D53282">
        <w:t xml:space="preserve"> </w:t>
      </w:r>
      <w:r>
        <w:t>(DISCUSSION) KI#2: Discussion on AF as VFL Passive participant . (Source: Apple)</w:t>
      </w:r>
      <w:r>
        <w:br/>
      </w:r>
      <w:r w:rsidRPr="00D53282">
        <w:rPr>
          <w:b/>
        </w:rPr>
        <w:t>Document for:</w:t>
      </w:r>
      <w:r w:rsidRPr="00D53282">
        <w:t xml:space="preserve"> </w:t>
      </w:r>
      <w:r>
        <w:t>Discussion</w:t>
      </w:r>
      <w:r>
        <w:br/>
      </w:r>
      <w:r w:rsidRPr="00D53282">
        <w:rPr>
          <w:b/>
        </w:rPr>
        <w:t>Abstract:</w:t>
      </w:r>
      <w:r w:rsidRPr="00D53282">
        <w:t xml:space="preserve"> </w:t>
      </w:r>
      <w:r>
        <w:br/>
        <w:t>This paper discusses key differences to consider in selecting AF as a VFL passive participant (VFL client).</w:t>
      </w:r>
    </w:p>
    <w:p w14:paraId="2FDDE6AA" w14:textId="77777777" w:rsidR="00B56CC5" w:rsidRPr="005B25A1" w:rsidRDefault="00B56CC5" w:rsidP="00B56CC5">
      <w:pPr>
        <w:keepNext/>
        <w:keepLines/>
        <w:rPr>
          <w:b/>
          <w:bCs/>
        </w:rPr>
      </w:pPr>
      <w:r w:rsidRPr="005B25A1">
        <w:rPr>
          <w:b/>
          <w:bCs/>
        </w:rPr>
        <w:t>Parallel discussion:</w:t>
      </w:r>
    </w:p>
    <w:p w14:paraId="6EE6DA40" w14:textId="77777777" w:rsidR="00B56CC5" w:rsidRPr="005B25A1" w:rsidRDefault="00B56CC5" w:rsidP="00B56CC5">
      <w:pPr>
        <w:keepNext/>
        <w:keepLines/>
      </w:pPr>
      <w:r w:rsidRPr="00B56CC5">
        <w:rPr>
          <w:color w:val="0000FF"/>
        </w:rPr>
        <w:t>Not handled</w:t>
      </w:r>
      <w:r>
        <w:t>.</w:t>
      </w:r>
    </w:p>
    <w:p w14:paraId="294FC8EE" w14:textId="77777777" w:rsidR="00B56CC5" w:rsidRPr="00EB0339" w:rsidRDefault="00B56CC5" w:rsidP="00B56CC5">
      <w:r w:rsidRPr="005B25A1">
        <w:rPr>
          <w:b/>
          <w:bCs/>
        </w:rPr>
        <w:t>Status:</w:t>
      </w:r>
      <w:r>
        <w:t xml:space="preserve"> </w:t>
      </w:r>
      <w:r w:rsidRPr="00B56CC5">
        <w:rPr>
          <w:color w:val="0000FF"/>
        </w:rPr>
        <w:t>Not handled</w:t>
      </w:r>
      <w:r>
        <w:t>.</w:t>
      </w:r>
    </w:p>
    <w:p w14:paraId="3A4CF00B" w14:textId="77777777" w:rsidR="00F80D82" w:rsidRDefault="00F80D82" w:rsidP="00F80D82">
      <w:pPr>
        <w:pStyle w:val="NormTop"/>
      </w:pPr>
      <w:r w:rsidRPr="00ED26F2">
        <w:rPr>
          <w:color w:val="0000FF"/>
        </w:rPr>
        <w:t>S2-2406076</w:t>
      </w:r>
      <w:r w:rsidRPr="00D53282">
        <w:t xml:space="preserve"> </w:t>
      </w:r>
      <w:r>
        <w:t>(P-CR) 23.700-84: Conclusion for KI#2 .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for KI#2.</w:t>
      </w:r>
    </w:p>
    <w:p w14:paraId="74DC19B7" w14:textId="77777777" w:rsidR="00B56CC5" w:rsidRPr="005B25A1" w:rsidRDefault="00B56CC5" w:rsidP="00B56CC5">
      <w:pPr>
        <w:keepNext/>
        <w:keepLines/>
        <w:rPr>
          <w:b/>
          <w:bCs/>
        </w:rPr>
      </w:pPr>
      <w:r w:rsidRPr="005B25A1">
        <w:rPr>
          <w:b/>
          <w:bCs/>
        </w:rPr>
        <w:t>Parallel discussion:</w:t>
      </w:r>
    </w:p>
    <w:p w14:paraId="3AD377B8" w14:textId="77777777" w:rsidR="00B56CC5" w:rsidRPr="005B25A1" w:rsidRDefault="00B56CC5" w:rsidP="00B56CC5">
      <w:pPr>
        <w:keepNext/>
        <w:keepLines/>
      </w:pPr>
      <w:r w:rsidRPr="00B56CC5">
        <w:rPr>
          <w:color w:val="0000FF"/>
        </w:rPr>
        <w:t>Not handled</w:t>
      </w:r>
      <w:r>
        <w:t>.</w:t>
      </w:r>
    </w:p>
    <w:p w14:paraId="5DA49998" w14:textId="77777777" w:rsidR="00B56CC5" w:rsidRPr="00EB0339" w:rsidRDefault="00B56CC5" w:rsidP="00B56CC5">
      <w:r w:rsidRPr="005B25A1">
        <w:rPr>
          <w:b/>
          <w:bCs/>
        </w:rPr>
        <w:t>Status:</w:t>
      </w:r>
      <w:r>
        <w:t xml:space="preserve"> </w:t>
      </w:r>
      <w:r w:rsidRPr="00B56CC5">
        <w:rPr>
          <w:color w:val="0000FF"/>
        </w:rPr>
        <w:t>Not handled</w:t>
      </w:r>
      <w:r>
        <w:t>.</w:t>
      </w:r>
    </w:p>
    <w:p w14:paraId="533E1A8E" w14:textId="77777777" w:rsidR="00F80D82" w:rsidRDefault="00F80D82" w:rsidP="00F80D82">
      <w:pPr>
        <w:pStyle w:val="NormTop"/>
      </w:pPr>
      <w:r w:rsidRPr="00ED26F2">
        <w:rPr>
          <w:color w:val="0000FF"/>
        </w:rPr>
        <w:t>S2-2406182</w:t>
      </w:r>
      <w:r w:rsidRPr="00D53282">
        <w:t xml:space="preserve"> </w:t>
      </w:r>
      <w:r>
        <w:t>(P-CR) 23.700-84: KI#2: Conclusions.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add conclusions for the Key Issue #2 on VFL support in 5GC.</w:t>
      </w:r>
    </w:p>
    <w:p w14:paraId="0EA54E90" w14:textId="77777777" w:rsidR="00B56CC5" w:rsidRPr="005B25A1" w:rsidRDefault="00B56CC5" w:rsidP="00B56CC5">
      <w:pPr>
        <w:keepNext/>
        <w:keepLines/>
        <w:rPr>
          <w:b/>
          <w:bCs/>
        </w:rPr>
      </w:pPr>
      <w:r w:rsidRPr="005B25A1">
        <w:rPr>
          <w:b/>
          <w:bCs/>
        </w:rPr>
        <w:t>Parallel discussion:</w:t>
      </w:r>
    </w:p>
    <w:p w14:paraId="76C3A4D4" w14:textId="77777777" w:rsidR="00B56CC5" w:rsidRPr="005B25A1" w:rsidRDefault="00B56CC5" w:rsidP="00B56CC5">
      <w:pPr>
        <w:keepNext/>
        <w:keepLines/>
      </w:pPr>
      <w:r w:rsidRPr="00B56CC5">
        <w:rPr>
          <w:color w:val="0000FF"/>
        </w:rPr>
        <w:t>Not handled</w:t>
      </w:r>
      <w:r>
        <w:t>.</w:t>
      </w:r>
    </w:p>
    <w:p w14:paraId="4A9753E6" w14:textId="77777777" w:rsidR="00B56CC5" w:rsidRPr="00EB0339" w:rsidRDefault="00B56CC5" w:rsidP="00B56CC5">
      <w:r w:rsidRPr="005B25A1">
        <w:rPr>
          <w:b/>
          <w:bCs/>
        </w:rPr>
        <w:t>Status:</w:t>
      </w:r>
      <w:r>
        <w:t xml:space="preserve"> </w:t>
      </w:r>
      <w:r w:rsidRPr="00B56CC5">
        <w:rPr>
          <w:color w:val="0000FF"/>
        </w:rPr>
        <w:t>Not handled</w:t>
      </w:r>
      <w:r>
        <w:t>.</w:t>
      </w:r>
    </w:p>
    <w:p w14:paraId="1833FD09" w14:textId="77777777" w:rsidR="00F80D82" w:rsidRDefault="00F80D82" w:rsidP="00F80D82">
      <w:pPr>
        <w:pStyle w:val="NormTop"/>
      </w:pPr>
      <w:r w:rsidRPr="00ED26F2">
        <w:rPr>
          <w:color w:val="0000FF"/>
        </w:rPr>
        <w:t>S2-2406283</w:t>
      </w:r>
      <w:r w:rsidRPr="00D53282">
        <w:t xml:space="preserve"> </w:t>
      </w:r>
      <w:r>
        <w:t>(P-CR) 23.700-84: KI#2 AIML Conclusions on VFL. (Source: T-Mobile USA)</w:t>
      </w:r>
      <w:r>
        <w:br/>
      </w:r>
      <w:r w:rsidRPr="00D53282">
        <w:rPr>
          <w:b/>
        </w:rPr>
        <w:t>Document for:</w:t>
      </w:r>
      <w:r w:rsidRPr="00D53282">
        <w:t xml:space="preserve"> </w:t>
      </w:r>
      <w:r>
        <w:t>Approval</w:t>
      </w:r>
      <w:r>
        <w:br/>
      </w:r>
      <w:r w:rsidRPr="00D53282">
        <w:rPr>
          <w:b/>
        </w:rPr>
        <w:t>Abstract:</w:t>
      </w:r>
      <w:r w:rsidRPr="00D53282">
        <w:t xml:space="preserve"> </w:t>
      </w:r>
      <w:r>
        <w:br/>
        <w:t>It proposed to adopt the conclusions for KI#2 as below in TR 23.700-84.</w:t>
      </w:r>
    </w:p>
    <w:p w14:paraId="2A7A7433" w14:textId="77777777" w:rsidR="00B56CC5" w:rsidRPr="005B25A1" w:rsidRDefault="00B56CC5" w:rsidP="00B56CC5">
      <w:pPr>
        <w:keepNext/>
        <w:keepLines/>
        <w:rPr>
          <w:b/>
          <w:bCs/>
        </w:rPr>
      </w:pPr>
      <w:r w:rsidRPr="005B25A1">
        <w:rPr>
          <w:b/>
          <w:bCs/>
        </w:rPr>
        <w:t>Parallel discussion:</w:t>
      </w:r>
    </w:p>
    <w:p w14:paraId="36C8939B" w14:textId="77777777" w:rsidR="00B56CC5" w:rsidRPr="005B25A1" w:rsidRDefault="00B56CC5" w:rsidP="00B56CC5">
      <w:pPr>
        <w:keepNext/>
        <w:keepLines/>
      </w:pPr>
      <w:r w:rsidRPr="00B56CC5">
        <w:rPr>
          <w:color w:val="0000FF"/>
        </w:rPr>
        <w:t>Not handled</w:t>
      </w:r>
      <w:r>
        <w:t>.</w:t>
      </w:r>
    </w:p>
    <w:p w14:paraId="47D37B4C" w14:textId="77777777" w:rsidR="00B56CC5" w:rsidRPr="00EB0339" w:rsidRDefault="00B56CC5" w:rsidP="00B56CC5">
      <w:r w:rsidRPr="005B25A1">
        <w:rPr>
          <w:b/>
          <w:bCs/>
        </w:rPr>
        <w:t>Status:</w:t>
      </w:r>
      <w:r>
        <w:t xml:space="preserve"> </w:t>
      </w:r>
      <w:r w:rsidRPr="00B56CC5">
        <w:rPr>
          <w:color w:val="0000FF"/>
        </w:rPr>
        <w:t>Not handled</w:t>
      </w:r>
      <w:r>
        <w:t>.</w:t>
      </w:r>
    </w:p>
    <w:p w14:paraId="06606F26" w14:textId="77777777" w:rsidR="00F80D82" w:rsidRDefault="00F80D82" w:rsidP="00F80D82">
      <w:pPr>
        <w:pStyle w:val="NormTop"/>
      </w:pPr>
      <w:r w:rsidRPr="00ED26F2">
        <w:rPr>
          <w:color w:val="0000FF"/>
        </w:rPr>
        <w:lastRenderedPageBreak/>
        <w:t>S2-2406314</w:t>
      </w:r>
      <w:r w:rsidRPr="00D53282">
        <w:t xml:space="preserve"> </w:t>
      </w:r>
      <w:r>
        <w:t>(P-CR) 23.700-84: KI#2 Evaluation and Conclusion proposal. (Source: China Mobile, vivo, OPPO,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an evaluation and conclusion for KI#2.</w:t>
      </w:r>
    </w:p>
    <w:p w14:paraId="3C94BAAE" w14:textId="77777777" w:rsidR="00F80D82" w:rsidRPr="005B25A1" w:rsidRDefault="00F80D82" w:rsidP="00F80D82">
      <w:pPr>
        <w:keepNext/>
        <w:keepLines/>
        <w:rPr>
          <w:b/>
          <w:bCs/>
        </w:rPr>
      </w:pPr>
      <w:r w:rsidRPr="005B25A1">
        <w:rPr>
          <w:b/>
          <w:bCs/>
        </w:rPr>
        <w:t>Convenor comment:</w:t>
      </w:r>
    </w:p>
    <w:p w14:paraId="30CA6FB1" w14:textId="77777777" w:rsidR="00F80D82" w:rsidRPr="005B25A1" w:rsidRDefault="00F80D82" w:rsidP="00F80D82">
      <w:pPr>
        <w:keepNext/>
        <w:keepLines/>
      </w:pPr>
      <w:r w:rsidRPr="005B25A1">
        <w:t>Baseline for KI2 conclusion. Handle.</w:t>
      </w:r>
    </w:p>
    <w:p w14:paraId="612BA1E8" w14:textId="77777777" w:rsidR="00F80D82" w:rsidRPr="005B25A1" w:rsidRDefault="00F80D82" w:rsidP="00F80D82">
      <w:pPr>
        <w:keepNext/>
        <w:keepLines/>
        <w:rPr>
          <w:b/>
          <w:bCs/>
        </w:rPr>
      </w:pPr>
      <w:r w:rsidRPr="005B25A1">
        <w:rPr>
          <w:b/>
          <w:bCs/>
        </w:rPr>
        <w:t>Parallel discussion:</w:t>
      </w:r>
    </w:p>
    <w:p w14:paraId="61EF1B7E" w14:textId="77777777" w:rsidR="00F80D82" w:rsidRPr="00B81031" w:rsidRDefault="00F80D82" w:rsidP="00F80D82">
      <w:pPr>
        <w:keepNext/>
        <w:keepLines/>
        <w:rPr>
          <w:i/>
        </w:rPr>
      </w:pPr>
      <w:r>
        <w:rPr>
          <w:i/>
        </w:rPr>
        <w:t xml:space="preserve">Revised in parallel session to </w:t>
      </w:r>
      <w:r w:rsidRPr="00ED26F2">
        <w:rPr>
          <w:i/>
          <w:color w:val="0000FF"/>
        </w:rPr>
        <w:t>S2-2406909</w:t>
      </w:r>
      <w:r>
        <w:rPr>
          <w:i/>
        </w:rPr>
        <w:t>.</w:t>
      </w:r>
    </w:p>
    <w:p w14:paraId="2CFEA54A" w14:textId="77777777" w:rsidR="00F80D82" w:rsidRPr="00B81031" w:rsidRDefault="00F80D82" w:rsidP="00F80D82">
      <w:pPr>
        <w:keepNext/>
        <w:keepLines/>
        <w:rPr>
          <w:i/>
        </w:rPr>
      </w:pPr>
      <w:r>
        <w:rPr>
          <w:i/>
        </w:rPr>
        <w:t xml:space="preserve">Revised in parallel session to </w:t>
      </w:r>
      <w:r w:rsidRPr="00ED26F2">
        <w:rPr>
          <w:i/>
          <w:color w:val="0000FF"/>
        </w:rPr>
        <w:t>S2-2406950</w:t>
      </w:r>
      <w:r>
        <w:rPr>
          <w:i/>
        </w:rPr>
        <w:t>.</w:t>
      </w:r>
    </w:p>
    <w:p w14:paraId="4017CCAB" w14:textId="77777777" w:rsidR="00F80D82" w:rsidRPr="00B81031" w:rsidRDefault="00F80D82" w:rsidP="00F80D82">
      <w:pPr>
        <w:keepNext/>
        <w:keepLines/>
        <w:rPr>
          <w:i/>
        </w:rPr>
      </w:pPr>
      <w:r>
        <w:rPr>
          <w:i/>
        </w:rPr>
        <w:t xml:space="preserve">Revised in parallel session to </w:t>
      </w:r>
      <w:r w:rsidRPr="00ED26F2">
        <w:rPr>
          <w:i/>
          <w:color w:val="0000FF"/>
        </w:rPr>
        <w:t>S2-2407189</w:t>
      </w:r>
      <w:r>
        <w:rPr>
          <w:i/>
        </w:rPr>
        <w:t>.</w:t>
      </w:r>
    </w:p>
    <w:p w14:paraId="007821CE" w14:textId="77777777" w:rsidR="00B56CC5" w:rsidRPr="00B81031" w:rsidRDefault="00B56CC5" w:rsidP="00B56CC5">
      <w:pPr>
        <w:keepNext/>
        <w:keepLines/>
        <w:rPr>
          <w:i/>
        </w:rPr>
      </w:pPr>
      <w:r>
        <w:rPr>
          <w:i/>
        </w:rPr>
        <w:t>Agreed in parallel session.</w:t>
      </w:r>
    </w:p>
    <w:p w14:paraId="5F713111" w14:textId="77777777" w:rsidR="00B56CC5" w:rsidRPr="005B25A1" w:rsidRDefault="00B56CC5" w:rsidP="00B56CC5">
      <w:pPr>
        <w:keepNext/>
        <w:keepLines/>
        <w:rPr>
          <w:b/>
          <w:bCs/>
        </w:rPr>
      </w:pPr>
      <w:r w:rsidRPr="005B25A1">
        <w:rPr>
          <w:b/>
          <w:bCs/>
        </w:rPr>
        <w:t>Plenary Discussion:</w:t>
      </w:r>
    </w:p>
    <w:p w14:paraId="14743A36" w14:textId="77777777" w:rsidR="00B56CC5" w:rsidRPr="00B56CC5" w:rsidRDefault="00B56CC5" w:rsidP="00B56CC5">
      <w:pPr>
        <w:keepNext/>
        <w:keepLines/>
      </w:pPr>
      <w:r>
        <w:t xml:space="preserve">This was </w:t>
      </w:r>
      <w:r w:rsidRPr="00B56CC5">
        <w:rPr>
          <w:color w:val="FF0000"/>
        </w:rPr>
        <w:t>block approved</w:t>
      </w:r>
      <w:r>
        <w:t>.</w:t>
      </w:r>
    </w:p>
    <w:p w14:paraId="49E9E5B6"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CE477E8" w14:textId="77777777" w:rsidR="00F80D82" w:rsidRDefault="00F80D82" w:rsidP="00F80D82">
      <w:pPr>
        <w:pStyle w:val="NormTop"/>
      </w:pPr>
      <w:r w:rsidRPr="00ED26F2">
        <w:rPr>
          <w:color w:val="0000FF"/>
        </w:rPr>
        <w:t>S2-2406321</w:t>
      </w:r>
      <w:r w:rsidRPr="00D53282">
        <w:t xml:space="preserve"> </w:t>
      </w:r>
      <w:r>
        <w:t>(P-CR) 23.700-84: FS_AIML_CN KI#2 evaluation and conclusion. (Source: KDDI)</w:t>
      </w:r>
      <w:r>
        <w:br/>
      </w:r>
      <w:r w:rsidRPr="00D53282">
        <w:rPr>
          <w:b/>
        </w:rPr>
        <w:t>Document for:</w:t>
      </w:r>
      <w:r w:rsidRPr="00D53282">
        <w:t xml:space="preserve"> </w:t>
      </w:r>
      <w:r>
        <w:t>Approval</w:t>
      </w:r>
      <w:r>
        <w:br/>
      </w:r>
      <w:r w:rsidRPr="00D53282">
        <w:rPr>
          <w:b/>
        </w:rPr>
        <w:t>Abstract:</w:t>
      </w:r>
      <w:r w:rsidRPr="00D53282">
        <w:t xml:space="preserve"> </w:t>
      </w:r>
      <w:r>
        <w:br/>
        <w:t>This paper proposes Evaluation/Conclusion for KI#2.</w:t>
      </w:r>
    </w:p>
    <w:p w14:paraId="172DF238" w14:textId="77777777" w:rsidR="00B56CC5" w:rsidRPr="005B25A1" w:rsidRDefault="00B56CC5" w:rsidP="00B56CC5">
      <w:pPr>
        <w:keepNext/>
        <w:keepLines/>
        <w:rPr>
          <w:b/>
          <w:bCs/>
        </w:rPr>
      </w:pPr>
      <w:r w:rsidRPr="005B25A1">
        <w:rPr>
          <w:b/>
          <w:bCs/>
        </w:rPr>
        <w:t>Parallel discussion:</w:t>
      </w:r>
    </w:p>
    <w:p w14:paraId="58B21F7D" w14:textId="77777777" w:rsidR="00B56CC5" w:rsidRPr="005B25A1" w:rsidRDefault="00B56CC5" w:rsidP="00B56CC5">
      <w:pPr>
        <w:keepNext/>
        <w:keepLines/>
      </w:pPr>
      <w:r w:rsidRPr="00B56CC5">
        <w:rPr>
          <w:color w:val="0000FF"/>
        </w:rPr>
        <w:t>Not handled</w:t>
      </w:r>
      <w:r>
        <w:t>.</w:t>
      </w:r>
    </w:p>
    <w:p w14:paraId="446EF3BF" w14:textId="77777777" w:rsidR="00B56CC5" w:rsidRPr="00EB0339" w:rsidRDefault="00B56CC5" w:rsidP="00B56CC5">
      <w:r w:rsidRPr="005B25A1">
        <w:rPr>
          <w:b/>
          <w:bCs/>
        </w:rPr>
        <w:t>Status:</w:t>
      </w:r>
      <w:r>
        <w:t xml:space="preserve"> </w:t>
      </w:r>
      <w:r w:rsidRPr="00B56CC5">
        <w:rPr>
          <w:color w:val="0000FF"/>
        </w:rPr>
        <w:t>Not handled</w:t>
      </w:r>
      <w:r>
        <w:t>.</w:t>
      </w:r>
    </w:p>
    <w:p w14:paraId="003D4DFB" w14:textId="77777777" w:rsidR="00F80D82" w:rsidRDefault="00F80D82" w:rsidP="00F80D82">
      <w:pPr>
        <w:pStyle w:val="NormTop"/>
      </w:pPr>
      <w:r w:rsidRPr="00ED26F2">
        <w:rPr>
          <w:color w:val="0000FF"/>
        </w:rPr>
        <w:t>S2-2406382</w:t>
      </w:r>
      <w:r w:rsidRPr="00D53282">
        <w:t xml:space="preserve"> </w:t>
      </w:r>
      <w:r>
        <w:t>(P-CR) 23.700-84: KI#2, Conclusion.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 to KI#2 in TS 23.700-84.</w:t>
      </w:r>
    </w:p>
    <w:p w14:paraId="6F89D175" w14:textId="77777777" w:rsidR="00B56CC5" w:rsidRPr="005B25A1" w:rsidRDefault="00B56CC5" w:rsidP="00B56CC5">
      <w:pPr>
        <w:keepNext/>
        <w:keepLines/>
        <w:rPr>
          <w:b/>
          <w:bCs/>
        </w:rPr>
      </w:pPr>
      <w:r w:rsidRPr="005B25A1">
        <w:rPr>
          <w:b/>
          <w:bCs/>
        </w:rPr>
        <w:t>Parallel discussion:</w:t>
      </w:r>
    </w:p>
    <w:p w14:paraId="15356500" w14:textId="77777777" w:rsidR="00B56CC5" w:rsidRPr="005B25A1" w:rsidRDefault="00B56CC5" w:rsidP="00B56CC5">
      <w:pPr>
        <w:keepNext/>
        <w:keepLines/>
      </w:pPr>
      <w:r w:rsidRPr="00B56CC5">
        <w:rPr>
          <w:color w:val="0000FF"/>
        </w:rPr>
        <w:t>Not handled</w:t>
      </w:r>
      <w:r>
        <w:t>.</w:t>
      </w:r>
    </w:p>
    <w:p w14:paraId="3C706F44" w14:textId="77777777" w:rsidR="00B56CC5" w:rsidRPr="00EB0339" w:rsidRDefault="00B56CC5" w:rsidP="00B56CC5">
      <w:r w:rsidRPr="005B25A1">
        <w:rPr>
          <w:b/>
          <w:bCs/>
        </w:rPr>
        <w:t>Status:</w:t>
      </w:r>
      <w:r>
        <w:t xml:space="preserve"> </w:t>
      </w:r>
      <w:r w:rsidRPr="00B56CC5">
        <w:rPr>
          <w:color w:val="0000FF"/>
        </w:rPr>
        <w:t>Not handled</w:t>
      </w:r>
      <w:r>
        <w:t>.</w:t>
      </w:r>
    </w:p>
    <w:p w14:paraId="62EE72A3" w14:textId="77777777" w:rsidR="00F80D82" w:rsidRDefault="00F80D82" w:rsidP="00F80D82">
      <w:pPr>
        <w:pStyle w:val="NormTop"/>
      </w:pPr>
      <w:r w:rsidRPr="00ED26F2">
        <w:rPr>
          <w:color w:val="0000FF"/>
        </w:rPr>
        <w:t>S2-2406459</w:t>
      </w:r>
      <w:r w:rsidRPr="00D53282">
        <w:t xml:space="preserve"> </w:t>
      </w:r>
      <w:r>
        <w:t>(P-CR) 23.700-84: Interim conclusion for KI#2: 5GC Support for Vertical Federated Learning.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KI#2.</w:t>
      </w:r>
    </w:p>
    <w:p w14:paraId="40695B5F" w14:textId="77777777" w:rsidR="00B56CC5" w:rsidRPr="005B25A1" w:rsidRDefault="00B56CC5" w:rsidP="00B56CC5">
      <w:pPr>
        <w:keepNext/>
        <w:keepLines/>
        <w:rPr>
          <w:b/>
          <w:bCs/>
        </w:rPr>
      </w:pPr>
      <w:r w:rsidRPr="005B25A1">
        <w:rPr>
          <w:b/>
          <w:bCs/>
        </w:rPr>
        <w:t>Parallel discussion:</w:t>
      </w:r>
    </w:p>
    <w:p w14:paraId="24E312EC" w14:textId="77777777" w:rsidR="00B56CC5" w:rsidRPr="005B25A1" w:rsidRDefault="00B56CC5" w:rsidP="00B56CC5">
      <w:pPr>
        <w:keepNext/>
        <w:keepLines/>
      </w:pPr>
      <w:r w:rsidRPr="00B56CC5">
        <w:rPr>
          <w:color w:val="0000FF"/>
        </w:rPr>
        <w:t>Not handled</w:t>
      </w:r>
      <w:r>
        <w:t>.</w:t>
      </w:r>
    </w:p>
    <w:p w14:paraId="36599F2F" w14:textId="77777777" w:rsidR="00B56CC5" w:rsidRPr="00EB0339" w:rsidRDefault="00B56CC5" w:rsidP="00B56CC5">
      <w:r w:rsidRPr="005B25A1">
        <w:rPr>
          <w:b/>
          <w:bCs/>
        </w:rPr>
        <w:t>Status:</w:t>
      </w:r>
      <w:r>
        <w:t xml:space="preserve"> </w:t>
      </w:r>
      <w:r w:rsidRPr="00B56CC5">
        <w:rPr>
          <w:color w:val="0000FF"/>
        </w:rPr>
        <w:t>Not handled</w:t>
      </w:r>
      <w:r>
        <w:t>.</w:t>
      </w:r>
    </w:p>
    <w:p w14:paraId="3B5D6E64" w14:textId="77777777" w:rsidR="00F80D82" w:rsidRDefault="00F80D82" w:rsidP="00F80D82">
      <w:pPr>
        <w:pStyle w:val="NormTop"/>
      </w:pPr>
      <w:r w:rsidRPr="00ED26F2">
        <w:rPr>
          <w:color w:val="0000FF"/>
        </w:rPr>
        <w:lastRenderedPageBreak/>
        <w:t>S2-2406472</w:t>
      </w:r>
      <w:r w:rsidRPr="00D53282">
        <w:t xml:space="preserve"> </w:t>
      </w:r>
      <w:r>
        <w:t>(P-CR) 23.700-84: KI#2: Evaluation and Conclusions. (Source: Lenovo)</w:t>
      </w:r>
      <w:r>
        <w:br/>
      </w:r>
      <w:r w:rsidRPr="00D53282">
        <w:rPr>
          <w:b/>
        </w:rPr>
        <w:t>Document for:</w:t>
      </w:r>
      <w:r w:rsidRPr="00D53282">
        <w:t xml:space="preserve"> </w:t>
      </w:r>
      <w:r>
        <w:t>Approval</w:t>
      </w:r>
      <w:r>
        <w:br/>
      </w:r>
      <w:r w:rsidRPr="00D53282">
        <w:rPr>
          <w:b/>
        </w:rPr>
        <w:t>Abstract:</w:t>
      </w:r>
      <w:r w:rsidRPr="00D53282">
        <w:t xml:space="preserve"> </w:t>
      </w:r>
      <w:r>
        <w:br/>
        <w:t>This paper provides evaluation and proposed conclusion for solutions agreed in TR 23.700-84.</w:t>
      </w:r>
    </w:p>
    <w:p w14:paraId="0A60CCEC" w14:textId="77777777" w:rsidR="00F80D82" w:rsidRPr="005B25A1" w:rsidRDefault="00F80D82" w:rsidP="00F80D82">
      <w:pPr>
        <w:keepNext/>
        <w:keepLines/>
        <w:rPr>
          <w:b/>
          <w:bCs/>
        </w:rPr>
      </w:pPr>
      <w:r w:rsidRPr="005B25A1">
        <w:rPr>
          <w:b/>
          <w:bCs/>
        </w:rPr>
        <w:t>Convenor comment:</w:t>
      </w:r>
    </w:p>
    <w:p w14:paraId="3EA21E00" w14:textId="77777777" w:rsidR="00F80D82" w:rsidRPr="005B25A1" w:rsidRDefault="00F80D82" w:rsidP="00F80D82">
      <w:pPr>
        <w:keepNext/>
        <w:keepLines/>
      </w:pPr>
      <w:r w:rsidRPr="005B25A1">
        <w:t>Handle.</w:t>
      </w:r>
    </w:p>
    <w:p w14:paraId="273C9170" w14:textId="77777777" w:rsidR="00B56CC5" w:rsidRPr="005B25A1" w:rsidRDefault="00B56CC5" w:rsidP="00B56CC5">
      <w:pPr>
        <w:keepNext/>
        <w:keepLines/>
        <w:rPr>
          <w:b/>
          <w:bCs/>
        </w:rPr>
      </w:pPr>
      <w:r w:rsidRPr="005B25A1">
        <w:rPr>
          <w:b/>
          <w:bCs/>
        </w:rPr>
        <w:t>Parallel discussion:</w:t>
      </w:r>
    </w:p>
    <w:p w14:paraId="59A4347A" w14:textId="77777777" w:rsidR="00B56CC5" w:rsidRPr="005B25A1" w:rsidRDefault="00B56CC5" w:rsidP="00B56CC5">
      <w:pPr>
        <w:keepNext/>
        <w:keepLines/>
      </w:pPr>
      <w:r w:rsidRPr="00B56CC5">
        <w:rPr>
          <w:color w:val="0000FF"/>
        </w:rPr>
        <w:t>Not handled</w:t>
      </w:r>
      <w:r>
        <w:t>.</w:t>
      </w:r>
    </w:p>
    <w:p w14:paraId="0B7E0E68" w14:textId="77777777" w:rsidR="00B56CC5" w:rsidRPr="00EB0339" w:rsidRDefault="00B56CC5" w:rsidP="00B56CC5">
      <w:r w:rsidRPr="005B25A1">
        <w:rPr>
          <w:b/>
          <w:bCs/>
        </w:rPr>
        <w:t>Status:</w:t>
      </w:r>
      <w:r>
        <w:t xml:space="preserve"> </w:t>
      </w:r>
      <w:r w:rsidRPr="00B56CC5">
        <w:rPr>
          <w:color w:val="0000FF"/>
        </w:rPr>
        <w:t>Not handled</w:t>
      </w:r>
      <w:r>
        <w:t>.</w:t>
      </w:r>
    </w:p>
    <w:p w14:paraId="009D5351"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 enhancement</w:t>
      </w:r>
    </w:p>
    <w:p w14:paraId="2E91EFF7" w14:textId="77777777" w:rsidR="00F80D82" w:rsidRDefault="00F80D82" w:rsidP="00F80D82">
      <w:pPr>
        <w:pStyle w:val="NormTop"/>
      </w:pPr>
      <w:r w:rsidRPr="00ED26F2">
        <w:rPr>
          <w:color w:val="0000FF"/>
        </w:rPr>
        <w:t>S2-2406840</w:t>
      </w:r>
      <w:r w:rsidRPr="00D53282">
        <w:t xml:space="preserve"> </w:t>
      </w:r>
      <w:r>
        <w:t>(DISCUSSION) KI#3 status summary and way forward from rapporteur (Source: vivo, MediaTek Inc(rapporteur))</w:t>
      </w:r>
      <w:r>
        <w:br/>
      </w:r>
      <w:r w:rsidRPr="00D53282">
        <w:rPr>
          <w:b/>
        </w:rPr>
        <w:t>Document for:</w:t>
      </w:r>
      <w:r w:rsidRPr="00D53282">
        <w:t xml:space="preserve"> </w:t>
      </w:r>
      <w:r>
        <w:t>Decision</w:t>
      </w:r>
      <w:r>
        <w:br/>
      </w:r>
      <w:r w:rsidRPr="00D53282">
        <w:rPr>
          <w:b/>
        </w:rPr>
        <w:t>Abstract:</w:t>
      </w:r>
      <w:r w:rsidRPr="00D53282">
        <w:t xml:space="preserve"> </w:t>
      </w:r>
      <w:r>
        <w:br/>
        <w:t>KI#3 status summary and way forward from rapporteur.</w:t>
      </w:r>
    </w:p>
    <w:p w14:paraId="7DFB5656" w14:textId="77777777" w:rsidR="00B56CC5" w:rsidRPr="005B25A1" w:rsidRDefault="00B56CC5" w:rsidP="00B56CC5">
      <w:pPr>
        <w:keepNext/>
        <w:keepLines/>
        <w:rPr>
          <w:b/>
          <w:bCs/>
        </w:rPr>
      </w:pPr>
      <w:r w:rsidRPr="005B25A1">
        <w:rPr>
          <w:b/>
          <w:bCs/>
        </w:rPr>
        <w:t>Parallel discussion:</w:t>
      </w:r>
    </w:p>
    <w:p w14:paraId="2E2C280A" w14:textId="77777777" w:rsidR="00B56CC5" w:rsidRPr="005B25A1" w:rsidRDefault="00B56CC5" w:rsidP="00B56CC5">
      <w:pPr>
        <w:keepNext/>
        <w:keepLines/>
      </w:pPr>
      <w:r w:rsidRPr="00B56CC5">
        <w:rPr>
          <w:color w:val="0000FF"/>
        </w:rPr>
        <w:t>Not handled</w:t>
      </w:r>
      <w:r>
        <w:t>.</w:t>
      </w:r>
    </w:p>
    <w:p w14:paraId="6F08D8C7" w14:textId="77777777" w:rsidR="00B56CC5" w:rsidRPr="00EB0339" w:rsidRDefault="00B56CC5" w:rsidP="00B56CC5">
      <w:r w:rsidRPr="005B25A1">
        <w:rPr>
          <w:b/>
          <w:bCs/>
        </w:rPr>
        <w:t>Status:</w:t>
      </w:r>
      <w:r>
        <w:t xml:space="preserve"> </w:t>
      </w:r>
      <w:r w:rsidRPr="00B56CC5">
        <w:rPr>
          <w:color w:val="0000FF"/>
        </w:rPr>
        <w:t>Not handled</w:t>
      </w:r>
      <w:r>
        <w:t>.</w:t>
      </w:r>
    </w:p>
    <w:p w14:paraId="63335486" w14:textId="77777777" w:rsidR="00F80D82" w:rsidRDefault="00F80D82" w:rsidP="00F80D82">
      <w:pPr>
        <w:pStyle w:val="NormTop"/>
      </w:pPr>
      <w:r w:rsidRPr="00ED26F2">
        <w:rPr>
          <w:color w:val="0000FF"/>
        </w:rPr>
        <w:t>S2-2405903</w:t>
      </w:r>
      <w:r w:rsidRPr="00D53282">
        <w:t xml:space="preserve"> </w:t>
      </w:r>
      <w:r>
        <w:t>(P-CR) 23.700-84: TR 23.700-84: KI#3 Conclusion. (Source: ZTE)</w:t>
      </w:r>
      <w:r>
        <w:br/>
      </w:r>
      <w:r w:rsidRPr="00D53282">
        <w:rPr>
          <w:b/>
        </w:rPr>
        <w:t>Document for:</w:t>
      </w:r>
      <w:r w:rsidRPr="00D53282">
        <w:t xml:space="preserve"> </w:t>
      </w:r>
      <w:r>
        <w:t>Approval</w:t>
      </w:r>
      <w:r>
        <w:br/>
      </w:r>
      <w:r w:rsidRPr="00D53282">
        <w:rPr>
          <w:b/>
        </w:rPr>
        <w:t>Abstract:</w:t>
      </w:r>
      <w:r w:rsidRPr="00D53282">
        <w:t xml:space="preserve"> </w:t>
      </w:r>
      <w:r>
        <w:br/>
        <w:t>Interim conclusion for Key issue 3.</w:t>
      </w:r>
    </w:p>
    <w:p w14:paraId="41713FA2" w14:textId="77777777" w:rsidR="00B56CC5" w:rsidRPr="005B25A1" w:rsidRDefault="00B56CC5" w:rsidP="00B56CC5">
      <w:pPr>
        <w:keepNext/>
        <w:keepLines/>
        <w:rPr>
          <w:b/>
          <w:bCs/>
        </w:rPr>
      </w:pPr>
      <w:r w:rsidRPr="005B25A1">
        <w:rPr>
          <w:b/>
          <w:bCs/>
        </w:rPr>
        <w:t>Parallel discussion:</w:t>
      </w:r>
    </w:p>
    <w:p w14:paraId="30A2EEB6" w14:textId="77777777" w:rsidR="00B56CC5" w:rsidRPr="005B25A1" w:rsidRDefault="00B56CC5" w:rsidP="00B56CC5">
      <w:pPr>
        <w:keepNext/>
        <w:keepLines/>
      </w:pPr>
      <w:r w:rsidRPr="00B56CC5">
        <w:rPr>
          <w:color w:val="0000FF"/>
        </w:rPr>
        <w:t>Not handled</w:t>
      </w:r>
      <w:r>
        <w:t>.</w:t>
      </w:r>
    </w:p>
    <w:p w14:paraId="75AC932E" w14:textId="77777777" w:rsidR="00B56CC5" w:rsidRPr="00EB0339" w:rsidRDefault="00B56CC5" w:rsidP="00B56CC5">
      <w:r w:rsidRPr="005B25A1">
        <w:rPr>
          <w:b/>
          <w:bCs/>
        </w:rPr>
        <w:t>Status:</w:t>
      </w:r>
      <w:r>
        <w:t xml:space="preserve"> </w:t>
      </w:r>
      <w:r w:rsidRPr="00B56CC5">
        <w:rPr>
          <w:color w:val="0000FF"/>
        </w:rPr>
        <w:t>Not handled</w:t>
      </w:r>
      <w:r>
        <w:t>.</w:t>
      </w:r>
    </w:p>
    <w:p w14:paraId="731164A5" w14:textId="77777777" w:rsidR="00F80D82" w:rsidRDefault="00F80D82" w:rsidP="00F80D82">
      <w:pPr>
        <w:pStyle w:val="NormTop"/>
      </w:pPr>
      <w:r w:rsidRPr="00ED26F2">
        <w:rPr>
          <w:color w:val="0000FF"/>
        </w:rPr>
        <w:t>S2-2405940</w:t>
      </w:r>
      <w:r w:rsidRPr="00D53282">
        <w:t xml:space="preserve"> </w:t>
      </w:r>
      <w:r>
        <w:t>(P-CR) 23.700-84: Evaluation for key issue 3.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an evaluation for key issue 3.</w:t>
      </w:r>
    </w:p>
    <w:p w14:paraId="78974E75" w14:textId="77777777" w:rsidR="00B56CC5" w:rsidRPr="005B25A1" w:rsidRDefault="00B56CC5" w:rsidP="00B56CC5">
      <w:pPr>
        <w:keepNext/>
        <w:keepLines/>
        <w:rPr>
          <w:b/>
          <w:bCs/>
        </w:rPr>
      </w:pPr>
      <w:r w:rsidRPr="005B25A1">
        <w:rPr>
          <w:b/>
          <w:bCs/>
        </w:rPr>
        <w:t>Parallel discussion:</w:t>
      </w:r>
    </w:p>
    <w:p w14:paraId="5FA9DD5B" w14:textId="77777777" w:rsidR="00B56CC5" w:rsidRPr="005B25A1" w:rsidRDefault="00B56CC5" w:rsidP="00B56CC5">
      <w:pPr>
        <w:keepNext/>
        <w:keepLines/>
      </w:pPr>
      <w:r w:rsidRPr="00B56CC5">
        <w:rPr>
          <w:color w:val="0000FF"/>
        </w:rPr>
        <w:t>Not handled</w:t>
      </w:r>
      <w:r>
        <w:t>.</w:t>
      </w:r>
    </w:p>
    <w:p w14:paraId="129DD9D5" w14:textId="77777777" w:rsidR="00B56CC5" w:rsidRPr="00EB0339" w:rsidRDefault="00B56CC5" w:rsidP="00B56CC5">
      <w:r w:rsidRPr="005B25A1">
        <w:rPr>
          <w:b/>
          <w:bCs/>
        </w:rPr>
        <w:t>Status:</w:t>
      </w:r>
      <w:r>
        <w:t xml:space="preserve"> </w:t>
      </w:r>
      <w:r w:rsidRPr="00B56CC5">
        <w:rPr>
          <w:color w:val="0000FF"/>
        </w:rPr>
        <w:t>Not handled</w:t>
      </w:r>
      <w:r>
        <w:t>.</w:t>
      </w:r>
    </w:p>
    <w:p w14:paraId="3127FDAA" w14:textId="77777777" w:rsidR="00F80D82" w:rsidRDefault="00F80D82" w:rsidP="00F80D82">
      <w:pPr>
        <w:pStyle w:val="NormTop"/>
      </w:pPr>
      <w:r w:rsidRPr="00ED26F2">
        <w:rPr>
          <w:color w:val="0000FF"/>
        </w:rPr>
        <w:t>S2-2405941</w:t>
      </w:r>
      <w:r w:rsidRPr="00D53282">
        <w:t xml:space="preserve"> </w:t>
      </w:r>
      <w:r>
        <w:t>(P-CR) 23.700-84: Conclusions for key issue 3.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key issue 3.</w:t>
      </w:r>
    </w:p>
    <w:p w14:paraId="4CBA77D3" w14:textId="77777777" w:rsidR="00B56CC5" w:rsidRPr="005B25A1" w:rsidRDefault="00B56CC5" w:rsidP="00B56CC5">
      <w:pPr>
        <w:keepNext/>
        <w:keepLines/>
        <w:rPr>
          <w:b/>
          <w:bCs/>
        </w:rPr>
      </w:pPr>
      <w:r w:rsidRPr="005B25A1">
        <w:rPr>
          <w:b/>
          <w:bCs/>
        </w:rPr>
        <w:t>Parallel discussion:</w:t>
      </w:r>
    </w:p>
    <w:p w14:paraId="2893C361" w14:textId="77777777" w:rsidR="00B56CC5" w:rsidRPr="005B25A1" w:rsidRDefault="00B56CC5" w:rsidP="00B56CC5">
      <w:pPr>
        <w:keepNext/>
        <w:keepLines/>
      </w:pPr>
      <w:r w:rsidRPr="00B56CC5">
        <w:rPr>
          <w:color w:val="0000FF"/>
        </w:rPr>
        <w:t>Not handled</w:t>
      </w:r>
      <w:r>
        <w:t>.</w:t>
      </w:r>
    </w:p>
    <w:p w14:paraId="47BB1F07" w14:textId="77777777" w:rsidR="00B56CC5" w:rsidRPr="00EB0339" w:rsidRDefault="00B56CC5" w:rsidP="00B56CC5">
      <w:r w:rsidRPr="005B25A1">
        <w:rPr>
          <w:b/>
          <w:bCs/>
        </w:rPr>
        <w:t>Status:</w:t>
      </w:r>
      <w:r>
        <w:t xml:space="preserve"> </w:t>
      </w:r>
      <w:r w:rsidRPr="00B56CC5">
        <w:rPr>
          <w:color w:val="0000FF"/>
        </w:rPr>
        <w:t>Not handled</w:t>
      </w:r>
      <w:r>
        <w:t>.</w:t>
      </w:r>
    </w:p>
    <w:p w14:paraId="74B2D403" w14:textId="77777777" w:rsidR="00F80D82" w:rsidRDefault="00F80D82" w:rsidP="00F80D82">
      <w:pPr>
        <w:pStyle w:val="NormTop"/>
      </w:pPr>
      <w:r w:rsidRPr="00ED26F2">
        <w:rPr>
          <w:color w:val="0000FF"/>
        </w:rPr>
        <w:lastRenderedPageBreak/>
        <w:t>S2-2405944</w:t>
      </w:r>
      <w:r w:rsidRPr="00D53282">
        <w:t xml:space="preserve"> </w:t>
      </w:r>
      <w:r>
        <w:t>(P-CR) 23.700-84: Conclusions for KI#3. (Source: Samsung, Vivo, OPPO, Tencent, Tencent Cloud,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KI#3.</w:t>
      </w:r>
    </w:p>
    <w:p w14:paraId="0B7C62C4" w14:textId="77777777" w:rsidR="00F80D82" w:rsidRPr="005B25A1" w:rsidRDefault="00F80D82" w:rsidP="00F80D82">
      <w:pPr>
        <w:keepNext/>
        <w:keepLines/>
        <w:rPr>
          <w:b/>
          <w:bCs/>
        </w:rPr>
      </w:pPr>
      <w:r w:rsidRPr="005B25A1">
        <w:rPr>
          <w:b/>
          <w:bCs/>
        </w:rPr>
        <w:t>Convenor comment:</w:t>
      </w:r>
    </w:p>
    <w:p w14:paraId="3DE5AD6E" w14:textId="77777777" w:rsidR="00F80D82" w:rsidRPr="005B25A1" w:rsidRDefault="00F80D82" w:rsidP="00F80D82">
      <w:pPr>
        <w:keepNext/>
        <w:keepLines/>
      </w:pPr>
      <w:r w:rsidRPr="005B25A1">
        <w:t>Baseline for KI#3 conclusion.</w:t>
      </w:r>
    </w:p>
    <w:p w14:paraId="2F3B1F97" w14:textId="77777777" w:rsidR="00F80D82" w:rsidRPr="005B25A1" w:rsidRDefault="00F80D82" w:rsidP="00F80D82">
      <w:pPr>
        <w:keepNext/>
        <w:keepLines/>
        <w:rPr>
          <w:b/>
          <w:bCs/>
        </w:rPr>
      </w:pPr>
      <w:r w:rsidRPr="005B25A1">
        <w:rPr>
          <w:b/>
          <w:bCs/>
        </w:rPr>
        <w:t>Parallel discussion:</w:t>
      </w:r>
    </w:p>
    <w:p w14:paraId="0A37BA67" w14:textId="77777777" w:rsidR="00F80D82" w:rsidRPr="00B81031" w:rsidRDefault="00F80D82" w:rsidP="00F80D82">
      <w:pPr>
        <w:keepNext/>
        <w:keepLines/>
        <w:rPr>
          <w:i/>
        </w:rPr>
      </w:pPr>
      <w:r>
        <w:rPr>
          <w:i/>
        </w:rPr>
        <w:t xml:space="preserve">Revised in parallel session to </w:t>
      </w:r>
      <w:r w:rsidRPr="00ED26F2">
        <w:rPr>
          <w:i/>
          <w:color w:val="0000FF"/>
        </w:rPr>
        <w:t>S2-2406910</w:t>
      </w:r>
      <w:r>
        <w:rPr>
          <w:i/>
        </w:rPr>
        <w:t>.</w:t>
      </w:r>
    </w:p>
    <w:p w14:paraId="16F6AD07" w14:textId="77777777" w:rsidR="00F80D82" w:rsidRPr="00B81031" w:rsidRDefault="00F80D82" w:rsidP="00F80D82">
      <w:pPr>
        <w:keepNext/>
        <w:keepLines/>
        <w:rPr>
          <w:i/>
        </w:rPr>
      </w:pPr>
      <w:r>
        <w:rPr>
          <w:i/>
        </w:rPr>
        <w:t xml:space="preserve">Revised in parallel session to </w:t>
      </w:r>
      <w:r w:rsidRPr="00ED26F2">
        <w:rPr>
          <w:i/>
          <w:color w:val="0000FF"/>
        </w:rPr>
        <w:t>S2-2406949</w:t>
      </w:r>
      <w:r>
        <w:rPr>
          <w:i/>
        </w:rPr>
        <w:t>.</w:t>
      </w:r>
    </w:p>
    <w:p w14:paraId="1BB59A07" w14:textId="77777777" w:rsidR="00B56CC5" w:rsidRPr="00B81031" w:rsidRDefault="00B56CC5" w:rsidP="00B56CC5">
      <w:pPr>
        <w:keepNext/>
        <w:keepLines/>
        <w:rPr>
          <w:i/>
        </w:rPr>
      </w:pPr>
      <w:r>
        <w:rPr>
          <w:i/>
        </w:rPr>
        <w:t>Agreed in parallel session.</w:t>
      </w:r>
    </w:p>
    <w:p w14:paraId="2D1E4485" w14:textId="77777777" w:rsidR="00B56CC5" w:rsidRPr="005B25A1" w:rsidRDefault="00B56CC5" w:rsidP="00B56CC5">
      <w:pPr>
        <w:keepNext/>
        <w:keepLines/>
        <w:rPr>
          <w:b/>
          <w:bCs/>
        </w:rPr>
      </w:pPr>
      <w:r w:rsidRPr="005B25A1">
        <w:rPr>
          <w:b/>
          <w:bCs/>
        </w:rPr>
        <w:t>Plenary Discussion:</w:t>
      </w:r>
    </w:p>
    <w:p w14:paraId="7D376E24" w14:textId="77777777" w:rsidR="00B56CC5" w:rsidRPr="00B56CC5" w:rsidRDefault="00B56CC5" w:rsidP="00B56CC5">
      <w:pPr>
        <w:keepNext/>
        <w:keepLines/>
      </w:pPr>
      <w:r>
        <w:t xml:space="preserve">This was </w:t>
      </w:r>
      <w:r w:rsidRPr="00B56CC5">
        <w:rPr>
          <w:color w:val="FF0000"/>
        </w:rPr>
        <w:t>block approved</w:t>
      </w:r>
      <w:r>
        <w:t>.</w:t>
      </w:r>
    </w:p>
    <w:p w14:paraId="52895463"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85AFE01" w14:textId="77777777" w:rsidR="00F80D82" w:rsidRDefault="00F80D82" w:rsidP="00F80D82">
      <w:pPr>
        <w:pStyle w:val="NormTop"/>
      </w:pPr>
      <w:r w:rsidRPr="00ED26F2">
        <w:rPr>
          <w:color w:val="0000FF"/>
        </w:rPr>
        <w:t>S2-2405984</w:t>
      </w:r>
      <w:r w:rsidRPr="00D53282">
        <w:t xml:space="preserve"> </w:t>
      </w:r>
      <w:r>
        <w:t>(P-CR) 23.700-84: Conclusions on KI#3.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KI#3 'NWDAF-assisted policy control and QoS enhancement'.</w:t>
      </w:r>
    </w:p>
    <w:p w14:paraId="70A2319F" w14:textId="77777777" w:rsidR="00B56CC5" w:rsidRPr="005B25A1" w:rsidRDefault="00B56CC5" w:rsidP="00B56CC5">
      <w:pPr>
        <w:keepNext/>
        <w:keepLines/>
        <w:rPr>
          <w:b/>
          <w:bCs/>
        </w:rPr>
      </w:pPr>
      <w:r w:rsidRPr="005B25A1">
        <w:rPr>
          <w:b/>
          <w:bCs/>
        </w:rPr>
        <w:t>Parallel discussion:</w:t>
      </w:r>
    </w:p>
    <w:p w14:paraId="1956980D" w14:textId="77777777" w:rsidR="00B56CC5" w:rsidRPr="005B25A1" w:rsidRDefault="00B56CC5" w:rsidP="00B56CC5">
      <w:pPr>
        <w:keepNext/>
        <w:keepLines/>
      </w:pPr>
      <w:r w:rsidRPr="00B56CC5">
        <w:rPr>
          <w:color w:val="0000FF"/>
        </w:rPr>
        <w:t>Not handled</w:t>
      </w:r>
      <w:r>
        <w:t>.</w:t>
      </w:r>
    </w:p>
    <w:p w14:paraId="2A13E4CB" w14:textId="77777777" w:rsidR="00B56CC5" w:rsidRPr="00EB0339" w:rsidRDefault="00B56CC5" w:rsidP="00B56CC5">
      <w:r w:rsidRPr="005B25A1">
        <w:rPr>
          <w:b/>
          <w:bCs/>
        </w:rPr>
        <w:t>Status:</w:t>
      </w:r>
      <w:r>
        <w:t xml:space="preserve"> </w:t>
      </w:r>
      <w:r w:rsidRPr="00B56CC5">
        <w:rPr>
          <w:color w:val="0000FF"/>
        </w:rPr>
        <w:t>Not handled</w:t>
      </w:r>
      <w:r>
        <w:t>.</w:t>
      </w:r>
    </w:p>
    <w:p w14:paraId="13E41A4A" w14:textId="77777777" w:rsidR="00F80D82" w:rsidRDefault="00F80D82" w:rsidP="00F80D82">
      <w:pPr>
        <w:pStyle w:val="NormTop"/>
      </w:pPr>
      <w:r w:rsidRPr="00ED26F2">
        <w:rPr>
          <w:color w:val="0000FF"/>
        </w:rPr>
        <w:t>S2-2405995</w:t>
      </w:r>
      <w:r w:rsidRPr="00D53282">
        <w:t xml:space="preserve"> </w:t>
      </w:r>
      <w:r>
        <w:t>(P-CR) 23.700-84: KI#3, Interim conclusion.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KI#3.</w:t>
      </w:r>
    </w:p>
    <w:p w14:paraId="583D10D1" w14:textId="77777777" w:rsidR="00B56CC5" w:rsidRPr="005B25A1" w:rsidRDefault="00B56CC5" w:rsidP="00B56CC5">
      <w:pPr>
        <w:keepNext/>
        <w:keepLines/>
        <w:rPr>
          <w:b/>
          <w:bCs/>
        </w:rPr>
      </w:pPr>
      <w:r w:rsidRPr="005B25A1">
        <w:rPr>
          <w:b/>
          <w:bCs/>
        </w:rPr>
        <w:t>Parallel discussion:</w:t>
      </w:r>
    </w:p>
    <w:p w14:paraId="39BB104C" w14:textId="77777777" w:rsidR="00B56CC5" w:rsidRPr="005B25A1" w:rsidRDefault="00B56CC5" w:rsidP="00B56CC5">
      <w:pPr>
        <w:keepNext/>
        <w:keepLines/>
      </w:pPr>
      <w:r w:rsidRPr="00B56CC5">
        <w:rPr>
          <w:color w:val="0000FF"/>
        </w:rPr>
        <w:t>Not handled</w:t>
      </w:r>
      <w:r>
        <w:t>.</w:t>
      </w:r>
    </w:p>
    <w:p w14:paraId="586CFC70" w14:textId="77777777" w:rsidR="00B56CC5" w:rsidRPr="00EB0339" w:rsidRDefault="00B56CC5" w:rsidP="00B56CC5">
      <w:r w:rsidRPr="005B25A1">
        <w:rPr>
          <w:b/>
          <w:bCs/>
        </w:rPr>
        <w:t>Status:</w:t>
      </w:r>
      <w:r>
        <w:t xml:space="preserve"> </w:t>
      </w:r>
      <w:r w:rsidRPr="00B56CC5">
        <w:rPr>
          <w:color w:val="0000FF"/>
        </w:rPr>
        <w:t>Not handled</w:t>
      </w:r>
      <w:r>
        <w:t>.</w:t>
      </w:r>
    </w:p>
    <w:p w14:paraId="4B96236A" w14:textId="77777777" w:rsidR="00F80D82" w:rsidRDefault="00F80D82" w:rsidP="00F80D82">
      <w:pPr>
        <w:pStyle w:val="NormTop"/>
      </w:pPr>
      <w:r w:rsidRPr="00ED26F2">
        <w:rPr>
          <w:color w:val="0000FF"/>
        </w:rPr>
        <w:t>S2-2406206</w:t>
      </w:r>
      <w:r w:rsidRPr="00D53282">
        <w:t xml:space="preserve"> </w:t>
      </w:r>
      <w:r>
        <w:t>(P-CR) 23.700-84: KI #3 Conclusions.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includes conclusions for KI#3.</w:t>
      </w:r>
    </w:p>
    <w:p w14:paraId="681D43CE" w14:textId="77777777" w:rsidR="00B56CC5" w:rsidRPr="005B25A1" w:rsidRDefault="00B56CC5" w:rsidP="00B56CC5">
      <w:pPr>
        <w:keepNext/>
        <w:keepLines/>
        <w:rPr>
          <w:b/>
          <w:bCs/>
        </w:rPr>
      </w:pPr>
      <w:r w:rsidRPr="005B25A1">
        <w:rPr>
          <w:b/>
          <w:bCs/>
        </w:rPr>
        <w:t>Parallel discussion:</w:t>
      </w:r>
    </w:p>
    <w:p w14:paraId="45BF1DFC" w14:textId="77777777" w:rsidR="00B56CC5" w:rsidRPr="005B25A1" w:rsidRDefault="00B56CC5" w:rsidP="00B56CC5">
      <w:pPr>
        <w:keepNext/>
        <w:keepLines/>
      </w:pPr>
      <w:r w:rsidRPr="00B56CC5">
        <w:rPr>
          <w:color w:val="0000FF"/>
        </w:rPr>
        <w:t>Not handled</w:t>
      </w:r>
      <w:r>
        <w:t>.</w:t>
      </w:r>
    </w:p>
    <w:p w14:paraId="4FEE38D1" w14:textId="77777777" w:rsidR="00B56CC5" w:rsidRPr="00EB0339" w:rsidRDefault="00B56CC5" w:rsidP="00B56CC5">
      <w:r w:rsidRPr="005B25A1">
        <w:rPr>
          <w:b/>
          <w:bCs/>
        </w:rPr>
        <w:t>Status:</w:t>
      </w:r>
      <w:r>
        <w:t xml:space="preserve"> </w:t>
      </w:r>
      <w:r w:rsidRPr="00B56CC5">
        <w:rPr>
          <w:color w:val="0000FF"/>
        </w:rPr>
        <w:t>Not handled</w:t>
      </w:r>
      <w:r>
        <w:t>.</w:t>
      </w:r>
    </w:p>
    <w:p w14:paraId="4F722BC8" w14:textId="77777777" w:rsidR="00F80D82" w:rsidRDefault="00F80D82" w:rsidP="00F80D82">
      <w:pPr>
        <w:pStyle w:val="NormTop"/>
      </w:pPr>
      <w:r w:rsidRPr="00ED26F2">
        <w:rPr>
          <w:color w:val="0000FF"/>
        </w:rPr>
        <w:t>S2-2406476</w:t>
      </w:r>
      <w:r w:rsidRPr="00D53282">
        <w:t xml:space="preserve"> </w:t>
      </w:r>
      <w:r>
        <w:t>(P-CR) 23.700-84: KI#3: Evaluation and Conclusions. (Source: Lenovo)</w:t>
      </w:r>
      <w:r>
        <w:br/>
      </w:r>
      <w:r w:rsidRPr="00D53282">
        <w:rPr>
          <w:b/>
        </w:rPr>
        <w:t>Document for:</w:t>
      </w:r>
      <w:r w:rsidRPr="00D53282">
        <w:t xml:space="preserve"> </w:t>
      </w:r>
      <w:r>
        <w:t>Approval</w:t>
      </w:r>
      <w:r>
        <w:br/>
      </w:r>
      <w:r w:rsidRPr="00D53282">
        <w:rPr>
          <w:b/>
        </w:rPr>
        <w:t>Abstract:</w:t>
      </w:r>
      <w:r w:rsidRPr="00D53282">
        <w:t xml:space="preserve"> </w:t>
      </w:r>
      <w:r>
        <w:br/>
        <w:t>This paper provides evaluation and proposed conclusion for solutions agreed in TR 23.700-84 that propose an architecture to support policy recommendations.</w:t>
      </w:r>
    </w:p>
    <w:p w14:paraId="010695D4" w14:textId="77777777" w:rsidR="00B56CC5" w:rsidRPr="005B25A1" w:rsidRDefault="00B56CC5" w:rsidP="00B56CC5">
      <w:pPr>
        <w:keepNext/>
        <w:keepLines/>
        <w:rPr>
          <w:b/>
          <w:bCs/>
        </w:rPr>
      </w:pPr>
      <w:r w:rsidRPr="005B25A1">
        <w:rPr>
          <w:b/>
          <w:bCs/>
        </w:rPr>
        <w:t>Parallel discussion:</w:t>
      </w:r>
    </w:p>
    <w:p w14:paraId="74AE88B4" w14:textId="77777777" w:rsidR="00B56CC5" w:rsidRPr="005B25A1" w:rsidRDefault="00B56CC5" w:rsidP="00B56CC5">
      <w:pPr>
        <w:keepNext/>
        <w:keepLines/>
      </w:pPr>
      <w:r w:rsidRPr="00B56CC5">
        <w:rPr>
          <w:color w:val="0000FF"/>
        </w:rPr>
        <w:t>Not handled</w:t>
      </w:r>
      <w:r>
        <w:t>.</w:t>
      </w:r>
    </w:p>
    <w:p w14:paraId="66BF656A" w14:textId="77777777" w:rsidR="00B56CC5" w:rsidRPr="00EB0339" w:rsidRDefault="00B56CC5" w:rsidP="00B56CC5">
      <w:r w:rsidRPr="005B25A1">
        <w:rPr>
          <w:b/>
          <w:bCs/>
        </w:rPr>
        <w:t>Status:</w:t>
      </w:r>
      <w:r>
        <w:t xml:space="preserve"> </w:t>
      </w:r>
      <w:r w:rsidRPr="00B56CC5">
        <w:rPr>
          <w:color w:val="0000FF"/>
        </w:rPr>
        <w:t>Not handled</w:t>
      </w:r>
      <w:r>
        <w:t>.</w:t>
      </w:r>
    </w:p>
    <w:p w14:paraId="7B8CF156" w14:textId="77777777" w:rsidR="00F80D82" w:rsidRDefault="00F80D82" w:rsidP="00F80D82">
      <w:pPr>
        <w:pStyle w:val="NormTop"/>
      </w:pPr>
      <w:r w:rsidRPr="00ED26F2">
        <w:rPr>
          <w:color w:val="0000FF"/>
        </w:rPr>
        <w:lastRenderedPageBreak/>
        <w:t>S2-2406492</w:t>
      </w:r>
      <w:r w:rsidRPr="00D53282">
        <w:t xml:space="preserve"> </w:t>
      </w:r>
      <w:r>
        <w:t>(P-CR) 23.700-84: Interim conclusion for KI#3: NWDAF-assisted policy control and QoS enhancement. (Source: Huawei, HiSilicon, CATT, China Telecom,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KI#3.</w:t>
      </w:r>
    </w:p>
    <w:p w14:paraId="69135997" w14:textId="77777777" w:rsidR="00F80D82" w:rsidRPr="005B25A1" w:rsidRDefault="00F80D82" w:rsidP="00F80D82">
      <w:pPr>
        <w:keepNext/>
        <w:keepLines/>
        <w:rPr>
          <w:b/>
          <w:bCs/>
        </w:rPr>
      </w:pPr>
      <w:r w:rsidRPr="005B25A1">
        <w:rPr>
          <w:b/>
          <w:bCs/>
        </w:rPr>
        <w:t>Convenor comment:</w:t>
      </w:r>
    </w:p>
    <w:p w14:paraId="2660DEAF" w14:textId="77777777" w:rsidR="00F80D82" w:rsidRPr="005B25A1" w:rsidRDefault="00F80D82" w:rsidP="00F80D82">
      <w:pPr>
        <w:keepNext/>
        <w:keepLines/>
      </w:pPr>
      <w:r w:rsidRPr="005B25A1">
        <w:t>Handle focusing on NWDAF recommendation part.</w:t>
      </w:r>
    </w:p>
    <w:p w14:paraId="57A27AD5" w14:textId="77777777" w:rsidR="00B56CC5" w:rsidRPr="005B25A1" w:rsidRDefault="00B56CC5" w:rsidP="00B56CC5">
      <w:pPr>
        <w:keepNext/>
        <w:keepLines/>
        <w:rPr>
          <w:b/>
          <w:bCs/>
        </w:rPr>
      </w:pPr>
      <w:r w:rsidRPr="005B25A1">
        <w:rPr>
          <w:b/>
          <w:bCs/>
        </w:rPr>
        <w:t>Parallel discussion:</w:t>
      </w:r>
    </w:p>
    <w:p w14:paraId="0F4F29BA" w14:textId="77777777" w:rsidR="00B56CC5" w:rsidRPr="005B25A1" w:rsidRDefault="00B56CC5" w:rsidP="00B56CC5">
      <w:pPr>
        <w:keepNext/>
        <w:keepLines/>
      </w:pPr>
      <w:r w:rsidRPr="00B56CC5">
        <w:rPr>
          <w:color w:val="0000FF"/>
        </w:rPr>
        <w:t>Not handled</w:t>
      </w:r>
      <w:r>
        <w:t>.</w:t>
      </w:r>
    </w:p>
    <w:p w14:paraId="6B009112" w14:textId="77777777" w:rsidR="00B56CC5" w:rsidRPr="00EB0339" w:rsidRDefault="00B56CC5" w:rsidP="00B56CC5">
      <w:r w:rsidRPr="005B25A1">
        <w:rPr>
          <w:b/>
          <w:bCs/>
        </w:rPr>
        <w:t>Status:</w:t>
      </w:r>
      <w:r>
        <w:t xml:space="preserve"> </w:t>
      </w:r>
      <w:r w:rsidRPr="00B56CC5">
        <w:rPr>
          <w:color w:val="0000FF"/>
        </w:rPr>
        <w:t>Not handled</w:t>
      </w:r>
      <w:r>
        <w:t>.</w:t>
      </w:r>
    </w:p>
    <w:p w14:paraId="7F045FB8" w14:textId="77777777" w:rsidR="00F80D82" w:rsidRDefault="00F80D82" w:rsidP="00F80D82">
      <w:pPr>
        <w:pStyle w:val="NormTop"/>
      </w:pPr>
      <w:r w:rsidRPr="00ED26F2">
        <w:rPr>
          <w:color w:val="0000FF"/>
        </w:rPr>
        <w:t>S2-2406672</w:t>
      </w:r>
      <w:r w:rsidRPr="00D53282">
        <w:t xml:space="preserve"> </w:t>
      </w:r>
      <w:r>
        <w:t>(P-CR) 23.700-84: TR 23.700-84: Conclusion for KI#3.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KI#3.</w:t>
      </w:r>
    </w:p>
    <w:p w14:paraId="0FCA4AD7" w14:textId="77777777" w:rsidR="00B56CC5" w:rsidRPr="005B25A1" w:rsidRDefault="00B56CC5" w:rsidP="00B56CC5">
      <w:pPr>
        <w:keepNext/>
        <w:keepLines/>
        <w:rPr>
          <w:b/>
          <w:bCs/>
        </w:rPr>
      </w:pPr>
      <w:r w:rsidRPr="005B25A1">
        <w:rPr>
          <w:b/>
          <w:bCs/>
        </w:rPr>
        <w:t>Parallel discussion:</w:t>
      </w:r>
    </w:p>
    <w:p w14:paraId="5EA5D1C7" w14:textId="77777777" w:rsidR="00B56CC5" w:rsidRPr="005B25A1" w:rsidRDefault="00B56CC5" w:rsidP="00B56CC5">
      <w:pPr>
        <w:keepNext/>
        <w:keepLines/>
      </w:pPr>
      <w:r w:rsidRPr="00B56CC5">
        <w:rPr>
          <w:color w:val="0000FF"/>
        </w:rPr>
        <w:t>Not handled</w:t>
      </w:r>
      <w:r>
        <w:t>.</w:t>
      </w:r>
    </w:p>
    <w:p w14:paraId="1A6D9790" w14:textId="77777777" w:rsidR="00B56CC5" w:rsidRPr="00EB0339" w:rsidRDefault="00B56CC5" w:rsidP="00B56CC5">
      <w:r w:rsidRPr="005B25A1">
        <w:rPr>
          <w:b/>
          <w:bCs/>
        </w:rPr>
        <w:t>Status:</w:t>
      </w:r>
      <w:r>
        <w:t xml:space="preserve"> </w:t>
      </w:r>
      <w:r w:rsidRPr="00B56CC5">
        <w:rPr>
          <w:color w:val="0000FF"/>
        </w:rPr>
        <w:t>Not handled</w:t>
      </w:r>
      <w:r>
        <w:t>.</w:t>
      </w:r>
    </w:p>
    <w:p w14:paraId="2CB75CCB" w14:textId="77777777" w:rsidR="00F80D82" w:rsidRDefault="00F80D82" w:rsidP="00F80D82">
      <w:pPr>
        <w:pStyle w:val="NormTop"/>
      </w:pPr>
      <w:r w:rsidRPr="00ED26F2">
        <w:rPr>
          <w:color w:val="0000FF"/>
        </w:rPr>
        <w:t>S2-2406834</w:t>
      </w:r>
      <w:r w:rsidRPr="00D53282">
        <w:t xml:space="preserve"> </w:t>
      </w:r>
      <w:r>
        <w:t>(P-CR) 23.700-84: Indicating uses cases for solutions for key issue 3. (Source: Nokia)</w:t>
      </w:r>
      <w:r>
        <w:br/>
      </w:r>
      <w:r w:rsidRPr="00D53282">
        <w:rPr>
          <w:b/>
        </w:rPr>
        <w:t>Document for:</w:t>
      </w:r>
      <w:r w:rsidRPr="00D53282">
        <w:t xml:space="preserve"> </w:t>
      </w:r>
      <w:r>
        <w:t>Approval</w:t>
      </w:r>
      <w:r>
        <w:br/>
      </w:r>
      <w:r w:rsidRPr="00D53282">
        <w:rPr>
          <w:b/>
        </w:rPr>
        <w:t>Abstract:</w:t>
      </w:r>
      <w:r w:rsidRPr="00D53282">
        <w:t xml:space="preserve"> </w:t>
      </w:r>
      <w:r>
        <w:br/>
        <w:t>Indicate the use cases addressed by solutions #31 and #32.</w:t>
      </w:r>
    </w:p>
    <w:p w14:paraId="116FB02A" w14:textId="77777777" w:rsidR="00F80D82" w:rsidRPr="005B25A1" w:rsidRDefault="00F80D82" w:rsidP="00F80D82">
      <w:pPr>
        <w:keepNext/>
        <w:keepLines/>
        <w:rPr>
          <w:b/>
          <w:bCs/>
        </w:rPr>
      </w:pPr>
      <w:r w:rsidRPr="005B25A1">
        <w:rPr>
          <w:b/>
          <w:bCs/>
        </w:rPr>
        <w:t>Parallel discussion:</w:t>
      </w:r>
    </w:p>
    <w:p w14:paraId="04C5FBA0" w14:textId="77777777" w:rsidR="00F80D82" w:rsidRPr="00B81031" w:rsidRDefault="00F80D82" w:rsidP="00F80D82">
      <w:pPr>
        <w:keepNext/>
        <w:keepLines/>
        <w:rPr>
          <w:i/>
        </w:rPr>
      </w:pPr>
      <w:r>
        <w:rPr>
          <w:i/>
        </w:rPr>
        <w:t xml:space="preserve">Revised in parallel session to </w:t>
      </w:r>
      <w:r w:rsidRPr="00ED26F2">
        <w:rPr>
          <w:i/>
          <w:color w:val="0000FF"/>
        </w:rPr>
        <w:t>S2-2406911</w:t>
      </w:r>
      <w:r>
        <w:rPr>
          <w:i/>
        </w:rPr>
        <w:t>.</w:t>
      </w:r>
    </w:p>
    <w:p w14:paraId="20E2CF3E" w14:textId="77777777" w:rsidR="00B56CC5" w:rsidRPr="00B81031" w:rsidRDefault="00B56CC5" w:rsidP="00B56CC5">
      <w:pPr>
        <w:keepNext/>
        <w:keepLines/>
        <w:rPr>
          <w:i/>
        </w:rPr>
      </w:pPr>
      <w:r>
        <w:rPr>
          <w:i/>
        </w:rPr>
        <w:t>Agreed in parallel session.</w:t>
      </w:r>
    </w:p>
    <w:p w14:paraId="797736CC" w14:textId="77777777" w:rsidR="00B56CC5" w:rsidRPr="005B25A1" w:rsidRDefault="00B56CC5" w:rsidP="00B56CC5">
      <w:pPr>
        <w:keepNext/>
        <w:keepLines/>
        <w:rPr>
          <w:b/>
          <w:bCs/>
        </w:rPr>
      </w:pPr>
      <w:r w:rsidRPr="005B25A1">
        <w:rPr>
          <w:b/>
          <w:bCs/>
        </w:rPr>
        <w:t>Plenary Discussion:</w:t>
      </w:r>
    </w:p>
    <w:p w14:paraId="6D7E3255" w14:textId="77777777" w:rsidR="00B56CC5" w:rsidRPr="00B56CC5" w:rsidRDefault="00B56CC5" w:rsidP="00B56CC5">
      <w:pPr>
        <w:keepNext/>
        <w:keepLines/>
      </w:pPr>
      <w:r>
        <w:t xml:space="preserve">This was </w:t>
      </w:r>
      <w:r w:rsidRPr="00B56CC5">
        <w:rPr>
          <w:color w:val="FF0000"/>
        </w:rPr>
        <w:t>block approved</w:t>
      </w:r>
      <w:r>
        <w:t>.</w:t>
      </w:r>
    </w:p>
    <w:p w14:paraId="1D5DDB6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EBD3351"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KI#4: Mitigating network abnormal behaviours</w:t>
      </w:r>
    </w:p>
    <w:p w14:paraId="3B66B558" w14:textId="77777777" w:rsidR="00F80D82" w:rsidRDefault="00F80D82" w:rsidP="00F80D82">
      <w:pPr>
        <w:pStyle w:val="NormTop"/>
      </w:pPr>
      <w:r w:rsidRPr="00ED26F2">
        <w:rPr>
          <w:color w:val="0000FF"/>
        </w:rPr>
        <w:t>S2-2405942</w:t>
      </w:r>
      <w:r w:rsidRPr="00D53282">
        <w:t xml:space="preserve"> </w:t>
      </w:r>
      <w:r>
        <w:t>(P-CR) 23.700-84: Evaluation for key issue 4.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an evaluation for key issue 4.</w:t>
      </w:r>
    </w:p>
    <w:p w14:paraId="795C21BC" w14:textId="77777777" w:rsidR="00B56CC5" w:rsidRPr="005B25A1" w:rsidRDefault="00B56CC5" w:rsidP="00B56CC5">
      <w:pPr>
        <w:keepNext/>
        <w:keepLines/>
        <w:rPr>
          <w:b/>
          <w:bCs/>
        </w:rPr>
      </w:pPr>
      <w:r w:rsidRPr="005B25A1">
        <w:rPr>
          <w:b/>
          <w:bCs/>
        </w:rPr>
        <w:t>Parallel discussion:</w:t>
      </w:r>
    </w:p>
    <w:p w14:paraId="5E8732DD" w14:textId="77777777" w:rsidR="00B56CC5" w:rsidRPr="005B25A1" w:rsidRDefault="00B56CC5" w:rsidP="00B56CC5">
      <w:pPr>
        <w:keepNext/>
        <w:keepLines/>
      </w:pPr>
      <w:r w:rsidRPr="00B56CC5">
        <w:rPr>
          <w:color w:val="0000FF"/>
        </w:rPr>
        <w:t>Not handled</w:t>
      </w:r>
      <w:r>
        <w:t>.</w:t>
      </w:r>
    </w:p>
    <w:p w14:paraId="03B73503" w14:textId="77777777" w:rsidR="00B56CC5" w:rsidRPr="00EB0339" w:rsidRDefault="00B56CC5" w:rsidP="00B56CC5">
      <w:r w:rsidRPr="005B25A1">
        <w:rPr>
          <w:b/>
          <w:bCs/>
        </w:rPr>
        <w:t>Status:</w:t>
      </w:r>
      <w:r>
        <w:t xml:space="preserve"> </w:t>
      </w:r>
      <w:r w:rsidRPr="00B56CC5">
        <w:rPr>
          <w:color w:val="0000FF"/>
        </w:rPr>
        <w:t>Not handled</w:t>
      </w:r>
      <w:r>
        <w:t>.</w:t>
      </w:r>
    </w:p>
    <w:p w14:paraId="2D1DFE47" w14:textId="77777777" w:rsidR="00F80D82" w:rsidRDefault="00F80D82" w:rsidP="00F80D82">
      <w:pPr>
        <w:pStyle w:val="NormTop"/>
      </w:pPr>
      <w:r w:rsidRPr="00ED26F2">
        <w:rPr>
          <w:color w:val="0000FF"/>
        </w:rPr>
        <w:t>S2-2405943</w:t>
      </w:r>
      <w:r w:rsidRPr="00D53282">
        <w:t xml:space="preserve"> </w:t>
      </w:r>
      <w:r>
        <w:t>(P-CR) 23.700-84: Conclusions for key issue 4.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key issue 4.</w:t>
      </w:r>
    </w:p>
    <w:p w14:paraId="267956B5" w14:textId="77777777" w:rsidR="00B56CC5" w:rsidRPr="005B25A1" w:rsidRDefault="00B56CC5" w:rsidP="00B56CC5">
      <w:pPr>
        <w:keepNext/>
        <w:keepLines/>
        <w:rPr>
          <w:b/>
          <w:bCs/>
        </w:rPr>
      </w:pPr>
      <w:r w:rsidRPr="005B25A1">
        <w:rPr>
          <w:b/>
          <w:bCs/>
        </w:rPr>
        <w:t>Parallel discussion:</w:t>
      </w:r>
    </w:p>
    <w:p w14:paraId="18003473" w14:textId="77777777" w:rsidR="00B56CC5" w:rsidRPr="005B25A1" w:rsidRDefault="00B56CC5" w:rsidP="00B56CC5">
      <w:pPr>
        <w:keepNext/>
        <w:keepLines/>
      </w:pPr>
      <w:r w:rsidRPr="00B56CC5">
        <w:rPr>
          <w:color w:val="0000FF"/>
        </w:rPr>
        <w:t>Not handled</w:t>
      </w:r>
      <w:r>
        <w:t>.</w:t>
      </w:r>
    </w:p>
    <w:p w14:paraId="5AE8D952" w14:textId="77777777" w:rsidR="00B56CC5" w:rsidRPr="00EB0339" w:rsidRDefault="00B56CC5" w:rsidP="00B56CC5">
      <w:r w:rsidRPr="005B25A1">
        <w:rPr>
          <w:b/>
          <w:bCs/>
        </w:rPr>
        <w:t>Status:</w:t>
      </w:r>
      <w:r>
        <w:t xml:space="preserve"> </w:t>
      </w:r>
      <w:r w:rsidRPr="00B56CC5">
        <w:rPr>
          <w:color w:val="0000FF"/>
        </w:rPr>
        <w:t>Not handled</w:t>
      </w:r>
      <w:r>
        <w:t>.</w:t>
      </w:r>
    </w:p>
    <w:p w14:paraId="79E6F550" w14:textId="77777777" w:rsidR="00F80D82" w:rsidRDefault="00F80D82" w:rsidP="00F80D82">
      <w:pPr>
        <w:pStyle w:val="NormTop"/>
      </w:pPr>
      <w:r w:rsidRPr="00ED26F2">
        <w:rPr>
          <w:color w:val="0000FF"/>
        </w:rPr>
        <w:lastRenderedPageBreak/>
        <w:t>S2-2405996</w:t>
      </w:r>
      <w:r w:rsidRPr="00D53282">
        <w:t xml:space="preserve"> </w:t>
      </w:r>
      <w:r>
        <w:t>(P-CR) 23.700-84: KI#4, Interim conclusion.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KI#4.</w:t>
      </w:r>
    </w:p>
    <w:p w14:paraId="31E60BD0" w14:textId="77777777" w:rsidR="00B56CC5" w:rsidRPr="005B25A1" w:rsidRDefault="00B56CC5" w:rsidP="00B56CC5">
      <w:pPr>
        <w:keepNext/>
        <w:keepLines/>
        <w:rPr>
          <w:b/>
          <w:bCs/>
        </w:rPr>
      </w:pPr>
      <w:r w:rsidRPr="005B25A1">
        <w:rPr>
          <w:b/>
          <w:bCs/>
        </w:rPr>
        <w:t>Parallel discussion:</w:t>
      </w:r>
    </w:p>
    <w:p w14:paraId="615FE90D" w14:textId="77777777" w:rsidR="00B56CC5" w:rsidRPr="005B25A1" w:rsidRDefault="00B56CC5" w:rsidP="00B56CC5">
      <w:pPr>
        <w:keepNext/>
        <w:keepLines/>
      </w:pPr>
      <w:r w:rsidRPr="00B56CC5">
        <w:rPr>
          <w:color w:val="0000FF"/>
        </w:rPr>
        <w:t>Not handled</w:t>
      </w:r>
      <w:r>
        <w:t>.</w:t>
      </w:r>
    </w:p>
    <w:p w14:paraId="377C844B" w14:textId="77777777" w:rsidR="00B56CC5" w:rsidRPr="00EB0339" w:rsidRDefault="00B56CC5" w:rsidP="00B56CC5">
      <w:r w:rsidRPr="005B25A1">
        <w:rPr>
          <w:b/>
          <w:bCs/>
        </w:rPr>
        <w:t>Status:</w:t>
      </w:r>
      <w:r>
        <w:t xml:space="preserve"> </w:t>
      </w:r>
      <w:r w:rsidRPr="00B56CC5">
        <w:rPr>
          <w:color w:val="0000FF"/>
        </w:rPr>
        <w:t>Not handled</w:t>
      </w:r>
      <w:r>
        <w:t>.</w:t>
      </w:r>
    </w:p>
    <w:p w14:paraId="4CE93F5B" w14:textId="77777777" w:rsidR="00F80D82" w:rsidRDefault="00F80D82" w:rsidP="00F80D82">
      <w:pPr>
        <w:pStyle w:val="NormTop"/>
      </w:pPr>
      <w:r w:rsidRPr="00ED26F2">
        <w:rPr>
          <w:color w:val="0000FF"/>
        </w:rPr>
        <w:t>S2-2406037</w:t>
      </w:r>
      <w:r w:rsidRPr="00D53282">
        <w:t xml:space="preserve"> </w:t>
      </w:r>
      <w:r>
        <w:t>(P-CR) 23.700-84: Conclusion for KI#4. (Source: SK Telecom, AT&amp;T, China Mobile, ETRI, KDDI, KPN N.V., Lenovo, LG Uplus, Rakuten Mobile, Samsung, vivo)</w:t>
      </w:r>
      <w:r>
        <w:br/>
      </w:r>
      <w:r w:rsidRPr="00D53282">
        <w:rPr>
          <w:b/>
        </w:rPr>
        <w:t>Document for:</w:t>
      </w:r>
      <w:r w:rsidRPr="00D53282">
        <w:t xml:space="preserve"> </w:t>
      </w:r>
      <w:r>
        <w:t>Approval</w:t>
      </w:r>
      <w:r>
        <w:br/>
      </w:r>
      <w:r w:rsidRPr="00D53282">
        <w:rPr>
          <w:b/>
        </w:rPr>
        <w:t>Abstract:</w:t>
      </w:r>
      <w:r w:rsidRPr="00D53282">
        <w:t xml:space="preserve"> </w:t>
      </w:r>
      <w:r>
        <w:br/>
        <w:t>Propose Evaluation/Conclusion for KI#4.</w:t>
      </w:r>
    </w:p>
    <w:p w14:paraId="2B307182" w14:textId="77777777" w:rsidR="00F80D82" w:rsidRPr="005B25A1" w:rsidRDefault="00F80D82" w:rsidP="00F80D82">
      <w:pPr>
        <w:keepNext/>
        <w:keepLines/>
        <w:rPr>
          <w:b/>
          <w:bCs/>
        </w:rPr>
      </w:pPr>
      <w:r w:rsidRPr="005B25A1">
        <w:rPr>
          <w:b/>
          <w:bCs/>
        </w:rPr>
        <w:t>Convenor comment:</w:t>
      </w:r>
    </w:p>
    <w:p w14:paraId="7C7F4DD5" w14:textId="77777777" w:rsidR="00F80D82" w:rsidRPr="005B25A1" w:rsidRDefault="00F80D82" w:rsidP="00F80D82">
      <w:pPr>
        <w:keepNext/>
        <w:keepLines/>
      </w:pPr>
      <w:r w:rsidRPr="005B25A1">
        <w:t>Baseline for KI#4 conclusion.</w:t>
      </w:r>
    </w:p>
    <w:p w14:paraId="3AD9DAC4" w14:textId="77777777" w:rsidR="00F80D82" w:rsidRPr="005B25A1" w:rsidRDefault="00F80D82" w:rsidP="00F80D82">
      <w:pPr>
        <w:keepNext/>
        <w:keepLines/>
        <w:rPr>
          <w:b/>
          <w:bCs/>
        </w:rPr>
      </w:pPr>
      <w:r w:rsidRPr="005B25A1">
        <w:rPr>
          <w:b/>
          <w:bCs/>
        </w:rPr>
        <w:t>Parallel discussion:</w:t>
      </w:r>
    </w:p>
    <w:p w14:paraId="52AA6ABE" w14:textId="77777777" w:rsidR="00F80D82" w:rsidRPr="00B81031" w:rsidRDefault="00F80D82" w:rsidP="00F80D82">
      <w:pPr>
        <w:keepNext/>
        <w:keepLines/>
        <w:rPr>
          <w:i/>
        </w:rPr>
      </w:pPr>
      <w:r>
        <w:rPr>
          <w:i/>
        </w:rPr>
        <w:t xml:space="preserve">Revised in parallel session to </w:t>
      </w:r>
      <w:r w:rsidRPr="00ED26F2">
        <w:rPr>
          <w:i/>
          <w:color w:val="0000FF"/>
        </w:rPr>
        <w:t>S2-2406907</w:t>
      </w:r>
      <w:r>
        <w:rPr>
          <w:i/>
        </w:rPr>
        <w:t>.</w:t>
      </w:r>
    </w:p>
    <w:p w14:paraId="6ECDD72F" w14:textId="77777777" w:rsidR="00F80D82" w:rsidRPr="00B81031" w:rsidRDefault="00F80D82" w:rsidP="00F80D82">
      <w:pPr>
        <w:keepNext/>
        <w:keepLines/>
        <w:rPr>
          <w:i/>
        </w:rPr>
      </w:pPr>
      <w:r>
        <w:rPr>
          <w:i/>
        </w:rPr>
        <w:t xml:space="preserve">Revised in parallel session to </w:t>
      </w:r>
      <w:r w:rsidRPr="00ED26F2">
        <w:rPr>
          <w:i/>
          <w:color w:val="0000FF"/>
        </w:rPr>
        <w:t>S2-2406951</w:t>
      </w:r>
      <w:r>
        <w:rPr>
          <w:i/>
        </w:rPr>
        <w:t>.</w:t>
      </w:r>
    </w:p>
    <w:p w14:paraId="69C50FF2" w14:textId="77777777" w:rsidR="00F80D82" w:rsidRPr="00B81031" w:rsidRDefault="00F80D82" w:rsidP="00F80D82">
      <w:pPr>
        <w:keepNext/>
        <w:keepLines/>
        <w:rPr>
          <w:i/>
        </w:rPr>
      </w:pPr>
      <w:r>
        <w:rPr>
          <w:i/>
        </w:rPr>
        <w:t xml:space="preserve">Revised in parallel session to </w:t>
      </w:r>
      <w:r w:rsidRPr="00ED26F2">
        <w:rPr>
          <w:i/>
          <w:color w:val="0000FF"/>
        </w:rPr>
        <w:t>S2-2406966</w:t>
      </w:r>
      <w:r>
        <w:rPr>
          <w:i/>
        </w:rPr>
        <w:t>.</w:t>
      </w:r>
    </w:p>
    <w:p w14:paraId="3835548E" w14:textId="77777777" w:rsidR="00B56CC5" w:rsidRPr="00B81031" w:rsidRDefault="00B56CC5" w:rsidP="00B56CC5">
      <w:pPr>
        <w:keepNext/>
        <w:keepLines/>
        <w:rPr>
          <w:i/>
        </w:rPr>
      </w:pPr>
      <w:r>
        <w:rPr>
          <w:i/>
        </w:rPr>
        <w:t>Agreed in parallel session.</w:t>
      </w:r>
    </w:p>
    <w:p w14:paraId="34B6768D" w14:textId="77777777" w:rsidR="00B56CC5" w:rsidRPr="005B25A1" w:rsidRDefault="00B56CC5" w:rsidP="00B56CC5">
      <w:pPr>
        <w:keepNext/>
        <w:keepLines/>
        <w:rPr>
          <w:b/>
          <w:bCs/>
        </w:rPr>
      </w:pPr>
      <w:r w:rsidRPr="005B25A1">
        <w:rPr>
          <w:b/>
          <w:bCs/>
        </w:rPr>
        <w:t>Plenary Discussion:</w:t>
      </w:r>
    </w:p>
    <w:p w14:paraId="56EED64A" w14:textId="77777777" w:rsidR="00B56CC5" w:rsidRPr="00B56CC5" w:rsidRDefault="00B56CC5" w:rsidP="00B56CC5">
      <w:pPr>
        <w:keepNext/>
        <w:keepLines/>
      </w:pPr>
      <w:r>
        <w:t xml:space="preserve">This was </w:t>
      </w:r>
      <w:r w:rsidRPr="00B56CC5">
        <w:rPr>
          <w:color w:val="FF0000"/>
        </w:rPr>
        <w:t>block approved</w:t>
      </w:r>
      <w:r>
        <w:t>.</w:t>
      </w:r>
    </w:p>
    <w:p w14:paraId="239FB14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BC1825B" w14:textId="77777777" w:rsidR="00F80D82" w:rsidRDefault="00F80D82" w:rsidP="00F80D82">
      <w:pPr>
        <w:pStyle w:val="NormTop"/>
      </w:pPr>
      <w:r w:rsidRPr="00ED26F2">
        <w:rPr>
          <w:color w:val="0000FF"/>
        </w:rPr>
        <w:t>S2-2406078</w:t>
      </w:r>
      <w:r w:rsidRPr="00D53282">
        <w:t xml:space="preserve"> </w:t>
      </w:r>
      <w:r>
        <w:t>(P-CR) 23.700-84: Conclusions for KI#4.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KI#4 ' NWDAF enhancements to support network abnormal behaviours (i.e. signalling storm) mitigation and prevention'.</w:t>
      </w:r>
    </w:p>
    <w:p w14:paraId="3EEC12A7" w14:textId="77777777" w:rsidR="00B56CC5" w:rsidRPr="005B25A1" w:rsidRDefault="00B56CC5" w:rsidP="00B56CC5">
      <w:pPr>
        <w:keepNext/>
        <w:keepLines/>
        <w:rPr>
          <w:b/>
          <w:bCs/>
        </w:rPr>
      </w:pPr>
      <w:r w:rsidRPr="005B25A1">
        <w:rPr>
          <w:b/>
          <w:bCs/>
        </w:rPr>
        <w:t>Parallel discussion:</w:t>
      </w:r>
    </w:p>
    <w:p w14:paraId="01946F9B" w14:textId="77777777" w:rsidR="00B56CC5" w:rsidRPr="005B25A1" w:rsidRDefault="00B56CC5" w:rsidP="00B56CC5">
      <w:pPr>
        <w:keepNext/>
        <w:keepLines/>
      </w:pPr>
      <w:r w:rsidRPr="00B56CC5">
        <w:rPr>
          <w:color w:val="0000FF"/>
        </w:rPr>
        <w:t>Not handled</w:t>
      </w:r>
      <w:r>
        <w:t>.</w:t>
      </w:r>
    </w:p>
    <w:p w14:paraId="368A461B" w14:textId="77777777" w:rsidR="00B56CC5" w:rsidRPr="00EB0339" w:rsidRDefault="00B56CC5" w:rsidP="00B56CC5">
      <w:r w:rsidRPr="005B25A1">
        <w:rPr>
          <w:b/>
          <w:bCs/>
        </w:rPr>
        <w:t>Status:</w:t>
      </w:r>
      <w:r>
        <w:t xml:space="preserve"> </w:t>
      </w:r>
      <w:r w:rsidRPr="00B56CC5">
        <w:rPr>
          <w:color w:val="0000FF"/>
        </w:rPr>
        <w:t>Not handled</w:t>
      </w:r>
      <w:r>
        <w:t>.</w:t>
      </w:r>
    </w:p>
    <w:p w14:paraId="18EF3EE1" w14:textId="77777777" w:rsidR="00F80D82" w:rsidRDefault="00F80D82" w:rsidP="00F80D82">
      <w:pPr>
        <w:pStyle w:val="NormTop"/>
      </w:pPr>
      <w:r w:rsidRPr="00ED26F2">
        <w:rPr>
          <w:color w:val="0000FF"/>
        </w:rPr>
        <w:t>S2-2406205</w:t>
      </w:r>
      <w:r w:rsidRPr="00D53282">
        <w:t xml:space="preserve"> </w:t>
      </w:r>
      <w:r>
        <w:t>(P-CR) 23.700-84: KI #4 Conclusions.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Key Issue #4.</w:t>
      </w:r>
    </w:p>
    <w:p w14:paraId="71B04782" w14:textId="77777777" w:rsidR="00B56CC5" w:rsidRPr="005B25A1" w:rsidRDefault="00B56CC5" w:rsidP="00B56CC5">
      <w:pPr>
        <w:keepNext/>
        <w:keepLines/>
        <w:rPr>
          <w:b/>
          <w:bCs/>
        </w:rPr>
      </w:pPr>
      <w:r w:rsidRPr="005B25A1">
        <w:rPr>
          <w:b/>
          <w:bCs/>
        </w:rPr>
        <w:t>Parallel discussion:</w:t>
      </w:r>
    </w:p>
    <w:p w14:paraId="12B43965" w14:textId="77777777" w:rsidR="00B56CC5" w:rsidRPr="005B25A1" w:rsidRDefault="00B56CC5" w:rsidP="00B56CC5">
      <w:pPr>
        <w:keepNext/>
        <w:keepLines/>
      </w:pPr>
      <w:r w:rsidRPr="00B56CC5">
        <w:rPr>
          <w:color w:val="0000FF"/>
        </w:rPr>
        <w:t>Not handled</w:t>
      </w:r>
      <w:r>
        <w:t>.</w:t>
      </w:r>
    </w:p>
    <w:p w14:paraId="270A9236" w14:textId="77777777" w:rsidR="00B56CC5" w:rsidRPr="00EB0339" w:rsidRDefault="00B56CC5" w:rsidP="00B56CC5">
      <w:r w:rsidRPr="005B25A1">
        <w:rPr>
          <w:b/>
          <w:bCs/>
        </w:rPr>
        <w:t>Status:</w:t>
      </w:r>
      <w:r>
        <w:t xml:space="preserve"> </w:t>
      </w:r>
      <w:r w:rsidRPr="00B56CC5">
        <w:rPr>
          <w:color w:val="0000FF"/>
        </w:rPr>
        <w:t>Not handled</w:t>
      </w:r>
      <w:r>
        <w:t>.</w:t>
      </w:r>
    </w:p>
    <w:p w14:paraId="316A6052" w14:textId="77777777" w:rsidR="00F80D82" w:rsidRDefault="00F80D82" w:rsidP="00F80D82">
      <w:pPr>
        <w:pStyle w:val="NormTop"/>
      </w:pPr>
      <w:r w:rsidRPr="00ED26F2">
        <w:rPr>
          <w:color w:val="0000FF"/>
        </w:rPr>
        <w:lastRenderedPageBreak/>
        <w:t>S2-2406329</w:t>
      </w:r>
      <w:r w:rsidRPr="00D53282">
        <w:t xml:space="preserve"> </w:t>
      </w:r>
      <w:r>
        <w:t>(P-CR) 23.700-84: KI#4 overall evaluation.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an overall evaluation on key issue #4.</w:t>
      </w:r>
    </w:p>
    <w:p w14:paraId="5B97F623" w14:textId="77777777" w:rsidR="00B56CC5" w:rsidRPr="005B25A1" w:rsidRDefault="00B56CC5" w:rsidP="00B56CC5">
      <w:pPr>
        <w:keepNext/>
        <w:keepLines/>
        <w:rPr>
          <w:b/>
          <w:bCs/>
        </w:rPr>
      </w:pPr>
      <w:r w:rsidRPr="005B25A1">
        <w:rPr>
          <w:b/>
          <w:bCs/>
        </w:rPr>
        <w:t>Parallel discussion:</w:t>
      </w:r>
    </w:p>
    <w:p w14:paraId="6FCA725B" w14:textId="77777777" w:rsidR="00B56CC5" w:rsidRPr="005B25A1" w:rsidRDefault="00B56CC5" w:rsidP="00B56CC5">
      <w:pPr>
        <w:keepNext/>
        <w:keepLines/>
      </w:pPr>
      <w:r w:rsidRPr="00B56CC5">
        <w:rPr>
          <w:color w:val="0000FF"/>
        </w:rPr>
        <w:t>Not handled</w:t>
      </w:r>
      <w:r>
        <w:t>.</w:t>
      </w:r>
    </w:p>
    <w:p w14:paraId="4491FE80" w14:textId="77777777" w:rsidR="00B56CC5" w:rsidRPr="00EB0339" w:rsidRDefault="00B56CC5" w:rsidP="00B56CC5">
      <w:r w:rsidRPr="005B25A1">
        <w:rPr>
          <w:b/>
          <w:bCs/>
        </w:rPr>
        <w:t>Status:</w:t>
      </w:r>
      <w:r>
        <w:t xml:space="preserve"> </w:t>
      </w:r>
      <w:r w:rsidRPr="00B56CC5">
        <w:rPr>
          <w:color w:val="0000FF"/>
        </w:rPr>
        <w:t>Not handled</w:t>
      </w:r>
      <w:r>
        <w:t>.</w:t>
      </w:r>
    </w:p>
    <w:p w14:paraId="04D8A764" w14:textId="77777777" w:rsidR="00F80D82" w:rsidRDefault="00F80D82" w:rsidP="00F80D82">
      <w:pPr>
        <w:pStyle w:val="NormTop"/>
      </w:pPr>
      <w:r w:rsidRPr="00ED26F2">
        <w:rPr>
          <w:color w:val="0000FF"/>
        </w:rPr>
        <w:t>S2-2406517</w:t>
      </w:r>
      <w:r w:rsidRPr="00D53282">
        <w:t xml:space="preserve"> </w:t>
      </w:r>
      <w:r>
        <w:t>(P-CR) 23.700-84: Interim Conclusion for KI#4: NWDAF enhancements to support network abnormal behaviours (i.e. signalling storm) mitigation and prevention. (Source: China Telecom, ZTE, OPPO)</w:t>
      </w:r>
      <w:r>
        <w:br/>
      </w:r>
      <w:r w:rsidRPr="00D53282">
        <w:rPr>
          <w:b/>
        </w:rPr>
        <w:t>Document for:</w:t>
      </w:r>
      <w:r w:rsidRPr="00D53282">
        <w:t xml:space="preserve"> </w:t>
      </w:r>
      <w:r>
        <w:t>Approval</w:t>
      </w:r>
      <w:r>
        <w:br/>
      </w:r>
      <w:r w:rsidRPr="00D53282">
        <w:rPr>
          <w:b/>
        </w:rPr>
        <w:t>Abstract:</w:t>
      </w:r>
      <w:r w:rsidRPr="00D53282">
        <w:t xml:space="preserve"> </w:t>
      </w:r>
      <w:r>
        <w:br/>
        <w:t>It is proposed an interim conclusion for KI#4: NWDAF enhancements to support network abnormal behaviours (i.e. signalling storm) mitigation and prevention.</w:t>
      </w:r>
    </w:p>
    <w:p w14:paraId="2FDD4EA4" w14:textId="77777777" w:rsidR="00B56CC5" w:rsidRPr="005B25A1" w:rsidRDefault="00B56CC5" w:rsidP="00B56CC5">
      <w:pPr>
        <w:keepNext/>
        <w:keepLines/>
        <w:rPr>
          <w:b/>
          <w:bCs/>
        </w:rPr>
      </w:pPr>
      <w:r w:rsidRPr="005B25A1">
        <w:rPr>
          <w:b/>
          <w:bCs/>
        </w:rPr>
        <w:t>Parallel discussion:</w:t>
      </w:r>
    </w:p>
    <w:p w14:paraId="581EB0C2" w14:textId="77777777" w:rsidR="00B56CC5" w:rsidRPr="005B25A1" w:rsidRDefault="00B56CC5" w:rsidP="00B56CC5">
      <w:pPr>
        <w:keepNext/>
        <w:keepLines/>
      </w:pPr>
      <w:r w:rsidRPr="00B56CC5">
        <w:rPr>
          <w:color w:val="0000FF"/>
        </w:rPr>
        <w:t>Not handled</w:t>
      </w:r>
      <w:r>
        <w:t>.</w:t>
      </w:r>
    </w:p>
    <w:p w14:paraId="2C6FF1BF" w14:textId="77777777" w:rsidR="00B56CC5" w:rsidRPr="00EB0339" w:rsidRDefault="00B56CC5" w:rsidP="00B56CC5">
      <w:r w:rsidRPr="005B25A1">
        <w:rPr>
          <w:b/>
          <w:bCs/>
        </w:rPr>
        <w:t>Status:</w:t>
      </w:r>
      <w:r>
        <w:t xml:space="preserve"> </w:t>
      </w:r>
      <w:r w:rsidRPr="00B56CC5">
        <w:rPr>
          <w:color w:val="0000FF"/>
        </w:rPr>
        <w:t>Not handled</w:t>
      </w:r>
      <w:r>
        <w:t>.</w:t>
      </w:r>
    </w:p>
    <w:p w14:paraId="3165B552" w14:textId="77777777" w:rsidR="00F80D82" w:rsidRDefault="00F80D82" w:rsidP="00F80D82">
      <w:pPr>
        <w:pStyle w:val="NormTop"/>
      </w:pPr>
      <w:r w:rsidRPr="00ED26F2">
        <w:rPr>
          <w:color w:val="0000FF"/>
        </w:rPr>
        <w:t>S2-2406540</w:t>
      </w:r>
      <w:r w:rsidRPr="00D53282">
        <w:t xml:space="preserve"> </w:t>
      </w:r>
      <w:r>
        <w:t>(P-CR) 23.700-84: Interim Conclusions for KI#4 . (Source: Huawei, HiSilicon)</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conclusions for KI#4 'NWDAF-assisted Network Abnormal Behaviour Mitigation and Prevention'.</w:t>
      </w:r>
    </w:p>
    <w:p w14:paraId="5D99FC1C" w14:textId="77777777" w:rsidR="00B56CC5" w:rsidRPr="005B25A1" w:rsidRDefault="00B56CC5" w:rsidP="00B56CC5">
      <w:pPr>
        <w:keepNext/>
        <w:keepLines/>
        <w:rPr>
          <w:b/>
          <w:bCs/>
        </w:rPr>
      </w:pPr>
      <w:r w:rsidRPr="005B25A1">
        <w:rPr>
          <w:b/>
          <w:bCs/>
        </w:rPr>
        <w:t>Parallel discussion:</w:t>
      </w:r>
    </w:p>
    <w:p w14:paraId="7769A233" w14:textId="77777777" w:rsidR="00B56CC5" w:rsidRPr="005B25A1" w:rsidRDefault="00B56CC5" w:rsidP="00B56CC5">
      <w:pPr>
        <w:keepNext/>
        <w:keepLines/>
      </w:pPr>
      <w:r w:rsidRPr="00B56CC5">
        <w:rPr>
          <w:color w:val="0000FF"/>
        </w:rPr>
        <w:t>Not handled</w:t>
      </w:r>
      <w:r>
        <w:t>.</w:t>
      </w:r>
    </w:p>
    <w:p w14:paraId="2A806B2D" w14:textId="77777777" w:rsidR="00B56CC5" w:rsidRPr="00EB0339" w:rsidRDefault="00B56CC5" w:rsidP="00B56CC5">
      <w:r w:rsidRPr="005B25A1">
        <w:rPr>
          <w:b/>
          <w:bCs/>
        </w:rPr>
        <w:t>Status:</w:t>
      </w:r>
      <w:r>
        <w:t xml:space="preserve"> </w:t>
      </w:r>
      <w:r w:rsidRPr="00B56CC5">
        <w:rPr>
          <w:color w:val="0000FF"/>
        </w:rPr>
        <w:t>Not handled</w:t>
      </w:r>
      <w:r>
        <w:t>.</w:t>
      </w:r>
    </w:p>
    <w:p w14:paraId="50A3C9AA"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367C6DE1"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KI#1: AI/ML based positioning</w:t>
      </w:r>
    </w:p>
    <w:p w14:paraId="5E901286" w14:textId="77777777" w:rsidR="00F80D82" w:rsidRDefault="00F80D82" w:rsidP="00F80D82">
      <w:pPr>
        <w:pStyle w:val="NormTop"/>
      </w:pPr>
      <w:r w:rsidRPr="00ED26F2">
        <w:rPr>
          <w:color w:val="0000FF"/>
        </w:rPr>
        <w:t>S2-2405900</w:t>
      </w:r>
      <w:r w:rsidRPr="00D53282">
        <w:t xml:space="preserve"> </w:t>
      </w:r>
      <w:r>
        <w:t>(P-CR) 23.700-84: TR 23.700-84: KI#1_Sol#11 update. (Source: ZTE)</w:t>
      </w:r>
      <w:r>
        <w:br/>
      </w:r>
      <w:r w:rsidRPr="00D53282">
        <w:rPr>
          <w:b/>
        </w:rPr>
        <w:t>Document for:</w:t>
      </w:r>
      <w:r w:rsidRPr="00D53282">
        <w:t xml:space="preserve"> </w:t>
      </w:r>
      <w:r>
        <w:t>Approval</w:t>
      </w:r>
      <w:r>
        <w:br/>
      </w:r>
      <w:r w:rsidRPr="00D53282">
        <w:rPr>
          <w:b/>
        </w:rPr>
        <w:t>Abstract:</w:t>
      </w:r>
      <w:r w:rsidRPr="00D53282">
        <w:t xml:space="preserve"> </w:t>
      </w:r>
      <w:r>
        <w:br/>
        <w:t>This contribution updates Sol#11 of 23.700-84.</w:t>
      </w:r>
    </w:p>
    <w:p w14:paraId="1B9C5F83" w14:textId="77777777" w:rsidR="00B56CC5" w:rsidRPr="005B25A1" w:rsidRDefault="00B56CC5" w:rsidP="00B56CC5">
      <w:pPr>
        <w:keepNext/>
        <w:keepLines/>
        <w:rPr>
          <w:b/>
          <w:bCs/>
        </w:rPr>
      </w:pPr>
      <w:r w:rsidRPr="005B25A1">
        <w:rPr>
          <w:b/>
          <w:bCs/>
        </w:rPr>
        <w:t>Parallel discussion:</w:t>
      </w:r>
    </w:p>
    <w:p w14:paraId="5908E6FA" w14:textId="77777777" w:rsidR="00B56CC5" w:rsidRPr="005B25A1" w:rsidRDefault="00B56CC5" w:rsidP="00B56CC5">
      <w:pPr>
        <w:keepNext/>
        <w:keepLines/>
      </w:pPr>
      <w:r w:rsidRPr="00B56CC5">
        <w:rPr>
          <w:color w:val="0000FF"/>
        </w:rPr>
        <w:t>Not handled</w:t>
      </w:r>
      <w:r>
        <w:t>.</w:t>
      </w:r>
    </w:p>
    <w:p w14:paraId="4591DC1D" w14:textId="77777777" w:rsidR="00B56CC5" w:rsidRPr="00EB0339" w:rsidRDefault="00B56CC5" w:rsidP="00B56CC5">
      <w:r w:rsidRPr="005B25A1">
        <w:rPr>
          <w:b/>
          <w:bCs/>
        </w:rPr>
        <w:t>Status:</w:t>
      </w:r>
      <w:r>
        <w:t xml:space="preserve"> </w:t>
      </w:r>
      <w:r w:rsidRPr="00B56CC5">
        <w:rPr>
          <w:color w:val="0000FF"/>
        </w:rPr>
        <w:t>Not handled</w:t>
      </w:r>
      <w:r>
        <w:t>.</w:t>
      </w:r>
    </w:p>
    <w:p w14:paraId="445E7F1F" w14:textId="77777777" w:rsidR="00F80D82" w:rsidRDefault="00F80D82" w:rsidP="00F80D82">
      <w:pPr>
        <w:pStyle w:val="NormTop"/>
      </w:pPr>
      <w:r w:rsidRPr="00ED26F2">
        <w:rPr>
          <w:color w:val="0000FF"/>
        </w:rPr>
        <w:t>S2-2405935</w:t>
      </w:r>
      <w:r w:rsidRPr="00D53282">
        <w:t xml:space="preserve"> </w:t>
      </w:r>
      <w:r>
        <w:t>(P-CR) 23.700-84: Update of Solution 7 for key issue 1 to address editor s notes.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of Solution 7 for key issue 1 to address editor s notes.</w:t>
      </w:r>
    </w:p>
    <w:p w14:paraId="07B60F78" w14:textId="77777777" w:rsidR="00B56CC5" w:rsidRPr="005B25A1" w:rsidRDefault="00B56CC5" w:rsidP="00B56CC5">
      <w:pPr>
        <w:keepNext/>
        <w:keepLines/>
        <w:rPr>
          <w:b/>
          <w:bCs/>
        </w:rPr>
      </w:pPr>
      <w:r w:rsidRPr="005B25A1">
        <w:rPr>
          <w:b/>
          <w:bCs/>
        </w:rPr>
        <w:t>Parallel discussion:</w:t>
      </w:r>
    </w:p>
    <w:p w14:paraId="6E7C1448" w14:textId="77777777" w:rsidR="00B56CC5" w:rsidRPr="005B25A1" w:rsidRDefault="00B56CC5" w:rsidP="00B56CC5">
      <w:pPr>
        <w:keepNext/>
        <w:keepLines/>
      </w:pPr>
      <w:r w:rsidRPr="00B56CC5">
        <w:rPr>
          <w:color w:val="0000FF"/>
        </w:rPr>
        <w:t>Not handled</w:t>
      </w:r>
      <w:r>
        <w:t>.</w:t>
      </w:r>
    </w:p>
    <w:p w14:paraId="2922F602" w14:textId="77777777" w:rsidR="00B56CC5" w:rsidRPr="00EB0339" w:rsidRDefault="00B56CC5" w:rsidP="00B56CC5">
      <w:r w:rsidRPr="005B25A1">
        <w:rPr>
          <w:b/>
          <w:bCs/>
        </w:rPr>
        <w:t>Status:</w:t>
      </w:r>
      <w:r>
        <w:t xml:space="preserve"> </w:t>
      </w:r>
      <w:r w:rsidRPr="00B56CC5">
        <w:rPr>
          <w:color w:val="0000FF"/>
        </w:rPr>
        <w:t>Not handled</w:t>
      </w:r>
      <w:r>
        <w:t>.</w:t>
      </w:r>
    </w:p>
    <w:p w14:paraId="38CDE4FA" w14:textId="77777777" w:rsidR="00F80D82" w:rsidRDefault="00F80D82" w:rsidP="00F80D82">
      <w:pPr>
        <w:pStyle w:val="NormTop"/>
      </w:pPr>
      <w:r w:rsidRPr="00ED26F2">
        <w:rPr>
          <w:color w:val="0000FF"/>
        </w:rPr>
        <w:lastRenderedPageBreak/>
        <w:t>S2-2406074</w:t>
      </w:r>
      <w:r w:rsidRPr="00D53282">
        <w:t xml:space="preserve"> </w:t>
      </w:r>
      <w:r>
        <w:t>(P-CR) 23.700-84: KI#1 Solution#5 update to resolve some Editor's note . (Source: OPPO, ZTE,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update for the solution#5 to resolve some Editor's note.</w:t>
      </w:r>
    </w:p>
    <w:p w14:paraId="4DD612D3" w14:textId="775AFF8F" w:rsidR="00F80D82" w:rsidRPr="00547302" w:rsidRDefault="00F80D82" w:rsidP="00F80D82">
      <w:pPr>
        <w:keepNext/>
        <w:keepLines/>
        <w:rPr>
          <w:i/>
          <w:iCs/>
        </w:rPr>
      </w:pPr>
      <w:r w:rsidRPr="00547302">
        <w:rPr>
          <w:b/>
          <w:bCs/>
          <w:i/>
          <w:iCs/>
        </w:rPr>
        <w:t>Comment:</w:t>
      </w:r>
      <w:r w:rsidR="00547302" w:rsidRPr="00547302">
        <w:rPr>
          <w:i/>
          <w:iCs/>
        </w:rPr>
        <w:t xml:space="preserve"> Revision of </w:t>
      </w:r>
      <w:r w:rsidR="00547302" w:rsidRPr="00547302">
        <w:rPr>
          <w:i/>
          <w:iCs/>
          <w:color w:val="0000FF"/>
        </w:rPr>
        <w:t>S2-2404332</w:t>
      </w:r>
      <w:r w:rsidR="00547302" w:rsidRPr="00547302">
        <w:rPr>
          <w:i/>
          <w:iCs/>
        </w:rPr>
        <w:t xml:space="preserve"> from SA WG2#162.</w:t>
      </w:r>
    </w:p>
    <w:p w14:paraId="2DA8A897" w14:textId="77777777" w:rsidR="00F80D82" w:rsidRPr="005B25A1" w:rsidRDefault="00F80D82" w:rsidP="00F80D82">
      <w:pPr>
        <w:keepNext/>
        <w:keepLines/>
        <w:rPr>
          <w:b/>
          <w:bCs/>
        </w:rPr>
      </w:pPr>
      <w:r w:rsidRPr="005B25A1">
        <w:rPr>
          <w:b/>
          <w:bCs/>
        </w:rPr>
        <w:t>Parallel discussion:</w:t>
      </w:r>
    </w:p>
    <w:p w14:paraId="3A586AA5" w14:textId="3661D094" w:rsidR="00F80D82" w:rsidRPr="00B81031" w:rsidRDefault="00547302" w:rsidP="00F80D82">
      <w:pPr>
        <w:keepNext/>
        <w:keepLines/>
        <w:rPr>
          <w:i/>
        </w:rPr>
      </w:pPr>
      <w:r>
        <w:rPr>
          <w:i/>
        </w:rPr>
        <w:t>-</w:t>
      </w:r>
    </w:p>
    <w:p w14:paraId="25DAB5BE" w14:textId="77777777" w:rsidR="00DA3254" w:rsidRPr="005B25A1" w:rsidRDefault="00DA3254" w:rsidP="00DA3254">
      <w:pPr>
        <w:keepNext/>
        <w:keepLines/>
      </w:pPr>
      <w:r w:rsidRPr="00B56CC5">
        <w:rPr>
          <w:color w:val="0000FF"/>
        </w:rPr>
        <w:t>Not handled</w:t>
      </w:r>
      <w:r>
        <w:t>.</w:t>
      </w:r>
    </w:p>
    <w:p w14:paraId="527AFBF6" w14:textId="77777777" w:rsidR="00DA3254" w:rsidRPr="00EB0339" w:rsidRDefault="00DA3254" w:rsidP="00DA3254">
      <w:r w:rsidRPr="005B25A1">
        <w:rPr>
          <w:b/>
          <w:bCs/>
        </w:rPr>
        <w:t>Status:</w:t>
      </w:r>
      <w:r>
        <w:t xml:space="preserve"> </w:t>
      </w:r>
      <w:r w:rsidRPr="00B56CC5">
        <w:rPr>
          <w:color w:val="0000FF"/>
        </w:rPr>
        <w:t>Not handled</w:t>
      </w:r>
      <w:r>
        <w:t>.</w:t>
      </w:r>
    </w:p>
    <w:p w14:paraId="6EBE9291" w14:textId="77777777" w:rsidR="00F80D82" w:rsidRDefault="00F80D82" w:rsidP="00F80D82">
      <w:pPr>
        <w:pStyle w:val="NormTop"/>
      </w:pPr>
      <w:r w:rsidRPr="00ED26F2">
        <w:rPr>
          <w:color w:val="0000FF"/>
        </w:rPr>
        <w:t>S2-2406336</w:t>
      </w:r>
      <w:r w:rsidRPr="00D53282">
        <w:t xml:space="preserve"> </w:t>
      </w:r>
      <w:r>
        <w:t>(P-CR) 23.700-84: KI#1 Clean up the EN for solution #8.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to solve the EN for solution #8.</w:t>
      </w:r>
    </w:p>
    <w:p w14:paraId="3D447B46" w14:textId="77777777" w:rsidR="00B56CC5" w:rsidRPr="005B25A1" w:rsidRDefault="00B56CC5" w:rsidP="00B56CC5">
      <w:pPr>
        <w:keepNext/>
        <w:keepLines/>
        <w:rPr>
          <w:b/>
          <w:bCs/>
        </w:rPr>
      </w:pPr>
      <w:r w:rsidRPr="005B25A1">
        <w:rPr>
          <w:b/>
          <w:bCs/>
        </w:rPr>
        <w:t>Parallel discussion:</w:t>
      </w:r>
    </w:p>
    <w:p w14:paraId="073A1063" w14:textId="77777777" w:rsidR="00B56CC5" w:rsidRPr="005B25A1" w:rsidRDefault="00B56CC5" w:rsidP="00B56CC5">
      <w:pPr>
        <w:keepNext/>
        <w:keepLines/>
      </w:pPr>
      <w:r w:rsidRPr="00B56CC5">
        <w:rPr>
          <w:color w:val="0000FF"/>
        </w:rPr>
        <w:t>Not handled</w:t>
      </w:r>
      <w:r>
        <w:t>.</w:t>
      </w:r>
    </w:p>
    <w:p w14:paraId="59936547" w14:textId="77777777" w:rsidR="00B56CC5" w:rsidRPr="00EB0339" w:rsidRDefault="00B56CC5" w:rsidP="00B56CC5">
      <w:r w:rsidRPr="005B25A1">
        <w:rPr>
          <w:b/>
          <w:bCs/>
        </w:rPr>
        <w:t>Status:</w:t>
      </w:r>
      <w:r>
        <w:t xml:space="preserve"> </w:t>
      </w:r>
      <w:r w:rsidRPr="00B56CC5">
        <w:rPr>
          <w:color w:val="0000FF"/>
        </w:rPr>
        <w:t>Not handled</w:t>
      </w:r>
      <w:r>
        <w:t>.</w:t>
      </w:r>
    </w:p>
    <w:p w14:paraId="05EE183F" w14:textId="77777777" w:rsidR="00F80D82" w:rsidRDefault="00F80D82" w:rsidP="00F80D82">
      <w:pPr>
        <w:pStyle w:val="NormTop"/>
      </w:pPr>
      <w:r w:rsidRPr="00ED26F2">
        <w:rPr>
          <w:color w:val="0000FF"/>
        </w:rPr>
        <w:t>S2-2406454</w:t>
      </w:r>
      <w:r w:rsidRPr="00D53282">
        <w:t xml:space="preserve"> </w:t>
      </w:r>
      <w:r>
        <w:t>(P-CR) 23.700-84: KI#1: Solution#1 Update to remove the ENs. (Source: Vivo)</w:t>
      </w:r>
      <w:r>
        <w:br/>
      </w:r>
      <w:r w:rsidRPr="00D53282">
        <w:rPr>
          <w:b/>
        </w:rPr>
        <w:t>Document for:</w:t>
      </w:r>
      <w:r w:rsidRPr="00D53282">
        <w:t xml:space="preserve"> </w:t>
      </w:r>
      <w:r>
        <w:t>Approval</w:t>
      </w:r>
      <w:r>
        <w:br/>
      </w:r>
      <w:r w:rsidRPr="00D53282">
        <w:rPr>
          <w:b/>
        </w:rPr>
        <w:t>Abstract:</w:t>
      </w:r>
      <w:r w:rsidRPr="00D53282">
        <w:t xml:space="preserve"> </w:t>
      </w:r>
      <w:r>
        <w:br/>
        <w:t>Update the solution#1 to solve the Editor s notes about ML Model retrieve and UE selection.</w:t>
      </w:r>
    </w:p>
    <w:p w14:paraId="06A1414B" w14:textId="77777777" w:rsidR="00B56CC5" w:rsidRPr="005B25A1" w:rsidRDefault="00B56CC5" w:rsidP="00B56CC5">
      <w:pPr>
        <w:keepNext/>
        <w:keepLines/>
        <w:rPr>
          <w:b/>
          <w:bCs/>
        </w:rPr>
      </w:pPr>
      <w:r w:rsidRPr="005B25A1">
        <w:rPr>
          <w:b/>
          <w:bCs/>
        </w:rPr>
        <w:t>Parallel discussion:</w:t>
      </w:r>
    </w:p>
    <w:p w14:paraId="73528E52" w14:textId="77777777" w:rsidR="00B56CC5" w:rsidRPr="005B25A1" w:rsidRDefault="00B56CC5" w:rsidP="00B56CC5">
      <w:pPr>
        <w:keepNext/>
        <w:keepLines/>
      </w:pPr>
      <w:r w:rsidRPr="00B56CC5">
        <w:rPr>
          <w:color w:val="0000FF"/>
        </w:rPr>
        <w:t>Not handled</w:t>
      </w:r>
      <w:r>
        <w:t>.</w:t>
      </w:r>
    </w:p>
    <w:p w14:paraId="412AC2D8" w14:textId="77777777" w:rsidR="00B56CC5" w:rsidRPr="00EB0339" w:rsidRDefault="00B56CC5" w:rsidP="00B56CC5">
      <w:r w:rsidRPr="005B25A1">
        <w:rPr>
          <w:b/>
          <w:bCs/>
        </w:rPr>
        <w:t>Status:</w:t>
      </w:r>
      <w:r>
        <w:t xml:space="preserve"> </w:t>
      </w:r>
      <w:r w:rsidRPr="00B56CC5">
        <w:rPr>
          <w:color w:val="0000FF"/>
        </w:rPr>
        <w:t>Not handled</w:t>
      </w:r>
      <w:r>
        <w:t>.</w:t>
      </w:r>
    </w:p>
    <w:p w14:paraId="5E590620" w14:textId="77777777" w:rsidR="00F80D82" w:rsidRDefault="00F80D82" w:rsidP="00F80D82">
      <w:pPr>
        <w:pStyle w:val="NormTop"/>
      </w:pPr>
      <w:r w:rsidRPr="00ED26F2">
        <w:rPr>
          <w:color w:val="0000FF"/>
        </w:rPr>
        <w:t>S2-2406455</w:t>
      </w:r>
      <w:r w:rsidRPr="00D53282">
        <w:t xml:space="preserve"> </w:t>
      </w:r>
      <w:r>
        <w:t>(P-CR) 23.700-84: KI#1: Solution#5 Update. (Source: Vivo)</w:t>
      </w:r>
      <w:r>
        <w:br/>
      </w:r>
      <w:r w:rsidRPr="00D53282">
        <w:rPr>
          <w:b/>
        </w:rPr>
        <w:t>Document for:</w:t>
      </w:r>
      <w:r w:rsidRPr="00D53282">
        <w:t xml:space="preserve"> </w:t>
      </w:r>
      <w:r>
        <w:t>Approval</w:t>
      </w:r>
      <w:r>
        <w:br/>
      </w:r>
      <w:r w:rsidRPr="00D53282">
        <w:rPr>
          <w:b/>
        </w:rPr>
        <w:t>Abstract:</w:t>
      </w:r>
      <w:r w:rsidRPr="00D53282">
        <w:t xml:space="preserve"> </w:t>
      </w:r>
      <w:r>
        <w:br/>
        <w:t>Update the solution#5 to solve the Editor s notes about whether the UE should be aware of the LMF-side AI based positioning is used.</w:t>
      </w:r>
    </w:p>
    <w:p w14:paraId="2081B768" w14:textId="77777777" w:rsidR="00B56CC5" w:rsidRPr="005B25A1" w:rsidRDefault="00B56CC5" w:rsidP="00B56CC5">
      <w:pPr>
        <w:keepNext/>
        <w:keepLines/>
        <w:rPr>
          <w:b/>
          <w:bCs/>
        </w:rPr>
      </w:pPr>
      <w:r w:rsidRPr="005B25A1">
        <w:rPr>
          <w:b/>
          <w:bCs/>
        </w:rPr>
        <w:t>Parallel discussion:</w:t>
      </w:r>
    </w:p>
    <w:p w14:paraId="2B65C994" w14:textId="77777777" w:rsidR="00B56CC5" w:rsidRPr="005B25A1" w:rsidRDefault="00B56CC5" w:rsidP="00B56CC5">
      <w:pPr>
        <w:keepNext/>
        <w:keepLines/>
      </w:pPr>
      <w:r w:rsidRPr="00B56CC5">
        <w:rPr>
          <w:color w:val="0000FF"/>
        </w:rPr>
        <w:t>Not handled</w:t>
      </w:r>
      <w:r>
        <w:t>.</w:t>
      </w:r>
    </w:p>
    <w:p w14:paraId="7AF30077" w14:textId="77777777" w:rsidR="00B56CC5" w:rsidRPr="00EB0339" w:rsidRDefault="00B56CC5" w:rsidP="00B56CC5">
      <w:r w:rsidRPr="005B25A1">
        <w:rPr>
          <w:b/>
          <w:bCs/>
        </w:rPr>
        <w:t>Status:</w:t>
      </w:r>
      <w:r>
        <w:t xml:space="preserve"> </w:t>
      </w:r>
      <w:r w:rsidRPr="00B56CC5">
        <w:rPr>
          <w:color w:val="0000FF"/>
        </w:rPr>
        <w:t>Not handled</w:t>
      </w:r>
      <w:r>
        <w:t>.</w:t>
      </w:r>
    </w:p>
    <w:p w14:paraId="62D65B26" w14:textId="77777777" w:rsidR="00F80D82" w:rsidRDefault="00F80D82" w:rsidP="00F80D82">
      <w:pPr>
        <w:pStyle w:val="NormTop"/>
      </w:pPr>
      <w:r w:rsidRPr="00ED26F2">
        <w:rPr>
          <w:color w:val="0000FF"/>
        </w:rPr>
        <w:t>S2-2406528</w:t>
      </w:r>
      <w:r w:rsidRPr="00D53282">
        <w:t xml:space="preserve"> </w:t>
      </w:r>
      <w:r>
        <w:t>(P-CR) 23.700-84: KI#1 Update of Solution 4 resolving ENs.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765BCEE" w14:textId="77777777" w:rsidR="00B56CC5" w:rsidRPr="005B25A1" w:rsidRDefault="00B56CC5" w:rsidP="00B56CC5">
      <w:pPr>
        <w:keepNext/>
        <w:keepLines/>
        <w:rPr>
          <w:b/>
          <w:bCs/>
        </w:rPr>
      </w:pPr>
      <w:r w:rsidRPr="005B25A1">
        <w:rPr>
          <w:b/>
          <w:bCs/>
        </w:rPr>
        <w:t>Parallel discussion:</w:t>
      </w:r>
    </w:p>
    <w:p w14:paraId="750DDF48" w14:textId="77777777" w:rsidR="00B56CC5" w:rsidRPr="005B25A1" w:rsidRDefault="00B56CC5" w:rsidP="00B56CC5">
      <w:pPr>
        <w:keepNext/>
        <w:keepLines/>
      </w:pPr>
      <w:r w:rsidRPr="00B56CC5">
        <w:rPr>
          <w:color w:val="0000FF"/>
        </w:rPr>
        <w:t>Not handled</w:t>
      </w:r>
      <w:r>
        <w:t>.</w:t>
      </w:r>
    </w:p>
    <w:p w14:paraId="303BD1C8" w14:textId="77777777" w:rsidR="00B56CC5" w:rsidRPr="00EB0339" w:rsidRDefault="00B56CC5" w:rsidP="00B56CC5">
      <w:r w:rsidRPr="005B25A1">
        <w:rPr>
          <w:b/>
          <w:bCs/>
        </w:rPr>
        <w:t>Status:</w:t>
      </w:r>
      <w:r>
        <w:t xml:space="preserve"> </w:t>
      </w:r>
      <w:r w:rsidRPr="00B56CC5">
        <w:rPr>
          <w:color w:val="0000FF"/>
        </w:rPr>
        <w:t>Not handled</w:t>
      </w:r>
      <w:r>
        <w:t>.</w:t>
      </w:r>
    </w:p>
    <w:p w14:paraId="519204F9" w14:textId="77777777" w:rsidR="00F80D82" w:rsidRDefault="00F80D82" w:rsidP="00F80D82">
      <w:pPr>
        <w:pStyle w:val="NormTop"/>
      </w:pPr>
      <w:r w:rsidRPr="00ED26F2">
        <w:rPr>
          <w:color w:val="0000FF"/>
        </w:rPr>
        <w:lastRenderedPageBreak/>
        <w:t>S2-2406664</w:t>
      </w:r>
      <w:r w:rsidRPr="00D53282">
        <w:t xml:space="preserve"> </w:t>
      </w:r>
      <w:r>
        <w:t>(P-CR) 23.700-84: KI #1 Sol#6: Partial resolution of EN .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includes.</w:t>
      </w:r>
    </w:p>
    <w:p w14:paraId="01EBAC9E" w14:textId="77777777" w:rsidR="00B56CC5" w:rsidRPr="005B25A1" w:rsidRDefault="00B56CC5" w:rsidP="00B56CC5">
      <w:pPr>
        <w:keepNext/>
        <w:keepLines/>
        <w:rPr>
          <w:b/>
          <w:bCs/>
        </w:rPr>
      </w:pPr>
      <w:r w:rsidRPr="005B25A1">
        <w:rPr>
          <w:b/>
          <w:bCs/>
        </w:rPr>
        <w:t>Parallel discussion:</w:t>
      </w:r>
    </w:p>
    <w:p w14:paraId="4949DD66" w14:textId="77777777" w:rsidR="00B56CC5" w:rsidRPr="005B25A1" w:rsidRDefault="00B56CC5" w:rsidP="00B56CC5">
      <w:pPr>
        <w:keepNext/>
        <w:keepLines/>
      </w:pPr>
      <w:r w:rsidRPr="00B56CC5">
        <w:rPr>
          <w:color w:val="0000FF"/>
        </w:rPr>
        <w:t>Not handled</w:t>
      </w:r>
      <w:r>
        <w:t>.</w:t>
      </w:r>
    </w:p>
    <w:p w14:paraId="31BF6E25" w14:textId="77777777" w:rsidR="00B56CC5" w:rsidRPr="00EB0339" w:rsidRDefault="00B56CC5" w:rsidP="00B56CC5">
      <w:r w:rsidRPr="005B25A1">
        <w:rPr>
          <w:b/>
          <w:bCs/>
        </w:rPr>
        <w:t>Status:</w:t>
      </w:r>
      <w:r>
        <w:t xml:space="preserve"> </w:t>
      </w:r>
      <w:r w:rsidRPr="00B56CC5">
        <w:rPr>
          <w:color w:val="0000FF"/>
        </w:rPr>
        <w:t>Not handled</w:t>
      </w:r>
      <w:r>
        <w:t>.</w:t>
      </w:r>
    </w:p>
    <w:p w14:paraId="665979B4" w14:textId="77777777" w:rsidR="00F80D82" w:rsidRDefault="00F80D82" w:rsidP="00F80D82">
      <w:pPr>
        <w:pStyle w:val="NormTop"/>
      </w:pPr>
      <w:r w:rsidRPr="00ED26F2">
        <w:rPr>
          <w:color w:val="0000FF"/>
        </w:rPr>
        <w:t>S2-2406809</w:t>
      </w:r>
      <w:r w:rsidRPr="00D53282">
        <w:t xml:space="preserve"> </w:t>
      </w:r>
      <w:r>
        <w:t>(P-CR) 23.700-84: Update solution#1 to support the authorization for positioning data collection for AI/ML model training . (Source: Xiaomi)</w:t>
      </w:r>
      <w:r>
        <w:br/>
      </w:r>
      <w:r w:rsidRPr="00D53282">
        <w:rPr>
          <w:b/>
        </w:rPr>
        <w:t>Document for:</w:t>
      </w:r>
      <w:r w:rsidRPr="00D53282">
        <w:t xml:space="preserve"> </w:t>
      </w:r>
      <w:r>
        <w:t>Approval</w:t>
      </w:r>
      <w:r>
        <w:br/>
      </w:r>
      <w:r w:rsidRPr="00D53282">
        <w:rPr>
          <w:b/>
        </w:rPr>
        <w:t>Abstract:</w:t>
      </w:r>
      <w:r w:rsidRPr="00D53282">
        <w:t xml:space="preserve"> </w:t>
      </w:r>
      <w:r>
        <w:br/>
        <w:t>This paper is to update the solution#1 to support the authorization for positioning data collection for AI positioning model training.</w:t>
      </w:r>
    </w:p>
    <w:p w14:paraId="17F154FD" w14:textId="77777777" w:rsidR="00B56CC5" w:rsidRPr="005B25A1" w:rsidRDefault="00B56CC5" w:rsidP="00B56CC5">
      <w:pPr>
        <w:keepNext/>
        <w:keepLines/>
        <w:rPr>
          <w:b/>
          <w:bCs/>
        </w:rPr>
      </w:pPr>
      <w:r w:rsidRPr="005B25A1">
        <w:rPr>
          <w:b/>
          <w:bCs/>
        </w:rPr>
        <w:t>Parallel discussion:</w:t>
      </w:r>
    </w:p>
    <w:p w14:paraId="205635B2" w14:textId="77777777" w:rsidR="00B56CC5" w:rsidRPr="005B25A1" w:rsidRDefault="00B56CC5" w:rsidP="00B56CC5">
      <w:pPr>
        <w:keepNext/>
        <w:keepLines/>
      </w:pPr>
      <w:r w:rsidRPr="00B56CC5">
        <w:rPr>
          <w:color w:val="0000FF"/>
        </w:rPr>
        <w:t>Not handled</w:t>
      </w:r>
      <w:r>
        <w:t>.</w:t>
      </w:r>
    </w:p>
    <w:p w14:paraId="2656A197" w14:textId="77777777" w:rsidR="00B56CC5" w:rsidRPr="00EB0339" w:rsidRDefault="00B56CC5" w:rsidP="00B56CC5">
      <w:r w:rsidRPr="005B25A1">
        <w:rPr>
          <w:b/>
          <w:bCs/>
        </w:rPr>
        <w:t>Status:</w:t>
      </w:r>
      <w:r>
        <w:t xml:space="preserve"> </w:t>
      </w:r>
      <w:r w:rsidRPr="00B56CC5">
        <w:rPr>
          <w:color w:val="0000FF"/>
        </w:rPr>
        <w:t>Not handled</w:t>
      </w:r>
      <w:r>
        <w:t>.</w:t>
      </w:r>
    </w:p>
    <w:p w14:paraId="1B6A78A9" w14:textId="77777777" w:rsidR="00F80D82" w:rsidRDefault="00F80D82" w:rsidP="00F80D82">
      <w:pPr>
        <w:pStyle w:val="NormTop"/>
      </w:pPr>
      <w:r w:rsidRPr="00ED26F2">
        <w:rPr>
          <w:color w:val="0000FF"/>
        </w:rPr>
        <w:t>S2-2406810</w:t>
      </w:r>
      <w:r w:rsidRPr="00D53282">
        <w:t xml:space="preserve"> </w:t>
      </w:r>
      <w:r>
        <w:t>(P-CR) 23.700-84: Update solution#9 to resolve the ENs. (Source: Xiaomi)</w:t>
      </w:r>
      <w:r>
        <w:br/>
      </w:r>
      <w:r w:rsidRPr="00D53282">
        <w:rPr>
          <w:b/>
        </w:rPr>
        <w:t>Document for:</w:t>
      </w:r>
      <w:r w:rsidRPr="00D53282">
        <w:t xml:space="preserve"> </w:t>
      </w:r>
      <w:r>
        <w:t>Approval</w:t>
      </w:r>
      <w:r>
        <w:br/>
      </w:r>
      <w:r w:rsidRPr="00D53282">
        <w:rPr>
          <w:b/>
        </w:rPr>
        <w:t>Abstract:</w:t>
      </w:r>
      <w:r w:rsidRPr="00D53282">
        <w:t xml:space="preserve"> </w:t>
      </w:r>
      <w:r>
        <w:br/>
        <w:t>This paper is to update the solution#9 to resolve the ENs.</w:t>
      </w:r>
    </w:p>
    <w:p w14:paraId="6481F2F9" w14:textId="77777777" w:rsidR="00B56CC5" w:rsidRPr="005B25A1" w:rsidRDefault="00B56CC5" w:rsidP="00B56CC5">
      <w:pPr>
        <w:keepNext/>
        <w:keepLines/>
        <w:rPr>
          <w:b/>
          <w:bCs/>
        </w:rPr>
      </w:pPr>
      <w:r w:rsidRPr="005B25A1">
        <w:rPr>
          <w:b/>
          <w:bCs/>
        </w:rPr>
        <w:t>Parallel discussion:</w:t>
      </w:r>
    </w:p>
    <w:p w14:paraId="6853217B" w14:textId="77777777" w:rsidR="00B56CC5" w:rsidRPr="005B25A1" w:rsidRDefault="00B56CC5" w:rsidP="00B56CC5">
      <w:pPr>
        <w:keepNext/>
        <w:keepLines/>
      </w:pPr>
      <w:r w:rsidRPr="00B56CC5">
        <w:rPr>
          <w:color w:val="0000FF"/>
        </w:rPr>
        <w:t>Not handled</w:t>
      </w:r>
      <w:r>
        <w:t>.</w:t>
      </w:r>
    </w:p>
    <w:p w14:paraId="58386285" w14:textId="77777777" w:rsidR="00B56CC5" w:rsidRPr="00EB0339" w:rsidRDefault="00B56CC5" w:rsidP="00B56CC5">
      <w:r w:rsidRPr="005B25A1">
        <w:rPr>
          <w:b/>
          <w:bCs/>
        </w:rPr>
        <w:t>Status:</w:t>
      </w:r>
      <w:r>
        <w:t xml:space="preserve"> </w:t>
      </w:r>
      <w:r w:rsidRPr="00B56CC5">
        <w:rPr>
          <w:color w:val="0000FF"/>
        </w:rPr>
        <w:t>Not handled</w:t>
      </w:r>
      <w:r>
        <w:t>.</w:t>
      </w:r>
    </w:p>
    <w:p w14:paraId="2D4D0762" w14:textId="77777777" w:rsidR="00F80D82" w:rsidRDefault="00F80D82" w:rsidP="00F80D82">
      <w:pPr>
        <w:pStyle w:val="NormTop"/>
      </w:pPr>
      <w:r w:rsidRPr="00ED26F2">
        <w:rPr>
          <w:color w:val="0000FF"/>
        </w:rPr>
        <w:t>S2-2406811</w:t>
      </w:r>
      <w:r w:rsidRPr="00D53282">
        <w:t xml:space="preserve"> </w:t>
      </w:r>
      <w:r>
        <w:t>(P-CR) 23.700-84: Update solution#12 to resolve the ENs. (Source: Xiaomi)</w:t>
      </w:r>
      <w:r>
        <w:br/>
      </w:r>
      <w:r w:rsidRPr="00D53282">
        <w:rPr>
          <w:b/>
        </w:rPr>
        <w:t>Document for:</w:t>
      </w:r>
      <w:r w:rsidRPr="00D53282">
        <w:t xml:space="preserve"> </w:t>
      </w:r>
      <w:r>
        <w:t>Approval</w:t>
      </w:r>
      <w:r>
        <w:br/>
      </w:r>
      <w:r w:rsidRPr="00D53282">
        <w:rPr>
          <w:b/>
        </w:rPr>
        <w:t>Abstract:</w:t>
      </w:r>
      <w:r w:rsidRPr="00D53282">
        <w:t xml:space="preserve"> </w:t>
      </w:r>
      <w:r>
        <w:br/>
        <w:t>This paper is to update the solution#12 to clarify that the data (the authorization for positioning data collection for AI positioning model training) needed by GMLC or LMF directly.</w:t>
      </w:r>
    </w:p>
    <w:p w14:paraId="0628654E" w14:textId="77777777" w:rsidR="00B56CC5" w:rsidRPr="005B25A1" w:rsidRDefault="00B56CC5" w:rsidP="00B56CC5">
      <w:pPr>
        <w:keepNext/>
        <w:keepLines/>
        <w:rPr>
          <w:b/>
          <w:bCs/>
        </w:rPr>
      </w:pPr>
      <w:r w:rsidRPr="005B25A1">
        <w:rPr>
          <w:b/>
          <w:bCs/>
        </w:rPr>
        <w:t>Parallel discussion:</w:t>
      </w:r>
    </w:p>
    <w:p w14:paraId="56C324C5" w14:textId="77777777" w:rsidR="00B56CC5" w:rsidRPr="005B25A1" w:rsidRDefault="00B56CC5" w:rsidP="00B56CC5">
      <w:pPr>
        <w:keepNext/>
        <w:keepLines/>
      </w:pPr>
      <w:r w:rsidRPr="00B56CC5">
        <w:rPr>
          <w:color w:val="0000FF"/>
        </w:rPr>
        <w:t>Not handled</w:t>
      </w:r>
      <w:r>
        <w:t>.</w:t>
      </w:r>
    </w:p>
    <w:p w14:paraId="176685B1" w14:textId="77777777" w:rsidR="00B56CC5" w:rsidRPr="00EB0339" w:rsidRDefault="00B56CC5" w:rsidP="00B56CC5">
      <w:r w:rsidRPr="005B25A1">
        <w:rPr>
          <w:b/>
          <w:bCs/>
        </w:rPr>
        <w:t>Status:</w:t>
      </w:r>
      <w:r>
        <w:t xml:space="preserve"> </w:t>
      </w:r>
      <w:r w:rsidRPr="00B56CC5">
        <w:rPr>
          <w:color w:val="0000FF"/>
        </w:rPr>
        <w:t>Not handled</w:t>
      </w:r>
      <w:r>
        <w:t>.</w:t>
      </w:r>
    </w:p>
    <w:p w14:paraId="456F9DDE"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VFL (including terminology)</w:t>
      </w:r>
    </w:p>
    <w:p w14:paraId="66082CF5" w14:textId="77777777" w:rsidR="00F80D82" w:rsidRDefault="00F80D82" w:rsidP="00F80D82">
      <w:pPr>
        <w:pStyle w:val="NormTop"/>
      </w:pPr>
      <w:r w:rsidRPr="00ED26F2">
        <w:rPr>
          <w:color w:val="0000FF"/>
        </w:rPr>
        <w:t>S2-2406316</w:t>
      </w:r>
      <w:r w:rsidRPr="00D53282">
        <w:t xml:space="preserve"> </w:t>
      </w:r>
      <w:r>
        <w:t>(P-CR) 23.700-84: VFL terminology definition. (Source: China Mobile, ZTE, OPPO, CATT, vivo, Huawei,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the VFL terminology definition.</w:t>
      </w:r>
    </w:p>
    <w:p w14:paraId="62B18EA4" w14:textId="77777777" w:rsidR="00F80D82" w:rsidRPr="005B25A1" w:rsidRDefault="00F80D82" w:rsidP="00F80D82">
      <w:pPr>
        <w:keepNext/>
        <w:keepLines/>
        <w:rPr>
          <w:b/>
          <w:bCs/>
        </w:rPr>
      </w:pPr>
      <w:r w:rsidRPr="005B25A1">
        <w:rPr>
          <w:b/>
          <w:bCs/>
        </w:rPr>
        <w:t>Convenor comment:</w:t>
      </w:r>
    </w:p>
    <w:p w14:paraId="50BA0909" w14:textId="77777777" w:rsidR="00F80D82" w:rsidRPr="005B25A1" w:rsidRDefault="00F80D82" w:rsidP="00F80D82">
      <w:pPr>
        <w:keepNext/>
        <w:keepLines/>
      </w:pPr>
      <w:r w:rsidRPr="005B25A1">
        <w:t>Baseline for Terminology definition. Handle.</w:t>
      </w:r>
    </w:p>
    <w:p w14:paraId="0BF987D9" w14:textId="77777777" w:rsidR="00F80D82" w:rsidRPr="005B25A1" w:rsidRDefault="00F80D82" w:rsidP="00F80D82">
      <w:pPr>
        <w:keepNext/>
        <w:keepLines/>
        <w:rPr>
          <w:b/>
          <w:bCs/>
        </w:rPr>
      </w:pPr>
      <w:r w:rsidRPr="005B25A1">
        <w:rPr>
          <w:b/>
          <w:bCs/>
        </w:rPr>
        <w:t>Parallel discussion:</w:t>
      </w:r>
    </w:p>
    <w:p w14:paraId="7EDD40AF" w14:textId="77777777" w:rsidR="00F80D82" w:rsidRPr="00B81031" w:rsidRDefault="00F80D82" w:rsidP="00F80D82">
      <w:pPr>
        <w:keepNext/>
        <w:keepLines/>
        <w:rPr>
          <w:i/>
        </w:rPr>
      </w:pPr>
      <w:r>
        <w:rPr>
          <w:i/>
        </w:rPr>
        <w:t xml:space="preserve">Revision of </w:t>
      </w:r>
      <w:r w:rsidRPr="00ED26F2">
        <w:rPr>
          <w:i/>
          <w:color w:val="0000FF"/>
        </w:rPr>
        <w:t>S2-2404050</w:t>
      </w:r>
      <w:r>
        <w:rPr>
          <w:i/>
        </w:rPr>
        <w:t xml:space="preserve"> from SA WG2#162. Revised in parallel session to </w:t>
      </w:r>
      <w:r w:rsidRPr="00ED26F2">
        <w:rPr>
          <w:i/>
          <w:color w:val="0000FF"/>
        </w:rPr>
        <w:t>S2-2406912</w:t>
      </w:r>
      <w:r>
        <w:rPr>
          <w:i/>
        </w:rPr>
        <w:t xml:space="preserve">, merging </w:t>
      </w:r>
      <w:r w:rsidRPr="00ED26F2">
        <w:rPr>
          <w:i/>
          <w:color w:val="0000FF"/>
        </w:rPr>
        <w:t>S2-2405897</w:t>
      </w:r>
      <w:r>
        <w:rPr>
          <w:i/>
        </w:rPr>
        <w:t>.</w:t>
      </w:r>
    </w:p>
    <w:p w14:paraId="090763E7" w14:textId="77777777" w:rsidR="00F80D82" w:rsidRPr="00B81031" w:rsidRDefault="00F80D82" w:rsidP="00F80D82">
      <w:pPr>
        <w:keepNext/>
        <w:keepLines/>
        <w:rPr>
          <w:i/>
        </w:rPr>
      </w:pPr>
      <w:r w:rsidRPr="00ED26F2">
        <w:rPr>
          <w:i/>
          <w:color w:val="0000FF"/>
        </w:rPr>
        <w:t>S2-2406912</w:t>
      </w:r>
      <w:r>
        <w:rPr>
          <w:i/>
        </w:rPr>
        <w:t xml:space="preserve">: Revision of </w:t>
      </w:r>
      <w:r w:rsidRPr="00ED26F2">
        <w:rPr>
          <w:i/>
          <w:color w:val="0000FF"/>
        </w:rPr>
        <w:t>S2-2406316</w:t>
      </w:r>
      <w:r>
        <w:rPr>
          <w:i/>
        </w:rPr>
        <w:t xml:space="preserve">, merging </w:t>
      </w:r>
      <w:r w:rsidRPr="00ED26F2">
        <w:rPr>
          <w:i/>
          <w:color w:val="0000FF"/>
        </w:rPr>
        <w:t>S2-2405897</w:t>
      </w:r>
      <w:r>
        <w:rPr>
          <w:i/>
        </w:rPr>
        <w:t xml:space="preserve">. Revised in parallel session to </w:t>
      </w:r>
      <w:r w:rsidRPr="00ED26F2">
        <w:rPr>
          <w:i/>
          <w:color w:val="0000FF"/>
        </w:rPr>
        <w:t>S2-2407159</w:t>
      </w:r>
      <w:r>
        <w:rPr>
          <w:i/>
        </w:rPr>
        <w:t>.</w:t>
      </w:r>
    </w:p>
    <w:p w14:paraId="7B903ECD" w14:textId="77777777" w:rsidR="00F80D82" w:rsidRPr="00B81031" w:rsidRDefault="00F80D82" w:rsidP="00F80D82">
      <w:pPr>
        <w:keepNext/>
        <w:keepLines/>
        <w:rPr>
          <w:i/>
        </w:rPr>
      </w:pPr>
      <w:r>
        <w:rPr>
          <w:i/>
        </w:rPr>
        <w:t xml:space="preserve">Revised in parallel session to </w:t>
      </w:r>
      <w:r w:rsidRPr="00ED26F2">
        <w:rPr>
          <w:i/>
          <w:color w:val="0000FF"/>
        </w:rPr>
        <w:t>S2-2407166</w:t>
      </w:r>
      <w:r>
        <w:rPr>
          <w:i/>
        </w:rPr>
        <w:t>.</w:t>
      </w:r>
    </w:p>
    <w:p w14:paraId="70F9914E" w14:textId="77777777" w:rsidR="00B56CC5" w:rsidRPr="00B81031" w:rsidRDefault="00B56CC5" w:rsidP="00B56CC5">
      <w:pPr>
        <w:keepNext/>
        <w:keepLines/>
        <w:rPr>
          <w:i/>
        </w:rPr>
      </w:pPr>
      <w:r>
        <w:rPr>
          <w:i/>
        </w:rPr>
        <w:t>Agreed in parallel session.</w:t>
      </w:r>
    </w:p>
    <w:p w14:paraId="40607C7B" w14:textId="77777777" w:rsidR="00B56CC5" w:rsidRPr="005B25A1" w:rsidRDefault="00B56CC5" w:rsidP="00B56CC5">
      <w:pPr>
        <w:keepNext/>
        <w:keepLines/>
        <w:rPr>
          <w:b/>
          <w:bCs/>
        </w:rPr>
      </w:pPr>
      <w:r w:rsidRPr="005B25A1">
        <w:rPr>
          <w:b/>
          <w:bCs/>
        </w:rPr>
        <w:t>Plenary Discussion:</w:t>
      </w:r>
    </w:p>
    <w:p w14:paraId="50946169" w14:textId="77777777" w:rsidR="00B56CC5" w:rsidRPr="00B56CC5" w:rsidRDefault="00B56CC5" w:rsidP="00B56CC5">
      <w:pPr>
        <w:keepNext/>
        <w:keepLines/>
      </w:pPr>
      <w:r>
        <w:t xml:space="preserve">This was </w:t>
      </w:r>
      <w:r w:rsidRPr="00B56CC5">
        <w:rPr>
          <w:color w:val="FF0000"/>
        </w:rPr>
        <w:t>block approved</w:t>
      </w:r>
      <w:r>
        <w:t>.</w:t>
      </w:r>
    </w:p>
    <w:p w14:paraId="6769D41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316C514" w14:textId="77777777" w:rsidR="00F80D82" w:rsidRDefault="00F80D82" w:rsidP="00F80D82">
      <w:pPr>
        <w:pStyle w:val="NormTop"/>
      </w:pPr>
      <w:r w:rsidRPr="00ED26F2">
        <w:rPr>
          <w:color w:val="0000FF"/>
        </w:rPr>
        <w:t>S2-2405897</w:t>
      </w:r>
      <w:r w:rsidRPr="00D53282">
        <w:t xml:space="preserve"> </w:t>
      </w:r>
      <w:r>
        <w:t>(P-CR) 23.700-84: TR 23.700-84: EN removal related to the VFL definition. (Source: ZTE)</w:t>
      </w:r>
      <w:r>
        <w:br/>
      </w:r>
      <w:r w:rsidRPr="00D53282">
        <w:rPr>
          <w:b/>
        </w:rPr>
        <w:t>Document for:</w:t>
      </w:r>
      <w:r w:rsidRPr="00D53282">
        <w:t xml:space="preserve"> </w:t>
      </w:r>
      <w:r>
        <w:t>Approval</w:t>
      </w:r>
      <w:r>
        <w:br/>
      </w:r>
      <w:r w:rsidRPr="00D53282">
        <w:rPr>
          <w:b/>
        </w:rPr>
        <w:t>Abstract:</w:t>
      </w:r>
      <w:r w:rsidRPr="00D53282">
        <w:t xml:space="preserve"> </w:t>
      </w:r>
      <w:r>
        <w:br/>
        <w:t>This pCR propose to reach a conclusion of VFL definition by removing the EN below about feature space of VFL client.</w:t>
      </w:r>
    </w:p>
    <w:p w14:paraId="6B935858" w14:textId="77777777" w:rsidR="00F80D82" w:rsidRPr="005B25A1" w:rsidRDefault="00F80D82" w:rsidP="00F80D82">
      <w:pPr>
        <w:keepNext/>
        <w:keepLines/>
        <w:rPr>
          <w:b/>
          <w:bCs/>
        </w:rPr>
      </w:pPr>
      <w:r w:rsidRPr="005B25A1">
        <w:rPr>
          <w:b/>
          <w:bCs/>
        </w:rPr>
        <w:t>Convenor comment:</w:t>
      </w:r>
    </w:p>
    <w:p w14:paraId="0EB11E22" w14:textId="77777777" w:rsidR="00F80D82" w:rsidRPr="005B25A1" w:rsidRDefault="00F80D82" w:rsidP="00F80D82">
      <w:pPr>
        <w:keepNext/>
        <w:keepLines/>
      </w:pPr>
      <w:r w:rsidRPr="005B25A1">
        <w:t>Handle.</w:t>
      </w:r>
    </w:p>
    <w:p w14:paraId="3BDDC310" w14:textId="77777777" w:rsidR="00F80D82" w:rsidRPr="005B25A1" w:rsidRDefault="00F80D82" w:rsidP="00F80D82">
      <w:pPr>
        <w:keepNext/>
        <w:keepLines/>
        <w:rPr>
          <w:b/>
          <w:bCs/>
        </w:rPr>
      </w:pPr>
      <w:r w:rsidRPr="005B25A1">
        <w:rPr>
          <w:b/>
          <w:bCs/>
        </w:rPr>
        <w:t>Parallel discussion:</w:t>
      </w:r>
    </w:p>
    <w:p w14:paraId="459105F1" w14:textId="77777777" w:rsidR="00F80D82" w:rsidRPr="00B81031" w:rsidRDefault="00F80D82" w:rsidP="00F80D82">
      <w:pPr>
        <w:keepNext/>
        <w:keepLines/>
        <w:rPr>
          <w:i/>
        </w:rPr>
      </w:pPr>
      <w:r>
        <w:rPr>
          <w:i/>
        </w:rPr>
        <w:t xml:space="preserve">Merged into </w:t>
      </w:r>
      <w:r w:rsidRPr="00ED26F2">
        <w:rPr>
          <w:i/>
          <w:color w:val="0000FF"/>
        </w:rPr>
        <w:t>S2-2406912</w:t>
      </w:r>
      <w:r>
        <w:rPr>
          <w:i/>
        </w:rPr>
        <w:t>.</w:t>
      </w:r>
    </w:p>
    <w:p w14:paraId="679DD32D" w14:textId="77777777" w:rsidR="00F80D82" w:rsidRPr="005B25A1" w:rsidRDefault="00F80D82" w:rsidP="00F80D82">
      <w:pPr>
        <w:keepNext/>
        <w:keepLines/>
        <w:rPr>
          <w:b/>
          <w:bCs/>
        </w:rPr>
      </w:pPr>
      <w:r w:rsidRPr="005B25A1">
        <w:rPr>
          <w:b/>
          <w:bCs/>
        </w:rPr>
        <w:t>Plenary Discussion:</w:t>
      </w:r>
    </w:p>
    <w:p w14:paraId="2CBB6361" w14:textId="77777777" w:rsidR="00F80D82" w:rsidRPr="005B25A1" w:rsidRDefault="00F80D82" w:rsidP="00F80D82">
      <w:pPr>
        <w:keepNext/>
        <w:keepLines/>
      </w:pPr>
      <w:r w:rsidRPr="005B25A1">
        <w:t>Merged.</w:t>
      </w:r>
    </w:p>
    <w:p w14:paraId="2BE047A6" w14:textId="77777777" w:rsidR="00F80D82" w:rsidRPr="00EB0339" w:rsidRDefault="00F80D82" w:rsidP="00F80D82">
      <w:r w:rsidRPr="005B25A1">
        <w:rPr>
          <w:b/>
          <w:bCs/>
        </w:rPr>
        <w:t>Status:</w:t>
      </w:r>
      <w:r>
        <w:t xml:space="preserve"> </w:t>
      </w:r>
      <w:r>
        <w:rPr>
          <w:color w:val="0000FF"/>
        </w:rPr>
        <w:t>Merged</w:t>
      </w:r>
      <w:r>
        <w:t>.</w:t>
      </w:r>
    </w:p>
    <w:p w14:paraId="562962C0" w14:textId="77777777" w:rsidR="00F80D82" w:rsidRDefault="00F80D82" w:rsidP="00F80D82">
      <w:pPr>
        <w:pStyle w:val="NormTop"/>
      </w:pPr>
      <w:r w:rsidRPr="00ED26F2">
        <w:rPr>
          <w:color w:val="0000FF"/>
        </w:rPr>
        <w:t>S2-2405904</w:t>
      </w:r>
      <w:r w:rsidRPr="00D53282">
        <w:t xml:space="preserve"> </w:t>
      </w:r>
      <w:r>
        <w:t>(P-CR) 23.700-84: TR 23.700-84: label definition update. (Source: ZTE)</w:t>
      </w:r>
      <w:r>
        <w:br/>
      </w:r>
      <w:r w:rsidRPr="00D53282">
        <w:rPr>
          <w:b/>
        </w:rPr>
        <w:t>Document for:</w:t>
      </w:r>
      <w:r w:rsidRPr="00D53282">
        <w:t xml:space="preserve"> </w:t>
      </w:r>
      <w:r>
        <w:t>Approval</w:t>
      </w:r>
      <w:r>
        <w:br/>
      </w:r>
      <w:r w:rsidRPr="00D53282">
        <w:rPr>
          <w:b/>
        </w:rPr>
        <w:t>Abstract:</w:t>
      </w:r>
      <w:r w:rsidRPr="00D53282">
        <w:t xml:space="preserve"> </w:t>
      </w:r>
      <w:r>
        <w:br/>
        <w:t>This paper propose to update the definition of label.</w:t>
      </w:r>
    </w:p>
    <w:p w14:paraId="53238EE6" w14:textId="77777777" w:rsidR="00B56CC5" w:rsidRPr="005B25A1" w:rsidRDefault="00B56CC5" w:rsidP="00B56CC5">
      <w:pPr>
        <w:keepNext/>
        <w:keepLines/>
        <w:rPr>
          <w:b/>
          <w:bCs/>
        </w:rPr>
      </w:pPr>
      <w:r w:rsidRPr="005B25A1">
        <w:rPr>
          <w:b/>
          <w:bCs/>
        </w:rPr>
        <w:t>Parallel discussion:</w:t>
      </w:r>
    </w:p>
    <w:p w14:paraId="162DDEDB" w14:textId="77777777" w:rsidR="00B56CC5" w:rsidRPr="005B25A1" w:rsidRDefault="00B56CC5" w:rsidP="00B56CC5">
      <w:pPr>
        <w:keepNext/>
        <w:keepLines/>
      </w:pPr>
      <w:r w:rsidRPr="00B56CC5">
        <w:rPr>
          <w:color w:val="0000FF"/>
        </w:rPr>
        <w:t>Not handled</w:t>
      </w:r>
      <w:r>
        <w:t>.</w:t>
      </w:r>
    </w:p>
    <w:p w14:paraId="78CB2E1A" w14:textId="77777777" w:rsidR="00B56CC5" w:rsidRPr="00EB0339" w:rsidRDefault="00B56CC5" w:rsidP="00B56CC5">
      <w:r w:rsidRPr="005B25A1">
        <w:rPr>
          <w:b/>
          <w:bCs/>
        </w:rPr>
        <w:t>Status:</w:t>
      </w:r>
      <w:r>
        <w:t xml:space="preserve"> </w:t>
      </w:r>
      <w:r w:rsidRPr="00B56CC5">
        <w:rPr>
          <w:color w:val="0000FF"/>
        </w:rPr>
        <w:t>Not handled</w:t>
      </w:r>
      <w:r>
        <w:t>.</w:t>
      </w:r>
    </w:p>
    <w:p w14:paraId="3A59FBDB" w14:textId="77777777" w:rsidR="00F80D82" w:rsidRDefault="00F80D82" w:rsidP="00F80D82">
      <w:pPr>
        <w:pStyle w:val="NormTop"/>
      </w:pPr>
      <w:r w:rsidRPr="00ED26F2">
        <w:rPr>
          <w:color w:val="0000FF"/>
        </w:rPr>
        <w:lastRenderedPageBreak/>
        <w:t>S2-2405939</w:t>
      </w:r>
      <w:r w:rsidRPr="00D53282">
        <w:t xml:space="preserve"> </w:t>
      </w:r>
      <w:r>
        <w:t>(P-CR) 23.700-84: Update of definitions related to key issue 2.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of definitions related to key issue 2.</w:t>
      </w:r>
    </w:p>
    <w:p w14:paraId="25B4A4A4" w14:textId="77777777" w:rsidR="00B56CC5" w:rsidRPr="005B25A1" w:rsidRDefault="00B56CC5" w:rsidP="00B56CC5">
      <w:pPr>
        <w:keepNext/>
        <w:keepLines/>
        <w:rPr>
          <w:b/>
          <w:bCs/>
        </w:rPr>
      </w:pPr>
      <w:r w:rsidRPr="005B25A1">
        <w:rPr>
          <w:b/>
          <w:bCs/>
        </w:rPr>
        <w:t>Parallel discussion:</w:t>
      </w:r>
    </w:p>
    <w:p w14:paraId="1E1CF189" w14:textId="77777777" w:rsidR="00B56CC5" w:rsidRPr="005B25A1" w:rsidRDefault="00B56CC5" w:rsidP="00B56CC5">
      <w:pPr>
        <w:keepNext/>
        <w:keepLines/>
      </w:pPr>
      <w:r w:rsidRPr="00B56CC5">
        <w:rPr>
          <w:color w:val="0000FF"/>
        </w:rPr>
        <w:t>Not handled</w:t>
      </w:r>
      <w:r>
        <w:t>.</w:t>
      </w:r>
    </w:p>
    <w:p w14:paraId="576AD2F5" w14:textId="77777777" w:rsidR="00B56CC5" w:rsidRPr="00EB0339" w:rsidRDefault="00B56CC5" w:rsidP="00B56CC5">
      <w:r w:rsidRPr="005B25A1">
        <w:rPr>
          <w:b/>
          <w:bCs/>
        </w:rPr>
        <w:t>Status:</w:t>
      </w:r>
      <w:r>
        <w:t xml:space="preserve"> </w:t>
      </w:r>
      <w:r w:rsidRPr="00B56CC5">
        <w:rPr>
          <w:color w:val="0000FF"/>
        </w:rPr>
        <w:t>Not handled</w:t>
      </w:r>
      <w:r>
        <w:t>.</w:t>
      </w:r>
    </w:p>
    <w:p w14:paraId="467D283C" w14:textId="77777777" w:rsidR="00F80D82" w:rsidRDefault="00F80D82" w:rsidP="00F80D82">
      <w:pPr>
        <w:pStyle w:val="NormTop"/>
      </w:pPr>
      <w:r w:rsidRPr="00ED26F2">
        <w:rPr>
          <w:color w:val="0000FF"/>
        </w:rPr>
        <w:t>S2-2405948</w:t>
      </w:r>
      <w:r w:rsidRPr="00D53282">
        <w:t xml:space="preserve"> </w:t>
      </w:r>
      <w:r>
        <w:t>(P-CR) 23.700-84: Terminology update to remove ENs.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terminology update to remove ENs.</w:t>
      </w:r>
    </w:p>
    <w:p w14:paraId="382BF811" w14:textId="77777777" w:rsidR="00B56CC5" w:rsidRPr="005B25A1" w:rsidRDefault="00B56CC5" w:rsidP="00B56CC5">
      <w:pPr>
        <w:keepNext/>
        <w:keepLines/>
        <w:rPr>
          <w:b/>
          <w:bCs/>
        </w:rPr>
      </w:pPr>
      <w:r w:rsidRPr="005B25A1">
        <w:rPr>
          <w:b/>
          <w:bCs/>
        </w:rPr>
        <w:t>Parallel discussion:</w:t>
      </w:r>
    </w:p>
    <w:p w14:paraId="09D86FB5" w14:textId="77777777" w:rsidR="00B56CC5" w:rsidRPr="005B25A1" w:rsidRDefault="00B56CC5" w:rsidP="00B56CC5">
      <w:pPr>
        <w:keepNext/>
        <w:keepLines/>
      </w:pPr>
      <w:r w:rsidRPr="00B56CC5">
        <w:rPr>
          <w:color w:val="0000FF"/>
        </w:rPr>
        <w:t>Not handled</w:t>
      </w:r>
      <w:r>
        <w:t>.</w:t>
      </w:r>
    </w:p>
    <w:p w14:paraId="4F4229D3" w14:textId="77777777" w:rsidR="00B56CC5" w:rsidRPr="00EB0339" w:rsidRDefault="00B56CC5" w:rsidP="00B56CC5">
      <w:r w:rsidRPr="005B25A1">
        <w:rPr>
          <w:b/>
          <w:bCs/>
        </w:rPr>
        <w:t>Status:</w:t>
      </w:r>
      <w:r>
        <w:t xml:space="preserve"> </w:t>
      </w:r>
      <w:r w:rsidRPr="00B56CC5">
        <w:rPr>
          <w:color w:val="0000FF"/>
        </w:rPr>
        <w:t>Not handled</w:t>
      </w:r>
      <w:r>
        <w:t>.</w:t>
      </w:r>
    </w:p>
    <w:p w14:paraId="49E7532B" w14:textId="77777777" w:rsidR="00F80D82" w:rsidRDefault="00F80D82" w:rsidP="00F80D82">
      <w:pPr>
        <w:pStyle w:val="NormTop"/>
      </w:pPr>
      <w:r w:rsidRPr="00ED26F2">
        <w:rPr>
          <w:color w:val="0000FF"/>
        </w:rPr>
        <w:t>S2-2406203</w:t>
      </w:r>
      <w:r w:rsidRPr="00D53282">
        <w:t xml:space="preserve"> </w:t>
      </w:r>
      <w:r>
        <w:t>(P-CR) 23.700-84: KI#2 Terminology removal of Editor s Notes.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removal of Editor s Notes in the Terminology.</w:t>
      </w:r>
    </w:p>
    <w:p w14:paraId="384B70E6" w14:textId="77777777" w:rsidR="00B56CC5" w:rsidRPr="005B25A1" w:rsidRDefault="00B56CC5" w:rsidP="00B56CC5">
      <w:pPr>
        <w:keepNext/>
        <w:keepLines/>
        <w:rPr>
          <w:b/>
          <w:bCs/>
        </w:rPr>
      </w:pPr>
      <w:r w:rsidRPr="005B25A1">
        <w:rPr>
          <w:b/>
          <w:bCs/>
        </w:rPr>
        <w:t>Parallel discussion:</w:t>
      </w:r>
    </w:p>
    <w:p w14:paraId="4136FAF3" w14:textId="77777777" w:rsidR="00B56CC5" w:rsidRPr="005B25A1" w:rsidRDefault="00B56CC5" w:rsidP="00B56CC5">
      <w:pPr>
        <w:keepNext/>
        <w:keepLines/>
      </w:pPr>
      <w:r w:rsidRPr="00B56CC5">
        <w:rPr>
          <w:color w:val="0000FF"/>
        </w:rPr>
        <w:t>Not handled</w:t>
      </w:r>
      <w:r>
        <w:t>.</w:t>
      </w:r>
    </w:p>
    <w:p w14:paraId="75461C7B" w14:textId="77777777" w:rsidR="00B56CC5" w:rsidRPr="00EB0339" w:rsidRDefault="00B56CC5" w:rsidP="00B56CC5">
      <w:r w:rsidRPr="005B25A1">
        <w:rPr>
          <w:b/>
          <w:bCs/>
        </w:rPr>
        <w:t>Status:</w:t>
      </w:r>
      <w:r>
        <w:t xml:space="preserve"> </w:t>
      </w:r>
      <w:r w:rsidRPr="00B56CC5">
        <w:rPr>
          <w:color w:val="0000FF"/>
        </w:rPr>
        <w:t>Not handled</w:t>
      </w:r>
      <w:r>
        <w:t>.</w:t>
      </w:r>
    </w:p>
    <w:p w14:paraId="435F5C80" w14:textId="77777777" w:rsidR="00F80D82" w:rsidRDefault="00F80D82" w:rsidP="00F80D82">
      <w:pPr>
        <w:pStyle w:val="NormTop"/>
      </w:pPr>
      <w:r w:rsidRPr="00ED26F2">
        <w:rPr>
          <w:color w:val="0000FF"/>
        </w:rPr>
        <w:t>S2-2405938</w:t>
      </w:r>
      <w:r w:rsidRPr="00D53282">
        <w:t xml:space="preserve"> </w:t>
      </w:r>
      <w:r>
        <w:t>(P-CR) 23.700-84: Update of Solution 22 for key issue 2 to address editor s notes.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of Solution 22 for key issue 2 to address editor s notes.</w:t>
      </w:r>
    </w:p>
    <w:p w14:paraId="1DBFA394" w14:textId="77777777" w:rsidR="00B56CC5" w:rsidRPr="005B25A1" w:rsidRDefault="00B56CC5" w:rsidP="00B56CC5">
      <w:pPr>
        <w:keepNext/>
        <w:keepLines/>
        <w:rPr>
          <w:b/>
          <w:bCs/>
        </w:rPr>
      </w:pPr>
      <w:r w:rsidRPr="005B25A1">
        <w:rPr>
          <w:b/>
          <w:bCs/>
        </w:rPr>
        <w:t>Parallel discussion:</w:t>
      </w:r>
    </w:p>
    <w:p w14:paraId="5BF33935" w14:textId="77777777" w:rsidR="00B56CC5" w:rsidRPr="005B25A1" w:rsidRDefault="00B56CC5" w:rsidP="00B56CC5">
      <w:pPr>
        <w:keepNext/>
        <w:keepLines/>
      </w:pPr>
      <w:r w:rsidRPr="00B56CC5">
        <w:rPr>
          <w:color w:val="0000FF"/>
        </w:rPr>
        <w:t>Not handled</w:t>
      </w:r>
      <w:r>
        <w:t>.</w:t>
      </w:r>
    </w:p>
    <w:p w14:paraId="1CE69B4B" w14:textId="77777777" w:rsidR="00B56CC5" w:rsidRPr="00EB0339" w:rsidRDefault="00B56CC5" w:rsidP="00B56CC5">
      <w:r w:rsidRPr="005B25A1">
        <w:rPr>
          <w:b/>
          <w:bCs/>
        </w:rPr>
        <w:t>Status:</w:t>
      </w:r>
      <w:r>
        <w:t xml:space="preserve"> </w:t>
      </w:r>
      <w:r w:rsidRPr="00B56CC5">
        <w:rPr>
          <w:color w:val="0000FF"/>
        </w:rPr>
        <w:t>Not handled</w:t>
      </w:r>
      <w:r>
        <w:t>.</w:t>
      </w:r>
    </w:p>
    <w:p w14:paraId="15C15C33" w14:textId="77777777" w:rsidR="00F80D82" w:rsidRDefault="00F80D82" w:rsidP="00F80D82">
      <w:pPr>
        <w:pStyle w:val="NormTop"/>
      </w:pPr>
      <w:r w:rsidRPr="00ED26F2">
        <w:rPr>
          <w:color w:val="0000FF"/>
        </w:rPr>
        <w:t>S2-2405945</w:t>
      </w:r>
      <w:r w:rsidRPr="00D53282">
        <w:t xml:space="preserve"> </w:t>
      </w:r>
      <w:r>
        <w:t>(P-CR) 23.700-84: KI#2, Sol#16: Update to remove ENs.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an update to Sol#16 to remove ENs and other miscellaneous corrections.</w:t>
      </w:r>
    </w:p>
    <w:p w14:paraId="35FACECB" w14:textId="77777777" w:rsidR="00F80D82" w:rsidRPr="005B25A1" w:rsidRDefault="00F80D82" w:rsidP="00F80D82">
      <w:pPr>
        <w:keepNext/>
        <w:keepLines/>
        <w:rPr>
          <w:b/>
          <w:bCs/>
        </w:rPr>
      </w:pPr>
      <w:r w:rsidRPr="005B25A1">
        <w:rPr>
          <w:b/>
          <w:bCs/>
        </w:rPr>
        <w:t>Convenor comment:</w:t>
      </w:r>
    </w:p>
    <w:p w14:paraId="71DC1969" w14:textId="77777777" w:rsidR="00F80D82" w:rsidRPr="005B25A1" w:rsidRDefault="00F80D82" w:rsidP="00F80D82">
      <w:pPr>
        <w:keepNext/>
        <w:keepLines/>
      </w:pPr>
      <w:r w:rsidRPr="005B25A1">
        <w:t>Handle (very related to KI#2 conclusion).</w:t>
      </w:r>
    </w:p>
    <w:p w14:paraId="23C7BEEB" w14:textId="77777777" w:rsidR="00F80D82" w:rsidRPr="005B25A1" w:rsidRDefault="00F80D82" w:rsidP="00F80D82">
      <w:pPr>
        <w:keepNext/>
        <w:keepLines/>
        <w:rPr>
          <w:b/>
          <w:bCs/>
        </w:rPr>
      </w:pPr>
      <w:r w:rsidRPr="005B25A1">
        <w:rPr>
          <w:b/>
          <w:bCs/>
        </w:rPr>
        <w:t>Parallel discussion:</w:t>
      </w:r>
    </w:p>
    <w:p w14:paraId="40F3F4E5" w14:textId="77777777" w:rsidR="00F80D82" w:rsidRPr="00B81031" w:rsidRDefault="00F80D82" w:rsidP="00F80D82">
      <w:pPr>
        <w:keepNext/>
        <w:keepLines/>
        <w:rPr>
          <w:i/>
        </w:rPr>
      </w:pPr>
      <w:r>
        <w:rPr>
          <w:i/>
        </w:rPr>
        <w:t xml:space="preserve">Revised in parallel session to </w:t>
      </w:r>
      <w:r w:rsidRPr="00ED26F2">
        <w:rPr>
          <w:i/>
          <w:color w:val="0000FF"/>
        </w:rPr>
        <w:t>S2-2406913</w:t>
      </w:r>
      <w:r>
        <w:rPr>
          <w:i/>
        </w:rPr>
        <w:t>.</w:t>
      </w:r>
    </w:p>
    <w:p w14:paraId="6A06BF85" w14:textId="77777777" w:rsidR="00F80D82" w:rsidRPr="00B81031" w:rsidRDefault="00F80D82" w:rsidP="00F80D82">
      <w:pPr>
        <w:keepNext/>
        <w:keepLines/>
        <w:rPr>
          <w:i/>
        </w:rPr>
      </w:pPr>
      <w:r>
        <w:rPr>
          <w:i/>
        </w:rPr>
        <w:t xml:space="preserve">Revised in parallel session to </w:t>
      </w:r>
      <w:r w:rsidRPr="00ED26F2">
        <w:rPr>
          <w:i/>
          <w:color w:val="0000FF"/>
        </w:rPr>
        <w:t>S2-2407167</w:t>
      </w:r>
      <w:r>
        <w:rPr>
          <w:i/>
        </w:rPr>
        <w:t>.</w:t>
      </w:r>
    </w:p>
    <w:p w14:paraId="31484B08" w14:textId="77777777" w:rsidR="00B56CC5" w:rsidRPr="00B81031" w:rsidRDefault="00B56CC5" w:rsidP="00B56CC5">
      <w:pPr>
        <w:keepNext/>
        <w:keepLines/>
        <w:rPr>
          <w:i/>
        </w:rPr>
      </w:pPr>
      <w:r>
        <w:rPr>
          <w:i/>
        </w:rPr>
        <w:t>Agreed in parallel session.</w:t>
      </w:r>
    </w:p>
    <w:p w14:paraId="61FAFD47" w14:textId="77777777" w:rsidR="00B56CC5" w:rsidRPr="005B25A1" w:rsidRDefault="00B56CC5" w:rsidP="00B56CC5">
      <w:pPr>
        <w:keepNext/>
        <w:keepLines/>
        <w:rPr>
          <w:b/>
          <w:bCs/>
        </w:rPr>
      </w:pPr>
      <w:r w:rsidRPr="005B25A1">
        <w:rPr>
          <w:b/>
          <w:bCs/>
        </w:rPr>
        <w:t>Plenary Discussion:</w:t>
      </w:r>
    </w:p>
    <w:p w14:paraId="74D37517" w14:textId="77777777" w:rsidR="00B56CC5" w:rsidRPr="00B56CC5" w:rsidRDefault="00B56CC5" w:rsidP="00B56CC5">
      <w:pPr>
        <w:keepNext/>
        <w:keepLines/>
      </w:pPr>
      <w:r>
        <w:t xml:space="preserve">This was </w:t>
      </w:r>
      <w:r w:rsidRPr="00B56CC5">
        <w:rPr>
          <w:color w:val="FF0000"/>
        </w:rPr>
        <w:t>block approved</w:t>
      </w:r>
      <w:r>
        <w:t>.</w:t>
      </w:r>
    </w:p>
    <w:p w14:paraId="6F3FED90"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814600D" w14:textId="77777777" w:rsidR="00F80D82" w:rsidRDefault="00F80D82" w:rsidP="00F80D82">
      <w:pPr>
        <w:pStyle w:val="NormTop"/>
      </w:pPr>
      <w:r w:rsidRPr="00ED26F2">
        <w:rPr>
          <w:color w:val="0000FF"/>
        </w:rPr>
        <w:lastRenderedPageBreak/>
        <w:t>S2-2406066</w:t>
      </w:r>
      <w:r w:rsidRPr="00D53282">
        <w:t xml:space="preserve"> </w:t>
      </w:r>
      <w:r>
        <w:t>(P-CR) 23.700-84: KI#2, Sol#18: Solution updates to resolve ENs.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Solution#18.</w:t>
      </w:r>
    </w:p>
    <w:p w14:paraId="55E05B72" w14:textId="77777777" w:rsidR="00B56CC5" w:rsidRPr="005B25A1" w:rsidRDefault="00B56CC5" w:rsidP="00B56CC5">
      <w:pPr>
        <w:keepNext/>
        <w:keepLines/>
        <w:rPr>
          <w:b/>
          <w:bCs/>
        </w:rPr>
      </w:pPr>
      <w:r w:rsidRPr="005B25A1">
        <w:rPr>
          <w:b/>
          <w:bCs/>
        </w:rPr>
        <w:t>Parallel discussion:</w:t>
      </w:r>
    </w:p>
    <w:p w14:paraId="1B20FE08" w14:textId="77777777" w:rsidR="00B56CC5" w:rsidRPr="005B25A1" w:rsidRDefault="00B56CC5" w:rsidP="00B56CC5">
      <w:pPr>
        <w:keepNext/>
        <w:keepLines/>
      </w:pPr>
      <w:r w:rsidRPr="00B56CC5">
        <w:rPr>
          <w:color w:val="0000FF"/>
        </w:rPr>
        <w:t>Not handled</w:t>
      </w:r>
      <w:r>
        <w:t>.</w:t>
      </w:r>
    </w:p>
    <w:p w14:paraId="5BBE35AC" w14:textId="77777777" w:rsidR="00B56CC5" w:rsidRPr="00EB0339" w:rsidRDefault="00B56CC5" w:rsidP="00B56CC5">
      <w:r w:rsidRPr="005B25A1">
        <w:rPr>
          <w:b/>
          <w:bCs/>
        </w:rPr>
        <w:t>Status:</w:t>
      </w:r>
      <w:r>
        <w:t xml:space="preserve"> </w:t>
      </w:r>
      <w:r w:rsidRPr="00B56CC5">
        <w:rPr>
          <w:color w:val="0000FF"/>
        </w:rPr>
        <w:t>Not handled</w:t>
      </w:r>
      <w:r>
        <w:t>.</w:t>
      </w:r>
    </w:p>
    <w:p w14:paraId="32F2BDD5" w14:textId="77777777" w:rsidR="00F80D82" w:rsidRDefault="00F80D82" w:rsidP="00F80D82">
      <w:pPr>
        <w:pStyle w:val="NormTop"/>
      </w:pPr>
      <w:r w:rsidRPr="00ED26F2">
        <w:rPr>
          <w:color w:val="0000FF"/>
        </w:rPr>
        <w:t>S2-2406075</w:t>
      </w:r>
      <w:r w:rsidRPr="00D53282">
        <w:t xml:space="preserve"> </w:t>
      </w:r>
      <w:r>
        <w:t>(P-CR) 23.700-84: KI#2 Solution#13 update to resolve some Editor's note . (Source: OPPO, China Telecom, ZTE, Sony, KDDI,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update for the solution#13 to resolve some Editor's note.</w:t>
      </w:r>
    </w:p>
    <w:p w14:paraId="25695425" w14:textId="77777777" w:rsidR="00F80D82" w:rsidRPr="005B25A1" w:rsidRDefault="00F80D82" w:rsidP="00F80D82">
      <w:pPr>
        <w:keepNext/>
        <w:keepLines/>
        <w:rPr>
          <w:b/>
          <w:bCs/>
        </w:rPr>
      </w:pPr>
      <w:r w:rsidRPr="005B25A1">
        <w:rPr>
          <w:b/>
          <w:bCs/>
        </w:rPr>
        <w:t>Convenor comment:</w:t>
      </w:r>
    </w:p>
    <w:p w14:paraId="54CDD905" w14:textId="77777777" w:rsidR="00F80D82" w:rsidRPr="005B25A1" w:rsidRDefault="00F80D82" w:rsidP="00F80D82">
      <w:pPr>
        <w:keepNext/>
        <w:keepLines/>
      </w:pPr>
      <w:r w:rsidRPr="005B25A1">
        <w:t>Handle.</w:t>
      </w:r>
    </w:p>
    <w:p w14:paraId="780B7CE4" w14:textId="77777777" w:rsidR="00F80D82" w:rsidRPr="005B25A1" w:rsidRDefault="00F80D82" w:rsidP="00F80D82">
      <w:pPr>
        <w:keepNext/>
        <w:keepLines/>
        <w:rPr>
          <w:b/>
          <w:bCs/>
        </w:rPr>
      </w:pPr>
      <w:r w:rsidRPr="005B25A1">
        <w:rPr>
          <w:b/>
          <w:bCs/>
        </w:rPr>
        <w:t>Parallel discussion:</w:t>
      </w:r>
    </w:p>
    <w:p w14:paraId="6BC31C21" w14:textId="77777777" w:rsidR="00F80D82" w:rsidRPr="00B81031" w:rsidRDefault="00F80D82" w:rsidP="00F80D82">
      <w:pPr>
        <w:keepNext/>
        <w:keepLines/>
        <w:rPr>
          <w:i/>
        </w:rPr>
      </w:pPr>
      <w:r>
        <w:rPr>
          <w:i/>
        </w:rPr>
        <w:t xml:space="preserve">Revised in parallel session to </w:t>
      </w:r>
      <w:r w:rsidRPr="00ED26F2">
        <w:rPr>
          <w:i/>
          <w:color w:val="0000FF"/>
        </w:rPr>
        <w:t>S2-2406914</w:t>
      </w:r>
      <w:r>
        <w:rPr>
          <w:i/>
        </w:rPr>
        <w:t>.</w:t>
      </w:r>
    </w:p>
    <w:p w14:paraId="3D7348C0" w14:textId="77777777" w:rsidR="00B56CC5" w:rsidRPr="00B81031" w:rsidRDefault="00B56CC5" w:rsidP="00B56CC5">
      <w:pPr>
        <w:keepNext/>
        <w:keepLines/>
        <w:rPr>
          <w:i/>
        </w:rPr>
      </w:pPr>
      <w:r>
        <w:rPr>
          <w:i/>
        </w:rPr>
        <w:t>Agreed in parallel session.</w:t>
      </w:r>
    </w:p>
    <w:p w14:paraId="0289910C" w14:textId="77777777" w:rsidR="00B56CC5" w:rsidRPr="005B25A1" w:rsidRDefault="00B56CC5" w:rsidP="00B56CC5">
      <w:pPr>
        <w:keepNext/>
        <w:keepLines/>
        <w:rPr>
          <w:b/>
          <w:bCs/>
        </w:rPr>
      </w:pPr>
      <w:r w:rsidRPr="005B25A1">
        <w:rPr>
          <w:b/>
          <w:bCs/>
        </w:rPr>
        <w:t>Plenary Discussion:</w:t>
      </w:r>
    </w:p>
    <w:p w14:paraId="728E23D7" w14:textId="77777777" w:rsidR="00B56CC5" w:rsidRPr="00B56CC5" w:rsidRDefault="00B56CC5" w:rsidP="00B56CC5">
      <w:pPr>
        <w:keepNext/>
        <w:keepLines/>
      </w:pPr>
      <w:r>
        <w:t xml:space="preserve">This was </w:t>
      </w:r>
      <w:r w:rsidRPr="00B56CC5">
        <w:rPr>
          <w:color w:val="FF0000"/>
        </w:rPr>
        <w:t>block approved</w:t>
      </w:r>
      <w:r>
        <w:t>.</w:t>
      </w:r>
    </w:p>
    <w:p w14:paraId="5201EEEF"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24947F2" w14:textId="77777777" w:rsidR="00F80D82" w:rsidRDefault="00F80D82" w:rsidP="00F80D82">
      <w:pPr>
        <w:pStyle w:val="NormTop"/>
      </w:pPr>
      <w:r w:rsidRPr="00ED26F2">
        <w:rPr>
          <w:color w:val="0000FF"/>
        </w:rPr>
        <w:t>S2-2406204</w:t>
      </w:r>
      <w:r w:rsidRPr="00D53282">
        <w:t xml:space="preserve"> </w:t>
      </w:r>
      <w:r>
        <w:t>(P-CR) 23.700-84: KI#2 Solution#23 Addressing Editor s Note.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removal of Editor s Notes in solution#23.</w:t>
      </w:r>
    </w:p>
    <w:p w14:paraId="4059EC93" w14:textId="77777777" w:rsidR="00F80D82" w:rsidRPr="005B25A1" w:rsidRDefault="00F80D82" w:rsidP="00F80D82">
      <w:pPr>
        <w:keepNext/>
        <w:keepLines/>
        <w:rPr>
          <w:b/>
          <w:bCs/>
        </w:rPr>
      </w:pPr>
      <w:r w:rsidRPr="005B25A1">
        <w:rPr>
          <w:b/>
          <w:bCs/>
        </w:rPr>
        <w:t>Convenor comment:</w:t>
      </w:r>
    </w:p>
    <w:p w14:paraId="54D59F30" w14:textId="77777777" w:rsidR="00F80D82" w:rsidRPr="005B25A1" w:rsidRDefault="00F80D82" w:rsidP="00F80D82">
      <w:pPr>
        <w:keepNext/>
        <w:keepLines/>
      </w:pPr>
      <w:r w:rsidRPr="005B25A1">
        <w:t>Handle.</w:t>
      </w:r>
    </w:p>
    <w:p w14:paraId="2248E1D6" w14:textId="77777777" w:rsidR="00F80D82" w:rsidRPr="005B25A1" w:rsidRDefault="00F80D82" w:rsidP="00F80D82">
      <w:pPr>
        <w:keepNext/>
        <w:keepLines/>
        <w:rPr>
          <w:b/>
          <w:bCs/>
        </w:rPr>
      </w:pPr>
      <w:r w:rsidRPr="005B25A1">
        <w:rPr>
          <w:b/>
          <w:bCs/>
        </w:rPr>
        <w:t>Parallel discussion:</w:t>
      </w:r>
    </w:p>
    <w:p w14:paraId="610C89B6" w14:textId="77777777" w:rsidR="00F80D82" w:rsidRPr="00B81031" w:rsidRDefault="00F80D82" w:rsidP="00F80D82">
      <w:pPr>
        <w:keepNext/>
        <w:keepLines/>
        <w:rPr>
          <w:i/>
        </w:rPr>
      </w:pPr>
      <w:r>
        <w:rPr>
          <w:i/>
        </w:rPr>
        <w:t xml:space="preserve">Revised in parallel session to </w:t>
      </w:r>
      <w:r w:rsidRPr="00ED26F2">
        <w:rPr>
          <w:i/>
          <w:color w:val="0000FF"/>
        </w:rPr>
        <w:t>S2-2406915</w:t>
      </w:r>
      <w:r>
        <w:rPr>
          <w:i/>
        </w:rPr>
        <w:t>.</w:t>
      </w:r>
    </w:p>
    <w:p w14:paraId="390BE315" w14:textId="77777777" w:rsidR="00F80D82" w:rsidRPr="00B81031" w:rsidRDefault="00F80D82" w:rsidP="00F80D82">
      <w:pPr>
        <w:keepNext/>
        <w:keepLines/>
        <w:rPr>
          <w:i/>
        </w:rPr>
      </w:pPr>
      <w:r>
        <w:rPr>
          <w:i/>
        </w:rPr>
        <w:t xml:space="preserve">Revised in parallel session to </w:t>
      </w:r>
      <w:r w:rsidRPr="00ED26F2">
        <w:rPr>
          <w:i/>
          <w:color w:val="0000FF"/>
        </w:rPr>
        <w:t>S2-2407168</w:t>
      </w:r>
      <w:r>
        <w:rPr>
          <w:i/>
        </w:rPr>
        <w:t>.</w:t>
      </w:r>
    </w:p>
    <w:p w14:paraId="0ABAB53C" w14:textId="77777777" w:rsidR="00B56CC5" w:rsidRPr="00B81031" w:rsidRDefault="00B56CC5" w:rsidP="00B56CC5">
      <w:pPr>
        <w:keepNext/>
        <w:keepLines/>
        <w:rPr>
          <w:i/>
        </w:rPr>
      </w:pPr>
      <w:r>
        <w:rPr>
          <w:i/>
        </w:rPr>
        <w:t>Agreed in parallel session.</w:t>
      </w:r>
    </w:p>
    <w:p w14:paraId="2F383319" w14:textId="77777777" w:rsidR="00B56CC5" w:rsidRPr="005B25A1" w:rsidRDefault="00B56CC5" w:rsidP="00B56CC5">
      <w:pPr>
        <w:keepNext/>
        <w:keepLines/>
        <w:rPr>
          <w:b/>
          <w:bCs/>
        </w:rPr>
      </w:pPr>
      <w:r w:rsidRPr="005B25A1">
        <w:rPr>
          <w:b/>
          <w:bCs/>
        </w:rPr>
        <w:t>Plenary Discussion:</w:t>
      </w:r>
    </w:p>
    <w:p w14:paraId="1A0D0B9E" w14:textId="77777777" w:rsidR="00B56CC5" w:rsidRPr="00B56CC5" w:rsidRDefault="00B56CC5" w:rsidP="00B56CC5">
      <w:pPr>
        <w:keepNext/>
        <w:keepLines/>
      </w:pPr>
      <w:r>
        <w:t xml:space="preserve">This was </w:t>
      </w:r>
      <w:r w:rsidRPr="00B56CC5">
        <w:rPr>
          <w:color w:val="FF0000"/>
        </w:rPr>
        <w:t>block approved</w:t>
      </w:r>
      <w:r>
        <w:t>.</w:t>
      </w:r>
    </w:p>
    <w:p w14:paraId="0183757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245B050" w14:textId="77777777" w:rsidR="00F80D82" w:rsidRDefault="00F80D82" w:rsidP="00F80D82">
      <w:pPr>
        <w:pStyle w:val="NormTop"/>
      </w:pPr>
      <w:r w:rsidRPr="00ED26F2">
        <w:rPr>
          <w:color w:val="0000FF"/>
        </w:rPr>
        <w:lastRenderedPageBreak/>
        <w:t>S2-2406327</w:t>
      </w:r>
      <w:r w:rsidRPr="00D53282">
        <w:t xml:space="preserve"> </w:t>
      </w:r>
      <w:r>
        <w:t>(P-CR) 23.700-84: Solution#19 update to resolve some Editor's note . (Source: KDDI)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update for the solution#19 to resolve some Editor's note.</w:t>
      </w:r>
    </w:p>
    <w:p w14:paraId="1689AD6E" w14:textId="77777777" w:rsidR="00F80D82" w:rsidRPr="005B25A1" w:rsidRDefault="00F80D82" w:rsidP="00F80D82">
      <w:pPr>
        <w:keepNext/>
        <w:keepLines/>
        <w:rPr>
          <w:b/>
          <w:bCs/>
        </w:rPr>
      </w:pPr>
      <w:r w:rsidRPr="005B25A1">
        <w:rPr>
          <w:b/>
          <w:bCs/>
        </w:rPr>
        <w:t>Convenor comment:</w:t>
      </w:r>
    </w:p>
    <w:p w14:paraId="3ACF0990" w14:textId="77777777" w:rsidR="00F80D82" w:rsidRPr="005B25A1" w:rsidRDefault="00F80D82" w:rsidP="00F80D82">
      <w:pPr>
        <w:keepNext/>
        <w:keepLines/>
      </w:pPr>
      <w:r w:rsidRPr="005B25A1">
        <w:t>Handle.</w:t>
      </w:r>
    </w:p>
    <w:p w14:paraId="33AEA06C" w14:textId="77777777" w:rsidR="00F80D82" w:rsidRPr="005B25A1" w:rsidRDefault="00F80D82" w:rsidP="00F80D82">
      <w:pPr>
        <w:keepNext/>
        <w:keepLines/>
        <w:rPr>
          <w:b/>
          <w:bCs/>
        </w:rPr>
      </w:pPr>
      <w:r w:rsidRPr="005B25A1">
        <w:rPr>
          <w:b/>
          <w:bCs/>
        </w:rPr>
        <w:t>Parallel discussion:</w:t>
      </w:r>
    </w:p>
    <w:p w14:paraId="4D4D112C" w14:textId="77777777" w:rsidR="00F80D82" w:rsidRPr="00B81031" w:rsidRDefault="00F80D82" w:rsidP="00F80D82">
      <w:pPr>
        <w:keepNext/>
        <w:keepLines/>
        <w:rPr>
          <w:i/>
        </w:rPr>
      </w:pPr>
      <w:r>
        <w:rPr>
          <w:i/>
        </w:rPr>
        <w:t xml:space="preserve">Revised in parallel session to </w:t>
      </w:r>
      <w:r w:rsidRPr="00ED26F2">
        <w:rPr>
          <w:i/>
          <w:color w:val="0000FF"/>
        </w:rPr>
        <w:t>S2-2406916</w:t>
      </w:r>
      <w:r>
        <w:rPr>
          <w:i/>
        </w:rPr>
        <w:t>.</w:t>
      </w:r>
    </w:p>
    <w:p w14:paraId="209898D5" w14:textId="77777777" w:rsidR="00F80D82" w:rsidRPr="00B81031" w:rsidRDefault="00F80D82" w:rsidP="00F80D82">
      <w:pPr>
        <w:keepNext/>
        <w:keepLines/>
        <w:rPr>
          <w:i/>
        </w:rPr>
      </w:pPr>
      <w:r>
        <w:rPr>
          <w:i/>
        </w:rPr>
        <w:t xml:space="preserve">Revised in parallel session to </w:t>
      </w:r>
      <w:r w:rsidRPr="00ED26F2">
        <w:rPr>
          <w:i/>
          <w:color w:val="0000FF"/>
        </w:rPr>
        <w:t>S2-2407169</w:t>
      </w:r>
      <w:r>
        <w:rPr>
          <w:i/>
        </w:rPr>
        <w:t>.</w:t>
      </w:r>
    </w:p>
    <w:p w14:paraId="37C77D37" w14:textId="77777777" w:rsidR="00B56CC5" w:rsidRPr="00B81031" w:rsidRDefault="00B56CC5" w:rsidP="00B56CC5">
      <w:pPr>
        <w:keepNext/>
        <w:keepLines/>
        <w:rPr>
          <w:i/>
        </w:rPr>
      </w:pPr>
      <w:r>
        <w:rPr>
          <w:i/>
        </w:rPr>
        <w:t>Agreed in parallel session.</w:t>
      </w:r>
    </w:p>
    <w:p w14:paraId="2B3DC0CD" w14:textId="77777777" w:rsidR="00B56CC5" w:rsidRPr="005B25A1" w:rsidRDefault="00B56CC5" w:rsidP="00B56CC5">
      <w:pPr>
        <w:keepNext/>
        <w:keepLines/>
        <w:rPr>
          <w:b/>
          <w:bCs/>
        </w:rPr>
      </w:pPr>
      <w:r w:rsidRPr="005B25A1">
        <w:rPr>
          <w:b/>
          <w:bCs/>
        </w:rPr>
        <w:t>Plenary Discussion:</w:t>
      </w:r>
    </w:p>
    <w:p w14:paraId="7B1A5442" w14:textId="77777777" w:rsidR="00B56CC5" w:rsidRPr="00B56CC5" w:rsidRDefault="00B56CC5" w:rsidP="00B56CC5">
      <w:pPr>
        <w:keepNext/>
        <w:keepLines/>
      </w:pPr>
      <w:r>
        <w:t xml:space="preserve">This was </w:t>
      </w:r>
      <w:r w:rsidRPr="00B56CC5">
        <w:rPr>
          <w:color w:val="FF0000"/>
        </w:rPr>
        <w:t>block approved</w:t>
      </w:r>
      <w:r>
        <w:t>.</w:t>
      </w:r>
    </w:p>
    <w:p w14:paraId="3C1F60E0"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CEBCE5E" w14:textId="77777777" w:rsidR="00F80D82" w:rsidRDefault="00F80D82" w:rsidP="00F80D82">
      <w:pPr>
        <w:pStyle w:val="NormTop"/>
      </w:pPr>
      <w:r w:rsidRPr="00ED26F2">
        <w:rPr>
          <w:color w:val="0000FF"/>
        </w:rPr>
        <w:t>S2-2406328</w:t>
      </w:r>
      <w:r w:rsidRPr="00D53282">
        <w:t xml:space="preserve"> </w:t>
      </w:r>
      <w:r>
        <w:t>(P-CR) 23.700-84: Solution#25 update to resolve some Editor's note . (Source: KDDI)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update for the solution#25 to resolve some Editor's note.</w:t>
      </w:r>
    </w:p>
    <w:p w14:paraId="2B1DED3D" w14:textId="77777777" w:rsidR="00B56CC5" w:rsidRPr="005B25A1" w:rsidRDefault="00B56CC5" w:rsidP="00B56CC5">
      <w:pPr>
        <w:keepNext/>
        <w:keepLines/>
        <w:rPr>
          <w:b/>
          <w:bCs/>
        </w:rPr>
      </w:pPr>
      <w:r w:rsidRPr="005B25A1">
        <w:rPr>
          <w:b/>
          <w:bCs/>
        </w:rPr>
        <w:t>Parallel discussion:</w:t>
      </w:r>
    </w:p>
    <w:p w14:paraId="36230A43" w14:textId="77777777" w:rsidR="00B56CC5" w:rsidRPr="005B25A1" w:rsidRDefault="00B56CC5" w:rsidP="00B56CC5">
      <w:pPr>
        <w:keepNext/>
        <w:keepLines/>
      </w:pPr>
      <w:r w:rsidRPr="00B56CC5">
        <w:rPr>
          <w:color w:val="0000FF"/>
        </w:rPr>
        <w:t>Not handled</w:t>
      </w:r>
      <w:r>
        <w:t>.</w:t>
      </w:r>
    </w:p>
    <w:p w14:paraId="794D82A7" w14:textId="77777777" w:rsidR="00B56CC5" w:rsidRPr="00EB0339" w:rsidRDefault="00B56CC5" w:rsidP="00B56CC5">
      <w:r w:rsidRPr="005B25A1">
        <w:rPr>
          <w:b/>
          <w:bCs/>
        </w:rPr>
        <w:t>Status:</w:t>
      </w:r>
      <w:r>
        <w:t xml:space="preserve"> </w:t>
      </w:r>
      <w:r w:rsidRPr="00B56CC5">
        <w:rPr>
          <w:color w:val="0000FF"/>
        </w:rPr>
        <w:t>Not handled</w:t>
      </w:r>
      <w:r>
        <w:t>.</w:t>
      </w:r>
    </w:p>
    <w:p w14:paraId="1D123B3B" w14:textId="77777777" w:rsidR="00F80D82" w:rsidRDefault="00F80D82" w:rsidP="00F80D82">
      <w:pPr>
        <w:pStyle w:val="NormTop"/>
      </w:pPr>
      <w:r w:rsidRPr="00ED26F2">
        <w:rPr>
          <w:color w:val="0000FF"/>
        </w:rPr>
        <w:t>S2-2406335</w:t>
      </w:r>
      <w:r w:rsidRPr="00D53282">
        <w:t xml:space="preserve"> </w:t>
      </w:r>
      <w:r>
        <w:t>(P-CR) 23.700-84: Update to Solution #14 for KI #2.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#14 for KI #2 5GC Support for Vertical Federated Learning.</w:t>
      </w:r>
    </w:p>
    <w:p w14:paraId="2D9A4A76" w14:textId="77777777" w:rsidR="00B56CC5" w:rsidRPr="005B25A1" w:rsidRDefault="00B56CC5" w:rsidP="00B56CC5">
      <w:pPr>
        <w:keepNext/>
        <w:keepLines/>
        <w:rPr>
          <w:b/>
          <w:bCs/>
        </w:rPr>
      </w:pPr>
      <w:r w:rsidRPr="005B25A1">
        <w:rPr>
          <w:b/>
          <w:bCs/>
        </w:rPr>
        <w:t>Parallel discussion:</w:t>
      </w:r>
    </w:p>
    <w:p w14:paraId="13276C35" w14:textId="77777777" w:rsidR="00B56CC5" w:rsidRPr="005B25A1" w:rsidRDefault="00B56CC5" w:rsidP="00B56CC5">
      <w:pPr>
        <w:keepNext/>
        <w:keepLines/>
      </w:pPr>
      <w:r w:rsidRPr="00B56CC5">
        <w:rPr>
          <w:color w:val="0000FF"/>
        </w:rPr>
        <w:t>Not handled</w:t>
      </w:r>
      <w:r>
        <w:t>.</w:t>
      </w:r>
    </w:p>
    <w:p w14:paraId="6A6EF0D6" w14:textId="77777777" w:rsidR="00B56CC5" w:rsidRPr="00EB0339" w:rsidRDefault="00B56CC5" w:rsidP="00B56CC5">
      <w:r w:rsidRPr="005B25A1">
        <w:rPr>
          <w:b/>
          <w:bCs/>
        </w:rPr>
        <w:t>Status:</w:t>
      </w:r>
      <w:r>
        <w:t xml:space="preserve"> </w:t>
      </w:r>
      <w:r w:rsidRPr="00B56CC5">
        <w:rPr>
          <w:color w:val="0000FF"/>
        </w:rPr>
        <w:t>Not handled</w:t>
      </w:r>
      <w:r>
        <w:t>.</w:t>
      </w:r>
    </w:p>
    <w:p w14:paraId="530E6DCE" w14:textId="77777777" w:rsidR="00F80D82" w:rsidRDefault="00F80D82" w:rsidP="00F80D82">
      <w:pPr>
        <w:pStyle w:val="NormTop"/>
      </w:pPr>
      <w:r w:rsidRPr="00ED26F2">
        <w:rPr>
          <w:color w:val="0000FF"/>
        </w:rPr>
        <w:t>S2-2406381</w:t>
      </w:r>
      <w:r w:rsidRPr="00D53282">
        <w:t xml:space="preserve"> </w:t>
      </w:r>
      <w:r>
        <w:t>(P-CR) 23.700-84: KI#2, Sol#20 update to resolve ENs.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#20 to resolve editor's notes.</w:t>
      </w:r>
    </w:p>
    <w:p w14:paraId="6B974EAD" w14:textId="77777777" w:rsidR="00F80D82" w:rsidRPr="005B25A1" w:rsidRDefault="00F80D82" w:rsidP="00F80D82">
      <w:pPr>
        <w:keepNext/>
        <w:keepLines/>
        <w:rPr>
          <w:b/>
          <w:bCs/>
        </w:rPr>
      </w:pPr>
      <w:r w:rsidRPr="005B25A1">
        <w:rPr>
          <w:b/>
          <w:bCs/>
        </w:rPr>
        <w:t>Convenor comment:</w:t>
      </w:r>
    </w:p>
    <w:p w14:paraId="26B230B2" w14:textId="77777777" w:rsidR="00F80D82" w:rsidRPr="005B25A1" w:rsidRDefault="00F80D82" w:rsidP="00F80D82">
      <w:pPr>
        <w:keepNext/>
        <w:keepLines/>
      </w:pPr>
      <w:r w:rsidRPr="005B25A1">
        <w:t>Handle.</w:t>
      </w:r>
    </w:p>
    <w:p w14:paraId="3D1A3BCD" w14:textId="77777777" w:rsidR="00B56CC5" w:rsidRPr="005B25A1" w:rsidRDefault="00B56CC5" w:rsidP="00B56CC5">
      <w:pPr>
        <w:keepNext/>
        <w:keepLines/>
        <w:rPr>
          <w:b/>
          <w:bCs/>
        </w:rPr>
      </w:pPr>
      <w:r w:rsidRPr="005B25A1">
        <w:rPr>
          <w:b/>
          <w:bCs/>
        </w:rPr>
        <w:t>Parallel discussion:</w:t>
      </w:r>
    </w:p>
    <w:p w14:paraId="3274FD31" w14:textId="77777777" w:rsidR="00B56CC5" w:rsidRPr="005B25A1" w:rsidRDefault="00B56CC5" w:rsidP="00B56CC5">
      <w:pPr>
        <w:keepNext/>
        <w:keepLines/>
      </w:pPr>
      <w:r w:rsidRPr="00B56CC5">
        <w:rPr>
          <w:color w:val="0000FF"/>
        </w:rPr>
        <w:t>Not handled</w:t>
      </w:r>
      <w:r>
        <w:t>.</w:t>
      </w:r>
    </w:p>
    <w:p w14:paraId="4D2212D9" w14:textId="77777777" w:rsidR="00B56CC5" w:rsidRPr="00EB0339" w:rsidRDefault="00B56CC5" w:rsidP="00B56CC5">
      <w:r w:rsidRPr="005B25A1">
        <w:rPr>
          <w:b/>
          <w:bCs/>
        </w:rPr>
        <w:t>Status:</w:t>
      </w:r>
      <w:r>
        <w:t xml:space="preserve"> </w:t>
      </w:r>
      <w:r w:rsidRPr="00B56CC5">
        <w:rPr>
          <w:color w:val="0000FF"/>
        </w:rPr>
        <w:t>Not handled</w:t>
      </w:r>
      <w:r>
        <w:t>.</w:t>
      </w:r>
    </w:p>
    <w:p w14:paraId="4167C47C" w14:textId="77777777" w:rsidR="00F80D82" w:rsidRDefault="00F80D82" w:rsidP="00F80D82">
      <w:pPr>
        <w:pStyle w:val="NormTop"/>
      </w:pPr>
      <w:r w:rsidRPr="00ED26F2">
        <w:rPr>
          <w:color w:val="0000FF"/>
        </w:rPr>
        <w:lastRenderedPageBreak/>
        <w:t>S2-2406458</w:t>
      </w:r>
      <w:r w:rsidRPr="00D53282">
        <w:t xml:space="preserve"> </w:t>
      </w:r>
      <w:r>
        <w:t>(P-CR) 23.700-84: KI#2: Solution#18 Update to remove the ENs . (Source: Vivo)</w:t>
      </w:r>
      <w:r>
        <w:br/>
      </w:r>
      <w:r w:rsidRPr="00D53282">
        <w:rPr>
          <w:b/>
        </w:rPr>
        <w:t>Document for:</w:t>
      </w:r>
      <w:r w:rsidRPr="00D53282">
        <w:t xml:space="preserve"> </w:t>
      </w:r>
      <w:r>
        <w:t>Approval</w:t>
      </w:r>
      <w:r>
        <w:br/>
      </w:r>
      <w:r w:rsidRPr="00D53282">
        <w:rPr>
          <w:b/>
        </w:rPr>
        <w:t>Abstract:</w:t>
      </w:r>
      <w:r w:rsidRPr="00D53282">
        <w:t xml:space="preserve"> </w:t>
      </w:r>
      <w:r>
        <w:br/>
        <w:t>Update the solution#18 to solve the Editor s notes about temporary NWDAF ID, VFL training info and VFL inference procedure.</w:t>
      </w:r>
    </w:p>
    <w:p w14:paraId="2F39E4B4" w14:textId="77777777" w:rsidR="00B56CC5" w:rsidRPr="005B25A1" w:rsidRDefault="00B56CC5" w:rsidP="00B56CC5">
      <w:pPr>
        <w:keepNext/>
        <w:keepLines/>
        <w:rPr>
          <w:b/>
          <w:bCs/>
        </w:rPr>
      </w:pPr>
      <w:r w:rsidRPr="005B25A1">
        <w:rPr>
          <w:b/>
          <w:bCs/>
        </w:rPr>
        <w:t>Parallel discussion:</w:t>
      </w:r>
    </w:p>
    <w:p w14:paraId="5B078702" w14:textId="77777777" w:rsidR="00B56CC5" w:rsidRPr="005B25A1" w:rsidRDefault="00B56CC5" w:rsidP="00B56CC5">
      <w:pPr>
        <w:keepNext/>
        <w:keepLines/>
      </w:pPr>
      <w:r w:rsidRPr="00B56CC5">
        <w:rPr>
          <w:color w:val="0000FF"/>
        </w:rPr>
        <w:t>Not handled</w:t>
      </w:r>
      <w:r>
        <w:t>.</w:t>
      </w:r>
    </w:p>
    <w:p w14:paraId="4AD34BB7" w14:textId="77777777" w:rsidR="00B56CC5" w:rsidRPr="00EB0339" w:rsidRDefault="00B56CC5" w:rsidP="00B56CC5">
      <w:r w:rsidRPr="005B25A1">
        <w:rPr>
          <w:b/>
          <w:bCs/>
        </w:rPr>
        <w:t>Status:</w:t>
      </w:r>
      <w:r>
        <w:t xml:space="preserve"> </w:t>
      </w:r>
      <w:r w:rsidRPr="00B56CC5">
        <w:rPr>
          <w:color w:val="0000FF"/>
        </w:rPr>
        <w:t>Not handled</w:t>
      </w:r>
      <w:r>
        <w:t>.</w:t>
      </w:r>
    </w:p>
    <w:p w14:paraId="7A735782" w14:textId="77777777" w:rsidR="00F80D82" w:rsidRDefault="00F80D82" w:rsidP="00F80D82">
      <w:pPr>
        <w:pStyle w:val="NormTop"/>
      </w:pPr>
      <w:r w:rsidRPr="00ED26F2">
        <w:rPr>
          <w:color w:val="0000FF"/>
        </w:rPr>
        <w:t>S2-2406477</w:t>
      </w:r>
      <w:r w:rsidRPr="00D53282">
        <w:t xml:space="preserve"> </w:t>
      </w:r>
      <w:r>
        <w:t>(P-CR) 23.700-84: KI#2 Update of Solution 15: Support for vertical federated learning: Model Training and Inference . (Source: Lenovo, Toyota Motor Corporation)</w:t>
      </w:r>
      <w:r>
        <w:br/>
      </w:r>
      <w:r w:rsidRPr="00D53282">
        <w:rPr>
          <w:b/>
        </w:rPr>
        <w:t>Document for:</w:t>
      </w:r>
      <w:r w:rsidRPr="00D53282">
        <w:t xml:space="preserve"> </w:t>
      </w:r>
      <w:r>
        <w:t>Approval</w:t>
      </w:r>
      <w:r>
        <w:br/>
      </w:r>
      <w:r w:rsidRPr="00D53282">
        <w:rPr>
          <w:b/>
        </w:rPr>
        <w:t>Abstract:</w:t>
      </w:r>
      <w:r w:rsidRPr="00D53282">
        <w:t xml:space="preserve"> </w:t>
      </w:r>
      <w:r>
        <w:br/>
        <w:t>This contribution update Solution 15 in TR 23.700-84 to make use of contribution weights for VFL client selection.</w:t>
      </w:r>
    </w:p>
    <w:p w14:paraId="270C8C37" w14:textId="77777777" w:rsidR="00B56CC5" w:rsidRPr="005B25A1" w:rsidRDefault="00B56CC5" w:rsidP="00B56CC5">
      <w:pPr>
        <w:keepNext/>
        <w:keepLines/>
        <w:rPr>
          <w:b/>
          <w:bCs/>
        </w:rPr>
      </w:pPr>
      <w:r w:rsidRPr="005B25A1">
        <w:rPr>
          <w:b/>
          <w:bCs/>
        </w:rPr>
        <w:t>Parallel discussion:</w:t>
      </w:r>
    </w:p>
    <w:p w14:paraId="276BE091" w14:textId="77777777" w:rsidR="00B56CC5" w:rsidRPr="005B25A1" w:rsidRDefault="00B56CC5" w:rsidP="00B56CC5">
      <w:pPr>
        <w:keepNext/>
        <w:keepLines/>
      </w:pPr>
      <w:r w:rsidRPr="00B56CC5">
        <w:rPr>
          <w:color w:val="0000FF"/>
        </w:rPr>
        <w:t>Not handled</w:t>
      </w:r>
      <w:r>
        <w:t>.</w:t>
      </w:r>
    </w:p>
    <w:p w14:paraId="7092D232" w14:textId="77777777" w:rsidR="00B56CC5" w:rsidRPr="00EB0339" w:rsidRDefault="00B56CC5" w:rsidP="00B56CC5">
      <w:r w:rsidRPr="005B25A1">
        <w:rPr>
          <w:b/>
          <w:bCs/>
        </w:rPr>
        <w:t>Status:</w:t>
      </w:r>
      <w:r>
        <w:t xml:space="preserve"> </w:t>
      </w:r>
      <w:r w:rsidRPr="00B56CC5">
        <w:rPr>
          <w:color w:val="0000FF"/>
        </w:rPr>
        <w:t>Not handled</w:t>
      </w:r>
      <w:r>
        <w:t>.</w:t>
      </w:r>
    </w:p>
    <w:p w14:paraId="76ECF26F" w14:textId="77777777" w:rsidR="00F80D82" w:rsidRDefault="00F80D82" w:rsidP="00F80D82">
      <w:pPr>
        <w:pStyle w:val="NormTop"/>
      </w:pPr>
      <w:r w:rsidRPr="00ED26F2">
        <w:rPr>
          <w:color w:val="0000FF"/>
        </w:rPr>
        <w:t>S2-2406832</w:t>
      </w:r>
      <w:r w:rsidRPr="00D53282">
        <w:t xml:space="preserve"> </w:t>
      </w:r>
      <w:r>
        <w:t>(P-CR) 23.700-84: KI#2 Solution#13 update to resolve some Editor's note . (Source: InterDigital Inc; ICS)</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solution#13 to resolve some Editor's note.</w:t>
      </w:r>
    </w:p>
    <w:p w14:paraId="4B96B8DB" w14:textId="77777777" w:rsidR="00B56CC5" w:rsidRPr="005B25A1" w:rsidRDefault="00B56CC5" w:rsidP="00B56CC5">
      <w:pPr>
        <w:keepNext/>
        <w:keepLines/>
        <w:rPr>
          <w:b/>
          <w:bCs/>
        </w:rPr>
      </w:pPr>
      <w:r w:rsidRPr="005B25A1">
        <w:rPr>
          <w:b/>
          <w:bCs/>
        </w:rPr>
        <w:t>Parallel discussion:</w:t>
      </w:r>
    </w:p>
    <w:p w14:paraId="703E8A97" w14:textId="77777777" w:rsidR="00B56CC5" w:rsidRPr="005B25A1" w:rsidRDefault="00B56CC5" w:rsidP="00B56CC5">
      <w:pPr>
        <w:keepNext/>
        <w:keepLines/>
      </w:pPr>
      <w:r w:rsidRPr="00B56CC5">
        <w:rPr>
          <w:color w:val="0000FF"/>
        </w:rPr>
        <w:t>Not handled</w:t>
      </w:r>
      <w:r>
        <w:t>.</w:t>
      </w:r>
    </w:p>
    <w:p w14:paraId="2A57A550" w14:textId="77777777" w:rsidR="00B56CC5" w:rsidRPr="00EB0339" w:rsidRDefault="00B56CC5" w:rsidP="00B56CC5">
      <w:r w:rsidRPr="005B25A1">
        <w:rPr>
          <w:b/>
          <w:bCs/>
        </w:rPr>
        <w:t>Status:</w:t>
      </w:r>
      <w:r>
        <w:t xml:space="preserve"> </w:t>
      </w:r>
      <w:r w:rsidRPr="00B56CC5">
        <w:rPr>
          <w:color w:val="0000FF"/>
        </w:rPr>
        <w:t>Not handled</w:t>
      </w:r>
      <w:r>
        <w:t>.</w:t>
      </w:r>
    </w:p>
    <w:p w14:paraId="3D49F813"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 enhancement</w:t>
      </w:r>
    </w:p>
    <w:p w14:paraId="59BEC918" w14:textId="77777777" w:rsidR="00F80D82" w:rsidRDefault="00F80D82" w:rsidP="00F80D82">
      <w:pPr>
        <w:pStyle w:val="NormTop"/>
      </w:pPr>
      <w:r w:rsidRPr="00ED26F2">
        <w:rPr>
          <w:color w:val="0000FF"/>
        </w:rPr>
        <w:t>S2-2405946</w:t>
      </w:r>
      <w:r w:rsidRPr="00D53282">
        <w:t xml:space="preserve"> </w:t>
      </w:r>
      <w:r>
        <w:t>(P-CR) 23.700-84: KI#3, Sol#33: Update to remove ENs.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remove the EN by updating terminologies.</w:t>
      </w:r>
    </w:p>
    <w:p w14:paraId="7F6DBB9C" w14:textId="77777777" w:rsidR="00B56CC5" w:rsidRPr="005B25A1" w:rsidRDefault="00B56CC5" w:rsidP="00B56CC5">
      <w:pPr>
        <w:keepNext/>
        <w:keepLines/>
        <w:rPr>
          <w:b/>
          <w:bCs/>
        </w:rPr>
      </w:pPr>
      <w:r w:rsidRPr="005B25A1">
        <w:rPr>
          <w:b/>
          <w:bCs/>
        </w:rPr>
        <w:t>Parallel discussion:</w:t>
      </w:r>
    </w:p>
    <w:p w14:paraId="2FC34FCD" w14:textId="77777777" w:rsidR="00B56CC5" w:rsidRPr="005B25A1" w:rsidRDefault="00B56CC5" w:rsidP="00B56CC5">
      <w:pPr>
        <w:keepNext/>
        <w:keepLines/>
      </w:pPr>
      <w:r w:rsidRPr="00B56CC5">
        <w:rPr>
          <w:color w:val="0000FF"/>
        </w:rPr>
        <w:t>Not handled</w:t>
      </w:r>
      <w:r>
        <w:t>.</w:t>
      </w:r>
    </w:p>
    <w:p w14:paraId="72D93653" w14:textId="77777777" w:rsidR="00B56CC5" w:rsidRPr="00EB0339" w:rsidRDefault="00B56CC5" w:rsidP="00B56CC5">
      <w:r w:rsidRPr="005B25A1">
        <w:rPr>
          <w:b/>
          <w:bCs/>
        </w:rPr>
        <w:t>Status:</w:t>
      </w:r>
      <w:r>
        <w:t xml:space="preserve"> </w:t>
      </w:r>
      <w:r w:rsidRPr="00B56CC5">
        <w:rPr>
          <w:color w:val="0000FF"/>
        </w:rPr>
        <w:t>Not handled</w:t>
      </w:r>
      <w:r>
        <w:t>.</w:t>
      </w:r>
    </w:p>
    <w:p w14:paraId="623AAE16" w14:textId="77777777" w:rsidR="00F80D82" w:rsidRDefault="00F80D82" w:rsidP="00F80D82">
      <w:pPr>
        <w:pStyle w:val="NormTop"/>
      </w:pPr>
      <w:r w:rsidRPr="00ED26F2">
        <w:rPr>
          <w:color w:val="0000FF"/>
        </w:rPr>
        <w:t>S2-2406073</w:t>
      </w:r>
      <w:r w:rsidRPr="00D53282">
        <w:t xml:space="preserve"> </w:t>
      </w:r>
      <w:r>
        <w:t>(P-CR) 23.700-84: Sol#29 Update to remove editor's notes.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Solution#29.</w:t>
      </w:r>
    </w:p>
    <w:p w14:paraId="1205F99A" w14:textId="77777777" w:rsidR="00B56CC5" w:rsidRPr="005B25A1" w:rsidRDefault="00B56CC5" w:rsidP="00B56CC5">
      <w:pPr>
        <w:keepNext/>
        <w:keepLines/>
        <w:rPr>
          <w:b/>
          <w:bCs/>
        </w:rPr>
      </w:pPr>
      <w:r w:rsidRPr="005B25A1">
        <w:rPr>
          <w:b/>
          <w:bCs/>
        </w:rPr>
        <w:t>Parallel discussion:</w:t>
      </w:r>
    </w:p>
    <w:p w14:paraId="0A454EB5" w14:textId="77777777" w:rsidR="00B56CC5" w:rsidRPr="005B25A1" w:rsidRDefault="00B56CC5" w:rsidP="00B56CC5">
      <w:pPr>
        <w:keepNext/>
        <w:keepLines/>
      </w:pPr>
      <w:r w:rsidRPr="00B56CC5">
        <w:rPr>
          <w:color w:val="0000FF"/>
        </w:rPr>
        <w:t>Not handled</w:t>
      </w:r>
      <w:r>
        <w:t>.</w:t>
      </w:r>
    </w:p>
    <w:p w14:paraId="1FE92D5A" w14:textId="77777777" w:rsidR="00B56CC5" w:rsidRPr="00EB0339" w:rsidRDefault="00B56CC5" w:rsidP="00B56CC5">
      <w:r w:rsidRPr="005B25A1">
        <w:rPr>
          <w:b/>
          <w:bCs/>
        </w:rPr>
        <w:t>Status:</w:t>
      </w:r>
      <w:r>
        <w:t xml:space="preserve"> </w:t>
      </w:r>
      <w:r w:rsidRPr="00B56CC5">
        <w:rPr>
          <w:color w:val="0000FF"/>
        </w:rPr>
        <w:t>Not handled</w:t>
      </w:r>
      <w:r>
        <w:t>.</w:t>
      </w:r>
    </w:p>
    <w:p w14:paraId="2AA94F9F" w14:textId="77777777" w:rsidR="00F80D82" w:rsidRDefault="00F80D82" w:rsidP="00F80D82">
      <w:pPr>
        <w:pStyle w:val="NormTop"/>
      </w:pPr>
      <w:r w:rsidRPr="00ED26F2">
        <w:rPr>
          <w:color w:val="0000FF"/>
        </w:rPr>
        <w:lastRenderedPageBreak/>
        <w:t>S2-2406207</w:t>
      </w:r>
      <w:r w:rsidRPr="00D53282">
        <w:t xml:space="preserve"> </w:t>
      </w:r>
      <w:r>
        <w:t>(P-CR) 23.700-84: KI#3, Sol#31: Resolve ENs and add clarifications.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the Editor s Note included in solution#31 and adds some minor clarifications.</w:t>
      </w:r>
    </w:p>
    <w:p w14:paraId="4F7DA6FE" w14:textId="77777777" w:rsidR="00B56CC5" w:rsidRPr="005B25A1" w:rsidRDefault="00B56CC5" w:rsidP="00B56CC5">
      <w:pPr>
        <w:keepNext/>
        <w:keepLines/>
        <w:rPr>
          <w:b/>
          <w:bCs/>
        </w:rPr>
      </w:pPr>
      <w:r w:rsidRPr="005B25A1">
        <w:rPr>
          <w:b/>
          <w:bCs/>
        </w:rPr>
        <w:t>Parallel discussion:</w:t>
      </w:r>
    </w:p>
    <w:p w14:paraId="227C3B30" w14:textId="77777777" w:rsidR="00B56CC5" w:rsidRPr="005B25A1" w:rsidRDefault="00B56CC5" w:rsidP="00B56CC5">
      <w:pPr>
        <w:keepNext/>
        <w:keepLines/>
      </w:pPr>
      <w:r w:rsidRPr="00B56CC5">
        <w:rPr>
          <w:color w:val="0000FF"/>
        </w:rPr>
        <w:t>Not handled</w:t>
      </w:r>
      <w:r>
        <w:t>.</w:t>
      </w:r>
    </w:p>
    <w:p w14:paraId="12F75CE8" w14:textId="77777777" w:rsidR="00B56CC5" w:rsidRPr="00EB0339" w:rsidRDefault="00B56CC5" w:rsidP="00B56CC5">
      <w:r w:rsidRPr="005B25A1">
        <w:rPr>
          <w:b/>
          <w:bCs/>
        </w:rPr>
        <w:t>Status:</w:t>
      </w:r>
      <w:r>
        <w:t xml:space="preserve"> </w:t>
      </w:r>
      <w:r w:rsidRPr="00B56CC5">
        <w:rPr>
          <w:color w:val="0000FF"/>
        </w:rPr>
        <w:t>Not handled</w:t>
      </w:r>
      <w:r>
        <w:t>.</w:t>
      </w:r>
    </w:p>
    <w:p w14:paraId="7373D31D" w14:textId="77777777" w:rsidR="00F80D82" w:rsidRDefault="00F80D82" w:rsidP="00F80D82">
      <w:pPr>
        <w:pStyle w:val="NormTop"/>
      </w:pPr>
      <w:r w:rsidRPr="00ED26F2">
        <w:rPr>
          <w:color w:val="0000FF"/>
        </w:rPr>
        <w:t>S2-2406300</w:t>
      </w:r>
      <w:r w:rsidRPr="00D53282">
        <w:t xml:space="preserve"> </w:t>
      </w:r>
      <w:r>
        <w:t>(P-CR) 23.700-84: KI#3 update solution #27 NWDAF assisted QoS policy generation.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#27 NWDAF assisted QoS policy generation for KI#3.</w:t>
      </w:r>
    </w:p>
    <w:p w14:paraId="3D770788" w14:textId="77777777" w:rsidR="00F80D82" w:rsidRPr="005B25A1" w:rsidRDefault="00F80D82" w:rsidP="00F80D82">
      <w:pPr>
        <w:keepNext/>
        <w:keepLines/>
        <w:rPr>
          <w:b/>
          <w:bCs/>
        </w:rPr>
      </w:pPr>
      <w:r w:rsidRPr="005B25A1">
        <w:rPr>
          <w:b/>
          <w:bCs/>
        </w:rPr>
        <w:t>Convenor comment:</w:t>
      </w:r>
    </w:p>
    <w:p w14:paraId="1A68B9F6" w14:textId="77777777" w:rsidR="00F80D82" w:rsidRPr="005B25A1" w:rsidRDefault="00F80D82" w:rsidP="00F80D82">
      <w:pPr>
        <w:keepNext/>
        <w:keepLines/>
      </w:pPr>
      <w:r w:rsidRPr="005B25A1">
        <w:t>Handle.</w:t>
      </w:r>
    </w:p>
    <w:p w14:paraId="36B3FA29" w14:textId="77777777" w:rsidR="00B56CC5" w:rsidRPr="005B25A1" w:rsidRDefault="00B56CC5" w:rsidP="00B56CC5">
      <w:pPr>
        <w:keepNext/>
        <w:keepLines/>
        <w:rPr>
          <w:b/>
          <w:bCs/>
        </w:rPr>
      </w:pPr>
      <w:r w:rsidRPr="005B25A1">
        <w:rPr>
          <w:b/>
          <w:bCs/>
        </w:rPr>
        <w:t>Parallel discussion:</w:t>
      </w:r>
    </w:p>
    <w:p w14:paraId="3190D47B" w14:textId="77777777" w:rsidR="00B56CC5" w:rsidRPr="005B25A1" w:rsidRDefault="00B56CC5" w:rsidP="00B56CC5">
      <w:pPr>
        <w:keepNext/>
        <w:keepLines/>
      </w:pPr>
      <w:r w:rsidRPr="00B56CC5">
        <w:rPr>
          <w:color w:val="0000FF"/>
        </w:rPr>
        <w:t>Not handled</w:t>
      </w:r>
      <w:r>
        <w:t>.</w:t>
      </w:r>
    </w:p>
    <w:p w14:paraId="1C344781" w14:textId="77777777" w:rsidR="00B56CC5" w:rsidRPr="00EB0339" w:rsidRDefault="00B56CC5" w:rsidP="00B56CC5">
      <w:r w:rsidRPr="005B25A1">
        <w:rPr>
          <w:b/>
          <w:bCs/>
        </w:rPr>
        <w:t>Status:</w:t>
      </w:r>
      <w:r>
        <w:t xml:space="preserve"> </w:t>
      </w:r>
      <w:r w:rsidRPr="00B56CC5">
        <w:rPr>
          <w:color w:val="0000FF"/>
        </w:rPr>
        <w:t>Not handled</w:t>
      </w:r>
      <w:r>
        <w:t>.</w:t>
      </w:r>
    </w:p>
    <w:p w14:paraId="3A945AF0" w14:textId="77777777" w:rsidR="00F80D82" w:rsidRDefault="00F80D82" w:rsidP="00F80D82">
      <w:pPr>
        <w:pStyle w:val="NormTop"/>
      </w:pPr>
      <w:r w:rsidRPr="00ED26F2">
        <w:rPr>
          <w:color w:val="0000FF"/>
        </w:rPr>
        <w:t>S2-2406320</w:t>
      </w:r>
      <w:r w:rsidRPr="00D53282">
        <w:t xml:space="preserve"> </w:t>
      </w:r>
      <w:r>
        <w:t>(P-CR) 23.700-84: KI#3, Sol #30 Update: NWDAF assisted PDU Set assistance information. (Source: MediaTek Inc.)</w:t>
      </w:r>
      <w:r>
        <w:br/>
      </w:r>
      <w:r w:rsidRPr="00D53282">
        <w:rPr>
          <w:b/>
        </w:rPr>
        <w:t>Document for:</w:t>
      </w:r>
      <w:r w:rsidRPr="00D53282">
        <w:t xml:space="preserve"> </w:t>
      </w:r>
      <w:r>
        <w:t>Approval</w:t>
      </w:r>
      <w:r>
        <w:br/>
      </w:r>
      <w:r w:rsidRPr="00D53282">
        <w:rPr>
          <w:b/>
        </w:rPr>
        <w:t>Abstract:</w:t>
      </w:r>
      <w:r w:rsidRPr="00D53282">
        <w:t xml:space="preserve"> </w:t>
      </w:r>
      <w:r>
        <w:br/>
        <w:t>This paper addresses ENs in Sol #30 of TR 23.700-84 of FS_AIML_CN.</w:t>
      </w:r>
    </w:p>
    <w:p w14:paraId="68718413" w14:textId="77777777" w:rsidR="00F80D82" w:rsidRPr="005B25A1" w:rsidRDefault="00F80D82" w:rsidP="00F80D82">
      <w:pPr>
        <w:keepNext/>
        <w:keepLines/>
        <w:rPr>
          <w:b/>
          <w:bCs/>
        </w:rPr>
      </w:pPr>
      <w:r w:rsidRPr="005B25A1">
        <w:rPr>
          <w:b/>
          <w:bCs/>
        </w:rPr>
        <w:t>Convenor comment:</w:t>
      </w:r>
    </w:p>
    <w:p w14:paraId="65E4B367" w14:textId="77777777" w:rsidR="00F80D82" w:rsidRPr="005B25A1" w:rsidRDefault="00F80D82" w:rsidP="00F80D82">
      <w:pPr>
        <w:keepNext/>
        <w:keepLines/>
      </w:pPr>
      <w:r w:rsidRPr="005B25A1">
        <w:t>Handle.</w:t>
      </w:r>
    </w:p>
    <w:p w14:paraId="1CA7EB05" w14:textId="77777777" w:rsidR="00B56CC5" w:rsidRPr="005B25A1" w:rsidRDefault="00B56CC5" w:rsidP="00B56CC5">
      <w:pPr>
        <w:keepNext/>
        <w:keepLines/>
        <w:rPr>
          <w:b/>
          <w:bCs/>
        </w:rPr>
      </w:pPr>
      <w:r w:rsidRPr="005B25A1">
        <w:rPr>
          <w:b/>
          <w:bCs/>
        </w:rPr>
        <w:t>Parallel discussion:</w:t>
      </w:r>
    </w:p>
    <w:p w14:paraId="70EFD968" w14:textId="77777777" w:rsidR="00B56CC5" w:rsidRPr="005B25A1" w:rsidRDefault="00B56CC5" w:rsidP="00B56CC5">
      <w:pPr>
        <w:keepNext/>
        <w:keepLines/>
      </w:pPr>
      <w:r w:rsidRPr="00B56CC5">
        <w:rPr>
          <w:color w:val="0000FF"/>
        </w:rPr>
        <w:t>Not handled</w:t>
      </w:r>
      <w:r>
        <w:t>.</w:t>
      </w:r>
    </w:p>
    <w:p w14:paraId="3C746CA2" w14:textId="77777777" w:rsidR="00B56CC5" w:rsidRPr="00EB0339" w:rsidRDefault="00B56CC5" w:rsidP="00B56CC5">
      <w:r w:rsidRPr="005B25A1">
        <w:rPr>
          <w:b/>
          <w:bCs/>
        </w:rPr>
        <w:t>Status:</w:t>
      </w:r>
      <w:r>
        <w:t xml:space="preserve"> </w:t>
      </w:r>
      <w:r w:rsidRPr="00B56CC5">
        <w:rPr>
          <w:color w:val="0000FF"/>
        </w:rPr>
        <w:t>Not handled</w:t>
      </w:r>
      <w:r>
        <w:t>.</w:t>
      </w:r>
    </w:p>
    <w:p w14:paraId="300A8AE8" w14:textId="77777777" w:rsidR="00F80D82" w:rsidRDefault="00F80D82" w:rsidP="00F80D82">
      <w:pPr>
        <w:pStyle w:val="NormTop"/>
      </w:pPr>
      <w:r w:rsidRPr="00ED26F2">
        <w:rPr>
          <w:color w:val="0000FF"/>
        </w:rPr>
        <w:t>S2-2406732</w:t>
      </w:r>
      <w:r w:rsidRPr="00D53282">
        <w:t xml:space="preserve"> </w:t>
      </w:r>
      <w:r>
        <w:t>(P-CR) 23.700-84: Resolving EN in New solution on BDT Policy Recommendations. (Source: Lenovo)</w:t>
      </w:r>
      <w:r>
        <w:br/>
      </w:r>
      <w:r w:rsidRPr="00D53282">
        <w:rPr>
          <w:b/>
        </w:rPr>
        <w:t>Document for:</w:t>
      </w:r>
      <w:r w:rsidRPr="00D53282">
        <w:t xml:space="preserve"> </w:t>
      </w:r>
      <w:r>
        <w:t>Approval</w:t>
      </w:r>
      <w:r>
        <w:br/>
      </w:r>
      <w:r w:rsidRPr="00D53282">
        <w:rPr>
          <w:b/>
        </w:rPr>
        <w:t>Abstract:</w:t>
      </w:r>
      <w:r w:rsidRPr="00D53282">
        <w:t xml:space="preserve"> </w:t>
      </w:r>
      <w:r>
        <w:br/>
        <w:t>This paper resolves the ENs.</w:t>
      </w:r>
    </w:p>
    <w:p w14:paraId="59785472" w14:textId="77777777" w:rsidR="00B56CC5" w:rsidRPr="005B25A1" w:rsidRDefault="00B56CC5" w:rsidP="00B56CC5">
      <w:pPr>
        <w:keepNext/>
        <w:keepLines/>
        <w:rPr>
          <w:b/>
          <w:bCs/>
        </w:rPr>
      </w:pPr>
      <w:r w:rsidRPr="005B25A1">
        <w:rPr>
          <w:b/>
          <w:bCs/>
        </w:rPr>
        <w:t>Parallel discussion:</w:t>
      </w:r>
    </w:p>
    <w:p w14:paraId="784C9232" w14:textId="77777777" w:rsidR="00B56CC5" w:rsidRPr="005B25A1" w:rsidRDefault="00B56CC5" w:rsidP="00B56CC5">
      <w:pPr>
        <w:keepNext/>
        <w:keepLines/>
      </w:pPr>
      <w:r w:rsidRPr="00B56CC5">
        <w:rPr>
          <w:color w:val="0000FF"/>
        </w:rPr>
        <w:t>Not handled</w:t>
      </w:r>
      <w:r>
        <w:t>.</w:t>
      </w:r>
    </w:p>
    <w:p w14:paraId="2C9180E0" w14:textId="77777777" w:rsidR="00B56CC5" w:rsidRPr="00EB0339" w:rsidRDefault="00B56CC5" w:rsidP="00B56CC5">
      <w:r w:rsidRPr="005B25A1">
        <w:rPr>
          <w:b/>
          <w:bCs/>
        </w:rPr>
        <w:t>Status:</w:t>
      </w:r>
      <w:r>
        <w:t xml:space="preserve"> </w:t>
      </w:r>
      <w:r w:rsidRPr="00B56CC5">
        <w:rPr>
          <w:color w:val="0000FF"/>
        </w:rPr>
        <w:t>Not handled</w:t>
      </w:r>
      <w:r>
        <w:t>.</w:t>
      </w:r>
    </w:p>
    <w:p w14:paraId="6A41E946" w14:textId="77777777" w:rsidR="00F80D82" w:rsidRDefault="00F80D82" w:rsidP="00F80D82">
      <w:pPr>
        <w:pStyle w:val="NormTop"/>
      </w:pPr>
      <w:r w:rsidRPr="00ED26F2">
        <w:rPr>
          <w:color w:val="0000FF"/>
        </w:rPr>
        <w:lastRenderedPageBreak/>
        <w:t>S2-2406825</w:t>
      </w:r>
      <w:r w:rsidRPr="00D53282">
        <w:t xml:space="preserve"> </w:t>
      </w:r>
      <w:r>
        <w:t>(P-CR) 23.700-84: Solution#29 update to resolve editor's notes.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updating solution #29 to address an editor s note related to performance evaluation metrics.</w:t>
      </w:r>
    </w:p>
    <w:p w14:paraId="7D9F13DE" w14:textId="77777777" w:rsidR="00F80D82" w:rsidRPr="005B25A1" w:rsidRDefault="00F80D82" w:rsidP="00F80D82">
      <w:pPr>
        <w:keepNext/>
        <w:keepLines/>
        <w:rPr>
          <w:b/>
          <w:bCs/>
        </w:rPr>
      </w:pPr>
      <w:r w:rsidRPr="005B25A1">
        <w:rPr>
          <w:b/>
          <w:bCs/>
        </w:rPr>
        <w:t>Convenor comment:</w:t>
      </w:r>
    </w:p>
    <w:p w14:paraId="5ACA2C00" w14:textId="77777777" w:rsidR="00F80D82" w:rsidRPr="005B25A1" w:rsidRDefault="00F80D82" w:rsidP="00F80D82">
      <w:pPr>
        <w:keepNext/>
        <w:keepLines/>
      </w:pPr>
      <w:r w:rsidRPr="005B25A1">
        <w:t>Handle.</w:t>
      </w:r>
    </w:p>
    <w:p w14:paraId="6509DCD3" w14:textId="77777777" w:rsidR="00B56CC5" w:rsidRPr="005B25A1" w:rsidRDefault="00B56CC5" w:rsidP="00B56CC5">
      <w:pPr>
        <w:keepNext/>
        <w:keepLines/>
        <w:rPr>
          <w:b/>
          <w:bCs/>
        </w:rPr>
      </w:pPr>
      <w:r w:rsidRPr="005B25A1">
        <w:rPr>
          <w:b/>
          <w:bCs/>
        </w:rPr>
        <w:t>Parallel discussion:</w:t>
      </w:r>
    </w:p>
    <w:p w14:paraId="4669877C" w14:textId="77777777" w:rsidR="00B56CC5" w:rsidRPr="005B25A1" w:rsidRDefault="00B56CC5" w:rsidP="00B56CC5">
      <w:pPr>
        <w:keepNext/>
        <w:keepLines/>
      </w:pPr>
      <w:r w:rsidRPr="00B56CC5">
        <w:rPr>
          <w:color w:val="0000FF"/>
        </w:rPr>
        <w:t>Not handled</w:t>
      </w:r>
      <w:r>
        <w:t>.</w:t>
      </w:r>
    </w:p>
    <w:p w14:paraId="597F6B0D" w14:textId="77777777" w:rsidR="00B56CC5" w:rsidRPr="00EB0339" w:rsidRDefault="00B56CC5" w:rsidP="00B56CC5">
      <w:r w:rsidRPr="005B25A1">
        <w:rPr>
          <w:b/>
          <w:bCs/>
        </w:rPr>
        <w:t>Status:</w:t>
      </w:r>
      <w:r>
        <w:t xml:space="preserve"> </w:t>
      </w:r>
      <w:r w:rsidRPr="00B56CC5">
        <w:rPr>
          <w:color w:val="0000FF"/>
        </w:rPr>
        <w:t>Not handled</w:t>
      </w:r>
      <w:r>
        <w:t>.</w:t>
      </w:r>
    </w:p>
    <w:p w14:paraId="0C0433D4"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KI#4: Mitigating network abnormal behaviours</w:t>
      </w:r>
    </w:p>
    <w:p w14:paraId="1845062A" w14:textId="77777777" w:rsidR="00F80D82" w:rsidRDefault="00F80D82" w:rsidP="00F80D82">
      <w:pPr>
        <w:pStyle w:val="NormTop"/>
      </w:pPr>
      <w:r w:rsidRPr="00ED26F2">
        <w:rPr>
          <w:color w:val="0000FF"/>
        </w:rPr>
        <w:t>S2-2406077</w:t>
      </w:r>
      <w:r w:rsidRPr="00D53282">
        <w:t xml:space="preserve"> </w:t>
      </w:r>
      <w:r>
        <w:t>(P-CR) 23.700-84: Solution#37: Editor Notes resolutions.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to resolve Editor Notes for the Solution#37 Signalling storm detection and mitigation based on O&amp;M data .</w:t>
      </w:r>
    </w:p>
    <w:p w14:paraId="083AA4BF" w14:textId="77777777" w:rsidR="00B56CC5" w:rsidRPr="005B25A1" w:rsidRDefault="00B56CC5" w:rsidP="00B56CC5">
      <w:pPr>
        <w:keepNext/>
        <w:keepLines/>
        <w:rPr>
          <w:b/>
          <w:bCs/>
        </w:rPr>
      </w:pPr>
      <w:r w:rsidRPr="005B25A1">
        <w:rPr>
          <w:b/>
          <w:bCs/>
        </w:rPr>
        <w:t>Parallel discussion:</w:t>
      </w:r>
    </w:p>
    <w:p w14:paraId="4CCEF0C1" w14:textId="77777777" w:rsidR="00B56CC5" w:rsidRPr="005B25A1" w:rsidRDefault="00B56CC5" w:rsidP="00B56CC5">
      <w:pPr>
        <w:keepNext/>
        <w:keepLines/>
      </w:pPr>
      <w:r w:rsidRPr="00B56CC5">
        <w:rPr>
          <w:color w:val="0000FF"/>
        </w:rPr>
        <w:t>Not handled</w:t>
      </w:r>
      <w:r>
        <w:t>.</w:t>
      </w:r>
    </w:p>
    <w:p w14:paraId="39F6ECE3" w14:textId="77777777" w:rsidR="00B56CC5" w:rsidRPr="00EB0339" w:rsidRDefault="00B56CC5" w:rsidP="00B56CC5">
      <w:r w:rsidRPr="005B25A1">
        <w:rPr>
          <w:b/>
          <w:bCs/>
        </w:rPr>
        <w:t>Status:</w:t>
      </w:r>
      <w:r>
        <w:t xml:space="preserve"> </w:t>
      </w:r>
      <w:r w:rsidRPr="00B56CC5">
        <w:rPr>
          <w:color w:val="0000FF"/>
        </w:rPr>
        <w:t>Not handled</w:t>
      </w:r>
      <w:r>
        <w:t>.</w:t>
      </w:r>
    </w:p>
    <w:p w14:paraId="08D3294D" w14:textId="77777777" w:rsidR="00F80D82" w:rsidRDefault="00F80D82" w:rsidP="00F80D82">
      <w:pPr>
        <w:pStyle w:val="NormTop"/>
      </w:pPr>
      <w:r w:rsidRPr="00ED26F2">
        <w:rPr>
          <w:color w:val="0000FF"/>
        </w:rPr>
        <w:t>S2-2406330</w:t>
      </w:r>
      <w:r w:rsidRPr="00D53282">
        <w:t xml:space="preserve"> </w:t>
      </w:r>
      <w:r>
        <w:t>(P-CR) 23.700-84: KI#4: Solution#35 update. (Source: Vivo)</w:t>
      </w:r>
      <w:r>
        <w:br/>
      </w:r>
      <w:r w:rsidRPr="00D53282">
        <w:rPr>
          <w:b/>
        </w:rPr>
        <w:t>Document for:</w:t>
      </w:r>
      <w:r w:rsidRPr="00D53282">
        <w:t xml:space="preserve"> </w:t>
      </w:r>
      <w:r>
        <w:t>Approval</w:t>
      </w:r>
      <w:r>
        <w:br/>
      </w:r>
      <w:r w:rsidRPr="00D53282">
        <w:rPr>
          <w:b/>
        </w:rPr>
        <w:t>Abstract:</w:t>
      </w:r>
      <w:r w:rsidRPr="00D53282">
        <w:t xml:space="preserve"> </w:t>
      </w:r>
      <w:r>
        <w:br/>
        <w:t>Update the solution#35 to add two options: 1) additional optional data: reuse UE abnormal behaviour related network data analytics 2) Reuse bulked data report for UE related data collection. 3) Delete EN Table 6.35.2.4-1 lists are to be updated further based on discussions .</w:t>
      </w:r>
    </w:p>
    <w:p w14:paraId="50EA92F6" w14:textId="77777777" w:rsidR="00B56CC5" w:rsidRPr="005B25A1" w:rsidRDefault="00B56CC5" w:rsidP="00B56CC5">
      <w:pPr>
        <w:keepNext/>
        <w:keepLines/>
        <w:rPr>
          <w:b/>
          <w:bCs/>
        </w:rPr>
      </w:pPr>
      <w:r w:rsidRPr="005B25A1">
        <w:rPr>
          <w:b/>
          <w:bCs/>
        </w:rPr>
        <w:t>Parallel discussion:</w:t>
      </w:r>
    </w:p>
    <w:p w14:paraId="5214C0AE" w14:textId="77777777" w:rsidR="00B56CC5" w:rsidRPr="005B25A1" w:rsidRDefault="00B56CC5" w:rsidP="00B56CC5">
      <w:pPr>
        <w:keepNext/>
        <w:keepLines/>
      </w:pPr>
      <w:r w:rsidRPr="00B56CC5">
        <w:rPr>
          <w:color w:val="0000FF"/>
        </w:rPr>
        <w:t>Not handled</w:t>
      </w:r>
      <w:r>
        <w:t>.</w:t>
      </w:r>
    </w:p>
    <w:p w14:paraId="0130C0D6" w14:textId="77777777" w:rsidR="00B56CC5" w:rsidRPr="00EB0339" w:rsidRDefault="00B56CC5" w:rsidP="00B56CC5">
      <w:r w:rsidRPr="005B25A1">
        <w:rPr>
          <w:b/>
          <w:bCs/>
        </w:rPr>
        <w:t>Status:</w:t>
      </w:r>
      <w:r>
        <w:t xml:space="preserve"> </w:t>
      </w:r>
      <w:r w:rsidRPr="00B56CC5">
        <w:rPr>
          <w:color w:val="0000FF"/>
        </w:rPr>
        <w:t>Not handled</w:t>
      </w:r>
      <w:r>
        <w:t>.</w:t>
      </w:r>
    </w:p>
    <w:p w14:paraId="5F6476D5" w14:textId="77777777" w:rsidR="00F80D82" w:rsidRDefault="00F80D82" w:rsidP="00F80D82">
      <w:pPr>
        <w:pStyle w:val="NormTop"/>
      </w:pPr>
      <w:r w:rsidRPr="00ED26F2">
        <w:rPr>
          <w:color w:val="0000FF"/>
        </w:rPr>
        <w:t>S2-2406379</w:t>
      </w:r>
      <w:r w:rsidRPr="00D53282">
        <w:t xml:space="preserve"> </w:t>
      </w:r>
      <w:r>
        <w:t>(P-CR) 23.700-84: KI#4, Sol#37: Resolve ENs and add clarifications. (Source: ETRI)</w:t>
      </w:r>
      <w:r>
        <w:br/>
      </w:r>
      <w:r w:rsidRPr="00D53282">
        <w:rPr>
          <w:b/>
        </w:rPr>
        <w:t>Document for:</w:t>
      </w:r>
      <w:r w:rsidRPr="00D53282">
        <w:t xml:space="preserve"> </w:t>
      </w:r>
      <w:r>
        <w:t>Approval</w:t>
      </w:r>
      <w:r>
        <w:br/>
      </w:r>
      <w:r w:rsidRPr="00D53282">
        <w:rPr>
          <w:b/>
        </w:rPr>
        <w:t>Abstract:</w:t>
      </w:r>
      <w:r w:rsidRPr="00D53282">
        <w:t xml:space="preserve"> </w:t>
      </w:r>
      <w:r>
        <w:br/>
        <w:t>This pCR proposes a clarification on how NF consumers control specific UEs in cooperation with NWDAF using the MM back-off timer and registration timer for removing the ENs as described below.</w:t>
      </w:r>
    </w:p>
    <w:p w14:paraId="2C2FC456" w14:textId="77777777" w:rsidR="00F80D82" w:rsidRPr="005B25A1" w:rsidRDefault="00F80D82" w:rsidP="00F80D82">
      <w:pPr>
        <w:keepNext/>
        <w:keepLines/>
        <w:rPr>
          <w:b/>
          <w:bCs/>
        </w:rPr>
      </w:pPr>
      <w:r w:rsidRPr="005B25A1">
        <w:rPr>
          <w:b/>
          <w:bCs/>
        </w:rPr>
        <w:t>Convenor comment:</w:t>
      </w:r>
    </w:p>
    <w:p w14:paraId="3F8BF3DB" w14:textId="77777777" w:rsidR="00F80D82" w:rsidRPr="005B25A1" w:rsidRDefault="00F80D82" w:rsidP="00F80D82">
      <w:pPr>
        <w:keepNext/>
        <w:keepLines/>
      </w:pPr>
      <w:r w:rsidRPr="005B25A1">
        <w:t>Handle.</w:t>
      </w:r>
    </w:p>
    <w:p w14:paraId="46627B41" w14:textId="77777777" w:rsidR="00B56CC5" w:rsidRPr="005B25A1" w:rsidRDefault="00B56CC5" w:rsidP="00B56CC5">
      <w:pPr>
        <w:keepNext/>
        <w:keepLines/>
        <w:rPr>
          <w:b/>
          <w:bCs/>
        </w:rPr>
      </w:pPr>
      <w:r w:rsidRPr="005B25A1">
        <w:rPr>
          <w:b/>
          <w:bCs/>
        </w:rPr>
        <w:t>Parallel discussion:</w:t>
      </w:r>
    </w:p>
    <w:p w14:paraId="4B1F3837" w14:textId="77777777" w:rsidR="00B56CC5" w:rsidRPr="005B25A1" w:rsidRDefault="00B56CC5" w:rsidP="00B56CC5">
      <w:pPr>
        <w:keepNext/>
        <w:keepLines/>
      </w:pPr>
      <w:r w:rsidRPr="00B56CC5">
        <w:rPr>
          <w:color w:val="0000FF"/>
        </w:rPr>
        <w:t>Not handled</w:t>
      </w:r>
      <w:r>
        <w:t>.</w:t>
      </w:r>
    </w:p>
    <w:p w14:paraId="07BC85DA" w14:textId="77777777" w:rsidR="00B56CC5" w:rsidRPr="00EB0339" w:rsidRDefault="00B56CC5" w:rsidP="00B56CC5">
      <w:r w:rsidRPr="005B25A1">
        <w:rPr>
          <w:b/>
          <w:bCs/>
        </w:rPr>
        <w:t>Status:</w:t>
      </w:r>
      <w:r>
        <w:t xml:space="preserve"> </w:t>
      </w:r>
      <w:r w:rsidRPr="00B56CC5">
        <w:rPr>
          <w:color w:val="0000FF"/>
        </w:rPr>
        <w:t>Not handled</w:t>
      </w:r>
      <w:r>
        <w:t>.</w:t>
      </w:r>
    </w:p>
    <w:p w14:paraId="60E0096A" w14:textId="77777777" w:rsidR="00F80D82" w:rsidRDefault="00F80D82" w:rsidP="00F80D82">
      <w:pPr>
        <w:pStyle w:val="NormTop"/>
      </w:pPr>
      <w:r w:rsidRPr="00ED26F2">
        <w:rPr>
          <w:color w:val="0000FF"/>
        </w:rPr>
        <w:lastRenderedPageBreak/>
        <w:t>S2-2406488</w:t>
      </w:r>
      <w:r w:rsidRPr="00D53282">
        <w:t xml:space="preserve"> </w:t>
      </w:r>
      <w:r>
        <w:t>(P-CR) 23.700-84: Sol#38 update and resolve ENs. (Source: Huawei, HiSilicon)</w:t>
      </w:r>
      <w:r>
        <w:br/>
      </w:r>
      <w:r w:rsidRPr="00D53282">
        <w:rPr>
          <w:b/>
        </w:rPr>
        <w:t>Document for:</w:t>
      </w:r>
      <w:r w:rsidRPr="00D53282">
        <w:t xml:space="preserve"> </w:t>
      </w:r>
      <w:r>
        <w:t>Approval</w:t>
      </w:r>
      <w:r>
        <w:br/>
      </w:r>
      <w:r w:rsidRPr="00D53282">
        <w:rPr>
          <w:b/>
        </w:rPr>
        <w:t>Abstract:</w:t>
      </w:r>
      <w:r w:rsidRPr="00D53282">
        <w:t xml:space="preserve"> </w:t>
      </w:r>
      <w:r>
        <w:br/>
        <w:t>The contribution proposes the solution update for the solution#38 and resolve one Editor s note.</w:t>
      </w:r>
    </w:p>
    <w:p w14:paraId="0DD61C06" w14:textId="77777777" w:rsidR="00F80D82" w:rsidRPr="005B25A1" w:rsidRDefault="00F80D82" w:rsidP="00F80D82">
      <w:pPr>
        <w:keepNext/>
        <w:keepLines/>
        <w:rPr>
          <w:b/>
          <w:bCs/>
        </w:rPr>
      </w:pPr>
      <w:r w:rsidRPr="005B25A1">
        <w:rPr>
          <w:b/>
          <w:bCs/>
        </w:rPr>
        <w:t>Convenor comment:</w:t>
      </w:r>
    </w:p>
    <w:p w14:paraId="69FDD6F6" w14:textId="77777777" w:rsidR="00F80D82" w:rsidRPr="005B25A1" w:rsidRDefault="00F80D82" w:rsidP="00F80D82">
      <w:pPr>
        <w:keepNext/>
        <w:keepLines/>
      </w:pPr>
      <w:r w:rsidRPr="005B25A1">
        <w:t>Handle.</w:t>
      </w:r>
    </w:p>
    <w:p w14:paraId="6667B6F0" w14:textId="77777777" w:rsidR="00B56CC5" w:rsidRPr="005B25A1" w:rsidRDefault="00B56CC5" w:rsidP="00B56CC5">
      <w:pPr>
        <w:keepNext/>
        <w:keepLines/>
        <w:rPr>
          <w:b/>
          <w:bCs/>
        </w:rPr>
      </w:pPr>
      <w:r w:rsidRPr="005B25A1">
        <w:rPr>
          <w:b/>
          <w:bCs/>
        </w:rPr>
        <w:t>Parallel discussion:</w:t>
      </w:r>
    </w:p>
    <w:p w14:paraId="33E1FE9D" w14:textId="77777777" w:rsidR="00B56CC5" w:rsidRPr="005B25A1" w:rsidRDefault="00B56CC5" w:rsidP="00B56CC5">
      <w:pPr>
        <w:keepNext/>
        <w:keepLines/>
      </w:pPr>
      <w:r w:rsidRPr="00B56CC5">
        <w:rPr>
          <w:color w:val="0000FF"/>
        </w:rPr>
        <w:t>Not handled</w:t>
      </w:r>
      <w:r>
        <w:t>.</w:t>
      </w:r>
    </w:p>
    <w:p w14:paraId="7FF19650" w14:textId="77777777" w:rsidR="00B56CC5" w:rsidRPr="00EB0339" w:rsidRDefault="00B56CC5" w:rsidP="00B56CC5">
      <w:r w:rsidRPr="005B25A1">
        <w:rPr>
          <w:b/>
          <w:bCs/>
        </w:rPr>
        <w:t>Status:</w:t>
      </w:r>
      <w:r>
        <w:t xml:space="preserve"> </w:t>
      </w:r>
      <w:r w:rsidRPr="00B56CC5">
        <w:rPr>
          <w:color w:val="0000FF"/>
        </w:rPr>
        <w:t>Not handled</w:t>
      </w:r>
      <w:r>
        <w:t>.</w:t>
      </w:r>
    </w:p>
    <w:p w14:paraId="563AF912" w14:textId="77777777" w:rsidR="00F80D82" w:rsidRDefault="00F80D82" w:rsidP="00F80D82">
      <w:pPr>
        <w:pStyle w:val="NormTop"/>
      </w:pPr>
      <w:r w:rsidRPr="00ED26F2">
        <w:rPr>
          <w:color w:val="0000FF"/>
        </w:rPr>
        <w:t>S2-2406516</w:t>
      </w:r>
      <w:r w:rsidRPr="00D53282">
        <w:t xml:space="preserve"> </w:t>
      </w:r>
      <w:r>
        <w:t>(P-CR) 23.700-84: Solution Update for Solution#36: Registration Signalling Analytics to support detection and prevention of signalling storm.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a solution update for Solution#36 to remove the Editor s Notes.</w:t>
      </w:r>
    </w:p>
    <w:p w14:paraId="2F721935" w14:textId="77777777" w:rsidR="00F80D82" w:rsidRPr="005B25A1" w:rsidRDefault="00F80D82" w:rsidP="00F80D82">
      <w:pPr>
        <w:keepNext/>
        <w:keepLines/>
        <w:rPr>
          <w:b/>
          <w:bCs/>
        </w:rPr>
      </w:pPr>
      <w:r w:rsidRPr="005B25A1">
        <w:rPr>
          <w:b/>
          <w:bCs/>
        </w:rPr>
        <w:t>Convenor comment:</w:t>
      </w:r>
    </w:p>
    <w:p w14:paraId="473DCEC9" w14:textId="77777777" w:rsidR="00F80D82" w:rsidRPr="005B25A1" w:rsidRDefault="00F80D82" w:rsidP="00F80D82">
      <w:pPr>
        <w:keepNext/>
        <w:keepLines/>
      </w:pPr>
      <w:r w:rsidRPr="005B25A1">
        <w:t>Handle.</w:t>
      </w:r>
    </w:p>
    <w:p w14:paraId="72206DA0" w14:textId="77777777" w:rsidR="00B56CC5" w:rsidRPr="005B25A1" w:rsidRDefault="00B56CC5" w:rsidP="00B56CC5">
      <w:pPr>
        <w:keepNext/>
        <w:keepLines/>
        <w:rPr>
          <w:b/>
          <w:bCs/>
        </w:rPr>
      </w:pPr>
      <w:r w:rsidRPr="005B25A1">
        <w:rPr>
          <w:b/>
          <w:bCs/>
        </w:rPr>
        <w:t>Parallel discussion:</w:t>
      </w:r>
    </w:p>
    <w:p w14:paraId="611A88FC" w14:textId="77777777" w:rsidR="00B56CC5" w:rsidRPr="005B25A1" w:rsidRDefault="00B56CC5" w:rsidP="00B56CC5">
      <w:pPr>
        <w:keepNext/>
        <w:keepLines/>
      </w:pPr>
      <w:r w:rsidRPr="00B56CC5">
        <w:rPr>
          <w:color w:val="0000FF"/>
        </w:rPr>
        <w:t>Not handled</w:t>
      </w:r>
      <w:r>
        <w:t>.</w:t>
      </w:r>
    </w:p>
    <w:p w14:paraId="5206211C" w14:textId="77777777" w:rsidR="00B56CC5" w:rsidRPr="00EB0339" w:rsidRDefault="00B56CC5" w:rsidP="00B56CC5">
      <w:r w:rsidRPr="005B25A1">
        <w:rPr>
          <w:b/>
          <w:bCs/>
        </w:rPr>
        <w:t>Status:</w:t>
      </w:r>
      <w:r>
        <w:t xml:space="preserve"> </w:t>
      </w:r>
      <w:r w:rsidRPr="00B56CC5">
        <w:rPr>
          <w:color w:val="0000FF"/>
        </w:rPr>
        <w:t>Not handled</w:t>
      </w:r>
      <w:r>
        <w:t>.</w:t>
      </w:r>
    </w:p>
    <w:p w14:paraId="55FAA288" w14:textId="77777777" w:rsidR="00C2064B" w:rsidRPr="00EB0339" w:rsidRDefault="00C2064B" w:rsidP="00C2064B"/>
    <w:p w14:paraId="0B3A128D" w14:textId="77777777" w:rsidR="007615D6" w:rsidRDefault="007615D6" w:rsidP="00E04F4D">
      <w:pPr>
        <w:pStyle w:val="Heading2"/>
      </w:pPr>
      <w:bookmarkStart w:id="131" w:name="_Toc177620683"/>
      <w:r>
        <w:t>19.16</w:t>
      </w:r>
      <w:r>
        <w:tab/>
        <w:t>Indirect Network Sharing (TEI19_NetShare)</w:t>
      </w:r>
      <w:bookmarkEnd w:id="131"/>
    </w:p>
    <w:p w14:paraId="4DE6683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38DA47" w14:textId="77777777" w:rsidR="00E00DA6" w:rsidRDefault="0014183C" w:rsidP="00E04F4D">
      <w:pPr>
        <w:pStyle w:val="NormTop"/>
      </w:pPr>
      <w:r w:rsidRPr="0014183C">
        <w:rPr>
          <w:color w:val="0000FF"/>
        </w:rPr>
        <w:t>S2-2406547</w:t>
      </w:r>
      <w:r w:rsidR="007615D6" w:rsidRPr="00D53282">
        <w:t xml:space="preserve"> </w:t>
      </w:r>
      <w:r w:rsidR="007615D6">
        <w:t>(CR) 23.501 CR5356R4 (Rel-19, 'B'): Network Slicing for Indirect Network Sharing (Source: Huawei (?), HiSilicon (?), Nokia (?),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description on Network Slicing for Indirect Network Sharing to clarify the network will treat slicing as roaming case while the UE shall treat it as non-roaming in Indirect Network Sharing If the broadcasting PLMN ID which represents the participating operator is the one of UE s SUPI. Otherwise, it is the same as HR roaming.</w:t>
      </w:r>
    </w:p>
    <w:p w14:paraId="61AB2552"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S2-2405671</w:t>
      </w:r>
      <w:r>
        <w:rPr>
          <w:i/>
        </w:rPr>
        <w:t xml:space="preserve"> from SA WG2#162.</w:t>
      </w:r>
    </w:p>
    <w:p w14:paraId="6F1A9687" w14:textId="77777777" w:rsidR="007615D6" w:rsidRPr="005B25A1" w:rsidRDefault="007615D6" w:rsidP="007615D6">
      <w:pPr>
        <w:keepNext/>
        <w:keepLines/>
        <w:rPr>
          <w:b/>
          <w:bCs/>
        </w:rPr>
      </w:pPr>
      <w:r w:rsidRPr="005B25A1">
        <w:rPr>
          <w:b/>
          <w:bCs/>
        </w:rPr>
        <w:t>Parallel discussion:</w:t>
      </w:r>
    </w:p>
    <w:p w14:paraId="6A0DB6D8" w14:textId="7895A89B" w:rsidR="007615D6" w:rsidRPr="005B25A1" w:rsidRDefault="00B43CBE" w:rsidP="007615D6">
      <w:pPr>
        <w:keepNext/>
        <w:keepLines/>
      </w:pPr>
      <w:r>
        <w:t xml:space="preserve">Merged into </w:t>
      </w:r>
      <w:r w:rsidRPr="00CE3EC0">
        <w:rPr>
          <w:color w:val="0000FF"/>
        </w:rPr>
        <w:t>S2-2</w:t>
      </w:r>
      <w:r>
        <w:rPr>
          <w:color w:val="0000FF"/>
        </w:rPr>
        <w:t>407120</w:t>
      </w:r>
      <w:r>
        <w:t>.</w:t>
      </w:r>
    </w:p>
    <w:p w14:paraId="19A24887" w14:textId="07298909" w:rsidR="007615D6" w:rsidRPr="00EB0339" w:rsidRDefault="007615D6" w:rsidP="007615D6">
      <w:r w:rsidRPr="005B25A1">
        <w:rPr>
          <w:b/>
          <w:bCs/>
        </w:rPr>
        <w:t>Status:</w:t>
      </w:r>
      <w:r>
        <w:t xml:space="preserve"> </w:t>
      </w:r>
      <w:r w:rsidR="006078C5">
        <w:rPr>
          <w:color w:val="0000FF"/>
        </w:rPr>
        <w:t>Merg</w:t>
      </w:r>
      <w:r>
        <w:rPr>
          <w:color w:val="0000FF"/>
        </w:rPr>
        <w:t>ed</w:t>
      </w:r>
      <w:r>
        <w:t>.</w:t>
      </w:r>
    </w:p>
    <w:p w14:paraId="01C532B2" w14:textId="77777777" w:rsidR="00E00DA6" w:rsidRDefault="0014183C" w:rsidP="00E04F4D">
      <w:pPr>
        <w:pStyle w:val="NormTop"/>
      </w:pPr>
      <w:r w:rsidRPr="0014183C">
        <w:rPr>
          <w:color w:val="0000FF"/>
        </w:rPr>
        <w:lastRenderedPageBreak/>
        <w:t>S2-2406176</w:t>
      </w:r>
      <w:r w:rsidR="007615D6" w:rsidRPr="00D53282">
        <w:t xml:space="preserve"> </w:t>
      </w:r>
      <w:r w:rsidR="007615D6">
        <w:t>(CR) 23.501 CR5356R3 (Rel-19, 'B'): Network Slicing for Indirect Network Sharing (Source: Huawei, HiSilicon,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description on Network Slicing for Indirect Network Sharing to clarify the network will treat slicing as roaming case while the UE shall treat it as non-roaming in Indirect Network Sharing If the broadcasting PLMN ID which represents the participating operator is the one of UE s SUPI. Otherwise, it is the same as HR roaming.</w:t>
      </w:r>
    </w:p>
    <w:p w14:paraId="50580548" w14:textId="77777777" w:rsidR="004866C4" w:rsidRPr="00B81031" w:rsidRDefault="004866C4" w:rsidP="004866C4">
      <w:pPr>
        <w:keepNext/>
        <w:keepLines/>
        <w:rPr>
          <w:i/>
        </w:rPr>
      </w:pPr>
      <w:r w:rsidRPr="00B81031">
        <w:rPr>
          <w:b/>
          <w:bCs/>
          <w:i/>
        </w:rPr>
        <w:t>Comment:</w:t>
      </w:r>
      <w:r>
        <w:rPr>
          <w:i/>
        </w:rPr>
        <w:t xml:space="preserve"> Revision of </w:t>
      </w:r>
      <w:r w:rsidRPr="0014183C">
        <w:rPr>
          <w:i/>
          <w:color w:val="0000FF"/>
        </w:rPr>
        <w:t>S2-2405671</w:t>
      </w:r>
      <w:r>
        <w:rPr>
          <w:i/>
        </w:rPr>
        <w:t xml:space="preserve"> from SA WG2#162.</w:t>
      </w:r>
    </w:p>
    <w:p w14:paraId="05368D5E" w14:textId="77777777" w:rsidR="007615D6" w:rsidRPr="005B25A1" w:rsidRDefault="007615D6" w:rsidP="007615D6">
      <w:pPr>
        <w:keepNext/>
        <w:keepLines/>
        <w:rPr>
          <w:b/>
          <w:bCs/>
        </w:rPr>
      </w:pPr>
      <w:r w:rsidRPr="005B25A1">
        <w:rPr>
          <w:b/>
          <w:bCs/>
        </w:rPr>
        <w:t>Parallel discussion:</w:t>
      </w:r>
    </w:p>
    <w:p w14:paraId="0CA6F394" w14:textId="23726F60" w:rsidR="006078C5" w:rsidRDefault="00B43CBE" w:rsidP="00A120F3">
      <w:pPr>
        <w:keepNext/>
        <w:keepLines/>
      </w:pPr>
      <w:r>
        <w:t xml:space="preserve">An update r06 was provided after drafting sessions: </w:t>
      </w:r>
      <w:hyperlink r:id="rId25" w:history="1">
        <w:r w:rsidRPr="00ED7ED9">
          <w:rPr>
            <w:rStyle w:val="Hyperlink"/>
          </w:rPr>
          <w:t>https://www.3gpp.org/ftp/tsg_sa/WG2_Arch/TSGS2_163_Jeju_2024-05/INBOX/DRAFTS/TEI19_NetShare/S2-2406176%20revision%205%20of%20S2-2405671%20Netshare%2020240527%20final6.docx</w:t>
        </w:r>
      </w:hyperlink>
      <w:r>
        <w:t xml:space="preserve">. </w:t>
      </w:r>
      <w:r w:rsidR="006078C5">
        <w:t xml:space="preserve">Some issues were raised and this was left for off-line discussion and revised in parallel session, merging </w:t>
      </w:r>
      <w:r w:rsidR="006078C5" w:rsidRPr="0014183C">
        <w:rPr>
          <w:color w:val="0000FF"/>
        </w:rPr>
        <w:t>S2-2406547</w:t>
      </w:r>
      <w:r w:rsidR="006078C5">
        <w:t xml:space="preserve">, to </w:t>
      </w:r>
      <w:r w:rsidR="006078C5" w:rsidRPr="00CE3EC0">
        <w:rPr>
          <w:color w:val="0000FF"/>
        </w:rPr>
        <w:t>S2-2</w:t>
      </w:r>
      <w:r w:rsidR="006078C5">
        <w:rPr>
          <w:color w:val="0000FF"/>
        </w:rPr>
        <w:t>407120</w:t>
      </w:r>
      <w:r w:rsidR="006078C5">
        <w:t>.</w:t>
      </w:r>
    </w:p>
    <w:p w14:paraId="74D2DF36" w14:textId="0687B41E" w:rsidR="008E517A" w:rsidRDefault="008E517A" w:rsidP="007615D6">
      <w:pPr>
        <w:keepNext/>
        <w:keepLines/>
      </w:pPr>
      <w:r>
        <w:t xml:space="preserve">An editorial correction was needed. This was revised in parallel session to </w:t>
      </w:r>
      <w:r w:rsidRPr="00CE3EC0">
        <w:rPr>
          <w:color w:val="0000FF"/>
        </w:rPr>
        <w:t>S2-2</w:t>
      </w:r>
      <w:r>
        <w:rPr>
          <w:color w:val="0000FF"/>
        </w:rPr>
        <w:t>407279</w:t>
      </w:r>
      <w:r>
        <w:t>.</w:t>
      </w:r>
    </w:p>
    <w:p w14:paraId="18D9F332" w14:textId="580FE50C" w:rsidR="007615D6" w:rsidRPr="008E517A" w:rsidRDefault="008E517A" w:rsidP="007615D6">
      <w:pPr>
        <w:keepNext/>
        <w:keepLines/>
      </w:pPr>
      <w:r>
        <w:t xml:space="preserve">This was </w:t>
      </w:r>
      <w:r w:rsidRPr="00B30893">
        <w:rPr>
          <w:color w:val="FF0000"/>
        </w:rPr>
        <w:t>agreed</w:t>
      </w:r>
      <w:r>
        <w:t xml:space="preserve"> in parallel session.</w:t>
      </w:r>
    </w:p>
    <w:p w14:paraId="1AD43B08" w14:textId="77777777" w:rsidR="00B56CC5" w:rsidRPr="005B25A1" w:rsidRDefault="00B56CC5" w:rsidP="00B56CC5">
      <w:pPr>
        <w:keepNext/>
        <w:keepLines/>
        <w:rPr>
          <w:b/>
          <w:bCs/>
        </w:rPr>
      </w:pPr>
      <w:r w:rsidRPr="005B25A1">
        <w:rPr>
          <w:b/>
          <w:bCs/>
        </w:rPr>
        <w:t>Plenary Discussion:</w:t>
      </w:r>
    </w:p>
    <w:p w14:paraId="5AE96A96" w14:textId="77777777" w:rsidR="00B56CC5" w:rsidRPr="00B56CC5" w:rsidRDefault="00B56CC5" w:rsidP="00B56CC5">
      <w:pPr>
        <w:keepNext/>
        <w:keepLines/>
      </w:pPr>
      <w:r>
        <w:t xml:space="preserve">This was </w:t>
      </w:r>
      <w:r w:rsidRPr="00B56CC5">
        <w:rPr>
          <w:color w:val="FF0000"/>
        </w:rPr>
        <w:t>block approved</w:t>
      </w:r>
      <w:r>
        <w:t>.</w:t>
      </w:r>
    </w:p>
    <w:p w14:paraId="47AADDA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D08B131" w14:textId="77777777" w:rsidR="008D6ECD" w:rsidRDefault="008D6ECD" w:rsidP="00E04F4D"/>
    <w:p w14:paraId="6E18FD64" w14:textId="77777777" w:rsidR="00C05C67" w:rsidRDefault="00C05C67" w:rsidP="00C05C67">
      <w:pPr>
        <w:pStyle w:val="Heading2"/>
      </w:pPr>
      <w:bookmarkStart w:id="132" w:name="_Toc177620684"/>
      <w:r>
        <w:t>19.17</w:t>
      </w:r>
      <w:r>
        <w:tab/>
        <w:t>Architecture support of roaming value-added services (TEI19_RVAS)</w:t>
      </w:r>
      <w:bookmarkEnd w:id="132"/>
    </w:p>
    <w:p w14:paraId="4FBDD2DF"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04FA46E" w14:textId="77777777" w:rsidR="00C05C67" w:rsidRDefault="00C05C67" w:rsidP="00C05C67">
      <w:pPr>
        <w:pStyle w:val="NormTop"/>
      </w:pPr>
      <w:r w:rsidRPr="00ED26F2">
        <w:rPr>
          <w:color w:val="0000FF"/>
        </w:rPr>
        <w:t>S2-2406225</w:t>
      </w:r>
      <w:r w:rsidRPr="00D53282">
        <w:t xml:space="preserve"> </w:t>
      </w:r>
      <w:r>
        <w:t>(CR) 23.501 CR5364R4 (Rel-19, 'B'): RVAS with target NF selection enhancement. (Source: Ericsson, Nokia, Deutsche Telekom, [AT&amp;T, Samsung,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Introduce SMF selection enhancement considering the additional parameters provided in the subscription data. Clarify the hNRF handling considering the partner/target PLMN scenario.</w:t>
      </w:r>
    </w:p>
    <w:p w14:paraId="4A63ED9F" w14:textId="77777777" w:rsidR="00C05C67" w:rsidRPr="005B25A1" w:rsidRDefault="00C05C67" w:rsidP="00C05C67">
      <w:pPr>
        <w:keepNext/>
        <w:keepLines/>
        <w:rPr>
          <w:b/>
          <w:bCs/>
        </w:rPr>
      </w:pPr>
      <w:r w:rsidRPr="005B25A1">
        <w:rPr>
          <w:b/>
          <w:bCs/>
        </w:rPr>
        <w:t>Parallel discussion:</w:t>
      </w:r>
    </w:p>
    <w:p w14:paraId="769FC88C" w14:textId="77777777" w:rsidR="00C05C67" w:rsidRPr="00B81031" w:rsidRDefault="00C05C67" w:rsidP="00C05C67">
      <w:pPr>
        <w:keepNext/>
        <w:keepLines/>
        <w:rPr>
          <w:i/>
        </w:rPr>
      </w:pPr>
      <w:r>
        <w:rPr>
          <w:i/>
        </w:rPr>
        <w:t xml:space="preserve">Revision of </w:t>
      </w:r>
      <w:r w:rsidRPr="00ED26F2">
        <w:rPr>
          <w:i/>
          <w:color w:val="0000FF"/>
        </w:rPr>
        <w:t>S2-2405803</w:t>
      </w:r>
      <w:r>
        <w:rPr>
          <w:i/>
        </w:rPr>
        <w:t xml:space="preserve"> from SA WG2#162. Revised in parallel session to </w:t>
      </w:r>
      <w:r w:rsidRPr="00ED26F2">
        <w:rPr>
          <w:i/>
          <w:color w:val="0000FF"/>
        </w:rPr>
        <w:t>S2-2407028</w:t>
      </w:r>
      <w:r>
        <w:rPr>
          <w:i/>
        </w:rPr>
        <w:t>.</w:t>
      </w:r>
    </w:p>
    <w:p w14:paraId="7B1B6637" w14:textId="77777777" w:rsidR="00B56CC5" w:rsidRPr="00B81031" w:rsidRDefault="00B56CC5" w:rsidP="00B56CC5">
      <w:pPr>
        <w:keepNext/>
        <w:keepLines/>
        <w:rPr>
          <w:i/>
        </w:rPr>
      </w:pPr>
      <w:r>
        <w:rPr>
          <w:i/>
        </w:rPr>
        <w:t>Agreed in parallel session.</w:t>
      </w:r>
    </w:p>
    <w:p w14:paraId="0106FFE2" w14:textId="77777777" w:rsidR="00B56CC5" w:rsidRPr="005B25A1" w:rsidRDefault="00B56CC5" w:rsidP="00B56CC5">
      <w:pPr>
        <w:keepNext/>
        <w:keepLines/>
        <w:rPr>
          <w:b/>
          <w:bCs/>
        </w:rPr>
      </w:pPr>
      <w:r w:rsidRPr="005B25A1">
        <w:rPr>
          <w:b/>
          <w:bCs/>
        </w:rPr>
        <w:t>Plenary Discussion:</w:t>
      </w:r>
    </w:p>
    <w:p w14:paraId="04931FE7" w14:textId="77777777" w:rsidR="00B56CC5" w:rsidRPr="00B56CC5" w:rsidRDefault="00B56CC5" w:rsidP="00B56CC5">
      <w:pPr>
        <w:keepNext/>
        <w:keepLines/>
      </w:pPr>
      <w:r>
        <w:t xml:space="preserve">This was </w:t>
      </w:r>
      <w:r w:rsidRPr="00B56CC5">
        <w:rPr>
          <w:color w:val="FF0000"/>
        </w:rPr>
        <w:t>block approved</w:t>
      </w:r>
      <w:r>
        <w:t>.</w:t>
      </w:r>
    </w:p>
    <w:p w14:paraId="1B3B8723"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C346193" w14:textId="77777777" w:rsidR="00C05C67" w:rsidRDefault="00C05C67" w:rsidP="00C05C67">
      <w:pPr>
        <w:pStyle w:val="NormTop"/>
      </w:pPr>
      <w:r w:rsidRPr="00ED26F2">
        <w:rPr>
          <w:color w:val="0000FF"/>
        </w:rPr>
        <w:lastRenderedPageBreak/>
        <w:t>S2-2406240</w:t>
      </w:r>
      <w:r w:rsidRPr="00D53282">
        <w:t xml:space="preserve"> </w:t>
      </w:r>
      <w:r>
        <w:t>(CR) 23.502 CR4783R4 (Rel-19, 'B'): RVAS with NF selection in target PLMN enhancement (Source: Ericsson, Nokia, Deutsche Telekom, [AT&amp;T, Samsung,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Introduce SMF selection enhancement considering the additional parameters provided in the subscription data in clause 4.3.2.2.3 and 5.2.3.3.1 Clarify NRF handling considering utilization of NRF in a partner network in clause 4.17.4 and 4.17.5.</w:t>
      </w:r>
    </w:p>
    <w:p w14:paraId="00904548" w14:textId="77777777" w:rsidR="00C05C67" w:rsidRPr="005B25A1" w:rsidRDefault="00C05C67" w:rsidP="00C05C67">
      <w:pPr>
        <w:keepNext/>
        <w:keepLines/>
        <w:rPr>
          <w:b/>
          <w:bCs/>
        </w:rPr>
      </w:pPr>
      <w:r w:rsidRPr="005B25A1">
        <w:rPr>
          <w:b/>
          <w:bCs/>
        </w:rPr>
        <w:t>Parallel discussion:</w:t>
      </w:r>
    </w:p>
    <w:p w14:paraId="39BE9ED1" w14:textId="77777777" w:rsidR="00C05C67" w:rsidRPr="00B81031" w:rsidRDefault="00C05C67" w:rsidP="00C05C67">
      <w:pPr>
        <w:keepNext/>
        <w:keepLines/>
        <w:rPr>
          <w:i/>
        </w:rPr>
      </w:pPr>
      <w:r>
        <w:rPr>
          <w:i/>
        </w:rPr>
        <w:t xml:space="preserve">Revision of </w:t>
      </w:r>
      <w:r w:rsidRPr="00ED26F2">
        <w:rPr>
          <w:i/>
          <w:color w:val="0000FF"/>
        </w:rPr>
        <w:t>S2-2405804</w:t>
      </w:r>
      <w:r>
        <w:rPr>
          <w:i/>
        </w:rPr>
        <w:t xml:space="preserve"> from SA WG2#162. Revised in parallel session to </w:t>
      </w:r>
      <w:r w:rsidRPr="00ED26F2">
        <w:rPr>
          <w:i/>
          <w:color w:val="0000FF"/>
        </w:rPr>
        <w:t>S2-2407029</w:t>
      </w:r>
      <w:r>
        <w:rPr>
          <w:i/>
        </w:rPr>
        <w:t>.</w:t>
      </w:r>
    </w:p>
    <w:p w14:paraId="652D57DF" w14:textId="77777777" w:rsidR="00B56CC5" w:rsidRPr="00B81031" w:rsidRDefault="00B56CC5" w:rsidP="00B56CC5">
      <w:pPr>
        <w:keepNext/>
        <w:keepLines/>
        <w:rPr>
          <w:i/>
        </w:rPr>
      </w:pPr>
      <w:r>
        <w:rPr>
          <w:i/>
        </w:rPr>
        <w:t>Agreed in parallel session.</w:t>
      </w:r>
    </w:p>
    <w:p w14:paraId="55BBFAC0" w14:textId="77777777" w:rsidR="00B56CC5" w:rsidRPr="005B25A1" w:rsidRDefault="00B56CC5" w:rsidP="00B56CC5">
      <w:pPr>
        <w:keepNext/>
        <w:keepLines/>
        <w:rPr>
          <w:b/>
          <w:bCs/>
        </w:rPr>
      </w:pPr>
      <w:r w:rsidRPr="005B25A1">
        <w:rPr>
          <w:b/>
          <w:bCs/>
        </w:rPr>
        <w:t>Plenary Discussion:</w:t>
      </w:r>
    </w:p>
    <w:p w14:paraId="278F78AC" w14:textId="77777777" w:rsidR="00B56CC5" w:rsidRPr="00B56CC5" w:rsidRDefault="00B56CC5" w:rsidP="00B56CC5">
      <w:pPr>
        <w:keepNext/>
        <w:keepLines/>
      </w:pPr>
      <w:r>
        <w:t xml:space="preserve">This was </w:t>
      </w:r>
      <w:r w:rsidRPr="00B56CC5">
        <w:rPr>
          <w:color w:val="FF0000"/>
        </w:rPr>
        <w:t>block approved</w:t>
      </w:r>
      <w:r>
        <w:t>.</w:t>
      </w:r>
    </w:p>
    <w:p w14:paraId="4615234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365D8C7" w14:textId="77777777" w:rsidR="00C05C67" w:rsidRDefault="00C05C67" w:rsidP="00C05C67">
      <w:pPr>
        <w:pStyle w:val="NormTop"/>
      </w:pPr>
      <w:r w:rsidRPr="00ED26F2">
        <w:rPr>
          <w:color w:val="0000FF"/>
        </w:rPr>
        <w:t>S2-2406423</w:t>
      </w:r>
      <w:r w:rsidRPr="00D53282">
        <w:t xml:space="preserve"> </w:t>
      </w:r>
      <w:r>
        <w:t>(CR) 23.501 CR5380R5 (Rel-19, 'B'): Subscription-based routing to a particular core network (Source: Nokia [, Vodafone, Samsung, Ericsson, Deutsche Telekom, Huawei, AT&amp;T])</w:t>
      </w:r>
      <w:r>
        <w:br/>
      </w:r>
      <w:r w:rsidRPr="00D53282">
        <w:rPr>
          <w:b/>
        </w:rPr>
        <w:t>Document for:</w:t>
      </w:r>
      <w:r w:rsidRPr="00D53282">
        <w:t xml:space="preserve"> </w:t>
      </w:r>
      <w:r>
        <w:t>Approval</w:t>
      </w:r>
      <w:r>
        <w:br/>
      </w:r>
      <w:r w:rsidRPr="00D53282">
        <w:rPr>
          <w:b/>
        </w:rPr>
        <w:t>Abstract:</w:t>
      </w:r>
      <w:r w:rsidRPr="00D53282">
        <w:t xml:space="preserve"> </w:t>
      </w:r>
      <w:r>
        <w:br/>
        <w:t>Summary of change: Provides a high level introduction to 5GS support of Subscription-based routing to a particular core network.</w:t>
      </w:r>
    </w:p>
    <w:p w14:paraId="453A12F9" w14:textId="77777777" w:rsidR="00C05C67" w:rsidRPr="005B25A1" w:rsidRDefault="00C05C67" w:rsidP="00C05C67">
      <w:pPr>
        <w:keepNext/>
        <w:keepLines/>
        <w:rPr>
          <w:b/>
          <w:bCs/>
        </w:rPr>
      </w:pPr>
      <w:r w:rsidRPr="005B25A1">
        <w:rPr>
          <w:b/>
          <w:bCs/>
        </w:rPr>
        <w:t>Parallel discussion:</w:t>
      </w:r>
    </w:p>
    <w:p w14:paraId="5FF6BBA3" w14:textId="77777777" w:rsidR="00C05C67" w:rsidRPr="00B81031" w:rsidRDefault="00C05C67" w:rsidP="00C05C67">
      <w:pPr>
        <w:keepNext/>
        <w:keepLines/>
        <w:rPr>
          <w:i/>
        </w:rPr>
      </w:pPr>
      <w:r>
        <w:rPr>
          <w:i/>
        </w:rPr>
        <w:t xml:space="preserve">Revision of </w:t>
      </w:r>
      <w:r w:rsidRPr="00ED26F2">
        <w:rPr>
          <w:i/>
          <w:color w:val="0000FF"/>
        </w:rPr>
        <w:t>S2-2405802</w:t>
      </w:r>
      <w:r>
        <w:rPr>
          <w:i/>
        </w:rPr>
        <w:t xml:space="preserve"> from SA WG2#162. Revised in parallel session to </w:t>
      </w:r>
      <w:r w:rsidRPr="00ED26F2">
        <w:rPr>
          <w:i/>
          <w:color w:val="0000FF"/>
        </w:rPr>
        <w:t>S2-2407030</w:t>
      </w:r>
      <w:r>
        <w:rPr>
          <w:i/>
        </w:rPr>
        <w:t>.</w:t>
      </w:r>
    </w:p>
    <w:p w14:paraId="1790E4A6" w14:textId="77777777" w:rsidR="00B56CC5" w:rsidRPr="00B81031" w:rsidRDefault="00B56CC5" w:rsidP="00B56CC5">
      <w:pPr>
        <w:keepNext/>
        <w:keepLines/>
        <w:rPr>
          <w:i/>
        </w:rPr>
      </w:pPr>
      <w:r>
        <w:rPr>
          <w:i/>
        </w:rPr>
        <w:t>Agreed in parallel session.</w:t>
      </w:r>
    </w:p>
    <w:p w14:paraId="33F6DE2A" w14:textId="77777777" w:rsidR="00B56CC5" w:rsidRPr="005B25A1" w:rsidRDefault="00B56CC5" w:rsidP="00B56CC5">
      <w:pPr>
        <w:keepNext/>
        <w:keepLines/>
        <w:rPr>
          <w:b/>
          <w:bCs/>
        </w:rPr>
      </w:pPr>
      <w:r w:rsidRPr="005B25A1">
        <w:rPr>
          <w:b/>
          <w:bCs/>
        </w:rPr>
        <w:t>Plenary Discussion:</w:t>
      </w:r>
    </w:p>
    <w:p w14:paraId="20B5D1C5" w14:textId="77777777" w:rsidR="00B56CC5" w:rsidRPr="00B56CC5" w:rsidRDefault="00B56CC5" w:rsidP="00B56CC5">
      <w:pPr>
        <w:keepNext/>
        <w:keepLines/>
      </w:pPr>
      <w:r>
        <w:t xml:space="preserve">This was </w:t>
      </w:r>
      <w:r w:rsidRPr="00B56CC5">
        <w:rPr>
          <w:color w:val="FF0000"/>
        </w:rPr>
        <w:t>block approved</w:t>
      </w:r>
      <w:r>
        <w:t>.</w:t>
      </w:r>
    </w:p>
    <w:p w14:paraId="7A3D243E"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ED7C970" w14:textId="77777777" w:rsidR="008D6ECD" w:rsidRDefault="008D6ECD" w:rsidP="00E04F4D"/>
    <w:p w14:paraId="419406CC" w14:textId="77777777" w:rsidR="00C05C67" w:rsidRDefault="00C05C67" w:rsidP="00C05C67">
      <w:pPr>
        <w:pStyle w:val="Heading2"/>
      </w:pPr>
      <w:bookmarkStart w:id="133" w:name="_Toc177620685"/>
      <w:r>
        <w:lastRenderedPageBreak/>
        <w:t>19.18</w:t>
      </w:r>
      <w:r>
        <w:tab/>
        <w:t>Minimize the Number of Policy Associations (TEI19_MINPA)</w:t>
      </w:r>
      <w:bookmarkEnd w:id="133"/>
    </w:p>
    <w:p w14:paraId="66D599F2"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B7FD0F3" w14:textId="77777777" w:rsidR="00C05C67" w:rsidRDefault="00C05C67" w:rsidP="00C05C67">
      <w:pPr>
        <w:pStyle w:val="NormTop"/>
      </w:pPr>
      <w:r w:rsidRPr="00ED26F2">
        <w:rPr>
          <w:color w:val="0000FF"/>
        </w:rPr>
        <w:t>S2-2406681</w:t>
      </w:r>
      <w:r w:rsidRPr="00D53282">
        <w:t xml:space="preserve"> </w:t>
      </w:r>
      <w:r>
        <w:t>(CR) 23.503 CR1288R2 (Rel-19, 'B'): Minimize number of UE and AM Policy Associations (Source: Ericsson, AT&amp;T, Verizon, Oracle, Nokia, Deutsche Telekom, Samsung, Huawei, DISH Network)</w:t>
      </w:r>
      <w:r>
        <w:br/>
      </w:r>
      <w:r w:rsidRPr="00D53282">
        <w:rPr>
          <w:b/>
        </w:rPr>
        <w:t>Document for:</w:t>
      </w:r>
      <w:r w:rsidRPr="00D53282">
        <w:t xml:space="preserve"> </w:t>
      </w:r>
      <w:r>
        <w:t>Approval</w:t>
      </w:r>
      <w:r>
        <w:br/>
      </w:r>
      <w:r w:rsidRPr="00D53282">
        <w:rPr>
          <w:b/>
        </w:rPr>
        <w:t>Abstract:</w:t>
      </w:r>
      <w:r w:rsidRPr="00D53282">
        <w:t xml:space="preserve"> </w:t>
      </w:r>
      <w:r>
        <w:br/>
        <w:t>Summary of change: The UE Policy Association indicator may be set to enabled' when it is required to provision UE Policies to the UE, that is either there are service specific parameters provisioned by the AF, via NEF, in UDR for this SUPI as part of the UDR DataSet Application Data and Data Subset Service Specific Information for a SUPI or for an Internal-Group-Id or the operator policies in the PCF that indicates that UE Policies are available for a SUPI or both. The UE Policy Association indicator may be set to disabled in the UDM when the UE is not longer subscribed to any service that requires sending UE policies to the UE. Before setting the indicator to disabled , the operator needs to ensure that there are no UE Policies stored for any of these services in the UE. From rev1 to rev2 AM Policy Association management is also described for completeness. Clarifications that no service specific parameters may be stored in UDR as the UDM does not authorize the service specific parameters if the Service Type for e.g., AF influence on URSP Rule is disabled. Clarification that the PCF removes the list of PSIs from UDR when no PSIs are stored in the UE. Changes over changes are shown but will be removed once discussed in the SA WG2 meeting.</w:t>
      </w:r>
    </w:p>
    <w:p w14:paraId="617FD3AA" w14:textId="77777777" w:rsidR="00C05C67" w:rsidRPr="005B25A1" w:rsidRDefault="00C05C67" w:rsidP="00C05C67">
      <w:pPr>
        <w:keepNext/>
        <w:keepLines/>
        <w:rPr>
          <w:b/>
          <w:bCs/>
        </w:rPr>
      </w:pPr>
      <w:r w:rsidRPr="005B25A1">
        <w:rPr>
          <w:b/>
          <w:bCs/>
        </w:rPr>
        <w:t>Parallel discussion:</w:t>
      </w:r>
    </w:p>
    <w:p w14:paraId="7FE81558" w14:textId="77777777" w:rsidR="00C05C67" w:rsidRPr="00B81031" w:rsidRDefault="00C05C67" w:rsidP="00C05C67">
      <w:pPr>
        <w:keepNext/>
        <w:keepLines/>
        <w:rPr>
          <w:i/>
        </w:rPr>
      </w:pPr>
      <w:r>
        <w:rPr>
          <w:i/>
        </w:rPr>
        <w:t xml:space="preserve">Revision of </w:t>
      </w:r>
      <w:r w:rsidRPr="00ED26F2">
        <w:rPr>
          <w:i/>
          <w:color w:val="0000FF"/>
        </w:rPr>
        <w:t>S2-2405214</w:t>
      </w:r>
      <w:r>
        <w:rPr>
          <w:i/>
        </w:rPr>
        <w:t xml:space="preserve"> from SA WG2#162. Revised in parallel session to </w:t>
      </w:r>
      <w:r w:rsidRPr="00ED26F2">
        <w:rPr>
          <w:i/>
          <w:color w:val="0000FF"/>
        </w:rPr>
        <w:t>S2-2407031</w:t>
      </w:r>
      <w:r>
        <w:rPr>
          <w:i/>
        </w:rPr>
        <w:t>.</w:t>
      </w:r>
    </w:p>
    <w:p w14:paraId="0587C317" w14:textId="77777777" w:rsidR="00C05C67" w:rsidRPr="00B81031" w:rsidRDefault="00C05C67" w:rsidP="00C05C67">
      <w:pPr>
        <w:keepNext/>
        <w:keepLines/>
        <w:rPr>
          <w:i/>
        </w:rPr>
      </w:pPr>
      <w:r>
        <w:rPr>
          <w:i/>
        </w:rPr>
        <w:t xml:space="preserve">Revised in parallel session to </w:t>
      </w:r>
      <w:r w:rsidRPr="00ED26F2">
        <w:rPr>
          <w:i/>
          <w:color w:val="0000FF"/>
        </w:rPr>
        <w:t>S2-2407064</w:t>
      </w:r>
      <w:r>
        <w:rPr>
          <w:i/>
        </w:rPr>
        <w:t>.</w:t>
      </w:r>
    </w:p>
    <w:p w14:paraId="2CA07798" w14:textId="77777777" w:rsidR="00B56CC5" w:rsidRPr="00B81031" w:rsidRDefault="00B56CC5" w:rsidP="00B56CC5">
      <w:pPr>
        <w:keepNext/>
        <w:keepLines/>
        <w:rPr>
          <w:i/>
        </w:rPr>
      </w:pPr>
      <w:r>
        <w:rPr>
          <w:i/>
        </w:rPr>
        <w:t>Agreed in parallel session.</w:t>
      </w:r>
    </w:p>
    <w:p w14:paraId="16A448C6" w14:textId="77777777" w:rsidR="00B56CC5" w:rsidRPr="005B25A1" w:rsidRDefault="00B56CC5" w:rsidP="00B56CC5">
      <w:pPr>
        <w:keepNext/>
        <w:keepLines/>
        <w:rPr>
          <w:b/>
          <w:bCs/>
        </w:rPr>
      </w:pPr>
      <w:r w:rsidRPr="005B25A1">
        <w:rPr>
          <w:b/>
          <w:bCs/>
        </w:rPr>
        <w:t>Plenary Discussion:</w:t>
      </w:r>
    </w:p>
    <w:p w14:paraId="37889D49" w14:textId="77777777" w:rsidR="00B56CC5" w:rsidRPr="00B56CC5" w:rsidRDefault="00B56CC5" w:rsidP="00B56CC5">
      <w:pPr>
        <w:keepNext/>
        <w:keepLines/>
      </w:pPr>
      <w:r>
        <w:t xml:space="preserve">This was </w:t>
      </w:r>
      <w:r w:rsidRPr="00B56CC5">
        <w:rPr>
          <w:color w:val="FF0000"/>
        </w:rPr>
        <w:t>block approved</w:t>
      </w:r>
      <w:r>
        <w:t>.</w:t>
      </w:r>
    </w:p>
    <w:p w14:paraId="0F06CCB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B59798B" w14:textId="77777777" w:rsidR="008D6ECD" w:rsidRDefault="008D6ECD" w:rsidP="00E04F4D"/>
    <w:p w14:paraId="4298A4C2" w14:textId="77777777" w:rsidR="007615D6" w:rsidRDefault="007615D6" w:rsidP="00E04F4D">
      <w:pPr>
        <w:pStyle w:val="Heading2"/>
      </w:pPr>
      <w:bookmarkStart w:id="134" w:name="_Toc177620686"/>
      <w:r>
        <w:t>19.19</w:t>
      </w:r>
      <w:r>
        <w:tab/>
        <w:t>Deferred 5GC-MT-LR Procedure for Periodic Location Events based NRPPa Periodic Measurement Reports (TEI19_DLPM)</w:t>
      </w:r>
      <w:bookmarkEnd w:id="134"/>
    </w:p>
    <w:p w14:paraId="74F58974" w14:textId="77777777" w:rsidR="008D6ECD" w:rsidRDefault="00E04F4D" w:rsidP="00E04F4D">
      <w:r>
        <w:t>There were no contributions to this agenda item.</w:t>
      </w:r>
    </w:p>
    <w:p w14:paraId="0AA72553" w14:textId="77777777" w:rsidR="008D6ECD" w:rsidRDefault="008D6ECD" w:rsidP="00E04F4D"/>
    <w:p w14:paraId="494F9022" w14:textId="77777777" w:rsidR="007615D6" w:rsidRDefault="007615D6" w:rsidP="00E04F4D">
      <w:pPr>
        <w:pStyle w:val="Heading2"/>
      </w:pPr>
      <w:bookmarkStart w:id="135" w:name="_Toc177620687"/>
      <w:r>
        <w:t>19.20</w:t>
      </w:r>
      <w:r>
        <w:tab/>
        <w:t>Providing per-subscriber VLAN instructions from UDM (TEI19_VLANSUB)</w:t>
      </w:r>
      <w:bookmarkEnd w:id="135"/>
    </w:p>
    <w:p w14:paraId="0C593DEC" w14:textId="77777777" w:rsidR="008D6ECD" w:rsidRDefault="00E04F4D" w:rsidP="00E04F4D">
      <w:r>
        <w:t>There were no contributions to this agenda item.</w:t>
      </w:r>
    </w:p>
    <w:p w14:paraId="56A94AD8" w14:textId="77777777" w:rsidR="008D6ECD" w:rsidRDefault="008D6ECD" w:rsidP="00E04F4D"/>
    <w:p w14:paraId="37A91E94" w14:textId="77777777" w:rsidR="007615D6" w:rsidRDefault="007615D6" w:rsidP="00E04F4D">
      <w:pPr>
        <w:pStyle w:val="Heading2"/>
      </w:pPr>
      <w:bookmarkStart w:id="136" w:name="_Toc177620688"/>
      <w:r>
        <w:t>19.21</w:t>
      </w:r>
      <w:r>
        <w:tab/>
        <w:t>Enhancing Parameter Provisioning with static UE IP address and UP security policy (TEI19_IP-SP-EXP)</w:t>
      </w:r>
      <w:bookmarkEnd w:id="136"/>
    </w:p>
    <w:p w14:paraId="6E06F2FF" w14:textId="77777777" w:rsidR="008D6ECD" w:rsidRDefault="00E04F4D" w:rsidP="00E04F4D">
      <w:r>
        <w:t>There were no contributions to this agenda item.</w:t>
      </w:r>
    </w:p>
    <w:p w14:paraId="1BA51BAC" w14:textId="77777777" w:rsidR="008D6ECD" w:rsidRDefault="008D6ECD" w:rsidP="00E04F4D"/>
    <w:p w14:paraId="3C4AA04C" w14:textId="77777777" w:rsidR="00C05C67" w:rsidRDefault="00C05C67" w:rsidP="00C05C67">
      <w:pPr>
        <w:pStyle w:val="Heading2"/>
      </w:pPr>
      <w:bookmarkStart w:id="137" w:name="_Toc177620689"/>
      <w:r>
        <w:lastRenderedPageBreak/>
        <w:t>19.22</w:t>
      </w:r>
      <w:r>
        <w:tab/>
        <w:t>Spending Limits for UE Policies in Roaming scenario (TEI19_SLUPiR)</w:t>
      </w:r>
      <w:bookmarkEnd w:id="137"/>
    </w:p>
    <w:p w14:paraId="15F45B21"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A58BA75" w14:textId="77777777" w:rsidR="00C05C67" w:rsidRDefault="00C05C67" w:rsidP="00C05C67">
      <w:pPr>
        <w:pStyle w:val="NormTop"/>
      </w:pPr>
      <w:r w:rsidRPr="00ED26F2">
        <w:rPr>
          <w:color w:val="0000FF"/>
        </w:rPr>
        <w:t>S2-2405926</w:t>
      </w:r>
      <w:r w:rsidRPr="00D53282">
        <w:t xml:space="preserve"> </w:t>
      </w:r>
      <w:r>
        <w:t>(CR) 23.501 CR5398 (Rel-19, 'B'): Spending Limits for UE Policies in Roaming scenario (Source: Oracle, Ericsson, Verizon UK Ltd)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CR defines in the roaming scenario, passing address information of the proper CHF to the AMF and H-SMF respectively. NOTE: this CR is a clean version of </w:t>
      </w:r>
      <w:r w:rsidRPr="00ED26F2">
        <w:rPr>
          <w:color w:val="0000FF"/>
        </w:rPr>
        <w:t>S2-2400444</w:t>
      </w:r>
      <w:r>
        <w:t>r02 from SA WG2 #160AH.</w:t>
      </w:r>
    </w:p>
    <w:p w14:paraId="18F6008F" w14:textId="77777777" w:rsidR="00C05C67" w:rsidRPr="005B25A1" w:rsidRDefault="00C05C67" w:rsidP="00C05C67">
      <w:pPr>
        <w:keepNext/>
        <w:keepLines/>
        <w:rPr>
          <w:b/>
          <w:bCs/>
        </w:rPr>
      </w:pPr>
      <w:r w:rsidRPr="005B25A1">
        <w:rPr>
          <w:b/>
          <w:bCs/>
        </w:rPr>
        <w:t>Parallel discussion:</w:t>
      </w:r>
    </w:p>
    <w:p w14:paraId="30803090" w14:textId="77777777" w:rsidR="00C05C67" w:rsidRPr="00B81031" w:rsidRDefault="00C05C67" w:rsidP="00C05C67">
      <w:pPr>
        <w:keepNext/>
        <w:keepLines/>
        <w:rPr>
          <w:i/>
        </w:rPr>
      </w:pPr>
      <w:r>
        <w:rPr>
          <w:i/>
        </w:rPr>
        <w:t xml:space="preserve">Revised in parallel session to </w:t>
      </w:r>
      <w:r w:rsidRPr="00ED26F2">
        <w:rPr>
          <w:i/>
          <w:color w:val="0000FF"/>
        </w:rPr>
        <w:t>S2-2407032</w:t>
      </w:r>
      <w:r>
        <w:rPr>
          <w:i/>
        </w:rPr>
        <w:t>.</w:t>
      </w:r>
    </w:p>
    <w:p w14:paraId="40D3CA25" w14:textId="77777777" w:rsidR="00C05C67" w:rsidRPr="00B81031" w:rsidRDefault="00C05C67" w:rsidP="00C05C67">
      <w:pPr>
        <w:keepNext/>
        <w:keepLines/>
        <w:rPr>
          <w:i/>
        </w:rPr>
      </w:pPr>
      <w:r>
        <w:rPr>
          <w:i/>
        </w:rPr>
        <w:t xml:space="preserve">Revised in parallel session to </w:t>
      </w:r>
      <w:r w:rsidRPr="00ED26F2">
        <w:rPr>
          <w:i/>
          <w:color w:val="0000FF"/>
        </w:rPr>
        <w:t>S2-2407065</w:t>
      </w:r>
      <w:r>
        <w:rPr>
          <w:i/>
        </w:rPr>
        <w:t>.</w:t>
      </w:r>
    </w:p>
    <w:p w14:paraId="2318BA0B" w14:textId="77777777" w:rsidR="00B56CC5" w:rsidRPr="00B81031" w:rsidRDefault="00B56CC5" w:rsidP="00B56CC5">
      <w:pPr>
        <w:keepNext/>
        <w:keepLines/>
        <w:rPr>
          <w:i/>
        </w:rPr>
      </w:pPr>
      <w:r>
        <w:rPr>
          <w:i/>
        </w:rPr>
        <w:t>Agreed in parallel session.</w:t>
      </w:r>
    </w:p>
    <w:p w14:paraId="12E76D9B" w14:textId="77777777" w:rsidR="00B56CC5" w:rsidRPr="005B25A1" w:rsidRDefault="00B56CC5" w:rsidP="00B56CC5">
      <w:pPr>
        <w:keepNext/>
        <w:keepLines/>
        <w:rPr>
          <w:b/>
          <w:bCs/>
        </w:rPr>
      </w:pPr>
      <w:r w:rsidRPr="005B25A1">
        <w:rPr>
          <w:b/>
          <w:bCs/>
        </w:rPr>
        <w:t>Plenary Discussion:</w:t>
      </w:r>
    </w:p>
    <w:p w14:paraId="53649BD7" w14:textId="77777777" w:rsidR="00B56CC5" w:rsidRPr="00B56CC5" w:rsidRDefault="00B56CC5" w:rsidP="00B56CC5">
      <w:pPr>
        <w:keepNext/>
        <w:keepLines/>
      </w:pPr>
      <w:r>
        <w:t xml:space="preserve">This was </w:t>
      </w:r>
      <w:r w:rsidRPr="00B56CC5">
        <w:rPr>
          <w:color w:val="FF0000"/>
        </w:rPr>
        <w:t>block approved</w:t>
      </w:r>
      <w:r>
        <w:t>.</w:t>
      </w:r>
    </w:p>
    <w:p w14:paraId="55BB5A5A"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4A200D0" w14:textId="77777777" w:rsidR="00C05C67" w:rsidRDefault="00C05C67" w:rsidP="00C05C67">
      <w:pPr>
        <w:pStyle w:val="NormTop"/>
      </w:pPr>
      <w:r w:rsidRPr="00ED26F2">
        <w:rPr>
          <w:color w:val="0000FF"/>
        </w:rPr>
        <w:t>S2-2405927</w:t>
      </w:r>
      <w:r w:rsidRPr="00D53282">
        <w:t xml:space="preserve"> </w:t>
      </w:r>
      <w:r>
        <w:t>(CR) 23.502 CR4807 (Rel-19, 'B'): Spending Limits for UE Policies in Roaming scenario (Source: Oracle)</w:t>
      </w:r>
      <w:r>
        <w:br/>
      </w:r>
      <w:r w:rsidRPr="00D53282">
        <w:rPr>
          <w:b/>
        </w:rPr>
        <w:t>Document for:</w:t>
      </w:r>
      <w:r w:rsidRPr="00D53282">
        <w:t xml:space="preserve"> </w:t>
      </w:r>
      <w:r>
        <w:t>Approval</w:t>
      </w:r>
      <w:r>
        <w:br/>
      </w:r>
      <w:r w:rsidRPr="00D53282">
        <w:rPr>
          <w:b/>
        </w:rPr>
        <w:t>Abstract:</w:t>
      </w:r>
      <w:r w:rsidRPr="00D53282">
        <w:t xml:space="preserve"> </w:t>
      </w:r>
      <w:r>
        <w:br/>
        <w:t>Summary of change: Enhancing UE policies functionality of R18 SLAMUP in 23.502, such that it will be applicable also in roaming scenario. I.e. Adding roaming functionality to the interaction between PCF and CHF during UE policy association establishment/modification/termination.</w:t>
      </w:r>
    </w:p>
    <w:p w14:paraId="16061524" w14:textId="77777777" w:rsidR="00C05C67" w:rsidRPr="005B25A1" w:rsidRDefault="00C05C67" w:rsidP="00C05C67">
      <w:pPr>
        <w:keepNext/>
        <w:keepLines/>
        <w:rPr>
          <w:b/>
          <w:bCs/>
        </w:rPr>
      </w:pPr>
      <w:r w:rsidRPr="005B25A1">
        <w:rPr>
          <w:b/>
          <w:bCs/>
        </w:rPr>
        <w:t>Parallel discussion:</w:t>
      </w:r>
    </w:p>
    <w:p w14:paraId="0265B6EF" w14:textId="77777777" w:rsidR="00C05C67" w:rsidRPr="00B81031" w:rsidRDefault="00C05C67" w:rsidP="00C05C67">
      <w:pPr>
        <w:keepNext/>
        <w:keepLines/>
        <w:rPr>
          <w:i/>
        </w:rPr>
      </w:pPr>
      <w:r>
        <w:rPr>
          <w:i/>
        </w:rPr>
        <w:t xml:space="preserve">WI Code should be TEI19_SLUPiR. Revised in parallel session to </w:t>
      </w:r>
      <w:r w:rsidRPr="00ED26F2">
        <w:rPr>
          <w:i/>
          <w:color w:val="0000FF"/>
        </w:rPr>
        <w:t>S2-2407033</w:t>
      </w:r>
      <w:r>
        <w:rPr>
          <w:i/>
        </w:rPr>
        <w:t>.</w:t>
      </w:r>
    </w:p>
    <w:p w14:paraId="1327B2CA" w14:textId="77777777" w:rsidR="00C05C67" w:rsidRPr="00B81031" w:rsidRDefault="00C05C67" w:rsidP="00C05C67">
      <w:pPr>
        <w:keepNext/>
        <w:keepLines/>
        <w:rPr>
          <w:i/>
        </w:rPr>
      </w:pPr>
      <w:r>
        <w:rPr>
          <w:i/>
        </w:rPr>
        <w:t xml:space="preserve">Revised in parallel session to </w:t>
      </w:r>
      <w:r w:rsidRPr="00ED26F2">
        <w:rPr>
          <w:i/>
          <w:color w:val="0000FF"/>
        </w:rPr>
        <w:t>S2-2407066</w:t>
      </w:r>
      <w:r>
        <w:rPr>
          <w:i/>
        </w:rPr>
        <w:t>.</w:t>
      </w:r>
    </w:p>
    <w:p w14:paraId="06A5F7D7" w14:textId="77777777" w:rsidR="00B56CC5" w:rsidRPr="00B81031" w:rsidRDefault="00B56CC5" w:rsidP="00B56CC5">
      <w:pPr>
        <w:keepNext/>
        <w:keepLines/>
        <w:rPr>
          <w:i/>
        </w:rPr>
      </w:pPr>
      <w:r>
        <w:rPr>
          <w:i/>
        </w:rPr>
        <w:t>Agreed in parallel session.</w:t>
      </w:r>
    </w:p>
    <w:p w14:paraId="0F8600F8" w14:textId="77777777" w:rsidR="00B56CC5" w:rsidRPr="005B25A1" w:rsidRDefault="00B56CC5" w:rsidP="00B56CC5">
      <w:pPr>
        <w:keepNext/>
        <w:keepLines/>
        <w:rPr>
          <w:b/>
          <w:bCs/>
        </w:rPr>
      </w:pPr>
      <w:r w:rsidRPr="005B25A1">
        <w:rPr>
          <w:b/>
          <w:bCs/>
        </w:rPr>
        <w:t>Plenary Discussion:</w:t>
      </w:r>
    </w:p>
    <w:p w14:paraId="22DFEE81" w14:textId="77777777" w:rsidR="00B56CC5" w:rsidRPr="00B56CC5" w:rsidRDefault="00B56CC5" w:rsidP="00B56CC5">
      <w:pPr>
        <w:keepNext/>
        <w:keepLines/>
      </w:pPr>
      <w:r>
        <w:t xml:space="preserve">This was </w:t>
      </w:r>
      <w:r w:rsidRPr="00B56CC5">
        <w:rPr>
          <w:color w:val="FF0000"/>
        </w:rPr>
        <w:t>block approved</w:t>
      </w:r>
      <w:r>
        <w:t>.</w:t>
      </w:r>
    </w:p>
    <w:p w14:paraId="03CD9E7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38F43EC" w14:textId="77777777" w:rsidR="00C05C67" w:rsidRDefault="00C05C67" w:rsidP="00C05C67">
      <w:pPr>
        <w:pStyle w:val="NormTop"/>
      </w:pPr>
      <w:r w:rsidRPr="00ED26F2">
        <w:rPr>
          <w:color w:val="0000FF"/>
        </w:rPr>
        <w:lastRenderedPageBreak/>
        <w:t>S2-2405928</w:t>
      </w:r>
      <w:r w:rsidRPr="00D53282">
        <w:t xml:space="preserve"> </w:t>
      </w:r>
      <w:r>
        <w:t>(CR) 23.503 CR1296 (Rel-19, 'B'): Spending Limits for UE Policies in Roaming scenario (Source: Oracle)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Enhancing UE policies functionality of R18 SLAMUP in 23.503, such that it will be applicable also in roaming scenario. I.e. Adding roaming functionality to the interaction between PCF and CHF during UE policy association establishment/modification/termination. Aspects of CHF selection are addressed as well. In addition, the text is adjusted to reflect the exact roaming or non-roaming scenarios that are applicable to SM/AM/UE policy respectively. NOTE: this CR is mostly a clean version of </w:t>
      </w:r>
      <w:r w:rsidRPr="00ED26F2">
        <w:rPr>
          <w:color w:val="0000FF"/>
        </w:rPr>
        <w:t>S2-2400445</w:t>
      </w:r>
      <w:r>
        <w:t>r03 from SA WG2 #160AH.</w:t>
      </w:r>
    </w:p>
    <w:p w14:paraId="7A2D6848" w14:textId="77777777" w:rsidR="00C05C67" w:rsidRPr="005B25A1" w:rsidRDefault="00C05C67" w:rsidP="00C05C67">
      <w:pPr>
        <w:keepNext/>
        <w:keepLines/>
        <w:rPr>
          <w:b/>
          <w:bCs/>
        </w:rPr>
      </w:pPr>
      <w:r w:rsidRPr="005B25A1">
        <w:rPr>
          <w:b/>
          <w:bCs/>
        </w:rPr>
        <w:t>Parallel discussion:</w:t>
      </w:r>
    </w:p>
    <w:p w14:paraId="3B069129" w14:textId="77777777" w:rsidR="00C05C67" w:rsidRPr="00B81031" w:rsidRDefault="00C05C67" w:rsidP="00C05C67">
      <w:pPr>
        <w:keepNext/>
        <w:keepLines/>
        <w:rPr>
          <w:i/>
        </w:rPr>
      </w:pPr>
      <w:r>
        <w:rPr>
          <w:i/>
        </w:rPr>
        <w:t xml:space="preserve">Revised in parallel session to </w:t>
      </w:r>
      <w:r w:rsidRPr="00ED26F2">
        <w:rPr>
          <w:i/>
          <w:color w:val="0000FF"/>
        </w:rPr>
        <w:t>S2-2407034</w:t>
      </w:r>
      <w:r>
        <w:rPr>
          <w:i/>
        </w:rPr>
        <w:t>.</w:t>
      </w:r>
    </w:p>
    <w:p w14:paraId="05FBA73E" w14:textId="77777777" w:rsidR="00C05C67" w:rsidRPr="00B81031" w:rsidRDefault="00C05C67" w:rsidP="00C05C67">
      <w:pPr>
        <w:keepNext/>
        <w:keepLines/>
        <w:rPr>
          <w:i/>
        </w:rPr>
      </w:pPr>
      <w:r>
        <w:rPr>
          <w:i/>
        </w:rPr>
        <w:t xml:space="preserve">Revised in parallel session to </w:t>
      </w:r>
      <w:r w:rsidRPr="00ED26F2">
        <w:rPr>
          <w:i/>
          <w:color w:val="0000FF"/>
        </w:rPr>
        <w:t>S2-2407067</w:t>
      </w:r>
      <w:r>
        <w:rPr>
          <w:i/>
        </w:rPr>
        <w:t>.</w:t>
      </w:r>
    </w:p>
    <w:p w14:paraId="224BA4BB" w14:textId="77777777" w:rsidR="00C05C67" w:rsidRPr="00AD6042" w:rsidRDefault="00C05C67" w:rsidP="00C05C67">
      <w:pPr>
        <w:keepNext/>
        <w:keepLines/>
      </w:pPr>
      <w:r>
        <w:rPr>
          <w:i/>
        </w:rPr>
        <w:t xml:space="preserve">Revised to </w:t>
      </w:r>
      <w:r w:rsidRPr="00ED26F2">
        <w:rPr>
          <w:i/>
          <w:color w:val="0000FF"/>
        </w:rPr>
        <w:t>S2-2407283</w:t>
      </w:r>
      <w:r>
        <w:t>.</w:t>
      </w:r>
    </w:p>
    <w:p w14:paraId="4AFB5E0B" w14:textId="77777777" w:rsidR="00C05C67" w:rsidRPr="00B81031" w:rsidRDefault="00C05C67" w:rsidP="00C05C67">
      <w:pPr>
        <w:keepNext/>
        <w:keepLines/>
        <w:rPr>
          <w:i/>
        </w:rPr>
      </w:pPr>
      <w:r>
        <w:rPr>
          <w:i/>
        </w:rPr>
        <w:t>Agreed in parallel session.</w:t>
      </w:r>
    </w:p>
    <w:p w14:paraId="2853AA1C" w14:textId="77777777" w:rsidR="00C05C67" w:rsidRPr="005B25A1" w:rsidRDefault="00C05C67" w:rsidP="00C05C67">
      <w:pPr>
        <w:keepNext/>
        <w:keepLines/>
        <w:rPr>
          <w:b/>
          <w:bCs/>
        </w:rPr>
      </w:pPr>
      <w:r w:rsidRPr="005B25A1">
        <w:rPr>
          <w:b/>
          <w:bCs/>
        </w:rPr>
        <w:t>Plenary Discussion:</w:t>
      </w:r>
    </w:p>
    <w:p w14:paraId="2CB1AD0B" w14:textId="77777777" w:rsidR="00C05C67" w:rsidRPr="00AD6042" w:rsidRDefault="00C05C67" w:rsidP="00C05C67">
      <w:pPr>
        <w:keepNext/>
        <w:keepLines/>
      </w:pPr>
      <w:r>
        <w:t xml:space="preserve">This was </w:t>
      </w:r>
      <w:r w:rsidRPr="00C3284B">
        <w:rPr>
          <w:color w:val="FF0000"/>
          <w:lang w:eastAsia="en-US"/>
        </w:rPr>
        <w:t>approved</w:t>
      </w:r>
      <w:r>
        <w:t>.</w:t>
      </w:r>
    </w:p>
    <w:p w14:paraId="374853AA" w14:textId="77777777" w:rsidR="00C05C67" w:rsidRPr="00EB0339" w:rsidRDefault="00C05C67" w:rsidP="00C05C67">
      <w:r w:rsidRPr="005B25A1">
        <w:rPr>
          <w:b/>
          <w:bCs/>
        </w:rPr>
        <w:t>Status:</w:t>
      </w:r>
      <w:r>
        <w:t xml:space="preserve"> </w:t>
      </w:r>
      <w:r w:rsidRPr="00C3284B">
        <w:rPr>
          <w:color w:val="FF0000"/>
          <w:lang w:eastAsia="en-US"/>
        </w:rPr>
        <w:t>Approved</w:t>
      </w:r>
      <w:r w:rsidRPr="00FA45F9">
        <w:rPr>
          <w:color w:val="FF0000"/>
        </w:rPr>
        <w:t>.</w:t>
      </w:r>
    </w:p>
    <w:p w14:paraId="6CBE8456" w14:textId="77777777" w:rsidR="00C05C67" w:rsidRDefault="00C05C67" w:rsidP="00C05C67"/>
    <w:p w14:paraId="02034B71" w14:textId="77777777" w:rsidR="007615D6" w:rsidRDefault="007615D6" w:rsidP="00E04F4D">
      <w:pPr>
        <w:pStyle w:val="Heading2"/>
      </w:pPr>
      <w:bookmarkStart w:id="138" w:name="_Toc177620690"/>
      <w:r>
        <w:t>19.23</w:t>
      </w:r>
      <w:r>
        <w:tab/>
        <w:t>Subscription control for reference time distribution in EPS (TEI19_TIME_SUB_EPS)</w:t>
      </w:r>
      <w:bookmarkEnd w:id="138"/>
    </w:p>
    <w:p w14:paraId="5371F0D0" w14:textId="77777777" w:rsidR="008D6ECD" w:rsidRDefault="00E04F4D" w:rsidP="00E04F4D">
      <w:r>
        <w:t>There were no contributions to this agenda item.</w:t>
      </w:r>
    </w:p>
    <w:p w14:paraId="55302F55" w14:textId="77777777" w:rsidR="008D6ECD" w:rsidRDefault="008D6ECD" w:rsidP="00E04F4D"/>
    <w:p w14:paraId="3494C392" w14:textId="77777777" w:rsidR="007615D6" w:rsidRDefault="007615D6" w:rsidP="00E04F4D">
      <w:pPr>
        <w:pStyle w:val="Heading2"/>
      </w:pPr>
      <w:bookmarkStart w:id="139" w:name="_Toc177620691"/>
      <w:r>
        <w:t>19.24</w:t>
      </w:r>
      <w:r>
        <w:tab/>
        <w:t>On-demand broadcast of GNSS assistance data (TEI19_OBGAD)</w:t>
      </w:r>
      <w:bookmarkEnd w:id="139"/>
    </w:p>
    <w:p w14:paraId="4A1F7CE6" w14:textId="77777777" w:rsidR="008D6ECD" w:rsidRDefault="00E04F4D" w:rsidP="00E04F4D">
      <w:r>
        <w:t>There were no contributions to this agenda item.</w:t>
      </w:r>
    </w:p>
    <w:p w14:paraId="35075A9F" w14:textId="77777777" w:rsidR="008D6ECD" w:rsidRDefault="008D6ECD" w:rsidP="00E04F4D"/>
    <w:p w14:paraId="762C6225" w14:textId="77777777" w:rsidR="007615D6" w:rsidRDefault="007615D6" w:rsidP="00E04F4D">
      <w:pPr>
        <w:pStyle w:val="Heading2"/>
      </w:pPr>
      <w:bookmarkStart w:id="140" w:name="_Toc177620692"/>
      <w:r>
        <w:t>19.25</w:t>
      </w:r>
      <w:r>
        <w:tab/>
        <w:t>QoS monitoring (TEI19_QME)</w:t>
      </w:r>
      <w:bookmarkEnd w:id="140"/>
    </w:p>
    <w:p w14:paraId="1FBE243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C805F12" w14:textId="6F246A6A" w:rsidR="00E00DA6" w:rsidRDefault="0014183C" w:rsidP="00E04F4D">
      <w:pPr>
        <w:pStyle w:val="NormTop"/>
      </w:pPr>
      <w:r w:rsidRPr="0014183C">
        <w:rPr>
          <w:color w:val="0000FF"/>
        </w:rPr>
        <w:t>S2-2406067</w:t>
      </w:r>
      <w:r w:rsidR="007615D6" w:rsidRPr="00D53282">
        <w:t xml:space="preserve"> </w:t>
      </w:r>
      <w:r w:rsidR="007615D6">
        <w:t>(CR) 23.501 CR5400 (Rel-19, 'B'): Support of QoS monitoring capability negotiation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It </w:t>
      </w:r>
      <w:r w:rsidR="006078C5">
        <w:t>i</w:t>
      </w:r>
      <w:r w:rsidR="007615D6">
        <w:t>s proposed that SMF knows whether RAN supports QoS monitoring as following: 1. if the RAN supports QoS monitoring, the AMF proceeds with the QoS monitoring and sends the policy to RAN; 2. if the RAN does not support QoS monitoring, the AMF rejects the QoS monitoring request and sends the cause to SMF. The cause can be RAN does not support QoS monitoring.</w:t>
      </w:r>
    </w:p>
    <w:p w14:paraId="43CC1081" w14:textId="77777777" w:rsidR="007615D6" w:rsidRPr="005B25A1" w:rsidRDefault="007615D6" w:rsidP="007615D6">
      <w:pPr>
        <w:keepNext/>
        <w:keepLines/>
        <w:rPr>
          <w:b/>
          <w:bCs/>
        </w:rPr>
      </w:pPr>
      <w:r w:rsidRPr="005B25A1">
        <w:rPr>
          <w:b/>
          <w:bCs/>
        </w:rPr>
        <w:t>Parallel discussion:</w:t>
      </w:r>
    </w:p>
    <w:p w14:paraId="06A1EBF9" w14:textId="3208FDAE" w:rsidR="007615D6" w:rsidRPr="006078C5" w:rsidRDefault="006078C5" w:rsidP="007615D6">
      <w:pPr>
        <w:keepNext/>
        <w:keepLines/>
      </w:pPr>
      <w:r>
        <w:t xml:space="preserve">The alternative proposal in </w:t>
      </w:r>
      <w:r w:rsidRPr="0014183C">
        <w:rPr>
          <w:color w:val="0000FF"/>
        </w:rPr>
        <w:t>S2-2406340</w:t>
      </w:r>
      <w:r>
        <w:t xml:space="preserve"> was reviewed. This was merged into </w:t>
      </w:r>
      <w:r w:rsidRPr="00CE3EC0">
        <w:rPr>
          <w:color w:val="0000FF"/>
        </w:rPr>
        <w:t>S2-2</w:t>
      </w:r>
      <w:r>
        <w:rPr>
          <w:color w:val="0000FF"/>
        </w:rPr>
        <w:t>407121</w:t>
      </w:r>
      <w:r>
        <w:t>.</w:t>
      </w:r>
    </w:p>
    <w:p w14:paraId="2C29826D" w14:textId="04841502" w:rsidR="007615D6" w:rsidRPr="00EB0339" w:rsidRDefault="007615D6" w:rsidP="007615D6">
      <w:r w:rsidRPr="005B25A1">
        <w:rPr>
          <w:b/>
          <w:bCs/>
        </w:rPr>
        <w:t>Status:</w:t>
      </w:r>
      <w:r>
        <w:t xml:space="preserve"> </w:t>
      </w:r>
      <w:r w:rsidR="006078C5">
        <w:rPr>
          <w:color w:val="0000FF"/>
        </w:rPr>
        <w:t>Merg</w:t>
      </w:r>
      <w:r>
        <w:rPr>
          <w:color w:val="0000FF"/>
        </w:rPr>
        <w:t>ed</w:t>
      </w:r>
      <w:r>
        <w:t>.</w:t>
      </w:r>
    </w:p>
    <w:p w14:paraId="4F7D598D" w14:textId="76F26436" w:rsidR="00E00DA6" w:rsidRDefault="0014183C" w:rsidP="00E04F4D">
      <w:pPr>
        <w:pStyle w:val="NormTop"/>
      </w:pPr>
      <w:r w:rsidRPr="0014183C">
        <w:rPr>
          <w:color w:val="0000FF"/>
        </w:rPr>
        <w:lastRenderedPageBreak/>
        <w:t>S2-2406340</w:t>
      </w:r>
      <w:r w:rsidR="007615D6" w:rsidRPr="00D53282">
        <w:t xml:space="preserve"> </w:t>
      </w:r>
      <w:r w:rsidR="007615D6">
        <w:t>(CR) 23.501 CR5402 (Rel-19, 'C'): Support of QoS monitoring capability configuration and transfer within 5GC (Source: China Mobile, ZTE, Tencent, Tencent Cloud)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It </w:t>
      </w:r>
      <w:r w:rsidR="00A876A0">
        <w:t>i</w:t>
      </w:r>
      <w:r w:rsidR="007615D6">
        <w:t>s proposed to introduce QoS monitoring capability configuration and transfer within 5GC.</w:t>
      </w:r>
    </w:p>
    <w:p w14:paraId="16E15AC7" w14:textId="77777777" w:rsidR="007615D6" w:rsidRPr="005B25A1" w:rsidRDefault="007615D6" w:rsidP="007615D6">
      <w:pPr>
        <w:keepNext/>
        <w:keepLines/>
        <w:rPr>
          <w:b/>
          <w:bCs/>
        </w:rPr>
      </w:pPr>
      <w:r w:rsidRPr="005B25A1">
        <w:rPr>
          <w:b/>
          <w:bCs/>
        </w:rPr>
        <w:t>Parallel discussion:</w:t>
      </w:r>
    </w:p>
    <w:p w14:paraId="5BD5D1EB" w14:textId="4CFD0242" w:rsidR="006078C5" w:rsidRDefault="006078C5" w:rsidP="00A120F3">
      <w:pPr>
        <w:keepNext/>
        <w:keepLines/>
      </w:pPr>
      <w:r>
        <w:t xml:space="preserve">Nokia preferred this approach. This was left for off-line discussion and revised in parallel session, merging </w:t>
      </w:r>
      <w:r w:rsidRPr="0014183C">
        <w:rPr>
          <w:color w:val="0000FF"/>
        </w:rPr>
        <w:t>S2-2406067</w:t>
      </w:r>
      <w:r>
        <w:t xml:space="preserve">, to </w:t>
      </w:r>
      <w:r w:rsidRPr="00CE3EC0">
        <w:rPr>
          <w:color w:val="0000FF"/>
        </w:rPr>
        <w:t>S2-2</w:t>
      </w:r>
      <w:r>
        <w:rPr>
          <w:color w:val="0000FF"/>
        </w:rPr>
        <w:t>407121</w:t>
      </w:r>
      <w:r>
        <w:t>.</w:t>
      </w:r>
    </w:p>
    <w:p w14:paraId="2EA1AEF6" w14:textId="781ECA51" w:rsidR="008E517A" w:rsidRDefault="008E517A" w:rsidP="007615D6">
      <w:pPr>
        <w:keepNext/>
        <w:keepLines/>
      </w:pPr>
      <w:r>
        <w:t>Some corrections were needed and</w:t>
      </w:r>
      <w:r w:rsidR="00972B3C">
        <w:t xml:space="preserve"> revision marks should be cleaned up. T</w:t>
      </w:r>
      <w:r>
        <w:t>his was</w:t>
      </w:r>
      <w:r w:rsidR="00972B3C">
        <w:t xml:space="preserve"> left for off-line discussion and</w:t>
      </w:r>
      <w:r>
        <w:t xml:space="preserve"> </w:t>
      </w:r>
      <w:r w:rsidR="00972B3C">
        <w:t xml:space="preserve">revised in parallel session to </w:t>
      </w:r>
      <w:r w:rsidR="00972B3C" w:rsidRPr="00CE3EC0">
        <w:rPr>
          <w:color w:val="0000FF"/>
        </w:rPr>
        <w:t>S2-2</w:t>
      </w:r>
      <w:r w:rsidR="00972B3C">
        <w:rPr>
          <w:color w:val="0000FF"/>
        </w:rPr>
        <w:t>407280</w:t>
      </w:r>
      <w:r w:rsidR="00972B3C">
        <w:t>.</w:t>
      </w:r>
    </w:p>
    <w:p w14:paraId="2D16C8B1" w14:textId="79AD298D" w:rsidR="00972B3C" w:rsidRPr="00E27518" w:rsidRDefault="00E27518" w:rsidP="00972B3C">
      <w:pPr>
        <w:keepNext/>
        <w:keepLines/>
      </w:pPr>
      <w:r>
        <w:t xml:space="preserve">This was reviewed and </w:t>
      </w:r>
      <w:r w:rsidRPr="00B30893">
        <w:rPr>
          <w:color w:val="FF0000"/>
        </w:rPr>
        <w:t>agreed</w:t>
      </w:r>
      <w:r>
        <w:t xml:space="preserve"> in parallel session.</w:t>
      </w:r>
    </w:p>
    <w:p w14:paraId="0245C9CD" w14:textId="77777777" w:rsidR="00B56CC5" w:rsidRPr="005B25A1" w:rsidRDefault="00B56CC5" w:rsidP="00B56CC5">
      <w:pPr>
        <w:keepNext/>
        <w:keepLines/>
        <w:rPr>
          <w:b/>
          <w:bCs/>
        </w:rPr>
      </w:pPr>
      <w:r w:rsidRPr="005B25A1">
        <w:rPr>
          <w:b/>
          <w:bCs/>
        </w:rPr>
        <w:t>Plenary Discussion:</w:t>
      </w:r>
    </w:p>
    <w:p w14:paraId="4A5B6D47" w14:textId="77777777" w:rsidR="00B56CC5" w:rsidRPr="00B56CC5" w:rsidRDefault="00B56CC5" w:rsidP="00B56CC5">
      <w:pPr>
        <w:keepNext/>
        <w:keepLines/>
      </w:pPr>
      <w:r>
        <w:t xml:space="preserve">This was </w:t>
      </w:r>
      <w:r w:rsidRPr="00B56CC5">
        <w:rPr>
          <w:color w:val="FF0000"/>
        </w:rPr>
        <w:t>block approved</w:t>
      </w:r>
      <w:r>
        <w:t>.</w:t>
      </w:r>
    </w:p>
    <w:p w14:paraId="307C124A"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EBE3370" w14:textId="5F1D0269" w:rsidR="00E00DA6" w:rsidRDefault="0014183C" w:rsidP="00E04F4D">
      <w:pPr>
        <w:pStyle w:val="NormTop"/>
      </w:pPr>
      <w:r w:rsidRPr="0014183C">
        <w:rPr>
          <w:color w:val="0000FF"/>
        </w:rPr>
        <w:t>S2-2406068</w:t>
      </w:r>
      <w:r w:rsidR="007615D6" w:rsidRPr="00D53282">
        <w:t xml:space="preserve"> </w:t>
      </w:r>
      <w:r w:rsidR="007615D6">
        <w:t>(CR) 23.502 CR4811 (Rel-19, 'B'): Support of QoS monitoring capability negotiation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It </w:t>
      </w:r>
      <w:r w:rsidR="00A876A0">
        <w:t>i</w:t>
      </w:r>
      <w:r w:rsidR="007615D6">
        <w:t>s proposed that SMF knows whether RAN supports QoS monitoring as following: 1. if the RAN supports QoS monitoring, the AMF proceeds with the QoS monitoring and sends the policy to RAN; 2. if the RAN does not support QoS monitoring, the AMF rejects the QoS monitoring request and sends the cause to SMF. The cause can be RAN does not support QoS monitoring.</w:t>
      </w:r>
    </w:p>
    <w:p w14:paraId="11C82FE6" w14:textId="77777777" w:rsidR="007615D6" w:rsidRPr="005B25A1" w:rsidRDefault="007615D6" w:rsidP="007615D6">
      <w:pPr>
        <w:keepNext/>
        <w:keepLines/>
        <w:rPr>
          <w:b/>
          <w:bCs/>
        </w:rPr>
      </w:pPr>
      <w:r w:rsidRPr="005B25A1">
        <w:rPr>
          <w:b/>
          <w:bCs/>
        </w:rPr>
        <w:t>Parallel discussion:</w:t>
      </w:r>
    </w:p>
    <w:p w14:paraId="5B369896" w14:textId="5E588013" w:rsidR="006078C5" w:rsidRPr="006078C5" w:rsidRDefault="00A876A0" w:rsidP="006078C5">
      <w:pPr>
        <w:keepNext/>
        <w:keepLines/>
      </w:pPr>
      <w:r>
        <w:t>M</w:t>
      </w:r>
      <w:r w:rsidR="006078C5">
        <w:t xml:space="preserve">erged into </w:t>
      </w:r>
      <w:r w:rsidR="006078C5" w:rsidRPr="00CE3EC0">
        <w:rPr>
          <w:color w:val="0000FF"/>
        </w:rPr>
        <w:t>S2-2</w:t>
      </w:r>
      <w:r w:rsidR="006078C5">
        <w:rPr>
          <w:color w:val="0000FF"/>
        </w:rPr>
        <w:t>407122</w:t>
      </w:r>
      <w:r w:rsidR="006078C5">
        <w:t>.</w:t>
      </w:r>
    </w:p>
    <w:p w14:paraId="58889CBD" w14:textId="77777777" w:rsidR="006078C5" w:rsidRPr="00EB0339" w:rsidRDefault="006078C5" w:rsidP="006078C5">
      <w:r w:rsidRPr="005B25A1">
        <w:rPr>
          <w:b/>
          <w:bCs/>
        </w:rPr>
        <w:t>Status:</w:t>
      </w:r>
      <w:r>
        <w:t xml:space="preserve"> </w:t>
      </w:r>
      <w:r>
        <w:rPr>
          <w:color w:val="0000FF"/>
        </w:rPr>
        <w:t>Merged</w:t>
      </w:r>
      <w:r>
        <w:t>.</w:t>
      </w:r>
    </w:p>
    <w:p w14:paraId="5CDFC208" w14:textId="23E68F87" w:rsidR="00E00DA6" w:rsidRDefault="0014183C" w:rsidP="00E04F4D">
      <w:pPr>
        <w:pStyle w:val="NormTop"/>
      </w:pPr>
      <w:r w:rsidRPr="0014183C">
        <w:rPr>
          <w:color w:val="0000FF"/>
        </w:rPr>
        <w:t>S2-2406341</w:t>
      </w:r>
      <w:r w:rsidR="007615D6" w:rsidRPr="00D53282">
        <w:t xml:space="preserve"> </w:t>
      </w:r>
      <w:r w:rsidR="007615D6">
        <w:t>(CR) 23.502 CR4819 (Rel-19, 'C'): Support of QoS monitoring capability configuration and transfer within 5GC (Source: China Mobile, ZTE, Tencent, Tencent Cloud)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It </w:t>
      </w:r>
      <w:r w:rsidR="00A876A0">
        <w:t>i</w:t>
      </w:r>
      <w:r w:rsidR="007615D6">
        <w:t>s proposed to introduce QoS monitoring capability configuration and transfer within 5GC.</w:t>
      </w:r>
    </w:p>
    <w:p w14:paraId="0F2393A3" w14:textId="77777777" w:rsidR="007615D6" w:rsidRPr="005B25A1" w:rsidRDefault="007615D6" w:rsidP="007615D6">
      <w:pPr>
        <w:keepNext/>
        <w:keepLines/>
        <w:rPr>
          <w:b/>
          <w:bCs/>
        </w:rPr>
      </w:pPr>
      <w:r w:rsidRPr="005B25A1">
        <w:rPr>
          <w:b/>
          <w:bCs/>
        </w:rPr>
        <w:t>Parallel discussion:</w:t>
      </w:r>
    </w:p>
    <w:p w14:paraId="405DED92" w14:textId="6782D5D2" w:rsidR="00A876A0" w:rsidRDefault="006078C5" w:rsidP="00A876A0">
      <w:pPr>
        <w:keepNext/>
        <w:keepLines/>
      </w:pPr>
      <w:r>
        <w:t xml:space="preserve">Huawei questioned whether this is needed for TS 23.502 as it is included in TS 23.501. </w:t>
      </w:r>
      <w:r w:rsidR="00A876A0">
        <w:t xml:space="preserve">China Mobile replied that some of this is needed to define the procedure flows. Nokia commented that not all of the TS 23.501 flows are needed, but the new parameters need to be included. This was left for off-line discussion and revised in parallel session, merging </w:t>
      </w:r>
      <w:r w:rsidR="00A876A0" w:rsidRPr="0014183C">
        <w:rPr>
          <w:color w:val="0000FF"/>
        </w:rPr>
        <w:t>S2-240606</w:t>
      </w:r>
      <w:r w:rsidR="00A876A0">
        <w:rPr>
          <w:color w:val="0000FF"/>
        </w:rPr>
        <w:t>8</w:t>
      </w:r>
      <w:r w:rsidR="00A876A0">
        <w:t xml:space="preserve">, to </w:t>
      </w:r>
      <w:r w:rsidR="00A876A0" w:rsidRPr="00CE3EC0">
        <w:rPr>
          <w:color w:val="0000FF"/>
        </w:rPr>
        <w:t>S2-2</w:t>
      </w:r>
      <w:r w:rsidR="00A876A0">
        <w:rPr>
          <w:color w:val="0000FF"/>
        </w:rPr>
        <w:t>407122</w:t>
      </w:r>
      <w:r w:rsidR="00A876A0">
        <w:t>.</w:t>
      </w:r>
    </w:p>
    <w:p w14:paraId="3F5EE34F" w14:textId="4E5A74D0" w:rsidR="00972B3C" w:rsidRDefault="00972B3C" w:rsidP="00A876A0">
      <w:pPr>
        <w:keepNext/>
        <w:keepLines/>
      </w:pPr>
      <w:r>
        <w:t xml:space="preserve">This was reviewed and </w:t>
      </w:r>
      <w:r w:rsidRPr="00B30893">
        <w:rPr>
          <w:color w:val="FF0000"/>
        </w:rPr>
        <w:t>agreed</w:t>
      </w:r>
      <w:r>
        <w:t xml:space="preserve"> in parallel session.</w:t>
      </w:r>
    </w:p>
    <w:p w14:paraId="22D67508" w14:textId="77777777" w:rsidR="00B56CC5" w:rsidRPr="005B25A1" w:rsidRDefault="00B56CC5" w:rsidP="00B56CC5">
      <w:pPr>
        <w:keepNext/>
        <w:keepLines/>
        <w:rPr>
          <w:b/>
          <w:bCs/>
        </w:rPr>
      </w:pPr>
      <w:r w:rsidRPr="005B25A1">
        <w:rPr>
          <w:b/>
          <w:bCs/>
        </w:rPr>
        <w:t>Plenary Discussion:</w:t>
      </w:r>
    </w:p>
    <w:p w14:paraId="185466B6" w14:textId="77777777" w:rsidR="00B56CC5" w:rsidRPr="00B56CC5" w:rsidRDefault="00B56CC5" w:rsidP="00B56CC5">
      <w:pPr>
        <w:keepNext/>
        <w:keepLines/>
      </w:pPr>
      <w:r>
        <w:t xml:space="preserve">This was </w:t>
      </w:r>
      <w:r w:rsidRPr="00B56CC5">
        <w:rPr>
          <w:color w:val="FF0000"/>
        </w:rPr>
        <w:t>block approved</w:t>
      </w:r>
      <w:r>
        <w:t>.</w:t>
      </w:r>
    </w:p>
    <w:p w14:paraId="78F50D6F"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1BAEBBD" w14:textId="66CE84CE" w:rsidR="00E00DA6" w:rsidRDefault="0014183C" w:rsidP="00E04F4D">
      <w:pPr>
        <w:pStyle w:val="NormTop"/>
      </w:pPr>
      <w:r w:rsidRPr="0014183C">
        <w:rPr>
          <w:color w:val="0000FF"/>
        </w:rPr>
        <w:lastRenderedPageBreak/>
        <w:t>S2-2406342</w:t>
      </w:r>
      <w:r w:rsidR="007615D6" w:rsidRPr="00D53282">
        <w:t xml:space="preserve"> </w:t>
      </w:r>
      <w:r w:rsidR="007615D6">
        <w:t>(CR) 23.503 CR1298 (Rel-19, 'C'): Support of QoS monitoring capability configuration and transfer within 5GC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It </w:t>
      </w:r>
      <w:r w:rsidR="00A876A0">
        <w:t>i</w:t>
      </w:r>
      <w:r w:rsidR="007615D6">
        <w:t>s proposed to introduce QoS monitoring capability configuration and transfer within 5GC, so a new trigger is added for Policy Control Request Triggers relevant for SMF, and a new event is added for Event reporting from the PCF.</w:t>
      </w:r>
    </w:p>
    <w:p w14:paraId="6AF27B76" w14:textId="77777777" w:rsidR="007615D6" w:rsidRPr="005B25A1" w:rsidRDefault="007615D6" w:rsidP="007615D6">
      <w:pPr>
        <w:keepNext/>
        <w:keepLines/>
        <w:rPr>
          <w:b/>
          <w:bCs/>
        </w:rPr>
      </w:pPr>
      <w:r w:rsidRPr="005B25A1">
        <w:rPr>
          <w:b/>
          <w:bCs/>
        </w:rPr>
        <w:t>Parallel discussion:</w:t>
      </w:r>
    </w:p>
    <w:p w14:paraId="3DCBCC7B" w14:textId="5849A019" w:rsidR="009F0DFA" w:rsidRPr="006078C5" w:rsidRDefault="00A876A0" w:rsidP="009F0DFA">
      <w:pPr>
        <w:keepNext/>
        <w:keepLines/>
      </w:pPr>
      <w:r>
        <w:t xml:space="preserve">This was reviewed and some issues raised. The alternative proposal in </w:t>
      </w:r>
      <w:r w:rsidRPr="0014183C">
        <w:rPr>
          <w:color w:val="0000FF"/>
        </w:rPr>
        <w:t>S2-2406578</w:t>
      </w:r>
      <w:r>
        <w:t xml:space="preserve"> was then reviewed.</w:t>
      </w:r>
      <w:r w:rsidR="009F0DFA">
        <w:t xml:space="preserve"> This was merged into </w:t>
      </w:r>
      <w:r w:rsidR="009F0DFA" w:rsidRPr="00CE3EC0">
        <w:rPr>
          <w:color w:val="0000FF"/>
        </w:rPr>
        <w:t>S2-2</w:t>
      </w:r>
      <w:r w:rsidR="009F0DFA">
        <w:rPr>
          <w:color w:val="0000FF"/>
        </w:rPr>
        <w:t>407123</w:t>
      </w:r>
      <w:r w:rsidR="009F0DFA">
        <w:t>.</w:t>
      </w:r>
    </w:p>
    <w:p w14:paraId="4E705AC8" w14:textId="77777777" w:rsidR="009F0DFA" w:rsidRPr="00EB0339" w:rsidRDefault="009F0DFA" w:rsidP="009F0DFA">
      <w:r w:rsidRPr="005B25A1">
        <w:rPr>
          <w:b/>
          <w:bCs/>
        </w:rPr>
        <w:t>Status:</w:t>
      </w:r>
      <w:r>
        <w:t xml:space="preserve"> </w:t>
      </w:r>
      <w:r>
        <w:rPr>
          <w:color w:val="0000FF"/>
        </w:rPr>
        <w:t>Merged</w:t>
      </w:r>
      <w:r>
        <w:t>.</w:t>
      </w:r>
    </w:p>
    <w:p w14:paraId="3823966B" w14:textId="1BC9B30C" w:rsidR="00E00DA6" w:rsidRDefault="0014183C" w:rsidP="00E04F4D">
      <w:pPr>
        <w:pStyle w:val="NormTop"/>
      </w:pPr>
      <w:r w:rsidRPr="0014183C">
        <w:rPr>
          <w:color w:val="0000FF"/>
        </w:rPr>
        <w:t>S2-2406578</w:t>
      </w:r>
      <w:r w:rsidR="007615D6" w:rsidRPr="00D53282">
        <w:t xml:space="preserve"> </w:t>
      </w:r>
      <w:r w:rsidR="007615D6">
        <w:t>(CR) 23.503 CR1300 (Rel-19, 'C'): Support of QoS monitoring capability configuration and transfer within 5GC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It </w:t>
      </w:r>
      <w:r w:rsidR="00A876A0">
        <w:t>i</w:t>
      </w:r>
      <w:r w:rsidR="007615D6">
        <w:t>s proposed to introduce the triggers and events corresponding to the QoS monitoring capability configuration and transfer within 5GC.</w:t>
      </w:r>
    </w:p>
    <w:p w14:paraId="484E56E5" w14:textId="77777777" w:rsidR="007615D6" w:rsidRPr="005B25A1" w:rsidRDefault="007615D6" w:rsidP="007615D6">
      <w:pPr>
        <w:keepNext/>
        <w:keepLines/>
        <w:rPr>
          <w:b/>
          <w:bCs/>
        </w:rPr>
      </w:pPr>
      <w:r w:rsidRPr="005B25A1">
        <w:rPr>
          <w:b/>
          <w:bCs/>
        </w:rPr>
        <w:t>Parallel discussion:</w:t>
      </w:r>
    </w:p>
    <w:p w14:paraId="57763E06" w14:textId="6E56B497" w:rsidR="00765FB8" w:rsidRDefault="00765FB8" w:rsidP="00765FB8">
      <w:pPr>
        <w:keepNext/>
        <w:keepLines/>
      </w:pPr>
      <w:r>
        <w:t xml:space="preserve">Some issues were raised and this was left for off-line discussion and revised in parallel session, merging </w:t>
      </w:r>
      <w:r w:rsidRPr="0014183C">
        <w:rPr>
          <w:color w:val="0000FF"/>
        </w:rPr>
        <w:t>S2-2406</w:t>
      </w:r>
      <w:r>
        <w:rPr>
          <w:color w:val="0000FF"/>
        </w:rPr>
        <w:t>342</w:t>
      </w:r>
      <w:r>
        <w:t xml:space="preserve">, to </w:t>
      </w:r>
      <w:r w:rsidRPr="00CE3EC0">
        <w:rPr>
          <w:color w:val="0000FF"/>
        </w:rPr>
        <w:t>S2-2</w:t>
      </w:r>
      <w:r>
        <w:rPr>
          <w:color w:val="0000FF"/>
        </w:rPr>
        <w:t>407123</w:t>
      </w:r>
      <w:r>
        <w:t>.</w:t>
      </w:r>
    </w:p>
    <w:p w14:paraId="7CB157CF" w14:textId="2CE6B8ED" w:rsidR="009E1E33" w:rsidRDefault="009E1E33" w:rsidP="00765FB8">
      <w:pPr>
        <w:keepNext/>
        <w:keepLines/>
      </w:pPr>
      <w:r>
        <w:t xml:space="preserve">Some editorial corrections were needed and the network support for QoS monitoring row should be moved up in the table. This was revised in parallel session to </w:t>
      </w:r>
      <w:r w:rsidRPr="00CE3EC0">
        <w:rPr>
          <w:color w:val="0000FF"/>
        </w:rPr>
        <w:t>S2-2</w:t>
      </w:r>
      <w:r>
        <w:rPr>
          <w:color w:val="0000FF"/>
        </w:rPr>
        <w:t>407281</w:t>
      </w:r>
      <w:r>
        <w:t>.</w:t>
      </w:r>
    </w:p>
    <w:p w14:paraId="6E363F1F" w14:textId="16F239BF" w:rsidR="00765FB8" w:rsidRPr="009E1E33" w:rsidRDefault="009E1E33" w:rsidP="00765FB8">
      <w:pPr>
        <w:keepNext/>
        <w:keepLines/>
      </w:pPr>
      <w:r>
        <w:t xml:space="preserve">This was </w:t>
      </w:r>
      <w:r w:rsidRPr="00B30893">
        <w:rPr>
          <w:color w:val="FF0000"/>
        </w:rPr>
        <w:t>agreed</w:t>
      </w:r>
      <w:r>
        <w:t xml:space="preserve"> in parallel session.</w:t>
      </w:r>
    </w:p>
    <w:p w14:paraId="6C1159CD" w14:textId="77777777" w:rsidR="00B56CC5" w:rsidRPr="005B25A1" w:rsidRDefault="00B56CC5" w:rsidP="00B56CC5">
      <w:pPr>
        <w:keepNext/>
        <w:keepLines/>
        <w:rPr>
          <w:b/>
          <w:bCs/>
        </w:rPr>
      </w:pPr>
      <w:r w:rsidRPr="005B25A1">
        <w:rPr>
          <w:b/>
          <w:bCs/>
        </w:rPr>
        <w:t>Plenary Discussion:</w:t>
      </w:r>
    </w:p>
    <w:p w14:paraId="70AEFEB0" w14:textId="77777777" w:rsidR="00B56CC5" w:rsidRPr="00B56CC5" w:rsidRDefault="00B56CC5" w:rsidP="00B56CC5">
      <w:pPr>
        <w:keepNext/>
        <w:keepLines/>
      </w:pPr>
      <w:r>
        <w:t xml:space="preserve">This was </w:t>
      </w:r>
      <w:r w:rsidRPr="00B56CC5">
        <w:rPr>
          <w:color w:val="FF0000"/>
        </w:rPr>
        <w:t>block approved</w:t>
      </w:r>
      <w:r>
        <w:t>.</w:t>
      </w:r>
    </w:p>
    <w:p w14:paraId="046D917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9CD70CA" w14:textId="77777777" w:rsidR="008D6ECD" w:rsidRDefault="008D6ECD" w:rsidP="00E04F4D"/>
    <w:p w14:paraId="096CF058" w14:textId="77777777" w:rsidR="007615D6" w:rsidRDefault="007615D6" w:rsidP="00E04F4D">
      <w:pPr>
        <w:pStyle w:val="Heading2"/>
      </w:pPr>
      <w:bookmarkStart w:id="141" w:name="_Toc177620693"/>
      <w:r>
        <w:lastRenderedPageBreak/>
        <w:t>19.26</w:t>
      </w:r>
      <w:r>
        <w:tab/>
        <w:t>NF discovery and selection by target PLMN (TEI19_NFsel_by_tPLMN)</w:t>
      </w:r>
      <w:bookmarkEnd w:id="141"/>
    </w:p>
    <w:p w14:paraId="334D163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5A294D" w14:textId="77777777" w:rsidR="00E00DA6" w:rsidRDefault="0014183C" w:rsidP="00E04F4D">
      <w:pPr>
        <w:pStyle w:val="NormTop"/>
      </w:pPr>
      <w:r w:rsidRPr="0014183C">
        <w:rPr>
          <w:color w:val="0000FF"/>
        </w:rPr>
        <w:t>S2-2405950</w:t>
      </w:r>
      <w:r w:rsidR="007615D6" w:rsidRPr="00D53282">
        <w:t xml:space="preserve"> </w:t>
      </w:r>
      <w:r w:rsidR="007615D6">
        <w:t>(CR) 23.501 CR5399 (Rel-19, 'B'): NF discovery and selection by target PLMN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For NF and NF service discovery across PLMNs, the NRF in the local PLMN interacts with the NRF in the remote PLMN to retrieve the NF profile(s) of the NF instance(s) in the remote PLMN that matches the discovery criteria. If the NRF in the local PLMN indicated support of 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 based on operator's policy and the capabilities of the local PLMN, the NRF in the remote PLMN may also return an indication that indirect communication with delegated discovery with NF (re)selection at target PLMN and/or indirect communication without delegated discovery with NF (re)selection at target PLMN is preferred and for delegated discovery in target PLMN omit NF profiles.Based on operator's policy and configuration, the NRF in the local PLMN may also determine without interaction with the NRF in the remote PLMN that indirect communication with delegated discovery with NF (re)selection at target PLMN is preferred for communication for that remote PLMN.</w:t>
      </w:r>
    </w:p>
    <w:p w14:paraId="30EF4956" w14:textId="77777777" w:rsidR="007615D6" w:rsidRPr="005B25A1" w:rsidRDefault="007615D6" w:rsidP="007615D6">
      <w:pPr>
        <w:keepNext/>
        <w:keepLines/>
        <w:rPr>
          <w:b/>
          <w:bCs/>
        </w:rPr>
      </w:pPr>
      <w:r w:rsidRPr="005B25A1">
        <w:rPr>
          <w:b/>
          <w:bCs/>
        </w:rPr>
        <w:t>Parallel discussion:</w:t>
      </w:r>
    </w:p>
    <w:p w14:paraId="60EFAFDA" w14:textId="384E0C8F" w:rsidR="000F25C6" w:rsidRPr="000F25C6" w:rsidRDefault="000F25C6" w:rsidP="00A120F3">
      <w:pPr>
        <w:keepNext/>
        <w:keepLines/>
      </w:pPr>
      <w:r>
        <w:t xml:space="preserve">Some clean up was needed and this was revised in parallel session, merging </w:t>
      </w:r>
      <w:r w:rsidRPr="0014183C">
        <w:rPr>
          <w:color w:val="0000FF"/>
        </w:rPr>
        <w:t>S2-2406734</w:t>
      </w:r>
      <w:r>
        <w:t xml:space="preserve">, to </w:t>
      </w:r>
      <w:r w:rsidRPr="00CE3EC0">
        <w:rPr>
          <w:color w:val="0000FF"/>
        </w:rPr>
        <w:t>S2-2</w:t>
      </w:r>
      <w:r>
        <w:rPr>
          <w:color w:val="0000FF"/>
        </w:rPr>
        <w:t>407125</w:t>
      </w:r>
      <w:r>
        <w:t>.</w:t>
      </w:r>
    </w:p>
    <w:p w14:paraId="66DD4454" w14:textId="54F0CABE" w:rsidR="007615D6" w:rsidRPr="008E517A" w:rsidRDefault="008E517A" w:rsidP="007615D6">
      <w:pPr>
        <w:keepNext/>
        <w:keepLines/>
      </w:pPr>
      <w:r>
        <w:t xml:space="preserve">This was reviewed and </w:t>
      </w:r>
      <w:r w:rsidRPr="00B30893">
        <w:rPr>
          <w:color w:val="FF0000"/>
        </w:rPr>
        <w:t>agreed</w:t>
      </w:r>
      <w:r>
        <w:t xml:space="preserve"> in parallel session.</w:t>
      </w:r>
    </w:p>
    <w:p w14:paraId="7A722884" w14:textId="77777777" w:rsidR="00B56CC5" w:rsidRPr="005B25A1" w:rsidRDefault="00B56CC5" w:rsidP="00B56CC5">
      <w:pPr>
        <w:keepNext/>
        <w:keepLines/>
        <w:rPr>
          <w:b/>
          <w:bCs/>
        </w:rPr>
      </w:pPr>
      <w:r w:rsidRPr="005B25A1">
        <w:rPr>
          <w:b/>
          <w:bCs/>
        </w:rPr>
        <w:t>Plenary Discussion:</w:t>
      </w:r>
    </w:p>
    <w:p w14:paraId="08894931" w14:textId="77777777" w:rsidR="00B56CC5" w:rsidRPr="00B56CC5" w:rsidRDefault="00B56CC5" w:rsidP="00B56CC5">
      <w:pPr>
        <w:keepNext/>
        <w:keepLines/>
      </w:pPr>
      <w:r>
        <w:t xml:space="preserve">This was </w:t>
      </w:r>
      <w:r w:rsidRPr="00B56CC5">
        <w:rPr>
          <w:color w:val="FF0000"/>
        </w:rPr>
        <w:t>block approved</w:t>
      </w:r>
      <w:r>
        <w:t>.</w:t>
      </w:r>
    </w:p>
    <w:p w14:paraId="15C98C62"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C86F1EA" w14:textId="77777777" w:rsidR="00E00DA6" w:rsidRDefault="0014183C" w:rsidP="00E04F4D">
      <w:pPr>
        <w:pStyle w:val="NormTop"/>
      </w:pPr>
      <w:r w:rsidRPr="0014183C">
        <w:rPr>
          <w:color w:val="0000FF"/>
        </w:rPr>
        <w:t>S2-2406734</w:t>
      </w:r>
      <w:r w:rsidR="007615D6" w:rsidRPr="00D53282">
        <w:t xml:space="preserve"> </w:t>
      </w:r>
      <w:r w:rsidR="007615D6">
        <w:t>(CR) 23.501 CR5403 (Rel-19, 'B'): NF discovery and selection by target PLMN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For inter-domain NF discovery requests, if the target domain supports to use the delegated discovery and selection mode, the NRF from the target domain may return an indication that the discovery and selection of the target NF is preferred; the request may additionally contain: the real-time NF load requirement. the NF selection mechanism.</w:t>
      </w:r>
    </w:p>
    <w:p w14:paraId="4FFB65A3" w14:textId="77777777" w:rsidR="007615D6" w:rsidRPr="005B25A1" w:rsidRDefault="007615D6" w:rsidP="007615D6">
      <w:pPr>
        <w:keepNext/>
        <w:keepLines/>
        <w:rPr>
          <w:b/>
          <w:bCs/>
        </w:rPr>
      </w:pPr>
      <w:r w:rsidRPr="005B25A1">
        <w:rPr>
          <w:b/>
          <w:bCs/>
        </w:rPr>
        <w:t>Parallel discussion:</w:t>
      </w:r>
    </w:p>
    <w:p w14:paraId="7A7710ED" w14:textId="27BA182B" w:rsidR="007615D6" w:rsidRPr="005B25A1" w:rsidRDefault="000F25C6" w:rsidP="007615D6">
      <w:pPr>
        <w:keepNext/>
        <w:keepLines/>
      </w:pPr>
      <w:r>
        <w:t xml:space="preserve">Merged into </w:t>
      </w:r>
      <w:r w:rsidRPr="00CE3EC0">
        <w:rPr>
          <w:color w:val="0000FF"/>
        </w:rPr>
        <w:t>S2-2</w:t>
      </w:r>
      <w:r>
        <w:rPr>
          <w:color w:val="0000FF"/>
        </w:rPr>
        <w:t>407125</w:t>
      </w:r>
      <w:r>
        <w:t>.</w:t>
      </w:r>
    </w:p>
    <w:p w14:paraId="0ED2C6F0" w14:textId="4202DD18" w:rsidR="007615D6" w:rsidRPr="00EB0339" w:rsidRDefault="007615D6" w:rsidP="007615D6">
      <w:r w:rsidRPr="005B25A1">
        <w:rPr>
          <w:b/>
          <w:bCs/>
        </w:rPr>
        <w:t>Status:</w:t>
      </w:r>
      <w:r>
        <w:t xml:space="preserve"> </w:t>
      </w:r>
      <w:r w:rsidR="000F25C6">
        <w:rPr>
          <w:color w:val="0000FF"/>
        </w:rPr>
        <w:t>Merg</w:t>
      </w:r>
      <w:r>
        <w:rPr>
          <w:color w:val="0000FF"/>
        </w:rPr>
        <w:t>ed</w:t>
      </w:r>
      <w:r>
        <w:t>.</w:t>
      </w:r>
    </w:p>
    <w:p w14:paraId="4726966A" w14:textId="706E84FB" w:rsidR="00E00DA6" w:rsidRDefault="0014183C" w:rsidP="00E04F4D">
      <w:pPr>
        <w:pStyle w:val="NormTop"/>
      </w:pPr>
      <w:r w:rsidRPr="0014183C">
        <w:rPr>
          <w:color w:val="0000FF"/>
        </w:rPr>
        <w:lastRenderedPageBreak/>
        <w:t>S2-2405951</w:t>
      </w:r>
      <w:r w:rsidR="007615D6" w:rsidRPr="00D53282">
        <w:t xml:space="preserve"> </w:t>
      </w:r>
      <w:r w:rsidR="007615D6">
        <w:t>(CR) 23.502 CR4808 (Rel-19, 'B'): NF discovery and selection by target PLMN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For NF and NF service discovery across PLMNs, the NRF in the local PLMN interacts with the NRF in the remote PLMN to retrieve the NF profile(s) of the NF instance(s) in the remote PLMN that matches the discovery criteria. If the NRF in the local PLMN indicated support of 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 based on operator's policy and the capabilities of the local PLMN, the NRF in the remote PLMN may also return an indication that indirect communication with delegated discovery with NF (re)selection at target PLMN and/or indirect communication without delegated discovery with NF (re)selection at target PLMN is preferred and for delegated discovery in target PLMN omit NF profiles.</w:t>
      </w:r>
      <w:r w:rsidR="00492CC3">
        <w:t xml:space="preserve"> </w:t>
      </w:r>
      <w:r w:rsidR="007615D6">
        <w:t>Based on operator's policy and configuration, the NRF in the local PLMN may also determine without interaction with the NRF in the remote PLMN that indirect communication with delegated discovery with NF (re)selection at target PLMN is preferred for communication for that remote PLMN.</w:t>
      </w:r>
    </w:p>
    <w:p w14:paraId="2E654750" w14:textId="77777777" w:rsidR="007615D6" w:rsidRPr="005B25A1" w:rsidRDefault="007615D6" w:rsidP="007615D6">
      <w:pPr>
        <w:keepNext/>
        <w:keepLines/>
        <w:rPr>
          <w:b/>
          <w:bCs/>
        </w:rPr>
      </w:pPr>
      <w:r w:rsidRPr="005B25A1">
        <w:rPr>
          <w:b/>
          <w:bCs/>
        </w:rPr>
        <w:t>Parallel discussion:</w:t>
      </w:r>
    </w:p>
    <w:p w14:paraId="36FB0A5A" w14:textId="4D0378F7" w:rsidR="000F25C6" w:rsidRDefault="000F25C6" w:rsidP="00A120F3">
      <w:pPr>
        <w:keepNext/>
        <w:keepLines/>
      </w:pPr>
      <w:r>
        <w:t xml:space="preserve">An update _rev6 was provided after drafting session: </w:t>
      </w:r>
      <w:hyperlink r:id="rId26" w:history="1">
        <w:r w:rsidRPr="00ED7ED9">
          <w:rPr>
            <w:rStyle w:val="Hyperlink"/>
          </w:rPr>
          <w:t>https://www.3gpp.org/ftp/tsg_sa/WG2_Arch/TSGS2_163_Jeju_2024-05/INBOX/DRAFTS/S2-2405951%20rev6%20CR%2023.502%20NF%20Selection%20by%20Target%20PLMN.docx</w:t>
        </w:r>
      </w:hyperlink>
      <w:r>
        <w:t xml:space="preserve">. Some clean up was needed and this was left for off-line checking and revised in parallel session, merging </w:t>
      </w:r>
      <w:r w:rsidRPr="0014183C">
        <w:rPr>
          <w:color w:val="0000FF"/>
        </w:rPr>
        <w:t>S2-2406745</w:t>
      </w:r>
      <w:r>
        <w:t xml:space="preserve">, to </w:t>
      </w:r>
      <w:r w:rsidRPr="00CE3EC0">
        <w:rPr>
          <w:color w:val="0000FF"/>
        </w:rPr>
        <w:t>S2-2</w:t>
      </w:r>
      <w:r>
        <w:rPr>
          <w:color w:val="0000FF"/>
        </w:rPr>
        <w:t>407126</w:t>
      </w:r>
      <w:r>
        <w:t>.</w:t>
      </w:r>
    </w:p>
    <w:p w14:paraId="1BC7CD6B" w14:textId="4B74319F" w:rsidR="00C85CB4" w:rsidRDefault="00C85CB4" w:rsidP="00A120F3">
      <w:pPr>
        <w:keepNext/>
        <w:keepLines/>
      </w:pPr>
      <w:r>
        <w:t xml:space="preserve">Wrong document uploaded. This was revised to </w:t>
      </w:r>
      <w:r w:rsidRPr="00CE3EC0">
        <w:rPr>
          <w:color w:val="0000FF"/>
        </w:rPr>
        <w:t>S2-2</w:t>
      </w:r>
      <w:r>
        <w:rPr>
          <w:color w:val="0000FF"/>
        </w:rPr>
        <w:t>407277</w:t>
      </w:r>
      <w:r>
        <w:t>.</w:t>
      </w:r>
    </w:p>
    <w:p w14:paraId="02BA095D" w14:textId="77777777" w:rsidR="008E517A" w:rsidRDefault="008E517A" w:rsidP="007615D6">
      <w:pPr>
        <w:keepNext/>
        <w:keepLines/>
      </w:pPr>
      <w:r>
        <w:t xml:space="preserve">Changes on changes needed cleaning up. This was revised in parallel session to </w:t>
      </w:r>
      <w:r w:rsidRPr="00CE3EC0">
        <w:rPr>
          <w:color w:val="0000FF"/>
        </w:rPr>
        <w:t>S2-2</w:t>
      </w:r>
      <w:r>
        <w:rPr>
          <w:color w:val="0000FF"/>
        </w:rPr>
        <w:t>407278</w:t>
      </w:r>
      <w:r>
        <w:t>.</w:t>
      </w:r>
    </w:p>
    <w:p w14:paraId="7E6D83A1" w14:textId="6F13BFAF" w:rsidR="007615D6" w:rsidRPr="008E517A" w:rsidRDefault="008E517A" w:rsidP="007615D6">
      <w:pPr>
        <w:keepNext/>
        <w:keepLines/>
      </w:pPr>
      <w:r>
        <w:t xml:space="preserve">This was </w:t>
      </w:r>
      <w:r w:rsidRPr="00B30893">
        <w:rPr>
          <w:color w:val="FF0000"/>
        </w:rPr>
        <w:t>agreed</w:t>
      </w:r>
      <w:r>
        <w:t xml:space="preserve"> in parallel session.</w:t>
      </w:r>
    </w:p>
    <w:p w14:paraId="4A5FA0D6" w14:textId="77777777" w:rsidR="007615D6" w:rsidRPr="005B25A1" w:rsidRDefault="007615D6" w:rsidP="007615D6">
      <w:pPr>
        <w:keepNext/>
        <w:keepLines/>
        <w:rPr>
          <w:b/>
          <w:bCs/>
        </w:rPr>
      </w:pPr>
      <w:r w:rsidRPr="005B25A1">
        <w:rPr>
          <w:b/>
          <w:bCs/>
        </w:rPr>
        <w:t>Plenary Discussion:</w:t>
      </w:r>
    </w:p>
    <w:p w14:paraId="51AA1A91" w14:textId="57FD389C" w:rsidR="007615D6" w:rsidRDefault="00145C5E" w:rsidP="007615D6">
      <w:pPr>
        <w:keepNext/>
        <w:keepLines/>
      </w:pPr>
      <w:r>
        <w:t xml:space="preserve">Nokia asked for some corrections to Steps 9and 10. This was revised in </w:t>
      </w:r>
      <w:r w:rsidRPr="00CE3EC0">
        <w:rPr>
          <w:color w:val="0000FF"/>
        </w:rPr>
        <w:t>S2-2</w:t>
      </w:r>
      <w:r>
        <w:rPr>
          <w:color w:val="0000FF"/>
        </w:rPr>
        <w:t>407356</w:t>
      </w:r>
      <w:r>
        <w:t>.</w:t>
      </w:r>
    </w:p>
    <w:p w14:paraId="6CA3839E" w14:textId="5ECE9451" w:rsidR="00145C5E" w:rsidRPr="00145C5E" w:rsidRDefault="00145C5E" w:rsidP="007615D6">
      <w:pPr>
        <w:keepNext/>
        <w:keepLines/>
      </w:pPr>
      <w:r>
        <w:t xml:space="preserve">This was </w:t>
      </w:r>
      <w:r w:rsidRPr="00C3284B">
        <w:rPr>
          <w:color w:val="FF0000"/>
          <w:lang w:eastAsia="en-US"/>
        </w:rPr>
        <w:t>approved</w:t>
      </w:r>
      <w:r>
        <w:t>.</w:t>
      </w:r>
    </w:p>
    <w:p w14:paraId="05CA0AF0" w14:textId="3BFCC4A2" w:rsidR="007615D6" w:rsidRPr="00EB0339" w:rsidRDefault="007615D6" w:rsidP="007615D6">
      <w:r w:rsidRPr="005B25A1">
        <w:rPr>
          <w:b/>
          <w:bCs/>
        </w:rPr>
        <w:t>Status:</w:t>
      </w:r>
      <w:r>
        <w:t xml:space="preserve"> </w:t>
      </w:r>
      <w:r w:rsidR="00145C5E" w:rsidRPr="00C3284B">
        <w:rPr>
          <w:color w:val="FF0000"/>
          <w:lang w:eastAsia="en-US"/>
        </w:rPr>
        <w:t>Approved</w:t>
      </w:r>
      <w:r w:rsidR="008E517A" w:rsidRPr="008E517A">
        <w:rPr>
          <w:color w:val="0000FF"/>
        </w:rPr>
        <w:t>.</w:t>
      </w:r>
    </w:p>
    <w:p w14:paraId="33125FFF" w14:textId="77777777" w:rsidR="00E00DA6" w:rsidRDefault="0014183C" w:rsidP="00E04F4D">
      <w:pPr>
        <w:pStyle w:val="NormTop"/>
      </w:pPr>
      <w:r w:rsidRPr="0014183C">
        <w:rPr>
          <w:color w:val="0000FF"/>
        </w:rPr>
        <w:t>S2-2406745</w:t>
      </w:r>
      <w:r w:rsidR="007615D6" w:rsidRPr="00D53282">
        <w:t xml:space="preserve"> </w:t>
      </w:r>
      <w:r w:rsidR="007615D6">
        <w:t>(CR) 23.502 CR4825 (Rel-19, 'B'): NF discovery and selection by target PLMN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For inter-domain NF discovery requests, if the target domain supports to use the delegated discovery and selection mode, the NRF from the target domain may return an indication that the discovery and selection of the target NF is preferred; the request may additionally contain: the real-time NF load. the NF selection mechnism.</w:t>
      </w:r>
    </w:p>
    <w:p w14:paraId="62F98610" w14:textId="77777777" w:rsidR="007615D6" w:rsidRPr="005B25A1" w:rsidRDefault="007615D6" w:rsidP="007615D6">
      <w:pPr>
        <w:keepNext/>
        <w:keepLines/>
        <w:rPr>
          <w:b/>
          <w:bCs/>
        </w:rPr>
      </w:pPr>
      <w:r w:rsidRPr="005B25A1">
        <w:rPr>
          <w:b/>
          <w:bCs/>
        </w:rPr>
        <w:t>Parallel discussion:</w:t>
      </w:r>
    </w:p>
    <w:p w14:paraId="5E7D3216" w14:textId="6F3073F8" w:rsidR="0043244A" w:rsidRPr="005B25A1" w:rsidRDefault="0043244A" w:rsidP="0043244A">
      <w:pPr>
        <w:keepNext/>
        <w:keepLines/>
      </w:pPr>
      <w:r>
        <w:t xml:space="preserve">Merged into </w:t>
      </w:r>
      <w:r w:rsidRPr="00CE3EC0">
        <w:rPr>
          <w:color w:val="0000FF"/>
        </w:rPr>
        <w:t>S2-2</w:t>
      </w:r>
      <w:r>
        <w:rPr>
          <w:color w:val="0000FF"/>
        </w:rPr>
        <w:t>407126</w:t>
      </w:r>
      <w:r>
        <w:t>.</w:t>
      </w:r>
    </w:p>
    <w:p w14:paraId="03F74E90" w14:textId="77777777" w:rsidR="0043244A" w:rsidRPr="00EB0339" w:rsidRDefault="0043244A" w:rsidP="0043244A">
      <w:r w:rsidRPr="005B25A1">
        <w:rPr>
          <w:b/>
          <w:bCs/>
        </w:rPr>
        <w:t>Status:</w:t>
      </w:r>
      <w:r>
        <w:t xml:space="preserve"> </w:t>
      </w:r>
      <w:r>
        <w:rPr>
          <w:color w:val="0000FF"/>
        </w:rPr>
        <w:t>Merged</w:t>
      </w:r>
      <w:r>
        <w:t>.</w:t>
      </w:r>
    </w:p>
    <w:p w14:paraId="64E53383" w14:textId="77777777" w:rsidR="008D6ECD" w:rsidRDefault="008D6ECD" w:rsidP="00E04F4D"/>
    <w:p w14:paraId="47F6032E" w14:textId="77777777" w:rsidR="007615D6" w:rsidRDefault="007615D6" w:rsidP="00E04F4D">
      <w:pPr>
        <w:pStyle w:val="Heading2"/>
      </w:pPr>
      <w:bookmarkStart w:id="142" w:name="_Toc177620694"/>
      <w:r>
        <w:t>19.27</w:t>
      </w:r>
      <w:r>
        <w:tab/>
        <w:t>Roaming traffic offloading via session breakout in HPLMN (TEI19_HSBO)</w:t>
      </w:r>
      <w:bookmarkEnd w:id="142"/>
    </w:p>
    <w:p w14:paraId="43E4C657" w14:textId="77777777" w:rsidR="008D6ECD" w:rsidRDefault="00E04F4D" w:rsidP="00E04F4D">
      <w:r>
        <w:t>There were no contributions to this agenda item.</w:t>
      </w:r>
    </w:p>
    <w:p w14:paraId="3A99CE26" w14:textId="77777777" w:rsidR="008D6ECD" w:rsidRDefault="008D6ECD" w:rsidP="00E04F4D"/>
    <w:p w14:paraId="398659C7" w14:textId="77777777" w:rsidR="007615D6" w:rsidRDefault="007615D6" w:rsidP="00E04F4D">
      <w:pPr>
        <w:pStyle w:val="Heading2"/>
      </w:pPr>
      <w:bookmarkStart w:id="143" w:name="_Toc177620695"/>
      <w:r>
        <w:lastRenderedPageBreak/>
        <w:t>19.28</w:t>
      </w:r>
      <w:r>
        <w:tab/>
        <w:t>Multiple Location Procedure for Emergency LCS Routing (TEI19_MLR4RTR)</w:t>
      </w:r>
      <w:bookmarkEnd w:id="143"/>
    </w:p>
    <w:p w14:paraId="722EF631" w14:textId="77777777" w:rsidR="008D6ECD" w:rsidRDefault="00E04F4D" w:rsidP="00E04F4D">
      <w:r>
        <w:t>There were no contributions to this agenda item.</w:t>
      </w:r>
    </w:p>
    <w:p w14:paraId="0EA799E9" w14:textId="77777777" w:rsidR="008D6ECD" w:rsidRDefault="008D6ECD" w:rsidP="00E04F4D"/>
    <w:p w14:paraId="4EC82688" w14:textId="77777777" w:rsidR="007615D6" w:rsidRDefault="007615D6" w:rsidP="00E04F4D">
      <w:pPr>
        <w:pStyle w:val="Heading2"/>
      </w:pPr>
      <w:bookmarkStart w:id="144" w:name="_Toc177620696"/>
      <w:r>
        <w:t>19.29</w:t>
      </w:r>
      <w:r>
        <w:tab/>
        <w:t>Support for ProSe services in NPNs (TEI19_ProSe_NPN)</w:t>
      </w:r>
      <w:bookmarkEnd w:id="144"/>
    </w:p>
    <w:p w14:paraId="6F7B13A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25B58F2" w14:textId="77777777" w:rsidR="009F0DFA" w:rsidRDefault="009F0DFA" w:rsidP="009F0DFA">
      <w:pPr>
        <w:pStyle w:val="NormTop"/>
      </w:pPr>
      <w:r w:rsidRPr="0014183C">
        <w:rPr>
          <w:color w:val="0000FF"/>
        </w:rPr>
        <w:t>S2-2406830</w:t>
      </w:r>
      <w:r w:rsidRPr="00D53282">
        <w:t xml:space="preserve"> </w:t>
      </w:r>
      <w:r>
        <w:t>(DISCUSSION) Discussion on RSC selection for SNPNs and PNI-NPN. (Source: Philips International B.V.)</w:t>
      </w:r>
      <w:r>
        <w:br/>
      </w:r>
      <w:r w:rsidRPr="00D53282">
        <w:rPr>
          <w:b/>
        </w:rPr>
        <w:t>Document for:</w:t>
      </w:r>
      <w:r w:rsidRPr="00D53282">
        <w:t xml:space="preserve"> </w:t>
      </w:r>
      <w:r>
        <w:t>Endorsement</w:t>
      </w:r>
      <w:r>
        <w:br/>
      </w:r>
      <w:r w:rsidRPr="00D53282">
        <w:rPr>
          <w:b/>
        </w:rPr>
        <w:t>Abstract:</w:t>
      </w:r>
      <w:r w:rsidRPr="00D53282">
        <w:t xml:space="preserve"> </w:t>
      </w:r>
      <w:r>
        <w:br/>
        <w:t>Analysis and proposal to improve CAG support and enable RSC selection for SNPNs and PNI-NPNs in baseline CR 0436 to TS 23.304 for TEI19_ProSe_NPN.</w:t>
      </w:r>
    </w:p>
    <w:p w14:paraId="15701F6C" w14:textId="77777777" w:rsidR="009F0DFA" w:rsidRPr="005B25A1" w:rsidRDefault="009F0DFA" w:rsidP="009F0DFA">
      <w:pPr>
        <w:keepNext/>
        <w:keepLines/>
        <w:rPr>
          <w:b/>
          <w:bCs/>
        </w:rPr>
      </w:pPr>
      <w:r w:rsidRPr="005B25A1">
        <w:rPr>
          <w:b/>
          <w:bCs/>
        </w:rPr>
        <w:t>Parallel discussion:</w:t>
      </w:r>
    </w:p>
    <w:p w14:paraId="09722E1B" w14:textId="1F3B15D4" w:rsidR="009F0DFA" w:rsidRPr="005B25A1" w:rsidRDefault="000F25C6" w:rsidP="009F0DFA">
      <w:pPr>
        <w:keepNext/>
        <w:keepLines/>
      </w:pPr>
      <w:r>
        <w:t xml:space="preserve">This was </w:t>
      </w:r>
      <w:r w:rsidRPr="00C3284B">
        <w:rPr>
          <w:color w:val="0000FF"/>
        </w:rPr>
        <w:t>noted</w:t>
      </w:r>
      <w:r>
        <w:t xml:space="preserve"> in parallel session.</w:t>
      </w:r>
    </w:p>
    <w:p w14:paraId="41433EF1" w14:textId="38C125EE" w:rsidR="009F0DFA" w:rsidRPr="00EB0339" w:rsidRDefault="009F0DFA" w:rsidP="009F0DFA">
      <w:r w:rsidRPr="005B25A1">
        <w:rPr>
          <w:b/>
          <w:bCs/>
        </w:rPr>
        <w:t>Status:</w:t>
      </w:r>
      <w:r>
        <w:t xml:space="preserve"> </w:t>
      </w:r>
      <w:r>
        <w:rPr>
          <w:color w:val="0000FF"/>
        </w:rPr>
        <w:t>Noted</w:t>
      </w:r>
      <w:r>
        <w:t>.</w:t>
      </w:r>
    </w:p>
    <w:p w14:paraId="5FAE1595" w14:textId="77777777" w:rsidR="00E00DA6" w:rsidRDefault="0014183C" w:rsidP="00E04F4D">
      <w:pPr>
        <w:pStyle w:val="NormTop"/>
      </w:pPr>
      <w:r w:rsidRPr="0014183C">
        <w:rPr>
          <w:color w:val="0000FF"/>
        </w:rPr>
        <w:t>S2-2406151</w:t>
      </w:r>
      <w:r w:rsidR="007615D6" w:rsidRPr="00D53282">
        <w:t xml:space="preserve"> </w:t>
      </w:r>
      <w:r w:rsidR="007615D6">
        <w:t>(CR) 23.304 CR0436R2 (Rel-19, 'B'): ProSe support for NPNs (Source: OPPO, [Philips International B.V.])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ProSe service in the subscribed SNPN is specified. The ProSe in conjunction with CAG is specified.</w:t>
      </w:r>
    </w:p>
    <w:p w14:paraId="26432FED" w14:textId="77777777" w:rsidR="004866C4" w:rsidRPr="00B81031" w:rsidRDefault="004866C4" w:rsidP="004866C4">
      <w:pPr>
        <w:keepNext/>
        <w:keepLines/>
        <w:rPr>
          <w:i/>
        </w:rPr>
      </w:pPr>
      <w:r w:rsidRPr="00B81031">
        <w:rPr>
          <w:b/>
          <w:bCs/>
          <w:i/>
        </w:rPr>
        <w:t>Comment:</w:t>
      </w:r>
      <w:r>
        <w:rPr>
          <w:i/>
        </w:rPr>
        <w:t xml:space="preserve"> Revision of </w:t>
      </w:r>
      <w:r w:rsidRPr="0014183C">
        <w:rPr>
          <w:i/>
          <w:color w:val="0000FF"/>
        </w:rPr>
        <w:t>S2-2405250</w:t>
      </w:r>
      <w:r>
        <w:rPr>
          <w:i/>
        </w:rPr>
        <w:t xml:space="preserve"> from SA WG2#162.</w:t>
      </w:r>
    </w:p>
    <w:p w14:paraId="347ED138" w14:textId="77777777" w:rsidR="007615D6" w:rsidRPr="005B25A1" w:rsidRDefault="007615D6" w:rsidP="007615D6">
      <w:pPr>
        <w:keepNext/>
        <w:keepLines/>
        <w:rPr>
          <w:b/>
          <w:bCs/>
        </w:rPr>
      </w:pPr>
      <w:r w:rsidRPr="005B25A1">
        <w:rPr>
          <w:b/>
          <w:bCs/>
        </w:rPr>
        <w:t>Parallel discussion:</w:t>
      </w:r>
    </w:p>
    <w:p w14:paraId="43EC50CA" w14:textId="59BE28DB" w:rsidR="000F25C6" w:rsidRDefault="009F0DFA" w:rsidP="00A120F3">
      <w:pPr>
        <w:keepNext/>
        <w:keepLines/>
      </w:pPr>
      <w:r>
        <w:t xml:space="preserve">Some corrections to remove 'serving' and to clean changes on changes were needed. </w:t>
      </w:r>
      <w:r w:rsidR="000F25C6">
        <w:t xml:space="preserve">Some clarifications were needed and this was left for off-line discussion and revised in parallel session to </w:t>
      </w:r>
      <w:r w:rsidR="000F25C6" w:rsidRPr="00CE3EC0">
        <w:rPr>
          <w:color w:val="0000FF"/>
        </w:rPr>
        <w:t>S2-2</w:t>
      </w:r>
      <w:r w:rsidR="000F25C6">
        <w:rPr>
          <w:color w:val="0000FF"/>
        </w:rPr>
        <w:t>407124</w:t>
      </w:r>
      <w:r w:rsidR="000F25C6">
        <w:t>.</w:t>
      </w:r>
    </w:p>
    <w:p w14:paraId="5AF8B4C2" w14:textId="4300D7FA" w:rsidR="009E1E33" w:rsidRDefault="009E1E33" w:rsidP="007615D6">
      <w:pPr>
        <w:keepNext/>
        <w:keepLines/>
      </w:pPr>
      <w:r>
        <w:t xml:space="preserve">Philips asked to be added to the source companies. This was revised in parallel session to </w:t>
      </w:r>
      <w:r w:rsidRPr="00CE3EC0">
        <w:rPr>
          <w:color w:val="0000FF"/>
        </w:rPr>
        <w:t>S2-2</w:t>
      </w:r>
      <w:r>
        <w:rPr>
          <w:color w:val="0000FF"/>
        </w:rPr>
        <w:t>407282</w:t>
      </w:r>
      <w:r>
        <w:t>.</w:t>
      </w:r>
    </w:p>
    <w:p w14:paraId="002D0DE4" w14:textId="356C2103" w:rsidR="007615D6" w:rsidRPr="009E1E33" w:rsidRDefault="009E1E33" w:rsidP="007615D6">
      <w:pPr>
        <w:keepNext/>
        <w:keepLines/>
      </w:pPr>
      <w:r>
        <w:t xml:space="preserve">This was </w:t>
      </w:r>
      <w:r w:rsidRPr="00B30893">
        <w:rPr>
          <w:color w:val="FF0000"/>
        </w:rPr>
        <w:t>agreed</w:t>
      </w:r>
      <w:r>
        <w:t xml:space="preserve"> in parallel session.</w:t>
      </w:r>
    </w:p>
    <w:p w14:paraId="701B4C30" w14:textId="77777777" w:rsidR="00B56CC5" w:rsidRPr="005B25A1" w:rsidRDefault="00B56CC5" w:rsidP="00B56CC5">
      <w:pPr>
        <w:keepNext/>
        <w:keepLines/>
        <w:rPr>
          <w:b/>
          <w:bCs/>
        </w:rPr>
      </w:pPr>
      <w:r w:rsidRPr="005B25A1">
        <w:rPr>
          <w:b/>
          <w:bCs/>
        </w:rPr>
        <w:t>Plenary Discussion:</w:t>
      </w:r>
    </w:p>
    <w:p w14:paraId="6246BD4E" w14:textId="77777777" w:rsidR="00B56CC5" w:rsidRPr="00B56CC5" w:rsidRDefault="00B56CC5" w:rsidP="00B56CC5">
      <w:pPr>
        <w:keepNext/>
        <w:keepLines/>
      </w:pPr>
      <w:r>
        <w:t xml:space="preserve">This was </w:t>
      </w:r>
      <w:r w:rsidRPr="00B56CC5">
        <w:rPr>
          <w:color w:val="FF0000"/>
        </w:rPr>
        <w:t>block approved</w:t>
      </w:r>
      <w:r>
        <w:t>.</w:t>
      </w:r>
    </w:p>
    <w:p w14:paraId="4ED93A84"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C74AE1C" w14:textId="77777777" w:rsidR="00E00DA6" w:rsidRDefault="0014183C" w:rsidP="00E04F4D">
      <w:pPr>
        <w:pStyle w:val="NormTop"/>
      </w:pPr>
      <w:r w:rsidRPr="0014183C">
        <w:rPr>
          <w:color w:val="0000FF"/>
        </w:rPr>
        <w:t>S2-2406831</w:t>
      </w:r>
      <w:r w:rsidR="007615D6" w:rsidRPr="00D53282">
        <w:t xml:space="preserve"> </w:t>
      </w:r>
      <w:r w:rsidR="007615D6">
        <w:t>(CR) 23.304 CR0436R3 (Rel-19, 'B'): ProSe support for NPNs (Source: [OPPO], Philips International B.V.)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ProSe service in the subscribed SNPN is specified. The ProSe in conjunction with CAG is specified.</w:t>
      </w:r>
    </w:p>
    <w:p w14:paraId="43481A60" w14:textId="77777777" w:rsidR="007615D6" w:rsidRPr="005B25A1" w:rsidRDefault="007615D6" w:rsidP="007615D6">
      <w:pPr>
        <w:keepNext/>
        <w:keepLines/>
        <w:rPr>
          <w:b/>
          <w:bCs/>
        </w:rPr>
      </w:pPr>
      <w:r w:rsidRPr="005B25A1">
        <w:rPr>
          <w:b/>
          <w:bCs/>
        </w:rPr>
        <w:t>Parallel discussion:</w:t>
      </w:r>
    </w:p>
    <w:p w14:paraId="324777F8" w14:textId="77777777" w:rsidR="000F25C6" w:rsidRPr="005B25A1" w:rsidRDefault="000F25C6" w:rsidP="000F25C6">
      <w:pPr>
        <w:keepNext/>
        <w:keepLines/>
      </w:pPr>
      <w:r>
        <w:t xml:space="preserve">This was </w:t>
      </w:r>
      <w:r w:rsidRPr="00C3284B">
        <w:rPr>
          <w:color w:val="0000FF"/>
        </w:rPr>
        <w:t>noted</w:t>
      </w:r>
      <w:r>
        <w:t xml:space="preserve"> in parallel session.</w:t>
      </w:r>
    </w:p>
    <w:p w14:paraId="7AD238DC" w14:textId="77777777" w:rsidR="000F25C6" w:rsidRPr="00EB0339" w:rsidRDefault="000F25C6" w:rsidP="000F25C6">
      <w:r w:rsidRPr="005B25A1">
        <w:rPr>
          <w:b/>
          <w:bCs/>
        </w:rPr>
        <w:t>Status:</w:t>
      </w:r>
      <w:r>
        <w:t xml:space="preserve"> </w:t>
      </w:r>
      <w:r>
        <w:rPr>
          <w:color w:val="0000FF"/>
        </w:rPr>
        <w:t>Noted</w:t>
      </w:r>
      <w:r>
        <w:t>.</w:t>
      </w:r>
    </w:p>
    <w:p w14:paraId="3D77E425" w14:textId="77777777" w:rsidR="00E00DA6" w:rsidRDefault="0014183C" w:rsidP="00E04F4D">
      <w:pPr>
        <w:pStyle w:val="NormTop"/>
      </w:pPr>
      <w:r w:rsidRPr="0014183C">
        <w:rPr>
          <w:color w:val="0000FF"/>
        </w:rPr>
        <w:lastRenderedPageBreak/>
        <w:t>S2-2406152</w:t>
      </w:r>
      <w:r w:rsidR="007615D6" w:rsidRPr="00D53282">
        <w:t xml:space="preserve"> </w:t>
      </w:r>
      <w:r w:rsidR="007615D6">
        <w:t>(CR) 23.501 CR5367R2 (Rel-19, 'B'): ProSe support for NPNs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statements on 5G Proximity Services not supported from clause 5.30.2.0 Update the statement in clause 5.30.3.1 to ProSe in conjunction with CAG specified in 23.304.</w:t>
      </w:r>
    </w:p>
    <w:p w14:paraId="0CCD69E9" w14:textId="77777777" w:rsidR="004866C4" w:rsidRPr="00B81031" w:rsidRDefault="004866C4" w:rsidP="004866C4">
      <w:pPr>
        <w:keepNext/>
        <w:keepLines/>
        <w:rPr>
          <w:i/>
        </w:rPr>
      </w:pPr>
      <w:r w:rsidRPr="00B81031">
        <w:rPr>
          <w:b/>
          <w:bCs/>
          <w:i/>
        </w:rPr>
        <w:t>Comment:</w:t>
      </w:r>
      <w:r>
        <w:rPr>
          <w:i/>
        </w:rPr>
        <w:t xml:space="preserve"> Revision of </w:t>
      </w:r>
      <w:r w:rsidRPr="0014183C">
        <w:rPr>
          <w:i/>
          <w:color w:val="0000FF"/>
        </w:rPr>
        <w:t>S2-2405251</w:t>
      </w:r>
      <w:r>
        <w:rPr>
          <w:i/>
        </w:rPr>
        <w:t xml:space="preserve"> from SA WG2#162.</w:t>
      </w:r>
    </w:p>
    <w:p w14:paraId="3B7842DF" w14:textId="77777777" w:rsidR="007615D6" w:rsidRPr="005B25A1" w:rsidRDefault="007615D6" w:rsidP="007615D6">
      <w:pPr>
        <w:keepNext/>
        <w:keepLines/>
        <w:rPr>
          <w:b/>
          <w:bCs/>
        </w:rPr>
      </w:pPr>
      <w:r w:rsidRPr="005B25A1">
        <w:rPr>
          <w:b/>
          <w:bCs/>
        </w:rPr>
        <w:t>Parallel discussion:</w:t>
      </w:r>
    </w:p>
    <w:p w14:paraId="0FAA4047" w14:textId="575E1CDC" w:rsidR="007615D6" w:rsidRPr="000F25C6" w:rsidRDefault="000F25C6" w:rsidP="007615D6">
      <w:pPr>
        <w:keepNext/>
        <w:keepLines/>
      </w:pPr>
      <w:r>
        <w:t xml:space="preserve">This was reviewed and </w:t>
      </w:r>
      <w:r w:rsidRPr="00B30893">
        <w:rPr>
          <w:color w:val="FF0000"/>
        </w:rPr>
        <w:t>agreed</w:t>
      </w:r>
      <w:r>
        <w:t xml:space="preserve"> in parallel session.</w:t>
      </w:r>
    </w:p>
    <w:p w14:paraId="7EA6CA58" w14:textId="77777777" w:rsidR="00B56CC5" w:rsidRPr="005B25A1" w:rsidRDefault="00B56CC5" w:rsidP="00B56CC5">
      <w:pPr>
        <w:keepNext/>
        <w:keepLines/>
        <w:rPr>
          <w:b/>
          <w:bCs/>
        </w:rPr>
      </w:pPr>
      <w:r w:rsidRPr="005B25A1">
        <w:rPr>
          <w:b/>
          <w:bCs/>
        </w:rPr>
        <w:t>Plenary Discussion:</w:t>
      </w:r>
    </w:p>
    <w:p w14:paraId="5FAD7D7D" w14:textId="77777777" w:rsidR="00B56CC5" w:rsidRPr="00B56CC5" w:rsidRDefault="00B56CC5" w:rsidP="00B56CC5">
      <w:pPr>
        <w:keepNext/>
        <w:keepLines/>
      </w:pPr>
      <w:r>
        <w:t xml:space="preserve">This was </w:t>
      </w:r>
      <w:r w:rsidRPr="00B56CC5">
        <w:rPr>
          <w:color w:val="FF0000"/>
        </w:rPr>
        <w:t>block approved</w:t>
      </w:r>
      <w:r>
        <w:t>.</w:t>
      </w:r>
    </w:p>
    <w:p w14:paraId="1DB4176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26109DE" w14:textId="77777777" w:rsidR="008D6ECD" w:rsidRDefault="008D6ECD" w:rsidP="00E04F4D"/>
    <w:p w14:paraId="4FC45B2B" w14:textId="77777777" w:rsidR="007615D6" w:rsidRDefault="007615D6" w:rsidP="007615D6">
      <w:pPr>
        <w:pStyle w:val="Heading1"/>
      </w:pPr>
      <w:bookmarkStart w:id="145" w:name="_Toc177620697"/>
      <w:r>
        <w:t>30</w:t>
      </w:r>
      <w:r>
        <w:tab/>
        <w:t>Project Planning and Management</w:t>
      </w:r>
      <w:bookmarkEnd w:id="145"/>
    </w:p>
    <w:p w14:paraId="3AEA7270" w14:textId="77777777" w:rsidR="007615D6" w:rsidRDefault="007615D6" w:rsidP="00E04F4D">
      <w:pPr>
        <w:pStyle w:val="Heading2"/>
      </w:pPr>
      <w:bookmarkStart w:id="146" w:name="_Toc177620698"/>
      <w:r>
        <w:t>30.1</w:t>
      </w:r>
      <w:r>
        <w:tab/>
        <w:t>New and Revised Study/Work Items</w:t>
      </w:r>
      <w:bookmarkEnd w:id="146"/>
    </w:p>
    <w:p w14:paraId="265EBC41" w14:textId="77777777" w:rsidR="0095719B" w:rsidRDefault="0095719B" w:rsidP="0095719B">
      <w:pPr>
        <w:pStyle w:val="NormTop"/>
      </w:pPr>
      <w:r w:rsidRPr="0014183C">
        <w:rPr>
          <w:color w:val="0000FF"/>
        </w:rPr>
        <w:t>S2-2406337</w:t>
      </w:r>
      <w:r w:rsidRPr="00D53282">
        <w:t xml:space="preserve"> </w:t>
      </w:r>
      <w:r>
        <w:t>(WID REVISED) 5GS enhancement on QoS monitoring enhancement . (Source: China Mobile)</w:t>
      </w:r>
      <w:r>
        <w:br/>
      </w:r>
      <w:r w:rsidRPr="00D53282">
        <w:rPr>
          <w:b/>
        </w:rPr>
        <w:t>Document for:</w:t>
      </w:r>
      <w:r w:rsidRPr="00D53282">
        <w:t xml:space="preserve"> </w:t>
      </w:r>
      <w:r>
        <w:t>Approval</w:t>
      </w:r>
      <w:r>
        <w:br/>
      </w:r>
      <w:r w:rsidRPr="00D53282">
        <w:rPr>
          <w:b/>
        </w:rPr>
        <w:t>Abstract:</w:t>
      </w:r>
      <w:r w:rsidRPr="00D53282">
        <w:t xml:space="preserve"> </w:t>
      </w:r>
      <w:r>
        <w:br/>
        <w:t>Update to WID: 5GS enhancement on QoS monitoring enhancement .</w:t>
      </w:r>
    </w:p>
    <w:p w14:paraId="1B68DB23" w14:textId="77777777" w:rsidR="0095719B" w:rsidRPr="005B25A1" w:rsidRDefault="0095719B" w:rsidP="0095719B">
      <w:pPr>
        <w:keepNext/>
        <w:keepLines/>
        <w:rPr>
          <w:b/>
          <w:bCs/>
        </w:rPr>
      </w:pPr>
      <w:r w:rsidRPr="005B25A1">
        <w:rPr>
          <w:b/>
          <w:bCs/>
        </w:rPr>
        <w:t>Plenary Discussion:</w:t>
      </w:r>
    </w:p>
    <w:p w14:paraId="20AB992B" w14:textId="67654DE1" w:rsidR="0095719B" w:rsidRPr="0095719B" w:rsidRDefault="0095719B" w:rsidP="0095719B">
      <w:pPr>
        <w:keepNext/>
        <w:keepLines/>
      </w:pPr>
      <w:r>
        <w:t xml:space="preserve">This revised WID was reviewed and  </w:t>
      </w:r>
      <w:r w:rsidRPr="00C3284B">
        <w:rPr>
          <w:color w:val="FF0000"/>
          <w:lang w:eastAsia="en-US"/>
        </w:rPr>
        <w:t>approved</w:t>
      </w:r>
      <w:r>
        <w:t>.</w:t>
      </w:r>
    </w:p>
    <w:p w14:paraId="721FDD16" w14:textId="77777777" w:rsidR="0095719B" w:rsidRDefault="0095719B" w:rsidP="0095719B">
      <w:r w:rsidRPr="005B25A1">
        <w:rPr>
          <w:b/>
          <w:bCs/>
        </w:rPr>
        <w:t>Status:</w:t>
      </w:r>
      <w:r>
        <w:t xml:space="preserve"> </w:t>
      </w:r>
      <w:r w:rsidRPr="00C3284B">
        <w:rPr>
          <w:color w:val="FF0000"/>
          <w:lang w:eastAsia="en-US"/>
        </w:rPr>
        <w:t>Approved</w:t>
      </w:r>
      <w:r>
        <w:t>.</w:t>
      </w:r>
    </w:p>
    <w:p w14:paraId="1C949132" w14:textId="77777777" w:rsidR="0095719B" w:rsidRDefault="0095719B" w:rsidP="0095719B">
      <w:pPr>
        <w:pStyle w:val="NormTop"/>
      </w:pPr>
      <w:r w:rsidRPr="0014183C">
        <w:rPr>
          <w:color w:val="0000FF"/>
        </w:rPr>
        <w:t>S2-2406439</w:t>
      </w:r>
      <w:r w:rsidRPr="00D53282">
        <w:t xml:space="preserve"> </w:t>
      </w:r>
      <w:r>
        <w:t>(SID REVISED) Revised SID on Enhancement of support for Edge Computing in 5G Core network phase 3 . (Source: Intel (Rapporteur))</w:t>
      </w:r>
      <w:r>
        <w:br/>
      </w:r>
      <w:r w:rsidRPr="00D53282">
        <w:rPr>
          <w:b/>
        </w:rPr>
        <w:t>Document for:</w:t>
      </w:r>
      <w:r w:rsidRPr="00D53282">
        <w:t xml:space="preserve"> </w:t>
      </w:r>
      <w:r>
        <w:t>Approval</w:t>
      </w:r>
      <w:r>
        <w:br/>
      </w:r>
      <w:r w:rsidRPr="00D53282">
        <w:rPr>
          <w:b/>
        </w:rPr>
        <w:t>Abstract:</w:t>
      </w:r>
      <w:r w:rsidRPr="00D53282">
        <w:t xml:space="preserve"> </w:t>
      </w:r>
      <w:r>
        <w:br/>
        <w:t>Revised SID on EC3 to align with the KI#3 update in the TR.</w:t>
      </w:r>
    </w:p>
    <w:p w14:paraId="034D9AB1" w14:textId="77777777" w:rsidR="0095719B" w:rsidRPr="005B25A1" w:rsidRDefault="0095719B" w:rsidP="0095719B">
      <w:pPr>
        <w:keepNext/>
        <w:keepLines/>
        <w:rPr>
          <w:b/>
          <w:bCs/>
        </w:rPr>
      </w:pPr>
      <w:r w:rsidRPr="005B25A1">
        <w:rPr>
          <w:b/>
          <w:bCs/>
        </w:rPr>
        <w:t>Plenary Discussion:</w:t>
      </w:r>
    </w:p>
    <w:p w14:paraId="16291EAD" w14:textId="77777777" w:rsidR="0095719B" w:rsidRPr="0095719B" w:rsidRDefault="0095719B" w:rsidP="0095719B">
      <w:pPr>
        <w:keepNext/>
        <w:keepLines/>
      </w:pPr>
      <w:r>
        <w:t xml:space="preserve">This revised WID was reviewed and  </w:t>
      </w:r>
      <w:r w:rsidRPr="00C3284B">
        <w:rPr>
          <w:color w:val="FF0000"/>
          <w:lang w:eastAsia="en-US"/>
        </w:rPr>
        <w:t>approved</w:t>
      </w:r>
      <w:r>
        <w:t>.</w:t>
      </w:r>
    </w:p>
    <w:p w14:paraId="428A89C5" w14:textId="77777777" w:rsidR="0095719B" w:rsidRDefault="0095719B" w:rsidP="0095719B">
      <w:r w:rsidRPr="005B25A1">
        <w:rPr>
          <w:b/>
          <w:bCs/>
        </w:rPr>
        <w:t>Status:</w:t>
      </w:r>
      <w:r>
        <w:t xml:space="preserve"> </w:t>
      </w:r>
      <w:r w:rsidRPr="00C3284B">
        <w:rPr>
          <w:color w:val="FF0000"/>
          <w:lang w:eastAsia="en-US"/>
        </w:rPr>
        <w:t>Approved</w:t>
      </w:r>
      <w:r>
        <w:t>.</w:t>
      </w:r>
    </w:p>
    <w:p w14:paraId="1F4A5FE5" w14:textId="77777777" w:rsidR="0095719B" w:rsidRDefault="0095719B" w:rsidP="0095719B">
      <w:pPr>
        <w:pStyle w:val="NormTop"/>
      </w:pPr>
      <w:r w:rsidRPr="0014183C">
        <w:rPr>
          <w:color w:val="0000FF"/>
        </w:rPr>
        <w:t>S2-2406708</w:t>
      </w:r>
      <w:r w:rsidRPr="00D53282">
        <w:t xml:space="preserve"> </w:t>
      </w:r>
      <w:r>
        <w:t>(SID REVISED) SID Revision of Architecture support of Ambient power-enabled Internet of Things. (Source: Huawei, HiSilicon, OPPO)</w:t>
      </w:r>
      <w:r>
        <w:br/>
      </w:r>
      <w:r w:rsidRPr="00D53282">
        <w:rPr>
          <w:b/>
        </w:rPr>
        <w:t>Document for:</w:t>
      </w:r>
      <w:r w:rsidRPr="00D53282">
        <w:t xml:space="preserve"> </w:t>
      </w:r>
      <w:r>
        <w:t>Approval</w:t>
      </w:r>
      <w:r>
        <w:br/>
      </w:r>
      <w:r w:rsidRPr="00D53282">
        <w:rPr>
          <w:b/>
        </w:rPr>
        <w:t>Abstract:</w:t>
      </w:r>
      <w:r w:rsidRPr="00D53282">
        <w:t xml:space="preserve"> </w:t>
      </w:r>
      <w:r>
        <w:br/>
        <w:t>SID Revision of Architecture support of Ambient power-enabled Internet of Things.</w:t>
      </w:r>
    </w:p>
    <w:p w14:paraId="78A5135B" w14:textId="77777777" w:rsidR="0095719B" w:rsidRPr="005B25A1" w:rsidRDefault="0095719B" w:rsidP="0095719B">
      <w:pPr>
        <w:keepNext/>
        <w:keepLines/>
        <w:rPr>
          <w:b/>
          <w:bCs/>
        </w:rPr>
      </w:pPr>
      <w:r w:rsidRPr="005B25A1">
        <w:rPr>
          <w:b/>
          <w:bCs/>
        </w:rPr>
        <w:t>Plenary Discussion:</w:t>
      </w:r>
    </w:p>
    <w:p w14:paraId="4794F300" w14:textId="77777777" w:rsidR="0095719B" w:rsidRPr="0095719B" w:rsidRDefault="0095719B" w:rsidP="0095719B">
      <w:pPr>
        <w:keepNext/>
        <w:keepLines/>
      </w:pPr>
      <w:r>
        <w:t xml:space="preserve">This revised WID was reviewed and  </w:t>
      </w:r>
      <w:r w:rsidRPr="00C3284B">
        <w:rPr>
          <w:color w:val="FF0000"/>
          <w:lang w:eastAsia="en-US"/>
        </w:rPr>
        <w:t>approved</w:t>
      </w:r>
      <w:r>
        <w:t>.</w:t>
      </w:r>
    </w:p>
    <w:p w14:paraId="383B3119" w14:textId="77777777" w:rsidR="0095719B" w:rsidRDefault="0095719B" w:rsidP="0095719B">
      <w:r w:rsidRPr="005B25A1">
        <w:rPr>
          <w:b/>
          <w:bCs/>
        </w:rPr>
        <w:t>Status:</w:t>
      </w:r>
      <w:r>
        <w:t xml:space="preserve"> </w:t>
      </w:r>
      <w:r w:rsidRPr="00C3284B">
        <w:rPr>
          <w:color w:val="FF0000"/>
          <w:lang w:eastAsia="en-US"/>
        </w:rPr>
        <w:t>Approved</w:t>
      </w:r>
      <w:r>
        <w:t>.</w:t>
      </w:r>
    </w:p>
    <w:p w14:paraId="5D3C4A84" w14:textId="77777777" w:rsidR="0095719B" w:rsidRDefault="0095719B" w:rsidP="0095719B"/>
    <w:p w14:paraId="62E6C2BA" w14:textId="77777777" w:rsidR="0095719B" w:rsidRPr="00EB0339" w:rsidRDefault="0095719B" w:rsidP="0095719B"/>
    <w:p w14:paraId="4F350927" w14:textId="77777777" w:rsidR="00E00DA6" w:rsidRDefault="0014183C" w:rsidP="00E04F4D">
      <w:pPr>
        <w:pStyle w:val="NormTop"/>
      </w:pPr>
      <w:r w:rsidRPr="0014183C">
        <w:rPr>
          <w:color w:val="0000FF"/>
        </w:rPr>
        <w:lastRenderedPageBreak/>
        <w:t>S2-2405978</w:t>
      </w:r>
      <w:r w:rsidR="007615D6" w:rsidRPr="00D53282">
        <w:t xml:space="preserve"> </w:t>
      </w:r>
      <w:r w:rsidR="007615D6">
        <w:t>(WID NEW) New WID on Phase 3 for UAS, UAV and UAM. (Source: LG Electronics,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WID on Phase 3 for UAS, UAV and UAM.</w:t>
      </w:r>
    </w:p>
    <w:p w14:paraId="66DAD91C" w14:textId="75D0636E" w:rsidR="007615D6" w:rsidRPr="00547302" w:rsidRDefault="00547302" w:rsidP="007615D6">
      <w:pPr>
        <w:keepNext/>
        <w:keepLines/>
        <w:rPr>
          <w:i/>
          <w:iCs/>
        </w:rPr>
      </w:pPr>
      <w:r w:rsidRPr="00547302">
        <w:rPr>
          <w:b/>
          <w:bCs/>
          <w:i/>
          <w:iCs/>
        </w:rPr>
        <w:t>Comment</w:t>
      </w:r>
      <w:r w:rsidR="007615D6" w:rsidRPr="00547302">
        <w:rPr>
          <w:b/>
          <w:bCs/>
          <w:i/>
          <w:iCs/>
        </w:rPr>
        <w:t>:</w:t>
      </w:r>
      <w:r w:rsidRPr="00547302">
        <w:rPr>
          <w:i/>
          <w:iCs/>
        </w:rPr>
        <w:t xml:space="preserve"> Revised off-line to </w:t>
      </w:r>
      <w:r w:rsidRPr="00547302">
        <w:rPr>
          <w:i/>
          <w:iCs/>
          <w:color w:val="0000FF"/>
        </w:rPr>
        <w:t>S2-2407348</w:t>
      </w:r>
      <w:r w:rsidRPr="00547302">
        <w:rPr>
          <w:i/>
          <w:iCs/>
        </w:rPr>
        <w:t>.</w:t>
      </w:r>
    </w:p>
    <w:p w14:paraId="1A8C77AF" w14:textId="77777777" w:rsidR="00547302" w:rsidRPr="005B25A1" w:rsidRDefault="00547302" w:rsidP="00547302">
      <w:pPr>
        <w:keepNext/>
        <w:keepLines/>
        <w:rPr>
          <w:b/>
          <w:bCs/>
        </w:rPr>
      </w:pPr>
      <w:r w:rsidRPr="005B25A1">
        <w:rPr>
          <w:b/>
          <w:bCs/>
        </w:rPr>
        <w:t>Plenary Discussion:</w:t>
      </w:r>
    </w:p>
    <w:p w14:paraId="4DBD6E56" w14:textId="07A2B9AD" w:rsidR="006A21EE" w:rsidRPr="0078503D" w:rsidRDefault="0078503D" w:rsidP="006A21EE">
      <w:pPr>
        <w:keepNext/>
        <w:keepLines/>
      </w:pPr>
      <w:r w:rsidRPr="0078503D">
        <w:rPr>
          <w:b/>
          <w:bCs/>
        </w:rPr>
        <w:t>This was left for</w:t>
      </w:r>
      <w:r w:rsidRPr="0078503D">
        <w:rPr>
          <w:b/>
          <w:bCs/>
          <w:color w:val="0000FF"/>
        </w:rPr>
        <w:t xml:space="preserve"> e-mail approval.</w:t>
      </w:r>
      <w:r>
        <w:t xml:space="preserve"> </w:t>
      </w:r>
    </w:p>
    <w:p w14:paraId="07C42D94" w14:textId="77777777" w:rsidR="0078503D" w:rsidRPr="005B25A1" w:rsidRDefault="0078503D" w:rsidP="0078503D">
      <w:pPr>
        <w:pStyle w:val="FP"/>
        <w:keepNext/>
        <w:rPr>
          <w:b/>
          <w:bCs/>
          <w:i/>
          <w:iCs/>
          <w:sz w:val="18"/>
          <w:szCs w:val="18"/>
        </w:rPr>
      </w:pPr>
      <w:r w:rsidRPr="005B25A1">
        <w:rPr>
          <w:b/>
          <w:bCs/>
          <w:i/>
          <w:iCs/>
          <w:sz w:val="18"/>
          <w:szCs w:val="18"/>
        </w:rPr>
        <w:t>e-mail discussion:</w:t>
      </w:r>
    </w:p>
    <w:p w14:paraId="0C154C14" w14:textId="77777777" w:rsidR="0078503D" w:rsidRDefault="0078503D" w:rsidP="0078503D">
      <w:pPr>
        <w:pStyle w:val="FP"/>
        <w:keepNext/>
        <w:rPr>
          <w:i/>
          <w:iCs/>
          <w:sz w:val="18"/>
          <w:szCs w:val="18"/>
        </w:rPr>
      </w:pPr>
      <w:r w:rsidRPr="005B25A1">
        <w:rPr>
          <w:i/>
          <w:iCs/>
          <w:sz w:val="18"/>
          <w:szCs w:val="18"/>
        </w:rPr>
        <w:t>LaeYoung (LGE) provides r03 on top of r02.</w:t>
      </w:r>
    </w:p>
    <w:p w14:paraId="28144F6B" w14:textId="77777777" w:rsidR="0078503D" w:rsidRDefault="0078503D" w:rsidP="0078503D">
      <w:pPr>
        <w:pStyle w:val="FP"/>
        <w:keepNext/>
        <w:rPr>
          <w:i/>
          <w:iCs/>
          <w:sz w:val="18"/>
          <w:szCs w:val="18"/>
        </w:rPr>
      </w:pPr>
      <w:r w:rsidRPr="005B25A1">
        <w:rPr>
          <w:i/>
          <w:iCs/>
          <w:sz w:val="18"/>
          <w:szCs w:val="18"/>
        </w:rPr>
        <w:t>Cai Simon (Nokia) comments.</w:t>
      </w:r>
    </w:p>
    <w:p w14:paraId="2E377F88" w14:textId="77777777" w:rsidR="0078503D" w:rsidRDefault="0078503D" w:rsidP="0078503D">
      <w:pPr>
        <w:pStyle w:val="FP"/>
        <w:keepNext/>
        <w:rPr>
          <w:i/>
          <w:iCs/>
          <w:sz w:val="18"/>
          <w:szCs w:val="18"/>
        </w:rPr>
      </w:pPr>
      <w:r w:rsidRPr="005B25A1">
        <w:rPr>
          <w:i/>
          <w:iCs/>
          <w:sz w:val="18"/>
          <w:szCs w:val="18"/>
        </w:rPr>
        <w:t>Shabnam (Ericsson) as discussions ongoing offline, same comment that I would like the wording to be little general since my expectation is to work towards inclusion of what we did not manage last week next time around.</w:t>
      </w:r>
    </w:p>
    <w:p w14:paraId="22245F12" w14:textId="77777777" w:rsidR="0078503D" w:rsidRDefault="0078503D" w:rsidP="0078503D">
      <w:pPr>
        <w:pStyle w:val="FP"/>
        <w:keepNext/>
        <w:rPr>
          <w:i/>
          <w:iCs/>
          <w:sz w:val="18"/>
          <w:szCs w:val="18"/>
        </w:rPr>
      </w:pPr>
      <w:r w:rsidRPr="005B25A1">
        <w:rPr>
          <w:i/>
          <w:iCs/>
          <w:sz w:val="18"/>
          <w:szCs w:val="18"/>
        </w:rPr>
        <w:t>LaeYoung (LGE) provides r01 and r02.</w:t>
      </w:r>
    </w:p>
    <w:p w14:paraId="68600722" w14:textId="77777777" w:rsidR="0078503D" w:rsidRDefault="0078503D" w:rsidP="0078503D">
      <w:pPr>
        <w:pStyle w:val="FP"/>
        <w:keepNext/>
        <w:rPr>
          <w:i/>
          <w:iCs/>
          <w:sz w:val="18"/>
          <w:szCs w:val="18"/>
        </w:rPr>
      </w:pPr>
      <w:r w:rsidRPr="005B25A1">
        <w:rPr>
          <w:i/>
          <w:iCs/>
          <w:sz w:val="18"/>
          <w:szCs w:val="18"/>
        </w:rPr>
        <w:t>==== Revisions Deadline ====.</w:t>
      </w:r>
    </w:p>
    <w:p w14:paraId="46FE9C23" w14:textId="77777777" w:rsidR="0078503D" w:rsidRDefault="0078503D" w:rsidP="0078503D">
      <w:pPr>
        <w:pStyle w:val="FP"/>
        <w:keepNext/>
        <w:rPr>
          <w:i/>
          <w:iCs/>
          <w:sz w:val="18"/>
          <w:szCs w:val="18"/>
        </w:rPr>
      </w:pPr>
      <w:r w:rsidRPr="005B25A1">
        <w:rPr>
          <w:i/>
          <w:iCs/>
          <w:sz w:val="18"/>
          <w:szCs w:val="18"/>
        </w:rPr>
        <w:t>Shabnam (Ericsson) Ericsson supports r03.</w:t>
      </w:r>
    </w:p>
    <w:p w14:paraId="30B8BD10" w14:textId="77777777" w:rsidR="0078503D" w:rsidRDefault="0078503D" w:rsidP="0078503D">
      <w:pPr>
        <w:pStyle w:val="FP"/>
        <w:keepNext/>
        <w:rPr>
          <w:i/>
          <w:iCs/>
          <w:sz w:val="18"/>
          <w:szCs w:val="18"/>
        </w:rPr>
      </w:pPr>
      <w:r w:rsidRPr="005B25A1">
        <w:rPr>
          <w:i/>
          <w:iCs/>
          <w:sz w:val="18"/>
          <w:szCs w:val="18"/>
        </w:rPr>
        <w:t>Stefano (Qualcomm) Qualcomm prefers r03, could live with r02, cannot accept r01.</w:t>
      </w:r>
    </w:p>
    <w:p w14:paraId="3A39DA31" w14:textId="77777777" w:rsidR="0078503D" w:rsidRDefault="0078503D" w:rsidP="0078503D">
      <w:pPr>
        <w:pStyle w:val="FP"/>
        <w:keepNext/>
        <w:rPr>
          <w:i/>
          <w:iCs/>
          <w:sz w:val="18"/>
          <w:szCs w:val="18"/>
        </w:rPr>
      </w:pPr>
      <w:r w:rsidRPr="005B25A1">
        <w:rPr>
          <w:i/>
          <w:iCs/>
          <w:sz w:val="18"/>
          <w:szCs w:val="18"/>
        </w:rPr>
        <w:t>==== Final Comments Deadline ====.</w:t>
      </w:r>
    </w:p>
    <w:p w14:paraId="5874594C" w14:textId="77777777" w:rsidR="0078503D" w:rsidRPr="005B25A1" w:rsidRDefault="0078503D" w:rsidP="0078503D">
      <w:pPr>
        <w:pStyle w:val="FP"/>
        <w:keepNext/>
        <w:rPr>
          <w:i/>
          <w:iCs/>
          <w:sz w:val="18"/>
          <w:szCs w:val="18"/>
        </w:rPr>
      </w:pPr>
    </w:p>
    <w:p w14:paraId="0B585674" w14:textId="2A37F319" w:rsidR="0078503D" w:rsidRPr="005B25A1" w:rsidRDefault="0078503D" w:rsidP="0078503D">
      <w:pPr>
        <w:keepNext/>
        <w:keepLines/>
      </w:pPr>
      <w:r w:rsidRPr="005B25A1">
        <w:t>r03 agreed. Revised to</w:t>
      </w:r>
      <w:r>
        <w:rPr>
          <w:color w:val="0000FF"/>
        </w:rPr>
        <w:t xml:space="preserve"> S2-2407363</w:t>
      </w:r>
      <w:r>
        <w:t>. Approved.</w:t>
      </w:r>
    </w:p>
    <w:p w14:paraId="56F94BF9" w14:textId="77777777" w:rsidR="0078503D" w:rsidRPr="00EB0339" w:rsidRDefault="0078503D" w:rsidP="0078503D">
      <w:r w:rsidRPr="005B25A1">
        <w:rPr>
          <w:b/>
          <w:bCs/>
        </w:rPr>
        <w:t>Status:</w:t>
      </w:r>
      <w:r>
        <w:t xml:space="preserve"> </w:t>
      </w:r>
      <w:r>
        <w:rPr>
          <w:color w:val="FF0000"/>
        </w:rPr>
        <w:t>Approved</w:t>
      </w:r>
      <w:r>
        <w:t>.</w:t>
      </w:r>
    </w:p>
    <w:p w14:paraId="75AC2A8D" w14:textId="77777777" w:rsidR="00E00DA6" w:rsidRDefault="0014183C" w:rsidP="00E04F4D">
      <w:pPr>
        <w:pStyle w:val="NormTop"/>
      </w:pPr>
      <w:r w:rsidRPr="0014183C">
        <w:rPr>
          <w:color w:val="0000FF"/>
        </w:rPr>
        <w:t>S2-2406202</w:t>
      </w:r>
      <w:r w:rsidR="007615D6" w:rsidRPr="00D53282">
        <w:t xml:space="preserve"> </w:t>
      </w:r>
      <w:r w:rsidR="007615D6">
        <w:t>(WID NEW) New WID: MPS for IMS Messaging and SMS services. (Source: Peraton Labs, CISA ECD, T-Mobile USA,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Objective: The objective is to specify the MPS for messaging as listed in the conclusions of TR 23.700-75 into normative specifications. As previously identified in FS_MPS4msg, the TU estimates for the normative phase (highlighted in red) are identified in the table below:</w:t>
      </w:r>
    </w:p>
    <w:p w14:paraId="0739E739" w14:textId="2F8EF6F8" w:rsidR="00547302" w:rsidRPr="00547302" w:rsidRDefault="00547302" w:rsidP="00547302">
      <w:pPr>
        <w:keepNext/>
        <w:keepLines/>
        <w:rPr>
          <w:i/>
          <w:iCs/>
        </w:rPr>
      </w:pPr>
      <w:r w:rsidRPr="00547302">
        <w:rPr>
          <w:b/>
          <w:bCs/>
          <w:i/>
          <w:iCs/>
        </w:rPr>
        <w:t>Comment:</w:t>
      </w:r>
      <w:r w:rsidRPr="00547302">
        <w:rPr>
          <w:i/>
          <w:iCs/>
        </w:rPr>
        <w:t xml:space="preserve"> Revised off-line to </w:t>
      </w:r>
      <w:r w:rsidRPr="00547302">
        <w:rPr>
          <w:i/>
          <w:iCs/>
          <w:color w:val="0000FF"/>
        </w:rPr>
        <w:t>S2-2407205</w:t>
      </w:r>
      <w:r w:rsidRPr="00547302">
        <w:rPr>
          <w:i/>
          <w:iCs/>
        </w:rPr>
        <w:t>.</w:t>
      </w:r>
    </w:p>
    <w:p w14:paraId="0E2BF968" w14:textId="77777777" w:rsidR="007615D6" w:rsidRPr="005B25A1" w:rsidRDefault="007615D6" w:rsidP="007615D6">
      <w:pPr>
        <w:keepNext/>
        <w:keepLines/>
        <w:rPr>
          <w:b/>
          <w:bCs/>
        </w:rPr>
      </w:pPr>
      <w:r w:rsidRPr="005B25A1">
        <w:rPr>
          <w:b/>
          <w:bCs/>
        </w:rPr>
        <w:t>Plenary Discussion:</w:t>
      </w:r>
    </w:p>
    <w:p w14:paraId="2C46CD49" w14:textId="7C91D912" w:rsidR="00DA3254" w:rsidRPr="0078503D" w:rsidRDefault="0078503D" w:rsidP="00DA3254">
      <w:pPr>
        <w:keepNext/>
        <w:keepLines/>
        <w:rPr>
          <w:b/>
          <w:bCs/>
        </w:rPr>
      </w:pPr>
      <w:r w:rsidRPr="0078503D">
        <w:rPr>
          <w:b/>
          <w:bCs/>
        </w:rPr>
        <w:t>This was left for</w:t>
      </w:r>
      <w:r w:rsidRPr="0078503D">
        <w:rPr>
          <w:b/>
          <w:bCs/>
          <w:color w:val="0000FF"/>
        </w:rPr>
        <w:t xml:space="preserve"> e-mail approval.</w:t>
      </w:r>
    </w:p>
    <w:p w14:paraId="7B69E282" w14:textId="77777777" w:rsidR="0078503D" w:rsidRPr="005B25A1" w:rsidRDefault="0078503D" w:rsidP="0078503D">
      <w:pPr>
        <w:pStyle w:val="FP"/>
        <w:keepNext/>
        <w:rPr>
          <w:b/>
          <w:bCs/>
          <w:i/>
          <w:iCs/>
          <w:sz w:val="18"/>
          <w:szCs w:val="18"/>
        </w:rPr>
      </w:pPr>
      <w:r w:rsidRPr="005B25A1">
        <w:rPr>
          <w:b/>
          <w:bCs/>
          <w:i/>
          <w:iCs/>
          <w:sz w:val="18"/>
          <w:szCs w:val="18"/>
        </w:rPr>
        <w:t>e-mail discussion:</w:t>
      </w:r>
    </w:p>
    <w:p w14:paraId="2823A012" w14:textId="77777777" w:rsidR="0078503D" w:rsidRDefault="0078503D" w:rsidP="0078503D">
      <w:pPr>
        <w:pStyle w:val="FP"/>
        <w:keepNext/>
        <w:rPr>
          <w:i/>
          <w:iCs/>
          <w:sz w:val="18"/>
          <w:szCs w:val="18"/>
        </w:rPr>
      </w:pPr>
      <w:r w:rsidRPr="005B25A1">
        <w:rPr>
          <w:i/>
          <w:iCs/>
          <w:sz w:val="18"/>
          <w:szCs w:val="18"/>
        </w:rPr>
        <w:t>Robert (Peraton Labs) provides r01.</w:t>
      </w:r>
    </w:p>
    <w:p w14:paraId="79C09C57" w14:textId="77777777" w:rsidR="0078503D" w:rsidRDefault="0078503D" w:rsidP="0078503D">
      <w:pPr>
        <w:pStyle w:val="FP"/>
        <w:keepNext/>
        <w:rPr>
          <w:i/>
          <w:iCs/>
          <w:sz w:val="18"/>
          <w:szCs w:val="18"/>
        </w:rPr>
      </w:pPr>
      <w:r w:rsidRPr="005B25A1">
        <w:rPr>
          <w:i/>
          <w:iCs/>
          <w:sz w:val="18"/>
          <w:szCs w:val="18"/>
        </w:rPr>
        <w:t>==== Revisions Deadline ====.</w:t>
      </w:r>
    </w:p>
    <w:p w14:paraId="6D3AB295" w14:textId="77777777" w:rsidR="0078503D" w:rsidRDefault="0078503D" w:rsidP="0078503D">
      <w:pPr>
        <w:pStyle w:val="FP"/>
        <w:keepNext/>
        <w:rPr>
          <w:i/>
          <w:iCs/>
          <w:sz w:val="18"/>
          <w:szCs w:val="18"/>
        </w:rPr>
      </w:pPr>
      <w:r w:rsidRPr="005B25A1">
        <w:rPr>
          <w:i/>
          <w:iCs/>
          <w:sz w:val="18"/>
          <w:szCs w:val="18"/>
        </w:rPr>
        <w:t>==== Final Comments Deadline ====.</w:t>
      </w:r>
    </w:p>
    <w:p w14:paraId="7FE1FD6E" w14:textId="77777777" w:rsidR="0078503D" w:rsidRPr="005B25A1" w:rsidRDefault="0078503D" w:rsidP="0078503D">
      <w:pPr>
        <w:pStyle w:val="FP"/>
        <w:keepNext/>
        <w:rPr>
          <w:i/>
          <w:iCs/>
          <w:sz w:val="18"/>
          <w:szCs w:val="18"/>
        </w:rPr>
      </w:pPr>
    </w:p>
    <w:p w14:paraId="04A2FE63" w14:textId="41959DDC" w:rsidR="0078503D" w:rsidRPr="005B25A1" w:rsidRDefault="00C1747E" w:rsidP="0078503D">
      <w:pPr>
        <w:keepNext/>
        <w:keepLines/>
      </w:pPr>
      <w:r w:rsidRPr="005B25A1">
        <w:t xml:space="preserve">r01 agreed. </w:t>
      </w:r>
      <w:r w:rsidR="0078503D" w:rsidRPr="005B25A1">
        <w:t>Revised to</w:t>
      </w:r>
      <w:r w:rsidR="0078503D">
        <w:rPr>
          <w:color w:val="0000FF"/>
        </w:rPr>
        <w:t xml:space="preserve"> S2-2407364</w:t>
      </w:r>
      <w:r w:rsidR="0078503D">
        <w:t>. Approved.</w:t>
      </w:r>
    </w:p>
    <w:p w14:paraId="7C05C5FF" w14:textId="77777777" w:rsidR="0078503D" w:rsidRPr="00EB0339" w:rsidRDefault="0078503D" w:rsidP="0078503D">
      <w:r w:rsidRPr="005B25A1">
        <w:rPr>
          <w:b/>
          <w:bCs/>
        </w:rPr>
        <w:t>Status:</w:t>
      </w:r>
      <w:r>
        <w:t xml:space="preserve"> </w:t>
      </w:r>
      <w:r>
        <w:rPr>
          <w:color w:val="FF0000"/>
        </w:rPr>
        <w:t>Approved</w:t>
      </w:r>
      <w:r>
        <w:t>.</w:t>
      </w:r>
    </w:p>
    <w:p w14:paraId="4D9C8A6A" w14:textId="77777777" w:rsidR="00E00DA6" w:rsidRDefault="0014183C" w:rsidP="00E04F4D">
      <w:pPr>
        <w:pStyle w:val="NormTop"/>
      </w:pPr>
      <w:r w:rsidRPr="0014183C">
        <w:rPr>
          <w:color w:val="0000FF"/>
        </w:rPr>
        <w:lastRenderedPageBreak/>
        <w:t>S2-2406284</w:t>
      </w:r>
      <w:r w:rsidR="007615D6" w:rsidRPr="00D53282">
        <w:t xml:space="preserve"> </w:t>
      </w:r>
      <w:r w:rsidR="007615D6">
        <w:t>(WID NEW) New WID on User Identities and Authentication Architecture . (Source: InterDigital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WID for the conclusions of FS_UIA_ARC (TR 23.700-32).</w:t>
      </w:r>
    </w:p>
    <w:p w14:paraId="23FDBE86" w14:textId="3118204D" w:rsidR="00547302" w:rsidRPr="00547302" w:rsidRDefault="00547302" w:rsidP="00547302">
      <w:pPr>
        <w:keepNext/>
        <w:keepLines/>
        <w:rPr>
          <w:i/>
          <w:iCs/>
        </w:rPr>
      </w:pPr>
      <w:r w:rsidRPr="00547302">
        <w:rPr>
          <w:b/>
          <w:bCs/>
          <w:i/>
          <w:iCs/>
        </w:rPr>
        <w:t>Comment:</w:t>
      </w:r>
      <w:r w:rsidRPr="00547302">
        <w:rPr>
          <w:i/>
          <w:iCs/>
        </w:rPr>
        <w:t xml:space="preserve"> Revised off-line to </w:t>
      </w:r>
      <w:r w:rsidRPr="00547302">
        <w:rPr>
          <w:i/>
          <w:iCs/>
          <w:color w:val="0000FF"/>
        </w:rPr>
        <w:t>S2-2407285</w:t>
      </w:r>
      <w:r w:rsidRPr="00547302">
        <w:rPr>
          <w:i/>
          <w:iCs/>
        </w:rPr>
        <w:t>.</w:t>
      </w:r>
    </w:p>
    <w:p w14:paraId="2B740818" w14:textId="4BAA46FC" w:rsidR="007F44BA" w:rsidRDefault="007F44BA" w:rsidP="007F44BA">
      <w:pPr>
        <w:keepNext/>
        <w:keepLines/>
        <w:rPr>
          <w:b/>
          <w:bCs/>
        </w:rPr>
      </w:pPr>
      <w:r w:rsidRPr="005B25A1">
        <w:rPr>
          <w:b/>
          <w:bCs/>
        </w:rPr>
        <w:t>Plenary Discussion:</w:t>
      </w:r>
    </w:p>
    <w:p w14:paraId="7574800F" w14:textId="288B23FB" w:rsidR="00DA3254" w:rsidRPr="005B25A1" w:rsidRDefault="0078503D" w:rsidP="00DA3254">
      <w:pPr>
        <w:keepNext/>
        <w:keepLines/>
      </w:pPr>
      <w:r w:rsidRPr="0078503D">
        <w:rPr>
          <w:b/>
          <w:bCs/>
        </w:rPr>
        <w:t>This was left for</w:t>
      </w:r>
      <w:r w:rsidRPr="0078503D">
        <w:rPr>
          <w:b/>
          <w:bCs/>
          <w:color w:val="0000FF"/>
        </w:rPr>
        <w:t xml:space="preserve"> e-mail approval.</w:t>
      </w:r>
    </w:p>
    <w:p w14:paraId="275B3503"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710D6EC2" w14:textId="77777777" w:rsidR="00C1747E" w:rsidRDefault="00C1747E" w:rsidP="00C1747E">
      <w:pPr>
        <w:pStyle w:val="FP"/>
        <w:keepNext/>
        <w:rPr>
          <w:i/>
          <w:iCs/>
          <w:sz w:val="18"/>
          <w:szCs w:val="18"/>
        </w:rPr>
      </w:pPr>
      <w:r w:rsidRPr="005B25A1">
        <w:rPr>
          <w:i/>
          <w:iCs/>
          <w:sz w:val="18"/>
          <w:szCs w:val="18"/>
        </w:rPr>
        <w:t>Mike (InterDigital) provides r01.</w:t>
      </w:r>
    </w:p>
    <w:p w14:paraId="2B5EEAEF" w14:textId="77777777" w:rsidR="00C1747E" w:rsidRDefault="00C1747E" w:rsidP="00C1747E">
      <w:pPr>
        <w:pStyle w:val="FP"/>
        <w:keepNext/>
        <w:rPr>
          <w:i/>
          <w:iCs/>
          <w:sz w:val="18"/>
          <w:szCs w:val="18"/>
        </w:rPr>
      </w:pPr>
      <w:r w:rsidRPr="005B25A1">
        <w:rPr>
          <w:i/>
          <w:iCs/>
          <w:sz w:val="18"/>
          <w:szCs w:val="18"/>
        </w:rPr>
        <w:t>Myungjune (LGE) supports WID and want to cosign.</w:t>
      </w:r>
    </w:p>
    <w:p w14:paraId="7367A05F" w14:textId="77777777" w:rsidR="00C1747E" w:rsidRDefault="00C1747E" w:rsidP="00C1747E">
      <w:pPr>
        <w:pStyle w:val="FP"/>
        <w:keepNext/>
        <w:rPr>
          <w:i/>
          <w:iCs/>
          <w:sz w:val="18"/>
          <w:szCs w:val="18"/>
        </w:rPr>
      </w:pPr>
      <w:r w:rsidRPr="005B25A1">
        <w:rPr>
          <w:i/>
          <w:iCs/>
          <w:sz w:val="18"/>
          <w:szCs w:val="18"/>
        </w:rPr>
        <w:t>Haris (Qualcomm) indicates that the title and justification are misleading and Qualcomm cannot accept r0, or r01 with the current title, clause 2.3 and justification.</w:t>
      </w:r>
    </w:p>
    <w:p w14:paraId="69805CA3" w14:textId="77777777" w:rsidR="00C1747E" w:rsidRDefault="00C1747E" w:rsidP="00C1747E">
      <w:pPr>
        <w:pStyle w:val="FP"/>
        <w:keepNext/>
        <w:rPr>
          <w:i/>
          <w:iCs/>
          <w:sz w:val="18"/>
          <w:szCs w:val="18"/>
        </w:rPr>
      </w:pPr>
      <w:r w:rsidRPr="005B25A1">
        <w:rPr>
          <w:i/>
          <w:iCs/>
          <w:sz w:val="18"/>
          <w:szCs w:val="18"/>
        </w:rPr>
        <w:t>Srinivas Garikipati (Nokia) provides comments in context to Justification and section 8 related to SA5 and SA3.</w:t>
      </w:r>
    </w:p>
    <w:p w14:paraId="7C6ECA6E" w14:textId="77777777" w:rsidR="00C1747E" w:rsidRDefault="00C1747E" w:rsidP="00C1747E">
      <w:pPr>
        <w:pStyle w:val="FP"/>
        <w:keepNext/>
        <w:rPr>
          <w:i/>
          <w:iCs/>
          <w:sz w:val="18"/>
          <w:szCs w:val="18"/>
        </w:rPr>
      </w:pPr>
      <w:r w:rsidRPr="005B25A1">
        <w:rPr>
          <w:i/>
          <w:iCs/>
          <w:sz w:val="18"/>
          <w:szCs w:val="18"/>
        </w:rPr>
        <w:t>Mike (InterDigital) replies and provides r02.</w:t>
      </w:r>
    </w:p>
    <w:p w14:paraId="4158C969" w14:textId="77777777" w:rsidR="00C1747E" w:rsidRDefault="00C1747E" w:rsidP="00C1747E">
      <w:pPr>
        <w:pStyle w:val="FP"/>
        <w:keepNext/>
        <w:rPr>
          <w:i/>
          <w:iCs/>
          <w:sz w:val="18"/>
          <w:szCs w:val="18"/>
        </w:rPr>
      </w:pPr>
      <w:r w:rsidRPr="005B25A1">
        <w:rPr>
          <w:i/>
          <w:iCs/>
          <w:sz w:val="18"/>
          <w:szCs w:val="18"/>
        </w:rPr>
        <w:t>Haris (Qualcomm) objects to r02 and provides r03.</w:t>
      </w:r>
    </w:p>
    <w:p w14:paraId="063386E8" w14:textId="77777777" w:rsidR="00C1747E" w:rsidRDefault="00C1747E" w:rsidP="00C1747E">
      <w:pPr>
        <w:pStyle w:val="FP"/>
        <w:keepNext/>
        <w:rPr>
          <w:i/>
          <w:iCs/>
          <w:sz w:val="18"/>
          <w:szCs w:val="18"/>
        </w:rPr>
      </w:pPr>
      <w:r w:rsidRPr="005B25A1">
        <w:rPr>
          <w:i/>
          <w:iCs/>
          <w:sz w:val="18"/>
          <w:szCs w:val="18"/>
        </w:rPr>
        <w:t>Marco (Huawei) provides r04 on top of r02.</w:t>
      </w:r>
    </w:p>
    <w:p w14:paraId="01CB29E2" w14:textId="77777777" w:rsidR="00C1747E" w:rsidRDefault="00C1747E" w:rsidP="00C1747E">
      <w:pPr>
        <w:pStyle w:val="FP"/>
        <w:keepNext/>
        <w:rPr>
          <w:i/>
          <w:iCs/>
          <w:sz w:val="18"/>
          <w:szCs w:val="18"/>
        </w:rPr>
      </w:pPr>
      <w:r w:rsidRPr="005B25A1">
        <w:rPr>
          <w:i/>
          <w:iCs/>
          <w:sz w:val="18"/>
          <w:szCs w:val="18"/>
        </w:rPr>
        <w:t>Srinivas Garikipati (Nokia) replies to Marco and asks for clarification.</w:t>
      </w:r>
    </w:p>
    <w:p w14:paraId="6A126E09" w14:textId="77777777" w:rsidR="00C1747E" w:rsidRDefault="00C1747E" w:rsidP="00C1747E">
      <w:pPr>
        <w:pStyle w:val="FP"/>
        <w:keepNext/>
        <w:rPr>
          <w:i/>
          <w:iCs/>
          <w:sz w:val="18"/>
          <w:szCs w:val="18"/>
        </w:rPr>
      </w:pPr>
      <w:r w:rsidRPr="005B25A1">
        <w:rPr>
          <w:i/>
          <w:iCs/>
          <w:sz w:val="18"/>
          <w:szCs w:val="18"/>
        </w:rPr>
        <w:t>Magnus (Ericsson) supports Haris (Qualcomm) that a separate WI should be created. We support r03 with the following change: impacted specs should include 23.316.</w:t>
      </w:r>
    </w:p>
    <w:p w14:paraId="60142C2E" w14:textId="77777777" w:rsidR="00C1747E" w:rsidRDefault="00C1747E" w:rsidP="00C1747E">
      <w:pPr>
        <w:pStyle w:val="FP"/>
        <w:keepNext/>
        <w:rPr>
          <w:i/>
          <w:iCs/>
          <w:sz w:val="18"/>
          <w:szCs w:val="18"/>
        </w:rPr>
      </w:pPr>
      <w:r w:rsidRPr="005B25A1">
        <w:rPr>
          <w:i/>
          <w:iCs/>
          <w:sz w:val="18"/>
          <w:szCs w:val="18"/>
        </w:rPr>
        <w:t>Marco (Huawei) replies to Srinivas Garikipati (Nokia).</w:t>
      </w:r>
    </w:p>
    <w:p w14:paraId="00EFDA8C" w14:textId="77777777" w:rsidR="00C1747E" w:rsidRDefault="00C1747E" w:rsidP="00C1747E">
      <w:pPr>
        <w:pStyle w:val="FP"/>
        <w:keepNext/>
        <w:rPr>
          <w:i/>
          <w:iCs/>
          <w:sz w:val="18"/>
          <w:szCs w:val="18"/>
        </w:rPr>
      </w:pPr>
      <w:r w:rsidRPr="005B25A1">
        <w:rPr>
          <w:i/>
          <w:iCs/>
          <w:sz w:val="18"/>
          <w:szCs w:val="18"/>
        </w:rPr>
        <w:t>Srinivas Garikipati (Nokia) replies to Marco.</w:t>
      </w:r>
    </w:p>
    <w:p w14:paraId="0C9FEDAD" w14:textId="77777777" w:rsidR="00C1747E" w:rsidRDefault="00C1747E" w:rsidP="00C1747E">
      <w:pPr>
        <w:pStyle w:val="FP"/>
        <w:keepNext/>
        <w:rPr>
          <w:i/>
          <w:iCs/>
          <w:sz w:val="18"/>
          <w:szCs w:val="18"/>
        </w:rPr>
      </w:pPr>
      <w:r w:rsidRPr="005B25A1">
        <w:rPr>
          <w:i/>
          <w:iCs/>
          <w:sz w:val="18"/>
          <w:szCs w:val="18"/>
        </w:rPr>
        <w:t>Srinivas Garikipati (Nokia) asks for clarification from Haris.</w:t>
      </w:r>
    </w:p>
    <w:p w14:paraId="6E6DBDE5" w14:textId="77777777" w:rsidR="00C1747E" w:rsidRDefault="00C1747E" w:rsidP="00C1747E">
      <w:pPr>
        <w:pStyle w:val="FP"/>
        <w:keepNext/>
        <w:rPr>
          <w:i/>
          <w:iCs/>
          <w:sz w:val="18"/>
          <w:szCs w:val="18"/>
        </w:rPr>
      </w:pPr>
      <w:r w:rsidRPr="005B25A1">
        <w:rPr>
          <w:i/>
          <w:iCs/>
          <w:sz w:val="18"/>
          <w:szCs w:val="18"/>
        </w:rPr>
        <w:t>Mike (InterDigital) proposes a way forward on the naming and provides r05.</w:t>
      </w:r>
    </w:p>
    <w:p w14:paraId="031ADA71" w14:textId="77777777" w:rsidR="00C1747E" w:rsidRDefault="00C1747E" w:rsidP="00C1747E">
      <w:pPr>
        <w:pStyle w:val="FP"/>
        <w:keepNext/>
        <w:rPr>
          <w:i/>
          <w:iCs/>
          <w:sz w:val="18"/>
          <w:szCs w:val="18"/>
        </w:rPr>
      </w:pPr>
      <w:r w:rsidRPr="005B25A1">
        <w:rPr>
          <w:i/>
          <w:iCs/>
          <w:sz w:val="18"/>
          <w:szCs w:val="18"/>
        </w:rPr>
        <w:t>Srinivas Garikipati (Nokia) comments and provides r06.</w:t>
      </w:r>
    </w:p>
    <w:p w14:paraId="383ACDA2" w14:textId="77777777" w:rsidR="00C1747E" w:rsidRDefault="00C1747E" w:rsidP="00C1747E">
      <w:pPr>
        <w:pStyle w:val="FP"/>
        <w:keepNext/>
        <w:rPr>
          <w:i/>
          <w:iCs/>
          <w:sz w:val="18"/>
          <w:szCs w:val="18"/>
        </w:rPr>
      </w:pPr>
      <w:r w:rsidRPr="005B25A1">
        <w:rPr>
          <w:i/>
          <w:iCs/>
          <w:sz w:val="18"/>
          <w:szCs w:val="18"/>
        </w:rPr>
        <w:t>Srinivas Garikipati (Nokia) comments and provides r07.</w:t>
      </w:r>
    </w:p>
    <w:p w14:paraId="42EF9C9E" w14:textId="77777777" w:rsidR="00C1747E" w:rsidRDefault="00C1747E" w:rsidP="00C1747E">
      <w:pPr>
        <w:pStyle w:val="FP"/>
        <w:keepNext/>
        <w:rPr>
          <w:i/>
          <w:iCs/>
          <w:sz w:val="18"/>
          <w:szCs w:val="18"/>
        </w:rPr>
      </w:pPr>
      <w:r w:rsidRPr="005B25A1">
        <w:rPr>
          <w:i/>
          <w:iCs/>
          <w:sz w:val="18"/>
          <w:szCs w:val="18"/>
        </w:rPr>
        <w:t>Srinivas Garikipati (Nokia) comments and provides r07 with the link.</w:t>
      </w:r>
    </w:p>
    <w:p w14:paraId="7D581EEE" w14:textId="77777777" w:rsidR="00C1747E" w:rsidRDefault="00C1747E" w:rsidP="00C1747E">
      <w:pPr>
        <w:pStyle w:val="FP"/>
        <w:keepNext/>
        <w:rPr>
          <w:i/>
          <w:iCs/>
          <w:sz w:val="18"/>
          <w:szCs w:val="18"/>
        </w:rPr>
      </w:pPr>
      <w:r w:rsidRPr="005B25A1">
        <w:rPr>
          <w:i/>
          <w:iCs/>
          <w:sz w:val="18"/>
          <w:szCs w:val="18"/>
        </w:rPr>
        <w:t>Peng (OPPO) provides r13.</w:t>
      </w:r>
    </w:p>
    <w:p w14:paraId="38A77FE1" w14:textId="77777777" w:rsidR="00C1747E" w:rsidRDefault="00C1747E" w:rsidP="00C1747E">
      <w:pPr>
        <w:pStyle w:val="FP"/>
        <w:keepNext/>
        <w:rPr>
          <w:i/>
          <w:iCs/>
          <w:sz w:val="18"/>
          <w:szCs w:val="18"/>
        </w:rPr>
      </w:pPr>
      <w:r w:rsidRPr="005B25A1">
        <w:rPr>
          <w:i/>
          <w:iCs/>
          <w:sz w:val="18"/>
          <w:szCs w:val="18"/>
        </w:rPr>
        <w:t>Yildirim (Charter) provides comments on OAM provisioning aspects; and indicates support for r11.</w:t>
      </w:r>
    </w:p>
    <w:p w14:paraId="0CE1B87A" w14:textId="77777777" w:rsidR="00C1747E" w:rsidRDefault="00C1747E" w:rsidP="00C1747E">
      <w:pPr>
        <w:pStyle w:val="FP"/>
        <w:keepNext/>
        <w:rPr>
          <w:i/>
          <w:iCs/>
          <w:sz w:val="18"/>
          <w:szCs w:val="18"/>
        </w:rPr>
      </w:pPr>
      <w:r w:rsidRPr="005B25A1">
        <w:rPr>
          <w:i/>
          <w:iCs/>
          <w:sz w:val="18"/>
          <w:szCs w:val="18"/>
        </w:rPr>
        <w:t>Rahil (CableLabs) provides comments.</w:t>
      </w:r>
    </w:p>
    <w:p w14:paraId="4A6EDCB6" w14:textId="77777777" w:rsidR="00C1747E" w:rsidRDefault="00C1747E" w:rsidP="00C1747E">
      <w:pPr>
        <w:pStyle w:val="FP"/>
        <w:keepNext/>
        <w:rPr>
          <w:i/>
          <w:iCs/>
          <w:sz w:val="18"/>
          <w:szCs w:val="18"/>
        </w:rPr>
      </w:pPr>
      <w:r w:rsidRPr="005B25A1">
        <w:rPr>
          <w:i/>
          <w:iCs/>
          <w:sz w:val="18"/>
          <w:szCs w:val="18"/>
        </w:rPr>
        <w:t>Mike (InterDigital), in reply to the request from Magnus (Ericsson) provides r12.</w:t>
      </w:r>
    </w:p>
    <w:p w14:paraId="1A161B65" w14:textId="77777777" w:rsidR="00C1747E" w:rsidRDefault="00C1747E" w:rsidP="00C1747E">
      <w:pPr>
        <w:pStyle w:val="FP"/>
        <w:keepNext/>
        <w:rPr>
          <w:i/>
          <w:iCs/>
          <w:sz w:val="18"/>
          <w:szCs w:val="18"/>
        </w:rPr>
      </w:pPr>
      <w:r w:rsidRPr="005B25A1">
        <w:rPr>
          <w:i/>
          <w:iCs/>
          <w:sz w:val="18"/>
          <w:szCs w:val="18"/>
        </w:rPr>
        <w:t>Magnus (Ericsson) can only accept r10 with the following updates:</w:t>
      </w:r>
    </w:p>
    <w:p w14:paraId="5D25AD08" w14:textId="77777777" w:rsidR="00C1747E" w:rsidRDefault="00C1747E" w:rsidP="00C1747E">
      <w:pPr>
        <w:pStyle w:val="FP"/>
        <w:keepNext/>
        <w:rPr>
          <w:i/>
          <w:iCs/>
          <w:sz w:val="18"/>
          <w:szCs w:val="18"/>
        </w:rPr>
      </w:pPr>
      <w:r w:rsidRPr="005B25A1">
        <w:rPr>
          <w:i/>
          <w:iCs/>
          <w:sz w:val="18"/>
          <w:szCs w:val="18"/>
        </w:rPr>
        <w:t>23.316 and 23.503 is added as impacted documents (I forgot that in my provided r10).</w:t>
      </w:r>
    </w:p>
    <w:p w14:paraId="096C06B8" w14:textId="77777777" w:rsidR="00C1747E" w:rsidRDefault="00C1747E" w:rsidP="00C1747E">
      <w:pPr>
        <w:pStyle w:val="FP"/>
        <w:keepNext/>
        <w:rPr>
          <w:i/>
          <w:iCs/>
          <w:sz w:val="18"/>
          <w:szCs w:val="18"/>
        </w:rPr>
      </w:pPr>
      <w:r w:rsidRPr="005B25A1">
        <w:rPr>
          <w:i/>
          <w:iCs/>
          <w:sz w:val="18"/>
          <w:szCs w:val="18"/>
        </w:rPr>
        <w:t>Or r11 if OAM is added as a possible provisioning entity, or alternatively the following update to r11: 'Device Identifiers and their corresponding QoS/Policies associated with a UE/5G-RG subscription are can be provisioned into the UDR by the AF '.</w:t>
      </w:r>
    </w:p>
    <w:p w14:paraId="104A6929" w14:textId="77777777" w:rsidR="00C1747E" w:rsidRDefault="00C1747E" w:rsidP="00C1747E">
      <w:pPr>
        <w:pStyle w:val="FP"/>
        <w:keepNext/>
        <w:rPr>
          <w:i/>
          <w:iCs/>
          <w:sz w:val="18"/>
          <w:szCs w:val="18"/>
        </w:rPr>
      </w:pPr>
      <w:r w:rsidRPr="005B25A1">
        <w:rPr>
          <w:i/>
          <w:iCs/>
          <w:sz w:val="18"/>
          <w:szCs w:val="18"/>
        </w:rPr>
        <w:t>Object to all other revisions.</w:t>
      </w:r>
    </w:p>
    <w:p w14:paraId="11B0F2BC" w14:textId="77777777" w:rsidR="00C1747E" w:rsidRDefault="00C1747E" w:rsidP="00C1747E">
      <w:pPr>
        <w:pStyle w:val="FP"/>
        <w:keepNext/>
        <w:rPr>
          <w:i/>
          <w:iCs/>
          <w:sz w:val="18"/>
          <w:szCs w:val="18"/>
        </w:rPr>
      </w:pPr>
      <w:r w:rsidRPr="005B25A1">
        <w:rPr>
          <w:i/>
          <w:iCs/>
          <w:sz w:val="18"/>
          <w:szCs w:val="18"/>
        </w:rPr>
        <w:t>Also, strongly suggest:</w:t>
      </w:r>
    </w:p>
    <w:p w14:paraId="4C5CC98C" w14:textId="77777777" w:rsidR="00C1747E" w:rsidRDefault="00C1747E" w:rsidP="00C1747E">
      <w:pPr>
        <w:pStyle w:val="FP"/>
        <w:keepNext/>
        <w:rPr>
          <w:i/>
          <w:iCs/>
          <w:sz w:val="18"/>
          <w:szCs w:val="18"/>
        </w:rPr>
      </w:pPr>
      <w:r w:rsidRPr="005B25A1">
        <w:rPr>
          <w:i/>
          <w:iCs/>
          <w:sz w:val="18"/>
          <w:szCs w:val="18"/>
        </w:rPr>
        <w:t>* that WI has a more suitable name, e.g. as proposed by Qualcomm.</w:t>
      </w:r>
    </w:p>
    <w:p w14:paraId="1EACE2FE" w14:textId="77777777" w:rsidR="00C1747E" w:rsidRDefault="00C1747E" w:rsidP="00C1747E">
      <w:pPr>
        <w:pStyle w:val="FP"/>
        <w:keepNext/>
        <w:rPr>
          <w:i/>
          <w:iCs/>
          <w:sz w:val="18"/>
          <w:szCs w:val="18"/>
        </w:rPr>
      </w:pPr>
      <w:r w:rsidRPr="005B25A1">
        <w:rPr>
          <w:i/>
          <w:iCs/>
          <w:sz w:val="18"/>
          <w:szCs w:val="18"/>
        </w:rPr>
        <w:t>* That we re-instate in clause 8 that: 'Charging and OAM aspects, if any, will be covered by SA5.'.</w:t>
      </w:r>
    </w:p>
    <w:p w14:paraId="698CE9A9" w14:textId="77777777" w:rsidR="00C1747E" w:rsidRPr="007770F4" w:rsidRDefault="00C1747E" w:rsidP="00C1747E">
      <w:pPr>
        <w:pStyle w:val="FP"/>
        <w:keepNext/>
        <w:rPr>
          <w:i/>
          <w:iCs/>
          <w:sz w:val="18"/>
          <w:szCs w:val="18"/>
          <w:lang w:val="fr-FR"/>
        </w:rPr>
      </w:pPr>
      <w:r w:rsidRPr="007770F4">
        <w:rPr>
          <w:i/>
          <w:iCs/>
          <w:sz w:val="18"/>
          <w:szCs w:val="18"/>
          <w:lang w:val="fr-FR"/>
        </w:rPr>
        <w:t>Magnus (Ericsson) comments.</w:t>
      </w:r>
    </w:p>
    <w:p w14:paraId="5DECEBDC" w14:textId="77777777" w:rsidR="00C1747E" w:rsidRPr="007770F4" w:rsidRDefault="00C1747E" w:rsidP="00C1747E">
      <w:pPr>
        <w:pStyle w:val="FP"/>
        <w:keepNext/>
        <w:rPr>
          <w:i/>
          <w:iCs/>
          <w:sz w:val="18"/>
          <w:szCs w:val="18"/>
          <w:lang w:val="fr-FR"/>
        </w:rPr>
      </w:pPr>
      <w:r w:rsidRPr="007770F4">
        <w:rPr>
          <w:i/>
          <w:iCs/>
          <w:sz w:val="18"/>
          <w:szCs w:val="18"/>
          <w:lang w:val="fr-FR"/>
        </w:rPr>
        <w:t>Mike (InterDigital) comments.</w:t>
      </w:r>
    </w:p>
    <w:p w14:paraId="65212D3D" w14:textId="77777777" w:rsidR="00C1747E" w:rsidRPr="007770F4" w:rsidRDefault="00C1747E" w:rsidP="00C1747E">
      <w:pPr>
        <w:pStyle w:val="FP"/>
        <w:keepNext/>
        <w:rPr>
          <w:i/>
          <w:iCs/>
          <w:sz w:val="18"/>
          <w:szCs w:val="18"/>
          <w:lang w:val="fr-FR"/>
        </w:rPr>
      </w:pPr>
      <w:r w:rsidRPr="007770F4">
        <w:rPr>
          <w:i/>
          <w:iCs/>
          <w:sz w:val="18"/>
          <w:szCs w:val="18"/>
          <w:lang w:val="fr-FR"/>
        </w:rPr>
        <w:t>Rahil (CableLabs) provides comments and r11.</w:t>
      </w:r>
    </w:p>
    <w:p w14:paraId="44D16097" w14:textId="77777777" w:rsidR="00C1747E" w:rsidRPr="007770F4" w:rsidRDefault="00C1747E" w:rsidP="00C1747E">
      <w:pPr>
        <w:pStyle w:val="FP"/>
        <w:keepNext/>
        <w:rPr>
          <w:i/>
          <w:iCs/>
          <w:sz w:val="18"/>
          <w:szCs w:val="18"/>
          <w:lang w:val="fr-FR"/>
        </w:rPr>
      </w:pPr>
      <w:r w:rsidRPr="007770F4">
        <w:rPr>
          <w:i/>
          <w:iCs/>
          <w:sz w:val="18"/>
          <w:szCs w:val="18"/>
          <w:lang w:val="fr-FR"/>
        </w:rPr>
        <w:t>Magnus (Ericsson) provides r10.</w:t>
      </w:r>
    </w:p>
    <w:p w14:paraId="2F735C1F" w14:textId="77777777" w:rsidR="00C1747E" w:rsidRPr="007770F4" w:rsidRDefault="00C1747E" w:rsidP="00C1747E">
      <w:pPr>
        <w:pStyle w:val="FP"/>
        <w:keepNext/>
        <w:rPr>
          <w:i/>
          <w:iCs/>
          <w:sz w:val="18"/>
          <w:szCs w:val="18"/>
          <w:lang w:val="fr-FR"/>
        </w:rPr>
      </w:pPr>
      <w:r w:rsidRPr="007770F4">
        <w:rPr>
          <w:i/>
          <w:iCs/>
          <w:sz w:val="18"/>
          <w:szCs w:val="18"/>
          <w:lang w:val="fr-FR"/>
        </w:rPr>
        <w:t>Yildirim (Charter Communications) comments.</w:t>
      </w:r>
    </w:p>
    <w:p w14:paraId="77A1CDE0" w14:textId="77777777" w:rsidR="00C1747E" w:rsidRPr="007770F4" w:rsidRDefault="00C1747E" w:rsidP="00C1747E">
      <w:pPr>
        <w:pStyle w:val="FP"/>
        <w:keepNext/>
        <w:rPr>
          <w:i/>
          <w:iCs/>
          <w:sz w:val="18"/>
          <w:szCs w:val="18"/>
          <w:lang w:val="fr-FR"/>
        </w:rPr>
      </w:pPr>
      <w:r w:rsidRPr="007770F4">
        <w:rPr>
          <w:i/>
          <w:iCs/>
          <w:sz w:val="18"/>
          <w:szCs w:val="18"/>
          <w:lang w:val="fr-FR"/>
        </w:rPr>
        <w:t>Haris (Qualcomm) cannot agree with r09.</w:t>
      </w:r>
    </w:p>
    <w:p w14:paraId="1564088F" w14:textId="77777777" w:rsidR="00C1747E" w:rsidRDefault="00C1747E" w:rsidP="00C1747E">
      <w:pPr>
        <w:pStyle w:val="FP"/>
        <w:keepNext/>
        <w:rPr>
          <w:i/>
          <w:iCs/>
          <w:sz w:val="18"/>
          <w:szCs w:val="18"/>
        </w:rPr>
      </w:pPr>
      <w:r w:rsidRPr="005B25A1">
        <w:rPr>
          <w:i/>
          <w:iCs/>
          <w:sz w:val="18"/>
          <w:szCs w:val="18"/>
        </w:rPr>
        <w:t>Peter Hedman (Ericsson) provides question to Mike whether device id being the only key?</w:t>
      </w:r>
    </w:p>
    <w:p w14:paraId="39A904EE" w14:textId="77777777" w:rsidR="00C1747E" w:rsidRDefault="00C1747E" w:rsidP="00C1747E">
      <w:pPr>
        <w:pStyle w:val="FP"/>
        <w:keepNext/>
        <w:rPr>
          <w:i/>
          <w:iCs/>
          <w:sz w:val="18"/>
          <w:szCs w:val="18"/>
        </w:rPr>
      </w:pPr>
      <w:r w:rsidRPr="005B25A1">
        <w:rPr>
          <w:i/>
          <w:iCs/>
          <w:sz w:val="18"/>
          <w:szCs w:val="18"/>
        </w:rPr>
        <w:t>Mike (InterDigital) provides r09.</w:t>
      </w:r>
    </w:p>
    <w:p w14:paraId="242EF408" w14:textId="77777777" w:rsidR="00C1747E" w:rsidRDefault="00C1747E" w:rsidP="00C1747E">
      <w:pPr>
        <w:pStyle w:val="FP"/>
        <w:keepNext/>
        <w:rPr>
          <w:i/>
          <w:iCs/>
          <w:sz w:val="18"/>
          <w:szCs w:val="18"/>
        </w:rPr>
      </w:pPr>
      <w:r w:rsidRPr="005B25A1">
        <w:rPr>
          <w:i/>
          <w:iCs/>
          <w:sz w:val="18"/>
          <w:szCs w:val="18"/>
        </w:rPr>
        <w:t>Ling Zhang (Siemens) provides comments.</w:t>
      </w:r>
    </w:p>
    <w:p w14:paraId="38549B04" w14:textId="77777777" w:rsidR="00C1747E" w:rsidRDefault="00C1747E" w:rsidP="00C1747E">
      <w:pPr>
        <w:pStyle w:val="FP"/>
        <w:keepNext/>
        <w:rPr>
          <w:i/>
          <w:iCs/>
          <w:sz w:val="18"/>
          <w:szCs w:val="18"/>
        </w:rPr>
      </w:pPr>
      <w:r w:rsidRPr="005B25A1">
        <w:rPr>
          <w:i/>
          <w:iCs/>
          <w:sz w:val="18"/>
          <w:szCs w:val="18"/>
        </w:rPr>
        <w:t>Peter Hedman (Ericsson) provides comments and r08.</w:t>
      </w:r>
    </w:p>
    <w:p w14:paraId="20CBC691" w14:textId="77777777" w:rsidR="00C1747E" w:rsidRDefault="00C1747E" w:rsidP="00C1747E">
      <w:pPr>
        <w:pStyle w:val="FP"/>
        <w:keepNext/>
        <w:rPr>
          <w:i/>
          <w:iCs/>
          <w:sz w:val="18"/>
          <w:szCs w:val="18"/>
        </w:rPr>
      </w:pPr>
      <w:r w:rsidRPr="005B25A1">
        <w:rPr>
          <w:i/>
          <w:iCs/>
          <w:sz w:val="18"/>
          <w:szCs w:val="18"/>
        </w:rPr>
        <w:t>==== Revisions Deadline ====.</w:t>
      </w:r>
    </w:p>
    <w:p w14:paraId="448D618C" w14:textId="77777777" w:rsidR="00C1747E" w:rsidRDefault="00C1747E" w:rsidP="00C1747E">
      <w:pPr>
        <w:pStyle w:val="FP"/>
        <w:keepNext/>
        <w:rPr>
          <w:i/>
          <w:iCs/>
          <w:sz w:val="18"/>
          <w:szCs w:val="18"/>
        </w:rPr>
      </w:pPr>
      <w:r w:rsidRPr="005B25A1">
        <w:rPr>
          <w:i/>
          <w:iCs/>
          <w:sz w:val="18"/>
          <w:szCs w:val="18"/>
        </w:rPr>
        <w:t>Marco (Huawei) commented to Yildirim (Charter Communications) that all the text is intended to be sub bullet under ''For non-3GPP devices requiring QoS differentiation', since it is repeated at each bullet. Only editorial change.</w:t>
      </w:r>
    </w:p>
    <w:p w14:paraId="7EE40C86" w14:textId="77777777" w:rsidR="00C1747E" w:rsidRDefault="00C1747E" w:rsidP="00C1747E">
      <w:pPr>
        <w:pStyle w:val="FP"/>
        <w:keepNext/>
        <w:rPr>
          <w:i/>
          <w:iCs/>
          <w:sz w:val="18"/>
          <w:szCs w:val="18"/>
        </w:rPr>
      </w:pPr>
      <w:r w:rsidRPr="005B25A1">
        <w:rPr>
          <w:i/>
          <w:iCs/>
          <w:sz w:val="18"/>
          <w:szCs w:val="18"/>
        </w:rPr>
        <w:t>Susan (Huawei) cannot agree with r03 and r10.</w:t>
      </w:r>
    </w:p>
    <w:p w14:paraId="0DC17AA0" w14:textId="77777777" w:rsidR="00C1747E" w:rsidRDefault="00C1747E" w:rsidP="00C1747E">
      <w:pPr>
        <w:pStyle w:val="FP"/>
        <w:keepNext/>
        <w:rPr>
          <w:i/>
          <w:iCs/>
          <w:sz w:val="18"/>
          <w:szCs w:val="18"/>
        </w:rPr>
      </w:pPr>
      <w:r w:rsidRPr="005B25A1">
        <w:rPr>
          <w:i/>
          <w:iCs/>
          <w:sz w:val="18"/>
          <w:szCs w:val="18"/>
        </w:rPr>
        <w:t>Ling (Siemens) restates not to remove aspects involved in SA3 in clause 8 and provides r14.</w:t>
      </w:r>
    </w:p>
    <w:p w14:paraId="528A0F09" w14:textId="77777777" w:rsidR="00C1747E" w:rsidRDefault="00C1747E" w:rsidP="00C1747E">
      <w:pPr>
        <w:pStyle w:val="FP"/>
        <w:keepNext/>
        <w:rPr>
          <w:i/>
          <w:iCs/>
          <w:sz w:val="18"/>
          <w:szCs w:val="18"/>
        </w:rPr>
      </w:pPr>
      <w:r w:rsidRPr="005B25A1">
        <w:rPr>
          <w:i/>
          <w:iCs/>
          <w:sz w:val="18"/>
          <w:szCs w:val="18"/>
        </w:rPr>
        <w:t>Haris (Qualcomm) proposes to NOTE the WI.</w:t>
      </w:r>
    </w:p>
    <w:p w14:paraId="156FADFB" w14:textId="77777777" w:rsidR="00C1747E" w:rsidRDefault="00C1747E" w:rsidP="00C1747E">
      <w:pPr>
        <w:pStyle w:val="FP"/>
        <w:keepNext/>
        <w:rPr>
          <w:i/>
          <w:iCs/>
          <w:sz w:val="18"/>
          <w:szCs w:val="18"/>
        </w:rPr>
      </w:pPr>
      <w:r w:rsidRPr="005B25A1">
        <w:rPr>
          <w:i/>
          <w:iCs/>
          <w:sz w:val="18"/>
          <w:szCs w:val="18"/>
        </w:rPr>
        <w:t>Mike (InterDigital) asks Haris (Qualcomm) if the reason for the objection is that the title includes the word 'user'.</w:t>
      </w:r>
    </w:p>
    <w:p w14:paraId="78722443" w14:textId="77777777" w:rsidR="00C1747E" w:rsidRDefault="00C1747E" w:rsidP="00C1747E">
      <w:pPr>
        <w:pStyle w:val="FP"/>
        <w:keepNext/>
        <w:rPr>
          <w:i/>
          <w:iCs/>
          <w:sz w:val="18"/>
          <w:szCs w:val="18"/>
        </w:rPr>
      </w:pPr>
      <w:r w:rsidRPr="005B25A1">
        <w:rPr>
          <w:i/>
          <w:iCs/>
          <w:sz w:val="18"/>
          <w:szCs w:val="18"/>
        </w:rPr>
        <w:t>Naman (Samsung) cannot agree with r13.</w:t>
      </w:r>
    </w:p>
    <w:p w14:paraId="4DE61361" w14:textId="77777777" w:rsidR="00C1747E" w:rsidRDefault="00C1747E" w:rsidP="00C1747E">
      <w:pPr>
        <w:pStyle w:val="FP"/>
        <w:keepNext/>
        <w:rPr>
          <w:i/>
          <w:iCs/>
          <w:sz w:val="18"/>
          <w:szCs w:val="18"/>
        </w:rPr>
      </w:pPr>
      <w:r w:rsidRPr="005B25A1">
        <w:rPr>
          <w:i/>
          <w:iCs/>
          <w:sz w:val="18"/>
          <w:szCs w:val="18"/>
        </w:rPr>
        <w:t>is ok only with r13 or r14 (provided after deadline) with following changes.</w:t>
      </w:r>
    </w:p>
    <w:p w14:paraId="0E823F97" w14:textId="77777777" w:rsidR="00C1747E" w:rsidRDefault="00C1747E" w:rsidP="00C1747E">
      <w:pPr>
        <w:pStyle w:val="FP"/>
        <w:keepNext/>
        <w:rPr>
          <w:i/>
          <w:iCs/>
          <w:sz w:val="18"/>
          <w:szCs w:val="18"/>
        </w:rPr>
      </w:pPr>
      <w:r w:rsidRPr="005B25A1">
        <w:rPr>
          <w:i/>
          <w:iCs/>
          <w:sz w:val="18"/>
          <w:szCs w:val="18"/>
        </w:rPr>
        <w:t>1) Change.</w:t>
      </w:r>
    </w:p>
    <w:p w14:paraId="35CE450B" w14:textId="77777777" w:rsidR="00C1747E" w:rsidRDefault="00C1747E" w:rsidP="00C1747E">
      <w:pPr>
        <w:pStyle w:val="FP"/>
        <w:keepNext/>
        <w:rPr>
          <w:i/>
          <w:iCs/>
          <w:sz w:val="18"/>
          <w:szCs w:val="18"/>
        </w:rPr>
      </w:pPr>
      <w:r w:rsidRPr="005B25A1">
        <w:rPr>
          <w:i/>
          <w:iCs/>
          <w:sz w:val="18"/>
          <w:szCs w:val="18"/>
        </w:rPr>
        <w:t>- Device Identifiers and their corresponding QoS/Policies associated with a UE/5G-RG subscription can be provisioned into the UDR by the AF.</w:t>
      </w:r>
    </w:p>
    <w:p w14:paraId="453B91E2" w14:textId="77777777" w:rsidR="00C1747E" w:rsidRDefault="00C1747E" w:rsidP="00C1747E">
      <w:pPr>
        <w:pStyle w:val="FP"/>
        <w:keepNext/>
        <w:rPr>
          <w:i/>
          <w:iCs/>
          <w:sz w:val="18"/>
          <w:szCs w:val="18"/>
        </w:rPr>
      </w:pPr>
      <w:r w:rsidRPr="005B25A1">
        <w:rPr>
          <w:i/>
          <w:iCs/>
          <w:sz w:val="18"/>
          <w:szCs w:val="18"/>
        </w:rPr>
        <w:t>to.</w:t>
      </w:r>
    </w:p>
    <w:p w14:paraId="1958719B" w14:textId="77777777" w:rsidR="00C1747E" w:rsidRDefault="00C1747E" w:rsidP="00C1747E">
      <w:pPr>
        <w:pStyle w:val="FP"/>
        <w:keepNext/>
        <w:rPr>
          <w:i/>
          <w:iCs/>
          <w:sz w:val="18"/>
          <w:szCs w:val="18"/>
        </w:rPr>
      </w:pPr>
      <w:r w:rsidRPr="005B25A1">
        <w:rPr>
          <w:i/>
          <w:iCs/>
          <w:sz w:val="18"/>
          <w:szCs w:val="18"/>
        </w:rPr>
        <w:t>'Device Identifiers and their corresponding QoS/Policies associated with a UE/5G-RG subscription are provisioned into the UDR. This provisioning can be done by AF '.</w:t>
      </w:r>
    </w:p>
    <w:p w14:paraId="710B0D5D" w14:textId="77777777" w:rsidR="00C1747E" w:rsidRDefault="00C1747E" w:rsidP="00C1747E">
      <w:pPr>
        <w:pStyle w:val="FP"/>
        <w:keepNext/>
        <w:rPr>
          <w:i/>
          <w:iCs/>
          <w:sz w:val="18"/>
          <w:szCs w:val="18"/>
        </w:rPr>
      </w:pPr>
      <w:r w:rsidRPr="005B25A1">
        <w:rPr>
          <w:i/>
          <w:iCs/>
          <w:sz w:val="18"/>
          <w:szCs w:val="18"/>
        </w:rPr>
        <w:t>2) in NOTE 3 change RG -&gt; 5G-RG.</w:t>
      </w:r>
    </w:p>
    <w:p w14:paraId="500CA29E" w14:textId="77777777" w:rsidR="00C1747E" w:rsidRDefault="00C1747E" w:rsidP="00C1747E">
      <w:pPr>
        <w:pStyle w:val="FP"/>
        <w:keepNext/>
        <w:rPr>
          <w:i/>
          <w:iCs/>
          <w:sz w:val="18"/>
          <w:szCs w:val="18"/>
        </w:rPr>
      </w:pPr>
      <w:r w:rsidRPr="005B25A1">
        <w:rPr>
          <w:i/>
          <w:iCs/>
          <w:sz w:val="18"/>
          <w:szCs w:val="18"/>
        </w:rPr>
        <w:lastRenderedPageBreak/>
        <w:t>3) Change 'charing' to 'charging' in Clause 8.</w:t>
      </w:r>
    </w:p>
    <w:p w14:paraId="0FC76EBA" w14:textId="77777777" w:rsidR="00C1747E" w:rsidRDefault="00C1747E" w:rsidP="00C1747E">
      <w:pPr>
        <w:pStyle w:val="FP"/>
        <w:keepNext/>
        <w:rPr>
          <w:i/>
          <w:iCs/>
          <w:sz w:val="18"/>
          <w:szCs w:val="18"/>
        </w:rPr>
      </w:pPr>
      <w:r w:rsidRPr="005B25A1">
        <w:rPr>
          <w:i/>
          <w:iCs/>
          <w:sz w:val="18"/>
          <w:szCs w:val="18"/>
        </w:rPr>
        <w:t>Furthermore, the name of the WID is appropriate and we cannot accept the name change as proposed by Qualcomm.</w:t>
      </w:r>
    </w:p>
    <w:p w14:paraId="70EF9B8D" w14:textId="77777777" w:rsidR="00C1747E" w:rsidRDefault="00C1747E" w:rsidP="00C1747E">
      <w:pPr>
        <w:pStyle w:val="FP"/>
        <w:keepNext/>
        <w:rPr>
          <w:i/>
          <w:iCs/>
          <w:sz w:val="18"/>
          <w:szCs w:val="18"/>
        </w:rPr>
      </w:pPr>
      <w:r w:rsidRPr="005B25A1">
        <w:rPr>
          <w:i/>
          <w:iCs/>
          <w:sz w:val="18"/>
          <w:szCs w:val="18"/>
        </w:rPr>
        <w:t>Srinivas Garikipati (Nokia) support v7; v8; v11; v12/13 (without any content in section 8 as concluded in the conclusion paper);</w:t>
      </w:r>
    </w:p>
    <w:p w14:paraId="332F6317" w14:textId="77777777" w:rsidR="00C1747E" w:rsidRDefault="00C1747E" w:rsidP="00C1747E">
      <w:pPr>
        <w:pStyle w:val="FP"/>
        <w:keepNext/>
        <w:rPr>
          <w:i/>
          <w:iCs/>
          <w:sz w:val="18"/>
          <w:szCs w:val="18"/>
        </w:rPr>
      </w:pPr>
      <w:r w:rsidRPr="005B25A1">
        <w:rPr>
          <w:i/>
          <w:iCs/>
          <w:sz w:val="18"/>
          <w:szCs w:val="18"/>
        </w:rPr>
        <w:t>Or the clean way is to use version 7/8 with section 4 containing only first paragraph.</w:t>
      </w:r>
    </w:p>
    <w:p w14:paraId="3BF92E5D" w14:textId="77777777" w:rsidR="00C1747E" w:rsidRDefault="00C1747E" w:rsidP="00C1747E">
      <w:pPr>
        <w:pStyle w:val="FP"/>
        <w:keepNext/>
        <w:rPr>
          <w:i/>
          <w:iCs/>
          <w:sz w:val="18"/>
          <w:szCs w:val="18"/>
        </w:rPr>
      </w:pPr>
    </w:p>
    <w:p w14:paraId="61748AC9" w14:textId="77777777" w:rsidR="00C1747E" w:rsidRDefault="00C1747E" w:rsidP="00C1747E">
      <w:pPr>
        <w:pStyle w:val="FP"/>
        <w:keepNext/>
        <w:rPr>
          <w:i/>
          <w:iCs/>
          <w:sz w:val="18"/>
          <w:szCs w:val="18"/>
        </w:rPr>
      </w:pPr>
      <w:r w:rsidRPr="005B25A1">
        <w:rPr>
          <w:i/>
          <w:iCs/>
          <w:sz w:val="18"/>
          <w:szCs w:val="18"/>
        </w:rPr>
        <w:t>RG to be replaced with 5G-RG (in all the versions).</w:t>
      </w:r>
    </w:p>
    <w:p w14:paraId="4EFD3B87" w14:textId="77777777" w:rsidR="00C1747E" w:rsidRDefault="00C1747E" w:rsidP="00C1747E">
      <w:pPr>
        <w:pStyle w:val="FP"/>
        <w:keepNext/>
        <w:rPr>
          <w:i/>
          <w:iCs/>
          <w:sz w:val="18"/>
          <w:szCs w:val="18"/>
        </w:rPr>
      </w:pPr>
    </w:p>
    <w:p w14:paraId="63E18335" w14:textId="77777777" w:rsidR="00C1747E" w:rsidRDefault="00C1747E" w:rsidP="00C1747E">
      <w:pPr>
        <w:pStyle w:val="FP"/>
        <w:keepNext/>
        <w:rPr>
          <w:i/>
          <w:iCs/>
          <w:sz w:val="18"/>
          <w:szCs w:val="18"/>
        </w:rPr>
      </w:pPr>
      <w:r w:rsidRPr="005B25A1">
        <w:rPr>
          <w:i/>
          <w:iCs/>
          <w:sz w:val="18"/>
          <w:szCs w:val="18"/>
        </w:rPr>
        <w:t>Objects to rest of the versions.</w:t>
      </w:r>
    </w:p>
    <w:p w14:paraId="5D7367F0" w14:textId="77777777" w:rsidR="00C1747E" w:rsidRDefault="00C1747E" w:rsidP="00C1747E">
      <w:pPr>
        <w:pStyle w:val="FP"/>
        <w:keepNext/>
        <w:rPr>
          <w:i/>
          <w:iCs/>
          <w:sz w:val="18"/>
          <w:szCs w:val="18"/>
        </w:rPr>
      </w:pPr>
      <w:r w:rsidRPr="005B25A1">
        <w:rPr>
          <w:i/>
          <w:iCs/>
          <w:sz w:val="18"/>
          <w:szCs w:val="18"/>
        </w:rPr>
        <w:t>Peter Hedman (Ericsson) r13+ changes by Naman/Samsung ok, but we should also change the title to reflect the content, +prefer to add statements for SA3 and SA5 in clause 8.</w:t>
      </w:r>
    </w:p>
    <w:p w14:paraId="2F673A4E" w14:textId="77777777" w:rsidR="00C1747E" w:rsidRDefault="00C1747E" w:rsidP="00C1747E">
      <w:pPr>
        <w:pStyle w:val="FP"/>
        <w:keepNext/>
        <w:rPr>
          <w:i/>
          <w:iCs/>
          <w:sz w:val="18"/>
          <w:szCs w:val="18"/>
        </w:rPr>
      </w:pPr>
      <w:r w:rsidRPr="005B25A1">
        <w:rPr>
          <w:i/>
          <w:iCs/>
          <w:sz w:val="18"/>
          <w:szCs w:val="18"/>
        </w:rPr>
        <w:t>Mike (InterDigital) proposes to agree r13 + change one instance of 'RG' to '5G-RG' + Change 'can be provisioned into the UDR by the AF' to 'are provisioned into the UDR. This provisioning can be done by AF.' + reinstate 'Security aspects will be covered by SA3' in section 8 + fix misspelling in section 8 .</w:t>
      </w:r>
    </w:p>
    <w:p w14:paraId="26348D31" w14:textId="77777777" w:rsidR="00C1747E" w:rsidRDefault="00C1747E" w:rsidP="00C1747E">
      <w:pPr>
        <w:pStyle w:val="FP"/>
        <w:keepNext/>
        <w:rPr>
          <w:i/>
          <w:iCs/>
          <w:sz w:val="18"/>
          <w:szCs w:val="18"/>
        </w:rPr>
      </w:pPr>
      <w:r w:rsidRPr="005B25A1">
        <w:rPr>
          <w:i/>
          <w:iCs/>
          <w:sz w:val="18"/>
          <w:szCs w:val="18"/>
        </w:rPr>
        <w:t>Haris (Qualcomm) comments that the proposal from Mike is NOT acceptable and suggests alternative.</w:t>
      </w:r>
    </w:p>
    <w:p w14:paraId="491955E2" w14:textId="77777777" w:rsidR="00C1747E" w:rsidRDefault="00C1747E" w:rsidP="00C1747E">
      <w:pPr>
        <w:pStyle w:val="FP"/>
        <w:keepNext/>
        <w:rPr>
          <w:i/>
          <w:iCs/>
          <w:sz w:val="18"/>
          <w:szCs w:val="18"/>
        </w:rPr>
      </w:pPr>
      <w:r w:rsidRPr="005B25A1">
        <w:rPr>
          <w:i/>
          <w:iCs/>
          <w:sz w:val="18"/>
          <w:szCs w:val="18"/>
        </w:rPr>
        <w:t>Peng (OPPO) proposes to agree r13 + Mike's suggestion except section 8.</w:t>
      </w:r>
    </w:p>
    <w:p w14:paraId="6C00AB12" w14:textId="77777777" w:rsidR="00C1747E" w:rsidRDefault="00C1747E" w:rsidP="00C1747E">
      <w:pPr>
        <w:pStyle w:val="FP"/>
        <w:keepNext/>
        <w:rPr>
          <w:i/>
          <w:iCs/>
          <w:sz w:val="18"/>
          <w:szCs w:val="18"/>
        </w:rPr>
      </w:pPr>
    </w:p>
    <w:p w14:paraId="70AFC7EC" w14:textId="77777777" w:rsidR="00C1747E" w:rsidRDefault="00C1747E" w:rsidP="00C1747E">
      <w:pPr>
        <w:pStyle w:val="FP"/>
        <w:keepNext/>
        <w:rPr>
          <w:i/>
          <w:iCs/>
          <w:sz w:val="18"/>
          <w:szCs w:val="18"/>
        </w:rPr>
      </w:pPr>
      <w:r w:rsidRPr="005B25A1">
        <w:rPr>
          <w:i/>
          <w:iCs/>
          <w:sz w:val="18"/>
          <w:szCs w:val="18"/>
        </w:rPr>
        <w:t>It is ok to add SA3 aspect in Section 8, with the suggested wording below,</w:t>
      </w:r>
    </w:p>
    <w:p w14:paraId="2295A8A4" w14:textId="77777777" w:rsidR="00C1747E" w:rsidRDefault="00C1747E" w:rsidP="00C1747E">
      <w:pPr>
        <w:pStyle w:val="FP"/>
        <w:keepNext/>
        <w:rPr>
          <w:i/>
          <w:iCs/>
          <w:sz w:val="18"/>
          <w:szCs w:val="18"/>
        </w:rPr>
      </w:pPr>
      <w:r w:rsidRPr="005B25A1">
        <w:rPr>
          <w:i/>
          <w:iCs/>
          <w:sz w:val="18"/>
          <w:szCs w:val="18"/>
        </w:rPr>
        <w:t>'Security aspects, if any, will be covered by SA3.'.</w:t>
      </w:r>
    </w:p>
    <w:p w14:paraId="62735173" w14:textId="77777777" w:rsidR="00C1747E" w:rsidRDefault="00C1747E" w:rsidP="00C1747E">
      <w:pPr>
        <w:pStyle w:val="FP"/>
        <w:keepNext/>
        <w:rPr>
          <w:i/>
          <w:iCs/>
          <w:sz w:val="18"/>
          <w:szCs w:val="18"/>
        </w:rPr>
      </w:pPr>
    </w:p>
    <w:p w14:paraId="7D08999E" w14:textId="77777777" w:rsidR="00C1747E" w:rsidRDefault="00C1747E" w:rsidP="00C1747E">
      <w:pPr>
        <w:pStyle w:val="FP"/>
        <w:keepNext/>
        <w:rPr>
          <w:i/>
          <w:iCs/>
          <w:sz w:val="18"/>
          <w:szCs w:val="18"/>
        </w:rPr>
      </w:pPr>
      <w:r w:rsidRPr="005B25A1">
        <w:rPr>
          <w:i/>
          <w:iCs/>
          <w:sz w:val="18"/>
          <w:szCs w:val="18"/>
        </w:rPr>
        <w:t>In order to maintain the consistency with the SID and other related references in other WGs, we also think it is not necessary to change the title of the WID.</w:t>
      </w:r>
    </w:p>
    <w:p w14:paraId="4DFA315E" w14:textId="77777777" w:rsidR="00C1747E" w:rsidRDefault="00C1747E" w:rsidP="00C1747E">
      <w:pPr>
        <w:pStyle w:val="FP"/>
        <w:keepNext/>
        <w:rPr>
          <w:i/>
          <w:iCs/>
          <w:sz w:val="18"/>
          <w:szCs w:val="18"/>
        </w:rPr>
      </w:pPr>
      <w:r w:rsidRPr="005B25A1">
        <w:rPr>
          <w:i/>
          <w:iCs/>
          <w:sz w:val="18"/>
          <w:szCs w:val="18"/>
        </w:rPr>
        <w:t>Mike (InterDigital) replies to Haris (Qualcomm).</w:t>
      </w:r>
    </w:p>
    <w:p w14:paraId="1244BD71" w14:textId="77777777" w:rsidR="00C1747E" w:rsidRDefault="00C1747E" w:rsidP="00C1747E">
      <w:pPr>
        <w:pStyle w:val="FP"/>
        <w:keepNext/>
        <w:rPr>
          <w:i/>
          <w:iCs/>
          <w:sz w:val="18"/>
          <w:szCs w:val="18"/>
        </w:rPr>
      </w:pPr>
      <w:r w:rsidRPr="005B25A1">
        <w:rPr>
          <w:i/>
          <w:iCs/>
          <w:sz w:val="18"/>
          <w:szCs w:val="18"/>
        </w:rPr>
        <w:t>Mike (InterDigital), modifies his proposal to align with Peng (OPPO). The proposal is to agree r13 + change one instance of 'RG' to '5G-RG' + Change 'can be provisioned into the UDR by the AF' to 'are provisioned into the UDR. This provisioning can be done by AF.' + add 'Security aspects, if any, will be covered by SA3' in section 8 + fix misspelling in section 8 .</w:t>
      </w:r>
    </w:p>
    <w:p w14:paraId="722446CE" w14:textId="77777777" w:rsidR="00C1747E" w:rsidRDefault="00C1747E" w:rsidP="00C1747E">
      <w:pPr>
        <w:pStyle w:val="FP"/>
        <w:keepNext/>
        <w:rPr>
          <w:i/>
          <w:iCs/>
          <w:sz w:val="18"/>
          <w:szCs w:val="18"/>
        </w:rPr>
      </w:pPr>
      <w:r w:rsidRPr="005B25A1">
        <w:rPr>
          <w:i/>
          <w:iCs/>
          <w:sz w:val="18"/>
          <w:szCs w:val="18"/>
        </w:rPr>
        <w:t>Susan (Huawei) supports the proposal from Mike (InterDigital), i.e. to agree r13+......+fix misspelling in section 8.</w:t>
      </w:r>
    </w:p>
    <w:p w14:paraId="74BD33DC" w14:textId="77777777" w:rsidR="00C1747E" w:rsidRDefault="00C1747E" w:rsidP="00C1747E">
      <w:pPr>
        <w:pStyle w:val="FP"/>
        <w:keepNext/>
        <w:rPr>
          <w:i/>
          <w:iCs/>
          <w:sz w:val="18"/>
          <w:szCs w:val="18"/>
        </w:rPr>
      </w:pPr>
      <w:r w:rsidRPr="005B25A1">
        <w:rPr>
          <w:i/>
          <w:iCs/>
          <w:sz w:val="18"/>
          <w:szCs w:val="18"/>
        </w:rPr>
        <w:t>Rahil (CableLabs) prefers r11, can be ok with r13 + change one instance of 'RG' to '5G-RG' + Change 'can be provisioned into the UDR by the AF' to 'are provisioned into the UDR. This provisioning can be done by AF.' Not ok with including SA3/SA5 in section 8.</w:t>
      </w:r>
    </w:p>
    <w:p w14:paraId="197B75D6" w14:textId="77777777" w:rsidR="00C1747E" w:rsidRDefault="00C1747E" w:rsidP="00C1747E">
      <w:pPr>
        <w:pStyle w:val="FP"/>
        <w:keepNext/>
        <w:rPr>
          <w:i/>
          <w:iCs/>
          <w:sz w:val="18"/>
          <w:szCs w:val="18"/>
        </w:rPr>
      </w:pPr>
      <w:r w:rsidRPr="005B25A1">
        <w:rPr>
          <w:i/>
          <w:iCs/>
          <w:sz w:val="18"/>
          <w:szCs w:val="18"/>
        </w:rPr>
        <w:t>Yildirim (Charter Communications).</w:t>
      </w:r>
    </w:p>
    <w:p w14:paraId="30645069" w14:textId="77777777" w:rsidR="00C1747E" w:rsidRDefault="00C1747E" w:rsidP="00C1747E">
      <w:pPr>
        <w:pStyle w:val="FP"/>
        <w:keepNext/>
        <w:rPr>
          <w:i/>
          <w:iCs/>
          <w:sz w:val="18"/>
          <w:szCs w:val="18"/>
        </w:rPr>
      </w:pPr>
      <w:r w:rsidRPr="005B25A1">
        <w:rPr>
          <w:i/>
          <w:iCs/>
          <w:sz w:val="18"/>
          <w:szCs w:val="18"/>
        </w:rPr>
        <w:t>Supports r11 with replacement any instances of 'RG' with '5G-RG';</w:t>
      </w:r>
    </w:p>
    <w:p w14:paraId="136D926E" w14:textId="77777777" w:rsidR="00C1747E" w:rsidRDefault="00C1747E" w:rsidP="00C1747E">
      <w:pPr>
        <w:pStyle w:val="FP"/>
        <w:keepNext/>
        <w:rPr>
          <w:i/>
          <w:iCs/>
          <w:sz w:val="18"/>
          <w:szCs w:val="18"/>
        </w:rPr>
      </w:pPr>
      <w:r w:rsidRPr="005B25A1">
        <w:rPr>
          <w:i/>
          <w:iCs/>
          <w:sz w:val="18"/>
          <w:szCs w:val="18"/>
        </w:rPr>
        <w:t>Okay with r13 with the following changes: replace one instance of 'RG' with '5G-RG' + replace 'can be provisioned into the UDR by the AF' with 'are provisioned into the UDR. This provisioning can be done by AF.' + delete any text in Section 8;</w:t>
      </w:r>
    </w:p>
    <w:p w14:paraId="6D9747F8" w14:textId="77777777" w:rsidR="00C1747E" w:rsidRDefault="00C1747E" w:rsidP="00C1747E">
      <w:pPr>
        <w:pStyle w:val="FP"/>
        <w:keepNext/>
        <w:rPr>
          <w:i/>
          <w:iCs/>
          <w:sz w:val="18"/>
          <w:szCs w:val="18"/>
        </w:rPr>
      </w:pPr>
      <w:r w:rsidRPr="005B25A1">
        <w:rPr>
          <w:i/>
          <w:iCs/>
          <w:sz w:val="18"/>
          <w:szCs w:val="18"/>
        </w:rPr>
        <w:t>Objects to any other revisions.</w:t>
      </w:r>
    </w:p>
    <w:p w14:paraId="5FB0F645" w14:textId="77777777" w:rsidR="00C1747E" w:rsidRDefault="00C1747E" w:rsidP="00C1747E">
      <w:pPr>
        <w:pStyle w:val="FP"/>
        <w:keepNext/>
        <w:rPr>
          <w:i/>
          <w:iCs/>
          <w:sz w:val="18"/>
          <w:szCs w:val="18"/>
        </w:rPr>
      </w:pPr>
      <w:r w:rsidRPr="005B25A1">
        <w:rPr>
          <w:i/>
          <w:iCs/>
          <w:sz w:val="18"/>
          <w:szCs w:val="18"/>
        </w:rPr>
        <w:t>Neutral on the WID title change proposals.</w:t>
      </w:r>
    </w:p>
    <w:p w14:paraId="22E4949A" w14:textId="77777777" w:rsidR="00C1747E" w:rsidRDefault="00C1747E" w:rsidP="00C1747E">
      <w:pPr>
        <w:pStyle w:val="FP"/>
        <w:keepNext/>
        <w:rPr>
          <w:i/>
          <w:iCs/>
          <w:sz w:val="18"/>
          <w:szCs w:val="18"/>
        </w:rPr>
      </w:pPr>
      <w:r w:rsidRPr="005B25A1">
        <w:rPr>
          <w:i/>
          <w:iCs/>
          <w:sz w:val="18"/>
          <w:szCs w:val="18"/>
        </w:rPr>
        <w:t>==== Final Comments Deadline ====.</w:t>
      </w:r>
    </w:p>
    <w:p w14:paraId="3625A220" w14:textId="77777777" w:rsidR="00C1747E" w:rsidRPr="005B25A1" w:rsidRDefault="00C1747E" w:rsidP="00C1747E">
      <w:pPr>
        <w:pStyle w:val="FP"/>
        <w:keepNext/>
        <w:rPr>
          <w:i/>
          <w:iCs/>
          <w:sz w:val="18"/>
          <w:szCs w:val="18"/>
        </w:rPr>
      </w:pPr>
    </w:p>
    <w:p w14:paraId="1B2C4226" w14:textId="43642BAD" w:rsidR="00C1747E" w:rsidRPr="005B25A1" w:rsidRDefault="00C1747E" w:rsidP="00C1747E">
      <w:pPr>
        <w:keepNext/>
        <w:keepLines/>
      </w:pPr>
      <w:r w:rsidRPr="005B25A1">
        <w:t>Noted.</w:t>
      </w:r>
    </w:p>
    <w:p w14:paraId="0BF27EAE" w14:textId="77777777" w:rsidR="00C1747E" w:rsidRPr="00EB0339" w:rsidRDefault="00C1747E" w:rsidP="00C1747E">
      <w:r w:rsidRPr="005B25A1">
        <w:rPr>
          <w:b/>
          <w:bCs/>
        </w:rPr>
        <w:t>Status:</w:t>
      </w:r>
      <w:r>
        <w:t xml:space="preserve"> </w:t>
      </w:r>
      <w:r>
        <w:rPr>
          <w:color w:val="0000FF"/>
        </w:rPr>
        <w:t>Noted</w:t>
      </w:r>
      <w:r>
        <w:t>.</w:t>
      </w:r>
    </w:p>
    <w:p w14:paraId="3B037CEE" w14:textId="77777777" w:rsidR="00E00DA6" w:rsidRDefault="0014183C" w:rsidP="00E04F4D">
      <w:pPr>
        <w:pStyle w:val="NormTop"/>
      </w:pPr>
      <w:r w:rsidRPr="0014183C">
        <w:rPr>
          <w:color w:val="0000FF"/>
        </w:rPr>
        <w:lastRenderedPageBreak/>
        <w:t>S2-2406301</w:t>
      </w:r>
      <w:r w:rsidR="007615D6" w:rsidRPr="00D53282">
        <w:t xml:space="preserve"> </w:t>
      </w:r>
      <w:r w:rsidR="007615D6">
        <w:t>(WID NEW) WID on 5GS XRM Ph2 . (Source: Nokia, Meta)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XRM Ph2 WID.</w:t>
      </w:r>
    </w:p>
    <w:p w14:paraId="0FDC7F98" w14:textId="4FFBC37E" w:rsidR="0014183C" w:rsidRPr="00547302" w:rsidRDefault="0014183C" w:rsidP="0014183C">
      <w:pPr>
        <w:keepNext/>
        <w:keepLines/>
        <w:rPr>
          <w:i/>
        </w:rPr>
      </w:pPr>
      <w:r w:rsidRPr="00547302">
        <w:rPr>
          <w:b/>
          <w:bCs/>
          <w:i/>
        </w:rPr>
        <w:t>Comment:</w:t>
      </w:r>
      <w:r w:rsidRPr="00547302">
        <w:rPr>
          <w:i/>
        </w:rPr>
        <w:t xml:space="preserve"> Revision of </w:t>
      </w:r>
      <w:r w:rsidRPr="00547302">
        <w:rPr>
          <w:i/>
          <w:color w:val="0000FF"/>
        </w:rPr>
        <w:t>S2-2406297</w:t>
      </w:r>
      <w:r w:rsidR="00547302" w:rsidRPr="00547302">
        <w:rPr>
          <w:i/>
        </w:rPr>
        <w:t>.</w:t>
      </w:r>
    </w:p>
    <w:p w14:paraId="48C53129" w14:textId="08878B33" w:rsidR="00547302" w:rsidRPr="00547302" w:rsidRDefault="00547302" w:rsidP="00547302">
      <w:pPr>
        <w:keepNext/>
        <w:keepLines/>
        <w:rPr>
          <w:i/>
        </w:rPr>
      </w:pPr>
      <w:r w:rsidRPr="00547302">
        <w:rPr>
          <w:b/>
          <w:bCs/>
          <w:i/>
        </w:rPr>
        <w:t>Comment:</w:t>
      </w:r>
      <w:r w:rsidRPr="00547302">
        <w:rPr>
          <w:i/>
        </w:rPr>
        <w:t xml:space="preserve"> Revised off-line to </w:t>
      </w:r>
      <w:r w:rsidRPr="00547302">
        <w:rPr>
          <w:i/>
          <w:color w:val="0000FF"/>
        </w:rPr>
        <w:t>S2-2407284</w:t>
      </w:r>
      <w:r w:rsidRPr="00547302">
        <w:rPr>
          <w:i/>
        </w:rPr>
        <w:t>.</w:t>
      </w:r>
    </w:p>
    <w:p w14:paraId="223557E4" w14:textId="77777777" w:rsidR="007615D6" w:rsidRDefault="007615D6" w:rsidP="007615D6">
      <w:pPr>
        <w:keepNext/>
        <w:keepLines/>
        <w:rPr>
          <w:b/>
          <w:bCs/>
        </w:rPr>
      </w:pPr>
      <w:r w:rsidRPr="005B25A1">
        <w:rPr>
          <w:b/>
          <w:bCs/>
        </w:rPr>
        <w:t>Plenary Discussion:</w:t>
      </w:r>
    </w:p>
    <w:p w14:paraId="6BA69692" w14:textId="20F25518" w:rsidR="00DA3254" w:rsidRPr="005B25A1" w:rsidRDefault="0078503D" w:rsidP="00DA3254">
      <w:pPr>
        <w:keepNext/>
        <w:keepLines/>
      </w:pPr>
      <w:r w:rsidRPr="0078503D">
        <w:rPr>
          <w:b/>
          <w:bCs/>
        </w:rPr>
        <w:t>This was left for</w:t>
      </w:r>
      <w:r w:rsidRPr="0078503D">
        <w:rPr>
          <w:b/>
          <w:bCs/>
          <w:color w:val="0000FF"/>
        </w:rPr>
        <w:t xml:space="preserve"> e-mail approval.</w:t>
      </w:r>
    </w:p>
    <w:p w14:paraId="77B7C448"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5FF1EE79" w14:textId="77777777" w:rsidR="00C1747E" w:rsidRDefault="00C1747E" w:rsidP="00C1747E">
      <w:pPr>
        <w:pStyle w:val="FP"/>
        <w:keepNext/>
        <w:rPr>
          <w:i/>
          <w:iCs/>
          <w:sz w:val="18"/>
          <w:szCs w:val="18"/>
        </w:rPr>
      </w:pPr>
      <w:r w:rsidRPr="005B25A1">
        <w:rPr>
          <w:i/>
          <w:iCs/>
          <w:sz w:val="18"/>
          <w:szCs w:val="18"/>
        </w:rPr>
        <w:t>Devaki (Nokia) provides r01.</w:t>
      </w:r>
    </w:p>
    <w:p w14:paraId="5F567C96" w14:textId="77777777" w:rsidR="00C1747E" w:rsidRDefault="00C1747E" w:rsidP="00C1747E">
      <w:pPr>
        <w:pStyle w:val="FP"/>
        <w:keepNext/>
        <w:rPr>
          <w:i/>
          <w:iCs/>
          <w:sz w:val="18"/>
          <w:szCs w:val="18"/>
        </w:rPr>
      </w:pPr>
      <w:r w:rsidRPr="005B25A1">
        <w:rPr>
          <w:i/>
          <w:iCs/>
          <w:sz w:val="18"/>
          <w:szCs w:val="18"/>
        </w:rPr>
        <w:t>Hui (Huawei) provides r02.</w:t>
      </w:r>
    </w:p>
    <w:p w14:paraId="13F65E29" w14:textId="77777777" w:rsidR="00C1747E" w:rsidRDefault="00C1747E" w:rsidP="00C1747E">
      <w:pPr>
        <w:pStyle w:val="FP"/>
        <w:keepNext/>
        <w:rPr>
          <w:i/>
          <w:iCs/>
          <w:sz w:val="18"/>
          <w:szCs w:val="18"/>
        </w:rPr>
      </w:pPr>
      <w:r w:rsidRPr="005B25A1">
        <w:rPr>
          <w:i/>
          <w:iCs/>
          <w:sz w:val="18"/>
          <w:szCs w:val="18"/>
        </w:rPr>
        <w:t>Sebastian (Qualcomm) provides r03.</w:t>
      </w:r>
    </w:p>
    <w:p w14:paraId="6D87124C" w14:textId="77777777" w:rsidR="00C1747E" w:rsidRDefault="00C1747E" w:rsidP="00C1747E">
      <w:pPr>
        <w:pStyle w:val="FP"/>
        <w:keepNext/>
        <w:rPr>
          <w:i/>
          <w:iCs/>
          <w:sz w:val="18"/>
          <w:szCs w:val="18"/>
        </w:rPr>
      </w:pPr>
      <w:r w:rsidRPr="005B25A1">
        <w:rPr>
          <w:i/>
          <w:iCs/>
          <w:sz w:val="18"/>
          <w:szCs w:val="18"/>
        </w:rPr>
        <w:t>Paul (Ericsson) provides comments and asks for further clarification.</w:t>
      </w:r>
    </w:p>
    <w:p w14:paraId="71D5F1C8" w14:textId="77777777" w:rsidR="00C1747E" w:rsidRDefault="00C1747E" w:rsidP="00C1747E">
      <w:pPr>
        <w:pStyle w:val="FP"/>
        <w:keepNext/>
        <w:rPr>
          <w:i/>
          <w:iCs/>
          <w:sz w:val="18"/>
          <w:szCs w:val="18"/>
        </w:rPr>
      </w:pPr>
      <w:r w:rsidRPr="005B25A1">
        <w:rPr>
          <w:i/>
          <w:iCs/>
          <w:sz w:val="18"/>
          <w:szCs w:val="18"/>
        </w:rPr>
        <w:t>Mehrdad (MediaTek Inc.) provides r04.</w:t>
      </w:r>
    </w:p>
    <w:p w14:paraId="37A96F62" w14:textId="77777777" w:rsidR="00C1747E" w:rsidRDefault="00C1747E" w:rsidP="00C1747E">
      <w:pPr>
        <w:pStyle w:val="FP"/>
        <w:keepNext/>
        <w:rPr>
          <w:i/>
          <w:iCs/>
          <w:sz w:val="18"/>
          <w:szCs w:val="18"/>
        </w:rPr>
      </w:pPr>
      <w:r w:rsidRPr="005B25A1">
        <w:rPr>
          <w:i/>
          <w:iCs/>
          <w:sz w:val="18"/>
          <w:szCs w:val="18"/>
        </w:rPr>
        <w:t>Shabnam (Ericsson) provides comments, please update the appropriate version of the WI, ok with Qualcomm changes.</w:t>
      </w:r>
    </w:p>
    <w:p w14:paraId="7A22C177" w14:textId="77777777" w:rsidR="00C1747E" w:rsidRDefault="00C1747E" w:rsidP="00C1747E">
      <w:pPr>
        <w:pStyle w:val="FP"/>
        <w:keepNext/>
        <w:rPr>
          <w:i/>
          <w:iCs/>
          <w:sz w:val="18"/>
          <w:szCs w:val="18"/>
        </w:rPr>
      </w:pPr>
      <w:r w:rsidRPr="005B25A1">
        <w:rPr>
          <w:i/>
          <w:iCs/>
          <w:sz w:val="18"/>
          <w:szCs w:val="18"/>
        </w:rPr>
        <w:t>Devaki (Nokia) provides r06.</w:t>
      </w:r>
    </w:p>
    <w:p w14:paraId="2264DB48" w14:textId="77777777" w:rsidR="00C1747E" w:rsidRDefault="00C1747E" w:rsidP="00C1747E">
      <w:pPr>
        <w:pStyle w:val="FP"/>
        <w:keepNext/>
        <w:rPr>
          <w:i/>
          <w:iCs/>
          <w:sz w:val="18"/>
          <w:szCs w:val="18"/>
        </w:rPr>
      </w:pPr>
      <w:r w:rsidRPr="005B25A1">
        <w:rPr>
          <w:i/>
          <w:iCs/>
          <w:sz w:val="18"/>
          <w:szCs w:val="18"/>
        </w:rPr>
        <w:t>Curt (Meta) replies to LaeYoung (LGE).</w:t>
      </w:r>
    </w:p>
    <w:p w14:paraId="123D261C" w14:textId="77777777" w:rsidR="00C1747E" w:rsidRDefault="00C1747E" w:rsidP="00C1747E">
      <w:pPr>
        <w:pStyle w:val="FP"/>
        <w:keepNext/>
        <w:rPr>
          <w:i/>
          <w:iCs/>
          <w:sz w:val="18"/>
          <w:szCs w:val="18"/>
        </w:rPr>
      </w:pPr>
      <w:r w:rsidRPr="005B25A1">
        <w:rPr>
          <w:i/>
          <w:iCs/>
          <w:sz w:val="18"/>
          <w:szCs w:val="18"/>
        </w:rPr>
        <w:t>Rahil (CableLabs) provides r05.</w:t>
      </w:r>
    </w:p>
    <w:p w14:paraId="4EEBC88D" w14:textId="77777777" w:rsidR="00C1747E" w:rsidRDefault="00C1747E" w:rsidP="00C1747E">
      <w:pPr>
        <w:pStyle w:val="FP"/>
        <w:keepNext/>
        <w:rPr>
          <w:i/>
          <w:iCs/>
          <w:sz w:val="18"/>
          <w:szCs w:val="18"/>
        </w:rPr>
      </w:pPr>
      <w:r w:rsidRPr="005B25A1">
        <w:rPr>
          <w:i/>
          <w:iCs/>
          <w:sz w:val="18"/>
          <w:szCs w:val="18"/>
        </w:rPr>
        <w:t>LaeYoung (LGE) provides comments.</w:t>
      </w:r>
    </w:p>
    <w:p w14:paraId="4679B4E5" w14:textId="77777777" w:rsidR="00C1747E" w:rsidRDefault="00C1747E" w:rsidP="00C1747E">
      <w:pPr>
        <w:pStyle w:val="FP"/>
        <w:keepNext/>
        <w:rPr>
          <w:i/>
          <w:iCs/>
          <w:sz w:val="18"/>
          <w:szCs w:val="18"/>
        </w:rPr>
      </w:pPr>
      <w:r w:rsidRPr="005B25A1">
        <w:rPr>
          <w:i/>
          <w:iCs/>
          <w:sz w:val="18"/>
          <w:szCs w:val="18"/>
        </w:rPr>
        <w:t>==== Revisions Deadline ====.</w:t>
      </w:r>
    </w:p>
    <w:p w14:paraId="461D8FB4" w14:textId="77777777" w:rsidR="00C1747E" w:rsidRDefault="00C1747E" w:rsidP="00C1747E">
      <w:pPr>
        <w:pStyle w:val="FP"/>
        <w:keepNext/>
        <w:rPr>
          <w:i/>
          <w:iCs/>
          <w:sz w:val="18"/>
          <w:szCs w:val="18"/>
        </w:rPr>
      </w:pPr>
      <w:r w:rsidRPr="005B25A1">
        <w:rPr>
          <w:i/>
          <w:iCs/>
          <w:sz w:val="18"/>
          <w:szCs w:val="18"/>
        </w:rPr>
        <w:t>Sebastian (Qualcomm) prefers r06; objects to r00, r01 and r02.</w:t>
      </w:r>
    </w:p>
    <w:p w14:paraId="771ED669" w14:textId="77777777" w:rsidR="00C1747E" w:rsidRDefault="00C1747E" w:rsidP="00C1747E">
      <w:pPr>
        <w:pStyle w:val="FP"/>
        <w:keepNext/>
        <w:rPr>
          <w:i/>
          <w:iCs/>
          <w:sz w:val="18"/>
          <w:szCs w:val="18"/>
        </w:rPr>
      </w:pPr>
      <w:r w:rsidRPr="005B25A1">
        <w:rPr>
          <w:i/>
          <w:iCs/>
          <w:sz w:val="18"/>
          <w:szCs w:val="18"/>
        </w:rPr>
        <w:t>Shabnam (Ericsson) supports r06 as a way forward.</w:t>
      </w:r>
    </w:p>
    <w:p w14:paraId="75147B2B" w14:textId="77777777" w:rsidR="00C1747E" w:rsidRDefault="00C1747E" w:rsidP="00C1747E">
      <w:pPr>
        <w:pStyle w:val="FP"/>
        <w:keepNext/>
        <w:rPr>
          <w:i/>
          <w:iCs/>
          <w:sz w:val="18"/>
          <w:szCs w:val="18"/>
        </w:rPr>
      </w:pPr>
      <w:r w:rsidRPr="005B25A1">
        <w:rPr>
          <w:i/>
          <w:iCs/>
          <w:sz w:val="18"/>
          <w:szCs w:val="18"/>
        </w:rPr>
        <w:t>==== Final Comments Deadline ====.</w:t>
      </w:r>
    </w:p>
    <w:p w14:paraId="2DC618BC" w14:textId="77777777" w:rsidR="00C1747E" w:rsidRPr="005B25A1" w:rsidRDefault="00C1747E" w:rsidP="00C1747E">
      <w:pPr>
        <w:pStyle w:val="FP"/>
        <w:keepNext/>
        <w:rPr>
          <w:i/>
          <w:iCs/>
          <w:sz w:val="18"/>
          <w:szCs w:val="18"/>
        </w:rPr>
      </w:pPr>
    </w:p>
    <w:p w14:paraId="3BA4A1D2" w14:textId="77777777" w:rsidR="00C1747E" w:rsidRPr="005B25A1" w:rsidRDefault="00C1747E" w:rsidP="00C1747E">
      <w:pPr>
        <w:keepNext/>
        <w:keepLines/>
      </w:pPr>
      <w:r w:rsidRPr="005B25A1">
        <w:t>r06 agreed. Revised to</w:t>
      </w:r>
      <w:r>
        <w:rPr>
          <w:color w:val="0000FF"/>
        </w:rPr>
        <w:t xml:space="preserve"> S2-2407365</w:t>
      </w:r>
      <w:r>
        <w:t>. Approved.</w:t>
      </w:r>
    </w:p>
    <w:p w14:paraId="35E0C4A4" w14:textId="77777777" w:rsidR="00C1747E" w:rsidRPr="00EB0339" w:rsidRDefault="00C1747E" w:rsidP="00C1747E">
      <w:r w:rsidRPr="005B25A1">
        <w:rPr>
          <w:b/>
          <w:bCs/>
        </w:rPr>
        <w:t>Status:</w:t>
      </w:r>
      <w:r>
        <w:t xml:space="preserve"> </w:t>
      </w:r>
      <w:r>
        <w:rPr>
          <w:color w:val="FF0000"/>
        </w:rPr>
        <w:t>Approved</w:t>
      </w:r>
      <w:r>
        <w:t>.</w:t>
      </w:r>
    </w:p>
    <w:p w14:paraId="303831EB" w14:textId="77777777" w:rsidR="00E00DA6" w:rsidRDefault="0014183C" w:rsidP="00E04F4D">
      <w:pPr>
        <w:pStyle w:val="NormTop"/>
      </w:pPr>
      <w:r w:rsidRPr="0014183C">
        <w:rPr>
          <w:color w:val="0000FF"/>
        </w:rPr>
        <w:t>S2-2406344</w:t>
      </w:r>
      <w:r w:rsidR="007615D6" w:rsidRPr="00D53282">
        <w:t xml:space="preserve"> </w:t>
      </w:r>
      <w:r w:rsidR="007615D6">
        <w:t>(WID NEW) New WID: System architecture for Next Generation Real time Communication services Phase 2. (Source: China Mobile, ZTE, Huawei, Nokia, Deutsche Telekom, vivo, NTT DOCOMO, Samsung,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WID for NG_RTC_Ph2.</w:t>
      </w:r>
    </w:p>
    <w:p w14:paraId="666C27FD" w14:textId="77777777" w:rsidR="007615D6" w:rsidRPr="005B25A1" w:rsidRDefault="007615D6" w:rsidP="007615D6">
      <w:pPr>
        <w:keepNext/>
        <w:keepLines/>
        <w:rPr>
          <w:b/>
          <w:bCs/>
        </w:rPr>
      </w:pPr>
      <w:r w:rsidRPr="005B25A1">
        <w:rPr>
          <w:b/>
          <w:bCs/>
        </w:rPr>
        <w:t>Plenary Discussion:</w:t>
      </w:r>
    </w:p>
    <w:p w14:paraId="0F22112D" w14:textId="1204F286" w:rsidR="00DA3254" w:rsidRPr="005B25A1" w:rsidRDefault="0078503D" w:rsidP="00DA3254">
      <w:pPr>
        <w:keepNext/>
        <w:keepLines/>
      </w:pPr>
      <w:r w:rsidRPr="0078503D">
        <w:rPr>
          <w:b/>
          <w:bCs/>
        </w:rPr>
        <w:t>This was left for</w:t>
      </w:r>
      <w:r w:rsidRPr="0078503D">
        <w:rPr>
          <w:b/>
          <w:bCs/>
          <w:color w:val="0000FF"/>
        </w:rPr>
        <w:t xml:space="preserve"> e-mail approval.</w:t>
      </w:r>
    </w:p>
    <w:p w14:paraId="23448AF5"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1793A176" w14:textId="77777777" w:rsidR="00C1747E" w:rsidRDefault="00C1747E" w:rsidP="00C1747E">
      <w:pPr>
        <w:pStyle w:val="FP"/>
        <w:keepNext/>
        <w:rPr>
          <w:i/>
          <w:iCs/>
          <w:sz w:val="18"/>
          <w:szCs w:val="18"/>
        </w:rPr>
      </w:pPr>
      <w:r w:rsidRPr="005B25A1">
        <w:rPr>
          <w:i/>
          <w:iCs/>
          <w:sz w:val="18"/>
          <w:szCs w:val="18"/>
        </w:rPr>
        <w:t>Yi Jiang (China Mobile) provide r01.</w:t>
      </w:r>
    </w:p>
    <w:p w14:paraId="15A5F826" w14:textId="77777777" w:rsidR="00C1747E" w:rsidRDefault="00C1747E" w:rsidP="00C1747E">
      <w:pPr>
        <w:pStyle w:val="FP"/>
        <w:keepNext/>
        <w:rPr>
          <w:i/>
          <w:iCs/>
          <w:sz w:val="18"/>
          <w:szCs w:val="18"/>
        </w:rPr>
      </w:pPr>
      <w:r w:rsidRPr="005B25A1">
        <w:rPr>
          <w:i/>
          <w:iCs/>
          <w:sz w:val="18"/>
          <w:szCs w:val="18"/>
        </w:rPr>
        <w:t>==== Revisions Deadline ====.</w:t>
      </w:r>
    </w:p>
    <w:p w14:paraId="1B2D79D6" w14:textId="77777777" w:rsidR="00C1747E" w:rsidRDefault="00C1747E" w:rsidP="00C1747E">
      <w:pPr>
        <w:pStyle w:val="FP"/>
        <w:keepNext/>
        <w:rPr>
          <w:i/>
          <w:iCs/>
          <w:sz w:val="18"/>
          <w:szCs w:val="18"/>
        </w:rPr>
      </w:pPr>
      <w:r w:rsidRPr="005B25A1">
        <w:rPr>
          <w:i/>
          <w:iCs/>
          <w:sz w:val="18"/>
          <w:szCs w:val="18"/>
        </w:rPr>
        <w:t>Yi Jiang (China Mobile) proposes to go with r01 with revision comments from Ashok and removal of TU estimation.</w:t>
      </w:r>
    </w:p>
    <w:p w14:paraId="3AA7CAC7" w14:textId="77777777" w:rsidR="00C1747E" w:rsidRDefault="00C1747E" w:rsidP="00C1747E">
      <w:pPr>
        <w:pStyle w:val="FP"/>
        <w:keepNext/>
        <w:rPr>
          <w:i/>
          <w:iCs/>
          <w:sz w:val="18"/>
          <w:szCs w:val="18"/>
        </w:rPr>
      </w:pPr>
      <w:r w:rsidRPr="005B25A1">
        <w:rPr>
          <w:i/>
          <w:iCs/>
          <w:sz w:val="18"/>
          <w:szCs w:val="18"/>
        </w:rPr>
        <w:t>Ashok (Samsung) provides comments.</w:t>
      </w:r>
    </w:p>
    <w:p w14:paraId="521B0B6F" w14:textId="77777777" w:rsidR="00C1747E" w:rsidRDefault="00C1747E" w:rsidP="00C1747E">
      <w:pPr>
        <w:pStyle w:val="FP"/>
        <w:keepNext/>
        <w:rPr>
          <w:i/>
          <w:iCs/>
          <w:sz w:val="18"/>
          <w:szCs w:val="18"/>
        </w:rPr>
      </w:pPr>
      <w:r w:rsidRPr="005B25A1">
        <w:rPr>
          <w:i/>
          <w:iCs/>
          <w:sz w:val="18"/>
          <w:szCs w:val="18"/>
        </w:rPr>
        <w:t>Yi Jiang (China Mobile) provides r01.</w:t>
      </w:r>
    </w:p>
    <w:p w14:paraId="729284AD" w14:textId="77777777" w:rsidR="00C1747E" w:rsidRDefault="00C1747E" w:rsidP="00C1747E">
      <w:pPr>
        <w:pStyle w:val="FP"/>
        <w:keepNext/>
        <w:rPr>
          <w:i/>
          <w:iCs/>
          <w:sz w:val="18"/>
          <w:szCs w:val="18"/>
        </w:rPr>
      </w:pPr>
      <w:r w:rsidRPr="005B25A1">
        <w:rPr>
          <w:i/>
          <w:iCs/>
          <w:sz w:val="18"/>
          <w:szCs w:val="18"/>
        </w:rPr>
        <w:t>DongYeon (Samsung) provides revision comments.</w:t>
      </w:r>
    </w:p>
    <w:p w14:paraId="79F8DB81" w14:textId="77777777" w:rsidR="00C1747E" w:rsidRDefault="00C1747E" w:rsidP="00C1747E">
      <w:pPr>
        <w:pStyle w:val="FP"/>
        <w:keepNext/>
        <w:rPr>
          <w:i/>
          <w:iCs/>
          <w:sz w:val="18"/>
          <w:szCs w:val="18"/>
        </w:rPr>
      </w:pPr>
      <w:r w:rsidRPr="005B25A1">
        <w:rPr>
          <w:i/>
          <w:iCs/>
          <w:sz w:val="18"/>
          <w:szCs w:val="18"/>
        </w:rPr>
        <w:t>Ming (CATT) support r01, and asks Yi Jiang (China mobile) to add CATT as supporting company, if possible.</w:t>
      </w:r>
    </w:p>
    <w:p w14:paraId="5B09CB0A" w14:textId="77777777" w:rsidR="00C1747E" w:rsidRDefault="00C1747E" w:rsidP="00C1747E">
      <w:pPr>
        <w:pStyle w:val="FP"/>
        <w:keepNext/>
        <w:rPr>
          <w:i/>
          <w:iCs/>
          <w:sz w:val="18"/>
          <w:szCs w:val="18"/>
        </w:rPr>
      </w:pPr>
      <w:r w:rsidRPr="005B25A1">
        <w:rPr>
          <w:i/>
          <w:iCs/>
          <w:sz w:val="18"/>
          <w:szCs w:val="18"/>
        </w:rPr>
        <w:t>Haris (Qualcomm) asks to add Qualcomm in the supporting companies.</w:t>
      </w:r>
    </w:p>
    <w:p w14:paraId="21BF1D1F" w14:textId="77777777" w:rsidR="00C1747E" w:rsidRDefault="00C1747E" w:rsidP="00C1747E">
      <w:pPr>
        <w:pStyle w:val="FP"/>
        <w:keepNext/>
        <w:rPr>
          <w:i/>
          <w:iCs/>
          <w:sz w:val="18"/>
          <w:szCs w:val="18"/>
        </w:rPr>
      </w:pPr>
      <w:r w:rsidRPr="005B25A1">
        <w:rPr>
          <w:i/>
          <w:iCs/>
          <w:sz w:val="18"/>
          <w:szCs w:val="18"/>
        </w:rPr>
        <w:t>Yi Jiang (China Mobile) proposes to go with r01 with the changes listed below.</w:t>
      </w:r>
    </w:p>
    <w:p w14:paraId="3BCCE39C" w14:textId="77777777" w:rsidR="00C1747E" w:rsidRDefault="00C1747E" w:rsidP="00C1747E">
      <w:pPr>
        <w:pStyle w:val="FP"/>
        <w:keepNext/>
        <w:rPr>
          <w:i/>
          <w:iCs/>
          <w:sz w:val="18"/>
          <w:szCs w:val="18"/>
        </w:rPr>
      </w:pPr>
      <w:r w:rsidRPr="005B25A1">
        <w:rPr>
          <w:i/>
          <w:iCs/>
          <w:sz w:val="18"/>
          <w:szCs w:val="18"/>
        </w:rPr>
        <w:t>Yi Jiang (China Mobile) proposes to go with r01 with the changes listed below：.</w:t>
      </w:r>
    </w:p>
    <w:p w14:paraId="3E44BE19" w14:textId="77777777" w:rsidR="00C1747E" w:rsidRDefault="00C1747E" w:rsidP="00C1747E">
      <w:pPr>
        <w:pStyle w:val="FP"/>
        <w:keepNext/>
        <w:rPr>
          <w:i/>
          <w:iCs/>
          <w:sz w:val="18"/>
          <w:szCs w:val="18"/>
        </w:rPr>
      </w:pPr>
      <w:r w:rsidRPr="005B25A1">
        <w:rPr>
          <w:i/>
          <w:iCs/>
          <w:sz w:val="18"/>
          <w:szCs w:val="18"/>
        </w:rPr>
        <w:t>1. remove TU estimation;</w:t>
      </w:r>
    </w:p>
    <w:p w14:paraId="6E3DAA88" w14:textId="77777777" w:rsidR="00C1747E" w:rsidRDefault="00C1747E" w:rsidP="00C1747E">
      <w:pPr>
        <w:pStyle w:val="FP"/>
        <w:keepNext/>
        <w:rPr>
          <w:i/>
          <w:iCs/>
          <w:sz w:val="18"/>
          <w:szCs w:val="18"/>
        </w:rPr>
      </w:pPr>
      <w:r w:rsidRPr="005B25A1">
        <w:rPr>
          <w:i/>
          <w:iCs/>
          <w:sz w:val="18"/>
          <w:szCs w:val="18"/>
        </w:rPr>
        <w:t>2. text chenges on KI#1:</w:t>
      </w:r>
    </w:p>
    <w:p w14:paraId="4EC4215C" w14:textId="77777777" w:rsidR="00C1747E" w:rsidRDefault="00C1747E" w:rsidP="00C1747E">
      <w:pPr>
        <w:pStyle w:val="FP"/>
        <w:keepNext/>
        <w:rPr>
          <w:i/>
          <w:iCs/>
          <w:sz w:val="18"/>
          <w:szCs w:val="18"/>
        </w:rPr>
      </w:pPr>
      <w:r w:rsidRPr="005B25A1">
        <w:rPr>
          <w:i/>
          <w:iCs/>
          <w:sz w:val="18"/>
          <w:szCs w:val="18"/>
        </w:rPr>
        <w:t>'- discovery procedure for event producers, event subscription to the producers and the notification of events;</w:t>
      </w:r>
    </w:p>
    <w:p w14:paraId="5540AD4C" w14:textId="77777777" w:rsidR="00C1747E" w:rsidRDefault="00C1747E" w:rsidP="00C1747E">
      <w:pPr>
        <w:pStyle w:val="FP"/>
        <w:keepNext/>
        <w:rPr>
          <w:i/>
          <w:iCs/>
          <w:sz w:val="18"/>
          <w:szCs w:val="18"/>
        </w:rPr>
      </w:pPr>
      <w:r w:rsidRPr="005B25A1">
        <w:rPr>
          <w:i/>
          <w:iCs/>
          <w:sz w:val="18"/>
          <w:szCs w:val="18"/>
        </w:rPr>
        <w:t>- enhancements to services of DCSF, IMS AS, HSS, NEF and MF;'.</w:t>
      </w:r>
    </w:p>
    <w:p w14:paraId="2D452583" w14:textId="77777777" w:rsidR="00C1747E" w:rsidRDefault="00C1747E" w:rsidP="00C1747E">
      <w:pPr>
        <w:pStyle w:val="FP"/>
        <w:keepNext/>
        <w:rPr>
          <w:i/>
          <w:iCs/>
          <w:sz w:val="18"/>
          <w:szCs w:val="18"/>
        </w:rPr>
      </w:pPr>
      <w:r w:rsidRPr="005B25A1">
        <w:rPr>
          <w:i/>
          <w:iCs/>
          <w:sz w:val="18"/>
          <w:szCs w:val="18"/>
        </w:rPr>
        <w:t>3. text changes on KI#3: add 'procedures to' at the beginning of second bullet;</w:t>
      </w:r>
    </w:p>
    <w:p w14:paraId="50BCD174" w14:textId="77777777" w:rsidR="00C1747E" w:rsidRDefault="00C1747E" w:rsidP="00C1747E">
      <w:pPr>
        <w:pStyle w:val="FP"/>
        <w:keepNext/>
        <w:rPr>
          <w:i/>
          <w:iCs/>
          <w:sz w:val="18"/>
          <w:szCs w:val="18"/>
        </w:rPr>
      </w:pPr>
      <w:r w:rsidRPr="005B25A1">
        <w:rPr>
          <w:i/>
          <w:iCs/>
          <w:sz w:val="18"/>
          <w:szCs w:val="18"/>
        </w:rPr>
        <w:t>4. text changes on KI#8: add 'list of' before Avatar ID in the added second bullet;</w:t>
      </w:r>
    </w:p>
    <w:p w14:paraId="76BC3830" w14:textId="77777777" w:rsidR="00C1747E" w:rsidRDefault="00C1747E" w:rsidP="00C1747E">
      <w:pPr>
        <w:pStyle w:val="FP"/>
        <w:keepNext/>
        <w:rPr>
          <w:i/>
          <w:iCs/>
          <w:sz w:val="18"/>
          <w:szCs w:val="18"/>
        </w:rPr>
      </w:pPr>
      <w:r w:rsidRPr="005B25A1">
        <w:rPr>
          <w:i/>
          <w:iCs/>
          <w:sz w:val="18"/>
          <w:szCs w:val="18"/>
        </w:rPr>
        <w:t>5. add CATT and Qualcomm as supporting companies.</w:t>
      </w:r>
    </w:p>
    <w:p w14:paraId="2DC47C9B" w14:textId="77777777" w:rsidR="00C1747E" w:rsidRDefault="00C1747E" w:rsidP="00C1747E">
      <w:pPr>
        <w:pStyle w:val="FP"/>
        <w:keepNext/>
        <w:rPr>
          <w:i/>
          <w:iCs/>
          <w:sz w:val="18"/>
          <w:szCs w:val="18"/>
        </w:rPr>
      </w:pPr>
      <w:r w:rsidRPr="005B25A1">
        <w:rPr>
          <w:i/>
          <w:iCs/>
          <w:sz w:val="18"/>
          <w:szCs w:val="18"/>
        </w:rPr>
        <w:t>==== Final Comments Deadline ====.</w:t>
      </w:r>
    </w:p>
    <w:p w14:paraId="65ED00D3" w14:textId="77777777" w:rsidR="00C1747E" w:rsidRPr="005B25A1" w:rsidRDefault="00C1747E" w:rsidP="00C1747E">
      <w:pPr>
        <w:pStyle w:val="FP"/>
        <w:keepNext/>
        <w:rPr>
          <w:i/>
          <w:iCs/>
          <w:sz w:val="18"/>
          <w:szCs w:val="18"/>
        </w:rPr>
      </w:pPr>
    </w:p>
    <w:p w14:paraId="5BA46BAC" w14:textId="77777777" w:rsidR="00C1747E" w:rsidRPr="005B25A1" w:rsidRDefault="00C1747E" w:rsidP="00C1747E">
      <w:pPr>
        <w:keepNext/>
        <w:keepLines/>
      </w:pPr>
      <w:r w:rsidRPr="005B25A1">
        <w:t>r01 agreed. Revised to</w:t>
      </w:r>
      <w:r>
        <w:rPr>
          <w:color w:val="0000FF"/>
        </w:rPr>
        <w:t xml:space="preserve"> S2-2407366</w:t>
      </w:r>
      <w:r>
        <w:t>. Approved.</w:t>
      </w:r>
    </w:p>
    <w:p w14:paraId="4DC394C1" w14:textId="77777777" w:rsidR="00C1747E" w:rsidRPr="00EB0339" w:rsidRDefault="00C1747E" w:rsidP="00C1747E">
      <w:r w:rsidRPr="005B25A1">
        <w:rPr>
          <w:b/>
          <w:bCs/>
        </w:rPr>
        <w:t>Status:</w:t>
      </w:r>
      <w:r>
        <w:t xml:space="preserve"> </w:t>
      </w:r>
      <w:r>
        <w:rPr>
          <w:color w:val="FF0000"/>
        </w:rPr>
        <w:t>Approved</w:t>
      </w:r>
      <w:r>
        <w:t>.</w:t>
      </w:r>
    </w:p>
    <w:p w14:paraId="43E2078C" w14:textId="77777777" w:rsidR="00E00DA6" w:rsidRDefault="0014183C" w:rsidP="00E04F4D">
      <w:pPr>
        <w:pStyle w:val="NormTop"/>
      </w:pPr>
      <w:r w:rsidRPr="0014183C">
        <w:rPr>
          <w:color w:val="0000FF"/>
        </w:rPr>
        <w:lastRenderedPageBreak/>
        <w:t>S2-2406440</w:t>
      </w:r>
      <w:r w:rsidR="007615D6" w:rsidRPr="00D53282">
        <w:t xml:space="preserve"> </w:t>
      </w:r>
      <w:r w:rsidR="007615D6">
        <w:t>(WID NEW) New WID on Enhancement of support for Edge Computing in 5G Core network - Phase 3 (Source: Intel (Rapporteur))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WID on Enhancement of support for Edge Computing in 5G Core network phase 3.</w:t>
      </w:r>
    </w:p>
    <w:p w14:paraId="540C049E" w14:textId="77777777" w:rsidR="007F44BA" w:rsidRDefault="007F44BA" w:rsidP="007F44BA">
      <w:pPr>
        <w:keepNext/>
        <w:keepLines/>
        <w:rPr>
          <w:b/>
          <w:bCs/>
        </w:rPr>
      </w:pPr>
      <w:r w:rsidRPr="005B25A1">
        <w:rPr>
          <w:b/>
          <w:bCs/>
        </w:rPr>
        <w:t>Plenary Discussion:</w:t>
      </w:r>
    </w:p>
    <w:p w14:paraId="6C19F7CA" w14:textId="50851BCB" w:rsidR="007F44BA" w:rsidRPr="00A96911" w:rsidRDefault="006A21EE" w:rsidP="007F44BA">
      <w:pPr>
        <w:keepNext/>
        <w:keepLines/>
      </w:pPr>
      <w:r>
        <w:t>R</w:t>
      </w:r>
      <w:r w:rsidR="007F44BA">
        <w:t xml:space="preserve">evised off-line to </w:t>
      </w:r>
      <w:r w:rsidR="007F44BA" w:rsidRPr="00CE3EC0">
        <w:rPr>
          <w:color w:val="0000FF"/>
        </w:rPr>
        <w:t>S2-2</w:t>
      </w:r>
      <w:r w:rsidR="007F44BA">
        <w:rPr>
          <w:color w:val="0000FF"/>
        </w:rPr>
        <w:t>407289</w:t>
      </w:r>
      <w:r w:rsidR="007F44BA">
        <w:t>.</w:t>
      </w:r>
    </w:p>
    <w:p w14:paraId="0ADBDB80" w14:textId="2D79C2BD" w:rsidR="00DA3254" w:rsidRPr="005B25A1" w:rsidRDefault="0078503D" w:rsidP="00DA3254">
      <w:pPr>
        <w:keepNext/>
        <w:keepLines/>
      </w:pPr>
      <w:r w:rsidRPr="0078503D">
        <w:rPr>
          <w:b/>
          <w:bCs/>
        </w:rPr>
        <w:t>This was left for</w:t>
      </w:r>
      <w:r w:rsidRPr="0078503D">
        <w:rPr>
          <w:b/>
          <w:bCs/>
          <w:color w:val="0000FF"/>
        </w:rPr>
        <w:t xml:space="preserve"> e-mail approval.</w:t>
      </w:r>
    </w:p>
    <w:p w14:paraId="1132627E"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54F93CBC" w14:textId="77777777" w:rsidR="00C1747E" w:rsidRDefault="00C1747E" w:rsidP="00C1747E">
      <w:pPr>
        <w:pStyle w:val="FP"/>
        <w:keepNext/>
        <w:rPr>
          <w:i/>
          <w:iCs/>
          <w:sz w:val="18"/>
          <w:szCs w:val="18"/>
        </w:rPr>
      </w:pPr>
      <w:r w:rsidRPr="005B25A1">
        <w:rPr>
          <w:i/>
          <w:iCs/>
          <w:sz w:val="18"/>
          <w:szCs w:val="18"/>
        </w:rPr>
        <w:t>Changhong (Intel) provides r00.</w:t>
      </w:r>
    </w:p>
    <w:p w14:paraId="789BE4A4" w14:textId="77777777" w:rsidR="00C1747E" w:rsidRDefault="00C1747E" w:rsidP="00C1747E">
      <w:pPr>
        <w:pStyle w:val="FP"/>
        <w:keepNext/>
        <w:rPr>
          <w:i/>
          <w:iCs/>
          <w:sz w:val="18"/>
          <w:szCs w:val="18"/>
        </w:rPr>
      </w:pPr>
      <w:r w:rsidRPr="005B25A1">
        <w:rPr>
          <w:i/>
          <w:iCs/>
          <w:sz w:val="18"/>
          <w:szCs w:val="18"/>
        </w:rPr>
        <w:t>Fenqin (Huawei) provides r01.</w:t>
      </w:r>
    </w:p>
    <w:p w14:paraId="0F9F5A72" w14:textId="77777777" w:rsidR="00C1747E" w:rsidRDefault="00C1747E" w:rsidP="00C1747E">
      <w:pPr>
        <w:pStyle w:val="FP"/>
        <w:keepNext/>
        <w:rPr>
          <w:i/>
          <w:iCs/>
          <w:sz w:val="18"/>
          <w:szCs w:val="18"/>
        </w:rPr>
      </w:pPr>
      <w:r w:rsidRPr="005B25A1">
        <w:rPr>
          <w:i/>
          <w:iCs/>
          <w:sz w:val="18"/>
          <w:szCs w:val="18"/>
        </w:rPr>
        <w:t>Tezcan (Nokia) comments on r01 and cannot accept r01.</w:t>
      </w:r>
    </w:p>
    <w:p w14:paraId="6F5D8C6C" w14:textId="77777777" w:rsidR="00C1747E" w:rsidRDefault="00C1747E" w:rsidP="00C1747E">
      <w:pPr>
        <w:pStyle w:val="FP"/>
        <w:keepNext/>
        <w:rPr>
          <w:i/>
          <w:iCs/>
          <w:sz w:val="18"/>
          <w:szCs w:val="18"/>
        </w:rPr>
      </w:pPr>
      <w:r w:rsidRPr="005B25A1">
        <w:rPr>
          <w:i/>
          <w:iCs/>
          <w:sz w:val="18"/>
          <w:szCs w:val="18"/>
        </w:rPr>
        <w:t>Magnus (Ericsson) provides r04 based on r00.</w:t>
      </w:r>
    </w:p>
    <w:p w14:paraId="72E0F03C" w14:textId="77777777" w:rsidR="00C1747E" w:rsidRDefault="00C1747E" w:rsidP="00C1747E">
      <w:pPr>
        <w:pStyle w:val="FP"/>
        <w:keepNext/>
        <w:rPr>
          <w:i/>
          <w:iCs/>
          <w:sz w:val="18"/>
          <w:szCs w:val="18"/>
        </w:rPr>
      </w:pPr>
      <w:r w:rsidRPr="005B25A1">
        <w:rPr>
          <w:i/>
          <w:iCs/>
          <w:sz w:val="18"/>
          <w:szCs w:val="18"/>
        </w:rPr>
        <w:t>Fenqin (Huawei) provides r02.</w:t>
      </w:r>
    </w:p>
    <w:p w14:paraId="3A6D284E" w14:textId="77777777" w:rsidR="00C1747E" w:rsidRDefault="00C1747E" w:rsidP="00C1747E">
      <w:pPr>
        <w:pStyle w:val="FP"/>
        <w:keepNext/>
        <w:rPr>
          <w:i/>
          <w:iCs/>
          <w:sz w:val="18"/>
          <w:szCs w:val="18"/>
        </w:rPr>
      </w:pPr>
      <w:r w:rsidRPr="005B25A1">
        <w:rPr>
          <w:i/>
          <w:iCs/>
          <w:sz w:val="18"/>
          <w:szCs w:val="18"/>
        </w:rPr>
        <w:t>==== Revisions Deadline ====.</w:t>
      </w:r>
    </w:p>
    <w:p w14:paraId="08B01194" w14:textId="77777777" w:rsidR="00C1747E" w:rsidRDefault="00C1747E" w:rsidP="00C1747E">
      <w:pPr>
        <w:pStyle w:val="FP"/>
        <w:keepNext/>
        <w:rPr>
          <w:i/>
          <w:iCs/>
          <w:sz w:val="18"/>
          <w:szCs w:val="18"/>
        </w:rPr>
      </w:pPr>
      <w:r w:rsidRPr="005B25A1">
        <w:rPr>
          <w:i/>
          <w:iCs/>
          <w:sz w:val="18"/>
          <w:szCs w:val="18"/>
        </w:rPr>
        <w:t>Changhong (Intel) proposes changes based on r00 as compromise and suggests agreeing it.</w:t>
      </w:r>
    </w:p>
    <w:p w14:paraId="659F1B0D" w14:textId="77777777" w:rsidR="00C1747E" w:rsidRDefault="00C1747E" w:rsidP="00C1747E">
      <w:pPr>
        <w:pStyle w:val="FP"/>
        <w:keepNext/>
        <w:rPr>
          <w:i/>
          <w:iCs/>
          <w:sz w:val="18"/>
          <w:szCs w:val="18"/>
        </w:rPr>
      </w:pPr>
      <w:r w:rsidRPr="005B25A1">
        <w:rPr>
          <w:i/>
          <w:iCs/>
          <w:sz w:val="18"/>
          <w:szCs w:val="18"/>
        </w:rPr>
        <w:t>Changhong (Intel) provides r05 and proposes to go with r05.</w:t>
      </w:r>
    </w:p>
    <w:p w14:paraId="23DDBC15" w14:textId="77777777" w:rsidR="00C1747E" w:rsidRDefault="00C1747E" w:rsidP="00C1747E">
      <w:pPr>
        <w:pStyle w:val="FP"/>
        <w:keepNext/>
        <w:rPr>
          <w:i/>
          <w:iCs/>
          <w:sz w:val="18"/>
          <w:szCs w:val="18"/>
        </w:rPr>
      </w:pPr>
      <w:r w:rsidRPr="005B25A1">
        <w:rPr>
          <w:i/>
          <w:iCs/>
          <w:sz w:val="18"/>
          <w:szCs w:val="18"/>
        </w:rPr>
        <w:t>Fenqin (Huawei) suggest to go with r02.</w:t>
      </w:r>
    </w:p>
    <w:p w14:paraId="0C853CDC" w14:textId="77777777" w:rsidR="00C1747E" w:rsidRDefault="00C1747E" w:rsidP="00C1747E">
      <w:pPr>
        <w:pStyle w:val="FP"/>
        <w:keepNext/>
        <w:rPr>
          <w:i/>
          <w:iCs/>
          <w:sz w:val="18"/>
          <w:szCs w:val="18"/>
        </w:rPr>
      </w:pPr>
      <w:r w:rsidRPr="005B25A1">
        <w:rPr>
          <w:i/>
          <w:iCs/>
          <w:sz w:val="18"/>
          <w:szCs w:val="18"/>
        </w:rPr>
        <w:t>Magnus (Ericsson) can only accept r00 and r04. Prefers r04. Objects to r01 and r02.</w:t>
      </w:r>
    </w:p>
    <w:p w14:paraId="6E7C857B" w14:textId="77777777" w:rsidR="00C1747E" w:rsidRDefault="00C1747E" w:rsidP="00C1747E">
      <w:pPr>
        <w:pStyle w:val="FP"/>
        <w:keepNext/>
        <w:rPr>
          <w:i/>
          <w:iCs/>
          <w:sz w:val="18"/>
          <w:szCs w:val="18"/>
        </w:rPr>
      </w:pPr>
      <w:r w:rsidRPr="005B25A1">
        <w:rPr>
          <w:i/>
          <w:iCs/>
          <w:sz w:val="18"/>
          <w:szCs w:val="18"/>
        </w:rPr>
        <w:t>Tezcan (Nokia) prefers r04 and objects to r01, r05 and the rapporteurs proposal on top of r00.</w:t>
      </w:r>
    </w:p>
    <w:p w14:paraId="3A19BD6A" w14:textId="77777777" w:rsidR="00C1747E" w:rsidRDefault="00C1747E" w:rsidP="00C1747E">
      <w:pPr>
        <w:pStyle w:val="FP"/>
        <w:keepNext/>
        <w:rPr>
          <w:i/>
          <w:iCs/>
          <w:sz w:val="18"/>
          <w:szCs w:val="18"/>
        </w:rPr>
      </w:pPr>
      <w:r w:rsidRPr="005B25A1">
        <w:rPr>
          <w:i/>
          <w:iCs/>
          <w:sz w:val="18"/>
          <w:szCs w:val="18"/>
        </w:rPr>
        <w:t>Changhong (Intel) comments.</w:t>
      </w:r>
    </w:p>
    <w:p w14:paraId="08845D8F" w14:textId="77777777" w:rsidR="00C1747E" w:rsidRDefault="00C1747E" w:rsidP="00C1747E">
      <w:pPr>
        <w:pStyle w:val="FP"/>
        <w:keepNext/>
        <w:rPr>
          <w:i/>
          <w:iCs/>
          <w:sz w:val="18"/>
          <w:szCs w:val="18"/>
        </w:rPr>
      </w:pPr>
      <w:r w:rsidRPr="005B25A1">
        <w:rPr>
          <w:i/>
          <w:iCs/>
          <w:sz w:val="18"/>
          <w:szCs w:val="18"/>
        </w:rPr>
        <w:t>==== Final Comments Deadline ====.</w:t>
      </w:r>
    </w:p>
    <w:p w14:paraId="5905E674" w14:textId="77777777" w:rsidR="00C1747E" w:rsidRPr="005B25A1" w:rsidRDefault="00C1747E" w:rsidP="00C1747E">
      <w:pPr>
        <w:pStyle w:val="FP"/>
        <w:keepNext/>
        <w:rPr>
          <w:i/>
          <w:iCs/>
          <w:sz w:val="18"/>
          <w:szCs w:val="18"/>
        </w:rPr>
      </w:pPr>
    </w:p>
    <w:p w14:paraId="2E676A55" w14:textId="77777777" w:rsidR="00C1747E" w:rsidRPr="005B25A1" w:rsidRDefault="00C1747E" w:rsidP="00C1747E">
      <w:pPr>
        <w:keepNext/>
        <w:keepLines/>
      </w:pPr>
      <w:r w:rsidRPr="005B25A1">
        <w:t>r04 agreed. Revised to</w:t>
      </w:r>
      <w:r>
        <w:rPr>
          <w:color w:val="0000FF"/>
        </w:rPr>
        <w:t xml:space="preserve"> S2-2407367</w:t>
      </w:r>
      <w:r>
        <w:t>. Approved.</w:t>
      </w:r>
    </w:p>
    <w:p w14:paraId="50671C64" w14:textId="77777777" w:rsidR="00C1747E" w:rsidRPr="00EB0339" w:rsidRDefault="00C1747E" w:rsidP="00C1747E">
      <w:r w:rsidRPr="005B25A1">
        <w:rPr>
          <w:b/>
          <w:bCs/>
        </w:rPr>
        <w:t>Status:</w:t>
      </w:r>
      <w:r>
        <w:t xml:space="preserve"> </w:t>
      </w:r>
      <w:r>
        <w:rPr>
          <w:color w:val="FF0000"/>
        </w:rPr>
        <w:t>Approved</w:t>
      </w:r>
      <w:r>
        <w:t>.</w:t>
      </w:r>
    </w:p>
    <w:p w14:paraId="685F566A" w14:textId="77777777" w:rsidR="00E00DA6" w:rsidRDefault="0014183C" w:rsidP="00E04F4D">
      <w:pPr>
        <w:pStyle w:val="NormTop"/>
      </w:pPr>
      <w:r w:rsidRPr="0014183C">
        <w:rPr>
          <w:color w:val="0000FF"/>
        </w:rPr>
        <w:t>S2-2406505</w:t>
      </w:r>
      <w:r w:rsidR="007615D6" w:rsidRPr="00D53282">
        <w:t xml:space="preserve"> </w:t>
      </w:r>
      <w:r w:rsidR="007615D6">
        <w:t>(WID NEW) New WID on Integration of satellite components in the 5G architecture Phase III. (Source: Thales)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WID on Integration of satellite components in the 5G architecture Phase III.</w:t>
      </w:r>
    </w:p>
    <w:p w14:paraId="1873312A" w14:textId="77777777" w:rsidR="007615D6" w:rsidRPr="005B25A1" w:rsidRDefault="007615D6" w:rsidP="007615D6">
      <w:pPr>
        <w:keepNext/>
        <w:keepLines/>
        <w:rPr>
          <w:b/>
          <w:bCs/>
        </w:rPr>
      </w:pPr>
      <w:r w:rsidRPr="005B25A1">
        <w:rPr>
          <w:b/>
          <w:bCs/>
        </w:rPr>
        <w:t>Plenary Discussion:</w:t>
      </w:r>
    </w:p>
    <w:p w14:paraId="6F1EA59C" w14:textId="6CE348FF" w:rsidR="00DA3254" w:rsidRPr="005B25A1" w:rsidRDefault="0078503D" w:rsidP="00DA3254">
      <w:pPr>
        <w:keepNext/>
        <w:keepLines/>
      </w:pPr>
      <w:r w:rsidRPr="0078503D">
        <w:rPr>
          <w:b/>
          <w:bCs/>
        </w:rPr>
        <w:t>This was left for</w:t>
      </w:r>
      <w:r w:rsidRPr="0078503D">
        <w:rPr>
          <w:b/>
          <w:bCs/>
          <w:color w:val="0000FF"/>
        </w:rPr>
        <w:t xml:space="preserve"> e-mail approval.</w:t>
      </w:r>
    </w:p>
    <w:p w14:paraId="31CDE2C9" w14:textId="77777777" w:rsidR="00C1747E" w:rsidRPr="007770F4" w:rsidRDefault="00C1747E" w:rsidP="00C1747E">
      <w:pPr>
        <w:pStyle w:val="FP"/>
        <w:keepNext/>
        <w:rPr>
          <w:b/>
          <w:bCs/>
          <w:i/>
          <w:iCs/>
          <w:sz w:val="18"/>
          <w:szCs w:val="18"/>
          <w:lang w:val="fr-FR"/>
        </w:rPr>
      </w:pPr>
      <w:r w:rsidRPr="007770F4">
        <w:rPr>
          <w:b/>
          <w:bCs/>
          <w:i/>
          <w:iCs/>
          <w:sz w:val="18"/>
          <w:szCs w:val="18"/>
          <w:lang w:val="fr-FR"/>
        </w:rPr>
        <w:t>e-mail discussion:</w:t>
      </w:r>
    </w:p>
    <w:p w14:paraId="42820F0A" w14:textId="77777777" w:rsidR="00C1747E" w:rsidRPr="007770F4" w:rsidRDefault="00C1747E" w:rsidP="00C1747E">
      <w:pPr>
        <w:pStyle w:val="FP"/>
        <w:keepNext/>
        <w:rPr>
          <w:i/>
          <w:iCs/>
          <w:sz w:val="18"/>
          <w:szCs w:val="18"/>
          <w:lang w:val="fr-FR"/>
        </w:rPr>
      </w:pPr>
      <w:r w:rsidRPr="007770F4">
        <w:rPr>
          <w:i/>
          <w:iCs/>
          <w:sz w:val="18"/>
          <w:szCs w:val="18"/>
          <w:lang w:val="fr-FR"/>
        </w:rPr>
        <w:t>Jean Yves (Thales) provides r01.</w:t>
      </w:r>
    </w:p>
    <w:p w14:paraId="1287BA31" w14:textId="77777777" w:rsidR="00C1747E" w:rsidRDefault="00C1747E" w:rsidP="00C1747E">
      <w:pPr>
        <w:pStyle w:val="FP"/>
        <w:keepNext/>
        <w:rPr>
          <w:i/>
          <w:iCs/>
          <w:sz w:val="18"/>
          <w:szCs w:val="18"/>
        </w:rPr>
      </w:pPr>
      <w:r w:rsidRPr="005B25A1">
        <w:rPr>
          <w:i/>
          <w:iCs/>
          <w:sz w:val="18"/>
          <w:szCs w:val="18"/>
        </w:rPr>
        <w:t>Michele Zarri (Huawei) provides r02 which can be found here [1].</w:t>
      </w:r>
    </w:p>
    <w:p w14:paraId="7BFEAF2E" w14:textId="77777777" w:rsidR="00C1747E" w:rsidRDefault="00C1747E" w:rsidP="00C1747E">
      <w:pPr>
        <w:pStyle w:val="FP"/>
        <w:keepNext/>
        <w:rPr>
          <w:i/>
          <w:iCs/>
          <w:sz w:val="18"/>
          <w:szCs w:val="18"/>
        </w:rPr>
      </w:pPr>
      <w:r w:rsidRPr="005B25A1">
        <w:rPr>
          <w:i/>
          <w:iCs/>
          <w:sz w:val="18"/>
          <w:szCs w:val="18"/>
        </w:rPr>
        <w:t>Just noticed a copy/paste mistake... in the objectives for KI-2, 5GS should read EPS.</w:t>
      </w:r>
    </w:p>
    <w:p w14:paraId="74937F8E" w14:textId="77777777" w:rsidR="00C1747E" w:rsidRDefault="00C1747E" w:rsidP="00C1747E">
      <w:pPr>
        <w:pStyle w:val="FP"/>
        <w:keepNext/>
        <w:rPr>
          <w:i/>
          <w:iCs/>
          <w:sz w:val="18"/>
          <w:szCs w:val="18"/>
        </w:rPr>
      </w:pPr>
      <w:r w:rsidRPr="005B25A1">
        <w:rPr>
          <w:i/>
          <w:iCs/>
          <w:sz w:val="18"/>
          <w:szCs w:val="18"/>
        </w:rPr>
        <w:t>I will fix it in the next revision.</w:t>
      </w:r>
    </w:p>
    <w:p w14:paraId="59915090" w14:textId="77777777" w:rsidR="00C1747E" w:rsidRDefault="00C1747E" w:rsidP="00C1747E">
      <w:pPr>
        <w:pStyle w:val="FP"/>
        <w:keepNext/>
        <w:rPr>
          <w:i/>
          <w:iCs/>
          <w:sz w:val="18"/>
          <w:szCs w:val="18"/>
        </w:rPr>
      </w:pPr>
      <w:r w:rsidRPr="005B25A1">
        <w:rPr>
          <w:i/>
          <w:iCs/>
          <w:sz w:val="18"/>
          <w:szCs w:val="18"/>
        </w:rPr>
        <w:t>Haris (Qualcomm) comments on r02 and proposes to remove text.</w:t>
      </w:r>
    </w:p>
    <w:p w14:paraId="36CC8665" w14:textId="77777777" w:rsidR="00C1747E" w:rsidRDefault="00C1747E" w:rsidP="00C1747E">
      <w:pPr>
        <w:pStyle w:val="FP"/>
        <w:keepNext/>
        <w:rPr>
          <w:i/>
          <w:iCs/>
          <w:sz w:val="18"/>
          <w:szCs w:val="18"/>
        </w:rPr>
      </w:pPr>
      <w:r w:rsidRPr="005B25A1">
        <w:rPr>
          <w:i/>
          <w:iCs/>
          <w:sz w:val="18"/>
          <w:szCs w:val="18"/>
        </w:rPr>
        <w:t>Michele agrees with the removal of the specific details on the IMS procedures to be enhanced.</w:t>
      </w:r>
    </w:p>
    <w:p w14:paraId="5F4CA19D" w14:textId="77777777" w:rsidR="00C1747E" w:rsidRDefault="00C1747E" w:rsidP="00C1747E">
      <w:pPr>
        <w:pStyle w:val="FP"/>
        <w:keepNext/>
        <w:rPr>
          <w:i/>
          <w:iCs/>
          <w:sz w:val="18"/>
          <w:szCs w:val="18"/>
        </w:rPr>
      </w:pPr>
      <w:r w:rsidRPr="005B25A1">
        <w:rPr>
          <w:i/>
          <w:iCs/>
          <w:sz w:val="18"/>
          <w:szCs w:val="18"/>
        </w:rPr>
        <w:t>Saubhagya(Nokia) comments on r02.</w:t>
      </w:r>
    </w:p>
    <w:p w14:paraId="19E0E478" w14:textId="77777777" w:rsidR="00C1747E" w:rsidRDefault="00C1747E" w:rsidP="00C1747E">
      <w:pPr>
        <w:pStyle w:val="FP"/>
        <w:keepNext/>
        <w:rPr>
          <w:i/>
          <w:iCs/>
          <w:sz w:val="18"/>
          <w:szCs w:val="18"/>
        </w:rPr>
      </w:pPr>
      <w:r w:rsidRPr="005B25A1">
        <w:rPr>
          <w:i/>
          <w:iCs/>
          <w:sz w:val="18"/>
          <w:szCs w:val="18"/>
        </w:rPr>
        <w:t>Saso (Intel) points to a typo.</w:t>
      </w:r>
    </w:p>
    <w:p w14:paraId="63A9A0AA" w14:textId="77777777" w:rsidR="00C1747E" w:rsidRDefault="00C1747E" w:rsidP="00C1747E">
      <w:pPr>
        <w:pStyle w:val="FP"/>
        <w:keepNext/>
        <w:rPr>
          <w:i/>
          <w:iCs/>
          <w:sz w:val="18"/>
          <w:szCs w:val="18"/>
        </w:rPr>
      </w:pPr>
      <w:r w:rsidRPr="005B25A1">
        <w:rPr>
          <w:i/>
          <w:iCs/>
          <w:sz w:val="18"/>
          <w:szCs w:val="18"/>
        </w:rPr>
        <w:t>Jean-Yves (Thales) provides r06 to add several other supporting companies.</w:t>
      </w:r>
    </w:p>
    <w:p w14:paraId="7D858820" w14:textId="77777777" w:rsidR="00C1747E" w:rsidRDefault="00C1747E" w:rsidP="00C1747E">
      <w:pPr>
        <w:pStyle w:val="FP"/>
        <w:keepNext/>
        <w:rPr>
          <w:i/>
          <w:iCs/>
          <w:sz w:val="18"/>
          <w:szCs w:val="18"/>
        </w:rPr>
      </w:pPr>
      <w:r w:rsidRPr="005B25A1">
        <w:rPr>
          <w:i/>
          <w:iCs/>
          <w:sz w:val="18"/>
          <w:szCs w:val="18"/>
        </w:rPr>
        <w:t>Krisztian (Apple) provides r05.</w:t>
      </w:r>
    </w:p>
    <w:p w14:paraId="06C422D3" w14:textId="77777777" w:rsidR="00C1747E" w:rsidRDefault="00C1747E" w:rsidP="00C1747E">
      <w:pPr>
        <w:pStyle w:val="FP"/>
        <w:keepNext/>
        <w:rPr>
          <w:i/>
          <w:iCs/>
          <w:sz w:val="18"/>
          <w:szCs w:val="18"/>
        </w:rPr>
      </w:pPr>
      <w:r w:rsidRPr="005B25A1">
        <w:rPr>
          <w:i/>
          <w:iCs/>
          <w:sz w:val="18"/>
          <w:szCs w:val="18"/>
        </w:rPr>
        <w:t>Stefan (Ericsson) provides r04.</w:t>
      </w:r>
    </w:p>
    <w:p w14:paraId="2D789B0C" w14:textId="77777777" w:rsidR="00C1747E" w:rsidRDefault="00C1747E" w:rsidP="00C1747E">
      <w:pPr>
        <w:pStyle w:val="FP"/>
        <w:keepNext/>
        <w:rPr>
          <w:i/>
          <w:iCs/>
          <w:sz w:val="18"/>
          <w:szCs w:val="18"/>
        </w:rPr>
      </w:pPr>
      <w:r w:rsidRPr="005B25A1">
        <w:rPr>
          <w:i/>
          <w:iCs/>
          <w:sz w:val="18"/>
          <w:szCs w:val="18"/>
        </w:rPr>
        <w:t>Haris (Qualcomm) asks to add Qualcomm as supporting company.</w:t>
      </w:r>
    </w:p>
    <w:p w14:paraId="06E0DD26" w14:textId="77777777" w:rsidR="00C1747E" w:rsidRDefault="00C1747E" w:rsidP="00C1747E">
      <w:pPr>
        <w:pStyle w:val="FP"/>
        <w:keepNext/>
        <w:rPr>
          <w:i/>
          <w:iCs/>
          <w:sz w:val="18"/>
          <w:szCs w:val="18"/>
        </w:rPr>
      </w:pPr>
      <w:r w:rsidRPr="005B25A1">
        <w:rPr>
          <w:i/>
          <w:iCs/>
          <w:sz w:val="18"/>
          <w:szCs w:val="18"/>
        </w:rPr>
        <w:t>Mehrdad (MediaTek Inc.) states what included in r03 is marked as r05 and this needs to be fixed. We would like to be added as a supporting company to the WID.</w:t>
      </w:r>
    </w:p>
    <w:p w14:paraId="7B90C0B6" w14:textId="77777777" w:rsidR="00C1747E" w:rsidRDefault="00C1747E" w:rsidP="00C1747E">
      <w:pPr>
        <w:pStyle w:val="FP"/>
        <w:keepNext/>
        <w:rPr>
          <w:i/>
          <w:iCs/>
          <w:sz w:val="18"/>
          <w:szCs w:val="18"/>
        </w:rPr>
      </w:pPr>
      <w:r w:rsidRPr="005B25A1">
        <w:rPr>
          <w:i/>
          <w:iCs/>
          <w:sz w:val="18"/>
          <w:szCs w:val="18"/>
        </w:rPr>
        <w:t>Michele proposes r03.</w:t>
      </w:r>
    </w:p>
    <w:p w14:paraId="7B3DF203" w14:textId="77777777" w:rsidR="00C1747E" w:rsidRDefault="00C1747E" w:rsidP="00C1747E">
      <w:pPr>
        <w:pStyle w:val="FP"/>
        <w:keepNext/>
        <w:rPr>
          <w:i/>
          <w:iCs/>
          <w:sz w:val="18"/>
          <w:szCs w:val="18"/>
        </w:rPr>
      </w:pPr>
      <w:r w:rsidRPr="005B25A1">
        <w:rPr>
          <w:i/>
          <w:iCs/>
          <w:sz w:val="18"/>
          <w:szCs w:val="18"/>
        </w:rPr>
        <w:t>==== Revisions Deadline ====.</w:t>
      </w:r>
    </w:p>
    <w:p w14:paraId="127A4C83" w14:textId="77777777" w:rsidR="00C1747E" w:rsidRDefault="00C1747E" w:rsidP="00C1747E">
      <w:pPr>
        <w:pStyle w:val="FP"/>
        <w:keepNext/>
        <w:rPr>
          <w:i/>
          <w:iCs/>
          <w:sz w:val="18"/>
          <w:szCs w:val="18"/>
        </w:rPr>
      </w:pPr>
      <w:r w:rsidRPr="005B25A1">
        <w:rPr>
          <w:i/>
          <w:iCs/>
          <w:sz w:val="18"/>
          <w:szCs w:val="18"/>
        </w:rPr>
        <w:t>Heng (China Telecom) provides r07 to add impacted TSs.</w:t>
      </w:r>
    </w:p>
    <w:p w14:paraId="78D5F4F5" w14:textId="77777777" w:rsidR="00C1747E" w:rsidRDefault="00C1747E" w:rsidP="00C1747E">
      <w:pPr>
        <w:pStyle w:val="FP"/>
        <w:keepNext/>
        <w:rPr>
          <w:i/>
          <w:iCs/>
          <w:sz w:val="18"/>
          <w:szCs w:val="18"/>
        </w:rPr>
      </w:pPr>
      <w:r w:rsidRPr="005B25A1">
        <w:rPr>
          <w:i/>
          <w:iCs/>
          <w:sz w:val="18"/>
          <w:szCs w:val="18"/>
        </w:rPr>
        <w:t>Heng (China Telecom) comments: add the impacted TS i.e. 23.401, 23.228 based on r06.</w:t>
      </w:r>
    </w:p>
    <w:p w14:paraId="4323641F" w14:textId="77777777" w:rsidR="00C1747E" w:rsidRDefault="00C1747E" w:rsidP="00C1747E">
      <w:pPr>
        <w:pStyle w:val="FP"/>
        <w:keepNext/>
        <w:rPr>
          <w:i/>
          <w:iCs/>
          <w:sz w:val="18"/>
          <w:szCs w:val="18"/>
        </w:rPr>
      </w:pPr>
      <w:r w:rsidRPr="005B25A1">
        <w:rPr>
          <w:i/>
          <w:iCs/>
          <w:sz w:val="18"/>
          <w:szCs w:val="18"/>
        </w:rPr>
        <w:t>Jean Yves (Thales/rapporteur) comments: if OK, I will add the impacted TS i.e. 23.401, 23.228 when uploading final file, with late supporting companies also .</w:t>
      </w:r>
    </w:p>
    <w:p w14:paraId="3FC4E2B0" w14:textId="77777777" w:rsidR="00C1747E" w:rsidRDefault="00C1747E" w:rsidP="00C1747E">
      <w:pPr>
        <w:pStyle w:val="FP"/>
        <w:keepNext/>
        <w:rPr>
          <w:i/>
          <w:iCs/>
          <w:sz w:val="18"/>
          <w:szCs w:val="18"/>
        </w:rPr>
      </w:pPr>
      <w:r w:rsidRPr="005B25A1">
        <w:rPr>
          <w:i/>
          <w:iCs/>
          <w:sz w:val="18"/>
          <w:szCs w:val="18"/>
        </w:rPr>
        <w:t>==== Final Comments Deadline ====.</w:t>
      </w:r>
    </w:p>
    <w:p w14:paraId="7F394337" w14:textId="77777777" w:rsidR="00C1747E" w:rsidRPr="005B25A1" w:rsidRDefault="00C1747E" w:rsidP="00C1747E">
      <w:pPr>
        <w:pStyle w:val="FP"/>
        <w:keepNext/>
        <w:rPr>
          <w:i/>
          <w:iCs/>
          <w:sz w:val="18"/>
          <w:szCs w:val="18"/>
        </w:rPr>
      </w:pPr>
    </w:p>
    <w:p w14:paraId="75BADE8D" w14:textId="77777777" w:rsidR="00C1747E" w:rsidRPr="005B25A1" w:rsidRDefault="00C1747E" w:rsidP="00C1747E">
      <w:pPr>
        <w:keepNext/>
        <w:keepLines/>
      </w:pPr>
      <w:r w:rsidRPr="005B25A1">
        <w:t>r06 agreed. Revised to</w:t>
      </w:r>
      <w:r>
        <w:rPr>
          <w:color w:val="0000FF"/>
        </w:rPr>
        <w:t xml:space="preserve"> S2-2407368</w:t>
      </w:r>
      <w:r>
        <w:t>. Approved.</w:t>
      </w:r>
    </w:p>
    <w:p w14:paraId="1CF8C76D" w14:textId="77777777" w:rsidR="00C1747E" w:rsidRPr="00EB0339" w:rsidRDefault="00C1747E" w:rsidP="00C1747E">
      <w:r w:rsidRPr="005B25A1">
        <w:rPr>
          <w:b/>
          <w:bCs/>
        </w:rPr>
        <w:t>Status:</w:t>
      </w:r>
      <w:r>
        <w:t xml:space="preserve"> </w:t>
      </w:r>
      <w:r>
        <w:rPr>
          <w:color w:val="FF0000"/>
        </w:rPr>
        <w:t>Approved</w:t>
      </w:r>
      <w:r>
        <w:t>.</w:t>
      </w:r>
    </w:p>
    <w:p w14:paraId="64BC0F78" w14:textId="77777777" w:rsidR="00E00DA6" w:rsidRDefault="0014183C" w:rsidP="00E04F4D">
      <w:pPr>
        <w:pStyle w:val="NormTop"/>
      </w:pPr>
      <w:r w:rsidRPr="0014183C">
        <w:rPr>
          <w:color w:val="0000FF"/>
        </w:rPr>
        <w:lastRenderedPageBreak/>
        <w:t>S2-2406536</w:t>
      </w:r>
      <w:r w:rsidR="007615D6" w:rsidRPr="00D53282">
        <w:t xml:space="preserve"> </w:t>
      </w:r>
      <w:r w:rsidR="007615D6">
        <w:t>(WID NEW) New WID on System aspects of 5G NR Femto.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WID on System aspects of 5G NR Femto.</w:t>
      </w:r>
    </w:p>
    <w:p w14:paraId="1DAA516D" w14:textId="77777777" w:rsidR="007615D6" w:rsidRPr="005B25A1" w:rsidRDefault="007615D6" w:rsidP="007615D6">
      <w:pPr>
        <w:keepNext/>
        <w:keepLines/>
        <w:rPr>
          <w:b/>
          <w:bCs/>
        </w:rPr>
      </w:pPr>
      <w:r w:rsidRPr="005B25A1">
        <w:rPr>
          <w:b/>
          <w:bCs/>
        </w:rPr>
        <w:t>Parallel discussion:</w:t>
      </w:r>
    </w:p>
    <w:p w14:paraId="4F20C3B5" w14:textId="33B41B63" w:rsidR="00A36AE7" w:rsidRDefault="00A36AE7" w:rsidP="00A120F3">
      <w:pPr>
        <w:keepNext/>
        <w:keepLines/>
      </w:pPr>
      <w:r>
        <w:t xml:space="preserve">This was reviewed in the Femto parallel session and revised to </w:t>
      </w:r>
      <w:r w:rsidRPr="00CE3EC0">
        <w:rPr>
          <w:color w:val="0000FF"/>
        </w:rPr>
        <w:t>S2-2</w:t>
      </w:r>
      <w:r>
        <w:rPr>
          <w:color w:val="0000FF"/>
        </w:rPr>
        <w:t>407150</w:t>
      </w:r>
      <w:r>
        <w:t>.</w:t>
      </w:r>
    </w:p>
    <w:p w14:paraId="3ED401E8" w14:textId="77777777" w:rsidR="007615D6" w:rsidRPr="005B25A1" w:rsidRDefault="007615D6" w:rsidP="007615D6">
      <w:pPr>
        <w:keepNext/>
        <w:keepLines/>
        <w:rPr>
          <w:b/>
          <w:bCs/>
        </w:rPr>
      </w:pPr>
      <w:r w:rsidRPr="005B25A1">
        <w:rPr>
          <w:b/>
          <w:bCs/>
        </w:rPr>
        <w:t>Plenary Discussion:</w:t>
      </w:r>
    </w:p>
    <w:p w14:paraId="53867E29" w14:textId="17A1044A" w:rsidR="00DA3254" w:rsidRPr="005B25A1" w:rsidRDefault="0078503D" w:rsidP="00DA3254">
      <w:pPr>
        <w:keepNext/>
        <w:keepLines/>
      </w:pPr>
      <w:r w:rsidRPr="0078503D">
        <w:rPr>
          <w:b/>
          <w:bCs/>
        </w:rPr>
        <w:t>This was left for</w:t>
      </w:r>
      <w:r w:rsidRPr="0078503D">
        <w:rPr>
          <w:b/>
          <w:bCs/>
          <w:color w:val="0000FF"/>
        </w:rPr>
        <w:t xml:space="preserve"> e-mail approval.</w:t>
      </w:r>
    </w:p>
    <w:p w14:paraId="69EDA898"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5D69B139" w14:textId="77777777" w:rsidR="00C1747E" w:rsidRDefault="00C1747E" w:rsidP="00C1747E">
      <w:pPr>
        <w:pStyle w:val="FP"/>
        <w:keepNext/>
        <w:rPr>
          <w:i/>
          <w:iCs/>
          <w:sz w:val="18"/>
          <w:szCs w:val="18"/>
        </w:rPr>
      </w:pPr>
      <w:r w:rsidRPr="005B25A1">
        <w:rPr>
          <w:i/>
          <w:iCs/>
          <w:sz w:val="18"/>
          <w:szCs w:val="18"/>
        </w:rPr>
        <w:t>==== Final Comments Deadline ====.</w:t>
      </w:r>
    </w:p>
    <w:p w14:paraId="3AC0C806" w14:textId="77777777" w:rsidR="00C1747E" w:rsidRPr="005B25A1" w:rsidRDefault="00C1747E" w:rsidP="00C1747E">
      <w:pPr>
        <w:pStyle w:val="FP"/>
        <w:keepNext/>
        <w:rPr>
          <w:i/>
          <w:iCs/>
          <w:sz w:val="18"/>
          <w:szCs w:val="18"/>
        </w:rPr>
      </w:pPr>
    </w:p>
    <w:p w14:paraId="110FCC5E" w14:textId="77777777" w:rsidR="00C1747E" w:rsidRPr="005B25A1" w:rsidRDefault="00C1747E" w:rsidP="00C1747E">
      <w:pPr>
        <w:keepNext/>
        <w:keepLines/>
      </w:pPr>
      <w:r w:rsidRPr="005B25A1">
        <w:t>r00 agreed. Approved.</w:t>
      </w:r>
    </w:p>
    <w:p w14:paraId="261FF0B7" w14:textId="77777777" w:rsidR="00C1747E" w:rsidRPr="00EB0339" w:rsidRDefault="00C1747E" w:rsidP="00C1747E">
      <w:r w:rsidRPr="005B25A1">
        <w:rPr>
          <w:b/>
          <w:bCs/>
        </w:rPr>
        <w:t>Status:</w:t>
      </w:r>
      <w:r>
        <w:t xml:space="preserve"> </w:t>
      </w:r>
      <w:r>
        <w:rPr>
          <w:color w:val="FF0000"/>
        </w:rPr>
        <w:t>Approved</w:t>
      </w:r>
      <w:r>
        <w:t>.</w:t>
      </w:r>
    </w:p>
    <w:p w14:paraId="3B93E48A" w14:textId="77777777" w:rsidR="00E00DA6" w:rsidRDefault="0014183C" w:rsidP="00E04F4D">
      <w:pPr>
        <w:pStyle w:val="NormTop"/>
      </w:pPr>
      <w:r w:rsidRPr="0014183C">
        <w:rPr>
          <w:color w:val="0000FF"/>
        </w:rPr>
        <w:t>S2-2406584</w:t>
      </w:r>
      <w:r w:rsidR="007615D6" w:rsidRPr="00D53282">
        <w:t xml:space="preserve"> </w:t>
      </w:r>
      <w:r w:rsidR="007615D6">
        <w:t>(WID NEW) WID on Energy Efficiency and Energy Saving. (Source: Samsung,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WID on Energy Efficiency and Energy Saving.</w:t>
      </w:r>
    </w:p>
    <w:p w14:paraId="6574F80C" w14:textId="77777777" w:rsidR="004866C4" w:rsidRPr="00B81031" w:rsidRDefault="004866C4" w:rsidP="004866C4">
      <w:pPr>
        <w:keepNext/>
        <w:keepLines/>
        <w:rPr>
          <w:i/>
        </w:rPr>
      </w:pPr>
      <w:r w:rsidRPr="00B81031">
        <w:rPr>
          <w:b/>
          <w:bCs/>
          <w:i/>
        </w:rPr>
        <w:t>Comment:</w:t>
      </w:r>
      <w:r>
        <w:rPr>
          <w:i/>
        </w:rPr>
        <w:t xml:space="preserve"> This is a new WID and the FS UID should be removed.</w:t>
      </w:r>
    </w:p>
    <w:p w14:paraId="3B5273ED" w14:textId="77777777" w:rsidR="007615D6" w:rsidRPr="005B25A1" w:rsidRDefault="007615D6" w:rsidP="007615D6">
      <w:pPr>
        <w:keepNext/>
        <w:keepLines/>
        <w:rPr>
          <w:b/>
          <w:bCs/>
        </w:rPr>
      </w:pPr>
      <w:r w:rsidRPr="005B25A1">
        <w:rPr>
          <w:b/>
          <w:bCs/>
        </w:rPr>
        <w:t>Plenary Discussion:</w:t>
      </w:r>
    </w:p>
    <w:p w14:paraId="26C0B6AF" w14:textId="64ECF7A7" w:rsidR="00DA3254" w:rsidRPr="005B25A1" w:rsidRDefault="0078503D" w:rsidP="00DA3254">
      <w:pPr>
        <w:keepNext/>
        <w:keepLines/>
      </w:pPr>
      <w:r w:rsidRPr="0078503D">
        <w:rPr>
          <w:b/>
          <w:bCs/>
        </w:rPr>
        <w:t>This was left for</w:t>
      </w:r>
      <w:r w:rsidRPr="0078503D">
        <w:rPr>
          <w:b/>
          <w:bCs/>
          <w:color w:val="0000FF"/>
        </w:rPr>
        <w:t xml:space="preserve"> e-mail approval.</w:t>
      </w:r>
    </w:p>
    <w:p w14:paraId="0CCA36C0"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44A30AB6" w14:textId="77777777" w:rsidR="00C1747E" w:rsidRDefault="00C1747E" w:rsidP="00C1747E">
      <w:pPr>
        <w:pStyle w:val="FP"/>
        <w:keepNext/>
        <w:rPr>
          <w:i/>
          <w:iCs/>
          <w:sz w:val="18"/>
          <w:szCs w:val="18"/>
        </w:rPr>
      </w:pPr>
      <w:r w:rsidRPr="005B25A1">
        <w:rPr>
          <w:i/>
          <w:iCs/>
          <w:sz w:val="18"/>
          <w:szCs w:val="18"/>
        </w:rPr>
        <w:t>Jungshin (Samsung) provides r01 to start the discussion.</w:t>
      </w:r>
    </w:p>
    <w:p w14:paraId="3DDED357" w14:textId="77777777" w:rsidR="00C1747E" w:rsidRDefault="00C1747E" w:rsidP="00C1747E">
      <w:pPr>
        <w:pStyle w:val="FP"/>
        <w:keepNext/>
        <w:rPr>
          <w:i/>
          <w:iCs/>
          <w:sz w:val="18"/>
          <w:szCs w:val="18"/>
        </w:rPr>
      </w:pPr>
      <w:r w:rsidRPr="005B25A1">
        <w:rPr>
          <w:i/>
          <w:iCs/>
          <w:sz w:val="18"/>
          <w:szCs w:val="18"/>
        </w:rPr>
        <w:t>Haris (Qualcomm) indicates that WT1 objectives are not clear enough to start normative work in August and suggests to be postponed. Some comments are provided for WT3.</w:t>
      </w:r>
    </w:p>
    <w:p w14:paraId="285E87AD" w14:textId="77777777" w:rsidR="00C1747E" w:rsidRDefault="00C1747E" w:rsidP="00C1747E">
      <w:pPr>
        <w:pStyle w:val="FP"/>
        <w:keepNext/>
        <w:rPr>
          <w:i/>
          <w:iCs/>
          <w:sz w:val="18"/>
          <w:szCs w:val="18"/>
        </w:rPr>
      </w:pPr>
      <w:r w:rsidRPr="005B25A1">
        <w:rPr>
          <w:i/>
          <w:iCs/>
          <w:sz w:val="18"/>
          <w:szCs w:val="18"/>
        </w:rPr>
        <w:t>LiMeng (Huawei) suggests to focus on the WID wording discussion. Suggest to refer to clause 8 of TS 23.700-66. Which SA WG takes control the New Functionality will be discussed in SA plenary as pointed by the EN.</w:t>
      </w:r>
    </w:p>
    <w:p w14:paraId="4D87ADDF" w14:textId="77777777" w:rsidR="00C1747E" w:rsidRDefault="00C1747E" w:rsidP="00C1747E">
      <w:pPr>
        <w:pStyle w:val="FP"/>
        <w:keepNext/>
        <w:rPr>
          <w:i/>
          <w:iCs/>
          <w:sz w:val="18"/>
          <w:szCs w:val="18"/>
        </w:rPr>
      </w:pPr>
      <w:r w:rsidRPr="005B25A1">
        <w:rPr>
          <w:i/>
          <w:iCs/>
          <w:sz w:val="18"/>
          <w:szCs w:val="18"/>
        </w:rPr>
        <w:t>Marco (Huawei) provide r02.</w:t>
      </w:r>
    </w:p>
    <w:p w14:paraId="69261C6D" w14:textId="77777777" w:rsidR="00C1747E" w:rsidRDefault="00C1747E" w:rsidP="00C1747E">
      <w:pPr>
        <w:pStyle w:val="FP"/>
        <w:keepNext/>
        <w:rPr>
          <w:i/>
          <w:iCs/>
          <w:sz w:val="18"/>
          <w:szCs w:val="18"/>
        </w:rPr>
      </w:pPr>
      <w:r w:rsidRPr="005B25A1">
        <w:rPr>
          <w:i/>
          <w:iCs/>
          <w:sz w:val="18"/>
          <w:szCs w:val="18"/>
        </w:rPr>
        <w:t>Magnus O (Ericsson) Agrees with the comments from Harris and cannot agree to r02 or any version with a new specification.</w:t>
      </w:r>
    </w:p>
    <w:p w14:paraId="761D6852" w14:textId="77777777" w:rsidR="00C1747E" w:rsidRDefault="00C1747E" w:rsidP="00C1747E">
      <w:pPr>
        <w:pStyle w:val="FP"/>
        <w:keepNext/>
        <w:rPr>
          <w:i/>
          <w:iCs/>
          <w:sz w:val="18"/>
          <w:szCs w:val="18"/>
        </w:rPr>
      </w:pPr>
      <w:r w:rsidRPr="005B25A1">
        <w:rPr>
          <w:i/>
          <w:iCs/>
          <w:sz w:val="18"/>
          <w:szCs w:val="18"/>
        </w:rPr>
        <w:t>Mehrdad (MediaTek Inc.) also suggests to move forward with r02 but if this revision is not agreeable then we suggest rapporteurs still to submit it as company contribution to the SA plenary.</w:t>
      </w:r>
    </w:p>
    <w:p w14:paraId="6138131D" w14:textId="77777777" w:rsidR="00C1747E" w:rsidRDefault="00C1747E" w:rsidP="00C1747E">
      <w:pPr>
        <w:pStyle w:val="FP"/>
        <w:keepNext/>
        <w:rPr>
          <w:i/>
          <w:iCs/>
          <w:sz w:val="18"/>
          <w:szCs w:val="18"/>
        </w:rPr>
      </w:pPr>
      <w:r w:rsidRPr="005B25A1">
        <w:rPr>
          <w:i/>
          <w:iCs/>
          <w:sz w:val="18"/>
          <w:szCs w:val="18"/>
        </w:rPr>
        <w:t>Haris (Qualcomm) objects to r02.</w:t>
      </w:r>
    </w:p>
    <w:p w14:paraId="3F422D28" w14:textId="77777777" w:rsidR="00C1747E" w:rsidRDefault="00C1747E" w:rsidP="00C1747E">
      <w:pPr>
        <w:pStyle w:val="FP"/>
        <w:keepNext/>
        <w:rPr>
          <w:i/>
          <w:iCs/>
          <w:sz w:val="18"/>
          <w:szCs w:val="18"/>
        </w:rPr>
      </w:pPr>
      <w:r w:rsidRPr="005B25A1">
        <w:rPr>
          <w:i/>
          <w:iCs/>
          <w:sz w:val="18"/>
          <w:szCs w:val="18"/>
        </w:rPr>
        <w:t>Dan (China Mobile) support r02.</w:t>
      </w:r>
    </w:p>
    <w:p w14:paraId="68CB2767" w14:textId="77777777" w:rsidR="00C1747E" w:rsidRDefault="00C1747E" w:rsidP="00C1747E">
      <w:pPr>
        <w:pStyle w:val="FP"/>
        <w:keepNext/>
        <w:rPr>
          <w:i/>
          <w:iCs/>
          <w:sz w:val="18"/>
          <w:szCs w:val="18"/>
        </w:rPr>
      </w:pPr>
      <w:r w:rsidRPr="005B25A1">
        <w:rPr>
          <w:i/>
          <w:iCs/>
          <w:sz w:val="18"/>
          <w:szCs w:val="18"/>
        </w:rPr>
        <w:t>==== Revisions Deadline ====.</w:t>
      </w:r>
    </w:p>
    <w:p w14:paraId="54B38C62" w14:textId="77777777" w:rsidR="00C1747E" w:rsidRDefault="00C1747E" w:rsidP="00C1747E">
      <w:pPr>
        <w:pStyle w:val="FP"/>
        <w:keepNext/>
        <w:rPr>
          <w:i/>
          <w:iCs/>
          <w:sz w:val="18"/>
          <w:szCs w:val="18"/>
        </w:rPr>
      </w:pPr>
      <w:r w:rsidRPr="005B25A1">
        <w:rPr>
          <w:i/>
          <w:iCs/>
          <w:sz w:val="18"/>
          <w:szCs w:val="18"/>
        </w:rPr>
        <w:t>Dan (China Mobile) would like to support draft r03, i.e. r02 with removing new specification, with only keep existing TS 23.501,502,503, or 23.288.</w:t>
      </w:r>
    </w:p>
    <w:p w14:paraId="071D7002" w14:textId="77777777" w:rsidR="00C1747E" w:rsidRDefault="00C1747E" w:rsidP="00C1747E">
      <w:pPr>
        <w:pStyle w:val="FP"/>
        <w:keepNext/>
        <w:rPr>
          <w:i/>
          <w:iCs/>
          <w:sz w:val="18"/>
          <w:szCs w:val="18"/>
        </w:rPr>
      </w:pPr>
      <w:r w:rsidRPr="005B25A1">
        <w:rPr>
          <w:i/>
          <w:iCs/>
          <w:sz w:val="18"/>
          <w:szCs w:val="18"/>
        </w:rPr>
        <w:t>LiMeng (Huawei) would like to check if using the existing TS 23.501, 502 and 288 would be an acceptable way forward, see draft r03.</w:t>
      </w:r>
    </w:p>
    <w:p w14:paraId="0F5EBF7E" w14:textId="77777777" w:rsidR="00C1747E" w:rsidRDefault="00C1747E" w:rsidP="00C1747E">
      <w:pPr>
        <w:pStyle w:val="FP"/>
        <w:keepNext/>
        <w:rPr>
          <w:i/>
          <w:iCs/>
          <w:sz w:val="18"/>
          <w:szCs w:val="18"/>
        </w:rPr>
      </w:pPr>
      <w:r w:rsidRPr="005B25A1">
        <w:rPr>
          <w:i/>
          <w:iCs/>
          <w:sz w:val="18"/>
          <w:szCs w:val="18"/>
        </w:rPr>
        <w:t>Marco (Huawei) supports r02.</w:t>
      </w:r>
    </w:p>
    <w:p w14:paraId="40E4F22E" w14:textId="77777777" w:rsidR="00C1747E" w:rsidRDefault="00C1747E" w:rsidP="00C1747E">
      <w:pPr>
        <w:pStyle w:val="FP"/>
        <w:keepNext/>
        <w:rPr>
          <w:i/>
          <w:iCs/>
          <w:sz w:val="18"/>
          <w:szCs w:val="18"/>
        </w:rPr>
      </w:pPr>
      <w:r w:rsidRPr="005B25A1">
        <w:rPr>
          <w:i/>
          <w:iCs/>
          <w:sz w:val="18"/>
          <w:szCs w:val="18"/>
        </w:rPr>
        <w:t>Rakuten Mobile also supports r02.</w:t>
      </w:r>
    </w:p>
    <w:p w14:paraId="2A2BAB66" w14:textId="77777777" w:rsidR="00C1747E" w:rsidRDefault="00C1747E" w:rsidP="00C1747E">
      <w:pPr>
        <w:pStyle w:val="FP"/>
        <w:keepNext/>
        <w:rPr>
          <w:i/>
          <w:iCs/>
          <w:sz w:val="18"/>
          <w:szCs w:val="18"/>
        </w:rPr>
      </w:pPr>
      <w:r w:rsidRPr="005B25A1">
        <w:rPr>
          <w:i/>
          <w:iCs/>
          <w:sz w:val="18"/>
          <w:szCs w:val="18"/>
        </w:rPr>
        <w:t>Jungshin (Samsung) proposes to go with the following changes on top of r02, based on the collected proposals.</w:t>
      </w:r>
    </w:p>
    <w:p w14:paraId="685B35FA" w14:textId="77777777" w:rsidR="00C1747E" w:rsidRDefault="00C1747E" w:rsidP="00C1747E">
      <w:pPr>
        <w:pStyle w:val="FP"/>
        <w:keepNext/>
        <w:rPr>
          <w:i/>
          <w:iCs/>
          <w:sz w:val="18"/>
          <w:szCs w:val="18"/>
        </w:rPr>
      </w:pPr>
      <w:r w:rsidRPr="005B25A1">
        <w:rPr>
          <w:i/>
          <w:iCs/>
          <w:sz w:val="18"/>
          <w:szCs w:val="18"/>
        </w:rPr>
        <w:t>1. Replace 'FS_EnergyServ' with 'EnergyServ' and '960019' with '1000033' in clause 2.2.</w:t>
      </w:r>
    </w:p>
    <w:p w14:paraId="0E32B46E" w14:textId="77777777" w:rsidR="00C1747E" w:rsidRDefault="00C1747E" w:rsidP="00C1747E">
      <w:pPr>
        <w:pStyle w:val="FP"/>
        <w:keepNext/>
        <w:rPr>
          <w:i/>
          <w:iCs/>
          <w:sz w:val="18"/>
          <w:szCs w:val="18"/>
        </w:rPr>
      </w:pPr>
      <w:r w:rsidRPr="005B25A1">
        <w:rPr>
          <w:i/>
          <w:iCs/>
          <w:sz w:val="18"/>
          <w:szCs w:val="18"/>
        </w:rPr>
        <w:t>Remove 'Study' in the Title column.</w:t>
      </w:r>
    </w:p>
    <w:p w14:paraId="4A40960F" w14:textId="77777777" w:rsidR="00C1747E" w:rsidRDefault="00C1747E" w:rsidP="00C1747E">
      <w:pPr>
        <w:pStyle w:val="FP"/>
        <w:keepNext/>
        <w:rPr>
          <w:i/>
          <w:iCs/>
          <w:sz w:val="18"/>
          <w:szCs w:val="18"/>
        </w:rPr>
      </w:pPr>
      <w:r w:rsidRPr="005B25A1">
        <w:rPr>
          <w:i/>
          <w:iCs/>
          <w:sz w:val="18"/>
          <w:szCs w:val="18"/>
        </w:rPr>
        <w:t>2. Replace 'FS_EnergyServ study' with 'R19 EnergyServ' in clause 3.</w:t>
      </w:r>
    </w:p>
    <w:p w14:paraId="2AC99CD6" w14:textId="77777777" w:rsidR="00C1747E" w:rsidRDefault="00C1747E" w:rsidP="00C1747E">
      <w:pPr>
        <w:pStyle w:val="FP"/>
        <w:keepNext/>
        <w:rPr>
          <w:i/>
          <w:iCs/>
          <w:sz w:val="18"/>
          <w:szCs w:val="18"/>
        </w:rPr>
      </w:pPr>
      <w:r w:rsidRPr="005B25A1">
        <w:rPr>
          <w:i/>
          <w:iCs/>
          <w:sz w:val="18"/>
          <w:szCs w:val="18"/>
        </w:rPr>
        <w:t>3. Update the table in clause 5 to replace the new TS by the TS 23.501/502/503 and 23.288.</w:t>
      </w:r>
    </w:p>
    <w:p w14:paraId="139279FD" w14:textId="77777777" w:rsidR="00C1747E" w:rsidRDefault="00C1747E" w:rsidP="00C1747E">
      <w:pPr>
        <w:pStyle w:val="FP"/>
        <w:keepNext/>
        <w:rPr>
          <w:i/>
          <w:iCs/>
          <w:sz w:val="18"/>
          <w:szCs w:val="18"/>
        </w:rPr>
      </w:pPr>
      <w:r w:rsidRPr="005B25A1">
        <w:rPr>
          <w:i/>
          <w:iCs/>
          <w:sz w:val="18"/>
          <w:szCs w:val="18"/>
        </w:rPr>
        <w:t>Haris (Qualcomm) objects to all revisions.</w:t>
      </w:r>
    </w:p>
    <w:p w14:paraId="755E93E2" w14:textId="77777777" w:rsidR="00C1747E" w:rsidRDefault="00C1747E" w:rsidP="00C1747E">
      <w:pPr>
        <w:pStyle w:val="FP"/>
        <w:keepNext/>
        <w:rPr>
          <w:i/>
          <w:iCs/>
          <w:sz w:val="18"/>
          <w:szCs w:val="18"/>
        </w:rPr>
      </w:pPr>
      <w:r w:rsidRPr="005B25A1">
        <w:rPr>
          <w:i/>
          <w:iCs/>
          <w:sz w:val="18"/>
          <w:szCs w:val="18"/>
        </w:rPr>
        <w:t>Dan (China Mobile) do not agree with Qualcomm's comment, and suggest to endorse this WID of Energy Efficiency, and submit to SA plenary by SA2.</w:t>
      </w:r>
    </w:p>
    <w:p w14:paraId="485C2F0D" w14:textId="77777777" w:rsidR="00C1747E" w:rsidRDefault="00C1747E" w:rsidP="00C1747E">
      <w:pPr>
        <w:pStyle w:val="FP"/>
        <w:keepNext/>
        <w:rPr>
          <w:i/>
          <w:iCs/>
          <w:sz w:val="18"/>
          <w:szCs w:val="18"/>
        </w:rPr>
      </w:pPr>
      <w:r w:rsidRPr="005B25A1">
        <w:rPr>
          <w:i/>
          <w:iCs/>
          <w:sz w:val="18"/>
          <w:szCs w:val="18"/>
        </w:rPr>
        <w:t>Alessio (Nokia) requests to remove the new TS and TUs estimates.</w:t>
      </w:r>
    </w:p>
    <w:p w14:paraId="1385D992" w14:textId="77777777" w:rsidR="00C1747E" w:rsidRDefault="00C1747E" w:rsidP="00C1747E">
      <w:pPr>
        <w:pStyle w:val="FP"/>
        <w:keepNext/>
        <w:rPr>
          <w:i/>
          <w:iCs/>
          <w:sz w:val="18"/>
          <w:szCs w:val="18"/>
        </w:rPr>
      </w:pPr>
      <w:r w:rsidRPr="005B25A1">
        <w:rPr>
          <w:i/>
          <w:iCs/>
          <w:sz w:val="18"/>
          <w:szCs w:val="18"/>
        </w:rPr>
        <w:t>Magnus O (Ericsson) we agree with Harris comments and as expressed before we do not think WT#1 and WT#3 are detailed enough to provide sufficient guidance for normative work (regardless of the outcome of the SA discussions). Hence Ericsson also objects to all revisions.</w:t>
      </w:r>
    </w:p>
    <w:p w14:paraId="10F87355" w14:textId="77777777" w:rsidR="00C1747E" w:rsidRDefault="00C1747E" w:rsidP="00C1747E">
      <w:pPr>
        <w:pStyle w:val="FP"/>
        <w:keepNext/>
        <w:rPr>
          <w:i/>
          <w:iCs/>
          <w:sz w:val="18"/>
          <w:szCs w:val="18"/>
        </w:rPr>
      </w:pPr>
      <w:r w:rsidRPr="005B25A1">
        <w:rPr>
          <w:i/>
          <w:iCs/>
          <w:sz w:val="18"/>
          <w:szCs w:val="18"/>
        </w:rPr>
        <w:t>Alessio(Nokia) proposes that at least we should have a common basis for discussion at SA. Can a baseline be endorsed to then let companies derive an update for SA based on their preferences?</w:t>
      </w:r>
    </w:p>
    <w:p w14:paraId="266D4DAF" w14:textId="77777777" w:rsidR="00C1747E" w:rsidRDefault="00C1747E" w:rsidP="00C1747E">
      <w:pPr>
        <w:pStyle w:val="FP"/>
        <w:keepNext/>
        <w:rPr>
          <w:i/>
          <w:iCs/>
          <w:sz w:val="18"/>
          <w:szCs w:val="18"/>
        </w:rPr>
      </w:pPr>
      <w:r w:rsidRPr="005B25A1">
        <w:rPr>
          <w:i/>
          <w:iCs/>
          <w:sz w:val="18"/>
          <w:szCs w:val="18"/>
        </w:rPr>
        <w:t>==== Final Comments Deadline ====.</w:t>
      </w:r>
    </w:p>
    <w:p w14:paraId="4A4A0931" w14:textId="77777777" w:rsidR="00C1747E" w:rsidRPr="005B25A1" w:rsidRDefault="00C1747E" w:rsidP="00C1747E">
      <w:pPr>
        <w:pStyle w:val="FP"/>
        <w:keepNext/>
        <w:rPr>
          <w:i/>
          <w:iCs/>
          <w:sz w:val="18"/>
          <w:szCs w:val="18"/>
        </w:rPr>
      </w:pPr>
    </w:p>
    <w:p w14:paraId="1D1A3EFC" w14:textId="77777777" w:rsidR="00C1747E" w:rsidRPr="005B25A1" w:rsidRDefault="00C1747E" w:rsidP="00C1747E">
      <w:pPr>
        <w:keepNext/>
        <w:keepLines/>
      </w:pPr>
      <w:r w:rsidRPr="005B25A1">
        <w:t>Noted.</w:t>
      </w:r>
    </w:p>
    <w:p w14:paraId="12EF04AB" w14:textId="77777777" w:rsidR="00C1747E" w:rsidRPr="00EB0339" w:rsidRDefault="00C1747E" w:rsidP="00C1747E">
      <w:r w:rsidRPr="005B25A1">
        <w:rPr>
          <w:b/>
          <w:bCs/>
        </w:rPr>
        <w:t>Status:</w:t>
      </w:r>
      <w:r>
        <w:t xml:space="preserve"> </w:t>
      </w:r>
      <w:r>
        <w:rPr>
          <w:color w:val="0000FF"/>
        </w:rPr>
        <w:t>Noted</w:t>
      </w:r>
      <w:r>
        <w:t>.</w:t>
      </w:r>
    </w:p>
    <w:p w14:paraId="79A7D364" w14:textId="77777777" w:rsidR="00E00DA6" w:rsidRDefault="0014183C" w:rsidP="00E04F4D">
      <w:pPr>
        <w:pStyle w:val="NormTop"/>
      </w:pPr>
      <w:r w:rsidRPr="0014183C">
        <w:rPr>
          <w:color w:val="0000FF"/>
        </w:rPr>
        <w:lastRenderedPageBreak/>
        <w:t>S2-2406646</w:t>
      </w:r>
      <w:r w:rsidR="007615D6" w:rsidRPr="00D53282">
        <w:t xml:space="preserve"> </w:t>
      </w:r>
      <w:r w:rsidR="007615D6">
        <w:t>(WID NEW) WID on Core Network Enhanced Support for Artificial Intelligence (AI)/Machine Learning (ML). (Source: Vivo,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WID based on conclusion of TR 23.700-84(FS_AIML_CN).</w:t>
      </w:r>
    </w:p>
    <w:p w14:paraId="50F90896" w14:textId="77777777" w:rsidR="007F44BA" w:rsidRDefault="007F44BA" w:rsidP="007F44BA">
      <w:pPr>
        <w:keepNext/>
        <w:keepLines/>
        <w:rPr>
          <w:b/>
          <w:bCs/>
        </w:rPr>
      </w:pPr>
      <w:r w:rsidRPr="005B25A1">
        <w:rPr>
          <w:b/>
          <w:bCs/>
        </w:rPr>
        <w:t>Plenary Discussion:</w:t>
      </w:r>
    </w:p>
    <w:p w14:paraId="7CCB4F49" w14:textId="0AE07545" w:rsidR="007F44BA" w:rsidRPr="00A96911" w:rsidRDefault="006A21EE" w:rsidP="007F44BA">
      <w:pPr>
        <w:keepNext/>
        <w:keepLines/>
      </w:pPr>
      <w:r>
        <w:t>R</w:t>
      </w:r>
      <w:r w:rsidR="007F44BA">
        <w:t xml:space="preserve">evised off-line to </w:t>
      </w:r>
      <w:r w:rsidR="007F44BA" w:rsidRPr="00CE3EC0">
        <w:rPr>
          <w:color w:val="0000FF"/>
        </w:rPr>
        <w:t>S2-2</w:t>
      </w:r>
      <w:r w:rsidR="007F44BA">
        <w:rPr>
          <w:color w:val="0000FF"/>
        </w:rPr>
        <w:t>407286</w:t>
      </w:r>
      <w:r w:rsidR="007F44BA">
        <w:t>.</w:t>
      </w:r>
    </w:p>
    <w:p w14:paraId="3EE80E0E" w14:textId="11633234" w:rsidR="00DA3254" w:rsidRPr="005B25A1" w:rsidRDefault="0078503D" w:rsidP="00DA3254">
      <w:pPr>
        <w:keepNext/>
        <w:keepLines/>
      </w:pPr>
      <w:r w:rsidRPr="0078503D">
        <w:rPr>
          <w:b/>
          <w:bCs/>
        </w:rPr>
        <w:t>This was left for</w:t>
      </w:r>
      <w:r w:rsidRPr="0078503D">
        <w:rPr>
          <w:b/>
          <w:bCs/>
          <w:color w:val="0000FF"/>
        </w:rPr>
        <w:t xml:space="preserve"> e-mail approval.</w:t>
      </w:r>
    </w:p>
    <w:p w14:paraId="558BA899"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69CFE932" w14:textId="77777777" w:rsidR="00C1747E" w:rsidRDefault="00C1747E" w:rsidP="00C1747E">
      <w:pPr>
        <w:pStyle w:val="FP"/>
        <w:keepNext/>
        <w:rPr>
          <w:i/>
          <w:iCs/>
          <w:sz w:val="18"/>
          <w:szCs w:val="18"/>
        </w:rPr>
      </w:pPr>
      <w:r w:rsidRPr="005B25A1">
        <w:rPr>
          <w:i/>
          <w:iCs/>
          <w:sz w:val="18"/>
          <w:szCs w:val="18"/>
        </w:rPr>
        <w:t>Xiaobo (vivo) provides r01.</w:t>
      </w:r>
    </w:p>
    <w:p w14:paraId="6832076A" w14:textId="77777777" w:rsidR="00C1747E" w:rsidRDefault="00C1747E" w:rsidP="00C1747E">
      <w:pPr>
        <w:pStyle w:val="FP"/>
        <w:keepNext/>
        <w:rPr>
          <w:i/>
          <w:iCs/>
          <w:sz w:val="18"/>
          <w:szCs w:val="18"/>
        </w:rPr>
      </w:pPr>
      <w:r w:rsidRPr="005B25A1">
        <w:rPr>
          <w:i/>
          <w:iCs/>
          <w:sz w:val="18"/>
          <w:szCs w:val="18"/>
        </w:rPr>
        <w:t>Belen (Ericsson) provides r02 and comments about time units or normative work.</w:t>
      </w:r>
    </w:p>
    <w:p w14:paraId="62536F0F" w14:textId="77777777" w:rsidR="00C1747E" w:rsidRDefault="00C1747E" w:rsidP="00C1747E">
      <w:pPr>
        <w:pStyle w:val="FP"/>
        <w:keepNext/>
        <w:rPr>
          <w:i/>
          <w:iCs/>
          <w:sz w:val="18"/>
          <w:szCs w:val="18"/>
        </w:rPr>
      </w:pPr>
      <w:r w:rsidRPr="005B25A1">
        <w:rPr>
          <w:i/>
          <w:iCs/>
          <w:sz w:val="18"/>
          <w:szCs w:val="18"/>
        </w:rPr>
        <w:t>Mehrdad (MediaTek Inc.) requests clarification on r03 content from Nokia.</w:t>
      </w:r>
    </w:p>
    <w:p w14:paraId="35D86E76" w14:textId="77777777" w:rsidR="00C1747E" w:rsidRDefault="00C1747E" w:rsidP="00C1747E">
      <w:pPr>
        <w:pStyle w:val="FP"/>
        <w:keepNext/>
        <w:rPr>
          <w:i/>
          <w:iCs/>
          <w:sz w:val="18"/>
          <w:szCs w:val="18"/>
        </w:rPr>
      </w:pPr>
      <w:r w:rsidRPr="005B25A1">
        <w:rPr>
          <w:i/>
          <w:iCs/>
          <w:sz w:val="18"/>
          <w:szCs w:val="18"/>
        </w:rPr>
        <w:t>Thomas (Nokia) provides r03.</w:t>
      </w:r>
    </w:p>
    <w:p w14:paraId="4B1280CE" w14:textId="77777777" w:rsidR="00C1747E" w:rsidRDefault="00C1747E" w:rsidP="00C1747E">
      <w:pPr>
        <w:pStyle w:val="FP"/>
        <w:keepNext/>
        <w:rPr>
          <w:i/>
          <w:iCs/>
          <w:sz w:val="18"/>
          <w:szCs w:val="18"/>
        </w:rPr>
      </w:pPr>
      <w:r w:rsidRPr="005B25A1">
        <w:rPr>
          <w:i/>
          <w:iCs/>
          <w:sz w:val="18"/>
          <w:szCs w:val="18"/>
        </w:rPr>
        <w:t>==== Revisions Deadline ====.</w:t>
      </w:r>
    </w:p>
    <w:p w14:paraId="1FE433CF" w14:textId="77777777" w:rsidR="00C1747E" w:rsidRDefault="00C1747E" w:rsidP="00C1747E">
      <w:pPr>
        <w:pStyle w:val="FP"/>
        <w:keepNext/>
        <w:rPr>
          <w:i/>
          <w:iCs/>
          <w:sz w:val="18"/>
          <w:szCs w:val="18"/>
        </w:rPr>
      </w:pPr>
      <w:r w:rsidRPr="005B25A1">
        <w:rPr>
          <w:i/>
          <w:iCs/>
          <w:sz w:val="18"/>
          <w:szCs w:val="18"/>
        </w:rPr>
        <w:t>Susan (Huawei) objects to r02, and propose to agree with r01 .</w:t>
      </w:r>
    </w:p>
    <w:p w14:paraId="10A43EEE" w14:textId="77777777" w:rsidR="00C1747E" w:rsidRDefault="00C1747E" w:rsidP="00C1747E">
      <w:pPr>
        <w:pStyle w:val="FP"/>
        <w:keepNext/>
        <w:rPr>
          <w:i/>
          <w:iCs/>
          <w:sz w:val="18"/>
          <w:szCs w:val="18"/>
        </w:rPr>
      </w:pPr>
      <w:r w:rsidRPr="005B25A1">
        <w:rPr>
          <w:i/>
          <w:iCs/>
          <w:sz w:val="18"/>
          <w:szCs w:val="18"/>
        </w:rPr>
        <w:t>xiaobo (vivo) provides r04.</w:t>
      </w:r>
    </w:p>
    <w:p w14:paraId="080EE2D1" w14:textId="77777777" w:rsidR="00C1747E" w:rsidRDefault="00C1747E" w:rsidP="00C1747E">
      <w:pPr>
        <w:pStyle w:val="FP"/>
        <w:keepNext/>
        <w:rPr>
          <w:i/>
          <w:iCs/>
          <w:sz w:val="18"/>
          <w:szCs w:val="18"/>
        </w:rPr>
      </w:pPr>
      <w:r w:rsidRPr="005B25A1">
        <w:rPr>
          <w:i/>
          <w:iCs/>
          <w:sz w:val="18"/>
          <w:szCs w:val="18"/>
        </w:rPr>
        <w:t>Jaewoo (LGE) supports r04, and asks to add LG Electronics as a supporting company to the WID.</w:t>
      </w:r>
    </w:p>
    <w:p w14:paraId="3E2021CD" w14:textId="77777777" w:rsidR="00C1747E" w:rsidRDefault="00C1747E" w:rsidP="00C1747E">
      <w:pPr>
        <w:pStyle w:val="FP"/>
        <w:keepNext/>
        <w:rPr>
          <w:i/>
          <w:iCs/>
          <w:sz w:val="18"/>
          <w:szCs w:val="18"/>
        </w:rPr>
      </w:pPr>
      <w:r w:rsidRPr="005B25A1">
        <w:rPr>
          <w:i/>
          <w:iCs/>
          <w:sz w:val="18"/>
          <w:szCs w:val="18"/>
        </w:rPr>
        <w:t>Manmeet (Rakuten Mobile) asks to kindly add Rakuten Mobile as a supporting company to the WID.</w:t>
      </w:r>
    </w:p>
    <w:p w14:paraId="71BD7FF3" w14:textId="77777777" w:rsidR="00C1747E" w:rsidRDefault="00C1747E" w:rsidP="00C1747E">
      <w:pPr>
        <w:pStyle w:val="FP"/>
        <w:keepNext/>
        <w:rPr>
          <w:i/>
          <w:iCs/>
          <w:sz w:val="18"/>
          <w:szCs w:val="18"/>
        </w:rPr>
      </w:pPr>
      <w:r w:rsidRPr="005B25A1">
        <w:rPr>
          <w:i/>
          <w:iCs/>
          <w:sz w:val="18"/>
          <w:szCs w:val="18"/>
        </w:rPr>
        <w:t>Thomas (Nokia) asks to ignore r03, provides late r04.</w:t>
      </w:r>
    </w:p>
    <w:p w14:paraId="0DE27C40" w14:textId="77777777" w:rsidR="00C1747E" w:rsidRDefault="00C1747E" w:rsidP="00C1747E">
      <w:pPr>
        <w:pStyle w:val="FP"/>
        <w:keepNext/>
        <w:rPr>
          <w:i/>
          <w:iCs/>
          <w:sz w:val="18"/>
          <w:szCs w:val="18"/>
        </w:rPr>
      </w:pPr>
      <w:r w:rsidRPr="005B25A1">
        <w:rPr>
          <w:i/>
          <w:iCs/>
          <w:sz w:val="18"/>
          <w:szCs w:val="18"/>
        </w:rPr>
        <w:t>Comments that issue with supporting companies with question marks still needs to be resolved,</w:t>
      </w:r>
    </w:p>
    <w:p w14:paraId="44C5572D" w14:textId="77777777" w:rsidR="00C1747E" w:rsidRDefault="00C1747E" w:rsidP="00C1747E">
      <w:pPr>
        <w:pStyle w:val="FP"/>
        <w:keepNext/>
        <w:rPr>
          <w:i/>
          <w:iCs/>
          <w:sz w:val="18"/>
          <w:szCs w:val="18"/>
        </w:rPr>
      </w:pPr>
      <w:r w:rsidRPr="005B25A1">
        <w:rPr>
          <w:i/>
          <w:iCs/>
          <w:sz w:val="18"/>
          <w:szCs w:val="18"/>
        </w:rPr>
        <w:t>Suggest aiming to agree r02 + light blue Updates as in r04 + Still to be determined updates to resolve supporting companies issues.</w:t>
      </w:r>
    </w:p>
    <w:p w14:paraId="61AE2E77" w14:textId="77777777" w:rsidR="00C1747E" w:rsidRDefault="00C1747E" w:rsidP="00C1747E">
      <w:pPr>
        <w:pStyle w:val="FP"/>
        <w:keepNext/>
        <w:rPr>
          <w:i/>
          <w:iCs/>
          <w:sz w:val="18"/>
          <w:szCs w:val="18"/>
        </w:rPr>
      </w:pPr>
      <w:r w:rsidRPr="005B25A1">
        <w:rPr>
          <w:i/>
          <w:iCs/>
          <w:sz w:val="18"/>
          <w:szCs w:val="18"/>
        </w:rPr>
        <w:t>Belen (Ericsson) is okay with r04 provided by vivo.</w:t>
      </w:r>
    </w:p>
    <w:p w14:paraId="72397241" w14:textId="77777777" w:rsidR="00C1747E" w:rsidRDefault="00C1747E" w:rsidP="00C1747E">
      <w:pPr>
        <w:pStyle w:val="FP"/>
        <w:keepNext/>
        <w:rPr>
          <w:i/>
          <w:iCs/>
          <w:sz w:val="18"/>
          <w:szCs w:val="18"/>
        </w:rPr>
      </w:pPr>
      <w:r w:rsidRPr="005B25A1">
        <w:rPr>
          <w:i/>
          <w:iCs/>
          <w:sz w:val="18"/>
          <w:szCs w:val="18"/>
        </w:rPr>
        <w:t>xiaobo (vivo) provides r06.</w:t>
      </w:r>
    </w:p>
    <w:p w14:paraId="20E11E74" w14:textId="77777777" w:rsidR="00C1747E" w:rsidRDefault="00C1747E" w:rsidP="00C1747E">
      <w:pPr>
        <w:pStyle w:val="FP"/>
        <w:keepNext/>
        <w:rPr>
          <w:i/>
          <w:iCs/>
          <w:sz w:val="18"/>
          <w:szCs w:val="18"/>
        </w:rPr>
      </w:pPr>
      <w:r w:rsidRPr="005B25A1">
        <w:rPr>
          <w:i/>
          <w:iCs/>
          <w:sz w:val="18"/>
          <w:szCs w:val="18"/>
        </w:rPr>
        <w:t>Belen (Ericsson) provides r07 fixing editorial.</w:t>
      </w:r>
    </w:p>
    <w:p w14:paraId="7759FEE9" w14:textId="77777777" w:rsidR="00C1747E" w:rsidRDefault="00C1747E" w:rsidP="00C1747E">
      <w:pPr>
        <w:pStyle w:val="FP"/>
        <w:keepNext/>
        <w:rPr>
          <w:i/>
          <w:iCs/>
          <w:sz w:val="18"/>
          <w:szCs w:val="18"/>
        </w:rPr>
      </w:pPr>
      <w:r w:rsidRPr="005B25A1">
        <w:rPr>
          <w:i/>
          <w:iCs/>
          <w:sz w:val="18"/>
          <w:szCs w:val="18"/>
        </w:rPr>
        <w:t>xiaobo (vivo) propose to go with r02 by adding unique ID 1020068 in Clause 2.2 and reformulating 2nd sub-bullet for WT#2' VFL between NWDAF(s))in a single PLMN and AF(s)'and adding 'OAM aspects, if any, will be addressed by SA5' in clause 8 + adding LGE/Rakuten Mobile as supporting companies and remove other companies with question mark and remove 'potential' in clause 5.</w:t>
      </w:r>
    </w:p>
    <w:p w14:paraId="52952861" w14:textId="77777777" w:rsidR="00C1747E" w:rsidRDefault="00C1747E" w:rsidP="00C1747E">
      <w:pPr>
        <w:pStyle w:val="FP"/>
        <w:keepNext/>
        <w:rPr>
          <w:i/>
          <w:iCs/>
          <w:sz w:val="18"/>
          <w:szCs w:val="18"/>
        </w:rPr>
      </w:pPr>
      <w:r w:rsidRPr="005B25A1">
        <w:rPr>
          <w:i/>
          <w:iCs/>
          <w:sz w:val="18"/>
          <w:szCs w:val="18"/>
        </w:rPr>
        <w:t>xiaobo (vivo) asks Belen(Ericsson) if we can fix editorial when we get revision in SA plenry e.g. probably adding more spporting comaneis.</w:t>
      </w:r>
    </w:p>
    <w:p w14:paraId="3F3AF545" w14:textId="77777777" w:rsidR="00C1747E" w:rsidRDefault="00C1747E" w:rsidP="00C1747E">
      <w:pPr>
        <w:pStyle w:val="FP"/>
        <w:keepNext/>
        <w:rPr>
          <w:i/>
          <w:iCs/>
          <w:sz w:val="18"/>
          <w:szCs w:val="18"/>
        </w:rPr>
      </w:pPr>
      <w:r w:rsidRPr="005B25A1">
        <w:rPr>
          <w:i/>
          <w:iCs/>
          <w:sz w:val="18"/>
          <w:szCs w:val="18"/>
        </w:rPr>
        <w:t>==== Final Comments Deadline ====.</w:t>
      </w:r>
    </w:p>
    <w:p w14:paraId="53E01E59" w14:textId="77777777" w:rsidR="00C1747E" w:rsidRPr="005B25A1" w:rsidRDefault="00C1747E" w:rsidP="00C1747E">
      <w:pPr>
        <w:pStyle w:val="FP"/>
        <w:keepNext/>
        <w:rPr>
          <w:i/>
          <w:iCs/>
          <w:sz w:val="18"/>
          <w:szCs w:val="18"/>
        </w:rPr>
      </w:pPr>
    </w:p>
    <w:p w14:paraId="3D43C5C5" w14:textId="77777777" w:rsidR="00C1747E" w:rsidRPr="005B25A1" w:rsidRDefault="00C1747E" w:rsidP="00C1747E">
      <w:pPr>
        <w:keepNext/>
        <w:keepLines/>
      </w:pPr>
      <w:r w:rsidRPr="005B25A1">
        <w:t>r02 agreed. Revised to</w:t>
      </w:r>
      <w:r>
        <w:rPr>
          <w:color w:val="0000FF"/>
        </w:rPr>
        <w:t xml:space="preserve"> S2-2407369</w:t>
      </w:r>
      <w:r>
        <w:t>. Approved.</w:t>
      </w:r>
    </w:p>
    <w:p w14:paraId="6C06F62C" w14:textId="77777777" w:rsidR="00C1747E" w:rsidRPr="00EB0339" w:rsidRDefault="00C1747E" w:rsidP="00C1747E">
      <w:r w:rsidRPr="005B25A1">
        <w:rPr>
          <w:b/>
          <w:bCs/>
        </w:rPr>
        <w:t>Status:</w:t>
      </w:r>
      <w:r>
        <w:t xml:space="preserve"> </w:t>
      </w:r>
      <w:r>
        <w:rPr>
          <w:color w:val="FF0000"/>
        </w:rPr>
        <w:t>Approved</w:t>
      </w:r>
      <w:r>
        <w:t>.</w:t>
      </w:r>
    </w:p>
    <w:p w14:paraId="33CEFA17" w14:textId="77777777" w:rsidR="00E00DA6" w:rsidRDefault="0014183C" w:rsidP="00E04F4D">
      <w:pPr>
        <w:pStyle w:val="NormTop"/>
      </w:pPr>
      <w:r w:rsidRPr="0014183C">
        <w:rPr>
          <w:color w:val="0000FF"/>
        </w:rPr>
        <w:t>S2-2406714</w:t>
      </w:r>
      <w:r w:rsidR="007615D6" w:rsidRPr="00D53282">
        <w:t xml:space="preserve"> </w:t>
      </w:r>
      <w:r w:rsidR="007615D6">
        <w:t>(WID NEW) New WID on Integration of satellite components in the 5G architecture Phase III.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WID on Phase 3 for integration of satellite components in the 5G architecture.</w:t>
      </w:r>
    </w:p>
    <w:p w14:paraId="02DFDF68" w14:textId="77777777" w:rsidR="007615D6" w:rsidRPr="005B25A1" w:rsidRDefault="007615D6" w:rsidP="007615D6">
      <w:pPr>
        <w:keepNext/>
        <w:keepLines/>
        <w:rPr>
          <w:b/>
          <w:bCs/>
        </w:rPr>
      </w:pPr>
      <w:r w:rsidRPr="005B25A1">
        <w:rPr>
          <w:b/>
          <w:bCs/>
        </w:rPr>
        <w:t>Plenary Discussion:</w:t>
      </w:r>
    </w:p>
    <w:p w14:paraId="51974C4F" w14:textId="2CAB3438" w:rsidR="00DA3254" w:rsidRPr="005B25A1" w:rsidRDefault="0078503D" w:rsidP="00DA3254">
      <w:pPr>
        <w:keepNext/>
        <w:keepLines/>
      </w:pPr>
      <w:r w:rsidRPr="0078503D">
        <w:rPr>
          <w:b/>
          <w:bCs/>
        </w:rPr>
        <w:t>This was left for</w:t>
      </w:r>
      <w:r w:rsidRPr="0078503D">
        <w:rPr>
          <w:b/>
          <w:bCs/>
          <w:color w:val="0000FF"/>
        </w:rPr>
        <w:t xml:space="preserve"> e-mail approval.</w:t>
      </w:r>
    </w:p>
    <w:p w14:paraId="63A11697"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35EC8F79" w14:textId="77777777" w:rsidR="00C1747E" w:rsidRDefault="00C1747E" w:rsidP="00C1747E">
      <w:pPr>
        <w:pStyle w:val="FP"/>
        <w:keepNext/>
        <w:rPr>
          <w:i/>
          <w:iCs/>
          <w:sz w:val="18"/>
          <w:szCs w:val="18"/>
        </w:rPr>
      </w:pPr>
      <w:r w:rsidRPr="005B25A1">
        <w:rPr>
          <w:i/>
          <w:iCs/>
          <w:sz w:val="18"/>
          <w:szCs w:val="18"/>
        </w:rPr>
        <w:t>Hucheng (CATT) comments that this WID proposal can be marked as merged with S2-2406505 based on offline discussion.</w:t>
      </w:r>
    </w:p>
    <w:p w14:paraId="4F48EF05" w14:textId="77777777" w:rsidR="00C1747E" w:rsidRDefault="00C1747E" w:rsidP="00C1747E">
      <w:pPr>
        <w:pStyle w:val="FP"/>
        <w:keepNext/>
        <w:rPr>
          <w:i/>
          <w:iCs/>
          <w:sz w:val="18"/>
          <w:szCs w:val="18"/>
        </w:rPr>
      </w:pPr>
      <w:r w:rsidRPr="005B25A1">
        <w:rPr>
          <w:i/>
          <w:iCs/>
          <w:sz w:val="18"/>
          <w:szCs w:val="18"/>
        </w:rPr>
        <w:t>==== Revisions Deadline ====.</w:t>
      </w:r>
    </w:p>
    <w:p w14:paraId="3C067965" w14:textId="77777777" w:rsidR="00C1747E" w:rsidRDefault="00C1747E" w:rsidP="00C1747E">
      <w:pPr>
        <w:pStyle w:val="FP"/>
        <w:keepNext/>
        <w:rPr>
          <w:i/>
          <w:iCs/>
          <w:sz w:val="18"/>
          <w:szCs w:val="18"/>
        </w:rPr>
      </w:pPr>
      <w:r w:rsidRPr="005B25A1">
        <w:rPr>
          <w:i/>
          <w:iCs/>
          <w:sz w:val="18"/>
          <w:szCs w:val="18"/>
        </w:rPr>
        <w:t>==== Final Comments Deadline ====.</w:t>
      </w:r>
    </w:p>
    <w:p w14:paraId="5F6BE4B7" w14:textId="77777777" w:rsidR="00C1747E" w:rsidRPr="005B25A1" w:rsidRDefault="00C1747E" w:rsidP="00C1747E">
      <w:pPr>
        <w:pStyle w:val="FP"/>
        <w:keepNext/>
        <w:rPr>
          <w:i/>
          <w:iCs/>
          <w:sz w:val="18"/>
          <w:szCs w:val="18"/>
        </w:rPr>
      </w:pPr>
    </w:p>
    <w:p w14:paraId="76EE2DCC" w14:textId="77777777" w:rsidR="00C1747E" w:rsidRPr="005B25A1" w:rsidRDefault="00C1747E" w:rsidP="00C1747E">
      <w:pPr>
        <w:keepNext/>
        <w:keepLines/>
      </w:pPr>
      <w:r w:rsidRPr="005B25A1">
        <w:t>Merged into</w:t>
      </w:r>
      <w:r>
        <w:rPr>
          <w:color w:val="0000FF"/>
        </w:rPr>
        <w:t xml:space="preserve"> S2-2406505</w:t>
      </w:r>
      <w:r>
        <w:t>.</w:t>
      </w:r>
    </w:p>
    <w:p w14:paraId="2A5FDD87" w14:textId="77777777" w:rsidR="00C1747E" w:rsidRPr="00EB0339" w:rsidRDefault="00C1747E" w:rsidP="00C1747E">
      <w:r w:rsidRPr="005B25A1">
        <w:rPr>
          <w:b/>
          <w:bCs/>
        </w:rPr>
        <w:t>Status:</w:t>
      </w:r>
      <w:r>
        <w:t xml:space="preserve"> </w:t>
      </w:r>
      <w:r>
        <w:rPr>
          <w:color w:val="0000FF"/>
        </w:rPr>
        <w:t>Merged</w:t>
      </w:r>
      <w:r>
        <w:t>.</w:t>
      </w:r>
    </w:p>
    <w:p w14:paraId="197AF90F" w14:textId="77777777" w:rsidR="00E00DA6" w:rsidRDefault="0014183C" w:rsidP="00E04F4D">
      <w:pPr>
        <w:pStyle w:val="NormTop"/>
      </w:pPr>
      <w:r w:rsidRPr="0014183C">
        <w:rPr>
          <w:color w:val="0000FF"/>
        </w:rPr>
        <w:lastRenderedPageBreak/>
        <w:t>S2-2406728</w:t>
      </w:r>
      <w:r w:rsidR="007615D6" w:rsidRPr="00D53282">
        <w:t xml:space="preserve"> </w:t>
      </w:r>
      <w:r w:rsidR="007615D6">
        <w:t>(WID NEW) WID on UPF enhancement for Exposure and SBA Phase 2. (Source: ZTE,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WID based on conclusion of TR 23.700-63(FS_UPEAS_Ph2).</w:t>
      </w:r>
    </w:p>
    <w:p w14:paraId="0AC9D7B8" w14:textId="77777777" w:rsidR="007F44BA" w:rsidRDefault="007F44BA" w:rsidP="007F44BA">
      <w:pPr>
        <w:keepNext/>
        <w:keepLines/>
        <w:rPr>
          <w:b/>
          <w:bCs/>
        </w:rPr>
      </w:pPr>
      <w:r w:rsidRPr="005B25A1">
        <w:rPr>
          <w:b/>
          <w:bCs/>
        </w:rPr>
        <w:t>Plenary Discussion:</w:t>
      </w:r>
    </w:p>
    <w:p w14:paraId="7C656536" w14:textId="678DFCB4" w:rsidR="007F44BA" w:rsidRPr="00A96911" w:rsidRDefault="006A21EE" w:rsidP="007F44BA">
      <w:pPr>
        <w:keepNext/>
        <w:keepLines/>
      </w:pPr>
      <w:r>
        <w:t>R</w:t>
      </w:r>
      <w:r w:rsidR="007F44BA">
        <w:t xml:space="preserve">evised off-line to </w:t>
      </w:r>
      <w:r w:rsidR="007F44BA" w:rsidRPr="00CE3EC0">
        <w:rPr>
          <w:color w:val="0000FF"/>
        </w:rPr>
        <w:t>S2-2</w:t>
      </w:r>
      <w:r w:rsidR="007F44BA">
        <w:rPr>
          <w:color w:val="0000FF"/>
        </w:rPr>
        <w:t>407288</w:t>
      </w:r>
      <w:r w:rsidR="007F44BA">
        <w:t>.</w:t>
      </w:r>
    </w:p>
    <w:p w14:paraId="16EBDB9B" w14:textId="5ABE4E8A" w:rsidR="00DA3254" w:rsidRPr="005B25A1" w:rsidRDefault="0078503D" w:rsidP="00DA3254">
      <w:pPr>
        <w:keepNext/>
        <w:keepLines/>
      </w:pPr>
      <w:r w:rsidRPr="0078503D">
        <w:rPr>
          <w:b/>
          <w:bCs/>
        </w:rPr>
        <w:t>This was left for</w:t>
      </w:r>
      <w:r w:rsidRPr="0078503D">
        <w:rPr>
          <w:b/>
          <w:bCs/>
          <w:color w:val="0000FF"/>
        </w:rPr>
        <w:t xml:space="preserve"> e-mail approval.</w:t>
      </w:r>
    </w:p>
    <w:p w14:paraId="00FF20BD"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5697B532" w14:textId="77777777" w:rsidR="00C1747E" w:rsidRDefault="00C1747E" w:rsidP="00C1747E">
      <w:pPr>
        <w:pStyle w:val="FP"/>
        <w:keepNext/>
        <w:rPr>
          <w:i/>
          <w:iCs/>
          <w:sz w:val="18"/>
          <w:szCs w:val="18"/>
        </w:rPr>
      </w:pPr>
      <w:r w:rsidRPr="005B25A1">
        <w:rPr>
          <w:i/>
          <w:iCs/>
          <w:sz w:val="18"/>
          <w:szCs w:val="18"/>
        </w:rPr>
        <w:t>==== Final Comments Deadline ====.</w:t>
      </w:r>
    </w:p>
    <w:p w14:paraId="150F2465" w14:textId="77777777" w:rsidR="00C1747E" w:rsidRPr="005B25A1" w:rsidRDefault="00C1747E" w:rsidP="00C1747E">
      <w:pPr>
        <w:pStyle w:val="FP"/>
        <w:keepNext/>
        <w:rPr>
          <w:i/>
          <w:iCs/>
          <w:sz w:val="18"/>
          <w:szCs w:val="18"/>
        </w:rPr>
      </w:pPr>
    </w:p>
    <w:p w14:paraId="20AA9E67" w14:textId="77777777" w:rsidR="00C1747E" w:rsidRPr="005B25A1" w:rsidRDefault="00C1747E" w:rsidP="00C1747E">
      <w:pPr>
        <w:keepNext/>
        <w:keepLines/>
      </w:pPr>
      <w:r>
        <w:t>r00</w:t>
      </w:r>
      <w:r w:rsidRPr="005B25A1">
        <w:t xml:space="preserve"> </w:t>
      </w:r>
      <w:r>
        <w:t>agre</w:t>
      </w:r>
      <w:r w:rsidRPr="005B25A1">
        <w:t>ed. Approved.</w:t>
      </w:r>
    </w:p>
    <w:p w14:paraId="4C8B8D3D" w14:textId="77777777" w:rsidR="00C1747E" w:rsidRPr="00EB0339" w:rsidRDefault="00C1747E" w:rsidP="00C1747E">
      <w:r w:rsidRPr="005B25A1">
        <w:rPr>
          <w:b/>
          <w:bCs/>
        </w:rPr>
        <w:t>Status:</w:t>
      </w:r>
      <w:r>
        <w:t xml:space="preserve"> </w:t>
      </w:r>
      <w:r>
        <w:rPr>
          <w:color w:val="FF0000"/>
        </w:rPr>
        <w:t>Approved</w:t>
      </w:r>
      <w:r>
        <w:t>.</w:t>
      </w:r>
    </w:p>
    <w:p w14:paraId="6768DD41" w14:textId="77777777" w:rsidR="00E00DA6" w:rsidRDefault="0014183C" w:rsidP="00E04F4D">
      <w:pPr>
        <w:pStyle w:val="NormTop"/>
      </w:pPr>
      <w:r w:rsidRPr="0014183C">
        <w:rPr>
          <w:color w:val="0000FF"/>
        </w:rPr>
        <w:t>S2-2406773</w:t>
      </w:r>
      <w:r w:rsidR="007615D6" w:rsidRPr="00D53282">
        <w:t xml:space="preserve"> </w:t>
      </w:r>
      <w:r w:rsidR="007615D6">
        <w:t>(WID NEW) New WID on Vehicle Mounted Relays (VMR) Phase 2. (Source: Qualcomm Incorporated,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WID for Vehicle Mounted Relays (VMR) Phase 2.</w:t>
      </w:r>
    </w:p>
    <w:p w14:paraId="3CFCFD00" w14:textId="77777777" w:rsidR="007615D6" w:rsidRPr="005B25A1" w:rsidRDefault="007615D6" w:rsidP="007615D6">
      <w:pPr>
        <w:keepNext/>
        <w:keepLines/>
        <w:rPr>
          <w:b/>
          <w:bCs/>
        </w:rPr>
      </w:pPr>
      <w:r w:rsidRPr="005B25A1">
        <w:rPr>
          <w:b/>
          <w:bCs/>
        </w:rPr>
        <w:t>Parallel discussion:</w:t>
      </w:r>
    </w:p>
    <w:p w14:paraId="5082C28A" w14:textId="233907A2" w:rsidR="007615D6" w:rsidRPr="005B25A1" w:rsidRDefault="00842B4D" w:rsidP="007615D6">
      <w:pPr>
        <w:keepNext/>
        <w:keepLines/>
      </w:pPr>
      <w:r>
        <w:t>An update to this was reviewed in the FS_</w:t>
      </w:r>
      <w:r w:rsidR="00B42881">
        <w:t xml:space="preserve">VMR_Ph2 parallel session. The TU estimates should not be included in the WIDs and any deviation from originally planned budget should be reported in the work planning. It was commented that the objectives are unnecessarily in relation to the TR conclusions. This was revised in parallel session to </w:t>
      </w:r>
      <w:r w:rsidR="00B42881" w:rsidRPr="00CE3EC0">
        <w:rPr>
          <w:color w:val="0000FF"/>
        </w:rPr>
        <w:t>S2-2</w:t>
      </w:r>
      <w:r w:rsidR="00B42881">
        <w:rPr>
          <w:color w:val="0000FF"/>
        </w:rPr>
        <w:t>407275</w:t>
      </w:r>
      <w:r w:rsidR="00B42881">
        <w:t>.</w:t>
      </w:r>
    </w:p>
    <w:p w14:paraId="436E044B" w14:textId="77777777" w:rsidR="007615D6" w:rsidRPr="005B25A1" w:rsidRDefault="007615D6" w:rsidP="007615D6">
      <w:pPr>
        <w:keepNext/>
        <w:keepLines/>
        <w:rPr>
          <w:b/>
          <w:bCs/>
        </w:rPr>
      </w:pPr>
      <w:r w:rsidRPr="005B25A1">
        <w:rPr>
          <w:b/>
          <w:bCs/>
        </w:rPr>
        <w:t>Plenary Discussion:</w:t>
      </w:r>
    </w:p>
    <w:p w14:paraId="52A58CC9" w14:textId="65C0F935" w:rsidR="00DA3254" w:rsidRPr="005B25A1" w:rsidRDefault="0078503D" w:rsidP="00DA3254">
      <w:pPr>
        <w:keepNext/>
        <w:keepLines/>
      </w:pPr>
      <w:r w:rsidRPr="0078503D">
        <w:rPr>
          <w:b/>
          <w:bCs/>
        </w:rPr>
        <w:t>This was left for</w:t>
      </w:r>
      <w:r w:rsidRPr="0078503D">
        <w:rPr>
          <w:b/>
          <w:bCs/>
          <w:color w:val="0000FF"/>
        </w:rPr>
        <w:t xml:space="preserve"> e-mail approval.</w:t>
      </w:r>
    </w:p>
    <w:p w14:paraId="0FC8AD31"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20A8EFAB" w14:textId="77777777" w:rsidR="00C1747E" w:rsidRDefault="00C1747E" w:rsidP="00C1747E">
      <w:pPr>
        <w:pStyle w:val="FP"/>
        <w:keepNext/>
        <w:rPr>
          <w:i/>
          <w:iCs/>
          <w:sz w:val="18"/>
          <w:szCs w:val="18"/>
        </w:rPr>
      </w:pPr>
      <w:r w:rsidRPr="005B25A1">
        <w:rPr>
          <w:i/>
          <w:iCs/>
          <w:sz w:val="18"/>
          <w:szCs w:val="18"/>
        </w:rPr>
        <w:t>Hong (Qualcomm) provides r01.</w:t>
      </w:r>
    </w:p>
    <w:p w14:paraId="0BFF35D0" w14:textId="77777777" w:rsidR="00C1747E" w:rsidRDefault="00C1747E" w:rsidP="00C1747E">
      <w:pPr>
        <w:pStyle w:val="FP"/>
        <w:keepNext/>
        <w:rPr>
          <w:i/>
          <w:iCs/>
          <w:sz w:val="18"/>
          <w:szCs w:val="18"/>
        </w:rPr>
      </w:pPr>
      <w:r w:rsidRPr="005B25A1">
        <w:rPr>
          <w:i/>
          <w:iCs/>
          <w:sz w:val="18"/>
          <w:szCs w:val="18"/>
        </w:rPr>
        <w:t>==== Revisions Deadline ====.</w:t>
      </w:r>
    </w:p>
    <w:p w14:paraId="58C01300" w14:textId="77777777" w:rsidR="00C1747E" w:rsidRDefault="00C1747E" w:rsidP="00C1747E">
      <w:pPr>
        <w:pStyle w:val="FP"/>
        <w:keepNext/>
        <w:rPr>
          <w:i/>
          <w:iCs/>
          <w:sz w:val="18"/>
          <w:szCs w:val="18"/>
        </w:rPr>
      </w:pPr>
      <w:r w:rsidRPr="005B25A1">
        <w:rPr>
          <w:i/>
          <w:iCs/>
          <w:sz w:val="18"/>
          <w:szCs w:val="18"/>
        </w:rPr>
        <w:t>==== Final Comments Deadline ====.</w:t>
      </w:r>
    </w:p>
    <w:p w14:paraId="5BA5C7CE" w14:textId="77777777" w:rsidR="00C1747E" w:rsidRPr="005B25A1" w:rsidRDefault="00C1747E" w:rsidP="00C1747E">
      <w:pPr>
        <w:pStyle w:val="FP"/>
        <w:keepNext/>
        <w:rPr>
          <w:i/>
          <w:iCs/>
          <w:sz w:val="18"/>
          <w:szCs w:val="18"/>
        </w:rPr>
      </w:pPr>
    </w:p>
    <w:p w14:paraId="2C0EAF6F" w14:textId="77777777" w:rsidR="00C1747E" w:rsidRPr="005B25A1" w:rsidRDefault="00C1747E" w:rsidP="00C1747E">
      <w:pPr>
        <w:keepNext/>
        <w:keepLines/>
      </w:pPr>
      <w:r w:rsidRPr="005B25A1">
        <w:t>r01 agreed. Revised to</w:t>
      </w:r>
      <w:r>
        <w:rPr>
          <w:color w:val="0000FF"/>
        </w:rPr>
        <w:t xml:space="preserve"> S2-2407385</w:t>
      </w:r>
      <w:r>
        <w:t>. Approved.</w:t>
      </w:r>
    </w:p>
    <w:p w14:paraId="4A6CECFF" w14:textId="77777777" w:rsidR="00C1747E" w:rsidRPr="00EB0339" w:rsidRDefault="00C1747E" w:rsidP="00C1747E">
      <w:r w:rsidRPr="005B25A1">
        <w:rPr>
          <w:b/>
          <w:bCs/>
        </w:rPr>
        <w:t>Status:</w:t>
      </w:r>
      <w:r>
        <w:t xml:space="preserve"> </w:t>
      </w:r>
      <w:r>
        <w:rPr>
          <w:color w:val="FF0000"/>
        </w:rPr>
        <w:t>Approved</w:t>
      </w:r>
      <w:r>
        <w:t>.</w:t>
      </w:r>
    </w:p>
    <w:p w14:paraId="4B5683C0" w14:textId="77777777" w:rsidR="00E00DA6" w:rsidRDefault="0014183C" w:rsidP="00E04F4D">
      <w:pPr>
        <w:pStyle w:val="NormTop"/>
      </w:pPr>
      <w:r w:rsidRPr="0014183C">
        <w:rPr>
          <w:color w:val="0000FF"/>
        </w:rPr>
        <w:lastRenderedPageBreak/>
        <w:t>S2-2406828</w:t>
      </w:r>
      <w:r w:rsidR="007615D6" w:rsidRPr="00D53282">
        <w:t xml:space="preserve"> </w:t>
      </w:r>
      <w:r w:rsidR="007615D6">
        <w:t>(WID NEW) New WID on Multi-Access (DualSteer and ATSSS_Ph4). (Source: Apple (Primary Rapporteur))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Objective: The objective of this work items is to specify the architecture enhancements, functionalities and procedures to support MASSS features based on conclusions of TR 23.700-54 (clause 8). Specifically, the detailed objectives include: 1) Enhancements of subscription aspects to support DualSteer 2) Registration and mobility management enhancements to support DualSteer 3) Session management enhancements to support DualSteer 4) Definition of policies to support DualSteer traffic steering and DualSteer traffic switching 5) URSP extensions to support DualSteer 6) New functionalities and procedures to support MPQUIC steering functionalities in order to steer, switch, and split non-UDP traffic 7) Enhancements to functionalities and procedures to support Simplified ATSSS architecture over non-3GPP access.</w:t>
      </w:r>
    </w:p>
    <w:p w14:paraId="76B80AA3" w14:textId="77777777" w:rsidR="007F44BA" w:rsidRDefault="007F44BA" w:rsidP="007F44BA">
      <w:pPr>
        <w:keepNext/>
        <w:keepLines/>
        <w:rPr>
          <w:b/>
          <w:bCs/>
        </w:rPr>
      </w:pPr>
      <w:r w:rsidRPr="005B25A1">
        <w:rPr>
          <w:b/>
          <w:bCs/>
        </w:rPr>
        <w:t>Plenary Discussion:</w:t>
      </w:r>
    </w:p>
    <w:p w14:paraId="0D7CFD4A" w14:textId="5EC2AAF5" w:rsidR="007F44BA" w:rsidRPr="00A96911" w:rsidRDefault="007F44BA" w:rsidP="007F44BA">
      <w:pPr>
        <w:keepNext/>
        <w:keepLines/>
      </w:pPr>
      <w:r>
        <w:t xml:space="preserve">This was revised off-line to </w:t>
      </w:r>
      <w:r w:rsidRPr="00CE3EC0">
        <w:rPr>
          <w:color w:val="0000FF"/>
        </w:rPr>
        <w:t>S2-2</w:t>
      </w:r>
      <w:r>
        <w:rPr>
          <w:color w:val="0000FF"/>
        </w:rPr>
        <w:t>407287</w:t>
      </w:r>
      <w:r>
        <w:t>.</w:t>
      </w:r>
    </w:p>
    <w:p w14:paraId="69A91C56" w14:textId="2E1B07BC" w:rsidR="00DA3254" w:rsidRPr="005B25A1" w:rsidRDefault="0078503D" w:rsidP="00DA3254">
      <w:pPr>
        <w:keepNext/>
        <w:keepLines/>
      </w:pPr>
      <w:r w:rsidRPr="0078503D">
        <w:rPr>
          <w:b/>
          <w:bCs/>
        </w:rPr>
        <w:t>This was left for</w:t>
      </w:r>
      <w:r w:rsidRPr="0078503D">
        <w:rPr>
          <w:b/>
          <w:bCs/>
          <w:color w:val="0000FF"/>
        </w:rPr>
        <w:t xml:space="preserve"> e-mail approval.</w:t>
      </w:r>
    </w:p>
    <w:p w14:paraId="6D08E24C"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08DE7E1D" w14:textId="77777777" w:rsidR="00C1747E" w:rsidRDefault="00C1747E" w:rsidP="00C1747E">
      <w:pPr>
        <w:pStyle w:val="FP"/>
        <w:keepNext/>
        <w:rPr>
          <w:i/>
          <w:iCs/>
          <w:sz w:val="18"/>
          <w:szCs w:val="18"/>
        </w:rPr>
      </w:pPr>
      <w:r w:rsidRPr="005B25A1">
        <w:rPr>
          <w:i/>
          <w:iCs/>
          <w:sz w:val="18"/>
          <w:szCs w:val="18"/>
        </w:rPr>
        <w:t>Myungjune (LGE) provides r01.</w:t>
      </w:r>
    </w:p>
    <w:p w14:paraId="5A98E5CA" w14:textId="77777777" w:rsidR="00C1747E" w:rsidRDefault="00C1747E" w:rsidP="00C1747E">
      <w:pPr>
        <w:pStyle w:val="FP"/>
        <w:keepNext/>
        <w:rPr>
          <w:i/>
          <w:iCs/>
          <w:sz w:val="18"/>
          <w:szCs w:val="18"/>
        </w:rPr>
      </w:pPr>
      <w:r w:rsidRPr="005B25A1">
        <w:rPr>
          <w:i/>
          <w:iCs/>
          <w:sz w:val="18"/>
          <w:szCs w:val="18"/>
        </w:rPr>
        <w:t>Zhuoyi (China telecom) provides v02.</w:t>
      </w:r>
    </w:p>
    <w:p w14:paraId="36B46C9F" w14:textId="77777777" w:rsidR="00C1747E" w:rsidRDefault="00C1747E" w:rsidP="00C1747E">
      <w:pPr>
        <w:pStyle w:val="FP"/>
        <w:keepNext/>
        <w:rPr>
          <w:i/>
          <w:iCs/>
          <w:sz w:val="18"/>
          <w:szCs w:val="18"/>
        </w:rPr>
      </w:pPr>
      <w:r w:rsidRPr="005B25A1">
        <w:rPr>
          <w:i/>
          <w:iCs/>
          <w:sz w:val="18"/>
          <w:szCs w:val="18"/>
        </w:rPr>
        <w:t>Pallab (Nokia) comments and provides v03 based on r01.</w:t>
      </w:r>
    </w:p>
    <w:p w14:paraId="42B7DB5D" w14:textId="77777777" w:rsidR="00C1747E" w:rsidRDefault="00C1747E" w:rsidP="00C1747E">
      <w:pPr>
        <w:pStyle w:val="FP"/>
        <w:keepNext/>
        <w:rPr>
          <w:i/>
          <w:iCs/>
          <w:sz w:val="18"/>
          <w:szCs w:val="18"/>
        </w:rPr>
      </w:pPr>
      <w:r w:rsidRPr="005B25A1">
        <w:rPr>
          <w:i/>
          <w:iCs/>
          <w:sz w:val="18"/>
          <w:szCs w:val="18"/>
        </w:rPr>
        <w:t>Mehrdad (MediaTek Inc.) provides r04 and can not agree with any past revisions.</w:t>
      </w:r>
    </w:p>
    <w:p w14:paraId="22676331" w14:textId="77777777" w:rsidR="00C1747E" w:rsidRDefault="00C1747E" w:rsidP="00C1747E">
      <w:pPr>
        <w:pStyle w:val="FP"/>
        <w:keepNext/>
        <w:rPr>
          <w:i/>
          <w:iCs/>
          <w:sz w:val="18"/>
          <w:szCs w:val="18"/>
        </w:rPr>
      </w:pPr>
      <w:r w:rsidRPr="005B25A1">
        <w:rPr>
          <w:i/>
          <w:iCs/>
          <w:sz w:val="18"/>
          <w:szCs w:val="18"/>
        </w:rPr>
        <w:t>Krisztian (Apple) provides r05.</w:t>
      </w:r>
    </w:p>
    <w:p w14:paraId="7355118F" w14:textId="77777777" w:rsidR="00C1747E" w:rsidRDefault="00C1747E" w:rsidP="00C1747E">
      <w:pPr>
        <w:pStyle w:val="FP"/>
        <w:keepNext/>
        <w:rPr>
          <w:i/>
          <w:iCs/>
          <w:sz w:val="18"/>
          <w:szCs w:val="18"/>
        </w:rPr>
      </w:pPr>
      <w:r w:rsidRPr="005B25A1">
        <w:rPr>
          <w:i/>
          <w:iCs/>
          <w:sz w:val="18"/>
          <w:szCs w:val="18"/>
        </w:rPr>
        <w:t>==== Revisions Deadline ====.</w:t>
      </w:r>
    </w:p>
    <w:p w14:paraId="218F9516" w14:textId="77777777" w:rsidR="00C1747E" w:rsidRDefault="00C1747E" w:rsidP="00C1747E">
      <w:pPr>
        <w:pStyle w:val="FP"/>
        <w:keepNext/>
        <w:rPr>
          <w:i/>
          <w:iCs/>
          <w:sz w:val="18"/>
          <w:szCs w:val="18"/>
        </w:rPr>
      </w:pPr>
      <w:r w:rsidRPr="005B25A1">
        <w:rPr>
          <w:i/>
          <w:iCs/>
          <w:sz w:val="18"/>
          <w:szCs w:val="18"/>
        </w:rPr>
        <w:t>Jeounglak (ETRI) supports r05.</w:t>
      </w:r>
    </w:p>
    <w:p w14:paraId="1C572378" w14:textId="77777777" w:rsidR="00C1747E" w:rsidRDefault="00C1747E" w:rsidP="00C1747E">
      <w:pPr>
        <w:pStyle w:val="FP"/>
        <w:keepNext/>
        <w:rPr>
          <w:i/>
          <w:iCs/>
          <w:sz w:val="18"/>
          <w:szCs w:val="18"/>
        </w:rPr>
      </w:pPr>
      <w:r w:rsidRPr="005B25A1">
        <w:rPr>
          <w:i/>
          <w:iCs/>
          <w:sz w:val="18"/>
          <w:szCs w:val="18"/>
        </w:rPr>
        <w:t>Mehrdad (MediaTek Inc.) is ok with r04 and r05 but objects to the rest of revisions and original version.</w:t>
      </w:r>
    </w:p>
    <w:p w14:paraId="55F86817" w14:textId="77777777" w:rsidR="00C1747E" w:rsidRDefault="00C1747E" w:rsidP="00C1747E">
      <w:pPr>
        <w:pStyle w:val="FP"/>
        <w:keepNext/>
        <w:rPr>
          <w:i/>
          <w:iCs/>
          <w:sz w:val="18"/>
          <w:szCs w:val="18"/>
        </w:rPr>
      </w:pPr>
      <w:r w:rsidRPr="005B25A1">
        <w:rPr>
          <w:i/>
          <w:iCs/>
          <w:sz w:val="18"/>
          <w:szCs w:val="18"/>
        </w:rPr>
        <w:t>Stefan (Ericsson) comments that clause 8 should be cleaned up (remove sentence).</w:t>
      </w:r>
    </w:p>
    <w:p w14:paraId="35BE2EB8" w14:textId="77777777" w:rsidR="00C1747E" w:rsidRDefault="00C1747E" w:rsidP="00C1747E">
      <w:pPr>
        <w:pStyle w:val="FP"/>
        <w:keepNext/>
        <w:rPr>
          <w:i/>
          <w:iCs/>
          <w:sz w:val="18"/>
          <w:szCs w:val="18"/>
        </w:rPr>
      </w:pPr>
      <w:r w:rsidRPr="005B25A1">
        <w:rPr>
          <w:i/>
          <w:iCs/>
          <w:sz w:val="18"/>
          <w:szCs w:val="18"/>
        </w:rPr>
        <w:t>Dieter (Deutsche Telekom) very much prefers r04 and no other version.</w:t>
      </w:r>
    </w:p>
    <w:p w14:paraId="5C13260E" w14:textId="77777777" w:rsidR="00C1747E" w:rsidRDefault="00C1747E" w:rsidP="00C1747E">
      <w:pPr>
        <w:pStyle w:val="FP"/>
        <w:keepNext/>
        <w:rPr>
          <w:i/>
          <w:iCs/>
          <w:sz w:val="18"/>
          <w:szCs w:val="18"/>
        </w:rPr>
      </w:pPr>
      <w:r w:rsidRPr="005B25A1">
        <w:rPr>
          <w:i/>
          <w:iCs/>
          <w:sz w:val="18"/>
          <w:szCs w:val="18"/>
        </w:rPr>
        <w:t>Krisztian (Apple): it's unclear whether DT objects to r05 or not. Please clarify.</w:t>
      </w:r>
    </w:p>
    <w:p w14:paraId="65A7BF6D" w14:textId="77777777" w:rsidR="00C1747E" w:rsidRDefault="00C1747E" w:rsidP="00C1747E">
      <w:pPr>
        <w:pStyle w:val="FP"/>
        <w:keepNext/>
        <w:rPr>
          <w:i/>
          <w:iCs/>
          <w:sz w:val="18"/>
          <w:szCs w:val="18"/>
        </w:rPr>
      </w:pPr>
      <w:r w:rsidRPr="005B25A1">
        <w:rPr>
          <w:i/>
          <w:iCs/>
          <w:sz w:val="18"/>
          <w:szCs w:val="18"/>
        </w:rPr>
        <w:t>Dieter (Deutsche Telekom) very much prefers r04, objects to other versions.</w:t>
      </w:r>
    </w:p>
    <w:p w14:paraId="6F67985A" w14:textId="77777777" w:rsidR="00C1747E" w:rsidRDefault="00C1747E" w:rsidP="00C1747E">
      <w:pPr>
        <w:pStyle w:val="FP"/>
        <w:keepNext/>
        <w:rPr>
          <w:i/>
          <w:iCs/>
          <w:sz w:val="18"/>
          <w:szCs w:val="18"/>
        </w:rPr>
      </w:pPr>
      <w:r w:rsidRPr="005B25A1">
        <w:rPr>
          <w:i/>
          <w:iCs/>
          <w:sz w:val="18"/>
          <w:szCs w:val="18"/>
        </w:rPr>
        <w:t>Krisztian (Apple) can live with r04...since Dieter very much prefers that :).</w:t>
      </w:r>
    </w:p>
    <w:p w14:paraId="744CBA24" w14:textId="77777777" w:rsidR="00C1747E" w:rsidRDefault="00C1747E" w:rsidP="00C1747E">
      <w:pPr>
        <w:pStyle w:val="FP"/>
        <w:keepNext/>
        <w:rPr>
          <w:i/>
          <w:iCs/>
          <w:sz w:val="18"/>
          <w:szCs w:val="18"/>
        </w:rPr>
      </w:pPr>
      <w:r w:rsidRPr="005B25A1">
        <w:rPr>
          <w:i/>
          <w:iCs/>
          <w:sz w:val="18"/>
          <w:szCs w:val="18"/>
        </w:rPr>
        <w:t>==== Final Comments Deadline ====.</w:t>
      </w:r>
    </w:p>
    <w:p w14:paraId="3E8DE440" w14:textId="77777777" w:rsidR="00C1747E" w:rsidRPr="005B25A1" w:rsidRDefault="00C1747E" w:rsidP="00C1747E">
      <w:pPr>
        <w:pStyle w:val="FP"/>
        <w:keepNext/>
        <w:rPr>
          <w:i/>
          <w:iCs/>
          <w:sz w:val="18"/>
          <w:szCs w:val="18"/>
        </w:rPr>
      </w:pPr>
    </w:p>
    <w:p w14:paraId="26657809" w14:textId="77777777" w:rsidR="00C1747E" w:rsidRPr="005B25A1" w:rsidRDefault="00C1747E" w:rsidP="00C1747E">
      <w:pPr>
        <w:keepNext/>
        <w:keepLines/>
      </w:pPr>
      <w:r w:rsidRPr="005B25A1">
        <w:t>r04 agreed. Revised to</w:t>
      </w:r>
      <w:r>
        <w:rPr>
          <w:color w:val="0000FF"/>
        </w:rPr>
        <w:t xml:space="preserve"> S2-2407370</w:t>
      </w:r>
      <w:r>
        <w:t>. Approved.</w:t>
      </w:r>
    </w:p>
    <w:p w14:paraId="1DBAA7AB" w14:textId="77777777" w:rsidR="00C1747E" w:rsidRPr="00EB0339" w:rsidRDefault="00C1747E" w:rsidP="00C1747E">
      <w:r w:rsidRPr="005B25A1">
        <w:rPr>
          <w:b/>
          <w:bCs/>
        </w:rPr>
        <w:t>Status:</w:t>
      </w:r>
      <w:r>
        <w:t xml:space="preserve"> </w:t>
      </w:r>
      <w:r>
        <w:rPr>
          <w:color w:val="FF0000"/>
        </w:rPr>
        <w:t>Approved</w:t>
      </w:r>
      <w:r>
        <w:t>.</w:t>
      </w:r>
    </w:p>
    <w:p w14:paraId="17B0F213" w14:textId="77777777" w:rsidR="00DA3254" w:rsidRPr="00EB0339" w:rsidRDefault="00DA3254" w:rsidP="00DA3254">
      <w:r w:rsidRPr="005B25A1">
        <w:rPr>
          <w:b/>
          <w:bCs/>
        </w:rPr>
        <w:t>Status:</w:t>
      </w:r>
      <w:r>
        <w:t xml:space="preserve"> </w:t>
      </w:r>
      <w:r>
        <w:rPr>
          <w:color w:val="0000FF"/>
        </w:rPr>
        <w:t>e-mail approval</w:t>
      </w:r>
      <w:r>
        <w:t>.</w:t>
      </w:r>
    </w:p>
    <w:p w14:paraId="0D5F7D2D" w14:textId="341E78B3" w:rsidR="00B42CE6" w:rsidRDefault="00B42CE6" w:rsidP="00B42CE6">
      <w:pPr>
        <w:pStyle w:val="NormTop"/>
      </w:pPr>
      <w:r w:rsidRPr="0014183C">
        <w:rPr>
          <w:color w:val="0000FF"/>
        </w:rPr>
        <w:t>S2-240</w:t>
      </w:r>
      <w:r>
        <w:rPr>
          <w:color w:val="0000FF"/>
        </w:rPr>
        <w:t>7083</w:t>
      </w:r>
      <w:r w:rsidRPr="00D53282">
        <w:t xml:space="preserve"> </w:t>
      </w:r>
      <w:r>
        <w:t>(WID NEW) New WID on 5G Proximity Service (ProSe) Phase 3. (Source: AT&amp;T)</w:t>
      </w:r>
      <w:r>
        <w:br/>
      </w:r>
      <w:r w:rsidRPr="00D53282">
        <w:rPr>
          <w:b/>
        </w:rPr>
        <w:t>Document for:</w:t>
      </w:r>
      <w:r w:rsidRPr="00D53282">
        <w:t xml:space="preserve"> </w:t>
      </w:r>
      <w:r>
        <w:t>Approval</w:t>
      </w:r>
      <w:r>
        <w:br/>
      </w:r>
      <w:r w:rsidRPr="00D53282">
        <w:rPr>
          <w:b/>
        </w:rPr>
        <w:t>Abstract:</w:t>
      </w:r>
      <w:r w:rsidRPr="00D53282">
        <w:t xml:space="preserve"> </w:t>
      </w:r>
      <w:r>
        <w:br/>
        <w:t>New WID on 5G Proximity Service (ProSe) Phase 3</w:t>
      </w:r>
    </w:p>
    <w:p w14:paraId="2351D9E4" w14:textId="331A3322" w:rsidR="00B42CE6" w:rsidRPr="003B2ED2" w:rsidRDefault="003B2ED2" w:rsidP="00B42CE6">
      <w:pPr>
        <w:keepNext/>
        <w:keepLines/>
        <w:rPr>
          <w:i/>
          <w:iCs/>
        </w:rPr>
      </w:pPr>
      <w:r w:rsidRPr="003B2ED2">
        <w:rPr>
          <w:b/>
          <w:bCs/>
          <w:i/>
          <w:iCs/>
        </w:rPr>
        <w:t>Comment</w:t>
      </w:r>
      <w:r w:rsidR="00B42CE6" w:rsidRPr="003B2ED2">
        <w:rPr>
          <w:b/>
          <w:bCs/>
          <w:i/>
          <w:iCs/>
        </w:rPr>
        <w:t>:</w:t>
      </w:r>
      <w:r w:rsidRPr="003B2ED2">
        <w:rPr>
          <w:i/>
          <w:iCs/>
        </w:rPr>
        <w:t xml:space="preserve"> Created at meeting.</w:t>
      </w:r>
    </w:p>
    <w:p w14:paraId="5F54CA52" w14:textId="77777777" w:rsidR="003B2ED2" w:rsidRPr="005B25A1" w:rsidRDefault="003B2ED2" w:rsidP="003B2ED2">
      <w:pPr>
        <w:keepNext/>
        <w:keepLines/>
        <w:rPr>
          <w:b/>
          <w:bCs/>
        </w:rPr>
      </w:pPr>
      <w:r w:rsidRPr="005B25A1">
        <w:rPr>
          <w:b/>
          <w:bCs/>
        </w:rPr>
        <w:t>Parallel discussion:</w:t>
      </w:r>
    </w:p>
    <w:p w14:paraId="1620B3F2" w14:textId="3E00324C" w:rsidR="00B42CE6" w:rsidRPr="005B25A1" w:rsidRDefault="003B2ED2" w:rsidP="00B42CE6">
      <w:pPr>
        <w:keepNext/>
        <w:keepLines/>
      </w:pPr>
      <w:r>
        <w:t xml:space="preserve">This was reviewed in the FS_5G_ProSe_Ph3 parallel session. Some corrections to the impacted subsystems were requested and this was revised off-line to </w:t>
      </w:r>
      <w:r w:rsidRPr="00CE3EC0">
        <w:rPr>
          <w:color w:val="0000FF"/>
        </w:rPr>
        <w:t>S2-2</w:t>
      </w:r>
      <w:r>
        <w:rPr>
          <w:color w:val="0000FF"/>
        </w:rPr>
        <w:t>407208</w:t>
      </w:r>
      <w:r>
        <w:t>.</w:t>
      </w:r>
    </w:p>
    <w:p w14:paraId="7A438CC7" w14:textId="6BA63268" w:rsidR="00DA3254" w:rsidRPr="005B25A1" w:rsidRDefault="0078503D" w:rsidP="00DA3254">
      <w:pPr>
        <w:keepNext/>
        <w:keepLines/>
      </w:pPr>
      <w:r w:rsidRPr="0078503D">
        <w:rPr>
          <w:b/>
          <w:bCs/>
        </w:rPr>
        <w:t>This was left for</w:t>
      </w:r>
      <w:r w:rsidRPr="0078503D">
        <w:rPr>
          <w:b/>
          <w:bCs/>
          <w:color w:val="0000FF"/>
        </w:rPr>
        <w:t xml:space="preserve"> e-mail approval.</w:t>
      </w:r>
    </w:p>
    <w:p w14:paraId="7B440634"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7BAEFC9C" w14:textId="77777777" w:rsidR="00C1747E" w:rsidRDefault="00C1747E" w:rsidP="00C1747E">
      <w:pPr>
        <w:pStyle w:val="FP"/>
        <w:keepNext/>
        <w:rPr>
          <w:i/>
          <w:iCs/>
          <w:sz w:val="18"/>
          <w:szCs w:val="18"/>
        </w:rPr>
      </w:pPr>
      <w:r w:rsidRPr="005B25A1">
        <w:rPr>
          <w:i/>
          <w:iCs/>
          <w:sz w:val="18"/>
          <w:szCs w:val="18"/>
        </w:rPr>
        <w:t>Hugh (AT&amp;T) provides r01.</w:t>
      </w:r>
    </w:p>
    <w:p w14:paraId="031DF977" w14:textId="77777777" w:rsidR="00C1747E" w:rsidRDefault="00C1747E" w:rsidP="00C1747E">
      <w:pPr>
        <w:pStyle w:val="FP"/>
        <w:keepNext/>
        <w:rPr>
          <w:i/>
          <w:iCs/>
          <w:sz w:val="18"/>
          <w:szCs w:val="18"/>
        </w:rPr>
      </w:pPr>
      <w:r w:rsidRPr="005B25A1">
        <w:rPr>
          <w:i/>
          <w:iCs/>
          <w:sz w:val="18"/>
          <w:szCs w:val="18"/>
        </w:rPr>
        <w:t>==== Revisions Deadline ====.</w:t>
      </w:r>
    </w:p>
    <w:p w14:paraId="2FF80965" w14:textId="77777777" w:rsidR="00C1747E" w:rsidRDefault="00C1747E" w:rsidP="00C1747E">
      <w:pPr>
        <w:pStyle w:val="FP"/>
        <w:keepNext/>
        <w:rPr>
          <w:i/>
          <w:iCs/>
          <w:sz w:val="18"/>
          <w:szCs w:val="18"/>
        </w:rPr>
      </w:pPr>
      <w:r w:rsidRPr="005B25A1">
        <w:rPr>
          <w:i/>
          <w:iCs/>
          <w:sz w:val="18"/>
          <w:szCs w:val="18"/>
        </w:rPr>
        <w:t>==== Final Comments Deadline ====.</w:t>
      </w:r>
    </w:p>
    <w:p w14:paraId="598D4641" w14:textId="77777777" w:rsidR="00C1747E" w:rsidRPr="005B25A1" w:rsidRDefault="00C1747E" w:rsidP="00C1747E">
      <w:pPr>
        <w:pStyle w:val="FP"/>
        <w:keepNext/>
        <w:rPr>
          <w:i/>
          <w:iCs/>
          <w:sz w:val="18"/>
          <w:szCs w:val="18"/>
        </w:rPr>
      </w:pPr>
    </w:p>
    <w:p w14:paraId="22122A0B" w14:textId="77777777" w:rsidR="00C1747E" w:rsidRPr="005B25A1" w:rsidRDefault="00C1747E" w:rsidP="00C1747E">
      <w:pPr>
        <w:keepNext/>
        <w:keepLines/>
      </w:pPr>
      <w:r w:rsidRPr="005B25A1">
        <w:t>r01 agreed. Revised to</w:t>
      </w:r>
      <w:r>
        <w:rPr>
          <w:color w:val="0000FF"/>
        </w:rPr>
        <w:t xml:space="preserve"> S2-2407371</w:t>
      </w:r>
      <w:r>
        <w:t>. Approved.</w:t>
      </w:r>
    </w:p>
    <w:p w14:paraId="2DE3B459" w14:textId="77777777" w:rsidR="00C1747E" w:rsidRPr="00EB0339" w:rsidRDefault="00C1747E" w:rsidP="00C1747E">
      <w:r w:rsidRPr="005B25A1">
        <w:rPr>
          <w:b/>
          <w:bCs/>
        </w:rPr>
        <w:t>Status:</w:t>
      </w:r>
      <w:r>
        <w:t xml:space="preserve"> </w:t>
      </w:r>
      <w:r>
        <w:rPr>
          <w:color w:val="FF0000"/>
        </w:rPr>
        <w:t>Approved</w:t>
      </w:r>
      <w:r>
        <w:t>.</w:t>
      </w:r>
    </w:p>
    <w:p w14:paraId="48F7A632" w14:textId="77777777" w:rsidR="008D6ECD" w:rsidRDefault="008D6ECD" w:rsidP="00E04F4D"/>
    <w:p w14:paraId="5FAFB01E" w14:textId="77777777" w:rsidR="007615D6" w:rsidRDefault="007615D6" w:rsidP="00E04F4D">
      <w:pPr>
        <w:pStyle w:val="Heading2"/>
      </w:pPr>
      <w:bookmarkStart w:id="147" w:name="_Toc177620699"/>
      <w:r>
        <w:lastRenderedPageBreak/>
        <w:t>30.2</w:t>
      </w:r>
      <w:r>
        <w:tab/>
        <w:t>Proposals for TEI19_</w:t>
      </w:r>
      <w:bookmarkEnd w:id="147"/>
    </w:p>
    <w:p w14:paraId="72045493" w14:textId="77777777" w:rsidR="008D6ECD" w:rsidRDefault="00E04F4D" w:rsidP="00E04F4D">
      <w:r>
        <w:t>There were no contributions to this agenda item.</w:t>
      </w:r>
    </w:p>
    <w:p w14:paraId="2B2D77E6" w14:textId="77777777" w:rsidR="008D6ECD" w:rsidRDefault="008D6ECD" w:rsidP="00E04F4D"/>
    <w:p w14:paraId="0A5D8CFF" w14:textId="77777777" w:rsidR="007615D6" w:rsidRDefault="007615D6" w:rsidP="00E04F4D">
      <w:pPr>
        <w:pStyle w:val="Heading2"/>
      </w:pPr>
      <w:bookmarkStart w:id="148" w:name="_Toc177620700"/>
      <w:r>
        <w:t>30.3</w:t>
      </w:r>
      <w:r>
        <w:tab/>
        <w:t>Rel-19 TR and TS Cover sheets</w:t>
      </w:r>
      <w:bookmarkEnd w:id="148"/>
    </w:p>
    <w:p w14:paraId="41F6CF54" w14:textId="77777777" w:rsidR="00E00DA6" w:rsidRDefault="0014183C" w:rsidP="00E04F4D">
      <w:pPr>
        <w:pStyle w:val="NormTop"/>
      </w:pPr>
      <w:r w:rsidRPr="0014183C">
        <w:rPr>
          <w:color w:val="0000FF"/>
        </w:rPr>
        <w:t>S2-2406000</w:t>
      </w:r>
      <w:r w:rsidR="007615D6" w:rsidRPr="00D53282">
        <w:t xml:space="preserve"> </w:t>
      </w:r>
      <w:r w:rsidR="007615D6">
        <w:t>(TS OR TR COVER) Cover sheet for presentation of TR 23.700-06 to TSG SA for approval (Source: Sony,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coversheet for presenting TR 23.700-06 to TSG SA for approval.</w:t>
      </w:r>
    </w:p>
    <w:p w14:paraId="347CA84D" w14:textId="77777777" w:rsidR="007615D6" w:rsidRPr="005B25A1" w:rsidRDefault="007615D6" w:rsidP="007615D6">
      <w:pPr>
        <w:keepNext/>
        <w:keepLines/>
        <w:rPr>
          <w:b/>
          <w:bCs/>
        </w:rPr>
      </w:pPr>
      <w:r w:rsidRPr="005B25A1">
        <w:rPr>
          <w:b/>
          <w:bCs/>
        </w:rPr>
        <w:t>Parallel discussion:</w:t>
      </w:r>
    </w:p>
    <w:p w14:paraId="2D516332" w14:textId="5E6E5788" w:rsidR="007615D6" w:rsidRPr="005B25A1" w:rsidRDefault="00B42881" w:rsidP="007615D6">
      <w:pPr>
        <w:keepNext/>
        <w:keepLines/>
      </w:pPr>
      <w:r>
        <w:t xml:space="preserve">A revision was requested in the FS_VMR_Ph2 parallel session. This was revised off-line to </w:t>
      </w:r>
      <w:r w:rsidRPr="00CE3EC0">
        <w:rPr>
          <w:color w:val="0000FF"/>
        </w:rPr>
        <w:t>S2-2</w:t>
      </w:r>
      <w:r>
        <w:rPr>
          <w:color w:val="0000FF"/>
        </w:rPr>
        <w:t>407276</w:t>
      </w:r>
      <w:r>
        <w:t>.</w:t>
      </w:r>
    </w:p>
    <w:p w14:paraId="26574B1C" w14:textId="77777777" w:rsidR="007615D6" w:rsidRPr="005B25A1" w:rsidRDefault="007615D6" w:rsidP="007615D6">
      <w:pPr>
        <w:keepNext/>
        <w:keepLines/>
        <w:rPr>
          <w:b/>
          <w:bCs/>
        </w:rPr>
      </w:pPr>
      <w:r w:rsidRPr="005B25A1">
        <w:rPr>
          <w:b/>
          <w:bCs/>
        </w:rPr>
        <w:t>Plenary Discussion:</w:t>
      </w:r>
    </w:p>
    <w:p w14:paraId="26CEC96B" w14:textId="3947F63A" w:rsidR="00DA3254" w:rsidRPr="005B25A1" w:rsidRDefault="0078503D" w:rsidP="00DA3254">
      <w:pPr>
        <w:keepNext/>
        <w:keepLines/>
      </w:pPr>
      <w:r w:rsidRPr="0078503D">
        <w:rPr>
          <w:b/>
          <w:bCs/>
        </w:rPr>
        <w:t>This was left for</w:t>
      </w:r>
      <w:r w:rsidRPr="0078503D">
        <w:rPr>
          <w:b/>
          <w:bCs/>
          <w:color w:val="0000FF"/>
        </w:rPr>
        <w:t xml:space="preserve"> e-mail approval.</w:t>
      </w:r>
    </w:p>
    <w:p w14:paraId="3B4F386D"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69348496" w14:textId="77777777" w:rsidR="00C1747E" w:rsidRDefault="00C1747E" w:rsidP="00C1747E">
      <w:pPr>
        <w:pStyle w:val="FP"/>
        <w:keepNext/>
        <w:rPr>
          <w:i/>
          <w:iCs/>
          <w:sz w:val="18"/>
          <w:szCs w:val="18"/>
        </w:rPr>
      </w:pPr>
      <w:r w:rsidRPr="005B25A1">
        <w:rPr>
          <w:i/>
          <w:iCs/>
          <w:sz w:val="18"/>
          <w:szCs w:val="18"/>
        </w:rPr>
        <w:t>Lars (Sony) provides r01.</w:t>
      </w:r>
    </w:p>
    <w:p w14:paraId="1ECF6A47" w14:textId="77777777" w:rsidR="00C1747E" w:rsidRDefault="00C1747E" w:rsidP="00C1747E">
      <w:pPr>
        <w:pStyle w:val="FP"/>
        <w:keepNext/>
        <w:rPr>
          <w:i/>
          <w:iCs/>
          <w:sz w:val="18"/>
          <w:szCs w:val="18"/>
        </w:rPr>
      </w:pPr>
      <w:r w:rsidRPr="005B25A1">
        <w:rPr>
          <w:i/>
          <w:iCs/>
          <w:sz w:val="18"/>
          <w:szCs w:val="18"/>
        </w:rPr>
        <w:t>Lars (Sony) provides r02.</w:t>
      </w:r>
    </w:p>
    <w:p w14:paraId="162CDBF8" w14:textId="77777777" w:rsidR="00C1747E" w:rsidRDefault="00C1747E" w:rsidP="00C1747E">
      <w:pPr>
        <w:pStyle w:val="FP"/>
        <w:keepNext/>
        <w:rPr>
          <w:i/>
          <w:iCs/>
          <w:sz w:val="18"/>
          <w:szCs w:val="18"/>
        </w:rPr>
      </w:pPr>
      <w:r w:rsidRPr="005B25A1">
        <w:rPr>
          <w:i/>
          <w:iCs/>
          <w:sz w:val="18"/>
          <w:szCs w:val="18"/>
        </w:rPr>
        <w:t>==== Revisions Deadline ====.</w:t>
      </w:r>
    </w:p>
    <w:p w14:paraId="51FF7915" w14:textId="77777777" w:rsidR="00C1747E" w:rsidRDefault="00C1747E" w:rsidP="00C1747E">
      <w:pPr>
        <w:pStyle w:val="FP"/>
        <w:keepNext/>
        <w:rPr>
          <w:i/>
          <w:iCs/>
          <w:sz w:val="18"/>
          <w:szCs w:val="18"/>
        </w:rPr>
      </w:pPr>
      <w:r w:rsidRPr="005B25A1">
        <w:rPr>
          <w:i/>
          <w:iCs/>
          <w:sz w:val="18"/>
          <w:szCs w:val="18"/>
        </w:rPr>
        <w:t>==== Final Comments Deadline ====.</w:t>
      </w:r>
    </w:p>
    <w:p w14:paraId="50D4F91D" w14:textId="77777777" w:rsidR="00C1747E" w:rsidRPr="005B25A1" w:rsidRDefault="00C1747E" w:rsidP="00C1747E">
      <w:pPr>
        <w:pStyle w:val="FP"/>
        <w:keepNext/>
        <w:rPr>
          <w:i/>
          <w:iCs/>
          <w:sz w:val="18"/>
          <w:szCs w:val="18"/>
        </w:rPr>
      </w:pPr>
    </w:p>
    <w:p w14:paraId="2D6635A8" w14:textId="77777777" w:rsidR="00C1747E" w:rsidRPr="005B25A1" w:rsidRDefault="00C1747E" w:rsidP="00C1747E">
      <w:pPr>
        <w:keepNext/>
        <w:keepLines/>
      </w:pPr>
      <w:r w:rsidRPr="005B25A1">
        <w:t>r02 agreed. Revised to</w:t>
      </w:r>
      <w:r>
        <w:rPr>
          <w:color w:val="0000FF"/>
        </w:rPr>
        <w:t xml:space="preserve"> S2-2407372</w:t>
      </w:r>
      <w:r>
        <w:t>. Approved.</w:t>
      </w:r>
    </w:p>
    <w:p w14:paraId="45254865" w14:textId="77777777" w:rsidR="00C1747E" w:rsidRPr="00EB0339" w:rsidRDefault="00C1747E" w:rsidP="00C1747E">
      <w:r w:rsidRPr="005B25A1">
        <w:rPr>
          <w:b/>
          <w:bCs/>
        </w:rPr>
        <w:t>Status:</w:t>
      </w:r>
      <w:r>
        <w:t xml:space="preserve"> </w:t>
      </w:r>
      <w:r>
        <w:rPr>
          <w:color w:val="FF0000"/>
        </w:rPr>
        <w:t>Approved</w:t>
      </w:r>
      <w:r>
        <w:t>.</w:t>
      </w:r>
    </w:p>
    <w:p w14:paraId="49ED4427" w14:textId="77777777" w:rsidR="00E00DA6" w:rsidRDefault="0014183C" w:rsidP="00E04F4D">
      <w:pPr>
        <w:pStyle w:val="NormTop"/>
      </w:pPr>
      <w:r w:rsidRPr="0014183C">
        <w:rPr>
          <w:color w:val="0000FF"/>
        </w:rPr>
        <w:t>S2-2406569</w:t>
      </w:r>
      <w:r w:rsidR="007615D6" w:rsidRPr="00D53282">
        <w:t xml:space="preserve"> </w:t>
      </w:r>
      <w:r w:rsidR="007615D6">
        <w:t>(TS OR TR COVER) Cover sheet for presentation of TR 23.700-84 to TSG SA for approval (Source: MediaTek Inc.,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coversheet for presenting TR 23.700-84 to TSG SA for approval.</w:t>
      </w:r>
    </w:p>
    <w:p w14:paraId="236B4168" w14:textId="77777777" w:rsidR="007615D6" w:rsidRPr="005B25A1" w:rsidRDefault="007615D6" w:rsidP="007615D6">
      <w:pPr>
        <w:keepNext/>
        <w:keepLines/>
        <w:rPr>
          <w:b/>
          <w:bCs/>
        </w:rPr>
      </w:pPr>
      <w:r w:rsidRPr="005B25A1">
        <w:rPr>
          <w:b/>
          <w:bCs/>
        </w:rPr>
        <w:t>Plenary Discussion:</w:t>
      </w:r>
    </w:p>
    <w:p w14:paraId="3614603F" w14:textId="231C5FEF" w:rsidR="000B6764" w:rsidRPr="005B25A1" w:rsidRDefault="000B6764" w:rsidP="000B6764">
      <w:pPr>
        <w:keepNext/>
        <w:keepLines/>
      </w:pPr>
      <w:r>
        <w:t xml:space="preserve">Revised off-line to </w:t>
      </w:r>
      <w:r w:rsidRPr="00CE3EC0">
        <w:rPr>
          <w:color w:val="0000FF"/>
        </w:rPr>
        <w:t>S2-2</w:t>
      </w:r>
      <w:r>
        <w:rPr>
          <w:color w:val="0000FF"/>
        </w:rPr>
        <w:t>407349</w:t>
      </w:r>
      <w:r>
        <w:t>.</w:t>
      </w:r>
    </w:p>
    <w:p w14:paraId="56CAF01C" w14:textId="457548A8" w:rsidR="00DA3254" w:rsidRPr="005B25A1" w:rsidRDefault="0078503D" w:rsidP="00DA3254">
      <w:pPr>
        <w:keepNext/>
        <w:keepLines/>
      </w:pPr>
      <w:r w:rsidRPr="0078503D">
        <w:rPr>
          <w:b/>
          <w:bCs/>
        </w:rPr>
        <w:t>This was left for</w:t>
      </w:r>
      <w:r w:rsidRPr="0078503D">
        <w:rPr>
          <w:b/>
          <w:bCs/>
          <w:color w:val="0000FF"/>
        </w:rPr>
        <w:t xml:space="preserve"> e-mail approval.</w:t>
      </w:r>
    </w:p>
    <w:p w14:paraId="11F8CC92"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10CCB131" w14:textId="77777777" w:rsidR="00C1747E" w:rsidRDefault="00C1747E" w:rsidP="00C1747E">
      <w:pPr>
        <w:pStyle w:val="FP"/>
        <w:keepNext/>
        <w:rPr>
          <w:i/>
          <w:iCs/>
          <w:sz w:val="18"/>
          <w:szCs w:val="18"/>
        </w:rPr>
      </w:pPr>
      <w:r w:rsidRPr="005B25A1">
        <w:rPr>
          <w:i/>
          <w:iCs/>
          <w:sz w:val="18"/>
          <w:szCs w:val="18"/>
        </w:rPr>
        <w:t>Mehrdad (MediaTek Inc.) provides r01.</w:t>
      </w:r>
    </w:p>
    <w:p w14:paraId="17B66877" w14:textId="77777777" w:rsidR="00C1747E" w:rsidRDefault="00C1747E" w:rsidP="00C1747E">
      <w:pPr>
        <w:pStyle w:val="FP"/>
        <w:keepNext/>
        <w:rPr>
          <w:i/>
          <w:iCs/>
          <w:sz w:val="18"/>
          <w:szCs w:val="18"/>
        </w:rPr>
      </w:pPr>
      <w:r w:rsidRPr="005B25A1">
        <w:rPr>
          <w:i/>
          <w:iCs/>
          <w:sz w:val="18"/>
          <w:szCs w:val="18"/>
        </w:rPr>
        <w:t>Thomas (Nokia) provides r02 updating outstanding issues and comments on proposal to send TR only for information.</w:t>
      </w:r>
    </w:p>
    <w:p w14:paraId="4BD25188" w14:textId="77777777" w:rsidR="00C1747E" w:rsidRDefault="00C1747E" w:rsidP="00C1747E">
      <w:pPr>
        <w:pStyle w:val="FP"/>
        <w:keepNext/>
        <w:rPr>
          <w:i/>
          <w:iCs/>
          <w:sz w:val="18"/>
          <w:szCs w:val="18"/>
        </w:rPr>
      </w:pPr>
      <w:r w:rsidRPr="005B25A1">
        <w:rPr>
          <w:i/>
          <w:iCs/>
          <w:sz w:val="18"/>
          <w:szCs w:val="18"/>
        </w:rPr>
        <w:t>==== Revisions Deadline ====.</w:t>
      </w:r>
    </w:p>
    <w:p w14:paraId="5E8EA000" w14:textId="77777777" w:rsidR="00C1747E" w:rsidRDefault="00C1747E" w:rsidP="00C1747E">
      <w:pPr>
        <w:pStyle w:val="FP"/>
        <w:keepNext/>
        <w:rPr>
          <w:i/>
          <w:iCs/>
          <w:sz w:val="18"/>
          <w:szCs w:val="18"/>
        </w:rPr>
      </w:pPr>
      <w:r w:rsidRPr="005B25A1">
        <w:rPr>
          <w:i/>
          <w:iCs/>
          <w:sz w:val="18"/>
          <w:szCs w:val="18"/>
        </w:rPr>
        <w:t>Mehrdad (MediaTek Inc.) suggests to move forward with r03 which is r02 plus aligning section on changes since last presentation and version number with Guidelines from SA2 Chair and MCC.</w:t>
      </w:r>
    </w:p>
    <w:p w14:paraId="209D18C9" w14:textId="77777777" w:rsidR="00C1747E" w:rsidRDefault="00C1747E" w:rsidP="00C1747E">
      <w:pPr>
        <w:pStyle w:val="FP"/>
        <w:keepNext/>
        <w:rPr>
          <w:i/>
          <w:iCs/>
          <w:sz w:val="18"/>
          <w:szCs w:val="18"/>
        </w:rPr>
      </w:pPr>
      <w:r w:rsidRPr="005B25A1">
        <w:rPr>
          <w:i/>
          <w:iCs/>
          <w:sz w:val="18"/>
          <w:szCs w:val="18"/>
        </w:rPr>
        <w:t>Belen (Ericsson) provides r04 that indicates that the conclusions includes a list of issues that are not resolved in the study.</w:t>
      </w:r>
    </w:p>
    <w:p w14:paraId="45CCA95E" w14:textId="77777777" w:rsidR="00C1747E" w:rsidRDefault="00C1747E" w:rsidP="00C1747E">
      <w:pPr>
        <w:pStyle w:val="FP"/>
        <w:keepNext/>
        <w:rPr>
          <w:i/>
          <w:iCs/>
          <w:sz w:val="18"/>
          <w:szCs w:val="18"/>
        </w:rPr>
      </w:pPr>
      <w:r w:rsidRPr="005B25A1">
        <w:rPr>
          <w:i/>
          <w:iCs/>
          <w:sz w:val="18"/>
          <w:szCs w:val="18"/>
        </w:rPr>
        <w:t>Belen (Ericsson) cannot accept r02 or r03 as is, proposes to add in outstanding issues: For the normative work, the conclusions of the four Key Issues include a list of issues not resolved in the study phase but will be discussed during the normative phase instead. These lists of issues that are open are in clause 8 in the TR.</w:t>
      </w:r>
    </w:p>
    <w:p w14:paraId="578A4686" w14:textId="77777777" w:rsidR="00C1747E" w:rsidRDefault="00C1747E" w:rsidP="00C1747E">
      <w:pPr>
        <w:pStyle w:val="FP"/>
        <w:keepNext/>
        <w:rPr>
          <w:i/>
          <w:iCs/>
          <w:sz w:val="18"/>
          <w:szCs w:val="18"/>
        </w:rPr>
      </w:pPr>
      <w:r w:rsidRPr="005B25A1">
        <w:rPr>
          <w:i/>
          <w:iCs/>
          <w:sz w:val="18"/>
          <w:szCs w:val="18"/>
        </w:rPr>
        <w:t>Mehrdad (MediaTek Inc.) suggests to move forward with r05 which is r02 +.</w:t>
      </w:r>
    </w:p>
    <w:p w14:paraId="6EC0788A" w14:textId="77777777" w:rsidR="00C1747E" w:rsidRDefault="00C1747E" w:rsidP="00C1747E">
      <w:pPr>
        <w:pStyle w:val="FP"/>
        <w:keepNext/>
        <w:rPr>
          <w:i/>
          <w:iCs/>
          <w:sz w:val="18"/>
          <w:szCs w:val="18"/>
        </w:rPr>
      </w:pPr>
      <w:r w:rsidRPr="005B25A1">
        <w:rPr>
          <w:i/>
          <w:iCs/>
          <w:sz w:val="18"/>
          <w:szCs w:val="18"/>
        </w:rPr>
        <w:t>plus aligning section on changes since last presentation and version number with Guidelines from SA2 Chair and MCC.</w:t>
      </w:r>
    </w:p>
    <w:p w14:paraId="68DD3B9E" w14:textId="77777777" w:rsidR="00C1747E" w:rsidRDefault="00C1747E" w:rsidP="00C1747E">
      <w:pPr>
        <w:pStyle w:val="FP"/>
        <w:keepNext/>
        <w:rPr>
          <w:i/>
          <w:iCs/>
          <w:sz w:val="18"/>
          <w:szCs w:val="18"/>
        </w:rPr>
      </w:pPr>
      <w:r w:rsidRPr="005B25A1">
        <w:rPr>
          <w:i/>
          <w:iCs/>
          <w:sz w:val="18"/>
          <w:szCs w:val="18"/>
        </w:rPr>
        <w:t>plus add in outstanding issues: For the normative work, the conclusions of the four Key Issues include a list of issues not resolved in the study phase but will be discussed during the normative phase instead. These lists of issues that are open are in clause 8 in the TR.</w:t>
      </w:r>
    </w:p>
    <w:p w14:paraId="0A451569" w14:textId="77777777" w:rsidR="00C1747E" w:rsidRDefault="00C1747E" w:rsidP="00C1747E">
      <w:pPr>
        <w:pStyle w:val="FP"/>
        <w:keepNext/>
        <w:rPr>
          <w:i/>
          <w:iCs/>
          <w:sz w:val="18"/>
          <w:szCs w:val="18"/>
        </w:rPr>
      </w:pPr>
      <w:r w:rsidRPr="005B25A1">
        <w:rPr>
          <w:i/>
          <w:iCs/>
          <w:sz w:val="18"/>
          <w:szCs w:val="18"/>
        </w:rPr>
        <w:t>==== Final Comments Deadline ====.</w:t>
      </w:r>
    </w:p>
    <w:p w14:paraId="17531E09" w14:textId="77777777" w:rsidR="00C1747E" w:rsidRPr="005B25A1" w:rsidRDefault="00C1747E" w:rsidP="00C1747E">
      <w:pPr>
        <w:pStyle w:val="FP"/>
        <w:keepNext/>
        <w:rPr>
          <w:i/>
          <w:iCs/>
          <w:sz w:val="18"/>
          <w:szCs w:val="18"/>
        </w:rPr>
      </w:pPr>
    </w:p>
    <w:p w14:paraId="751E00F9" w14:textId="77777777" w:rsidR="00C1747E" w:rsidRPr="005B25A1" w:rsidRDefault="00C1747E" w:rsidP="00C1747E">
      <w:pPr>
        <w:keepNext/>
        <w:keepLines/>
      </w:pPr>
      <w:r w:rsidRPr="005B25A1">
        <w:t>r02 agreed. Revised to</w:t>
      </w:r>
      <w:r>
        <w:rPr>
          <w:color w:val="0000FF"/>
        </w:rPr>
        <w:t xml:space="preserve"> S2-2407373</w:t>
      </w:r>
      <w:r>
        <w:t>. Approved.</w:t>
      </w:r>
    </w:p>
    <w:p w14:paraId="1B1850BD" w14:textId="77777777" w:rsidR="00C1747E" w:rsidRPr="00EB0339" w:rsidRDefault="00C1747E" w:rsidP="00C1747E">
      <w:r w:rsidRPr="005B25A1">
        <w:rPr>
          <w:b/>
          <w:bCs/>
        </w:rPr>
        <w:t>Status:</w:t>
      </w:r>
      <w:r>
        <w:t xml:space="preserve"> </w:t>
      </w:r>
      <w:r>
        <w:rPr>
          <w:color w:val="FF0000"/>
        </w:rPr>
        <w:t>Approved</w:t>
      </w:r>
      <w:r>
        <w:t>.</w:t>
      </w:r>
    </w:p>
    <w:p w14:paraId="1748FA82" w14:textId="77777777" w:rsidR="00E00DA6" w:rsidRDefault="0014183C" w:rsidP="00E04F4D">
      <w:pPr>
        <w:pStyle w:val="NormTop"/>
      </w:pPr>
      <w:r w:rsidRPr="0014183C">
        <w:rPr>
          <w:color w:val="0000FF"/>
        </w:rPr>
        <w:lastRenderedPageBreak/>
        <w:t>S2-2406142</w:t>
      </w:r>
      <w:r w:rsidR="007615D6" w:rsidRPr="00D53282">
        <w:t xml:space="preserve"> </w:t>
      </w:r>
      <w:r w:rsidR="007615D6">
        <w:t>(TS OR TR COVER) Cover sheet for presentation of TR 23.700-59 to TSG SA for approval (Source: Ericsson,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TR 23.700-59 to be sent to TSG SA#104 for information and approval (i.e. one-step approval).</w:t>
      </w:r>
    </w:p>
    <w:p w14:paraId="68CFF59E" w14:textId="77777777" w:rsidR="00C1747E" w:rsidRPr="005B25A1" w:rsidRDefault="00C1747E" w:rsidP="00C1747E">
      <w:pPr>
        <w:keepNext/>
        <w:keepLines/>
        <w:rPr>
          <w:b/>
          <w:bCs/>
        </w:rPr>
      </w:pPr>
      <w:r w:rsidRPr="005B25A1">
        <w:rPr>
          <w:b/>
          <w:bCs/>
        </w:rPr>
        <w:t>Plenary Discussion:</w:t>
      </w:r>
    </w:p>
    <w:p w14:paraId="7BC92A69" w14:textId="77777777" w:rsidR="00C1747E" w:rsidRPr="005B25A1" w:rsidRDefault="00C1747E" w:rsidP="00C1747E">
      <w:pPr>
        <w:keepNext/>
        <w:keepLines/>
      </w:pPr>
      <w:r w:rsidRPr="0078503D">
        <w:rPr>
          <w:b/>
          <w:bCs/>
        </w:rPr>
        <w:t>This was left for</w:t>
      </w:r>
      <w:r w:rsidRPr="0078503D">
        <w:rPr>
          <w:b/>
          <w:bCs/>
          <w:color w:val="0000FF"/>
        </w:rPr>
        <w:t xml:space="preserve"> e-mail approval.</w:t>
      </w:r>
    </w:p>
    <w:p w14:paraId="0E7FCA95"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578B5EF7" w14:textId="77777777" w:rsidR="00C1747E" w:rsidRDefault="00C1747E" w:rsidP="00C1747E">
      <w:pPr>
        <w:pStyle w:val="FP"/>
        <w:keepNext/>
        <w:rPr>
          <w:i/>
          <w:iCs/>
          <w:sz w:val="18"/>
          <w:szCs w:val="18"/>
        </w:rPr>
      </w:pPr>
      <w:r w:rsidRPr="005B25A1">
        <w:rPr>
          <w:i/>
          <w:iCs/>
          <w:sz w:val="18"/>
          <w:szCs w:val="18"/>
        </w:rPr>
        <w:t>LaeYoung (LGE) provides r01.</w:t>
      </w:r>
    </w:p>
    <w:p w14:paraId="18C70359" w14:textId="77777777" w:rsidR="00C1747E" w:rsidRDefault="00C1747E" w:rsidP="00C1747E">
      <w:pPr>
        <w:pStyle w:val="FP"/>
        <w:keepNext/>
        <w:rPr>
          <w:i/>
          <w:iCs/>
          <w:sz w:val="18"/>
          <w:szCs w:val="18"/>
        </w:rPr>
      </w:pPr>
      <w:r w:rsidRPr="005B25A1">
        <w:rPr>
          <w:i/>
          <w:iCs/>
          <w:sz w:val="18"/>
          <w:szCs w:val="18"/>
        </w:rPr>
        <w:t>Shabnam (Ericsson) provides r01.</w:t>
      </w:r>
    </w:p>
    <w:p w14:paraId="25D82A1A" w14:textId="77777777" w:rsidR="00C1747E" w:rsidRDefault="00C1747E" w:rsidP="00C1747E">
      <w:pPr>
        <w:pStyle w:val="FP"/>
        <w:keepNext/>
        <w:rPr>
          <w:i/>
          <w:iCs/>
          <w:sz w:val="18"/>
          <w:szCs w:val="18"/>
        </w:rPr>
      </w:pPr>
      <w:r w:rsidRPr="005B25A1">
        <w:rPr>
          <w:i/>
          <w:iCs/>
          <w:sz w:val="18"/>
          <w:szCs w:val="18"/>
        </w:rPr>
        <w:t>Runze (Huawei) provides r02.</w:t>
      </w:r>
    </w:p>
    <w:p w14:paraId="70D3E6D5" w14:textId="77777777" w:rsidR="00C1747E" w:rsidRDefault="00C1747E" w:rsidP="00C1747E">
      <w:pPr>
        <w:pStyle w:val="FP"/>
        <w:keepNext/>
        <w:rPr>
          <w:i/>
          <w:iCs/>
          <w:sz w:val="18"/>
          <w:szCs w:val="18"/>
        </w:rPr>
      </w:pPr>
      <w:r w:rsidRPr="005B25A1">
        <w:rPr>
          <w:i/>
          <w:iCs/>
          <w:sz w:val="18"/>
          <w:szCs w:val="18"/>
        </w:rPr>
        <w:t>==== Revisions Deadline ====.</w:t>
      </w:r>
    </w:p>
    <w:p w14:paraId="0C4B6CD9" w14:textId="77777777" w:rsidR="00C1747E" w:rsidRDefault="00C1747E" w:rsidP="00C1747E">
      <w:pPr>
        <w:pStyle w:val="FP"/>
        <w:keepNext/>
        <w:rPr>
          <w:i/>
          <w:iCs/>
          <w:sz w:val="18"/>
          <w:szCs w:val="18"/>
        </w:rPr>
      </w:pPr>
      <w:r w:rsidRPr="005B25A1">
        <w:rPr>
          <w:i/>
          <w:iCs/>
          <w:sz w:val="18"/>
          <w:szCs w:val="18"/>
        </w:rPr>
        <w:t>==== Final Comments Deadline ====.</w:t>
      </w:r>
    </w:p>
    <w:p w14:paraId="449B70DC" w14:textId="77777777" w:rsidR="00C1747E" w:rsidRPr="005B25A1" w:rsidRDefault="00C1747E" w:rsidP="00C1747E">
      <w:pPr>
        <w:pStyle w:val="FP"/>
        <w:keepNext/>
        <w:rPr>
          <w:i/>
          <w:iCs/>
          <w:sz w:val="18"/>
          <w:szCs w:val="18"/>
        </w:rPr>
      </w:pPr>
    </w:p>
    <w:p w14:paraId="2EBC390D" w14:textId="77777777" w:rsidR="00C1747E" w:rsidRPr="005B25A1" w:rsidRDefault="00C1747E" w:rsidP="00C1747E">
      <w:pPr>
        <w:keepNext/>
        <w:keepLines/>
      </w:pPr>
      <w:r w:rsidRPr="005B25A1">
        <w:t>r02 agreed. Revised to</w:t>
      </w:r>
      <w:r>
        <w:rPr>
          <w:color w:val="0000FF"/>
        </w:rPr>
        <w:t xml:space="preserve"> S2-2407374</w:t>
      </w:r>
      <w:r>
        <w:t>. Approved.</w:t>
      </w:r>
    </w:p>
    <w:p w14:paraId="05E5755A" w14:textId="77777777" w:rsidR="00C1747E" w:rsidRPr="00EB0339" w:rsidRDefault="00C1747E" w:rsidP="00C1747E">
      <w:r w:rsidRPr="005B25A1">
        <w:rPr>
          <w:b/>
          <w:bCs/>
        </w:rPr>
        <w:t>Status:</w:t>
      </w:r>
      <w:r>
        <w:t xml:space="preserve"> </w:t>
      </w:r>
      <w:r>
        <w:rPr>
          <w:color w:val="FF0000"/>
        </w:rPr>
        <w:t>Approved</w:t>
      </w:r>
      <w:r>
        <w:t>.</w:t>
      </w:r>
    </w:p>
    <w:p w14:paraId="41F0CCE7" w14:textId="77777777" w:rsidR="00E00DA6" w:rsidRDefault="0014183C" w:rsidP="00E04F4D">
      <w:pPr>
        <w:pStyle w:val="NormTop"/>
      </w:pPr>
      <w:r w:rsidRPr="0014183C">
        <w:rPr>
          <w:color w:val="0000FF"/>
        </w:rPr>
        <w:t>S2-2406277</w:t>
      </w:r>
      <w:r w:rsidR="007615D6" w:rsidRPr="00D53282">
        <w:t xml:space="preserve"> </w:t>
      </w:r>
      <w:r w:rsidR="007615D6">
        <w:t>(TS OR TR COVER) Cover sheet for presentation of TR 23.700-75 to TSG SA for approval (Source: Peraton Labs)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TR 23.700-75 to be sent to TSG SA#104 for information and approval (i.e. one-step approval).</w:t>
      </w:r>
    </w:p>
    <w:p w14:paraId="5C2F8484" w14:textId="77777777" w:rsidR="00C1747E" w:rsidRPr="005B25A1" w:rsidRDefault="00C1747E" w:rsidP="00C1747E">
      <w:pPr>
        <w:keepNext/>
        <w:keepLines/>
        <w:rPr>
          <w:b/>
          <w:bCs/>
        </w:rPr>
      </w:pPr>
      <w:r w:rsidRPr="005B25A1">
        <w:rPr>
          <w:b/>
          <w:bCs/>
        </w:rPr>
        <w:t>Plenary Discussion:</w:t>
      </w:r>
    </w:p>
    <w:p w14:paraId="00DAAD46" w14:textId="751FC72C" w:rsidR="00DA3254" w:rsidRPr="005B25A1" w:rsidRDefault="0078503D" w:rsidP="00DA3254">
      <w:pPr>
        <w:keepNext/>
        <w:keepLines/>
      </w:pPr>
      <w:r w:rsidRPr="0078503D">
        <w:rPr>
          <w:b/>
          <w:bCs/>
        </w:rPr>
        <w:t>This was left for</w:t>
      </w:r>
      <w:r w:rsidRPr="0078503D">
        <w:rPr>
          <w:b/>
          <w:bCs/>
          <w:color w:val="0000FF"/>
        </w:rPr>
        <w:t xml:space="preserve"> e-mail approval.</w:t>
      </w:r>
    </w:p>
    <w:p w14:paraId="62BF0CDF"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565DB0F6" w14:textId="77777777" w:rsidR="00C1747E" w:rsidRDefault="00C1747E" w:rsidP="00C1747E">
      <w:pPr>
        <w:pStyle w:val="FP"/>
        <w:keepNext/>
        <w:rPr>
          <w:i/>
          <w:iCs/>
          <w:sz w:val="18"/>
          <w:szCs w:val="18"/>
        </w:rPr>
      </w:pPr>
      <w:r w:rsidRPr="005B25A1">
        <w:rPr>
          <w:i/>
          <w:iCs/>
          <w:sz w:val="18"/>
          <w:szCs w:val="18"/>
        </w:rPr>
        <w:t>Shabnam (Ericsson) provides comments that we need to remove the two TBDs from the cover sheet as there are no open issues left.</w:t>
      </w:r>
    </w:p>
    <w:p w14:paraId="635AA10F" w14:textId="77777777" w:rsidR="00C1747E" w:rsidRDefault="00C1747E" w:rsidP="00C1747E">
      <w:pPr>
        <w:pStyle w:val="FP"/>
        <w:keepNext/>
        <w:rPr>
          <w:i/>
          <w:iCs/>
          <w:sz w:val="18"/>
          <w:szCs w:val="18"/>
        </w:rPr>
      </w:pPr>
      <w:r w:rsidRPr="005B25A1">
        <w:rPr>
          <w:i/>
          <w:iCs/>
          <w:sz w:val="18"/>
          <w:szCs w:val="18"/>
        </w:rPr>
        <w:t>==== Revisions Deadline ====.</w:t>
      </w:r>
    </w:p>
    <w:p w14:paraId="26E1B888" w14:textId="77777777" w:rsidR="00C1747E" w:rsidRDefault="00C1747E" w:rsidP="00C1747E">
      <w:pPr>
        <w:pStyle w:val="FP"/>
        <w:keepNext/>
        <w:rPr>
          <w:i/>
          <w:iCs/>
          <w:sz w:val="18"/>
          <w:szCs w:val="18"/>
        </w:rPr>
      </w:pPr>
      <w:r w:rsidRPr="005B25A1">
        <w:rPr>
          <w:i/>
          <w:iCs/>
          <w:sz w:val="18"/>
          <w:szCs w:val="18"/>
        </w:rPr>
        <w:t>==== Final Comments Deadline ====.</w:t>
      </w:r>
    </w:p>
    <w:p w14:paraId="3C710B74" w14:textId="77777777" w:rsidR="00C1747E" w:rsidRPr="005B25A1" w:rsidRDefault="00C1747E" w:rsidP="00C1747E">
      <w:pPr>
        <w:pStyle w:val="FP"/>
        <w:keepNext/>
        <w:rPr>
          <w:i/>
          <w:iCs/>
          <w:sz w:val="18"/>
          <w:szCs w:val="18"/>
        </w:rPr>
      </w:pPr>
    </w:p>
    <w:p w14:paraId="6AD35CAD" w14:textId="77777777" w:rsidR="00DE6557" w:rsidRPr="005B25A1" w:rsidRDefault="00DE6557" w:rsidP="00DE6557">
      <w:pPr>
        <w:keepNext/>
        <w:keepLines/>
      </w:pPr>
      <w:r w:rsidRPr="005B25A1">
        <w:t>r00 agreed. Revised to</w:t>
      </w:r>
      <w:r>
        <w:rPr>
          <w:color w:val="0000FF"/>
        </w:rPr>
        <w:t xml:space="preserve"> S2-2407375</w:t>
      </w:r>
      <w:r>
        <w:t>. Approved.</w:t>
      </w:r>
    </w:p>
    <w:p w14:paraId="49975873" w14:textId="77777777" w:rsidR="00DE6557" w:rsidRPr="00EB0339" w:rsidRDefault="00DE6557" w:rsidP="00DE6557">
      <w:r w:rsidRPr="005B25A1">
        <w:rPr>
          <w:b/>
          <w:bCs/>
        </w:rPr>
        <w:t>Status:</w:t>
      </w:r>
      <w:r>
        <w:t xml:space="preserve"> </w:t>
      </w:r>
      <w:r>
        <w:rPr>
          <w:color w:val="FF0000"/>
        </w:rPr>
        <w:t>Approved</w:t>
      </w:r>
      <w:r>
        <w:t>.</w:t>
      </w:r>
    </w:p>
    <w:p w14:paraId="77DAC2A5" w14:textId="77777777" w:rsidR="00E00DA6" w:rsidRDefault="0014183C" w:rsidP="00E04F4D">
      <w:pPr>
        <w:pStyle w:val="NormTop"/>
      </w:pPr>
      <w:r w:rsidRPr="0014183C">
        <w:rPr>
          <w:color w:val="0000FF"/>
        </w:rPr>
        <w:t>S2-2406287</w:t>
      </w:r>
      <w:r w:rsidR="007615D6" w:rsidRPr="00D53282">
        <w:t xml:space="preserve"> </w:t>
      </w:r>
      <w:r w:rsidR="007615D6">
        <w:t>(TS OR TR COVER) Cover sheet for presentation of TR 23.700-32 to TSG SA#104 for approval (Source: InterDigital Inc. (Rapporteur))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TR 23.700-32 to be sent to TSG SA#104 for approval.</w:t>
      </w:r>
    </w:p>
    <w:p w14:paraId="584FE1CC" w14:textId="77777777" w:rsidR="00DE6557" w:rsidRPr="005B25A1" w:rsidRDefault="00DE6557" w:rsidP="00DE6557">
      <w:pPr>
        <w:keepNext/>
        <w:keepLines/>
        <w:rPr>
          <w:b/>
          <w:bCs/>
        </w:rPr>
      </w:pPr>
      <w:r w:rsidRPr="005B25A1">
        <w:rPr>
          <w:b/>
          <w:bCs/>
        </w:rPr>
        <w:t>Plenary Discussion:</w:t>
      </w:r>
    </w:p>
    <w:p w14:paraId="14A83523" w14:textId="3B564027" w:rsidR="00DA3254" w:rsidRPr="005B25A1" w:rsidRDefault="0078503D" w:rsidP="00DA3254">
      <w:pPr>
        <w:keepNext/>
        <w:keepLines/>
      </w:pPr>
      <w:r w:rsidRPr="0078503D">
        <w:rPr>
          <w:b/>
          <w:bCs/>
        </w:rPr>
        <w:t>This was left for</w:t>
      </w:r>
      <w:r w:rsidRPr="0078503D">
        <w:rPr>
          <w:b/>
          <w:bCs/>
          <w:color w:val="0000FF"/>
        </w:rPr>
        <w:t xml:space="preserve"> e-mail approval.</w:t>
      </w:r>
    </w:p>
    <w:p w14:paraId="7A3F9B1F"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752EED31" w14:textId="77777777" w:rsidR="00DE6557" w:rsidRDefault="00DE6557" w:rsidP="00DE6557">
      <w:pPr>
        <w:pStyle w:val="FP"/>
        <w:keepNext/>
        <w:rPr>
          <w:i/>
          <w:iCs/>
          <w:sz w:val="18"/>
          <w:szCs w:val="18"/>
        </w:rPr>
      </w:pPr>
      <w:r w:rsidRPr="005B25A1">
        <w:rPr>
          <w:i/>
          <w:iCs/>
          <w:sz w:val="18"/>
          <w:szCs w:val="18"/>
        </w:rPr>
        <w:t>Mike (InterDigital) provides r01.</w:t>
      </w:r>
    </w:p>
    <w:p w14:paraId="244E7799" w14:textId="77777777" w:rsidR="00DE6557" w:rsidRDefault="00DE6557" w:rsidP="00DE6557">
      <w:pPr>
        <w:pStyle w:val="FP"/>
        <w:keepNext/>
        <w:rPr>
          <w:i/>
          <w:iCs/>
          <w:sz w:val="18"/>
          <w:szCs w:val="18"/>
        </w:rPr>
      </w:pPr>
      <w:r w:rsidRPr="005B25A1">
        <w:rPr>
          <w:i/>
          <w:iCs/>
          <w:sz w:val="18"/>
          <w:szCs w:val="18"/>
        </w:rPr>
        <w:t>Myungjune (LGE) provides r02.</w:t>
      </w:r>
    </w:p>
    <w:p w14:paraId="714EF9BA" w14:textId="77777777" w:rsidR="00DE6557" w:rsidRDefault="00DE6557" w:rsidP="00DE6557">
      <w:pPr>
        <w:pStyle w:val="FP"/>
        <w:keepNext/>
        <w:rPr>
          <w:i/>
          <w:iCs/>
          <w:sz w:val="18"/>
          <w:szCs w:val="18"/>
        </w:rPr>
      </w:pPr>
      <w:r w:rsidRPr="005B25A1">
        <w:rPr>
          <w:i/>
          <w:iCs/>
          <w:sz w:val="18"/>
          <w:szCs w:val="18"/>
        </w:rPr>
        <w:t>Peter Hedman (Ericsson) provides r03.</w:t>
      </w:r>
    </w:p>
    <w:p w14:paraId="7DCF49E8" w14:textId="77777777" w:rsidR="00DE6557" w:rsidRDefault="00DE6557" w:rsidP="00DE6557">
      <w:pPr>
        <w:pStyle w:val="FP"/>
        <w:keepNext/>
        <w:rPr>
          <w:i/>
          <w:iCs/>
          <w:sz w:val="18"/>
          <w:szCs w:val="18"/>
        </w:rPr>
      </w:pPr>
      <w:r w:rsidRPr="005B25A1">
        <w:rPr>
          <w:i/>
          <w:iCs/>
          <w:sz w:val="18"/>
          <w:szCs w:val="18"/>
        </w:rPr>
        <w:t>Mike (InterDigital) replies and provides r04.</w:t>
      </w:r>
    </w:p>
    <w:p w14:paraId="14533482" w14:textId="77777777" w:rsidR="00DE6557" w:rsidRDefault="00DE6557" w:rsidP="00DE6557">
      <w:pPr>
        <w:pStyle w:val="FP"/>
        <w:keepNext/>
        <w:rPr>
          <w:i/>
          <w:iCs/>
          <w:sz w:val="18"/>
          <w:szCs w:val="18"/>
        </w:rPr>
      </w:pPr>
      <w:r w:rsidRPr="005B25A1">
        <w:rPr>
          <w:i/>
          <w:iCs/>
          <w:sz w:val="18"/>
          <w:szCs w:val="18"/>
        </w:rPr>
        <w:t>Srinivas Garikipati (Nokia) provides comments related to mention of 'No formal evaluation been performed'. This is in general and not specific to UIA.</w:t>
      </w:r>
    </w:p>
    <w:p w14:paraId="57121001" w14:textId="77777777" w:rsidR="00DE6557" w:rsidRDefault="00DE6557" w:rsidP="00DE6557">
      <w:pPr>
        <w:pStyle w:val="FP"/>
        <w:keepNext/>
        <w:rPr>
          <w:i/>
          <w:iCs/>
          <w:sz w:val="18"/>
          <w:szCs w:val="18"/>
        </w:rPr>
      </w:pPr>
      <w:r w:rsidRPr="005B25A1">
        <w:rPr>
          <w:i/>
          <w:iCs/>
          <w:sz w:val="18"/>
          <w:szCs w:val="18"/>
        </w:rPr>
        <w:t>Peter Hedman (Ericsson) provides reply to Mike on removing contentius issue.</w:t>
      </w:r>
    </w:p>
    <w:p w14:paraId="6AFCD9B7" w14:textId="77777777" w:rsidR="00DE6557" w:rsidRDefault="00DE6557" w:rsidP="00DE6557">
      <w:pPr>
        <w:pStyle w:val="FP"/>
        <w:keepNext/>
        <w:rPr>
          <w:i/>
          <w:iCs/>
          <w:sz w:val="18"/>
          <w:szCs w:val="18"/>
        </w:rPr>
      </w:pPr>
      <w:r w:rsidRPr="005B25A1">
        <w:rPr>
          <w:i/>
          <w:iCs/>
          <w:sz w:val="18"/>
          <w:szCs w:val="18"/>
        </w:rPr>
        <w:t xml:space="preserve">Peter Hedman (Ericsson) we want to inform the reader/SA that there has been no real/formal evaluation conducted for this work. If such statement is added to other studies would be up to companies to mention for the related cover sheets. </w:t>
      </w:r>
      <w:r w:rsidRPr="005B25A1">
        <w:rPr>
          <w:i/>
          <w:iCs/>
          <w:sz w:val="18"/>
          <w:szCs w:val="18"/>
        </w:rPr>
        <w:lastRenderedPageBreak/>
        <w:t>Adding statement in SA2 chair report to SA would be good, but if only doing that it means that the cover sheet should be read together with SA2 chair report to SA to get a better picture of the status.</w:t>
      </w:r>
    </w:p>
    <w:p w14:paraId="01393C24" w14:textId="77777777" w:rsidR="00DE6557" w:rsidRDefault="00DE6557" w:rsidP="00DE6557">
      <w:pPr>
        <w:pStyle w:val="FP"/>
        <w:keepNext/>
        <w:rPr>
          <w:i/>
          <w:iCs/>
          <w:sz w:val="18"/>
          <w:szCs w:val="18"/>
        </w:rPr>
      </w:pPr>
      <w:r w:rsidRPr="005B25A1">
        <w:rPr>
          <w:i/>
          <w:iCs/>
          <w:sz w:val="18"/>
          <w:szCs w:val="18"/>
        </w:rPr>
        <w:t>Mike (InterDigital) comments that we do not agree that there has been no evaluation. Rather, the evaluation section of the TR has no content. Listing this as a contentious issue for this study is neither fair nor consistent with how other SIDs are being treated.</w:t>
      </w:r>
    </w:p>
    <w:p w14:paraId="0BC4F1E5" w14:textId="77777777" w:rsidR="00DE6557" w:rsidRDefault="00DE6557" w:rsidP="00DE6557">
      <w:pPr>
        <w:pStyle w:val="FP"/>
        <w:keepNext/>
        <w:rPr>
          <w:i/>
          <w:iCs/>
          <w:sz w:val="18"/>
          <w:szCs w:val="18"/>
        </w:rPr>
      </w:pPr>
      <w:r w:rsidRPr="005B25A1">
        <w:rPr>
          <w:i/>
          <w:iCs/>
          <w:sz w:val="18"/>
          <w:szCs w:val="18"/>
        </w:rPr>
        <w:t>==== Revisions Deadline ====.</w:t>
      </w:r>
    </w:p>
    <w:p w14:paraId="1D80963E" w14:textId="77777777" w:rsidR="00DE6557" w:rsidRDefault="00DE6557" w:rsidP="00DE6557">
      <w:pPr>
        <w:pStyle w:val="FP"/>
        <w:keepNext/>
        <w:rPr>
          <w:i/>
          <w:iCs/>
          <w:sz w:val="18"/>
          <w:szCs w:val="18"/>
        </w:rPr>
      </w:pPr>
      <w:r w:rsidRPr="005B25A1">
        <w:rPr>
          <w:i/>
          <w:iCs/>
          <w:sz w:val="18"/>
          <w:szCs w:val="18"/>
        </w:rPr>
        <w:t>Susan (Huawei) cannot agree to add something regarding 'no formal evaluation been performed' in the Contentious Issues for this specific topic, which shall be done in a uniform way, i.e. either do it to all Rel-19 SIDs or to none of the SIDs.</w:t>
      </w:r>
    </w:p>
    <w:p w14:paraId="69108267" w14:textId="77777777" w:rsidR="00DE6557" w:rsidRDefault="00DE6557" w:rsidP="00DE6557">
      <w:pPr>
        <w:pStyle w:val="FP"/>
        <w:keepNext/>
        <w:rPr>
          <w:i/>
          <w:iCs/>
          <w:sz w:val="18"/>
          <w:szCs w:val="18"/>
        </w:rPr>
      </w:pPr>
      <w:r w:rsidRPr="005B25A1">
        <w:rPr>
          <w:i/>
          <w:iCs/>
          <w:sz w:val="18"/>
          <w:szCs w:val="18"/>
        </w:rPr>
        <w:t>Peter Hedman (Ericsson) express concerns on not listing all contentious issues. Indeed the clause listing contentious issues is meant to include those issues i.e. it is not less contentious because the same issue applies for other studies.</w:t>
      </w:r>
    </w:p>
    <w:p w14:paraId="3967A29D" w14:textId="77777777" w:rsidR="00DE6557" w:rsidRDefault="00DE6557" w:rsidP="00DE6557">
      <w:pPr>
        <w:pStyle w:val="FP"/>
        <w:keepNext/>
        <w:rPr>
          <w:i/>
          <w:iCs/>
          <w:sz w:val="18"/>
          <w:szCs w:val="18"/>
        </w:rPr>
      </w:pPr>
      <w:r w:rsidRPr="005B25A1">
        <w:rPr>
          <w:i/>
          <w:iCs/>
          <w:sz w:val="18"/>
          <w:szCs w:val="18"/>
        </w:rPr>
        <w:t>Sudeep (Apple) agrees with Ericsson that there is a need to mention lack of evaluation in this study. Different from other SIDs, we feel here an evaluation is required to agree on conclusion principles for KI1#1-#3. Maybe this could also be mentioned as an outstanding tasks to reach conclusion for KI#1 - #3.</w:t>
      </w:r>
    </w:p>
    <w:p w14:paraId="57D6467D" w14:textId="77777777" w:rsidR="00DE6557" w:rsidRDefault="00DE6557" w:rsidP="00DE6557">
      <w:pPr>
        <w:pStyle w:val="FP"/>
        <w:keepNext/>
        <w:rPr>
          <w:i/>
          <w:iCs/>
          <w:sz w:val="18"/>
          <w:szCs w:val="18"/>
        </w:rPr>
      </w:pPr>
      <w:r w:rsidRPr="005B25A1">
        <w:rPr>
          <w:i/>
          <w:iCs/>
          <w:sz w:val="18"/>
          <w:szCs w:val="18"/>
        </w:rPr>
        <w:t>Haris (Qualcomm) agrees with Ericsson that there is a need to mention lack of evaluation in this study since no significant conclusions were reached for KI1-3.</w:t>
      </w:r>
    </w:p>
    <w:p w14:paraId="525B0100" w14:textId="77777777" w:rsidR="00DE6557" w:rsidRDefault="00DE6557" w:rsidP="00DE6557">
      <w:pPr>
        <w:pStyle w:val="FP"/>
        <w:keepNext/>
        <w:rPr>
          <w:i/>
          <w:iCs/>
          <w:sz w:val="18"/>
          <w:szCs w:val="18"/>
        </w:rPr>
      </w:pPr>
      <w:r w:rsidRPr="005B25A1">
        <w:rPr>
          <w:i/>
          <w:iCs/>
          <w:sz w:val="18"/>
          <w:szCs w:val="18"/>
        </w:rPr>
        <w:t>Mike (InterDigital) comments it is not accurate that there 'were no evaluations'. Rather, the evaluation section has no agreed content. Furthermore, it should come as no surprise that there is no agreed evaluation content as it was planned that SA2 will not prioritize spending time on evaluation papers. It would have been good if companies expressed concern about this earlier.</w:t>
      </w:r>
    </w:p>
    <w:p w14:paraId="084243CE" w14:textId="77777777" w:rsidR="00DE6557" w:rsidRDefault="00DE6557" w:rsidP="00DE6557">
      <w:pPr>
        <w:pStyle w:val="FP"/>
        <w:keepNext/>
        <w:rPr>
          <w:i/>
          <w:iCs/>
          <w:sz w:val="18"/>
          <w:szCs w:val="18"/>
        </w:rPr>
      </w:pPr>
      <w:r w:rsidRPr="005B25A1">
        <w:rPr>
          <w:i/>
          <w:iCs/>
          <w:sz w:val="18"/>
          <w:szCs w:val="18"/>
        </w:rPr>
        <w:t>Srinivas Garikipati (Nokia) comments regarding evaluations; every meeting report indicated what would be discussed (agenda) in the next meeting. And evaluation papers were de-prioritized over conclusions, so not sure this to be considered as contentious.</w:t>
      </w:r>
    </w:p>
    <w:p w14:paraId="712FF167" w14:textId="77777777" w:rsidR="00DE6557" w:rsidRDefault="00DE6557" w:rsidP="00DE6557">
      <w:pPr>
        <w:pStyle w:val="FP"/>
        <w:keepNext/>
        <w:rPr>
          <w:i/>
          <w:iCs/>
          <w:sz w:val="18"/>
          <w:szCs w:val="18"/>
        </w:rPr>
      </w:pPr>
      <w:r w:rsidRPr="005B25A1">
        <w:rPr>
          <w:i/>
          <w:iCs/>
          <w:sz w:val="18"/>
          <w:szCs w:val="18"/>
        </w:rPr>
        <w:t>Peter Hedman (Ericsson) open to where the fact of no or not enough evaluation is stated i.e. if not in the cover sheet then I assume in the status report which will need to be opend to better understand the cover sheet...</w:t>
      </w:r>
    </w:p>
    <w:p w14:paraId="574CE5C4" w14:textId="77777777" w:rsidR="00DE6557" w:rsidRDefault="00DE6557" w:rsidP="00DE6557">
      <w:pPr>
        <w:pStyle w:val="FP"/>
        <w:keepNext/>
        <w:rPr>
          <w:i/>
          <w:iCs/>
          <w:sz w:val="18"/>
          <w:szCs w:val="18"/>
        </w:rPr>
      </w:pPr>
      <w:r w:rsidRPr="005B25A1">
        <w:rPr>
          <w:i/>
          <w:iCs/>
          <w:sz w:val="18"/>
          <w:szCs w:val="18"/>
        </w:rPr>
        <w:t>==== Final Comments Deadline ====.</w:t>
      </w:r>
    </w:p>
    <w:p w14:paraId="3C177907" w14:textId="77777777" w:rsidR="00DE6557" w:rsidRPr="005B25A1" w:rsidRDefault="00DE6557" w:rsidP="00DE6557">
      <w:pPr>
        <w:pStyle w:val="FP"/>
        <w:keepNext/>
        <w:rPr>
          <w:i/>
          <w:iCs/>
          <w:sz w:val="18"/>
          <w:szCs w:val="18"/>
        </w:rPr>
      </w:pPr>
    </w:p>
    <w:p w14:paraId="4BDC2430" w14:textId="77777777" w:rsidR="00DE6557" w:rsidRPr="005B25A1" w:rsidRDefault="00DE6557" w:rsidP="00DE6557">
      <w:pPr>
        <w:keepNext/>
        <w:keepLines/>
      </w:pPr>
      <w:r w:rsidRPr="005B25A1">
        <w:t>r04 agreed. Revised to</w:t>
      </w:r>
      <w:r>
        <w:rPr>
          <w:color w:val="0000FF"/>
        </w:rPr>
        <w:t xml:space="preserve"> S2-2407376</w:t>
      </w:r>
      <w:r>
        <w:t>. Approved.</w:t>
      </w:r>
    </w:p>
    <w:p w14:paraId="57651DDA" w14:textId="77777777" w:rsidR="00DE6557" w:rsidRPr="00EB0339" w:rsidRDefault="00DE6557" w:rsidP="00DE6557">
      <w:r w:rsidRPr="005B25A1">
        <w:rPr>
          <w:b/>
          <w:bCs/>
        </w:rPr>
        <w:t>Status:</w:t>
      </w:r>
      <w:r>
        <w:t xml:space="preserve"> </w:t>
      </w:r>
      <w:r>
        <w:rPr>
          <w:color w:val="FF0000"/>
        </w:rPr>
        <w:t>Approved</w:t>
      </w:r>
      <w:r>
        <w:t>.</w:t>
      </w:r>
    </w:p>
    <w:p w14:paraId="698752B2" w14:textId="77777777" w:rsidR="00E00DA6" w:rsidRDefault="0014183C" w:rsidP="00E04F4D">
      <w:pPr>
        <w:pStyle w:val="NormTop"/>
      </w:pPr>
      <w:r w:rsidRPr="0014183C">
        <w:rPr>
          <w:color w:val="0000FF"/>
        </w:rPr>
        <w:t>S2-2406345</w:t>
      </w:r>
      <w:r w:rsidR="007615D6" w:rsidRPr="00D53282">
        <w:t xml:space="preserve"> </w:t>
      </w:r>
      <w:r w:rsidR="007615D6">
        <w:t>(TS OR TR COVER) Cover sheet for presentation of TR 23.700-77 to TSG SA#104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TR 23.700-77 to be sent to TSG SA#104 for approval.</w:t>
      </w:r>
    </w:p>
    <w:p w14:paraId="0EF40E30" w14:textId="77777777" w:rsidR="00DE6557" w:rsidRPr="005B25A1" w:rsidRDefault="00DE6557" w:rsidP="00DE6557">
      <w:pPr>
        <w:keepNext/>
        <w:keepLines/>
        <w:rPr>
          <w:b/>
          <w:bCs/>
        </w:rPr>
      </w:pPr>
      <w:r w:rsidRPr="005B25A1">
        <w:rPr>
          <w:b/>
          <w:bCs/>
        </w:rPr>
        <w:t>Plenary Discussion:</w:t>
      </w:r>
    </w:p>
    <w:p w14:paraId="0F529279" w14:textId="3A3C33E9" w:rsidR="00DA3254" w:rsidRPr="005B25A1" w:rsidRDefault="0078503D" w:rsidP="00DA3254">
      <w:pPr>
        <w:keepNext/>
        <w:keepLines/>
      </w:pPr>
      <w:r w:rsidRPr="0078503D">
        <w:rPr>
          <w:b/>
          <w:bCs/>
        </w:rPr>
        <w:t>This was left for</w:t>
      </w:r>
      <w:r w:rsidRPr="0078503D">
        <w:rPr>
          <w:b/>
          <w:bCs/>
          <w:color w:val="0000FF"/>
        </w:rPr>
        <w:t xml:space="preserve"> e-mail approval.</w:t>
      </w:r>
    </w:p>
    <w:p w14:paraId="7B71FA28"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5E96B801" w14:textId="77777777" w:rsidR="00DE6557" w:rsidRDefault="00DE6557" w:rsidP="00DE6557">
      <w:pPr>
        <w:pStyle w:val="FP"/>
        <w:keepNext/>
        <w:rPr>
          <w:i/>
          <w:iCs/>
          <w:sz w:val="18"/>
          <w:szCs w:val="18"/>
        </w:rPr>
      </w:pPr>
      <w:r w:rsidRPr="005B25A1">
        <w:rPr>
          <w:i/>
          <w:iCs/>
          <w:sz w:val="18"/>
          <w:szCs w:val="18"/>
        </w:rPr>
        <w:t>Yi Jiang (China Mobile) provide r01.</w:t>
      </w:r>
    </w:p>
    <w:p w14:paraId="571DF8B8" w14:textId="77777777" w:rsidR="00DE6557" w:rsidRDefault="00DE6557" w:rsidP="00DE6557">
      <w:pPr>
        <w:pStyle w:val="FP"/>
        <w:keepNext/>
        <w:rPr>
          <w:i/>
          <w:iCs/>
          <w:sz w:val="18"/>
          <w:szCs w:val="18"/>
        </w:rPr>
      </w:pPr>
      <w:r w:rsidRPr="005B25A1">
        <w:rPr>
          <w:i/>
          <w:iCs/>
          <w:sz w:val="18"/>
          <w:szCs w:val="18"/>
        </w:rPr>
        <w:t>==== Revisions Deadline ====.</w:t>
      </w:r>
    </w:p>
    <w:p w14:paraId="33DB9C70" w14:textId="77777777" w:rsidR="00DE6557" w:rsidRDefault="00DE6557" w:rsidP="00DE6557">
      <w:pPr>
        <w:pStyle w:val="FP"/>
        <w:keepNext/>
        <w:rPr>
          <w:i/>
          <w:iCs/>
          <w:sz w:val="18"/>
          <w:szCs w:val="18"/>
        </w:rPr>
      </w:pPr>
      <w:r w:rsidRPr="005B25A1">
        <w:rPr>
          <w:i/>
          <w:iCs/>
          <w:sz w:val="18"/>
          <w:szCs w:val="18"/>
        </w:rPr>
        <w:t>Ashok (Samsung) provides further comments.</w:t>
      </w:r>
    </w:p>
    <w:p w14:paraId="0B0D3641" w14:textId="77777777" w:rsidR="00DE6557" w:rsidRDefault="00DE6557" w:rsidP="00DE6557">
      <w:pPr>
        <w:pStyle w:val="FP"/>
        <w:keepNext/>
        <w:rPr>
          <w:i/>
          <w:iCs/>
          <w:sz w:val="18"/>
          <w:szCs w:val="18"/>
        </w:rPr>
      </w:pPr>
      <w:r w:rsidRPr="005B25A1">
        <w:rPr>
          <w:i/>
          <w:iCs/>
          <w:sz w:val="18"/>
          <w:szCs w:val="18"/>
        </w:rPr>
        <w:t>Ashok (Samsung) provides comments.</w:t>
      </w:r>
    </w:p>
    <w:p w14:paraId="14E70C9F" w14:textId="77777777" w:rsidR="00DE6557" w:rsidRDefault="00DE6557" w:rsidP="00DE6557">
      <w:pPr>
        <w:pStyle w:val="FP"/>
        <w:keepNext/>
        <w:rPr>
          <w:i/>
          <w:iCs/>
          <w:sz w:val="18"/>
          <w:szCs w:val="18"/>
        </w:rPr>
      </w:pPr>
      <w:r w:rsidRPr="005B25A1">
        <w:rPr>
          <w:i/>
          <w:iCs/>
          <w:sz w:val="18"/>
          <w:szCs w:val="18"/>
        </w:rPr>
        <w:t>Yi Jiang (China Mobile) provides r01.</w:t>
      </w:r>
    </w:p>
    <w:p w14:paraId="7EDBDB4B" w14:textId="77777777" w:rsidR="00DE6557" w:rsidRDefault="00DE6557" w:rsidP="00DE6557">
      <w:pPr>
        <w:pStyle w:val="FP"/>
        <w:keepNext/>
        <w:rPr>
          <w:i/>
          <w:iCs/>
          <w:sz w:val="18"/>
          <w:szCs w:val="18"/>
        </w:rPr>
      </w:pPr>
      <w:r w:rsidRPr="005B25A1">
        <w:rPr>
          <w:i/>
          <w:iCs/>
          <w:sz w:val="18"/>
          <w:szCs w:val="18"/>
        </w:rPr>
        <w:t>Rainer (Nokia) proposes to change completion rate of the TR.</w:t>
      </w:r>
    </w:p>
    <w:p w14:paraId="5378BA8A" w14:textId="77777777" w:rsidR="00DE6557" w:rsidRDefault="00DE6557" w:rsidP="00DE6557">
      <w:pPr>
        <w:pStyle w:val="FP"/>
        <w:keepNext/>
        <w:rPr>
          <w:i/>
          <w:iCs/>
          <w:sz w:val="18"/>
          <w:szCs w:val="18"/>
        </w:rPr>
      </w:pPr>
      <w:r w:rsidRPr="005B25A1">
        <w:rPr>
          <w:i/>
          <w:iCs/>
          <w:sz w:val="18"/>
          <w:szCs w:val="18"/>
        </w:rPr>
        <w:t>Yi Jiang (China Mobile) ask questions for guidance.</w:t>
      </w:r>
    </w:p>
    <w:p w14:paraId="5999285B" w14:textId="77777777" w:rsidR="00DE6557" w:rsidRDefault="00DE6557" w:rsidP="00DE6557">
      <w:pPr>
        <w:pStyle w:val="FP"/>
        <w:keepNext/>
        <w:rPr>
          <w:i/>
          <w:iCs/>
          <w:sz w:val="18"/>
          <w:szCs w:val="18"/>
        </w:rPr>
      </w:pPr>
      <w:r w:rsidRPr="005B25A1">
        <w:rPr>
          <w:i/>
          <w:iCs/>
          <w:sz w:val="18"/>
          <w:szCs w:val="18"/>
        </w:rPr>
        <w:t>George (Ericsson) proposes to change completion rate of the TR to 95% .</w:t>
      </w:r>
    </w:p>
    <w:p w14:paraId="63AE1E4C" w14:textId="77777777" w:rsidR="00DE6557" w:rsidRDefault="00DE6557" w:rsidP="00DE6557">
      <w:pPr>
        <w:pStyle w:val="FP"/>
        <w:keepNext/>
        <w:rPr>
          <w:i/>
          <w:iCs/>
          <w:sz w:val="18"/>
          <w:szCs w:val="18"/>
        </w:rPr>
      </w:pPr>
      <w:r w:rsidRPr="005B25A1">
        <w:rPr>
          <w:i/>
          <w:iCs/>
          <w:sz w:val="18"/>
          <w:szCs w:val="18"/>
        </w:rPr>
        <w:t>Yi Jiang (China Mobile) proposes to go with r01 plus the changes listed below.</w:t>
      </w:r>
    </w:p>
    <w:p w14:paraId="29CD3163" w14:textId="77777777" w:rsidR="00DE6557" w:rsidRDefault="00DE6557" w:rsidP="00DE6557">
      <w:pPr>
        <w:pStyle w:val="FP"/>
        <w:keepNext/>
        <w:rPr>
          <w:i/>
          <w:iCs/>
          <w:sz w:val="18"/>
          <w:szCs w:val="18"/>
        </w:rPr>
      </w:pPr>
      <w:r w:rsidRPr="005B25A1">
        <w:rPr>
          <w:i/>
          <w:iCs/>
          <w:sz w:val="18"/>
          <w:szCs w:val="18"/>
        </w:rPr>
        <w:t>Rainer (Nokia) is fine with r02.</w:t>
      </w:r>
    </w:p>
    <w:p w14:paraId="3FEC6C65" w14:textId="77777777" w:rsidR="00DE6557" w:rsidRDefault="00DE6557" w:rsidP="00DE6557">
      <w:pPr>
        <w:pStyle w:val="FP"/>
        <w:keepNext/>
        <w:rPr>
          <w:i/>
          <w:iCs/>
          <w:sz w:val="18"/>
          <w:szCs w:val="18"/>
        </w:rPr>
      </w:pPr>
      <w:r w:rsidRPr="005B25A1">
        <w:rPr>
          <w:i/>
          <w:iCs/>
          <w:sz w:val="18"/>
          <w:szCs w:val="18"/>
        </w:rPr>
        <w:t>==== Final Comments Deadline ====.</w:t>
      </w:r>
    </w:p>
    <w:p w14:paraId="6C0738D4" w14:textId="77777777" w:rsidR="00DE6557" w:rsidRPr="005B25A1" w:rsidRDefault="00DE6557" w:rsidP="00DE6557">
      <w:pPr>
        <w:pStyle w:val="FP"/>
        <w:keepNext/>
        <w:rPr>
          <w:i/>
          <w:iCs/>
          <w:sz w:val="18"/>
          <w:szCs w:val="18"/>
        </w:rPr>
      </w:pPr>
    </w:p>
    <w:p w14:paraId="4D8B5845" w14:textId="77777777" w:rsidR="00DE6557" w:rsidRPr="005B25A1" w:rsidRDefault="00DE6557" w:rsidP="00DE6557">
      <w:pPr>
        <w:keepNext/>
        <w:keepLines/>
      </w:pPr>
      <w:r w:rsidRPr="005B25A1">
        <w:t>r01 agreed. Revised to</w:t>
      </w:r>
      <w:r>
        <w:rPr>
          <w:color w:val="0000FF"/>
        </w:rPr>
        <w:t xml:space="preserve"> S2-2407377</w:t>
      </w:r>
      <w:r>
        <w:t>. Approved.</w:t>
      </w:r>
    </w:p>
    <w:p w14:paraId="75C6321E" w14:textId="77777777" w:rsidR="00DE6557" w:rsidRPr="00EB0339" w:rsidRDefault="00DE6557" w:rsidP="00DE6557">
      <w:r w:rsidRPr="005B25A1">
        <w:rPr>
          <w:b/>
          <w:bCs/>
        </w:rPr>
        <w:t>Status:</w:t>
      </w:r>
      <w:r>
        <w:t xml:space="preserve"> </w:t>
      </w:r>
      <w:r>
        <w:rPr>
          <w:color w:val="FF0000"/>
        </w:rPr>
        <w:t>Approved</w:t>
      </w:r>
      <w:r>
        <w:t>.</w:t>
      </w:r>
    </w:p>
    <w:p w14:paraId="131CC30B" w14:textId="77777777" w:rsidR="00E00DA6" w:rsidRDefault="0014183C" w:rsidP="00E04F4D">
      <w:pPr>
        <w:pStyle w:val="NormTop"/>
      </w:pPr>
      <w:r w:rsidRPr="0014183C">
        <w:rPr>
          <w:color w:val="0000FF"/>
        </w:rPr>
        <w:lastRenderedPageBreak/>
        <w:t>S2-2406438</w:t>
      </w:r>
      <w:r w:rsidR="007615D6" w:rsidRPr="00D53282">
        <w:t xml:space="preserve"> </w:t>
      </w:r>
      <w:r w:rsidR="007615D6">
        <w:t>(TS OR TR COVER) Cover sheet for presentation of TR 23.700-49 to TSG SA#104 (Source: Intel (Rapporteur))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Cover sheet for presentation of TR 23.700-49 to TSG SA#104 for Information and Approval.</w:t>
      </w:r>
    </w:p>
    <w:p w14:paraId="181E74FC" w14:textId="77777777" w:rsidR="00DE6557" w:rsidRPr="005B25A1" w:rsidRDefault="00DE6557" w:rsidP="00DE6557">
      <w:pPr>
        <w:keepNext/>
        <w:keepLines/>
        <w:rPr>
          <w:b/>
          <w:bCs/>
        </w:rPr>
      </w:pPr>
      <w:r w:rsidRPr="005B25A1">
        <w:rPr>
          <w:b/>
          <w:bCs/>
        </w:rPr>
        <w:t>Plenary Discussion:</w:t>
      </w:r>
    </w:p>
    <w:p w14:paraId="74EF3299" w14:textId="47E78377" w:rsidR="00DA3254" w:rsidRPr="005B25A1" w:rsidRDefault="0078503D" w:rsidP="00DA3254">
      <w:pPr>
        <w:keepNext/>
        <w:keepLines/>
      </w:pPr>
      <w:r w:rsidRPr="0078503D">
        <w:rPr>
          <w:b/>
          <w:bCs/>
        </w:rPr>
        <w:t>This was left for</w:t>
      </w:r>
      <w:r w:rsidRPr="0078503D">
        <w:rPr>
          <w:b/>
          <w:bCs/>
          <w:color w:val="0000FF"/>
        </w:rPr>
        <w:t xml:space="preserve"> e-mail approval.</w:t>
      </w:r>
    </w:p>
    <w:p w14:paraId="37E84972"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65566CC2" w14:textId="77777777" w:rsidR="00DE6557" w:rsidRDefault="00DE6557" w:rsidP="00DE6557">
      <w:pPr>
        <w:pStyle w:val="FP"/>
        <w:keepNext/>
        <w:rPr>
          <w:i/>
          <w:iCs/>
          <w:sz w:val="18"/>
          <w:szCs w:val="18"/>
        </w:rPr>
      </w:pPr>
      <w:r w:rsidRPr="005B25A1">
        <w:rPr>
          <w:i/>
          <w:iCs/>
          <w:sz w:val="18"/>
          <w:szCs w:val="18"/>
        </w:rPr>
        <w:t>Changhong (Intel) provides r01.</w:t>
      </w:r>
    </w:p>
    <w:p w14:paraId="3F974038" w14:textId="77777777" w:rsidR="00DE6557" w:rsidRDefault="00DE6557" w:rsidP="00DE6557">
      <w:pPr>
        <w:pStyle w:val="FP"/>
        <w:keepNext/>
        <w:rPr>
          <w:i/>
          <w:iCs/>
          <w:sz w:val="18"/>
          <w:szCs w:val="18"/>
        </w:rPr>
      </w:pPr>
      <w:r w:rsidRPr="005B25A1">
        <w:rPr>
          <w:i/>
          <w:iCs/>
          <w:sz w:val="18"/>
          <w:szCs w:val="18"/>
        </w:rPr>
        <w:t>Tezcan (Nokia) provide r02 to align with the general wording on the title.</w:t>
      </w:r>
    </w:p>
    <w:p w14:paraId="288773D8" w14:textId="77777777" w:rsidR="00DE6557" w:rsidRDefault="00DE6557" w:rsidP="00DE6557">
      <w:pPr>
        <w:pStyle w:val="FP"/>
        <w:keepNext/>
        <w:rPr>
          <w:i/>
          <w:iCs/>
          <w:sz w:val="18"/>
          <w:szCs w:val="18"/>
        </w:rPr>
      </w:pPr>
      <w:r w:rsidRPr="005B25A1">
        <w:rPr>
          <w:i/>
          <w:iCs/>
          <w:sz w:val="18"/>
          <w:szCs w:val="18"/>
        </w:rPr>
        <w:t>==== Revisions Deadline ====.</w:t>
      </w:r>
    </w:p>
    <w:p w14:paraId="6F73F497" w14:textId="77777777" w:rsidR="00DE6557" w:rsidRDefault="00DE6557" w:rsidP="00DE6557">
      <w:pPr>
        <w:pStyle w:val="FP"/>
        <w:keepNext/>
        <w:rPr>
          <w:i/>
          <w:iCs/>
          <w:sz w:val="18"/>
          <w:szCs w:val="18"/>
        </w:rPr>
      </w:pPr>
      <w:r w:rsidRPr="005B25A1">
        <w:rPr>
          <w:i/>
          <w:iCs/>
          <w:sz w:val="18"/>
          <w:szCs w:val="18"/>
        </w:rPr>
        <w:t>==== Final Comments Deadline ====.</w:t>
      </w:r>
    </w:p>
    <w:p w14:paraId="4E7B3DDD" w14:textId="77777777" w:rsidR="00DE6557" w:rsidRPr="005B25A1" w:rsidRDefault="00DE6557" w:rsidP="00DE6557">
      <w:pPr>
        <w:pStyle w:val="FP"/>
        <w:keepNext/>
        <w:rPr>
          <w:i/>
          <w:iCs/>
          <w:sz w:val="18"/>
          <w:szCs w:val="18"/>
        </w:rPr>
      </w:pPr>
    </w:p>
    <w:p w14:paraId="4DF8DEBB" w14:textId="77777777" w:rsidR="00DE6557" w:rsidRPr="005B25A1" w:rsidRDefault="00DE6557" w:rsidP="00DE6557">
      <w:pPr>
        <w:keepNext/>
        <w:keepLines/>
      </w:pPr>
      <w:r w:rsidRPr="005B25A1">
        <w:t>r02 agreed. Revised to</w:t>
      </w:r>
      <w:r>
        <w:rPr>
          <w:color w:val="0000FF"/>
        </w:rPr>
        <w:t xml:space="preserve"> S2-2407378</w:t>
      </w:r>
      <w:r>
        <w:t>. Approved.</w:t>
      </w:r>
    </w:p>
    <w:p w14:paraId="5F858A7E" w14:textId="77777777" w:rsidR="00DE6557" w:rsidRPr="00EB0339" w:rsidRDefault="00DE6557" w:rsidP="00DE6557">
      <w:r w:rsidRPr="005B25A1">
        <w:rPr>
          <w:b/>
          <w:bCs/>
        </w:rPr>
        <w:t>Status:</w:t>
      </w:r>
      <w:r>
        <w:t xml:space="preserve"> </w:t>
      </w:r>
      <w:r>
        <w:rPr>
          <w:color w:val="FF0000"/>
        </w:rPr>
        <w:t>Approved</w:t>
      </w:r>
      <w:r>
        <w:t>.</w:t>
      </w:r>
    </w:p>
    <w:p w14:paraId="3233F0DA" w14:textId="77777777" w:rsidR="00E00DA6" w:rsidRDefault="0014183C" w:rsidP="00E04F4D">
      <w:pPr>
        <w:pStyle w:val="NormTop"/>
      </w:pPr>
      <w:r w:rsidRPr="0014183C">
        <w:rPr>
          <w:color w:val="0000FF"/>
        </w:rPr>
        <w:t>S2-2406586</w:t>
      </w:r>
      <w:r w:rsidR="007615D6" w:rsidRPr="00D53282">
        <w:t xml:space="preserve"> </w:t>
      </w:r>
      <w:r w:rsidR="007615D6">
        <w:t>(TS OR TR COVER) Cover sheet for presentation of TR 23.700-66 to TSG SA for approval (Source: Samsung,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This Technical Report investigates and identifies potential enhancements on 5GS to improve energy efficiency and to support energy saving in the network, focusing on the following objectives: - Potential framework for network energy consumption exposure. Whether and what information is exposed, how it is exposed (e.g., charging) and at what granularity, e.g., at RAN level, Core Network level, network slice level, UE level, PDU session level, and/or QoS flow level. Whether and how renewable energy or carbon emission information for such granularities can be exposed by an MNO. - Enhancement for subscription and policy control to enable network energy savings as service criteria. - Enhancements for network energy saving including 5GC(NFs) and NG-RAN interactions, analytics, etc. Impacts on the UE are not ruled out in the study. Changes since last presentation to TSG SA: None. Outstanding Issues: RAN dependent solutions require feedbacks from RAN WGs for normative work alignments. Contentious Issues: None.</w:t>
      </w:r>
    </w:p>
    <w:p w14:paraId="05F20C32" w14:textId="77777777" w:rsidR="00DE6557" w:rsidRPr="005B25A1" w:rsidRDefault="00DE6557" w:rsidP="00DE6557">
      <w:pPr>
        <w:keepNext/>
        <w:keepLines/>
        <w:rPr>
          <w:b/>
          <w:bCs/>
        </w:rPr>
      </w:pPr>
      <w:r w:rsidRPr="005B25A1">
        <w:rPr>
          <w:b/>
          <w:bCs/>
        </w:rPr>
        <w:t>Plenary Discussion:</w:t>
      </w:r>
    </w:p>
    <w:p w14:paraId="7E4CF7BC" w14:textId="1EEB8663" w:rsidR="00DA3254" w:rsidRPr="005B25A1" w:rsidRDefault="0078503D" w:rsidP="00DA3254">
      <w:pPr>
        <w:keepNext/>
        <w:keepLines/>
      </w:pPr>
      <w:r w:rsidRPr="0078503D">
        <w:rPr>
          <w:b/>
          <w:bCs/>
        </w:rPr>
        <w:t>This was left for</w:t>
      </w:r>
      <w:r w:rsidRPr="0078503D">
        <w:rPr>
          <w:b/>
          <w:bCs/>
          <w:color w:val="0000FF"/>
        </w:rPr>
        <w:t xml:space="preserve"> e-mail approval.</w:t>
      </w:r>
    </w:p>
    <w:p w14:paraId="3067EC4D"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1DE103B8" w14:textId="77777777" w:rsidR="00DE6557" w:rsidRDefault="00DE6557" w:rsidP="00DE6557">
      <w:pPr>
        <w:pStyle w:val="FP"/>
        <w:keepNext/>
        <w:rPr>
          <w:i/>
          <w:iCs/>
          <w:sz w:val="18"/>
          <w:szCs w:val="18"/>
        </w:rPr>
      </w:pPr>
      <w:r w:rsidRPr="005B25A1">
        <w:rPr>
          <w:i/>
          <w:iCs/>
          <w:sz w:val="18"/>
          <w:szCs w:val="18"/>
        </w:rPr>
        <w:t>Jungshin (Samsung) provides r01.</w:t>
      </w:r>
    </w:p>
    <w:p w14:paraId="5C585C3B" w14:textId="77777777" w:rsidR="00DE6557" w:rsidRDefault="00DE6557" w:rsidP="00DE6557">
      <w:pPr>
        <w:pStyle w:val="FP"/>
        <w:keepNext/>
        <w:rPr>
          <w:i/>
          <w:iCs/>
          <w:sz w:val="18"/>
          <w:szCs w:val="18"/>
        </w:rPr>
      </w:pPr>
      <w:r w:rsidRPr="005B25A1">
        <w:rPr>
          <w:i/>
          <w:iCs/>
          <w:sz w:val="18"/>
          <w:szCs w:val="18"/>
        </w:rPr>
        <w:t>Marco (Huawei) provides r02.</w:t>
      </w:r>
    </w:p>
    <w:p w14:paraId="44D73656" w14:textId="77777777" w:rsidR="00DE6557" w:rsidRDefault="00DE6557" w:rsidP="00DE6557">
      <w:pPr>
        <w:pStyle w:val="FP"/>
        <w:keepNext/>
        <w:rPr>
          <w:i/>
          <w:iCs/>
          <w:sz w:val="18"/>
          <w:szCs w:val="18"/>
        </w:rPr>
      </w:pPr>
      <w:r w:rsidRPr="005B25A1">
        <w:rPr>
          <w:i/>
          <w:iCs/>
          <w:sz w:val="18"/>
          <w:szCs w:val="18"/>
        </w:rPr>
        <w:t>Magnus (Ericsson) comments that the standards text is missing e.g. TR % completion, This is the first time presented to TSG SA, if we go for approval it should also be clarified that it's for information and approval.</w:t>
      </w:r>
    </w:p>
    <w:p w14:paraId="0F4C5CCF" w14:textId="77777777" w:rsidR="00DE6557" w:rsidRDefault="00DE6557" w:rsidP="00DE6557">
      <w:pPr>
        <w:pStyle w:val="FP"/>
        <w:keepNext/>
        <w:rPr>
          <w:i/>
          <w:iCs/>
          <w:sz w:val="18"/>
          <w:szCs w:val="18"/>
        </w:rPr>
      </w:pPr>
      <w:r w:rsidRPr="005B25A1">
        <w:rPr>
          <w:i/>
          <w:iCs/>
          <w:sz w:val="18"/>
          <w:szCs w:val="18"/>
        </w:rPr>
        <w:t>==== Revisions Deadline ====.</w:t>
      </w:r>
    </w:p>
    <w:p w14:paraId="7F912353" w14:textId="77777777" w:rsidR="00DE6557" w:rsidRDefault="00DE6557" w:rsidP="00DE6557">
      <w:pPr>
        <w:pStyle w:val="FP"/>
        <w:keepNext/>
        <w:rPr>
          <w:i/>
          <w:iCs/>
          <w:sz w:val="18"/>
          <w:szCs w:val="18"/>
        </w:rPr>
      </w:pPr>
      <w:r w:rsidRPr="005B25A1">
        <w:rPr>
          <w:i/>
          <w:iCs/>
          <w:sz w:val="18"/>
          <w:szCs w:val="18"/>
        </w:rPr>
        <w:t>Jungshin (Samsung) proposes to go with r02 by incorporating the following additional changes on top of r02.</w:t>
      </w:r>
    </w:p>
    <w:p w14:paraId="7E0514D8" w14:textId="77777777" w:rsidR="00DE6557" w:rsidRDefault="00DE6557" w:rsidP="00DE6557">
      <w:pPr>
        <w:pStyle w:val="FP"/>
        <w:keepNext/>
        <w:rPr>
          <w:i/>
          <w:iCs/>
          <w:sz w:val="18"/>
          <w:szCs w:val="18"/>
        </w:rPr>
      </w:pPr>
      <w:r w:rsidRPr="005B25A1">
        <w:rPr>
          <w:i/>
          <w:iCs/>
          <w:sz w:val="18"/>
          <w:szCs w:val="18"/>
        </w:rPr>
        <w:t>1. Replace the 'None' with 'This is the first presentation to TSG SA for information and approval (i.e. one-step approval). The TR is considered 100% complete' for the text under the Changes since last presentation to TSG SA:.</w:t>
      </w:r>
    </w:p>
    <w:p w14:paraId="23FD9FAD" w14:textId="77777777" w:rsidR="00DE6557" w:rsidRDefault="00DE6557" w:rsidP="00DE6557">
      <w:pPr>
        <w:pStyle w:val="FP"/>
        <w:keepNext/>
        <w:rPr>
          <w:i/>
          <w:iCs/>
          <w:sz w:val="18"/>
          <w:szCs w:val="18"/>
        </w:rPr>
      </w:pPr>
      <w:r w:rsidRPr="005B25A1">
        <w:rPr>
          <w:i/>
          <w:iCs/>
          <w:sz w:val="18"/>
          <w:szCs w:val="18"/>
        </w:rPr>
        <w:t>Alessio(Nokia) cannot accept R02 as it requires updating the TR conclusions (not needed), the outstanding issue as in R01 is ok (as we will basically just do what RAN agrees based on the EN. In KI#1 conclusion) and contentious issues miss what is the decision to be made (it seems applicable to all topics whether SA2 or SA5 will do the work as worded in in R02) and proposes to go with r01 by incorporating the following additional changes on top of r01.</w:t>
      </w:r>
    </w:p>
    <w:p w14:paraId="53E37767" w14:textId="77777777" w:rsidR="00DE6557" w:rsidRDefault="00DE6557" w:rsidP="00DE6557">
      <w:pPr>
        <w:pStyle w:val="FP"/>
        <w:keepNext/>
        <w:rPr>
          <w:i/>
          <w:iCs/>
          <w:sz w:val="18"/>
          <w:szCs w:val="18"/>
        </w:rPr>
      </w:pPr>
      <w:r w:rsidRPr="005B25A1">
        <w:rPr>
          <w:i/>
          <w:iCs/>
          <w:sz w:val="18"/>
          <w:szCs w:val="18"/>
        </w:rPr>
        <w:t>1. Replace the 'None' with 'This is the first presentation to TSG SA for information and approval (i.e. one-step approval). The TR is considered 100% complete' for the text under the Changes since last presentation to TSG SA:.</w:t>
      </w:r>
    </w:p>
    <w:p w14:paraId="5868962A" w14:textId="77777777" w:rsidR="00DE6557" w:rsidRDefault="00DE6557" w:rsidP="00DE6557">
      <w:pPr>
        <w:pStyle w:val="FP"/>
        <w:keepNext/>
        <w:rPr>
          <w:i/>
          <w:iCs/>
          <w:sz w:val="18"/>
          <w:szCs w:val="18"/>
        </w:rPr>
      </w:pPr>
      <w:r w:rsidRPr="005B25A1">
        <w:rPr>
          <w:i/>
          <w:iCs/>
          <w:sz w:val="18"/>
          <w:szCs w:val="18"/>
        </w:rPr>
        <w:t>2.  In contentious issues: use this text: 'The decision on whether new functionality to collect and calculate and the energy related information to be exposed will be defined by SA2 or SA5 will need coordination in SA plenary'.</w:t>
      </w:r>
    </w:p>
    <w:p w14:paraId="3F55AABD" w14:textId="77777777" w:rsidR="00DE6557" w:rsidRDefault="00DE6557" w:rsidP="00DE6557">
      <w:pPr>
        <w:pStyle w:val="FP"/>
        <w:keepNext/>
        <w:rPr>
          <w:i/>
          <w:iCs/>
          <w:sz w:val="18"/>
          <w:szCs w:val="18"/>
        </w:rPr>
      </w:pPr>
      <w:r w:rsidRPr="005B25A1">
        <w:rPr>
          <w:i/>
          <w:iCs/>
          <w:sz w:val="18"/>
          <w:szCs w:val="18"/>
        </w:rPr>
        <w:t>==== Final Comments Deadline ====.</w:t>
      </w:r>
    </w:p>
    <w:p w14:paraId="5483FA90" w14:textId="77777777" w:rsidR="00DE6557" w:rsidRPr="005B25A1" w:rsidRDefault="00DE6557" w:rsidP="00DE6557">
      <w:pPr>
        <w:pStyle w:val="FP"/>
        <w:keepNext/>
        <w:rPr>
          <w:i/>
          <w:iCs/>
          <w:sz w:val="18"/>
          <w:szCs w:val="18"/>
        </w:rPr>
      </w:pPr>
    </w:p>
    <w:p w14:paraId="62CEC411" w14:textId="77777777" w:rsidR="00DE6557" w:rsidRPr="005B25A1" w:rsidRDefault="00DE6557" w:rsidP="00DE6557">
      <w:pPr>
        <w:keepNext/>
        <w:keepLines/>
      </w:pPr>
      <w:r w:rsidRPr="005B25A1">
        <w:t>r01 agreed. Revised to</w:t>
      </w:r>
      <w:r>
        <w:rPr>
          <w:color w:val="0000FF"/>
        </w:rPr>
        <w:t xml:space="preserve"> S2-2407379</w:t>
      </w:r>
      <w:r>
        <w:t>. Approved.</w:t>
      </w:r>
    </w:p>
    <w:p w14:paraId="3144A3C2" w14:textId="77777777" w:rsidR="00DE6557" w:rsidRPr="00EB0339" w:rsidRDefault="00DE6557" w:rsidP="00DE6557">
      <w:r w:rsidRPr="005B25A1">
        <w:rPr>
          <w:b/>
          <w:bCs/>
        </w:rPr>
        <w:t>Status:</w:t>
      </w:r>
      <w:r>
        <w:t xml:space="preserve"> </w:t>
      </w:r>
      <w:r>
        <w:rPr>
          <w:color w:val="FF0000"/>
        </w:rPr>
        <w:t>Approved</w:t>
      </w:r>
      <w:r>
        <w:t>.</w:t>
      </w:r>
    </w:p>
    <w:p w14:paraId="79F3B6DA" w14:textId="0336FEB3" w:rsidR="00E00DA6" w:rsidRDefault="0014183C" w:rsidP="00E04F4D">
      <w:pPr>
        <w:pStyle w:val="NormTop"/>
      </w:pPr>
      <w:r w:rsidRPr="0014183C">
        <w:rPr>
          <w:color w:val="0000FF"/>
        </w:rPr>
        <w:lastRenderedPageBreak/>
        <w:t>S2-2406650</w:t>
      </w:r>
      <w:r w:rsidR="007615D6" w:rsidRPr="00D53282">
        <w:t xml:space="preserve"> </w:t>
      </w:r>
      <w:r w:rsidR="007615D6">
        <w:t xml:space="preserve">(TS OR TR COVER) Cover sheet for presentation of TR 23.700-45 to TSG SA for </w:t>
      </w:r>
      <w:r w:rsidR="00E34424">
        <w:t>information</w:t>
      </w:r>
      <w:r w:rsidR="007615D6">
        <w:t xml:space="preserve">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TR 23.700-45 be sent to TSG SA#104 for information and approval.</w:t>
      </w:r>
    </w:p>
    <w:p w14:paraId="15BAB71E" w14:textId="77777777" w:rsidR="007615D6" w:rsidRPr="005B25A1" w:rsidRDefault="007615D6" w:rsidP="007615D6">
      <w:pPr>
        <w:keepNext/>
        <w:keepLines/>
        <w:rPr>
          <w:b/>
          <w:bCs/>
        </w:rPr>
      </w:pPr>
      <w:r w:rsidRPr="005B25A1">
        <w:rPr>
          <w:b/>
          <w:bCs/>
        </w:rPr>
        <w:t>Parallel discussion:</w:t>
      </w:r>
    </w:p>
    <w:p w14:paraId="29AB97BC" w14:textId="020F3D1A" w:rsidR="00AE4DEB" w:rsidRDefault="00AE4DEB" w:rsidP="00A120F3">
      <w:pPr>
        <w:keepNext/>
        <w:keepLines/>
      </w:pPr>
      <w:r>
        <w:t>This was revised in</w:t>
      </w:r>
      <w:r w:rsidR="00D46A4E">
        <w:t xml:space="preserve"> the Femto</w:t>
      </w:r>
      <w:r>
        <w:t xml:space="preserve"> parallel session to </w:t>
      </w:r>
      <w:r w:rsidRPr="00CE3EC0">
        <w:rPr>
          <w:color w:val="0000FF"/>
        </w:rPr>
        <w:t>S2-2</w:t>
      </w:r>
      <w:r>
        <w:rPr>
          <w:color w:val="0000FF"/>
        </w:rPr>
        <w:t>407153</w:t>
      </w:r>
      <w:r>
        <w:t>.</w:t>
      </w:r>
    </w:p>
    <w:p w14:paraId="722CEE82" w14:textId="77777777" w:rsidR="007615D6" w:rsidRPr="005B25A1" w:rsidRDefault="007615D6" w:rsidP="007615D6">
      <w:pPr>
        <w:keepNext/>
        <w:keepLines/>
        <w:rPr>
          <w:b/>
          <w:bCs/>
        </w:rPr>
      </w:pPr>
      <w:r w:rsidRPr="005B25A1">
        <w:rPr>
          <w:b/>
          <w:bCs/>
        </w:rPr>
        <w:t>Plenary Discussion:</w:t>
      </w:r>
    </w:p>
    <w:p w14:paraId="59A29FA0" w14:textId="3198CA52" w:rsidR="00DA3254" w:rsidRPr="005B25A1" w:rsidRDefault="0078503D" w:rsidP="00DA3254">
      <w:pPr>
        <w:keepNext/>
        <w:keepLines/>
      </w:pPr>
      <w:r w:rsidRPr="0078503D">
        <w:rPr>
          <w:b/>
          <w:bCs/>
        </w:rPr>
        <w:t>This was left for</w:t>
      </w:r>
      <w:r w:rsidRPr="0078503D">
        <w:rPr>
          <w:b/>
          <w:bCs/>
          <w:color w:val="0000FF"/>
        </w:rPr>
        <w:t xml:space="preserve"> e-mail approval.</w:t>
      </w:r>
    </w:p>
    <w:p w14:paraId="1EF58DF5"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4D53BC35" w14:textId="77777777" w:rsidR="00DE6557" w:rsidRDefault="00DE6557" w:rsidP="00DE6557">
      <w:pPr>
        <w:pStyle w:val="FP"/>
        <w:keepNext/>
        <w:rPr>
          <w:i/>
          <w:iCs/>
          <w:sz w:val="18"/>
          <w:szCs w:val="18"/>
        </w:rPr>
      </w:pPr>
      <w:r w:rsidRPr="005B25A1">
        <w:rPr>
          <w:i/>
          <w:iCs/>
          <w:sz w:val="18"/>
          <w:szCs w:val="18"/>
        </w:rPr>
        <w:t>Myungjune (LGE) provides r01.</w:t>
      </w:r>
    </w:p>
    <w:p w14:paraId="20680CAE" w14:textId="77777777" w:rsidR="00DE6557" w:rsidRDefault="00DE6557" w:rsidP="00DE6557">
      <w:pPr>
        <w:pStyle w:val="FP"/>
        <w:keepNext/>
        <w:rPr>
          <w:i/>
          <w:iCs/>
          <w:sz w:val="18"/>
          <w:szCs w:val="18"/>
        </w:rPr>
      </w:pPr>
      <w:r w:rsidRPr="005B25A1">
        <w:rPr>
          <w:i/>
          <w:iCs/>
          <w:sz w:val="18"/>
          <w:szCs w:val="18"/>
        </w:rPr>
        <w:t>==== Revisions Deadline ====.</w:t>
      </w:r>
    </w:p>
    <w:p w14:paraId="52BB375E" w14:textId="77777777" w:rsidR="00DE6557" w:rsidRDefault="00DE6557" w:rsidP="00DE6557">
      <w:pPr>
        <w:pStyle w:val="FP"/>
        <w:keepNext/>
        <w:rPr>
          <w:i/>
          <w:iCs/>
          <w:sz w:val="18"/>
          <w:szCs w:val="18"/>
        </w:rPr>
      </w:pPr>
      <w:r w:rsidRPr="005B25A1">
        <w:rPr>
          <w:i/>
          <w:iCs/>
          <w:sz w:val="18"/>
          <w:szCs w:val="18"/>
        </w:rPr>
        <w:t>==== Final Comments Deadline ====.</w:t>
      </w:r>
    </w:p>
    <w:p w14:paraId="7347E7EA" w14:textId="77777777" w:rsidR="00DE6557" w:rsidRPr="005B25A1" w:rsidRDefault="00DE6557" w:rsidP="00DE6557">
      <w:pPr>
        <w:pStyle w:val="FP"/>
        <w:keepNext/>
        <w:rPr>
          <w:i/>
          <w:iCs/>
          <w:sz w:val="18"/>
          <w:szCs w:val="18"/>
        </w:rPr>
      </w:pPr>
    </w:p>
    <w:p w14:paraId="6669B11C" w14:textId="77777777" w:rsidR="00DE6557" w:rsidRPr="005B25A1" w:rsidRDefault="00DE6557" w:rsidP="00DE6557">
      <w:pPr>
        <w:keepNext/>
        <w:keepLines/>
      </w:pPr>
      <w:r w:rsidRPr="005B25A1">
        <w:t>r01 agreed. Revised to</w:t>
      </w:r>
      <w:r>
        <w:rPr>
          <w:color w:val="0000FF"/>
        </w:rPr>
        <w:t xml:space="preserve"> S2-2407380</w:t>
      </w:r>
      <w:r>
        <w:t>. Approved.</w:t>
      </w:r>
    </w:p>
    <w:p w14:paraId="7FBC7029" w14:textId="77777777" w:rsidR="00DE6557" w:rsidRPr="00EB0339" w:rsidRDefault="00DE6557" w:rsidP="00DE6557">
      <w:r w:rsidRPr="005B25A1">
        <w:rPr>
          <w:b/>
          <w:bCs/>
        </w:rPr>
        <w:t>Status:</w:t>
      </w:r>
      <w:r>
        <w:t xml:space="preserve"> </w:t>
      </w:r>
      <w:r>
        <w:rPr>
          <w:color w:val="FF0000"/>
        </w:rPr>
        <w:t>Approved</w:t>
      </w:r>
      <w:r>
        <w:t>.</w:t>
      </w:r>
    </w:p>
    <w:p w14:paraId="75AF4280" w14:textId="6FD5C95A" w:rsidR="00E00DA6" w:rsidRDefault="0014183C" w:rsidP="00E04F4D">
      <w:pPr>
        <w:pStyle w:val="NormTop"/>
      </w:pPr>
      <w:r w:rsidRPr="0014183C">
        <w:rPr>
          <w:color w:val="0000FF"/>
        </w:rPr>
        <w:t>S2-2406727</w:t>
      </w:r>
      <w:r w:rsidR="007615D6" w:rsidRPr="00D53282">
        <w:t xml:space="preserve"> </w:t>
      </w:r>
      <w:r w:rsidR="007615D6">
        <w:t>(TS OR TR COVER) Cover sheet for presentation of TR 23.700-63 for approva</w:t>
      </w:r>
      <w:r w:rsidR="00E34424">
        <w:t>l</w:t>
      </w:r>
      <w:r w:rsidR="007615D6">
        <w:t xml:space="preserve"> (Source: ZTE,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The Technical Report in TR 23.700-63 studies UPF enhancement for Exposure and SBA Phase 2, including the following aspects: - Study potential enhancements on UPF selection to discover UPF with specific user plane functionalities, e.g. NAT, Packet inspection, etc; - Study potential enhancements on UPF event exposure service to optimize the procedures related to UPF data collection, e.g. direct/indirect subscription of the UPF via control plane from application; - Study potential enhancements to support the AF instruction via 5GC to UPF for packet inspection (e.g. UPF detection of certain IP header, HTTP header, etc.) for UL/DL traffic, as well as report collection of the indicated packet inspection from UPF. The TR includes 3 Key Issues and 13 Solutions. Conclusions for 3 Key Issues have been agreed. Changes since last presentation to TSG SA: This is the first presentation to TSG SA. The TR is considered 100% complete. Outstanding Issues: None. Contentious Issues: None.</w:t>
      </w:r>
    </w:p>
    <w:p w14:paraId="24D07470" w14:textId="77777777" w:rsidR="00DE6557" w:rsidRPr="005B25A1" w:rsidRDefault="00DE6557" w:rsidP="00DE6557">
      <w:pPr>
        <w:keepNext/>
        <w:keepLines/>
        <w:rPr>
          <w:b/>
          <w:bCs/>
        </w:rPr>
      </w:pPr>
      <w:r w:rsidRPr="005B25A1">
        <w:rPr>
          <w:b/>
          <w:bCs/>
        </w:rPr>
        <w:t>Plenary Discussion:</w:t>
      </w:r>
    </w:p>
    <w:p w14:paraId="0135650D" w14:textId="224C4644" w:rsidR="00DA3254" w:rsidRPr="005B25A1" w:rsidRDefault="0078503D" w:rsidP="00DA3254">
      <w:pPr>
        <w:keepNext/>
        <w:keepLines/>
      </w:pPr>
      <w:r w:rsidRPr="0078503D">
        <w:rPr>
          <w:b/>
          <w:bCs/>
        </w:rPr>
        <w:t>This was left for</w:t>
      </w:r>
      <w:r w:rsidRPr="0078503D">
        <w:rPr>
          <w:b/>
          <w:bCs/>
          <w:color w:val="0000FF"/>
        </w:rPr>
        <w:t xml:space="preserve"> e-mail approval.</w:t>
      </w:r>
    </w:p>
    <w:p w14:paraId="6D57E442"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5FDCB6DE" w14:textId="77777777" w:rsidR="00DE6557" w:rsidRDefault="00DE6557" w:rsidP="00DE6557">
      <w:pPr>
        <w:pStyle w:val="FP"/>
        <w:keepNext/>
        <w:rPr>
          <w:i/>
          <w:iCs/>
          <w:sz w:val="18"/>
          <w:szCs w:val="18"/>
        </w:rPr>
      </w:pPr>
      <w:r w:rsidRPr="005B25A1">
        <w:rPr>
          <w:i/>
          <w:iCs/>
          <w:sz w:val="18"/>
          <w:szCs w:val="18"/>
        </w:rPr>
        <w:t>==== Final Comments Deadline ====.</w:t>
      </w:r>
    </w:p>
    <w:p w14:paraId="316040AF" w14:textId="77777777" w:rsidR="00DE6557" w:rsidRPr="005B25A1" w:rsidRDefault="00DE6557" w:rsidP="00DE6557">
      <w:pPr>
        <w:pStyle w:val="FP"/>
        <w:keepNext/>
        <w:rPr>
          <w:i/>
          <w:iCs/>
          <w:sz w:val="18"/>
          <w:szCs w:val="18"/>
        </w:rPr>
      </w:pPr>
    </w:p>
    <w:p w14:paraId="79FC6DC3" w14:textId="77777777" w:rsidR="00DE6557" w:rsidRPr="005B25A1" w:rsidRDefault="00DE6557" w:rsidP="00DE6557">
      <w:pPr>
        <w:keepNext/>
        <w:keepLines/>
      </w:pPr>
      <w:r w:rsidRPr="005B25A1">
        <w:t>r00 agreed. Approved.</w:t>
      </w:r>
    </w:p>
    <w:p w14:paraId="640BD0FE" w14:textId="77777777" w:rsidR="00DE6557" w:rsidRPr="00EB0339" w:rsidRDefault="00DE6557" w:rsidP="00DE6557">
      <w:r w:rsidRPr="005B25A1">
        <w:rPr>
          <w:b/>
          <w:bCs/>
        </w:rPr>
        <w:t>Status:</w:t>
      </w:r>
      <w:r>
        <w:t xml:space="preserve"> </w:t>
      </w:r>
      <w:r>
        <w:rPr>
          <w:color w:val="FF0000"/>
        </w:rPr>
        <w:t>Approved</w:t>
      </w:r>
      <w:r>
        <w:t>.</w:t>
      </w:r>
    </w:p>
    <w:p w14:paraId="3372B20D" w14:textId="77777777" w:rsidR="00DE6557" w:rsidRDefault="00DE6557" w:rsidP="00DE6557">
      <w:pPr>
        <w:pStyle w:val="NormTop"/>
      </w:pPr>
      <w:r>
        <w:rPr>
          <w:color w:val="0000FF"/>
        </w:rPr>
        <w:lastRenderedPageBreak/>
        <w:t>S2-2406804</w:t>
      </w:r>
      <w:r w:rsidRPr="00D53282">
        <w:t xml:space="preserve"> </w:t>
      </w:r>
      <w:r>
        <w:t>(TS OR TR COVER) Presentation of TR 23.700-70 to TSG SA#104 for Information (Approval?) (Source: Meta USA)</w:t>
      </w:r>
      <w:r>
        <w:br/>
      </w:r>
      <w:r w:rsidRPr="00D53282">
        <w:rPr>
          <w:b/>
        </w:rPr>
        <w:t>Document for:</w:t>
      </w:r>
      <w:r w:rsidRPr="00D53282">
        <w:t xml:space="preserve"> </w:t>
      </w:r>
      <w:r>
        <w:t>Approval</w:t>
      </w:r>
      <w:r>
        <w:br/>
      </w:r>
      <w:r w:rsidRPr="00D53282">
        <w:rPr>
          <w:b/>
        </w:rPr>
        <w:t>Abstract:</w:t>
      </w:r>
      <w:r w:rsidRPr="00D53282">
        <w:t xml:space="preserve"> </w:t>
      </w:r>
      <w:r>
        <w:br/>
        <w:t>Place holder - To be updated, based on the progress on the meeting.</w:t>
      </w:r>
    </w:p>
    <w:p w14:paraId="5BA40298" w14:textId="77777777" w:rsidR="00DE6557" w:rsidRPr="005B25A1" w:rsidRDefault="00DE6557" w:rsidP="00DE6557">
      <w:pPr>
        <w:keepNext/>
        <w:keepLines/>
        <w:rPr>
          <w:b/>
          <w:bCs/>
        </w:rPr>
      </w:pPr>
      <w:r w:rsidRPr="005B25A1">
        <w:rPr>
          <w:b/>
          <w:bCs/>
        </w:rPr>
        <w:t>Plenary Discussion:</w:t>
      </w:r>
    </w:p>
    <w:p w14:paraId="3E046746" w14:textId="77777777" w:rsidR="00DE6557" w:rsidRPr="005B25A1" w:rsidRDefault="00DE6557" w:rsidP="00DE6557">
      <w:pPr>
        <w:keepNext/>
        <w:keepLines/>
      </w:pPr>
      <w:r w:rsidRPr="0078503D">
        <w:rPr>
          <w:b/>
          <w:bCs/>
        </w:rPr>
        <w:t>This was left for</w:t>
      </w:r>
      <w:r w:rsidRPr="0078503D">
        <w:rPr>
          <w:b/>
          <w:bCs/>
          <w:color w:val="0000FF"/>
        </w:rPr>
        <w:t xml:space="preserve"> e-mail approval.</w:t>
      </w:r>
    </w:p>
    <w:p w14:paraId="1818A8F3"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05162E26" w14:textId="77777777" w:rsidR="00DE6557" w:rsidRDefault="00DE6557" w:rsidP="00DE6557">
      <w:pPr>
        <w:pStyle w:val="FP"/>
        <w:keepNext/>
        <w:rPr>
          <w:i/>
          <w:iCs/>
          <w:sz w:val="18"/>
          <w:szCs w:val="18"/>
        </w:rPr>
      </w:pPr>
      <w:r w:rsidRPr="005B25A1">
        <w:rPr>
          <w:i/>
          <w:iCs/>
          <w:sz w:val="18"/>
          <w:szCs w:val="18"/>
        </w:rPr>
        <w:t>Curt (Meta) provides r01.</w:t>
      </w:r>
    </w:p>
    <w:p w14:paraId="3EF52BCD" w14:textId="77777777" w:rsidR="00DE6557" w:rsidRDefault="00DE6557" w:rsidP="00DE6557">
      <w:pPr>
        <w:pStyle w:val="FP"/>
        <w:keepNext/>
        <w:rPr>
          <w:i/>
          <w:iCs/>
          <w:sz w:val="18"/>
          <w:szCs w:val="18"/>
        </w:rPr>
      </w:pPr>
      <w:r w:rsidRPr="005B25A1">
        <w:rPr>
          <w:i/>
          <w:iCs/>
          <w:sz w:val="18"/>
          <w:szCs w:val="18"/>
        </w:rPr>
        <w:t>==== Revisions Deadline ====.</w:t>
      </w:r>
    </w:p>
    <w:p w14:paraId="5E9E3E4F" w14:textId="77777777" w:rsidR="00DE6557" w:rsidRDefault="00DE6557" w:rsidP="00DE6557">
      <w:pPr>
        <w:pStyle w:val="FP"/>
        <w:keepNext/>
        <w:rPr>
          <w:i/>
          <w:iCs/>
          <w:sz w:val="18"/>
          <w:szCs w:val="18"/>
        </w:rPr>
      </w:pPr>
      <w:r w:rsidRPr="005B25A1">
        <w:rPr>
          <w:i/>
          <w:iCs/>
          <w:sz w:val="18"/>
          <w:szCs w:val="18"/>
        </w:rPr>
        <w:t>Curt (Meta) just needs to update with latest template including TR 23.xxx, Version 0.x.0 before uploading the final version.</w:t>
      </w:r>
    </w:p>
    <w:p w14:paraId="77C95555" w14:textId="77777777" w:rsidR="00DE6557" w:rsidRDefault="00DE6557" w:rsidP="00DE6557">
      <w:pPr>
        <w:pStyle w:val="FP"/>
        <w:keepNext/>
        <w:rPr>
          <w:i/>
          <w:iCs/>
          <w:sz w:val="18"/>
          <w:szCs w:val="18"/>
        </w:rPr>
      </w:pPr>
      <w:r w:rsidRPr="005B25A1">
        <w:rPr>
          <w:i/>
          <w:iCs/>
          <w:sz w:val="18"/>
          <w:szCs w:val="18"/>
        </w:rPr>
        <w:t>==== Final Comments Deadline ====.</w:t>
      </w:r>
    </w:p>
    <w:p w14:paraId="01DB88A8" w14:textId="77777777" w:rsidR="00DE6557" w:rsidRPr="005B25A1" w:rsidRDefault="00DE6557" w:rsidP="00DE6557">
      <w:pPr>
        <w:pStyle w:val="FP"/>
        <w:keepNext/>
        <w:rPr>
          <w:i/>
          <w:iCs/>
          <w:sz w:val="18"/>
          <w:szCs w:val="18"/>
        </w:rPr>
      </w:pPr>
    </w:p>
    <w:p w14:paraId="6568FDCF" w14:textId="49FAAB0A" w:rsidR="00DE6557" w:rsidRPr="005B25A1" w:rsidRDefault="00DE6557" w:rsidP="00DE6557">
      <w:pPr>
        <w:keepNext/>
        <w:keepLines/>
      </w:pPr>
      <w:r w:rsidRPr="005B25A1">
        <w:t>r01 agreed. Revised to</w:t>
      </w:r>
      <w:r>
        <w:rPr>
          <w:color w:val="0000FF"/>
        </w:rPr>
        <w:t xml:space="preserve"> S2-2407381</w:t>
      </w:r>
      <w:r>
        <w:t>. Approved.</w:t>
      </w:r>
    </w:p>
    <w:p w14:paraId="07DDCF16" w14:textId="77777777" w:rsidR="00DE6557" w:rsidRPr="00EB0339" w:rsidRDefault="00DE6557" w:rsidP="00DE6557">
      <w:r w:rsidRPr="005B25A1">
        <w:rPr>
          <w:b/>
          <w:bCs/>
        </w:rPr>
        <w:t>Status:</w:t>
      </w:r>
      <w:r>
        <w:t xml:space="preserve"> </w:t>
      </w:r>
      <w:r>
        <w:rPr>
          <w:color w:val="FF0000"/>
        </w:rPr>
        <w:t>Approved</w:t>
      </w:r>
      <w:r>
        <w:t>.</w:t>
      </w:r>
    </w:p>
    <w:p w14:paraId="76777CFA" w14:textId="77777777" w:rsidR="00E00DA6" w:rsidRDefault="0014183C" w:rsidP="00E04F4D">
      <w:pPr>
        <w:pStyle w:val="NormTop"/>
      </w:pPr>
      <w:r w:rsidRPr="0014183C">
        <w:rPr>
          <w:color w:val="0000FF"/>
        </w:rPr>
        <w:t>S2-2406829</w:t>
      </w:r>
      <w:r w:rsidR="007615D6" w:rsidRPr="00D53282">
        <w:t xml:space="preserve"> </w:t>
      </w:r>
      <w:r w:rsidR="007615D6">
        <w:t>(TS OR TR COVER) Cover sheet for presentation of TR 23.700-54 to TSG SA for information (approval?) (Source: Apple (Rapporteur))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The scope of this Technical Report is to: - study and identify potential architecture and system level enhancements for the 5G system to support the operation of the DualSteer Device that is capable of traffic steering and switching of user data for different services across two 3GPP access networks. The study addresses the service requirements documented in TS 22.261 and focuses on various aspects of architecture and functional enhancements including: - impacts on subscription; - impacts on registration procedure; and - impacts on session management procedure and policies. - study how the MPQUIC steering functionality defined in Rel-18 ATSSS can be extended to be able to steer, switch, and split non-UDP traffic (TCP, IP, Ethernet traffic); and - study whether and how an alternative architecture and system level enhancements for ATSSS that does not require the existing non-3GPP interworking/gateway function, i.e. N3IWF, TNGF. Changes since last presentation to TSG SA: None. Outstanding Issues: SA WG3 dependent solutions require feedbacks from SA WG3 for normative work alignments. Contentious Issues: None.</w:t>
      </w:r>
    </w:p>
    <w:p w14:paraId="6C0FB3F1" w14:textId="77777777" w:rsidR="00DE6557" w:rsidRPr="005B25A1" w:rsidRDefault="00DE6557" w:rsidP="00DE6557">
      <w:pPr>
        <w:keepNext/>
        <w:keepLines/>
        <w:rPr>
          <w:b/>
          <w:bCs/>
        </w:rPr>
      </w:pPr>
      <w:r w:rsidRPr="005B25A1">
        <w:rPr>
          <w:b/>
          <w:bCs/>
        </w:rPr>
        <w:t>Plenary Discussion:</w:t>
      </w:r>
    </w:p>
    <w:p w14:paraId="55E6ECEE" w14:textId="530F1AE1" w:rsidR="00DA3254" w:rsidRPr="005B25A1" w:rsidRDefault="0078503D" w:rsidP="00DA3254">
      <w:pPr>
        <w:keepNext/>
        <w:keepLines/>
      </w:pPr>
      <w:r w:rsidRPr="0078503D">
        <w:rPr>
          <w:b/>
          <w:bCs/>
        </w:rPr>
        <w:t>This was left for</w:t>
      </w:r>
      <w:r w:rsidRPr="0078503D">
        <w:rPr>
          <w:b/>
          <w:bCs/>
          <w:color w:val="0000FF"/>
        </w:rPr>
        <w:t xml:space="preserve"> e-mail approval.</w:t>
      </w:r>
    </w:p>
    <w:p w14:paraId="18F890F0"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12DD02C3" w14:textId="77777777" w:rsidR="00DE6557" w:rsidRDefault="00DE6557" w:rsidP="00DE6557">
      <w:pPr>
        <w:pStyle w:val="FP"/>
        <w:keepNext/>
        <w:rPr>
          <w:i/>
          <w:iCs/>
          <w:sz w:val="18"/>
          <w:szCs w:val="18"/>
        </w:rPr>
      </w:pPr>
      <w:r w:rsidRPr="005B25A1">
        <w:rPr>
          <w:i/>
          <w:iCs/>
          <w:sz w:val="18"/>
          <w:szCs w:val="18"/>
        </w:rPr>
        <w:t>Myungjune (LGE) provides r01.</w:t>
      </w:r>
    </w:p>
    <w:p w14:paraId="43BFA677" w14:textId="77777777" w:rsidR="00DE6557" w:rsidRDefault="00DE6557" w:rsidP="00DE6557">
      <w:pPr>
        <w:pStyle w:val="FP"/>
        <w:keepNext/>
        <w:rPr>
          <w:i/>
          <w:iCs/>
          <w:sz w:val="18"/>
          <w:szCs w:val="18"/>
        </w:rPr>
      </w:pPr>
      <w:r w:rsidRPr="005B25A1">
        <w:rPr>
          <w:i/>
          <w:iCs/>
          <w:sz w:val="18"/>
          <w:szCs w:val="18"/>
        </w:rPr>
        <w:t>Myungjune (LGE) provides r02.</w:t>
      </w:r>
    </w:p>
    <w:p w14:paraId="2A6202D7" w14:textId="77777777" w:rsidR="00DE6557" w:rsidRDefault="00DE6557" w:rsidP="00DE6557">
      <w:pPr>
        <w:pStyle w:val="FP"/>
        <w:keepNext/>
        <w:rPr>
          <w:i/>
          <w:iCs/>
          <w:sz w:val="18"/>
          <w:szCs w:val="18"/>
        </w:rPr>
      </w:pPr>
      <w:r w:rsidRPr="005B25A1">
        <w:rPr>
          <w:i/>
          <w:iCs/>
          <w:sz w:val="18"/>
          <w:szCs w:val="18"/>
        </w:rPr>
        <w:t>Patrice (Huawei) provides r03, for the record objects the previous versions.</w:t>
      </w:r>
    </w:p>
    <w:p w14:paraId="0D13C342" w14:textId="77777777" w:rsidR="00DE6557" w:rsidRDefault="00DE6557" w:rsidP="00DE6557">
      <w:pPr>
        <w:pStyle w:val="FP"/>
        <w:keepNext/>
        <w:rPr>
          <w:i/>
          <w:iCs/>
          <w:sz w:val="18"/>
          <w:szCs w:val="18"/>
        </w:rPr>
      </w:pPr>
      <w:r w:rsidRPr="005B25A1">
        <w:rPr>
          <w:i/>
          <w:iCs/>
          <w:sz w:val="18"/>
          <w:szCs w:val="18"/>
        </w:rPr>
        <w:t>Florin (CableLabs) provides comments and updated draft in r06.</w:t>
      </w:r>
    </w:p>
    <w:p w14:paraId="4A366396" w14:textId="77777777" w:rsidR="00DE6557" w:rsidRDefault="00DE6557" w:rsidP="00DE6557">
      <w:pPr>
        <w:pStyle w:val="FP"/>
        <w:keepNext/>
        <w:rPr>
          <w:i/>
          <w:iCs/>
          <w:sz w:val="18"/>
          <w:szCs w:val="18"/>
        </w:rPr>
      </w:pPr>
      <w:r w:rsidRPr="005B25A1">
        <w:rPr>
          <w:i/>
          <w:iCs/>
          <w:sz w:val="18"/>
          <w:szCs w:val="18"/>
        </w:rPr>
        <w:t>Krisztian (Apple) provides r05.</w:t>
      </w:r>
    </w:p>
    <w:p w14:paraId="23975C91" w14:textId="77777777" w:rsidR="00DE6557" w:rsidRDefault="00DE6557" w:rsidP="00DE6557">
      <w:pPr>
        <w:pStyle w:val="FP"/>
        <w:keepNext/>
        <w:rPr>
          <w:i/>
          <w:iCs/>
          <w:sz w:val="18"/>
          <w:szCs w:val="18"/>
        </w:rPr>
      </w:pPr>
      <w:r w:rsidRPr="005B25A1">
        <w:rPr>
          <w:i/>
          <w:iCs/>
          <w:sz w:val="18"/>
          <w:szCs w:val="18"/>
        </w:rPr>
        <w:t>Florin (CableLabs) comments and provides r04.</w:t>
      </w:r>
    </w:p>
    <w:p w14:paraId="00C6EFCF" w14:textId="77777777" w:rsidR="00DE6557" w:rsidRDefault="00DE6557" w:rsidP="00DE6557">
      <w:pPr>
        <w:pStyle w:val="FP"/>
        <w:keepNext/>
        <w:rPr>
          <w:i/>
          <w:iCs/>
          <w:sz w:val="18"/>
          <w:szCs w:val="18"/>
        </w:rPr>
      </w:pPr>
      <w:r w:rsidRPr="005B25A1">
        <w:rPr>
          <w:i/>
          <w:iCs/>
          <w:sz w:val="18"/>
          <w:szCs w:val="18"/>
        </w:rPr>
        <w:t>==== Revisions Deadline ====.</w:t>
      </w:r>
    </w:p>
    <w:p w14:paraId="6AEA9676" w14:textId="77777777" w:rsidR="00DE6557" w:rsidRDefault="00DE6557" w:rsidP="00DE6557">
      <w:pPr>
        <w:pStyle w:val="FP"/>
        <w:keepNext/>
        <w:rPr>
          <w:i/>
          <w:iCs/>
          <w:sz w:val="18"/>
          <w:szCs w:val="18"/>
        </w:rPr>
      </w:pPr>
      <w:r w:rsidRPr="005B25A1">
        <w:rPr>
          <w:i/>
          <w:iCs/>
          <w:sz w:val="18"/>
          <w:szCs w:val="18"/>
        </w:rPr>
        <w:t>Shabnam (Ericsson) provides comments that the Cover sheet template used is not consistent with the format and should be corrected, examples such as MASS, UAS_Ph3 etc. can be used.</w:t>
      </w:r>
    </w:p>
    <w:p w14:paraId="449B2AE6" w14:textId="77777777" w:rsidR="00DE6557" w:rsidRDefault="00DE6557" w:rsidP="00DE6557">
      <w:pPr>
        <w:pStyle w:val="FP"/>
        <w:keepNext/>
        <w:rPr>
          <w:i/>
          <w:iCs/>
          <w:sz w:val="18"/>
          <w:szCs w:val="18"/>
        </w:rPr>
      </w:pPr>
      <w:r w:rsidRPr="005B25A1">
        <w:rPr>
          <w:i/>
          <w:iCs/>
          <w:sz w:val="18"/>
          <w:szCs w:val="18"/>
        </w:rPr>
        <w:t>Krisztian (Apple) asks for clarification. Current title includes requested information:</w:t>
      </w:r>
    </w:p>
    <w:p w14:paraId="0FC98C81" w14:textId="77777777" w:rsidR="00DE6557" w:rsidRDefault="00DE6557" w:rsidP="00DE6557">
      <w:pPr>
        <w:pStyle w:val="FP"/>
        <w:keepNext/>
        <w:rPr>
          <w:i/>
          <w:iCs/>
          <w:sz w:val="18"/>
          <w:szCs w:val="18"/>
        </w:rPr>
      </w:pPr>
      <w:r w:rsidRPr="005B25A1">
        <w:rPr>
          <w:i/>
          <w:iCs/>
          <w:sz w:val="18"/>
          <w:szCs w:val="18"/>
        </w:rPr>
        <w:t>Presentation of Report to TSG:</w:t>
      </w:r>
    </w:p>
    <w:p w14:paraId="421FE743" w14:textId="77777777" w:rsidR="00DE6557" w:rsidRDefault="00DE6557" w:rsidP="00DE6557">
      <w:pPr>
        <w:pStyle w:val="FP"/>
        <w:keepNext/>
        <w:rPr>
          <w:i/>
          <w:iCs/>
          <w:sz w:val="18"/>
          <w:szCs w:val="18"/>
        </w:rPr>
      </w:pPr>
      <w:r w:rsidRPr="005B25A1">
        <w:rPr>
          <w:i/>
          <w:iCs/>
          <w:sz w:val="18"/>
          <w:szCs w:val="18"/>
        </w:rPr>
        <w:t>TR 23.700-54, Version 1.0.0.</w:t>
      </w:r>
    </w:p>
    <w:p w14:paraId="5CF7CA3B" w14:textId="77777777" w:rsidR="00DE6557" w:rsidRDefault="00DE6557" w:rsidP="00DE6557">
      <w:pPr>
        <w:pStyle w:val="FP"/>
        <w:keepNext/>
        <w:rPr>
          <w:i/>
          <w:iCs/>
          <w:sz w:val="18"/>
          <w:szCs w:val="18"/>
        </w:rPr>
      </w:pPr>
      <w:r w:rsidRPr="005B25A1">
        <w:rPr>
          <w:i/>
          <w:iCs/>
          <w:sz w:val="18"/>
          <w:szCs w:val="18"/>
        </w:rPr>
        <w:t>Could you clarify what's missing?</w:t>
      </w:r>
    </w:p>
    <w:p w14:paraId="291631EC" w14:textId="77777777" w:rsidR="00DE6557" w:rsidRDefault="00DE6557" w:rsidP="00DE6557">
      <w:pPr>
        <w:pStyle w:val="FP"/>
        <w:keepNext/>
        <w:rPr>
          <w:i/>
          <w:iCs/>
          <w:sz w:val="18"/>
          <w:szCs w:val="18"/>
        </w:rPr>
      </w:pPr>
      <w:r w:rsidRPr="005B25A1">
        <w:rPr>
          <w:i/>
          <w:iCs/>
          <w:sz w:val="18"/>
          <w:szCs w:val="18"/>
        </w:rPr>
        <w:t>Krisztian (Apple) asks for clarification. Current title includes requested information:</w:t>
      </w:r>
    </w:p>
    <w:p w14:paraId="5385E135" w14:textId="77777777" w:rsidR="00DE6557" w:rsidRDefault="00DE6557" w:rsidP="00DE6557">
      <w:pPr>
        <w:pStyle w:val="FP"/>
        <w:keepNext/>
        <w:rPr>
          <w:i/>
          <w:iCs/>
          <w:sz w:val="18"/>
          <w:szCs w:val="18"/>
        </w:rPr>
      </w:pPr>
      <w:r w:rsidRPr="005B25A1">
        <w:rPr>
          <w:i/>
          <w:iCs/>
          <w:sz w:val="18"/>
          <w:szCs w:val="18"/>
        </w:rPr>
        <w:t>Presentation of Report to TSG:</w:t>
      </w:r>
    </w:p>
    <w:p w14:paraId="521D8A1D" w14:textId="77777777" w:rsidR="00DE6557" w:rsidRDefault="00DE6557" w:rsidP="00DE6557">
      <w:pPr>
        <w:pStyle w:val="FP"/>
        <w:keepNext/>
        <w:rPr>
          <w:i/>
          <w:iCs/>
          <w:sz w:val="18"/>
          <w:szCs w:val="18"/>
        </w:rPr>
      </w:pPr>
      <w:r w:rsidRPr="005B25A1">
        <w:rPr>
          <w:i/>
          <w:iCs/>
          <w:sz w:val="18"/>
          <w:szCs w:val="18"/>
        </w:rPr>
        <w:t>TR 23.700-54, Version 1.0.0.</w:t>
      </w:r>
    </w:p>
    <w:p w14:paraId="52486EE6" w14:textId="77777777" w:rsidR="00DE6557" w:rsidRDefault="00DE6557" w:rsidP="00DE6557">
      <w:pPr>
        <w:pStyle w:val="FP"/>
        <w:keepNext/>
        <w:rPr>
          <w:i/>
          <w:iCs/>
          <w:sz w:val="18"/>
          <w:szCs w:val="18"/>
        </w:rPr>
      </w:pPr>
      <w:r w:rsidRPr="005B25A1">
        <w:rPr>
          <w:i/>
          <w:iCs/>
          <w:sz w:val="18"/>
          <w:szCs w:val="18"/>
        </w:rPr>
        <w:t>Could you clarify what's missing?</w:t>
      </w:r>
    </w:p>
    <w:p w14:paraId="3FD34AC4" w14:textId="77777777" w:rsidR="00DE6557" w:rsidRDefault="00DE6557" w:rsidP="00DE6557">
      <w:pPr>
        <w:pStyle w:val="FP"/>
        <w:keepNext/>
        <w:rPr>
          <w:i/>
          <w:iCs/>
          <w:sz w:val="18"/>
          <w:szCs w:val="18"/>
        </w:rPr>
      </w:pPr>
      <w:r w:rsidRPr="005B25A1">
        <w:rPr>
          <w:i/>
          <w:iCs/>
          <w:sz w:val="18"/>
          <w:szCs w:val="18"/>
        </w:rPr>
        <w:t>==== Final Comments Deadline ====.</w:t>
      </w:r>
    </w:p>
    <w:p w14:paraId="27E8198C" w14:textId="77777777" w:rsidR="00DE6557" w:rsidRPr="005B25A1" w:rsidRDefault="00DE6557" w:rsidP="00DE6557">
      <w:pPr>
        <w:pStyle w:val="FP"/>
        <w:keepNext/>
        <w:rPr>
          <w:i/>
          <w:iCs/>
          <w:sz w:val="18"/>
          <w:szCs w:val="18"/>
        </w:rPr>
      </w:pPr>
    </w:p>
    <w:p w14:paraId="0230F69A" w14:textId="77777777" w:rsidR="00DE6557" w:rsidRPr="005B25A1" w:rsidRDefault="00DE6557" w:rsidP="00DE6557">
      <w:pPr>
        <w:keepNext/>
        <w:keepLines/>
      </w:pPr>
      <w:r w:rsidRPr="005B25A1">
        <w:t>r06 agreed. Revised to</w:t>
      </w:r>
      <w:r>
        <w:rPr>
          <w:color w:val="0000FF"/>
        </w:rPr>
        <w:t xml:space="preserve"> S2-2407382</w:t>
      </w:r>
      <w:r>
        <w:t>. Approved.</w:t>
      </w:r>
    </w:p>
    <w:p w14:paraId="2B712F03" w14:textId="77777777" w:rsidR="00DE6557" w:rsidRPr="00EB0339" w:rsidRDefault="00DE6557" w:rsidP="00DE6557">
      <w:r w:rsidRPr="005B25A1">
        <w:rPr>
          <w:b/>
          <w:bCs/>
        </w:rPr>
        <w:t>Status:</w:t>
      </w:r>
      <w:r>
        <w:t xml:space="preserve"> </w:t>
      </w:r>
      <w:r>
        <w:rPr>
          <w:color w:val="FF0000"/>
        </w:rPr>
        <w:t>Approved</w:t>
      </w:r>
      <w:r>
        <w:t>.</w:t>
      </w:r>
    </w:p>
    <w:p w14:paraId="13FC70D2" w14:textId="77777777" w:rsidR="00132300" w:rsidRDefault="00132300" w:rsidP="00132300">
      <w:pPr>
        <w:pStyle w:val="NormTop"/>
      </w:pPr>
      <w:r>
        <w:rPr>
          <w:color w:val="0000FF"/>
        </w:rPr>
        <w:lastRenderedPageBreak/>
        <w:t>S2-2407119</w:t>
      </w:r>
      <w:r w:rsidRPr="00D53282">
        <w:t xml:space="preserve"> </w:t>
      </w:r>
      <w:r>
        <w:t>(TS OR TR COVER) Cover sheet for presentation of TR 23.700-03 to TSG SA for approval (Source: AT&amp;T)</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23.700-03.</w:t>
      </w:r>
    </w:p>
    <w:p w14:paraId="31771ACA" w14:textId="77777777" w:rsidR="00DE6557" w:rsidRPr="005B25A1" w:rsidRDefault="00DE6557" w:rsidP="00DE6557">
      <w:pPr>
        <w:keepNext/>
        <w:keepLines/>
        <w:rPr>
          <w:b/>
          <w:bCs/>
        </w:rPr>
      </w:pPr>
      <w:r w:rsidRPr="005B25A1">
        <w:rPr>
          <w:b/>
          <w:bCs/>
        </w:rPr>
        <w:t>Plenary Discussion:</w:t>
      </w:r>
    </w:p>
    <w:p w14:paraId="3625AA3E" w14:textId="26AFA14D" w:rsidR="00DA3254" w:rsidRPr="005B25A1" w:rsidRDefault="0078503D" w:rsidP="00DA3254">
      <w:pPr>
        <w:keepNext/>
        <w:keepLines/>
      </w:pPr>
      <w:r w:rsidRPr="0078503D">
        <w:rPr>
          <w:b/>
          <w:bCs/>
        </w:rPr>
        <w:t>This was left for</w:t>
      </w:r>
      <w:r w:rsidRPr="0078503D">
        <w:rPr>
          <w:b/>
          <w:bCs/>
          <w:color w:val="0000FF"/>
        </w:rPr>
        <w:t xml:space="preserve"> e-mail approval.</w:t>
      </w:r>
    </w:p>
    <w:p w14:paraId="37944808"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4E9C2336" w14:textId="77777777" w:rsidR="00DE6557" w:rsidRDefault="00DE6557" w:rsidP="00DE6557">
      <w:pPr>
        <w:pStyle w:val="FP"/>
        <w:keepNext/>
        <w:rPr>
          <w:i/>
          <w:iCs/>
          <w:sz w:val="18"/>
          <w:szCs w:val="18"/>
        </w:rPr>
      </w:pPr>
      <w:r w:rsidRPr="005B25A1">
        <w:rPr>
          <w:i/>
          <w:iCs/>
          <w:sz w:val="18"/>
          <w:szCs w:val="18"/>
        </w:rPr>
        <w:t>Shabnam (Ericsson) provides comments that the document needs to be updated to include appropriate missing information.</w:t>
      </w:r>
    </w:p>
    <w:p w14:paraId="56FFB352" w14:textId="77777777" w:rsidR="00DE6557" w:rsidRDefault="00DE6557" w:rsidP="00DE6557">
      <w:pPr>
        <w:pStyle w:val="FP"/>
        <w:keepNext/>
        <w:rPr>
          <w:i/>
          <w:iCs/>
          <w:sz w:val="18"/>
          <w:szCs w:val="18"/>
        </w:rPr>
      </w:pPr>
      <w:r w:rsidRPr="005B25A1">
        <w:rPr>
          <w:i/>
          <w:iCs/>
          <w:sz w:val="18"/>
          <w:szCs w:val="18"/>
        </w:rPr>
        <w:t>==== Revisions Deadline ====.</w:t>
      </w:r>
    </w:p>
    <w:p w14:paraId="2A8F2F6D" w14:textId="77777777" w:rsidR="00DE6557" w:rsidRDefault="00DE6557" w:rsidP="00DE6557">
      <w:pPr>
        <w:pStyle w:val="FP"/>
        <w:keepNext/>
        <w:rPr>
          <w:i/>
          <w:iCs/>
          <w:sz w:val="18"/>
          <w:szCs w:val="18"/>
        </w:rPr>
      </w:pPr>
      <w:r w:rsidRPr="005B25A1">
        <w:rPr>
          <w:i/>
          <w:iCs/>
          <w:sz w:val="18"/>
          <w:szCs w:val="18"/>
        </w:rPr>
        <w:t>Nassima (KPN) provides r01.</w:t>
      </w:r>
    </w:p>
    <w:p w14:paraId="521B2BE2" w14:textId="77777777" w:rsidR="00DE6557" w:rsidRDefault="00DE6557" w:rsidP="00DE6557">
      <w:pPr>
        <w:pStyle w:val="FP"/>
        <w:keepNext/>
        <w:rPr>
          <w:i/>
          <w:iCs/>
          <w:sz w:val="18"/>
          <w:szCs w:val="18"/>
        </w:rPr>
      </w:pPr>
      <w:r w:rsidRPr="005B25A1">
        <w:rPr>
          <w:i/>
          <w:iCs/>
          <w:sz w:val="18"/>
          <w:szCs w:val="18"/>
        </w:rPr>
        <w:t>Nassima (KPN) provides r02 to send the TR for information only.</w:t>
      </w:r>
    </w:p>
    <w:p w14:paraId="776F5B49" w14:textId="77777777" w:rsidR="00DE6557" w:rsidRDefault="00DE6557" w:rsidP="00DE6557">
      <w:pPr>
        <w:pStyle w:val="FP"/>
        <w:keepNext/>
        <w:rPr>
          <w:i/>
          <w:iCs/>
          <w:sz w:val="18"/>
          <w:szCs w:val="18"/>
        </w:rPr>
      </w:pPr>
      <w:r w:rsidRPr="005B25A1">
        <w:rPr>
          <w:i/>
          <w:iCs/>
          <w:sz w:val="18"/>
          <w:szCs w:val="18"/>
        </w:rPr>
        <w:t>==== Final Comments Deadline ====.</w:t>
      </w:r>
    </w:p>
    <w:p w14:paraId="060DE5BA" w14:textId="77777777" w:rsidR="00DE6557" w:rsidRPr="005B25A1" w:rsidRDefault="00DE6557" w:rsidP="00DE6557">
      <w:pPr>
        <w:pStyle w:val="FP"/>
        <w:keepNext/>
        <w:rPr>
          <w:i/>
          <w:iCs/>
          <w:sz w:val="18"/>
          <w:szCs w:val="18"/>
        </w:rPr>
      </w:pPr>
    </w:p>
    <w:p w14:paraId="1C52D2F9" w14:textId="77777777" w:rsidR="00DE6557" w:rsidRPr="005B25A1" w:rsidRDefault="00DE6557" w:rsidP="00DE6557">
      <w:pPr>
        <w:keepNext/>
        <w:keepLines/>
      </w:pPr>
      <w:r w:rsidRPr="005B25A1">
        <w:t>r00 agreed. Revised to</w:t>
      </w:r>
      <w:r>
        <w:rPr>
          <w:color w:val="0000FF"/>
        </w:rPr>
        <w:t xml:space="preserve"> S2-2407383</w:t>
      </w:r>
      <w:r>
        <w:t>. Approved.</w:t>
      </w:r>
    </w:p>
    <w:p w14:paraId="30745C2C" w14:textId="77777777" w:rsidR="00DE6557" w:rsidRPr="00EB0339" w:rsidRDefault="00DE6557" w:rsidP="00DE6557">
      <w:r w:rsidRPr="005B25A1">
        <w:rPr>
          <w:b/>
          <w:bCs/>
        </w:rPr>
        <w:t>Status:</w:t>
      </w:r>
      <w:r>
        <w:t xml:space="preserve"> </w:t>
      </w:r>
      <w:r>
        <w:rPr>
          <w:color w:val="FF0000"/>
        </w:rPr>
        <w:t>Approved</w:t>
      </w:r>
      <w:r>
        <w:t>.</w:t>
      </w:r>
    </w:p>
    <w:p w14:paraId="0785900B" w14:textId="47F40D10" w:rsidR="00132300" w:rsidRDefault="00132300" w:rsidP="00132300">
      <w:pPr>
        <w:pStyle w:val="NormTop"/>
      </w:pPr>
      <w:r>
        <w:rPr>
          <w:color w:val="0000FF"/>
        </w:rPr>
        <w:t>S2-2407127</w:t>
      </w:r>
      <w:r w:rsidRPr="00D53282">
        <w:t xml:space="preserve"> </w:t>
      </w:r>
      <w:r>
        <w:t xml:space="preserve">(TS OR TR COVER) </w:t>
      </w:r>
      <w:r w:rsidR="001D07F3">
        <w:t xml:space="preserve">Cover sheet for presentation of TR 23.700-29 to TSG SA </w:t>
      </w:r>
      <w:r>
        <w:t>(Source:</w:t>
      </w:r>
      <w:r w:rsidR="001D07F3">
        <w:t xml:space="preserve"> CATT (Rapporteur)</w:t>
      </w:r>
      <w:r>
        <w:t>)</w:t>
      </w:r>
      <w:r>
        <w:br/>
      </w:r>
      <w:r w:rsidRPr="00D53282">
        <w:rPr>
          <w:b/>
        </w:rPr>
        <w:t>Document for:</w:t>
      </w:r>
      <w:r w:rsidRPr="00D53282">
        <w:t xml:space="preserve"> </w:t>
      </w:r>
      <w:r>
        <w:t>Approval</w:t>
      </w:r>
      <w:r>
        <w:br/>
      </w:r>
      <w:r w:rsidRPr="00D53282">
        <w:rPr>
          <w:b/>
        </w:rPr>
        <w:t>Abstract:</w:t>
      </w:r>
      <w:r w:rsidRPr="00D53282">
        <w:t xml:space="preserve"> </w:t>
      </w:r>
      <w:r>
        <w:br/>
      </w:r>
      <w:r w:rsidR="001D07F3">
        <w:t>Cover sheet for presentation of TR 23.700-29 to TSG SA.</w:t>
      </w:r>
    </w:p>
    <w:p w14:paraId="414B8323" w14:textId="77777777" w:rsidR="00DE6557" w:rsidRPr="005B25A1" w:rsidRDefault="00DE6557" w:rsidP="00DE6557">
      <w:pPr>
        <w:keepNext/>
        <w:keepLines/>
        <w:rPr>
          <w:b/>
          <w:bCs/>
        </w:rPr>
      </w:pPr>
      <w:r w:rsidRPr="005B25A1">
        <w:rPr>
          <w:b/>
          <w:bCs/>
        </w:rPr>
        <w:t>Plenary Discussion:</w:t>
      </w:r>
    </w:p>
    <w:p w14:paraId="634D528F" w14:textId="3A8D9C76" w:rsidR="00DA3254" w:rsidRPr="005B25A1" w:rsidRDefault="0078503D" w:rsidP="00DA3254">
      <w:pPr>
        <w:keepNext/>
        <w:keepLines/>
      </w:pPr>
      <w:r w:rsidRPr="0078503D">
        <w:rPr>
          <w:b/>
          <w:bCs/>
        </w:rPr>
        <w:t>This was left for</w:t>
      </w:r>
      <w:r w:rsidRPr="0078503D">
        <w:rPr>
          <w:b/>
          <w:bCs/>
          <w:color w:val="0000FF"/>
        </w:rPr>
        <w:t xml:space="preserve"> e-mail approval.</w:t>
      </w:r>
    </w:p>
    <w:p w14:paraId="07372483"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69805C67" w14:textId="77777777" w:rsidR="00DE6557" w:rsidRDefault="00DE6557" w:rsidP="00DE6557">
      <w:pPr>
        <w:pStyle w:val="FP"/>
        <w:keepNext/>
        <w:rPr>
          <w:i/>
          <w:iCs/>
          <w:sz w:val="18"/>
          <w:szCs w:val="18"/>
        </w:rPr>
      </w:pPr>
      <w:r w:rsidRPr="005B25A1">
        <w:rPr>
          <w:i/>
          <w:iCs/>
          <w:sz w:val="18"/>
          <w:szCs w:val="18"/>
        </w:rPr>
        <w:t>Hucheng(CATT) provides r01.</w:t>
      </w:r>
    </w:p>
    <w:p w14:paraId="7C65B8B3" w14:textId="77777777" w:rsidR="00DE6557" w:rsidRDefault="00DE6557" w:rsidP="00DE6557">
      <w:pPr>
        <w:pStyle w:val="FP"/>
        <w:keepNext/>
        <w:rPr>
          <w:i/>
          <w:iCs/>
          <w:sz w:val="18"/>
          <w:szCs w:val="18"/>
        </w:rPr>
      </w:pPr>
      <w:r w:rsidRPr="005B25A1">
        <w:rPr>
          <w:i/>
          <w:iCs/>
          <w:sz w:val="18"/>
          <w:szCs w:val="18"/>
        </w:rPr>
        <w:t>==== Revisions Deadline ====.</w:t>
      </w:r>
    </w:p>
    <w:p w14:paraId="656BB0B3" w14:textId="77777777" w:rsidR="00DE6557" w:rsidRDefault="00DE6557" w:rsidP="00DE6557">
      <w:pPr>
        <w:pStyle w:val="FP"/>
        <w:keepNext/>
        <w:rPr>
          <w:i/>
          <w:iCs/>
          <w:sz w:val="18"/>
          <w:szCs w:val="18"/>
        </w:rPr>
      </w:pPr>
      <w:r w:rsidRPr="005B25A1">
        <w:rPr>
          <w:i/>
          <w:iCs/>
          <w:sz w:val="18"/>
          <w:szCs w:val="18"/>
        </w:rPr>
        <w:t>==== Final Comments Deadline ====.</w:t>
      </w:r>
    </w:p>
    <w:p w14:paraId="6F669EA9" w14:textId="77777777" w:rsidR="00DE6557" w:rsidRPr="005B25A1" w:rsidRDefault="00DE6557" w:rsidP="00DE6557">
      <w:pPr>
        <w:pStyle w:val="FP"/>
        <w:keepNext/>
        <w:rPr>
          <w:i/>
          <w:iCs/>
          <w:sz w:val="18"/>
          <w:szCs w:val="18"/>
        </w:rPr>
      </w:pPr>
    </w:p>
    <w:p w14:paraId="15774B9F" w14:textId="77777777" w:rsidR="00DE6557" w:rsidRPr="005B25A1" w:rsidRDefault="00DE6557" w:rsidP="00DE6557">
      <w:pPr>
        <w:keepNext/>
        <w:keepLines/>
      </w:pPr>
      <w:r w:rsidRPr="005B25A1">
        <w:t>r01 agreed. Revised to</w:t>
      </w:r>
      <w:r>
        <w:rPr>
          <w:color w:val="0000FF"/>
        </w:rPr>
        <w:t xml:space="preserve"> S2-2407384</w:t>
      </w:r>
      <w:r>
        <w:t>. Approved.</w:t>
      </w:r>
    </w:p>
    <w:p w14:paraId="1C9CCDBC" w14:textId="77777777" w:rsidR="00DE6557" w:rsidRPr="00EB0339" w:rsidRDefault="00DE6557" w:rsidP="00DE6557">
      <w:r w:rsidRPr="005B25A1">
        <w:rPr>
          <w:b/>
          <w:bCs/>
        </w:rPr>
        <w:t>Status:</w:t>
      </w:r>
      <w:r>
        <w:t xml:space="preserve"> </w:t>
      </w:r>
      <w:r>
        <w:rPr>
          <w:color w:val="FF0000"/>
        </w:rPr>
        <w:t>Approved</w:t>
      </w:r>
      <w:r>
        <w:t>.</w:t>
      </w:r>
    </w:p>
    <w:p w14:paraId="45354008" w14:textId="77777777" w:rsidR="008D6ECD" w:rsidRDefault="008D6ECD" w:rsidP="00E04F4D"/>
    <w:p w14:paraId="26E652E4" w14:textId="77777777" w:rsidR="007615D6" w:rsidRDefault="007615D6" w:rsidP="00E04F4D">
      <w:pPr>
        <w:pStyle w:val="Heading2"/>
      </w:pPr>
      <w:bookmarkStart w:id="149" w:name="_Toc177620701"/>
      <w:r>
        <w:t>30.4</w:t>
      </w:r>
      <w:r>
        <w:tab/>
        <w:t>Rel-18 WID Status Reports</w:t>
      </w:r>
      <w:bookmarkEnd w:id="149"/>
    </w:p>
    <w:p w14:paraId="6D06C274" w14:textId="77777777" w:rsidR="008D6ECD" w:rsidRDefault="00E04F4D" w:rsidP="00E04F4D">
      <w:r>
        <w:t>There were no contributions to this agenda item.</w:t>
      </w:r>
    </w:p>
    <w:p w14:paraId="375EBCE0" w14:textId="77777777" w:rsidR="008D6ECD" w:rsidRDefault="008D6ECD" w:rsidP="00E04F4D"/>
    <w:p w14:paraId="4880A408" w14:textId="77777777" w:rsidR="007615D6" w:rsidRDefault="007615D6" w:rsidP="00E04F4D">
      <w:pPr>
        <w:pStyle w:val="Heading2"/>
      </w:pPr>
      <w:bookmarkStart w:id="150" w:name="_Toc177620702"/>
      <w:r>
        <w:t>30.5</w:t>
      </w:r>
      <w:r>
        <w:tab/>
        <w:t>Rel-19 WID Status Reports</w:t>
      </w:r>
      <w:bookmarkEnd w:id="150"/>
    </w:p>
    <w:p w14:paraId="14413412" w14:textId="0212E5DF" w:rsidR="006C5E52" w:rsidRDefault="006C5E52" w:rsidP="00881B38">
      <w:pPr>
        <w:pBdr>
          <w:top w:val="single" w:sz="4" w:space="1" w:color="auto"/>
          <w:left w:val="single" w:sz="4" w:space="4" w:color="auto"/>
          <w:bottom w:val="single" w:sz="4" w:space="1" w:color="auto"/>
          <w:right w:val="single" w:sz="4" w:space="4" w:color="auto"/>
        </w:pBdr>
      </w:pPr>
      <w:r>
        <w:t xml:space="preserve">Interim status reports were reviewed in the Thursday Work Planning session. This was to give a general overview of the intended status reports content and collect comments. Interim status reports were provided in the DRAFTS folder: </w:t>
      </w:r>
      <w:hyperlink r:id="rId27" w:history="1">
        <w:r w:rsidRPr="00ED7ED9">
          <w:rPr>
            <w:rStyle w:val="Hyperlink"/>
          </w:rPr>
          <w:t>https://www.3gpp.org/ftp/tsg_sa/WG2_Arch/TSGS2_163_Jeju_2024-05/INBOX/DRAFTS/WorkPlanningThursday</w:t>
        </w:r>
      </w:hyperlink>
      <w:r>
        <w:t>.</w:t>
      </w:r>
    </w:p>
    <w:p w14:paraId="7C0BF1C7" w14:textId="6D19EE3B" w:rsidR="0095719B" w:rsidRPr="006C5E52" w:rsidRDefault="0095719B" w:rsidP="00881B38">
      <w:pPr>
        <w:pBdr>
          <w:top w:val="single" w:sz="4" w:space="1" w:color="auto"/>
          <w:left w:val="single" w:sz="4" w:space="4" w:color="auto"/>
          <w:bottom w:val="single" w:sz="4" w:space="1" w:color="auto"/>
          <w:right w:val="single" w:sz="4" w:space="4" w:color="auto"/>
        </w:pBdr>
      </w:pPr>
      <w:r>
        <w:t>Many items appeared to be in fairly good shape to be able to start normative work in the August 2024 meeting.</w:t>
      </w:r>
    </w:p>
    <w:p w14:paraId="48C71E0C" w14:textId="3989743D" w:rsidR="008D6ECD" w:rsidRDefault="0003428E" w:rsidP="00881B38">
      <w:pPr>
        <w:pBdr>
          <w:top w:val="single" w:sz="4" w:space="1" w:color="auto"/>
          <w:left w:val="single" w:sz="4" w:space="4" w:color="auto"/>
          <w:bottom w:val="single" w:sz="4" w:space="1" w:color="auto"/>
          <w:right w:val="single" w:sz="4" w:space="4" w:color="auto"/>
        </w:pBdr>
        <w:rPr>
          <w:b/>
          <w:bCs/>
          <w:color w:val="0000FF"/>
        </w:rPr>
      </w:pPr>
      <w:r w:rsidRPr="0003428E">
        <w:rPr>
          <w:b/>
          <w:bCs/>
          <w:color w:val="0000FF"/>
        </w:rPr>
        <w:t>MCC was asked to provide document numbers for the final status reports. The list of allocated numbers for the WI status reports will be distributed by e-mail.</w:t>
      </w:r>
    </w:p>
    <w:p w14:paraId="0911B03C" w14:textId="2CCF69CD" w:rsidR="0003428E" w:rsidRDefault="0003428E" w:rsidP="00881B38">
      <w:pPr>
        <w:pBdr>
          <w:top w:val="single" w:sz="4" w:space="1" w:color="auto"/>
          <w:left w:val="single" w:sz="4" w:space="4" w:color="auto"/>
          <w:bottom w:val="single" w:sz="4" w:space="1" w:color="auto"/>
          <w:right w:val="single" w:sz="4" w:space="4" w:color="auto"/>
        </w:pBdr>
      </w:pPr>
      <w:r w:rsidRPr="0003428E">
        <w:rPr>
          <w:b/>
          <w:bCs/>
        </w:rPr>
        <w:t>Final Status reports should be uploaded to the external INBOX after the meeting before</w:t>
      </w:r>
      <w:r w:rsidR="00881B38">
        <w:rPr>
          <w:b/>
          <w:bCs/>
        </w:rPr>
        <w:t xml:space="preserve"> 23:59 UTC on Thursday 6th June.</w:t>
      </w:r>
    </w:p>
    <w:p w14:paraId="6B71BB49" w14:textId="77777777" w:rsidR="00636A54" w:rsidRDefault="00636A54" w:rsidP="00636A54"/>
    <w:p w14:paraId="24727210" w14:textId="77777777" w:rsidR="00881B38" w:rsidRDefault="00881B38" w:rsidP="00881B38">
      <w:pPr>
        <w:pStyle w:val="NormTop"/>
      </w:pPr>
      <w:r>
        <w:rPr>
          <w:color w:val="0000FF"/>
        </w:rPr>
        <w:lastRenderedPageBreak/>
        <w:t>S2-2407290</w:t>
      </w:r>
      <w:r w:rsidRPr="00D53282">
        <w:t xml:space="preserve"> </w:t>
      </w:r>
      <w:r>
        <w:t>(WI STATUS REPORT) WI Status report for Study on Energy Efficiency and Energy Saving (Source: Rapporteur (Samsung))</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Energy Efficiency and Energy Saving.</w:t>
      </w:r>
    </w:p>
    <w:p w14:paraId="558E8E4D" w14:textId="77777777" w:rsidR="00881B38" w:rsidRPr="00B81031" w:rsidRDefault="00881B38" w:rsidP="00881B38">
      <w:pPr>
        <w:keepNext/>
        <w:keepLines/>
        <w:rPr>
          <w:i/>
        </w:rPr>
      </w:pPr>
      <w:r w:rsidRPr="00B81031">
        <w:rPr>
          <w:b/>
          <w:bCs/>
          <w:i/>
        </w:rPr>
        <w:t>Comment:</w:t>
      </w:r>
      <w:r>
        <w:rPr>
          <w:i/>
        </w:rPr>
        <w:t xml:space="preserve"> To be provided after the meeting.</w:t>
      </w:r>
    </w:p>
    <w:p w14:paraId="58F60C8B" w14:textId="77777777" w:rsidR="00881B38" w:rsidRPr="005B25A1" w:rsidRDefault="00881B38" w:rsidP="00881B38">
      <w:pPr>
        <w:keepNext/>
        <w:keepLines/>
        <w:rPr>
          <w:b/>
          <w:bCs/>
        </w:rPr>
      </w:pPr>
      <w:r w:rsidRPr="005B25A1">
        <w:rPr>
          <w:b/>
          <w:bCs/>
        </w:rPr>
        <w:t>Plenary Discussion:</w:t>
      </w:r>
    </w:p>
    <w:p w14:paraId="724C11E6" w14:textId="77777777" w:rsidR="00881B38" w:rsidRPr="00C11204" w:rsidRDefault="00881B38" w:rsidP="00881B38">
      <w:pPr>
        <w:keepNext/>
        <w:keepLines/>
      </w:pPr>
      <w:r w:rsidRPr="00C3284B">
        <w:rPr>
          <w:color w:val="0000FF"/>
        </w:rPr>
        <w:t>Noted</w:t>
      </w:r>
      <w:r>
        <w:t>.</w:t>
      </w:r>
    </w:p>
    <w:p w14:paraId="6B57A9DA" w14:textId="77777777" w:rsidR="00881B38" w:rsidRPr="00EB0339" w:rsidRDefault="00881B38" w:rsidP="00881B38">
      <w:r w:rsidRPr="005B25A1">
        <w:rPr>
          <w:b/>
          <w:bCs/>
        </w:rPr>
        <w:t>Status:</w:t>
      </w:r>
      <w:r>
        <w:t xml:space="preserve"> </w:t>
      </w:r>
      <w:r>
        <w:rPr>
          <w:color w:val="0000FF"/>
        </w:rPr>
        <w:t>Noted</w:t>
      </w:r>
      <w:r>
        <w:t>.</w:t>
      </w:r>
    </w:p>
    <w:p w14:paraId="1D1BEF6E" w14:textId="77777777" w:rsidR="00881B38" w:rsidRDefault="00881B38" w:rsidP="00881B38">
      <w:pPr>
        <w:pStyle w:val="NormTop"/>
      </w:pPr>
      <w:r>
        <w:rPr>
          <w:color w:val="0000FF"/>
        </w:rPr>
        <w:t>S2-2407291</w:t>
      </w:r>
      <w:r w:rsidRPr="00D53282">
        <w:t xml:space="preserve"> </w:t>
      </w:r>
      <w:r>
        <w:t>(WI STATUS REPORT) WI Status report for Study on Core Network Enhanced Support for Artificial Intelligence (AI)/Machine Learning (ML) (Source: Rapporteur (vivo))</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Core Network Enhanced Support for Artificial Intelligence (AI)/Machine Learning (ML).</w:t>
      </w:r>
    </w:p>
    <w:p w14:paraId="53BD23B4" w14:textId="77777777" w:rsidR="00881B38" w:rsidRPr="00B81031" w:rsidRDefault="00881B38" w:rsidP="00881B38">
      <w:pPr>
        <w:keepNext/>
        <w:keepLines/>
        <w:rPr>
          <w:i/>
        </w:rPr>
      </w:pPr>
      <w:r w:rsidRPr="00B81031">
        <w:rPr>
          <w:b/>
          <w:bCs/>
          <w:i/>
        </w:rPr>
        <w:t>Comment:</w:t>
      </w:r>
      <w:r>
        <w:rPr>
          <w:i/>
        </w:rPr>
        <w:t xml:space="preserve"> To be provided after the meeting.</w:t>
      </w:r>
    </w:p>
    <w:p w14:paraId="1A0F9AF1" w14:textId="77777777" w:rsidR="00881B38" w:rsidRPr="005B25A1" w:rsidRDefault="00881B38" w:rsidP="00881B38">
      <w:pPr>
        <w:keepNext/>
        <w:keepLines/>
        <w:rPr>
          <w:b/>
          <w:bCs/>
        </w:rPr>
      </w:pPr>
      <w:r w:rsidRPr="005B25A1">
        <w:rPr>
          <w:b/>
          <w:bCs/>
        </w:rPr>
        <w:t>Plenary Discussion:</w:t>
      </w:r>
    </w:p>
    <w:p w14:paraId="63B7CE44" w14:textId="77777777" w:rsidR="00881B38" w:rsidRPr="00C11204" w:rsidRDefault="00881B38" w:rsidP="00881B38">
      <w:pPr>
        <w:keepNext/>
        <w:keepLines/>
      </w:pPr>
      <w:r w:rsidRPr="00C3284B">
        <w:rPr>
          <w:color w:val="0000FF"/>
        </w:rPr>
        <w:t>Noted</w:t>
      </w:r>
      <w:r>
        <w:t>.</w:t>
      </w:r>
    </w:p>
    <w:p w14:paraId="1D70E1D2" w14:textId="77777777" w:rsidR="00881B38" w:rsidRPr="00EB0339" w:rsidRDefault="00881B38" w:rsidP="00881B38">
      <w:r w:rsidRPr="005B25A1">
        <w:rPr>
          <w:b/>
          <w:bCs/>
        </w:rPr>
        <w:t>Status:</w:t>
      </w:r>
      <w:r>
        <w:t xml:space="preserve"> </w:t>
      </w:r>
      <w:r>
        <w:rPr>
          <w:color w:val="0000FF"/>
        </w:rPr>
        <w:t>Noted</w:t>
      </w:r>
      <w:r>
        <w:t>.</w:t>
      </w:r>
    </w:p>
    <w:p w14:paraId="0E93E3F9" w14:textId="77777777" w:rsidR="00881B38" w:rsidRDefault="00881B38" w:rsidP="00881B38">
      <w:pPr>
        <w:pStyle w:val="NormTop"/>
      </w:pPr>
      <w:r>
        <w:rPr>
          <w:color w:val="0000FF"/>
        </w:rPr>
        <w:t>S2-2407292</w:t>
      </w:r>
      <w:r w:rsidRPr="00D53282">
        <w:t xml:space="preserve"> </w:t>
      </w:r>
      <w:r>
        <w:t>(WI STATUS REPORT) WI Status report for Study on Architecture support of Ambient power-enabled Internet of Things (Source: Rapporteur (Huawei))</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Architecture support of Ambient power-enabled Internet of Things.</w:t>
      </w:r>
    </w:p>
    <w:p w14:paraId="5A9D8127" w14:textId="77777777" w:rsidR="00881B38" w:rsidRPr="00B81031" w:rsidRDefault="00881B38" w:rsidP="00881B38">
      <w:pPr>
        <w:keepNext/>
        <w:keepLines/>
        <w:rPr>
          <w:i/>
        </w:rPr>
      </w:pPr>
      <w:r w:rsidRPr="00B81031">
        <w:rPr>
          <w:b/>
          <w:bCs/>
          <w:i/>
        </w:rPr>
        <w:t>Comment:</w:t>
      </w:r>
      <w:r>
        <w:rPr>
          <w:i/>
        </w:rPr>
        <w:t xml:space="preserve"> To be provided after the meeting.</w:t>
      </w:r>
    </w:p>
    <w:p w14:paraId="677089C3" w14:textId="77777777" w:rsidR="00881B38" w:rsidRPr="005B25A1" w:rsidRDefault="00881B38" w:rsidP="00881B38">
      <w:pPr>
        <w:keepNext/>
        <w:keepLines/>
        <w:rPr>
          <w:b/>
          <w:bCs/>
        </w:rPr>
      </w:pPr>
      <w:r w:rsidRPr="005B25A1">
        <w:rPr>
          <w:b/>
          <w:bCs/>
        </w:rPr>
        <w:t>Plenary Discussion:</w:t>
      </w:r>
    </w:p>
    <w:p w14:paraId="6361DA73" w14:textId="77777777" w:rsidR="00881B38" w:rsidRPr="00C11204" w:rsidRDefault="00881B38" w:rsidP="00881B38">
      <w:pPr>
        <w:keepNext/>
        <w:keepLines/>
      </w:pPr>
      <w:r w:rsidRPr="00C3284B">
        <w:rPr>
          <w:color w:val="0000FF"/>
        </w:rPr>
        <w:t>Noted</w:t>
      </w:r>
      <w:r>
        <w:t>.</w:t>
      </w:r>
    </w:p>
    <w:p w14:paraId="3C065B19" w14:textId="77777777" w:rsidR="00881B38" w:rsidRPr="00EB0339" w:rsidRDefault="00881B38" w:rsidP="00881B38">
      <w:r w:rsidRPr="005B25A1">
        <w:rPr>
          <w:b/>
          <w:bCs/>
        </w:rPr>
        <w:t>Status:</w:t>
      </w:r>
      <w:r>
        <w:t xml:space="preserve"> </w:t>
      </w:r>
      <w:r>
        <w:rPr>
          <w:color w:val="0000FF"/>
        </w:rPr>
        <w:t>Noted</w:t>
      </w:r>
      <w:r>
        <w:t>.</w:t>
      </w:r>
    </w:p>
    <w:p w14:paraId="5AE1A872" w14:textId="77777777" w:rsidR="00881B38" w:rsidRDefault="00881B38" w:rsidP="00881B38">
      <w:pPr>
        <w:pStyle w:val="NormTop"/>
      </w:pPr>
      <w:r>
        <w:rPr>
          <w:color w:val="0000FF"/>
        </w:rPr>
        <w:t>S2-2407293</w:t>
      </w:r>
      <w:r w:rsidRPr="00D53282">
        <w:t xml:space="preserve"> </w:t>
      </w:r>
      <w:r>
        <w:t>(WI STATUS REPORT) WI Status report for Study on Integration of satellite components in the 5G architecture Phase 3 (Source: Rapporteur (Thales))</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Integration of satellite components in the 5G architecture Phase 3.</w:t>
      </w:r>
    </w:p>
    <w:p w14:paraId="1E07F981" w14:textId="77777777" w:rsidR="00881B38" w:rsidRPr="00B81031" w:rsidRDefault="00881B38" w:rsidP="00881B38">
      <w:pPr>
        <w:keepNext/>
        <w:keepLines/>
        <w:rPr>
          <w:i/>
        </w:rPr>
      </w:pPr>
      <w:r w:rsidRPr="00B81031">
        <w:rPr>
          <w:b/>
          <w:bCs/>
          <w:i/>
        </w:rPr>
        <w:t>Comment:</w:t>
      </w:r>
      <w:r>
        <w:rPr>
          <w:i/>
        </w:rPr>
        <w:t xml:space="preserve"> To be provided after the meeting.</w:t>
      </w:r>
    </w:p>
    <w:p w14:paraId="32FB8668" w14:textId="77777777" w:rsidR="00881B38" w:rsidRPr="005B25A1" w:rsidRDefault="00881B38" w:rsidP="00881B38">
      <w:pPr>
        <w:keepNext/>
        <w:keepLines/>
        <w:rPr>
          <w:b/>
          <w:bCs/>
        </w:rPr>
      </w:pPr>
      <w:r w:rsidRPr="005B25A1">
        <w:rPr>
          <w:b/>
          <w:bCs/>
        </w:rPr>
        <w:t>Plenary Discussion:</w:t>
      </w:r>
    </w:p>
    <w:p w14:paraId="766014A0" w14:textId="77777777" w:rsidR="00881B38" w:rsidRPr="00C11204" w:rsidRDefault="00881B38" w:rsidP="00881B38">
      <w:pPr>
        <w:keepNext/>
        <w:keepLines/>
      </w:pPr>
      <w:r w:rsidRPr="00C3284B">
        <w:rPr>
          <w:color w:val="0000FF"/>
        </w:rPr>
        <w:t>Noted</w:t>
      </w:r>
      <w:r>
        <w:t>.</w:t>
      </w:r>
    </w:p>
    <w:p w14:paraId="5F043DF3" w14:textId="77777777" w:rsidR="00881B38" w:rsidRPr="00EB0339" w:rsidRDefault="00881B38" w:rsidP="00881B38">
      <w:r w:rsidRPr="005B25A1">
        <w:rPr>
          <w:b/>
          <w:bCs/>
        </w:rPr>
        <w:t>Status:</w:t>
      </w:r>
      <w:r>
        <w:t xml:space="preserve"> </w:t>
      </w:r>
      <w:r>
        <w:rPr>
          <w:color w:val="0000FF"/>
        </w:rPr>
        <w:t>Noted</w:t>
      </w:r>
      <w:r>
        <w:t>.</w:t>
      </w:r>
    </w:p>
    <w:p w14:paraId="40C98EFC" w14:textId="77777777" w:rsidR="00881B38" w:rsidRDefault="00881B38" w:rsidP="00881B38">
      <w:pPr>
        <w:pStyle w:val="NormTop"/>
      </w:pPr>
      <w:r>
        <w:rPr>
          <w:color w:val="0000FF"/>
        </w:rPr>
        <w:lastRenderedPageBreak/>
        <w:t>S2-2407294</w:t>
      </w:r>
      <w:r w:rsidRPr="00D53282">
        <w:t xml:space="preserve"> </w:t>
      </w:r>
      <w:r>
        <w:t>(WI STATUS REPORT) WI Status report for Study on Extended Reality and Media service (XRM) Phase 2 (Source: Rapporteur (Nokia))</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Extended Reality and Media service (XRM) Phase 2.</w:t>
      </w:r>
    </w:p>
    <w:p w14:paraId="0F7F2F1E" w14:textId="77777777" w:rsidR="00881B38" w:rsidRPr="00B81031" w:rsidRDefault="00881B38" w:rsidP="00881B38">
      <w:pPr>
        <w:keepNext/>
        <w:keepLines/>
        <w:rPr>
          <w:i/>
        </w:rPr>
      </w:pPr>
      <w:r w:rsidRPr="00B81031">
        <w:rPr>
          <w:b/>
          <w:bCs/>
          <w:i/>
        </w:rPr>
        <w:t>Comment:</w:t>
      </w:r>
      <w:r>
        <w:rPr>
          <w:i/>
        </w:rPr>
        <w:t xml:space="preserve"> To be provided after the meeting.</w:t>
      </w:r>
    </w:p>
    <w:p w14:paraId="1D3F5603" w14:textId="77777777" w:rsidR="00881B38" w:rsidRPr="005B25A1" w:rsidRDefault="00881B38" w:rsidP="00881B38">
      <w:pPr>
        <w:keepNext/>
        <w:keepLines/>
        <w:rPr>
          <w:b/>
          <w:bCs/>
        </w:rPr>
      </w:pPr>
      <w:r w:rsidRPr="005B25A1">
        <w:rPr>
          <w:b/>
          <w:bCs/>
        </w:rPr>
        <w:t>Plenary Discussion:</w:t>
      </w:r>
    </w:p>
    <w:p w14:paraId="21D368D7" w14:textId="77777777" w:rsidR="00881B38" w:rsidRPr="00C11204" w:rsidRDefault="00881B38" w:rsidP="00881B38">
      <w:pPr>
        <w:keepNext/>
        <w:keepLines/>
      </w:pPr>
      <w:r w:rsidRPr="00C3284B">
        <w:rPr>
          <w:color w:val="0000FF"/>
        </w:rPr>
        <w:t>Noted</w:t>
      </w:r>
      <w:r>
        <w:t>.</w:t>
      </w:r>
    </w:p>
    <w:p w14:paraId="4669B8FA" w14:textId="77777777" w:rsidR="00881B38" w:rsidRPr="00EB0339" w:rsidRDefault="00881B38" w:rsidP="00881B38">
      <w:r w:rsidRPr="005B25A1">
        <w:rPr>
          <w:b/>
          <w:bCs/>
        </w:rPr>
        <w:t>Status:</w:t>
      </w:r>
      <w:r>
        <w:t xml:space="preserve"> </w:t>
      </w:r>
      <w:r>
        <w:rPr>
          <w:color w:val="0000FF"/>
        </w:rPr>
        <w:t>Noted</w:t>
      </w:r>
      <w:r>
        <w:t>.</w:t>
      </w:r>
    </w:p>
    <w:p w14:paraId="60EA237D" w14:textId="77777777" w:rsidR="00881B38" w:rsidRDefault="00881B38" w:rsidP="00881B38">
      <w:pPr>
        <w:pStyle w:val="NormTop"/>
      </w:pPr>
      <w:r>
        <w:rPr>
          <w:color w:val="0000FF"/>
        </w:rPr>
        <w:t>S2-2407295</w:t>
      </w:r>
      <w:r w:rsidRPr="00D53282">
        <w:t xml:space="preserve"> </w:t>
      </w:r>
      <w:r>
        <w:t>(WI STATUS REPORT) WI Status report for Study on (Stage 2 of) Phase 3 for UAS, UAV and UAM (Source: Rapporteur (LG Electronics))</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(Stage 2 of) Phase 3 for UAS, UAV and UAM.</w:t>
      </w:r>
    </w:p>
    <w:p w14:paraId="116055FE" w14:textId="77777777" w:rsidR="00881B38" w:rsidRPr="00B81031" w:rsidRDefault="00881B38" w:rsidP="00881B38">
      <w:pPr>
        <w:keepNext/>
        <w:keepLines/>
        <w:rPr>
          <w:i/>
        </w:rPr>
      </w:pPr>
      <w:r w:rsidRPr="00B81031">
        <w:rPr>
          <w:b/>
          <w:bCs/>
          <w:i/>
        </w:rPr>
        <w:t>Comment:</w:t>
      </w:r>
      <w:r>
        <w:rPr>
          <w:i/>
        </w:rPr>
        <w:t xml:space="preserve"> To be provided after the meeting.</w:t>
      </w:r>
    </w:p>
    <w:p w14:paraId="37CFB41C" w14:textId="77777777" w:rsidR="00881B38" w:rsidRPr="005B25A1" w:rsidRDefault="00881B38" w:rsidP="00881B38">
      <w:pPr>
        <w:keepNext/>
        <w:keepLines/>
        <w:rPr>
          <w:b/>
          <w:bCs/>
        </w:rPr>
      </w:pPr>
      <w:r w:rsidRPr="005B25A1">
        <w:rPr>
          <w:b/>
          <w:bCs/>
        </w:rPr>
        <w:t>Plenary Discussion:</w:t>
      </w:r>
    </w:p>
    <w:p w14:paraId="363D70E9" w14:textId="77777777" w:rsidR="00881B38" w:rsidRPr="00C11204" w:rsidRDefault="00881B38" w:rsidP="00881B38">
      <w:pPr>
        <w:keepNext/>
        <w:keepLines/>
      </w:pPr>
      <w:r w:rsidRPr="00C3284B">
        <w:rPr>
          <w:color w:val="0000FF"/>
        </w:rPr>
        <w:t>Noted</w:t>
      </w:r>
      <w:r>
        <w:t>.</w:t>
      </w:r>
    </w:p>
    <w:p w14:paraId="6E217335" w14:textId="77777777" w:rsidR="00881B38" w:rsidRPr="00EB0339" w:rsidRDefault="00881B38" w:rsidP="00881B38">
      <w:r w:rsidRPr="005B25A1">
        <w:rPr>
          <w:b/>
          <w:bCs/>
        </w:rPr>
        <w:t>Status:</w:t>
      </w:r>
      <w:r>
        <w:t xml:space="preserve"> </w:t>
      </w:r>
      <w:r>
        <w:rPr>
          <w:color w:val="0000FF"/>
        </w:rPr>
        <w:t>Noted</w:t>
      </w:r>
      <w:r>
        <w:t>.</w:t>
      </w:r>
    </w:p>
    <w:p w14:paraId="144DACEC" w14:textId="77777777" w:rsidR="00881B38" w:rsidRDefault="00881B38" w:rsidP="00881B38">
      <w:pPr>
        <w:pStyle w:val="NormTop"/>
      </w:pPr>
      <w:r>
        <w:rPr>
          <w:color w:val="0000FF"/>
        </w:rPr>
        <w:t>S2-2407296</w:t>
      </w:r>
      <w:r w:rsidRPr="00D53282">
        <w:t xml:space="preserve"> </w:t>
      </w:r>
      <w:r>
        <w:t>(WI STATUS REPORT) WI Status report for Study on Multi-Access (DualSteer and ATSSS_Ph4) (Source: Rapporteur (Apple))</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Multi-Access (DualSteer and ATSSS_Ph4).</w:t>
      </w:r>
    </w:p>
    <w:p w14:paraId="02EF862C" w14:textId="77777777" w:rsidR="00881B38" w:rsidRPr="00B81031" w:rsidRDefault="00881B38" w:rsidP="00881B38">
      <w:pPr>
        <w:keepNext/>
        <w:keepLines/>
        <w:rPr>
          <w:i/>
        </w:rPr>
      </w:pPr>
      <w:r w:rsidRPr="00B81031">
        <w:rPr>
          <w:b/>
          <w:bCs/>
          <w:i/>
        </w:rPr>
        <w:t>Comment:</w:t>
      </w:r>
      <w:r>
        <w:rPr>
          <w:i/>
        </w:rPr>
        <w:t xml:space="preserve"> To be provided after the meeting.</w:t>
      </w:r>
    </w:p>
    <w:p w14:paraId="39FAEE72" w14:textId="77777777" w:rsidR="00881B38" w:rsidRPr="005B25A1" w:rsidRDefault="00881B38" w:rsidP="00881B38">
      <w:pPr>
        <w:keepNext/>
        <w:keepLines/>
        <w:rPr>
          <w:b/>
          <w:bCs/>
        </w:rPr>
      </w:pPr>
      <w:r w:rsidRPr="005B25A1">
        <w:rPr>
          <w:b/>
          <w:bCs/>
        </w:rPr>
        <w:t>Plenary Discussion:</w:t>
      </w:r>
    </w:p>
    <w:p w14:paraId="6A9A688D" w14:textId="77777777" w:rsidR="00881B38" w:rsidRPr="00C11204" w:rsidRDefault="00881B38" w:rsidP="00881B38">
      <w:pPr>
        <w:keepNext/>
        <w:keepLines/>
      </w:pPr>
      <w:r w:rsidRPr="00C3284B">
        <w:rPr>
          <w:color w:val="0000FF"/>
        </w:rPr>
        <w:t>Noted</w:t>
      </w:r>
      <w:r>
        <w:t>.</w:t>
      </w:r>
    </w:p>
    <w:p w14:paraId="40A9D199" w14:textId="77777777" w:rsidR="00881B38" w:rsidRPr="00EB0339" w:rsidRDefault="00881B38" w:rsidP="00881B38">
      <w:r w:rsidRPr="005B25A1">
        <w:rPr>
          <w:b/>
          <w:bCs/>
        </w:rPr>
        <w:t>Status:</w:t>
      </w:r>
      <w:r>
        <w:t xml:space="preserve"> </w:t>
      </w:r>
      <w:r>
        <w:rPr>
          <w:color w:val="0000FF"/>
        </w:rPr>
        <w:t>Noted</w:t>
      </w:r>
      <w:r>
        <w:t>.</w:t>
      </w:r>
    </w:p>
    <w:p w14:paraId="4DDAB565" w14:textId="77777777" w:rsidR="00881B38" w:rsidRDefault="00881B38" w:rsidP="00881B38">
      <w:pPr>
        <w:pStyle w:val="NormTop"/>
      </w:pPr>
      <w:r>
        <w:rPr>
          <w:color w:val="0000FF"/>
        </w:rPr>
        <w:t>S2-2407297</w:t>
      </w:r>
      <w:r w:rsidRPr="00D53282">
        <w:t xml:space="preserve"> </w:t>
      </w:r>
      <w:r>
        <w:t>(WI STATUS REPORT) WI Status report for Study on Enhancement of support for Edge Computing in 5G Core network - Phase 3 (Source: Rapporteur (Intel))</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Enhancement of support for Edge Computing in 5G Core network - Phase 3.</w:t>
      </w:r>
    </w:p>
    <w:p w14:paraId="5A6DC339" w14:textId="77777777" w:rsidR="00881B38" w:rsidRPr="00B81031" w:rsidRDefault="00881B38" w:rsidP="00881B38">
      <w:pPr>
        <w:keepNext/>
        <w:keepLines/>
        <w:rPr>
          <w:i/>
        </w:rPr>
      </w:pPr>
      <w:r w:rsidRPr="00B81031">
        <w:rPr>
          <w:b/>
          <w:bCs/>
          <w:i/>
        </w:rPr>
        <w:t>Comment:</w:t>
      </w:r>
      <w:r>
        <w:rPr>
          <w:i/>
        </w:rPr>
        <w:t xml:space="preserve"> To be provided after the meeting.</w:t>
      </w:r>
    </w:p>
    <w:p w14:paraId="3FE75240" w14:textId="77777777" w:rsidR="00881B38" w:rsidRPr="005B25A1" w:rsidRDefault="00881B38" w:rsidP="00881B38">
      <w:pPr>
        <w:keepNext/>
        <w:keepLines/>
        <w:rPr>
          <w:b/>
          <w:bCs/>
        </w:rPr>
      </w:pPr>
      <w:r w:rsidRPr="005B25A1">
        <w:rPr>
          <w:b/>
          <w:bCs/>
        </w:rPr>
        <w:t>Plenary Discussion:</w:t>
      </w:r>
    </w:p>
    <w:p w14:paraId="284B3459" w14:textId="77777777" w:rsidR="00881B38" w:rsidRPr="00C11204" w:rsidRDefault="00881B38" w:rsidP="00881B38">
      <w:pPr>
        <w:keepNext/>
        <w:keepLines/>
      </w:pPr>
      <w:r w:rsidRPr="00C3284B">
        <w:rPr>
          <w:color w:val="0000FF"/>
        </w:rPr>
        <w:t>Noted</w:t>
      </w:r>
      <w:r>
        <w:t>.</w:t>
      </w:r>
    </w:p>
    <w:p w14:paraId="6823FEAA" w14:textId="77777777" w:rsidR="00881B38" w:rsidRPr="00EB0339" w:rsidRDefault="00881B38" w:rsidP="00881B38">
      <w:r w:rsidRPr="005B25A1">
        <w:rPr>
          <w:b/>
          <w:bCs/>
        </w:rPr>
        <w:t>Status:</w:t>
      </w:r>
      <w:r>
        <w:t xml:space="preserve"> </w:t>
      </w:r>
      <w:r>
        <w:rPr>
          <w:color w:val="0000FF"/>
        </w:rPr>
        <w:t>Noted</w:t>
      </w:r>
      <w:r>
        <w:t>.</w:t>
      </w:r>
    </w:p>
    <w:p w14:paraId="47EDB2C6" w14:textId="77777777" w:rsidR="00881B38" w:rsidRDefault="00881B38" w:rsidP="00881B38">
      <w:pPr>
        <w:pStyle w:val="NormTop"/>
      </w:pPr>
      <w:r>
        <w:rPr>
          <w:color w:val="0000FF"/>
        </w:rPr>
        <w:t>S2-2407298</w:t>
      </w:r>
      <w:r w:rsidRPr="00D53282">
        <w:t xml:space="preserve"> </w:t>
      </w:r>
      <w:r>
        <w:t>(WI STATUS REPORT) WI Status report for Study on System aspects of 5G NR Femto (Source: Rapporteur (NTT DOCOMO))</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System aspects of 5G NR Femto.</w:t>
      </w:r>
    </w:p>
    <w:p w14:paraId="04F028CE" w14:textId="77777777" w:rsidR="00881B38" w:rsidRPr="00B81031" w:rsidRDefault="00881B38" w:rsidP="00881B38">
      <w:pPr>
        <w:keepNext/>
        <w:keepLines/>
        <w:rPr>
          <w:i/>
        </w:rPr>
      </w:pPr>
      <w:r w:rsidRPr="00B81031">
        <w:rPr>
          <w:b/>
          <w:bCs/>
          <w:i/>
        </w:rPr>
        <w:t>Comment:</w:t>
      </w:r>
      <w:r>
        <w:rPr>
          <w:i/>
        </w:rPr>
        <w:t xml:space="preserve"> To be provided after the meeting.</w:t>
      </w:r>
    </w:p>
    <w:p w14:paraId="0C5A1645" w14:textId="77777777" w:rsidR="00881B38" w:rsidRPr="005B25A1" w:rsidRDefault="00881B38" w:rsidP="00881B38">
      <w:pPr>
        <w:keepNext/>
        <w:keepLines/>
        <w:rPr>
          <w:b/>
          <w:bCs/>
        </w:rPr>
      </w:pPr>
      <w:r w:rsidRPr="005B25A1">
        <w:rPr>
          <w:b/>
          <w:bCs/>
        </w:rPr>
        <w:t>Plenary Discussion:</w:t>
      </w:r>
    </w:p>
    <w:p w14:paraId="771507B7" w14:textId="77777777" w:rsidR="00881B38" w:rsidRPr="00C11204" w:rsidRDefault="00881B38" w:rsidP="00881B38">
      <w:pPr>
        <w:keepNext/>
        <w:keepLines/>
      </w:pPr>
      <w:r w:rsidRPr="00C3284B">
        <w:rPr>
          <w:color w:val="0000FF"/>
        </w:rPr>
        <w:t>Noted</w:t>
      </w:r>
      <w:r>
        <w:t>.</w:t>
      </w:r>
    </w:p>
    <w:p w14:paraId="7CD5EF96" w14:textId="77777777" w:rsidR="00881B38" w:rsidRPr="00EB0339" w:rsidRDefault="00881B38" w:rsidP="00881B38">
      <w:r w:rsidRPr="005B25A1">
        <w:rPr>
          <w:b/>
          <w:bCs/>
        </w:rPr>
        <w:t>Status:</w:t>
      </w:r>
      <w:r>
        <w:t xml:space="preserve"> </w:t>
      </w:r>
      <w:r>
        <w:rPr>
          <w:color w:val="0000FF"/>
        </w:rPr>
        <w:t>Noted</w:t>
      </w:r>
      <w:r>
        <w:t>.</w:t>
      </w:r>
    </w:p>
    <w:p w14:paraId="3655544A" w14:textId="77777777" w:rsidR="00881B38" w:rsidRDefault="00881B38" w:rsidP="00881B38">
      <w:pPr>
        <w:pStyle w:val="NormTop"/>
      </w:pPr>
      <w:r>
        <w:rPr>
          <w:color w:val="0000FF"/>
        </w:rPr>
        <w:lastRenderedPageBreak/>
        <w:t>S2-2407299</w:t>
      </w:r>
      <w:r w:rsidRPr="00D53282">
        <w:t xml:space="preserve"> </w:t>
      </w:r>
      <w:r>
        <w:t>(WI STATUS REPORT) WI Status report for Study on Proximity-based Services in 5GS Phase 3 (Source: Rapporteur (AT&amp;T))</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Proximity-based Services in 5GS Phase 3.</w:t>
      </w:r>
    </w:p>
    <w:p w14:paraId="028F6C09" w14:textId="77777777" w:rsidR="00881B38" w:rsidRPr="00B81031" w:rsidRDefault="00881B38" w:rsidP="00881B38">
      <w:pPr>
        <w:keepNext/>
        <w:keepLines/>
        <w:rPr>
          <w:i/>
        </w:rPr>
      </w:pPr>
      <w:r w:rsidRPr="00B81031">
        <w:rPr>
          <w:b/>
          <w:bCs/>
          <w:i/>
        </w:rPr>
        <w:t>Comment:</w:t>
      </w:r>
      <w:r>
        <w:rPr>
          <w:i/>
        </w:rPr>
        <w:t xml:space="preserve"> To be provided after the meeting.</w:t>
      </w:r>
    </w:p>
    <w:p w14:paraId="53303DE1" w14:textId="77777777" w:rsidR="00881B38" w:rsidRPr="005B25A1" w:rsidRDefault="00881B38" w:rsidP="00881B38">
      <w:pPr>
        <w:keepNext/>
        <w:keepLines/>
        <w:rPr>
          <w:b/>
          <w:bCs/>
        </w:rPr>
      </w:pPr>
      <w:r w:rsidRPr="005B25A1">
        <w:rPr>
          <w:b/>
          <w:bCs/>
        </w:rPr>
        <w:t>Plenary Discussion:</w:t>
      </w:r>
    </w:p>
    <w:p w14:paraId="7CC2CBCF" w14:textId="77777777" w:rsidR="00881B38" w:rsidRPr="00C11204" w:rsidRDefault="00881B38" w:rsidP="00881B38">
      <w:pPr>
        <w:keepNext/>
        <w:keepLines/>
      </w:pPr>
      <w:r w:rsidRPr="00C3284B">
        <w:rPr>
          <w:color w:val="0000FF"/>
        </w:rPr>
        <w:t>Noted</w:t>
      </w:r>
      <w:r>
        <w:t>.</w:t>
      </w:r>
    </w:p>
    <w:p w14:paraId="5811CAB2" w14:textId="77777777" w:rsidR="00881B38" w:rsidRPr="00EB0339" w:rsidRDefault="00881B38" w:rsidP="00881B38">
      <w:r w:rsidRPr="005B25A1">
        <w:rPr>
          <w:b/>
          <w:bCs/>
        </w:rPr>
        <w:t>Status:</w:t>
      </w:r>
      <w:r>
        <w:t xml:space="preserve"> </w:t>
      </w:r>
      <w:r>
        <w:rPr>
          <w:color w:val="0000FF"/>
        </w:rPr>
        <w:t>Noted</w:t>
      </w:r>
      <w:r>
        <w:t>.</w:t>
      </w:r>
    </w:p>
    <w:p w14:paraId="3D99EA4D" w14:textId="77777777" w:rsidR="00881B38" w:rsidRDefault="00881B38" w:rsidP="00881B38">
      <w:pPr>
        <w:pStyle w:val="NormTop"/>
      </w:pPr>
      <w:r>
        <w:rPr>
          <w:color w:val="0000FF"/>
        </w:rPr>
        <w:t>S2-2407300</w:t>
      </w:r>
      <w:r w:rsidRPr="00D53282">
        <w:t xml:space="preserve"> </w:t>
      </w:r>
      <w:r>
        <w:t>(WI STATUS REPORT) WI Status report for Study on Vehicle Mounted Relays Phase 2 (Source: Rapporteur (Qualcomm))</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Vehicle Mounted Relays Phase 2.</w:t>
      </w:r>
    </w:p>
    <w:p w14:paraId="54BE6B6E" w14:textId="77777777" w:rsidR="00881B38" w:rsidRPr="00B81031" w:rsidRDefault="00881B38" w:rsidP="00881B38">
      <w:pPr>
        <w:keepNext/>
        <w:keepLines/>
        <w:rPr>
          <w:i/>
        </w:rPr>
      </w:pPr>
      <w:r w:rsidRPr="00B81031">
        <w:rPr>
          <w:b/>
          <w:bCs/>
          <w:i/>
        </w:rPr>
        <w:t>Comment:</w:t>
      </w:r>
      <w:r>
        <w:rPr>
          <w:i/>
        </w:rPr>
        <w:t xml:space="preserve"> To be provided after the meeting.</w:t>
      </w:r>
    </w:p>
    <w:p w14:paraId="282C4489" w14:textId="77777777" w:rsidR="00881B38" w:rsidRPr="005B25A1" w:rsidRDefault="00881B38" w:rsidP="00881B38">
      <w:pPr>
        <w:keepNext/>
        <w:keepLines/>
        <w:rPr>
          <w:b/>
          <w:bCs/>
        </w:rPr>
      </w:pPr>
      <w:r w:rsidRPr="005B25A1">
        <w:rPr>
          <w:b/>
          <w:bCs/>
        </w:rPr>
        <w:t>Plenary Discussion:</w:t>
      </w:r>
    </w:p>
    <w:p w14:paraId="454E12FC" w14:textId="77777777" w:rsidR="00881B38" w:rsidRPr="00C11204" w:rsidRDefault="00881B38" w:rsidP="00881B38">
      <w:pPr>
        <w:keepNext/>
        <w:keepLines/>
      </w:pPr>
      <w:r w:rsidRPr="00C3284B">
        <w:rPr>
          <w:color w:val="0000FF"/>
        </w:rPr>
        <w:t>Noted</w:t>
      </w:r>
      <w:r>
        <w:t>.</w:t>
      </w:r>
    </w:p>
    <w:p w14:paraId="5F3B37DE" w14:textId="77777777" w:rsidR="00881B38" w:rsidRPr="00EB0339" w:rsidRDefault="00881B38" w:rsidP="00881B38">
      <w:r w:rsidRPr="005B25A1">
        <w:rPr>
          <w:b/>
          <w:bCs/>
        </w:rPr>
        <w:t>Status:</w:t>
      </w:r>
      <w:r>
        <w:t xml:space="preserve"> </w:t>
      </w:r>
      <w:r>
        <w:rPr>
          <w:color w:val="0000FF"/>
        </w:rPr>
        <w:t>Noted</w:t>
      </w:r>
      <w:r>
        <w:t>.</w:t>
      </w:r>
    </w:p>
    <w:p w14:paraId="7DDB362E" w14:textId="77777777" w:rsidR="00881B38" w:rsidRDefault="00881B38" w:rsidP="00881B38">
      <w:pPr>
        <w:pStyle w:val="NormTop"/>
      </w:pPr>
      <w:r>
        <w:rPr>
          <w:color w:val="0000FF"/>
        </w:rPr>
        <w:t>S2-2407301</w:t>
      </w:r>
      <w:r w:rsidRPr="00D53282">
        <w:t xml:space="preserve"> </w:t>
      </w:r>
      <w:r>
        <w:t>(WI STATUS REPORT) WI Status report for Study on User Identities and Authentication Architecture (Source: Rapporteur (Interdigital))</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User Identities and Authentication Architecture.</w:t>
      </w:r>
    </w:p>
    <w:p w14:paraId="5DBA908C" w14:textId="77777777" w:rsidR="00881B38" w:rsidRPr="00B81031" w:rsidRDefault="00881B38" w:rsidP="00881B38">
      <w:pPr>
        <w:keepNext/>
        <w:keepLines/>
        <w:rPr>
          <w:i/>
        </w:rPr>
      </w:pPr>
      <w:r w:rsidRPr="00B81031">
        <w:rPr>
          <w:b/>
          <w:bCs/>
          <w:i/>
        </w:rPr>
        <w:t>Comment:</w:t>
      </w:r>
      <w:r>
        <w:rPr>
          <w:i/>
        </w:rPr>
        <w:t xml:space="preserve"> To be provided after the meeting.</w:t>
      </w:r>
    </w:p>
    <w:p w14:paraId="59484537" w14:textId="77777777" w:rsidR="00881B38" w:rsidRPr="005B25A1" w:rsidRDefault="00881B38" w:rsidP="00881B38">
      <w:pPr>
        <w:keepNext/>
        <w:keepLines/>
        <w:rPr>
          <w:b/>
          <w:bCs/>
        </w:rPr>
      </w:pPr>
      <w:r w:rsidRPr="005B25A1">
        <w:rPr>
          <w:b/>
          <w:bCs/>
        </w:rPr>
        <w:t>Plenary Discussion:</w:t>
      </w:r>
    </w:p>
    <w:p w14:paraId="44944092" w14:textId="77777777" w:rsidR="00881B38" w:rsidRPr="00C11204" w:rsidRDefault="00881B38" w:rsidP="00881B38">
      <w:pPr>
        <w:keepNext/>
        <w:keepLines/>
      </w:pPr>
      <w:r w:rsidRPr="00C3284B">
        <w:rPr>
          <w:color w:val="0000FF"/>
        </w:rPr>
        <w:t>Noted</w:t>
      </w:r>
      <w:r>
        <w:t>.</w:t>
      </w:r>
    </w:p>
    <w:p w14:paraId="067E08F8" w14:textId="77777777" w:rsidR="00881B38" w:rsidRPr="00EB0339" w:rsidRDefault="00881B38" w:rsidP="00881B38">
      <w:r w:rsidRPr="005B25A1">
        <w:rPr>
          <w:b/>
          <w:bCs/>
        </w:rPr>
        <w:t>Status:</w:t>
      </w:r>
      <w:r>
        <w:t xml:space="preserve"> </w:t>
      </w:r>
      <w:r>
        <w:rPr>
          <w:color w:val="0000FF"/>
        </w:rPr>
        <w:t>Noted</w:t>
      </w:r>
      <w:r>
        <w:t>.</w:t>
      </w:r>
    </w:p>
    <w:p w14:paraId="2C2AC319" w14:textId="77777777" w:rsidR="00881B38" w:rsidRDefault="00881B38" w:rsidP="00881B38">
      <w:pPr>
        <w:pStyle w:val="NormTop"/>
      </w:pPr>
      <w:r>
        <w:rPr>
          <w:color w:val="0000FF"/>
        </w:rPr>
        <w:t>S2-2407302</w:t>
      </w:r>
      <w:r w:rsidRPr="00D53282">
        <w:t xml:space="preserve"> </w:t>
      </w:r>
      <w:r>
        <w:t>(WI STATUS REPORT) WI Status report for Study on UPF enhancement for Exposure And SBA Phase 2 (Source: Rapporteur (ZTE))</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UPF enhancement for Exposure And SBA Phase 2.</w:t>
      </w:r>
    </w:p>
    <w:p w14:paraId="7F8B67FA" w14:textId="77777777" w:rsidR="00881B38" w:rsidRPr="00B81031" w:rsidRDefault="00881B38" w:rsidP="00881B38">
      <w:pPr>
        <w:keepNext/>
        <w:keepLines/>
        <w:rPr>
          <w:i/>
        </w:rPr>
      </w:pPr>
      <w:r w:rsidRPr="00B81031">
        <w:rPr>
          <w:b/>
          <w:bCs/>
          <w:i/>
        </w:rPr>
        <w:t>Comment:</w:t>
      </w:r>
      <w:r>
        <w:rPr>
          <w:i/>
        </w:rPr>
        <w:t xml:space="preserve"> To be provided after the meeting.</w:t>
      </w:r>
    </w:p>
    <w:p w14:paraId="2220D01E" w14:textId="77777777" w:rsidR="00881B38" w:rsidRPr="005B25A1" w:rsidRDefault="00881B38" w:rsidP="00881B38">
      <w:pPr>
        <w:keepNext/>
        <w:keepLines/>
        <w:rPr>
          <w:b/>
          <w:bCs/>
        </w:rPr>
      </w:pPr>
      <w:r w:rsidRPr="005B25A1">
        <w:rPr>
          <w:b/>
          <w:bCs/>
        </w:rPr>
        <w:t>Plenary Discussion:</w:t>
      </w:r>
    </w:p>
    <w:p w14:paraId="5FDCD0C2" w14:textId="77777777" w:rsidR="00881B38" w:rsidRPr="00C11204" w:rsidRDefault="00881B38" w:rsidP="00881B38">
      <w:pPr>
        <w:keepNext/>
        <w:keepLines/>
      </w:pPr>
      <w:r w:rsidRPr="00C3284B">
        <w:rPr>
          <w:color w:val="0000FF"/>
        </w:rPr>
        <w:t>Noted</w:t>
      </w:r>
      <w:r>
        <w:t>.</w:t>
      </w:r>
    </w:p>
    <w:p w14:paraId="354195B8" w14:textId="77777777" w:rsidR="00881B38" w:rsidRPr="00EB0339" w:rsidRDefault="00881B38" w:rsidP="00881B38">
      <w:r w:rsidRPr="005B25A1">
        <w:rPr>
          <w:b/>
          <w:bCs/>
        </w:rPr>
        <w:t>Status:</w:t>
      </w:r>
      <w:r>
        <w:t xml:space="preserve"> </w:t>
      </w:r>
      <w:r>
        <w:rPr>
          <w:color w:val="0000FF"/>
        </w:rPr>
        <w:t>Noted</w:t>
      </w:r>
      <w:r>
        <w:t>.</w:t>
      </w:r>
    </w:p>
    <w:p w14:paraId="30197542" w14:textId="77777777" w:rsidR="00881B38" w:rsidRDefault="00881B38" w:rsidP="00881B38">
      <w:pPr>
        <w:pStyle w:val="NormTop"/>
      </w:pPr>
      <w:r>
        <w:rPr>
          <w:color w:val="0000FF"/>
        </w:rPr>
        <w:lastRenderedPageBreak/>
        <w:t>S2-2407303</w:t>
      </w:r>
      <w:r w:rsidRPr="00D53282">
        <w:t xml:space="preserve"> </w:t>
      </w:r>
      <w:r>
        <w:t>(WI STATUS REPORT) WI Status report for Study on system architecture for next generation real time communication services phase 2 (Source: Rapporteur (China Mobile))</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system architecture for next generation real time communication services phase 2.</w:t>
      </w:r>
    </w:p>
    <w:p w14:paraId="5BB42E68" w14:textId="77777777" w:rsidR="00881B38" w:rsidRPr="00B81031" w:rsidRDefault="00881B38" w:rsidP="00881B38">
      <w:pPr>
        <w:keepNext/>
        <w:keepLines/>
        <w:rPr>
          <w:i/>
        </w:rPr>
      </w:pPr>
      <w:r w:rsidRPr="00B81031">
        <w:rPr>
          <w:b/>
          <w:bCs/>
          <w:i/>
        </w:rPr>
        <w:t>Comment:</w:t>
      </w:r>
      <w:r>
        <w:rPr>
          <w:i/>
        </w:rPr>
        <w:t xml:space="preserve"> To be provided after the meeting.</w:t>
      </w:r>
    </w:p>
    <w:p w14:paraId="2A6525EC" w14:textId="77777777" w:rsidR="00881B38" w:rsidRPr="005B25A1" w:rsidRDefault="00881B38" w:rsidP="00881B38">
      <w:pPr>
        <w:keepNext/>
        <w:keepLines/>
        <w:rPr>
          <w:b/>
          <w:bCs/>
        </w:rPr>
      </w:pPr>
      <w:r w:rsidRPr="005B25A1">
        <w:rPr>
          <w:b/>
          <w:bCs/>
        </w:rPr>
        <w:t>Plenary Discussion:</w:t>
      </w:r>
    </w:p>
    <w:p w14:paraId="056C95EC" w14:textId="77777777" w:rsidR="00881B38" w:rsidRPr="00C11204" w:rsidRDefault="00881B38" w:rsidP="00881B38">
      <w:pPr>
        <w:keepNext/>
        <w:keepLines/>
      </w:pPr>
      <w:r w:rsidRPr="00C3284B">
        <w:rPr>
          <w:color w:val="0000FF"/>
        </w:rPr>
        <w:t>Noted</w:t>
      </w:r>
      <w:r>
        <w:t>.</w:t>
      </w:r>
    </w:p>
    <w:p w14:paraId="31C02147" w14:textId="77777777" w:rsidR="00881B38" w:rsidRPr="00EB0339" w:rsidRDefault="00881B38" w:rsidP="00881B38">
      <w:r w:rsidRPr="005B25A1">
        <w:rPr>
          <w:b/>
          <w:bCs/>
        </w:rPr>
        <w:t>Status:</w:t>
      </w:r>
      <w:r>
        <w:t xml:space="preserve"> </w:t>
      </w:r>
      <w:r>
        <w:rPr>
          <w:color w:val="0000FF"/>
        </w:rPr>
        <w:t>Noted</w:t>
      </w:r>
      <w:r>
        <w:t>.</w:t>
      </w:r>
    </w:p>
    <w:p w14:paraId="32C97085" w14:textId="77777777" w:rsidR="00881B38" w:rsidRDefault="00881B38" w:rsidP="00881B38">
      <w:pPr>
        <w:pStyle w:val="NormTop"/>
      </w:pPr>
      <w:r>
        <w:rPr>
          <w:color w:val="0000FF"/>
        </w:rPr>
        <w:t>S2-2407304</w:t>
      </w:r>
      <w:r w:rsidRPr="00D53282">
        <w:t xml:space="preserve"> </w:t>
      </w:r>
      <w:r>
        <w:t>(WI STATUS REPORT) WI Status report for Study on MPS for IMS Messaging and SMS services (Source: Rapporteur (Peraton Labs))</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MPS for IMS Messaging and SMS services.</w:t>
      </w:r>
    </w:p>
    <w:p w14:paraId="74EE5BFB" w14:textId="77777777" w:rsidR="00881B38" w:rsidRPr="00B81031" w:rsidRDefault="00881B38" w:rsidP="00881B38">
      <w:pPr>
        <w:keepNext/>
        <w:keepLines/>
        <w:rPr>
          <w:i/>
        </w:rPr>
      </w:pPr>
      <w:r w:rsidRPr="00B81031">
        <w:rPr>
          <w:b/>
          <w:bCs/>
          <w:i/>
        </w:rPr>
        <w:t>Comment:</w:t>
      </w:r>
      <w:r>
        <w:rPr>
          <w:i/>
        </w:rPr>
        <w:t xml:space="preserve"> To be provided after the meeting.</w:t>
      </w:r>
    </w:p>
    <w:p w14:paraId="774B98D4" w14:textId="77777777" w:rsidR="00881B38" w:rsidRPr="005B25A1" w:rsidRDefault="00881B38" w:rsidP="00881B38">
      <w:pPr>
        <w:keepNext/>
        <w:keepLines/>
        <w:rPr>
          <w:b/>
          <w:bCs/>
        </w:rPr>
      </w:pPr>
      <w:r w:rsidRPr="005B25A1">
        <w:rPr>
          <w:b/>
          <w:bCs/>
        </w:rPr>
        <w:t>Plenary Discussion:</w:t>
      </w:r>
    </w:p>
    <w:p w14:paraId="2A32E58B" w14:textId="77777777" w:rsidR="00881B38" w:rsidRPr="00C11204" w:rsidRDefault="00881B38" w:rsidP="00881B38">
      <w:pPr>
        <w:keepNext/>
        <w:keepLines/>
      </w:pPr>
      <w:r w:rsidRPr="00C3284B">
        <w:rPr>
          <w:color w:val="0000FF"/>
        </w:rPr>
        <w:t>Noted</w:t>
      </w:r>
      <w:r>
        <w:t>.</w:t>
      </w:r>
    </w:p>
    <w:p w14:paraId="7D9CC7F4" w14:textId="77777777" w:rsidR="00881B38" w:rsidRPr="00EB0339" w:rsidRDefault="00881B38" w:rsidP="00881B38">
      <w:r w:rsidRPr="005B25A1">
        <w:rPr>
          <w:b/>
          <w:bCs/>
        </w:rPr>
        <w:t>Status:</w:t>
      </w:r>
      <w:r>
        <w:t xml:space="preserve"> </w:t>
      </w:r>
      <w:r>
        <w:rPr>
          <w:color w:val="0000FF"/>
        </w:rPr>
        <w:t>Noted</w:t>
      </w:r>
      <w:r>
        <w:t>.</w:t>
      </w:r>
    </w:p>
    <w:p w14:paraId="02AFE045" w14:textId="77777777" w:rsidR="00881B38" w:rsidRDefault="00881B38" w:rsidP="00881B38">
      <w:pPr>
        <w:pStyle w:val="NormTop"/>
      </w:pPr>
      <w:r>
        <w:rPr>
          <w:color w:val="0000FF"/>
        </w:rPr>
        <w:t>S2-2407305</w:t>
      </w:r>
      <w:r w:rsidRPr="00D53282">
        <w:t xml:space="preserve"> </w:t>
      </w:r>
      <w:r>
        <w:t>(WI STATUS REPORT) WI Status Report for Minimize the Number of Policy Associations (TEI19_MINPA) (Source: Rapporteur)</w:t>
      </w:r>
      <w:r>
        <w:br/>
      </w:r>
      <w:r w:rsidRPr="00D53282">
        <w:rPr>
          <w:b/>
        </w:rPr>
        <w:t>Document for:</w:t>
      </w:r>
      <w:r w:rsidRPr="00D53282">
        <w:t xml:space="preserve"> </w:t>
      </w:r>
      <w:r>
        <w:t>Information</w:t>
      </w:r>
      <w:r>
        <w:br/>
      </w:r>
      <w:r w:rsidRPr="00D53282">
        <w:rPr>
          <w:b/>
        </w:rPr>
        <w:t>Abstract:</w:t>
      </w:r>
      <w:r w:rsidRPr="00D53282">
        <w:t xml:space="preserve"> </w:t>
      </w:r>
      <w:r>
        <w:br/>
        <w:t>WI Status Report for Minimize the Number of Policy Associations (TEI19_MINPA).</w:t>
      </w:r>
    </w:p>
    <w:p w14:paraId="303B57A9" w14:textId="77777777" w:rsidR="00881B38" w:rsidRPr="00B81031" w:rsidRDefault="00881B38" w:rsidP="00881B38">
      <w:pPr>
        <w:keepNext/>
        <w:keepLines/>
        <w:rPr>
          <w:i/>
        </w:rPr>
      </w:pPr>
      <w:r w:rsidRPr="00B81031">
        <w:rPr>
          <w:b/>
          <w:bCs/>
          <w:i/>
        </w:rPr>
        <w:t>Comment:</w:t>
      </w:r>
      <w:r>
        <w:rPr>
          <w:i/>
        </w:rPr>
        <w:t xml:space="preserve"> To be provided after the meeting.</w:t>
      </w:r>
    </w:p>
    <w:p w14:paraId="6F9EC8C2" w14:textId="77777777" w:rsidR="00881B38" w:rsidRPr="005B25A1" w:rsidRDefault="00881B38" w:rsidP="00881B38">
      <w:pPr>
        <w:keepNext/>
        <w:keepLines/>
        <w:rPr>
          <w:b/>
          <w:bCs/>
        </w:rPr>
      </w:pPr>
      <w:r w:rsidRPr="005B25A1">
        <w:rPr>
          <w:b/>
          <w:bCs/>
        </w:rPr>
        <w:t>Plenary Discussion:</w:t>
      </w:r>
    </w:p>
    <w:p w14:paraId="3988AD91" w14:textId="77777777" w:rsidR="00881B38" w:rsidRPr="00C11204" w:rsidRDefault="00881B38" w:rsidP="00881B38">
      <w:pPr>
        <w:keepNext/>
        <w:keepLines/>
      </w:pPr>
      <w:r w:rsidRPr="00C3284B">
        <w:rPr>
          <w:color w:val="0000FF"/>
        </w:rPr>
        <w:t>Noted</w:t>
      </w:r>
      <w:r>
        <w:t>.</w:t>
      </w:r>
    </w:p>
    <w:p w14:paraId="4B776D84" w14:textId="77777777" w:rsidR="00881B38" w:rsidRPr="00EB0339" w:rsidRDefault="00881B38" w:rsidP="00881B38">
      <w:r w:rsidRPr="005B25A1">
        <w:rPr>
          <w:b/>
          <w:bCs/>
        </w:rPr>
        <w:t>Status:</w:t>
      </w:r>
      <w:r>
        <w:t xml:space="preserve"> </w:t>
      </w:r>
      <w:r>
        <w:rPr>
          <w:color w:val="0000FF"/>
        </w:rPr>
        <w:t>Noted</w:t>
      </w:r>
      <w:r>
        <w:t>.</w:t>
      </w:r>
    </w:p>
    <w:p w14:paraId="3FB132A0" w14:textId="77777777" w:rsidR="00881B38" w:rsidRDefault="00881B38" w:rsidP="00881B38">
      <w:pPr>
        <w:pStyle w:val="NormTop"/>
      </w:pPr>
      <w:r>
        <w:rPr>
          <w:color w:val="0000FF"/>
        </w:rPr>
        <w:t>S2-2407306</w:t>
      </w:r>
      <w:r w:rsidRPr="00D53282">
        <w:t xml:space="preserve"> </w:t>
      </w:r>
      <w:r>
        <w:t>(WI STATUS REPORT) WI Status Report for Indirect Network Sharing (TEI19_NetShare) (Source: Rapporteur)</w:t>
      </w:r>
      <w:r>
        <w:br/>
      </w:r>
      <w:r w:rsidRPr="00D53282">
        <w:rPr>
          <w:b/>
        </w:rPr>
        <w:t>Document for:</w:t>
      </w:r>
      <w:r w:rsidRPr="00D53282">
        <w:t xml:space="preserve"> </w:t>
      </w:r>
      <w:r>
        <w:t>Information</w:t>
      </w:r>
      <w:r>
        <w:br/>
      </w:r>
      <w:r w:rsidRPr="00D53282">
        <w:rPr>
          <w:b/>
        </w:rPr>
        <w:t>Abstract:</w:t>
      </w:r>
      <w:r w:rsidRPr="00D53282">
        <w:t xml:space="preserve"> </w:t>
      </w:r>
      <w:r>
        <w:br/>
        <w:t>WI Status Report for Indirect Network Sharing (TEI19_NetShare).</w:t>
      </w:r>
    </w:p>
    <w:p w14:paraId="0BEFFD85" w14:textId="77777777" w:rsidR="00881B38" w:rsidRPr="00B81031" w:rsidRDefault="00881B38" w:rsidP="00881B38">
      <w:pPr>
        <w:keepNext/>
        <w:keepLines/>
        <w:rPr>
          <w:i/>
        </w:rPr>
      </w:pPr>
      <w:r w:rsidRPr="00B81031">
        <w:rPr>
          <w:b/>
          <w:bCs/>
          <w:i/>
        </w:rPr>
        <w:t>Comment:</w:t>
      </w:r>
      <w:r>
        <w:rPr>
          <w:i/>
        </w:rPr>
        <w:t xml:space="preserve"> To be provided after the meeting.</w:t>
      </w:r>
    </w:p>
    <w:p w14:paraId="10DD7F2E" w14:textId="77777777" w:rsidR="00881B38" w:rsidRPr="005B25A1" w:rsidRDefault="00881B38" w:rsidP="00881B38">
      <w:pPr>
        <w:keepNext/>
        <w:keepLines/>
        <w:rPr>
          <w:b/>
          <w:bCs/>
        </w:rPr>
      </w:pPr>
      <w:r w:rsidRPr="005B25A1">
        <w:rPr>
          <w:b/>
          <w:bCs/>
        </w:rPr>
        <w:t>Plenary Discussion:</w:t>
      </w:r>
    </w:p>
    <w:p w14:paraId="1C64D377" w14:textId="77777777" w:rsidR="00881B38" w:rsidRPr="00C11204" w:rsidRDefault="00881B38" w:rsidP="00881B38">
      <w:pPr>
        <w:keepNext/>
        <w:keepLines/>
      </w:pPr>
      <w:r w:rsidRPr="00C3284B">
        <w:rPr>
          <w:color w:val="0000FF"/>
        </w:rPr>
        <w:t>Noted</w:t>
      </w:r>
      <w:r>
        <w:t>.</w:t>
      </w:r>
    </w:p>
    <w:p w14:paraId="63114835" w14:textId="77777777" w:rsidR="00881B38" w:rsidRPr="00EB0339" w:rsidRDefault="00881B38" w:rsidP="00881B38">
      <w:r w:rsidRPr="005B25A1">
        <w:rPr>
          <w:b/>
          <w:bCs/>
        </w:rPr>
        <w:t>Status:</w:t>
      </w:r>
      <w:r>
        <w:t xml:space="preserve"> </w:t>
      </w:r>
      <w:r>
        <w:rPr>
          <w:color w:val="0000FF"/>
        </w:rPr>
        <w:t>Noted</w:t>
      </w:r>
      <w:r>
        <w:t>.</w:t>
      </w:r>
    </w:p>
    <w:p w14:paraId="290BFA23" w14:textId="77777777" w:rsidR="00881B38" w:rsidRDefault="00881B38" w:rsidP="00881B38">
      <w:pPr>
        <w:pStyle w:val="NormTop"/>
      </w:pPr>
      <w:r>
        <w:rPr>
          <w:color w:val="0000FF"/>
        </w:rPr>
        <w:lastRenderedPageBreak/>
        <w:t>S2-2407307</w:t>
      </w:r>
      <w:r w:rsidRPr="00D53282">
        <w:t xml:space="preserve"> </w:t>
      </w:r>
      <w:r>
        <w:t>(WI STATUS REPORT) WI Status Report for NF discovery and selection by target PLMN (TEI19_NFsel_by_tPLMN) (Source: Rapporteur)</w:t>
      </w:r>
      <w:r>
        <w:br/>
      </w:r>
      <w:r w:rsidRPr="00D53282">
        <w:rPr>
          <w:b/>
        </w:rPr>
        <w:t>Document for:</w:t>
      </w:r>
      <w:r w:rsidRPr="00D53282">
        <w:t xml:space="preserve"> </w:t>
      </w:r>
      <w:r>
        <w:t>Information</w:t>
      </w:r>
      <w:r>
        <w:br/>
      </w:r>
      <w:r w:rsidRPr="00D53282">
        <w:rPr>
          <w:b/>
        </w:rPr>
        <w:t>Abstract:</w:t>
      </w:r>
      <w:r w:rsidRPr="00D53282">
        <w:t xml:space="preserve"> </w:t>
      </w:r>
      <w:r>
        <w:br/>
        <w:t>WI Status Report for NF discovery and selection by target PLMN (TEI19_NFsel_by_tPLMN).</w:t>
      </w:r>
    </w:p>
    <w:p w14:paraId="4B87E53C" w14:textId="77777777" w:rsidR="00881B38" w:rsidRPr="00B81031" w:rsidRDefault="00881B38" w:rsidP="00881B38">
      <w:pPr>
        <w:keepNext/>
        <w:keepLines/>
        <w:rPr>
          <w:i/>
        </w:rPr>
      </w:pPr>
      <w:r w:rsidRPr="00B81031">
        <w:rPr>
          <w:b/>
          <w:bCs/>
          <w:i/>
        </w:rPr>
        <w:t>Comment:</w:t>
      </w:r>
      <w:r>
        <w:rPr>
          <w:i/>
        </w:rPr>
        <w:t xml:space="preserve"> To be provided after the meeting.</w:t>
      </w:r>
    </w:p>
    <w:p w14:paraId="37720471" w14:textId="77777777" w:rsidR="00881B38" w:rsidRPr="005B25A1" w:rsidRDefault="00881B38" w:rsidP="00881B38">
      <w:pPr>
        <w:keepNext/>
        <w:keepLines/>
        <w:rPr>
          <w:b/>
          <w:bCs/>
        </w:rPr>
      </w:pPr>
      <w:r w:rsidRPr="005B25A1">
        <w:rPr>
          <w:b/>
          <w:bCs/>
        </w:rPr>
        <w:t>Plenary Discussion:</w:t>
      </w:r>
    </w:p>
    <w:p w14:paraId="2C212E21" w14:textId="77777777" w:rsidR="00881B38" w:rsidRPr="00C11204" w:rsidRDefault="00881B38" w:rsidP="00881B38">
      <w:pPr>
        <w:keepNext/>
        <w:keepLines/>
      </w:pPr>
      <w:r w:rsidRPr="00C3284B">
        <w:rPr>
          <w:color w:val="0000FF"/>
        </w:rPr>
        <w:t>Noted</w:t>
      </w:r>
      <w:r>
        <w:t>.</w:t>
      </w:r>
    </w:p>
    <w:p w14:paraId="0FF381FB" w14:textId="77777777" w:rsidR="00881B38" w:rsidRPr="00EB0339" w:rsidRDefault="00881B38" w:rsidP="00881B38">
      <w:r w:rsidRPr="005B25A1">
        <w:rPr>
          <w:b/>
          <w:bCs/>
        </w:rPr>
        <w:t>Status:</w:t>
      </w:r>
      <w:r>
        <w:t xml:space="preserve"> </w:t>
      </w:r>
      <w:r>
        <w:rPr>
          <w:color w:val="0000FF"/>
        </w:rPr>
        <w:t>Noted</w:t>
      </w:r>
      <w:r>
        <w:t>.</w:t>
      </w:r>
    </w:p>
    <w:p w14:paraId="0BCE336F" w14:textId="77777777" w:rsidR="00881B38" w:rsidRDefault="00881B38" w:rsidP="00881B38">
      <w:pPr>
        <w:pStyle w:val="NormTop"/>
      </w:pPr>
      <w:r>
        <w:rPr>
          <w:color w:val="0000FF"/>
        </w:rPr>
        <w:t>S2-2407308</w:t>
      </w:r>
      <w:r w:rsidRPr="00D53282">
        <w:t xml:space="preserve"> </w:t>
      </w:r>
      <w:r>
        <w:t>(WI STATUS REPORT) WI Status Report for Support for ProSe services in NPNs (TEI19_ProSe_NPN) (Source: Rapporteur)</w:t>
      </w:r>
      <w:r>
        <w:br/>
      </w:r>
      <w:r w:rsidRPr="00D53282">
        <w:rPr>
          <w:b/>
        </w:rPr>
        <w:t>Document for:</w:t>
      </w:r>
      <w:r w:rsidRPr="00D53282">
        <w:t xml:space="preserve"> </w:t>
      </w:r>
      <w:r>
        <w:t>Information</w:t>
      </w:r>
      <w:r>
        <w:br/>
      </w:r>
      <w:r w:rsidRPr="00D53282">
        <w:rPr>
          <w:b/>
        </w:rPr>
        <w:t>Abstract:</w:t>
      </w:r>
      <w:r w:rsidRPr="00D53282">
        <w:t xml:space="preserve"> </w:t>
      </w:r>
      <w:r>
        <w:br/>
        <w:t>WI Status Report for Support for ProSe services in NPNs (TEI19_ProSe_NPN).</w:t>
      </w:r>
    </w:p>
    <w:p w14:paraId="0097D41D" w14:textId="77777777" w:rsidR="00881B38" w:rsidRPr="00B81031" w:rsidRDefault="00881B38" w:rsidP="00881B38">
      <w:pPr>
        <w:keepNext/>
        <w:keepLines/>
        <w:rPr>
          <w:i/>
        </w:rPr>
      </w:pPr>
      <w:r w:rsidRPr="00B81031">
        <w:rPr>
          <w:b/>
          <w:bCs/>
          <w:i/>
        </w:rPr>
        <w:t>Comment:</w:t>
      </w:r>
      <w:r>
        <w:rPr>
          <w:i/>
        </w:rPr>
        <w:t xml:space="preserve"> To be provided after the meeting.</w:t>
      </w:r>
    </w:p>
    <w:p w14:paraId="5BB10525" w14:textId="77777777" w:rsidR="00881B38" w:rsidRPr="005B25A1" w:rsidRDefault="00881B38" w:rsidP="00881B38">
      <w:pPr>
        <w:keepNext/>
        <w:keepLines/>
        <w:rPr>
          <w:b/>
          <w:bCs/>
        </w:rPr>
      </w:pPr>
      <w:r w:rsidRPr="005B25A1">
        <w:rPr>
          <w:b/>
          <w:bCs/>
        </w:rPr>
        <w:t>Plenary Discussion:</w:t>
      </w:r>
    </w:p>
    <w:p w14:paraId="311F4784" w14:textId="77777777" w:rsidR="00881B38" w:rsidRPr="00C11204" w:rsidRDefault="00881B38" w:rsidP="00881B38">
      <w:pPr>
        <w:keepNext/>
        <w:keepLines/>
      </w:pPr>
      <w:r w:rsidRPr="00C3284B">
        <w:rPr>
          <w:color w:val="0000FF"/>
        </w:rPr>
        <w:t>Noted</w:t>
      </w:r>
      <w:r>
        <w:t>.</w:t>
      </w:r>
    </w:p>
    <w:p w14:paraId="1807678D" w14:textId="77777777" w:rsidR="00881B38" w:rsidRPr="00EB0339" w:rsidRDefault="00881B38" w:rsidP="00881B38">
      <w:r w:rsidRPr="005B25A1">
        <w:rPr>
          <w:b/>
          <w:bCs/>
        </w:rPr>
        <w:t>Status:</w:t>
      </w:r>
      <w:r>
        <w:t xml:space="preserve"> </w:t>
      </w:r>
      <w:r>
        <w:rPr>
          <w:color w:val="0000FF"/>
        </w:rPr>
        <w:t>Noted</w:t>
      </w:r>
      <w:r>
        <w:t>.</w:t>
      </w:r>
    </w:p>
    <w:p w14:paraId="6F1C4278" w14:textId="77777777" w:rsidR="00881B38" w:rsidRDefault="00881B38" w:rsidP="00881B38">
      <w:pPr>
        <w:pStyle w:val="NormTop"/>
      </w:pPr>
      <w:r>
        <w:rPr>
          <w:color w:val="0000FF"/>
        </w:rPr>
        <w:t>S2-2407309</w:t>
      </w:r>
      <w:r w:rsidRPr="00D53282">
        <w:t xml:space="preserve"> </w:t>
      </w:r>
      <w:r>
        <w:t>(WI STATUS REPORT) WI Status Report for QoS monitoring (TEI19_QME) (Source: Rapporteur)</w:t>
      </w:r>
      <w:r>
        <w:br/>
      </w:r>
      <w:r w:rsidRPr="00D53282">
        <w:rPr>
          <w:b/>
        </w:rPr>
        <w:t>Document for:</w:t>
      </w:r>
      <w:r w:rsidRPr="00D53282">
        <w:t xml:space="preserve"> </w:t>
      </w:r>
      <w:r>
        <w:t>Information</w:t>
      </w:r>
      <w:r>
        <w:br/>
      </w:r>
      <w:r w:rsidRPr="00D53282">
        <w:rPr>
          <w:b/>
        </w:rPr>
        <w:t>Abstract:</w:t>
      </w:r>
      <w:r w:rsidRPr="00D53282">
        <w:t xml:space="preserve"> </w:t>
      </w:r>
      <w:r>
        <w:br/>
        <w:t>WI Status Report for QoS monitoring (TEI19_QME).</w:t>
      </w:r>
    </w:p>
    <w:p w14:paraId="2A2EE2EA" w14:textId="77777777" w:rsidR="00881B38" w:rsidRPr="00B81031" w:rsidRDefault="00881B38" w:rsidP="00881B38">
      <w:pPr>
        <w:keepNext/>
        <w:keepLines/>
        <w:rPr>
          <w:i/>
        </w:rPr>
      </w:pPr>
      <w:r w:rsidRPr="00B81031">
        <w:rPr>
          <w:b/>
          <w:bCs/>
          <w:i/>
        </w:rPr>
        <w:t>Comment:</w:t>
      </w:r>
      <w:r>
        <w:rPr>
          <w:i/>
        </w:rPr>
        <w:t xml:space="preserve"> To be provided after the meeting.</w:t>
      </w:r>
    </w:p>
    <w:p w14:paraId="63C40572" w14:textId="77777777" w:rsidR="00881B38" w:rsidRPr="005B25A1" w:rsidRDefault="00881B38" w:rsidP="00881B38">
      <w:pPr>
        <w:keepNext/>
        <w:keepLines/>
        <w:rPr>
          <w:b/>
          <w:bCs/>
        </w:rPr>
      </w:pPr>
      <w:r w:rsidRPr="005B25A1">
        <w:rPr>
          <w:b/>
          <w:bCs/>
        </w:rPr>
        <w:t>Plenary Discussion:</w:t>
      </w:r>
    </w:p>
    <w:p w14:paraId="7211C977" w14:textId="77777777" w:rsidR="00881B38" w:rsidRPr="00C11204" w:rsidRDefault="00881B38" w:rsidP="00881B38">
      <w:pPr>
        <w:keepNext/>
        <w:keepLines/>
      </w:pPr>
      <w:r w:rsidRPr="00C3284B">
        <w:rPr>
          <w:color w:val="0000FF"/>
        </w:rPr>
        <w:t>Noted</w:t>
      </w:r>
      <w:r>
        <w:t>.</w:t>
      </w:r>
    </w:p>
    <w:p w14:paraId="2F6ADF61" w14:textId="77777777" w:rsidR="00881B38" w:rsidRPr="00EB0339" w:rsidRDefault="00881B38" w:rsidP="00881B38">
      <w:r w:rsidRPr="005B25A1">
        <w:rPr>
          <w:b/>
          <w:bCs/>
        </w:rPr>
        <w:t>Status:</w:t>
      </w:r>
      <w:r>
        <w:t xml:space="preserve"> </w:t>
      </w:r>
      <w:r>
        <w:rPr>
          <w:color w:val="0000FF"/>
        </w:rPr>
        <w:t>Noted</w:t>
      </w:r>
      <w:r>
        <w:t>.</w:t>
      </w:r>
    </w:p>
    <w:p w14:paraId="32085D89" w14:textId="77777777" w:rsidR="00881B38" w:rsidRDefault="00881B38" w:rsidP="00881B38">
      <w:pPr>
        <w:pStyle w:val="NormTop"/>
      </w:pPr>
      <w:r>
        <w:rPr>
          <w:color w:val="0000FF"/>
        </w:rPr>
        <w:t>S2-2407310</w:t>
      </w:r>
      <w:r w:rsidRPr="00D53282">
        <w:t xml:space="preserve"> </w:t>
      </w:r>
      <w:r>
        <w:t>(WI STATUS REPORT) WI Status Report for Architecture support of roaming value-added services (TEI19_RVAS) (Source: Rapporteur)</w:t>
      </w:r>
      <w:r>
        <w:br/>
      </w:r>
      <w:r w:rsidRPr="00D53282">
        <w:rPr>
          <w:b/>
        </w:rPr>
        <w:t>Document for:</w:t>
      </w:r>
      <w:r w:rsidRPr="00D53282">
        <w:t xml:space="preserve"> </w:t>
      </w:r>
      <w:r>
        <w:t>Information</w:t>
      </w:r>
      <w:r>
        <w:br/>
      </w:r>
      <w:r w:rsidRPr="00D53282">
        <w:rPr>
          <w:b/>
        </w:rPr>
        <w:t>Abstract:</w:t>
      </w:r>
      <w:r w:rsidRPr="00D53282">
        <w:t xml:space="preserve"> </w:t>
      </w:r>
      <w:r>
        <w:br/>
        <w:t>WI Status Report for Architecture support of roaming value-added services (TEI19_RVAS).</w:t>
      </w:r>
    </w:p>
    <w:p w14:paraId="05F92DAF" w14:textId="77777777" w:rsidR="00881B38" w:rsidRPr="00B81031" w:rsidRDefault="00881B38" w:rsidP="00881B38">
      <w:pPr>
        <w:keepNext/>
        <w:keepLines/>
        <w:rPr>
          <w:i/>
        </w:rPr>
      </w:pPr>
      <w:r w:rsidRPr="00B81031">
        <w:rPr>
          <w:b/>
          <w:bCs/>
          <w:i/>
        </w:rPr>
        <w:t>Comment:</w:t>
      </w:r>
      <w:r>
        <w:rPr>
          <w:i/>
        </w:rPr>
        <w:t xml:space="preserve"> To be provided after the meeting.</w:t>
      </w:r>
    </w:p>
    <w:p w14:paraId="435A4F0B" w14:textId="77777777" w:rsidR="00881B38" w:rsidRPr="005B25A1" w:rsidRDefault="00881B38" w:rsidP="00881B38">
      <w:pPr>
        <w:keepNext/>
        <w:keepLines/>
        <w:rPr>
          <w:b/>
          <w:bCs/>
        </w:rPr>
      </w:pPr>
      <w:r w:rsidRPr="005B25A1">
        <w:rPr>
          <w:b/>
          <w:bCs/>
        </w:rPr>
        <w:t>Plenary Discussion:</w:t>
      </w:r>
    </w:p>
    <w:p w14:paraId="7A9722DF" w14:textId="77777777" w:rsidR="00881B38" w:rsidRPr="00C11204" w:rsidRDefault="00881B38" w:rsidP="00881B38">
      <w:pPr>
        <w:keepNext/>
        <w:keepLines/>
      </w:pPr>
      <w:r w:rsidRPr="00C3284B">
        <w:rPr>
          <w:color w:val="0000FF"/>
        </w:rPr>
        <w:t>Noted</w:t>
      </w:r>
      <w:r>
        <w:t>.</w:t>
      </w:r>
    </w:p>
    <w:p w14:paraId="1321C8F7" w14:textId="77777777" w:rsidR="00881B38" w:rsidRPr="00EB0339" w:rsidRDefault="00881B38" w:rsidP="00881B38">
      <w:r w:rsidRPr="005B25A1">
        <w:rPr>
          <w:b/>
          <w:bCs/>
        </w:rPr>
        <w:t>Status:</w:t>
      </w:r>
      <w:r>
        <w:t xml:space="preserve"> </w:t>
      </w:r>
      <w:r>
        <w:rPr>
          <w:color w:val="0000FF"/>
        </w:rPr>
        <w:t>Noted</w:t>
      </w:r>
      <w:r>
        <w:t>.</w:t>
      </w:r>
    </w:p>
    <w:p w14:paraId="12275A44" w14:textId="77777777" w:rsidR="00881B38" w:rsidRDefault="00881B38" w:rsidP="00881B38">
      <w:pPr>
        <w:pStyle w:val="NormTop"/>
      </w:pPr>
      <w:r>
        <w:rPr>
          <w:color w:val="0000FF"/>
        </w:rPr>
        <w:t>S2-2407311</w:t>
      </w:r>
      <w:r w:rsidRPr="00D53282">
        <w:t xml:space="preserve"> </w:t>
      </w:r>
      <w:r>
        <w:t>(WI STATUS REPORT) WI Status Report for Spending Limits for UE Policies in Roaming scenario (TEI19_SLUPiR) (Source: Rapporteur)</w:t>
      </w:r>
      <w:r>
        <w:br/>
      </w:r>
      <w:r w:rsidRPr="00D53282">
        <w:rPr>
          <w:b/>
        </w:rPr>
        <w:t>Document for:</w:t>
      </w:r>
      <w:r w:rsidRPr="00D53282">
        <w:t xml:space="preserve"> </w:t>
      </w:r>
      <w:r>
        <w:t>Information</w:t>
      </w:r>
      <w:r>
        <w:br/>
      </w:r>
      <w:r w:rsidRPr="00D53282">
        <w:rPr>
          <w:b/>
        </w:rPr>
        <w:t>Abstract:</w:t>
      </w:r>
      <w:r w:rsidRPr="00D53282">
        <w:t xml:space="preserve"> </w:t>
      </w:r>
      <w:r>
        <w:br/>
        <w:t>WI Status Report for Spending Limits for UE Policies in Roaming scenario (TEI19_SLUPiR).</w:t>
      </w:r>
    </w:p>
    <w:p w14:paraId="0ABE8E77" w14:textId="77777777" w:rsidR="00881B38" w:rsidRPr="00B81031" w:rsidRDefault="00881B38" w:rsidP="00881B38">
      <w:pPr>
        <w:keepNext/>
        <w:keepLines/>
        <w:rPr>
          <w:i/>
        </w:rPr>
      </w:pPr>
      <w:r w:rsidRPr="00B81031">
        <w:rPr>
          <w:b/>
          <w:bCs/>
          <w:i/>
        </w:rPr>
        <w:t>Comment:</w:t>
      </w:r>
      <w:r>
        <w:rPr>
          <w:i/>
        </w:rPr>
        <w:t xml:space="preserve"> To be provided after the meeting.</w:t>
      </w:r>
    </w:p>
    <w:p w14:paraId="4B6C21B4" w14:textId="77777777" w:rsidR="00881B38" w:rsidRPr="005B25A1" w:rsidRDefault="00881B38" w:rsidP="00881B38">
      <w:pPr>
        <w:keepNext/>
        <w:keepLines/>
        <w:rPr>
          <w:b/>
          <w:bCs/>
        </w:rPr>
      </w:pPr>
      <w:r w:rsidRPr="005B25A1">
        <w:rPr>
          <w:b/>
          <w:bCs/>
        </w:rPr>
        <w:t>Plenary Discussion:</w:t>
      </w:r>
    </w:p>
    <w:p w14:paraId="0E55D242" w14:textId="77777777" w:rsidR="00881B38" w:rsidRPr="00C11204" w:rsidRDefault="00881B38" w:rsidP="00881B38">
      <w:pPr>
        <w:keepNext/>
        <w:keepLines/>
      </w:pPr>
      <w:r w:rsidRPr="00C3284B">
        <w:rPr>
          <w:color w:val="0000FF"/>
        </w:rPr>
        <w:t>Noted</w:t>
      </w:r>
      <w:r>
        <w:t>.</w:t>
      </w:r>
    </w:p>
    <w:p w14:paraId="0D6FD59E" w14:textId="77777777" w:rsidR="00881B38" w:rsidRPr="00EB0339" w:rsidRDefault="00881B38" w:rsidP="00881B38">
      <w:r w:rsidRPr="005B25A1">
        <w:rPr>
          <w:b/>
          <w:bCs/>
        </w:rPr>
        <w:t>Status:</w:t>
      </w:r>
      <w:r>
        <w:t xml:space="preserve"> </w:t>
      </w:r>
      <w:r>
        <w:rPr>
          <w:color w:val="0000FF"/>
        </w:rPr>
        <w:t>Noted</w:t>
      </w:r>
      <w:r>
        <w:t>.</w:t>
      </w:r>
    </w:p>
    <w:p w14:paraId="0EC33545" w14:textId="77777777" w:rsidR="008A0600" w:rsidRPr="0003428E" w:rsidRDefault="008A0600" w:rsidP="00E04F4D"/>
    <w:p w14:paraId="19D893C5" w14:textId="77777777" w:rsidR="007615D6" w:rsidRDefault="007615D6" w:rsidP="00E04F4D">
      <w:pPr>
        <w:pStyle w:val="Heading2"/>
      </w:pPr>
      <w:bookmarkStart w:id="151" w:name="_Toc177620703"/>
      <w:r>
        <w:t>30.6</w:t>
      </w:r>
      <w:r>
        <w:tab/>
        <w:t>Review of the Work Plan</w:t>
      </w:r>
      <w:bookmarkEnd w:id="151"/>
    </w:p>
    <w:p w14:paraId="24A9A524" w14:textId="77777777" w:rsidR="00E00DA6" w:rsidRDefault="0014183C" w:rsidP="00E04F4D">
      <w:pPr>
        <w:pStyle w:val="NormTop"/>
      </w:pPr>
      <w:r w:rsidRPr="0014183C">
        <w:rPr>
          <w:color w:val="0000FF"/>
        </w:rPr>
        <w:t>S2-2406080</w:t>
      </w:r>
      <w:r w:rsidR="007615D6" w:rsidRPr="00D53282">
        <w:t xml:space="preserve"> </w:t>
      </w:r>
      <w:r w:rsidR="007615D6">
        <w:t>(WORK PLAN) SA WG2 Work Planning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 Work Planning.</w:t>
      </w:r>
    </w:p>
    <w:p w14:paraId="7EF98497" w14:textId="77777777" w:rsidR="00A25C99" w:rsidRPr="005B25A1" w:rsidRDefault="00A25C99" w:rsidP="00A25C99">
      <w:pPr>
        <w:keepNext/>
        <w:keepLines/>
        <w:rPr>
          <w:b/>
          <w:bCs/>
        </w:rPr>
      </w:pPr>
      <w:r w:rsidRPr="005B25A1">
        <w:rPr>
          <w:b/>
          <w:bCs/>
        </w:rPr>
        <w:t>Plenary Discussion:</w:t>
      </w:r>
    </w:p>
    <w:p w14:paraId="45609F66" w14:textId="0241A8EA" w:rsidR="00A25C99" w:rsidRDefault="00A25C99" w:rsidP="00A25C99">
      <w:pPr>
        <w:keepNext/>
        <w:keepLines/>
      </w:pPr>
      <w:r>
        <w:t xml:space="preserve">A number of modifications were agreed on-line and the slides were revised in </w:t>
      </w:r>
      <w:r w:rsidRPr="00CE3EC0">
        <w:rPr>
          <w:color w:val="0000FF"/>
        </w:rPr>
        <w:t>S2-2</w:t>
      </w:r>
      <w:r>
        <w:rPr>
          <w:color w:val="0000FF"/>
        </w:rPr>
        <w:t>407142</w:t>
      </w:r>
      <w:r>
        <w:t>.</w:t>
      </w:r>
    </w:p>
    <w:p w14:paraId="26CFE05A" w14:textId="77777777" w:rsidR="00A25C99" w:rsidRPr="00A25C99" w:rsidRDefault="00A25C99" w:rsidP="00A25C99">
      <w:pPr>
        <w:keepNext/>
        <w:keepLines/>
      </w:pPr>
      <w:r>
        <w:t xml:space="preserve">This was </w:t>
      </w:r>
      <w:r w:rsidRPr="00A25C99">
        <w:rPr>
          <w:color w:val="FF0000"/>
        </w:rPr>
        <w:t>endorsed</w:t>
      </w:r>
      <w:r>
        <w:t>.</w:t>
      </w:r>
      <w:r w:rsidRPr="00375008">
        <w:t xml:space="preserve"> </w:t>
      </w:r>
    </w:p>
    <w:p w14:paraId="0FDE9D70" w14:textId="38E4002E" w:rsidR="00A25C99" w:rsidRPr="00EB0339" w:rsidRDefault="00A25C99" w:rsidP="00A25C99">
      <w:r w:rsidRPr="005B25A1">
        <w:rPr>
          <w:b/>
          <w:bCs/>
        </w:rPr>
        <w:t>Status:</w:t>
      </w:r>
      <w:r>
        <w:t xml:space="preserve"> </w:t>
      </w:r>
      <w:r w:rsidRPr="00A25C99">
        <w:rPr>
          <w:color w:val="FF0000"/>
        </w:rPr>
        <w:t>Endorsed</w:t>
      </w:r>
      <w:r>
        <w:t>.</w:t>
      </w:r>
    </w:p>
    <w:p w14:paraId="2DA6A3D3" w14:textId="77777777" w:rsidR="00E00DA6" w:rsidRDefault="0014183C" w:rsidP="00E04F4D">
      <w:pPr>
        <w:pStyle w:val="NormTop"/>
      </w:pPr>
      <w:r w:rsidRPr="0014183C">
        <w:rPr>
          <w:color w:val="0000FF"/>
        </w:rPr>
        <w:t>S2-2406081</w:t>
      </w:r>
      <w:r w:rsidR="007615D6" w:rsidRPr="00D53282">
        <w:t xml:space="preserve"> </w:t>
      </w:r>
      <w:r w:rsidR="007615D6">
        <w:t>(WORK PLAN) SA WG2 Work Plan - TU planning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 Work Plan - TU planning.</w:t>
      </w:r>
    </w:p>
    <w:p w14:paraId="2E135273" w14:textId="77777777" w:rsidR="007615D6" w:rsidRPr="005B25A1" w:rsidRDefault="007615D6" w:rsidP="007615D6">
      <w:pPr>
        <w:keepNext/>
        <w:keepLines/>
        <w:rPr>
          <w:b/>
          <w:bCs/>
        </w:rPr>
      </w:pPr>
      <w:r w:rsidRPr="005B25A1">
        <w:rPr>
          <w:b/>
          <w:bCs/>
        </w:rPr>
        <w:t>Plenary Discussion:</w:t>
      </w:r>
    </w:p>
    <w:p w14:paraId="364EE4A3" w14:textId="7BE4FEE1" w:rsidR="007615D6" w:rsidRPr="00E72480" w:rsidRDefault="00E72480" w:rsidP="007615D6">
      <w:pPr>
        <w:keepNext/>
        <w:keepLines/>
      </w:pPr>
      <w:r>
        <w:t xml:space="preserve">The used time for drafting sessions is recorded but will not be subtracted from the TUs budgets for the WIs. This was </w:t>
      </w:r>
      <w:r w:rsidRPr="00E72480">
        <w:rPr>
          <w:color w:val="FF0000"/>
        </w:rPr>
        <w:t>endorsed</w:t>
      </w:r>
      <w:r>
        <w:t>.</w:t>
      </w:r>
    </w:p>
    <w:p w14:paraId="5EF159D8" w14:textId="77777777" w:rsidR="00E72480" w:rsidRPr="00EB0339" w:rsidRDefault="00E72480" w:rsidP="00E72480">
      <w:r w:rsidRPr="005B25A1">
        <w:rPr>
          <w:b/>
          <w:bCs/>
        </w:rPr>
        <w:t>Status:</w:t>
      </w:r>
      <w:r>
        <w:t xml:space="preserve"> </w:t>
      </w:r>
      <w:r w:rsidRPr="00A25C99">
        <w:rPr>
          <w:color w:val="FF0000"/>
        </w:rPr>
        <w:t>Endorsed</w:t>
      </w:r>
      <w:r>
        <w:t>.</w:t>
      </w:r>
    </w:p>
    <w:p w14:paraId="7E297C99" w14:textId="77777777" w:rsidR="00E00DA6" w:rsidRDefault="0014183C" w:rsidP="00E04F4D">
      <w:pPr>
        <w:pStyle w:val="NormTop"/>
      </w:pPr>
      <w:r w:rsidRPr="0014183C">
        <w:rPr>
          <w:color w:val="0000FF"/>
        </w:rPr>
        <w:t>S2-2406085</w:t>
      </w:r>
      <w:r w:rsidR="007615D6" w:rsidRPr="00D53282">
        <w:t xml:space="preserve"> </w:t>
      </w:r>
      <w:r w:rsidR="007615D6">
        <w:t>(DISCUSSION) SA WG2 study process after Rel-19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 study process afer Rel-19.</w:t>
      </w:r>
    </w:p>
    <w:p w14:paraId="1EC364E2" w14:textId="77777777" w:rsidR="007615D6" w:rsidRPr="005B25A1" w:rsidRDefault="007615D6" w:rsidP="007615D6">
      <w:pPr>
        <w:keepNext/>
        <w:keepLines/>
        <w:rPr>
          <w:b/>
          <w:bCs/>
        </w:rPr>
      </w:pPr>
      <w:r w:rsidRPr="005B25A1">
        <w:rPr>
          <w:b/>
          <w:bCs/>
        </w:rPr>
        <w:t>Plenary Discussion:</w:t>
      </w:r>
    </w:p>
    <w:p w14:paraId="6D955652" w14:textId="4F2A64EE" w:rsidR="002B1E9B" w:rsidRPr="002B1E9B" w:rsidRDefault="002B1E9B" w:rsidP="007615D6">
      <w:pPr>
        <w:keepNext/>
        <w:keepLines/>
        <w:rPr>
          <w:b/>
          <w:bCs/>
        </w:rPr>
      </w:pPr>
      <w:r w:rsidRPr="002B1E9B">
        <w:rPr>
          <w:b/>
          <w:bCs/>
        </w:rPr>
        <w:t>Proposal</w:t>
      </w:r>
      <w:r>
        <w:rPr>
          <w:b/>
          <w:bCs/>
        </w:rPr>
        <w:t>:</w:t>
      </w:r>
    </w:p>
    <w:p w14:paraId="244E029E" w14:textId="5268E277" w:rsidR="002B1E9B" w:rsidRDefault="002B1E9B" w:rsidP="002B1E9B">
      <w:pPr>
        <w:pStyle w:val="B1"/>
      </w:pPr>
      <w:r>
        <w:t>-</w:t>
      </w:r>
      <w:r>
        <w:tab/>
        <w:t>SA WG2 should discuss how to change the way we carry out studies.</w:t>
      </w:r>
    </w:p>
    <w:p w14:paraId="77A34F69" w14:textId="2C2E850D" w:rsidR="002B1E9B" w:rsidRDefault="002B1E9B" w:rsidP="002B1E9B">
      <w:pPr>
        <w:pStyle w:val="B1"/>
      </w:pPr>
      <w:r>
        <w:t>-</w:t>
      </w:r>
      <w:r>
        <w:tab/>
        <w:t>Based on the discussion SA2 should agree on necessary changes in time for the start of the Rel-20 study work (technical work on Rel-20 expected in August 2025).</w:t>
      </w:r>
    </w:p>
    <w:p w14:paraId="4901F2EA" w14:textId="4F6CC069" w:rsidR="007615D6" w:rsidRDefault="002B1E9B" w:rsidP="007615D6">
      <w:pPr>
        <w:keepNext/>
        <w:keepLines/>
      </w:pPr>
      <w:r>
        <w:t>Huawei commented that a new approach would be welcomed to try to improve the progress towards a successful Release and looked forward to a return to the excellence previously achieved in SA WG2.</w:t>
      </w:r>
    </w:p>
    <w:p w14:paraId="6655C584" w14:textId="5FE536BE" w:rsidR="002B1E9B" w:rsidRDefault="002B1E9B" w:rsidP="007615D6">
      <w:pPr>
        <w:keepNext/>
        <w:keepLines/>
      </w:pPr>
      <w:r>
        <w:t>Ericsson commented that we should look at ways to improve on the Study Work being done. Ericsson commented that early decision making on the Study Items would be difficult, but very useful for the progress of the Normative work.</w:t>
      </w:r>
    </w:p>
    <w:p w14:paraId="6DAFEC39" w14:textId="56C88AB5" w:rsidR="002B1E9B" w:rsidRPr="002B1E9B" w:rsidRDefault="002B1E9B" w:rsidP="007615D6">
      <w:pPr>
        <w:keepNext/>
        <w:keepLines/>
      </w:pPr>
      <w:r>
        <w:t xml:space="preserve">This was </w:t>
      </w:r>
      <w:r w:rsidRPr="00C3284B">
        <w:rPr>
          <w:color w:val="0000FF"/>
        </w:rPr>
        <w:t>noted</w:t>
      </w:r>
      <w:r>
        <w:t>.</w:t>
      </w:r>
    </w:p>
    <w:p w14:paraId="6AD0E4EB" w14:textId="10991503" w:rsidR="007615D6" w:rsidRPr="00EB0339" w:rsidRDefault="007615D6" w:rsidP="007615D6">
      <w:r w:rsidRPr="005B25A1">
        <w:rPr>
          <w:b/>
          <w:bCs/>
        </w:rPr>
        <w:t>Status:</w:t>
      </w:r>
      <w:r>
        <w:t xml:space="preserve"> </w:t>
      </w:r>
      <w:r>
        <w:rPr>
          <w:color w:val="0000FF"/>
        </w:rPr>
        <w:t>Noted</w:t>
      </w:r>
      <w:r>
        <w:t>.</w:t>
      </w:r>
    </w:p>
    <w:p w14:paraId="51D52A04" w14:textId="77777777" w:rsidR="008D6ECD" w:rsidRDefault="008D6ECD" w:rsidP="00E04F4D"/>
    <w:p w14:paraId="79B9AA33" w14:textId="77777777" w:rsidR="007615D6" w:rsidRDefault="007615D6" w:rsidP="00E04F4D">
      <w:pPr>
        <w:pStyle w:val="Heading2"/>
      </w:pPr>
      <w:bookmarkStart w:id="152" w:name="_Toc177620704"/>
      <w:r>
        <w:lastRenderedPageBreak/>
        <w:t>30.7</w:t>
      </w:r>
      <w:r>
        <w:tab/>
        <w:t>Planning future meetings</w:t>
      </w:r>
      <w:bookmarkEnd w:id="152"/>
    </w:p>
    <w:p w14:paraId="62C3630E" w14:textId="77777777" w:rsidR="007615D6" w:rsidRDefault="007615D6" w:rsidP="007615D6">
      <w:pPr>
        <w:keepNext/>
        <w:pBdr>
          <w:top w:val="single" w:sz="4" w:space="1" w:color="auto"/>
          <w:left w:val="single" w:sz="4" w:space="4" w:color="auto"/>
          <w:bottom w:val="single" w:sz="4" w:space="1" w:color="auto"/>
          <w:right w:val="single" w:sz="4" w:space="4" w:color="auto"/>
        </w:pBdr>
      </w:pPr>
      <w:r>
        <w:t>See https://portal.3gpp.org/?tbid=375&amp;SubTB=385#/.</w:t>
      </w:r>
    </w:p>
    <w:p w14:paraId="7CBC0C17" w14:textId="77777777" w:rsidR="00E00DA6" w:rsidRDefault="0014183C" w:rsidP="00E04F4D">
      <w:pPr>
        <w:pStyle w:val="NormTop"/>
      </w:pPr>
      <w:r w:rsidRPr="0014183C">
        <w:rPr>
          <w:color w:val="0000FF"/>
        </w:rPr>
        <w:t>S2-2406083</w:t>
      </w:r>
      <w:r w:rsidR="007615D6" w:rsidRPr="00D53282">
        <w:t xml:space="preserve"> </w:t>
      </w:r>
      <w:r w:rsidR="007615D6">
        <w:t>(WORK PLAN) Meeting plan 2025 and 2026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Meeting plan 2025 and 2026.</w:t>
      </w:r>
    </w:p>
    <w:p w14:paraId="5EE5916E" w14:textId="77777777" w:rsidR="007615D6" w:rsidRPr="005B25A1" w:rsidRDefault="007615D6" w:rsidP="007615D6">
      <w:pPr>
        <w:keepNext/>
        <w:keepLines/>
        <w:rPr>
          <w:b/>
          <w:bCs/>
        </w:rPr>
      </w:pPr>
      <w:r w:rsidRPr="005B25A1">
        <w:rPr>
          <w:b/>
          <w:bCs/>
        </w:rPr>
        <w:t>Plenary Discussion:</w:t>
      </w:r>
    </w:p>
    <w:p w14:paraId="23C33D3C" w14:textId="692777D8" w:rsidR="005654E9" w:rsidRPr="005654E9" w:rsidRDefault="005654E9" w:rsidP="005654E9">
      <w:pPr>
        <w:keepNext/>
        <w:keepLines/>
        <w:rPr>
          <w:b/>
          <w:bCs/>
        </w:rPr>
      </w:pPr>
      <w:r w:rsidRPr="005654E9">
        <w:rPr>
          <w:b/>
          <w:bCs/>
        </w:rPr>
        <w:t>202</w:t>
      </w:r>
      <w:r>
        <w:rPr>
          <w:b/>
          <w:bCs/>
        </w:rPr>
        <w:t>5</w:t>
      </w:r>
      <w:r w:rsidRPr="005654E9">
        <w:rPr>
          <w:b/>
          <w:bCs/>
        </w:rPr>
        <w:t xml:space="preserve"> meeting plan:</w:t>
      </w:r>
    </w:p>
    <w:p w14:paraId="2C17DDF8" w14:textId="108BA510" w:rsidR="00E72480" w:rsidRDefault="00E72480" w:rsidP="007615D6">
      <w:pPr>
        <w:keepNext/>
        <w:keepLines/>
      </w:pPr>
      <w:r>
        <w:t xml:space="preserve">Ericsson commented that </w:t>
      </w:r>
      <w:r w:rsidR="000C420B">
        <w:t xml:space="preserve">any additional </w:t>
      </w:r>
      <w:r>
        <w:t xml:space="preserve">e-meetings should be kept short and avoid the holiday periods. </w:t>
      </w:r>
    </w:p>
    <w:p w14:paraId="08995FAA" w14:textId="51F114E0" w:rsidR="00E72480" w:rsidRDefault="00E72480" w:rsidP="007615D6">
      <w:pPr>
        <w:keepNext/>
        <w:keepLines/>
      </w:pPr>
      <w:r>
        <w:t xml:space="preserve">It was </w:t>
      </w:r>
      <w:r w:rsidR="000C420B">
        <w:t>proposed</w:t>
      </w:r>
      <w:r>
        <w:t xml:space="preserve"> to have a placeholder for an additional ad-hoc meeting in January 2025. The Scope and dates to be decided. </w:t>
      </w:r>
    </w:p>
    <w:p w14:paraId="62ECF865" w14:textId="77777777" w:rsidR="005654E9" w:rsidRDefault="00E72480" w:rsidP="007615D6">
      <w:pPr>
        <w:keepNext/>
        <w:keepLines/>
      </w:pPr>
      <w:r>
        <w:t>Huawei commented that the planning of the agenda for e-meetings needs to be done carefully and well in advance. Nokia suggested that a reduced agenda should be expected, at least for the Rel-19 work items, allowing only topics which really need the additional discussion time.</w:t>
      </w:r>
    </w:p>
    <w:p w14:paraId="051EB7B6" w14:textId="124CCA59" w:rsidR="005654E9" w:rsidRDefault="005654E9" w:rsidP="007615D6">
      <w:pPr>
        <w:keepNext/>
        <w:keepLines/>
      </w:pPr>
      <w:r>
        <w:t>The TSG SA Chair clarified that any additional ad-hoc needs to be an electronic meeting and would need TSG SA agreement, so early planning is recommended to be able to get TSG agreement in good time. Ericsson commented that they would not support having an e-meeting in January 2025.</w:t>
      </w:r>
    </w:p>
    <w:p w14:paraId="17580AE2" w14:textId="73FBA0F4" w:rsidR="005654E9" w:rsidRDefault="005654E9" w:rsidP="007615D6">
      <w:pPr>
        <w:keepNext/>
        <w:keepLines/>
      </w:pPr>
      <w:r>
        <w:t>Deutsche Telekom suggested the agenda should be restricted using similar principles as for face to face meetings.</w:t>
      </w:r>
    </w:p>
    <w:p w14:paraId="5D408C18" w14:textId="190F67B8" w:rsidR="005654E9" w:rsidRPr="005654E9" w:rsidRDefault="005654E9" w:rsidP="007615D6">
      <w:pPr>
        <w:keepNext/>
        <w:keepLines/>
        <w:rPr>
          <w:b/>
          <w:bCs/>
        </w:rPr>
      </w:pPr>
      <w:r w:rsidRPr="005654E9">
        <w:rPr>
          <w:b/>
          <w:bCs/>
        </w:rPr>
        <w:t>2026 meeting plan:</w:t>
      </w:r>
    </w:p>
    <w:p w14:paraId="57D9ED1E" w14:textId="54CDFC4C" w:rsidR="005654E9" w:rsidRDefault="005654E9" w:rsidP="007615D6">
      <w:pPr>
        <w:keepNext/>
        <w:keepLines/>
      </w:pPr>
      <w:r>
        <w:t>Meeting dates for 2026 should be decided independently to the decision on whether to hold face to face meetings or e-meetings.</w:t>
      </w:r>
    </w:p>
    <w:p w14:paraId="1C9C029D" w14:textId="77777777" w:rsidR="005654E9" w:rsidRDefault="005654E9" w:rsidP="007615D6">
      <w:pPr>
        <w:keepNext/>
        <w:keepLines/>
      </w:pPr>
      <w:r>
        <w:t>The TSG SA Chair indicated that the meeting dates need to be fixed 12 months in advance.</w:t>
      </w:r>
    </w:p>
    <w:p w14:paraId="3A39A182" w14:textId="66CE8A49" w:rsidR="005654E9" w:rsidRDefault="005654E9" w:rsidP="007615D6">
      <w:pPr>
        <w:keepNext/>
        <w:keepLines/>
      </w:pPr>
      <w:r>
        <w:t>China Mobile commented that their preference is to keep the regular SA WG2 meetings as face to face and not convert them to electronic meetings.</w:t>
      </w:r>
    </w:p>
    <w:p w14:paraId="7E15E6A2" w14:textId="5EE20D6E" w:rsidR="005654E9" w:rsidRDefault="005654E9" w:rsidP="007615D6">
      <w:pPr>
        <w:keepNext/>
        <w:keepLines/>
      </w:pPr>
      <w:r>
        <w:t xml:space="preserve">CATT commented that 6 meetings may not be enough and </w:t>
      </w:r>
      <w:r w:rsidR="003D6C59">
        <w:t>regular SA WG2 meetings are more effective for work progress as face to face meetings than as electronic meetings.</w:t>
      </w:r>
    </w:p>
    <w:p w14:paraId="0FD64D06" w14:textId="6A3A8D09" w:rsidR="003D6C59" w:rsidRPr="003D6C59" w:rsidRDefault="003D6C59" w:rsidP="007615D6">
      <w:pPr>
        <w:keepNext/>
        <w:keepLines/>
        <w:rPr>
          <w:b/>
          <w:bCs/>
        </w:rPr>
      </w:pPr>
      <w:r w:rsidRPr="003D6C59">
        <w:rPr>
          <w:b/>
          <w:bCs/>
        </w:rPr>
        <w:t>It was agreed that the preference for SA WG2 meetings in 2026 is option 2.</w:t>
      </w:r>
    </w:p>
    <w:p w14:paraId="4799BAA1" w14:textId="77777777" w:rsidR="003D6C59" w:rsidRPr="005654E9" w:rsidRDefault="003D6C59" w:rsidP="003D6C59">
      <w:pPr>
        <w:keepNext/>
        <w:keepLines/>
        <w:rPr>
          <w:b/>
          <w:bCs/>
        </w:rPr>
      </w:pPr>
      <w:r w:rsidRPr="005654E9">
        <w:rPr>
          <w:b/>
          <w:bCs/>
        </w:rPr>
        <w:t>202</w:t>
      </w:r>
      <w:r>
        <w:rPr>
          <w:b/>
          <w:bCs/>
        </w:rPr>
        <w:t>5</w:t>
      </w:r>
      <w:r w:rsidRPr="005654E9">
        <w:rPr>
          <w:b/>
          <w:bCs/>
        </w:rPr>
        <w:t xml:space="preserve"> meeting plan:</w:t>
      </w:r>
    </w:p>
    <w:p w14:paraId="67529A50" w14:textId="23544013" w:rsidR="003D6C59" w:rsidRDefault="003D6C59" w:rsidP="007615D6">
      <w:pPr>
        <w:keepNext/>
        <w:keepLines/>
      </w:pPr>
      <w:r>
        <w:t>The SA WG2 Chair proposal was to keep all 6 meetings as face to face. If any were to be converted to electronic, then either the April or October meeting are the best candidates, as this would leave a face to face meeting before the TSG SA Plenary meeting.</w:t>
      </w:r>
    </w:p>
    <w:p w14:paraId="72E34962" w14:textId="09896D79" w:rsidR="003D6C59" w:rsidRDefault="003D6C59" w:rsidP="007615D6">
      <w:pPr>
        <w:keepNext/>
        <w:keepLines/>
      </w:pPr>
      <w:r>
        <w:t>Ericsson commented that although output of e-meetings is large, the quality of the output is much lower. The content of the work plan should also be more closely controlled to allow for good progress of the workload.</w:t>
      </w:r>
      <w:r w:rsidRPr="003D6C59">
        <w:t xml:space="preserve"> </w:t>
      </w:r>
      <w:r>
        <w:t>Qualcomm commented that for the maintenance work, the quality of the output can be better than at face to face meetings.</w:t>
      </w:r>
    </w:p>
    <w:p w14:paraId="31B05745" w14:textId="27818052" w:rsidR="003D6C59" w:rsidRDefault="000C420B" w:rsidP="007615D6">
      <w:pPr>
        <w:keepNext/>
        <w:keepLines/>
      </w:pPr>
      <w:r>
        <w:t>As there was no consensus to change the current plan of 6 face to face meetings in 2025.</w:t>
      </w:r>
    </w:p>
    <w:p w14:paraId="1E454FC2" w14:textId="69ED394F" w:rsidR="000C420B" w:rsidRDefault="000C420B" w:rsidP="000C420B">
      <w:pPr>
        <w:keepNext/>
        <w:keepLines/>
      </w:pPr>
      <w:r>
        <w:t>A placeholder should be included in the calendar for an additional ad-hoc meeting January 2025. The Scope to be decided. Ericsson did not agree to the proposed week 13 -17</w:t>
      </w:r>
      <w:r w:rsidRPr="000C420B">
        <w:t xml:space="preserve"> </w:t>
      </w:r>
      <w:r>
        <w:t>January and preferred the week after (20-25 January). This would only leave 2 weeks for the deadlines for the February meeting. Huawei commented that their will be time after the November meeting to prepare content for the January ad-hoc.</w:t>
      </w:r>
    </w:p>
    <w:p w14:paraId="25091EBF" w14:textId="05DA1785" w:rsidR="000C420B" w:rsidRPr="000C420B" w:rsidRDefault="000C420B" w:rsidP="000C420B">
      <w:pPr>
        <w:keepNext/>
        <w:keepLines/>
        <w:rPr>
          <w:b/>
          <w:bCs/>
        </w:rPr>
      </w:pPr>
      <w:r w:rsidRPr="000C420B">
        <w:rPr>
          <w:b/>
          <w:bCs/>
        </w:rPr>
        <w:t>A placeholder should be included in the calendar for an additional ad-hoc meeting January 2025. The date is to be confirmed at the next meeting and the cope of the meeting later in 2024.</w:t>
      </w:r>
    </w:p>
    <w:p w14:paraId="4FCAD69F" w14:textId="77777777" w:rsidR="000C420B" w:rsidRDefault="000C420B" w:rsidP="000C420B">
      <w:pPr>
        <w:keepNext/>
        <w:keepLines/>
      </w:pPr>
      <w:r>
        <w:t xml:space="preserve">This was revised in </w:t>
      </w:r>
      <w:r w:rsidRPr="00CE3EC0">
        <w:rPr>
          <w:color w:val="0000FF"/>
        </w:rPr>
        <w:t>S2-2</w:t>
      </w:r>
      <w:r>
        <w:rPr>
          <w:color w:val="0000FF"/>
        </w:rPr>
        <w:t>407143</w:t>
      </w:r>
      <w:r>
        <w:t>.</w:t>
      </w:r>
    </w:p>
    <w:p w14:paraId="11315449" w14:textId="5796441C" w:rsidR="000C420B" w:rsidRDefault="000C420B" w:rsidP="000C420B">
      <w:pPr>
        <w:keepNext/>
        <w:keepLines/>
      </w:pPr>
      <w:r>
        <w:lastRenderedPageBreak/>
        <w:t xml:space="preserve">This was </w:t>
      </w:r>
      <w:r w:rsidRPr="000C420B">
        <w:rPr>
          <w:color w:val="FF0000"/>
        </w:rPr>
        <w:t>endorsed</w:t>
      </w:r>
      <w:r>
        <w:t>.</w:t>
      </w:r>
    </w:p>
    <w:p w14:paraId="7FF35F27" w14:textId="3036491E" w:rsidR="007615D6" w:rsidRPr="00EB0339" w:rsidRDefault="007615D6" w:rsidP="007615D6">
      <w:r w:rsidRPr="005B25A1">
        <w:rPr>
          <w:b/>
          <w:bCs/>
        </w:rPr>
        <w:t>Status:</w:t>
      </w:r>
      <w:r>
        <w:t xml:space="preserve"> </w:t>
      </w:r>
      <w:r w:rsidR="000C420B" w:rsidRPr="000C420B">
        <w:rPr>
          <w:color w:val="FF0000"/>
        </w:rPr>
        <w:t>Endorsed</w:t>
      </w:r>
      <w:r>
        <w:t>.</w:t>
      </w:r>
    </w:p>
    <w:p w14:paraId="36966590" w14:textId="77777777" w:rsidR="00E00DA6" w:rsidRDefault="0014183C" w:rsidP="00E04F4D">
      <w:pPr>
        <w:pStyle w:val="NormTop"/>
      </w:pPr>
      <w:r w:rsidRPr="0014183C">
        <w:rPr>
          <w:color w:val="0000FF"/>
        </w:rPr>
        <w:t>S2-2406799</w:t>
      </w:r>
      <w:r w:rsidR="007615D6" w:rsidRPr="00D53282">
        <w:t xml:space="preserve"> </w:t>
      </w:r>
      <w:r w:rsidR="007615D6">
        <w:t>(DISCUSSION) On usage of e-meeting and F2F meetings by SA WG2.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Proposes a new schema for the usage of e-meeting and F2F meetings by SA WG2.</w:t>
      </w:r>
    </w:p>
    <w:p w14:paraId="509D41EC" w14:textId="77777777" w:rsidR="007615D6" w:rsidRPr="005B25A1" w:rsidRDefault="007615D6" w:rsidP="007615D6">
      <w:pPr>
        <w:keepNext/>
        <w:keepLines/>
        <w:rPr>
          <w:b/>
          <w:bCs/>
        </w:rPr>
      </w:pPr>
      <w:r w:rsidRPr="005B25A1">
        <w:rPr>
          <w:b/>
          <w:bCs/>
        </w:rPr>
        <w:t>Plenary Discussion:</w:t>
      </w:r>
    </w:p>
    <w:p w14:paraId="3BF6DAA5" w14:textId="54BF31AC" w:rsidR="007615D6" w:rsidRPr="00223AF0" w:rsidRDefault="00223AF0" w:rsidP="007615D6">
      <w:pPr>
        <w:keepNext/>
        <w:keepLines/>
      </w:pPr>
      <w:r>
        <w:rPr>
          <w:color w:val="FF0000"/>
        </w:rPr>
        <w:t>Withdrawn</w:t>
      </w:r>
      <w:r>
        <w:t>.</w:t>
      </w:r>
    </w:p>
    <w:p w14:paraId="082EB29A" w14:textId="0FE7A67B" w:rsidR="007615D6" w:rsidRPr="00EB0339" w:rsidRDefault="007615D6" w:rsidP="007615D6">
      <w:r w:rsidRPr="005B25A1">
        <w:rPr>
          <w:b/>
          <w:bCs/>
        </w:rPr>
        <w:t>Status:</w:t>
      </w:r>
      <w:r>
        <w:t xml:space="preserve"> </w:t>
      </w:r>
      <w:r w:rsidR="00223AF0">
        <w:rPr>
          <w:color w:val="FF0000"/>
        </w:rPr>
        <w:t>Withdrawn</w:t>
      </w:r>
      <w:r>
        <w:t>.</w:t>
      </w:r>
    </w:p>
    <w:p w14:paraId="7030CC8E" w14:textId="77777777" w:rsidR="00686E2B" w:rsidRDefault="00686E2B" w:rsidP="00E04F4D"/>
    <w:p w14:paraId="2123249A" w14:textId="77777777" w:rsidR="007615D6" w:rsidRDefault="007615D6" w:rsidP="007615D6">
      <w:pPr>
        <w:pStyle w:val="Heading1"/>
      </w:pPr>
      <w:bookmarkStart w:id="153" w:name="_Toc177620705"/>
      <w:r>
        <w:t>31</w:t>
      </w:r>
      <w:r>
        <w:tab/>
        <w:t>Close of meeting</w:t>
      </w:r>
      <w:bookmarkEnd w:id="153"/>
    </w:p>
    <w:p w14:paraId="6139B4E3" w14:textId="678F8966" w:rsidR="006972C2" w:rsidRPr="006972C2" w:rsidRDefault="006972C2" w:rsidP="007615D6">
      <w:pPr>
        <w:rPr>
          <w:color w:val="0000FF"/>
        </w:rPr>
      </w:pPr>
      <w:r w:rsidRPr="006972C2">
        <w:rPr>
          <w:color w:val="0000FF"/>
        </w:rPr>
        <w:t>The meeting agreed to extend the closing of the meeting for 15 minutes</w:t>
      </w:r>
      <w:r>
        <w:rPr>
          <w:color w:val="0000FF"/>
        </w:rPr>
        <w:t>, until 16:45</w:t>
      </w:r>
      <w:r w:rsidRPr="006972C2">
        <w:rPr>
          <w:color w:val="0000FF"/>
        </w:rPr>
        <w:t>.</w:t>
      </w:r>
    </w:p>
    <w:p w14:paraId="385E6436" w14:textId="23EB8418" w:rsidR="000D0592" w:rsidRPr="0017609F" w:rsidRDefault="000D0592" w:rsidP="007615D6">
      <w:pPr>
        <w:rPr>
          <w:b/>
          <w:bCs/>
        </w:rPr>
      </w:pPr>
      <w:r w:rsidRPr="0017609F">
        <w:rPr>
          <w:b/>
          <w:bCs/>
        </w:rPr>
        <w:t>As there was not time to handle the TR cover sheets and new WIDs at this meeting i</w:t>
      </w:r>
      <w:r w:rsidR="006972C2">
        <w:rPr>
          <w:b/>
          <w:bCs/>
        </w:rPr>
        <w:t>t</w:t>
      </w:r>
      <w:r w:rsidRPr="0017609F">
        <w:rPr>
          <w:b/>
          <w:bCs/>
        </w:rPr>
        <w:t xml:space="preserve"> was agreed to hold an e-mail approval:</w:t>
      </w:r>
    </w:p>
    <w:p w14:paraId="73DF9A7B" w14:textId="17A1FBEB" w:rsidR="000D0592" w:rsidRPr="0017609F" w:rsidRDefault="000D0592" w:rsidP="007615D6">
      <w:pPr>
        <w:rPr>
          <w:b/>
          <w:bCs/>
        </w:rPr>
      </w:pPr>
      <w:r w:rsidRPr="0017609F">
        <w:rPr>
          <w:b/>
          <w:bCs/>
        </w:rPr>
        <w:t>Start:</w:t>
      </w:r>
      <w:r w:rsidRPr="0017609F">
        <w:rPr>
          <w:b/>
          <w:bCs/>
        </w:rPr>
        <w:tab/>
      </w:r>
      <w:r w:rsidRPr="0017609F">
        <w:rPr>
          <w:b/>
          <w:bCs/>
        </w:rPr>
        <w:tab/>
      </w:r>
      <w:r w:rsidRPr="0017609F">
        <w:rPr>
          <w:b/>
          <w:bCs/>
        </w:rPr>
        <w:tab/>
      </w:r>
      <w:r w:rsidR="0017609F">
        <w:rPr>
          <w:b/>
          <w:bCs/>
        </w:rPr>
        <w:tab/>
      </w:r>
      <w:r w:rsidRPr="0017609F">
        <w:rPr>
          <w:b/>
          <w:bCs/>
        </w:rPr>
        <w:t>Monday 00:00 UTC</w:t>
      </w:r>
    </w:p>
    <w:p w14:paraId="4563B7AD" w14:textId="26A4B434" w:rsidR="000D0592" w:rsidRPr="0017609F" w:rsidRDefault="000D0592" w:rsidP="007615D6">
      <w:pPr>
        <w:rPr>
          <w:b/>
          <w:bCs/>
        </w:rPr>
      </w:pPr>
      <w:r w:rsidRPr="0017609F">
        <w:rPr>
          <w:b/>
          <w:bCs/>
        </w:rPr>
        <w:t>Revisions deadline:</w:t>
      </w:r>
      <w:r w:rsidRPr="0017609F">
        <w:rPr>
          <w:b/>
          <w:bCs/>
        </w:rPr>
        <w:tab/>
      </w:r>
      <w:r w:rsidR="0017609F">
        <w:rPr>
          <w:b/>
          <w:bCs/>
        </w:rPr>
        <w:tab/>
      </w:r>
      <w:r w:rsidRPr="0017609F">
        <w:rPr>
          <w:b/>
          <w:bCs/>
        </w:rPr>
        <w:t>Monday 23:59 UTC</w:t>
      </w:r>
    </w:p>
    <w:p w14:paraId="7439BB4E" w14:textId="3E6AEA20" w:rsidR="0017609F" w:rsidRPr="0017609F" w:rsidRDefault="0017609F" w:rsidP="007615D6">
      <w:pPr>
        <w:rPr>
          <w:b/>
          <w:bCs/>
        </w:rPr>
      </w:pPr>
      <w:r w:rsidRPr="0017609F">
        <w:rPr>
          <w:b/>
          <w:bCs/>
        </w:rPr>
        <w:t>Final deadline:</w:t>
      </w:r>
      <w:r w:rsidRPr="0017609F">
        <w:rPr>
          <w:b/>
          <w:bCs/>
        </w:rPr>
        <w:tab/>
      </w:r>
      <w:r w:rsidRPr="0017609F">
        <w:rPr>
          <w:b/>
          <w:bCs/>
        </w:rPr>
        <w:tab/>
      </w:r>
      <w:r>
        <w:rPr>
          <w:b/>
          <w:bCs/>
        </w:rPr>
        <w:tab/>
      </w:r>
      <w:r w:rsidRPr="0017609F">
        <w:rPr>
          <w:b/>
          <w:bCs/>
        </w:rPr>
        <w:t>Tuesday 23:59 UTC</w:t>
      </w:r>
    </w:p>
    <w:p w14:paraId="4D5A653C" w14:textId="58B2CFB6" w:rsidR="0017609F" w:rsidRDefault="0017609F" w:rsidP="007615D6">
      <w:r>
        <w:t xml:space="preserve">MCC will create folders for this under the FTP INBOX. e-mail exchanges should use consistent subject lines as for e-meetings and revisions uploaded to the appropriate FTP folder with filenames </w:t>
      </w:r>
      <w:r w:rsidRPr="0017609F">
        <w:rPr>
          <w:color w:val="0000FF"/>
        </w:rPr>
        <w:t>S2-240</w:t>
      </w:r>
      <w:r w:rsidRPr="0017609F">
        <w:rPr>
          <w:b/>
          <w:bCs/>
          <w:color w:val="0000FF"/>
        </w:rPr>
        <w:t>abcd_r0n</w:t>
      </w:r>
      <w:r>
        <w:t>.</w:t>
      </w:r>
    </w:p>
    <w:p w14:paraId="050135F3" w14:textId="77777777" w:rsidR="0017609F" w:rsidRDefault="0017609F" w:rsidP="007615D6"/>
    <w:p w14:paraId="3A9EEDBA" w14:textId="4FA378B4" w:rsidR="0017609F" w:rsidRPr="0017609F" w:rsidRDefault="0017609F" w:rsidP="007615D6">
      <w:pPr>
        <w:rPr>
          <w:b/>
          <w:bCs/>
        </w:rPr>
      </w:pPr>
      <w:r w:rsidRPr="0017609F">
        <w:rPr>
          <w:b/>
          <w:bCs/>
        </w:rPr>
        <w:t>WI Status reports should be provided for collation by the SA WG2 Chair and reporting to TSG SA#104:</w:t>
      </w:r>
    </w:p>
    <w:p w14:paraId="404F1AF3" w14:textId="5AF32F50" w:rsidR="0017609F" w:rsidRPr="0017609F" w:rsidRDefault="0017609F" w:rsidP="007615D6">
      <w:pPr>
        <w:rPr>
          <w:b/>
          <w:bCs/>
        </w:rPr>
      </w:pPr>
      <w:r w:rsidRPr="0017609F">
        <w:rPr>
          <w:b/>
          <w:bCs/>
        </w:rPr>
        <w:t>WI Status Reports: Upload by:</w:t>
      </w:r>
      <w:r w:rsidRPr="0017609F">
        <w:rPr>
          <w:b/>
          <w:bCs/>
        </w:rPr>
        <w:tab/>
        <w:t>Thursday 23:59 UTC.</w:t>
      </w:r>
    </w:p>
    <w:p w14:paraId="084D22CF" w14:textId="77777777" w:rsidR="0017609F" w:rsidRDefault="0017609F" w:rsidP="007615D6"/>
    <w:p w14:paraId="6BE8943F" w14:textId="69ACFD1F" w:rsidR="0017609F" w:rsidRPr="0017609F" w:rsidRDefault="0017609F" w:rsidP="007615D6">
      <w:pPr>
        <w:rPr>
          <w:b/>
          <w:bCs/>
          <w:color w:val="0000FF"/>
        </w:rPr>
      </w:pPr>
      <w:r w:rsidRPr="0017609F">
        <w:rPr>
          <w:b/>
          <w:bCs/>
          <w:color w:val="0000FF"/>
        </w:rPr>
        <w:t>The SA WG2 Chair will indicate the plans for discussions and conference calls in preparation for the August meeting.</w:t>
      </w:r>
    </w:p>
    <w:p w14:paraId="1BEC059E" w14:textId="77777777" w:rsidR="000D0592" w:rsidRDefault="000D0592" w:rsidP="007615D6"/>
    <w:p w14:paraId="5C3FF798" w14:textId="199B77AD" w:rsidR="00E00DA6" w:rsidRDefault="00B8787D" w:rsidP="007615D6">
      <w:r>
        <w:t>The SA WG2 Chair thanked the hosts for inviting SA WG2 to Jeju, South Korea and for the good facilities. He thanked the Rapporteurs for convening the drafting sessions and organizing discussions on the Work Items, the Vice Chairs for their support before and during the meeting and the MCC Secretary for his support. He wished delegates safe travels back to their homes and closed the meeting at</w:t>
      </w:r>
      <w:r w:rsidR="006972C2">
        <w:t xml:space="preserve"> 16:45</w:t>
      </w:r>
      <w:r>
        <w:t xml:space="preserve"> Local time.</w:t>
      </w:r>
    </w:p>
    <w:p w14:paraId="52CF3CE5" w14:textId="63C45B3A" w:rsidR="00636A54" w:rsidRDefault="00636A54" w:rsidP="00636A54">
      <w:pPr>
        <w:pStyle w:val="Heading1"/>
      </w:pPr>
      <w:bookmarkStart w:id="154" w:name="_Toc177620706"/>
      <w:r>
        <w:t>E</w:t>
      </w:r>
      <w:r>
        <w:tab/>
        <w:t>e-mail approval</w:t>
      </w:r>
      <w:bookmarkEnd w:id="154"/>
    </w:p>
    <w:p w14:paraId="3AFF9052" w14:textId="77777777" w:rsidR="00636A54" w:rsidRDefault="00636A54" w:rsidP="00636A54">
      <w:r>
        <w:t>The deadlines are as follows:</w:t>
      </w:r>
    </w:p>
    <w:p w14:paraId="2FEB81BA" w14:textId="77777777" w:rsidR="00636A54" w:rsidRPr="00636A54" w:rsidRDefault="00636A54" w:rsidP="00636A54">
      <w:pPr>
        <w:pStyle w:val="B1"/>
        <w:rPr>
          <w:b/>
          <w:bCs/>
        </w:rPr>
      </w:pPr>
      <w:r w:rsidRPr="00636A54">
        <w:rPr>
          <w:b/>
          <w:bCs/>
        </w:rPr>
        <w:t>-</w:t>
      </w:r>
      <w:r w:rsidRPr="00636A54">
        <w:rPr>
          <w:b/>
          <w:bCs/>
        </w:rPr>
        <w:tab/>
        <w:t>Start of email approval: Monday 3rd June 2024 00:00 UTC</w:t>
      </w:r>
    </w:p>
    <w:p w14:paraId="414F4E25" w14:textId="77777777" w:rsidR="00636A54" w:rsidRPr="00636A54" w:rsidRDefault="00636A54" w:rsidP="00636A54">
      <w:pPr>
        <w:pStyle w:val="B1"/>
        <w:rPr>
          <w:b/>
          <w:bCs/>
        </w:rPr>
      </w:pPr>
      <w:r w:rsidRPr="00636A54">
        <w:rPr>
          <w:b/>
          <w:bCs/>
        </w:rPr>
        <w:t>-</w:t>
      </w:r>
      <w:r w:rsidRPr="00636A54">
        <w:rPr>
          <w:b/>
          <w:bCs/>
        </w:rPr>
        <w:tab/>
        <w:t>Revisions deadline: Monday 3rd June 2024 23:59 UTC</w:t>
      </w:r>
    </w:p>
    <w:p w14:paraId="312B9001" w14:textId="77777777" w:rsidR="00636A54" w:rsidRPr="00636A54" w:rsidRDefault="00636A54" w:rsidP="00636A54">
      <w:pPr>
        <w:pStyle w:val="B1"/>
        <w:rPr>
          <w:b/>
          <w:bCs/>
        </w:rPr>
      </w:pPr>
      <w:r w:rsidRPr="00636A54">
        <w:rPr>
          <w:b/>
          <w:bCs/>
        </w:rPr>
        <w:t>-</w:t>
      </w:r>
      <w:r w:rsidRPr="00636A54">
        <w:rPr>
          <w:b/>
          <w:bCs/>
        </w:rPr>
        <w:tab/>
        <w:t>Comments deadline: Tuesday 4th June 2024 23:59 UTC</w:t>
      </w:r>
    </w:p>
    <w:p w14:paraId="0D359BE6" w14:textId="77777777" w:rsidR="00636A54" w:rsidRPr="00636A54" w:rsidRDefault="00636A54" w:rsidP="00636A54">
      <w:pPr>
        <w:pStyle w:val="B1"/>
        <w:rPr>
          <w:b/>
          <w:bCs/>
        </w:rPr>
      </w:pPr>
      <w:r w:rsidRPr="00636A54">
        <w:rPr>
          <w:b/>
          <w:bCs/>
        </w:rPr>
        <w:t>-</w:t>
      </w:r>
      <w:r w:rsidRPr="00636A54">
        <w:rPr>
          <w:b/>
          <w:bCs/>
        </w:rPr>
        <w:tab/>
        <w:t>End of email approval: Tuesday 4th June 2024 23:59 UTC</w:t>
      </w:r>
    </w:p>
    <w:p w14:paraId="6D9E64CA" w14:textId="3E400B60" w:rsidR="00636A54" w:rsidRDefault="00636A54" w:rsidP="00636A54">
      <w:r>
        <w:t>The documents for email approval are Rel-19 Work Items and TS/TR Cover sheets. The list of documents for email approval can be found here:</w:t>
      </w:r>
    </w:p>
    <w:p w14:paraId="00F8660D" w14:textId="474E13BD" w:rsidR="00636A54" w:rsidRDefault="00636A54" w:rsidP="00636A54">
      <w:pPr>
        <w:pStyle w:val="B1"/>
      </w:pPr>
      <w:r>
        <w:lastRenderedPageBreak/>
        <w:tab/>
      </w:r>
      <w:hyperlink r:id="rId28" w:history="1">
        <w:r w:rsidRPr="00ED7ED9">
          <w:rPr>
            <w:rStyle w:val="Hyperlink"/>
          </w:rPr>
          <w:t>https://www.3gpp.org/ftp/tsg_sa/WG2_Arch/TSGS2_163_Jeju_2024-05/INBOX/e-mail_Approval/e-mail_Approval_List_06-01-0200.doc</w:t>
        </w:r>
      </w:hyperlink>
    </w:p>
    <w:p w14:paraId="71B1F9D2" w14:textId="77777777" w:rsidR="00636A54" w:rsidRDefault="00636A54" w:rsidP="00636A54">
      <w:r>
        <w:t>Revisions during email approval should be uploaded here:</w:t>
      </w:r>
    </w:p>
    <w:p w14:paraId="20587B95" w14:textId="07635CB5" w:rsidR="00636A54" w:rsidRDefault="00636A54" w:rsidP="00636A54">
      <w:pPr>
        <w:pStyle w:val="B1"/>
      </w:pPr>
      <w:r>
        <w:tab/>
      </w:r>
      <w:hyperlink r:id="rId29" w:history="1">
        <w:r w:rsidRPr="00ED7ED9">
          <w:rPr>
            <w:rStyle w:val="Hyperlink"/>
          </w:rPr>
          <w:t>https://www.3gpp.org/ftp/tsg_sa/WG2_Arch/TSGS2_163_Jeju_2024-05/INBOX/e-mail_Approval/Revisions</w:t>
        </w:r>
      </w:hyperlink>
    </w:p>
    <w:p w14:paraId="1B9D4331" w14:textId="77777777" w:rsidR="00636A54" w:rsidRPr="00636A54" w:rsidRDefault="00636A54" w:rsidP="00636A54">
      <w:pPr>
        <w:rPr>
          <w:b/>
          <w:bCs/>
        </w:rPr>
      </w:pPr>
      <w:r w:rsidRPr="00636A54">
        <w:rPr>
          <w:b/>
          <w:bCs/>
        </w:rPr>
        <w:t>Reminder:</w:t>
      </w:r>
    </w:p>
    <w:p w14:paraId="56BE9399" w14:textId="304F8F44" w:rsidR="00636A54" w:rsidRDefault="00636A54" w:rsidP="00636A54">
      <w:pPr>
        <w:pStyle w:val="B1"/>
      </w:pPr>
      <w:r>
        <w:t>-</w:t>
      </w:r>
      <w:r>
        <w:tab/>
        <w:t>Please clearly indicate "</w:t>
      </w:r>
      <w:r w:rsidRPr="00636A54">
        <w:rPr>
          <w:b/>
          <w:bCs/>
        </w:rPr>
        <w:t>[</w:t>
      </w:r>
      <w:r w:rsidRPr="00636A54">
        <w:rPr>
          <w:b/>
          <w:bCs/>
          <w:color w:val="FF0000"/>
        </w:rPr>
        <w:t>SA2#163</w:t>
      </w:r>
      <w:r w:rsidRPr="00636A54">
        <w:rPr>
          <w:b/>
          <w:bCs/>
        </w:rPr>
        <w:t xml:space="preserve">, </w:t>
      </w:r>
      <w:r w:rsidRPr="00636A54">
        <w:rPr>
          <w:b/>
          <w:bCs/>
          <w:color w:val="FF0000"/>
        </w:rPr>
        <w:t>AI#,</w:t>
      </w:r>
      <w:r w:rsidRPr="00636A54">
        <w:rPr>
          <w:b/>
          <w:bCs/>
        </w:rPr>
        <w:t xml:space="preserve"> S2-24xxxxx] &lt;TDoc Title&gt;</w:t>
      </w:r>
      <w:r>
        <w:t>" in the e-mail subject line, when distributing the documents or commenting on the documents for e-mail approval.</w:t>
      </w:r>
    </w:p>
    <w:p w14:paraId="41EE557C" w14:textId="3A376CF8" w:rsidR="00636A54" w:rsidRDefault="00636A54" w:rsidP="00636A54">
      <w:pPr>
        <w:pStyle w:val="B1"/>
      </w:pPr>
      <w:r>
        <w:t>-</w:t>
      </w:r>
      <w:r>
        <w:tab/>
        <w:t xml:space="preserve">Each email SHALL start with </w:t>
      </w:r>
      <w:r w:rsidRPr="00636A54">
        <w:rPr>
          <w:b/>
          <w:bCs/>
        </w:rPr>
        <w:t>&lt;&lt;START&gt;&gt;</w:t>
      </w:r>
      <w:r>
        <w:t>/</w:t>
      </w:r>
      <w:r w:rsidRPr="00636A54">
        <w:rPr>
          <w:b/>
          <w:bCs/>
        </w:rPr>
        <w:t>&lt;&lt;END&gt;&gt;</w:t>
      </w:r>
      <w:r>
        <w:t xml:space="preserve"> tag as shown below</w:t>
      </w:r>
    </w:p>
    <w:p w14:paraId="42B2F5F1" w14:textId="77777777" w:rsidR="00636A54" w:rsidRPr="00636A54" w:rsidRDefault="00636A54" w:rsidP="00636A54">
      <w:pPr>
        <w:rPr>
          <w:b/>
          <w:bCs/>
        </w:rPr>
      </w:pPr>
      <w:r w:rsidRPr="00636A54">
        <w:rPr>
          <w:b/>
          <w:bCs/>
        </w:rPr>
        <w:t>Tag Format:</w:t>
      </w:r>
    </w:p>
    <w:p w14:paraId="06CAFED6" w14:textId="77777777" w:rsidR="00636A54" w:rsidRPr="00636A54" w:rsidRDefault="00636A54" w:rsidP="00636A54">
      <w:pPr>
        <w:rPr>
          <w:b/>
          <w:bCs/>
        </w:rPr>
      </w:pPr>
      <w:r w:rsidRPr="00636A54">
        <w:rPr>
          <w:b/>
          <w:bCs/>
        </w:rPr>
        <w:t>Comment for notes &lt;&lt;START&gt;&gt;</w:t>
      </w:r>
    </w:p>
    <w:p w14:paraId="3E4ECD7E" w14:textId="77777777" w:rsidR="00636A54" w:rsidRDefault="00636A54" w:rsidP="00636A54">
      <w:r>
        <w:t>YourName (YourCompanyName) &lt;Comment for Chairman's Notes&gt;</w:t>
      </w:r>
    </w:p>
    <w:p w14:paraId="36496C5B" w14:textId="77777777" w:rsidR="00636A54" w:rsidRPr="00636A54" w:rsidRDefault="00636A54" w:rsidP="00636A54">
      <w:pPr>
        <w:rPr>
          <w:b/>
          <w:bCs/>
        </w:rPr>
      </w:pPr>
      <w:r w:rsidRPr="00636A54">
        <w:rPr>
          <w:b/>
          <w:bCs/>
        </w:rPr>
        <w:t>&lt;&lt;END&gt;&gt;</w:t>
      </w:r>
    </w:p>
    <w:p w14:paraId="1172A6E1" w14:textId="77777777" w:rsidR="00636A54" w:rsidRDefault="00636A54" w:rsidP="00636A54">
      <w:r>
        <w:t>&lt;comments to the document &gt;</w:t>
      </w:r>
    </w:p>
    <w:p w14:paraId="11747880" w14:textId="1DFEFAA3" w:rsidR="00636A54" w:rsidRDefault="00636A54" w:rsidP="00636A54">
      <w:pPr>
        <w:pStyle w:val="B1"/>
      </w:pPr>
      <w:r>
        <w:t>-</w:t>
      </w:r>
      <w:r>
        <w:tab/>
        <w:t>Please ensure that tags are formatted correctly, including when you are copying/pasting tags from other emails</w:t>
      </w:r>
    </w:p>
    <w:p w14:paraId="57F837FC" w14:textId="03522363" w:rsidR="00636A54" w:rsidRPr="00DE6557" w:rsidRDefault="00DE6557" w:rsidP="007615D6">
      <w:pPr>
        <w:rPr>
          <w:b/>
          <w:bCs/>
        </w:rPr>
      </w:pPr>
      <w:r w:rsidRPr="00DE6557">
        <w:rPr>
          <w:b/>
          <w:bCs/>
        </w:rPr>
        <w:t>Documents for e-mail approval:</w:t>
      </w:r>
    </w:p>
    <w:tbl>
      <w:tblPr>
        <w:tblStyle w:val="TableGrid"/>
        <w:tblW w:w="0" w:type="auto"/>
        <w:tblLook w:val="04A0" w:firstRow="1" w:lastRow="0" w:firstColumn="1" w:lastColumn="0" w:noHBand="0" w:noVBand="1"/>
      </w:tblPr>
      <w:tblGrid>
        <w:gridCol w:w="562"/>
        <w:gridCol w:w="1134"/>
        <w:gridCol w:w="1134"/>
        <w:gridCol w:w="4111"/>
        <w:gridCol w:w="2552"/>
      </w:tblGrid>
      <w:tr w:rsidR="00C30A37" w:rsidRPr="00DE6557" w14:paraId="62DDA97A" w14:textId="77777777" w:rsidTr="00C30A37">
        <w:tc>
          <w:tcPr>
            <w:tcW w:w="562" w:type="dxa"/>
            <w:shd w:val="clear" w:color="auto" w:fill="D9D9D9" w:themeFill="background1" w:themeFillShade="D9"/>
          </w:tcPr>
          <w:p w14:paraId="5415583B" w14:textId="2971C05D" w:rsidR="00C30A37" w:rsidRPr="00DE6557" w:rsidRDefault="00C30A37" w:rsidP="00C30A37">
            <w:pPr>
              <w:jc w:val="center"/>
              <w:rPr>
                <w:sz w:val="16"/>
                <w:szCs w:val="16"/>
              </w:rPr>
            </w:pPr>
            <w:r w:rsidRPr="00C30A37">
              <w:rPr>
                <w:b/>
                <w:bCs/>
                <w:sz w:val="16"/>
                <w:szCs w:val="16"/>
              </w:rPr>
              <w:t>AI</w:t>
            </w:r>
          </w:p>
        </w:tc>
        <w:tc>
          <w:tcPr>
            <w:tcW w:w="1134" w:type="dxa"/>
            <w:shd w:val="clear" w:color="auto" w:fill="D9D9D9" w:themeFill="background1" w:themeFillShade="D9"/>
          </w:tcPr>
          <w:p w14:paraId="51E6BA5B" w14:textId="758D480F" w:rsidR="00C30A37" w:rsidRPr="00C30A37" w:rsidRDefault="00C30A37" w:rsidP="00C30A37">
            <w:pPr>
              <w:jc w:val="center"/>
              <w:rPr>
                <w:color w:val="0000FF"/>
                <w:sz w:val="16"/>
                <w:szCs w:val="16"/>
              </w:rPr>
            </w:pPr>
            <w:r w:rsidRPr="00C30A37">
              <w:rPr>
                <w:b/>
                <w:bCs/>
                <w:sz w:val="16"/>
                <w:szCs w:val="16"/>
              </w:rPr>
              <w:t>TD#</w:t>
            </w:r>
          </w:p>
        </w:tc>
        <w:tc>
          <w:tcPr>
            <w:tcW w:w="1134" w:type="dxa"/>
            <w:shd w:val="clear" w:color="auto" w:fill="D9D9D9" w:themeFill="background1" w:themeFillShade="D9"/>
          </w:tcPr>
          <w:p w14:paraId="1B88169E" w14:textId="301929CA" w:rsidR="00C30A37" w:rsidRPr="00DE6557" w:rsidRDefault="00C30A37" w:rsidP="00C30A37">
            <w:pPr>
              <w:jc w:val="center"/>
              <w:rPr>
                <w:sz w:val="16"/>
                <w:szCs w:val="16"/>
              </w:rPr>
            </w:pPr>
            <w:r w:rsidRPr="00C30A37">
              <w:rPr>
                <w:b/>
                <w:bCs/>
                <w:sz w:val="16"/>
                <w:szCs w:val="16"/>
              </w:rPr>
              <w:t>Type</w:t>
            </w:r>
          </w:p>
        </w:tc>
        <w:tc>
          <w:tcPr>
            <w:tcW w:w="4111" w:type="dxa"/>
            <w:shd w:val="clear" w:color="auto" w:fill="D9D9D9" w:themeFill="background1" w:themeFillShade="D9"/>
          </w:tcPr>
          <w:p w14:paraId="6096A832" w14:textId="4B11EE6D" w:rsidR="00C30A37" w:rsidRPr="00DE6557" w:rsidRDefault="00C30A37" w:rsidP="00C30A37">
            <w:pPr>
              <w:jc w:val="center"/>
              <w:rPr>
                <w:sz w:val="16"/>
                <w:szCs w:val="16"/>
              </w:rPr>
            </w:pPr>
            <w:r w:rsidRPr="00C30A37">
              <w:rPr>
                <w:b/>
                <w:bCs/>
                <w:sz w:val="16"/>
                <w:szCs w:val="16"/>
              </w:rPr>
              <w:t>Subject</w:t>
            </w:r>
          </w:p>
        </w:tc>
        <w:tc>
          <w:tcPr>
            <w:tcW w:w="2552" w:type="dxa"/>
            <w:shd w:val="clear" w:color="auto" w:fill="D9D9D9" w:themeFill="background1" w:themeFillShade="D9"/>
          </w:tcPr>
          <w:p w14:paraId="0EBF7AFB" w14:textId="43645993" w:rsidR="00C30A37" w:rsidRPr="00DE6557" w:rsidRDefault="00C30A37" w:rsidP="00C30A37">
            <w:pPr>
              <w:jc w:val="center"/>
              <w:rPr>
                <w:sz w:val="16"/>
                <w:szCs w:val="16"/>
              </w:rPr>
            </w:pPr>
            <w:r w:rsidRPr="00C30A37">
              <w:rPr>
                <w:b/>
                <w:bCs/>
                <w:sz w:val="16"/>
                <w:szCs w:val="16"/>
              </w:rPr>
              <w:t>Source</w:t>
            </w:r>
          </w:p>
        </w:tc>
      </w:tr>
      <w:tr w:rsidR="00C30A37" w:rsidRPr="00DE6557" w14:paraId="5BBE0DB2" w14:textId="77777777" w:rsidTr="00E93809">
        <w:tc>
          <w:tcPr>
            <w:tcW w:w="562" w:type="dxa"/>
          </w:tcPr>
          <w:p w14:paraId="76EAD038" w14:textId="77777777" w:rsidR="00C30A37" w:rsidRPr="00DE6557" w:rsidRDefault="00C30A37" w:rsidP="00E93809">
            <w:pPr>
              <w:rPr>
                <w:sz w:val="16"/>
                <w:szCs w:val="16"/>
              </w:rPr>
            </w:pPr>
            <w:r w:rsidRPr="00DE6557">
              <w:rPr>
                <w:sz w:val="16"/>
                <w:szCs w:val="16"/>
              </w:rPr>
              <w:t>30.1</w:t>
            </w:r>
          </w:p>
        </w:tc>
        <w:tc>
          <w:tcPr>
            <w:tcW w:w="1134" w:type="dxa"/>
          </w:tcPr>
          <w:p w14:paraId="2942D96C" w14:textId="77777777" w:rsidR="00C30A37" w:rsidRPr="00C30A37" w:rsidRDefault="00C30A37" w:rsidP="00E93809">
            <w:pPr>
              <w:rPr>
                <w:color w:val="0000FF"/>
                <w:sz w:val="16"/>
                <w:szCs w:val="16"/>
              </w:rPr>
            </w:pPr>
            <w:r w:rsidRPr="00C30A37">
              <w:rPr>
                <w:color w:val="0000FF"/>
                <w:sz w:val="16"/>
                <w:szCs w:val="16"/>
              </w:rPr>
              <w:t>S2-2407348</w:t>
            </w:r>
          </w:p>
        </w:tc>
        <w:tc>
          <w:tcPr>
            <w:tcW w:w="1134" w:type="dxa"/>
          </w:tcPr>
          <w:p w14:paraId="049BDF6D" w14:textId="77777777" w:rsidR="00C30A37" w:rsidRPr="00DE6557" w:rsidRDefault="00C30A37" w:rsidP="00E93809">
            <w:pPr>
              <w:rPr>
                <w:sz w:val="16"/>
                <w:szCs w:val="16"/>
              </w:rPr>
            </w:pPr>
            <w:r w:rsidRPr="00DE6557">
              <w:rPr>
                <w:sz w:val="16"/>
                <w:szCs w:val="16"/>
              </w:rPr>
              <w:t>WID NEW</w:t>
            </w:r>
          </w:p>
        </w:tc>
        <w:tc>
          <w:tcPr>
            <w:tcW w:w="4111" w:type="dxa"/>
          </w:tcPr>
          <w:p w14:paraId="6AD70E3E" w14:textId="77777777" w:rsidR="00C30A37" w:rsidRPr="00DE6557" w:rsidRDefault="00C30A37" w:rsidP="00E93809">
            <w:pPr>
              <w:rPr>
                <w:sz w:val="16"/>
                <w:szCs w:val="16"/>
              </w:rPr>
            </w:pPr>
            <w:r w:rsidRPr="00DE6557">
              <w:rPr>
                <w:sz w:val="16"/>
                <w:szCs w:val="16"/>
              </w:rPr>
              <w:t>New WID on Phase 3 for UAS, UAV and UAM.</w:t>
            </w:r>
          </w:p>
        </w:tc>
        <w:tc>
          <w:tcPr>
            <w:tcW w:w="2552" w:type="dxa"/>
          </w:tcPr>
          <w:p w14:paraId="574A62D3" w14:textId="77777777" w:rsidR="00C30A37" w:rsidRPr="00DE6557" w:rsidRDefault="00C30A37" w:rsidP="00E93809">
            <w:pPr>
              <w:rPr>
                <w:sz w:val="16"/>
                <w:szCs w:val="16"/>
              </w:rPr>
            </w:pPr>
            <w:r w:rsidRPr="00DE6557">
              <w:rPr>
                <w:sz w:val="16"/>
                <w:szCs w:val="16"/>
              </w:rPr>
              <w:t>LG Electronics, Ericsson</w:t>
            </w:r>
          </w:p>
        </w:tc>
      </w:tr>
      <w:tr w:rsidR="00C30A37" w:rsidRPr="005A1B1D" w14:paraId="72AF7479" w14:textId="77777777" w:rsidTr="00C30A37">
        <w:tc>
          <w:tcPr>
            <w:tcW w:w="562" w:type="dxa"/>
          </w:tcPr>
          <w:p w14:paraId="6CBB934C" w14:textId="77777777" w:rsidR="00C30A37" w:rsidRPr="00DE6557" w:rsidRDefault="00C30A37" w:rsidP="007F7002">
            <w:pPr>
              <w:rPr>
                <w:sz w:val="16"/>
                <w:szCs w:val="16"/>
              </w:rPr>
            </w:pPr>
            <w:r w:rsidRPr="00DE6557">
              <w:rPr>
                <w:sz w:val="16"/>
                <w:szCs w:val="16"/>
              </w:rPr>
              <w:t>30.1</w:t>
            </w:r>
          </w:p>
        </w:tc>
        <w:tc>
          <w:tcPr>
            <w:tcW w:w="1134" w:type="dxa"/>
          </w:tcPr>
          <w:p w14:paraId="730EAC9D" w14:textId="77777777" w:rsidR="00C30A37" w:rsidRPr="00C30A37" w:rsidRDefault="00C30A37" w:rsidP="007F7002">
            <w:pPr>
              <w:rPr>
                <w:color w:val="0000FF"/>
                <w:sz w:val="16"/>
                <w:szCs w:val="16"/>
              </w:rPr>
            </w:pPr>
            <w:r w:rsidRPr="00C30A37">
              <w:rPr>
                <w:color w:val="0000FF"/>
                <w:sz w:val="16"/>
                <w:szCs w:val="16"/>
              </w:rPr>
              <w:t>S2-2407205</w:t>
            </w:r>
          </w:p>
        </w:tc>
        <w:tc>
          <w:tcPr>
            <w:tcW w:w="1134" w:type="dxa"/>
          </w:tcPr>
          <w:p w14:paraId="1500F35B" w14:textId="77777777" w:rsidR="00C30A37" w:rsidRPr="00DE6557" w:rsidRDefault="00C30A37" w:rsidP="007F7002">
            <w:pPr>
              <w:rPr>
                <w:sz w:val="16"/>
                <w:szCs w:val="16"/>
              </w:rPr>
            </w:pPr>
            <w:r w:rsidRPr="00DE6557">
              <w:rPr>
                <w:sz w:val="16"/>
                <w:szCs w:val="16"/>
              </w:rPr>
              <w:t>WID NEW</w:t>
            </w:r>
          </w:p>
        </w:tc>
        <w:tc>
          <w:tcPr>
            <w:tcW w:w="4111" w:type="dxa"/>
          </w:tcPr>
          <w:p w14:paraId="5C3A4FD1" w14:textId="77777777" w:rsidR="00C30A37" w:rsidRPr="00DE6557" w:rsidRDefault="00C30A37" w:rsidP="007F7002">
            <w:pPr>
              <w:rPr>
                <w:sz w:val="16"/>
                <w:szCs w:val="16"/>
              </w:rPr>
            </w:pPr>
            <w:r w:rsidRPr="00DE6557">
              <w:rPr>
                <w:sz w:val="16"/>
                <w:szCs w:val="16"/>
              </w:rPr>
              <w:t>New WID: MPS for IMS Messaging and SMS services.</w:t>
            </w:r>
          </w:p>
        </w:tc>
        <w:tc>
          <w:tcPr>
            <w:tcW w:w="2552" w:type="dxa"/>
          </w:tcPr>
          <w:p w14:paraId="4414F2B2" w14:textId="77777777" w:rsidR="00C30A37" w:rsidRPr="007770F4" w:rsidRDefault="00C30A37" w:rsidP="007F7002">
            <w:pPr>
              <w:rPr>
                <w:sz w:val="16"/>
                <w:szCs w:val="16"/>
                <w:lang w:val="fr-FR"/>
              </w:rPr>
            </w:pPr>
            <w:r w:rsidRPr="007770F4">
              <w:rPr>
                <w:sz w:val="16"/>
                <w:szCs w:val="16"/>
                <w:lang w:val="fr-FR"/>
              </w:rPr>
              <w:t>Peraton Labs, CISA ECD, T-Mobile USA, Nokia</w:t>
            </w:r>
          </w:p>
        </w:tc>
      </w:tr>
      <w:tr w:rsidR="00C30A37" w:rsidRPr="00DE6557" w14:paraId="223146D2" w14:textId="77777777" w:rsidTr="00C30A37">
        <w:tc>
          <w:tcPr>
            <w:tcW w:w="562" w:type="dxa"/>
          </w:tcPr>
          <w:p w14:paraId="50142FAE" w14:textId="77777777" w:rsidR="00C30A37" w:rsidRPr="00DE6557" w:rsidRDefault="00C30A37" w:rsidP="007F7002">
            <w:pPr>
              <w:rPr>
                <w:sz w:val="16"/>
                <w:szCs w:val="16"/>
              </w:rPr>
            </w:pPr>
            <w:r w:rsidRPr="00DE6557">
              <w:rPr>
                <w:sz w:val="16"/>
                <w:szCs w:val="16"/>
              </w:rPr>
              <w:t>30.1</w:t>
            </w:r>
          </w:p>
        </w:tc>
        <w:tc>
          <w:tcPr>
            <w:tcW w:w="1134" w:type="dxa"/>
          </w:tcPr>
          <w:p w14:paraId="31760B71" w14:textId="77777777" w:rsidR="00C30A37" w:rsidRPr="00C30A37" w:rsidRDefault="00C30A37" w:rsidP="007F7002">
            <w:pPr>
              <w:rPr>
                <w:color w:val="0000FF"/>
                <w:sz w:val="16"/>
                <w:szCs w:val="16"/>
              </w:rPr>
            </w:pPr>
            <w:r w:rsidRPr="00C30A37">
              <w:rPr>
                <w:color w:val="0000FF"/>
                <w:sz w:val="16"/>
                <w:szCs w:val="16"/>
              </w:rPr>
              <w:t>S2-2407285</w:t>
            </w:r>
          </w:p>
        </w:tc>
        <w:tc>
          <w:tcPr>
            <w:tcW w:w="1134" w:type="dxa"/>
          </w:tcPr>
          <w:p w14:paraId="18A1B0BD" w14:textId="77777777" w:rsidR="00C30A37" w:rsidRPr="00DE6557" w:rsidRDefault="00C30A37" w:rsidP="007F7002">
            <w:pPr>
              <w:rPr>
                <w:sz w:val="16"/>
                <w:szCs w:val="16"/>
              </w:rPr>
            </w:pPr>
            <w:r w:rsidRPr="00DE6557">
              <w:rPr>
                <w:sz w:val="16"/>
                <w:szCs w:val="16"/>
              </w:rPr>
              <w:t>WID NEW</w:t>
            </w:r>
          </w:p>
        </w:tc>
        <w:tc>
          <w:tcPr>
            <w:tcW w:w="4111" w:type="dxa"/>
          </w:tcPr>
          <w:p w14:paraId="198C02AD" w14:textId="77777777" w:rsidR="00C30A37" w:rsidRPr="00DE6557" w:rsidRDefault="00C30A37" w:rsidP="007F7002">
            <w:pPr>
              <w:rPr>
                <w:sz w:val="16"/>
                <w:szCs w:val="16"/>
              </w:rPr>
            </w:pPr>
            <w:r w:rsidRPr="00DE6557">
              <w:rPr>
                <w:sz w:val="16"/>
                <w:szCs w:val="16"/>
              </w:rPr>
              <w:t>New WID on User Identities and Authentication Architecture .</w:t>
            </w:r>
          </w:p>
        </w:tc>
        <w:tc>
          <w:tcPr>
            <w:tcW w:w="2552" w:type="dxa"/>
          </w:tcPr>
          <w:p w14:paraId="2B4F7466" w14:textId="77777777" w:rsidR="00C30A37" w:rsidRPr="00DE6557" w:rsidRDefault="00C30A37" w:rsidP="007F7002">
            <w:pPr>
              <w:rPr>
                <w:sz w:val="16"/>
                <w:szCs w:val="16"/>
              </w:rPr>
            </w:pPr>
            <w:r w:rsidRPr="00DE6557">
              <w:rPr>
                <w:sz w:val="16"/>
                <w:szCs w:val="16"/>
              </w:rPr>
              <w:t>InterDigital Inc.</w:t>
            </w:r>
          </w:p>
        </w:tc>
      </w:tr>
      <w:tr w:rsidR="00C30A37" w:rsidRPr="00DE6557" w14:paraId="34984C79" w14:textId="77777777" w:rsidTr="00C30A37">
        <w:tc>
          <w:tcPr>
            <w:tcW w:w="562" w:type="dxa"/>
          </w:tcPr>
          <w:p w14:paraId="5776B0FE" w14:textId="77777777" w:rsidR="00C30A37" w:rsidRPr="00DE6557" w:rsidRDefault="00C30A37" w:rsidP="007F7002">
            <w:pPr>
              <w:rPr>
                <w:sz w:val="16"/>
                <w:szCs w:val="16"/>
              </w:rPr>
            </w:pPr>
            <w:r w:rsidRPr="00DE6557">
              <w:rPr>
                <w:sz w:val="16"/>
                <w:szCs w:val="16"/>
              </w:rPr>
              <w:t>30.1</w:t>
            </w:r>
          </w:p>
        </w:tc>
        <w:tc>
          <w:tcPr>
            <w:tcW w:w="1134" w:type="dxa"/>
          </w:tcPr>
          <w:p w14:paraId="7F70DDC8" w14:textId="77777777" w:rsidR="00C30A37" w:rsidRPr="00C30A37" w:rsidRDefault="00C30A37" w:rsidP="007F7002">
            <w:pPr>
              <w:rPr>
                <w:color w:val="0000FF"/>
                <w:sz w:val="16"/>
                <w:szCs w:val="16"/>
              </w:rPr>
            </w:pPr>
            <w:r w:rsidRPr="00C30A37">
              <w:rPr>
                <w:color w:val="0000FF"/>
                <w:sz w:val="16"/>
                <w:szCs w:val="16"/>
              </w:rPr>
              <w:t>S2-2407284</w:t>
            </w:r>
          </w:p>
        </w:tc>
        <w:tc>
          <w:tcPr>
            <w:tcW w:w="1134" w:type="dxa"/>
          </w:tcPr>
          <w:p w14:paraId="27F935DF" w14:textId="77777777" w:rsidR="00C30A37" w:rsidRPr="00DE6557" w:rsidRDefault="00C30A37" w:rsidP="007F7002">
            <w:pPr>
              <w:rPr>
                <w:sz w:val="16"/>
                <w:szCs w:val="16"/>
              </w:rPr>
            </w:pPr>
            <w:r w:rsidRPr="00DE6557">
              <w:rPr>
                <w:sz w:val="16"/>
                <w:szCs w:val="16"/>
              </w:rPr>
              <w:t>WID NEW</w:t>
            </w:r>
          </w:p>
        </w:tc>
        <w:tc>
          <w:tcPr>
            <w:tcW w:w="4111" w:type="dxa"/>
          </w:tcPr>
          <w:p w14:paraId="414D5FF9" w14:textId="77777777" w:rsidR="00C30A37" w:rsidRPr="00DE6557" w:rsidRDefault="00C30A37" w:rsidP="007F7002">
            <w:pPr>
              <w:rPr>
                <w:sz w:val="16"/>
                <w:szCs w:val="16"/>
              </w:rPr>
            </w:pPr>
            <w:r w:rsidRPr="00DE6557">
              <w:rPr>
                <w:sz w:val="16"/>
                <w:szCs w:val="16"/>
              </w:rPr>
              <w:t>WID on 5GS XRM Ph2 .</w:t>
            </w:r>
          </w:p>
        </w:tc>
        <w:tc>
          <w:tcPr>
            <w:tcW w:w="2552" w:type="dxa"/>
          </w:tcPr>
          <w:p w14:paraId="5067AE58" w14:textId="77777777" w:rsidR="00C30A37" w:rsidRPr="00DE6557" w:rsidRDefault="00C30A37" w:rsidP="007F7002">
            <w:pPr>
              <w:rPr>
                <w:sz w:val="16"/>
                <w:szCs w:val="16"/>
              </w:rPr>
            </w:pPr>
            <w:r w:rsidRPr="00DE6557">
              <w:rPr>
                <w:sz w:val="16"/>
                <w:szCs w:val="16"/>
              </w:rPr>
              <w:t>Nokia, Meta</w:t>
            </w:r>
          </w:p>
        </w:tc>
      </w:tr>
      <w:tr w:rsidR="00C30A37" w:rsidRPr="00DE6557" w14:paraId="4543C298" w14:textId="77777777" w:rsidTr="00C30A37">
        <w:tc>
          <w:tcPr>
            <w:tcW w:w="562" w:type="dxa"/>
          </w:tcPr>
          <w:p w14:paraId="51BA8404" w14:textId="77777777" w:rsidR="00C30A37" w:rsidRPr="00DE6557" w:rsidRDefault="00C30A37" w:rsidP="007F7002">
            <w:pPr>
              <w:rPr>
                <w:sz w:val="16"/>
                <w:szCs w:val="16"/>
              </w:rPr>
            </w:pPr>
            <w:r w:rsidRPr="00DE6557">
              <w:rPr>
                <w:sz w:val="16"/>
                <w:szCs w:val="16"/>
              </w:rPr>
              <w:t>30.1</w:t>
            </w:r>
          </w:p>
        </w:tc>
        <w:tc>
          <w:tcPr>
            <w:tcW w:w="1134" w:type="dxa"/>
          </w:tcPr>
          <w:p w14:paraId="7B6760EC" w14:textId="77777777" w:rsidR="00C30A37" w:rsidRPr="00C30A37" w:rsidRDefault="00C30A37" w:rsidP="007F7002">
            <w:pPr>
              <w:rPr>
                <w:color w:val="0000FF"/>
                <w:sz w:val="16"/>
                <w:szCs w:val="16"/>
              </w:rPr>
            </w:pPr>
            <w:r w:rsidRPr="00C30A37">
              <w:rPr>
                <w:color w:val="0000FF"/>
                <w:sz w:val="16"/>
                <w:szCs w:val="16"/>
              </w:rPr>
              <w:t>S2-2406344</w:t>
            </w:r>
          </w:p>
        </w:tc>
        <w:tc>
          <w:tcPr>
            <w:tcW w:w="1134" w:type="dxa"/>
          </w:tcPr>
          <w:p w14:paraId="47FE24E9" w14:textId="77777777" w:rsidR="00C30A37" w:rsidRPr="00DE6557" w:rsidRDefault="00C30A37" w:rsidP="007F7002">
            <w:pPr>
              <w:rPr>
                <w:sz w:val="16"/>
                <w:szCs w:val="16"/>
              </w:rPr>
            </w:pPr>
            <w:r w:rsidRPr="00DE6557">
              <w:rPr>
                <w:sz w:val="16"/>
                <w:szCs w:val="16"/>
              </w:rPr>
              <w:t>WID NEW</w:t>
            </w:r>
          </w:p>
        </w:tc>
        <w:tc>
          <w:tcPr>
            <w:tcW w:w="4111" w:type="dxa"/>
          </w:tcPr>
          <w:p w14:paraId="166216B4" w14:textId="77777777" w:rsidR="00C30A37" w:rsidRPr="00DE6557" w:rsidRDefault="00C30A37" w:rsidP="007F7002">
            <w:pPr>
              <w:rPr>
                <w:sz w:val="16"/>
                <w:szCs w:val="16"/>
              </w:rPr>
            </w:pPr>
            <w:r w:rsidRPr="00DE6557">
              <w:rPr>
                <w:sz w:val="16"/>
                <w:szCs w:val="16"/>
              </w:rPr>
              <w:t>New WID: System architecture for Next Generation Real time Communication services Phase 2.</w:t>
            </w:r>
          </w:p>
        </w:tc>
        <w:tc>
          <w:tcPr>
            <w:tcW w:w="2552" w:type="dxa"/>
          </w:tcPr>
          <w:p w14:paraId="4C0DB774" w14:textId="77777777" w:rsidR="00C30A37" w:rsidRPr="00DE6557" w:rsidRDefault="00C30A37" w:rsidP="007F7002">
            <w:pPr>
              <w:rPr>
                <w:sz w:val="16"/>
                <w:szCs w:val="16"/>
              </w:rPr>
            </w:pPr>
            <w:r w:rsidRPr="00DE6557">
              <w:rPr>
                <w:sz w:val="16"/>
                <w:szCs w:val="16"/>
              </w:rPr>
              <w:t>China Mobile, ZTE, Huawei, Nokia, Deutsche Telekom, vivo, NTT DOCOMO, Samsung, Ericsson</w:t>
            </w:r>
          </w:p>
        </w:tc>
      </w:tr>
      <w:tr w:rsidR="00C30A37" w:rsidRPr="00DE6557" w14:paraId="10F35814" w14:textId="77777777" w:rsidTr="00C30A37">
        <w:tc>
          <w:tcPr>
            <w:tcW w:w="562" w:type="dxa"/>
          </w:tcPr>
          <w:p w14:paraId="538D18CF" w14:textId="77777777" w:rsidR="00C30A37" w:rsidRPr="00DE6557" w:rsidRDefault="00C30A37" w:rsidP="007F7002">
            <w:pPr>
              <w:rPr>
                <w:sz w:val="16"/>
                <w:szCs w:val="16"/>
              </w:rPr>
            </w:pPr>
            <w:r w:rsidRPr="00DE6557">
              <w:rPr>
                <w:sz w:val="16"/>
                <w:szCs w:val="16"/>
              </w:rPr>
              <w:t>30.1</w:t>
            </w:r>
          </w:p>
        </w:tc>
        <w:tc>
          <w:tcPr>
            <w:tcW w:w="1134" w:type="dxa"/>
          </w:tcPr>
          <w:p w14:paraId="66FDA400" w14:textId="77777777" w:rsidR="00C30A37" w:rsidRPr="00C30A37" w:rsidRDefault="00C30A37" w:rsidP="007F7002">
            <w:pPr>
              <w:rPr>
                <w:color w:val="0000FF"/>
                <w:sz w:val="16"/>
                <w:szCs w:val="16"/>
              </w:rPr>
            </w:pPr>
            <w:r w:rsidRPr="00C30A37">
              <w:rPr>
                <w:color w:val="0000FF"/>
                <w:sz w:val="16"/>
                <w:szCs w:val="16"/>
              </w:rPr>
              <w:t>S2-2407289</w:t>
            </w:r>
          </w:p>
        </w:tc>
        <w:tc>
          <w:tcPr>
            <w:tcW w:w="1134" w:type="dxa"/>
          </w:tcPr>
          <w:p w14:paraId="2B8975EF" w14:textId="77777777" w:rsidR="00C30A37" w:rsidRPr="00DE6557" w:rsidRDefault="00C30A37" w:rsidP="007F7002">
            <w:pPr>
              <w:rPr>
                <w:sz w:val="16"/>
                <w:szCs w:val="16"/>
              </w:rPr>
            </w:pPr>
            <w:r w:rsidRPr="00DE6557">
              <w:rPr>
                <w:sz w:val="16"/>
                <w:szCs w:val="16"/>
              </w:rPr>
              <w:t>WID NEW</w:t>
            </w:r>
          </w:p>
        </w:tc>
        <w:tc>
          <w:tcPr>
            <w:tcW w:w="4111" w:type="dxa"/>
          </w:tcPr>
          <w:p w14:paraId="26F131E0" w14:textId="77777777" w:rsidR="00C30A37" w:rsidRPr="00DE6557" w:rsidRDefault="00C30A37" w:rsidP="007F7002">
            <w:pPr>
              <w:rPr>
                <w:sz w:val="16"/>
                <w:szCs w:val="16"/>
              </w:rPr>
            </w:pPr>
            <w:r w:rsidRPr="00DE6557">
              <w:rPr>
                <w:sz w:val="16"/>
                <w:szCs w:val="16"/>
              </w:rPr>
              <w:t>New WID on Enhancement of support for Edge Computing in 5G Core network - Phase 3</w:t>
            </w:r>
          </w:p>
        </w:tc>
        <w:tc>
          <w:tcPr>
            <w:tcW w:w="2552" w:type="dxa"/>
          </w:tcPr>
          <w:p w14:paraId="0E132EB4" w14:textId="77777777" w:rsidR="00C30A37" w:rsidRPr="00DE6557" w:rsidRDefault="00C30A37" w:rsidP="007F7002">
            <w:pPr>
              <w:rPr>
                <w:sz w:val="16"/>
                <w:szCs w:val="16"/>
              </w:rPr>
            </w:pPr>
            <w:r w:rsidRPr="00DE6557">
              <w:rPr>
                <w:sz w:val="16"/>
                <w:szCs w:val="16"/>
              </w:rPr>
              <w:t>Intel (Rapporteur)</w:t>
            </w:r>
          </w:p>
        </w:tc>
      </w:tr>
      <w:tr w:rsidR="00C30A37" w:rsidRPr="00DE6557" w14:paraId="1D9886B1" w14:textId="77777777" w:rsidTr="00C30A37">
        <w:tc>
          <w:tcPr>
            <w:tcW w:w="562" w:type="dxa"/>
          </w:tcPr>
          <w:p w14:paraId="6286C2F1" w14:textId="77777777" w:rsidR="00C30A37" w:rsidRPr="00DE6557" w:rsidRDefault="00C30A37" w:rsidP="007F7002">
            <w:pPr>
              <w:rPr>
                <w:sz w:val="16"/>
                <w:szCs w:val="16"/>
              </w:rPr>
            </w:pPr>
            <w:r w:rsidRPr="00DE6557">
              <w:rPr>
                <w:sz w:val="16"/>
                <w:szCs w:val="16"/>
              </w:rPr>
              <w:t>30.1</w:t>
            </w:r>
          </w:p>
        </w:tc>
        <w:tc>
          <w:tcPr>
            <w:tcW w:w="1134" w:type="dxa"/>
          </w:tcPr>
          <w:p w14:paraId="66F182EC" w14:textId="77777777" w:rsidR="00C30A37" w:rsidRPr="00C30A37" w:rsidRDefault="00C30A37" w:rsidP="007F7002">
            <w:pPr>
              <w:rPr>
                <w:color w:val="0000FF"/>
                <w:sz w:val="16"/>
                <w:szCs w:val="16"/>
              </w:rPr>
            </w:pPr>
            <w:r w:rsidRPr="00C30A37">
              <w:rPr>
                <w:color w:val="0000FF"/>
                <w:sz w:val="16"/>
                <w:szCs w:val="16"/>
              </w:rPr>
              <w:t>S2-2406505</w:t>
            </w:r>
          </w:p>
        </w:tc>
        <w:tc>
          <w:tcPr>
            <w:tcW w:w="1134" w:type="dxa"/>
          </w:tcPr>
          <w:p w14:paraId="5A387CBD" w14:textId="77777777" w:rsidR="00C30A37" w:rsidRPr="00DE6557" w:rsidRDefault="00C30A37" w:rsidP="007F7002">
            <w:pPr>
              <w:rPr>
                <w:sz w:val="16"/>
                <w:szCs w:val="16"/>
              </w:rPr>
            </w:pPr>
            <w:r w:rsidRPr="00DE6557">
              <w:rPr>
                <w:sz w:val="16"/>
                <w:szCs w:val="16"/>
              </w:rPr>
              <w:t>WID NEW</w:t>
            </w:r>
          </w:p>
        </w:tc>
        <w:tc>
          <w:tcPr>
            <w:tcW w:w="4111" w:type="dxa"/>
          </w:tcPr>
          <w:p w14:paraId="22A7E201" w14:textId="77777777" w:rsidR="00C30A37" w:rsidRPr="00DE6557" w:rsidRDefault="00C30A37" w:rsidP="007F7002">
            <w:pPr>
              <w:rPr>
                <w:sz w:val="16"/>
                <w:szCs w:val="16"/>
              </w:rPr>
            </w:pPr>
            <w:r w:rsidRPr="00DE6557">
              <w:rPr>
                <w:sz w:val="16"/>
                <w:szCs w:val="16"/>
              </w:rPr>
              <w:t>New WID on Integration of satellite components in the 5G architecture Phase III.</w:t>
            </w:r>
          </w:p>
        </w:tc>
        <w:tc>
          <w:tcPr>
            <w:tcW w:w="2552" w:type="dxa"/>
          </w:tcPr>
          <w:p w14:paraId="1D95F9B0" w14:textId="77777777" w:rsidR="00C30A37" w:rsidRPr="00DE6557" w:rsidRDefault="00C30A37" w:rsidP="007F7002">
            <w:pPr>
              <w:rPr>
                <w:sz w:val="16"/>
                <w:szCs w:val="16"/>
              </w:rPr>
            </w:pPr>
            <w:r w:rsidRPr="00DE6557">
              <w:rPr>
                <w:sz w:val="16"/>
                <w:szCs w:val="16"/>
              </w:rPr>
              <w:t>Thales</w:t>
            </w:r>
          </w:p>
        </w:tc>
      </w:tr>
      <w:tr w:rsidR="00C30A37" w:rsidRPr="00DE6557" w14:paraId="5765399B" w14:textId="77777777" w:rsidTr="00C30A37">
        <w:tc>
          <w:tcPr>
            <w:tcW w:w="562" w:type="dxa"/>
          </w:tcPr>
          <w:p w14:paraId="7F73FF27" w14:textId="77777777" w:rsidR="00C30A37" w:rsidRPr="00DE6557" w:rsidRDefault="00C30A37" w:rsidP="007F7002">
            <w:pPr>
              <w:rPr>
                <w:sz w:val="16"/>
                <w:szCs w:val="16"/>
              </w:rPr>
            </w:pPr>
            <w:r w:rsidRPr="00DE6557">
              <w:rPr>
                <w:sz w:val="16"/>
                <w:szCs w:val="16"/>
              </w:rPr>
              <w:t>30.1</w:t>
            </w:r>
          </w:p>
        </w:tc>
        <w:tc>
          <w:tcPr>
            <w:tcW w:w="1134" w:type="dxa"/>
          </w:tcPr>
          <w:p w14:paraId="2010669E" w14:textId="77777777" w:rsidR="00C30A37" w:rsidRPr="00C30A37" w:rsidRDefault="00C30A37" w:rsidP="007F7002">
            <w:pPr>
              <w:rPr>
                <w:color w:val="0000FF"/>
                <w:sz w:val="16"/>
                <w:szCs w:val="16"/>
              </w:rPr>
            </w:pPr>
            <w:r w:rsidRPr="00C30A37">
              <w:rPr>
                <w:color w:val="0000FF"/>
                <w:sz w:val="16"/>
                <w:szCs w:val="16"/>
              </w:rPr>
              <w:t>S2-2407150</w:t>
            </w:r>
          </w:p>
        </w:tc>
        <w:tc>
          <w:tcPr>
            <w:tcW w:w="1134" w:type="dxa"/>
          </w:tcPr>
          <w:p w14:paraId="303D8128" w14:textId="77777777" w:rsidR="00C30A37" w:rsidRPr="00DE6557" w:rsidRDefault="00C30A37" w:rsidP="007F7002">
            <w:pPr>
              <w:rPr>
                <w:sz w:val="16"/>
                <w:szCs w:val="16"/>
              </w:rPr>
            </w:pPr>
            <w:r w:rsidRPr="00DE6557">
              <w:rPr>
                <w:sz w:val="16"/>
                <w:szCs w:val="16"/>
              </w:rPr>
              <w:t>WID NEW</w:t>
            </w:r>
          </w:p>
        </w:tc>
        <w:tc>
          <w:tcPr>
            <w:tcW w:w="4111" w:type="dxa"/>
          </w:tcPr>
          <w:p w14:paraId="4528E812" w14:textId="77777777" w:rsidR="00C30A37" w:rsidRPr="00DE6557" w:rsidRDefault="00C30A37" w:rsidP="007F7002">
            <w:pPr>
              <w:rPr>
                <w:sz w:val="16"/>
                <w:szCs w:val="16"/>
              </w:rPr>
            </w:pPr>
            <w:r w:rsidRPr="00DE6557">
              <w:rPr>
                <w:sz w:val="16"/>
                <w:szCs w:val="16"/>
              </w:rPr>
              <w:t>New WID on System aspects of 5G NR Femto.</w:t>
            </w:r>
          </w:p>
        </w:tc>
        <w:tc>
          <w:tcPr>
            <w:tcW w:w="2552" w:type="dxa"/>
          </w:tcPr>
          <w:p w14:paraId="4D5BD773" w14:textId="77777777" w:rsidR="00C30A37" w:rsidRPr="00DE6557" w:rsidRDefault="00C30A37" w:rsidP="007F7002">
            <w:pPr>
              <w:rPr>
                <w:sz w:val="16"/>
                <w:szCs w:val="16"/>
              </w:rPr>
            </w:pPr>
            <w:r w:rsidRPr="00DE6557">
              <w:rPr>
                <w:sz w:val="16"/>
                <w:szCs w:val="16"/>
              </w:rPr>
              <w:t>NTT DOCOMO,</w:t>
            </w:r>
          </w:p>
        </w:tc>
      </w:tr>
      <w:tr w:rsidR="00C30A37" w:rsidRPr="00DE6557" w14:paraId="0B9CBAE2" w14:textId="77777777" w:rsidTr="00C30A37">
        <w:tc>
          <w:tcPr>
            <w:tcW w:w="562" w:type="dxa"/>
          </w:tcPr>
          <w:p w14:paraId="615FDF8D" w14:textId="77777777" w:rsidR="00C30A37" w:rsidRPr="00DE6557" w:rsidRDefault="00C30A37" w:rsidP="007F7002">
            <w:pPr>
              <w:rPr>
                <w:sz w:val="16"/>
                <w:szCs w:val="16"/>
              </w:rPr>
            </w:pPr>
            <w:r w:rsidRPr="00DE6557">
              <w:rPr>
                <w:sz w:val="16"/>
                <w:szCs w:val="16"/>
              </w:rPr>
              <w:t>30.1</w:t>
            </w:r>
          </w:p>
        </w:tc>
        <w:tc>
          <w:tcPr>
            <w:tcW w:w="1134" w:type="dxa"/>
          </w:tcPr>
          <w:p w14:paraId="361001CF" w14:textId="77777777" w:rsidR="00C30A37" w:rsidRPr="00C30A37" w:rsidRDefault="00C30A37" w:rsidP="007F7002">
            <w:pPr>
              <w:rPr>
                <w:color w:val="0000FF"/>
                <w:sz w:val="16"/>
                <w:szCs w:val="16"/>
              </w:rPr>
            </w:pPr>
            <w:r w:rsidRPr="00C30A37">
              <w:rPr>
                <w:color w:val="0000FF"/>
                <w:sz w:val="16"/>
                <w:szCs w:val="16"/>
              </w:rPr>
              <w:t>S2-2406584</w:t>
            </w:r>
          </w:p>
        </w:tc>
        <w:tc>
          <w:tcPr>
            <w:tcW w:w="1134" w:type="dxa"/>
          </w:tcPr>
          <w:p w14:paraId="1F223705" w14:textId="77777777" w:rsidR="00C30A37" w:rsidRPr="00DE6557" w:rsidRDefault="00C30A37" w:rsidP="007F7002">
            <w:pPr>
              <w:rPr>
                <w:sz w:val="16"/>
                <w:szCs w:val="16"/>
              </w:rPr>
            </w:pPr>
            <w:r w:rsidRPr="00DE6557">
              <w:rPr>
                <w:sz w:val="16"/>
                <w:szCs w:val="16"/>
              </w:rPr>
              <w:t>WID NEW</w:t>
            </w:r>
          </w:p>
        </w:tc>
        <w:tc>
          <w:tcPr>
            <w:tcW w:w="4111" w:type="dxa"/>
          </w:tcPr>
          <w:p w14:paraId="2F115C0D" w14:textId="77777777" w:rsidR="00C30A37" w:rsidRPr="00DE6557" w:rsidRDefault="00C30A37" w:rsidP="007F7002">
            <w:pPr>
              <w:rPr>
                <w:sz w:val="16"/>
                <w:szCs w:val="16"/>
              </w:rPr>
            </w:pPr>
            <w:r w:rsidRPr="00DE6557">
              <w:rPr>
                <w:sz w:val="16"/>
                <w:szCs w:val="16"/>
              </w:rPr>
              <w:t>WID on Energy Efficiency and Energy Saving.</w:t>
            </w:r>
          </w:p>
        </w:tc>
        <w:tc>
          <w:tcPr>
            <w:tcW w:w="2552" w:type="dxa"/>
          </w:tcPr>
          <w:p w14:paraId="48053A5C" w14:textId="77777777" w:rsidR="00C30A37" w:rsidRPr="00DE6557" w:rsidRDefault="00C30A37" w:rsidP="007F7002">
            <w:pPr>
              <w:rPr>
                <w:sz w:val="16"/>
                <w:szCs w:val="16"/>
              </w:rPr>
            </w:pPr>
            <w:r w:rsidRPr="00DE6557">
              <w:rPr>
                <w:sz w:val="16"/>
                <w:szCs w:val="16"/>
              </w:rPr>
              <w:t>Samsung, Lenovo</w:t>
            </w:r>
          </w:p>
        </w:tc>
      </w:tr>
      <w:tr w:rsidR="00C30A37" w:rsidRPr="00DE6557" w14:paraId="38A1CD25" w14:textId="77777777" w:rsidTr="00C30A37">
        <w:tc>
          <w:tcPr>
            <w:tcW w:w="562" w:type="dxa"/>
          </w:tcPr>
          <w:p w14:paraId="16BA3351" w14:textId="77777777" w:rsidR="00C30A37" w:rsidRPr="00DE6557" w:rsidRDefault="00C30A37" w:rsidP="007F7002">
            <w:pPr>
              <w:rPr>
                <w:sz w:val="16"/>
                <w:szCs w:val="16"/>
              </w:rPr>
            </w:pPr>
            <w:r w:rsidRPr="00DE6557">
              <w:rPr>
                <w:sz w:val="16"/>
                <w:szCs w:val="16"/>
              </w:rPr>
              <w:t>30.1</w:t>
            </w:r>
          </w:p>
        </w:tc>
        <w:tc>
          <w:tcPr>
            <w:tcW w:w="1134" w:type="dxa"/>
          </w:tcPr>
          <w:p w14:paraId="004F5B49" w14:textId="77777777" w:rsidR="00C30A37" w:rsidRPr="00C30A37" w:rsidRDefault="00C30A37" w:rsidP="007F7002">
            <w:pPr>
              <w:rPr>
                <w:color w:val="0000FF"/>
                <w:sz w:val="16"/>
                <w:szCs w:val="16"/>
              </w:rPr>
            </w:pPr>
            <w:r w:rsidRPr="00C30A37">
              <w:rPr>
                <w:color w:val="0000FF"/>
                <w:sz w:val="16"/>
                <w:szCs w:val="16"/>
              </w:rPr>
              <w:t>S2-2407286</w:t>
            </w:r>
          </w:p>
        </w:tc>
        <w:tc>
          <w:tcPr>
            <w:tcW w:w="1134" w:type="dxa"/>
          </w:tcPr>
          <w:p w14:paraId="7F6D9D1D" w14:textId="77777777" w:rsidR="00C30A37" w:rsidRPr="00DE6557" w:rsidRDefault="00C30A37" w:rsidP="007F7002">
            <w:pPr>
              <w:rPr>
                <w:sz w:val="16"/>
                <w:szCs w:val="16"/>
              </w:rPr>
            </w:pPr>
            <w:r w:rsidRPr="00DE6557">
              <w:rPr>
                <w:sz w:val="16"/>
                <w:szCs w:val="16"/>
              </w:rPr>
              <w:t>WID NEW</w:t>
            </w:r>
          </w:p>
        </w:tc>
        <w:tc>
          <w:tcPr>
            <w:tcW w:w="4111" w:type="dxa"/>
          </w:tcPr>
          <w:p w14:paraId="1F0CA067" w14:textId="77777777" w:rsidR="00C30A37" w:rsidRPr="00DE6557" w:rsidRDefault="00C30A37" w:rsidP="007F7002">
            <w:pPr>
              <w:rPr>
                <w:sz w:val="16"/>
                <w:szCs w:val="16"/>
              </w:rPr>
            </w:pPr>
            <w:r w:rsidRPr="00DE6557">
              <w:rPr>
                <w:sz w:val="16"/>
                <w:szCs w:val="16"/>
              </w:rPr>
              <w:t>WID on Core Network Enhanced Support for Artificial Intelligence (AI)/Machine Learning (ML).</w:t>
            </w:r>
          </w:p>
        </w:tc>
        <w:tc>
          <w:tcPr>
            <w:tcW w:w="2552" w:type="dxa"/>
          </w:tcPr>
          <w:p w14:paraId="42725E8B" w14:textId="77777777" w:rsidR="00C30A37" w:rsidRPr="00DE6557" w:rsidRDefault="00C30A37" w:rsidP="007F7002">
            <w:pPr>
              <w:rPr>
                <w:sz w:val="16"/>
                <w:szCs w:val="16"/>
              </w:rPr>
            </w:pPr>
            <w:r w:rsidRPr="00DE6557">
              <w:rPr>
                <w:sz w:val="16"/>
                <w:szCs w:val="16"/>
              </w:rPr>
              <w:t>Vivo, MediaTek Inc.</w:t>
            </w:r>
          </w:p>
        </w:tc>
      </w:tr>
      <w:tr w:rsidR="00C30A37" w:rsidRPr="00DE6557" w14:paraId="3ADC49D8" w14:textId="77777777" w:rsidTr="00C30A37">
        <w:tc>
          <w:tcPr>
            <w:tcW w:w="562" w:type="dxa"/>
          </w:tcPr>
          <w:p w14:paraId="3247C555" w14:textId="77777777" w:rsidR="00C30A37" w:rsidRPr="00DE6557" w:rsidRDefault="00C30A37" w:rsidP="007F7002">
            <w:pPr>
              <w:rPr>
                <w:sz w:val="16"/>
                <w:szCs w:val="16"/>
              </w:rPr>
            </w:pPr>
            <w:r w:rsidRPr="00DE6557">
              <w:rPr>
                <w:sz w:val="16"/>
                <w:szCs w:val="16"/>
              </w:rPr>
              <w:t>30.1</w:t>
            </w:r>
          </w:p>
        </w:tc>
        <w:tc>
          <w:tcPr>
            <w:tcW w:w="1134" w:type="dxa"/>
          </w:tcPr>
          <w:p w14:paraId="066A0CE6" w14:textId="77777777" w:rsidR="00C30A37" w:rsidRPr="00C30A37" w:rsidRDefault="00C30A37" w:rsidP="007F7002">
            <w:pPr>
              <w:rPr>
                <w:color w:val="0000FF"/>
                <w:sz w:val="16"/>
                <w:szCs w:val="16"/>
              </w:rPr>
            </w:pPr>
            <w:r w:rsidRPr="00C30A37">
              <w:rPr>
                <w:color w:val="0000FF"/>
                <w:sz w:val="16"/>
                <w:szCs w:val="16"/>
              </w:rPr>
              <w:t>S2-2406714</w:t>
            </w:r>
          </w:p>
        </w:tc>
        <w:tc>
          <w:tcPr>
            <w:tcW w:w="1134" w:type="dxa"/>
          </w:tcPr>
          <w:p w14:paraId="2D7D7DD1" w14:textId="77777777" w:rsidR="00C30A37" w:rsidRPr="00DE6557" w:rsidRDefault="00C30A37" w:rsidP="007F7002">
            <w:pPr>
              <w:rPr>
                <w:sz w:val="16"/>
                <w:szCs w:val="16"/>
              </w:rPr>
            </w:pPr>
            <w:r w:rsidRPr="00DE6557">
              <w:rPr>
                <w:sz w:val="16"/>
                <w:szCs w:val="16"/>
              </w:rPr>
              <w:t>WID NEW</w:t>
            </w:r>
          </w:p>
        </w:tc>
        <w:tc>
          <w:tcPr>
            <w:tcW w:w="4111" w:type="dxa"/>
          </w:tcPr>
          <w:p w14:paraId="2537999B" w14:textId="77777777" w:rsidR="00C30A37" w:rsidRPr="00DE6557" w:rsidRDefault="00C30A37" w:rsidP="007F7002">
            <w:pPr>
              <w:rPr>
                <w:sz w:val="16"/>
                <w:szCs w:val="16"/>
              </w:rPr>
            </w:pPr>
            <w:r w:rsidRPr="00DE6557">
              <w:rPr>
                <w:sz w:val="16"/>
                <w:szCs w:val="16"/>
              </w:rPr>
              <w:t>New WID on Integration of satellite components in the 5G architecture Phase III.</w:t>
            </w:r>
          </w:p>
        </w:tc>
        <w:tc>
          <w:tcPr>
            <w:tcW w:w="2552" w:type="dxa"/>
          </w:tcPr>
          <w:p w14:paraId="610C95D0" w14:textId="77777777" w:rsidR="00C30A37" w:rsidRPr="00DE6557" w:rsidRDefault="00C30A37" w:rsidP="007F7002">
            <w:pPr>
              <w:rPr>
                <w:sz w:val="16"/>
                <w:szCs w:val="16"/>
              </w:rPr>
            </w:pPr>
            <w:r w:rsidRPr="00DE6557">
              <w:rPr>
                <w:sz w:val="16"/>
                <w:szCs w:val="16"/>
              </w:rPr>
              <w:t>CATT</w:t>
            </w:r>
          </w:p>
        </w:tc>
      </w:tr>
      <w:tr w:rsidR="00C30A37" w:rsidRPr="00DE6557" w14:paraId="039BEDB1" w14:textId="77777777" w:rsidTr="00C30A37">
        <w:tc>
          <w:tcPr>
            <w:tcW w:w="562" w:type="dxa"/>
          </w:tcPr>
          <w:p w14:paraId="3009B1EC" w14:textId="77777777" w:rsidR="00C30A37" w:rsidRPr="00DE6557" w:rsidRDefault="00C30A37" w:rsidP="007F7002">
            <w:pPr>
              <w:rPr>
                <w:sz w:val="16"/>
                <w:szCs w:val="16"/>
              </w:rPr>
            </w:pPr>
            <w:r w:rsidRPr="00DE6557">
              <w:rPr>
                <w:sz w:val="16"/>
                <w:szCs w:val="16"/>
              </w:rPr>
              <w:t>30.1</w:t>
            </w:r>
          </w:p>
        </w:tc>
        <w:tc>
          <w:tcPr>
            <w:tcW w:w="1134" w:type="dxa"/>
          </w:tcPr>
          <w:p w14:paraId="7EFB6506" w14:textId="77777777" w:rsidR="00C30A37" w:rsidRPr="00C30A37" w:rsidRDefault="00C30A37" w:rsidP="007F7002">
            <w:pPr>
              <w:rPr>
                <w:color w:val="0000FF"/>
                <w:sz w:val="16"/>
                <w:szCs w:val="16"/>
              </w:rPr>
            </w:pPr>
            <w:r w:rsidRPr="00C30A37">
              <w:rPr>
                <w:color w:val="0000FF"/>
                <w:sz w:val="16"/>
                <w:szCs w:val="16"/>
              </w:rPr>
              <w:t>S2-2407288</w:t>
            </w:r>
          </w:p>
        </w:tc>
        <w:tc>
          <w:tcPr>
            <w:tcW w:w="1134" w:type="dxa"/>
          </w:tcPr>
          <w:p w14:paraId="0D5FA386" w14:textId="77777777" w:rsidR="00C30A37" w:rsidRPr="00DE6557" w:rsidRDefault="00C30A37" w:rsidP="007F7002">
            <w:pPr>
              <w:rPr>
                <w:sz w:val="16"/>
                <w:szCs w:val="16"/>
              </w:rPr>
            </w:pPr>
            <w:r w:rsidRPr="00DE6557">
              <w:rPr>
                <w:sz w:val="16"/>
                <w:szCs w:val="16"/>
              </w:rPr>
              <w:t>WID NEW</w:t>
            </w:r>
          </w:p>
        </w:tc>
        <w:tc>
          <w:tcPr>
            <w:tcW w:w="4111" w:type="dxa"/>
          </w:tcPr>
          <w:p w14:paraId="0D55A4FB" w14:textId="77777777" w:rsidR="00C30A37" w:rsidRPr="00DE6557" w:rsidRDefault="00C30A37" w:rsidP="007F7002">
            <w:pPr>
              <w:rPr>
                <w:sz w:val="16"/>
                <w:szCs w:val="16"/>
              </w:rPr>
            </w:pPr>
            <w:r w:rsidRPr="00DE6557">
              <w:rPr>
                <w:sz w:val="16"/>
                <w:szCs w:val="16"/>
              </w:rPr>
              <w:t>WID on UPF enhancement for Exposure and SBA Phase 2.</w:t>
            </w:r>
          </w:p>
        </w:tc>
        <w:tc>
          <w:tcPr>
            <w:tcW w:w="2552" w:type="dxa"/>
          </w:tcPr>
          <w:p w14:paraId="29A6EB41" w14:textId="77777777" w:rsidR="00C30A37" w:rsidRPr="00DE6557" w:rsidRDefault="00C30A37" w:rsidP="007F7002">
            <w:pPr>
              <w:rPr>
                <w:sz w:val="16"/>
                <w:szCs w:val="16"/>
              </w:rPr>
            </w:pPr>
            <w:r w:rsidRPr="00DE6557">
              <w:rPr>
                <w:sz w:val="16"/>
                <w:szCs w:val="16"/>
              </w:rPr>
              <w:t>ZTE, Vodafone</w:t>
            </w:r>
          </w:p>
        </w:tc>
      </w:tr>
      <w:tr w:rsidR="00C30A37" w:rsidRPr="00DE6557" w14:paraId="469F28EB" w14:textId="77777777" w:rsidTr="00C30A37">
        <w:tc>
          <w:tcPr>
            <w:tcW w:w="562" w:type="dxa"/>
          </w:tcPr>
          <w:p w14:paraId="0FFA40F2" w14:textId="77777777" w:rsidR="00C30A37" w:rsidRPr="00DE6557" w:rsidRDefault="00C30A37" w:rsidP="007F7002">
            <w:pPr>
              <w:rPr>
                <w:sz w:val="16"/>
                <w:szCs w:val="16"/>
              </w:rPr>
            </w:pPr>
            <w:r w:rsidRPr="00DE6557">
              <w:rPr>
                <w:sz w:val="16"/>
                <w:szCs w:val="16"/>
              </w:rPr>
              <w:t>30.1</w:t>
            </w:r>
          </w:p>
        </w:tc>
        <w:tc>
          <w:tcPr>
            <w:tcW w:w="1134" w:type="dxa"/>
          </w:tcPr>
          <w:p w14:paraId="0E9A4CBF" w14:textId="77777777" w:rsidR="00C30A37" w:rsidRPr="00C30A37" w:rsidRDefault="00C30A37" w:rsidP="007F7002">
            <w:pPr>
              <w:rPr>
                <w:color w:val="0000FF"/>
                <w:sz w:val="16"/>
                <w:szCs w:val="16"/>
              </w:rPr>
            </w:pPr>
            <w:r w:rsidRPr="00C30A37">
              <w:rPr>
                <w:color w:val="0000FF"/>
                <w:sz w:val="16"/>
                <w:szCs w:val="16"/>
              </w:rPr>
              <w:t>S2-2407275</w:t>
            </w:r>
          </w:p>
        </w:tc>
        <w:tc>
          <w:tcPr>
            <w:tcW w:w="1134" w:type="dxa"/>
          </w:tcPr>
          <w:p w14:paraId="507F0424" w14:textId="77777777" w:rsidR="00C30A37" w:rsidRPr="00DE6557" w:rsidRDefault="00C30A37" w:rsidP="007F7002">
            <w:pPr>
              <w:rPr>
                <w:sz w:val="16"/>
                <w:szCs w:val="16"/>
              </w:rPr>
            </w:pPr>
            <w:r w:rsidRPr="00DE6557">
              <w:rPr>
                <w:sz w:val="16"/>
                <w:szCs w:val="16"/>
              </w:rPr>
              <w:t>WID NEW</w:t>
            </w:r>
          </w:p>
        </w:tc>
        <w:tc>
          <w:tcPr>
            <w:tcW w:w="4111" w:type="dxa"/>
          </w:tcPr>
          <w:p w14:paraId="1DD7BA58" w14:textId="77777777" w:rsidR="00C30A37" w:rsidRPr="00DE6557" w:rsidRDefault="00C30A37" w:rsidP="007F7002">
            <w:pPr>
              <w:rPr>
                <w:sz w:val="16"/>
                <w:szCs w:val="16"/>
              </w:rPr>
            </w:pPr>
            <w:r w:rsidRPr="00DE6557">
              <w:rPr>
                <w:sz w:val="16"/>
                <w:szCs w:val="16"/>
              </w:rPr>
              <w:t>New WID on Vehicle Mounted Relays (VMR) Phase 2.</w:t>
            </w:r>
          </w:p>
        </w:tc>
        <w:tc>
          <w:tcPr>
            <w:tcW w:w="2552" w:type="dxa"/>
          </w:tcPr>
          <w:p w14:paraId="78148780" w14:textId="77777777" w:rsidR="00C30A37" w:rsidRPr="00DE6557" w:rsidRDefault="00C30A37" w:rsidP="007F7002">
            <w:pPr>
              <w:rPr>
                <w:sz w:val="16"/>
                <w:szCs w:val="16"/>
              </w:rPr>
            </w:pPr>
            <w:r w:rsidRPr="00DE6557">
              <w:rPr>
                <w:sz w:val="16"/>
                <w:szCs w:val="16"/>
              </w:rPr>
              <w:t>Qualcomm Incorporated, Sony</w:t>
            </w:r>
          </w:p>
        </w:tc>
      </w:tr>
      <w:tr w:rsidR="00C30A37" w:rsidRPr="00DE6557" w14:paraId="432EC66C" w14:textId="77777777" w:rsidTr="00C30A37">
        <w:tc>
          <w:tcPr>
            <w:tcW w:w="562" w:type="dxa"/>
          </w:tcPr>
          <w:p w14:paraId="62F19D1B" w14:textId="77777777" w:rsidR="00C30A37" w:rsidRPr="00DE6557" w:rsidRDefault="00C30A37" w:rsidP="007F7002">
            <w:pPr>
              <w:rPr>
                <w:sz w:val="16"/>
                <w:szCs w:val="16"/>
              </w:rPr>
            </w:pPr>
            <w:r w:rsidRPr="00DE6557">
              <w:rPr>
                <w:sz w:val="16"/>
                <w:szCs w:val="16"/>
              </w:rPr>
              <w:t>30.1</w:t>
            </w:r>
          </w:p>
        </w:tc>
        <w:tc>
          <w:tcPr>
            <w:tcW w:w="1134" w:type="dxa"/>
          </w:tcPr>
          <w:p w14:paraId="6A24F790" w14:textId="77777777" w:rsidR="00C30A37" w:rsidRPr="00C30A37" w:rsidRDefault="00C30A37" w:rsidP="007F7002">
            <w:pPr>
              <w:rPr>
                <w:color w:val="0000FF"/>
                <w:sz w:val="16"/>
                <w:szCs w:val="16"/>
              </w:rPr>
            </w:pPr>
            <w:r w:rsidRPr="00C30A37">
              <w:rPr>
                <w:color w:val="0000FF"/>
                <w:sz w:val="16"/>
                <w:szCs w:val="16"/>
              </w:rPr>
              <w:t>S2-2407287</w:t>
            </w:r>
          </w:p>
        </w:tc>
        <w:tc>
          <w:tcPr>
            <w:tcW w:w="1134" w:type="dxa"/>
          </w:tcPr>
          <w:p w14:paraId="273A3897" w14:textId="77777777" w:rsidR="00C30A37" w:rsidRPr="00DE6557" w:rsidRDefault="00C30A37" w:rsidP="007F7002">
            <w:pPr>
              <w:rPr>
                <w:sz w:val="16"/>
                <w:szCs w:val="16"/>
              </w:rPr>
            </w:pPr>
            <w:r w:rsidRPr="00DE6557">
              <w:rPr>
                <w:sz w:val="16"/>
                <w:szCs w:val="16"/>
              </w:rPr>
              <w:t>WID NEW</w:t>
            </w:r>
          </w:p>
        </w:tc>
        <w:tc>
          <w:tcPr>
            <w:tcW w:w="4111" w:type="dxa"/>
          </w:tcPr>
          <w:p w14:paraId="46A2DCF9" w14:textId="77777777" w:rsidR="00C30A37" w:rsidRPr="00DE6557" w:rsidRDefault="00C30A37" w:rsidP="007F7002">
            <w:pPr>
              <w:rPr>
                <w:sz w:val="16"/>
                <w:szCs w:val="16"/>
              </w:rPr>
            </w:pPr>
            <w:r w:rsidRPr="00DE6557">
              <w:rPr>
                <w:sz w:val="16"/>
                <w:szCs w:val="16"/>
              </w:rPr>
              <w:t>New WID on Multi-Access (DualSteer and ATSSS_Ph4).</w:t>
            </w:r>
          </w:p>
        </w:tc>
        <w:tc>
          <w:tcPr>
            <w:tcW w:w="2552" w:type="dxa"/>
          </w:tcPr>
          <w:p w14:paraId="71040B34" w14:textId="77777777" w:rsidR="00C30A37" w:rsidRPr="00DE6557" w:rsidRDefault="00C30A37" w:rsidP="007F7002">
            <w:pPr>
              <w:rPr>
                <w:sz w:val="16"/>
                <w:szCs w:val="16"/>
              </w:rPr>
            </w:pPr>
            <w:r w:rsidRPr="00DE6557">
              <w:rPr>
                <w:sz w:val="16"/>
                <w:szCs w:val="16"/>
              </w:rPr>
              <w:t>Apple (Primary Rapporteur)</w:t>
            </w:r>
          </w:p>
        </w:tc>
      </w:tr>
      <w:tr w:rsidR="00C30A37" w:rsidRPr="00DE6557" w14:paraId="568F3F30" w14:textId="77777777" w:rsidTr="00C30A37">
        <w:tc>
          <w:tcPr>
            <w:tcW w:w="562" w:type="dxa"/>
          </w:tcPr>
          <w:p w14:paraId="747EF2E0" w14:textId="77777777" w:rsidR="00C30A37" w:rsidRPr="00DE6557" w:rsidRDefault="00C30A37" w:rsidP="007F7002">
            <w:pPr>
              <w:rPr>
                <w:sz w:val="16"/>
                <w:szCs w:val="16"/>
              </w:rPr>
            </w:pPr>
            <w:r w:rsidRPr="00DE6557">
              <w:rPr>
                <w:sz w:val="16"/>
                <w:szCs w:val="16"/>
              </w:rPr>
              <w:t>30.1</w:t>
            </w:r>
          </w:p>
        </w:tc>
        <w:tc>
          <w:tcPr>
            <w:tcW w:w="1134" w:type="dxa"/>
          </w:tcPr>
          <w:p w14:paraId="45386CD1" w14:textId="77777777" w:rsidR="00C30A37" w:rsidRPr="00C30A37" w:rsidRDefault="00C30A37" w:rsidP="007F7002">
            <w:pPr>
              <w:rPr>
                <w:color w:val="0000FF"/>
                <w:sz w:val="16"/>
                <w:szCs w:val="16"/>
              </w:rPr>
            </w:pPr>
            <w:r w:rsidRPr="00C30A37">
              <w:rPr>
                <w:color w:val="0000FF"/>
                <w:sz w:val="16"/>
                <w:szCs w:val="16"/>
              </w:rPr>
              <w:t>S2-2407208</w:t>
            </w:r>
          </w:p>
        </w:tc>
        <w:tc>
          <w:tcPr>
            <w:tcW w:w="1134" w:type="dxa"/>
          </w:tcPr>
          <w:p w14:paraId="20B36811" w14:textId="77777777" w:rsidR="00C30A37" w:rsidRPr="00DE6557" w:rsidRDefault="00C30A37" w:rsidP="007F7002">
            <w:pPr>
              <w:rPr>
                <w:sz w:val="16"/>
                <w:szCs w:val="16"/>
              </w:rPr>
            </w:pPr>
            <w:r w:rsidRPr="00DE6557">
              <w:rPr>
                <w:sz w:val="16"/>
                <w:szCs w:val="16"/>
              </w:rPr>
              <w:t>WID NEW</w:t>
            </w:r>
          </w:p>
        </w:tc>
        <w:tc>
          <w:tcPr>
            <w:tcW w:w="4111" w:type="dxa"/>
          </w:tcPr>
          <w:p w14:paraId="6EA26153" w14:textId="77777777" w:rsidR="00C30A37" w:rsidRPr="00DE6557" w:rsidRDefault="00C30A37" w:rsidP="007F7002">
            <w:pPr>
              <w:rPr>
                <w:sz w:val="16"/>
                <w:szCs w:val="16"/>
              </w:rPr>
            </w:pPr>
            <w:r w:rsidRPr="00DE6557">
              <w:rPr>
                <w:sz w:val="16"/>
                <w:szCs w:val="16"/>
              </w:rPr>
              <w:t>New WID on 5G Proximity Service (ProSe) Phase 3</w:t>
            </w:r>
          </w:p>
        </w:tc>
        <w:tc>
          <w:tcPr>
            <w:tcW w:w="2552" w:type="dxa"/>
          </w:tcPr>
          <w:p w14:paraId="667CA33D" w14:textId="77777777" w:rsidR="00C30A37" w:rsidRPr="00DE6557" w:rsidRDefault="00C30A37" w:rsidP="007F7002">
            <w:pPr>
              <w:rPr>
                <w:sz w:val="16"/>
                <w:szCs w:val="16"/>
              </w:rPr>
            </w:pPr>
            <w:r w:rsidRPr="00DE6557">
              <w:rPr>
                <w:sz w:val="16"/>
                <w:szCs w:val="16"/>
              </w:rPr>
              <w:t>AT&amp;T</w:t>
            </w:r>
          </w:p>
        </w:tc>
      </w:tr>
      <w:tr w:rsidR="00C30A37" w:rsidRPr="00DE6557" w14:paraId="055E63F4" w14:textId="77777777" w:rsidTr="00C30A37">
        <w:tc>
          <w:tcPr>
            <w:tcW w:w="562" w:type="dxa"/>
          </w:tcPr>
          <w:p w14:paraId="50780115" w14:textId="77777777" w:rsidR="00C30A37" w:rsidRPr="00DE6557" w:rsidRDefault="00C30A37" w:rsidP="007F7002">
            <w:pPr>
              <w:rPr>
                <w:sz w:val="16"/>
                <w:szCs w:val="16"/>
              </w:rPr>
            </w:pPr>
            <w:r w:rsidRPr="00DE6557">
              <w:rPr>
                <w:sz w:val="16"/>
                <w:szCs w:val="16"/>
              </w:rPr>
              <w:lastRenderedPageBreak/>
              <w:t>30.3</w:t>
            </w:r>
          </w:p>
        </w:tc>
        <w:tc>
          <w:tcPr>
            <w:tcW w:w="1134" w:type="dxa"/>
          </w:tcPr>
          <w:p w14:paraId="26CE6B02" w14:textId="77777777" w:rsidR="00C30A37" w:rsidRPr="00C30A37" w:rsidRDefault="00C30A37" w:rsidP="007F7002">
            <w:pPr>
              <w:rPr>
                <w:color w:val="0000FF"/>
                <w:sz w:val="16"/>
                <w:szCs w:val="16"/>
              </w:rPr>
            </w:pPr>
            <w:r w:rsidRPr="00C30A37">
              <w:rPr>
                <w:color w:val="0000FF"/>
                <w:sz w:val="16"/>
                <w:szCs w:val="16"/>
              </w:rPr>
              <w:t>S2-2407276</w:t>
            </w:r>
          </w:p>
        </w:tc>
        <w:tc>
          <w:tcPr>
            <w:tcW w:w="1134" w:type="dxa"/>
          </w:tcPr>
          <w:p w14:paraId="57EBE02D" w14:textId="77777777" w:rsidR="00C30A37" w:rsidRPr="00DE6557" w:rsidRDefault="00C30A37" w:rsidP="007F7002">
            <w:pPr>
              <w:rPr>
                <w:sz w:val="16"/>
                <w:szCs w:val="16"/>
              </w:rPr>
            </w:pPr>
            <w:r w:rsidRPr="00DE6557">
              <w:rPr>
                <w:sz w:val="16"/>
                <w:szCs w:val="16"/>
              </w:rPr>
              <w:t>TS OR TR COVER</w:t>
            </w:r>
          </w:p>
        </w:tc>
        <w:tc>
          <w:tcPr>
            <w:tcW w:w="4111" w:type="dxa"/>
          </w:tcPr>
          <w:p w14:paraId="272F9148" w14:textId="77777777" w:rsidR="00C30A37" w:rsidRPr="00DE6557" w:rsidRDefault="00C30A37" w:rsidP="007F7002">
            <w:pPr>
              <w:rPr>
                <w:sz w:val="16"/>
                <w:szCs w:val="16"/>
              </w:rPr>
            </w:pPr>
            <w:r w:rsidRPr="00DE6557">
              <w:rPr>
                <w:sz w:val="16"/>
                <w:szCs w:val="16"/>
              </w:rPr>
              <w:t>Cover sheet for presentation of TR 23.700-06 to TSG SA for approval</w:t>
            </w:r>
          </w:p>
        </w:tc>
        <w:tc>
          <w:tcPr>
            <w:tcW w:w="2552" w:type="dxa"/>
          </w:tcPr>
          <w:p w14:paraId="66E54A40" w14:textId="77777777" w:rsidR="00C30A37" w:rsidRPr="00DE6557" w:rsidRDefault="00C30A37" w:rsidP="007F7002">
            <w:pPr>
              <w:rPr>
                <w:sz w:val="16"/>
                <w:szCs w:val="16"/>
              </w:rPr>
            </w:pPr>
            <w:r w:rsidRPr="00DE6557">
              <w:rPr>
                <w:sz w:val="16"/>
                <w:szCs w:val="16"/>
              </w:rPr>
              <w:t>Sony, Qualcomm Incorporated</w:t>
            </w:r>
          </w:p>
        </w:tc>
      </w:tr>
      <w:tr w:rsidR="00C30A37" w:rsidRPr="00DE6557" w14:paraId="199812FE" w14:textId="77777777" w:rsidTr="00C30A37">
        <w:tc>
          <w:tcPr>
            <w:tcW w:w="562" w:type="dxa"/>
          </w:tcPr>
          <w:p w14:paraId="112D2DEF" w14:textId="77777777" w:rsidR="00C30A37" w:rsidRPr="00DE6557" w:rsidRDefault="00C30A37" w:rsidP="007F7002">
            <w:pPr>
              <w:rPr>
                <w:sz w:val="16"/>
                <w:szCs w:val="16"/>
              </w:rPr>
            </w:pPr>
            <w:r w:rsidRPr="00DE6557">
              <w:rPr>
                <w:sz w:val="16"/>
                <w:szCs w:val="16"/>
              </w:rPr>
              <w:t>30.3</w:t>
            </w:r>
          </w:p>
        </w:tc>
        <w:tc>
          <w:tcPr>
            <w:tcW w:w="1134" w:type="dxa"/>
          </w:tcPr>
          <w:p w14:paraId="0D47D656" w14:textId="77777777" w:rsidR="00C30A37" w:rsidRPr="00C30A37" w:rsidRDefault="00C30A37" w:rsidP="007F7002">
            <w:pPr>
              <w:rPr>
                <w:color w:val="0000FF"/>
                <w:sz w:val="16"/>
                <w:szCs w:val="16"/>
              </w:rPr>
            </w:pPr>
            <w:r w:rsidRPr="00C30A37">
              <w:rPr>
                <w:color w:val="0000FF"/>
                <w:sz w:val="16"/>
                <w:szCs w:val="16"/>
              </w:rPr>
              <w:t>S2-2407349</w:t>
            </w:r>
          </w:p>
        </w:tc>
        <w:tc>
          <w:tcPr>
            <w:tcW w:w="1134" w:type="dxa"/>
          </w:tcPr>
          <w:p w14:paraId="17F650AD" w14:textId="77777777" w:rsidR="00C30A37" w:rsidRPr="00DE6557" w:rsidRDefault="00C30A37" w:rsidP="007F7002">
            <w:pPr>
              <w:rPr>
                <w:sz w:val="16"/>
                <w:szCs w:val="16"/>
              </w:rPr>
            </w:pPr>
            <w:r w:rsidRPr="00DE6557">
              <w:rPr>
                <w:sz w:val="16"/>
                <w:szCs w:val="16"/>
              </w:rPr>
              <w:t>TS OR TR COVER</w:t>
            </w:r>
          </w:p>
        </w:tc>
        <w:tc>
          <w:tcPr>
            <w:tcW w:w="4111" w:type="dxa"/>
          </w:tcPr>
          <w:p w14:paraId="0D369340" w14:textId="77777777" w:rsidR="00C30A37" w:rsidRPr="00DE6557" w:rsidRDefault="00C30A37" w:rsidP="007F7002">
            <w:pPr>
              <w:rPr>
                <w:sz w:val="16"/>
                <w:szCs w:val="16"/>
              </w:rPr>
            </w:pPr>
            <w:r w:rsidRPr="00DE6557">
              <w:rPr>
                <w:sz w:val="16"/>
                <w:szCs w:val="16"/>
              </w:rPr>
              <w:t>Cover sheet for presentation of TR 23.700-84 to TSG SA for approval</w:t>
            </w:r>
          </w:p>
        </w:tc>
        <w:tc>
          <w:tcPr>
            <w:tcW w:w="2552" w:type="dxa"/>
          </w:tcPr>
          <w:p w14:paraId="01BBB840" w14:textId="77777777" w:rsidR="00C30A37" w:rsidRPr="00DE6557" w:rsidRDefault="00C30A37" w:rsidP="007F7002">
            <w:pPr>
              <w:rPr>
                <w:sz w:val="16"/>
                <w:szCs w:val="16"/>
              </w:rPr>
            </w:pPr>
            <w:r w:rsidRPr="00DE6557">
              <w:rPr>
                <w:sz w:val="16"/>
                <w:szCs w:val="16"/>
              </w:rPr>
              <w:t>MediaTek Inc., vivo</w:t>
            </w:r>
          </w:p>
        </w:tc>
      </w:tr>
      <w:tr w:rsidR="00C30A37" w:rsidRPr="00DE6557" w14:paraId="5A2A7DD3" w14:textId="77777777" w:rsidTr="00C30A37">
        <w:tc>
          <w:tcPr>
            <w:tcW w:w="562" w:type="dxa"/>
          </w:tcPr>
          <w:p w14:paraId="7A1D6666" w14:textId="77777777" w:rsidR="00C30A37" w:rsidRPr="00DE6557" w:rsidRDefault="00C30A37" w:rsidP="007F7002">
            <w:pPr>
              <w:rPr>
                <w:sz w:val="16"/>
                <w:szCs w:val="16"/>
              </w:rPr>
            </w:pPr>
            <w:r w:rsidRPr="00DE6557">
              <w:rPr>
                <w:sz w:val="16"/>
                <w:szCs w:val="16"/>
              </w:rPr>
              <w:t>30.3</w:t>
            </w:r>
          </w:p>
        </w:tc>
        <w:tc>
          <w:tcPr>
            <w:tcW w:w="1134" w:type="dxa"/>
          </w:tcPr>
          <w:p w14:paraId="54EE5CE0" w14:textId="77777777" w:rsidR="00C30A37" w:rsidRPr="00C30A37" w:rsidRDefault="00C30A37" w:rsidP="007F7002">
            <w:pPr>
              <w:rPr>
                <w:color w:val="0000FF"/>
                <w:sz w:val="16"/>
                <w:szCs w:val="16"/>
              </w:rPr>
            </w:pPr>
            <w:r w:rsidRPr="00C30A37">
              <w:rPr>
                <w:color w:val="0000FF"/>
                <w:sz w:val="16"/>
                <w:szCs w:val="16"/>
              </w:rPr>
              <w:t>S2-2406142</w:t>
            </w:r>
          </w:p>
        </w:tc>
        <w:tc>
          <w:tcPr>
            <w:tcW w:w="1134" w:type="dxa"/>
          </w:tcPr>
          <w:p w14:paraId="576DE719" w14:textId="77777777" w:rsidR="00C30A37" w:rsidRPr="00DE6557" w:rsidRDefault="00C30A37" w:rsidP="007F7002">
            <w:pPr>
              <w:rPr>
                <w:sz w:val="16"/>
                <w:szCs w:val="16"/>
              </w:rPr>
            </w:pPr>
            <w:r w:rsidRPr="00DE6557">
              <w:rPr>
                <w:sz w:val="16"/>
                <w:szCs w:val="16"/>
              </w:rPr>
              <w:t>TS OR TR COVER</w:t>
            </w:r>
          </w:p>
        </w:tc>
        <w:tc>
          <w:tcPr>
            <w:tcW w:w="4111" w:type="dxa"/>
          </w:tcPr>
          <w:p w14:paraId="0A4ED2E2" w14:textId="77777777" w:rsidR="00C30A37" w:rsidRPr="00DE6557" w:rsidRDefault="00C30A37" w:rsidP="007F7002">
            <w:pPr>
              <w:rPr>
                <w:sz w:val="16"/>
                <w:szCs w:val="16"/>
              </w:rPr>
            </w:pPr>
            <w:r w:rsidRPr="00DE6557">
              <w:rPr>
                <w:sz w:val="16"/>
                <w:szCs w:val="16"/>
              </w:rPr>
              <w:t>Cover sheet for presentation of TR 23.700-59 to TSG SA for approval</w:t>
            </w:r>
          </w:p>
        </w:tc>
        <w:tc>
          <w:tcPr>
            <w:tcW w:w="2552" w:type="dxa"/>
          </w:tcPr>
          <w:p w14:paraId="0CFCD2AA" w14:textId="77777777" w:rsidR="00C30A37" w:rsidRPr="00DE6557" w:rsidRDefault="00C30A37" w:rsidP="007F7002">
            <w:pPr>
              <w:rPr>
                <w:sz w:val="16"/>
                <w:szCs w:val="16"/>
              </w:rPr>
            </w:pPr>
            <w:r w:rsidRPr="00DE6557">
              <w:rPr>
                <w:sz w:val="16"/>
                <w:szCs w:val="16"/>
              </w:rPr>
              <w:t>Ericsson, LG Electronics</w:t>
            </w:r>
          </w:p>
        </w:tc>
      </w:tr>
      <w:tr w:rsidR="00C30A37" w:rsidRPr="00DE6557" w14:paraId="4FE15473" w14:textId="77777777" w:rsidTr="00C30A37">
        <w:tc>
          <w:tcPr>
            <w:tcW w:w="562" w:type="dxa"/>
          </w:tcPr>
          <w:p w14:paraId="2B29FF17" w14:textId="77777777" w:rsidR="00C30A37" w:rsidRPr="00DE6557" w:rsidRDefault="00C30A37" w:rsidP="007F7002">
            <w:pPr>
              <w:rPr>
                <w:sz w:val="16"/>
                <w:szCs w:val="16"/>
              </w:rPr>
            </w:pPr>
            <w:r w:rsidRPr="00DE6557">
              <w:rPr>
                <w:sz w:val="16"/>
                <w:szCs w:val="16"/>
              </w:rPr>
              <w:t>30.3</w:t>
            </w:r>
          </w:p>
        </w:tc>
        <w:tc>
          <w:tcPr>
            <w:tcW w:w="1134" w:type="dxa"/>
          </w:tcPr>
          <w:p w14:paraId="052BDD5E" w14:textId="77777777" w:rsidR="00C30A37" w:rsidRPr="00C30A37" w:rsidRDefault="00C30A37" w:rsidP="007F7002">
            <w:pPr>
              <w:rPr>
                <w:color w:val="0000FF"/>
                <w:sz w:val="16"/>
                <w:szCs w:val="16"/>
              </w:rPr>
            </w:pPr>
            <w:r w:rsidRPr="00C30A37">
              <w:rPr>
                <w:color w:val="0000FF"/>
                <w:sz w:val="16"/>
                <w:szCs w:val="16"/>
              </w:rPr>
              <w:t>S2-2406277</w:t>
            </w:r>
          </w:p>
        </w:tc>
        <w:tc>
          <w:tcPr>
            <w:tcW w:w="1134" w:type="dxa"/>
          </w:tcPr>
          <w:p w14:paraId="7ED8019D" w14:textId="77777777" w:rsidR="00C30A37" w:rsidRPr="00DE6557" w:rsidRDefault="00C30A37" w:rsidP="007F7002">
            <w:pPr>
              <w:rPr>
                <w:sz w:val="16"/>
                <w:szCs w:val="16"/>
              </w:rPr>
            </w:pPr>
            <w:r w:rsidRPr="00DE6557">
              <w:rPr>
                <w:sz w:val="16"/>
                <w:szCs w:val="16"/>
              </w:rPr>
              <w:t>TS OR TR COVER</w:t>
            </w:r>
          </w:p>
        </w:tc>
        <w:tc>
          <w:tcPr>
            <w:tcW w:w="4111" w:type="dxa"/>
          </w:tcPr>
          <w:p w14:paraId="302B6765" w14:textId="77777777" w:rsidR="00C30A37" w:rsidRPr="00DE6557" w:rsidRDefault="00C30A37" w:rsidP="007F7002">
            <w:pPr>
              <w:rPr>
                <w:sz w:val="16"/>
                <w:szCs w:val="16"/>
              </w:rPr>
            </w:pPr>
            <w:r w:rsidRPr="00DE6557">
              <w:rPr>
                <w:sz w:val="16"/>
                <w:szCs w:val="16"/>
              </w:rPr>
              <w:t>Cover sheet for presentation of TR 23.700-75 to TSG SA for approval</w:t>
            </w:r>
          </w:p>
        </w:tc>
        <w:tc>
          <w:tcPr>
            <w:tcW w:w="2552" w:type="dxa"/>
          </w:tcPr>
          <w:p w14:paraId="0C2A5A92" w14:textId="77777777" w:rsidR="00C30A37" w:rsidRPr="00DE6557" w:rsidRDefault="00C30A37" w:rsidP="007F7002">
            <w:pPr>
              <w:rPr>
                <w:sz w:val="16"/>
                <w:szCs w:val="16"/>
              </w:rPr>
            </w:pPr>
            <w:r w:rsidRPr="00DE6557">
              <w:rPr>
                <w:sz w:val="16"/>
                <w:szCs w:val="16"/>
              </w:rPr>
              <w:t>Peraton Labs</w:t>
            </w:r>
          </w:p>
        </w:tc>
      </w:tr>
      <w:tr w:rsidR="00C30A37" w:rsidRPr="00DE6557" w14:paraId="5B9155EE" w14:textId="77777777" w:rsidTr="00C30A37">
        <w:tc>
          <w:tcPr>
            <w:tcW w:w="562" w:type="dxa"/>
          </w:tcPr>
          <w:p w14:paraId="1271AF93" w14:textId="77777777" w:rsidR="00C30A37" w:rsidRPr="00DE6557" w:rsidRDefault="00C30A37" w:rsidP="007F7002">
            <w:pPr>
              <w:rPr>
                <w:sz w:val="16"/>
                <w:szCs w:val="16"/>
              </w:rPr>
            </w:pPr>
            <w:r w:rsidRPr="00DE6557">
              <w:rPr>
                <w:sz w:val="16"/>
                <w:szCs w:val="16"/>
              </w:rPr>
              <w:t>30.3</w:t>
            </w:r>
          </w:p>
        </w:tc>
        <w:tc>
          <w:tcPr>
            <w:tcW w:w="1134" w:type="dxa"/>
          </w:tcPr>
          <w:p w14:paraId="2E694E2E" w14:textId="77777777" w:rsidR="00C30A37" w:rsidRPr="00C30A37" w:rsidRDefault="00C30A37" w:rsidP="007F7002">
            <w:pPr>
              <w:rPr>
                <w:color w:val="0000FF"/>
                <w:sz w:val="16"/>
                <w:szCs w:val="16"/>
              </w:rPr>
            </w:pPr>
            <w:r w:rsidRPr="00C30A37">
              <w:rPr>
                <w:color w:val="0000FF"/>
                <w:sz w:val="16"/>
                <w:szCs w:val="16"/>
              </w:rPr>
              <w:t>S2-2406287</w:t>
            </w:r>
          </w:p>
        </w:tc>
        <w:tc>
          <w:tcPr>
            <w:tcW w:w="1134" w:type="dxa"/>
          </w:tcPr>
          <w:p w14:paraId="18E901E5" w14:textId="77777777" w:rsidR="00C30A37" w:rsidRPr="00DE6557" w:rsidRDefault="00C30A37" w:rsidP="007F7002">
            <w:pPr>
              <w:rPr>
                <w:sz w:val="16"/>
                <w:szCs w:val="16"/>
              </w:rPr>
            </w:pPr>
            <w:r w:rsidRPr="00DE6557">
              <w:rPr>
                <w:sz w:val="16"/>
                <w:szCs w:val="16"/>
              </w:rPr>
              <w:t>TS OR TR COVER</w:t>
            </w:r>
          </w:p>
        </w:tc>
        <w:tc>
          <w:tcPr>
            <w:tcW w:w="4111" w:type="dxa"/>
          </w:tcPr>
          <w:p w14:paraId="4CB7C9CE" w14:textId="77777777" w:rsidR="00C30A37" w:rsidRPr="00DE6557" w:rsidRDefault="00C30A37" w:rsidP="007F7002">
            <w:pPr>
              <w:rPr>
                <w:sz w:val="16"/>
                <w:szCs w:val="16"/>
              </w:rPr>
            </w:pPr>
            <w:r w:rsidRPr="00DE6557">
              <w:rPr>
                <w:sz w:val="16"/>
                <w:szCs w:val="16"/>
              </w:rPr>
              <w:t>Cover sheet for presentation of TR 23.700-32 to TSG SA#104 for approval</w:t>
            </w:r>
          </w:p>
        </w:tc>
        <w:tc>
          <w:tcPr>
            <w:tcW w:w="2552" w:type="dxa"/>
          </w:tcPr>
          <w:p w14:paraId="41C5C7DE" w14:textId="77777777" w:rsidR="00C30A37" w:rsidRPr="00DE6557" w:rsidRDefault="00C30A37" w:rsidP="007F7002">
            <w:pPr>
              <w:rPr>
                <w:sz w:val="16"/>
                <w:szCs w:val="16"/>
              </w:rPr>
            </w:pPr>
            <w:r w:rsidRPr="00DE6557">
              <w:rPr>
                <w:sz w:val="16"/>
                <w:szCs w:val="16"/>
              </w:rPr>
              <w:t>InterDigital Inc. (Rapporteur)</w:t>
            </w:r>
          </w:p>
        </w:tc>
      </w:tr>
      <w:tr w:rsidR="00C30A37" w:rsidRPr="00DE6557" w14:paraId="78F01ABA" w14:textId="77777777" w:rsidTr="00C30A37">
        <w:tc>
          <w:tcPr>
            <w:tcW w:w="562" w:type="dxa"/>
          </w:tcPr>
          <w:p w14:paraId="719A73D5" w14:textId="77777777" w:rsidR="00C30A37" w:rsidRPr="00DE6557" w:rsidRDefault="00C30A37" w:rsidP="007F7002">
            <w:pPr>
              <w:rPr>
                <w:sz w:val="16"/>
                <w:szCs w:val="16"/>
              </w:rPr>
            </w:pPr>
            <w:r w:rsidRPr="00DE6557">
              <w:rPr>
                <w:sz w:val="16"/>
                <w:szCs w:val="16"/>
              </w:rPr>
              <w:t>30.3</w:t>
            </w:r>
          </w:p>
        </w:tc>
        <w:tc>
          <w:tcPr>
            <w:tcW w:w="1134" w:type="dxa"/>
          </w:tcPr>
          <w:p w14:paraId="4D5AB38E" w14:textId="77777777" w:rsidR="00C30A37" w:rsidRPr="00C30A37" w:rsidRDefault="00C30A37" w:rsidP="007F7002">
            <w:pPr>
              <w:rPr>
                <w:color w:val="0000FF"/>
                <w:sz w:val="16"/>
                <w:szCs w:val="16"/>
              </w:rPr>
            </w:pPr>
            <w:r w:rsidRPr="00C30A37">
              <w:rPr>
                <w:color w:val="0000FF"/>
                <w:sz w:val="16"/>
                <w:szCs w:val="16"/>
              </w:rPr>
              <w:t>S2-2406345</w:t>
            </w:r>
          </w:p>
        </w:tc>
        <w:tc>
          <w:tcPr>
            <w:tcW w:w="1134" w:type="dxa"/>
          </w:tcPr>
          <w:p w14:paraId="2BA72E1F" w14:textId="77777777" w:rsidR="00C30A37" w:rsidRPr="00DE6557" w:rsidRDefault="00C30A37" w:rsidP="007F7002">
            <w:pPr>
              <w:rPr>
                <w:sz w:val="16"/>
                <w:szCs w:val="16"/>
              </w:rPr>
            </w:pPr>
            <w:r w:rsidRPr="00DE6557">
              <w:rPr>
                <w:sz w:val="16"/>
                <w:szCs w:val="16"/>
              </w:rPr>
              <w:t>TS OR TR COVER</w:t>
            </w:r>
          </w:p>
        </w:tc>
        <w:tc>
          <w:tcPr>
            <w:tcW w:w="4111" w:type="dxa"/>
          </w:tcPr>
          <w:p w14:paraId="0C263326" w14:textId="77777777" w:rsidR="00C30A37" w:rsidRPr="00DE6557" w:rsidRDefault="00C30A37" w:rsidP="007F7002">
            <w:pPr>
              <w:rPr>
                <w:sz w:val="16"/>
                <w:szCs w:val="16"/>
              </w:rPr>
            </w:pPr>
            <w:r w:rsidRPr="00DE6557">
              <w:rPr>
                <w:sz w:val="16"/>
                <w:szCs w:val="16"/>
              </w:rPr>
              <w:t>Cover sheet for presentation of TR 23.700-77 to TSG SA#104</w:t>
            </w:r>
          </w:p>
        </w:tc>
        <w:tc>
          <w:tcPr>
            <w:tcW w:w="2552" w:type="dxa"/>
          </w:tcPr>
          <w:p w14:paraId="3084FD24" w14:textId="77777777" w:rsidR="00C30A37" w:rsidRPr="00DE6557" w:rsidRDefault="00C30A37" w:rsidP="007F7002">
            <w:pPr>
              <w:rPr>
                <w:sz w:val="16"/>
                <w:szCs w:val="16"/>
              </w:rPr>
            </w:pPr>
            <w:r w:rsidRPr="00DE6557">
              <w:rPr>
                <w:sz w:val="16"/>
                <w:szCs w:val="16"/>
              </w:rPr>
              <w:t>China Mobile</w:t>
            </w:r>
          </w:p>
        </w:tc>
      </w:tr>
      <w:tr w:rsidR="00C30A37" w:rsidRPr="00DE6557" w14:paraId="5EC105EB" w14:textId="77777777" w:rsidTr="00C30A37">
        <w:tc>
          <w:tcPr>
            <w:tcW w:w="562" w:type="dxa"/>
          </w:tcPr>
          <w:p w14:paraId="2E3E4ACE" w14:textId="77777777" w:rsidR="00C30A37" w:rsidRPr="00DE6557" w:rsidRDefault="00C30A37" w:rsidP="007F7002">
            <w:pPr>
              <w:rPr>
                <w:sz w:val="16"/>
                <w:szCs w:val="16"/>
              </w:rPr>
            </w:pPr>
            <w:r w:rsidRPr="00DE6557">
              <w:rPr>
                <w:sz w:val="16"/>
                <w:szCs w:val="16"/>
              </w:rPr>
              <w:t>30.3</w:t>
            </w:r>
          </w:p>
        </w:tc>
        <w:tc>
          <w:tcPr>
            <w:tcW w:w="1134" w:type="dxa"/>
          </w:tcPr>
          <w:p w14:paraId="26C896C8" w14:textId="77777777" w:rsidR="00C30A37" w:rsidRPr="00C30A37" w:rsidRDefault="00C30A37" w:rsidP="007F7002">
            <w:pPr>
              <w:rPr>
                <w:color w:val="0000FF"/>
                <w:sz w:val="16"/>
                <w:szCs w:val="16"/>
              </w:rPr>
            </w:pPr>
            <w:r w:rsidRPr="00C30A37">
              <w:rPr>
                <w:color w:val="0000FF"/>
                <w:sz w:val="16"/>
                <w:szCs w:val="16"/>
              </w:rPr>
              <w:t>S2-2406438</w:t>
            </w:r>
          </w:p>
        </w:tc>
        <w:tc>
          <w:tcPr>
            <w:tcW w:w="1134" w:type="dxa"/>
          </w:tcPr>
          <w:p w14:paraId="784D373E" w14:textId="77777777" w:rsidR="00C30A37" w:rsidRPr="00DE6557" w:rsidRDefault="00C30A37" w:rsidP="007F7002">
            <w:pPr>
              <w:rPr>
                <w:sz w:val="16"/>
                <w:szCs w:val="16"/>
              </w:rPr>
            </w:pPr>
            <w:r w:rsidRPr="00DE6557">
              <w:rPr>
                <w:sz w:val="16"/>
                <w:szCs w:val="16"/>
              </w:rPr>
              <w:t>TS OR TR COVER</w:t>
            </w:r>
          </w:p>
        </w:tc>
        <w:tc>
          <w:tcPr>
            <w:tcW w:w="4111" w:type="dxa"/>
          </w:tcPr>
          <w:p w14:paraId="3E061E83" w14:textId="77777777" w:rsidR="00C30A37" w:rsidRPr="00DE6557" w:rsidRDefault="00C30A37" w:rsidP="007F7002">
            <w:pPr>
              <w:rPr>
                <w:sz w:val="16"/>
                <w:szCs w:val="16"/>
              </w:rPr>
            </w:pPr>
            <w:r w:rsidRPr="00DE6557">
              <w:rPr>
                <w:sz w:val="16"/>
                <w:szCs w:val="16"/>
              </w:rPr>
              <w:t>Cover sheet for presentation of TR 23.700-49 to TSG SA#104</w:t>
            </w:r>
          </w:p>
        </w:tc>
        <w:tc>
          <w:tcPr>
            <w:tcW w:w="2552" w:type="dxa"/>
          </w:tcPr>
          <w:p w14:paraId="0BCD519F" w14:textId="77777777" w:rsidR="00C30A37" w:rsidRPr="00DE6557" w:rsidRDefault="00C30A37" w:rsidP="007F7002">
            <w:pPr>
              <w:rPr>
                <w:sz w:val="16"/>
                <w:szCs w:val="16"/>
              </w:rPr>
            </w:pPr>
            <w:r w:rsidRPr="00DE6557">
              <w:rPr>
                <w:sz w:val="16"/>
                <w:szCs w:val="16"/>
              </w:rPr>
              <w:t>Intel (Rapporteur)</w:t>
            </w:r>
          </w:p>
        </w:tc>
      </w:tr>
      <w:tr w:rsidR="00C30A37" w:rsidRPr="00DE6557" w14:paraId="41167343" w14:textId="77777777" w:rsidTr="00C30A37">
        <w:tc>
          <w:tcPr>
            <w:tcW w:w="562" w:type="dxa"/>
          </w:tcPr>
          <w:p w14:paraId="2E0CFB50" w14:textId="77777777" w:rsidR="00C30A37" w:rsidRPr="00DE6557" w:rsidRDefault="00C30A37" w:rsidP="007F7002">
            <w:pPr>
              <w:rPr>
                <w:sz w:val="16"/>
                <w:szCs w:val="16"/>
              </w:rPr>
            </w:pPr>
            <w:r w:rsidRPr="00DE6557">
              <w:rPr>
                <w:sz w:val="16"/>
                <w:szCs w:val="16"/>
              </w:rPr>
              <w:t>30.3</w:t>
            </w:r>
          </w:p>
        </w:tc>
        <w:tc>
          <w:tcPr>
            <w:tcW w:w="1134" w:type="dxa"/>
          </w:tcPr>
          <w:p w14:paraId="4311F7F7" w14:textId="77777777" w:rsidR="00C30A37" w:rsidRPr="00C30A37" w:rsidRDefault="00C30A37" w:rsidP="007F7002">
            <w:pPr>
              <w:rPr>
                <w:color w:val="0000FF"/>
                <w:sz w:val="16"/>
                <w:szCs w:val="16"/>
              </w:rPr>
            </w:pPr>
            <w:r w:rsidRPr="00C30A37">
              <w:rPr>
                <w:color w:val="0000FF"/>
                <w:sz w:val="16"/>
                <w:szCs w:val="16"/>
              </w:rPr>
              <w:t>S2-2406586</w:t>
            </w:r>
          </w:p>
        </w:tc>
        <w:tc>
          <w:tcPr>
            <w:tcW w:w="1134" w:type="dxa"/>
          </w:tcPr>
          <w:p w14:paraId="236298A6" w14:textId="77777777" w:rsidR="00C30A37" w:rsidRPr="00DE6557" w:rsidRDefault="00C30A37" w:rsidP="007F7002">
            <w:pPr>
              <w:rPr>
                <w:sz w:val="16"/>
                <w:szCs w:val="16"/>
              </w:rPr>
            </w:pPr>
            <w:r w:rsidRPr="00DE6557">
              <w:rPr>
                <w:sz w:val="16"/>
                <w:szCs w:val="16"/>
              </w:rPr>
              <w:t>TS OR TR COVER</w:t>
            </w:r>
          </w:p>
        </w:tc>
        <w:tc>
          <w:tcPr>
            <w:tcW w:w="4111" w:type="dxa"/>
          </w:tcPr>
          <w:p w14:paraId="06168B67" w14:textId="77777777" w:rsidR="00C30A37" w:rsidRPr="00DE6557" w:rsidRDefault="00C30A37" w:rsidP="007F7002">
            <w:pPr>
              <w:rPr>
                <w:sz w:val="16"/>
                <w:szCs w:val="16"/>
              </w:rPr>
            </w:pPr>
            <w:r w:rsidRPr="00DE6557">
              <w:rPr>
                <w:sz w:val="16"/>
                <w:szCs w:val="16"/>
              </w:rPr>
              <w:t>Cover sheet for presentation of TR 23.700-66 to TSG SA for approval</w:t>
            </w:r>
          </w:p>
        </w:tc>
        <w:tc>
          <w:tcPr>
            <w:tcW w:w="2552" w:type="dxa"/>
          </w:tcPr>
          <w:p w14:paraId="29EE96A8" w14:textId="77777777" w:rsidR="00C30A37" w:rsidRPr="00DE6557" w:rsidRDefault="00C30A37" w:rsidP="007F7002">
            <w:pPr>
              <w:rPr>
                <w:sz w:val="16"/>
                <w:szCs w:val="16"/>
              </w:rPr>
            </w:pPr>
            <w:r w:rsidRPr="00DE6557">
              <w:rPr>
                <w:sz w:val="16"/>
                <w:szCs w:val="16"/>
              </w:rPr>
              <w:t>Samsung, Lenovo</w:t>
            </w:r>
          </w:p>
        </w:tc>
      </w:tr>
      <w:tr w:rsidR="00C30A37" w:rsidRPr="00DE6557" w14:paraId="62E627C5" w14:textId="77777777" w:rsidTr="00C30A37">
        <w:tc>
          <w:tcPr>
            <w:tcW w:w="562" w:type="dxa"/>
          </w:tcPr>
          <w:p w14:paraId="1550AF14" w14:textId="77777777" w:rsidR="00C30A37" w:rsidRPr="00DE6557" w:rsidRDefault="00C30A37" w:rsidP="007F7002">
            <w:pPr>
              <w:rPr>
                <w:sz w:val="16"/>
                <w:szCs w:val="16"/>
              </w:rPr>
            </w:pPr>
            <w:r w:rsidRPr="00DE6557">
              <w:rPr>
                <w:sz w:val="16"/>
                <w:szCs w:val="16"/>
              </w:rPr>
              <w:t>30.3</w:t>
            </w:r>
          </w:p>
        </w:tc>
        <w:tc>
          <w:tcPr>
            <w:tcW w:w="1134" w:type="dxa"/>
          </w:tcPr>
          <w:p w14:paraId="53594EA8" w14:textId="77777777" w:rsidR="00C30A37" w:rsidRPr="00C30A37" w:rsidRDefault="00C30A37" w:rsidP="007F7002">
            <w:pPr>
              <w:rPr>
                <w:color w:val="0000FF"/>
                <w:sz w:val="16"/>
                <w:szCs w:val="16"/>
              </w:rPr>
            </w:pPr>
            <w:r w:rsidRPr="00C30A37">
              <w:rPr>
                <w:color w:val="0000FF"/>
                <w:sz w:val="16"/>
                <w:szCs w:val="16"/>
              </w:rPr>
              <w:t>S2-2407153</w:t>
            </w:r>
          </w:p>
        </w:tc>
        <w:tc>
          <w:tcPr>
            <w:tcW w:w="1134" w:type="dxa"/>
          </w:tcPr>
          <w:p w14:paraId="242B6C4F" w14:textId="77777777" w:rsidR="00C30A37" w:rsidRPr="00DE6557" w:rsidRDefault="00C30A37" w:rsidP="007F7002">
            <w:pPr>
              <w:rPr>
                <w:sz w:val="16"/>
                <w:szCs w:val="16"/>
              </w:rPr>
            </w:pPr>
            <w:r w:rsidRPr="00DE6557">
              <w:rPr>
                <w:sz w:val="16"/>
                <w:szCs w:val="16"/>
              </w:rPr>
              <w:t>TS OR TR COVER</w:t>
            </w:r>
          </w:p>
        </w:tc>
        <w:tc>
          <w:tcPr>
            <w:tcW w:w="4111" w:type="dxa"/>
          </w:tcPr>
          <w:p w14:paraId="217B5071" w14:textId="77777777" w:rsidR="00C30A37" w:rsidRPr="00DE6557" w:rsidRDefault="00C30A37" w:rsidP="007F7002">
            <w:pPr>
              <w:rPr>
                <w:sz w:val="16"/>
                <w:szCs w:val="16"/>
              </w:rPr>
            </w:pPr>
            <w:r w:rsidRPr="00DE6557">
              <w:rPr>
                <w:sz w:val="16"/>
                <w:szCs w:val="16"/>
              </w:rPr>
              <w:t>Cover sheet for presentation of TR 23.700-45 to TSG SA for information</w:t>
            </w:r>
          </w:p>
        </w:tc>
        <w:tc>
          <w:tcPr>
            <w:tcW w:w="2552" w:type="dxa"/>
          </w:tcPr>
          <w:p w14:paraId="12C9CDBB" w14:textId="77777777" w:rsidR="00C30A37" w:rsidRPr="00DE6557" w:rsidRDefault="00C30A37" w:rsidP="007F7002">
            <w:pPr>
              <w:rPr>
                <w:sz w:val="16"/>
                <w:szCs w:val="16"/>
              </w:rPr>
            </w:pPr>
            <w:r w:rsidRPr="00DE6557">
              <w:rPr>
                <w:sz w:val="16"/>
                <w:szCs w:val="16"/>
              </w:rPr>
              <w:t>NTT DOCOMO</w:t>
            </w:r>
          </w:p>
        </w:tc>
      </w:tr>
      <w:tr w:rsidR="00C30A37" w:rsidRPr="00DE6557" w14:paraId="229447E8" w14:textId="77777777" w:rsidTr="00C30A37">
        <w:tc>
          <w:tcPr>
            <w:tcW w:w="562" w:type="dxa"/>
          </w:tcPr>
          <w:p w14:paraId="32908A2F" w14:textId="77777777" w:rsidR="00C30A37" w:rsidRPr="00DE6557" w:rsidRDefault="00C30A37" w:rsidP="007F7002">
            <w:pPr>
              <w:rPr>
                <w:sz w:val="16"/>
                <w:szCs w:val="16"/>
              </w:rPr>
            </w:pPr>
            <w:r w:rsidRPr="00DE6557">
              <w:rPr>
                <w:sz w:val="16"/>
                <w:szCs w:val="16"/>
              </w:rPr>
              <w:t>30.3</w:t>
            </w:r>
          </w:p>
        </w:tc>
        <w:tc>
          <w:tcPr>
            <w:tcW w:w="1134" w:type="dxa"/>
          </w:tcPr>
          <w:p w14:paraId="6E11E9D7" w14:textId="77777777" w:rsidR="00C30A37" w:rsidRPr="00C30A37" w:rsidRDefault="00C30A37" w:rsidP="007F7002">
            <w:pPr>
              <w:rPr>
                <w:color w:val="0000FF"/>
                <w:sz w:val="16"/>
                <w:szCs w:val="16"/>
              </w:rPr>
            </w:pPr>
            <w:r w:rsidRPr="00C30A37">
              <w:rPr>
                <w:color w:val="0000FF"/>
                <w:sz w:val="16"/>
                <w:szCs w:val="16"/>
              </w:rPr>
              <w:t>S2-2406727</w:t>
            </w:r>
          </w:p>
        </w:tc>
        <w:tc>
          <w:tcPr>
            <w:tcW w:w="1134" w:type="dxa"/>
          </w:tcPr>
          <w:p w14:paraId="4044C2DC" w14:textId="77777777" w:rsidR="00C30A37" w:rsidRPr="00DE6557" w:rsidRDefault="00C30A37" w:rsidP="007F7002">
            <w:pPr>
              <w:rPr>
                <w:sz w:val="16"/>
                <w:szCs w:val="16"/>
              </w:rPr>
            </w:pPr>
            <w:r w:rsidRPr="00DE6557">
              <w:rPr>
                <w:sz w:val="16"/>
                <w:szCs w:val="16"/>
              </w:rPr>
              <w:t>TS OR TR COVER</w:t>
            </w:r>
          </w:p>
        </w:tc>
        <w:tc>
          <w:tcPr>
            <w:tcW w:w="4111" w:type="dxa"/>
          </w:tcPr>
          <w:p w14:paraId="3D285F3D" w14:textId="77777777" w:rsidR="00C30A37" w:rsidRPr="00DE6557" w:rsidRDefault="00C30A37" w:rsidP="007F7002">
            <w:pPr>
              <w:rPr>
                <w:sz w:val="16"/>
                <w:szCs w:val="16"/>
              </w:rPr>
            </w:pPr>
            <w:r w:rsidRPr="00DE6557">
              <w:rPr>
                <w:sz w:val="16"/>
                <w:szCs w:val="16"/>
              </w:rPr>
              <w:t>Cover sheet for presentation of TR 23.700-63 for approval</w:t>
            </w:r>
          </w:p>
        </w:tc>
        <w:tc>
          <w:tcPr>
            <w:tcW w:w="2552" w:type="dxa"/>
          </w:tcPr>
          <w:p w14:paraId="50DA8259" w14:textId="77777777" w:rsidR="00C30A37" w:rsidRPr="00DE6557" w:rsidRDefault="00C30A37" w:rsidP="007F7002">
            <w:pPr>
              <w:rPr>
                <w:sz w:val="16"/>
                <w:szCs w:val="16"/>
              </w:rPr>
            </w:pPr>
            <w:r w:rsidRPr="00DE6557">
              <w:rPr>
                <w:sz w:val="16"/>
                <w:szCs w:val="16"/>
              </w:rPr>
              <w:t>ZTE, Vodafone</w:t>
            </w:r>
          </w:p>
        </w:tc>
      </w:tr>
      <w:tr w:rsidR="00C30A37" w:rsidRPr="00DE6557" w14:paraId="24221C20" w14:textId="77777777" w:rsidTr="00C30A37">
        <w:tc>
          <w:tcPr>
            <w:tcW w:w="562" w:type="dxa"/>
          </w:tcPr>
          <w:p w14:paraId="2D976440" w14:textId="77777777" w:rsidR="00C30A37" w:rsidRPr="00DE6557" w:rsidRDefault="00C30A37" w:rsidP="007F7002">
            <w:pPr>
              <w:rPr>
                <w:sz w:val="16"/>
                <w:szCs w:val="16"/>
              </w:rPr>
            </w:pPr>
            <w:r w:rsidRPr="00DE6557">
              <w:rPr>
                <w:sz w:val="16"/>
                <w:szCs w:val="16"/>
              </w:rPr>
              <w:t>30.3</w:t>
            </w:r>
          </w:p>
        </w:tc>
        <w:tc>
          <w:tcPr>
            <w:tcW w:w="1134" w:type="dxa"/>
          </w:tcPr>
          <w:p w14:paraId="23EDC457" w14:textId="77777777" w:rsidR="00C30A37" w:rsidRPr="00C30A37" w:rsidRDefault="00C30A37" w:rsidP="007F7002">
            <w:pPr>
              <w:rPr>
                <w:color w:val="0000FF"/>
                <w:sz w:val="16"/>
                <w:szCs w:val="16"/>
              </w:rPr>
            </w:pPr>
            <w:r w:rsidRPr="00C30A37">
              <w:rPr>
                <w:color w:val="0000FF"/>
                <w:sz w:val="16"/>
                <w:szCs w:val="16"/>
              </w:rPr>
              <w:t>S2-2406804</w:t>
            </w:r>
          </w:p>
        </w:tc>
        <w:tc>
          <w:tcPr>
            <w:tcW w:w="1134" w:type="dxa"/>
          </w:tcPr>
          <w:p w14:paraId="73921651" w14:textId="77777777" w:rsidR="00C30A37" w:rsidRPr="00DE6557" w:rsidRDefault="00C30A37" w:rsidP="007F7002">
            <w:pPr>
              <w:rPr>
                <w:sz w:val="16"/>
                <w:szCs w:val="16"/>
              </w:rPr>
            </w:pPr>
            <w:r w:rsidRPr="00DE6557">
              <w:rPr>
                <w:sz w:val="16"/>
                <w:szCs w:val="16"/>
              </w:rPr>
              <w:t>TS OR TR COVER</w:t>
            </w:r>
          </w:p>
        </w:tc>
        <w:tc>
          <w:tcPr>
            <w:tcW w:w="4111" w:type="dxa"/>
          </w:tcPr>
          <w:p w14:paraId="30C5EB19" w14:textId="77777777" w:rsidR="00C30A37" w:rsidRPr="00DE6557" w:rsidRDefault="00C30A37" w:rsidP="007F7002">
            <w:pPr>
              <w:rPr>
                <w:sz w:val="16"/>
                <w:szCs w:val="16"/>
              </w:rPr>
            </w:pPr>
            <w:r w:rsidRPr="00DE6557">
              <w:rPr>
                <w:sz w:val="16"/>
                <w:szCs w:val="16"/>
              </w:rPr>
              <w:t>Presentation of TR 23.700-70 to TSG SA#104 for Information (Approval?)</w:t>
            </w:r>
          </w:p>
        </w:tc>
        <w:tc>
          <w:tcPr>
            <w:tcW w:w="2552" w:type="dxa"/>
          </w:tcPr>
          <w:p w14:paraId="33D8EDA8" w14:textId="77777777" w:rsidR="00C30A37" w:rsidRPr="00DE6557" w:rsidRDefault="00C30A37" w:rsidP="007F7002">
            <w:pPr>
              <w:rPr>
                <w:sz w:val="16"/>
                <w:szCs w:val="16"/>
              </w:rPr>
            </w:pPr>
            <w:r w:rsidRPr="00DE6557">
              <w:rPr>
                <w:sz w:val="16"/>
                <w:szCs w:val="16"/>
              </w:rPr>
              <w:t>Meta USA</w:t>
            </w:r>
          </w:p>
        </w:tc>
      </w:tr>
      <w:tr w:rsidR="00C30A37" w:rsidRPr="00DE6557" w14:paraId="5C9B75F3" w14:textId="77777777" w:rsidTr="00C30A37">
        <w:tc>
          <w:tcPr>
            <w:tcW w:w="562" w:type="dxa"/>
          </w:tcPr>
          <w:p w14:paraId="4B9DC626" w14:textId="77777777" w:rsidR="00C30A37" w:rsidRPr="00DE6557" w:rsidRDefault="00C30A37" w:rsidP="007F7002">
            <w:pPr>
              <w:rPr>
                <w:sz w:val="16"/>
                <w:szCs w:val="16"/>
              </w:rPr>
            </w:pPr>
            <w:r w:rsidRPr="00DE6557">
              <w:rPr>
                <w:sz w:val="16"/>
                <w:szCs w:val="16"/>
              </w:rPr>
              <w:t>30.3</w:t>
            </w:r>
          </w:p>
        </w:tc>
        <w:tc>
          <w:tcPr>
            <w:tcW w:w="1134" w:type="dxa"/>
          </w:tcPr>
          <w:p w14:paraId="7EC7876D" w14:textId="77777777" w:rsidR="00C30A37" w:rsidRPr="00C30A37" w:rsidRDefault="00C30A37" w:rsidP="007F7002">
            <w:pPr>
              <w:rPr>
                <w:color w:val="0000FF"/>
                <w:sz w:val="16"/>
                <w:szCs w:val="16"/>
              </w:rPr>
            </w:pPr>
            <w:r w:rsidRPr="00C30A37">
              <w:rPr>
                <w:color w:val="0000FF"/>
                <w:sz w:val="16"/>
                <w:szCs w:val="16"/>
              </w:rPr>
              <w:t>S2-2406829</w:t>
            </w:r>
          </w:p>
        </w:tc>
        <w:tc>
          <w:tcPr>
            <w:tcW w:w="1134" w:type="dxa"/>
          </w:tcPr>
          <w:p w14:paraId="47A368D1" w14:textId="77777777" w:rsidR="00C30A37" w:rsidRPr="00DE6557" w:rsidRDefault="00C30A37" w:rsidP="007F7002">
            <w:pPr>
              <w:rPr>
                <w:sz w:val="16"/>
                <w:szCs w:val="16"/>
              </w:rPr>
            </w:pPr>
            <w:r w:rsidRPr="00DE6557">
              <w:rPr>
                <w:sz w:val="16"/>
                <w:szCs w:val="16"/>
              </w:rPr>
              <w:t>TS OR TR COVER</w:t>
            </w:r>
          </w:p>
        </w:tc>
        <w:tc>
          <w:tcPr>
            <w:tcW w:w="4111" w:type="dxa"/>
          </w:tcPr>
          <w:p w14:paraId="04F9E8E1" w14:textId="77777777" w:rsidR="00C30A37" w:rsidRPr="00DE6557" w:rsidRDefault="00C30A37" w:rsidP="007F7002">
            <w:pPr>
              <w:rPr>
                <w:sz w:val="16"/>
                <w:szCs w:val="16"/>
              </w:rPr>
            </w:pPr>
            <w:r w:rsidRPr="00DE6557">
              <w:rPr>
                <w:sz w:val="16"/>
                <w:szCs w:val="16"/>
              </w:rPr>
              <w:t>Cover sheet for presentation of TR 23.700-54 to TSG SA for information (approval?)</w:t>
            </w:r>
          </w:p>
        </w:tc>
        <w:tc>
          <w:tcPr>
            <w:tcW w:w="2552" w:type="dxa"/>
          </w:tcPr>
          <w:p w14:paraId="0267A116" w14:textId="77777777" w:rsidR="00C30A37" w:rsidRPr="00DE6557" w:rsidRDefault="00C30A37" w:rsidP="007F7002">
            <w:pPr>
              <w:rPr>
                <w:sz w:val="16"/>
                <w:szCs w:val="16"/>
              </w:rPr>
            </w:pPr>
            <w:r w:rsidRPr="00DE6557">
              <w:rPr>
                <w:sz w:val="16"/>
                <w:szCs w:val="16"/>
              </w:rPr>
              <w:t>Apple (Rapporteur)</w:t>
            </w:r>
          </w:p>
        </w:tc>
      </w:tr>
      <w:tr w:rsidR="00C30A37" w:rsidRPr="00DE6557" w14:paraId="3268E338" w14:textId="77777777" w:rsidTr="00C30A37">
        <w:tc>
          <w:tcPr>
            <w:tcW w:w="562" w:type="dxa"/>
          </w:tcPr>
          <w:p w14:paraId="5308C485" w14:textId="77777777" w:rsidR="00C30A37" w:rsidRPr="00DE6557" w:rsidRDefault="00C30A37" w:rsidP="007F7002">
            <w:pPr>
              <w:rPr>
                <w:sz w:val="16"/>
                <w:szCs w:val="16"/>
              </w:rPr>
            </w:pPr>
            <w:r w:rsidRPr="00DE6557">
              <w:rPr>
                <w:sz w:val="16"/>
                <w:szCs w:val="16"/>
              </w:rPr>
              <w:t>30.3</w:t>
            </w:r>
          </w:p>
        </w:tc>
        <w:tc>
          <w:tcPr>
            <w:tcW w:w="1134" w:type="dxa"/>
          </w:tcPr>
          <w:p w14:paraId="1267F99C" w14:textId="77777777" w:rsidR="00C30A37" w:rsidRPr="00C30A37" w:rsidRDefault="00C30A37" w:rsidP="007F7002">
            <w:pPr>
              <w:rPr>
                <w:color w:val="0000FF"/>
                <w:sz w:val="16"/>
                <w:szCs w:val="16"/>
              </w:rPr>
            </w:pPr>
            <w:r w:rsidRPr="00C30A37">
              <w:rPr>
                <w:color w:val="0000FF"/>
                <w:sz w:val="16"/>
                <w:szCs w:val="16"/>
              </w:rPr>
              <w:t>S2-2407119</w:t>
            </w:r>
          </w:p>
        </w:tc>
        <w:tc>
          <w:tcPr>
            <w:tcW w:w="1134" w:type="dxa"/>
          </w:tcPr>
          <w:p w14:paraId="39DFA09A" w14:textId="77777777" w:rsidR="00C30A37" w:rsidRPr="00DE6557" w:rsidRDefault="00C30A37" w:rsidP="007F7002">
            <w:pPr>
              <w:rPr>
                <w:sz w:val="16"/>
                <w:szCs w:val="16"/>
              </w:rPr>
            </w:pPr>
            <w:r w:rsidRPr="00DE6557">
              <w:rPr>
                <w:sz w:val="16"/>
                <w:szCs w:val="16"/>
              </w:rPr>
              <w:t>TS OR TR COVER</w:t>
            </w:r>
          </w:p>
        </w:tc>
        <w:tc>
          <w:tcPr>
            <w:tcW w:w="4111" w:type="dxa"/>
          </w:tcPr>
          <w:p w14:paraId="3409C17D" w14:textId="77777777" w:rsidR="00C30A37" w:rsidRPr="00DE6557" w:rsidRDefault="00C30A37" w:rsidP="007F7002">
            <w:pPr>
              <w:rPr>
                <w:sz w:val="16"/>
                <w:szCs w:val="16"/>
              </w:rPr>
            </w:pPr>
            <w:r w:rsidRPr="00DE6557">
              <w:rPr>
                <w:sz w:val="16"/>
                <w:szCs w:val="16"/>
              </w:rPr>
              <w:t>Cover sheet for presentation of TR 23.700-03 to TSG SA for approval</w:t>
            </w:r>
          </w:p>
        </w:tc>
        <w:tc>
          <w:tcPr>
            <w:tcW w:w="2552" w:type="dxa"/>
          </w:tcPr>
          <w:p w14:paraId="7550A8CE" w14:textId="77777777" w:rsidR="00C30A37" w:rsidRPr="00DE6557" w:rsidRDefault="00C30A37" w:rsidP="007F7002">
            <w:pPr>
              <w:rPr>
                <w:sz w:val="16"/>
                <w:szCs w:val="16"/>
              </w:rPr>
            </w:pPr>
            <w:r w:rsidRPr="00DE6557">
              <w:rPr>
                <w:sz w:val="16"/>
                <w:szCs w:val="16"/>
              </w:rPr>
              <w:t>AT&amp;T</w:t>
            </w:r>
          </w:p>
        </w:tc>
      </w:tr>
      <w:tr w:rsidR="00C30A37" w:rsidRPr="00DE6557" w14:paraId="1745CE98" w14:textId="77777777" w:rsidTr="00C30A37">
        <w:tc>
          <w:tcPr>
            <w:tcW w:w="562" w:type="dxa"/>
          </w:tcPr>
          <w:p w14:paraId="7CE1A2E6" w14:textId="77777777" w:rsidR="00C30A37" w:rsidRPr="00DE6557" w:rsidRDefault="00C30A37" w:rsidP="007F7002">
            <w:pPr>
              <w:rPr>
                <w:sz w:val="16"/>
                <w:szCs w:val="16"/>
              </w:rPr>
            </w:pPr>
            <w:r w:rsidRPr="00DE6557">
              <w:rPr>
                <w:sz w:val="16"/>
                <w:szCs w:val="16"/>
              </w:rPr>
              <w:t>30.3</w:t>
            </w:r>
          </w:p>
        </w:tc>
        <w:tc>
          <w:tcPr>
            <w:tcW w:w="1134" w:type="dxa"/>
          </w:tcPr>
          <w:p w14:paraId="77333D4C" w14:textId="77777777" w:rsidR="00C30A37" w:rsidRPr="00C30A37" w:rsidRDefault="00C30A37" w:rsidP="007F7002">
            <w:pPr>
              <w:rPr>
                <w:color w:val="0000FF"/>
                <w:sz w:val="16"/>
                <w:szCs w:val="16"/>
              </w:rPr>
            </w:pPr>
            <w:r w:rsidRPr="00C30A37">
              <w:rPr>
                <w:color w:val="0000FF"/>
                <w:sz w:val="16"/>
                <w:szCs w:val="16"/>
              </w:rPr>
              <w:t>S2-2407127</w:t>
            </w:r>
          </w:p>
        </w:tc>
        <w:tc>
          <w:tcPr>
            <w:tcW w:w="1134" w:type="dxa"/>
          </w:tcPr>
          <w:p w14:paraId="03C3949C" w14:textId="77777777" w:rsidR="00C30A37" w:rsidRPr="00DE6557" w:rsidRDefault="00C30A37" w:rsidP="007F7002">
            <w:pPr>
              <w:rPr>
                <w:sz w:val="16"/>
                <w:szCs w:val="16"/>
              </w:rPr>
            </w:pPr>
            <w:r w:rsidRPr="00DE6557">
              <w:rPr>
                <w:sz w:val="16"/>
                <w:szCs w:val="16"/>
              </w:rPr>
              <w:t>TS OR TR COVER</w:t>
            </w:r>
          </w:p>
        </w:tc>
        <w:tc>
          <w:tcPr>
            <w:tcW w:w="4111" w:type="dxa"/>
          </w:tcPr>
          <w:p w14:paraId="152190B0" w14:textId="77777777" w:rsidR="00C30A37" w:rsidRPr="00DE6557" w:rsidRDefault="00C30A37" w:rsidP="007F7002">
            <w:pPr>
              <w:rPr>
                <w:sz w:val="16"/>
                <w:szCs w:val="16"/>
              </w:rPr>
            </w:pPr>
            <w:r w:rsidRPr="00DE6557">
              <w:rPr>
                <w:sz w:val="16"/>
                <w:szCs w:val="16"/>
              </w:rPr>
              <w:t>Cover sheet for presentation of TR 23.700-29 to TSG SA</w:t>
            </w:r>
          </w:p>
        </w:tc>
        <w:tc>
          <w:tcPr>
            <w:tcW w:w="2552" w:type="dxa"/>
          </w:tcPr>
          <w:p w14:paraId="43B87AA4" w14:textId="77777777" w:rsidR="00C30A37" w:rsidRPr="00DE6557" w:rsidRDefault="00C30A37" w:rsidP="007F7002">
            <w:pPr>
              <w:rPr>
                <w:sz w:val="16"/>
                <w:szCs w:val="16"/>
              </w:rPr>
            </w:pPr>
            <w:r w:rsidRPr="00DE6557">
              <w:rPr>
                <w:sz w:val="16"/>
                <w:szCs w:val="16"/>
              </w:rPr>
              <w:t>CATT (Rapporteur)</w:t>
            </w:r>
          </w:p>
        </w:tc>
      </w:tr>
    </w:tbl>
    <w:p w14:paraId="105EFA88" w14:textId="77777777" w:rsidR="00C0000E" w:rsidRDefault="00C0000E" w:rsidP="007615D6">
      <w:pPr>
        <w:sectPr w:rsidR="00C0000E" w:rsidSect="00167692">
          <w:headerReference w:type="default" r:id="rId30"/>
          <w:footerReference w:type="even" r:id="rId31"/>
          <w:footerReference w:type="default" r:id="rId32"/>
          <w:footerReference w:type="first" r:id="rId33"/>
          <w:pgSz w:w="11906" w:h="16838"/>
          <w:pgMar w:top="1134" w:right="1134" w:bottom="1134" w:left="1134" w:header="709" w:footer="709" w:gutter="0"/>
          <w:cols w:space="708"/>
          <w:docGrid w:linePitch="360"/>
        </w:sectPr>
      </w:pPr>
    </w:p>
    <w:p w14:paraId="1E3437B3" w14:textId="77777777" w:rsidR="00E308B2" w:rsidRDefault="00E308B2" w:rsidP="00E308B2">
      <w:pPr>
        <w:pStyle w:val="Heading9"/>
        <w:rPr>
          <w:sz w:val="24"/>
          <w:szCs w:val="24"/>
        </w:rPr>
      </w:pPr>
      <w:bookmarkStart w:id="155" w:name="_Toc177620707"/>
      <w:r>
        <w:rPr>
          <w:b/>
        </w:rPr>
        <w:lastRenderedPageBreak/>
        <w:t>Annex A:</w:t>
      </w:r>
      <w:r>
        <w:rPr>
          <w:b/>
        </w:rPr>
        <w:tab/>
        <w:t>Contribution documents and status</w:t>
      </w:r>
      <w:bookmarkEnd w:id="155"/>
    </w:p>
    <w:p w14:paraId="54499908" w14:textId="77777777" w:rsidR="00E308B2" w:rsidRDefault="00E308B2" w:rsidP="00E308B2">
      <w:pPr>
        <w:pStyle w:val="Heading1"/>
      </w:pPr>
      <w:bookmarkStart w:id="156" w:name="_Toc177620708"/>
      <w:r>
        <w:rPr>
          <w:b/>
        </w:rPr>
        <w:t>A.1</w:t>
      </w:r>
      <w:r>
        <w:rPr>
          <w:b/>
        </w:rPr>
        <w:tab/>
        <w:t>List of meeting documents ordered by Document number</w:t>
      </w:r>
      <w:bookmarkEnd w:id="156"/>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32"/>
        <w:gridCol w:w="738"/>
        <w:gridCol w:w="1168"/>
        <w:gridCol w:w="4559"/>
        <w:gridCol w:w="2059"/>
        <w:gridCol w:w="366"/>
        <w:gridCol w:w="2113"/>
        <w:gridCol w:w="1836"/>
        <w:gridCol w:w="891"/>
        <w:gridCol w:w="738"/>
      </w:tblGrid>
      <w:tr w:rsidR="00E308B2" w14:paraId="4745D6A3" w14:textId="77777777" w:rsidTr="00AC5BAF">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6809AEE" w14:textId="77777777" w:rsidR="00E308B2" w:rsidRDefault="00E308B2" w:rsidP="00AC5BAF">
            <w:pPr>
              <w:pStyle w:val="TAH"/>
            </w:pPr>
            <w:r>
              <w:lastRenderedPageBreak/>
              <w:t>AI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EC459D4" w14:textId="77777777" w:rsidR="00E308B2" w:rsidRDefault="00E308B2" w:rsidP="00AC5BAF">
            <w:pPr>
              <w:pStyle w:val="TAH"/>
            </w:pPr>
            <w: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DB6EACA" w14:textId="77777777" w:rsidR="00E308B2" w:rsidRDefault="00E308B2" w:rsidP="00AC5BAF">
            <w:pPr>
              <w:pStyle w:val="TAH"/>
            </w:pPr>
            <w: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D5A19E1" w14:textId="77777777" w:rsidR="00E308B2" w:rsidRDefault="00E308B2" w:rsidP="00AC5BAF">
            <w:pPr>
              <w:pStyle w:val="TAH"/>
            </w:pPr>
            <w: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49FA60D" w14:textId="77777777" w:rsidR="00E308B2" w:rsidRDefault="00E308B2" w:rsidP="00AC5BAF">
            <w:pPr>
              <w:pStyle w:val="TAH"/>
            </w:pPr>
            <w: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BB22E58" w14:textId="77777777" w:rsidR="00E308B2" w:rsidRDefault="00E308B2" w:rsidP="00AC5BAF">
            <w:pPr>
              <w:pStyle w:val="TAH"/>
            </w:pPr>
            <w:r>
              <w:t>Rel</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DA8B5EA" w14:textId="77777777" w:rsidR="00E308B2" w:rsidRDefault="00E308B2" w:rsidP="00AC5BAF">
            <w:pPr>
              <w:pStyle w:val="TAH"/>
            </w:pPr>
            <w:r>
              <w:t>Work Item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C57CAF0" w14:textId="77777777" w:rsidR="00E308B2" w:rsidRDefault="00E308B2" w:rsidP="00AC5BAF">
            <w:pPr>
              <w:pStyle w:val="TAH"/>
            </w:pPr>
            <w: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F115FFC" w14:textId="77777777" w:rsidR="00E308B2" w:rsidRDefault="00E308B2" w:rsidP="00AC5BAF">
            <w:pPr>
              <w:pStyle w:val="TAH"/>
            </w:pPr>
            <w:r>
              <w:t>Decision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89C17B1" w14:textId="77777777" w:rsidR="00E308B2" w:rsidRDefault="00E308B2" w:rsidP="00AC5BAF">
            <w:pPr>
              <w:pStyle w:val="TAH"/>
            </w:pPr>
            <w:r>
              <w:t>Revised to</w:t>
            </w:r>
          </w:p>
        </w:tc>
      </w:tr>
      <w:tr w:rsidR="00E308B2" w14:paraId="366E7ED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81649"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BDE04" w14:textId="77777777" w:rsidR="00E308B2" w:rsidRDefault="00E308B2" w:rsidP="00AC5BAF">
            <w:pPr>
              <w:pStyle w:val="TAL"/>
            </w:pPr>
            <w:r>
              <w:t>S2-2405841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0FDB8" w14:textId="77777777" w:rsidR="00E308B2" w:rsidRDefault="00E308B2" w:rsidP="00AC5BAF">
            <w:pPr>
              <w:pStyle w:val="TAL"/>
            </w:pPr>
            <w: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25383" w14:textId="77777777" w:rsidR="00E308B2" w:rsidRDefault="00E308B2" w:rsidP="00AC5BAF">
            <w:pPr>
              <w:pStyle w:val="TAL"/>
            </w:pPr>
            <w:r>
              <w:t>SA2#163 meeting 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A8FFF"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3077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18A2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D45DE" w14:textId="77777777" w:rsidR="00E308B2" w:rsidRDefault="00E308B2" w:rsidP="00AC5BAF">
            <w:pPr>
              <w:pStyle w:val="TAL"/>
              <w:rPr>
                <w:sz w:val="24"/>
                <w:szCs w:val="24"/>
              </w:rPr>
            </w:pPr>
            <w:r>
              <w:t>This AGENDA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E37B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CD1EE" w14:textId="77777777" w:rsidR="00E308B2" w:rsidRDefault="00E308B2" w:rsidP="00AC5BAF">
            <w:pPr>
              <w:pStyle w:val="TAL"/>
            </w:pPr>
          </w:p>
        </w:tc>
      </w:tr>
      <w:tr w:rsidR="00E308B2" w14:paraId="07DF7F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5B13D" w14:textId="77777777" w:rsidR="00E308B2" w:rsidRDefault="00E308B2" w:rsidP="00AC5BAF">
            <w:pPr>
              <w:pStyle w:val="TAL"/>
              <w:rPr>
                <w:sz w:val="24"/>
                <w:szCs w:val="24"/>
              </w:rPr>
            </w:pPr>
            <w: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D398B" w14:textId="77777777" w:rsidR="00E308B2" w:rsidRDefault="00E308B2" w:rsidP="00AC5BAF">
            <w:pPr>
              <w:pStyle w:val="TAL"/>
            </w:pPr>
            <w:r>
              <w:t>S2-2405842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54ECF"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D0F5A" w14:textId="77777777" w:rsidR="00E308B2" w:rsidRDefault="00E308B2" w:rsidP="00AC5BAF">
            <w:pPr>
              <w:pStyle w:val="TAL"/>
            </w:pPr>
            <w:r>
              <w:t>Draft Report of SA WG2 meeting #162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2B35C" w14:textId="77777777" w:rsidR="00E308B2" w:rsidRDefault="00E308B2" w:rsidP="00AC5BAF">
            <w:pPr>
              <w:pStyle w:val="TAL"/>
            </w:pPr>
            <w:r>
              <w:t>SA WG2 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79BB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DF719"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D73B2" w14:textId="77777777" w:rsidR="00E308B2" w:rsidRDefault="00E308B2" w:rsidP="00AC5BAF">
            <w:pPr>
              <w:pStyle w:val="TAL"/>
              <w:rPr>
                <w:sz w:val="24"/>
                <w:szCs w:val="24"/>
              </w:rPr>
            </w:pPr>
            <w:r>
              <w:t>Revised to S2-2406875.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C1FA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6EEB0" w14:textId="77777777" w:rsidR="00E308B2" w:rsidRDefault="00E308B2" w:rsidP="00AC5BAF">
            <w:pPr>
              <w:pStyle w:val="TAL"/>
            </w:pPr>
            <w:r>
              <w:t>S2-2406875</w:t>
            </w:r>
          </w:p>
        </w:tc>
      </w:tr>
      <w:tr w:rsidR="00E308B2" w14:paraId="349287F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ACB08" w14:textId="77777777" w:rsidR="00E308B2" w:rsidRDefault="00E308B2" w:rsidP="00AC5BAF">
            <w:pPr>
              <w:pStyle w:val="TAL"/>
            </w:pPr>
            <w:r>
              <w:t>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BAC91" w14:textId="77777777" w:rsidR="00E308B2" w:rsidRDefault="00E308B2" w:rsidP="00AC5BAF">
            <w:pPr>
              <w:pStyle w:val="TAL"/>
            </w:pPr>
            <w:r>
              <w:t>S2-2405843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809E3"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00512" w14:textId="77777777" w:rsidR="00E308B2" w:rsidRDefault="00E308B2" w:rsidP="00AC5BAF">
            <w:pPr>
              <w:pStyle w:val="TAL"/>
            </w:pPr>
            <w:r>
              <w:t>LS from CT WG1: LS on identifiers of 5G ProSe end UEs for 5G ProSe UE-to-UE relay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F5D31"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6F44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5E23E" w14:textId="77777777" w:rsidR="00E308B2" w:rsidRDefault="00E308B2" w:rsidP="00AC5BAF">
            <w:pPr>
              <w:pStyle w:val="TAL"/>
            </w:pPr>
            <w:r>
              <w:t>5G_ProSe_Ph2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54302" w14:textId="77777777" w:rsidR="00E308B2" w:rsidRDefault="00E308B2" w:rsidP="00AC5BAF">
            <w:pPr>
              <w:pStyle w:val="TAL"/>
            </w:pPr>
            <w:r>
              <w:t>Revision of Postponed S2-2403872 from S2#162.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87F70"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DD21E" w14:textId="77777777" w:rsidR="00E308B2" w:rsidRDefault="00E308B2" w:rsidP="00AC5BAF">
            <w:pPr>
              <w:pStyle w:val="TAL"/>
            </w:pPr>
          </w:p>
        </w:tc>
      </w:tr>
      <w:tr w:rsidR="00E308B2" w14:paraId="484F399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7CC80" w14:textId="77777777" w:rsidR="00E308B2" w:rsidRDefault="00E308B2" w:rsidP="00AC5BAF">
            <w:pPr>
              <w:pStyle w:val="TAL"/>
              <w:rPr>
                <w:sz w:val="24"/>
                <w:szCs w:val="24"/>
              </w:rPr>
            </w:pPr>
            <w:r>
              <w:t>9.13.2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D314E" w14:textId="77777777" w:rsidR="00E308B2" w:rsidRDefault="00E308B2" w:rsidP="00AC5BAF">
            <w:pPr>
              <w:pStyle w:val="TAL"/>
            </w:pPr>
            <w:r>
              <w:t>S2-2405844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938E7"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8DF45" w14:textId="77777777" w:rsidR="00E308B2" w:rsidRDefault="00E308B2" w:rsidP="00AC5BAF">
            <w:pPr>
              <w:pStyle w:val="TAL"/>
            </w:pPr>
            <w:r>
              <w:t>LS from CT WG1: LS on Rel-18 RedCap enhancements 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A1C60"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F858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3B45C" w14:textId="77777777" w:rsidR="00E308B2" w:rsidRDefault="00E308B2" w:rsidP="00AC5BAF">
            <w:pPr>
              <w:pStyle w:val="TAL"/>
            </w:pPr>
            <w:r>
              <w:t>NR_redcap_enh-Core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B1F8A" w14:textId="77777777" w:rsidR="00E308B2" w:rsidRDefault="00E308B2" w:rsidP="00AC5BAF">
            <w:pPr>
              <w:pStyle w:val="TAL"/>
            </w:pPr>
            <w:r>
              <w:t>Revision of Postponed S2-2403873 from S2#162.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5BD1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4BC0F" w14:textId="77777777" w:rsidR="00E308B2" w:rsidRDefault="00E308B2" w:rsidP="00AC5BAF">
            <w:pPr>
              <w:pStyle w:val="TAL"/>
            </w:pPr>
          </w:p>
        </w:tc>
      </w:tr>
      <w:tr w:rsidR="00E308B2" w14:paraId="4E0265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1C4F4" w14:textId="77777777" w:rsidR="00E308B2" w:rsidRDefault="00E308B2" w:rsidP="00AC5BAF">
            <w:pPr>
              <w:pStyle w:val="TAL"/>
              <w:rPr>
                <w:sz w:val="24"/>
                <w:szCs w:val="24"/>
              </w:rPr>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D8FB9" w14:textId="77777777" w:rsidR="00E308B2" w:rsidRDefault="00E308B2" w:rsidP="00AC5BAF">
            <w:pPr>
              <w:pStyle w:val="TAL"/>
            </w:pPr>
            <w:r>
              <w:t>S2-2405845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F5FD5"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C4DFD" w14:textId="77777777" w:rsidR="00E308B2" w:rsidRDefault="00E308B2" w:rsidP="00AC5BAF">
            <w:pPr>
              <w:pStyle w:val="TAL"/>
            </w:pPr>
            <w:r>
              <w:t>LS from CT WG3: LS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8B40E" w14:textId="77777777" w:rsidR="00E308B2" w:rsidRDefault="00E308B2" w:rsidP="00AC5BAF">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0726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2844E"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A93D5" w14:textId="77777777" w:rsidR="00E308B2" w:rsidRDefault="00E308B2" w:rsidP="00AC5BAF">
            <w:pPr>
              <w:pStyle w:val="TAL"/>
            </w:pPr>
            <w:r>
              <w:t>Revision of Postponed S2-2403877 from S2#162. Response drafted in S2-2406177. Final response in S2-2407234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610A5"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9619C" w14:textId="77777777" w:rsidR="00E308B2" w:rsidRDefault="00E308B2" w:rsidP="00AC5BAF">
            <w:pPr>
              <w:pStyle w:val="TAL"/>
            </w:pPr>
          </w:p>
        </w:tc>
      </w:tr>
      <w:tr w:rsidR="00E308B2" w14:paraId="1038693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C8E13"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358A1" w14:textId="77777777" w:rsidR="00E308B2" w:rsidRDefault="00E308B2" w:rsidP="00AC5BAF">
            <w:pPr>
              <w:pStyle w:val="TAL"/>
            </w:pPr>
            <w:r>
              <w:t>S2-2405846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BD747"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EA0DF" w14:textId="77777777" w:rsidR="00E308B2" w:rsidRDefault="00E308B2" w:rsidP="00AC5BAF">
            <w:pPr>
              <w:pStyle w:val="TAL"/>
            </w:pPr>
            <w:r>
              <w:t>LS from RAN WG3: Reply LS on the service requirement of restricting satellite access RAT type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E824C"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97E0C"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53D12" w14:textId="77777777" w:rsidR="00E308B2" w:rsidRPr="00925BE9" w:rsidRDefault="00E308B2" w:rsidP="00AC5BAF">
            <w:pPr>
              <w:pStyle w:val="TAL"/>
              <w:rPr>
                <w:lang w:val="fr-FR"/>
              </w:rPr>
            </w:pPr>
            <w:r w:rsidRPr="00925BE9">
              <w:rPr>
                <w:lang w:val="fr-FR"/>
              </w:rPr>
              <w:t>NR_NTN_solutions, LTE_NBIOT_eMTC_NTN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4A38D" w14:textId="77777777" w:rsidR="00E308B2" w:rsidRDefault="00E308B2" w:rsidP="00AC5BAF">
            <w:pPr>
              <w:pStyle w:val="TAL"/>
            </w:pPr>
            <w:r>
              <w:t>Revision of Postponed S2-2403896 from S2#162.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30914"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0083A" w14:textId="77777777" w:rsidR="00E308B2" w:rsidRDefault="00E308B2" w:rsidP="00AC5BAF">
            <w:pPr>
              <w:pStyle w:val="TAL"/>
            </w:pPr>
          </w:p>
        </w:tc>
      </w:tr>
      <w:tr w:rsidR="00E308B2" w14:paraId="3C679D0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A56FF"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86EEB" w14:textId="77777777" w:rsidR="00E308B2" w:rsidRDefault="00E308B2" w:rsidP="00AC5BAF">
            <w:pPr>
              <w:pStyle w:val="TAL"/>
            </w:pPr>
            <w:r>
              <w:t>S2-2405847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417FF"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95765" w14:textId="77777777" w:rsidR="00E308B2" w:rsidRDefault="00E308B2" w:rsidP="00AC5BAF">
            <w:pPr>
              <w:pStyle w:val="TAL"/>
            </w:pPr>
            <w:r>
              <w:t>LS from TSG RAN: Reply LS RP-240029 on per UE energy consumption in RAN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A9BA7" w14:textId="77777777" w:rsidR="00E308B2" w:rsidRDefault="00E308B2" w:rsidP="00AC5BAF">
            <w:pPr>
              <w:pStyle w:val="TAL"/>
            </w:pPr>
            <w: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226F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DAEA5"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1AC69" w14:textId="77777777" w:rsidR="00E308B2" w:rsidRDefault="00E308B2" w:rsidP="00AC5BAF">
            <w:pPr>
              <w:pStyle w:val="TAL"/>
            </w:pPr>
            <w:r>
              <w:t>Revision of Postponed S2-2403898 from S2#162.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00206"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A7DC5" w14:textId="77777777" w:rsidR="00E308B2" w:rsidRDefault="00E308B2" w:rsidP="00AC5BAF">
            <w:pPr>
              <w:pStyle w:val="TAL"/>
            </w:pPr>
          </w:p>
        </w:tc>
      </w:tr>
      <w:tr w:rsidR="00E308B2" w14:paraId="3E4AF71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FBA55"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C2FD7" w14:textId="77777777" w:rsidR="00E308B2" w:rsidRDefault="00E308B2" w:rsidP="00AC5BAF">
            <w:pPr>
              <w:pStyle w:val="TAL"/>
            </w:pPr>
            <w:r>
              <w:t>S2-2405848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40061"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F68B3" w14:textId="77777777" w:rsidR="00E308B2" w:rsidRDefault="00E308B2" w:rsidP="00AC5BAF">
            <w:pPr>
              <w:pStyle w:val="TAL"/>
            </w:pPr>
            <w:r>
              <w:t>LS from SA WG1: Reply LS to clarify PS Data Off exemption for services over IMS DC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05E3D" w14:textId="77777777" w:rsidR="00E308B2" w:rsidRDefault="00E308B2" w:rsidP="00AC5BAF">
            <w:pPr>
              <w:pStyle w:val="TAL"/>
            </w:pPr>
            <w: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C216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94A32"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056B4" w14:textId="77777777" w:rsidR="00E308B2" w:rsidRDefault="00E308B2" w:rsidP="00AC5BAF">
            <w:pPr>
              <w:pStyle w:val="TAL"/>
            </w:pPr>
            <w:r>
              <w:t>Revision of Postponed S2-2403900 from S2#162.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AF8A7"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20086" w14:textId="77777777" w:rsidR="00E308B2" w:rsidRDefault="00E308B2" w:rsidP="00AC5BAF">
            <w:pPr>
              <w:pStyle w:val="TAL"/>
            </w:pPr>
          </w:p>
        </w:tc>
      </w:tr>
      <w:tr w:rsidR="00E308B2" w14:paraId="123F91B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4E73E"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82BD6" w14:textId="77777777" w:rsidR="00E308B2" w:rsidRDefault="00E308B2" w:rsidP="00AC5BAF">
            <w:pPr>
              <w:pStyle w:val="TAL"/>
            </w:pPr>
            <w:r>
              <w:t>S2-2405849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68350"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87459" w14:textId="77777777" w:rsidR="00E308B2" w:rsidRDefault="00E308B2" w:rsidP="00AC5BAF">
            <w:pPr>
              <w:pStyle w:val="TAL"/>
            </w:pPr>
            <w:r>
              <w:t>LS from SA WG3: LS on Issues related Analytics context transfer between AnLF(s)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43D78"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6F4D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BCA8E" w14:textId="77777777" w:rsidR="00E308B2" w:rsidRDefault="00E308B2" w:rsidP="00AC5BAF">
            <w:pPr>
              <w:pStyle w:val="TAL"/>
            </w:pPr>
            <w:r>
              <w:t>eNA_Ph3_SEC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65306" w14:textId="77777777" w:rsidR="00E308B2" w:rsidRDefault="00E308B2" w:rsidP="00AC5BAF">
            <w:pPr>
              <w:pStyle w:val="TAL"/>
            </w:pPr>
            <w:r>
              <w:t>Revision of Postponed S2-2403909 from S2#162. Responses drafted in S2-2405979 and S2-2406490.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BD1D0"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D0117" w14:textId="77777777" w:rsidR="00E308B2" w:rsidRDefault="00E308B2" w:rsidP="00AC5BAF">
            <w:pPr>
              <w:pStyle w:val="TAL"/>
            </w:pPr>
          </w:p>
        </w:tc>
      </w:tr>
      <w:tr w:rsidR="00E308B2" w14:paraId="2FED74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6FD51"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0D75C" w14:textId="77777777" w:rsidR="00E308B2" w:rsidRDefault="00E308B2" w:rsidP="00AC5BAF">
            <w:pPr>
              <w:pStyle w:val="TAL"/>
            </w:pPr>
            <w:r>
              <w:t>S2-2405850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28A1D"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93C05" w14:textId="77777777" w:rsidR="00E308B2" w:rsidRDefault="00E308B2" w:rsidP="00AC5BAF">
            <w:pPr>
              <w:pStyle w:val="TAL"/>
            </w:pPr>
            <w:r>
              <w:t>LS from TSG SA: LS on removing Ranging/SL Positioning service exposure to Client UE through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08294" w14:textId="77777777" w:rsidR="00E308B2" w:rsidRDefault="00E308B2" w:rsidP="00AC5BAF">
            <w:pPr>
              <w:pStyle w:val="TAL"/>
            </w:pPr>
            <w: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E3DD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7EF72" w14:textId="77777777" w:rsidR="00E308B2" w:rsidRDefault="00E308B2" w:rsidP="00AC5BAF">
            <w:pPr>
              <w:pStyle w:val="TAL"/>
            </w:pPr>
            <w:r>
              <w:t>Ranging_SL, Ranging_SL_SEC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9D00B" w14:textId="77777777" w:rsidR="00E308B2" w:rsidRDefault="00E308B2" w:rsidP="00AC5BAF">
            <w:pPr>
              <w:pStyle w:val="TAL"/>
            </w:pPr>
            <w:r>
              <w:t>Revision of Postponed S2-2403915 from S2#162.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EF17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32ACB" w14:textId="77777777" w:rsidR="00E308B2" w:rsidRDefault="00E308B2" w:rsidP="00AC5BAF">
            <w:pPr>
              <w:pStyle w:val="TAL"/>
            </w:pPr>
          </w:p>
        </w:tc>
      </w:tr>
      <w:tr w:rsidR="00E308B2" w14:paraId="0234D5A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ED8A9" w14:textId="77777777" w:rsidR="00E308B2" w:rsidRDefault="00E308B2" w:rsidP="00AC5BAF">
            <w:pPr>
              <w:pStyle w:val="TAL"/>
              <w:rPr>
                <w:sz w:val="24"/>
                <w:szCs w:val="24"/>
              </w:rPr>
            </w:pPr>
            <w:r>
              <w:lastRenderedPageBreak/>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A9DF7" w14:textId="77777777" w:rsidR="00E308B2" w:rsidRDefault="00E308B2" w:rsidP="00AC5BAF">
            <w:pPr>
              <w:pStyle w:val="TAL"/>
            </w:pPr>
            <w:r>
              <w:t>S2-2405851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AED03"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37596" w14:textId="77777777" w:rsidR="00E308B2" w:rsidRDefault="00E308B2" w:rsidP="00AC5BAF">
            <w:pPr>
              <w:pStyle w:val="TAL"/>
            </w:pPr>
            <w:r>
              <w:t>LS from CableLabs: Requirements for potential ATSSS Phase 4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2F21B" w14:textId="77777777" w:rsidR="00E308B2" w:rsidRDefault="00E308B2" w:rsidP="00AC5BAF">
            <w:pPr>
              <w:pStyle w:val="TAL"/>
            </w:pPr>
            <w: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EBDF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A837F" w14:textId="77777777" w:rsidR="00E308B2" w:rsidRDefault="00E308B2" w:rsidP="00AC5BAF">
            <w:pPr>
              <w:pStyle w:val="TAL"/>
              <w:rPr>
                <w:sz w:val="24"/>
                <w:szCs w:val="24"/>
              </w:rPr>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38604" w14:textId="77777777" w:rsidR="00E308B2" w:rsidRDefault="00E308B2" w:rsidP="00AC5BAF">
            <w:pPr>
              <w:pStyle w:val="TAL"/>
            </w:pPr>
            <w:r>
              <w:t>Revision of Postponed S2-2403916 from S2#162.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90A11"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3F403" w14:textId="77777777" w:rsidR="00E308B2" w:rsidRDefault="00E308B2" w:rsidP="00AC5BAF">
            <w:pPr>
              <w:pStyle w:val="TAL"/>
            </w:pPr>
          </w:p>
        </w:tc>
      </w:tr>
      <w:tr w:rsidR="00E308B2" w14:paraId="75CD643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55B35"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8DD8B" w14:textId="77777777" w:rsidR="00E308B2" w:rsidRDefault="00E308B2" w:rsidP="00AC5BAF">
            <w:pPr>
              <w:pStyle w:val="TAL"/>
            </w:pPr>
            <w:r>
              <w:t>S2-2405852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7ED72"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D00FC" w14:textId="77777777" w:rsidR="00E308B2" w:rsidRDefault="00E308B2" w:rsidP="00AC5BAF">
            <w:pPr>
              <w:pStyle w:val="TAL"/>
            </w:pPr>
            <w:r>
              <w:t>LS from ETSI ISG MEC: ETSI ISG MEC publication of MEC Phase 3 deliverables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BA3D4" w14:textId="77777777" w:rsidR="00E308B2" w:rsidRDefault="00E308B2" w:rsidP="00AC5BAF">
            <w:pPr>
              <w:pStyle w:val="TAL"/>
            </w:pPr>
            <w:r>
              <w:t>ETSI ISG MEC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8E58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9C93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897F9"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AFB41"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5D79C" w14:textId="77777777" w:rsidR="00E308B2" w:rsidRDefault="00E308B2" w:rsidP="00AC5BAF">
            <w:pPr>
              <w:pStyle w:val="TAL"/>
            </w:pPr>
          </w:p>
        </w:tc>
      </w:tr>
      <w:tr w:rsidR="00E308B2" w14:paraId="79F1200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9BAFD"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75A3F" w14:textId="77777777" w:rsidR="00E308B2" w:rsidRDefault="00E308B2" w:rsidP="00AC5BAF">
            <w:pPr>
              <w:pStyle w:val="TAL"/>
            </w:pPr>
            <w:r>
              <w:t>S2-2405853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DF0AA"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67211" w14:textId="77777777" w:rsidR="00E308B2" w:rsidRDefault="00E308B2" w:rsidP="00AC5BAF">
            <w:pPr>
              <w:pStyle w:val="TAL"/>
            </w:pPr>
            <w:r>
              <w:t>LS from ETSI ISG MEC: ETSI ISG MEC publication of MEC Phase 3 specifications related to MEC federation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2B485" w14:textId="77777777" w:rsidR="00E308B2" w:rsidRDefault="00E308B2" w:rsidP="00AC5BAF">
            <w:pPr>
              <w:pStyle w:val="TAL"/>
            </w:pPr>
            <w:r>
              <w:t>ETSI ISG MEC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40A9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7062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37143"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CFD8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78E0B" w14:textId="77777777" w:rsidR="00E308B2" w:rsidRDefault="00E308B2" w:rsidP="00AC5BAF">
            <w:pPr>
              <w:pStyle w:val="TAL"/>
            </w:pPr>
          </w:p>
        </w:tc>
      </w:tr>
      <w:tr w:rsidR="00E308B2" w14:paraId="097100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672D4"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FF12E" w14:textId="77777777" w:rsidR="00E308B2" w:rsidRDefault="00E308B2" w:rsidP="00AC5BAF">
            <w:pPr>
              <w:pStyle w:val="TAL"/>
            </w:pPr>
            <w:r>
              <w:t>S2-2405854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43419"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F7A60" w14:textId="77777777" w:rsidR="00E308B2" w:rsidRDefault="00E308B2" w:rsidP="00AC5BAF">
            <w:pPr>
              <w:pStyle w:val="TAL"/>
            </w:pPr>
            <w:r>
              <w:t>LS from ITU-T SG13: LS on consent of draft new Recommendation ITU-T Y.3186 (ex Y.IMT2020-DJLML) 'Requirements and framework for distributed joint learning to enable machine learning in future networks including IMT-2020'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67FCD" w14:textId="77777777" w:rsidR="00E308B2" w:rsidRDefault="00E308B2" w:rsidP="00AC5BAF">
            <w:pPr>
              <w:pStyle w:val="TAL"/>
            </w:pPr>
            <w:r>
              <w:t>ITU-T SG13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1CDE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46563"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284B1" w14:textId="77777777" w:rsidR="00E308B2" w:rsidRDefault="00E308B2" w:rsidP="00AC5BAF">
            <w:pPr>
              <w:pStyle w:val="TAL"/>
              <w:rPr>
                <w:sz w:val="24"/>
                <w:szCs w:val="24"/>
              </w:rPr>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9728F"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CC652" w14:textId="77777777" w:rsidR="00E308B2" w:rsidRDefault="00E308B2" w:rsidP="00AC5BAF">
            <w:pPr>
              <w:pStyle w:val="TAL"/>
            </w:pPr>
          </w:p>
        </w:tc>
      </w:tr>
      <w:tr w:rsidR="00E308B2" w14:paraId="1223A3E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19C84"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E5C1B" w14:textId="77777777" w:rsidR="00E308B2" w:rsidRDefault="00E308B2" w:rsidP="00AC5BAF">
            <w:pPr>
              <w:pStyle w:val="TAL"/>
            </w:pPr>
            <w:r>
              <w:t>S2-2405855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03DB9"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C8161" w14:textId="77777777" w:rsidR="00E308B2" w:rsidRDefault="00E308B2" w:rsidP="00AC5BAF">
            <w:pPr>
              <w:pStyle w:val="TAL"/>
            </w:pPr>
            <w:r>
              <w:t>LS from ITU-T SG13: LS on initiation of new work item ITU-T Y.IMT2020-DDP 'Future networks including IMT-2020: requirements and framework of distributed data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C2F4C" w14:textId="77777777" w:rsidR="00E308B2" w:rsidRDefault="00E308B2" w:rsidP="00AC5BAF">
            <w:pPr>
              <w:pStyle w:val="TAL"/>
            </w:pPr>
            <w:r>
              <w:t>ITU-T SG13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F44E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3715E"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0EB02"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4669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1B2C2" w14:textId="77777777" w:rsidR="00E308B2" w:rsidRDefault="00E308B2" w:rsidP="00AC5BAF">
            <w:pPr>
              <w:pStyle w:val="TAL"/>
            </w:pPr>
          </w:p>
        </w:tc>
      </w:tr>
      <w:tr w:rsidR="00E308B2" w14:paraId="757C4CF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2BBB0"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73DAF" w14:textId="77777777" w:rsidR="00E308B2" w:rsidRDefault="00E308B2" w:rsidP="00AC5BAF">
            <w:pPr>
              <w:pStyle w:val="TAL"/>
            </w:pPr>
            <w:r>
              <w:t>S2-2405856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62809"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AA35A" w14:textId="77777777" w:rsidR="00E308B2" w:rsidRDefault="00E308B2" w:rsidP="00AC5BAF">
            <w:pPr>
              <w:pStyle w:val="TAL"/>
            </w:pPr>
            <w:r>
              <w:t>LS from ITU-T SG13: LS on initiation of new work item ITU-T Y.ESBN 'Enhanced service-based network in IMT-2020 networks and beyond'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9BBD8" w14:textId="77777777" w:rsidR="00E308B2" w:rsidRDefault="00E308B2" w:rsidP="00AC5BAF">
            <w:pPr>
              <w:pStyle w:val="TAL"/>
            </w:pPr>
            <w:r>
              <w:t>ITU-T SG13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8029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852BE"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B0E7A"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734C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0F464" w14:textId="77777777" w:rsidR="00E308B2" w:rsidRDefault="00E308B2" w:rsidP="00AC5BAF">
            <w:pPr>
              <w:pStyle w:val="TAL"/>
            </w:pPr>
          </w:p>
        </w:tc>
      </w:tr>
      <w:tr w:rsidR="00E308B2" w14:paraId="7064561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24347"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BCBA4" w14:textId="77777777" w:rsidR="00E308B2" w:rsidRDefault="00E308B2" w:rsidP="00AC5BAF">
            <w:pPr>
              <w:pStyle w:val="TAL"/>
            </w:pPr>
            <w:r>
              <w:t>S2-2405857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02C0B"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67730" w14:textId="77777777" w:rsidR="00E308B2" w:rsidRDefault="00E308B2" w:rsidP="00AC5BAF">
            <w:pPr>
              <w:pStyle w:val="TAL"/>
            </w:pPr>
            <w:r>
              <w:t>LS from CT WG1: LS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75A6E"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520A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36A48"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13967" w14:textId="77777777" w:rsidR="00E308B2" w:rsidRDefault="00E308B2" w:rsidP="00AC5BAF">
            <w:pPr>
              <w:pStyle w:val="TAL"/>
            </w:pPr>
            <w:r>
              <w:t>Responses drafted in S2-2406053, S2-2406061, S2-2406404, S2-2406407. Final response in S2-2406888.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3F7D1"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6C6C5" w14:textId="77777777" w:rsidR="00E308B2" w:rsidRDefault="00E308B2" w:rsidP="00AC5BAF">
            <w:pPr>
              <w:pStyle w:val="TAL"/>
            </w:pPr>
          </w:p>
        </w:tc>
      </w:tr>
      <w:tr w:rsidR="00E308B2" w14:paraId="6C7D584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7D173"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B16FF" w14:textId="77777777" w:rsidR="00E308B2" w:rsidRDefault="00E308B2" w:rsidP="00AC5BAF">
            <w:pPr>
              <w:pStyle w:val="TAL"/>
            </w:pPr>
            <w:r>
              <w:t>S2-2405858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E15E6"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AC331" w14:textId="77777777" w:rsidR="00E308B2" w:rsidRDefault="00E308B2" w:rsidP="00AC5BAF">
            <w:pPr>
              <w:pStyle w:val="TAL"/>
            </w:pPr>
            <w:r>
              <w:t>LS from CT WG1: Reply LS on Handling of regulatory prioritized services in Non-allowed areas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EEFD6"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3D80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47FE7" w14:textId="77777777" w:rsidR="00E308B2" w:rsidRDefault="00E308B2" w:rsidP="00AC5BAF">
            <w:pPr>
              <w:pStyle w:val="TAL"/>
            </w:pPr>
            <w:r>
              <w:t>5GProtoc18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BB38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44B7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0F2BE" w14:textId="77777777" w:rsidR="00E308B2" w:rsidRDefault="00E308B2" w:rsidP="00AC5BAF">
            <w:pPr>
              <w:pStyle w:val="TAL"/>
            </w:pPr>
          </w:p>
        </w:tc>
      </w:tr>
      <w:tr w:rsidR="00E308B2" w14:paraId="0FDEDE0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0CCB3" w14:textId="77777777" w:rsidR="00E308B2" w:rsidRDefault="00E308B2" w:rsidP="00AC5BAF">
            <w:pPr>
              <w:pStyle w:val="TAL"/>
              <w:rPr>
                <w:sz w:val="24"/>
                <w:szCs w:val="24"/>
              </w:rPr>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9C352" w14:textId="77777777" w:rsidR="00E308B2" w:rsidRDefault="00E308B2" w:rsidP="00AC5BAF">
            <w:pPr>
              <w:pStyle w:val="TAL"/>
            </w:pPr>
            <w:r>
              <w:t>S2-2405859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707E3"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68D45" w14:textId="77777777" w:rsidR="00E308B2" w:rsidRDefault="00E308B2" w:rsidP="00AC5BAF">
            <w:pPr>
              <w:pStyle w:val="TAL"/>
            </w:pPr>
            <w:r>
              <w:t>LS from CT WG1: LS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66901"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73C8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90558"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ECAB2" w14:textId="77777777" w:rsidR="00E308B2" w:rsidRDefault="00E308B2" w:rsidP="00AC5BAF">
            <w:pPr>
              <w:pStyle w:val="TAL"/>
            </w:pPr>
            <w:r>
              <w:t>Responses drafted in S2-2406245, S2-2406154, S2-2406368, S2-2406649, S2-2406687. Final response in S2-2406945.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304AE"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73DE8" w14:textId="77777777" w:rsidR="00E308B2" w:rsidRDefault="00E308B2" w:rsidP="00AC5BAF">
            <w:pPr>
              <w:pStyle w:val="TAL"/>
            </w:pPr>
          </w:p>
        </w:tc>
      </w:tr>
      <w:tr w:rsidR="00E308B2" w14:paraId="561F219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95A6F"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F39A1" w14:textId="77777777" w:rsidR="00E308B2" w:rsidRDefault="00E308B2" w:rsidP="00AC5BAF">
            <w:pPr>
              <w:pStyle w:val="TAL"/>
            </w:pPr>
            <w:r>
              <w:t>S2-2405860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29F25"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01720" w14:textId="77777777" w:rsidR="00E308B2" w:rsidRDefault="00E308B2" w:rsidP="00AC5BAF">
            <w:pPr>
              <w:pStyle w:val="TAL"/>
            </w:pPr>
            <w:r>
              <w:t>LS from CT WG1: LS on the condition for provisioning of the ePDG identity to the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3E171"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C9C7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A9DA7" w14:textId="77777777" w:rsidR="00E308B2" w:rsidRDefault="00E308B2" w:rsidP="00AC5BAF">
            <w:pPr>
              <w:pStyle w:val="TAL"/>
            </w:pPr>
            <w:r>
              <w:t>SAES18-non3GPP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EDA25"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3AC6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A125C" w14:textId="77777777" w:rsidR="00E308B2" w:rsidRDefault="00E308B2" w:rsidP="00AC5BAF">
            <w:pPr>
              <w:pStyle w:val="TAL"/>
            </w:pPr>
          </w:p>
        </w:tc>
      </w:tr>
      <w:tr w:rsidR="00E308B2" w14:paraId="55F7DF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7C931"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E0689" w14:textId="77777777" w:rsidR="00E308B2" w:rsidRDefault="00E308B2" w:rsidP="00AC5BAF">
            <w:pPr>
              <w:pStyle w:val="TAL"/>
            </w:pPr>
            <w:r>
              <w:t>S2-2405861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D9647"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AF9D6" w14:textId="77777777" w:rsidR="00E308B2" w:rsidRDefault="00E308B2" w:rsidP="00AC5BAF">
            <w:pPr>
              <w:pStyle w:val="TAL"/>
            </w:pPr>
            <w:r>
              <w:t>LS from CT WG1: LS affirming CT1s responsibilities for PLMN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F4AA1"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ECBB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947E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83365" w14:textId="77777777" w:rsidR="00E308B2" w:rsidRDefault="00E308B2" w:rsidP="00AC5BAF">
            <w:pPr>
              <w:pStyle w:val="TAL"/>
              <w:rPr>
                <w:sz w:val="24"/>
                <w:szCs w:val="24"/>
              </w:rPr>
            </w:pPr>
            <w:r>
              <w:t>Responses drafted in S2-2405980, S2-2406169.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898A8"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5659C" w14:textId="77777777" w:rsidR="00E308B2" w:rsidRDefault="00E308B2" w:rsidP="00AC5BAF">
            <w:pPr>
              <w:pStyle w:val="TAL"/>
            </w:pPr>
          </w:p>
        </w:tc>
      </w:tr>
      <w:tr w:rsidR="00E308B2" w14:paraId="739EDBE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26670" w14:textId="77777777" w:rsidR="00E308B2" w:rsidRDefault="00E308B2" w:rsidP="00AC5BAF">
            <w:pPr>
              <w:pStyle w:val="TAL"/>
              <w:rPr>
                <w:sz w:val="24"/>
                <w:szCs w:val="24"/>
              </w:rPr>
            </w:pPr>
            <w:r>
              <w:lastRenderedPageBreak/>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0A6C8" w14:textId="77777777" w:rsidR="00E308B2" w:rsidRDefault="00E308B2" w:rsidP="00AC5BAF">
            <w:pPr>
              <w:pStyle w:val="TAL"/>
            </w:pPr>
            <w:r>
              <w:t>S2-2405862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B4D86"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A0C15" w14:textId="77777777" w:rsidR="00E308B2" w:rsidRDefault="00E308B2" w:rsidP="00AC5BAF">
            <w:pPr>
              <w:pStyle w:val="TAL"/>
            </w:pPr>
            <w:r>
              <w:t>LS from CT WG3: LS on Clarification related to NSI and Target Service Area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E6BF4" w14:textId="77777777" w:rsidR="00E308B2" w:rsidRDefault="00E308B2" w:rsidP="00AC5BAF">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03FE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FD5E8"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E1B7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FA90C"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519E2" w14:textId="77777777" w:rsidR="00E308B2" w:rsidRDefault="00E308B2" w:rsidP="00AC5BAF">
            <w:pPr>
              <w:pStyle w:val="TAL"/>
            </w:pPr>
          </w:p>
        </w:tc>
      </w:tr>
      <w:tr w:rsidR="00E308B2" w14:paraId="674D25B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7F15C"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31D62" w14:textId="77777777" w:rsidR="00E308B2" w:rsidRDefault="00E308B2" w:rsidP="00AC5BAF">
            <w:pPr>
              <w:pStyle w:val="TAL"/>
            </w:pPr>
            <w:r>
              <w:t>S2-2405863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AEC99"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3AC09" w14:textId="77777777" w:rsidR="00E308B2" w:rsidRDefault="00E308B2" w:rsidP="00AC5BAF">
            <w:pPr>
              <w:pStyle w:val="TAL"/>
            </w:pPr>
            <w:r>
              <w:t>LS from CT WG3: Question on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B91E4" w14:textId="77777777" w:rsidR="00E308B2" w:rsidRDefault="00E308B2" w:rsidP="00AC5BAF">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8894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76481"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75812" w14:textId="77777777" w:rsidR="00E308B2" w:rsidRDefault="00E308B2" w:rsidP="00AC5BAF">
            <w:pPr>
              <w:pStyle w:val="TAL"/>
            </w:pPr>
            <w:r>
              <w:t>Responses drafted in S2-2406219, S2-2406111, S2-2406588. Final response in S2-2407141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A6EA6"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3B46B" w14:textId="77777777" w:rsidR="00E308B2" w:rsidRDefault="00E308B2" w:rsidP="00AC5BAF">
            <w:pPr>
              <w:pStyle w:val="TAL"/>
            </w:pPr>
          </w:p>
        </w:tc>
      </w:tr>
      <w:tr w:rsidR="00E308B2" w14:paraId="7800EFF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DBEB2"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96FE1" w14:textId="77777777" w:rsidR="00E308B2" w:rsidRDefault="00E308B2" w:rsidP="00AC5BAF">
            <w:pPr>
              <w:pStyle w:val="TAL"/>
            </w:pPr>
            <w:r>
              <w:t>S2-2405864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5F3F0"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C18EC" w14:textId="77777777" w:rsidR="00E308B2" w:rsidRDefault="00E308B2" w:rsidP="00AC5BAF">
            <w:pPr>
              <w:pStyle w:val="TAL"/>
            </w:pPr>
            <w:r>
              <w:t>LS from CT WG3: LS on Clarification related to NR RedCap UE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514AA" w14:textId="77777777" w:rsidR="00E308B2" w:rsidRDefault="00E308B2" w:rsidP="00AC5BAF">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68C3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DADEA" w14:textId="77777777" w:rsidR="00E308B2" w:rsidRDefault="00E308B2" w:rsidP="00AC5BAF">
            <w:pPr>
              <w:pStyle w:val="TAL"/>
            </w:pPr>
            <w:r>
              <w:t>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5A99F" w14:textId="77777777" w:rsidR="00E308B2" w:rsidRDefault="00E308B2" w:rsidP="00AC5BAF">
            <w:pPr>
              <w:pStyle w:val="TAL"/>
            </w:pPr>
            <w:r>
              <w:t>Response drafted in S2-2406216. Final response in S2-2407156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91AC4"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4C185" w14:textId="77777777" w:rsidR="00E308B2" w:rsidRDefault="00E308B2" w:rsidP="00AC5BAF">
            <w:pPr>
              <w:pStyle w:val="TAL"/>
            </w:pPr>
          </w:p>
        </w:tc>
      </w:tr>
      <w:tr w:rsidR="00E308B2" w14:paraId="6F199E9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1EE94"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A91B1" w14:textId="77777777" w:rsidR="00E308B2" w:rsidRDefault="00E308B2" w:rsidP="00AC5BAF">
            <w:pPr>
              <w:pStyle w:val="TAL"/>
            </w:pPr>
            <w:r>
              <w:t>S2-2405865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3D251"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87547" w14:textId="77777777" w:rsidR="00E308B2" w:rsidRDefault="00E308B2" w:rsidP="00AC5BAF">
            <w:pPr>
              <w:pStyle w:val="TAL"/>
            </w:pPr>
            <w:r>
              <w:t>LS from CT WG4: Reply LS on Restoration of N3mb Failure for MBS broadcast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7CC6E"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A752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DF153" w14:textId="77777777" w:rsidR="00E308B2" w:rsidRDefault="00E308B2" w:rsidP="00AC5BAF">
            <w:pPr>
              <w:pStyle w:val="TAL"/>
            </w:pPr>
            <w:r>
              <w:t>NR_MBS_end-Core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FDCE9" w14:textId="77777777" w:rsidR="00E308B2" w:rsidRDefault="00E308B2" w:rsidP="00AC5BAF">
            <w:pPr>
              <w:pStyle w:val="TAL"/>
            </w:pPr>
            <w:r>
              <w:t>Response drafted in S2-2406174. Final response in S2-2407158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AB5BB"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A8DAA" w14:textId="77777777" w:rsidR="00E308B2" w:rsidRDefault="00E308B2" w:rsidP="00AC5BAF">
            <w:pPr>
              <w:pStyle w:val="TAL"/>
            </w:pPr>
          </w:p>
        </w:tc>
      </w:tr>
      <w:tr w:rsidR="00E308B2" w14:paraId="6AA3C58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57C37"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B2BEA" w14:textId="77777777" w:rsidR="00E308B2" w:rsidRDefault="00E308B2" w:rsidP="00AC5BAF">
            <w:pPr>
              <w:pStyle w:val="TAL"/>
            </w:pPr>
            <w:r>
              <w:t>S2-2405866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072FF"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862F2" w14:textId="77777777" w:rsidR="00E308B2" w:rsidRDefault="00E308B2" w:rsidP="00AC5BAF">
            <w:pPr>
              <w:pStyle w:val="TAL"/>
            </w:pPr>
            <w:r>
              <w:t>LS from CT WG4: Reply LS on the Modified PRINS solution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8D49A"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0E6F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A9051" w14:textId="77777777" w:rsidR="00E308B2" w:rsidRDefault="00E308B2" w:rsidP="00AC5BAF">
            <w:pPr>
              <w:pStyle w:val="TAL"/>
            </w:pPr>
            <w:r>
              <w:t>Roaming5G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F3870"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4DF5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86DA8" w14:textId="77777777" w:rsidR="00E308B2" w:rsidRDefault="00E308B2" w:rsidP="00AC5BAF">
            <w:pPr>
              <w:pStyle w:val="TAL"/>
            </w:pPr>
          </w:p>
        </w:tc>
      </w:tr>
      <w:tr w:rsidR="00E308B2" w14:paraId="1CCDC45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EDEC9" w14:textId="77777777" w:rsidR="00E308B2" w:rsidRDefault="00E308B2" w:rsidP="00AC5BAF">
            <w:pPr>
              <w:pStyle w:val="TAL"/>
              <w:rPr>
                <w:sz w:val="24"/>
                <w:szCs w:val="24"/>
              </w:rPr>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584B6" w14:textId="77777777" w:rsidR="00E308B2" w:rsidRDefault="00E308B2" w:rsidP="00AC5BAF">
            <w:pPr>
              <w:pStyle w:val="TAL"/>
            </w:pPr>
            <w:r>
              <w:t>S2-2405867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0FCBA"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C57C4" w14:textId="77777777" w:rsidR="00E308B2" w:rsidRDefault="00E308B2" w:rsidP="00AC5BAF">
            <w:pPr>
              <w:pStyle w:val="TAL"/>
            </w:pPr>
            <w:r>
              <w:t>LS from CT WG4: LS on MPS PDU Session Handling for Non-MPS Subscriber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FDF21"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FE88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8605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455D4" w14:textId="77777777" w:rsidR="00E308B2" w:rsidRDefault="00E308B2" w:rsidP="00AC5BAF">
            <w:pPr>
              <w:pStyle w:val="TAL"/>
              <w:rPr>
                <w:sz w:val="24"/>
                <w:szCs w:val="24"/>
              </w:rPr>
            </w:pPr>
            <w:r>
              <w:t>Responses drafted in S2-2406117, S2-2406246.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D5B49"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40558" w14:textId="77777777" w:rsidR="00E308B2" w:rsidRDefault="00E308B2" w:rsidP="00AC5BAF">
            <w:pPr>
              <w:pStyle w:val="TAL"/>
            </w:pPr>
          </w:p>
        </w:tc>
      </w:tr>
      <w:tr w:rsidR="00E308B2" w14:paraId="5D13951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1AFAC"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D1533" w14:textId="77777777" w:rsidR="00E308B2" w:rsidRDefault="00E308B2" w:rsidP="00AC5BAF">
            <w:pPr>
              <w:pStyle w:val="TAL"/>
            </w:pPr>
            <w:r>
              <w:t>S2-2405868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33CD0"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0D7FE" w14:textId="77777777" w:rsidR="00E308B2" w:rsidRDefault="00E308B2" w:rsidP="00AC5BAF">
            <w:pPr>
              <w:pStyle w:val="TAL"/>
            </w:pPr>
            <w:r>
              <w:t>LS from CT WG4: LS on Clarification on Dual Registration Indication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B22B6"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F682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A5C74" w14:textId="77777777" w:rsidR="00E308B2" w:rsidRDefault="00E308B2" w:rsidP="00AC5BAF">
            <w:pPr>
              <w:pStyle w:val="TAL"/>
            </w:pPr>
            <w:r>
              <w:t>TEI18, 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9BD42" w14:textId="77777777" w:rsidR="00E308B2" w:rsidRDefault="00E308B2" w:rsidP="00AC5BAF">
            <w:pPr>
              <w:pStyle w:val="TAL"/>
            </w:pPr>
            <w:r>
              <w:t>Response drafted in S2-2406215. This LS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E7521"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038E6" w14:textId="77777777" w:rsidR="00E308B2" w:rsidRDefault="00E308B2" w:rsidP="00AC5BAF">
            <w:pPr>
              <w:pStyle w:val="TAL"/>
            </w:pPr>
          </w:p>
        </w:tc>
      </w:tr>
      <w:tr w:rsidR="00E308B2" w14:paraId="578E631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B5C69"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505CF" w14:textId="77777777" w:rsidR="00E308B2" w:rsidRDefault="00E308B2" w:rsidP="00AC5BAF">
            <w:pPr>
              <w:pStyle w:val="TAL"/>
            </w:pPr>
            <w:r>
              <w:t>S2-2405869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C8B9F"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54028" w14:textId="77777777" w:rsidR="00E308B2" w:rsidRDefault="00E308B2" w:rsidP="00AC5BAF">
            <w:pPr>
              <w:pStyle w:val="TAL"/>
            </w:pPr>
            <w:r>
              <w:t>LS from SA WG3LI: LI considerations for TR 33.757 (Study on security for PLMN hosting a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B1FDE" w14:textId="77777777" w:rsidR="00E308B2" w:rsidRDefault="00E308B2" w:rsidP="00AC5BAF">
            <w:pPr>
              <w:pStyle w:val="TAL"/>
            </w:pPr>
            <w: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2394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B2F87" w14:textId="77777777" w:rsidR="00E308B2" w:rsidRDefault="00E308B2" w:rsidP="00AC5BAF">
            <w:pPr>
              <w:pStyle w:val="TAL"/>
            </w:pPr>
            <w:r>
              <w:t>LI19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B41C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86E1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4B55B" w14:textId="77777777" w:rsidR="00E308B2" w:rsidRDefault="00E308B2" w:rsidP="00AC5BAF">
            <w:pPr>
              <w:pStyle w:val="TAL"/>
            </w:pPr>
          </w:p>
        </w:tc>
      </w:tr>
      <w:tr w:rsidR="00E308B2" w14:paraId="7DC58A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B3216"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D1E3A" w14:textId="77777777" w:rsidR="00E308B2" w:rsidRDefault="00E308B2" w:rsidP="00AC5BAF">
            <w:pPr>
              <w:pStyle w:val="TAL"/>
            </w:pPr>
            <w:r>
              <w:t>S2-2405870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D85AA"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DA87E" w14:textId="77777777" w:rsidR="00E308B2" w:rsidRDefault="00E308B2" w:rsidP="00AC5BAF">
            <w:pPr>
              <w:pStyle w:val="TAL"/>
            </w:pPr>
            <w:r>
              <w:t>LS from SA WG3LI: LI considerations for UE-Satellite-UE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5CC88" w14:textId="77777777" w:rsidR="00E308B2" w:rsidRDefault="00E308B2" w:rsidP="00AC5BAF">
            <w:pPr>
              <w:pStyle w:val="TAL"/>
            </w:pPr>
            <w: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4407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A04E0" w14:textId="77777777" w:rsidR="00E308B2" w:rsidRDefault="00E308B2" w:rsidP="00AC5BAF">
            <w:pPr>
              <w:pStyle w:val="TAL"/>
            </w:pPr>
            <w:r>
              <w:t>LI19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9D193" w14:textId="77777777" w:rsidR="00E308B2" w:rsidRDefault="00E308B2" w:rsidP="00AC5BAF">
            <w:pPr>
              <w:pStyle w:val="TAL"/>
            </w:pPr>
            <w:r>
              <w:t>Responses drafted in S2-2406198, S2-2406366, S2-2406557.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9EA31"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A21F4" w14:textId="77777777" w:rsidR="00E308B2" w:rsidRDefault="00E308B2" w:rsidP="00AC5BAF">
            <w:pPr>
              <w:pStyle w:val="TAL"/>
            </w:pPr>
          </w:p>
        </w:tc>
      </w:tr>
      <w:tr w:rsidR="00E308B2" w14:paraId="5C19852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98E98"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02DC4" w14:textId="77777777" w:rsidR="00E308B2" w:rsidRDefault="00E308B2" w:rsidP="00AC5BAF">
            <w:pPr>
              <w:pStyle w:val="TAL"/>
            </w:pPr>
            <w:r>
              <w:t>S2-2405871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89C29"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B9036" w14:textId="77777777" w:rsidR="00E308B2" w:rsidRDefault="00E308B2" w:rsidP="00AC5BAF">
            <w:pPr>
              <w:pStyle w:val="TAL"/>
            </w:pPr>
            <w:r>
              <w:t>LS from SA WG3LI: LS on LI considerations for Store and Forward NT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82DC1" w14:textId="77777777" w:rsidR="00E308B2" w:rsidRDefault="00E308B2" w:rsidP="00AC5BAF">
            <w:pPr>
              <w:pStyle w:val="TAL"/>
            </w:pPr>
            <w: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0078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EB8B1" w14:textId="77777777" w:rsidR="00E308B2" w:rsidRDefault="00E308B2" w:rsidP="00AC5BAF">
            <w:pPr>
              <w:pStyle w:val="TAL"/>
            </w:pPr>
            <w:r>
              <w:t>LI19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0561C" w14:textId="77777777" w:rsidR="00E308B2" w:rsidRDefault="00E308B2" w:rsidP="00AC5BAF">
            <w:pPr>
              <w:pStyle w:val="TAL"/>
            </w:pPr>
            <w:r>
              <w:t>Responses drafted in S2-2406196, S2-2406360, S2-2406558.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45B06"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4A98F" w14:textId="77777777" w:rsidR="00E308B2" w:rsidRDefault="00E308B2" w:rsidP="00AC5BAF">
            <w:pPr>
              <w:pStyle w:val="TAL"/>
            </w:pPr>
          </w:p>
        </w:tc>
      </w:tr>
      <w:tr w:rsidR="00E308B2" w14:paraId="48649B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5F777"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38951" w14:textId="77777777" w:rsidR="00E308B2" w:rsidRDefault="00E308B2" w:rsidP="00AC5BAF">
            <w:pPr>
              <w:pStyle w:val="TAL"/>
            </w:pPr>
            <w:r>
              <w:t>S2-2405872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7B048"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29B69" w14:textId="77777777" w:rsidR="00E308B2" w:rsidRDefault="00E308B2" w:rsidP="00AC5BAF">
            <w:pPr>
              <w:pStyle w:val="TAL"/>
            </w:pPr>
            <w:r>
              <w:t>LS from SA WG5: Reply LS to SA WG2 on OAM input data for QoS Sustainability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10282" w14:textId="77777777" w:rsidR="00E308B2" w:rsidRDefault="00E308B2" w:rsidP="00AC5BAF">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9F64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95BA7" w14:textId="77777777" w:rsidR="00E308B2" w:rsidRDefault="00E308B2" w:rsidP="00AC5BAF">
            <w:pPr>
              <w:pStyle w:val="TAL"/>
            </w:pPr>
            <w:r>
              <w:t>PM_KPI_5G_Ph3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E047D"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EFBC3"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D4533" w14:textId="77777777" w:rsidR="00E308B2" w:rsidRDefault="00E308B2" w:rsidP="00AC5BAF">
            <w:pPr>
              <w:pStyle w:val="TAL"/>
            </w:pPr>
          </w:p>
        </w:tc>
      </w:tr>
      <w:tr w:rsidR="00E308B2" w14:paraId="1F630A2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A056D"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F0D66" w14:textId="77777777" w:rsidR="00E308B2" w:rsidRDefault="00E308B2" w:rsidP="00AC5BAF">
            <w:pPr>
              <w:pStyle w:val="TAL"/>
            </w:pPr>
            <w:r>
              <w:t>S2-2405873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1E3FC"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423E5" w14:textId="77777777" w:rsidR="00E308B2" w:rsidRDefault="00E308B2" w:rsidP="00AC5BAF">
            <w:pPr>
              <w:pStyle w:val="TAL"/>
            </w:pPr>
            <w:r>
              <w:t>LS from SA WG5: Reply LS on 3GPP Reservation of Edge Resources and Correlation information for API volume based charging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1F105" w14:textId="77777777" w:rsidR="00E308B2" w:rsidRDefault="00E308B2" w:rsidP="00AC5BAF">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804B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9A74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38E63"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A30E6"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2C597" w14:textId="77777777" w:rsidR="00E308B2" w:rsidRDefault="00E308B2" w:rsidP="00AC5BAF">
            <w:pPr>
              <w:pStyle w:val="TAL"/>
            </w:pPr>
          </w:p>
        </w:tc>
      </w:tr>
      <w:tr w:rsidR="00E308B2" w14:paraId="2185AE6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8200D" w14:textId="77777777" w:rsidR="00E308B2" w:rsidRDefault="00E308B2" w:rsidP="00AC5BAF">
            <w:pPr>
              <w:pStyle w:val="TAL"/>
              <w:rPr>
                <w:sz w:val="24"/>
                <w:szCs w:val="24"/>
              </w:rPr>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275EE" w14:textId="77777777" w:rsidR="00E308B2" w:rsidRDefault="00E308B2" w:rsidP="00AC5BAF">
            <w:pPr>
              <w:pStyle w:val="TAL"/>
            </w:pPr>
            <w:r>
              <w:t>S2-2405874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2F1D2"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3CE46" w14:textId="77777777" w:rsidR="00E308B2" w:rsidRDefault="00E308B2" w:rsidP="00AC5BAF">
            <w:pPr>
              <w:pStyle w:val="TAL"/>
            </w:pPr>
            <w:r>
              <w:t>LS from SA WG5: LS Reply to SA4 on 3GPP work on energy efficiency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D03C2" w14:textId="77777777" w:rsidR="00E308B2" w:rsidRDefault="00E308B2" w:rsidP="00AC5BAF">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6096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2E1A0" w14:textId="77777777" w:rsidR="00E308B2" w:rsidRDefault="00E308B2" w:rsidP="00AC5BAF">
            <w:pPr>
              <w:pStyle w:val="TAL"/>
            </w:pPr>
            <w:r>
              <w:t>FS_Energy_OAM_Ph3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6759D"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AF49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6BFB7" w14:textId="77777777" w:rsidR="00E308B2" w:rsidRDefault="00E308B2" w:rsidP="00AC5BAF">
            <w:pPr>
              <w:pStyle w:val="TAL"/>
            </w:pPr>
          </w:p>
        </w:tc>
      </w:tr>
      <w:tr w:rsidR="00E308B2" w14:paraId="7AA6DB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0F7AB" w14:textId="77777777" w:rsidR="00E308B2" w:rsidRDefault="00E308B2" w:rsidP="00AC5BAF">
            <w:pPr>
              <w:pStyle w:val="TAL"/>
              <w:rPr>
                <w:sz w:val="24"/>
                <w:szCs w:val="24"/>
              </w:rPr>
            </w:pPr>
            <w:r>
              <w:t>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A28D3" w14:textId="77777777" w:rsidR="00E308B2" w:rsidRDefault="00E308B2" w:rsidP="00AC5BAF">
            <w:pPr>
              <w:pStyle w:val="TAL"/>
            </w:pPr>
            <w:r>
              <w:t>S2-2405875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CE7FE"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CBDBD" w14:textId="77777777" w:rsidR="00E308B2" w:rsidRDefault="00E308B2" w:rsidP="00AC5BAF">
            <w:pPr>
              <w:pStyle w:val="TAL"/>
            </w:pPr>
            <w:r>
              <w:t>LS from SA WG5: LS reply on OAM requirements for UE location verification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7B38F" w14:textId="77777777" w:rsidR="00E308B2" w:rsidRDefault="00E308B2" w:rsidP="00AC5BAF">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03BC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14DE8" w14:textId="77777777" w:rsidR="00E308B2" w:rsidRDefault="00E308B2" w:rsidP="00AC5BAF">
            <w:pPr>
              <w:pStyle w:val="TAL"/>
            </w:pPr>
            <w:r>
              <w:t>NTN_OAM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67B40"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3020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237E4" w14:textId="77777777" w:rsidR="00E308B2" w:rsidRDefault="00E308B2" w:rsidP="00AC5BAF">
            <w:pPr>
              <w:pStyle w:val="TAL"/>
            </w:pPr>
          </w:p>
        </w:tc>
      </w:tr>
      <w:tr w:rsidR="00E308B2" w14:paraId="482A58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D129C"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FD167" w14:textId="77777777" w:rsidR="00E308B2" w:rsidRDefault="00E308B2" w:rsidP="00AC5BAF">
            <w:pPr>
              <w:pStyle w:val="TAL"/>
            </w:pPr>
            <w:r>
              <w:t>S2-2405876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11118"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993CB" w14:textId="77777777" w:rsidR="00E308B2" w:rsidRDefault="00E308B2" w:rsidP="00AC5BAF">
            <w:pPr>
              <w:pStyle w:val="TAL"/>
            </w:pPr>
            <w:r>
              <w:t>LS from SA WG5: Reply LS on the user consent for trace reporting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7B6EC" w14:textId="77777777" w:rsidR="00E308B2" w:rsidRDefault="00E308B2" w:rsidP="00AC5BAF">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1765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4E190"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E0683"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CA815"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8F4F6" w14:textId="77777777" w:rsidR="00E308B2" w:rsidRDefault="00E308B2" w:rsidP="00AC5BAF">
            <w:pPr>
              <w:pStyle w:val="TAL"/>
            </w:pPr>
          </w:p>
        </w:tc>
      </w:tr>
      <w:tr w:rsidR="00E308B2" w14:paraId="6DFBAC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6D71A"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6BEDD" w14:textId="77777777" w:rsidR="00E308B2" w:rsidRDefault="00E308B2" w:rsidP="00AC5BAF">
            <w:pPr>
              <w:pStyle w:val="TAL"/>
            </w:pPr>
            <w:r>
              <w:t>S2-2405877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4E385"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97136" w14:textId="77777777" w:rsidR="00E308B2" w:rsidRDefault="00E308B2" w:rsidP="00AC5BAF">
            <w:pPr>
              <w:pStyle w:val="TAL"/>
            </w:pPr>
            <w:r>
              <w:t>LS from SA WG6: Reply LS on Clarification related to the predictive slice modification in Inter-PLMN based slice service continuity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8DCE3"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EDA1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268B9"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8410B" w14:textId="77777777" w:rsidR="00E308B2" w:rsidRDefault="00E308B2" w:rsidP="00AC5BAF">
            <w:pPr>
              <w:pStyle w:val="TAL"/>
            </w:pPr>
            <w:r>
              <w:t>Response drafted in S2-2406663. Final response in S2-2407353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439E9"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E5D3C" w14:textId="77777777" w:rsidR="00E308B2" w:rsidRDefault="00E308B2" w:rsidP="00AC5BAF">
            <w:pPr>
              <w:pStyle w:val="TAL"/>
            </w:pPr>
          </w:p>
        </w:tc>
      </w:tr>
      <w:tr w:rsidR="00E308B2" w14:paraId="2C93CC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48A73"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05E95" w14:textId="77777777" w:rsidR="00E308B2" w:rsidRDefault="00E308B2" w:rsidP="00AC5BAF">
            <w:pPr>
              <w:pStyle w:val="TAL"/>
            </w:pPr>
            <w:r>
              <w:t>S2-2405878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936E6"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BD4F1" w14:textId="77777777" w:rsidR="00E308B2" w:rsidRDefault="00E308B2" w:rsidP="00AC5BAF">
            <w:pPr>
              <w:pStyle w:val="TAL"/>
            </w:pPr>
            <w:r>
              <w:t>LS from SA WG6: LS on data channel application related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51504"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410D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718DE" w14:textId="77777777" w:rsidR="00E308B2" w:rsidRDefault="00E308B2" w:rsidP="00AC5BAF">
            <w:pPr>
              <w:pStyle w:val="TAL"/>
            </w:pPr>
            <w:r>
              <w:t>FS_eMMTelAPP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1D3CA" w14:textId="77777777" w:rsidR="00E308B2" w:rsidRDefault="00E308B2" w:rsidP="00AC5BAF">
            <w:pPr>
              <w:pStyle w:val="TAL"/>
            </w:pPr>
            <w:r>
              <w:t>Responses drafted in S2--2406350, S2-2406388, S2-2406527.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6CFBE"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C59F5" w14:textId="77777777" w:rsidR="00E308B2" w:rsidRDefault="00E308B2" w:rsidP="00AC5BAF">
            <w:pPr>
              <w:pStyle w:val="TAL"/>
            </w:pPr>
          </w:p>
        </w:tc>
      </w:tr>
      <w:tr w:rsidR="00E308B2" w14:paraId="7385E7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26C77"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7EA18" w14:textId="77777777" w:rsidR="00E308B2" w:rsidRDefault="00E308B2" w:rsidP="00AC5BAF">
            <w:pPr>
              <w:pStyle w:val="TAL"/>
            </w:pPr>
            <w:r>
              <w:t>S2-2405879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C84E5"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30781" w14:textId="77777777" w:rsidR="00E308B2" w:rsidRDefault="00E308B2" w:rsidP="00AC5BAF">
            <w:pPr>
              <w:pStyle w:val="TAL"/>
            </w:pPr>
            <w:r>
              <w:t>LS from RAN WG2: Reply LS on UE Location Information for NB-IoT 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3B031"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AFBF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0834C" w14:textId="77777777" w:rsidR="00E308B2" w:rsidRDefault="00E308B2" w:rsidP="00AC5BAF">
            <w:pPr>
              <w:pStyle w:val="TAL"/>
            </w:pPr>
            <w:r>
              <w:t>IoT_NTN_enh-Core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9FBA2" w14:textId="77777777" w:rsidR="00E308B2" w:rsidRDefault="00E308B2" w:rsidP="00AC5BAF">
            <w:pPr>
              <w:pStyle w:val="TAL"/>
            </w:pPr>
            <w:r>
              <w:t>Responses drafted in S2-2406195, S2-2406482, S2-2406508, S2-2406535.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76DF5"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256BA" w14:textId="77777777" w:rsidR="00E308B2" w:rsidRDefault="00E308B2" w:rsidP="00AC5BAF">
            <w:pPr>
              <w:pStyle w:val="TAL"/>
            </w:pPr>
          </w:p>
        </w:tc>
      </w:tr>
      <w:tr w:rsidR="00E308B2" w14:paraId="3FF3337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B63B7"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D4A34" w14:textId="77777777" w:rsidR="00E308B2" w:rsidRDefault="00E308B2" w:rsidP="00AC5BAF">
            <w:pPr>
              <w:pStyle w:val="TAL"/>
            </w:pPr>
            <w:r>
              <w:t>S2-2405880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4AE4A"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F4165" w14:textId="77777777" w:rsidR="00E308B2" w:rsidRDefault="00E308B2" w:rsidP="00AC5BAF">
            <w:pPr>
              <w:pStyle w:val="TAL"/>
            </w:pPr>
            <w:r>
              <w:t>LS from RAN WG2: LS on application layer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CAAD7"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2CA3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40D66" w14:textId="77777777" w:rsidR="00E308B2" w:rsidRDefault="00E308B2" w:rsidP="00AC5BAF">
            <w:pPr>
              <w:pStyle w:val="TAL"/>
            </w:pPr>
            <w:r>
              <w:t>NR_pos_enh2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2DA19" w14:textId="77777777" w:rsidR="00E308B2" w:rsidRDefault="00E308B2" w:rsidP="00AC5BAF">
            <w:pPr>
              <w:pStyle w:val="TAL"/>
            </w:pPr>
            <w:r>
              <w:t>Responses drafted in S2-2406223, S2-2406590, S2-2406622. Final response in S2-2407318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5C06E"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42382" w14:textId="77777777" w:rsidR="00E308B2" w:rsidRDefault="00E308B2" w:rsidP="00AC5BAF">
            <w:pPr>
              <w:pStyle w:val="TAL"/>
            </w:pPr>
          </w:p>
        </w:tc>
      </w:tr>
      <w:tr w:rsidR="00E308B2" w14:paraId="3705B2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AB5E5"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10594" w14:textId="77777777" w:rsidR="00E308B2" w:rsidRDefault="00E308B2" w:rsidP="00AC5BAF">
            <w:pPr>
              <w:pStyle w:val="TAL"/>
            </w:pPr>
            <w:r>
              <w:t>S2-2405881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FF47A"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2D3DF" w14:textId="77777777" w:rsidR="00E308B2" w:rsidRDefault="00E308B2" w:rsidP="00AC5BAF">
            <w:pPr>
              <w:pStyle w:val="TAL"/>
            </w:pPr>
            <w:r>
              <w:t>LS from RAN WG2: LS to RAN WG3 on MDT for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6ECE6"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B1A0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3778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C89B2"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B58D7"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C0E84" w14:textId="77777777" w:rsidR="00E308B2" w:rsidRDefault="00E308B2" w:rsidP="00AC5BAF">
            <w:pPr>
              <w:pStyle w:val="TAL"/>
            </w:pPr>
          </w:p>
        </w:tc>
      </w:tr>
      <w:tr w:rsidR="00E308B2" w14:paraId="7508936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54136"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399B3" w14:textId="77777777" w:rsidR="00E308B2" w:rsidRDefault="00E308B2" w:rsidP="00AC5BAF">
            <w:pPr>
              <w:pStyle w:val="TAL"/>
            </w:pPr>
            <w:r>
              <w:t>S2-2405882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C1CDB"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BB334" w14:textId="77777777" w:rsidR="00E308B2" w:rsidRDefault="00E308B2" w:rsidP="00AC5BAF">
            <w:pPr>
              <w:pStyle w:val="TAL"/>
            </w:pPr>
            <w:r>
              <w:t>LS from RAN WG2: LS on interpretation when TX profile is not provided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6D432"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73C6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45A9D" w14:textId="77777777" w:rsidR="00E308B2" w:rsidRDefault="00E308B2" w:rsidP="00AC5BAF">
            <w:pPr>
              <w:pStyle w:val="TAL"/>
            </w:pPr>
            <w:r>
              <w:t>NR_SL_enh2-Core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4F8CC"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99A0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7CCCB" w14:textId="77777777" w:rsidR="00E308B2" w:rsidRDefault="00E308B2" w:rsidP="00AC5BAF">
            <w:pPr>
              <w:pStyle w:val="TAL"/>
            </w:pPr>
          </w:p>
        </w:tc>
      </w:tr>
      <w:tr w:rsidR="00E308B2" w14:paraId="008BF87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C1329"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7FB04" w14:textId="77777777" w:rsidR="00E308B2" w:rsidRDefault="00E308B2" w:rsidP="00AC5BAF">
            <w:pPr>
              <w:pStyle w:val="TAL"/>
            </w:pPr>
            <w:r>
              <w:t>S2-2405883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58A3E"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5326F" w14:textId="77777777" w:rsidR="00E308B2" w:rsidRDefault="00E308B2" w:rsidP="00AC5BAF">
            <w:pPr>
              <w:pStyle w:val="TAL"/>
            </w:pPr>
            <w:r>
              <w:t>LS from GSMA OPG: LS on clarifications on consent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C91DB" w14:textId="77777777" w:rsidR="00E308B2" w:rsidRDefault="00E308B2" w:rsidP="00AC5BAF">
            <w:pPr>
              <w:pStyle w:val="TAL"/>
            </w:pPr>
            <w:r>
              <w:t>GSMA OPG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46DF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BED7C"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26378" w14:textId="77777777" w:rsidR="00E308B2" w:rsidRDefault="00E308B2" w:rsidP="00AC5BAF">
            <w:pPr>
              <w:pStyle w:val="TAL"/>
              <w:rPr>
                <w:sz w:val="24"/>
                <w:szCs w:val="24"/>
              </w:rPr>
            </w:pPr>
            <w:r>
              <w:t>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EDFFE"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3CE3D" w14:textId="77777777" w:rsidR="00E308B2" w:rsidRDefault="00E308B2" w:rsidP="00AC5BAF">
            <w:pPr>
              <w:pStyle w:val="TAL"/>
            </w:pPr>
          </w:p>
        </w:tc>
      </w:tr>
      <w:tr w:rsidR="00E308B2" w14:paraId="1EFFE2F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8B6B1"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571A0" w14:textId="77777777" w:rsidR="00E308B2" w:rsidRDefault="00E308B2" w:rsidP="00AC5BAF">
            <w:pPr>
              <w:pStyle w:val="TAL"/>
            </w:pPr>
            <w:r>
              <w:t>S2-2405884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4FDDA"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B53A8" w14:textId="77777777" w:rsidR="00E308B2" w:rsidRDefault="00E308B2" w:rsidP="00AC5BAF">
            <w:pPr>
              <w:pStyle w:val="TAL"/>
            </w:pPr>
            <w:r>
              <w:t>LS from CT WG1: LS on the stage 2 aspects of 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54E78"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FFD9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FE226" w14:textId="77777777" w:rsidR="00E308B2" w:rsidRDefault="00E308B2" w:rsidP="00AC5BAF">
            <w:pPr>
              <w:pStyle w:val="TAL"/>
            </w:pPr>
            <w:r>
              <w:t>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38354" w14:textId="77777777" w:rsidR="00E308B2" w:rsidRDefault="00E308B2" w:rsidP="00AC5BAF">
            <w:pPr>
              <w:pStyle w:val="TAL"/>
            </w:pPr>
            <w:r>
              <w:t>Response drafted in S2-2405894. Final response in S2-2407313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1F7D9"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DFA7F" w14:textId="77777777" w:rsidR="00E308B2" w:rsidRDefault="00E308B2" w:rsidP="00AC5BAF">
            <w:pPr>
              <w:pStyle w:val="TAL"/>
            </w:pPr>
          </w:p>
        </w:tc>
      </w:tr>
      <w:tr w:rsidR="00E308B2" w14:paraId="42D7A35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29E8E"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9875A" w14:textId="77777777" w:rsidR="00E308B2" w:rsidRDefault="00E308B2" w:rsidP="00AC5BAF">
            <w:pPr>
              <w:pStyle w:val="TAL"/>
            </w:pPr>
            <w:r>
              <w:t>S2-2405885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A5266"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7F090" w14:textId="77777777" w:rsidR="00E308B2" w:rsidRDefault="00E308B2" w:rsidP="00AC5BAF">
            <w:pPr>
              <w:pStyle w:val="TAL"/>
            </w:pPr>
            <w:r>
              <w:t>LS from SA WG3: LS to request clarification on mobile metaverse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4B888"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7E26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4FDE2" w14:textId="77777777" w:rsidR="00E308B2" w:rsidRDefault="00E308B2" w:rsidP="00AC5BAF">
            <w:pPr>
              <w:pStyle w:val="TAL"/>
            </w:pPr>
            <w:r>
              <w:t>FS_Metaverse_Sec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C7BA1"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F8FA1"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5D98C" w14:textId="77777777" w:rsidR="00E308B2" w:rsidRDefault="00E308B2" w:rsidP="00AC5BAF">
            <w:pPr>
              <w:pStyle w:val="TAL"/>
            </w:pPr>
          </w:p>
        </w:tc>
      </w:tr>
      <w:tr w:rsidR="00E308B2" w14:paraId="0715070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1B4B1"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C8B7" w14:textId="77777777" w:rsidR="00E308B2" w:rsidRDefault="00E308B2" w:rsidP="00AC5BAF">
            <w:pPr>
              <w:pStyle w:val="TAL"/>
            </w:pPr>
            <w:r>
              <w:t>S2-2405886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9C2DC"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55C79" w14:textId="77777777" w:rsidR="00E308B2" w:rsidRDefault="00E308B2" w:rsidP="00AC5BAF">
            <w:pPr>
              <w:pStyle w:val="TAL"/>
            </w:pPr>
            <w:r>
              <w:t>LS from SA WG3: LS to SA WG2 and RAN WG2 on selected satellite architecture for Store and Forward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94CAC"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F3D9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AEB9F" w14:textId="77777777" w:rsidR="00E308B2" w:rsidRDefault="00E308B2" w:rsidP="00AC5BAF">
            <w:pPr>
              <w:pStyle w:val="TAL"/>
            </w:pPr>
            <w:r>
              <w:t>5GSAT_SEC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E3930" w14:textId="77777777" w:rsidR="00E308B2" w:rsidRDefault="00E308B2" w:rsidP="00AC5BAF">
            <w:pPr>
              <w:pStyle w:val="TAL"/>
            </w:pPr>
            <w:r>
              <w:t>Response drafted in S2-2406192, S2-2406711.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494D1"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E007A" w14:textId="77777777" w:rsidR="00E308B2" w:rsidRDefault="00E308B2" w:rsidP="00AC5BAF">
            <w:pPr>
              <w:pStyle w:val="TAL"/>
            </w:pPr>
          </w:p>
        </w:tc>
      </w:tr>
      <w:tr w:rsidR="00E308B2" w14:paraId="78682B5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BBF62" w14:textId="77777777" w:rsidR="00E308B2" w:rsidRDefault="00E308B2" w:rsidP="00AC5BAF">
            <w:pPr>
              <w:pStyle w:val="TAL"/>
              <w:rPr>
                <w:sz w:val="24"/>
                <w:szCs w:val="24"/>
              </w:rPr>
            </w:pPr>
            <w:r>
              <w:lastRenderedPageBreak/>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9E7A5" w14:textId="77777777" w:rsidR="00E308B2" w:rsidRDefault="00E308B2" w:rsidP="00AC5BAF">
            <w:pPr>
              <w:pStyle w:val="TAL"/>
            </w:pPr>
            <w:r>
              <w:t>S2-2405887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884FF"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32598" w14:textId="77777777" w:rsidR="00E308B2" w:rsidRDefault="00E308B2" w:rsidP="00AC5BAF">
            <w:pPr>
              <w:pStyle w:val="TAL"/>
            </w:pPr>
            <w:r>
              <w:t>LS from SA WG3: LS to request clarification on the potential baseline system architecture of 5G NR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614D5"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9F65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C1B9A" w14:textId="77777777" w:rsidR="00E308B2" w:rsidRDefault="00E308B2" w:rsidP="00AC5BAF">
            <w:pPr>
              <w:pStyle w:val="TAL"/>
            </w:pPr>
            <w:r>
              <w:t>FS_5G_Femto_Sec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BE566" w14:textId="77777777" w:rsidR="00E308B2" w:rsidRDefault="00E308B2" w:rsidP="00AC5BAF">
            <w:pPr>
              <w:pStyle w:val="TAL"/>
            </w:pPr>
            <w:r>
              <w:t>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C36AC"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A3C4C" w14:textId="77777777" w:rsidR="00E308B2" w:rsidRDefault="00E308B2" w:rsidP="00AC5BAF">
            <w:pPr>
              <w:pStyle w:val="TAL"/>
            </w:pPr>
          </w:p>
        </w:tc>
      </w:tr>
      <w:tr w:rsidR="00E308B2" w14:paraId="44DA42D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29811"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0B5B2" w14:textId="77777777" w:rsidR="00E308B2" w:rsidRDefault="00E308B2" w:rsidP="00AC5BAF">
            <w:pPr>
              <w:pStyle w:val="TAL"/>
            </w:pPr>
            <w:r>
              <w:t>S2-2405888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72842"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04777" w14:textId="77777777" w:rsidR="00E308B2" w:rsidRDefault="00E308B2" w:rsidP="00AC5BAF">
            <w:pPr>
              <w:pStyle w:val="TAL"/>
            </w:pPr>
            <w:r>
              <w:t>LS from SA WG3: LS on Security of ML Model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271C1"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2C49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BC525" w14:textId="77777777" w:rsidR="00E308B2" w:rsidRDefault="00E308B2" w:rsidP="00AC5BAF">
            <w:pPr>
              <w:pStyle w:val="TAL"/>
            </w:pPr>
            <w:r>
              <w:t>eNA_Ph3_SEC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6E771" w14:textId="77777777" w:rsidR="00E308B2" w:rsidRDefault="00E308B2" w:rsidP="00AC5BAF">
            <w:pPr>
              <w:pStyle w:val="TAL"/>
            </w:pPr>
            <w:r>
              <w:t>Response drafted in S2-2406380.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9D370"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12D0E" w14:textId="77777777" w:rsidR="00E308B2" w:rsidRDefault="00E308B2" w:rsidP="00AC5BAF">
            <w:pPr>
              <w:pStyle w:val="TAL"/>
            </w:pPr>
          </w:p>
        </w:tc>
      </w:tr>
      <w:tr w:rsidR="00E308B2" w14:paraId="55FEC42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3C46C" w14:textId="77777777" w:rsidR="00E308B2" w:rsidRDefault="00E308B2" w:rsidP="00AC5BAF">
            <w:pPr>
              <w:pStyle w:val="TAL"/>
              <w:rPr>
                <w:sz w:val="24"/>
                <w:szCs w:val="24"/>
              </w:rPr>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31630" w14:textId="77777777" w:rsidR="00E308B2" w:rsidRDefault="00E308B2" w:rsidP="00AC5BAF">
            <w:pPr>
              <w:pStyle w:val="TAL"/>
            </w:pPr>
            <w:r>
              <w:t>S2-2405889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6F6B1"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2DA8A" w14:textId="77777777" w:rsidR="00E308B2" w:rsidRDefault="00E308B2" w:rsidP="00AC5BAF">
            <w:pPr>
              <w:pStyle w:val="TAL"/>
            </w:pPr>
            <w:r>
              <w:t>LS from BBF: BBF answer to your liaison S2-2311801 on 'LS on the progress of 5WWC_Ph2 normative 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6ABBB" w14:textId="77777777" w:rsidR="00E308B2" w:rsidRDefault="00E308B2" w:rsidP="00AC5BAF">
            <w:pPr>
              <w:pStyle w:val="TAL"/>
            </w:pPr>
            <w:r>
              <w:t>BBF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72FB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DCF27" w14:textId="77777777" w:rsidR="00E308B2" w:rsidRDefault="00E308B2" w:rsidP="00AC5BAF">
            <w:pPr>
              <w:pStyle w:val="TAL"/>
              <w:rPr>
                <w:sz w:val="24"/>
                <w:szCs w:val="24"/>
              </w:rPr>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0DEEF"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579D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15460" w14:textId="77777777" w:rsidR="00E308B2" w:rsidRDefault="00E308B2" w:rsidP="00AC5BAF">
            <w:pPr>
              <w:pStyle w:val="TAL"/>
            </w:pPr>
          </w:p>
        </w:tc>
      </w:tr>
      <w:tr w:rsidR="00E308B2" w14:paraId="029CEF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83834"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0FE88" w14:textId="77777777" w:rsidR="00E308B2" w:rsidRDefault="00E308B2" w:rsidP="00AC5BAF">
            <w:pPr>
              <w:pStyle w:val="TAL"/>
            </w:pPr>
            <w:r>
              <w:t>S2-2405890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16081"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FF814" w14:textId="77777777" w:rsidR="00E308B2" w:rsidRDefault="00E308B2" w:rsidP="00AC5BAF">
            <w:pPr>
              <w:pStyle w:val="TAL"/>
            </w:pPr>
            <w:r>
              <w:t>LS from BBF: Multi-Tenant FWA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CC81F" w14:textId="77777777" w:rsidR="00E308B2" w:rsidRDefault="00E308B2" w:rsidP="00AC5BAF">
            <w:pPr>
              <w:pStyle w:val="TAL"/>
            </w:pPr>
            <w:r>
              <w:t>BBF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6113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F87E2"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CAA36" w14:textId="77777777" w:rsidR="00E308B2" w:rsidRDefault="00E308B2" w:rsidP="00AC5BAF">
            <w:pPr>
              <w:pStyle w:val="TAL"/>
              <w:rPr>
                <w:sz w:val="24"/>
                <w:szCs w:val="24"/>
              </w:rPr>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AD3E6"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0092E" w14:textId="77777777" w:rsidR="00E308B2" w:rsidRDefault="00E308B2" w:rsidP="00AC5BAF">
            <w:pPr>
              <w:pStyle w:val="TAL"/>
            </w:pPr>
          </w:p>
        </w:tc>
      </w:tr>
      <w:tr w:rsidR="00E308B2" w14:paraId="251AB39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BAC8D"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794E3" w14:textId="77777777" w:rsidR="00E308B2" w:rsidRDefault="00E308B2" w:rsidP="00AC5BAF">
            <w:pPr>
              <w:pStyle w:val="TAL"/>
            </w:pPr>
            <w:r>
              <w:t>S2-2405891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79605"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2F137" w14:textId="77777777" w:rsidR="00E308B2" w:rsidRDefault="00E308B2" w:rsidP="00AC5BAF">
            <w:pPr>
              <w:pStyle w:val="TAL"/>
            </w:pPr>
            <w:r>
              <w:t>LS from ITU-T SG12: LS on contribution about the 'impact of 5G Home Base Routing on conversational Voice Quality'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CBC0C" w14:textId="77777777" w:rsidR="00E308B2" w:rsidRDefault="00E308B2" w:rsidP="00AC5BAF">
            <w:pPr>
              <w:pStyle w:val="TAL"/>
            </w:pPr>
            <w:r>
              <w:t>ITU-T SG12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6F5F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619BC"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60C74" w14:textId="77777777" w:rsidR="00E308B2" w:rsidRDefault="00E308B2" w:rsidP="00AC5BAF">
            <w:pPr>
              <w:pStyle w:val="TAL"/>
              <w:rPr>
                <w:sz w:val="24"/>
                <w:szCs w:val="24"/>
              </w:rPr>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878BB"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C9FC8" w14:textId="77777777" w:rsidR="00E308B2" w:rsidRDefault="00E308B2" w:rsidP="00AC5BAF">
            <w:pPr>
              <w:pStyle w:val="TAL"/>
            </w:pPr>
          </w:p>
        </w:tc>
      </w:tr>
      <w:tr w:rsidR="00E308B2" w14:paraId="0C4F1D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986D3"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5F8A3" w14:textId="77777777" w:rsidR="00E308B2" w:rsidRDefault="00E308B2" w:rsidP="00AC5BAF">
            <w:pPr>
              <w:pStyle w:val="TAL"/>
            </w:pPr>
            <w:r>
              <w:t>S2-2405892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05098"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0A6B7" w14:textId="77777777" w:rsidR="00E308B2" w:rsidRDefault="00E308B2" w:rsidP="00AC5BAF">
            <w:pPr>
              <w:pStyle w:val="TAL"/>
            </w:pPr>
            <w:r>
              <w:t>LS from SA WG3: Reply LS on DNS over TLS (DoT)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8AFF8"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38FB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E2CEA"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DCC06" w14:textId="77777777" w:rsidR="00E308B2" w:rsidRDefault="00E308B2" w:rsidP="00AC5BAF">
            <w:pPr>
              <w:pStyle w:val="TAL"/>
            </w:pPr>
            <w:r>
              <w:t>Resubmission of (noted) S2-2403908. Response drafted in S2-2406088.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8D2C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BED65" w14:textId="77777777" w:rsidR="00E308B2" w:rsidRDefault="00E308B2" w:rsidP="00AC5BAF">
            <w:pPr>
              <w:pStyle w:val="TAL"/>
            </w:pPr>
          </w:p>
        </w:tc>
      </w:tr>
      <w:tr w:rsidR="00E308B2" w14:paraId="419BC88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1E6E8"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43722" w14:textId="77777777" w:rsidR="00E308B2" w:rsidRDefault="00E308B2" w:rsidP="00AC5BAF">
            <w:pPr>
              <w:pStyle w:val="TAL"/>
            </w:pPr>
            <w:r>
              <w:t>S2-2405893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3FFED"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DE237" w14:textId="77777777" w:rsidR="00E308B2" w:rsidRDefault="00E308B2" w:rsidP="00AC5BAF">
            <w:pPr>
              <w:pStyle w:val="TAL"/>
            </w:pPr>
            <w:r>
              <w:t>LS from GSMA OGWTS: Reply LS on collaboration and alignment of 3GPP defined application enablers with GSMA Open Gateway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C3DE2" w14:textId="77777777" w:rsidR="00E308B2" w:rsidRDefault="00E308B2" w:rsidP="00AC5BAF">
            <w:pPr>
              <w:pStyle w:val="TAL"/>
            </w:pPr>
            <w:r>
              <w:t>GSMA OGWTS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EE22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64D26"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AB559"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BEBA0"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B403B" w14:textId="77777777" w:rsidR="00E308B2" w:rsidRDefault="00E308B2" w:rsidP="00AC5BAF">
            <w:pPr>
              <w:pStyle w:val="TAL"/>
            </w:pPr>
          </w:p>
        </w:tc>
      </w:tr>
      <w:tr w:rsidR="00E308B2" w14:paraId="1EAFB7E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82275"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EA651" w14:textId="77777777" w:rsidR="00E308B2" w:rsidRDefault="00E308B2" w:rsidP="00AC5BAF">
            <w:pPr>
              <w:pStyle w:val="TAL"/>
            </w:pPr>
            <w:r>
              <w:t>S2-2405894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F33AA"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DCA1D" w14:textId="77777777" w:rsidR="00E308B2" w:rsidRDefault="00E308B2" w:rsidP="00AC5BAF">
            <w:pPr>
              <w:pStyle w:val="TAL"/>
            </w:pPr>
            <w:r>
              <w:t>[DRAFT] Reply LS on the stage 2 aspects of 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F8DB6"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C240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01BFB" w14:textId="77777777" w:rsidR="00E308B2" w:rsidRDefault="00E308B2" w:rsidP="00AC5BAF">
            <w:pPr>
              <w:pStyle w:val="TAL"/>
            </w:pPr>
            <w:r>
              <w:t>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E3F6D" w14:textId="77777777" w:rsidR="00E308B2" w:rsidRDefault="00E308B2" w:rsidP="00AC5BAF">
            <w:pPr>
              <w:pStyle w:val="TAL"/>
            </w:pPr>
            <w:r>
              <w:t>Response to S2-2405884. Revised to S2-2406878.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4313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18F35" w14:textId="77777777" w:rsidR="00E308B2" w:rsidRDefault="00E308B2" w:rsidP="00AC5BAF">
            <w:pPr>
              <w:pStyle w:val="TAL"/>
            </w:pPr>
            <w:r>
              <w:t>S2-2406878</w:t>
            </w:r>
          </w:p>
        </w:tc>
      </w:tr>
      <w:tr w:rsidR="00E308B2" w14:paraId="2241C7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DDB20" w14:textId="77777777" w:rsidR="00E308B2" w:rsidRDefault="00E308B2" w:rsidP="00AC5BAF">
            <w:pPr>
              <w:pStyle w:val="TAL"/>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C30CB" w14:textId="77777777" w:rsidR="00E308B2" w:rsidRDefault="00E308B2" w:rsidP="00AC5BAF">
            <w:pPr>
              <w:pStyle w:val="TAL"/>
            </w:pPr>
            <w:r>
              <w:t>S2-2405895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8B13C"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454AA" w14:textId="77777777" w:rsidR="00E308B2" w:rsidRDefault="00E308B2" w:rsidP="00AC5BAF">
            <w:pPr>
              <w:pStyle w:val="TAL"/>
            </w:pPr>
            <w:r>
              <w:t>23.288 CR1086 (Rel-18, 'F'): Alignment of authorization procedure in federated learning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0DFFE"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DCBC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F1CC2"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F1060" w14:textId="77777777" w:rsidR="00E308B2" w:rsidRDefault="00E308B2" w:rsidP="00AC5BAF">
            <w:pPr>
              <w:pStyle w:val="TAL"/>
            </w:pPr>
            <w:r>
              <w:t>Merged into S2-2407016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3FACE"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99911" w14:textId="77777777" w:rsidR="00E308B2" w:rsidRDefault="00E308B2" w:rsidP="00AC5BAF">
            <w:pPr>
              <w:pStyle w:val="TAL"/>
            </w:pPr>
          </w:p>
        </w:tc>
      </w:tr>
      <w:tr w:rsidR="00E308B2" w14:paraId="70FFC4A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97296"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DC0CE" w14:textId="77777777" w:rsidR="00E308B2" w:rsidRDefault="00E308B2" w:rsidP="00AC5BAF">
            <w:pPr>
              <w:pStyle w:val="TAL"/>
            </w:pPr>
            <w:r>
              <w:t>S2-2405896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A704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26500" w14:textId="77777777" w:rsidR="00E308B2" w:rsidRDefault="00E308B2" w:rsidP="00AC5BAF">
            <w:pPr>
              <w:pStyle w:val="TAL"/>
            </w:pPr>
            <w:r>
              <w:t>23.288 CR1087 (Rel-18, 'F'): Clarification on QoS sustainability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9B1F4"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CA85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3157A"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BDD88" w14:textId="77777777" w:rsidR="00E308B2" w:rsidRDefault="00E308B2" w:rsidP="00AC5BAF">
            <w:pPr>
              <w:pStyle w:val="TAL"/>
            </w:pPr>
            <w:r>
              <w:t>Revised in parallel session to S2-2407015.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EA01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18672" w14:textId="77777777" w:rsidR="00E308B2" w:rsidRDefault="00E308B2" w:rsidP="00AC5BAF">
            <w:pPr>
              <w:pStyle w:val="TAL"/>
            </w:pPr>
            <w:r>
              <w:t>S2-2407015</w:t>
            </w:r>
          </w:p>
        </w:tc>
      </w:tr>
      <w:tr w:rsidR="00E308B2" w14:paraId="2AC60B1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89456"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F7457" w14:textId="77777777" w:rsidR="00E308B2" w:rsidRDefault="00E308B2" w:rsidP="00AC5BAF">
            <w:pPr>
              <w:pStyle w:val="TAL"/>
            </w:pPr>
            <w:r>
              <w:t>S2-2405897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F2A4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615F3" w14:textId="77777777" w:rsidR="00E308B2" w:rsidRDefault="00E308B2" w:rsidP="00AC5BAF">
            <w:pPr>
              <w:pStyle w:val="TAL"/>
            </w:pPr>
            <w:r>
              <w:t>TR 23.700-84: EN removal related to the VFL definition.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4E68A"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D1F1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F735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9190B" w14:textId="77777777" w:rsidR="00E308B2" w:rsidRDefault="00E308B2" w:rsidP="00AC5BAF">
            <w:pPr>
              <w:pStyle w:val="TAL"/>
            </w:pPr>
            <w:r>
              <w:t>Merged into S2-2406912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26A33"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110FF" w14:textId="77777777" w:rsidR="00E308B2" w:rsidRDefault="00E308B2" w:rsidP="00AC5BAF">
            <w:pPr>
              <w:pStyle w:val="TAL"/>
            </w:pPr>
          </w:p>
        </w:tc>
      </w:tr>
      <w:tr w:rsidR="00E308B2" w14:paraId="6AA9FDD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51069"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33A72" w14:textId="77777777" w:rsidR="00E308B2" w:rsidRDefault="00E308B2" w:rsidP="00AC5BAF">
            <w:pPr>
              <w:pStyle w:val="TAL"/>
            </w:pPr>
            <w:r>
              <w:t>S2-2405898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6315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05956" w14:textId="77777777" w:rsidR="00E308B2" w:rsidRDefault="00E308B2" w:rsidP="00AC5BAF">
            <w:pPr>
              <w:pStyle w:val="TAL"/>
            </w:pPr>
            <w:r>
              <w:t>TR 23.700-84: KI#1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FF396"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095E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4E6D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97BA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8DD6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2934F" w14:textId="77777777" w:rsidR="00E308B2" w:rsidRDefault="00E308B2" w:rsidP="00AC5BAF">
            <w:pPr>
              <w:pStyle w:val="TAL"/>
            </w:pPr>
          </w:p>
        </w:tc>
      </w:tr>
      <w:tr w:rsidR="00E308B2" w14:paraId="556D24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BE72B"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009BB" w14:textId="77777777" w:rsidR="00E308B2" w:rsidRDefault="00E308B2" w:rsidP="00AC5BAF">
            <w:pPr>
              <w:pStyle w:val="TAL"/>
            </w:pPr>
            <w:r>
              <w:t>S2-2405899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20BB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97CCB" w14:textId="77777777" w:rsidR="00E308B2" w:rsidRDefault="00E308B2" w:rsidP="00AC5BAF">
            <w:pPr>
              <w:pStyle w:val="TAL"/>
            </w:pPr>
            <w:r>
              <w:t>TR 23.700-84: KI#1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572DB"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3FF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7011A"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21D8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4CBF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2AF55" w14:textId="77777777" w:rsidR="00E308B2" w:rsidRDefault="00E308B2" w:rsidP="00AC5BAF">
            <w:pPr>
              <w:pStyle w:val="TAL"/>
            </w:pPr>
          </w:p>
        </w:tc>
      </w:tr>
      <w:tr w:rsidR="00E308B2" w14:paraId="0D1946D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D1291"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E3200" w14:textId="77777777" w:rsidR="00E308B2" w:rsidRDefault="00E308B2" w:rsidP="00AC5BAF">
            <w:pPr>
              <w:pStyle w:val="TAL"/>
            </w:pPr>
            <w:r>
              <w:t>S2-2405900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0DE0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18216" w14:textId="77777777" w:rsidR="00E308B2" w:rsidRDefault="00E308B2" w:rsidP="00AC5BAF">
            <w:pPr>
              <w:pStyle w:val="TAL"/>
            </w:pPr>
            <w:r>
              <w:t>TR 23.700-84: KI#1_Sol#11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868E5"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D106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B18E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66B4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F0A3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8B8E1" w14:textId="77777777" w:rsidR="00E308B2" w:rsidRDefault="00E308B2" w:rsidP="00AC5BAF">
            <w:pPr>
              <w:pStyle w:val="TAL"/>
            </w:pPr>
          </w:p>
        </w:tc>
      </w:tr>
      <w:tr w:rsidR="00E308B2" w14:paraId="3AC92EA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E6072"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6C8D0" w14:textId="77777777" w:rsidR="00E308B2" w:rsidRDefault="00E308B2" w:rsidP="00AC5BAF">
            <w:pPr>
              <w:pStyle w:val="TAL"/>
            </w:pPr>
            <w:r>
              <w:t>S2-2405901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28D6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7B14F" w14:textId="77777777" w:rsidR="00E308B2" w:rsidRDefault="00E308B2" w:rsidP="00AC5BAF">
            <w:pPr>
              <w:pStyle w:val="TAL"/>
            </w:pPr>
            <w:r>
              <w:t>TR 23.700-84: KI#2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A1E82"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12FE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7801F"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AD88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0FCB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C0499" w14:textId="77777777" w:rsidR="00E308B2" w:rsidRDefault="00E308B2" w:rsidP="00AC5BAF">
            <w:pPr>
              <w:pStyle w:val="TAL"/>
            </w:pPr>
          </w:p>
        </w:tc>
      </w:tr>
      <w:tr w:rsidR="00E308B2" w14:paraId="767E97E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0C5E4"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49F42" w14:textId="77777777" w:rsidR="00E308B2" w:rsidRDefault="00E308B2" w:rsidP="00AC5BAF">
            <w:pPr>
              <w:pStyle w:val="TAL"/>
            </w:pPr>
            <w:r>
              <w:t>S2-2405902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E823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74123" w14:textId="77777777" w:rsidR="00E308B2" w:rsidRDefault="00E308B2" w:rsidP="00AC5BAF">
            <w:pPr>
              <w:pStyle w:val="TAL"/>
            </w:pPr>
            <w:r>
              <w:t>TR 23.700-84: KI#1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AD9E5"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5FB8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F8C5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7A9B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6AFA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DF2F5" w14:textId="77777777" w:rsidR="00E308B2" w:rsidRDefault="00E308B2" w:rsidP="00AC5BAF">
            <w:pPr>
              <w:pStyle w:val="TAL"/>
            </w:pPr>
          </w:p>
        </w:tc>
      </w:tr>
      <w:tr w:rsidR="00E308B2" w14:paraId="389F66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6D009" w14:textId="77777777" w:rsidR="00E308B2" w:rsidRDefault="00E308B2" w:rsidP="00AC5BAF">
            <w:pPr>
              <w:pStyle w:val="TAL"/>
              <w:rPr>
                <w:sz w:val="24"/>
                <w:szCs w:val="24"/>
              </w:rPr>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7D5FE" w14:textId="77777777" w:rsidR="00E308B2" w:rsidRDefault="00E308B2" w:rsidP="00AC5BAF">
            <w:pPr>
              <w:pStyle w:val="TAL"/>
            </w:pPr>
            <w:r>
              <w:t>S2-2405903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93A5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F862D" w14:textId="77777777" w:rsidR="00E308B2" w:rsidRDefault="00E308B2" w:rsidP="00AC5BAF">
            <w:pPr>
              <w:pStyle w:val="TAL"/>
            </w:pPr>
            <w:r>
              <w:t>TR 23.700-84: KI#3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B4822"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B2D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6D9B8"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B3FD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BCB7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9FB02" w14:textId="77777777" w:rsidR="00E308B2" w:rsidRDefault="00E308B2" w:rsidP="00AC5BAF">
            <w:pPr>
              <w:pStyle w:val="TAL"/>
            </w:pPr>
          </w:p>
        </w:tc>
      </w:tr>
      <w:tr w:rsidR="00E308B2" w14:paraId="7A2095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D4F58"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9BF5C" w14:textId="77777777" w:rsidR="00E308B2" w:rsidRDefault="00E308B2" w:rsidP="00AC5BAF">
            <w:pPr>
              <w:pStyle w:val="TAL"/>
            </w:pPr>
            <w:r>
              <w:t>S2-2405904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EDE7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9AEB0" w14:textId="77777777" w:rsidR="00E308B2" w:rsidRDefault="00E308B2" w:rsidP="00AC5BAF">
            <w:pPr>
              <w:pStyle w:val="TAL"/>
            </w:pPr>
            <w:r>
              <w:t>TR 23.700-84: label definition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F4A89"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B573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EA77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B2DB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582C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6AFBC" w14:textId="77777777" w:rsidR="00E308B2" w:rsidRDefault="00E308B2" w:rsidP="00AC5BAF">
            <w:pPr>
              <w:pStyle w:val="TAL"/>
            </w:pPr>
          </w:p>
        </w:tc>
      </w:tr>
      <w:tr w:rsidR="00E308B2" w14:paraId="7A0B826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40AF2"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4D722" w14:textId="77777777" w:rsidR="00E308B2" w:rsidRDefault="00E308B2" w:rsidP="00AC5BAF">
            <w:pPr>
              <w:pStyle w:val="TAL"/>
            </w:pPr>
            <w:r>
              <w:t>S2-2405905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DF86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0A64C" w14:textId="77777777" w:rsidR="00E308B2" w:rsidRDefault="00E308B2" w:rsidP="00AC5BAF">
            <w:pPr>
              <w:pStyle w:val="TAL"/>
            </w:pPr>
            <w:r>
              <w:t>KI#1: Sol#1 update to handle feeder link switch and resolve editor s notes.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881B5" w14:textId="77777777" w:rsidR="00E308B2" w:rsidRDefault="00E308B2" w:rsidP="00AC5BAF">
            <w:pPr>
              <w:pStyle w:val="TAL"/>
            </w:pPr>
            <w:r>
              <w:t>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4DD4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92B62"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2127D" w14:textId="77777777" w:rsidR="00E308B2" w:rsidRDefault="00E308B2" w:rsidP="00AC5BAF">
            <w:pPr>
              <w:pStyle w:val="TAL"/>
            </w:pPr>
            <w:r>
              <w:t>Revision of S2-2404454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C0E9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988A2" w14:textId="77777777" w:rsidR="00E308B2" w:rsidRDefault="00E308B2" w:rsidP="00AC5BAF">
            <w:pPr>
              <w:pStyle w:val="TAL"/>
            </w:pPr>
          </w:p>
        </w:tc>
      </w:tr>
      <w:tr w:rsidR="00E308B2" w14:paraId="4295C3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64AD6"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1CE2E" w14:textId="77777777" w:rsidR="00E308B2" w:rsidRDefault="00E308B2" w:rsidP="00AC5BAF">
            <w:pPr>
              <w:pStyle w:val="TAL"/>
            </w:pPr>
            <w:r>
              <w:t>S2-2405907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F9DC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44724" w14:textId="77777777" w:rsidR="00E308B2" w:rsidRDefault="00E308B2" w:rsidP="00AC5BAF">
            <w:pPr>
              <w:pStyle w:val="TAL"/>
            </w:pPr>
            <w:r>
              <w:t>Conclusion on KI#1: Network energy related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9E8DF" w14:textId="77777777" w:rsidR="00E308B2" w:rsidRDefault="00E308B2" w:rsidP="00AC5BAF">
            <w:pPr>
              <w:pStyle w:val="TAL"/>
            </w:pPr>
            <w:r>
              <w:t>China Mobile, Huawei, vivo, China Unicom, NEC, Tencent, CATT,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7A71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16BAE"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CBBA4" w14:textId="77777777" w:rsidR="00E308B2" w:rsidRDefault="00E308B2" w:rsidP="00AC5BAF">
            <w:pPr>
              <w:pStyle w:val="TAL"/>
            </w:pPr>
            <w:r>
              <w:t>Revision of S2-2405840 from SA WG2#162. Revised in parallel session to S2-2406989.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75CB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CC606" w14:textId="77777777" w:rsidR="00E308B2" w:rsidRDefault="00E308B2" w:rsidP="00AC5BAF">
            <w:pPr>
              <w:pStyle w:val="TAL"/>
            </w:pPr>
            <w:r>
              <w:t>S2-2406989</w:t>
            </w:r>
          </w:p>
        </w:tc>
      </w:tr>
      <w:tr w:rsidR="00E308B2" w14:paraId="184101D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7E281"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92C88" w14:textId="77777777" w:rsidR="00E308B2" w:rsidRDefault="00E308B2" w:rsidP="00AC5BAF">
            <w:pPr>
              <w:pStyle w:val="TAL"/>
            </w:pPr>
            <w:r>
              <w:t>S2-2405909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E23B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BFF50" w14:textId="77777777" w:rsidR="00E308B2" w:rsidRDefault="00E308B2" w:rsidP="00AC5BAF">
            <w:pPr>
              <w:pStyle w:val="TAL"/>
            </w:pPr>
            <w:r>
              <w:t>TR 23.700-70 KI#2: Evaluation &amp; Conclusion for Supporting PDU Set Info. Identification for E2E Encrypted XRM 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E7AF3" w14:textId="77777777" w:rsidR="00E308B2" w:rsidRDefault="00E308B2" w:rsidP="00AC5BAF">
            <w:pPr>
              <w:pStyle w:val="TAL"/>
            </w:pPr>
            <w:r>
              <w:t>China Mobile, China Unicom, Huawei, HiSilicon,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FA2C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498B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377F3" w14:textId="77777777" w:rsidR="00E308B2" w:rsidRDefault="00E308B2" w:rsidP="00AC5BAF">
            <w:pPr>
              <w:pStyle w:val="TAL"/>
            </w:pPr>
            <w:r>
              <w:t>Revised in parallel session to S2-2406884.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D8C7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21CA0" w14:textId="77777777" w:rsidR="00E308B2" w:rsidRDefault="00E308B2" w:rsidP="00AC5BAF">
            <w:pPr>
              <w:pStyle w:val="TAL"/>
            </w:pPr>
            <w:r>
              <w:t>S2-2406884</w:t>
            </w:r>
          </w:p>
        </w:tc>
      </w:tr>
      <w:tr w:rsidR="00E308B2" w14:paraId="7F65550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0552C"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03812" w14:textId="77777777" w:rsidR="00E308B2" w:rsidRDefault="00E308B2" w:rsidP="00AC5BAF">
            <w:pPr>
              <w:pStyle w:val="TAL"/>
            </w:pPr>
            <w:r>
              <w:t>S2-2405910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4087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6B0A6" w14:textId="77777777" w:rsidR="00E308B2" w:rsidRDefault="00E308B2" w:rsidP="00AC5BAF">
            <w:pPr>
              <w:pStyle w:val="TAL"/>
            </w:pPr>
            <w:r>
              <w:t>Conclusion for Key Issue #1b of Alternative PDU Set QoS Parameters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3B947"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7C4F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D02D7"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2BF48" w14:textId="77777777" w:rsidR="00E308B2" w:rsidRDefault="00E308B2" w:rsidP="00AC5BAF">
            <w:pPr>
              <w:pStyle w:val="TAL"/>
            </w:pPr>
            <w:r>
              <w:t>Merged into S2-2406883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10A71"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A705D" w14:textId="77777777" w:rsidR="00E308B2" w:rsidRDefault="00E308B2" w:rsidP="00AC5BAF">
            <w:pPr>
              <w:pStyle w:val="TAL"/>
            </w:pPr>
          </w:p>
        </w:tc>
      </w:tr>
      <w:tr w:rsidR="00E308B2" w14:paraId="0F99705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CFFE8"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25101" w14:textId="77777777" w:rsidR="00E308B2" w:rsidRDefault="00E308B2" w:rsidP="00AC5BAF">
            <w:pPr>
              <w:pStyle w:val="TAL"/>
            </w:pPr>
            <w:r>
              <w:t>S2-2405911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A789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121FB" w14:textId="77777777" w:rsidR="00E308B2" w:rsidRDefault="00E308B2" w:rsidP="00AC5BAF">
            <w:pPr>
              <w:pStyle w:val="TAL"/>
            </w:pPr>
            <w:r>
              <w:t>Conclusion for Key Issue #9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16DF5"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4065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3927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5CF4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E4CB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19B23" w14:textId="77777777" w:rsidR="00E308B2" w:rsidRDefault="00E308B2" w:rsidP="00AC5BAF">
            <w:pPr>
              <w:pStyle w:val="TAL"/>
            </w:pPr>
          </w:p>
        </w:tc>
      </w:tr>
      <w:tr w:rsidR="00E308B2" w14:paraId="7F7E68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6D521"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B1693" w14:textId="77777777" w:rsidR="00E308B2" w:rsidRDefault="00E308B2" w:rsidP="00AC5BAF">
            <w:pPr>
              <w:pStyle w:val="TAL"/>
            </w:pPr>
            <w:r>
              <w:t>S2-2405912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DD91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E69CD" w14:textId="77777777" w:rsidR="00E308B2" w:rsidRDefault="00E308B2" w:rsidP="00AC5BAF">
            <w:pPr>
              <w:pStyle w:val="TAL"/>
            </w:pPr>
            <w:r>
              <w:t>Update on Solution #7: Policy control for network energy saving.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DAF84"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362B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DC23E"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1A93B" w14:textId="77777777" w:rsidR="00E308B2" w:rsidRDefault="00E308B2" w:rsidP="00AC5BAF">
            <w:pPr>
              <w:pStyle w:val="TAL"/>
            </w:pPr>
            <w:r>
              <w:t>Revision of S2-2404007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5F4B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9870B" w14:textId="77777777" w:rsidR="00E308B2" w:rsidRDefault="00E308B2" w:rsidP="00AC5BAF">
            <w:pPr>
              <w:pStyle w:val="TAL"/>
            </w:pPr>
          </w:p>
        </w:tc>
      </w:tr>
      <w:tr w:rsidR="00E308B2" w14:paraId="1BD3C5A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DBFDF"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69677" w14:textId="77777777" w:rsidR="00E308B2" w:rsidRDefault="00E308B2" w:rsidP="00AC5BAF">
            <w:pPr>
              <w:pStyle w:val="TAL"/>
            </w:pPr>
            <w:r>
              <w:t>S2-2405913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745D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0528E" w14:textId="77777777" w:rsidR="00E308B2" w:rsidRDefault="00E308B2" w:rsidP="00AC5BAF">
            <w:pPr>
              <w:pStyle w:val="TAL"/>
            </w:pPr>
            <w:r>
              <w:t>Update on Solution #1: Energy related information collection and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BE38F"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5B3D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16FF0"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01771" w14:textId="77777777" w:rsidR="00E308B2" w:rsidRDefault="00E308B2" w:rsidP="00AC5BAF">
            <w:pPr>
              <w:pStyle w:val="TAL"/>
            </w:pPr>
            <w:r>
              <w:t>Revision of S2-2404006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007F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D83BE" w14:textId="77777777" w:rsidR="00E308B2" w:rsidRDefault="00E308B2" w:rsidP="00AC5BAF">
            <w:pPr>
              <w:pStyle w:val="TAL"/>
            </w:pPr>
          </w:p>
        </w:tc>
      </w:tr>
      <w:tr w:rsidR="00E308B2" w14:paraId="4378EE5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3336C"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88B34" w14:textId="77777777" w:rsidR="00E308B2" w:rsidRDefault="00E308B2" w:rsidP="00AC5BAF">
            <w:pPr>
              <w:pStyle w:val="TAL"/>
            </w:pPr>
            <w:r>
              <w:t>S2-2405914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122F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7CFE5" w14:textId="77777777" w:rsidR="00E308B2" w:rsidRDefault="00E308B2" w:rsidP="00AC5BAF">
            <w:pPr>
              <w:pStyle w:val="TAL"/>
            </w:pPr>
            <w:r>
              <w:t>KI#1 evaluation and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F86CB"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2E44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D2D8C"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92A1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103E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FBAAB" w14:textId="77777777" w:rsidR="00E308B2" w:rsidRDefault="00E308B2" w:rsidP="00AC5BAF">
            <w:pPr>
              <w:pStyle w:val="TAL"/>
            </w:pPr>
          </w:p>
        </w:tc>
      </w:tr>
      <w:tr w:rsidR="00E308B2" w14:paraId="399687D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D4120"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82C36" w14:textId="77777777" w:rsidR="00E308B2" w:rsidRDefault="00E308B2" w:rsidP="00AC5BAF">
            <w:pPr>
              <w:pStyle w:val="TAL"/>
            </w:pPr>
            <w:r>
              <w:t>S2-2405915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4E75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ABDC8" w14:textId="77777777" w:rsidR="00E308B2" w:rsidRDefault="00E308B2" w:rsidP="00AC5BAF">
            <w:pPr>
              <w:pStyle w:val="TAL"/>
            </w:pPr>
            <w:r>
              <w:t>KI#2 evaluation and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F73B5"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6964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F41F6"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2481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39BE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FC933" w14:textId="77777777" w:rsidR="00E308B2" w:rsidRDefault="00E308B2" w:rsidP="00AC5BAF">
            <w:pPr>
              <w:pStyle w:val="TAL"/>
            </w:pPr>
          </w:p>
        </w:tc>
      </w:tr>
      <w:tr w:rsidR="00E308B2" w14:paraId="11B182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6F70F"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0E91E" w14:textId="77777777" w:rsidR="00E308B2" w:rsidRDefault="00E308B2" w:rsidP="00AC5BAF">
            <w:pPr>
              <w:pStyle w:val="TAL"/>
            </w:pPr>
            <w:r>
              <w:t>S2-2405916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C089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2DA95" w14:textId="77777777" w:rsidR="00E308B2" w:rsidRDefault="00E308B2" w:rsidP="00AC5BAF">
            <w:pPr>
              <w:pStyle w:val="TAL"/>
            </w:pPr>
            <w:r>
              <w:t>KI#3 evaluation and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8496A"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5513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8B9B0"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87C9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F822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18E00" w14:textId="77777777" w:rsidR="00E308B2" w:rsidRDefault="00E308B2" w:rsidP="00AC5BAF">
            <w:pPr>
              <w:pStyle w:val="TAL"/>
            </w:pPr>
          </w:p>
        </w:tc>
      </w:tr>
      <w:tr w:rsidR="00E308B2" w14:paraId="56E61FB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39C0E"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6BE05" w14:textId="77777777" w:rsidR="00E308B2" w:rsidRDefault="00E308B2" w:rsidP="00AC5BAF">
            <w:pPr>
              <w:pStyle w:val="TAL"/>
            </w:pPr>
            <w:r>
              <w:t>S2-2405917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4A61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4F696" w14:textId="77777777" w:rsidR="00E308B2" w:rsidRDefault="00E308B2" w:rsidP="00AC5BAF">
            <w:pPr>
              <w:pStyle w:val="TAL"/>
            </w:pPr>
            <w:r>
              <w:t>Conclusion update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48261" w14:textId="77777777" w:rsidR="00E308B2" w:rsidRDefault="00E308B2" w:rsidP="00AC5BAF">
            <w:pPr>
              <w:pStyle w:val="TAL"/>
            </w:pPr>
            <w:r>
              <w:t>China Mobile, 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A8B5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F9897"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D9D7D" w14:textId="77777777" w:rsidR="00E308B2" w:rsidRDefault="00E308B2" w:rsidP="00AC5BAF">
            <w:pPr>
              <w:pStyle w:val="TAL"/>
            </w:pPr>
            <w:r>
              <w:t>Revised in parallel session to S2-2406993.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FACF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A3592" w14:textId="77777777" w:rsidR="00E308B2" w:rsidRDefault="00E308B2" w:rsidP="00AC5BAF">
            <w:pPr>
              <w:pStyle w:val="TAL"/>
            </w:pPr>
            <w:r>
              <w:t>S2-2406993</w:t>
            </w:r>
          </w:p>
        </w:tc>
      </w:tr>
      <w:tr w:rsidR="00E308B2" w14:paraId="757193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ABA97" w14:textId="77777777" w:rsidR="00E308B2" w:rsidRDefault="00E308B2" w:rsidP="00AC5BAF">
            <w:pPr>
              <w:pStyle w:val="TAL"/>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52546" w14:textId="77777777" w:rsidR="00E308B2" w:rsidRDefault="00E308B2" w:rsidP="00AC5BAF">
            <w:pPr>
              <w:pStyle w:val="TAL"/>
            </w:pPr>
            <w:r>
              <w:t>S2-2405918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3AFE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09AC4"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E4D96" w14:textId="77777777" w:rsidR="00E308B2" w:rsidRDefault="00E308B2" w:rsidP="00AC5BAF">
            <w:pPr>
              <w:pStyle w:val="TAL"/>
            </w:pPr>
            <w:r>
              <w:t>China Mobile, 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33B0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D271C"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2187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0748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331FD" w14:textId="77777777" w:rsidR="00E308B2" w:rsidRDefault="00E308B2" w:rsidP="00AC5BAF">
            <w:pPr>
              <w:pStyle w:val="TAL"/>
            </w:pPr>
          </w:p>
        </w:tc>
      </w:tr>
      <w:tr w:rsidR="00E308B2" w14:paraId="209DD7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DE240"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D7F66" w14:textId="77777777" w:rsidR="00E308B2" w:rsidRDefault="00E308B2" w:rsidP="00AC5BAF">
            <w:pPr>
              <w:pStyle w:val="TAL"/>
            </w:pPr>
            <w:r>
              <w:t>S2-2405919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D573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735FE" w14:textId="77777777" w:rsidR="00E308B2" w:rsidRDefault="00E308B2" w:rsidP="00AC5BAF">
            <w:pPr>
              <w:pStyle w:val="TAL"/>
            </w:pPr>
            <w:r>
              <w:t>Conclusion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F0B6A" w14:textId="77777777" w:rsidR="00E308B2" w:rsidRDefault="00E308B2" w:rsidP="00AC5BAF">
            <w:pPr>
              <w:pStyle w:val="TAL"/>
            </w:pPr>
            <w:r>
              <w:t>China Mobile, 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5DFE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BD7F7"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9154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1B95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FAD72" w14:textId="77777777" w:rsidR="00E308B2" w:rsidRDefault="00E308B2" w:rsidP="00AC5BAF">
            <w:pPr>
              <w:pStyle w:val="TAL"/>
            </w:pPr>
          </w:p>
        </w:tc>
      </w:tr>
      <w:tr w:rsidR="00E308B2" w14:paraId="0AE4BA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B3C83" w14:textId="77777777" w:rsidR="00E308B2" w:rsidRDefault="00E308B2" w:rsidP="00AC5BAF">
            <w:pPr>
              <w:pStyle w:val="TAL"/>
              <w:rPr>
                <w:sz w:val="24"/>
                <w:szCs w:val="24"/>
              </w:rPr>
            </w:pPr>
            <w:r>
              <w:lastRenderedPageBreak/>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D6447" w14:textId="77777777" w:rsidR="00E308B2" w:rsidRDefault="00E308B2" w:rsidP="00AC5BAF">
            <w:pPr>
              <w:pStyle w:val="TAL"/>
            </w:pPr>
            <w:r>
              <w:t>S2-2405920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CC6D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51825" w14:textId="77777777" w:rsidR="00E308B2" w:rsidRDefault="00E308B2" w:rsidP="00AC5BAF">
            <w:pPr>
              <w:pStyle w:val="TAL"/>
            </w:pPr>
            <w:r>
              <w:t>Evaluation and 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C2ED2"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CDD9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CF51D"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459E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9392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23EED" w14:textId="77777777" w:rsidR="00E308B2" w:rsidRDefault="00E308B2" w:rsidP="00AC5BAF">
            <w:pPr>
              <w:pStyle w:val="TAL"/>
            </w:pPr>
          </w:p>
        </w:tc>
      </w:tr>
      <w:tr w:rsidR="00E308B2" w14:paraId="5D9AC6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3C119"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39411" w14:textId="77777777" w:rsidR="00E308B2" w:rsidRDefault="00E308B2" w:rsidP="00AC5BAF">
            <w:pPr>
              <w:pStyle w:val="TAL"/>
            </w:pPr>
            <w:r>
              <w:t>S2-2405921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406D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775D3" w14:textId="77777777" w:rsidR="00E308B2" w:rsidRDefault="00E308B2" w:rsidP="00AC5BAF">
            <w:pPr>
              <w:pStyle w:val="TAL"/>
            </w:pPr>
            <w:r>
              <w:t>Sol#24 Update to solve the EN about the UPF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0179C"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6B48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89EB9"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DE676" w14:textId="77777777" w:rsidR="00E308B2" w:rsidRDefault="00E308B2" w:rsidP="00AC5BAF">
            <w:pPr>
              <w:pStyle w:val="TAL"/>
            </w:pPr>
            <w:r>
              <w:t>Revision of S2-2404009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F331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85E69" w14:textId="77777777" w:rsidR="00E308B2" w:rsidRDefault="00E308B2" w:rsidP="00AC5BAF">
            <w:pPr>
              <w:pStyle w:val="TAL"/>
            </w:pPr>
          </w:p>
        </w:tc>
      </w:tr>
      <w:tr w:rsidR="00E308B2" w14:paraId="53A313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FD1FD" w14:textId="77777777" w:rsidR="00E308B2" w:rsidRDefault="00E308B2" w:rsidP="00AC5BAF">
            <w:pPr>
              <w:pStyle w:val="TAL"/>
              <w:rPr>
                <w:sz w:val="24"/>
                <w:szCs w:val="24"/>
              </w:rPr>
            </w:pPr>
            <w: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78450" w14:textId="77777777" w:rsidR="00E308B2" w:rsidRDefault="00E308B2" w:rsidP="00AC5BAF">
            <w:pPr>
              <w:pStyle w:val="TAL"/>
            </w:pPr>
            <w:r>
              <w:t>S2-2405922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BF41D"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0CA8A" w14:textId="77777777" w:rsidR="00E308B2" w:rsidRDefault="00E308B2" w:rsidP="00AC5BAF">
            <w:pPr>
              <w:pStyle w:val="TAL"/>
            </w:pPr>
            <w:r>
              <w:t>23.501 CR5375R2 (Rel-17, 'F'): Align H-PCF selection with H-SMF selection in 23.501 R17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6C6FB" w14:textId="77777777" w:rsidR="00E308B2" w:rsidRDefault="00E308B2" w:rsidP="00AC5BAF">
            <w:pPr>
              <w:pStyle w:val="TAL"/>
            </w:pPr>
            <w:r>
              <w:t>Oracle,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C6386"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2EB6F" w14:textId="77777777" w:rsidR="00E308B2" w:rsidRDefault="00E308B2" w:rsidP="00AC5BAF">
            <w:pPr>
              <w:pStyle w:val="TAL"/>
            </w:pPr>
            <w:r>
              <w:t>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F06C6" w14:textId="77777777" w:rsidR="00E308B2" w:rsidRDefault="00E308B2" w:rsidP="00AC5BAF">
            <w:pPr>
              <w:pStyle w:val="TAL"/>
            </w:pPr>
            <w:r>
              <w:t>Revision of S2-2404522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3A0B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A3F16" w14:textId="77777777" w:rsidR="00E308B2" w:rsidRDefault="00E308B2" w:rsidP="00AC5BAF">
            <w:pPr>
              <w:pStyle w:val="TAL"/>
            </w:pPr>
          </w:p>
        </w:tc>
      </w:tr>
      <w:tr w:rsidR="00E308B2" w14:paraId="3CAE17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91305" w14:textId="77777777" w:rsidR="00E308B2" w:rsidRDefault="00E308B2" w:rsidP="00AC5BAF">
            <w:pPr>
              <w:pStyle w:val="TAL"/>
              <w:rPr>
                <w:sz w:val="24"/>
                <w:szCs w:val="24"/>
              </w:rPr>
            </w:pPr>
            <w: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B85AC" w14:textId="77777777" w:rsidR="00E308B2" w:rsidRDefault="00E308B2" w:rsidP="00AC5BAF">
            <w:pPr>
              <w:pStyle w:val="TAL"/>
            </w:pPr>
            <w:r>
              <w:t>S2-2405923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4160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E4F88" w14:textId="77777777" w:rsidR="00E308B2" w:rsidRDefault="00E308B2" w:rsidP="00AC5BAF">
            <w:pPr>
              <w:pStyle w:val="TAL"/>
            </w:pPr>
            <w:r>
              <w:t>23.502 CR4790R1 (Rel-17, 'F'): Align H-PCF selection with H-SMF selection in 23.502 R17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DDC57" w14:textId="77777777" w:rsidR="00E308B2" w:rsidRDefault="00E308B2" w:rsidP="00AC5BAF">
            <w:pPr>
              <w:pStyle w:val="TAL"/>
            </w:pPr>
            <w:r>
              <w:t>Oracle,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AB778"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D4379" w14:textId="77777777" w:rsidR="00E308B2" w:rsidRDefault="00E308B2" w:rsidP="00AC5BAF">
            <w:pPr>
              <w:pStyle w:val="TAL"/>
            </w:pPr>
            <w:r>
              <w:t>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23A5F" w14:textId="77777777" w:rsidR="00E308B2" w:rsidRDefault="00E308B2" w:rsidP="00AC5BAF">
            <w:pPr>
              <w:pStyle w:val="TAL"/>
            </w:pPr>
            <w:r>
              <w:t>Revision of S2-2404448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617F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152B0" w14:textId="77777777" w:rsidR="00E308B2" w:rsidRDefault="00E308B2" w:rsidP="00AC5BAF">
            <w:pPr>
              <w:pStyle w:val="TAL"/>
            </w:pPr>
          </w:p>
        </w:tc>
      </w:tr>
      <w:tr w:rsidR="00E308B2" w14:paraId="592192F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7B919" w14:textId="77777777" w:rsidR="00E308B2" w:rsidRDefault="00E308B2" w:rsidP="00AC5BAF">
            <w:pPr>
              <w:pStyle w:val="TAL"/>
              <w:rPr>
                <w:sz w:val="24"/>
                <w:szCs w:val="24"/>
              </w:rPr>
            </w:pPr>
            <w: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4F81A" w14:textId="77777777" w:rsidR="00E308B2" w:rsidRDefault="00E308B2" w:rsidP="00AC5BAF">
            <w:pPr>
              <w:pStyle w:val="TAL"/>
            </w:pPr>
            <w:r>
              <w:t>S2-2405924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EFFB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6176F" w14:textId="77777777" w:rsidR="00E308B2" w:rsidRDefault="00E308B2" w:rsidP="00AC5BAF">
            <w:pPr>
              <w:pStyle w:val="TAL"/>
            </w:pPr>
            <w:r>
              <w:t>23.501 CR5373R1 (Rel-18, 'A'): Align H-PCF selection with H-SMF selection in 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DB705" w14:textId="77777777" w:rsidR="00E308B2" w:rsidRDefault="00E308B2" w:rsidP="00AC5BAF">
            <w:pPr>
              <w:pStyle w:val="TAL"/>
            </w:pPr>
            <w:r>
              <w:t>Oracle,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30F6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30BC1" w14:textId="77777777" w:rsidR="00E308B2" w:rsidRDefault="00E308B2" w:rsidP="00AC5BAF">
            <w:pPr>
              <w:pStyle w:val="TAL"/>
            </w:pPr>
            <w:r>
              <w:t>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6D870" w14:textId="77777777" w:rsidR="00E308B2" w:rsidRDefault="00E308B2" w:rsidP="00AC5BAF">
            <w:pPr>
              <w:pStyle w:val="TAL"/>
            </w:pPr>
            <w:r>
              <w:t>Revision of S2-2404422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9F4C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FBFE6" w14:textId="77777777" w:rsidR="00E308B2" w:rsidRDefault="00E308B2" w:rsidP="00AC5BAF">
            <w:pPr>
              <w:pStyle w:val="TAL"/>
            </w:pPr>
          </w:p>
        </w:tc>
      </w:tr>
      <w:tr w:rsidR="00E308B2" w14:paraId="410ACF3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0520A" w14:textId="77777777" w:rsidR="00E308B2" w:rsidRDefault="00E308B2" w:rsidP="00AC5BAF">
            <w:pPr>
              <w:pStyle w:val="TAL"/>
              <w:rPr>
                <w:sz w:val="24"/>
                <w:szCs w:val="24"/>
              </w:rPr>
            </w:pPr>
            <w: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845F1" w14:textId="77777777" w:rsidR="00E308B2" w:rsidRDefault="00E308B2" w:rsidP="00AC5BAF">
            <w:pPr>
              <w:pStyle w:val="TAL"/>
            </w:pPr>
            <w:r>
              <w:t>S2-2405925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FEF3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8E175" w14:textId="77777777" w:rsidR="00E308B2" w:rsidRDefault="00E308B2" w:rsidP="00AC5BAF">
            <w:pPr>
              <w:pStyle w:val="TAL"/>
            </w:pPr>
            <w:r>
              <w:t>23.502 CR4791R1 (Rel-18, 'A'): Align H-PCF selection with H-SMF selection in 23.502 R18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DFC21" w14:textId="77777777" w:rsidR="00E308B2" w:rsidRDefault="00E308B2" w:rsidP="00AC5BAF">
            <w:pPr>
              <w:pStyle w:val="TAL"/>
            </w:pPr>
            <w:r>
              <w:t>Oracle,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E416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0B85B" w14:textId="77777777" w:rsidR="00E308B2" w:rsidRDefault="00E308B2" w:rsidP="00AC5BAF">
            <w:pPr>
              <w:pStyle w:val="TAL"/>
            </w:pPr>
            <w:r>
              <w:t>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D5905" w14:textId="77777777" w:rsidR="00E308B2" w:rsidRDefault="00E308B2" w:rsidP="00AC5BAF">
            <w:pPr>
              <w:pStyle w:val="TAL"/>
            </w:pPr>
            <w:r>
              <w:t>Revision of S2-2404455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CE61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4C372" w14:textId="77777777" w:rsidR="00E308B2" w:rsidRDefault="00E308B2" w:rsidP="00AC5BAF">
            <w:pPr>
              <w:pStyle w:val="TAL"/>
            </w:pPr>
          </w:p>
        </w:tc>
      </w:tr>
      <w:tr w:rsidR="00E308B2" w14:paraId="4D6A5BD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D6DC4" w14:textId="77777777" w:rsidR="00E308B2" w:rsidRDefault="00E308B2" w:rsidP="00AC5BAF">
            <w:pPr>
              <w:pStyle w:val="TAL"/>
              <w:rPr>
                <w:sz w:val="24"/>
                <w:szCs w:val="24"/>
              </w:rPr>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8D5CA" w14:textId="77777777" w:rsidR="00E308B2" w:rsidRDefault="00E308B2" w:rsidP="00AC5BAF">
            <w:pPr>
              <w:pStyle w:val="TAL"/>
            </w:pPr>
            <w:r>
              <w:t>S2-2405926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E7B35"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9450C" w14:textId="77777777" w:rsidR="00E308B2" w:rsidRDefault="00E308B2" w:rsidP="00AC5BAF">
            <w:pPr>
              <w:pStyle w:val="TAL"/>
            </w:pPr>
            <w:r>
              <w:t>23.501 CR5398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A97F4" w14:textId="77777777" w:rsidR="00E308B2" w:rsidRDefault="00E308B2" w:rsidP="00AC5BAF">
            <w:pPr>
              <w:pStyle w:val="TAL"/>
            </w:pPr>
            <w:r>
              <w:t>Oracle, Ericsson,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4472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98E83"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D030B" w14:textId="77777777" w:rsidR="00E308B2" w:rsidRDefault="00E308B2" w:rsidP="00AC5BAF">
            <w:pPr>
              <w:pStyle w:val="TAL"/>
            </w:pPr>
            <w:r>
              <w:t>Revised in parallel session to S2-2407032.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A937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8073C" w14:textId="77777777" w:rsidR="00E308B2" w:rsidRDefault="00E308B2" w:rsidP="00AC5BAF">
            <w:pPr>
              <w:pStyle w:val="TAL"/>
            </w:pPr>
            <w:r>
              <w:t>S2-2407032</w:t>
            </w:r>
          </w:p>
        </w:tc>
      </w:tr>
      <w:tr w:rsidR="00E308B2" w14:paraId="7396560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144A9" w14:textId="77777777" w:rsidR="00E308B2" w:rsidRDefault="00E308B2" w:rsidP="00AC5BAF">
            <w:pPr>
              <w:pStyle w:val="TAL"/>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3B1CE" w14:textId="77777777" w:rsidR="00E308B2" w:rsidRDefault="00E308B2" w:rsidP="00AC5BAF">
            <w:pPr>
              <w:pStyle w:val="TAL"/>
            </w:pPr>
            <w:r>
              <w:t>S2-2405927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8FE55"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1DC32" w14:textId="77777777" w:rsidR="00E308B2" w:rsidRDefault="00E308B2" w:rsidP="00AC5BAF">
            <w:pPr>
              <w:pStyle w:val="TAL"/>
            </w:pPr>
            <w:r>
              <w:t>23.502 CR4807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9316B" w14:textId="77777777" w:rsidR="00E308B2" w:rsidRDefault="00E308B2" w:rsidP="00AC5BAF">
            <w:pPr>
              <w:pStyle w:val="TAL"/>
            </w:pPr>
            <w:r>
              <w:t>Oracle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9CC1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819C6"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1A555" w14:textId="77777777" w:rsidR="00E308B2" w:rsidRDefault="00E308B2" w:rsidP="00AC5BAF">
            <w:pPr>
              <w:pStyle w:val="TAL"/>
            </w:pPr>
            <w:r>
              <w:t>WI Code should be TEI19_SLUPiR. Revised in parallel session to S2-2407033.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0970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DD522" w14:textId="77777777" w:rsidR="00E308B2" w:rsidRDefault="00E308B2" w:rsidP="00AC5BAF">
            <w:pPr>
              <w:pStyle w:val="TAL"/>
            </w:pPr>
            <w:r>
              <w:t>S2-2407033</w:t>
            </w:r>
          </w:p>
        </w:tc>
      </w:tr>
      <w:tr w:rsidR="00E308B2" w14:paraId="2D853F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F8B8E" w14:textId="77777777" w:rsidR="00E308B2" w:rsidRDefault="00E308B2" w:rsidP="00AC5BAF">
            <w:pPr>
              <w:pStyle w:val="TAL"/>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9C330" w14:textId="77777777" w:rsidR="00E308B2" w:rsidRDefault="00E308B2" w:rsidP="00AC5BAF">
            <w:pPr>
              <w:pStyle w:val="TAL"/>
            </w:pPr>
            <w:r>
              <w:t>S2-2405928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20B43"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6E8E0" w14:textId="77777777" w:rsidR="00E308B2" w:rsidRDefault="00E308B2" w:rsidP="00AC5BAF">
            <w:pPr>
              <w:pStyle w:val="TAL"/>
            </w:pPr>
            <w:r>
              <w:t>23.503 CR1296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0A38F" w14:textId="77777777" w:rsidR="00E308B2" w:rsidRDefault="00E308B2" w:rsidP="00AC5BAF">
            <w:pPr>
              <w:pStyle w:val="TAL"/>
            </w:pPr>
            <w:r>
              <w:t>Oracle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F51A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D6AE9"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B47AE" w14:textId="77777777" w:rsidR="00E308B2" w:rsidRDefault="00E308B2" w:rsidP="00AC5BAF">
            <w:pPr>
              <w:pStyle w:val="TAL"/>
            </w:pPr>
            <w:r>
              <w:t>Revised in parallel session to S2-2407034.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9D2A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30EA2" w14:textId="77777777" w:rsidR="00E308B2" w:rsidRDefault="00E308B2" w:rsidP="00AC5BAF">
            <w:pPr>
              <w:pStyle w:val="TAL"/>
            </w:pPr>
            <w:r>
              <w:t>S2-2407034</w:t>
            </w:r>
          </w:p>
        </w:tc>
      </w:tr>
      <w:tr w:rsidR="00E308B2" w14:paraId="66F6F39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F079D"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414B7" w14:textId="77777777" w:rsidR="00E308B2" w:rsidRDefault="00E308B2" w:rsidP="00AC5BAF">
            <w:pPr>
              <w:pStyle w:val="TAL"/>
            </w:pPr>
            <w:r>
              <w:t>S2-2405929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B5B9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48E2A" w14:textId="77777777" w:rsidR="00E308B2" w:rsidRDefault="00E308B2" w:rsidP="00AC5BAF">
            <w:pPr>
              <w:pStyle w:val="TAL"/>
            </w:pPr>
            <w:r>
              <w:t>Conclusion Paper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EA3D9"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0AFE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813F2"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1F02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6B55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8057B" w14:textId="77777777" w:rsidR="00E308B2" w:rsidRDefault="00E308B2" w:rsidP="00AC5BAF">
            <w:pPr>
              <w:pStyle w:val="TAL"/>
            </w:pPr>
          </w:p>
        </w:tc>
      </w:tr>
      <w:tr w:rsidR="00E308B2" w14:paraId="6259B2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C7CCB"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C3869" w14:textId="77777777" w:rsidR="00E308B2" w:rsidRDefault="00E308B2" w:rsidP="00AC5BAF">
            <w:pPr>
              <w:pStyle w:val="TAL"/>
            </w:pPr>
            <w:r>
              <w:t>S2-2405930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CE49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B5E63" w14:textId="77777777" w:rsidR="00E308B2" w:rsidRDefault="00E308B2" w:rsidP="00AC5BAF">
            <w:pPr>
              <w:pStyle w:val="TAL"/>
            </w:pPr>
            <w:r>
              <w:t>Conclusion Paper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0BF66"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B982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9D461"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58BD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39C7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557E5" w14:textId="77777777" w:rsidR="00E308B2" w:rsidRDefault="00E308B2" w:rsidP="00AC5BAF">
            <w:pPr>
              <w:pStyle w:val="TAL"/>
            </w:pPr>
          </w:p>
        </w:tc>
      </w:tr>
      <w:tr w:rsidR="00E308B2" w14:paraId="5E3C1B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39434"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96595" w14:textId="77777777" w:rsidR="00E308B2" w:rsidRDefault="00E308B2" w:rsidP="00AC5BAF">
            <w:pPr>
              <w:pStyle w:val="TAL"/>
            </w:pPr>
            <w:r>
              <w:t>S2-2405931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AE50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1774A" w14:textId="77777777" w:rsidR="00E308B2" w:rsidRDefault="00E308B2" w:rsidP="00AC5BAF">
            <w:pPr>
              <w:pStyle w:val="TAL"/>
            </w:pPr>
            <w:r>
              <w:t>Conclusion Paper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A36BC"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2B6D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E4422"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88BF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E64B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B709D" w14:textId="77777777" w:rsidR="00E308B2" w:rsidRDefault="00E308B2" w:rsidP="00AC5BAF">
            <w:pPr>
              <w:pStyle w:val="TAL"/>
            </w:pPr>
          </w:p>
        </w:tc>
      </w:tr>
      <w:tr w:rsidR="00E308B2" w14:paraId="67AB9F1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B408E"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8531D" w14:textId="77777777" w:rsidR="00E308B2" w:rsidRDefault="00E308B2" w:rsidP="00AC5BAF">
            <w:pPr>
              <w:pStyle w:val="TAL"/>
            </w:pPr>
            <w:r>
              <w:t>S2-2405932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95CF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08356" w14:textId="77777777" w:rsidR="00E308B2" w:rsidRDefault="00E308B2" w:rsidP="00AC5BAF">
            <w:pPr>
              <w:pStyle w:val="TAL"/>
            </w:pPr>
            <w:r>
              <w:t>Conclusion Paper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B7401"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E044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727A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933C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4566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4541D" w14:textId="77777777" w:rsidR="00E308B2" w:rsidRDefault="00E308B2" w:rsidP="00AC5BAF">
            <w:pPr>
              <w:pStyle w:val="TAL"/>
            </w:pPr>
          </w:p>
        </w:tc>
      </w:tr>
      <w:tr w:rsidR="00E308B2" w14:paraId="0DB1D2B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25AC5" w14:textId="77777777" w:rsidR="00E308B2" w:rsidRDefault="00E308B2" w:rsidP="00AC5BAF">
            <w:pPr>
              <w:pStyle w:val="TAL"/>
              <w:rPr>
                <w:sz w:val="24"/>
                <w:szCs w:val="24"/>
              </w:rPr>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0FA40" w14:textId="77777777" w:rsidR="00E308B2" w:rsidRDefault="00E308B2" w:rsidP="00AC5BAF">
            <w:pPr>
              <w:pStyle w:val="TAL"/>
            </w:pPr>
            <w:r>
              <w:t>S2-2405933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D5C6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F2F64" w14:textId="77777777" w:rsidR="00E308B2" w:rsidRDefault="00E308B2" w:rsidP="00AC5BAF">
            <w:pPr>
              <w:pStyle w:val="TAL"/>
            </w:pPr>
            <w:r>
              <w:t>Evaluation for key issue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9E3D9"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6D17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F006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F233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5FC5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EAB64" w14:textId="77777777" w:rsidR="00E308B2" w:rsidRDefault="00E308B2" w:rsidP="00AC5BAF">
            <w:pPr>
              <w:pStyle w:val="TAL"/>
            </w:pPr>
          </w:p>
        </w:tc>
      </w:tr>
      <w:tr w:rsidR="00E308B2" w14:paraId="30AE19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CFFC8"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D906F" w14:textId="77777777" w:rsidR="00E308B2" w:rsidRDefault="00E308B2" w:rsidP="00AC5BAF">
            <w:pPr>
              <w:pStyle w:val="TAL"/>
            </w:pPr>
            <w:r>
              <w:t>S2-2405934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ABC6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B9416" w14:textId="77777777" w:rsidR="00E308B2" w:rsidRDefault="00E308B2" w:rsidP="00AC5BAF">
            <w:pPr>
              <w:pStyle w:val="TAL"/>
            </w:pPr>
            <w:r>
              <w:t>Conclusions for key issue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CFED0"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83DD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9377F"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2ED8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F77E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80901" w14:textId="77777777" w:rsidR="00E308B2" w:rsidRDefault="00E308B2" w:rsidP="00AC5BAF">
            <w:pPr>
              <w:pStyle w:val="TAL"/>
            </w:pPr>
          </w:p>
        </w:tc>
      </w:tr>
      <w:tr w:rsidR="00E308B2" w14:paraId="040082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D3959"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DE2C5" w14:textId="77777777" w:rsidR="00E308B2" w:rsidRDefault="00E308B2" w:rsidP="00AC5BAF">
            <w:pPr>
              <w:pStyle w:val="TAL"/>
            </w:pPr>
            <w:r>
              <w:t>S2-2405935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19EC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5BC11" w14:textId="77777777" w:rsidR="00E308B2" w:rsidRDefault="00E308B2" w:rsidP="00AC5BAF">
            <w:pPr>
              <w:pStyle w:val="TAL"/>
            </w:pPr>
            <w:r>
              <w:t>Update of Solution 7 for key issue 1 to address editor s notes.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CCEB6"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303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371F4"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786F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2809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BCAD1" w14:textId="77777777" w:rsidR="00E308B2" w:rsidRDefault="00E308B2" w:rsidP="00AC5BAF">
            <w:pPr>
              <w:pStyle w:val="TAL"/>
            </w:pPr>
          </w:p>
        </w:tc>
      </w:tr>
      <w:tr w:rsidR="00E308B2" w14:paraId="02DEDEF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D7C80"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DFF82" w14:textId="77777777" w:rsidR="00E308B2" w:rsidRDefault="00E308B2" w:rsidP="00AC5BAF">
            <w:pPr>
              <w:pStyle w:val="TAL"/>
            </w:pPr>
            <w:r>
              <w:t>S2-2405936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0033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8C294" w14:textId="77777777" w:rsidR="00E308B2" w:rsidRDefault="00E308B2" w:rsidP="00AC5BAF">
            <w:pPr>
              <w:pStyle w:val="TAL"/>
            </w:pPr>
            <w:r>
              <w:t>Evaluation for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D80EE"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80A2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A058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409C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8E8E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C6B58" w14:textId="77777777" w:rsidR="00E308B2" w:rsidRDefault="00E308B2" w:rsidP="00AC5BAF">
            <w:pPr>
              <w:pStyle w:val="TAL"/>
            </w:pPr>
          </w:p>
        </w:tc>
      </w:tr>
      <w:tr w:rsidR="00E308B2" w14:paraId="10C22E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D8FD0"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2FAB9" w14:textId="77777777" w:rsidR="00E308B2" w:rsidRDefault="00E308B2" w:rsidP="00AC5BAF">
            <w:pPr>
              <w:pStyle w:val="TAL"/>
            </w:pPr>
            <w:r>
              <w:t>S2-2405937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98C1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FEBA7" w14:textId="77777777" w:rsidR="00E308B2" w:rsidRDefault="00E308B2" w:rsidP="00AC5BAF">
            <w:pPr>
              <w:pStyle w:val="TAL"/>
            </w:pPr>
            <w:r>
              <w:t>Conclusions for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04068"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3AE5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45AA1"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5CBA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26E2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7C521" w14:textId="77777777" w:rsidR="00E308B2" w:rsidRDefault="00E308B2" w:rsidP="00AC5BAF">
            <w:pPr>
              <w:pStyle w:val="TAL"/>
            </w:pPr>
          </w:p>
        </w:tc>
      </w:tr>
      <w:tr w:rsidR="00E308B2" w14:paraId="6BC7461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B7386"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B7C08" w14:textId="77777777" w:rsidR="00E308B2" w:rsidRDefault="00E308B2" w:rsidP="00AC5BAF">
            <w:pPr>
              <w:pStyle w:val="TAL"/>
            </w:pPr>
            <w:r>
              <w:t>S2-2405938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20C3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B66B5" w14:textId="77777777" w:rsidR="00E308B2" w:rsidRDefault="00E308B2" w:rsidP="00AC5BAF">
            <w:pPr>
              <w:pStyle w:val="TAL"/>
            </w:pPr>
            <w:r>
              <w:t>Update of Solution 22 for key issue 2 to address editor s notes.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00798"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023E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DBB37"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4219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8A9C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69CB9" w14:textId="77777777" w:rsidR="00E308B2" w:rsidRDefault="00E308B2" w:rsidP="00AC5BAF">
            <w:pPr>
              <w:pStyle w:val="TAL"/>
            </w:pPr>
          </w:p>
        </w:tc>
      </w:tr>
      <w:tr w:rsidR="00E308B2" w14:paraId="2758474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8B4E0"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FCB04" w14:textId="77777777" w:rsidR="00E308B2" w:rsidRDefault="00E308B2" w:rsidP="00AC5BAF">
            <w:pPr>
              <w:pStyle w:val="TAL"/>
            </w:pPr>
            <w:r>
              <w:t>S2-2405939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C49E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BB02E" w14:textId="77777777" w:rsidR="00E308B2" w:rsidRDefault="00E308B2" w:rsidP="00AC5BAF">
            <w:pPr>
              <w:pStyle w:val="TAL"/>
            </w:pPr>
            <w:r>
              <w:t>Update of definitions related to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2B451"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C7EF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E8C3D"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6CBD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6BC1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B898A" w14:textId="77777777" w:rsidR="00E308B2" w:rsidRDefault="00E308B2" w:rsidP="00AC5BAF">
            <w:pPr>
              <w:pStyle w:val="TAL"/>
            </w:pPr>
          </w:p>
        </w:tc>
      </w:tr>
      <w:tr w:rsidR="00E308B2" w14:paraId="0F8660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347F6"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C61AF" w14:textId="77777777" w:rsidR="00E308B2" w:rsidRDefault="00E308B2" w:rsidP="00AC5BAF">
            <w:pPr>
              <w:pStyle w:val="TAL"/>
            </w:pPr>
            <w:r>
              <w:t>S2-2405940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C750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3707A" w14:textId="77777777" w:rsidR="00E308B2" w:rsidRDefault="00E308B2" w:rsidP="00AC5BAF">
            <w:pPr>
              <w:pStyle w:val="TAL"/>
            </w:pPr>
            <w:r>
              <w:t>Evaluation for key issue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EE2B8"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C83F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03DE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39B5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C0D7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D3711" w14:textId="77777777" w:rsidR="00E308B2" w:rsidRDefault="00E308B2" w:rsidP="00AC5BAF">
            <w:pPr>
              <w:pStyle w:val="TAL"/>
            </w:pPr>
          </w:p>
        </w:tc>
      </w:tr>
      <w:tr w:rsidR="00E308B2" w14:paraId="47393C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C0884"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F6F57" w14:textId="77777777" w:rsidR="00E308B2" w:rsidRDefault="00E308B2" w:rsidP="00AC5BAF">
            <w:pPr>
              <w:pStyle w:val="TAL"/>
            </w:pPr>
            <w:r>
              <w:t>S2-2405941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F501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F98DB" w14:textId="77777777" w:rsidR="00E308B2" w:rsidRDefault="00E308B2" w:rsidP="00AC5BAF">
            <w:pPr>
              <w:pStyle w:val="TAL"/>
            </w:pPr>
            <w:r>
              <w:t>Conclusions for key issue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7ECFE"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B812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757F7"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6768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EAE3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DD676" w14:textId="77777777" w:rsidR="00E308B2" w:rsidRDefault="00E308B2" w:rsidP="00AC5BAF">
            <w:pPr>
              <w:pStyle w:val="TAL"/>
            </w:pPr>
          </w:p>
        </w:tc>
      </w:tr>
      <w:tr w:rsidR="00E308B2" w14:paraId="497E201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37103"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370DB" w14:textId="77777777" w:rsidR="00E308B2" w:rsidRDefault="00E308B2" w:rsidP="00AC5BAF">
            <w:pPr>
              <w:pStyle w:val="TAL"/>
            </w:pPr>
            <w:r>
              <w:t>S2-2405942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D69A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A5127" w14:textId="77777777" w:rsidR="00E308B2" w:rsidRDefault="00E308B2" w:rsidP="00AC5BAF">
            <w:pPr>
              <w:pStyle w:val="TAL"/>
            </w:pPr>
            <w:r>
              <w:t>Evaluation for key issue 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8352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D3B3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4AEF3"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88C8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4C2C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05588" w14:textId="77777777" w:rsidR="00E308B2" w:rsidRDefault="00E308B2" w:rsidP="00AC5BAF">
            <w:pPr>
              <w:pStyle w:val="TAL"/>
            </w:pPr>
          </w:p>
        </w:tc>
      </w:tr>
      <w:tr w:rsidR="00E308B2" w14:paraId="33886C6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107F7"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B55C3" w14:textId="77777777" w:rsidR="00E308B2" w:rsidRDefault="00E308B2" w:rsidP="00AC5BAF">
            <w:pPr>
              <w:pStyle w:val="TAL"/>
            </w:pPr>
            <w:r>
              <w:t>S2-2405943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5FB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19EF3" w14:textId="77777777" w:rsidR="00E308B2" w:rsidRDefault="00E308B2" w:rsidP="00AC5BAF">
            <w:pPr>
              <w:pStyle w:val="TAL"/>
            </w:pPr>
            <w:r>
              <w:t>Conclusions for key issue 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BB38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4424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F62A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877B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643D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528BB" w14:textId="77777777" w:rsidR="00E308B2" w:rsidRDefault="00E308B2" w:rsidP="00AC5BAF">
            <w:pPr>
              <w:pStyle w:val="TAL"/>
            </w:pPr>
          </w:p>
        </w:tc>
      </w:tr>
      <w:tr w:rsidR="00E308B2" w14:paraId="1752138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43797"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552DB" w14:textId="77777777" w:rsidR="00E308B2" w:rsidRDefault="00E308B2" w:rsidP="00AC5BAF">
            <w:pPr>
              <w:pStyle w:val="TAL"/>
            </w:pPr>
            <w:r>
              <w:t>S2-2405944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85B7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A087A"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3E9CB" w14:textId="77777777" w:rsidR="00E308B2" w:rsidRDefault="00E308B2" w:rsidP="00AC5BAF">
            <w:pPr>
              <w:pStyle w:val="TAL"/>
            </w:pPr>
            <w:r>
              <w:t>Samsung, Vivo, OPPO, Tencent, Tencent Cloud, 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CD06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51B4D"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51ECE" w14:textId="77777777" w:rsidR="00E308B2" w:rsidRDefault="00E308B2" w:rsidP="00AC5BAF">
            <w:pPr>
              <w:pStyle w:val="TAL"/>
            </w:pPr>
            <w:r>
              <w:t>Revised in parallel session to S2-2406910.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BA9C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C9162" w14:textId="77777777" w:rsidR="00E308B2" w:rsidRDefault="00E308B2" w:rsidP="00AC5BAF">
            <w:pPr>
              <w:pStyle w:val="TAL"/>
            </w:pPr>
            <w:r>
              <w:t>S2-2406910</w:t>
            </w:r>
          </w:p>
        </w:tc>
      </w:tr>
      <w:tr w:rsidR="00E308B2" w14:paraId="405ED8A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3DAFD"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4F78C" w14:textId="77777777" w:rsidR="00E308B2" w:rsidRDefault="00E308B2" w:rsidP="00AC5BAF">
            <w:pPr>
              <w:pStyle w:val="TAL"/>
            </w:pPr>
            <w:r>
              <w:t>S2-2405945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9955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22E26" w14:textId="77777777" w:rsidR="00E308B2" w:rsidRDefault="00E308B2" w:rsidP="00AC5BAF">
            <w:pPr>
              <w:pStyle w:val="TAL"/>
            </w:pPr>
            <w:r>
              <w:t>KI#2, Sol#16: Update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14CF5"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2351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B5DEA"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EBA71" w14:textId="77777777" w:rsidR="00E308B2" w:rsidRDefault="00E308B2" w:rsidP="00AC5BAF">
            <w:pPr>
              <w:pStyle w:val="TAL"/>
            </w:pPr>
            <w:r>
              <w:t>Revised in parallel session to S2-2406913.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3522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25DA2" w14:textId="77777777" w:rsidR="00E308B2" w:rsidRDefault="00E308B2" w:rsidP="00AC5BAF">
            <w:pPr>
              <w:pStyle w:val="TAL"/>
            </w:pPr>
            <w:r>
              <w:t>S2-2406913</w:t>
            </w:r>
          </w:p>
        </w:tc>
      </w:tr>
      <w:tr w:rsidR="00E308B2" w14:paraId="3CE4932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B85D6"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A0CD9" w14:textId="77777777" w:rsidR="00E308B2" w:rsidRDefault="00E308B2" w:rsidP="00AC5BAF">
            <w:pPr>
              <w:pStyle w:val="TAL"/>
            </w:pPr>
            <w:r>
              <w:t>S2-2405946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BE42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DA296" w14:textId="77777777" w:rsidR="00E308B2" w:rsidRDefault="00E308B2" w:rsidP="00AC5BAF">
            <w:pPr>
              <w:pStyle w:val="TAL"/>
            </w:pPr>
            <w:r>
              <w:t>KI#3, Sol#33: Update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32137"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E3B2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14BD3"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697A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4856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EF047" w14:textId="77777777" w:rsidR="00E308B2" w:rsidRDefault="00E308B2" w:rsidP="00AC5BAF">
            <w:pPr>
              <w:pStyle w:val="TAL"/>
            </w:pPr>
          </w:p>
        </w:tc>
      </w:tr>
      <w:tr w:rsidR="00E308B2" w14:paraId="52E7EEF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F3F2D"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777AB" w14:textId="77777777" w:rsidR="00E308B2" w:rsidRDefault="00E308B2" w:rsidP="00AC5BAF">
            <w:pPr>
              <w:pStyle w:val="TAL"/>
            </w:pPr>
            <w:r>
              <w:t>S2-2405947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6983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944B3"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D6A01"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8A68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9F7D7"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5C8A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0647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AC943" w14:textId="77777777" w:rsidR="00E308B2" w:rsidRDefault="00E308B2" w:rsidP="00AC5BAF">
            <w:pPr>
              <w:pStyle w:val="TAL"/>
            </w:pPr>
          </w:p>
        </w:tc>
      </w:tr>
      <w:tr w:rsidR="00E308B2" w14:paraId="58B3A3C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82FB6"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B1DC0" w14:textId="77777777" w:rsidR="00E308B2" w:rsidRDefault="00E308B2" w:rsidP="00AC5BAF">
            <w:pPr>
              <w:pStyle w:val="TAL"/>
            </w:pPr>
            <w:r>
              <w:t>S2-2405948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1374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2612D" w14:textId="77777777" w:rsidR="00E308B2" w:rsidRDefault="00E308B2" w:rsidP="00AC5BAF">
            <w:pPr>
              <w:pStyle w:val="TAL"/>
            </w:pPr>
            <w:r>
              <w:t>Terminology update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6F900"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B664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0174D"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AA67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0CD4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F7FB9" w14:textId="77777777" w:rsidR="00E308B2" w:rsidRDefault="00E308B2" w:rsidP="00AC5BAF">
            <w:pPr>
              <w:pStyle w:val="TAL"/>
            </w:pPr>
          </w:p>
        </w:tc>
      </w:tr>
      <w:tr w:rsidR="00E308B2" w14:paraId="2682EE6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E5B95" w14:textId="77777777" w:rsidR="00E308B2" w:rsidRDefault="00E308B2" w:rsidP="00AC5BAF">
            <w:pPr>
              <w:pStyle w:val="TAL"/>
              <w:rPr>
                <w:sz w:val="24"/>
                <w:szCs w:val="24"/>
              </w:rPr>
            </w:pPr>
            <w:r>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C6AFA" w14:textId="77777777" w:rsidR="00E308B2" w:rsidRDefault="00E308B2" w:rsidP="00AC5BAF">
            <w:pPr>
              <w:pStyle w:val="TAL"/>
            </w:pPr>
            <w:r>
              <w:t>S2-2405950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0B86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05C54" w14:textId="77777777" w:rsidR="00E308B2" w:rsidRDefault="00E308B2" w:rsidP="00AC5BAF">
            <w:pPr>
              <w:pStyle w:val="TAL"/>
            </w:pPr>
            <w:r>
              <w:t>23.501 CR5399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2F2D6"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ABA0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EB666"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8081A" w14:textId="77777777" w:rsidR="00E308B2" w:rsidRDefault="00E308B2" w:rsidP="00AC5BAF">
            <w:pPr>
              <w:pStyle w:val="TAL"/>
            </w:pPr>
            <w:r>
              <w:t>Revised in parallel session, merging S2-2406734, to S2-2407125.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B84E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6088D" w14:textId="77777777" w:rsidR="00E308B2" w:rsidRDefault="00E308B2" w:rsidP="00AC5BAF">
            <w:pPr>
              <w:pStyle w:val="TAL"/>
            </w:pPr>
            <w:r>
              <w:t>S2-2407125</w:t>
            </w:r>
          </w:p>
        </w:tc>
      </w:tr>
      <w:tr w:rsidR="00E308B2" w14:paraId="3A55EA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FBB1C" w14:textId="77777777" w:rsidR="00E308B2" w:rsidRDefault="00E308B2" w:rsidP="00AC5BAF">
            <w:pPr>
              <w:pStyle w:val="TAL"/>
            </w:pPr>
            <w:r>
              <w:lastRenderedPageBreak/>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9D9AA" w14:textId="77777777" w:rsidR="00E308B2" w:rsidRDefault="00E308B2" w:rsidP="00AC5BAF">
            <w:pPr>
              <w:pStyle w:val="TAL"/>
            </w:pPr>
            <w:r>
              <w:t>S2-2405951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04D5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2C7F6" w14:textId="77777777" w:rsidR="00E308B2" w:rsidRDefault="00E308B2" w:rsidP="00AC5BAF">
            <w:pPr>
              <w:pStyle w:val="TAL"/>
            </w:pPr>
            <w:r>
              <w:t>23.502 CR4808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DF04C"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87BD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38D9E"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CCE2C" w14:textId="77777777" w:rsidR="00E308B2" w:rsidRDefault="00E308B2" w:rsidP="00AC5BAF">
            <w:pPr>
              <w:pStyle w:val="TAL"/>
            </w:pPr>
            <w:r>
              <w:t>Revised in parallel session, merging S2-2406745, to S2-2407126.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E5DC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0756F" w14:textId="77777777" w:rsidR="00E308B2" w:rsidRDefault="00E308B2" w:rsidP="00AC5BAF">
            <w:pPr>
              <w:pStyle w:val="TAL"/>
            </w:pPr>
            <w:r>
              <w:t>S2-2407126</w:t>
            </w:r>
          </w:p>
        </w:tc>
      </w:tr>
      <w:tr w:rsidR="00E308B2" w14:paraId="3C6F21B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52602" w14:textId="77777777" w:rsidR="00E308B2" w:rsidRDefault="00E308B2" w:rsidP="00AC5BAF">
            <w:pPr>
              <w:pStyle w:val="TAL"/>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FBFF6" w14:textId="77777777" w:rsidR="00E308B2" w:rsidRDefault="00E308B2" w:rsidP="00AC5BAF">
            <w:pPr>
              <w:pStyle w:val="TAL"/>
            </w:pPr>
            <w:r>
              <w:t>S2-2405952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44B23"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3407B" w14:textId="77777777" w:rsidR="00E308B2" w:rsidRDefault="00E308B2" w:rsidP="00AC5BAF">
            <w:pPr>
              <w:pStyle w:val="TAL"/>
            </w:pPr>
            <w:r>
              <w:t>MBS FSA ID for the RedCap UEs.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D5C18"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2BB0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E62EC"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5CDFA"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BCC49"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8C58A" w14:textId="77777777" w:rsidR="00E308B2" w:rsidRDefault="00E308B2" w:rsidP="00AC5BAF">
            <w:pPr>
              <w:pStyle w:val="TAL"/>
            </w:pPr>
          </w:p>
        </w:tc>
      </w:tr>
      <w:tr w:rsidR="00E308B2" w14:paraId="108614A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E2B00"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46296" w14:textId="77777777" w:rsidR="00E308B2" w:rsidRDefault="00E308B2" w:rsidP="00AC5BAF">
            <w:pPr>
              <w:pStyle w:val="TAL"/>
            </w:pPr>
            <w:r>
              <w:t>S2-2405953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6E83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64F28" w14:textId="77777777" w:rsidR="00E308B2" w:rsidRDefault="00E308B2" w:rsidP="00AC5BAF">
            <w:pPr>
              <w:pStyle w:val="TAL"/>
            </w:pPr>
            <w:r>
              <w:t>23.247 CR0360R2 (Rel-18, 'F'): MBS FSA ID for the RedCap UEs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78394"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F9AA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C18D6"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19772" w14:textId="77777777" w:rsidR="00E308B2" w:rsidRDefault="00E308B2" w:rsidP="00AC5BAF">
            <w:pPr>
              <w:pStyle w:val="TAL"/>
            </w:pPr>
            <w:r>
              <w:t>Revision of S2-2405176 from SA2#162.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BB1C0"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EFB93" w14:textId="77777777" w:rsidR="00E308B2" w:rsidRDefault="00E308B2" w:rsidP="00AC5BAF">
            <w:pPr>
              <w:pStyle w:val="TAL"/>
            </w:pPr>
          </w:p>
        </w:tc>
      </w:tr>
      <w:tr w:rsidR="00E308B2" w14:paraId="728FC5E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38492"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17B1B" w14:textId="77777777" w:rsidR="00E308B2" w:rsidRDefault="00E308B2" w:rsidP="00AC5BAF">
            <w:pPr>
              <w:pStyle w:val="TAL"/>
            </w:pPr>
            <w:r>
              <w:t>S2-2405954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C78C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23D15" w14:textId="77777777" w:rsidR="00E308B2" w:rsidRDefault="00E308B2" w:rsidP="00AC5BAF">
            <w:pPr>
              <w:pStyle w:val="TAL"/>
            </w:pPr>
            <w:r>
              <w:t>KI#1, interim agreement for UL/DL PDU Set handling support indications.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E0E3F" w14:textId="77777777" w:rsidR="00E308B2" w:rsidRDefault="00E308B2" w:rsidP="00AC5BAF">
            <w:pPr>
              <w:pStyle w:val="TAL"/>
            </w:pPr>
            <w:r>
              <w:t>Vivo, China Mobile, China Unicom, OPPO, MediaTek, Meta USA,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5428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6255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41EF9" w14:textId="77777777" w:rsidR="00E308B2" w:rsidRDefault="00E308B2" w:rsidP="00AC5BAF">
            <w:pPr>
              <w:pStyle w:val="TAL"/>
            </w:pPr>
            <w:r>
              <w:t>Merged into S2-2406883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52D84"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012D7" w14:textId="77777777" w:rsidR="00E308B2" w:rsidRDefault="00E308B2" w:rsidP="00AC5BAF">
            <w:pPr>
              <w:pStyle w:val="TAL"/>
            </w:pPr>
          </w:p>
        </w:tc>
      </w:tr>
      <w:tr w:rsidR="00E308B2" w14:paraId="0DA9DA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81C3E"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02A9A" w14:textId="77777777" w:rsidR="00E308B2" w:rsidRDefault="00E308B2" w:rsidP="00AC5BAF">
            <w:pPr>
              <w:pStyle w:val="TAL"/>
            </w:pPr>
            <w:r>
              <w:t>S2-2405955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F12A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AD601" w14:textId="77777777" w:rsidR="00E308B2" w:rsidRDefault="00E308B2" w:rsidP="00AC5BAF">
            <w:pPr>
              <w:pStyle w:val="TAL"/>
            </w:pPr>
            <w:r>
              <w:t>KI#1, interim agreement for other PDU Set handling.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08F39" w14:textId="77777777" w:rsidR="00E308B2" w:rsidRDefault="00E308B2" w:rsidP="00AC5BAF">
            <w:pPr>
              <w:pStyle w:val="TAL"/>
            </w:pPr>
            <w:r>
              <w:t>Vivo, China Mobile, China Unicom, OPPO, MediaTek, Meta USA,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353A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CEE4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D23A2" w14:textId="77777777" w:rsidR="00E308B2" w:rsidRDefault="00E308B2" w:rsidP="00AC5BAF">
            <w:pPr>
              <w:pStyle w:val="TAL"/>
            </w:pPr>
            <w:r>
              <w:t>Revised in parallel session to S2-2406883, merging S2-2405954 and S2-2405910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CC68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93097" w14:textId="77777777" w:rsidR="00E308B2" w:rsidRDefault="00E308B2" w:rsidP="00AC5BAF">
            <w:pPr>
              <w:pStyle w:val="TAL"/>
            </w:pPr>
            <w:r>
              <w:t>S2-2406883</w:t>
            </w:r>
          </w:p>
        </w:tc>
      </w:tr>
      <w:tr w:rsidR="00E308B2" w14:paraId="07F1EF1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EFBA0"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7F5B4" w14:textId="77777777" w:rsidR="00E308B2" w:rsidRDefault="00E308B2" w:rsidP="00AC5BAF">
            <w:pPr>
              <w:pStyle w:val="TAL"/>
            </w:pPr>
            <w:r>
              <w:t>S2-2405956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9C64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9052A" w14:textId="77777777" w:rsidR="00E308B2" w:rsidRDefault="00E308B2" w:rsidP="00AC5BAF">
            <w:pPr>
              <w:pStyle w:val="TAL"/>
            </w:pPr>
            <w:r>
              <w:t>KI#1, Interim conclusions for AQP.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7CE89"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B330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1D53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E270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C154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927A1" w14:textId="77777777" w:rsidR="00E308B2" w:rsidRDefault="00E308B2" w:rsidP="00AC5BAF">
            <w:pPr>
              <w:pStyle w:val="TAL"/>
            </w:pPr>
          </w:p>
        </w:tc>
      </w:tr>
      <w:tr w:rsidR="00E308B2" w14:paraId="606CE82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DB6D1"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B66FC" w14:textId="77777777" w:rsidR="00E308B2" w:rsidRDefault="00E308B2" w:rsidP="00AC5BAF">
            <w:pPr>
              <w:pStyle w:val="TAL"/>
            </w:pPr>
            <w:r>
              <w:t>S2-2405957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AC37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87D1F" w14:textId="77777777" w:rsidR="00E308B2" w:rsidRDefault="00E308B2" w:rsidP="00AC5BAF">
            <w:pPr>
              <w:pStyle w:val="TAL"/>
            </w:pPr>
            <w:r>
              <w:t>KI#1, interim agreement for flex FEC.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4FB81"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17DC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2DCC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CEC5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410A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006AD" w14:textId="77777777" w:rsidR="00E308B2" w:rsidRDefault="00E308B2" w:rsidP="00AC5BAF">
            <w:pPr>
              <w:pStyle w:val="TAL"/>
            </w:pPr>
          </w:p>
        </w:tc>
      </w:tr>
      <w:tr w:rsidR="00E308B2" w14:paraId="4DBFD73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3CB35"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78753" w14:textId="77777777" w:rsidR="00E308B2" w:rsidRDefault="00E308B2" w:rsidP="00AC5BAF">
            <w:pPr>
              <w:pStyle w:val="TAL"/>
            </w:pPr>
            <w:r>
              <w:t>S2-2405958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F312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E63C3" w14:textId="77777777" w:rsidR="00E308B2" w:rsidRDefault="00E308B2" w:rsidP="00AC5BAF">
            <w:pPr>
              <w:pStyle w:val="TAL"/>
            </w:pPr>
            <w:r>
              <w:t>KI#4, interim agreement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61690"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C93A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8C1D5"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0FE9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4BF2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60738" w14:textId="77777777" w:rsidR="00E308B2" w:rsidRDefault="00E308B2" w:rsidP="00AC5BAF">
            <w:pPr>
              <w:pStyle w:val="TAL"/>
            </w:pPr>
          </w:p>
        </w:tc>
      </w:tr>
      <w:tr w:rsidR="00E308B2" w14:paraId="7161EAA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F6990"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18F55" w14:textId="77777777" w:rsidR="00E308B2" w:rsidRDefault="00E308B2" w:rsidP="00AC5BAF">
            <w:pPr>
              <w:pStyle w:val="TAL"/>
            </w:pPr>
            <w:r>
              <w:t>S2-2405959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4777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6C912" w14:textId="77777777" w:rsidR="00E308B2" w:rsidRDefault="00E308B2" w:rsidP="00AC5BAF">
            <w:pPr>
              <w:pStyle w:val="TAL"/>
            </w:pPr>
            <w:r>
              <w:t>KI#9, interim agreement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C9905"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73AB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47FE1"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ACF4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DB56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4DA27" w14:textId="77777777" w:rsidR="00E308B2" w:rsidRDefault="00E308B2" w:rsidP="00AC5BAF">
            <w:pPr>
              <w:pStyle w:val="TAL"/>
            </w:pPr>
          </w:p>
        </w:tc>
      </w:tr>
      <w:tr w:rsidR="00E308B2" w14:paraId="40B4D6C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4C6E3"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EDCCA" w14:textId="77777777" w:rsidR="00E308B2" w:rsidRDefault="00E308B2" w:rsidP="00AC5BAF">
            <w:pPr>
              <w:pStyle w:val="TAL"/>
            </w:pPr>
            <w:r>
              <w:t>S2-2405960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9018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D8C11" w14:textId="77777777" w:rsidR="00E308B2" w:rsidRDefault="00E308B2" w:rsidP="00AC5BAF">
            <w:pPr>
              <w:pStyle w:val="TAL"/>
            </w:pPr>
            <w:r>
              <w:t>[DRAFT] LS on 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315BB"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5918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DEC1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74A0E" w14:textId="77777777" w:rsidR="00E308B2" w:rsidRDefault="00E308B2" w:rsidP="00AC5BAF">
            <w:pPr>
              <w:pStyle w:val="TAL"/>
            </w:pPr>
            <w:r>
              <w:t>Revised in parallel session to S2-2406935.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0E62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A7C06" w14:textId="77777777" w:rsidR="00E308B2" w:rsidRDefault="00E308B2" w:rsidP="00AC5BAF">
            <w:pPr>
              <w:pStyle w:val="TAL"/>
            </w:pPr>
            <w:r>
              <w:t>S2-2406935</w:t>
            </w:r>
          </w:p>
        </w:tc>
      </w:tr>
      <w:tr w:rsidR="00E308B2" w14:paraId="7188AF8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19ADD"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EFE0D" w14:textId="77777777" w:rsidR="00E308B2" w:rsidRDefault="00E308B2" w:rsidP="00AC5BAF">
            <w:pPr>
              <w:pStyle w:val="TAL"/>
            </w:pPr>
            <w:r>
              <w:t>S2-2405961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53CF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0E6DC" w14:textId="77777777" w:rsidR="00E308B2" w:rsidRDefault="00E308B2" w:rsidP="00AC5BAF">
            <w:pPr>
              <w:pStyle w:val="TAL"/>
            </w:pPr>
            <w:r>
              <w:t>Sol for KI#2: A format of AIoT device ID compatible to EPC and 3GPP defined device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56DED"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6D51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8E15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8A8B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DF2A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235DA" w14:textId="77777777" w:rsidR="00E308B2" w:rsidRDefault="00E308B2" w:rsidP="00AC5BAF">
            <w:pPr>
              <w:pStyle w:val="TAL"/>
            </w:pPr>
          </w:p>
        </w:tc>
      </w:tr>
      <w:tr w:rsidR="00E308B2" w14:paraId="2212869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3BFBE"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F97E5" w14:textId="77777777" w:rsidR="00E308B2" w:rsidRDefault="00E308B2" w:rsidP="00AC5BAF">
            <w:pPr>
              <w:pStyle w:val="TAL"/>
            </w:pPr>
            <w:r>
              <w:t>S2-2405962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2E4B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C0C22" w14:textId="77777777" w:rsidR="00E308B2" w:rsidRDefault="00E308B2" w:rsidP="00AC5BAF">
            <w:pPr>
              <w:pStyle w:val="TAL"/>
            </w:pPr>
            <w:r>
              <w:t>Update sol#4: Add the interaction via UE reader s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A1FCE"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32F8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31419"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6FCEB" w14:textId="77777777" w:rsidR="00E308B2" w:rsidRDefault="00E308B2" w:rsidP="00AC5BAF">
            <w:pPr>
              <w:pStyle w:val="TAL"/>
            </w:pPr>
            <w:r>
              <w:t>Revised in parallel session to S2-2406986.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1845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E9D3B" w14:textId="77777777" w:rsidR="00E308B2" w:rsidRDefault="00E308B2" w:rsidP="00AC5BAF">
            <w:pPr>
              <w:pStyle w:val="TAL"/>
            </w:pPr>
            <w:r>
              <w:t>S2-2406986</w:t>
            </w:r>
          </w:p>
        </w:tc>
      </w:tr>
      <w:tr w:rsidR="00E308B2" w14:paraId="2E1F4E7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17A56"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F1348" w14:textId="77777777" w:rsidR="00E308B2" w:rsidRDefault="00E308B2" w:rsidP="00AC5BAF">
            <w:pPr>
              <w:pStyle w:val="TAL"/>
            </w:pPr>
            <w:r>
              <w:t>S2-2405963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3631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C0F3E" w14:textId="77777777" w:rsidR="00E308B2" w:rsidRDefault="00E308B2" w:rsidP="00AC5BAF">
            <w:pPr>
              <w:pStyle w:val="TAL"/>
            </w:pPr>
            <w:r>
              <w:t>Sol for KI#3: Support of Resource Efficiency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17A5D"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02E8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4FA3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F99F2" w14:textId="77777777" w:rsidR="00E308B2" w:rsidRDefault="00E308B2" w:rsidP="00AC5BAF">
            <w:pPr>
              <w:pStyle w:val="TAL"/>
            </w:pPr>
            <w:r>
              <w:t>Revision of S2-2404298 from SA2#162.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1B8E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F1D2F" w14:textId="77777777" w:rsidR="00E308B2" w:rsidRDefault="00E308B2" w:rsidP="00AC5BAF">
            <w:pPr>
              <w:pStyle w:val="TAL"/>
            </w:pPr>
          </w:p>
        </w:tc>
      </w:tr>
      <w:tr w:rsidR="00E308B2" w14:paraId="3945842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13200" w14:textId="77777777" w:rsidR="00E308B2" w:rsidRDefault="00E308B2" w:rsidP="00AC5BAF">
            <w:pPr>
              <w:pStyle w:val="TAL"/>
              <w:rPr>
                <w:sz w:val="24"/>
                <w:szCs w:val="24"/>
              </w:rPr>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7E185" w14:textId="77777777" w:rsidR="00E308B2" w:rsidRDefault="00E308B2" w:rsidP="00AC5BAF">
            <w:pPr>
              <w:pStyle w:val="TAL"/>
            </w:pPr>
            <w:r>
              <w:t>S2-2405964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39C0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4F0C3" w14:textId="77777777" w:rsidR="00E308B2" w:rsidRDefault="00E308B2" w:rsidP="00AC5BAF">
            <w:pPr>
              <w:pStyle w:val="TAL"/>
            </w:pPr>
            <w:r>
              <w:t>Sol for KI#1#3: intermediate node management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54260"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05F6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8B613"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DF7EF" w14:textId="77777777" w:rsidR="00E308B2" w:rsidRDefault="00E308B2" w:rsidP="00AC5BAF">
            <w:pPr>
              <w:pStyle w:val="TAL"/>
            </w:pPr>
            <w:r>
              <w:t>Revision of S2-2404299 from SA2#162.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D373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BCC9E" w14:textId="77777777" w:rsidR="00E308B2" w:rsidRDefault="00E308B2" w:rsidP="00AC5BAF">
            <w:pPr>
              <w:pStyle w:val="TAL"/>
            </w:pPr>
          </w:p>
        </w:tc>
      </w:tr>
      <w:tr w:rsidR="00E308B2" w14:paraId="21D6C0C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AE685"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A4AEA" w14:textId="77777777" w:rsidR="00E308B2" w:rsidRDefault="00E308B2" w:rsidP="00AC5BAF">
            <w:pPr>
              <w:pStyle w:val="TAL"/>
            </w:pPr>
            <w:r>
              <w:t>S2-2405965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8E19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3AEAF" w14:textId="77777777" w:rsidR="00E308B2" w:rsidRDefault="00E308B2" w:rsidP="00AC5BAF">
            <w:pPr>
              <w:pStyle w:val="TAL"/>
            </w:pPr>
            <w:r>
              <w:t>New Solution for Key Issue #3 to Guarantee IMS Traffic Remain within the Satellite While Maintaining the delay.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12BF7" w14:textId="77777777" w:rsidR="00E308B2" w:rsidRDefault="00E308B2" w:rsidP="00AC5BAF">
            <w:pPr>
              <w:pStyle w:val="TAL"/>
            </w:pPr>
            <w:r>
              <w:t>TCL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08C0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7E411"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55AF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0444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8EDC6" w14:textId="77777777" w:rsidR="00E308B2" w:rsidRDefault="00E308B2" w:rsidP="00AC5BAF">
            <w:pPr>
              <w:pStyle w:val="TAL"/>
            </w:pPr>
          </w:p>
        </w:tc>
      </w:tr>
      <w:tr w:rsidR="00E308B2" w14:paraId="227923D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EC299"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C50C8" w14:textId="77777777" w:rsidR="00E308B2" w:rsidRDefault="00E308B2" w:rsidP="00AC5BAF">
            <w:pPr>
              <w:pStyle w:val="TAL"/>
            </w:pPr>
            <w:r>
              <w:t>S2-2405966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3E36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77243" w14:textId="77777777" w:rsidR="00E308B2" w:rsidRDefault="00E308B2" w:rsidP="00AC5BAF">
            <w:pPr>
              <w:pStyle w:val="TAL"/>
            </w:pPr>
            <w:r>
              <w:t>Solution for Key Issue #3 to Address IMS Call Service Interruption Issue during Satellite Change.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71C47" w14:textId="77777777" w:rsidR="00E308B2" w:rsidRDefault="00E308B2" w:rsidP="00AC5BAF">
            <w:pPr>
              <w:pStyle w:val="TAL"/>
            </w:pPr>
            <w:r>
              <w:t>TCL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4A28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B69CF"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70B7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F588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30DE7" w14:textId="77777777" w:rsidR="00E308B2" w:rsidRDefault="00E308B2" w:rsidP="00AC5BAF">
            <w:pPr>
              <w:pStyle w:val="TAL"/>
            </w:pPr>
          </w:p>
        </w:tc>
      </w:tr>
      <w:tr w:rsidR="00E308B2" w14:paraId="349D429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1EA65"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9E9FF" w14:textId="77777777" w:rsidR="00E308B2" w:rsidRDefault="00E308B2" w:rsidP="00AC5BAF">
            <w:pPr>
              <w:pStyle w:val="TAL"/>
            </w:pPr>
            <w:r>
              <w:t>S2-2405967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2DC8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2779D" w14:textId="77777777" w:rsidR="00E308B2" w:rsidRDefault="00E308B2" w:rsidP="00AC5BAF">
            <w:pPr>
              <w:pStyle w:val="TAL"/>
            </w:pPr>
            <w:r>
              <w:t>KI#8 Sol#33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39CB4" w14:textId="77777777" w:rsidR="00E308B2" w:rsidRDefault="00E308B2" w:rsidP="00AC5BAF">
            <w:pPr>
              <w:pStyle w:val="TAL"/>
            </w:pPr>
            <w:r>
              <w:t>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F50A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4DC8D"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DB934" w14:textId="77777777" w:rsidR="00E308B2" w:rsidRDefault="00E308B2" w:rsidP="00AC5BAF">
            <w:pPr>
              <w:pStyle w:val="TAL"/>
            </w:pPr>
            <w:r>
              <w:t>Revision of S2-2405370 from SA2#162.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6F1A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0A380" w14:textId="77777777" w:rsidR="00E308B2" w:rsidRDefault="00E308B2" w:rsidP="00AC5BAF">
            <w:pPr>
              <w:pStyle w:val="TAL"/>
            </w:pPr>
          </w:p>
        </w:tc>
      </w:tr>
      <w:tr w:rsidR="00E308B2" w14:paraId="42F4B8C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F58B8"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B4C7B" w14:textId="77777777" w:rsidR="00E308B2" w:rsidRDefault="00E308B2" w:rsidP="00AC5BAF">
            <w:pPr>
              <w:pStyle w:val="TAL"/>
            </w:pPr>
            <w:r>
              <w:t>S2-2405968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1E90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53298" w14:textId="77777777" w:rsidR="00E308B2" w:rsidRDefault="00E308B2" w:rsidP="00AC5BAF">
            <w:pPr>
              <w:pStyle w:val="TAL"/>
            </w:pPr>
            <w:r>
              <w:t>Key Issue #8 Interim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2B986" w14:textId="77777777" w:rsidR="00E308B2" w:rsidRDefault="00E308B2" w:rsidP="00AC5BAF">
            <w:pPr>
              <w:pStyle w:val="TAL"/>
            </w:pPr>
            <w:r>
              <w:t>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42E6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4443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A9B8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D227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037AE" w14:textId="77777777" w:rsidR="00E308B2" w:rsidRDefault="00E308B2" w:rsidP="00AC5BAF">
            <w:pPr>
              <w:pStyle w:val="TAL"/>
            </w:pPr>
          </w:p>
        </w:tc>
      </w:tr>
      <w:tr w:rsidR="00E308B2" w14:paraId="2C81550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13E00"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45712" w14:textId="77777777" w:rsidR="00E308B2" w:rsidRDefault="00E308B2" w:rsidP="00AC5BAF">
            <w:pPr>
              <w:pStyle w:val="TAL"/>
            </w:pPr>
            <w:r>
              <w:t>S2-2405969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D3BE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0227A" w14:textId="77777777" w:rsidR="00E308B2" w:rsidRDefault="00E308B2" w:rsidP="00AC5BAF">
            <w:pPr>
              <w:pStyle w:val="TAL"/>
            </w:pPr>
            <w:r>
              <w:t>Key Issue #5 Interim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76B13" w14:textId="77777777" w:rsidR="00E308B2" w:rsidRDefault="00E308B2" w:rsidP="00AC5BAF">
            <w:pPr>
              <w:pStyle w:val="TAL"/>
            </w:pPr>
            <w:r>
              <w:t>Tencent, Tencent Cloud,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3A00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FFF00"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6422B" w14:textId="77777777" w:rsidR="00E308B2" w:rsidRDefault="00E308B2" w:rsidP="00AC5BAF">
            <w:pPr>
              <w:pStyle w:val="TAL"/>
            </w:pPr>
            <w:r>
              <w:t>Revised in parallel session to S2-2406929.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55B0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26C4B" w14:textId="77777777" w:rsidR="00E308B2" w:rsidRDefault="00E308B2" w:rsidP="00AC5BAF">
            <w:pPr>
              <w:pStyle w:val="TAL"/>
            </w:pPr>
            <w:r>
              <w:t>S2-2406929</w:t>
            </w:r>
          </w:p>
        </w:tc>
      </w:tr>
      <w:tr w:rsidR="00E308B2" w14:paraId="024EBF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8014C"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6C84E" w14:textId="77777777" w:rsidR="00E308B2" w:rsidRDefault="00E308B2" w:rsidP="00AC5BAF">
            <w:pPr>
              <w:pStyle w:val="TAL"/>
            </w:pPr>
            <w:r>
              <w:t>S2-2405970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F306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FBD20" w14:textId="77777777" w:rsidR="00E308B2" w:rsidRDefault="00E308B2" w:rsidP="00AC5BAF">
            <w:pPr>
              <w:pStyle w:val="TAL"/>
            </w:pPr>
            <w:r>
              <w:t>Key Issue #1 Conclusion on FEC and AQP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73DD4" w14:textId="77777777" w:rsidR="00E308B2" w:rsidRDefault="00E308B2" w:rsidP="00AC5BAF">
            <w:pPr>
              <w:pStyle w:val="TAL"/>
            </w:pPr>
            <w:r>
              <w:t>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BD99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82F95"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62EE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27AF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2F7F2" w14:textId="77777777" w:rsidR="00E308B2" w:rsidRDefault="00E308B2" w:rsidP="00AC5BAF">
            <w:pPr>
              <w:pStyle w:val="TAL"/>
            </w:pPr>
          </w:p>
        </w:tc>
      </w:tr>
      <w:tr w:rsidR="00E308B2" w14:paraId="323823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8613E"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73E27" w14:textId="77777777" w:rsidR="00E308B2" w:rsidRDefault="00E308B2" w:rsidP="00AC5BAF">
            <w:pPr>
              <w:pStyle w:val="TAL"/>
            </w:pPr>
            <w:r>
              <w:t>S2-2405971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8123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0B795" w14:textId="77777777" w:rsidR="00E308B2" w:rsidRDefault="00E308B2" w:rsidP="00AC5BAF">
            <w:pPr>
              <w:pStyle w:val="TAL"/>
            </w:pPr>
            <w:r>
              <w:t>Key Issue #4 Interim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F878C" w14:textId="77777777" w:rsidR="00E308B2" w:rsidRDefault="00E308B2" w:rsidP="00AC5BAF">
            <w:pPr>
              <w:pStyle w:val="TAL"/>
            </w:pPr>
            <w:r>
              <w:t>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FFD7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AD45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18E0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1D29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8F266" w14:textId="77777777" w:rsidR="00E308B2" w:rsidRDefault="00E308B2" w:rsidP="00AC5BAF">
            <w:pPr>
              <w:pStyle w:val="TAL"/>
            </w:pPr>
          </w:p>
        </w:tc>
      </w:tr>
      <w:tr w:rsidR="00E308B2" w14:paraId="5B756D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4CEF1"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3B70F" w14:textId="77777777" w:rsidR="00E308B2" w:rsidRDefault="00E308B2" w:rsidP="00AC5BAF">
            <w:pPr>
              <w:pStyle w:val="TAL"/>
            </w:pPr>
            <w:r>
              <w:t>S2-2405972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2AD8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860F8" w14:textId="77777777" w:rsidR="00E308B2" w:rsidRDefault="00E308B2" w:rsidP="00AC5BAF">
            <w:pPr>
              <w:pStyle w:val="TAL"/>
            </w:pPr>
            <w:r>
              <w:t>Conclusions for KI#1, Network energy related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D0222" w14:textId="77777777" w:rsidR="00E308B2" w:rsidRDefault="00E308B2" w:rsidP="00AC5BAF">
            <w:pPr>
              <w:pStyle w:val="TAL"/>
            </w:pPr>
            <w:r>
              <w:t>Deutsche Telekom, 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7858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A6835"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C883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3042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2C893" w14:textId="77777777" w:rsidR="00E308B2" w:rsidRDefault="00E308B2" w:rsidP="00AC5BAF">
            <w:pPr>
              <w:pStyle w:val="TAL"/>
            </w:pPr>
          </w:p>
        </w:tc>
      </w:tr>
      <w:tr w:rsidR="00E308B2" w14:paraId="4A1556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D10CA"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9DCCB" w14:textId="77777777" w:rsidR="00E308B2" w:rsidRDefault="00E308B2" w:rsidP="00AC5BAF">
            <w:pPr>
              <w:pStyle w:val="TAL"/>
            </w:pPr>
            <w:r>
              <w:t>S2-2405973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80F3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BB487" w14:textId="77777777" w:rsidR="00E308B2" w:rsidRDefault="00E308B2" w:rsidP="00AC5BAF">
            <w:pPr>
              <w:pStyle w:val="TAL"/>
            </w:pPr>
            <w:r>
              <w:t>KI#1: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9694C" w14:textId="77777777" w:rsidR="00E308B2" w:rsidRDefault="00E308B2" w:rsidP="00AC5BAF">
            <w:pPr>
              <w:pStyle w:val="TAL"/>
            </w:pPr>
            <w:r>
              <w:t>LG Electronics, InterDigital,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962A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B4710"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1FDD7" w14:textId="77777777" w:rsidR="00E308B2" w:rsidRDefault="00E308B2" w:rsidP="00AC5BAF">
            <w:pPr>
              <w:pStyle w:val="TAL"/>
            </w:pPr>
            <w:r>
              <w:t>Revised in parallel session to S2-2407134.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3F07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C79B1" w14:textId="77777777" w:rsidR="00E308B2" w:rsidRDefault="00E308B2" w:rsidP="00AC5BAF">
            <w:pPr>
              <w:pStyle w:val="TAL"/>
            </w:pPr>
            <w:r>
              <w:t>S2-2407134</w:t>
            </w:r>
          </w:p>
        </w:tc>
      </w:tr>
      <w:tr w:rsidR="00E308B2" w14:paraId="2D97EF9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855F1"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5C49D" w14:textId="77777777" w:rsidR="00E308B2" w:rsidRDefault="00E308B2" w:rsidP="00AC5BAF">
            <w:pPr>
              <w:pStyle w:val="TAL"/>
            </w:pPr>
            <w:r>
              <w:t>S2-2405974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4682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C1442" w14:textId="77777777" w:rsidR="00E308B2" w:rsidRDefault="00E308B2" w:rsidP="00AC5BAF">
            <w:pPr>
              <w:pStyle w:val="TAL"/>
            </w:pPr>
            <w:r>
              <w:t>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1F707"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E933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2B6B8"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86F7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9BC3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57CF7" w14:textId="77777777" w:rsidR="00E308B2" w:rsidRDefault="00E308B2" w:rsidP="00AC5BAF">
            <w:pPr>
              <w:pStyle w:val="TAL"/>
            </w:pPr>
          </w:p>
        </w:tc>
      </w:tr>
      <w:tr w:rsidR="00E308B2" w14:paraId="76EDB4D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E4D5E"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AD1C2" w14:textId="77777777" w:rsidR="00E308B2" w:rsidRDefault="00E308B2" w:rsidP="00AC5BAF">
            <w:pPr>
              <w:pStyle w:val="TAL"/>
            </w:pPr>
            <w:r>
              <w:t>S2-2405975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DEBA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70A6A"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751B0"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583D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06E3C"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1A912" w14:textId="77777777" w:rsidR="00E308B2" w:rsidRDefault="00E308B2" w:rsidP="00AC5BAF">
            <w:pPr>
              <w:pStyle w:val="TAL"/>
            </w:pPr>
            <w:r>
              <w:t>Revised in parallel session to S2-2407138.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FF70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37E37" w14:textId="77777777" w:rsidR="00E308B2" w:rsidRDefault="00E308B2" w:rsidP="00AC5BAF">
            <w:pPr>
              <w:pStyle w:val="TAL"/>
            </w:pPr>
            <w:r>
              <w:t>S2-2407138</w:t>
            </w:r>
          </w:p>
        </w:tc>
      </w:tr>
      <w:tr w:rsidR="00E308B2" w14:paraId="062E0E8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F39B4"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57EA3" w14:textId="77777777" w:rsidR="00E308B2" w:rsidRDefault="00E308B2" w:rsidP="00AC5BAF">
            <w:pPr>
              <w:pStyle w:val="TAL"/>
            </w:pPr>
            <w:r>
              <w:t>S2-2405976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821A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02032" w14:textId="77777777" w:rsidR="00E308B2" w:rsidRDefault="00E308B2" w:rsidP="00AC5BAF">
            <w:pPr>
              <w:pStyle w:val="TAL"/>
            </w:pPr>
            <w:r>
              <w:t>[DRAFT] LS on NTZ solution impacts to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FE2CD" w14:textId="77777777" w:rsidR="00E308B2" w:rsidRDefault="00E308B2" w:rsidP="00AC5BAF">
            <w:pPr>
              <w:pStyle w:val="TAL"/>
            </w:pPr>
            <w:r>
              <w:t>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C94A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EF399"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4323C" w14:textId="77777777" w:rsidR="00E308B2" w:rsidRDefault="00E308B2" w:rsidP="00AC5BAF">
            <w:pPr>
              <w:pStyle w:val="TAL"/>
            </w:pPr>
            <w:r>
              <w:t>Revised in parallel session to S2-2407139.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8192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A3348" w14:textId="77777777" w:rsidR="00E308B2" w:rsidRDefault="00E308B2" w:rsidP="00AC5BAF">
            <w:pPr>
              <w:pStyle w:val="TAL"/>
            </w:pPr>
            <w:r>
              <w:t>S2-2407139</w:t>
            </w:r>
          </w:p>
        </w:tc>
      </w:tr>
      <w:tr w:rsidR="00E308B2" w14:paraId="1BB609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FFB74"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E63A4" w14:textId="77777777" w:rsidR="00E308B2" w:rsidRDefault="00E308B2" w:rsidP="00AC5BAF">
            <w:pPr>
              <w:pStyle w:val="TAL"/>
            </w:pPr>
            <w:r>
              <w:t>S2-2405977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13D89"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251AA" w14:textId="77777777" w:rsidR="00E308B2" w:rsidRDefault="00E308B2" w:rsidP="00AC5BAF">
            <w:pPr>
              <w:pStyle w:val="TAL"/>
            </w:pPr>
            <w:r>
              <w:t>[FS_UAS_Ph3] Report of Pre-SA2#163 NWM Discussion for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3B6A1" w14:textId="77777777" w:rsidR="00E308B2" w:rsidRDefault="00E308B2" w:rsidP="00AC5BAF">
            <w:pPr>
              <w:pStyle w:val="TAL"/>
            </w:pPr>
            <w:r>
              <w:t>LG Electronics, Ericsson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2307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9B6A0"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FBB7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8A06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F2C5E" w14:textId="77777777" w:rsidR="00E308B2" w:rsidRDefault="00E308B2" w:rsidP="00AC5BAF">
            <w:pPr>
              <w:pStyle w:val="TAL"/>
            </w:pPr>
          </w:p>
        </w:tc>
      </w:tr>
      <w:tr w:rsidR="00E308B2" w14:paraId="166B9FC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606FB"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6A9E5" w14:textId="77777777" w:rsidR="00E308B2" w:rsidRDefault="00E308B2" w:rsidP="00AC5BAF">
            <w:pPr>
              <w:pStyle w:val="TAL"/>
            </w:pPr>
            <w:r>
              <w:t>S2-2405978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08073"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C6F79" w14:textId="77777777" w:rsidR="00E308B2" w:rsidRDefault="00E308B2" w:rsidP="00AC5BAF">
            <w:pPr>
              <w:pStyle w:val="TAL"/>
            </w:pPr>
            <w:r>
              <w:t>New WID on Phase 3 for UAS,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D81E7" w14:textId="77777777" w:rsidR="00E308B2" w:rsidRDefault="00E308B2" w:rsidP="00AC5BAF">
            <w:pPr>
              <w:pStyle w:val="TAL"/>
            </w:pPr>
            <w:r>
              <w:t>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D389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098C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1CC4E" w14:textId="77777777" w:rsidR="00E308B2" w:rsidRDefault="00E308B2" w:rsidP="00AC5BAF">
            <w:pPr>
              <w:pStyle w:val="TAL"/>
              <w:rPr>
                <w:sz w:val="24"/>
                <w:szCs w:val="24"/>
              </w:rPr>
            </w:pPr>
            <w:r>
              <w:t>Revised to S2-2407348.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7A72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43C56" w14:textId="77777777" w:rsidR="00E308B2" w:rsidRDefault="00E308B2" w:rsidP="00AC5BAF">
            <w:pPr>
              <w:pStyle w:val="TAL"/>
            </w:pPr>
            <w:r>
              <w:t>S2-2407348</w:t>
            </w:r>
          </w:p>
        </w:tc>
      </w:tr>
      <w:tr w:rsidR="00E308B2" w14:paraId="6A2CE3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DB544" w14:textId="77777777" w:rsidR="00E308B2" w:rsidRDefault="00E308B2" w:rsidP="00AC5BAF">
            <w:pPr>
              <w:pStyle w:val="TAL"/>
            </w:pPr>
            <w:r>
              <w:lastRenderedPageBreak/>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FC3FA" w14:textId="77777777" w:rsidR="00E308B2" w:rsidRDefault="00E308B2" w:rsidP="00AC5BAF">
            <w:pPr>
              <w:pStyle w:val="TAL"/>
            </w:pPr>
            <w:r>
              <w:t>S2-2405979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E123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E350E" w14:textId="77777777" w:rsidR="00E308B2" w:rsidRDefault="00E308B2" w:rsidP="00AC5BAF">
            <w:pPr>
              <w:pStyle w:val="TAL"/>
            </w:pPr>
            <w:r>
              <w:t>[DRAFT] Reply LS on issues related to analytics context transfer between AnLF(s)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628D6"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96FE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71324" w14:textId="77777777" w:rsidR="00E308B2" w:rsidRDefault="00E308B2" w:rsidP="00AC5BAF">
            <w:pPr>
              <w:pStyle w:val="TAL"/>
            </w:pPr>
            <w:r>
              <w:t>eNA_Ph3_SEC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6094B" w14:textId="77777777" w:rsidR="00E308B2" w:rsidRDefault="00E308B2" w:rsidP="00AC5BAF">
            <w:pPr>
              <w:pStyle w:val="TAL"/>
            </w:pPr>
            <w:r>
              <w:t>Revision of S2-2404001 from SA2#162. Response to S2-2405849.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F6B7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9CF27" w14:textId="77777777" w:rsidR="00E308B2" w:rsidRDefault="00E308B2" w:rsidP="00AC5BAF">
            <w:pPr>
              <w:pStyle w:val="TAL"/>
            </w:pPr>
          </w:p>
        </w:tc>
      </w:tr>
      <w:tr w:rsidR="00E308B2" w14:paraId="18379D6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C5177"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E3731" w14:textId="77777777" w:rsidR="00E308B2" w:rsidRDefault="00E308B2" w:rsidP="00AC5BAF">
            <w:pPr>
              <w:pStyle w:val="TAL"/>
            </w:pPr>
            <w:r>
              <w:t>S2-2405980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8416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19D6D" w14:textId="77777777" w:rsidR="00E308B2" w:rsidRDefault="00E308B2" w:rsidP="00AC5BAF">
            <w:pPr>
              <w:pStyle w:val="TAL"/>
            </w:pPr>
            <w:r>
              <w:t>[DRAFT] Reply LS on affirming CT WG1's responsibilities for PLMN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1415A"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502F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FC5C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41DEA" w14:textId="77777777" w:rsidR="00E308B2" w:rsidRDefault="00E308B2" w:rsidP="00AC5BAF">
            <w:pPr>
              <w:pStyle w:val="TAL"/>
              <w:rPr>
                <w:sz w:val="24"/>
                <w:szCs w:val="24"/>
              </w:rPr>
            </w:pPr>
            <w:r>
              <w:t>Response to S2-2405861. Revised to S2-2406879 (withdrawn).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C8F0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88EB5" w14:textId="77777777" w:rsidR="00E308B2" w:rsidRDefault="00E308B2" w:rsidP="00AC5BAF">
            <w:pPr>
              <w:pStyle w:val="TAL"/>
            </w:pPr>
            <w:r>
              <w:t>S2-2406879</w:t>
            </w:r>
          </w:p>
        </w:tc>
      </w:tr>
      <w:tr w:rsidR="00E308B2" w14:paraId="745527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D742C"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E7EF9" w14:textId="77777777" w:rsidR="00E308B2" w:rsidRDefault="00E308B2" w:rsidP="00AC5BAF">
            <w:pPr>
              <w:pStyle w:val="TAL"/>
            </w:pPr>
            <w:r>
              <w:t>S2-2405981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9D8C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DCDE5" w14:textId="77777777" w:rsidR="00E308B2" w:rsidRDefault="00E308B2" w:rsidP="00AC5BAF">
            <w:pPr>
              <w:pStyle w:val="TAL"/>
            </w:pPr>
            <w:r>
              <w:t>KI#3 update solution #15 Enhancements to existing 5GS procedures for energy saving.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072E0"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3ED6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7E6E2"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12ABE" w14:textId="77777777" w:rsidR="00E308B2" w:rsidRDefault="00E308B2" w:rsidP="00AC5BAF">
            <w:pPr>
              <w:pStyle w:val="TAL"/>
            </w:pPr>
            <w:r>
              <w:t>Revision of S2-2403933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18F2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E3DC9" w14:textId="77777777" w:rsidR="00E308B2" w:rsidRDefault="00E308B2" w:rsidP="00AC5BAF">
            <w:pPr>
              <w:pStyle w:val="TAL"/>
            </w:pPr>
          </w:p>
        </w:tc>
      </w:tr>
      <w:tr w:rsidR="00E308B2" w14:paraId="5174F24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0FC83"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3D215" w14:textId="77777777" w:rsidR="00E308B2" w:rsidRDefault="00E308B2" w:rsidP="00AC5BAF">
            <w:pPr>
              <w:pStyle w:val="TAL"/>
            </w:pPr>
            <w:r>
              <w:t>S2-2405982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F34B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62D18" w14:textId="77777777" w:rsidR="00E308B2" w:rsidRDefault="00E308B2" w:rsidP="00AC5BAF">
            <w:pPr>
              <w:pStyle w:val="TAL"/>
            </w:pPr>
            <w:r>
              <w:t>Conclusions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CB8AE" w14:textId="77777777" w:rsidR="00E308B2" w:rsidRDefault="00E308B2" w:rsidP="00AC5BAF">
            <w:pPr>
              <w:pStyle w:val="TAL"/>
            </w:pPr>
            <w:r>
              <w:t>CATT, China Mobile, vivo, China Telecom, China Unicom, 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59F3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9B6B5"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2FA4C" w14:textId="77777777" w:rsidR="00E308B2" w:rsidRDefault="00E308B2" w:rsidP="00AC5BAF">
            <w:pPr>
              <w:pStyle w:val="TAL"/>
            </w:pPr>
            <w:r>
              <w:t>Revision of S2-2405838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9067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98FF8" w14:textId="77777777" w:rsidR="00E308B2" w:rsidRDefault="00E308B2" w:rsidP="00AC5BAF">
            <w:pPr>
              <w:pStyle w:val="TAL"/>
            </w:pPr>
          </w:p>
        </w:tc>
      </w:tr>
      <w:tr w:rsidR="00E308B2" w14:paraId="12CC1F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FC885"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C3C4E" w14:textId="77777777" w:rsidR="00E308B2" w:rsidRDefault="00E308B2" w:rsidP="00AC5BAF">
            <w:pPr>
              <w:pStyle w:val="TAL"/>
            </w:pPr>
            <w:r>
              <w:t>S2-2405983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259B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7E7F1"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9E012"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5CC0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04EC8"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B1145" w14:textId="77777777" w:rsidR="00E308B2" w:rsidRDefault="00E308B2" w:rsidP="00AC5BAF">
            <w:pPr>
              <w:pStyle w:val="TAL"/>
            </w:pPr>
            <w:r>
              <w:t>Revision of S2-2403937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249E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9E17C" w14:textId="77777777" w:rsidR="00E308B2" w:rsidRDefault="00E308B2" w:rsidP="00AC5BAF">
            <w:pPr>
              <w:pStyle w:val="TAL"/>
            </w:pPr>
          </w:p>
        </w:tc>
      </w:tr>
      <w:tr w:rsidR="00E308B2" w14:paraId="0B7828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6AAFE"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AB195" w14:textId="77777777" w:rsidR="00E308B2" w:rsidRDefault="00E308B2" w:rsidP="00AC5BAF">
            <w:pPr>
              <w:pStyle w:val="TAL"/>
            </w:pPr>
            <w:r>
              <w:t>S2-2405984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B7CC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E4AA9" w14:textId="77777777" w:rsidR="00E308B2" w:rsidRDefault="00E308B2" w:rsidP="00AC5BAF">
            <w:pPr>
              <w:pStyle w:val="TAL"/>
            </w:pPr>
            <w:r>
              <w:t>Conclusions on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31EF8"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7E76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48BE5"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79C3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1DE6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CD946" w14:textId="77777777" w:rsidR="00E308B2" w:rsidRDefault="00E308B2" w:rsidP="00AC5BAF">
            <w:pPr>
              <w:pStyle w:val="TAL"/>
            </w:pPr>
          </w:p>
        </w:tc>
      </w:tr>
      <w:tr w:rsidR="00E308B2" w14:paraId="0127AD1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48B56"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2279F" w14:textId="77777777" w:rsidR="00E308B2" w:rsidRDefault="00E308B2" w:rsidP="00AC5BAF">
            <w:pPr>
              <w:pStyle w:val="TAL"/>
            </w:pPr>
            <w:r>
              <w:t>S2-2405986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7069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54E4A" w14:textId="77777777" w:rsidR="00E308B2" w:rsidRDefault="00E308B2" w:rsidP="00AC5BAF">
            <w:pPr>
              <w:pStyle w:val="TAL"/>
            </w:pPr>
            <w:r>
              <w:t>KI#2: Initial evaluation and conclusion for SMS support in satellite access for Store and Forward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92887" w14:textId="77777777" w:rsidR="00E308B2" w:rsidRPr="00925BE9" w:rsidRDefault="00E308B2" w:rsidP="00AC5BAF">
            <w:pPr>
              <w:pStyle w:val="TAL"/>
              <w:rPr>
                <w:lang w:val="fr-FR"/>
              </w:rPr>
            </w:pPr>
            <w:r w:rsidRPr="00925BE9">
              <w:rPr>
                <w:lang w:val="fr-FR"/>
              </w:rPr>
              <w:t>Intel, Sateliot, Novamint, EchoStar, Inmarsat, Viasat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4A40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46FA4"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B9FAD" w14:textId="77777777" w:rsidR="00E308B2" w:rsidRDefault="00E308B2" w:rsidP="00AC5BAF">
            <w:pPr>
              <w:pStyle w:val="TAL"/>
            </w:pPr>
            <w:r>
              <w:t>Revision of S2-2404195 from SA WG2#162. Merged into S2-2406901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97310"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FDDAA" w14:textId="77777777" w:rsidR="00E308B2" w:rsidRDefault="00E308B2" w:rsidP="00AC5BAF">
            <w:pPr>
              <w:pStyle w:val="TAL"/>
            </w:pPr>
          </w:p>
        </w:tc>
      </w:tr>
      <w:tr w:rsidR="00E308B2" w14:paraId="17F44DB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7CECD"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575F4" w14:textId="77777777" w:rsidR="00E308B2" w:rsidRDefault="00E308B2" w:rsidP="00AC5BAF">
            <w:pPr>
              <w:pStyle w:val="TAL"/>
            </w:pPr>
            <w:r>
              <w:t>S2-2405987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ACAA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D97FF" w14:textId="77777777" w:rsidR="00E308B2" w:rsidRDefault="00E308B2" w:rsidP="00AC5BAF">
            <w:pPr>
              <w:pStyle w:val="TAL"/>
            </w:pPr>
            <w:r>
              <w:t>KI#2, Sol#25: Update to remove 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D1356"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BB44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F6F70"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31AB1" w14:textId="77777777" w:rsidR="00E308B2" w:rsidRDefault="00E308B2" w:rsidP="00AC5BAF">
            <w:pPr>
              <w:pStyle w:val="TAL"/>
            </w:pPr>
            <w:r>
              <w:t>Revision of S2-2404505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3CDA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50882" w14:textId="77777777" w:rsidR="00E308B2" w:rsidRDefault="00E308B2" w:rsidP="00AC5BAF">
            <w:pPr>
              <w:pStyle w:val="TAL"/>
            </w:pPr>
          </w:p>
        </w:tc>
      </w:tr>
      <w:tr w:rsidR="00E308B2" w14:paraId="31E4EC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5AA2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CDFF2" w14:textId="77777777" w:rsidR="00E308B2" w:rsidRDefault="00E308B2" w:rsidP="00AC5BAF">
            <w:pPr>
              <w:pStyle w:val="TAL"/>
            </w:pPr>
            <w:r>
              <w:t>S2-2405988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841F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6C4A4" w14:textId="77777777" w:rsidR="00E308B2" w:rsidRDefault="00E308B2" w:rsidP="00AC5BAF">
            <w:pPr>
              <w:pStyle w:val="TAL"/>
            </w:pPr>
            <w:r>
              <w:t>KI#2.2, Sol#2.8: Update to remove 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2BEB8"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B452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7C3E2"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264C1" w14:textId="77777777" w:rsidR="00E308B2" w:rsidRDefault="00E308B2" w:rsidP="00AC5BAF">
            <w:pPr>
              <w:pStyle w:val="TAL"/>
            </w:pPr>
            <w:r>
              <w:t>Revision of S2-2404950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02E0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2D4A8" w14:textId="77777777" w:rsidR="00E308B2" w:rsidRDefault="00E308B2" w:rsidP="00AC5BAF">
            <w:pPr>
              <w:pStyle w:val="TAL"/>
            </w:pPr>
          </w:p>
        </w:tc>
      </w:tr>
      <w:tr w:rsidR="00E308B2" w14:paraId="2908A06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453B5"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C21CA" w14:textId="77777777" w:rsidR="00E308B2" w:rsidRDefault="00E308B2" w:rsidP="00AC5BAF">
            <w:pPr>
              <w:pStyle w:val="TAL"/>
            </w:pPr>
            <w:r>
              <w:t>S2-2405989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936D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8FA9F" w14:textId="77777777" w:rsidR="00E308B2" w:rsidRDefault="00E308B2" w:rsidP="00AC5BAF">
            <w:pPr>
              <w:pStyle w:val="TAL"/>
            </w:pPr>
            <w:r>
              <w:t>KI#3: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3618E"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25C7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290A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3684C" w14:textId="77777777" w:rsidR="00E308B2" w:rsidRDefault="00E308B2" w:rsidP="00AC5BAF">
            <w:pPr>
              <w:pStyle w:val="TAL"/>
            </w:pPr>
            <w:r>
              <w:t>Revised in parallel session to S2-2406886.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5167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B6118" w14:textId="77777777" w:rsidR="00E308B2" w:rsidRDefault="00E308B2" w:rsidP="00AC5BAF">
            <w:pPr>
              <w:pStyle w:val="TAL"/>
            </w:pPr>
            <w:r>
              <w:t>S2-2406886</w:t>
            </w:r>
          </w:p>
        </w:tc>
      </w:tr>
      <w:tr w:rsidR="00E308B2" w14:paraId="4C6435E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F2CBF"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4693D" w14:textId="77777777" w:rsidR="00E308B2" w:rsidRDefault="00E308B2" w:rsidP="00AC5BAF">
            <w:pPr>
              <w:pStyle w:val="TAL"/>
            </w:pPr>
            <w:r>
              <w:t>S2-2405990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6186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43AE9" w14:textId="77777777" w:rsidR="00E308B2" w:rsidRDefault="00E308B2" w:rsidP="00AC5BAF">
            <w:pPr>
              <w:pStyle w:val="TAL"/>
            </w:pPr>
            <w:r>
              <w:t>KI#1: Content for Informative annex on IWF.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4B54A" w14:textId="77777777" w:rsidR="00E308B2" w:rsidRDefault="00E308B2" w:rsidP="00AC5BAF">
            <w:pPr>
              <w:pStyle w:val="TAL"/>
            </w:pPr>
            <w:r>
              <w:t>Intel, Qualcomm Incorporated,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BBE0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542AB"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B823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E9D7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BCE3F" w14:textId="77777777" w:rsidR="00E308B2" w:rsidRDefault="00E308B2" w:rsidP="00AC5BAF">
            <w:pPr>
              <w:pStyle w:val="TAL"/>
            </w:pPr>
          </w:p>
        </w:tc>
      </w:tr>
      <w:tr w:rsidR="00E308B2" w14:paraId="0B00130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5CCCB" w14:textId="77777777" w:rsidR="00E308B2" w:rsidRDefault="00E308B2" w:rsidP="00AC5BAF">
            <w:pPr>
              <w:pStyle w:val="TAL"/>
              <w:rPr>
                <w:sz w:val="24"/>
                <w:szCs w:val="24"/>
              </w:rPr>
            </w:pPr>
            <w:r>
              <w:lastRenderedPageBreak/>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E5FB7" w14:textId="77777777" w:rsidR="00E308B2" w:rsidRDefault="00E308B2" w:rsidP="00AC5BAF">
            <w:pPr>
              <w:pStyle w:val="TAL"/>
            </w:pPr>
            <w:r>
              <w:t>S2-2405991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AAC6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49262" w14:textId="77777777" w:rsidR="00E308B2" w:rsidRDefault="00E308B2" w:rsidP="00AC5BAF">
            <w:pPr>
              <w:pStyle w:val="TAL"/>
            </w:pPr>
            <w:r>
              <w:t>23.273 CR0517R1 (Rel-18, 'F'): Support for UE Ranging/SL Positioning privacy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07E76"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04BE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DEC37"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BAC08" w14:textId="77777777" w:rsidR="00E308B2" w:rsidRDefault="00E308B2" w:rsidP="00AC5BAF">
            <w:pPr>
              <w:pStyle w:val="TAL"/>
            </w:pPr>
            <w:r>
              <w:t>Revision of S2-2404112 from SA WG2#162. Revised in parallel session, merging S2-2406108, to S2-2407095.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395A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042D1" w14:textId="77777777" w:rsidR="00E308B2" w:rsidRDefault="00E308B2" w:rsidP="00AC5BAF">
            <w:pPr>
              <w:pStyle w:val="TAL"/>
            </w:pPr>
            <w:r>
              <w:t>S2-2407095</w:t>
            </w:r>
          </w:p>
        </w:tc>
      </w:tr>
      <w:tr w:rsidR="00E308B2" w14:paraId="47724B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70235"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C7F19" w14:textId="77777777" w:rsidR="00E308B2" w:rsidRDefault="00E308B2" w:rsidP="00AC5BAF">
            <w:pPr>
              <w:pStyle w:val="TAL"/>
            </w:pPr>
            <w:r>
              <w:t>S2-2405992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4C5BD"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2AD77" w14:textId="77777777" w:rsidR="00E308B2" w:rsidRDefault="00E308B2" w:rsidP="00AC5BAF">
            <w:pPr>
              <w:pStyle w:val="TAL"/>
            </w:pPr>
            <w:r>
              <w:t>23.502 CR4775R1 (Rel-18, 'F'): Support for UE Ranging/SL Positioning privacy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584D9"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651C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BE3B5"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B7B63" w14:textId="77777777" w:rsidR="00E308B2" w:rsidRDefault="00E308B2" w:rsidP="00AC5BAF">
            <w:pPr>
              <w:pStyle w:val="TAL"/>
            </w:pPr>
            <w:r>
              <w:t>Revision of S2-2404128 from SA WG2#162. Revised in parallel session to S2-2407097.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9364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3BC7A" w14:textId="77777777" w:rsidR="00E308B2" w:rsidRDefault="00E308B2" w:rsidP="00AC5BAF">
            <w:pPr>
              <w:pStyle w:val="TAL"/>
            </w:pPr>
            <w:r>
              <w:t>S2-2407097</w:t>
            </w:r>
          </w:p>
        </w:tc>
      </w:tr>
      <w:tr w:rsidR="00E308B2" w14:paraId="17908D8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187EE"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87441" w14:textId="77777777" w:rsidR="00E308B2" w:rsidRDefault="00E308B2" w:rsidP="00AC5BAF">
            <w:pPr>
              <w:pStyle w:val="TAL"/>
            </w:pPr>
            <w:r>
              <w:t>S2-2405993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09D5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096CD" w14:textId="77777777" w:rsidR="00E308B2" w:rsidRDefault="00E308B2" w:rsidP="00AC5BAF">
            <w:pPr>
              <w:pStyle w:val="TAL"/>
            </w:pPr>
            <w:r>
              <w:t>KI#1,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616E9"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9935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6D211"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59F0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1D87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ACEE9" w14:textId="77777777" w:rsidR="00E308B2" w:rsidRDefault="00E308B2" w:rsidP="00AC5BAF">
            <w:pPr>
              <w:pStyle w:val="TAL"/>
            </w:pPr>
          </w:p>
        </w:tc>
      </w:tr>
      <w:tr w:rsidR="00E308B2" w14:paraId="29AD67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20F18"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9D526" w14:textId="77777777" w:rsidR="00E308B2" w:rsidRDefault="00E308B2" w:rsidP="00AC5BAF">
            <w:pPr>
              <w:pStyle w:val="TAL"/>
            </w:pPr>
            <w:r>
              <w:t>S2-2405994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2ECF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8C719" w14:textId="77777777" w:rsidR="00E308B2" w:rsidRDefault="00E308B2" w:rsidP="00AC5BAF">
            <w:pPr>
              <w:pStyle w:val="TAL"/>
            </w:pPr>
            <w:r>
              <w:t>KI#2,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AD2FC"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D03A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141E1"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9416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E34F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335A3" w14:textId="77777777" w:rsidR="00E308B2" w:rsidRDefault="00E308B2" w:rsidP="00AC5BAF">
            <w:pPr>
              <w:pStyle w:val="TAL"/>
            </w:pPr>
          </w:p>
        </w:tc>
      </w:tr>
      <w:tr w:rsidR="00E308B2" w14:paraId="2E315F1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40B24"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C5D8A" w14:textId="77777777" w:rsidR="00E308B2" w:rsidRDefault="00E308B2" w:rsidP="00AC5BAF">
            <w:pPr>
              <w:pStyle w:val="TAL"/>
            </w:pPr>
            <w:r>
              <w:t>S2-2405995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D3B8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2171F" w14:textId="77777777" w:rsidR="00E308B2" w:rsidRDefault="00E308B2" w:rsidP="00AC5BAF">
            <w:pPr>
              <w:pStyle w:val="TAL"/>
            </w:pPr>
            <w:r>
              <w:t>KI#3,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DA8A7"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BBE7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6FD73"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6085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B744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7E2B6" w14:textId="77777777" w:rsidR="00E308B2" w:rsidRDefault="00E308B2" w:rsidP="00AC5BAF">
            <w:pPr>
              <w:pStyle w:val="TAL"/>
            </w:pPr>
          </w:p>
        </w:tc>
      </w:tr>
      <w:tr w:rsidR="00E308B2" w14:paraId="3F1CF92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AFD9B"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FF8E1" w14:textId="77777777" w:rsidR="00E308B2" w:rsidRDefault="00E308B2" w:rsidP="00AC5BAF">
            <w:pPr>
              <w:pStyle w:val="TAL"/>
            </w:pPr>
            <w:r>
              <w:t>S2-2405996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B93D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3C9F1" w14:textId="77777777" w:rsidR="00E308B2" w:rsidRDefault="00E308B2" w:rsidP="00AC5BAF">
            <w:pPr>
              <w:pStyle w:val="TAL"/>
            </w:pPr>
            <w:r>
              <w:t>KI#4,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701C9"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C50B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05384"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0D82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12AE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7DED9" w14:textId="77777777" w:rsidR="00E308B2" w:rsidRDefault="00E308B2" w:rsidP="00AC5BAF">
            <w:pPr>
              <w:pStyle w:val="TAL"/>
            </w:pPr>
          </w:p>
        </w:tc>
      </w:tr>
      <w:tr w:rsidR="00E308B2" w14:paraId="6009195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E6012"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880C2" w14:textId="77777777" w:rsidR="00E308B2" w:rsidRDefault="00E308B2" w:rsidP="00AC5BAF">
            <w:pPr>
              <w:pStyle w:val="TAL"/>
            </w:pPr>
            <w:r>
              <w:t>S2-2405997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073B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4C44B" w14:textId="77777777" w:rsidR="00E308B2" w:rsidRDefault="00E308B2" w:rsidP="00AC5BAF">
            <w:pPr>
              <w:pStyle w:val="TAL"/>
            </w:pPr>
            <w:r>
              <w:t>KI#1,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B58A5"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4A54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49D5C"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597B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ABB7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5EE6F" w14:textId="77777777" w:rsidR="00E308B2" w:rsidRDefault="00E308B2" w:rsidP="00AC5BAF">
            <w:pPr>
              <w:pStyle w:val="TAL"/>
            </w:pPr>
          </w:p>
        </w:tc>
      </w:tr>
      <w:tr w:rsidR="00E308B2" w14:paraId="684527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E6371"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9C669" w14:textId="77777777" w:rsidR="00E308B2" w:rsidRDefault="00E308B2" w:rsidP="00AC5BAF">
            <w:pPr>
              <w:pStyle w:val="TAL"/>
            </w:pPr>
            <w:r>
              <w:t>S2-2405998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D743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18760" w14:textId="77777777" w:rsidR="00E308B2" w:rsidRDefault="00E308B2" w:rsidP="00AC5BAF">
            <w:pPr>
              <w:pStyle w:val="TAL"/>
            </w:pPr>
            <w:r>
              <w:t>KI#2,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35CB2"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7E50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9A7D1"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7BCD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45B9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BC298" w14:textId="77777777" w:rsidR="00E308B2" w:rsidRDefault="00E308B2" w:rsidP="00AC5BAF">
            <w:pPr>
              <w:pStyle w:val="TAL"/>
            </w:pPr>
          </w:p>
        </w:tc>
      </w:tr>
      <w:tr w:rsidR="00E308B2" w14:paraId="48EE7A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06B31"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D0A91" w14:textId="77777777" w:rsidR="00E308B2" w:rsidRDefault="00E308B2" w:rsidP="00AC5BAF">
            <w:pPr>
              <w:pStyle w:val="TAL"/>
            </w:pPr>
            <w:r>
              <w:t>S2-2405999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B5FB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43093" w14:textId="77777777" w:rsidR="00E308B2" w:rsidRDefault="00E308B2" w:rsidP="00AC5BAF">
            <w:pPr>
              <w:pStyle w:val="TAL"/>
            </w:pPr>
            <w:r>
              <w:t>KI#3,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82E3F"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3259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5F1B0"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5D2F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C1D0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2B60A" w14:textId="77777777" w:rsidR="00E308B2" w:rsidRDefault="00E308B2" w:rsidP="00AC5BAF">
            <w:pPr>
              <w:pStyle w:val="TAL"/>
            </w:pPr>
          </w:p>
        </w:tc>
      </w:tr>
      <w:tr w:rsidR="00E308B2" w14:paraId="7EBAFAB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769B6"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F67BA" w14:textId="77777777" w:rsidR="00E308B2" w:rsidRDefault="00E308B2" w:rsidP="00AC5BAF">
            <w:pPr>
              <w:pStyle w:val="TAL"/>
            </w:pPr>
            <w:r>
              <w:t>S2-2406000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B00BF"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85F61" w14:textId="77777777" w:rsidR="00E308B2" w:rsidRDefault="00E308B2" w:rsidP="00AC5BAF">
            <w:pPr>
              <w:pStyle w:val="TAL"/>
            </w:pPr>
            <w:r>
              <w:t>Cover sheet for presentation of TR 23.700-06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FC45D" w14:textId="77777777" w:rsidR="00E308B2" w:rsidRDefault="00E308B2" w:rsidP="00AC5BAF">
            <w:pPr>
              <w:pStyle w:val="TAL"/>
            </w:pPr>
            <w:r>
              <w:t>Sony,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CD92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2D3C8"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35EC0" w14:textId="77777777" w:rsidR="00E308B2" w:rsidRDefault="00E308B2" w:rsidP="00AC5BAF">
            <w:pPr>
              <w:pStyle w:val="TAL"/>
            </w:pPr>
            <w:r>
              <w:t>Revised in parallel session to S2-2407276.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69CF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109A0" w14:textId="77777777" w:rsidR="00E308B2" w:rsidRDefault="00E308B2" w:rsidP="00AC5BAF">
            <w:pPr>
              <w:pStyle w:val="TAL"/>
            </w:pPr>
            <w:r>
              <w:t>S2-2407276</w:t>
            </w:r>
          </w:p>
        </w:tc>
      </w:tr>
      <w:tr w:rsidR="00E308B2" w14:paraId="7CB158F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041A6"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36621" w14:textId="77777777" w:rsidR="00E308B2" w:rsidRDefault="00E308B2" w:rsidP="00AC5BAF">
            <w:pPr>
              <w:pStyle w:val="TAL"/>
            </w:pPr>
            <w:r>
              <w:t>S2-2406001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1DE3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80410" w14:textId="77777777" w:rsidR="00E308B2" w:rsidRDefault="00E308B2" w:rsidP="00AC5BAF">
            <w:pPr>
              <w:pStyle w:val="TAL"/>
            </w:pPr>
            <w:r>
              <w:t>KI#5,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07FF4" w14:textId="77777777" w:rsidR="00E308B2" w:rsidRDefault="00E308B2" w:rsidP="00AC5BAF">
            <w:pPr>
              <w:pStyle w:val="TAL"/>
            </w:pPr>
            <w:r>
              <w:t>Sony,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9789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37D71"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009F5"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AAE6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2952A" w14:textId="77777777" w:rsidR="00E308B2" w:rsidRDefault="00E308B2" w:rsidP="00AC5BAF">
            <w:pPr>
              <w:pStyle w:val="TAL"/>
            </w:pPr>
          </w:p>
        </w:tc>
      </w:tr>
      <w:tr w:rsidR="00E308B2" w14:paraId="1797CB3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F5E3D"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F27E4" w14:textId="77777777" w:rsidR="00E308B2" w:rsidRDefault="00E308B2" w:rsidP="00AC5BAF">
            <w:pPr>
              <w:pStyle w:val="TAL"/>
            </w:pPr>
            <w:r>
              <w:t>S2-2406002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A5EF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95356" w14:textId="77777777" w:rsidR="00E308B2" w:rsidRDefault="00E308B2" w:rsidP="00AC5BAF">
            <w:pPr>
              <w:pStyle w:val="TAL"/>
            </w:pPr>
            <w:r>
              <w:t>KI#3, New Sol.: Secure AIoT Inventory and command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EF9E3"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545A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E808D"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64304" w14:textId="77777777" w:rsidR="00E308B2" w:rsidRDefault="00E308B2" w:rsidP="00AC5BAF">
            <w:pPr>
              <w:pStyle w:val="TAL"/>
            </w:pPr>
            <w:r>
              <w:t>Revised in parallel session to S2-2407001.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5C73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89639" w14:textId="77777777" w:rsidR="00E308B2" w:rsidRDefault="00E308B2" w:rsidP="00AC5BAF">
            <w:pPr>
              <w:pStyle w:val="TAL"/>
            </w:pPr>
            <w:r>
              <w:t>S2-2407001</w:t>
            </w:r>
          </w:p>
        </w:tc>
      </w:tr>
      <w:tr w:rsidR="00E308B2" w14:paraId="2C42ABE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CEEC1" w14:textId="77777777" w:rsidR="00E308B2" w:rsidRDefault="00E308B2" w:rsidP="00AC5BAF">
            <w:pPr>
              <w:pStyle w:val="TAL"/>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024CD" w14:textId="77777777" w:rsidR="00E308B2" w:rsidRDefault="00E308B2" w:rsidP="00AC5BAF">
            <w:pPr>
              <w:pStyle w:val="TAL"/>
            </w:pPr>
            <w:r>
              <w:t>S2-2406003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0994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4F33D" w14:textId="77777777" w:rsidR="00E308B2" w:rsidRDefault="00E308B2" w:rsidP="00AC5BAF">
            <w:pPr>
              <w:pStyle w:val="TAL"/>
            </w:pPr>
            <w:r>
              <w:t>Conclusion Update for KI #1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438B6"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077E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3E3CF"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7335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9AB2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8F95A" w14:textId="77777777" w:rsidR="00E308B2" w:rsidRDefault="00E308B2" w:rsidP="00AC5BAF">
            <w:pPr>
              <w:pStyle w:val="TAL"/>
            </w:pPr>
          </w:p>
        </w:tc>
      </w:tr>
      <w:tr w:rsidR="00E308B2" w14:paraId="33894D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A0F05"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EF295" w14:textId="77777777" w:rsidR="00E308B2" w:rsidRDefault="00E308B2" w:rsidP="00AC5BAF">
            <w:pPr>
              <w:pStyle w:val="TAL"/>
            </w:pPr>
            <w:r>
              <w:t>S2-2406004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D07B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D92D4" w14:textId="77777777" w:rsidR="00E308B2" w:rsidRDefault="00E308B2" w:rsidP="00AC5BAF">
            <w:pPr>
              <w:pStyle w:val="TAL"/>
            </w:pPr>
            <w:r>
              <w:t>KI#2, Evaluation and Conclusion of Solution #5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6B452"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0777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31919"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68EE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4FDF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F1870" w14:textId="77777777" w:rsidR="00E308B2" w:rsidRDefault="00E308B2" w:rsidP="00AC5BAF">
            <w:pPr>
              <w:pStyle w:val="TAL"/>
            </w:pPr>
          </w:p>
        </w:tc>
      </w:tr>
      <w:tr w:rsidR="00E308B2" w14:paraId="719DD8A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5F59B"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C1539" w14:textId="77777777" w:rsidR="00E308B2" w:rsidRDefault="00E308B2" w:rsidP="00AC5BAF">
            <w:pPr>
              <w:pStyle w:val="TAL"/>
            </w:pPr>
            <w:r>
              <w:t>S2-2406005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7045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E9F9A" w14:textId="77777777" w:rsidR="00E308B2" w:rsidRDefault="00E308B2" w:rsidP="00AC5BAF">
            <w:pPr>
              <w:pStyle w:val="TAL"/>
            </w:pPr>
            <w:r>
              <w:t>KI #2, Sol #5: Update to remove EN and revise some changes of the figure and its description.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DA58C"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4B41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DB417"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2B91D" w14:textId="77777777" w:rsidR="00E308B2" w:rsidRDefault="00E308B2" w:rsidP="00AC5BAF">
            <w:pPr>
              <w:pStyle w:val="TAL"/>
            </w:pPr>
            <w:r>
              <w:t>Revision of S2-2404301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4509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4C6DE" w14:textId="77777777" w:rsidR="00E308B2" w:rsidRDefault="00E308B2" w:rsidP="00AC5BAF">
            <w:pPr>
              <w:pStyle w:val="TAL"/>
            </w:pPr>
          </w:p>
        </w:tc>
      </w:tr>
      <w:tr w:rsidR="00E308B2" w14:paraId="032CE1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CC293" w14:textId="77777777" w:rsidR="00E308B2" w:rsidRDefault="00E308B2" w:rsidP="00AC5BAF">
            <w:pPr>
              <w:pStyle w:val="TAL"/>
              <w:rPr>
                <w:sz w:val="24"/>
                <w:szCs w:val="24"/>
              </w:rPr>
            </w:pPr>
            <w:r>
              <w:lastRenderedPageBreak/>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167D4" w14:textId="77777777" w:rsidR="00E308B2" w:rsidRDefault="00E308B2" w:rsidP="00AC5BAF">
            <w:pPr>
              <w:pStyle w:val="TAL"/>
            </w:pPr>
            <w:r>
              <w:t>S2-2406006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9157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9742F" w14:textId="77777777" w:rsidR="00E308B2" w:rsidRDefault="00E308B2" w:rsidP="00AC5BAF">
            <w:pPr>
              <w:pStyle w:val="TAL"/>
            </w:pPr>
            <w:r>
              <w:t>TR 23.700-63, Evaluation and conclusion -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B15E1" w14:textId="77777777" w:rsidR="00E308B2" w:rsidRDefault="00E308B2" w:rsidP="00AC5BAF">
            <w:pPr>
              <w:pStyle w:val="TAL"/>
            </w:pPr>
            <w:r>
              <w:t>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3144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EDDAF"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B6B40" w14:textId="77777777" w:rsidR="00E308B2" w:rsidRDefault="00E308B2" w:rsidP="00AC5BAF">
            <w:pPr>
              <w:pStyle w:val="TAL"/>
            </w:pPr>
            <w:r>
              <w:t>Revised in parallel session to S2-2406995.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E469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64473" w14:textId="77777777" w:rsidR="00E308B2" w:rsidRDefault="00E308B2" w:rsidP="00AC5BAF">
            <w:pPr>
              <w:pStyle w:val="TAL"/>
            </w:pPr>
            <w:r>
              <w:t>S2-2406995</w:t>
            </w:r>
          </w:p>
        </w:tc>
      </w:tr>
      <w:tr w:rsidR="00E308B2" w14:paraId="37ED70A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FFA72"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7DA5C" w14:textId="77777777" w:rsidR="00E308B2" w:rsidRDefault="00E308B2" w:rsidP="00AC5BAF">
            <w:pPr>
              <w:pStyle w:val="TAL"/>
            </w:pPr>
            <w:r>
              <w:t>S2-2406007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0B80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12F72" w14:textId="77777777" w:rsidR="00E308B2" w:rsidRDefault="00E308B2" w:rsidP="00AC5BAF">
            <w:pPr>
              <w:pStyle w:val="TAL"/>
            </w:pPr>
            <w:r>
              <w:t>Conclusions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6241E" w14:textId="77777777" w:rsidR="00E308B2" w:rsidRDefault="00E308B2" w:rsidP="00AC5BAF">
            <w:pPr>
              <w:pStyle w:val="TAL"/>
            </w:pPr>
            <w:r>
              <w:t>Qualcomm Incorporated, 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48EE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B2570"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7F44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349A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D1076" w14:textId="77777777" w:rsidR="00E308B2" w:rsidRDefault="00E308B2" w:rsidP="00AC5BAF">
            <w:pPr>
              <w:pStyle w:val="TAL"/>
            </w:pPr>
          </w:p>
        </w:tc>
      </w:tr>
      <w:tr w:rsidR="00E308B2" w14:paraId="3777FF6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8C01E"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F10E0" w14:textId="77777777" w:rsidR="00E308B2" w:rsidRDefault="00E308B2" w:rsidP="00AC5BAF">
            <w:pPr>
              <w:pStyle w:val="TAL"/>
            </w:pPr>
            <w:r>
              <w:t>S2-2406008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709EA"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413BF" w14:textId="77777777" w:rsidR="00E308B2" w:rsidRDefault="00E308B2" w:rsidP="00AC5BAF">
            <w:pPr>
              <w:pStyle w:val="TAL"/>
            </w:pPr>
            <w:r>
              <w:t>KI#2: Discussion on AF as VFL Passive participant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67A01"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34D4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7AF19"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52EEC"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5C93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5D0CC" w14:textId="77777777" w:rsidR="00E308B2" w:rsidRDefault="00E308B2" w:rsidP="00AC5BAF">
            <w:pPr>
              <w:pStyle w:val="TAL"/>
            </w:pPr>
          </w:p>
        </w:tc>
      </w:tr>
      <w:tr w:rsidR="00E308B2" w14:paraId="366EA2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DA501"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FCCA4" w14:textId="77777777" w:rsidR="00E308B2" w:rsidRDefault="00E308B2" w:rsidP="00AC5BAF">
            <w:pPr>
              <w:pStyle w:val="TAL"/>
            </w:pPr>
            <w:r>
              <w:t>S2-2406009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A68A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E7810" w14:textId="77777777" w:rsidR="00E308B2" w:rsidRDefault="00E308B2" w:rsidP="00AC5BAF">
            <w:pPr>
              <w:pStyle w:val="TAL"/>
            </w:pPr>
            <w:r>
              <w:t>KI#1: Sol#1: Update to remove EN on UE sending Assistance Information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0C5AB"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C126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9E43D"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5B93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EA67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58511" w14:textId="77777777" w:rsidR="00E308B2" w:rsidRDefault="00E308B2" w:rsidP="00AC5BAF">
            <w:pPr>
              <w:pStyle w:val="TAL"/>
            </w:pPr>
          </w:p>
        </w:tc>
      </w:tr>
      <w:tr w:rsidR="00E308B2" w14:paraId="272FF19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C498F"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EDCF8" w14:textId="77777777" w:rsidR="00E308B2" w:rsidRDefault="00E308B2" w:rsidP="00AC5BAF">
            <w:pPr>
              <w:pStyle w:val="TAL"/>
            </w:pPr>
            <w:r>
              <w:t>S2-2406010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0171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3D1DC" w14:textId="77777777" w:rsidR="00E308B2" w:rsidRDefault="00E308B2" w:rsidP="00AC5BAF">
            <w:pPr>
              <w:pStyle w:val="TAL"/>
            </w:pPr>
            <w:r>
              <w:t>KI#3: Updates to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6B757"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47D5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857E1"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0294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C812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29DE3" w14:textId="77777777" w:rsidR="00E308B2" w:rsidRDefault="00E308B2" w:rsidP="00AC5BAF">
            <w:pPr>
              <w:pStyle w:val="TAL"/>
            </w:pPr>
          </w:p>
        </w:tc>
      </w:tr>
      <w:tr w:rsidR="00E308B2" w14:paraId="04A89B8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33B4A" w14:textId="77777777" w:rsidR="00E308B2" w:rsidRDefault="00E308B2" w:rsidP="00AC5BAF">
            <w:pPr>
              <w:pStyle w:val="TAL"/>
              <w:rPr>
                <w:sz w:val="24"/>
                <w:szCs w:val="24"/>
              </w:rPr>
            </w:pPr>
            <w:r>
              <w:t>9.38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66A24" w14:textId="77777777" w:rsidR="00E308B2" w:rsidRDefault="00E308B2" w:rsidP="00AC5BAF">
            <w:pPr>
              <w:pStyle w:val="TAL"/>
            </w:pPr>
            <w:r>
              <w:t>S2-2406011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29C0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988AC" w14:textId="77777777" w:rsidR="00E308B2" w:rsidRDefault="00E308B2" w:rsidP="00AC5BAF">
            <w:pPr>
              <w:pStyle w:val="TAL"/>
            </w:pPr>
            <w:r>
              <w:t>23.304 CR0442 (Rel-18, 'F'): Clarification on end-to-end PC5 link release via L2 U2U Relay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D022D"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9746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47202" w14:textId="77777777" w:rsidR="00E308B2" w:rsidRDefault="00E308B2" w:rsidP="00AC5BAF">
            <w:pPr>
              <w:pStyle w:val="TAL"/>
            </w:pPr>
            <w:r>
              <w:t>NR_SL_relay_enh-Core, 5G_ProSe_Ph2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68C9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C833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22F98" w14:textId="77777777" w:rsidR="00E308B2" w:rsidRDefault="00E308B2" w:rsidP="00AC5BAF">
            <w:pPr>
              <w:pStyle w:val="TAL"/>
            </w:pPr>
          </w:p>
        </w:tc>
      </w:tr>
      <w:tr w:rsidR="00E308B2" w14:paraId="36AEB80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47F69"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8BD67" w14:textId="77777777" w:rsidR="00E308B2" w:rsidRDefault="00E308B2" w:rsidP="00AC5BAF">
            <w:pPr>
              <w:pStyle w:val="TAL"/>
            </w:pPr>
            <w:r>
              <w:t>S2-2406012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7059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E3E48" w14:textId="77777777" w:rsidR="00E308B2" w:rsidRDefault="00E308B2" w:rsidP="00AC5BAF">
            <w:pPr>
              <w:pStyle w:val="TAL"/>
            </w:pPr>
            <w:r>
              <w:t>FS_UIA_ARC KI#1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8347C"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25B3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1B1C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E220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CD86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71ADF" w14:textId="77777777" w:rsidR="00E308B2" w:rsidRDefault="00E308B2" w:rsidP="00AC5BAF">
            <w:pPr>
              <w:pStyle w:val="TAL"/>
            </w:pPr>
          </w:p>
        </w:tc>
      </w:tr>
      <w:tr w:rsidR="00E308B2" w14:paraId="46EDBB4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798CC"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DAE4A" w14:textId="77777777" w:rsidR="00E308B2" w:rsidRDefault="00E308B2" w:rsidP="00AC5BAF">
            <w:pPr>
              <w:pStyle w:val="TAL"/>
            </w:pPr>
            <w:r>
              <w:t>S2-2406013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4211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6C294" w14:textId="77777777" w:rsidR="00E308B2" w:rsidRDefault="00E308B2" w:rsidP="00AC5BAF">
            <w:pPr>
              <w:pStyle w:val="TAL"/>
            </w:pPr>
            <w:r>
              <w:t>FS_UIA_ARC KI#1 Solution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38353"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2060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D4222"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EF02A" w14:textId="77777777" w:rsidR="00E308B2" w:rsidRDefault="00E308B2" w:rsidP="00AC5BAF">
            <w:pPr>
              <w:pStyle w:val="TAL"/>
            </w:pPr>
            <w:r>
              <w:t>Revision of S2-2404308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03E9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F188C" w14:textId="77777777" w:rsidR="00E308B2" w:rsidRDefault="00E308B2" w:rsidP="00AC5BAF">
            <w:pPr>
              <w:pStyle w:val="TAL"/>
            </w:pPr>
          </w:p>
        </w:tc>
      </w:tr>
      <w:tr w:rsidR="00E308B2" w14:paraId="4780A8C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77056"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D5448" w14:textId="77777777" w:rsidR="00E308B2" w:rsidRDefault="00E308B2" w:rsidP="00AC5BAF">
            <w:pPr>
              <w:pStyle w:val="TAL"/>
            </w:pPr>
            <w:r>
              <w:t>S2-2406014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71B1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7C98D" w14:textId="77777777" w:rsidR="00E308B2" w:rsidRDefault="00E308B2" w:rsidP="00AC5BAF">
            <w:pPr>
              <w:pStyle w:val="TAL"/>
            </w:pPr>
            <w:r>
              <w:t>Use case for multiple user identities in one user identity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C11E4" w14:textId="77777777" w:rsidR="00E308B2" w:rsidRDefault="00E308B2" w:rsidP="00AC5BAF">
            <w:pPr>
              <w:pStyle w:val="TAL"/>
            </w:pPr>
            <w:r>
              <w:t>OPPO, Apple,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758C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5BB5C"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195E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1BFA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31F32" w14:textId="77777777" w:rsidR="00E308B2" w:rsidRDefault="00E308B2" w:rsidP="00AC5BAF">
            <w:pPr>
              <w:pStyle w:val="TAL"/>
            </w:pPr>
          </w:p>
        </w:tc>
      </w:tr>
      <w:tr w:rsidR="00E308B2" w14:paraId="5A39D6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82F3E"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9198A" w14:textId="77777777" w:rsidR="00E308B2" w:rsidRDefault="00E308B2" w:rsidP="00AC5BAF">
            <w:pPr>
              <w:pStyle w:val="TAL"/>
            </w:pPr>
            <w:r>
              <w:t>S2-2406015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5AFE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B0D68" w14:textId="77777777" w:rsidR="00E308B2" w:rsidRDefault="00E308B2" w:rsidP="00AC5BAF">
            <w:pPr>
              <w:pStyle w:val="TAL"/>
            </w:pPr>
            <w:r>
              <w:t>KI#1, Sol#2: Critical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E47B8"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217E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C3D16"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016C9" w14:textId="77777777" w:rsidR="00E308B2" w:rsidRDefault="00E308B2" w:rsidP="00AC5BAF">
            <w:pPr>
              <w:pStyle w:val="TAL"/>
            </w:pPr>
            <w:r>
              <w:t>Revision of S2-2404307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6F3C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34CE6" w14:textId="77777777" w:rsidR="00E308B2" w:rsidRDefault="00E308B2" w:rsidP="00AC5BAF">
            <w:pPr>
              <w:pStyle w:val="TAL"/>
            </w:pPr>
          </w:p>
        </w:tc>
      </w:tr>
      <w:tr w:rsidR="00E308B2" w14:paraId="656A93D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71595"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3DE2E" w14:textId="77777777" w:rsidR="00E308B2" w:rsidRDefault="00E308B2" w:rsidP="00AC5BAF">
            <w:pPr>
              <w:pStyle w:val="TAL"/>
            </w:pPr>
            <w:r>
              <w:t>S2-2406016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F57A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2DD23" w14:textId="77777777" w:rsidR="00E308B2" w:rsidRDefault="00E308B2" w:rsidP="00AC5BAF">
            <w:pPr>
              <w:pStyle w:val="TAL"/>
            </w:pPr>
            <w:r>
              <w:t>Sol#32: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A7363"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9777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96D5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4A3A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64F7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2C132" w14:textId="77777777" w:rsidR="00E308B2" w:rsidRDefault="00E308B2" w:rsidP="00AC5BAF">
            <w:pPr>
              <w:pStyle w:val="TAL"/>
            </w:pPr>
          </w:p>
        </w:tc>
      </w:tr>
      <w:tr w:rsidR="00E308B2" w14:paraId="43B7F7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7C3D4"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0727B" w14:textId="77777777" w:rsidR="00E308B2" w:rsidRDefault="00E308B2" w:rsidP="00AC5BAF">
            <w:pPr>
              <w:pStyle w:val="TAL"/>
            </w:pPr>
            <w:r>
              <w:t>S2-2406017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4CA0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827BF" w14:textId="77777777" w:rsidR="00E308B2" w:rsidRDefault="00E308B2" w:rsidP="00AC5BAF">
            <w:pPr>
              <w:pStyle w:val="TAL"/>
            </w:pPr>
            <w:r>
              <w:t>FS_UIA_ARC KI#4 Solution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987C1"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9C7E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621F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1B3A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707D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44640" w14:textId="77777777" w:rsidR="00E308B2" w:rsidRDefault="00E308B2" w:rsidP="00AC5BAF">
            <w:pPr>
              <w:pStyle w:val="TAL"/>
            </w:pPr>
          </w:p>
        </w:tc>
      </w:tr>
      <w:tr w:rsidR="00E308B2" w14:paraId="16A880D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3DD77"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3C198" w14:textId="77777777" w:rsidR="00E308B2" w:rsidRDefault="00E308B2" w:rsidP="00AC5BAF">
            <w:pPr>
              <w:pStyle w:val="TAL"/>
            </w:pPr>
            <w:r>
              <w:t>S2-2406018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6DA3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EE67E" w14:textId="77777777" w:rsidR="00E308B2" w:rsidRDefault="00E308B2" w:rsidP="00AC5BAF">
            <w:pPr>
              <w:pStyle w:val="TAL"/>
            </w:pPr>
            <w:r>
              <w:t>FS_UIA_ARC KI#4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D608B"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D762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9D4B0"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131B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D0D4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22D17" w14:textId="77777777" w:rsidR="00E308B2" w:rsidRDefault="00E308B2" w:rsidP="00AC5BAF">
            <w:pPr>
              <w:pStyle w:val="TAL"/>
            </w:pPr>
          </w:p>
        </w:tc>
      </w:tr>
      <w:tr w:rsidR="00E308B2" w14:paraId="5C7596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41F8F"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B8E28" w14:textId="77777777" w:rsidR="00E308B2" w:rsidRDefault="00E308B2" w:rsidP="00AC5BAF">
            <w:pPr>
              <w:pStyle w:val="TAL"/>
            </w:pPr>
            <w:r>
              <w:t>S2-2406019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9933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244A1" w14:textId="77777777" w:rsidR="00E308B2" w:rsidRDefault="00E308B2" w:rsidP="00AC5BAF">
            <w:pPr>
              <w:pStyle w:val="TAL"/>
            </w:pPr>
            <w:r>
              <w:t>FS_5GSAT_ARCH_Ph3 KI#1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FBA8B"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4291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9DD02"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05FC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65AA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FEBCB" w14:textId="77777777" w:rsidR="00E308B2" w:rsidRDefault="00E308B2" w:rsidP="00AC5BAF">
            <w:pPr>
              <w:pStyle w:val="TAL"/>
            </w:pPr>
          </w:p>
        </w:tc>
      </w:tr>
      <w:tr w:rsidR="00E308B2" w14:paraId="78B9CA0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13838"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694FB" w14:textId="77777777" w:rsidR="00E308B2" w:rsidRDefault="00E308B2" w:rsidP="00AC5BAF">
            <w:pPr>
              <w:pStyle w:val="TAL"/>
            </w:pPr>
            <w:r>
              <w:t>S2-2406020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E5CD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B8C87" w14:textId="77777777" w:rsidR="00E308B2" w:rsidRDefault="00E308B2" w:rsidP="00AC5BAF">
            <w:pPr>
              <w:pStyle w:val="TAL"/>
            </w:pPr>
            <w:r>
              <w:t>FS_5GSAT_ARCH KI#3 Solution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ADF46"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45E2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D5404"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CE05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8317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F8337" w14:textId="77777777" w:rsidR="00E308B2" w:rsidRDefault="00E308B2" w:rsidP="00AC5BAF">
            <w:pPr>
              <w:pStyle w:val="TAL"/>
            </w:pPr>
          </w:p>
        </w:tc>
      </w:tr>
      <w:tr w:rsidR="00E308B2" w14:paraId="79D11A5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7F12B"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BBFE3" w14:textId="77777777" w:rsidR="00E308B2" w:rsidRDefault="00E308B2" w:rsidP="00AC5BAF">
            <w:pPr>
              <w:pStyle w:val="TAL"/>
            </w:pPr>
            <w:r>
              <w:t>S2-2406021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D22F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2F363" w14:textId="77777777" w:rsidR="00E308B2" w:rsidRDefault="00E308B2" w:rsidP="00AC5BAF">
            <w:pPr>
              <w:pStyle w:val="TAL"/>
            </w:pPr>
            <w:r>
              <w:t>FS_5GSAT_ARCH_Ph3 KI#3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FE365"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3900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848EF"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2D91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FCA4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108F4" w14:textId="77777777" w:rsidR="00E308B2" w:rsidRDefault="00E308B2" w:rsidP="00AC5BAF">
            <w:pPr>
              <w:pStyle w:val="TAL"/>
            </w:pPr>
          </w:p>
        </w:tc>
      </w:tr>
      <w:tr w:rsidR="00E308B2" w14:paraId="368D3B7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D0B39" w14:textId="77777777" w:rsidR="00E308B2" w:rsidRDefault="00E308B2" w:rsidP="00AC5BAF">
            <w:pPr>
              <w:pStyle w:val="TAL"/>
              <w:rPr>
                <w:sz w:val="24"/>
                <w:szCs w:val="24"/>
              </w:rPr>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46558" w14:textId="77777777" w:rsidR="00E308B2" w:rsidRDefault="00E308B2" w:rsidP="00AC5BAF">
            <w:pPr>
              <w:pStyle w:val="TAL"/>
            </w:pPr>
            <w:r>
              <w:t>S2-2406022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0C06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2FF2C" w14:textId="77777777" w:rsidR="00E308B2" w:rsidRDefault="00E308B2" w:rsidP="00AC5BAF">
            <w:pPr>
              <w:pStyle w:val="TAL"/>
            </w:pPr>
            <w:r>
              <w:t>KI #1, Sol#16: critical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41233" w14:textId="77777777" w:rsidR="00E308B2" w:rsidRDefault="00E308B2" w:rsidP="00AC5BAF">
            <w:pPr>
              <w:pStyle w:val="TAL"/>
            </w:pPr>
            <w:r>
              <w:t>OPPO,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B18D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5335F"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084A1" w14:textId="77777777" w:rsidR="00E308B2" w:rsidRDefault="00E308B2" w:rsidP="00AC5BAF">
            <w:pPr>
              <w:pStyle w:val="TAL"/>
            </w:pPr>
            <w:r>
              <w:t>Revision of S2-2404306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CC20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D0A9E" w14:textId="77777777" w:rsidR="00E308B2" w:rsidRDefault="00E308B2" w:rsidP="00AC5BAF">
            <w:pPr>
              <w:pStyle w:val="TAL"/>
            </w:pPr>
          </w:p>
        </w:tc>
      </w:tr>
      <w:tr w:rsidR="00E308B2" w14:paraId="787F224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E5B8E"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B39F2" w14:textId="77777777" w:rsidR="00E308B2" w:rsidRDefault="00E308B2" w:rsidP="00AC5BAF">
            <w:pPr>
              <w:pStyle w:val="TAL"/>
            </w:pPr>
            <w:r>
              <w:t>S2-2406023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AA6D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F9392" w14:textId="77777777" w:rsidR="00E308B2" w:rsidRDefault="00E308B2" w:rsidP="00AC5BAF">
            <w:pPr>
              <w:pStyle w:val="TAL"/>
            </w:pPr>
            <w:r>
              <w:t>KI #1, New Sol: Energy related information exposure and granularity.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D1F7B"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D8A8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90708"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FA682" w14:textId="77777777" w:rsidR="00E308B2" w:rsidRDefault="00E308B2" w:rsidP="00AC5BAF">
            <w:pPr>
              <w:pStyle w:val="TAL"/>
            </w:pPr>
            <w:r>
              <w:t>Revision of S2-2404305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3929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B314C" w14:textId="77777777" w:rsidR="00E308B2" w:rsidRDefault="00E308B2" w:rsidP="00AC5BAF">
            <w:pPr>
              <w:pStyle w:val="TAL"/>
            </w:pPr>
          </w:p>
        </w:tc>
      </w:tr>
      <w:tr w:rsidR="00E308B2" w14:paraId="5EC809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2C653"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F3166" w14:textId="77777777" w:rsidR="00E308B2" w:rsidRDefault="00E308B2" w:rsidP="00AC5BAF">
            <w:pPr>
              <w:pStyle w:val="TAL"/>
            </w:pPr>
            <w:r>
              <w:t>S2-2406024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6E85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BA2ED" w14:textId="77777777" w:rsidR="00E308B2" w:rsidRDefault="00E308B2" w:rsidP="00AC5BAF">
            <w:pPr>
              <w:pStyle w:val="TAL"/>
            </w:pPr>
            <w:r>
              <w:t>Solution#25: Enhancements to include PDTQ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631B7"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E2E9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E5376"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4B25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A1FE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69D28" w14:textId="77777777" w:rsidR="00E308B2" w:rsidRDefault="00E308B2" w:rsidP="00AC5BAF">
            <w:pPr>
              <w:pStyle w:val="TAL"/>
            </w:pPr>
          </w:p>
        </w:tc>
      </w:tr>
      <w:tr w:rsidR="00E308B2" w14:paraId="06C585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70675"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F912A" w14:textId="77777777" w:rsidR="00E308B2" w:rsidRDefault="00E308B2" w:rsidP="00AC5BAF">
            <w:pPr>
              <w:pStyle w:val="TAL"/>
            </w:pPr>
            <w:r>
              <w:t>S2-2406025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0F03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C66D6" w14:textId="77777777" w:rsidR="00E308B2" w:rsidRDefault="00E308B2" w:rsidP="00AC5BAF">
            <w:pPr>
              <w:pStyle w:val="TAL"/>
            </w:pPr>
            <w:r>
              <w:t>Solution#24: Enhancements to extend green subscription information towards PCC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21F6C"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C397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666A6"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CB9E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4DDA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96BB3" w14:textId="77777777" w:rsidR="00E308B2" w:rsidRDefault="00E308B2" w:rsidP="00AC5BAF">
            <w:pPr>
              <w:pStyle w:val="TAL"/>
            </w:pPr>
          </w:p>
        </w:tc>
      </w:tr>
      <w:tr w:rsidR="00E308B2" w14:paraId="04A8E4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ABFCB"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CC309" w14:textId="77777777" w:rsidR="00E308B2" w:rsidRDefault="00E308B2" w:rsidP="00AC5BAF">
            <w:pPr>
              <w:pStyle w:val="TAL"/>
            </w:pPr>
            <w:r>
              <w:t>S2-2406026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3068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DAC0D" w14:textId="77777777" w:rsidR="00E308B2" w:rsidRDefault="00E308B2" w:rsidP="00AC5BAF">
            <w:pPr>
              <w:pStyle w:val="TAL"/>
            </w:pPr>
            <w:r>
              <w:t>[DRAFT] LS to SA WG5 on green subscription indication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E4E42"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D042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545A0"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CF5E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24C4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408F7" w14:textId="77777777" w:rsidR="00E308B2" w:rsidRDefault="00E308B2" w:rsidP="00AC5BAF">
            <w:pPr>
              <w:pStyle w:val="TAL"/>
            </w:pPr>
          </w:p>
        </w:tc>
      </w:tr>
      <w:tr w:rsidR="00E308B2" w14:paraId="5A0709E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50F05"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E19C5" w14:textId="77777777" w:rsidR="00E308B2" w:rsidRDefault="00E308B2" w:rsidP="00AC5BAF">
            <w:pPr>
              <w:pStyle w:val="TAL"/>
            </w:pPr>
            <w:r>
              <w:t>S2-2406027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F6413"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EE7A6" w14:textId="77777777" w:rsidR="00E308B2" w:rsidRDefault="00E308B2" w:rsidP="00AC5BAF">
            <w:pPr>
              <w:pStyle w:val="TAL"/>
            </w:pPr>
            <w:r>
              <w:t>NWM Report and way forward proposal by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98E5D" w14:textId="77777777" w:rsidR="00E308B2" w:rsidRDefault="00E308B2" w:rsidP="00AC5BAF">
            <w:pPr>
              <w:pStyle w:val="TAL"/>
            </w:pPr>
            <w:r>
              <w:t>Nokia, Meta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7756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0C92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21FAF"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644B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790B3" w14:textId="77777777" w:rsidR="00E308B2" w:rsidRDefault="00E308B2" w:rsidP="00AC5BAF">
            <w:pPr>
              <w:pStyle w:val="TAL"/>
            </w:pPr>
          </w:p>
        </w:tc>
      </w:tr>
      <w:tr w:rsidR="00E308B2" w14:paraId="7C68BEA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3CBD1"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EF628" w14:textId="77777777" w:rsidR="00E308B2" w:rsidRDefault="00E308B2" w:rsidP="00AC5BAF">
            <w:pPr>
              <w:pStyle w:val="TAL"/>
            </w:pPr>
            <w:r>
              <w:t>S2-2406029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61F3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87425" w14:textId="77777777" w:rsidR="00E308B2" w:rsidRDefault="00E308B2" w:rsidP="00AC5BAF">
            <w:pPr>
              <w:pStyle w:val="TAL"/>
            </w:pPr>
            <w:r>
              <w:t>KI 2.2: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C9040" w14:textId="77777777" w:rsidR="00E308B2" w:rsidRDefault="00E308B2" w:rsidP="00AC5BAF">
            <w:pPr>
              <w:pStyle w:val="TAL"/>
            </w:pPr>
            <w:r>
              <w:t>Qualcomm Incorporated, Intel, Apple, InterDigital,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6B4C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2F63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D4CDD" w14:textId="77777777" w:rsidR="00E308B2" w:rsidRDefault="00E308B2" w:rsidP="00AC5BAF">
            <w:pPr>
              <w:pStyle w:val="TAL"/>
            </w:pPr>
            <w:r>
              <w:t>Revision of S2-2403986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A97C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E3AF5" w14:textId="77777777" w:rsidR="00E308B2" w:rsidRDefault="00E308B2" w:rsidP="00AC5BAF">
            <w:pPr>
              <w:pStyle w:val="TAL"/>
            </w:pPr>
          </w:p>
        </w:tc>
      </w:tr>
      <w:tr w:rsidR="00E308B2" w14:paraId="25EEB3A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67A29"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955FA" w14:textId="77777777" w:rsidR="00E308B2" w:rsidRDefault="00E308B2" w:rsidP="00AC5BAF">
            <w:pPr>
              <w:pStyle w:val="TAL"/>
            </w:pPr>
            <w:r>
              <w:t>S2-2406030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444E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4B0D4" w14:textId="77777777" w:rsidR="00E308B2" w:rsidRDefault="00E308B2" w:rsidP="00AC5BAF">
            <w:pPr>
              <w:pStyle w:val="TAL"/>
            </w:pPr>
            <w:r>
              <w:t>KI 1: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09D77"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5C00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40E80"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D356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7198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AE061" w14:textId="77777777" w:rsidR="00E308B2" w:rsidRDefault="00E308B2" w:rsidP="00AC5BAF">
            <w:pPr>
              <w:pStyle w:val="TAL"/>
            </w:pPr>
          </w:p>
        </w:tc>
      </w:tr>
      <w:tr w:rsidR="00E308B2" w14:paraId="1729BBC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E8294"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4461A" w14:textId="77777777" w:rsidR="00E308B2" w:rsidRDefault="00E308B2" w:rsidP="00AC5BAF">
            <w:pPr>
              <w:pStyle w:val="TAL"/>
            </w:pPr>
            <w:r>
              <w:t>S2-2406031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2213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15004" w14:textId="77777777" w:rsidR="00E308B2" w:rsidRDefault="00E308B2" w:rsidP="00AC5BAF">
            <w:pPr>
              <w:pStyle w:val="TAL"/>
            </w:pPr>
            <w:r>
              <w:t>KI 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767CB"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5B56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C33E2"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F69A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4EB9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E8AA6" w14:textId="77777777" w:rsidR="00E308B2" w:rsidRDefault="00E308B2" w:rsidP="00AC5BAF">
            <w:pPr>
              <w:pStyle w:val="TAL"/>
            </w:pPr>
          </w:p>
        </w:tc>
      </w:tr>
      <w:tr w:rsidR="00E308B2" w14:paraId="7218C1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580FC"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20628" w14:textId="77777777" w:rsidR="00E308B2" w:rsidRDefault="00E308B2" w:rsidP="00AC5BAF">
            <w:pPr>
              <w:pStyle w:val="TAL"/>
            </w:pPr>
            <w:r>
              <w:t>S2-2406032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318B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87C80" w14:textId="77777777" w:rsidR="00E308B2" w:rsidRDefault="00E308B2" w:rsidP="00AC5BAF">
            <w:pPr>
              <w:pStyle w:val="TAL"/>
            </w:pPr>
            <w:r>
              <w:t>23.700-59: Evaluation and conclusion for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D07AD"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C552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AD8AA"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6A70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2BD5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790BF" w14:textId="77777777" w:rsidR="00E308B2" w:rsidRDefault="00E308B2" w:rsidP="00AC5BAF">
            <w:pPr>
              <w:pStyle w:val="TAL"/>
            </w:pPr>
          </w:p>
        </w:tc>
      </w:tr>
      <w:tr w:rsidR="00E308B2" w14:paraId="07EC30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FF48C"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56A50" w14:textId="77777777" w:rsidR="00E308B2" w:rsidRDefault="00E308B2" w:rsidP="00AC5BAF">
            <w:pPr>
              <w:pStyle w:val="TAL"/>
            </w:pPr>
            <w:r>
              <w:t>S2-2406033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C558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A0D69" w14:textId="77777777" w:rsidR="00E308B2" w:rsidRDefault="00E308B2" w:rsidP="00AC5BAF">
            <w:pPr>
              <w:pStyle w:val="TAL"/>
            </w:pPr>
            <w:r>
              <w:t>23.502 CR4809 (Rel-18, 'F'): Clarification on SUPI exposure in Nnef_UEId to roaming partners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1482B"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A56F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7F8B0"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C2413" w14:textId="77777777" w:rsidR="00E308B2" w:rsidRDefault="00E308B2" w:rsidP="00AC5BAF">
            <w:pPr>
              <w:pStyle w:val="TAL"/>
            </w:pPr>
            <w:r>
              <w:t>Merged into S2-2406889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09FDC"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15BD2" w14:textId="77777777" w:rsidR="00E308B2" w:rsidRDefault="00E308B2" w:rsidP="00AC5BAF">
            <w:pPr>
              <w:pStyle w:val="TAL"/>
            </w:pPr>
          </w:p>
        </w:tc>
      </w:tr>
      <w:tr w:rsidR="00E308B2" w14:paraId="14A49EF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8F414"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8614E" w14:textId="77777777" w:rsidR="00E308B2" w:rsidRDefault="00E308B2" w:rsidP="00AC5BAF">
            <w:pPr>
              <w:pStyle w:val="TAL"/>
            </w:pPr>
            <w:r>
              <w:t>S2-2406034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9D67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540A3" w14:textId="77777777" w:rsidR="00E308B2" w:rsidRDefault="00E308B2" w:rsidP="00AC5BAF">
            <w:pPr>
              <w:pStyle w:val="TAL"/>
            </w:pPr>
            <w:r>
              <w:t>23.700-59: Evaluation and conclusion for key issue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D8A0D"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5F09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B787F"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A56F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7D9E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EB93A" w14:textId="77777777" w:rsidR="00E308B2" w:rsidRDefault="00E308B2" w:rsidP="00AC5BAF">
            <w:pPr>
              <w:pStyle w:val="TAL"/>
            </w:pPr>
          </w:p>
        </w:tc>
      </w:tr>
      <w:tr w:rsidR="00E308B2" w14:paraId="12C047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25839"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F3FEC" w14:textId="77777777" w:rsidR="00E308B2" w:rsidRDefault="00E308B2" w:rsidP="00AC5BAF">
            <w:pPr>
              <w:pStyle w:val="TAL"/>
            </w:pPr>
            <w:r>
              <w:t>S2-2406035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429E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99090" w14:textId="77777777" w:rsidR="00E308B2" w:rsidRDefault="00E308B2" w:rsidP="00AC5BAF">
            <w:pPr>
              <w:pStyle w:val="TAL"/>
            </w:pPr>
            <w:r>
              <w:t>Key Issue #1,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BBCE1"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9D20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B9C5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A16E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DF04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731D9" w14:textId="77777777" w:rsidR="00E308B2" w:rsidRDefault="00E308B2" w:rsidP="00AC5BAF">
            <w:pPr>
              <w:pStyle w:val="TAL"/>
            </w:pPr>
          </w:p>
        </w:tc>
      </w:tr>
      <w:tr w:rsidR="00E308B2" w14:paraId="4E1C3F4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73328"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26D01" w14:textId="77777777" w:rsidR="00E308B2" w:rsidRDefault="00E308B2" w:rsidP="00AC5BAF">
            <w:pPr>
              <w:pStyle w:val="TAL"/>
            </w:pPr>
            <w:r>
              <w:t>S2-2406036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CB9B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DB983" w14:textId="77777777" w:rsidR="00E308B2" w:rsidRDefault="00E308B2" w:rsidP="00AC5BAF">
            <w:pPr>
              <w:pStyle w:val="TAL"/>
            </w:pPr>
            <w:r>
              <w:t>Key Issue #4,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29F1E"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F3B8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ABC7F"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E3EE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0444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7B374" w14:textId="77777777" w:rsidR="00E308B2" w:rsidRDefault="00E308B2" w:rsidP="00AC5BAF">
            <w:pPr>
              <w:pStyle w:val="TAL"/>
            </w:pPr>
          </w:p>
        </w:tc>
      </w:tr>
      <w:tr w:rsidR="00E308B2" w14:paraId="6C7981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58F32"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32E4E" w14:textId="77777777" w:rsidR="00E308B2" w:rsidRDefault="00E308B2" w:rsidP="00AC5BAF">
            <w:pPr>
              <w:pStyle w:val="TAL"/>
            </w:pPr>
            <w:r>
              <w:t>S2-2406037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4489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0C188" w14:textId="77777777" w:rsidR="00E308B2" w:rsidRDefault="00E308B2" w:rsidP="00AC5BAF">
            <w:pPr>
              <w:pStyle w:val="TAL"/>
            </w:pPr>
            <w:r>
              <w:t>Conclusion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D7CF6" w14:textId="77777777" w:rsidR="00E308B2" w:rsidRDefault="00E308B2" w:rsidP="00AC5BAF">
            <w:pPr>
              <w:pStyle w:val="TAL"/>
            </w:pPr>
            <w:r>
              <w:t>SK Telecom, AT&amp;T, China Mobile, ETRI, KDDI, KPN N.V., Lenovo, LG Uplus, Rakuten Mobile, Samsung,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FBB3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D07C3"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FB02F" w14:textId="77777777" w:rsidR="00E308B2" w:rsidRDefault="00E308B2" w:rsidP="00AC5BAF">
            <w:pPr>
              <w:pStyle w:val="TAL"/>
            </w:pPr>
            <w:r>
              <w:t>Revised in parallel session to S2-2406907.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6EDF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2FB8F" w14:textId="77777777" w:rsidR="00E308B2" w:rsidRDefault="00E308B2" w:rsidP="00AC5BAF">
            <w:pPr>
              <w:pStyle w:val="TAL"/>
            </w:pPr>
            <w:r>
              <w:t>S2-2406907</w:t>
            </w:r>
          </w:p>
        </w:tc>
      </w:tr>
      <w:tr w:rsidR="00E308B2" w14:paraId="6318810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B41CA" w14:textId="77777777" w:rsidR="00E308B2" w:rsidRDefault="00E308B2" w:rsidP="00AC5BAF">
            <w:pPr>
              <w:pStyle w:val="TAL"/>
            </w:pPr>
            <w:r>
              <w:lastRenderedPageBreak/>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79542" w14:textId="77777777" w:rsidR="00E308B2" w:rsidRDefault="00E308B2" w:rsidP="00AC5BAF">
            <w:pPr>
              <w:pStyle w:val="TAL"/>
            </w:pPr>
            <w:r>
              <w:t>S2-2406038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5EBA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D53A3" w14:textId="77777777" w:rsidR="00E308B2" w:rsidRDefault="00E308B2" w:rsidP="00AC5BAF">
            <w:pPr>
              <w:pStyle w:val="TAL"/>
            </w:pPr>
            <w:r>
              <w:t>KI#1: Update of Solution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E4705" w14:textId="77777777" w:rsidR="00E308B2" w:rsidRDefault="00E308B2" w:rsidP="00AC5BAF">
            <w:pPr>
              <w:pStyle w:val="TAL"/>
            </w:pPr>
            <w:r>
              <w:t>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7442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DCAD4"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B183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D7AF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2D594" w14:textId="77777777" w:rsidR="00E308B2" w:rsidRDefault="00E308B2" w:rsidP="00AC5BAF">
            <w:pPr>
              <w:pStyle w:val="TAL"/>
            </w:pPr>
          </w:p>
        </w:tc>
      </w:tr>
      <w:tr w:rsidR="00E308B2" w14:paraId="7885A97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AE9E5"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BD5CD" w14:textId="77777777" w:rsidR="00E308B2" w:rsidRDefault="00E308B2" w:rsidP="00AC5BAF">
            <w:pPr>
              <w:pStyle w:val="TAL"/>
            </w:pPr>
            <w:r>
              <w:t>S2-2406039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5EA9E"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6A4BD" w14:textId="77777777" w:rsidR="00E308B2" w:rsidRDefault="00E308B2" w:rsidP="00AC5BAF">
            <w:pPr>
              <w:pStyle w:val="TAL"/>
            </w:pPr>
            <w:r>
              <w:t>Discussion on user identity activation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AAB85"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2E46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05FFE"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F455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367E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4FDB4" w14:textId="77777777" w:rsidR="00E308B2" w:rsidRDefault="00E308B2" w:rsidP="00AC5BAF">
            <w:pPr>
              <w:pStyle w:val="TAL"/>
            </w:pPr>
          </w:p>
        </w:tc>
      </w:tr>
      <w:tr w:rsidR="00E308B2" w14:paraId="2EA9CF9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45570"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E7D89" w14:textId="77777777" w:rsidR="00E308B2" w:rsidRDefault="00E308B2" w:rsidP="00AC5BAF">
            <w:pPr>
              <w:pStyle w:val="TAL"/>
            </w:pPr>
            <w:r>
              <w:t>S2-2406040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2AE0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C659F" w14:textId="77777777" w:rsidR="00E308B2" w:rsidRDefault="00E308B2" w:rsidP="00AC5BAF">
            <w:pPr>
              <w:pStyle w:val="TAL"/>
            </w:pPr>
            <w:r>
              <w:t>Conclusions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33504"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5B36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FF47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2841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196A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C9480" w14:textId="77777777" w:rsidR="00E308B2" w:rsidRDefault="00E308B2" w:rsidP="00AC5BAF">
            <w:pPr>
              <w:pStyle w:val="TAL"/>
            </w:pPr>
          </w:p>
        </w:tc>
      </w:tr>
      <w:tr w:rsidR="00E308B2" w14:paraId="04A3CCE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C91B7"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F017C" w14:textId="77777777" w:rsidR="00E308B2" w:rsidRDefault="00E308B2" w:rsidP="00AC5BAF">
            <w:pPr>
              <w:pStyle w:val="TAL"/>
            </w:pPr>
            <w:r>
              <w:t>S2-2406041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8AA0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F4F99" w14:textId="77777777" w:rsidR="00E308B2" w:rsidRDefault="00E308B2" w:rsidP="00AC5BAF">
            <w:pPr>
              <w:pStyle w:val="TAL"/>
            </w:pPr>
            <w:r>
              <w:t>KI#3: update of solution#16.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D599A" w14:textId="77777777" w:rsidR="00E308B2" w:rsidRDefault="00E308B2" w:rsidP="00AC5BAF">
            <w:pPr>
              <w:pStyle w:val="TAL"/>
            </w:pPr>
            <w:r>
              <w:t>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34B8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63B8F"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7C6E6" w14:textId="77777777" w:rsidR="00E308B2" w:rsidRDefault="00E308B2" w:rsidP="00AC5BAF">
            <w:pPr>
              <w:pStyle w:val="TAL"/>
            </w:pPr>
            <w:r>
              <w:t>Revised in parallel session to S2-2407131.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6396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4E1B5" w14:textId="77777777" w:rsidR="00E308B2" w:rsidRDefault="00E308B2" w:rsidP="00AC5BAF">
            <w:pPr>
              <w:pStyle w:val="TAL"/>
            </w:pPr>
            <w:r>
              <w:t>S2-2407131</w:t>
            </w:r>
          </w:p>
        </w:tc>
      </w:tr>
      <w:tr w:rsidR="00E308B2" w14:paraId="35E327D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9505B"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C65A2" w14:textId="77777777" w:rsidR="00E308B2" w:rsidRDefault="00E308B2" w:rsidP="00AC5BAF">
            <w:pPr>
              <w:pStyle w:val="TAL"/>
            </w:pPr>
            <w:r>
              <w:t>S2-2406042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3E8F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E3CC0" w14:textId="77777777" w:rsidR="00E308B2" w:rsidRDefault="00E308B2" w:rsidP="00AC5BAF">
            <w:pPr>
              <w:pStyle w:val="TAL"/>
            </w:pPr>
            <w:r>
              <w:t>KI#3: NTZ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D81D7" w14:textId="77777777" w:rsidR="00E308B2" w:rsidRDefault="00E308B2" w:rsidP="00AC5BAF">
            <w:pPr>
              <w:pStyle w:val="TAL"/>
            </w:pPr>
            <w:r>
              <w:t>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B0B1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65AF6"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C59C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CC29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11302" w14:textId="77777777" w:rsidR="00E308B2" w:rsidRDefault="00E308B2" w:rsidP="00AC5BAF">
            <w:pPr>
              <w:pStyle w:val="TAL"/>
            </w:pPr>
          </w:p>
        </w:tc>
      </w:tr>
      <w:tr w:rsidR="00E308B2" w14:paraId="4620679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D37F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87058" w14:textId="77777777" w:rsidR="00E308B2" w:rsidRDefault="00E308B2" w:rsidP="00AC5BAF">
            <w:pPr>
              <w:pStyle w:val="TAL"/>
            </w:pPr>
            <w:r>
              <w:t>S2-2406043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ABE9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F03AC" w14:textId="77777777" w:rsidR="00E308B2" w:rsidRDefault="00E308B2" w:rsidP="00AC5BAF">
            <w:pPr>
              <w:pStyle w:val="TAL"/>
            </w:pPr>
            <w:r>
              <w:t>Conclusion for KI #1.1.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C9C46"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40B8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A7183"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18F0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8AA4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8479E" w14:textId="77777777" w:rsidR="00E308B2" w:rsidRDefault="00E308B2" w:rsidP="00AC5BAF">
            <w:pPr>
              <w:pStyle w:val="TAL"/>
            </w:pPr>
          </w:p>
        </w:tc>
      </w:tr>
      <w:tr w:rsidR="00E308B2" w14:paraId="56B662D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2FAF9"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30A9C" w14:textId="77777777" w:rsidR="00E308B2" w:rsidRDefault="00E308B2" w:rsidP="00AC5BAF">
            <w:pPr>
              <w:pStyle w:val="TAL"/>
            </w:pPr>
            <w:r>
              <w:t>S2-2406044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AC89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DC1A9" w14:textId="77777777" w:rsidR="00E308B2" w:rsidRDefault="00E308B2" w:rsidP="00AC5BAF">
            <w:pPr>
              <w:pStyle w:val="TAL"/>
            </w:pPr>
            <w:r>
              <w:t>Conclusion for KI #1.2.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B5FD1"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78C3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B4280"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2E02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ED04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8000B" w14:textId="77777777" w:rsidR="00E308B2" w:rsidRDefault="00E308B2" w:rsidP="00AC5BAF">
            <w:pPr>
              <w:pStyle w:val="TAL"/>
            </w:pPr>
          </w:p>
        </w:tc>
      </w:tr>
      <w:tr w:rsidR="00E308B2" w14:paraId="453157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A9877"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7D637" w14:textId="77777777" w:rsidR="00E308B2" w:rsidRDefault="00E308B2" w:rsidP="00AC5BAF">
            <w:pPr>
              <w:pStyle w:val="TAL"/>
            </w:pPr>
            <w:r>
              <w:t>S2-2406045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1AC5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C329C" w14:textId="77777777" w:rsidR="00E308B2" w:rsidRDefault="00E308B2" w:rsidP="00AC5BAF">
            <w:pPr>
              <w:pStyle w:val="TAL"/>
            </w:pPr>
            <w:r>
              <w:t>Conclusion for KI #1.3.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E6852"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504A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0660B"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772A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5AB5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BC1A9" w14:textId="77777777" w:rsidR="00E308B2" w:rsidRDefault="00E308B2" w:rsidP="00AC5BAF">
            <w:pPr>
              <w:pStyle w:val="TAL"/>
            </w:pPr>
          </w:p>
        </w:tc>
      </w:tr>
      <w:tr w:rsidR="00E308B2" w14:paraId="2131534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53B5B"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2DD49" w14:textId="77777777" w:rsidR="00E308B2" w:rsidRDefault="00E308B2" w:rsidP="00AC5BAF">
            <w:pPr>
              <w:pStyle w:val="TAL"/>
            </w:pPr>
            <w:r>
              <w:t>S2-2406046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0217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FE9C7" w14:textId="77777777" w:rsidR="00E308B2" w:rsidRDefault="00E308B2" w:rsidP="00AC5BAF">
            <w:pPr>
              <w:pStyle w:val="TAL"/>
            </w:pPr>
            <w:r>
              <w:t>Conclusion for KI #1.4.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86F8E"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C628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C4A2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6939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8C94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E257F" w14:textId="77777777" w:rsidR="00E308B2" w:rsidRDefault="00E308B2" w:rsidP="00AC5BAF">
            <w:pPr>
              <w:pStyle w:val="TAL"/>
            </w:pPr>
          </w:p>
        </w:tc>
      </w:tr>
      <w:tr w:rsidR="00E308B2" w14:paraId="01A22D7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491F9"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0ECBA" w14:textId="77777777" w:rsidR="00E308B2" w:rsidRDefault="00E308B2" w:rsidP="00AC5BAF">
            <w:pPr>
              <w:pStyle w:val="TAL"/>
            </w:pPr>
            <w:r>
              <w:t>S2-2406047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66B5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1E025" w14:textId="77777777" w:rsidR="00E308B2" w:rsidRDefault="00E308B2" w:rsidP="00AC5BAF">
            <w:pPr>
              <w:pStyle w:val="TAL"/>
            </w:pPr>
            <w:r>
              <w:t>Conclusion device identification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0D3F7"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0938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98CDA"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D27A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68B0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F89B1" w14:textId="77777777" w:rsidR="00E308B2" w:rsidRDefault="00E308B2" w:rsidP="00AC5BAF">
            <w:pPr>
              <w:pStyle w:val="TAL"/>
            </w:pPr>
          </w:p>
        </w:tc>
      </w:tr>
      <w:tr w:rsidR="00E308B2" w14:paraId="20F8F6D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6B965"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33402" w14:textId="77777777" w:rsidR="00E308B2" w:rsidRDefault="00E308B2" w:rsidP="00AC5BAF">
            <w:pPr>
              <w:pStyle w:val="TAL"/>
            </w:pPr>
            <w:r>
              <w:t>S2-2406048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EE74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B4B43" w14:textId="77777777" w:rsidR="00E308B2" w:rsidRDefault="00E308B2" w:rsidP="00AC5BAF">
            <w:pPr>
              <w:pStyle w:val="TAL"/>
            </w:pPr>
            <w:r>
              <w:t>Conclusion update of policy enhancement for KI#1 and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31339"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528E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00747"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4204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857A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7A386" w14:textId="77777777" w:rsidR="00E308B2" w:rsidRDefault="00E308B2" w:rsidP="00AC5BAF">
            <w:pPr>
              <w:pStyle w:val="TAL"/>
            </w:pPr>
          </w:p>
        </w:tc>
      </w:tr>
      <w:tr w:rsidR="00E308B2" w14:paraId="5174D8A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26190"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5816A" w14:textId="77777777" w:rsidR="00E308B2" w:rsidRDefault="00E308B2" w:rsidP="00AC5BAF">
            <w:pPr>
              <w:pStyle w:val="TAL"/>
            </w:pPr>
            <w:r>
              <w:t>S2-2406049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2B0E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85466" w14:textId="77777777" w:rsidR="00E308B2" w:rsidRDefault="00E308B2" w:rsidP="00AC5BAF">
            <w:pPr>
              <w:pStyle w:val="TAL"/>
            </w:pPr>
            <w:r>
              <w:t>Solution update for application layer device registration.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A8A6B"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D220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E795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318C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9D63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BF2F7" w14:textId="77777777" w:rsidR="00E308B2" w:rsidRDefault="00E308B2" w:rsidP="00AC5BAF">
            <w:pPr>
              <w:pStyle w:val="TAL"/>
            </w:pPr>
          </w:p>
        </w:tc>
      </w:tr>
      <w:tr w:rsidR="00E308B2" w14:paraId="0C06D0D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8603A"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05793" w14:textId="77777777" w:rsidR="00E308B2" w:rsidRDefault="00E308B2" w:rsidP="00AC5BAF">
            <w:pPr>
              <w:pStyle w:val="TAL"/>
            </w:pPr>
            <w:r>
              <w:t>S2-2406050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C9FA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6CB06" w14:textId="77777777" w:rsidR="00E308B2" w:rsidRDefault="00E308B2" w:rsidP="00AC5BAF">
            <w:pPr>
              <w:pStyle w:val="TAL"/>
            </w:pPr>
            <w:r>
              <w:t>Solution update for number of non-3GPP devices restriction.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785EA"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928A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9E69D"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0DB3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7BAE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B1B65" w14:textId="77777777" w:rsidR="00E308B2" w:rsidRDefault="00E308B2" w:rsidP="00AC5BAF">
            <w:pPr>
              <w:pStyle w:val="TAL"/>
            </w:pPr>
          </w:p>
        </w:tc>
      </w:tr>
      <w:tr w:rsidR="00E308B2" w14:paraId="0C0CBE1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708E5"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D20E4" w14:textId="77777777" w:rsidR="00E308B2" w:rsidRDefault="00E308B2" w:rsidP="00AC5BAF">
            <w:pPr>
              <w:pStyle w:val="TAL"/>
            </w:pPr>
            <w:r>
              <w:t>S2-2406051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3B3A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FEBED" w14:textId="77777777" w:rsidR="00E308B2" w:rsidRDefault="00E308B2" w:rsidP="00AC5BAF">
            <w:pPr>
              <w:pStyle w:val="TAL"/>
            </w:pPr>
            <w:r>
              <w:t>23.502 CR4810 (Rel-18, 'F'): Correction of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AD06A"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A735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680D5"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92AC5"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A94A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63A70" w14:textId="77777777" w:rsidR="00E308B2" w:rsidRDefault="00E308B2" w:rsidP="00AC5BAF">
            <w:pPr>
              <w:pStyle w:val="TAL"/>
            </w:pPr>
          </w:p>
        </w:tc>
      </w:tr>
      <w:tr w:rsidR="00E308B2" w14:paraId="2215287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66029"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3E7E0" w14:textId="77777777" w:rsidR="00E308B2" w:rsidRDefault="00E308B2" w:rsidP="00AC5BAF">
            <w:pPr>
              <w:pStyle w:val="TAL"/>
            </w:pPr>
            <w:r>
              <w:t>S2-2406052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3543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1B124" w14:textId="77777777" w:rsidR="00E308B2" w:rsidRDefault="00E308B2" w:rsidP="00AC5BAF">
            <w:pPr>
              <w:pStyle w:val="TAL"/>
            </w:pPr>
            <w:r>
              <w:t>23.548 CR0228 (Rel-18, 'F'): Correction of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5AE03"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16D3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71BA4"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C1B74" w14:textId="77777777" w:rsidR="00E308B2" w:rsidRDefault="00E308B2" w:rsidP="00AC5BAF">
            <w:pPr>
              <w:pStyle w:val="TAL"/>
            </w:pPr>
            <w:r>
              <w:t>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5DF72"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9FBFF" w14:textId="77777777" w:rsidR="00E308B2" w:rsidRDefault="00E308B2" w:rsidP="00AC5BAF">
            <w:pPr>
              <w:pStyle w:val="TAL"/>
            </w:pPr>
          </w:p>
        </w:tc>
      </w:tr>
      <w:tr w:rsidR="00E308B2" w14:paraId="0D6D098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E84B3"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5793B" w14:textId="77777777" w:rsidR="00E308B2" w:rsidRDefault="00E308B2" w:rsidP="00AC5BAF">
            <w:pPr>
              <w:pStyle w:val="TAL"/>
            </w:pPr>
            <w:r>
              <w:t>S2-2406053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89AB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4F105" w14:textId="77777777" w:rsidR="00E308B2" w:rsidRDefault="00E308B2" w:rsidP="00AC5BAF">
            <w:pPr>
              <w:pStyle w:val="TAL"/>
            </w:pPr>
            <w:r>
              <w:t>[DRAFT] LS reply to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F14AC"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8EBB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8A905"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90C37" w14:textId="77777777" w:rsidR="00E308B2" w:rsidRDefault="00E308B2" w:rsidP="00AC5BAF">
            <w:pPr>
              <w:pStyle w:val="TAL"/>
              <w:rPr>
                <w:sz w:val="24"/>
                <w:szCs w:val="24"/>
              </w:rPr>
            </w:pPr>
            <w:r>
              <w:t>Response to S2-2405857. Merged into S2-2406888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68D4B"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76510" w14:textId="77777777" w:rsidR="00E308B2" w:rsidRDefault="00E308B2" w:rsidP="00AC5BAF">
            <w:pPr>
              <w:pStyle w:val="TAL"/>
            </w:pPr>
          </w:p>
        </w:tc>
      </w:tr>
      <w:tr w:rsidR="00E308B2" w14:paraId="72C86FD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35D68"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31EB3" w14:textId="77777777" w:rsidR="00E308B2" w:rsidRDefault="00E308B2" w:rsidP="00AC5BAF">
            <w:pPr>
              <w:pStyle w:val="TAL"/>
            </w:pPr>
            <w:r>
              <w:t>S2-2406054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D6A2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F468C" w14:textId="77777777" w:rsidR="00E308B2" w:rsidRDefault="00E308B2" w:rsidP="00AC5BAF">
            <w:pPr>
              <w:pStyle w:val="TAL"/>
            </w:pPr>
            <w:r>
              <w:t>Conclusion of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2288D"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A6BD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7B692"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40A55" w14:textId="77777777" w:rsidR="00E308B2" w:rsidRDefault="00E308B2" w:rsidP="00AC5BAF">
            <w:pPr>
              <w:pStyle w:val="TAL"/>
            </w:pPr>
            <w:r>
              <w:t>Revision of S2-2404363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D2C2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2D23E" w14:textId="77777777" w:rsidR="00E308B2" w:rsidRDefault="00E308B2" w:rsidP="00AC5BAF">
            <w:pPr>
              <w:pStyle w:val="TAL"/>
            </w:pPr>
          </w:p>
        </w:tc>
      </w:tr>
      <w:tr w:rsidR="00E308B2" w14:paraId="436ED1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834E0"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122DC" w14:textId="77777777" w:rsidR="00E308B2" w:rsidRDefault="00E308B2" w:rsidP="00AC5BAF">
            <w:pPr>
              <w:pStyle w:val="TAL"/>
            </w:pPr>
            <w:r>
              <w:t>S2-2406055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30F3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B7ACA" w14:textId="77777777" w:rsidR="00E308B2" w:rsidRDefault="00E308B2" w:rsidP="00AC5BAF">
            <w:pPr>
              <w:pStyle w:val="TAL"/>
            </w:pPr>
            <w:r>
              <w:t>Conclusions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247A4"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3112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5F650"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7192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DC37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F95B2" w14:textId="77777777" w:rsidR="00E308B2" w:rsidRDefault="00E308B2" w:rsidP="00AC5BAF">
            <w:pPr>
              <w:pStyle w:val="TAL"/>
            </w:pPr>
          </w:p>
        </w:tc>
      </w:tr>
      <w:tr w:rsidR="00E308B2" w14:paraId="0AE528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829EA" w14:textId="77777777" w:rsidR="00E308B2" w:rsidRDefault="00E308B2" w:rsidP="00AC5BAF">
            <w:pPr>
              <w:pStyle w:val="TAL"/>
              <w:rPr>
                <w:sz w:val="24"/>
                <w:szCs w:val="24"/>
              </w:rPr>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C9F39" w14:textId="77777777" w:rsidR="00E308B2" w:rsidRDefault="00E308B2" w:rsidP="00AC5BAF">
            <w:pPr>
              <w:pStyle w:val="TAL"/>
            </w:pPr>
            <w:r>
              <w:t>S2-2406056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4FD7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B8036" w14:textId="77777777" w:rsidR="00E308B2" w:rsidRDefault="00E308B2" w:rsidP="00AC5BAF">
            <w:pPr>
              <w:pStyle w:val="TAL"/>
            </w:pPr>
            <w:r>
              <w:t>Conclusions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27F3F"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84F6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A1E9F"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5803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3CE1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7012D" w14:textId="77777777" w:rsidR="00E308B2" w:rsidRDefault="00E308B2" w:rsidP="00AC5BAF">
            <w:pPr>
              <w:pStyle w:val="TAL"/>
            </w:pPr>
          </w:p>
        </w:tc>
      </w:tr>
      <w:tr w:rsidR="00E308B2" w14:paraId="205770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14AE6"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311C0" w14:textId="77777777" w:rsidR="00E308B2" w:rsidRDefault="00E308B2" w:rsidP="00AC5BAF">
            <w:pPr>
              <w:pStyle w:val="TAL"/>
            </w:pPr>
            <w:r>
              <w:t>S2-2406057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CD56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4BF57"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D5966" w14:textId="77777777" w:rsidR="00E308B2" w:rsidRDefault="00E308B2" w:rsidP="00AC5BAF">
            <w:pPr>
              <w:pStyle w:val="TAL"/>
            </w:pPr>
            <w:r>
              <w:t>Vivo, KDDI, CMCC, CATT, Lenovo, NEC, Orange, Tencent, Tencent Cloud Huawei?, HiSilicon?, Samsung?, China Unicom?, ZTE?, InterDigital Inc.?,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B945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7ACB8"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9EF20" w14:textId="77777777" w:rsidR="00E308B2" w:rsidRDefault="00E308B2" w:rsidP="00AC5BAF">
            <w:pPr>
              <w:pStyle w:val="TAL"/>
            </w:pPr>
            <w:r>
              <w:t>Revised in parallel session to S2-2406991.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7882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E03E0" w14:textId="77777777" w:rsidR="00E308B2" w:rsidRDefault="00E308B2" w:rsidP="00AC5BAF">
            <w:pPr>
              <w:pStyle w:val="TAL"/>
            </w:pPr>
            <w:r>
              <w:t>S2-2406991</w:t>
            </w:r>
          </w:p>
        </w:tc>
      </w:tr>
      <w:tr w:rsidR="00E308B2" w14:paraId="671BEFE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2084D"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55CF8" w14:textId="77777777" w:rsidR="00E308B2" w:rsidRDefault="00E308B2" w:rsidP="00AC5BAF">
            <w:pPr>
              <w:pStyle w:val="TAL"/>
            </w:pPr>
            <w:r>
              <w:t>S2-2406058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C7E9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25C3A" w14:textId="77777777" w:rsidR="00E308B2" w:rsidRDefault="00E308B2" w:rsidP="00AC5BAF">
            <w:pPr>
              <w:pStyle w:val="TAL"/>
            </w:pPr>
            <w:r>
              <w:t>KI #3, Updates to Sol#2 NF selection based on energy related info.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8D4F9"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EF4E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60E58"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12A4D" w14:textId="77777777" w:rsidR="00E308B2" w:rsidRDefault="00E308B2" w:rsidP="00AC5BAF">
            <w:pPr>
              <w:pStyle w:val="TAL"/>
            </w:pPr>
            <w:r>
              <w:t>Revision of S2-2404242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087D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821F9" w14:textId="77777777" w:rsidR="00E308B2" w:rsidRDefault="00E308B2" w:rsidP="00AC5BAF">
            <w:pPr>
              <w:pStyle w:val="TAL"/>
            </w:pPr>
          </w:p>
        </w:tc>
      </w:tr>
      <w:tr w:rsidR="00E308B2" w14:paraId="16346F6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FC3DF"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A091D" w14:textId="77777777" w:rsidR="00E308B2" w:rsidRDefault="00E308B2" w:rsidP="00AC5BAF">
            <w:pPr>
              <w:pStyle w:val="TAL"/>
            </w:pPr>
            <w:r>
              <w:t>S2-2406059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CAC3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6F45F" w14:textId="77777777" w:rsidR="00E308B2" w:rsidRDefault="00E308B2" w:rsidP="00AC5BAF">
            <w:pPr>
              <w:pStyle w:val="TAL"/>
            </w:pPr>
            <w:r>
              <w:t>Evaluation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9C43E"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A4F4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0E91B"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B8A2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EB4E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E11FA" w14:textId="77777777" w:rsidR="00E308B2" w:rsidRDefault="00E308B2" w:rsidP="00AC5BAF">
            <w:pPr>
              <w:pStyle w:val="TAL"/>
            </w:pPr>
          </w:p>
        </w:tc>
      </w:tr>
      <w:tr w:rsidR="00E308B2" w14:paraId="33F7034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366A3"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56457" w14:textId="77777777" w:rsidR="00E308B2" w:rsidRDefault="00E308B2" w:rsidP="00AC5BAF">
            <w:pPr>
              <w:pStyle w:val="TAL"/>
            </w:pPr>
            <w:r>
              <w:t>S2-2406060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7317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0EC6E" w14:textId="77777777" w:rsidR="00E308B2" w:rsidRDefault="00E308B2" w:rsidP="00AC5BAF">
            <w:pPr>
              <w:pStyle w:val="TAL"/>
            </w:pPr>
            <w:r>
              <w:t>Solution #9: Update on credit limit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B2820"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F509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42340"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91908" w14:textId="77777777" w:rsidR="00E308B2" w:rsidRDefault="00E308B2" w:rsidP="00AC5BAF">
            <w:pPr>
              <w:pStyle w:val="TAL"/>
            </w:pPr>
            <w:r>
              <w:t>Revision of S2-2404240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2060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DDDE8" w14:textId="77777777" w:rsidR="00E308B2" w:rsidRDefault="00E308B2" w:rsidP="00AC5BAF">
            <w:pPr>
              <w:pStyle w:val="TAL"/>
            </w:pPr>
          </w:p>
        </w:tc>
      </w:tr>
      <w:tr w:rsidR="00E308B2" w14:paraId="6AA78CE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6314F"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E6E1A" w14:textId="77777777" w:rsidR="00E308B2" w:rsidRDefault="00E308B2" w:rsidP="00AC5BAF">
            <w:pPr>
              <w:pStyle w:val="TAL"/>
            </w:pPr>
            <w:r>
              <w:t>S2-2406061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2C37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0CABF" w14:textId="77777777" w:rsidR="00E308B2" w:rsidRDefault="00E308B2" w:rsidP="00AC5BAF">
            <w:pPr>
              <w:pStyle w:val="TAL"/>
            </w:pPr>
            <w:r>
              <w:t>[DRAFT] Reply LS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EF587"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E047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F6EC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99EB0" w14:textId="77777777" w:rsidR="00E308B2" w:rsidRDefault="00E308B2" w:rsidP="00AC5BAF">
            <w:pPr>
              <w:pStyle w:val="TAL"/>
              <w:rPr>
                <w:sz w:val="24"/>
                <w:szCs w:val="24"/>
              </w:rPr>
            </w:pPr>
            <w:r>
              <w:t>Response to S2-2405857. Revised in parallel session to S2-2406888, merging S2-2406053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989F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EEC9A" w14:textId="77777777" w:rsidR="00E308B2" w:rsidRDefault="00E308B2" w:rsidP="00AC5BAF">
            <w:pPr>
              <w:pStyle w:val="TAL"/>
            </w:pPr>
            <w:r>
              <w:t>S2-2406888</w:t>
            </w:r>
          </w:p>
        </w:tc>
      </w:tr>
      <w:tr w:rsidR="00E308B2" w14:paraId="5B3E2D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6A77C"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400CA" w14:textId="77777777" w:rsidR="00E308B2" w:rsidRDefault="00E308B2" w:rsidP="00AC5BAF">
            <w:pPr>
              <w:pStyle w:val="TAL"/>
            </w:pPr>
            <w:r>
              <w:t>S2-2406062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EF67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1E5BC"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7211B"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DF16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31281"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98BA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010C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0DDEA" w14:textId="77777777" w:rsidR="00E308B2" w:rsidRDefault="00E308B2" w:rsidP="00AC5BAF">
            <w:pPr>
              <w:pStyle w:val="TAL"/>
            </w:pPr>
          </w:p>
        </w:tc>
      </w:tr>
      <w:tr w:rsidR="00E308B2" w14:paraId="1928E59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AE8E2"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510DF" w14:textId="77777777" w:rsidR="00E308B2" w:rsidRDefault="00E308B2" w:rsidP="00AC5BAF">
            <w:pPr>
              <w:pStyle w:val="TAL"/>
            </w:pPr>
            <w:r>
              <w:t>S2-2406063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5351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1C942" w14:textId="77777777" w:rsidR="00E308B2" w:rsidRDefault="00E308B2" w:rsidP="00AC5BAF">
            <w:pPr>
              <w:pStyle w:val="TAL"/>
            </w:pPr>
            <w:r>
              <w:t>Key Issue #1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2BB05" w14:textId="77777777" w:rsidR="00E308B2" w:rsidRDefault="00E308B2" w:rsidP="00AC5BAF">
            <w:pPr>
              <w:pStyle w:val="TAL"/>
            </w:pPr>
            <w:r>
              <w:t>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DAB0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7CB57"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0BC9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FF3F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E9E3B" w14:textId="77777777" w:rsidR="00E308B2" w:rsidRDefault="00E308B2" w:rsidP="00AC5BAF">
            <w:pPr>
              <w:pStyle w:val="TAL"/>
            </w:pPr>
          </w:p>
        </w:tc>
      </w:tr>
      <w:tr w:rsidR="00E308B2" w14:paraId="3BCB57D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CDFD8"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44354" w14:textId="77777777" w:rsidR="00E308B2" w:rsidRDefault="00E308B2" w:rsidP="00AC5BAF">
            <w:pPr>
              <w:pStyle w:val="TAL"/>
            </w:pPr>
            <w:r>
              <w:t>S2-2406064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7A98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FB334" w14:textId="77777777" w:rsidR="00E308B2" w:rsidRDefault="00E308B2" w:rsidP="00AC5BAF">
            <w:pPr>
              <w:pStyle w:val="TAL"/>
            </w:pPr>
            <w:r>
              <w:t>KI#2: New Solution on Multiple Temporary Identifiers for AIoT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AA1D6"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F87A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4D849"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A133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0867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265E2" w14:textId="77777777" w:rsidR="00E308B2" w:rsidRDefault="00E308B2" w:rsidP="00AC5BAF">
            <w:pPr>
              <w:pStyle w:val="TAL"/>
            </w:pPr>
          </w:p>
        </w:tc>
      </w:tr>
      <w:tr w:rsidR="00E308B2" w14:paraId="5571147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654B7"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C9007" w14:textId="77777777" w:rsidR="00E308B2" w:rsidRDefault="00E308B2" w:rsidP="00AC5BAF">
            <w:pPr>
              <w:pStyle w:val="TAL"/>
            </w:pPr>
            <w:r>
              <w:t>S2-2406065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E221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E3954" w14:textId="77777777" w:rsidR="00E308B2" w:rsidRDefault="00E308B2" w:rsidP="00AC5BAF">
            <w:pPr>
              <w:pStyle w:val="TAL"/>
            </w:pPr>
            <w:r>
              <w:t>KI#1&amp;3, Sol#3: Solution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9F9C0" w14:textId="77777777" w:rsidR="00E308B2" w:rsidRDefault="00E308B2" w:rsidP="00AC5BAF">
            <w:pPr>
              <w:pStyle w:val="TAL"/>
            </w:pPr>
            <w:r>
              <w:t>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EF0F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053F5"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1B872" w14:textId="77777777" w:rsidR="00E308B2" w:rsidRDefault="00E308B2" w:rsidP="00AC5BAF">
            <w:pPr>
              <w:pStyle w:val="TAL"/>
            </w:pPr>
            <w:r>
              <w:t>Revision of S2-2404284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DAA1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3AC98" w14:textId="77777777" w:rsidR="00E308B2" w:rsidRDefault="00E308B2" w:rsidP="00AC5BAF">
            <w:pPr>
              <w:pStyle w:val="TAL"/>
            </w:pPr>
          </w:p>
        </w:tc>
      </w:tr>
      <w:tr w:rsidR="00E308B2" w14:paraId="22D1D1E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A08FE"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7DF39" w14:textId="77777777" w:rsidR="00E308B2" w:rsidRDefault="00E308B2" w:rsidP="00AC5BAF">
            <w:pPr>
              <w:pStyle w:val="TAL"/>
            </w:pPr>
            <w:r>
              <w:t>S2-2406066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B7DB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3113F" w14:textId="77777777" w:rsidR="00E308B2" w:rsidRDefault="00E308B2" w:rsidP="00AC5BAF">
            <w:pPr>
              <w:pStyle w:val="TAL"/>
            </w:pPr>
            <w:r>
              <w:t>KI#2, Sol#18: Solution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9A56E" w14:textId="77777777" w:rsidR="00E308B2" w:rsidRDefault="00E308B2" w:rsidP="00AC5BAF">
            <w:pPr>
              <w:pStyle w:val="TAL"/>
            </w:pPr>
            <w:r>
              <w:t>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C5D6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9112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447A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ECCB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0F8B3" w14:textId="77777777" w:rsidR="00E308B2" w:rsidRDefault="00E308B2" w:rsidP="00AC5BAF">
            <w:pPr>
              <w:pStyle w:val="TAL"/>
            </w:pPr>
          </w:p>
        </w:tc>
      </w:tr>
      <w:tr w:rsidR="00E308B2" w14:paraId="6056108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E73D1" w14:textId="77777777" w:rsidR="00E308B2" w:rsidRDefault="00E308B2" w:rsidP="00AC5BAF">
            <w:pPr>
              <w:pStyle w:val="TAL"/>
              <w:rPr>
                <w:sz w:val="24"/>
                <w:szCs w:val="24"/>
              </w:rPr>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DFE28" w14:textId="77777777" w:rsidR="00E308B2" w:rsidRDefault="00E308B2" w:rsidP="00AC5BAF">
            <w:pPr>
              <w:pStyle w:val="TAL"/>
            </w:pPr>
            <w:r>
              <w:t>S2-2406067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C073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DBC25" w14:textId="77777777" w:rsidR="00E308B2" w:rsidRDefault="00E308B2" w:rsidP="00AC5BAF">
            <w:pPr>
              <w:pStyle w:val="TAL"/>
            </w:pPr>
            <w:r>
              <w:t>23.501 CR5400 (Rel-19, 'B'): Support of QoS monitoring capability negotiation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7B841"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43CC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D5E3C"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514DD" w14:textId="77777777" w:rsidR="00E308B2" w:rsidRDefault="00E308B2" w:rsidP="00AC5BAF">
            <w:pPr>
              <w:pStyle w:val="TAL"/>
            </w:pPr>
            <w:r>
              <w:t>Merged into S2-2407121.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E3FDF"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522D4" w14:textId="77777777" w:rsidR="00E308B2" w:rsidRDefault="00E308B2" w:rsidP="00AC5BAF">
            <w:pPr>
              <w:pStyle w:val="TAL"/>
            </w:pPr>
          </w:p>
        </w:tc>
      </w:tr>
      <w:tr w:rsidR="00E308B2" w14:paraId="7260AF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51270" w14:textId="77777777" w:rsidR="00E308B2" w:rsidRDefault="00E308B2" w:rsidP="00AC5BAF">
            <w:pPr>
              <w:pStyle w:val="TAL"/>
              <w:rPr>
                <w:sz w:val="24"/>
                <w:szCs w:val="24"/>
              </w:rPr>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13526" w14:textId="77777777" w:rsidR="00E308B2" w:rsidRDefault="00E308B2" w:rsidP="00AC5BAF">
            <w:pPr>
              <w:pStyle w:val="TAL"/>
            </w:pPr>
            <w:r>
              <w:t>S2-2406068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099D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ABF4C" w14:textId="77777777" w:rsidR="00E308B2" w:rsidRDefault="00E308B2" w:rsidP="00AC5BAF">
            <w:pPr>
              <w:pStyle w:val="TAL"/>
            </w:pPr>
            <w:r>
              <w:t>23.502 CR4811 (Rel-19, 'B'): Support of QoS monitoring capability negotiation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9998E"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4B95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76039"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36344" w14:textId="77777777" w:rsidR="00E308B2" w:rsidRDefault="00E308B2" w:rsidP="00AC5BAF">
            <w:pPr>
              <w:pStyle w:val="TAL"/>
            </w:pPr>
            <w:r>
              <w:t>Merged into S2-2407122.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40B95"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D31EA" w14:textId="77777777" w:rsidR="00E308B2" w:rsidRDefault="00E308B2" w:rsidP="00AC5BAF">
            <w:pPr>
              <w:pStyle w:val="TAL"/>
            </w:pPr>
          </w:p>
        </w:tc>
      </w:tr>
      <w:tr w:rsidR="00E308B2" w14:paraId="649ED51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F4061" w14:textId="77777777" w:rsidR="00E308B2" w:rsidRDefault="00E308B2" w:rsidP="00AC5BAF">
            <w:pPr>
              <w:pStyle w:val="TAL"/>
              <w:rPr>
                <w:sz w:val="24"/>
                <w:szCs w:val="24"/>
              </w:rPr>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589E6" w14:textId="77777777" w:rsidR="00E308B2" w:rsidRDefault="00E308B2" w:rsidP="00AC5BAF">
            <w:pPr>
              <w:pStyle w:val="TAL"/>
            </w:pPr>
            <w:r>
              <w:t>S2-2406069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8336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87752" w14:textId="77777777" w:rsidR="00E308B2" w:rsidRDefault="00E308B2" w:rsidP="00AC5BAF">
            <w:pPr>
              <w:pStyle w:val="TAL"/>
            </w:pPr>
            <w:r>
              <w:t>Conclusion for KI#1: Enhancements to LCS to support Direct AI/ML based Positioning.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63F28"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1CE7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AFC35"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A479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9002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80759" w14:textId="77777777" w:rsidR="00E308B2" w:rsidRDefault="00E308B2" w:rsidP="00AC5BAF">
            <w:pPr>
              <w:pStyle w:val="TAL"/>
            </w:pPr>
          </w:p>
        </w:tc>
      </w:tr>
      <w:tr w:rsidR="00E308B2" w14:paraId="3DDF257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1EBFC"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6FC77" w14:textId="77777777" w:rsidR="00E308B2" w:rsidRDefault="00E308B2" w:rsidP="00AC5BAF">
            <w:pPr>
              <w:pStyle w:val="TAL"/>
            </w:pPr>
            <w:r>
              <w:t>S2-2406070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0138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9377F" w14:textId="77777777" w:rsidR="00E308B2" w:rsidRDefault="00E308B2" w:rsidP="00AC5BAF">
            <w:pPr>
              <w:pStyle w:val="TAL"/>
            </w:pPr>
            <w:r>
              <w:t>Conclusion for KI#1: Selection of UPF providing a selected user plane functionality.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2D1BC"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507E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C9391"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5DE1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51B7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AEC7D" w14:textId="77777777" w:rsidR="00E308B2" w:rsidRDefault="00E308B2" w:rsidP="00AC5BAF">
            <w:pPr>
              <w:pStyle w:val="TAL"/>
            </w:pPr>
          </w:p>
        </w:tc>
      </w:tr>
      <w:tr w:rsidR="00E308B2" w14:paraId="2A8186B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E2174"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61EFB" w14:textId="77777777" w:rsidR="00E308B2" w:rsidRDefault="00E308B2" w:rsidP="00AC5BAF">
            <w:pPr>
              <w:pStyle w:val="TAL"/>
            </w:pPr>
            <w:r>
              <w:t>S2-2406071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F53B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C10E3" w14:textId="77777777" w:rsidR="00E308B2" w:rsidRDefault="00E308B2" w:rsidP="00AC5BAF">
            <w:pPr>
              <w:pStyle w:val="TAL"/>
            </w:pPr>
            <w:r>
              <w:t>Conclusion for KI#2: Enhancements on UPF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0BA4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7A35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12CA0"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9B39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A996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C6C40" w14:textId="77777777" w:rsidR="00E308B2" w:rsidRDefault="00E308B2" w:rsidP="00AC5BAF">
            <w:pPr>
              <w:pStyle w:val="TAL"/>
            </w:pPr>
          </w:p>
        </w:tc>
      </w:tr>
      <w:tr w:rsidR="00E308B2" w14:paraId="6061E41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A5F3E"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4A6E9" w14:textId="77777777" w:rsidR="00E308B2" w:rsidRDefault="00E308B2" w:rsidP="00AC5BAF">
            <w:pPr>
              <w:pStyle w:val="TAL"/>
            </w:pPr>
            <w:r>
              <w:t>S2-2406072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42D3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8228D" w14:textId="77777777" w:rsidR="00E308B2" w:rsidRDefault="00E308B2" w:rsidP="00AC5BAF">
            <w:pPr>
              <w:pStyle w:val="TAL"/>
            </w:pPr>
            <w:r>
              <w:t>KI#1, Sol#6: Solution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24734"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2506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3A0A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76F66" w14:textId="77777777" w:rsidR="00E308B2" w:rsidRDefault="00E308B2" w:rsidP="00AC5BAF">
            <w:pPr>
              <w:pStyle w:val="TAL"/>
            </w:pPr>
            <w:r>
              <w:t>Revision of S2-2404536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98D9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8FAFF" w14:textId="77777777" w:rsidR="00E308B2" w:rsidRDefault="00E308B2" w:rsidP="00AC5BAF">
            <w:pPr>
              <w:pStyle w:val="TAL"/>
            </w:pPr>
          </w:p>
        </w:tc>
      </w:tr>
      <w:tr w:rsidR="00E308B2" w14:paraId="232679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97126"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68A43" w14:textId="77777777" w:rsidR="00E308B2" w:rsidRDefault="00E308B2" w:rsidP="00AC5BAF">
            <w:pPr>
              <w:pStyle w:val="TAL"/>
            </w:pPr>
            <w:r>
              <w:t>S2-2406073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2DC7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FCC6B" w14:textId="77777777" w:rsidR="00E308B2" w:rsidRDefault="00E308B2" w:rsidP="00AC5BAF">
            <w:pPr>
              <w:pStyle w:val="TAL"/>
            </w:pPr>
            <w:r>
              <w:t>Sol#29 Update to remove editor's notes.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1F7E5"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FC99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443B9"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6E2B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3ECB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CA302" w14:textId="77777777" w:rsidR="00E308B2" w:rsidRDefault="00E308B2" w:rsidP="00AC5BAF">
            <w:pPr>
              <w:pStyle w:val="TAL"/>
            </w:pPr>
          </w:p>
        </w:tc>
      </w:tr>
      <w:tr w:rsidR="00E308B2" w14:paraId="57F72F8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1C456"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5D549" w14:textId="77777777" w:rsidR="00E308B2" w:rsidRDefault="00E308B2" w:rsidP="00AC5BAF">
            <w:pPr>
              <w:pStyle w:val="TAL"/>
            </w:pPr>
            <w:r>
              <w:t>S2-2406074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4144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AE1EE" w14:textId="77777777" w:rsidR="00E308B2" w:rsidRDefault="00E308B2" w:rsidP="00AC5BAF">
            <w:pPr>
              <w:pStyle w:val="TAL"/>
            </w:pPr>
            <w:r>
              <w:t>KI#1 Solution#5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A1DC9" w14:textId="77777777" w:rsidR="00E308B2" w:rsidRDefault="00E308B2" w:rsidP="00AC5BAF">
            <w:pPr>
              <w:pStyle w:val="TAL"/>
            </w:pPr>
            <w:r>
              <w:t>OPPO, ZTE,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575F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A9B28"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F29FF" w14:textId="77777777" w:rsidR="00E308B2" w:rsidRDefault="00E308B2" w:rsidP="00AC5BAF">
            <w:pPr>
              <w:pStyle w:val="TAL"/>
            </w:pPr>
            <w:r>
              <w:t>Revision of S2-2404332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AD4A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D13A2" w14:textId="77777777" w:rsidR="00E308B2" w:rsidRDefault="00E308B2" w:rsidP="00AC5BAF">
            <w:pPr>
              <w:pStyle w:val="TAL"/>
            </w:pPr>
          </w:p>
        </w:tc>
      </w:tr>
      <w:tr w:rsidR="00E308B2" w14:paraId="1DFD58E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81E3F"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D318D" w14:textId="77777777" w:rsidR="00E308B2" w:rsidRDefault="00E308B2" w:rsidP="00AC5BAF">
            <w:pPr>
              <w:pStyle w:val="TAL"/>
            </w:pPr>
            <w:r>
              <w:t>S2-2406075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2BFD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5ADB7" w14:textId="77777777" w:rsidR="00E308B2" w:rsidRDefault="00E308B2" w:rsidP="00AC5BAF">
            <w:pPr>
              <w:pStyle w:val="TAL"/>
            </w:pPr>
            <w:r>
              <w:t>KI#2 Solution#13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5F176" w14:textId="77777777" w:rsidR="00E308B2" w:rsidRDefault="00E308B2" w:rsidP="00AC5BAF">
            <w:pPr>
              <w:pStyle w:val="TAL"/>
            </w:pPr>
            <w:r>
              <w:t>OPPO, China Telecom, ZTE, Sony, KDDI, 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D2D9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B892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A2C1C" w14:textId="77777777" w:rsidR="00E308B2" w:rsidRDefault="00E308B2" w:rsidP="00AC5BAF">
            <w:pPr>
              <w:pStyle w:val="TAL"/>
            </w:pPr>
            <w:r>
              <w:t>Revised in parallel session to S2-2406914.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B00D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B392E" w14:textId="77777777" w:rsidR="00E308B2" w:rsidRDefault="00E308B2" w:rsidP="00AC5BAF">
            <w:pPr>
              <w:pStyle w:val="TAL"/>
            </w:pPr>
            <w:r>
              <w:t>S2-2406914</w:t>
            </w:r>
          </w:p>
        </w:tc>
      </w:tr>
      <w:tr w:rsidR="00E308B2" w14:paraId="316EF95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767F0"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B1E82" w14:textId="77777777" w:rsidR="00E308B2" w:rsidRDefault="00E308B2" w:rsidP="00AC5BAF">
            <w:pPr>
              <w:pStyle w:val="TAL"/>
            </w:pPr>
            <w:r>
              <w:t>S2-2406076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E1D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1E073" w14:textId="77777777" w:rsidR="00E308B2" w:rsidRDefault="00E308B2" w:rsidP="00AC5BAF">
            <w:pPr>
              <w:pStyle w:val="TAL"/>
            </w:pPr>
            <w:r>
              <w:t>Conclusion for KI#2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C6FD8"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BAA0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6B25A"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4D81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21F4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6CE24" w14:textId="77777777" w:rsidR="00E308B2" w:rsidRDefault="00E308B2" w:rsidP="00AC5BAF">
            <w:pPr>
              <w:pStyle w:val="TAL"/>
            </w:pPr>
          </w:p>
        </w:tc>
      </w:tr>
      <w:tr w:rsidR="00E308B2" w14:paraId="20B2754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07CA3"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A409F" w14:textId="77777777" w:rsidR="00E308B2" w:rsidRDefault="00E308B2" w:rsidP="00AC5BAF">
            <w:pPr>
              <w:pStyle w:val="TAL"/>
            </w:pPr>
            <w:r>
              <w:t>S2-2406077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DF19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957C3" w14:textId="77777777" w:rsidR="00E308B2" w:rsidRDefault="00E308B2" w:rsidP="00AC5BAF">
            <w:pPr>
              <w:pStyle w:val="TAL"/>
            </w:pPr>
            <w:r>
              <w:t>Solution#37: Editor Notes resolutions.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8B8FF"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DCA5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8D5F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5DE9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A247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5FE1D" w14:textId="77777777" w:rsidR="00E308B2" w:rsidRDefault="00E308B2" w:rsidP="00AC5BAF">
            <w:pPr>
              <w:pStyle w:val="TAL"/>
            </w:pPr>
          </w:p>
        </w:tc>
      </w:tr>
      <w:tr w:rsidR="00E308B2" w14:paraId="63F313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AF1D9"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CFABB" w14:textId="77777777" w:rsidR="00E308B2" w:rsidRDefault="00E308B2" w:rsidP="00AC5BAF">
            <w:pPr>
              <w:pStyle w:val="TAL"/>
            </w:pPr>
            <w:r>
              <w:t>S2-2406078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BBD2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4B6F2" w14:textId="77777777" w:rsidR="00E308B2" w:rsidRDefault="00E308B2" w:rsidP="00AC5BAF">
            <w:pPr>
              <w:pStyle w:val="TAL"/>
            </w:pPr>
            <w:r>
              <w:t>Conclusions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B2EB7"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C034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6FB6F"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8AB1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85C0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088F5" w14:textId="77777777" w:rsidR="00E308B2" w:rsidRDefault="00E308B2" w:rsidP="00AC5BAF">
            <w:pPr>
              <w:pStyle w:val="TAL"/>
            </w:pPr>
          </w:p>
        </w:tc>
      </w:tr>
      <w:tr w:rsidR="00E308B2" w14:paraId="694846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51AB0"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DDFDA" w14:textId="77777777" w:rsidR="00E308B2" w:rsidRDefault="00E308B2" w:rsidP="00AC5BAF">
            <w:pPr>
              <w:pStyle w:val="TAL"/>
            </w:pPr>
            <w:r>
              <w:t>S2-2406079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1893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A90DF" w14:textId="77777777" w:rsidR="00E308B2" w:rsidRDefault="00E308B2" w:rsidP="00AC5BAF">
            <w:pPr>
              <w:pStyle w:val="TAL"/>
            </w:pPr>
            <w:r>
              <w:t>KI#2, Sol#38 Update to clarify the event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49F31" w14:textId="77777777" w:rsidR="00E308B2" w:rsidRDefault="00E308B2" w:rsidP="00AC5BAF">
            <w:pPr>
              <w:pStyle w:val="TAL"/>
            </w:pPr>
            <w:r>
              <w:t>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BEF0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D72F3"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FAFD7" w14:textId="77777777" w:rsidR="00E308B2" w:rsidRDefault="00E308B2" w:rsidP="00AC5BAF">
            <w:pPr>
              <w:pStyle w:val="TAL"/>
            </w:pPr>
            <w:r>
              <w:t>Revision of S2-2404213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9A39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5EBEA" w14:textId="77777777" w:rsidR="00E308B2" w:rsidRDefault="00E308B2" w:rsidP="00AC5BAF">
            <w:pPr>
              <w:pStyle w:val="TAL"/>
            </w:pPr>
          </w:p>
        </w:tc>
      </w:tr>
      <w:tr w:rsidR="00E308B2" w14:paraId="5C0E560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2E0AE" w14:textId="77777777" w:rsidR="00E308B2" w:rsidRDefault="00E308B2" w:rsidP="00AC5BAF">
            <w:pPr>
              <w:pStyle w:val="TAL"/>
              <w:rPr>
                <w:sz w:val="24"/>
                <w:szCs w:val="24"/>
              </w:rPr>
            </w:pPr>
            <w:r>
              <w:t>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231A0" w14:textId="77777777" w:rsidR="00E308B2" w:rsidRDefault="00E308B2" w:rsidP="00AC5BAF">
            <w:pPr>
              <w:pStyle w:val="TAL"/>
            </w:pPr>
            <w:r>
              <w:t>S2-2406080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6ACBA" w14:textId="77777777" w:rsidR="00E308B2" w:rsidRDefault="00E308B2" w:rsidP="00AC5BAF">
            <w:pPr>
              <w:pStyle w:val="TAL"/>
            </w:pPr>
            <w: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D411A" w14:textId="77777777" w:rsidR="00E308B2" w:rsidRDefault="00E308B2" w:rsidP="00AC5BAF">
            <w:pPr>
              <w:pStyle w:val="TAL"/>
            </w:pPr>
            <w:r>
              <w:t>SA WG2 Work Planning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73AA4"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1884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52E48"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D65FC" w14:textId="77777777" w:rsidR="00E308B2" w:rsidRDefault="00E308B2" w:rsidP="00AC5BAF">
            <w:pPr>
              <w:pStyle w:val="TAL"/>
              <w:rPr>
                <w:sz w:val="24"/>
                <w:szCs w:val="24"/>
              </w:rPr>
            </w:pPr>
            <w:r>
              <w:t>Revised to S2-2407142.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E489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4A799" w14:textId="77777777" w:rsidR="00E308B2" w:rsidRDefault="00E308B2" w:rsidP="00AC5BAF">
            <w:pPr>
              <w:pStyle w:val="TAL"/>
            </w:pPr>
            <w:r>
              <w:t>S2-2407142</w:t>
            </w:r>
          </w:p>
        </w:tc>
      </w:tr>
      <w:tr w:rsidR="00E308B2" w14:paraId="491E278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6FBEC" w14:textId="77777777" w:rsidR="00E308B2" w:rsidRDefault="00E308B2" w:rsidP="00AC5BAF">
            <w:pPr>
              <w:pStyle w:val="TAL"/>
            </w:pPr>
            <w:r>
              <w:t>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B6692" w14:textId="77777777" w:rsidR="00E308B2" w:rsidRDefault="00E308B2" w:rsidP="00AC5BAF">
            <w:pPr>
              <w:pStyle w:val="TAL"/>
            </w:pPr>
            <w:r>
              <w:t>S2-2406081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AE712" w14:textId="77777777" w:rsidR="00E308B2" w:rsidRDefault="00E308B2" w:rsidP="00AC5BAF">
            <w:pPr>
              <w:pStyle w:val="TAL"/>
            </w:pPr>
            <w: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F9D71" w14:textId="77777777" w:rsidR="00E308B2" w:rsidRDefault="00E308B2" w:rsidP="00AC5BAF">
            <w:pPr>
              <w:pStyle w:val="TAL"/>
            </w:pPr>
            <w:r>
              <w:t>SA WG2 Work Plan - TU planning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7D437"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5057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07F81"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82B57" w14:textId="77777777" w:rsidR="00E308B2" w:rsidRDefault="00E308B2" w:rsidP="00AC5BAF">
            <w:pPr>
              <w:pStyle w:val="TAL"/>
              <w:rPr>
                <w:sz w:val="24"/>
                <w:szCs w:val="24"/>
              </w:rPr>
            </w:pPr>
            <w: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39145" w14:textId="77777777" w:rsidR="00E308B2" w:rsidRDefault="00E308B2" w:rsidP="00AC5BAF">
            <w:pPr>
              <w:pStyle w:val="TAL"/>
            </w:pPr>
            <w: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8EB77" w14:textId="77777777" w:rsidR="00E308B2" w:rsidRDefault="00E308B2" w:rsidP="00AC5BAF">
            <w:pPr>
              <w:pStyle w:val="TAL"/>
            </w:pPr>
          </w:p>
        </w:tc>
      </w:tr>
      <w:tr w:rsidR="00E308B2" w14:paraId="6A3DF98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FEE51" w14:textId="77777777" w:rsidR="00E308B2" w:rsidRDefault="00E308B2" w:rsidP="00AC5BAF">
            <w:pPr>
              <w:pStyle w:val="TAL"/>
              <w:rPr>
                <w:sz w:val="24"/>
                <w:szCs w:val="24"/>
              </w:rPr>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665B4" w14:textId="77777777" w:rsidR="00E308B2" w:rsidRDefault="00E308B2" w:rsidP="00AC5BAF">
            <w:pPr>
              <w:pStyle w:val="TAL"/>
            </w:pPr>
            <w:r>
              <w:t>S2-2406082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880C8" w14:textId="77777777" w:rsidR="00E308B2" w:rsidRDefault="00E308B2" w:rsidP="00AC5BAF">
            <w:pPr>
              <w:pStyle w:val="TAL"/>
            </w:pPr>
            <w: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1630E" w14:textId="77777777" w:rsidR="00E308B2" w:rsidRDefault="00E308B2" w:rsidP="00AC5BAF">
            <w:pPr>
              <w:pStyle w:val="TAL"/>
            </w:pPr>
            <w:r>
              <w:t>SA WG2#163 session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1E73A"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07F6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54D0B"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96DAB" w14:textId="77777777" w:rsidR="00E308B2" w:rsidRDefault="00E308B2" w:rsidP="00AC5BAF">
            <w:pPr>
              <w:pStyle w:val="TAL"/>
              <w:rPr>
                <w:sz w:val="24"/>
                <w:szCs w:val="24"/>
              </w:rPr>
            </w:pPr>
            <w:r>
              <w:t>Revised to S2-2406874.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12EA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8C943" w14:textId="77777777" w:rsidR="00E308B2" w:rsidRDefault="00E308B2" w:rsidP="00AC5BAF">
            <w:pPr>
              <w:pStyle w:val="TAL"/>
            </w:pPr>
            <w:r>
              <w:t>S2-2406874</w:t>
            </w:r>
          </w:p>
        </w:tc>
      </w:tr>
      <w:tr w:rsidR="00E308B2" w14:paraId="4864BB9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9FF30" w14:textId="77777777" w:rsidR="00E308B2" w:rsidRDefault="00E308B2" w:rsidP="00AC5BAF">
            <w:pPr>
              <w:pStyle w:val="TAL"/>
            </w:pPr>
            <w:r>
              <w:t>30.7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FC428" w14:textId="77777777" w:rsidR="00E308B2" w:rsidRDefault="00E308B2" w:rsidP="00AC5BAF">
            <w:pPr>
              <w:pStyle w:val="TAL"/>
            </w:pPr>
            <w:r>
              <w:t>S2-2406083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505B3" w14:textId="77777777" w:rsidR="00E308B2" w:rsidRDefault="00E308B2" w:rsidP="00AC5BAF">
            <w:pPr>
              <w:pStyle w:val="TAL"/>
            </w:pPr>
            <w: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895B1" w14:textId="77777777" w:rsidR="00E308B2" w:rsidRDefault="00E308B2" w:rsidP="00AC5BAF">
            <w:pPr>
              <w:pStyle w:val="TAL"/>
            </w:pPr>
            <w:r>
              <w:t>Meeting plan 2025 and 2026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39646"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8AF5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C0B2D"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5BB74" w14:textId="77777777" w:rsidR="00E308B2" w:rsidRDefault="00E308B2" w:rsidP="00AC5BAF">
            <w:pPr>
              <w:pStyle w:val="TAL"/>
              <w:rPr>
                <w:sz w:val="24"/>
                <w:szCs w:val="24"/>
              </w:rPr>
            </w:pPr>
            <w:r>
              <w:t>Revised to S2-2407143.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51F9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9C483" w14:textId="77777777" w:rsidR="00E308B2" w:rsidRDefault="00E308B2" w:rsidP="00AC5BAF">
            <w:pPr>
              <w:pStyle w:val="TAL"/>
            </w:pPr>
            <w:r>
              <w:t>S2-2407143</w:t>
            </w:r>
          </w:p>
        </w:tc>
      </w:tr>
      <w:tr w:rsidR="00E308B2" w14:paraId="36C86D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C8BAE"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78287" w14:textId="77777777" w:rsidR="00E308B2" w:rsidRDefault="00E308B2" w:rsidP="00AC5BAF">
            <w:pPr>
              <w:pStyle w:val="TAL"/>
            </w:pPr>
            <w:r>
              <w:t>S2-2406084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75999"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51347" w14:textId="77777777" w:rsidR="00E308B2" w:rsidRPr="00925BE9" w:rsidRDefault="00E308B2" w:rsidP="00AC5BAF">
            <w:pPr>
              <w:pStyle w:val="TAL"/>
              <w:rPr>
                <w:lang w:val="fr-FR"/>
              </w:rPr>
            </w:pPr>
            <w:r w:rsidRPr="00925BE9">
              <w:rPr>
                <w:lang w:val="fr-FR"/>
              </w:rPr>
              <w:t>Rapporteur guidance for SA WG2#163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17CAF"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9230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0F0F9"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953DB" w14:textId="77777777" w:rsidR="00E308B2" w:rsidRDefault="00E308B2" w:rsidP="00AC5BAF">
            <w:pPr>
              <w:pStyle w:val="TAL"/>
              <w:rPr>
                <w:sz w:val="24"/>
                <w:szCs w:val="24"/>
              </w:rPr>
            </w:pPr>
            <w: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2B268" w14:textId="77777777" w:rsidR="00E308B2" w:rsidRDefault="00E308B2" w:rsidP="00AC5BAF">
            <w:pPr>
              <w:pStyle w:val="TAL"/>
            </w:pPr>
            <w: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2FBF3" w14:textId="77777777" w:rsidR="00E308B2" w:rsidRDefault="00E308B2" w:rsidP="00AC5BAF">
            <w:pPr>
              <w:pStyle w:val="TAL"/>
            </w:pPr>
          </w:p>
        </w:tc>
      </w:tr>
      <w:tr w:rsidR="00E308B2" w14:paraId="434A0B4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34103" w14:textId="77777777" w:rsidR="00E308B2" w:rsidRDefault="00E308B2" w:rsidP="00AC5BAF">
            <w:pPr>
              <w:pStyle w:val="TAL"/>
              <w:rPr>
                <w:sz w:val="24"/>
                <w:szCs w:val="24"/>
              </w:rPr>
            </w:pPr>
            <w:r>
              <w:lastRenderedPageBreak/>
              <w:t>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1E369" w14:textId="77777777" w:rsidR="00E308B2" w:rsidRDefault="00E308B2" w:rsidP="00AC5BAF">
            <w:pPr>
              <w:pStyle w:val="TAL"/>
            </w:pPr>
            <w:r>
              <w:t>S2-2406085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E0C62"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DF240" w14:textId="77777777" w:rsidR="00E308B2" w:rsidRDefault="00E308B2" w:rsidP="00AC5BAF">
            <w:pPr>
              <w:pStyle w:val="TAL"/>
            </w:pPr>
            <w:r>
              <w:t>SA WG2 study process after 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37B9D"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9DAE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F917C"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CFE8D"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E30C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1A093" w14:textId="77777777" w:rsidR="00E308B2" w:rsidRDefault="00E308B2" w:rsidP="00AC5BAF">
            <w:pPr>
              <w:pStyle w:val="TAL"/>
            </w:pPr>
          </w:p>
        </w:tc>
      </w:tr>
      <w:tr w:rsidR="00E308B2" w14:paraId="4AE7A33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FA7DF"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7B9E7" w14:textId="77777777" w:rsidR="00E308B2" w:rsidRDefault="00E308B2" w:rsidP="00AC5BAF">
            <w:pPr>
              <w:pStyle w:val="TAL"/>
            </w:pPr>
            <w:r>
              <w:t>S2-2406086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3ACF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FFFC2" w14:textId="77777777" w:rsidR="00E308B2" w:rsidRDefault="00E308B2" w:rsidP="00AC5BAF">
            <w:pPr>
              <w:pStyle w:val="TAL"/>
            </w:pPr>
            <w:r>
              <w:t>KI#2, Conclusion for BDT Policy Negotiation with energy related information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3A8DD" w14:textId="77777777" w:rsidR="00E308B2" w:rsidRDefault="00E308B2" w:rsidP="00AC5BAF">
            <w:pPr>
              <w:pStyle w:val="TAL"/>
            </w:pPr>
            <w:r>
              <w:t>KDDI, TOYOTA MOTOR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21BF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8ED44"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3053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B318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88E4B" w14:textId="77777777" w:rsidR="00E308B2" w:rsidRDefault="00E308B2" w:rsidP="00AC5BAF">
            <w:pPr>
              <w:pStyle w:val="TAL"/>
            </w:pPr>
          </w:p>
        </w:tc>
      </w:tr>
      <w:tr w:rsidR="00E308B2" w14:paraId="450B2BB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C87BC"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01794" w14:textId="77777777" w:rsidR="00E308B2" w:rsidRDefault="00E308B2" w:rsidP="00AC5BAF">
            <w:pPr>
              <w:pStyle w:val="TAL"/>
            </w:pPr>
            <w:r>
              <w:t>S2-2406087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5724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D6AF3" w14:textId="77777777" w:rsidR="00E308B2" w:rsidRDefault="00E308B2" w:rsidP="00AC5BAF">
            <w:pPr>
              <w:pStyle w:val="TAL"/>
            </w:pPr>
            <w:r>
              <w:t>KI#3, Conclusion for UP path adjustment and NWDAF-Based Energy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CDAB9" w14:textId="77777777" w:rsidR="00E308B2" w:rsidRDefault="00E308B2" w:rsidP="00AC5BAF">
            <w:pPr>
              <w:pStyle w:val="TAL"/>
            </w:pPr>
            <w:r>
              <w:t>KDDI, TOYOTA MOTOR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FBB0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6005C"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8B1F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F79A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B460D" w14:textId="77777777" w:rsidR="00E308B2" w:rsidRDefault="00E308B2" w:rsidP="00AC5BAF">
            <w:pPr>
              <w:pStyle w:val="TAL"/>
            </w:pPr>
          </w:p>
        </w:tc>
      </w:tr>
      <w:tr w:rsidR="00E308B2" w14:paraId="240698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95197"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BF197" w14:textId="77777777" w:rsidR="00E308B2" w:rsidRDefault="00E308B2" w:rsidP="00AC5BAF">
            <w:pPr>
              <w:pStyle w:val="TAL"/>
            </w:pPr>
            <w:r>
              <w:t>S2-2406088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FD84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87B32" w14:textId="77777777" w:rsidR="00E308B2" w:rsidRDefault="00E308B2" w:rsidP="00AC5BAF">
            <w:pPr>
              <w:pStyle w:val="TAL"/>
            </w:pPr>
            <w:r>
              <w:t>[DRAFT] Reply LS on DNS over TLS (DoT)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B2CEA"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701A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7F635"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D171C" w14:textId="77777777" w:rsidR="00E308B2" w:rsidRDefault="00E308B2" w:rsidP="00AC5BAF">
            <w:pPr>
              <w:pStyle w:val="TAL"/>
            </w:pPr>
            <w:r>
              <w:t>Response to S2-2405892. Revised in parallel session to S2-2406887.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C6E6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542F6" w14:textId="77777777" w:rsidR="00E308B2" w:rsidRDefault="00E308B2" w:rsidP="00AC5BAF">
            <w:pPr>
              <w:pStyle w:val="TAL"/>
            </w:pPr>
            <w:r>
              <w:t>S2-2406887</w:t>
            </w:r>
          </w:p>
        </w:tc>
      </w:tr>
      <w:tr w:rsidR="00E308B2" w14:paraId="1826D9B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19ABC" w14:textId="77777777" w:rsidR="00E308B2" w:rsidRDefault="00E308B2" w:rsidP="00AC5BAF">
            <w:pPr>
              <w:pStyle w:val="TAL"/>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9E6AE" w14:textId="77777777" w:rsidR="00E308B2" w:rsidRDefault="00E308B2" w:rsidP="00AC5BAF">
            <w:pPr>
              <w:pStyle w:val="TAL"/>
            </w:pPr>
            <w:r>
              <w:t>S2-2406089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36686"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0D6D4" w14:textId="77777777" w:rsidR="00E308B2" w:rsidRDefault="00E308B2" w:rsidP="00AC5BAF">
            <w:pPr>
              <w:pStyle w:val="TAL"/>
            </w:pPr>
            <w:r>
              <w:t>Issues related to DNS over TLS and DNS over DTLS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E6D09"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9F34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77C5B"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A8F6B"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CC5F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3D3F2" w14:textId="77777777" w:rsidR="00E308B2" w:rsidRDefault="00E308B2" w:rsidP="00AC5BAF">
            <w:pPr>
              <w:pStyle w:val="TAL"/>
            </w:pPr>
          </w:p>
        </w:tc>
      </w:tr>
      <w:tr w:rsidR="00E308B2" w14:paraId="626C204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BCDA7"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D36AB" w14:textId="77777777" w:rsidR="00E308B2" w:rsidRDefault="00E308B2" w:rsidP="00AC5BAF">
            <w:pPr>
              <w:pStyle w:val="TAL"/>
            </w:pPr>
            <w:r>
              <w:t>S2-2406090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6FE0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C76C9" w14:textId="77777777" w:rsidR="00E308B2" w:rsidRDefault="00E308B2" w:rsidP="00AC5BAF">
            <w:pPr>
              <w:pStyle w:val="TAL"/>
            </w:pPr>
            <w:r>
              <w:t>Conclusion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5DCDB"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67D3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FC2DD"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35E3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169B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0C115" w14:textId="77777777" w:rsidR="00E308B2" w:rsidRDefault="00E308B2" w:rsidP="00AC5BAF">
            <w:pPr>
              <w:pStyle w:val="TAL"/>
            </w:pPr>
          </w:p>
        </w:tc>
      </w:tr>
      <w:tr w:rsidR="00E308B2" w14:paraId="627509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F92AB"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A9783" w14:textId="77777777" w:rsidR="00E308B2" w:rsidRDefault="00E308B2" w:rsidP="00AC5BAF">
            <w:pPr>
              <w:pStyle w:val="TAL"/>
            </w:pPr>
            <w:r>
              <w:t>S2-2406091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3844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6BC8F"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CA446"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6E19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9B86C"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4DB3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B31A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D0853" w14:textId="77777777" w:rsidR="00E308B2" w:rsidRDefault="00E308B2" w:rsidP="00AC5BAF">
            <w:pPr>
              <w:pStyle w:val="TAL"/>
            </w:pPr>
          </w:p>
        </w:tc>
      </w:tr>
      <w:tr w:rsidR="00E308B2" w14:paraId="3977886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D156E"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BE4E5" w14:textId="77777777" w:rsidR="00E308B2" w:rsidRDefault="00E308B2" w:rsidP="00AC5BAF">
            <w:pPr>
              <w:pStyle w:val="TAL"/>
            </w:pPr>
            <w:r>
              <w:t>S2-2406092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8E70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4D0F7" w14:textId="77777777" w:rsidR="00E308B2" w:rsidRDefault="00E308B2" w:rsidP="00AC5BAF">
            <w:pPr>
              <w:pStyle w:val="TAL"/>
            </w:pPr>
            <w:r>
              <w:t>Conclusion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15524"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C35D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B8626"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64D5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23EC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E2969" w14:textId="77777777" w:rsidR="00E308B2" w:rsidRDefault="00E308B2" w:rsidP="00AC5BAF">
            <w:pPr>
              <w:pStyle w:val="TAL"/>
            </w:pPr>
          </w:p>
        </w:tc>
      </w:tr>
      <w:tr w:rsidR="00E308B2" w14:paraId="41B0E1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9E00B"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4D80B" w14:textId="77777777" w:rsidR="00E308B2" w:rsidRDefault="00E308B2" w:rsidP="00AC5BAF">
            <w:pPr>
              <w:pStyle w:val="TAL"/>
            </w:pPr>
            <w:r>
              <w:t>S2-2406093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0F3D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84546" w14:textId="77777777" w:rsidR="00E308B2" w:rsidRDefault="00E308B2" w:rsidP="00AC5BAF">
            <w:pPr>
              <w:pStyle w:val="TAL"/>
            </w:pPr>
            <w:r>
              <w:t>Conclusions for Key Issue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635B2"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6A80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93ED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D2C6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C676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76595" w14:textId="77777777" w:rsidR="00E308B2" w:rsidRDefault="00E308B2" w:rsidP="00AC5BAF">
            <w:pPr>
              <w:pStyle w:val="TAL"/>
            </w:pPr>
          </w:p>
        </w:tc>
      </w:tr>
      <w:tr w:rsidR="00E308B2" w14:paraId="2CCBABE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85D5F"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2C5E0" w14:textId="77777777" w:rsidR="00E308B2" w:rsidRDefault="00E308B2" w:rsidP="00AC5BAF">
            <w:pPr>
              <w:pStyle w:val="TAL"/>
            </w:pPr>
            <w:r>
              <w:t>S2-2406094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DFD5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CB9B6" w14:textId="77777777" w:rsidR="00E308B2" w:rsidRDefault="00E308B2" w:rsidP="00AC5BAF">
            <w:pPr>
              <w:pStyle w:val="TAL"/>
            </w:pPr>
            <w:r>
              <w:t>23.247 CR0368 (Rel-18, 'D'): Cleanup CR for TS 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D636B" w14:textId="77777777" w:rsidR="00E308B2" w:rsidRDefault="00E308B2" w:rsidP="00AC5BAF">
            <w:pPr>
              <w:pStyle w:val="TAL"/>
            </w:pPr>
            <w:r>
              <w:t>Huawei, HiSilicon, Ericsson, Nokia,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BD3B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5F722" w14:textId="77777777" w:rsidR="00E308B2" w:rsidRDefault="00E308B2" w:rsidP="00AC5BAF">
            <w:pPr>
              <w:pStyle w:val="TAL"/>
            </w:pPr>
            <w:r>
              <w:t>TEI18, 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6C385" w14:textId="77777777" w:rsidR="00E308B2" w:rsidRDefault="00E308B2" w:rsidP="00AC5BAF">
            <w:pPr>
              <w:pStyle w:val="TAL"/>
            </w:pPr>
            <w:r>
              <w:t>Revised in parallel session to S2-2406919.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79C0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8D8A3" w14:textId="77777777" w:rsidR="00E308B2" w:rsidRDefault="00E308B2" w:rsidP="00AC5BAF">
            <w:pPr>
              <w:pStyle w:val="TAL"/>
            </w:pPr>
            <w:r>
              <w:t>S2-2406919</w:t>
            </w:r>
          </w:p>
        </w:tc>
      </w:tr>
      <w:tr w:rsidR="00E308B2" w14:paraId="744270B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D6EDE"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300DA" w14:textId="77777777" w:rsidR="00E308B2" w:rsidRDefault="00E308B2" w:rsidP="00AC5BAF">
            <w:pPr>
              <w:pStyle w:val="TAL"/>
            </w:pPr>
            <w:r>
              <w:t>S2-2406095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4B2F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28CAA" w14:textId="77777777" w:rsidR="00E308B2" w:rsidRDefault="00E308B2" w:rsidP="00AC5BAF">
            <w:pPr>
              <w:pStyle w:val="TAL"/>
            </w:pPr>
            <w:r>
              <w:t>23.273 CR0528 (Rel-18, 'F'): Update on SLPP message based on RAN WG2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B34E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9E91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F3F51"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CCFEE"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1BE9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8AA19" w14:textId="77777777" w:rsidR="00E308B2" w:rsidRDefault="00E308B2" w:rsidP="00AC5BAF">
            <w:pPr>
              <w:pStyle w:val="TAL"/>
            </w:pPr>
          </w:p>
        </w:tc>
      </w:tr>
      <w:tr w:rsidR="00E308B2" w14:paraId="07F2B7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B5BC6"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C8A6D" w14:textId="77777777" w:rsidR="00E308B2" w:rsidRDefault="00E308B2" w:rsidP="00AC5BAF">
            <w:pPr>
              <w:pStyle w:val="TAL"/>
            </w:pPr>
            <w:r>
              <w:t>S2-2406096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76D1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0B7A4" w14:textId="77777777" w:rsidR="00E308B2" w:rsidRDefault="00E308B2" w:rsidP="00AC5BAF">
            <w:pPr>
              <w:pStyle w:val="TAL"/>
            </w:pPr>
            <w:r>
              <w:t>23.586 CR0135 (Rel-18, 'F'): Update on SLPP message based on RAN WG2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1CF77"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0ED9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84A4C"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70A2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DF52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3AC38" w14:textId="77777777" w:rsidR="00E308B2" w:rsidRDefault="00E308B2" w:rsidP="00AC5BAF">
            <w:pPr>
              <w:pStyle w:val="TAL"/>
            </w:pPr>
          </w:p>
        </w:tc>
      </w:tr>
      <w:tr w:rsidR="00E308B2" w14:paraId="13EFB46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D53CB"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44D0A" w14:textId="77777777" w:rsidR="00E308B2" w:rsidRDefault="00E308B2" w:rsidP="00AC5BAF">
            <w:pPr>
              <w:pStyle w:val="TAL"/>
            </w:pPr>
            <w:r>
              <w:t>S2-2406097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C5E9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668AF" w14:textId="77777777" w:rsidR="00E308B2" w:rsidRDefault="00E308B2" w:rsidP="00AC5BAF">
            <w:pPr>
              <w:pStyle w:val="TAL"/>
            </w:pPr>
            <w:r>
              <w:t>KI#1: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AA52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F20D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A9C6A"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F419B"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4D2DE"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A565B" w14:textId="77777777" w:rsidR="00E308B2" w:rsidRDefault="00E308B2" w:rsidP="00AC5BAF">
            <w:pPr>
              <w:pStyle w:val="TAL"/>
            </w:pPr>
          </w:p>
        </w:tc>
      </w:tr>
      <w:tr w:rsidR="00E308B2" w14:paraId="458724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7C67A"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61CF8" w14:textId="77777777" w:rsidR="00E308B2" w:rsidRDefault="00E308B2" w:rsidP="00AC5BAF">
            <w:pPr>
              <w:pStyle w:val="TAL"/>
            </w:pPr>
            <w:r>
              <w:t>S2-2406098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2509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AFD2F" w14:textId="77777777" w:rsidR="00E308B2" w:rsidRDefault="00E308B2" w:rsidP="00AC5BAF">
            <w:pPr>
              <w:pStyle w:val="TAL"/>
            </w:pPr>
            <w:r>
              <w:t>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FDAB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6E5B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776A5"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F77A0" w14:textId="77777777" w:rsidR="00E308B2" w:rsidRDefault="00E308B2" w:rsidP="00AC5BAF">
            <w:pPr>
              <w:pStyle w:val="TAL"/>
            </w:pPr>
            <w:r>
              <w:t>Merged into S2-2407115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D0D3E"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1CE60" w14:textId="77777777" w:rsidR="00E308B2" w:rsidRDefault="00E308B2" w:rsidP="00AC5BAF">
            <w:pPr>
              <w:pStyle w:val="TAL"/>
            </w:pPr>
          </w:p>
        </w:tc>
      </w:tr>
      <w:tr w:rsidR="00E308B2" w14:paraId="4DDB125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949C2"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F8DDC" w14:textId="77777777" w:rsidR="00E308B2" w:rsidRDefault="00E308B2" w:rsidP="00AC5BAF">
            <w:pPr>
              <w:pStyle w:val="TAL"/>
            </w:pPr>
            <w:r>
              <w:t>S2-2406099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230D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7EAD1"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81770"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7F06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EEC59"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DE401"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0D3C0"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86158" w14:textId="77777777" w:rsidR="00E308B2" w:rsidRDefault="00E308B2" w:rsidP="00AC5BAF">
            <w:pPr>
              <w:pStyle w:val="TAL"/>
            </w:pPr>
          </w:p>
        </w:tc>
      </w:tr>
      <w:tr w:rsidR="00E308B2" w14:paraId="0872571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C1F66"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D7867" w14:textId="77777777" w:rsidR="00E308B2" w:rsidRDefault="00E308B2" w:rsidP="00AC5BAF">
            <w:pPr>
              <w:pStyle w:val="TAL"/>
            </w:pPr>
            <w:r>
              <w:t>S2-2406100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0D3E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EC9AB" w14:textId="77777777" w:rsidR="00E308B2" w:rsidRDefault="00E308B2" w:rsidP="00AC5BAF">
            <w:pPr>
              <w:pStyle w:val="TAL"/>
            </w:pPr>
            <w:r>
              <w:t>KI#4: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B8328"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36DC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803E5"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A71C3"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B0C32"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FC982" w14:textId="77777777" w:rsidR="00E308B2" w:rsidRDefault="00E308B2" w:rsidP="00AC5BAF">
            <w:pPr>
              <w:pStyle w:val="TAL"/>
            </w:pPr>
          </w:p>
        </w:tc>
      </w:tr>
      <w:tr w:rsidR="00E308B2" w14:paraId="7243561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31506"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A4599" w14:textId="77777777" w:rsidR="00E308B2" w:rsidRDefault="00E308B2" w:rsidP="00AC5BAF">
            <w:pPr>
              <w:pStyle w:val="TAL"/>
            </w:pPr>
            <w:r>
              <w:t>S2-2406101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CBDD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B06D1" w14:textId="77777777" w:rsidR="00E308B2" w:rsidRDefault="00E308B2" w:rsidP="00AC5BAF">
            <w:pPr>
              <w:pStyle w:val="TAL"/>
            </w:pPr>
            <w:r>
              <w:t>KI#5: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15E7C"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29DB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9CAE0"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8D934"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173F6"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A7690" w14:textId="77777777" w:rsidR="00E308B2" w:rsidRDefault="00E308B2" w:rsidP="00AC5BAF">
            <w:pPr>
              <w:pStyle w:val="TAL"/>
            </w:pPr>
          </w:p>
        </w:tc>
      </w:tr>
      <w:tr w:rsidR="00E308B2" w14:paraId="284735C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B94A4"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22608" w14:textId="77777777" w:rsidR="00E308B2" w:rsidRDefault="00E308B2" w:rsidP="00AC5BAF">
            <w:pPr>
              <w:pStyle w:val="TAL"/>
            </w:pPr>
            <w:r>
              <w:t>S2-2406102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9BB3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F7982" w14:textId="77777777" w:rsidR="00E308B2" w:rsidRDefault="00E308B2" w:rsidP="00AC5BAF">
            <w:pPr>
              <w:pStyle w:val="TAL"/>
            </w:pPr>
            <w:r>
              <w:t>KI#6: Support of Emergency services for UEs via a MWAB.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52BF1"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3B3D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6F92E"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2046B"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06B3D"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EF26D" w14:textId="77777777" w:rsidR="00E308B2" w:rsidRDefault="00E308B2" w:rsidP="00AC5BAF">
            <w:pPr>
              <w:pStyle w:val="TAL"/>
            </w:pPr>
          </w:p>
        </w:tc>
      </w:tr>
      <w:tr w:rsidR="00E308B2" w14:paraId="085F28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63E8C" w14:textId="77777777" w:rsidR="00E308B2" w:rsidRDefault="00E308B2" w:rsidP="00AC5BAF">
            <w:pPr>
              <w:pStyle w:val="TAL"/>
              <w:rPr>
                <w:sz w:val="24"/>
                <w:szCs w:val="24"/>
              </w:rPr>
            </w:pPr>
            <w:r>
              <w:lastRenderedPageBreak/>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A705A" w14:textId="77777777" w:rsidR="00E308B2" w:rsidRDefault="00E308B2" w:rsidP="00AC5BAF">
            <w:pPr>
              <w:pStyle w:val="TAL"/>
            </w:pPr>
            <w:r>
              <w:t>S2-2406103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5115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674E5" w14:textId="77777777" w:rsidR="00E308B2" w:rsidRDefault="00E308B2" w:rsidP="00AC5BAF">
            <w:pPr>
              <w:pStyle w:val="TAL"/>
            </w:pPr>
            <w:r>
              <w:t>KI#1: Update of Solution#2.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F4392"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FEB5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538E3"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417B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F54C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402E1" w14:textId="77777777" w:rsidR="00E308B2" w:rsidRDefault="00E308B2" w:rsidP="00AC5BAF">
            <w:pPr>
              <w:pStyle w:val="TAL"/>
            </w:pPr>
          </w:p>
        </w:tc>
      </w:tr>
      <w:tr w:rsidR="00E308B2" w14:paraId="1F878DF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67B7B"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BEBAF" w14:textId="77777777" w:rsidR="00E308B2" w:rsidRDefault="00E308B2" w:rsidP="00AC5BAF">
            <w:pPr>
              <w:pStyle w:val="TAL"/>
            </w:pPr>
            <w:r>
              <w:t>S2-2406104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D75C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C785C" w14:textId="77777777" w:rsidR="00E308B2" w:rsidRDefault="00E308B2" w:rsidP="00AC5BAF">
            <w:pPr>
              <w:pStyle w:val="TAL"/>
            </w:pPr>
            <w:r>
              <w:t>Discussion on dedicated slice for MWAB-UE authorization.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2412F"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B60C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D38D8"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A7BED"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11B8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AABA5" w14:textId="77777777" w:rsidR="00E308B2" w:rsidRDefault="00E308B2" w:rsidP="00AC5BAF">
            <w:pPr>
              <w:pStyle w:val="TAL"/>
            </w:pPr>
          </w:p>
        </w:tc>
      </w:tr>
      <w:tr w:rsidR="00E308B2" w14:paraId="074A4B7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F13D4"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87B98" w14:textId="77777777" w:rsidR="00E308B2" w:rsidRDefault="00E308B2" w:rsidP="00AC5BAF">
            <w:pPr>
              <w:pStyle w:val="TAL"/>
            </w:pPr>
            <w:r>
              <w:t>S2-2406105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A25F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EA9CD" w14:textId="77777777" w:rsidR="00E308B2" w:rsidRPr="00925BE9" w:rsidRDefault="00E308B2" w:rsidP="00AC5BAF">
            <w:pPr>
              <w:pStyle w:val="TAL"/>
              <w:rPr>
                <w:lang w:val="fr-FR"/>
              </w:rPr>
            </w:pPr>
            <w:r w:rsidRPr="00925BE9">
              <w:rPr>
                <w:lang w:val="fr-FR"/>
              </w:rPr>
              <w:t>KI#1: Conclusion on solution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5051A" w14:textId="77777777" w:rsidR="00E308B2" w:rsidRDefault="00E308B2" w:rsidP="00AC5BAF">
            <w:pPr>
              <w:pStyle w:val="TAL"/>
            </w:pPr>
            <w:r>
              <w:t>Ericsson, Nokia,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171F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CE691"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63578" w14:textId="77777777" w:rsidR="00E308B2" w:rsidRDefault="00E308B2" w:rsidP="00AC5BAF">
            <w:pPr>
              <w:pStyle w:val="TAL"/>
            </w:pPr>
            <w:r>
              <w:t>Revised in parallel session to S2-2406895.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E32E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3C0DB" w14:textId="77777777" w:rsidR="00E308B2" w:rsidRDefault="00E308B2" w:rsidP="00AC5BAF">
            <w:pPr>
              <w:pStyle w:val="TAL"/>
            </w:pPr>
            <w:r>
              <w:t>S2-2406895</w:t>
            </w:r>
          </w:p>
        </w:tc>
      </w:tr>
      <w:tr w:rsidR="00E308B2" w14:paraId="0C5B2DB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E70D2"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AF88A" w14:textId="77777777" w:rsidR="00E308B2" w:rsidRDefault="00E308B2" w:rsidP="00AC5BAF">
            <w:pPr>
              <w:pStyle w:val="TAL"/>
            </w:pPr>
            <w:r>
              <w:t>S2-2406106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D8E3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5A3C8" w14:textId="77777777" w:rsidR="00E308B2" w:rsidRDefault="00E308B2" w:rsidP="00AC5BAF">
            <w:pPr>
              <w:pStyle w:val="TAL"/>
            </w:pPr>
            <w:r>
              <w:t>KI#4 Update to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8F45E"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383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01F6B"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249E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9EA7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50FC8" w14:textId="77777777" w:rsidR="00E308B2" w:rsidRDefault="00E308B2" w:rsidP="00AC5BAF">
            <w:pPr>
              <w:pStyle w:val="TAL"/>
            </w:pPr>
          </w:p>
        </w:tc>
      </w:tr>
      <w:tr w:rsidR="00E308B2" w14:paraId="4BB9BA5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6B3CF"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CC140" w14:textId="77777777" w:rsidR="00E308B2" w:rsidRDefault="00E308B2" w:rsidP="00AC5BAF">
            <w:pPr>
              <w:pStyle w:val="TAL"/>
            </w:pPr>
            <w:r>
              <w:t>S2-2406107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E7EC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3746A" w14:textId="77777777" w:rsidR="00E308B2" w:rsidRDefault="00E308B2" w:rsidP="00AC5BAF">
            <w:pPr>
              <w:pStyle w:val="TAL"/>
            </w:pPr>
            <w:r>
              <w:t>23.586 CR0136 (Rel-18, 'F'): Add reference to UE Ranging privacy profile for Ranging/SL Positioning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5B63D"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D10A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5F134"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31376" w14:textId="77777777" w:rsidR="00E308B2" w:rsidRDefault="00E308B2" w:rsidP="00AC5BAF">
            <w:pPr>
              <w:pStyle w:val="TAL"/>
            </w:pPr>
            <w:r>
              <w:t>Revised in parallel session to S2-2407096.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E58D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38BE0" w14:textId="77777777" w:rsidR="00E308B2" w:rsidRDefault="00E308B2" w:rsidP="00AC5BAF">
            <w:pPr>
              <w:pStyle w:val="TAL"/>
            </w:pPr>
            <w:r>
              <w:t>S2-2407096</w:t>
            </w:r>
          </w:p>
        </w:tc>
      </w:tr>
      <w:tr w:rsidR="00E308B2" w14:paraId="7FBA8D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E444B"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EC864" w14:textId="77777777" w:rsidR="00E308B2" w:rsidRDefault="00E308B2" w:rsidP="00AC5BAF">
            <w:pPr>
              <w:pStyle w:val="TAL"/>
            </w:pPr>
            <w:r>
              <w:t>S2-2406108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A615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45B16" w14:textId="77777777" w:rsidR="00E308B2" w:rsidRDefault="00E308B2" w:rsidP="00AC5BAF">
            <w:pPr>
              <w:pStyle w:val="TAL"/>
            </w:pPr>
            <w:r>
              <w:t>23.273 CR0529 (Rel-18, 'F'): Update Ranging/SL Positioning procedures with Ranging Privacy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71BCE"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28C3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B21A2"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60809" w14:textId="77777777" w:rsidR="00E308B2" w:rsidRDefault="00E308B2" w:rsidP="00AC5BAF">
            <w:pPr>
              <w:pStyle w:val="TAL"/>
            </w:pPr>
            <w:r>
              <w:t>Merged into S2-2407095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F2659"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EFF72" w14:textId="77777777" w:rsidR="00E308B2" w:rsidRDefault="00E308B2" w:rsidP="00AC5BAF">
            <w:pPr>
              <w:pStyle w:val="TAL"/>
            </w:pPr>
          </w:p>
        </w:tc>
      </w:tr>
      <w:tr w:rsidR="00E308B2" w14:paraId="534ED5C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1A190"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FE60F" w14:textId="77777777" w:rsidR="00E308B2" w:rsidRDefault="00E308B2" w:rsidP="00AC5BAF">
            <w:pPr>
              <w:pStyle w:val="TAL"/>
            </w:pPr>
            <w:r>
              <w:t>S2-2406109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991A2"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4D8EE" w14:textId="77777777" w:rsidR="00E308B2" w:rsidRDefault="00E308B2" w:rsidP="00AC5BAF">
            <w:pPr>
              <w:pStyle w:val="TAL"/>
            </w:pPr>
            <w:r>
              <w:t>GPSI and Application Layer ID mapping service operations.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2FD9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6C57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1868C"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3846C"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BFBB9"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4D5E8" w14:textId="77777777" w:rsidR="00E308B2" w:rsidRDefault="00E308B2" w:rsidP="00AC5BAF">
            <w:pPr>
              <w:pStyle w:val="TAL"/>
            </w:pPr>
          </w:p>
        </w:tc>
      </w:tr>
      <w:tr w:rsidR="00E308B2" w14:paraId="077C3E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B6153"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16B91" w14:textId="77777777" w:rsidR="00E308B2" w:rsidRDefault="00E308B2" w:rsidP="00AC5BAF">
            <w:pPr>
              <w:pStyle w:val="TAL"/>
            </w:pPr>
            <w:r>
              <w:t>S2-2406110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87F4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7AC51" w14:textId="77777777" w:rsidR="00E308B2" w:rsidRDefault="00E308B2" w:rsidP="00AC5BAF">
            <w:pPr>
              <w:pStyle w:val="TAL"/>
            </w:pPr>
            <w:r>
              <w:t>23.502 CR4812 (Rel-18, 'F'): Corrections to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AA45A" w14:textId="77777777" w:rsidR="00E308B2" w:rsidRDefault="00E308B2" w:rsidP="00AC5BAF">
            <w:pPr>
              <w:pStyle w:val="TAL"/>
            </w:pPr>
            <w:r>
              <w:t>Ericsson,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FCD2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E8E23"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FB24D" w14:textId="77777777" w:rsidR="00E308B2" w:rsidRDefault="00E308B2" w:rsidP="00AC5BAF">
            <w:pPr>
              <w:pStyle w:val="TAL"/>
            </w:pPr>
            <w:r>
              <w:t>Revised in parallel session, merging S2-2406220, S2-2406589, to S2-2407091.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808C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61EE7" w14:textId="77777777" w:rsidR="00E308B2" w:rsidRDefault="00E308B2" w:rsidP="00AC5BAF">
            <w:pPr>
              <w:pStyle w:val="TAL"/>
            </w:pPr>
            <w:r>
              <w:t>S2-2407091</w:t>
            </w:r>
          </w:p>
        </w:tc>
      </w:tr>
      <w:tr w:rsidR="00E308B2" w14:paraId="418AD0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70314"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DE7CA" w14:textId="77777777" w:rsidR="00E308B2" w:rsidRDefault="00E308B2" w:rsidP="00AC5BAF">
            <w:pPr>
              <w:pStyle w:val="TAL"/>
            </w:pPr>
            <w:r>
              <w:t>S2-2406111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1FBD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71736" w14:textId="77777777" w:rsidR="00E308B2" w:rsidRDefault="00E308B2" w:rsidP="00AC5BAF">
            <w:pPr>
              <w:pStyle w:val="TAL"/>
            </w:pPr>
            <w:r>
              <w:t>[DRAFT] Reply LS on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23D9F"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2CFC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A0F64"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D19BC" w14:textId="77777777" w:rsidR="00E308B2" w:rsidRDefault="00E308B2" w:rsidP="00AC5BAF">
            <w:pPr>
              <w:pStyle w:val="TAL"/>
            </w:pPr>
            <w:r>
              <w:t>Response to S2-2405863. Revised in parallel session to S2-2407141.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13A2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0E9EB" w14:textId="77777777" w:rsidR="00E308B2" w:rsidRDefault="00E308B2" w:rsidP="00AC5BAF">
            <w:pPr>
              <w:pStyle w:val="TAL"/>
            </w:pPr>
            <w:r>
              <w:t>S2-2407141</w:t>
            </w:r>
          </w:p>
        </w:tc>
      </w:tr>
      <w:tr w:rsidR="00E308B2" w14:paraId="7D6EC97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F3920"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F263C" w14:textId="77777777" w:rsidR="00E308B2" w:rsidRDefault="00E308B2" w:rsidP="00AC5BAF">
            <w:pPr>
              <w:pStyle w:val="TAL"/>
            </w:pPr>
            <w:r>
              <w:t>S2-2406112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AD30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F2198" w14:textId="77777777" w:rsidR="00E308B2" w:rsidRDefault="00E308B2" w:rsidP="00AC5BAF">
            <w:pPr>
              <w:pStyle w:val="TAL"/>
            </w:pPr>
            <w:r>
              <w:t>Key Issue #8, Solution #31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87A77" w14:textId="77777777" w:rsidR="00E308B2" w:rsidRDefault="00E308B2" w:rsidP="00AC5BAF">
            <w:pPr>
              <w:pStyle w:val="TAL"/>
            </w:pPr>
            <w:r>
              <w:t>InterDigital Inc., OPPO,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F148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43FA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B197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C2FB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F3846" w14:textId="77777777" w:rsidR="00E308B2" w:rsidRDefault="00E308B2" w:rsidP="00AC5BAF">
            <w:pPr>
              <w:pStyle w:val="TAL"/>
            </w:pPr>
          </w:p>
        </w:tc>
      </w:tr>
      <w:tr w:rsidR="00E308B2" w14:paraId="50A2BE5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4CE7A"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1E0C8" w14:textId="77777777" w:rsidR="00E308B2" w:rsidRDefault="00E308B2" w:rsidP="00AC5BAF">
            <w:pPr>
              <w:pStyle w:val="TAL"/>
            </w:pPr>
            <w:r>
              <w:t>S2-2406114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936E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C9C55" w14:textId="77777777" w:rsidR="00E308B2" w:rsidRDefault="00E308B2" w:rsidP="00AC5BAF">
            <w:pPr>
              <w:pStyle w:val="TAL"/>
            </w:pPr>
            <w:r>
              <w:t>Key Issue #8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61CF4"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19FB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84E74"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6630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0CCF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32081" w14:textId="77777777" w:rsidR="00E308B2" w:rsidRDefault="00E308B2" w:rsidP="00AC5BAF">
            <w:pPr>
              <w:pStyle w:val="TAL"/>
            </w:pPr>
          </w:p>
        </w:tc>
      </w:tr>
      <w:tr w:rsidR="00E308B2" w14:paraId="5A3259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DFD42" w14:textId="77777777" w:rsidR="00E308B2" w:rsidRDefault="00E308B2" w:rsidP="00AC5BAF">
            <w:pPr>
              <w:pStyle w:val="TAL"/>
              <w:rPr>
                <w:sz w:val="24"/>
                <w:szCs w:val="24"/>
              </w:rPr>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9900A" w14:textId="77777777" w:rsidR="00E308B2" w:rsidRDefault="00E308B2" w:rsidP="00AC5BAF">
            <w:pPr>
              <w:pStyle w:val="TAL"/>
            </w:pPr>
            <w:r>
              <w:t>S2-2406115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798E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21535" w14:textId="77777777" w:rsidR="00E308B2" w:rsidRDefault="00E308B2" w:rsidP="00AC5BAF">
            <w:pPr>
              <w:pStyle w:val="TAL"/>
            </w:pPr>
            <w:r>
              <w:t>23.501 CR5401 (Rel-18, 'F'): Session level priority realization in AMF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4880B" w14:textId="77777777" w:rsidR="00E308B2" w:rsidRDefault="00E308B2" w:rsidP="00AC5BAF">
            <w:pPr>
              <w:pStyle w:val="TAL"/>
            </w:pPr>
            <w:r>
              <w:t>Ericsson, Verizon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3D62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B6CEF"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EF3B3" w14:textId="77777777" w:rsidR="00E308B2" w:rsidRDefault="00E308B2" w:rsidP="00AC5BAF">
            <w:pPr>
              <w:pStyle w:val="TAL"/>
            </w:pPr>
            <w:r>
              <w:t>Revised in parallel session to S2-2406997.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8030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80345" w14:textId="77777777" w:rsidR="00E308B2" w:rsidRDefault="00E308B2" w:rsidP="00AC5BAF">
            <w:pPr>
              <w:pStyle w:val="TAL"/>
            </w:pPr>
            <w:r>
              <w:t>S2-2406997</w:t>
            </w:r>
          </w:p>
        </w:tc>
      </w:tr>
      <w:tr w:rsidR="00E308B2" w14:paraId="4A7BA0A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221C9" w14:textId="77777777" w:rsidR="00E308B2" w:rsidRDefault="00E308B2" w:rsidP="00AC5BAF">
            <w:pPr>
              <w:pStyle w:val="TAL"/>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6F9AE" w14:textId="77777777" w:rsidR="00E308B2" w:rsidRDefault="00E308B2" w:rsidP="00AC5BAF">
            <w:pPr>
              <w:pStyle w:val="TAL"/>
            </w:pPr>
            <w:r>
              <w:t>S2-2406116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5640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A1B08" w14:textId="77777777" w:rsidR="00E308B2" w:rsidRDefault="00E308B2" w:rsidP="00AC5BAF">
            <w:pPr>
              <w:pStyle w:val="TAL"/>
            </w:pPr>
            <w:r>
              <w:t>23.502 CR4813 (Rel-18, 'F'): Session level priority realization in AMF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BE33D" w14:textId="77777777" w:rsidR="00E308B2" w:rsidRDefault="00E308B2" w:rsidP="00AC5BAF">
            <w:pPr>
              <w:pStyle w:val="TAL"/>
            </w:pPr>
            <w:r>
              <w:t>Ericsson, Verizon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9733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555C7"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87CA7" w14:textId="77777777" w:rsidR="00E308B2" w:rsidRDefault="00E308B2" w:rsidP="00AC5BAF">
            <w:pPr>
              <w:pStyle w:val="TAL"/>
            </w:pPr>
            <w:r>
              <w:t>Revised in parallel session to S2-2406998, merging S2-2406247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2BF7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8769F" w14:textId="77777777" w:rsidR="00E308B2" w:rsidRDefault="00E308B2" w:rsidP="00AC5BAF">
            <w:pPr>
              <w:pStyle w:val="TAL"/>
            </w:pPr>
            <w:r>
              <w:t>S2-2406998</w:t>
            </w:r>
          </w:p>
        </w:tc>
      </w:tr>
      <w:tr w:rsidR="00E308B2" w14:paraId="03A97CB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F2048" w14:textId="77777777" w:rsidR="00E308B2" w:rsidRDefault="00E308B2" w:rsidP="00AC5BAF">
            <w:pPr>
              <w:pStyle w:val="TAL"/>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61611" w14:textId="77777777" w:rsidR="00E308B2" w:rsidRDefault="00E308B2" w:rsidP="00AC5BAF">
            <w:pPr>
              <w:pStyle w:val="TAL"/>
            </w:pPr>
            <w:r>
              <w:t>S2-2406117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94E9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8A41D" w14:textId="77777777" w:rsidR="00E308B2" w:rsidRDefault="00E308B2" w:rsidP="00AC5BAF">
            <w:pPr>
              <w:pStyle w:val="TAL"/>
            </w:pPr>
            <w:r>
              <w:t>[DRAFT] Reply LS on MPS PDU session handling for Non-MPS subscriber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CBB4A"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9B5B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BF66E"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9C8F7" w14:textId="77777777" w:rsidR="00E308B2" w:rsidRDefault="00E308B2" w:rsidP="00AC5BAF">
            <w:pPr>
              <w:pStyle w:val="TAL"/>
            </w:pPr>
            <w:r>
              <w:t>Response to S2-2405867. Revised in parallel session to S2-2406999, merging S2-2406246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F9CA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95BF4" w14:textId="77777777" w:rsidR="00E308B2" w:rsidRDefault="00E308B2" w:rsidP="00AC5BAF">
            <w:pPr>
              <w:pStyle w:val="TAL"/>
            </w:pPr>
            <w:r>
              <w:t>S2-2406999</w:t>
            </w:r>
          </w:p>
        </w:tc>
      </w:tr>
      <w:tr w:rsidR="00E308B2" w14:paraId="72B2EF6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1CFCC" w14:textId="77777777" w:rsidR="00E308B2" w:rsidRDefault="00E308B2" w:rsidP="00AC5BAF">
            <w:pPr>
              <w:pStyle w:val="TAL"/>
            </w:pPr>
            <w:r>
              <w:lastRenderedPageBreak/>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D86BF" w14:textId="77777777" w:rsidR="00E308B2" w:rsidRDefault="00E308B2" w:rsidP="00AC5BAF">
            <w:pPr>
              <w:pStyle w:val="TAL"/>
            </w:pPr>
            <w:r>
              <w:t>S2-2406118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72BB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525FB" w14:textId="77777777" w:rsidR="00E308B2" w:rsidRDefault="00E308B2" w:rsidP="00AC5BAF">
            <w:pPr>
              <w:pStyle w:val="TAL"/>
            </w:pPr>
            <w:r>
              <w:t>KI #1, Sol#6 Update with clarification on the roaming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EFCDB"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71BE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62530"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D8C15" w14:textId="77777777" w:rsidR="00E308B2" w:rsidRDefault="00E308B2" w:rsidP="00AC5BAF">
            <w:pPr>
              <w:pStyle w:val="TAL"/>
            </w:pPr>
            <w:r>
              <w:t>Revised in parallel session to S2-2407099.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4065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3925D" w14:textId="77777777" w:rsidR="00E308B2" w:rsidRDefault="00E308B2" w:rsidP="00AC5BAF">
            <w:pPr>
              <w:pStyle w:val="TAL"/>
            </w:pPr>
            <w:r>
              <w:t>S2-2407099</w:t>
            </w:r>
          </w:p>
        </w:tc>
      </w:tr>
      <w:tr w:rsidR="00E308B2" w14:paraId="03896B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7E2D1"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54B03" w14:textId="77777777" w:rsidR="00E308B2" w:rsidRDefault="00E308B2" w:rsidP="00AC5BAF">
            <w:pPr>
              <w:pStyle w:val="TAL"/>
            </w:pPr>
            <w:r>
              <w:t>S2-2406119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B78D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6FC1D" w14:textId="77777777" w:rsidR="00E308B2" w:rsidRDefault="00E308B2" w:rsidP="00AC5BAF">
            <w:pPr>
              <w:pStyle w:val="TAL"/>
            </w:pPr>
            <w:r>
              <w:t>KI #1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2A6B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1E36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E30CC"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2F36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0997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C95BD" w14:textId="77777777" w:rsidR="00E308B2" w:rsidRDefault="00E308B2" w:rsidP="00AC5BAF">
            <w:pPr>
              <w:pStyle w:val="TAL"/>
            </w:pPr>
          </w:p>
        </w:tc>
      </w:tr>
      <w:tr w:rsidR="00E308B2" w14:paraId="53DCFC1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425D4"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C1CF7" w14:textId="77777777" w:rsidR="00E308B2" w:rsidRDefault="00E308B2" w:rsidP="00AC5BAF">
            <w:pPr>
              <w:pStyle w:val="TAL"/>
            </w:pPr>
            <w:r>
              <w:t>S2-2406120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01F9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911B0" w14:textId="77777777" w:rsidR="00E308B2" w:rsidRDefault="00E308B2" w:rsidP="00AC5BAF">
            <w:pPr>
              <w:pStyle w:val="TAL"/>
            </w:pPr>
            <w:r>
              <w:t>KI #2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8765C"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1972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01353"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2296D" w14:textId="77777777" w:rsidR="00E308B2" w:rsidRDefault="00E308B2" w:rsidP="00AC5BAF">
            <w:pPr>
              <w:pStyle w:val="TAL"/>
            </w:pPr>
            <w:r>
              <w:t>Revised in parallel session to S2-2407105.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BFF0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2C358" w14:textId="77777777" w:rsidR="00E308B2" w:rsidRDefault="00E308B2" w:rsidP="00AC5BAF">
            <w:pPr>
              <w:pStyle w:val="TAL"/>
            </w:pPr>
            <w:r>
              <w:t>S2-2407105</w:t>
            </w:r>
          </w:p>
        </w:tc>
      </w:tr>
      <w:tr w:rsidR="00E308B2" w14:paraId="3135B6C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F87DF"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C5279" w14:textId="77777777" w:rsidR="00E308B2" w:rsidRDefault="00E308B2" w:rsidP="00AC5BAF">
            <w:pPr>
              <w:pStyle w:val="TAL"/>
            </w:pPr>
            <w:r>
              <w:t>S2-2406121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4CB5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9AB36" w14:textId="77777777" w:rsidR="00E308B2" w:rsidRDefault="00E308B2" w:rsidP="00AC5BAF">
            <w:pPr>
              <w:pStyle w:val="TAL"/>
            </w:pPr>
            <w:r>
              <w:t>KI#2, Sol#4, Update with MWAB authorization enhancement and configuration.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A11F5"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FA79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D1F8D"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039F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BA49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65773" w14:textId="77777777" w:rsidR="00E308B2" w:rsidRDefault="00E308B2" w:rsidP="00AC5BAF">
            <w:pPr>
              <w:pStyle w:val="TAL"/>
            </w:pPr>
          </w:p>
        </w:tc>
      </w:tr>
      <w:tr w:rsidR="00E308B2" w14:paraId="5680A6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12476"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0C9F6" w14:textId="77777777" w:rsidR="00E308B2" w:rsidRDefault="00E308B2" w:rsidP="00AC5BAF">
            <w:pPr>
              <w:pStyle w:val="TAL"/>
            </w:pPr>
            <w:r>
              <w:t>S2-2406122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0CF6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0EDD2" w14:textId="77777777" w:rsidR="00E308B2" w:rsidRDefault="00E308B2" w:rsidP="00AC5BAF">
            <w:pPr>
              <w:pStyle w:val="TAL"/>
            </w:pPr>
            <w:r>
              <w:t>KI#4, Sol#9, Update to address CN-RAN connection aspect.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05780"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9848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EA76F"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A061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9A0F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0E512" w14:textId="77777777" w:rsidR="00E308B2" w:rsidRDefault="00E308B2" w:rsidP="00AC5BAF">
            <w:pPr>
              <w:pStyle w:val="TAL"/>
            </w:pPr>
          </w:p>
        </w:tc>
      </w:tr>
      <w:tr w:rsidR="00E308B2" w14:paraId="26CA2A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D2C43"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7CD26" w14:textId="77777777" w:rsidR="00E308B2" w:rsidRDefault="00E308B2" w:rsidP="00AC5BAF">
            <w:pPr>
              <w:pStyle w:val="TAL"/>
            </w:pPr>
            <w:r>
              <w:t>S2-2406123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5F73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A76C3" w14:textId="77777777" w:rsidR="00E308B2" w:rsidRDefault="00E308B2" w:rsidP="00AC5BAF">
            <w:pPr>
              <w:pStyle w:val="TAL"/>
            </w:pPr>
            <w:r>
              <w:t>KI #1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AF900"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F26A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BA518"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9794A"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ED130"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C1F51" w14:textId="77777777" w:rsidR="00E308B2" w:rsidRDefault="00E308B2" w:rsidP="00AC5BAF">
            <w:pPr>
              <w:pStyle w:val="TAL"/>
            </w:pPr>
          </w:p>
        </w:tc>
      </w:tr>
      <w:tr w:rsidR="00E308B2" w14:paraId="5BA3A36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D68A8"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4C6A0" w14:textId="77777777" w:rsidR="00E308B2" w:rsidRDefault="00E308B2" w:rsidP="00AC5BAF">
            <w:pPr>
              <w:pStyle w:val="TAL"/>
            </w:pPr>
            <w:r>
              <w:t>S2-2406124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4E0E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51CFF" w14:textId="77777777" w:rsidR="00E308B2" w:rsidRDefault="00E308B2" w:rsidP="00AC5BAF">
            <w:pPr>
              <w:pStyle w:val="TAL"/>
            </w:pPr>
            <w:r>
              <w:t>KI #2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607BB"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3410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2E7A3"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D2B3C" w14:textId="77777777" w:rsidR="00E308B2" w:rsidRDefault="00E308B2" w:rsidP="00AC5BAF">
            <w:pPr>
              <w:pStyle w:val="TAL"/>
            </w:pPr>
            <w:r>
              <w:t>Revised in parallel session, merging S2-2406259, S2-2406098, S2-2406317, S2-2406793, to S2-2407115.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0808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F8BD0" w14:textId="77777777" w:rsidR="00E308B2" w:rsidRDefault="00E308B2" w:rsidP="00AC5BAF">
            <w:pPr>
              <w:pStyle w:val="TAL"/>
            </w:pPr>
            <w:r>
              <w:t>S2-2407115</w:t>
            </w:r>
          </w:p>
        </w:tc>
      </w:tr>
      <w:tr w:rsidR="00E308B2" w14:paraId="17CC859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13FA0"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2AB5A" w14:textId="77777777" w:rsidR="00E308B2" w:rsidRDefault="00E308B2" w:rsidP="00AC5BAF">
            <w:pPr>
              <w:pStyle w:val="TAL"/>
            </w:pPr>
            <w:r>
              <w:t>S2-2406125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4677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172C1" w14:textId="77777777" w:rsidR="00E308B2" w:rsidRDefault="00E308B2" w:rsidP="00AC5BAF">
            <w:pPr>
              <w:pStyle w:val="TAL"/>
            </w:pPr>
            <w:r>
              <w:t>KI #3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C3700"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6A92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4392C"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23E6D"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1B597"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01B19" w14:textId="77777777" w:rsidR="00E308B2" w:rsidRDefault="00E308B2" w:rsidP="00AC5BAF">
            <w:pPr>
              <w:pStyle w:val="TAL"/>
            </w:pPr>
          </w:p>
        </w:tc>
      </w:tr>
      <w:tr w:rsidR="00E308B2" w14:paraId="6D45BF1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DE745"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E0DBF" w14:textId="77777777" w:rsidR="00E308B2" w:rsidRDefault="00E308B2" w:rsidP="00AC5BAF">
            <w:pPr>
              <w:pStyle w:val="TAL"/>
            </w:pPr>
            <w:r>
              <w:t>S2-2406126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21D6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E90B2" w14:textId="77777777" w:rsidR="00E308B2" w:rsidRDefault="00E308B2" w:rsidP="00AC5BAF">
            <w:pPr>
              <w:pStyle w:val="TAL"/>
            </w:pPr>
            <w:r>
              <w:t>KI #4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1D0D0"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46E5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AC578"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664B6"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264F9"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8698A" w14:textId="77777777" w:rsidR="00E308B2" w:rsidRDefault="00E308B2" w:rsidP="00AC5BAF">
            <w:pPr>
              <w:pStyle w:val="TAL"/>
            </w:pPr>
          </w:p>
        </w:tc>
      </w:tr>
      <w:tr w:rsidR="00E308B2" w14:paraId="66C9F4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13ED5"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44AEB" w14:textId="77777777" w:rsidR="00E308B2" w:rsidRDefault="00E308B2" w:rsidP="00AC5BAF">
            <w:pPr>
              <w:pStyle w:val="TAL"/>
            </w:pPr>
            <w:r>
              <w:t>S2-2406127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AF58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A4C48" w14:textId="77777777" w:rsidR="00E308B2" w:rsidRDefault="00E308B2" w:rsidP="00AC5BAF">
            <w:pPr>
              <w:pStyle w:val="TAL"/>
            </w:pPr>
            <w:r>
              <w:t>KI #5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D32E1"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5E1F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9AC4D"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3BFF8" w14:textId="77777777" w:rsidR="00E308B2" w:rsidRDefault="00E308B2" w:rsidP="00AC5BAF">
            <w:pPr>
              <w:pStyle w:val="TAL"/>
            </w:pPr>
            <w:r>
              <w:t>Revised in parallel session, merging S2-2406778, S2-2406761, to S2-2407117.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8573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60BA8" w14:textId="77777777" w:rsidR="00E308B2" w:rsidRDefault="00E308B2" w:rsidP="00AC5BAF">
            <w:pPr>
              <w:pStyle w:val="TAL"/>
            </w:pPr>
            <w:r>
              <w:t>S2-2407117</w:t>
            </w:r>
          </w:p>
        </w:tc>
      </w:tr>
      <w:tr w:rsidR="00E308B2" w14:paraId="1BF3E75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52BAF"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9D554" w14:textId="77777777" w:rsidR="00E308B2" w:rsidRDefault="00E308B2" w:rsidP="00AC5BAF">
            <w:pPr>
              <w:pStyle w:val="TAL"/>
            </w:pPr>
            <w:r>
              <w:t>S2-2406128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9E1F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F8518" w14:textId="77777777" w:rsidR="00E308B2" w:rsidRDefault="00E308B2" w:rsidP="00AC5BAF">
            <w:pPr>
              <w:pStyle w:val="TAL"/>
            </w:pPr>
            <w:r>
              <w:t>KI #6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1CFFF"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5412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15501"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6C70E"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F3DB3"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EDF28" w14:textId="77777777" w:rsidR="00E308B2" w:rsidRDefault="00E308B2" w:rsidP="00AC5BAF">
            <w:pPr>
              <w:pStyle w:val="TAL"/>
            </w:pPr>
          </w:p>
        </w:tc>
      </w:tr>
      <w:tr w:rsidR="00E308B2" w14:paraId="6A315DA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F887D"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41BF8" w14:textId="77777777" w:rsidR="00E308B2" w:rsidRDefault="00E308B2" w:rsidP="00AC5BAF">
            <w:pPr>
              <w:pStyle w:val="TAL"/>
            </w:pPr>
            <w:r>
              <w:t>S2-2406129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1DCF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71B2B" w14:textId="77777777" w:rsidR="00E308B2" w:rsidRDefault="00E308B2" w:rsidP="00AC5BAF">
            <w:pPr>
              <w:pStyle w:val="TAL"/>
            </w:pPr>
            <w:r>
              <w:t>[DRAFT] LS on Clarification of requirements for Ambient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A0AE0"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00D7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0684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CC5BC" w14:textId="77777777" w:rsidR="00E308B2" w:rsidRDefault="00E308B2" w:rsidP="00AC5BAF">
            <w:pPr>
              <w:pStyle w:val="TAL"/>
            </w:pPr>
            <w:r>
              <w:t>Revision of S2-2405734 from SA WG2#162. Revised in parallel session to S2-2406983, merging S2-2406632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A664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2BFB5" w14:textId="77777777" w:rsidR="00E308B2" w:rsidRDefault="00E308B2" w:rsidP="00AC5BAF">
            <w:pPr>
              <w:pStyle w:val="TAL"/>
            </w:pPr>
            <w:r>
              <w:t>S2-2406983</w:t>
            </w:r>
          </w:p>
        </w:tc>
      </w:tr>
      <w:tr w:rsidR="00E308B2" w14:paraId="601BD1A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24316" w14:textId="77777777" w:rsidR="00E308B2" w:rsidRDefault="00E308B2" w:rsidP="00AC5BAF">
            <w:pPr>
              <w:pStyle w:val="TAL"/>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442B0" w14:textId="77777777" w:rsidR="00E308B2" w:rsidRDefault="00E308B2" w:rsidP="00AC5BAF">
            <w:pPr>
              <w:pStyle w:val="TAL"/>
            </w:pPr>
            <w:r>
              <w:t>S2-2406130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F2D6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DECF6" w14:textId="77777777" w:rsidR="00E308B2" w:rsidRDefault="00E308B2" w:rsidP="00AC5BAF">
            <w:pPr>
              <w:pStyle w:val="TAL"/>
            </w:pPr>
            <w:r>
              <w:t>KI#1, #2, #3, New Solution: Support AIoT Devices for Topology 2 using AIOTF.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86EB5"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C11A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F513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AD736" w14:textId="77777777" w:rsidR="00E308B2" w:rsidRDefault="00E308B2" w:rsidP="00AC5BAF">
            <w:pPr>
              <w:pStyle w:val="TAL"/>
            </w:pPr>
            <w:r>
              <w:t>Revision of S2-2404492 from SA WG2#162. Revised in parallel session to S2-2407002.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F09C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63AD5" w14:textId="77777777" w:rsidR="00E308B2" w:rsidRDefault="00E308B2" w:rsidP="00AC5BAF">
            <w:pPr>
              <w:pStyle w:val="TAL"/>
            </w:pPr>
            <w:r>
              <w:t>S2-2407002</w:t>
            </w:r>
          </w:p>
        </w:tc>
      </w:tr>
      <w:tr w:rsidR="00E308B2" w14:paraId="53EA94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79A96"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243EF" w14:textId="77777777" w:rsidR="00E308B2" w:rsidRDefault="00E308B2" w:rsidP="00AC5BAF">
            <w:pPr>
              <w:pStyle w:val="TAL"/>
            </w:pPr>
            <w:r>
              <w:t>S2-2406131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500B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84A1D" w14:textId="77777777" w:rsidR="00E308B2" w:rsidRDefault="00E308B2" w:rsidP="00AC5BAF">
            <w:pPr>
              <w:pStyle w:val="TAL"/>
            </w:pPr>
            <w:r>
              <w:t>KI#1, #2, #3, Sol#8: Update to add Command Procedure and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FFCC5"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1014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B20B1"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1F19A" w14:textId="77777777" w:rsidR="00E308B2" w:rsidRDefault="00E308B2" w:rsidP="00AC5BAF">
            <w:pPr>
              <w:pStyle w:val="TAL"/>
            </w:pPr>
            <w:r>
              <w:t>Revision of S2-2404493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E8FD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0FE5A" w14:textId="77777777" w:rsidR="00E308B2" w:rsidRDefault="00E308B2" w:rsidP="00AC5BAF">
            <w:pPr>
              <w:pStyle w:val="TAL"/>
            </w:pPr>
          </w:p>
        </w:tc>
      </w:tr>
      <w:tr w:rsidR="00E308B2" w14:paraId="2D5D09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1B280"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9D27B" w14:textId="77777777" w:rsidR="00E308B2" w:rsidRDefault="00E308B2" w:rsidP="00AC5BAF">
            <w:pPr>
              <w:pStyle w:val="TAL"/>
            </w:pPr>
            <w:r>
              <w:t>S2-2406132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CADC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44148" w14:textId="77777777" w:rsidR="00E308B2" w:rsidRDefault="00E308B2" w:rsidP="00AC5BAF">
            <w:pPr>
              <w:pStyle w:val="TAL"/>
            </w:pPr>
            <w:r>
              <w:t>KI#2, New Solution: Device ID(s) for AIoT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91648"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8D20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E1269"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52515" w14:textId="77777777" w:rsidR="00E308B2" w:rsidRDefault="00E308B2" w:rsidP="00AC5BAF">
            <w:pPr>
              <w:pStyle w:val="TAL"/>
            </w:pPr>
            <w:r>
              <w:t>Revision of S2-2404494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C4F6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FD64C" w14:textId="77777777" w:rsidR="00E308B2" w:rsidRDefault="00E308B2" w:rsidP="00AC5BAF">
            <w:pPr>
              <w:pStyle w:val="TAL"/>
            </w:pPr>
          </w:p>
        </w:tc>
      </w:tr>
      <w:tr w:rsidR="00E308B2" w14:paraId="341862B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DE465"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FD0D5" w14:textId="77777777" w:rsidR="00E308B2" w:rsidRDefault="00E308B2" w:rsidP="00AC5BAF">
            <w:pPr>
              <w:pStyle w:val="TAL"/>
            </w:pPr>
            <w:r>
              <w:t>S2-2406133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B428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55738" w14:textId="77777777" w:rsidR="00E308B2" w:rsidRDefault="00E308B2" w:rsidP="00AC5BAF">
            <w:pPr>
              <w:pStyle w:val="TAL"/>
            </w:pPr>
            <w:r>
              <w:t>KI#1, #2, #3, New Solution: UP Solution using AIOTF for Topology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FCF11"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7A33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CEE89"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7E62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4F45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E2118" w14:textId="77777777" w:rsidR="00E308B2" w:rsidRDefault="00E308B2" w:rsidP="00AC5BAF">
            <w:pPr>
              <w:pStyle w:val="TAL"/>
            </w:pPr>
          </w:p>
        </w:tc>
      </w:tr>
      <w:tr w:rsidR="00E308B2" w14:paraId="53BF8EE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108BD"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8FBDA" w14:textId="77777777" w:rsidR="00E308B2" w:rsidRDefault="00E308B2" w:rsidP="00AC5BAF">
            <w:pPr>
              <w:pStyle w:val="TAL"/>
            </w:pPr>
            <w:r>
              <w:t>S2-2406134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28EB8"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A0F59" w14:textId="77777777" w:rsidR="00E308B2" w:rsidRDefault="00E308B2" w:rsidP="00AC5BAF">
            <w:pPr>
              <w:pStyle w:val="TAL"/>
            </w:pPr>
            <w:r>
              <w:t>Report on NWM discussion and proposals for conclusion by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B8F64" w14:textId="77777777" w:rsidR="00E308B2" w:rsidRDefault="00E308B2" w:rsidP="00AC5BAF">
            <w:pPr>
              <w:pStyle w:val="TAL"/>
            </w:pPr>
            <w:r>
              <w:t>Samsung, Lenovo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8C2C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5F349"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315E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D203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95571" w14:textId="77777777" w:rsidR="00E308B2" w:rsidRDefault="00E308B2" w:rsidP="00AC5BAF">
            <w:pPr>
              <w:pStyle w:val="TAL"/>
            </w:pPr>
          </w:p>
        </w:tc>
      </w:tr>
      <w:tr w:rsidR="00E308B2" w14:paraId="55C900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A900E"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55C40" w14:textId="77777777" w:rsidR="00E308B2" w:rsidRDefault="00E308B2" w:rsidP="00AC5BAF">
            <w:pPr>
              <w:pStyle w:val="TAL"/>
            </w:pPr>
            <w:r>
              <w:t>S2-2406135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0E42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CC0DF" w14:textId="77777777" w:rsidR="00E308B2" w:rsidRDefault="00E308B2" w:rsidP="00AC5BAF">
            <w:pPr>
              <w:pStyle w:val="TAL"/>
            </w:pPr>
            <w:r>
              <w:t>KI#1 and 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000A8" w14:textId="77777777" w:rsidR="00E308B2" w:rsidRDefault="00E308B2" w:rsidP="00AC5BAF">
            <w:pPr>
              <w:pStyle w:val="TAL"/>
            </w:pPr>
            <w:r>
              <w:t>Ericsson, Qualcomm Incorporated, FirstNet,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5F81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C2429"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41895" w14:textId="77777777" w:rsidR="00E308B2" w:rsidRDefault="00E308B2" w:rsidP="00AC5BAF">
            <w:pPr>
              <w:pStyle w:val="TAL"/>
            </w:pPr>
            <w:r>
              <w:t>Revised in parallel session to S2-2407108.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FBDE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451F6" w14:textId="77777777" w:rsidR="00E308B2" w:rsidRDefault="00E308B2" w:rsidP="00AC5BAF">
            <w:pPr>
              <w:pStyle w:val="TAL"/>
            </w:pPr>
            <w:r>
              <w:t>S2-2407108</w:t>
            </w:r>
          </w:p>
        </w:tc>
      </w:tr>
      <w:tr w:rsidR="00E308B2" w14:paraId="32A8132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55543"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4BC31" w14:textId="77777777" w:rsidR="00E308B2" w:rsidRDefault="00E308B2" w:rsidP="00AC5BAF">
            <w:pPr>
              <w:pStyle w:val="TAL"/>
            </w:pPr>
            <w:r>
              <w:t>S2-2406136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456E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6B11D" w14:textId="77777777" w:rsidR="00E308B2" w:rsidRDefault="00E308B2" w:rsidP="00AC5BAF">
            <w:pPr>
              <w:pStyle w:val="TAL"/>
            </w:pPr>
            <w:r>
              <w:t>KI#1.1-Flight Planning/Monitoring: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56D2B"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9D6F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8EBD2"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B973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47D6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BDE9E" w14:textId="77777777" w:rsidR="00E308B2" w:rsidRDefault="00E308B2" w:rsidP="00AC5BAF">
            <w:pPr>
              <w:pStyle w:val="TAL"/>
            </w:pPr>
          </w:p>
        </w:tc>
      </w:tr>
      <w:tr w:rsidR="00E308B2" w14:paraId="67E94F8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3FBD6"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128D1" w14:textId="77777777" w:rsidR="00E308B2" w:rsidRDefault="00E308B2" w:rsidP="00AC5BAF">
            <w:pPr>
              <w:pStyle w:val="TAL"/>
            </w:pPr>
            <w:r>
              <w:t>S2-2406137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7BF4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2E3F6" w14:textId="77777777" w:rsidR="00E308B2" w:rsidRDefault="00E308B2" w:rsidP="00AC5BAF">
            <w:pPr>
              <w:pStyle w:val="TAL"/>
            </w:pPr>
            <w:r>
              <w:t>KI#1.2-Support of Multiple USS: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018EE"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91DA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37C8A"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D910C" w14:textId="77777777" w:rsidR="00E308B2" w:rsidRDefault="00E308B2" w:rsidP="00AC5BAF">
            <w:pPr>
              <w:pStyle w:val="TAL"/>
            </w:pPr>
            <w:r>
              <w:t>Revised in parallel session to S2-2407135.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26E2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96EB8" w14:textId="77777777" w:rsidR="00E308B2" w:rsidRDefault="00E308B2" w:rsidP="00AC5BAF">
            <w:pPr>
              <w:pStyle w:val="TAL"/>
            </w:pPr>
            <w:r>
              <w:t>S2-2407135</w:t>
            </w:r>
          </w:p>
        </w:tc>
      </w:tr>
      <w:tr w:rsidR="00E308B2" w14:paraId="18FC25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BC65A"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55743" w14:textId="77777777" w:rsidR="00E308B2" w:rsidRDefault="00E308B2" w:rsidP="00AC5BAF">
            <w:pPr>
              <w:pStyle w:val="TAL"/>
            </w:pPr>
            <w:r>
              <w:t>S2-2406138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1AD2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DCA0D" w14:textId="77777777" w:rsidR="00E308B2" w:rsidRDefault="00E308B2" w:rsidP="00AC5BAF">
            <w:pPr>
              <w:pStyle w:val="TAL"/>
            </w:pPr>
            <w:r>
              <w:t>KI#1.3-C2 Reliability: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D36CD"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C4DC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FEBE9"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A1AB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FCCD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29007" w14:textId="77777777" w:rsidR="00E308B2" w:rsidRDefault="00E308B2" w:rsidP="00AC5BAF">
            <w:pPr>
              <w:pStyle w:val="TAL"/>
            </w:pPr>
          </w:p>
        </w:tc>
      </w:tr>
      <w:tr w:rsidR="00E308B2" w14:paraId="376069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FBCC3"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94ABF" w14:textId="77777777" w:rsidR="00E308B2" w:rsidRDefault="00E308B2" w:rsidP="00AC5BAF">
            <w:pPr>
              <w:pStyle w:val="TAL"/>
            </w:pPr>
            <w:r>
              <w:t>S2-2406139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56D4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E5293" w14:textId="77777777" w:rsidR="00E308B2" w:rsidRDefault="00E308B2" w:rsidP="00AC5BAF">
            <w:pPr>
              <w:pStyle w:val="TAL"/>
            </w:pPr>
            <w:r>
              <w:t>KI#2-NW-Assisted/Ground-based DAA: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2AF11"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2D49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2DEFA"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0FE2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2F62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959A1" w14:textId="77777777" w:rsidR="00E308B2" w:rsidRDefault="00E308B2" w:rsidP="00AC5BAF">
            <w:pPr>
              <w:pStyle w:val="TAL"/>
            </w:pPr>
          </w:p>
        </w:tc>
      </w:tr>
      <w:tr w:rsidR="00E308B2" w14:paraId="30BB5FD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FCE93"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48E1B" w14:textId="77777777" w:rsidR="00E308B2" w:rsidRDefault="00E308B2" w:rsidP="00AC5BAF">
            <w:pPr>
              <w:pStyle w:val="TAL"/>
            </w:pPr>
            <w:r>
              <w:t>S2-2406140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C7E3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21C94" w14:textId="77777777" w:rsidR="00E308B2" w:rsidRDefault="00E308B2" w:rsidP="00AC5BAF">
            <w:pPr>
              <w:pStyle w:val="TAL"/>
            </w:pPr>
            <w:r>
              <w:t>KI#3-NTZ: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F407E"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9FCC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485A3"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7A26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DD0E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45AC6" w14:textId="77777777" w:rsidR="00E308B2" w:rsidRDefault="00E308B2" w:rsidP="00AC5BAF">
            <w:pPr>
              <w:pStyle w:val="TAL"/>
            </w:pPr>
          </w:p>
        </w:tc>
      </w:tr>
      <w:tr w:rsidR="00E308B2" w14:paraId="353ED0D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92D33"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7D2CC" w14:textId="77777777" w:rsidR="00E308B2" w:rsidRDefault="00E308B2" w:rsidP="00AC5BAF">
            <w:pPr>
              <w:pStyle w:val="TAL"/>
            </w:pPr>
            <w:r>
              <w:t>S2-2406141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EAAB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7D058" w14:textId="77777777" w:rsidR="00E308B2" w:rsidRDefault="00E308B2" w:rsidP="00AC5BAF">
            <w:pPr>
              <w:pStyle w:val="TAL"/>
            </w:pPr>
            <w:r>
              <w:t>KI#3: Updating Solution#9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0C41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EB9E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FE608"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8A371" w14:textId="77777777" w:rsidR="00E308B2" w:rsidRDefault="00E308B2" w:rsidP="00AC5BAF">
            <w:pPr>
              <w:pStyle w:val="TAL"/>
            </w:pPr>
            <w:r>
              <w:t>Revised in parallel session to S2-2407129.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2D40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E0B28" w14:textId="77777777" w:rsidR="00E308B2" w:rsidRDefault="00E308B2" w:rsidP="00AC5BAF">
            <w:pPr>
              <w:pStyle w:val="TAL"/>
            </w:pPr>
            <w:r>
              <w:t>S2-2407129</w:t>
            </w:r>
          </w:p>
        </w:tc>
      </w:tr>
      <w:tr w:rsidR="00E308B2" w14:paraId="7A90EA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F146F"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FCCFB" w14:textId="77777777" w:rsidR="00E308B2" w:rsidRDefault="00E308B2" w:rsidP="00AC5BAF">
            <w:pPr>
              <w:pStyle w:val="TAL"/>
            </w:pPr>
            <w:r>
              <w:t>S2-2406142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766D0"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02B28" w14:textId="77777777" w:rsidR="00E308B2" w:rsidRDefault="00E308B2" w:rsidP="00AC5BAF">
            <w:pPr>
              <w:pStyle w:val="TAL"/>
            </w:pPr>
            <w:r>
              <w:t>Cover sheet for presentation of TR 23.700-59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45F18" w14:textId="77777777" w:rsidR="00E308B2" w:rsidRDefault="00E308B2" w:rsidP="00AC5BAF">
            <w:pPr>
              <w:pStyle w:val="TAL"/>
            </w:pPr>
            <w:r>
              <w:t>Ericsson, 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0F31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A64E5"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D46C3" w14:textId="77777777" w:rsidR="00E308B2" w:rsidRDefault="00E308B2" w:rsidP="00AC5BAF">
            <w:pPr>
              <w:pStyle w:val="TAL"/>
            </w:pPr>
            <w:r>
              <w:t>For e-mail approval. r02 agreed. Revised to S2-2407374.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068B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D99C5" w14:textId="77777777" w:rsidR="00E308B2" w:rsidRDefault="00E308B2" w:rsidP="00AC5BAF">
            <w:pPr>
              <w:pStyle w:val="TAL"/>
            </w:pPr>
            <w:r>
              <w:t>S2-2407374</w:t>
            </w:r>
          </w:p>
        </w:tc>
      </w:tr>
      <w:tr w:rsidR="00E308B2" w14:paraId="6815CE4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47C66"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50AEF" w14:textId="77777777" w:rsidR="00E308B2" w:rsidRDefault="00E308B2" w:rsidP="00AC5BAF">
            <w:pPr>
              <w:pStyle w:val="TAL"/>
            </w:pPr>
            <w:r>
              <w:t>S2-2406143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116F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9E429" w14:textId="77777777" w:rsidR="00E308B2" w:rsidRDefault="00E308B2" w:rsidP="00AC5BAF">
            <w:pPr>
              <w:pStyle w:val="TAL"/>
            </w:pPr>
            <w:r>
              <w:t>KI#1, Conclusion on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2ACBF"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9E98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117EA"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F6278"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1761B"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C9B7D" w14:textId="77777777" w:rsidR="00E308B2" w:rsidRDefault="00E308B2" w:rsidP="00AC5BAF">
            <w:pPr>
              <w:pStyle w:val="TAL"/>
            </w:pPr>
          </w:p>
        </w:tc>
      </w:tr>
      <w:tr w:rsidR="00E308B2" w14:paraId="15BE65A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81074"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BF9A0" w14:textId="77777777" w:rsidR="00E308B2" w:rsidRDefault="00E308B2" w:rsidP="00AC5BAF">
            <w:pPr>
              <w:pStyle w:val="TAL"/>
            </w:pPr>
            <w:r>
              <w:t>S2-2406144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42D8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3ECBC" w14:textId="77777777" w:rsidR="00E308B2" w:rsidRDefault="00E308B2" w:rsidP="00AC5BAF">
            <w:pPr>
              <w:pStyle w:val="TAL"/>
            </w:pPr>
            <w:r>
              <w:t>KI#2, solution#5, Update on the authorization info.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DCDD4"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DF63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B584D"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73DE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F1FD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528E3" w14:textId="77777777" w:rsidR="00E308B2" w:rsidRDefault="00E308B2" w:rsidP="00AC5BAF">
            <w:pPr>
              <w:pStyle w:val="TAL"/>
            </w:pPr>
          </w:p>
        </w:tc>
      </w:tr>
      <w:tr w:rsidR="00E308B2" w14:paraId="5481F2A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DB12C" w14:textId="77777777" w:rsidR="00E308B2" w:rsidRDefault="00E308B2" w:rsidP="00AC5BAF">
            <w:pPr>
              <w:pStyle w:val="TAL"/>
              <w:rPr>
                <w:sz w:val="24"/>
                <w:szCs w:val="24"/>
              </w:rPr>
            </w:pPr>
            <w:r>
              <w:lastRenderedPageBreak/>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2BD19" w14:textId="77777777" w:rsidR="00E308B2" w:rsidRDefault="00E308B2" w:rsidP="00AC5BAF">
            <w:pPr>
              <w:pStyle w:val="TAL"/>
            </w:pPr>
            <w:r>
              <w:t>S2-2406145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D594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7A423" w14:textId="77777777" w:rsidR="00E308B2" w:rsidRDefault="00E308B2" w:rsidP="00AC5BAF">
            <w:pPr>
              <w:pStyle w:val="TAL"/>
            </w:pPr>
            <w:r>
              <w:t>KI#1, Conclusions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078EE"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C0E5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FEB33"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EEAC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1B9A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CCC2F" w14:textId="77777777" w:rsidR="00E308B2" w:rsidRDefault="00E308B2" w:rsidP="00AC5BAF">
            <w:pPr>
              <w:pStyle w:val="TAL"/>
            </w:pPr>
          </w:p>
        </w:tc>
      </w:tr>
      <w:tr w:rsidR="00E308B2" w14:paraId="2E89D8E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7BB41"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76F61" w14:textId="77777777" w:rsidR="00E308B2" w:rsidRDefault="00E308B2" w:rsidP="00AC5BAF">
            <w:pPr>
              <w:pStyle w:val="TAL"/>
            </w:pPr>
            <w:r>
              <w:t>S2-2406146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889A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55BA2" w14:textId="77777777" w:rsidR="00E308B2" w:rsidRDefault="00E308B2" w:rsidP="00AC5BAF">
            <w:pPr>
              <w:pStyle w:val="TAL"/>
            </w:pPr>
            <w:r>
              <w:t>KI#2, Conclusions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8FD69"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EA1C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01F37"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A3A0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FF49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7B9A6" w14:textId="77777777" w:rsidR="00E308B2" w:rsidRDefault="00E308B2" w:rsidP="00AC5BAF">
            <w:pPr>
              <w:pStyle w:val="TAL"/>
            </w:pPr>
          </w:p>
        </w:tc>
      </w:tr>
      <w:tr w:rsidR="00E308B2" w14:paraId="6AF9A82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27685"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9C865" w14:textId="77777777" w:rsidR="00E308B2" w:rsidRDefault="00E308B2" w:rsidP="00AC5BAF">
            <w:pPr>
              <w:pStyle w:val="TAL"/>
            </w:pPr>
            <w:r>
              <w:t>S2-2406147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9C31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E9263" w14:textId="77777777" w:rsidR="00E308B2" w:rsidRDefault="00E308B2" w:rsidP="00AC5BAF">
            <w:pPr>
              <w:pStyle w:val="TAL"/>
            </w:pPr>
            <w:r>
              <w:t>Update on the Architecture assumption.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2C6EB"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5EEE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9E87C"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8A01B" w14:textId="77777777" w:rsidR="00E308B2" w:rsidRDefault="00E308B2" w:rsidP="00AC5BAF">
            <w:pPr>
              <w:pStyle w:val="TAL"/>
            </w:pPr>
            <w:r>
              <w:t>Revised in parallel session to S2-2406984.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31B7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0FD7E" w14:textId="77777777" w:rsidR="00E308B2" w:rsidRDefault="00E308B2" w:rsidP="00AC5BAF">
            <w:pPr>
              <w:pStyle w:val="TAL"/>
            </w:pPr>
            <w:r>
              <w:t>S2-2406984</w:t>
            </w:r>
          </w:p>
        </w:tc>
      </w:tr>
      <w:tr w:rsidR="00E308B2" w14:paraId="1630EF6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406A2"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F2614" w14:textId="77777777" w:rsidR="00E308B2" w:rsidRDefault="00E308B2" w:rsidP="00AC5BAF">
            <w:pPr>
              <w:pStyle w:val="TAL"/>
            </w:pPr>
            <w:r>
              <w:t>S2-2406148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4B41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CD21C" w14:textId="77777777" w:rsidR="00E308B2" w:rsidRDefault="00E308B2" w:rsidP="00AC5BAF">
            <w:pPr>
              <w:pStyle w:val="TAL"/>
            </w:pPr>
            <w:r>
              <w:t>KI#3, solution#11: Update on solution#11.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53F28"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4CA3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E239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7B3D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A249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B1351" w14:textId="77777777" w:rsidR="00E308B2" w:rsidRDefault="00E308B2" w:rsidP="00AC5BAF">
            <w:pPr>
              <w:pStyle w:val="TAL"/>
            </w:pPr>
          </w:p>
        </w:tc>
      </w:tr>
      <w:tr w:rsidR="00E308B2" w14:paraId="3BCC34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E2EA4"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0480F" w14:textId="77777777" w:rsidR="00E308B2" w:rsidRDefault="00E308B2" w:rsidP="00AC5BAF">
            <w:pPr>
              <w:pStyle w:val="TAL"/>
            </w:pPr>
            <w:r>
              <w:t>S2-2406149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9324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B9F6B" w14:textId="77777777" w:rsidR="00E308B2" w:rsidRDefault="00E308B2" w:rsidP="00AC5BAF">
            <w:pPr>
              <w:pStyle w:val="TAL"/>
            </w:pPr>
            <w:r>
              <w:t>KI#2, New Solution on Reachablity and State machine for AIoT.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FB7D7"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CA97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F2051"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7793A" w14:textId="77777777" w:rsidR="00E308B2" w:rsidRDefault="00E308B2" w:rsidP="00AC5BAF">
            <w:pPr>
              <w:pStyle w:val="TAL"/>
            </w:pPr>
            <w:r>
              <w:t>Revision of S2-2404326 from SA WG2#162. Revised in parallel session to S2-2407003.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2699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95CDB" w14:textId="77777777" w:rsidR="00E308B2" w:rsidRDefault="00E308B2" w:rsidP="00AC5BAF">
            <w:pPr>
              <w:pStyle w:val="TAL"/>
            </w:pPr>
            <w:r>
              <w:t>S2-2407003</w:t>
            </w:r>
          </w:p>
        </w:tc>
      </w:tr>
      <w:tr w:rsidR="00E308B2" w14:paraId="24250D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E632A"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EF535" w14:textId="77777777" w:rsidR="00E308B2" w:rsidRDefault="00E308B2" w:rsidP="00AC5BAF">
            <w:pPr>
              <w:pStyle w:val="TAL"/>
            </w:pPr>
            <w:r>
              <w:t>S2-2406150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1DFE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6643F" w14:textId="77777777" w:rsidR="00E308B2" w:rsidRDefault="00E308B2" w:rsidP="00AC5BAF">
            <w:pPr>
              <w:pStyle w:val="TAL"/>
            </w:pPr>
            <w:r>
              <w:t>KI#1,2,3, solution#9 update: Editor s note Resolution.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0B6D9"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3AD9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7AFB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C8685" w14:textId="77777777" w:rsidR="00E308B2" w:rsidRDefault="00E308B2" w:rsidP="00AC5BAF">
            <w:pPr>
              <w:pStyle w:val="TAL"/>
            </w:pPr>
            <w:r>
              <w:t>Revision of S2-2404327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19F8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166E4" w14:textId="77777777" w:rsidR="00E308B2" w:rsidRDefault="00E308B2" w:rsidP="00AC5BAF">
            <w:pPr>
              <w:pStyle w:val="TAL"/>
            </w:pPr>
          </w:p>
        </w:tc>
      </w:tr>
      <w:tr w:rsidR="00E308B2" w14:paraId="0D42551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F2433" w14:textId="77777777" w:rsidR="00E308B2" w:rsidRDefault="00E308B2" w:rsidP="00AC5BAF">
            <w:pPr>
              <w:pStyle w:val="TAL"/>
              <w:rPr>
                <w:sz w:val="24"/>
                <w:szCs w:val="24"/>
              </w:rPr>
            </w:pPr>
            <w:r>
              <w:t>19.29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C913E" w14:textId="77777777" w:rsidR="00E308B2" w:rsidRDefault="00E308B2" w:rsidP="00AC5BAF">
            <w:pPr>
              <w:pStyle w:val="TAL"/>
            </w:pPr>
            <w:r>
              <w:t>S2-2406151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CD3C3"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4AA52" w14:textId="77777777" w:rsidR="00E308B2" w:rsidRDefault="00E308B2" w:rsidP="00AC5BAF">
            <w:pPr>
              <w:pStyle w:val="TAL"/>
            </w:pPr>
            <w:r>
              <w:t>23.304 CR0436R2 (Rel-19, 'B'): ProSe support for NPNs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6D465" w14:textId="77777777" w:rsidR="00E308B2" w:rsidRDefault="00E308B2" w:rsidP="00AC5BAF">
            <w:pPr>
              <w:pStyle w:val="TAL"/>
            </w:pPr>
            <w:r>
              <w:t>OPPO, [Philips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F00E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2926E"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8711B" w14:textId="77777777" w:rsidR="00E308B2" w:rsidRDefault="00E308B2" w:rsidP="00AC5BAF">
            <w:pPr>
              <w:pStyle w:val="TAL"/>
            </w:pPr>
            <w:r>
              <w:t>Revision of S2-2405250 from SA WG2#162. Revised in parallel session to S2-2407124.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80F6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46A64" w14:textId="77777777" w:rsidR="00E308B2" w:rsidRDefault="00E308B2" w:rsidP="00AC5BAF">
            <w:pPr>
              <w:pStyle w:val="TAL"/>
            </w:pPr>
            <w:r>
              <w:t>S2-2407124</w:t>
            </w:r>
          </w:p>
        </w:tc>
      </w:tr>
      <w:tr w:rsidR="00E308B2" w14:paraId="4183CC8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76098" w14:textId="77777777" w:rsidR="00E308B2" w:rsidRDefault="00E308B2" w:rsidP="00AC5BAF">
            <w:pPr>
              <w:pStyle w:val="TAL"/>
            </w:pPr>
            <w:r>
              <w:t>19.29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1901F" w14:textId="77777777" w:rsidR="00E308B2" w:rsidRDefault="00E308B2" w:rsidP="00AC5BAF">
            <w:pPr>
              <w:pStyle w:val="TAL"/>
            </w:pPr>
            <w:r>
              <w:t>S2-2406152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2B42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518AD" w14:textId="77777777" w:rsidR="00E308B2" w:rsidRDefault="00E308B2" w:rsidP="00AC5BAF">
            <w:pPr>
              <w:pStyle w:val="TAL"/>
            </w:pPr>
            <w:r>
              <w:t>23.501 CR5367R2 (Rel-19, 'B'): ProSe support for NPNs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071A7"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4CE1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3FC16"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AB1C2" w14:textId="77777777" w:rsidR="00E308B2" w:rsidRDefault="00E308B2" w:rsidP="00AC5BAF">
            <w:pPr>
              <w:pStyle w:val="TAL"/>
            </w:pPr>
            <w:r>
              <w:t>Revision of S2-2405251 from SA WG2#162.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22A2E"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90439" w14:textId="77777777" w:rsidR="00E308B2" w:rsidRDefault="00E308B2" w:rsidP="00AC5BAF">
            <w:pPr>
              <w:pStyle w:val="TAL"/>
            </w:pPr>
          </w:p>
        </w:tc>
      </w:tr>
      <w:tr w:rsidR="00E308B2" w14:paraId="355C838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B5938"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AC049" w14:textId="77777777" w:rsidR="00E308B2" w:rsidRDefault="00E308B2" w:rsidP="00AC5BAF">
            <w:pPr>
              <w:pStyle w:val="TAL"/>
            </w:pPr>
            <w:r>
              <w:t>S2-2406153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FB5F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4B1E6" w14:textId="77777777" w:rsidR="00E308B2" w:rsidRDefault="00E308B2" w:rsidP="00AC5BAF">
            <w:pPr>
              <w:pStyle w:val="TAL"/>
            </w:pPr>
            <w:r>
              <w:t>Updates on Solution 29: NF selection based on energy related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9B758"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B8F4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538C4"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F8F18" w14:textId="77777777" w:rsidR="00E308B2" w:rsidRDefault="00E308B2" w:rsidP="00AC5BAF">
            <w:pPr>
              <w:pStyle w:val="TAL"/>
            </w:pPr>
            <w:r>
              <w:t>Revision of S2-2404591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1680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0CC5A" w14:textId="77777777" w:rsidR="00E308B2" w:rsidRDefault="00E308B2" w:rsidP="00AC5BAF">
            <w:pPr>
              <w:pStyle w:val="TAL"/>
            </w:pPr>
          </w:p>
        </w:tc>
      </w:tr>
      <w:tr w:rsidR="00E308B2" w14:paraId="5CE8E2A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F4616" w14:textId="77777777" w:rsidR="00E308B2" w:rsidRDefault="00E308B2" w:rsidP="00AC5BAF">
            <w:pPr>
              <w:pStyle w:val="TAL"/>
              <w:rPr>
                <w:sz w:val="24"/>
                <w:szCs w:val="24"/>
              </w:rPr>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0849E" w14:textId="77777777" w:rsidR="00E308B2" w:rsidRDefault="00E308B2" w:rsidP="00AC5BAF">
            <w:pPr>
              <w:pStyle w:val="TAL"/>
            </w:pPr>
            <w:r>
              <w:t>S2-2406154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C9E4D"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1E84F" w14:textId="77777777" w:rsidR="00E308B2" w:rsidRDefault="00E308B2" w:rsidP="00AC5BAF">
            <w:pPr>
              <w:pStyle w:val="TAL"/>
            </w:pPr>
            <w:r>
              <w:t>[DRAFT] LS Reply on indicating the support of slice based N3IWF TNGF selection from the UE to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9ED98"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CEAB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42F31"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328B2" w14:textId="77777777" w:rsidR="00E308B2" w:rsidRDefault="00E308B2" w:rsidP="00AC5BAF">
            <w:pPr>
              <w:pStyle w:val="TAL"/>
            </w:pPr>
            <w:r>
              <w:t>Response to S2-2405859.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CE97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63C6D" w14:textId="77777777" w:rsidR="00E308B2" w:rsidRDefault="00E308B2" w:rsidP="00AC5BAF">
            <w:pPr>
              <w:pStyle w:val="TAL"/>
            </w:pPr>
          </w:p>
        </w:tc>
      </w:tr>
      <w:tr w:rsidR="00E308B2" w14:paraId="054826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B542A" w14:textId="77777777" w:rsidR="00E308B2" w:rsidRDefault="00E308B2" w:rsidP="00AC5BAF">
            <w:pPr>
              <w:pStyle w:val="TAL"/>
              <w:rPr>
                <w:sz w:val="24"/>
                <w:szCs w:val="24"/>
              </w:rPr>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8BE00" w14:textId="77777777" w:rsidR="00E308B2" w:rsidRDefault="00E308B2" w:rsidP="00AC5BAF">
            <w:pPr>
              <w:pStyle w:val="TAL"/>
            </w:pPr>
            <w:r>
              <w:t>S2-2406155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DF1D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2EDD0" w14:textId="77777777" w:rsidR="00E308B2" w:rsidRDefault="00E308B2" w:rsidP="00AC5BAF">
            <w:pPr>
              <w:pStyle w:val="TAL"/>
            </w:pPr>
            <w:r>
              <w:t>23.502 CR4814 (Rel-18, 'F'): Remove the Notes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A2D51"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92D5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DC6FE"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7A3F7" w14:textId="77777777" w:rsidR="00E308B2" w:rsidRDefault="00E308B2" w:rsidP="00AC5BAF">
            <w:pPr>
              <w:pStyle w:val="TAL"/>
            </w:pPr>
            <w:r>
              <w:t>Merged into S2-2406890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9FC39"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DC0BE" w14:textId="77777777" w:rsidR="00E308B2" w:rsidRDefault="00E308B2" w:rsidP="00AC5BAF">
            <w:pPr>
              <w:pStyle w:val="TAL"/>
            </w:pPr>
          </w:p>
        </w:tc>
      </w:tr>
      <w:tr w:rsidR="00E308B2" w14:paraId="1F6E35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858DA"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56967" w14:textId="77777777" w:rsidR="00E308B2" w:rsidRDefault="00E308B2" w:rsidP="00AC5BAF">
            <w:pPr>
              <w:pStyle w:val="TAL"/>
            </w:pPr>
            <w:r>
              <w:t>S2-2406156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975D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9FE97" w14:textId="77777777" w:rsidR="00E308B2" w:rsidRDefault="00E308B2" w:rsidP="00AC5BAF">
            <w:pPr>
              <w:pStyle w:val="TAL"/>
            </w:pPr>
            <w:r>
              <w:t>Evaluation on KI#1 of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89FB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4773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F42BD"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035D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F13A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212F6" w14:textId="77777777" w:rsidR="00E308B2" w:rsidRDefault="00E308B2" w:rsidP="00AC5BAF">
            <w:pPr>
              <w:pStyle w:val="TAL"/>
            </w:pPr>
          </w:p>
        </w:tc>
      </w:tr>
      <w:tr w:rsidR="00E308B2" w14:paraId="6CBE743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DB3D7"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92D53" w14:textId="77777777" w:rsidR="00E308B2" w:rsidRDefault="00E308B2" w:rsidP="00AC5BAF">
            <w:pPr>
              <w:pStyle w:val="TAL"/>
            </w:pPr>
            <w:r>
              <w:t>S2-2406157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CAA6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24F24" w14:textId="77777777" w:rsidR="00E308B2" w:rsidRDefault="00E308B2" w:rsidP="00AC5BAF">
            <w:pPr>
              <w:pStyle w:val="TAL"/>
            </w:pPr>
            <w:r>
              <w:t>Conclusion on KI#1 of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2FF7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FDEA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CDB98"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141E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9A25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5CDA0" w14:textId="77777777" w:rsidR="00E308B2" w:rsidRDefault="00E308B2" w:rsidP="00AC5BAF">
            <w:pPr>
              <w:pStyle w:val="TAL"/>
            </w:pPr>
          </w:p>
        </w:tc>
      </w:tr>
      <w:tr w:rsidR="00E308B2" w14:paraId="35147A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DADB5" w14:textId="77777777" w:rsidR="00E308B2" w:rsidRDefault="00E308B2" w:rsidP="00AC5BAF">
            <w:pPr>
              <w:pStyle w:val="TAL"/>
              <w:rPr>
                <w:sz w:val="24"/>
                <w:szCs w:val="24"/>
              </w:rPr>
            </w:pPr>
            <w:r>
              <w:lastRenderedPageBreak/>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DF476" w14:textId="77777777" w:rsidR="00E308B2" w:rsidRDefault="00E308B2" w:rsidP="00AC5BAF">
            <w:pPr>
              <w:pStyle w:val="TAL"/>
            </w:pPr>
            <w:r>
              <w:t>S2-2406158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8286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414CC" w14:textId="77777777" w:rsidR="00E308B2" w:rsidRDefault="00E308B2" w:rsidP="00AC5BAF">
            <w:pPr>
              <w:pStyle w:val="TAL"/>
            </w:pPr>
            <w:r>
              <w:t>Evaluation on KI#2 of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EB439"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4A79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DAD6F"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35F0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26CF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9E64A" w14:textId="77777777" w:rsidR="00E308B2" w:rsidRDefault="00E308B2" w:rsidP="00AC5BAF">
            <w:pPr>
              <w:pStyle w:val="TAL"/>
            </w:pPr>
          </w:p>
        </w:tc>
      </w:tr>
      <w:tr w:rsidR="00E308B2" w14:paraId="5995132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C18E5"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3FBE9" w14:textId="77777777" w:rsidR="00E308B2" w:rsidRDefault="00E308B2" w:rsidP="00AC5BAF">
            <w:pPr>
              <w:pStyle w:val="TAL"/>
            </w:pPr>
            <w:r>
              <w:t>S2-2406159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3D0B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AE9BA" w14:textId="77777777" w:rsidR="00E308B2" w:rsidRDefault="00E308B2" w:rsidP="00AC5BAF">
            <w:pPr>
              <w:pStyle w:val="TAL"/>
            </w:pPr>
            <w:r>
              <w:t>Conclusion on KI#2 of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557F8"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C7EE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E9FB7"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22A4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D278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3684C" w14:textId="77777777" w:rsidR="00E308B2" w:rsidRDefault="00E308B2" w:rsidP="00AC5BAF">
            <w:pPr>
              <w:pStyle w:val="TAL"/>
            </w:pPr>
          </w:p>
        </w:tc>
      </w:tr>
      <w:tr w:rsidR="00E308B2" w14:paraId="2100914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CE6C8"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E6D28" w14:textId="77777777" w:rsidR="00E308B2" w:rsidRDefault="00E308B2" w:rsidP="00AC5BAF">
            <w:pPr>
              <w:pStyle w:val="TAL"/>
            </w:pPr>
            <w:r>
              <w:t>S2-2406160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E83F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8FB1D" w14:textId="77777777" w:rsidR="00E308B2" w:rsidRDefault="00E308B2" w:rsidP="00AC5BAF">
            <w:pPr>
              <w:pStyle w:val="TAL"/>
            </w:pPr>
            <w:r>
              <w:t>KI#1.4, Update Sol#1.15 to solve the EN about session management procedure.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64859"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25CB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CB9C4"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F7ED4" w14:textId="77777777" w:rsidR="00E308B2" w:rsidRDefault="00E308B2" w:rsidP="00AC5BAF">
            <w:pPr>
              <w:pStyle w:val="TAL"/>
            </w:pPr>
            <w:r>
              <w:t>Revised in parallel session to S2-2407086.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150C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499E3" w14:textId="77777777" w:rsidR="00E308B2" w:rsidRDefault="00E308B2" w:rsidP="00AC5BAF">
            <w:pPr>
              <w:pStyle w:val="TAL"/>
            </w:pPr>
            <w:r>
              <w:t>S2-2407086</w:t>
            </w:r>
          </w:p>
        </w:tc>
      </w:tr>
      <w:tr w:rsidR="00E308B2" w14:paraId="12977C7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2155B"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9FF40" w14:textId="77777777" w:rsidR="00E308B2" w:rsidRDefault="00E308B2" w:rsidP="00AC5BAF">
            <w:pPr>
              <w:pStyle w:val="TAL"/>
            </w:pPr>
            <w:r>
              <w:t>S2-2406161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2272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3A740" w14:textId="77777777" w:rsidR="00E308B2" w:rsidRDefault="00E308B2" w:rsidP="00AC5BAF">
            <w:pPr>
              <w:pStyle w:val="TAL"/>
            </w:pPr>
            <w:r>
              <w:t>KI#1.1, Conclusion on Subscription Aspect to Support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43E09"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C957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DF668"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2ABE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998A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13EEA" w14:textId="77777777" w:rsidR="00E308B2" w:rsidRDefault="00E308B2" w:rsidP="00AC5BAF">
            <w:pPr>
              <w:pStyle w:val="TAL"/>
            </w:pPr>
          </w:p>
        </w:tc>
      </w:tr>
      <w:tr w:rsidR="00E308B2" w14:paraId="6E6A2E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E9275"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5794E" w14:textId="77777777" w:rsidR="00E308B2" w:rsidRDefault="00E308B2" w:rsidP="00AC5BAF">
            <w:pPr>
              <w:pStyle w:val="TAL"/>
            </w:pPr>
            <w:r>
              <w:t>S2-2406162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B874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12521" w14:textId="77777777" w:rsidR="00E308B2" w:rsidRDefault="00E308B2" w:rsidP="00AC5BAF">
            <w:pPr>
              <w:pStyle w:val="TAL"/>
            </w:pPr>
            <w:r>
              <w:t>KI#1.2, Conclusion on registration and mobility management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A2C4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11F4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9699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3AEC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5C11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E8327" w14:textId="77777777" w:rsidR="00E308B2" w:rsidRDefault="00E308B2" w:rsidP="00AC5BAF">
            <w:pPr>
              <w:pStyle w:val="TAL"/>
            </w:pPr>
          </w:p>
        </w:tc>
      </w:tr>
      <w:tr w:rsidR="00E308B2" w14:paraId="7D9A14D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A91B2"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44496" w14:textId="77777777" w:rsidR="00E308B2" w:rsidRDefault="00E308B2" w:rsidP="00AC5BAF">
            <w:pPr>
              <w:pStyle w:val="TAL"/>
            </w:pPr>
            <w:r>
              <w:t>S2-2406163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8102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F691B" w14:textId="77777777" w:rsidR="00E308B2" w:rsidRDefault="00E308B2" w:rsidP="00AC5BAF">
            <w:pPr>
              <w:pStyle w:val="TAL"/>
            </w:pPr>
            <w:r>
              <w:t>KI#1.3, Conclusion on Session management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FDD3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7625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4CD79"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B45F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7F89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95762" w14:textId="77777777" w:rsidR="00E308B2" w:rsidRDefault="00E308B2" w:rsidP="00AC5BAF">
            <w:pPr>
              <w:pStyle w:val="TAL"/>
            </w:pPr>
          </w:p>
        </w:tc>
      </w:tr>
      <w:tr w:rsidR="00E308B2" w14:paraId="5FB678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EEFA0"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B8D7E" w14:textId="77777777" w:rsidR="00E308B2" w:rsidRDefault="00E308B2" w:rsidP="00AC5BAF">
            <w:pPr>
              <w:pStyle w:val="TAL"/>
            </w:pPr>
            <w:r>
              <w:t>S2-2406164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FCF5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35CFC" w14:textId="77777777" w:rsidR="00E308B2" w:rsidRDefault="00E308B2" w:rsidP="00AC5BAF">
            <w:pPr>
              <w:pStyle w:val="TAL"/>
            </w:pPr>
            <w:r>
              <w:t>KI#1.4, Conclusion on Policy Aspect to Support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2F17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6F5E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40F7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2DD5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2AAF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578C3" w14:textId="77777777" w:rsidR="00E308B2" w:rsidRDefault="00E308B2" w:rsidP="00AC5BAF">
            <w:pPr>
              <w:pStyle w:val="TAL"/>
            </w:pPr>
          </w:p>
        </w:tc>
      </w:tr>
      <w:tr w:rsidR="00E308B2" w14:paraId="7DB3F86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15D2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F206B" w14:textId="77777777" w:rsidR="00E308B2" w:rsidRDefault="00E308B2" w:rsidP="00AC5BAF">
            <w:pPr>
              <w:pStyle w:val="TAL"/>
            </w:pPr>
            <w:r>
              <w:t>S2-2406165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B89E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6455F" w14:textId="77777777" w:rsidR="00E308B2" w:rsidRDefault="00E308B2" w:rsidP="00AC5BAF">
            <w:pPr>
              <w:pStyle w:val="TAL"/>
            </w:pPr>
            <w:r>
              <w:t>Terms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04148"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50CB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4E294"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52068" w14:textId="77777777" w:rsidR="00E308B2" w:rsidRDefault="00E308B2" w:rsidP="00AC5BAF">
            <w:pPr>
              <w:pStyle w:val="TAL"/>
            </w:pPr>
            <w:r>
              <w:t>Revision of S2-2404696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90B0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9C053" w14:textId="77777777" w:rsidR="00E308B2" w:rsidRDefault="00E308B2" w:rsidP="00AC5BAF">
            <w:pPr>
              <w:pStyle w:val="TAL"/>
            </w:pPr>
          </w:p>
        </w:tc>
      </w:tr>
      <w:tr w:rsidR="00E308B2" w14:paraId="2A0F516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CB0C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78336" w14:textId="77777777" w:rsidR="00E308B2" w:rsidRDefault="00E308B2" w:rsidP="00AC5BAF">
            <w:pPr>
              <w:pStyle w:val="TAL"/>
            </w:pPr>
            <w:r>
              <w:t>S2-2406166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1874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EC43F" w14:textId="77777777" w:rsidR="00E308B2" w:rsidRDefault="00E308B2" w:rsidP="00AC5BAF">
            <w:pPr>
              <w:pStyle w:val="TAL"/>
            </w:pPr>
            <w:r>
              <w:t>Architectural Assumptions and Requirements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B73A3"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00A6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B2718"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7A739" w14:textId="77777777" w:rsidR="00E308B2" w:rsidRDefault="00E308B2" w:rsidP="00AC5BAF">
            <w:pPr>
              <w:pStyle w:val="TAL"/>
            </w:pPr>
            <w:r>
              <w:t>Revision of S2-2404695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717F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E3120" w14:textId="77777777" w:rsidR="00E308B2" w:rsidRDefault="00E308B2" w:rsidP="00AC5BAF">
            <w:pPr>
              <w:pStyle w:val="TAL"/>
            </w:pPr>
          </w:p>
        </w:tc>
      </w:tr>
      <w:tr w:rsidR="00E308B2" w14:paraId="0E4D093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369F0"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3DD87" w14:textId="77777777" w:rsidR="00E308B2" w:rsidRDefault="00E308B2" w:rsidP="00AC5BAF">
            <w:pPr>
              <w:pStyle w:val="TAL"/>
            </w:pPr>
            <w:r>
              <w:t>S2-2406167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64680"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BA11F" w14:textId="77777777" w:rsidR="00E308B2" w:rsidRDefault="00E308B2" w:rsidP="00AC5BAF">
            <w:pPr>
              <w:pStyle w:val="TAL"/>
            </w:pPr>
            <w:r>
              <w:t>Discussion on the solutions inspired by ATSSS and the solutions inspired by PDU session handover.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10F9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FA19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61AC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F369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E0BF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D8C52" w14:textId="77777777" w:rsidR="00E308B2" w:rsidRDefault="00E308B2" w:rsidP="00AC5BAF">
            <w:pPr>
              <w:pStyle w:val="TAL"/>
            </w:pPr>
          </w:p>
        </w:tc>
      </w:tr>
      <w:tr w:rsidR="00E308B2" w14:paraId="61C2AE6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7849B"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71149" w14:textId="77777777" w:rsidR="00E308B2" w:rsidRDefault="00E308B2" w:rsidP="00AC5BAF">
            <w:pPr>
              <w:pStyle w:val="TAL"/>
            </w:pPr>
            <w:r>
              <w:t>S2-2406168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F1BB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6775E" w14:textId="77777777" w:rsidR="00E308B2" w:rsidRDefault="00E308B2" w:rsidP="00AC5BAF">
            <w:pPr>
              <w:pStyle w:val="TAL"/>
            </w:pPr>
            <w:r>
              <w:t>[DRAFT] LS to SA WG3 for evaluation on security aspects related to simplifying non-3GPP access in ATSSS_Ph4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E4D14" w14:textId="77777777" w:rsidR="00E308B2" w:rsidRDefault="00E308B2" w:rsidP="00AC5BAF">
            <w:pPr>
              <w:pStyle w:val="TAL"/>
            </w:pPr>
            <w:r>
              <w:t>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FE2E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00A96"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2FA74" w14:textId="77777777" w:rsidR="00E308B2" w:rsidRDefault="00E308B2" w:rsidP="00AC5BAF">
            <w:pPr>
              <w:pStyle w:val="TAL"/>
            </w:pPr>
            <w:r>
              <w:t>Revision of S2-2404700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F057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07699" w14:textId="77777777" w:rsidR="00E308B2" w:rsidRDefault="00E308B2" w:rsidP="00AC5BAF">
            <w:pPr>
              <w:pStyle w:val="TAL"/>
            </w:pPr>
          </w:p>
        </w:tc>
      </w:tr>
      <w:tr w:rsidR="00E308B2" w14:paraId="7D811E0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9E264"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ECD8E" w14:textId="77777777" w:rsidR="00E308B2" w:rsidRDefault="00E308B2" w:rsidP="00AC5BAF">
            <w:pPr>
              <w:pStyle w:val="TAL"/>
            </w:pPr>
            <w:r>
              <w:t>S2-2406169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06F0B"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0C426" w14:textId="77777777" w:rsidR="00E308B2" w:rsidRDefault="00E308B2" w:rsidP="00AC5BAF">
            <w:pPr>
              <w:pStyle w:val="TAL"/>
            </w:pPr>
            <w:r>
              <w:t>[DRAFT] LS reply to CT WG1 LS about responsibilities on PLMN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1C6C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3025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D220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FA516" w14:textId="77777777" w:rsidR="00E308B2" w:rsidRDefault="00E308B2" w:rsidP="00AC5BAF">
            <w:pPr>
              <w:pStyle w:val="TAL"/>
              <w:rPr>
                <w:sz w:val="24"/>
                <w:szCs w:val="24"/>
              </w:rPr>
            </w:pPr>
            <w:r>
              <w:t>Response to S2-2405861.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D137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060E0" w14:textId="77777777" w:rsidR="00E308B2" w:rsidRDefault="00E308B2" w:rsidP="00AC5BAF">
            <w:pPr>
              <w:pStyle w:val="TAL"/>
            </w:pPr>
          </w:p>
        </w:tc>
      </w:tr>
      <w:tr w:rsidR="00E308B2" w14:paraId="381FE3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9FCA2"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DCA10" w14:textId="77777777" w:rsidR="00E308B2" w:rsidRDefault="00E308B2" w:rsidP="00AC5BAF">
            <w:pPr>
              <w:pStyle w:val="TAL"/>
            </w:pPr>
            <w:r>
              <w:t>S2-2406170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DA14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0F5FD" w14:textId="77777777" w:rsidR="00E308B2" w:rsidRDefault="00E308B2" w:rsidP="00AC5BAF">
            <w:pPr>
              <w:pStyle w:val="TAL"/>
            </w:pPr>
            <w:r>
              <w:t>Conclusion on KI#2 of UIA.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9B28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34AD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B4431"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3F23A" w14:textId="77777777" w:rsidR="00E308B2" w:rsidRDefault="00E308B2" w:rsidP="00AC5BAF">
            <w:pPr>
              <w:pStyle w:val="TAL"/>
            </w:pPr>
            <w:r>
              <w:t>Revised in parallel session to S2-2407021.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0809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24C25" w14:textId="77777777" w:rsidR="00E308B2" w:rsidRDefault="00E308B2" w:rsidP="00AC5BAF">
            <w:pPr>
              <w:pStyle w:val="TAL"/>
            </w:pPr>
            <w:r>
              <w:t>S2-2407021</w:t>
            </w:r>
          </w:p>
        </w:tc>
      </w:tr>
      <w:tr w:rsidR="00E308B2" w14:paraId="5CE856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72B86"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D9145" w14:textId="77777777" w:rsidR="00E308B2" w:rsidRDefault="00E308B2" w:rsidP="00AC5BAF">
            <w:pPr>
              <w:pStyle w:val="TAL"/>
            </w:pPr>
            <w:r>
              <w:t>S2-2406171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AB28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F89D5" w14:textId="77777777" w:rsidR="00E308B2" w:rsidRDefault="00E308B2" w:rsidP="00AC5BAF">
            <w:pPr>
              <w:pStyle w:val="TAL"/>
            </w:pPr>
            <w:r>
              <w:t>Conclusion on KI#3 of UIA.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79157"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F6BB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4B67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871F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89A7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ADEF5" w14:textId="77777777" w:rsidR="00E308B2" w:rsidRDefault="00E308B2" w:rsidP="00AC5BAF">
            <w:pPr>
              <w:pStyle w:val="TAL"/>
            </w:pPr>
          </w:p>
        </w:tc>
      </w:tr>
      <w:tr w:rsidR="00E308B2" w14:paraId="138B936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6F7B1"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93870" w14:textId="77777777" w:rsidR="00E308B2" w:rsidRDefault="00E308B2" w:rsidP="00AC5BAF">
            <w:pPr>
              <w:pStyle w:val="TAL"/>
            </w:pPr>
            <w:r>
              <w:t>S2-2406172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6F32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C2B63" w14:textId="77777777" w:rsidR="00E308B2" w:rsidRDefault="00E308B2" w:rsidP="00AC5BAF">
            <w:pPr>
              <w:pStyle w:val="TAL"/>
            </w:pPr>
            <w:r>
              <w:t>KI#1, update to Sol#22 to resolve the 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96296"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7E45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0B5C1"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96B3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3802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89AE8" w14:textId="77777777" w:rsidR="00E308B2" w:rsidRDefault="00E308B2" w:rsidP="00AC5BAF">
            <w:pPr>
              <w:pStyle w:val="TAL"/>
            </w:pPr>
          </w:p>
        </w:tc>
      </w:tr>
      <w:tr w:rsidR="00E308B2" w14:paraId="1356E4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3413E" w14:textId="77777777" w:rsidR="00E308B2" w:rsidRDefault="00E308B2" w:rsidP="00AC5BAF">
            <w:pPr>
              <w:pStyle w:val="TAL"/>
              <w:rPr>
                <w:sz w:val="24"/>
                <w:szCs w:val="24"/>
              </w:rPr>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ACB67" w14:textId="77777777" w:rsidR="00E308B2" w:rsidRDefault="00E308B2" w:rsidP="00AC5BAF">
            <w:pPr>
              <w:pStyle w:val="TAL"/>
            </w:pPr>
            <w:r>
              <w:t>S2-2406173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A0D3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9551D" w14:textId="77777777" w:rsidR="00E308B2" w:rsidRDefault="00E308B2" w:rsidP="00AC5BAF">
            <w:pPr>
              <w:pStyle w:val="TAL"/>
            </w:pPr>
            <w:r>
              <w:t>Updates on NWDAF-based Energy Analytics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30F7B"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5A24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F20EE"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F51EE" w14:textId="77777777" w:rsidR="00E308B2" w:rsidRDefault="00E308B2" w:rsidP="00AC5BAF">
            <w:pPr>
              <w:pStyle w:val="TAL"/>
            </w:pPr>
            <w:r>
              <w:t>Revision of S2-2404509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700E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9CDBF" w14:textId="77777777" w:rsidR="00E308B2" w:rsidRDefault="00E308B2" w:rsidP="00AC5BAF">
            <w:pPr>
              <w:pStyle w:val="TAL"/>
            </w:pPr>
          </w:p>
        </w:tc>
      </w:tr>
      <w:tr w:rsidR="00E308B2" w14:paraId="0C6C56A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20406"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11A19" w14:textId="77777777" w:rsidR="00E308B2" w:rsidRDefault="00E308B2" w:rsidP="00AC5BAF">
            <w:pPr>
              <w:pStyle w:val="TAL"/>
            </w:pPr>
            <w:r>
              <w:t>S2-2406174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2E23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DF7A2" w14:textId="77777777" w:rsidR="00E308B2" w:rsidRDefault="00E308B2" w:rsidP="00AC5BAF">
            <w:pPr>
              <w:pStyle w:val="TAL"/>
            </w:pPr>
            <w:r>
              <w:t>[DRAFT] Reply LS on Restoration of N3mb Failure for MBS broadcast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1C18B"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AB41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C5C01" w14:textId="77777777" w:rsidR="00E308B2" w:rsidRDefault="00E308B2" w:rsidP="00AC5BAF">
            <w:pPr>
              <w:pStyle w:val="TAL"/>
            </w:pPr>
            <w:r>
              <w:t>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2774C" w14:textId="77777777" w:rsidR="00E308B2" w:rsidRDefault="00E308B2" w:rsidP="00AC5BAF">
            <w:pPr>
              <w:pStyle w:val="TAL"/>
            </w:pPr>
            <w:r>
              <w:t>Response to S2-2405865. Revised in parallel session to S2-2406922.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7456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F1D86" w14:textId="77777777" w:rsidR="00E308B2" w:rsidRDefault="00E308B2" w:rsidP="00AC5BAF">
            <w:pPr>
              <w:pStyle w:val="TAL"/>
            </w:pPr>
            <w:r>
              <w:t>S2-2406922</w:t>
            </w:r>
          </w:p>
        </w:tc>
      </w:tr>
      <w:tr w:rsidR="00E308B2" w14:paraId="6914764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413C3" w14:textId="77777777" w:rsidR="00E308B2" w:rsidRDefault="00E308B2" w:rsidP="00AC5BAF">
            <w:pPr>
              <w:pStyle w:val="TAL"/>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6FF4C" w14:textId="77777777" w:rsidR="00E308B2" w:rsidRDefault="00E308B2" w:rsidP="00AC5BAF">
            <w:pPr>
              <w:pStyle w:val="TAL"/>
            </w:pPr>
            <w:r>
              <w:t>S2-2406175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CF02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7124B" w14:textId="77777777" w:rsidR="00E308B2" w:rsidRDefault="00E308B2" w:rsidP="00AC5BAF">
            <w:pPr>
              <w:pStyle w:val="TAL"/>
            </w:pPr>
            <w:r>
              <w:t>23.247 CR0369 (Rel-18, 'F'): Transport change for resource sharing across broadcast MBS Sessions &amp;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58B3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A406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67D13" w14:textId="77777777" w:rsidR="00E308B2" w:rsidRDefault="00E308B2" w:rsidP="00AC5BAF">
            <w:pPr>
              <w:pStyle w:val="TAL"/>
            </w:pPr>
            <w:r>
              <w:t>5MBS_Ph2, 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915D3" w14:textId="77777777" w:rsidR="00E308B2" w:rsidRDefault="00E308B2" w:rsidP="00AC5BAF">
            <w:pPr>
              <w:pStyle w:val="TAL"/>
            </w:pPr>
            <w:r>
              <w:t>Revised in parallel session to S2-2406921.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703E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DEDB1" w14:textId="77777777" w:rsidR="00E308B2" w:rsidRDefault="00E308B2" w:rsidP="00AC5BAF">
            <w:pPr>
              <w:pStyle w:val="TAL"/>
            </w:pPr>
            <w:r>
              <w:t>S2-2406921</w:t>
            </w:r>
          </w:p>
        </w:tc>
      </w:tr>
      <w:tr w:rsidR="00E308B2" w14:paraId="35613FE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AF0AA" w14:textId="77777777" w:rsidR="00E308B2" w:rsidRDefault="00E308B2" w:rsidP="00AC5BAF">
            <w:pPr>
              <w:pStyle w:val="TAL"/>
            </w:pPr>
            <w:r>
              <w:t>19.16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F864C" w14:textId="77777777" w:rsidR="00E308B2" w:rsidRDefault="00E308B2" w:rsidP="00AC5BAF">
            <w:pPr>
              <w:pStyle w:val="TAL"/>
            </w:pPr>
            <w:r>
              <w:t>S2-2406176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FD19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8B911" w14:textId="77777777" w:rsidR="00E308B2" w:rsidRDefault="00E308B2" w:rsidP="00AC5BAF">
            <w:pPr>
              <w:pStyle w:val="TAL"/>
            </w:pPr>
            <w:r>
              <w:t>23.501 CR5356R3 (Rel-19, 'B'): Network Slicing for Indirect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09CF6" w14:textId="77777777" w:rsidR="00E308B2" w:rsidRDefault="00E308B2" w:rsidP="00AC5BAF">
            <w:pPr>
              <w:pStyle w:val="TAL"/>
            </w:pPr>
            <w:r>
              <w:t>Huawei, HiSilicon,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276C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2F82B" w14:textId="77777777" w:rsidR="00E308B2" w:rsidRDefault="00E308B2" w:rsidP="00AC5BAF">
            <w:pPr>
              <w:pStyle w:val="TAL"/>
            </w:pPr>
            <w:r>
              <w:t>TEI19_NetShare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78807" w14:textId="77777777" w:rsidR="00E308B2" w:rsidRDefault="00E308B2" w:rsidP="00AC5BAF">
            <w:pPr>
              <w:pStyle w:val="TAL"/>
            </w:pPr>
            <w:r>
              <w:t>Revision of S2-2405671 from SA WG2#162. Revised in parallel session, merging S2-2406547, to S2-2407120.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A386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39D2A" w14:textId="77777777" w:rsidR="00E308B2" w:rsidRDefault="00E308B2" w:rsidP="00AC5BAF">
            <w:pPr>
              <w:pStyle w:val="TAL"/>
            </w:pPr>
            <w:r>
              <w:t>S2-2407120</w:t>
            </w:r>
          </w:p>
        </w:tc>
      </w:tr>
      <w:tr w:rsidR="00E308B2" w14:paraId="54190AF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E680C" w14:textId="77777777" w:rsidR="00E308B2" w:rsidRDefault="00E308B2" w:rsidP="00AC5BAF">
            <w:pPr>
              <w:pStyle w:val="TAL"/>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A8559" w14:textId="77777777" w:rsidR="00E308B2" w:rsidRDefault="00E308B2" w:rsidP="00AC5BAF">
            <w:pPr>
              <w:pStyle w:val="TAL"/>
            </w:pPr>
            <w:r>
              <w:t>S2-2406177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AA43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B8A22" w14:textId="77777777" w:rsidR="00E308B2" w:rsidRDefault="00E308B2" w:rsidP="00AC5BAF">
            <w:pPr>
              <w:pStyle w:val="TAL"/>
            </w:pPr>
            <w:r>
              <w:t>[DRAFT] LS Reply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F0967"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8801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70417"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4CB70" w14:textId="77777777" w:rsidR="00E308B2" w:rsidRDefault="00E308B2" w:rsidP="00AC5BAF">
            <w:pPr>
              <w:pStyle w:val="TAL"/>
            </w:pPr>
            <w:r>
              <w:t>Revision of S2-2405425 from SA2#162. Response to S2-2405845. Revised in parallel session to S2-2407018, merging S2-2406685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D3C7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469BB" w14:textId="77777777" w:rsidR="00E308B2" w:rsidRDefault="00E308B2" w:rsidP="00AC5BAF">
            <w:pPr>
              <w:pStyle w:val="TAL"/>
            </w:pPr>
            <w:r>
              <w:t>S2-2407018</w:t>
            </w:r>
          </w:p>
        </w:tc>
      </w:tr>
      <w:tr w:rsidR="00E308B2" w14:paraId="43ABD32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786DE" w14:textId="77777777" w:rsidR="00E308B2" w:rsidRDefault="00E308B2" w:rsidP="00AC5BAF">
            <w:pPr>
              <w:pStyle w:val="TAL"/>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DCF44" w14:textId="77777777" w:rsidR="00E308B2" w:rsidRDefault="00E308B2" w:rsidP="00AC5BAF">
            <w:pPr>
              <w:pStyle w:val="TAL"/>
            </w:pPr>
            <w:r>
              <w:t>S2-2406178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5044C"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2B1FA" w14:textId="77777777" w:rsidR="00E308B2" w:rsidRDefault="00E308B2" w:rsidP="00AC5BAF">
            <w:pPr>
              <w:pStyle w:val="TAL"/>
            </w:pPr>
            <w:r>
              <w:t>23.503 CR1285R3 (Rel-18, 'F'): Clarification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2798C" w14:textId="77777777" w:rsidR="00E308B2" w:rsidRDefault="00E308B2" w:rsidP="00AC5BAF">
            <w:pPr>
              <w:pStyle w:val="TAL"/>
            </w:pPr>
            <w:r>
              <w:t>Huawei, HiSilicon, Samsung,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DAC6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BBC43"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2562A" w14:textId="77777777" w:rsidR="00E308B2" w:rsidRDefault="00E308B2" w:rsidP="00AC5BAF">
            <w:pPr>
              <w:pStyle w:val="TAL"/>
            </w:pPr>
            <w:r>
              <w:t>Revision of S2-2405424 from SA WG2#162. Revised in parallel session to S2-2407017, merging S2-2406686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084D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40DA2" w14:textId="77777777" w:rsidR="00E308B2" w:rsidRDefault="00E308B2" w:rsidP="00AC5BAF">
            <w:pPr>
              <w:pStyle w:val="TAL"/>
            </w:pPr>
            <w:r>
              <w:t>S2-2407017</w:t>
            </w:r>
          </w:p>
        </w:tc>
      </w:tr>
      <w:tr w:rsidR="00E308B2" w14:paraId="1EA3FA5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1183A" w14:textId="77777777" w:rsidR="00E308B2" w:rsidRDefault="00E308B2" w:rsidP="00AC5BAF">
            <w:pPr>
              <w:pStyle w:val="TAL"/>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B295C" w14:textId="77777777" w:rsidR="00E308B2" w:rsidRDefault="00E308B2" w:rsidP="00AC5BAF">
            <w:pPr>
              <w:pStyle w:val="TAL"/>
            </w:pPr>
            <w:r>
              <w:t>S2-2406179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E826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E0E19"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FBD03"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2CD1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2E39E"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2EC5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13AB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757E7" w14:textId="77777777" w:rsidR="00E308B2" w:rsidRDefault="00E308B2" w:rsidP="00AC5BAF">
            <w:pPr>
              <w:pStyle w:val="TAL"/>
            </w:pPr>
          </w:p>
        </w:tc>
      </w:tr>
      <w:tr w:rsidR="00E308B2" w14:paraId="693B821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75850"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3A8D6" w14:textId="77777777" w:rsidR="00E308B2" w:rsidRDefault="00E308B2" w:rsidP="00AC5BAF">
            <w:pPr>
              <w:pStyle w:val="TAL"/>
            </w:pPr>
            <w:r>
              <w:t>S2-2406180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1074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16ACA" w14:textId="77777777" w:rsidR="00E308B2" w:rsidRDefault="00E308B2" w:rsidP="00AC5BAF">
            <w:pPr>
              <w:pStyle w:val="TAL"/>
            </w:pPr>
            <w:r>
              <w:t>KI#2,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A972F"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6AAB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FCA47"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FEE8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F21C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00D4F" w14:textId="77777777" w:rsidR="00E308B2" w:rsidRDefault="00E308B2" w:rsidP="00AC5BAF">
            <w:pPr>
              <w:pStyle w:val="TAL"/>
            </w:pPr>
          </w:p>
        </w:tc>
      </w:tr>
      <w:tr w:rsidR="00E308B2" w14:paraId="497A514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B7A63"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2F85E" w14:textId="77777777" w:rsidR="00E308B2" w:rsidRDefault="00E308B2" w:rsidP="00AC5BAF">
            <w:pPr>
              <w:pStyle w:val="TAL"/>
            </w:pPr>
            <w:r>
              <w:t>S2-2406181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EDDC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FEF64" w14:textId="77777777" w:rsidR="00E308B2" w:rsidRDefault="00E308B2" w:rsidP="00AC5BAF">
            <w:pPr>
              <w:pStyle w:val="TAL"/>
            </w:pPr>
            <w:r>
              <w:t>KI#3, Update of Solution#24 to answer questions from NWM.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FBB26"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B894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D648B"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711D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4742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87FC4" w14:textId="77777777" w:rsidR="00E308B2" w:rsidRDefault="00E308B2" w:rsidP="00AC5BAF">
            <w:pPr>
              <w:pStyle w:val="TAL"/>
            </w:pPr>
          </w:p>
        </w:tc>
      </w:tr>
      <w:tr w:rsidR="00E308B2" w14:paraId="4A9F6A3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BF64A"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46041" w14:textId="77777777" w:rsidR="00E308B2" w:rsidRDefault="00E308B2" w:rsidP="00AC5BAF">
            <w:pPr>
              <w:pStyle w:val="TAL"/>
            </w:pPr>
            <w:r>
              <w:t>S2-2406182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D82B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B9B6A"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6068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62F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0B1C0"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FEF5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E89B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71863" w14:textId="77777777" w:rsidR="00E308B2" w:rsidRDefault="00E308B2" w:rsidP="00AC5BAF">
            <w:pPr>
              <w:pStyle w:val="TAL"/>
            </w:pPr>
          </w:p>
        </w:tc>
      </w:tr>
      <w:tr w:rsidR="00E308B2" w14:paraId="0F52E71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A175E"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F601E" w14:textId="77777777" w:rsidR="00E308B2" w:rsidRDefault="00E308B2" w:rsidP="00AC5BAF">
            <w:pPr>
              <w:pStyle w:val="TAL"/>
            </w:pPr>
            <w:r>
              <w:t>S2-2406183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7391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6DBB0" w14:textId="77777777" w:rsidR="00E308B2" w:rsidRDefault="00E308B2" w:rsidP="00AC5BAF">
            <w:pPr>
              <w:pStyle w:val="TAL"/>
            </w:pPr>
            <w:r>
              <w:t>KI#1 and 2: Conclusions and General approach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6B3CB"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C702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84AE2"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DA68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A6E7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DD5E1" w14:textId="77777777" w:rsidR="00E308B2" w:rsidRDefault="00E308B2" w:rsidP="00AC5BAF">
            <w:pPr>
              <w:pStyle w:val="TAL"/>
            </w:pPr>
          </w:p>
        </w:tc>
      </w:tr>
      <w:tr w:rsidR="00E308B2" w14:paraId="5518156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91D39" w14:textId="77777777" w:rsidR="00E308B2" w:rsidRDefault="00E308B2" w:rsidP="00AC5BAF">
            <w:pPr>
              <w:pStyle w:val="TAL"/>
              <w:rPr>
                <w:sz w:val="24"/>
                <w:szCs w:val="24"/>
              </w:rPr>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2FDCF" w14:textId="77777777" w:rsidR="00E308B2" w:rsidRDefault="00E308B2" w:rsidP="00AC5BAF">
            <w:pPr>
              <w:pStyle w:val="TAL"/>
            </w:pPr>
            <w:r>
              <w:t>S2-2406184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FA97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52E13" w14:textId="77777777" w:rsidR="00E308B2" w:rsidRDefault="00E308B2" w:rsidP="00AC5BAF">
            <w:pPr>
              <w:pStyle w:val="TAL"/>
            </w:pPr>
            <w:r>
              <w:t>KI#3: NF selection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53B56"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2211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B6650"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0DC8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8521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17D7E" w14:textId="77777777" w:rsidR="00E308B2" w:rsidRDefault="00E308B2" w:rsidP="00AC5BAF">
            <w:pPr>
              <w:pStyle w:val="TAL"/>
            </w:pPr>
          </w:p>
        </w:tc>
      </w:tr>
      <w:tr w:rsidR="00E308B2" w14:paraId="73DDB9A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9E6F7"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E3D56" w14:textId="77777777" w:rsidR="00E308B2" w:rsidRDefault="00E308B2" w:rsidP="00AC5BAF">
            <w:pPr>
              <w:pStyle w:val="TAL"/>
            </w:pPr>
            <w:r>
              <w:t>S2-2406185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4018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A95F8" w14:textId="77777777" w:rsidR="00E308B2" w:rsidRDefault="00E308B2" w:rsidP="00AC5BAF">
            <w:pPr>
              <w:pStyle w:val="TAL"/>
            </w:pPr>
            <w:r>
              <w:t>KI#1: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81859" w14:textId="77777777" w:rsidR="00E308B2" w:rsidRDefault="00E308B2" w:rsidP="00AC5BAF">
            <w:pPr>
              <w:pStyle w:val="TAL"/>
            </w:pPr>
            <w:r>
              <w:t>Ericsson, Nokia,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ACC3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981E5"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90A34" w14:textId="77777777" w:rsidR="00E308B2" w:rsidRDefault="00E308B2" w:rsidP="00AC5BAF">
            <w:pPr>
              <w:pStyle w:val="TAL"/>
            </w:pPr>
            <w:r>
              <w:t>Revised in parallel session to S2-2406923.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948D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BC1FD" w14:textId="77777777" w:rsidR="00E308B2" w:rsidRDefault="00E308B2" w:rsidP="00AC5BAF">
            <w:pPr>
              <w:pStyle w:val="TAL"/>
            </w:pPr>
            <w:r>
              <w:t>S2-2406923</w:t>
            </w:r>
          </w:p>
        </w:tc>
      </w:tr>
      <w:tr w:rsidR="00E308B2" w14:paraId="0C0019E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77AEF" w14:textId="77777777" w:rsidR="00E308B2" w:rsidRDefault="00E308B2" w:rsidP="00AC5BAF">
            <w:pPr>
              <w:pStyle w:val="TAL"/>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3D8B3" w14:textId="77777777" w:rsidR="00E308B2" w:rsidRDefault="00E308B2" w:rsidP="00AC5BAF">
            <w:pPr>
              <w:pStyle w:val="TAL"/>
            </w:pPr>
            <w:r>
              <w:t>S2-2406186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D158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EE4D4" w14:textId="77777777" w:rsidR="00E308B2" w:rsidRDefault="00E308B2" w:rsidP="00AC5BAF">
            <w:pPr>
              <w:pStyle w:val="TAL"/>
            </w:pPr>
            <w:r>
              <w:t>KI#2: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D99AA"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D0A5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18D22"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024A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BB3B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AA6DD" w14:textId="77777777" w:rsidR="00E308B2" w:rsidRDefault="00E308B2" w:rsidP="00AC5BAF">
            <w:pPr>
              <w:pStyle w:val="TAL"/>
            </w:pPr>
          </w:p>
        </w:tc>
      </w:tr>
      <w:tr w:rsidR="00E308B2" w14:paraId="48320F0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F1799"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93082" w14:textId="77777777" w:rsidR="00E308B2" w:rsidRDefault="00E308B2" w:rsidP="00AC5BAF">
            <w:pPr>
              <w:pStyle w:val="TAL"/>
            </w:pPr>
            <w:r>
              <w:t>S2-2406187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6C2A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6F2FD" w14:textId="77777777" w:rsidR="00E308B2" w:rsidRDefault="00E308B2" w:rsidP="00AC5BAF">
            <w:pPr>
              <w:pStyle w:val="TAL"/>
            </w:pPr>
            <w:r>
              <w:t>KI#3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497E0" w14:textId="77777777" w:rsidR="00E308B2" w:rsidRDefault="00E308B2" w:rsidP="00AC5BAF">
            <w:pPr>
              <w:pStyle w:val="TAL"/>
            </w:pPr>
            <w:r>
              <w:t>Ericsson, Nokia,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3162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6F08E"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7252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8C0B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58A94" w14:textId="77777777" w:rsidR="00E308B2" w:rsidRDefault="00E308B2" w:rsidP="00AC5BAF">
            <w:pPr>
              <w:pStyle w:val="TAL"/>
            </w:pPr>
          </w:p>
        </w:tc>
      </w:tr>
      <w:tr w:rsidR="00E308B2" w14:paraId="7109746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67EE4"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ECF64" w14:textId="77777777" w:rsidR="00E308B2" w:rsidRDefault="00E308B2" w:rsidP="00AC5BAF">
            <w:pPr>
              <w:pStyle w:val="TAL"/>
            </w:pPr>
            <w:r>
              <w:t>S2-2406188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6EBA5"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AFB40" w14:textId="77777777" w:rsidR="00E308B2" w:rsidRDefault="00E308B2" w:rsidP="00AC5BAF">
            <w:pPr>
              <w:pStyle w:val="TAL"/>
            </w:pPr>
            <w:r>
              <w:t>23.502 CR4815 (Rel-18, 'F'): 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585B7" w14:textId="77777777" w:rsidR="00E308B2" w:rsidRDefault="00E308B2" w:rsidP="00AC5BAF">
            <w:pPr>
              <w:pStyle w:val="TAL"/>
            </w:pPr>
            <w:r>
              <w:t>Ericsson,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7918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7A06B"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20CC1" w14:textId="77777777" w:rsidR="00E308B2" w:rsidRDefault="00E308B2" w:rsidP="00AC5BAF">
            <w:pPr>
              <w:pStyle w:val="TAL"/>
            </w:pPr>
            <w:r>
              <w:t>Revised in parallel session to S2-2406889, merging S2-2406033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0007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E791F" w14:textId="77777777" w:rsidR="00E308B2" w:rsidRDefault="00E308B2" w:rsidP="00AC5BAF">
            <w:pPr>
              <w:pStyle w:val="TAL"/>
            </w:pPr>
            <w:r>
              <w:t>S2-2406889</w:t>
            </w:r>
          </w:p>
        </w:tc>
      </w:tr>
      <w:tr w:rsidR="00E308B2" w14:paraId="5996212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35A9A"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78F00" w14:textId="77777777" w:rsidR="00E308B2" w:rsidRDefault="00E308B2" w:rsidP="00AC5BAF">
            <w:pPr>
              <w:pStyle w:val="TAL"/>
            </w:pPr>
            <w:r>
              <w:t>S2-2406189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5D0A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2BF55" w14:textId="77777777" w:rsidR="00E308B2" w:rsidRDefault="00E308B2" w:rsidP="00AC5BAF">
            <w:pPr>
              <w:pStyle w:val="TAL"/>
            </w:pPr>
            <w:r>
              <w:t>Conclusions on KI#1 Support of regenerative-based satellite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2F4DA" w14:textId="77777777" w:rsidR="00E308B2" w:rsidRDefault="00E308B2" w:rsidP="00AC5BAF">
            <w:pPr>
              <w:pStyle w:val="TAL"/>
            </w:pPr>
            <w:r>
              <w:t>Vivo,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801E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E9374"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B7F0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486E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9476D" w14:textId="77777777" w:rsidR="00E308B2" w:rsidRDefault="00E308B2" w:rsidP="00AC5BAF">
            <w:pPr>
              <w:pStyle w:val="TAL"/>
            </w:pPr>
          </w:p>
        </w:tc>
      </w:tr>
      <w:tr w:rsidR="00E308B2" w14:paraId="32279A2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3897F"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EB849" w14:textId="77777777" w:rsidR="00E308B2" w:rsidRDefault="00E308B2" w:rsidP="00AC5BAF">
            <w:pPr>
              <w:pStyle w:val="TAL"/>
            </w:pPr>
            <w:r>
              <w:t>S2-2406190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098C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185A7" w14:textId="77777777" w:rsidR="00E308B2" w:rsidRDefault="00E308B2" w:rsidP="00AC5BAF">
            <w:pPr>
              <w:pStyle w:val="TAL"/>
            </w:pPr>
            <w:r>
              <w:t>Evaluation and 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1011B"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42D7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03093"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4602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98F7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16CCB" w14:textId="77777777" w:rsidR="00E308B2" w:rsidRDefault="00E308B2" w:rsidP="00AC5BAF">
            <w:pPr>
              <w:pStyle w:val="TAL"/>
            </w:pPr>
          </w:p>
        </w:tc>
      </w:tr>
      <w:tr w:rsidR="00E308B2" w14:paraId="564F574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1FED2"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995A8" w14:textId="77777777" w:rsidR="00E308B2" w:rsidRDefault="00E308B2" w:rsidP="00AC5BAF">
            <w:pPr>
              <w:pStyle w:val="TAL"/>
            </w:pPr>
            <w:r>
              <w:t>S2-2406191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F1FE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8B565" w14:textId="77777777" w:rsidR="00E308B2" w:rsidRDefault="00E308B2" w:rsidP="00AC5BAF">
            <w:pPr>
              <w:pStyle w:val="TAL"/>
            </w:pPr>
            <w:r>
              <w:t>KI#3 Evaluations and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3A58E"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3057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567A5"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5EE6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6982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7E5FF" w14:textId="77777777" w:rsidR="00E308B2" w:rsidRDefault="00E308B2" w:rsidP="00AC5BAF">
            <w:pPr>
              <w:pStyle w:val="TAL"/>
            </w:pPr>
          </w:p>
        </w:tc>
      </w:tr>
      <w:tr w:rsidR="00E308B2" w14:paraId="67CA99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43182"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C2597" w14:textId="77777777" w:rsidR="00E308B2" w:rsidRDefault="00E308B2" w:rsidP="00AC5BAF">
            <w:pPr>
              <w:pStyle w:val="TAL"/>
            </w:pPr>
            <w:r>
              <w:t>S2-2406192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AD1C5"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E4A15" w14:textId="77777777" w:rsidR="00E308B2" w:rsidRDefault="00E308B2" w:rsidP="00AC5BAF">
            <w:pPr>
              <w:pStyle w:val="TAL"/>
            </w:pPr>
            <w:r>
              <w:t>[DRAFT] Reply LS on selected satellite architecture for Store and Forward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CE776"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87FE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04358"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4732A" w14:textId="77777777" w:rsidR="00E308B2" w:rsidRDefault="00E308B2" w:rsidP="00AC5BAF">
            <w:pPr>
              <w:pStyle w:val="TAL"/>
            </w:pPr>
            <w:r>
              <w:t>Response to S2-2405886.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2F72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1B99C" w14:textId="77777777" w:rsidR="00E308B2" w:rsidRDefault="00E308B2" w:rsidP="00AC5BAF">
            <w:pPr>
              <w:pStyle w:val="TAL"/>
            </w:pPr>
          </w:p>
        </w:tc>
      </w:tr>
      <w:tr w:rsidR="00E308B2" w14:paraId="6602B4F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E7DEA"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1545F" w14:textId="77777777" w:rsidR="00E308B2" w:rsidRDefault="00E308B2" w:rsidP="00AC5BAF">
            <w:pPr>
              <w:pStyle w:val="TAL"/>
            </w:pPr>
            <w:r>
              <w:t>S2-2406193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E9C99"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A7C7D" w14:textId="77777777" w:rsidR="00E308B2" w:rsidRDefault="00E308B2" w:rsidP="00AC5BAF">
            <w:pPr>
              <w:pStyle w:val="TAL"/>
            </w:pPr>
            <w:r>
              <w:t>Discussion on sending UE coarse location to eNB.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69843"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BF57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3C53F"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2C98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9BFA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AE07B" w14:textId="77777777" w:rsidR="00E308B2" w:rsidRDefault="00E308B2" w:rsidP="00AC5BAF">
            <w:pPr>
              <w:pStyle w:val="TAL"/>
            </w:pPr>
          </w:p>
        </w:tc>
      </w:tr>
      <w:tr w:rsidR="00E308B2" w14:paraId="0390E58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518E3"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875EF" w14:textId="77777777" w:rsidR="00E308B2" w:rsidRDefault="00E308B2" w:rsidP="00AC5BAF">
            <w:pPr>
              <w:pStyle w:val="TAL"/>
            </w:pPr>
            <w:r>
              <w:t>S2-2406195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137E1"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9755A" w14:textId="77777777" w:rsidR="00E308B2" w:rsidRDefault="00E308B2" w:rsidP="00AC5BAF">
            <w:pPr>
              <w:pStyle w:val="TAL"/>
            </w:pPr>
            <w:r>
              <w:t>[DRAFT] Reply LS on UE Location Information for NB-IoT 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7C387"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4F6F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37BA1"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AD349" w14:textId="77777777" w:rsidR="00E308B2" w:rsidRDefault="00E308B2" w:rsidP="00AC5BAF">
            <w:pPr>
              <w:pStyle w:val="TAL"/>
            </w:pPr>
            <w:r>
              <w:t>Response to S2-2405879.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884D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D068B" w14:textId="77777777" w:rsidR="00E308B2" w:rsidRDefault="00E308B2" w:rsidP="00AC5BAF">
            <w:pPr>
              <w:pStyle w:val="TAL"/>
            </w:pPr>
          </w:p>
        </w:tc>
      </w:tr>
      <w:tr w:rsidR="00E308B2" w14:paraId="4C407F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33101"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BEAF3" w14:textId="77777777" w:rsidR="00E308B2" w:rsidRDefault="00E308B2" w:rsidP="00AC5BAF">
            <w:pPr>
              <w:pStyle w:val="TAL"/>
            </w:pPr>
            <w:r>
              <w:t>S2-2406196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14238"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6454C" w14:textId="77777777" w:rsidR="00E308B2" w:rsidRDefault="00E308B2" w:rsidP="00AC5BAF">
            <w:pPr>
              <w:pStyle w:val="TAL"/>
            </w:pPr>
            <w:r>
              <w:t>[DRAFT] Reply LS on LI considerations for Store and Forward NTN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D3E1D" w14:textId="77777777" w:rsidR="00E308B2" w:rsidRDefault="00E308B2" w:rsidP="00AC5BAF">
            <w:pPr>
              <w:pStyle w:val="TAL"/>
            </w:pPr>
            <w: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4BFA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8E000"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64FA5" w14:textId="77777777" w:rsidR="00E308B2" w:rsidRDefault="00E308B2" w:rsidP="00AC5BAF">
            <w:pPr>
              <w:pStyle w:val="TAL"/>
            </w:pPr>
            <w:r>
              <w:t>Response to S2-2405871.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A392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F0FDD" w14:textId="77777777" w:rsidR="00E308B2" w:rsidRDefault="00E308B2" w:rsidP="00AC5BAF">
            <w:pPr>
              <w:pStyle w:val="TAL"/>
            </w:pPr>
          </w:p>
        </w:tc>
      </w:tr>
      <w:tr w:rsidR="00E308B2" w14:paraId="485FB3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3D8AD"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C52B2" w14:textId="77777777" w:rsidR="00E308B2" w:rsidRDefault="00E308B2" w:rsidP="00AC5BAF">
            <w:pPr>
              <w:pStyle w:val="TAL"/>
            </w:pPr>
            <w:r>
              <w:t>S2-2406197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D3514"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A25DE" w14:textId="77777777" w:rsidR="00E308B2" w:rsidRDefault="00E308B2" w:rsidP="00AC5BAF">
            <w:pPr>
              <w:pStyle w:val="TAL"/>
            </w:pPr>
            <w:r>
              <w:t>Supporting MCPTT Off-Network Mode Group Call Over U2U Multi-Hop Relay.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B9B2D" w14:textId="77777777" w:rsidR="00E308B2" w:rsidRDefault="00E308B2" w:rsidP="00AC5BAF">
            <w:pPr>
              <w:pStyle w:val="TAL"/>
            </w:pPr>
            <w:r>
              <w:t>NIST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CEBE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305F7"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890A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2FC4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65D22" w14:textId="77777777" w:rsidR="00E308B2" w:rsidRDefault="00E308B2" w:rsidP="00AC5BAF">
            <w:pPr>
              <w:pStyle w:val="TAL"/>
            </w:pPr>
          </w:p>
        </w:tc>
      </w:tr>
      <w:tr w:rsidR="00E308B2" w14:paraId="6A4E1A9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DA568"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F5647" w14:textId="77777777" w:rsidR="00E308B2" w:rsidRDefault="00E308B2" w:rsidP="00AC5BAF">
            <w:pPr>
              <w:pStyle w:val="TAL"/>
            </w:pPr>
            <w:r>
              <w:t>S2-2406198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DD748"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8B7CE" w14:textId="77777777" w:rsidR="00E308B2" w:rsidRDefault="00E308B2" w:rsidP="00AC5BAF">
            <w:pPr>
              <w:pStyle w:val="TAL"/>
            </w:pPr>
            <w:r>
              <w:t>[DRAFT] Reply LS on LI considerations for UE-Satellite-UE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01ABA" w14:textId="77777777" w:rsidR="00E308B2" w:rsidRDefault="00E308B2" w:rsidP="00AC5BAF">
            <w:pPr>
              <w:pStyle w:val="TAL"/>
            </w:pPr>
            <w: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E109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F1B1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01275" w14:textId="77777777" w:rsidR="00E308B2" w:rsidRDefault="00E308B2" w:rsidP="00AC5BAF">
            <w:pPr>
              <w:pStyle w:val="TAL"/>
              <w:rPr>
                <w:sz w:val="24"/>
                <w:szCs w:val="24"/>
              </w:rPr>
            </w:pPr>
            <w:r>
              <w:t>Response to S2-2405870.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0F42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2B031" w14:textId="77777777" w:rsidR="00E308B2" w:rsidRDefault="00E308B2" w:rsidP="00AC5BAF">
            <w:pPr>
              <w:pStyle w:val="TAL"/>
            </w:pPr>
          </w:p>
        </w:tc>
      </w:tr>
      <w:tr w:rsidR="00E308B2" w14:paraId="090E4E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F2E68" w14:textId="77777777" w:rsidR="00E308B2" w:rsidRDefault="00E308B2" w:rsidP="00AC5BAF">
            <w:pPr>
              <w:pStyle w:val="TAL"/>
              <w:rPr>
                <w:sz w:val="24"/>
                <w:szCs w:val="24"/>
              </w:rPr>
            </w:pPr>
            <w:r>
              <w:t>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428EB" w14:textId="77777777" w:rsidR="00E308B2" w:rsidRDefault="00E308B2" w:rsidP="00AC5BAF">
            <w:pPr>
              <w:pStyle w:val="TAL"/>
            </w:pPr>
            <w:r>
              <w:t>S2-2406199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290BF"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7ACE7" w14:textId="77777777" w:rsidR="00E308B2" w:rsidRDefault="00E308B2" w:rsidP="00AC5BAF">
            <w:pPr>
              <w:pStyle w:val="TAL"/>
            </w:pPr>
            <w:r>
              <w:t>FS_MPS4msg outstanding issues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0F8A1" w14:textId="77777777" w:rsidR="00E308B2" w:rsidRDefault="00E308B2" w:rsidP="00AC5BAF">
            <w:pPr>
              <w:pStyle w:val="TAL"/>
            </w:pPr>
            <w:r>
              <w:t>Peraton Labs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F02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90D17" w14:textId="77777777" w:rsidR="00E308B2" w:rsidRDefault="00E308B2" w:rsidP="00AC5BAF">
            <w:pPr>
              <w:pStyle w:val="TAL"/>
            </w:pPr>
            <w:r>
              <w:t>FS_MPS4msg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7EB92"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5189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C50A2" w14:textId="77777777" w:rsidR="00E308B2" w:rsidRDefault="00E308B2" w:rsidP="00AC5BAF">
            <w:pPr>
              <w:pStyle w:val="TAL"/>
            </w:pPr>
          </w:p>
        </w:tc>
      </w:tr>
      <w:tr w:rsidR="00E308B2" w14:paraId="76BAC02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6E01E" w14:textId="77777777" w:rsidR="00E308B2" w:rsidRDefault="00E308B2" w:rsidP="00AC5BAF">
            <w:pPr>
              <w:pStyle w:val="TAL"/>
              <w:rPr>
                <w:sz w:val="24"/>
                <w:szCs w:val="24"/>
              </w:rPr>
            </w:pPr>
            <w:r>
              <w:t>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0A149" w14:textId="77777777" w:rsidR="00E308B2" w:rsidRDefault="00E308B2" w:rsidP="00AC5BAF">
            <w:pPr>
              <w:pStyle w:val="TAL"/>
            </w:pPr>
            <w:r>
              <w:t>S2-2406200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844C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4AA7F" w14:textId="77777777" w:rsidR="00E308B2" w:rsidRDefault="00E308B2" w:rsidP="00AC5BAF">
            <w:pPr>
              <w:pStyle w:val="TAL"/>
            </w:pPr>
            <w:r>
              <w:t>TR 23.700-75,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D6FD3" w14:textId="77777777" w:rsidR="00E308B2" w:rsidRDefault="00E308B2" w:rsidP="00AC5BAF">
            <w:pPr>
              <w:pStyle w:val="TAL"/>
            </w:pPr>
            <w:r>
              <w:t>Peraton Labs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7D98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FFA42" w14:textId="77777777" w:rsidR="00E308B2" w:rsidRDefault="00E308B2" w:rsidP="00AC5BAF">
            <w:pPr>
              <w:pStyle w:val="TAL"/>
            </w:pPr>
            <w:r>
              <w:t>FS_MPS4msg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0B25B" w14:textId="77777777" w:rsidR="00E308B2" w:rsidRDefault="00E308B2" w:rsidP="00AC5BAF">
            <w:pPr>
              <w:pStyle w:val="TAL"/>
            </w:pPr>
            <w:r>
              <w:t>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73AF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E7492" w14:textId="77777777" w:rsidR="00E308B2" w:rsidRDefault="00E308B2" w:rsidP="00AC5BAF">
            <w:pPr>
              <w:pStyle w:val="TAL"/>
            </w:pPr>
          </w:p>
        </w:tc>
      </w:tr>
      <w:tr w:rsidR="00E308B2" w14:paraId="550DD6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AA46E" w14:textId="77777777" w:rsidR="00E308B2" w:rsidRDefault="00E308B2" w:rsidP="00AC5BAF">
            <w:pPr>
              <w:pStyle w:val="TAL"/>
              <w:rPr>
                <w:sz w:val="24"/>
                <w:szCs w:val="24"/>
              </w:rPr>
            </w:pPr>
            <w:r>
              <w:t>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3115D" w14:textId="77777777" w:rsidR="00E308B2" w:rsidRDefault="00E308B2" w:rsidP="00AC5BAF">
            <w:pPr>
              <w:pStyle w:val="TAL"/>
            </w:pPr>
            <w:r>
              <w:t>S2-2406201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DEAF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ABDFA" w14:textId="77777777" w:rsidR="00E308B2" w:rsidRDefault="00E308B2" w:rsidP="00AC5BAF">
            <w:pPr>
              <w:pStyle w:val="TAL"/>
            </w:pPr>
            <w:r>
              <w:t>TR 23.700-75,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6C98F" w14:textId="77777777" w:rsidR="00E308B2" w:rsidRDefault="00E308B2" w:rsidP="00AC5BAF">
            <w:pPr>
              <w:pStyle w:val="TAL"/>
            </w:pPr>
            <w:r>
              <w:t>Peraton Labs, CISA ECD, Nokia, Ericsson, Qualcomm, Samsung, 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F2D1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1C9C3" w14:textId="77777777" w:rsidR="00E308B2" w:rsidRDefault="00E308B2" w:rsidP="00AC5BAF">
            <w:pPr>
              <w:pStyle w:val="TAL"/>
            </w:pPr>
            <w:r>
              <w:t>FS_MPS4msg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601BA" w14:textId="77777777" w:rsidR="00E308B2" w:rsidRDefault="00E308B2" w:rsidP="00AC5BAF">
            <w:pPr>
              <w:pStyle w:val="TAL"/>
            </w:pPr>
            <w:r>
              <w:t>Revised in parallel session to S2-2406996.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D05C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36887" w14:textId="77777777" w:rsidR="00E308B2" w:rsidRDefault="00E308B2" w:rsidP="00AC5BAF">
            <w:pPr>
              <w:pStyle w:val="TAL"/>
            </w:pPr>
            <w:r>
              <w:t>S2-2406996</w:t>
            </w:r>
          </w:p>
        </w:tc>
      </w:tr>
      <w:tr w:rsidR="00E308B2" w14:paraId="1C82B75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E26A4" w14:textId="77777777" w:rsidR="00E308B2" w:rsidRDefault="00E308B2" w:rsidP="00AC5BAF">
            <w:pPr>
              <w:pStyle w:val="TAL"/>
            </w:pPr>
            <w:r>
              <w:lastRenderedPageBreak/>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D1580" w14:textId="77777777" w:rsidR="00E308B2" w:rsidRDefault="00E308B2" w:rsidP="00AC5BAF">
            <w:pPr>
              <w:pStyle w:val="TAL"/>
            </w:pPr>
            <w:r>
              <w:t>S2-2406202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ECAFB"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DE636" w14:textId="77777777" w:rsidR="00E308B2" w:rsidRDefault="00E308B2" w:rsidP="00AC5BAF">
            <w:pPr>
              <w:pStyle w:val="TAL"/>
            </w:pPr>
            <w:r>
              <w:t>New WID: MPS for IMS Messaging and SMS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57618" w14:textId="77777777" w:rsidR="00E308B2" w:rsidRPr="00925BE9" w:rsidRDefault="00E308B2" w:rsidP="00AC5BAF">
            <w:pPr>
              <w:pStyle w:val="TAL"/>
              <w:rPr>
                <w:lang w:val="fr-FR"/>
              </w:rPr>
            </w:pPr>
            <w:r w:rsidRPr="00925BE9">
              <w:rPr>
                <w:lang w:val="fr-FR"/>
              </w:rPr>
              <w:t>Peraton Labs, CISA ECD, T-Mobile USA,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02D5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84C6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7F78A" w14:textId="77777777" w:rsidR="00E308B2" w:rsidRDefault="00E308B2" w:rsidP="00AC5BAF">
            <w:pPr>
              <w:pStyle w:val="TAL"/>
              <w:rPr>
                <w:sz w:val="24"/>
                <w:szCs w:val="24"/>
              </w:rPr>
            </w:pPr>
            <w:r>
              <w:t>Revised off-line to S2-2407205.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0471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43504" w14:textId="77777777" w:rsidR="00E308B2" w:rsidRDefault="00E308B2" w:rsidP="00AC5BAF">
            <w:pPr>
              <w:pStyle w:val="TAL"/>
            </w:pPr>
            <w:r>
              <w:t>S2-2407205</w:t>
            </w:r>
          </w:p>
        </w:tc>
      </w:tr>
      <w:tr w:rsidR="00E308B2" w14:paraId="515FB7F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14D9D"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B7047" w14:textId="77777777" w:rsidR="00E308B2" w:rsidRDefault="00E308B2" w:rsidP="00AC5BAF">
            <w:pPr>
              <w:pStyle w:val="TAL"/>
            </w:pPr>
            <w:r>
              <w:t>S2-2406203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F316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62B0F" w14:textId="77777777" w:rsidR="00E308B2" w:rsidRDefault="00E308B2" w:rsidP="00AC5BAF">
            <w:pPr>
              <w:pStyle w:val="TAL"/>
            </w:pPr>
            <w:r>
              <w:t>KI#2 Terminology removal of Editor s Notes.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EA99A"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D59E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ECE8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6FD0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6789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C5042" w14:textId="77777777" w:rsidR="00E308B2" w:rsidRDefault="00E308B2" w:rsidP="00AC5BAF">
            <w:pPr>
              <w:pStyle w:val="TAL"/>
            </w:pPr>
          </w:p>
        </w:tc>
      </w:tr>
      <w:tr w:rsidR="00E308B2" w14:paraId="5EABB3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0425C"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EAAE6" w14:textId="77777777" w:rsidR="00E308B2" w:rsidRDefault="00E308B2" w:rsidP="00AC5BAF">
            <w:pPr>
              <w:pStyle w:val="TAL"/>
            </w:pPr>
            <w:r>
              <w:t>S2-2406204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F0D7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4C594" w14:textId="77777777" w:rsidR="00E308B2" w:rsidRDefault="00E308B2" w:rsidP="00AC5BAF">
            <w:pPr>
              <w:pStyle w:val="TAL"/>
            </w:pPr>
            <w:r>
              <w:t>KI#2 Solution#23 Addressing Editor 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CAAE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4A46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4BB0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87FD9" w14:textId="77777777" w:rsidR="00E308B2" w:rsidRDefault="00E308B2" w:rsidP="00AC5BAF">
            <w:pPr>
              <w:pStyle w:val="TAL"/>
            </w:pPr>
            <w:r>
              <w:t>Revised in parallel session to S2-2406915.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D5C1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17613" w14:textId="77777777" w:rsidR="00E308B2" w:rsidRDefault="00E308B2" w:rsidP="00AC5BAF">
            <w:pPr>
              <w:pStyle w:val="TAL"/>
            </w:pPr>
            <w:r>
              <w:t>S2-2406915</w:t>
            </w:r>
          </w:p>
        </w:tc>
      </w:tr>
      <w:tr w:rsidR="00E308B2" w14:paraId="69CBD74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DDE2B"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10CE3" w14:textId="77777777" w:rsidR="00E308B2" w:rsidRDefault="00E308B2" w:rsidP="00AC5BAF">
            <w:pPr>
              <w:pStyle w:val="TAL"/>
            </w:pPr>
            <w:r>
              <w:t>S2-2406205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81E4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E8460" w14:textId="77777777" w:rsidR="00E308B2" w:rsidRDefault="00E308B2" w:rsidP="00AC5BAF">
            <w:pPr>
              <w:pStyle w:val="TAL"/>
            </w:pPr>
            <w:r>
              <w:t>KI #4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93701"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0234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6A660"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9784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83FF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AD075" w14:textId="77777777" w:rsidR="00E308B2" w:rsidRDefault="00E308B2" w:rsidP="00AC5BAF">
            <w:pPr>
              <w:pStyle w:val="TAL"/>
            </w:pPr>
          </w:p>
        </w:tc>
      </w:tr>
      <w:tr w:rsidR="00E308B2" w14:paraId="5914A69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F3A54"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D796F" w14:textId="77777777" w:rsidR="00E308B2" w:rsidRDefault="00E308B2" w:rsidP="00AC5BAF">
            <w:pPr>
              <w:pStyle w:val="TAL"/>
            </w:pPr>
            <w:r>
              <w:t>S2-2406206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89E1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6DC68" w14:textId="77777777" w:rsidR="00E308B2" w:rsidRDefault="00E308B2" w:rsidP="00AC5BAF">
            <w:pPr>
              <w:pStyle w:val="TAL"/>
            </w:pPr>
            <w:r>
              <w:t>KI #3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27733"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384E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EF759"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3F23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FFC7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69025" w14:textId="77777777" w:rsidR="00E308B2" w:rsidRDefault="00E308B2" w:rsidP="00AC5BAF">
            <w:pPr>
              <w:pStyle w:val="TAL"/>
            </w:pPr>
          </w:p>
        </w:tc>
      </w:tr>
      <w:tr w:rsidR="00E308B2" w14:paraId="40059C9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7F62E"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BF7D6" w14:textId="77777777" w:rsidR="00E308B2" w:rsidRDefault="00E308B2" w:rsidP="00AC5BAF">
            <w:pPr>
              <w:pStyle w:val="TAL"/>
            </w:pPr>
            <w:r>
              <w:t>S2-2406207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F9E4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76228" w14:textId="77777777" w:rsidR="00E308B2" w:rsidRDefault="00E308B2" w:rsidP="00AC5BAF">
            <w:pPr>
              <w:pStyle w:val="TAL"/>
            </w:pPr>
            <w:r>
              <w:t>KI#3, Sol#31: Resolve ENs and add clarifications.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D6F00"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81E0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3DF6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D965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D0BA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4D82A" w14:textId="77777777" w:rsidR="00E308B2" w:rsidRDefault="00E308B2" w:rsidP="00AC5BAF">
            <w:pPr>
              <w:pStyle w:val="TAL"/>
            </w:pPr>
          </w:p>
        </w:tc>
      </w:tr>
      <w:tr w:rsidR="00E308B2" w14:paraId="3C260D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47AA9"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27544" w14:textId="77777777" w:rsidR="00E308B2" w:rsidRDefault="00E308B2" w:rsidP="00AC5BAF">
            <w:pPr>
              <w:pStyle w:val="TAL"/>
            </w:pPr>
            <w:r>
              <w:t>S2-2406208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9A3A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8BB9B" w14:textId="77777777" w:rsidR="00E308B2" w:rsidRDefault="00E308B2" w:rsidP="00AC5BAF">
            <w:pPr>
              <w:pStyle w:val="TAL"/>
            </w:pPr>
            <w:r>
              <w:t>KI #1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1CCAC"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5D88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F6B95"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F1F1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8F87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0ED21" w14:textId="77777777" w:rsidR="00E308B2" w:rsidRDefault="00E308B2" w:rsidP="00AC5BAF">
            <w:pPr>
              <w:pStyle w:val="TAL"/>
            </w:pPr>
          </w:p>
        </w:tc>
      </w:tr>
      <w:tr w:rsidR="00E308B2" w14:paraId="03182A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42469"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59FB8" w14:textId="77777777" w:rsidR="00E308B2" w:rsidRDefault="00E308B2" w:rsidP="00AC5BAF">
            <w:pPr>
              <w:pStyle w:val="TAL"/>
            </w:pPr>
            <w:r>
              <w:t>S2-2406209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D2BF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B64B6" w14:textId="77777777" w:rsidR="00E308B2" w:rsidRDefault="00E308B2" w:rsidP="00AC5BAF">
            <w:pPr>
              <w:pStyle w:val="TAL"/>
            </w:pPr>
            <w:r>
              <w:t>KI#2, Sol#7: Solution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381BF" w14:textId="77777777" w:rsidR="00E308B2" w:rsidRDefault="00E308B2" w:rsidP="00AC5BAF">
            <w:pPr>
              <w:pStyle w:val="TAL"/>
            </w:pPr>
            <w:r>
              <w:t>LG Electronics, China Mobile, TOYOTA MOTOR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537F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074FD"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4F6B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A689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9FCE8" w14:textId="77777777" w:rsidR="00E308B2" w:rsidRDefault="00E308B2" w:rsidP="00AC5BAF">
            <w:pPr>
              <w:pStyle w:val="TAL"/>
            </w:pPr>
          </w:p>
        </w:tc>
      </w:tr>
      <w:tr w:rsidR="00E308B2" w14:paraId="1F7BD41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8D807"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46774" w14:textId="77777777" w:rsidR="00E308B2" w:rsidRDefault="00E308B2" w:rsidP="00AC5BAF">
            <w:pPr>
              <w:pStyle w:val="TAL"/>
            </w:pPr>
            <w:r>
              <w:t>S2-2406210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18EA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986E3" w14:textId="77777777" w:rsidR="00E308B2" w:rsidRDefault="00E308B2" w:rsidP="00AC5BAF">
            <w:pPr>
              <w:pStyle w:val="TAL"/>
            </w:pPr>
            <w:r>
              <w:t>KI#1, Sol#2: Solution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8887C"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8C49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B33B2"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AEEC9" w14:textId="77777777" w:rsidR="00E308B2" w:rsidRDefault="00E308B2" w:rsidP="00AC5BAF">
            <w:pPr>
              <w:pStyle w:val="TAL"/>
            </w:pPr>
            <w:r>
              <w:t>Revision of S2-2404352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7548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3CCFC" w14:textId="77777777" w:rsidR="00E308B2" w:rsidRDefault="00E308B2" w:rsidP="00AC5BAF">
            <w:pPr>
              <w:pStyle w:val="TAL"/>
            </w:pPr>
          </w:p>
        </w:tc>
      </w:tr>
      <w:tr w:rsidR="00E308B2" w14:paraId="5FE96F5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32E98"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F73AD" w14:textId="77777777" w:rsidR="00E308B2" w:rsidRDefault="00E308B2" w:rsidP="00AC5BAF">
            <w:pPr>
              <w:pStyle w:val="TAL"/>
            </w:pPr>
            <w:r>
              <w:t>S2-2406211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5BAC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BDCD4" w14:textId="77777777" w:rsidR="00E308B2" w:rsidRDefault="00E308B2" w:rsidP="00AC5BAF">
            <w:pPr>
              <w:pStyle w:val="TAL"/>
            </w:pPr>
            <w:r>
              <w:t>KI#2&amp;3, Sol#15: Solution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39E1D"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583F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58FBA"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78DFD" w14:textId="77777777" w:rsidR="00E308B2" w:rsidRDefault="00E308B2" w:rsidP="00AC5BAF">
            <w:pPr>
              <w:pStyle w:val="TAL"/>
            </w:pPr>
            <w:r>
              <w:t>Revision of S2-2404354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EFE5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F80B4" w14:textId="77777777" w:rsidR="00E308B2" w:rsidRDefault="00E308B2" w:rsidP="00AC5BAF">
            <w:pPr>
              <w:pStyle w:val="TAL"/>
            </w:pPr>
          </w:p>
        </w:tc>
      </w:tr>
      <w:tr w:rsidR="00E308B2" w14:paraId="01C369D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0BF9C"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39233" w14:textId="77777777" w:rsidR="00E308B2" w:rsidRDefault="00E308B2" w:rsidP="00AC5BAF">
            <w:pPr>
              <w:pStyle w:val="TAL"/>
            </w:pPr>
            <w:r>
              <w:t>S2-2406212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C6FC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97A3E" w14:textId="77777777" w:rsidR="00E308B2" w:rsidRDefault="00E308B2" w:rsidP="00AC5BAF">
            <w:pPr>
              <w:pStyle w:val="TAL"/>
            </w:pPr>
            <w:r>
              <w:t>KI#2, Sol#4: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3588B"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892E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98469"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982B7" w14:textId="77777777" w:rsidR="00E308B2" w:rsidRDefault="00E308B2" w:rsidP="00AC5BAF">
            <w:pPr>
              <w:pStyle w:val="TAL"/>
            </w:pPr>
            <w:r>
              <w:t>Revision of S2-2404579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886C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6D057" w14:textId="77777777" w:rsidR="00E308B2" w:rsidRDefault="00E308B2" w:rsidP="00AC5BAF">
            <w:pPr>
              <w:pStyle w:val="TAL"/>
            </w:pPr>
          </w:p>
        </w:tc>
      </w:tr>
      <w:tr w:rsidR="00E308B2" w14:paraId="04F7C4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0BEA4"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E6961" w14:textId="77777777" w:rsidR="00E308B2" w:rsidRDefault="00E308B2" w:rsidP="00AC5BAF">
            <w:pPr>
              <w:pStyle w:val="TAL"/>
            </w:pPr>
            <w:r>
              <w:t>S2-2406213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D89E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F35D6" w14:textId="77777777" w:rsidR="00E308B2" w:rsidRDefault="00E308B2" w:rsidP="00AC5BAF">
            <w:pPr>
              <w:pStyle w:val="TAL"/>
            </w:pPr>
            <w:r>
              <w:t>KI#2, Sol#4&amp;Sol#5: Updates regarding subscription data for MWAB.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115F3"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408D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4A3E2"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FE547" w14:textId="77777777" w:rsidR="00E308B2" w:rsidRDefault="00E308B2" w:rsidP="00AC5BAF">
            <w:pPr>
              <w:pStyle w:val="TAL"/>
            </w:pPr>
            <w:r>
              <w:t>Revision of S2-2404580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B95E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2B934" w14:textId="77777777" w:rsidR="00E308B2" w:rsidRDefault="00E308B2" w:rsidP="00AC5BAF">
            <w:pPr>
              <w:pStyle w:val="TAL"/>
            </w:pPr>
          </w:p>
        </w:tc>
      </w:tr>
      <w:tr w:rsidR="00E308B2" w14:paraId="123DD8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CD1DA"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B6F30" w14:textId="77777777" w:rsidR="00E308B2" w:rsidRDefault="00E308B2" w:rsidP="00AC5BAF">
            <w:pPr>
              <w:pStyle w:val="TAL"/>
            </w:pPr>
            <w:r>
              <w:t>S2-2406214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559D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50319" w14:textId="77777777" w:rsidR="00E308B2" w:rsidRDefault="00E308B2" w:rsidP="00AC5BAF">
            <w:pPr>
              <w:pStyle w:val="TAL"/>
            </w:pPr>
            <w:r>
              <w:t>KI#1,2,3,5&amp;6, Sol#1: Updates to resolve some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49611"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E0F0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334F8"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3D521" w14:textId="77777777" w:rsidR="00E308B2" w:rsidRDefault="00E308B2" w:rsidP="00AC5BAF">
            <w:pPr>
              <w:pStyle w:val="TAL"/>
            </w:pPr>
            <w:r>
              <w:t>Revision of S2-2404581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40DF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847F9" w14:textId="77777777" w:rsidR="00E308B2" w:rsidRDefault="00E308B2" w:rsidP="00AC5BAF">
            <w:pPr>
              <w:pStyle w:val="TAL"/>
            </w:pPr>
          </w:p>
        </w:tc>
      </w:tr>
      <w:tr w:rsidR="00E308B2" w14:paraId="2D120ED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2A833" w14:textId="77777777" w:rsidR="00E308B2" w:rsidRDefault="00E308B2" w:rsidP="00AC5BAF">
            <w:pPr>
              <w:pStyle w:val="TAL"/>
              <w:rPr>
                <w:sz w:val="24"/>
                <w:szCs w:val="24"/>
              </w:rPr>
            </w:pPr>
            <w:r>
              <w:lastRenderedPageBreak/>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B97C1" w14:textId="77777777" w:rsidR="00E308B2" w:rsidRDefault="00E308B2" w:rsidP="00AC5BAF">
            <w:pPr>
              <w:pStyle w:val="TAL"/>
            </w:pPr>
            <w:r>
              <w:t>S2-2406215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977D1"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6694F" w14:textId="77777777" w:rsidR="00E308B2" w:rsidRDefault="00E308B2" w:rsidP="00AC5BAF">
            <w:pPr>
              <w:pStyle w:val="TAL"/>
            </w:pPr>
            <w:r>
              <w:t>[DRAFT] Reply LS on Clarification on Dual Registration Indication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2FA7B"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0010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50453" w14:textId="77777777" w:rsidR="00E308B2" w:rsidRDefault="00E308B2" w:rsidP="00AC5BAF">
            <w:pPr>
              <w:pStyle w:val="TAL"/>
              <w:rPr>
                <w:sz w:val="24"/>
                <w:szCs w:val="24"/>
              </w:rPr>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3AB42" w14:textId="77777777" w:rsidR="00E308B2" w:rsidRDefault="00E308B2" w:rsidP="00AC5BAF">
            <w:pPr>
              <w:pStyle w:val="TAL"/>
            </w:pPr>
            <w:r>
              <w:t>Response to S2-2405868. This response LS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DEB47"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7D6A4" w14:textId="77777777" w:rsidR="00E308B2" w:rsidRDefault="00E308B2" w:rsidP="00AC5BAF">
            <w:pPr>
              <w:pStyle w:val="TAL"/>
            </w:pPr>
          </w:p>
        </w:tc>
      </w:tr>
      <w:tr w:rsidR="00E308B2" w14:paraId="1764ECB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14AD1"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00A8C" w14:textId="77777777" w:rsidR="00E308B2" w:rsidRDefault="00E308B2" w:rsidP="00AC5BAF">
            <w:pPr>
              <w:pStyle w:val="TAL"/>
            </w:pPr>
            <w:r>
              <w:t>S2-2406216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14F6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14679" w14:textId="77777777" w:rsidR="00E308B2" w:rsidRDefault="00E308B2" w:rsidP="00AC5BAF">
            <w:pPr>
              <w:pStyle w:val="TAL"/>
            </w:pPr>
            <w:r>
              <w:t>[DRAFT] Reply LS on Clarification related to NR RedCap UE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93618"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D220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ED17C"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780C0" w14:textId="77777777" w:rsidR="00E308B2" w:rsidRDefault="00E308B2" w:rsidP="00AC5BAF">
            <w:pPr>
              <w:pStyle w:val="TAL"/>
            </w:pPr>
            <w:r>
              <w:t>Response to S2-2405864. Revised in parallel session to S2-2406918.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3259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5AB2E" w14:textId="77777777" w:rsidR="00E308B2" w:rsidRDefault="00E308B2" w:rsidP="00AC5BAF">
            <w:pPr>
              <w:pStyle w:val="TAL"/>
            </w:pPr>
            <w:r>
              <w:t>S2-2406918</w:t>
            </w:r>
          </w:p>
        </w:tc>
      </w:tr>
      <w:tr w:rsidR="00E308B2" w14:paraId="0565341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8E1C6" w14:textId="77777777" w:rsidR="00E308B2" w:rsidRDefault="00E308B2" w:rsidP="00AC5BAF">
            <w:pPr>
              <w:pStyle w:val="TAL"/>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A277F" w14:textId="77777777" w:rsidR="00E308B2" w:rsidRDefault="00E308B2" w:rsidP="00AC5BAF">
            <w:pPr>
              <w:pStyle w:val="TAL"/>
            </w:pPr>
            <w:r>
              <w:t>S2-2406217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A005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ADA59" w14:textId="77777777" w:rsidR="00E308B2" w:rsidRDefault="00E308B2" w:rsidP="00AC5BAF">
            <w:pPr>
              <w:pStyle w:val="TAL"/>
            </w:pPr>
            <w:r>
              <w:t>23.247 CR0370 (Rel-18, 'F'): Clarification on NR RedCap UEs Information and Group message delivery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767A5"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FDA3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34F70"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B656A" w14:textId="77777777" w:rsidR="00E308B2" w:rsidRDefault="00E308B2" w:rsidP="00AC5BAF">
            <w:pPr>
              <w:pStyle w:val="TAL"/>
            </w:pPr>
            <w:r>
              <w:t>Revised in parallel session to S2-2406917.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E525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AEF8F" w14:textId="77777777" w:rsidR="00E308B2" w:rsidRDefault="00E308B2" w:rsidP="00AC5BAF">
            <w:pPr>
              <w:pStyle w:val="TAL"/>
            </w:pPr>
            <w:r>
              <w:t>S2-2406917</w:t>
            </w:r>
          </w:p>
        </w:tc>
      </w:tr>
      <w:tr w:rsidR="00E308B2" w14:paraId="2F65EDC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D1D58"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B8685" w14:textId="77777777" w:rsidR="00E308B2" w:rsidRDefault="00E308B2" w:rsidP="00AC5BAF">
            <w:pPr>
              <w:pStyle w:val="TAL"/>
            </w:pPr>
            <w:r>
              <w:t>S2-2406218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4761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2CE56" w14:textId="77777777" w:rsidR="00E308B2" w:rsidRDefault="00E308B2" w:rsidP="00AC5BAF">
            <w:pPr>
              <w:pStyle w:val="TAL"/>
            </w:pPr>
            <w:r>
              <w:t>23.586 CR0137 (Rel-18, 'F'): Clarification on the service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27064"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E7A2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205FC"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C7522" w14:textId="77777777" w:rsidR="00E308B2" w:rsidRDefault="00E308B2" w:rsidP="00AC5BAF">
            <w:pPr>
              <w:pStyle w:val="TAL"/>
            </w:pPr>
            <w:r>
              <w:t>Revised in parallel session to S2-2407094.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651F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489C4" w14:textId="77777777" w:rsidR="00E308B2" w:rsidRDefault="00E308B2" w:rsidP="00AC5BAF">
            <w:pPr>
              <w:pStyle w:val="TAL"/>
            </w:pPr>
            <w:r>
              <w:t>S2-2407094</w:t>
            </w:r>
          </w:p>
        </w:tc>
      </w:tr>
      <w:tr w:rsidR="00E308B2" w14:paraId="59087E1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FF9BB"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C603D" w14:textId="77777777" w:rsidR="00E308B2" w:rsidRDefault="00E308B2" w:rsidP="00AC5BAF">
            <w:pPr>
              <w:pStyle w:val="TAL"/>
            </w:pPr>
            <w:r>
              <w:t>S2-2406219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4CDD1"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8939C" w14:textId="77777777" w:rsidR="00E308B2" w:rsidRDefault="00E308B2" w:rsidP="00AC5BAF">
            <w:pPr>
              <w:pStyle w:val="TAL"/>
            </w:pPr>
            <w:r>
              <w:t>[DRAFT] Reply LS on Question on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3827E"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1E5C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9D4FE"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D0737" w14:textId="77777777" w:rsidR="00E308B2" w:rsidRDefault="00E308B2" w:rsidP="00AC5BAF">
            <w:pPr>
              <w:pStyle w:val="TAL"/>
            </w:pPr>
            <w:r>
              <w:t>Response to S2-2405863. Revised in parallel session to S2-2407092 (withdrawn).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A94E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E7C05" w14:textId="77777777" w:rsidR="00E308B2" w:rsidRDefault="00E308B2" w:rsidP="00AC5BAF">
            <w:pPr>
              <w:pStyle w:val="TAL"/>
            </w:pPr>
            <w:r>
              <w:t>S2-2407092</w:t>
            </w:r>
          </w:p>
        </w:tc>
      </w:tr>
      <w:tr w:rsidR="00E308B2" w14:paraId="0BE1157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A33FD"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93F83" w14:textId="77777777" w:rsidR="00E308B2" w:rsidRDefault="00E308B2" w:rsidP="00AC5BAF">
            <w:pPr>
              <w:pStyle w:val="TAL"/>
            </w:pPr>
            <w:r>
              <w:t>S2-2406220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64CD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DF206" w14:textId="77777777" w:rsidR="00E308B2" w:rsidRDefault="00E308B2" w:rsidP="00AC5BAF">
            <w:pPr>
              <w:pStyle w:val="TAL"/>
            </w:pPr>
            <w:r>
              <w:t>23.502 CR4816 (Rel-18, 'F'): Adding Application Layer ID to Nnef_ServiceParameter service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AB303"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243F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65EAE"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B0E1A" w14:textId="77777777" w:rsidR="00E308B2" w:rsidRDefault="00E308B2" w:rsidP="00AC5BAF">
            <w:pPr>
              <w:pStyle w:val="TAL"/>
            </w:pPr>
            <w:r>
              <w:t>Merged into S2-2407091.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8F3EF"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2CE4C" w14:textId="77777777" w:rsidR="00E308B2" w:rsidRDefault="00E308B2" w:rsidP="00AC5BAF">
            <w:pPr>
              <w:pStyle w:val="TAL"/>
            </w:pPr>
          </w:p>
        </w:tc>
      </w:tr>
      <w:tr w:rsidR="00E308B2" w14:paraId="00DD9F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190F5"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2E437" w14:textId="77777777" w:rsidR="00E308B2" w:rsidRDefault="00E308B2" w:rsidP="00AC5BAF">
            <w:pPr>
              <w:pStyle w:val="TAL"/>
            </w:pPr>
            <w:r>
              <w:t>S2-2406221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9EA53"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F2B8D" w14:textId="77777777" w:rsidR="00E308B2" w:rsidRDefault="00E308B2" w:rsidP="00AC5BAF">
            <w:pPr>
              <w:pStyle w:val="TAL"/>
            </w:pPr>
            <w:r>
              <w:t>23.586 CR0138 (Rel-18, 'F'): Clarification on the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678F2"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AA2A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E7FC3"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8445E" w14:textId="77777777" w:rsidR="00E308B2" w:rsidRDefault="00E308B2" w:rsidP="00AC5BAF">
            <w:pPr>
              <w:pStyle w:val="TAL"/>
            </w:pPr>
            <w:r>
              <w:t>Revised in parallel session to S2-2407093.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38C8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33B10" w14:textId="77777777" w:rsidR="00E308B2" w:rsidRDefault="00E308B2" w:rsidP="00AC5BAF">
            <w:pPr>
              <w:pStyle w:val="TAL"/>
            </w:pPr>
            <w:r>
              <w:t>S2-2407093</w:t>
            </w:r>
          </w:p>
        </w:tc>
      </w:tr>
      <w:tr w:rsidR="00E308B2" w14:paraId="40867D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8E7F2"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712A4" w14:textId="77777777" w:rsidR="00E308B2" w:rsidRDefault="00E308B2" w:rsidP="00AC5BAF">
            <w:pPr>
              <w:pStyle w:val="TAL"/>
            </w:pPr>
            <w:r>
              <w:t>S2-2406222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3202E"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64F44" w14:textId="77777777" w:rsidR="00E308B2" w:rsidRDefault="00E308B2" w:rsidP="00AC5BAF">
            <w:pPr>
              <w:pStyle w:val="TAL"/>
            </w:pPr>
            <w:r>
              <w:t>Discussion and proposal on the ALID in the SLPP.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BB346"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980E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25310"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97B68"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0228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904B5" w14:textId="77777777" w:rsidR="00E308B2" w:rsidRDefault="00E308B2" w:rsidP="00AC5BAF">
            <w:pPr>
              <w:pStyle w:val="TAL"/>
            </w:pPr>
          </w:p>
        </w:tc>
      </w:tr>
      <w:tr w:rsidR="00E308B2" w14:paraId="09C92C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D16FF"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7DA7B" w14:textId="77777777" w:rsidR="00E308B2" w:rsidRDefault="00E308B2" w:rsidP="00AC5BAF">
            <w:pPr>
              <w:pStyle w:val="TAL"/>
            </w:pPr>
            <w:r>
              <w:t>S2-2406223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549B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B038D" w14:textId="77777777" w:rsidR="00E308B2" w:rsidRDefault="00E308B2" w:rsidP="00AC5BAF">
            <w:pPr>
              <w:pStyle w:val="TAL"/>
            </w:pPr>
            <w:r>
              <w:t>[DRAFT] Reply LS on application layer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3DF8F"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458A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9C121"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2ED40" w14:textId="77777777" w:rsidR="00E308B2" w:rsidRDefault="00E308B2" w:rsidP="00AC5BAF">
            <w:pPr>
              <w:pStyle w:val="TAL"/>
            </w:pPr>
            <w:r>
              <w:t>Response to S2-2405880.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48286"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01317" w14:textId="77777777" w:rsidR="00E308B2" w:rsidRDefault="00E308B2" w:rsidP="00AC5BAF">
            <w:pPr>
              <w:pStyle w:val="TAL"/>
            </w:pPr>
          </w:p>
        </w:tc>
      </w:tr>
      <w:tr w:rsidR="00E308B2" w14:paraId="79265F2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F4193"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35434" w14:textId="77777777" w:rsidR="00E308B2" w:rsidRDefault="00E308B2" w:rsidP="00AC5BAF">
            <w:pPr>
              <w:pStyle w:val="TAL"/>
            </w:pPr>
            <w:r>
              <w:t>S2-2406224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24AC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A64F8" w14:textId="77777777" w:rsidR="00E308B2" w:rsidRDefault="00E308B2" w:rsidP="00AC5BAF">
            <w:pPr>
              <w:pStyle w:val="TAL"/>
            </w:pPr>
            <w:r>
              <w:t>23.586 CR0139 (Rel-18, 'F'): Clarification on the Application Layer ID in SLPP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040EE"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7C53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50E19"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A7D05"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AFB89"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0A4FD" w14:textId="77777777" w:rsidR="00E308B2" w:rsidRDefault="00E308B2" w:rsidP="00AC5BAF">
            <w:pPr>
              <w:pStyle w:val="TAL"/>
            </w:pPr>
          </w:p>
        </w:tc>
      </w:tr>
      <w:tr w:rsidR="00E308B2" w14:paraId="0617C0F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DC59E" w14:textId="77777777" w:rsidR="00E308B2" w:rsidRDefault="00E308B2" w:rsidP="00AC5BAF">
            <w:pPr>
              <w:pStyle w:val="TAL"/>
              <w:rPr>
                <w:sz w:val="24"/>
                <w:szCs w:val="24"/>
              </w:rPr>
            </w:pPr>
            <w:r>
              <w:t>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325E0" w14:textId="77777777" w:rsidR="00E308B2" w:rsidRDefault="00E308B2" w:rsidP="00AC5BAF">
            <w:pPr>
              <w:pStyle w:val="TAL"/>
            </w:pPr>
            <w:r>
              <w:t>S2-2406225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0D64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9E5DE" w14:textId="77777777" w:rsidR="00E308B2" w:rsidRDefault="00E308B2" w:rsidP="00AC5BAF">
            <w:pPr>
              <w:pStyle w:val="TAL"/>
            </w:pPr>
            <w:r>
              <w:t>23.501 CR5364R4 (Rel-19, 'B'): RVAS with target NF selection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461B3" w14:textId="77777777" w:rsidR="00E308B2" w:rsidRDefault="00E308B2" w:rsidP="00AC5BAF">
            <w:pPr>
              <w:pStyle w:val="TAL"/>
            </w:pPr>
            <w:r>
              <w:t>Ericsson, Nokia, Deutsche Telekom, [AT&amp;T, Samsung,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4C0A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FC274"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39251" w14:textId="77777777" w:rsidR="00E308B2" w:rsidRDefault="00E308B2" w:rsidP="00AC5BAF">
            <w:pPr>
              <w:pStyle w:val="TAL"/>
            </w:pPr>
            <w:r>
              <w:t>Revision of S2-2405803 from SA WG2#162. Revised in parallel session to S2-2407028.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0ED6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0D9FF" w14:textId="77777777" w:rsidR="00E308B2" w:rsidRDefault="00E308B2" w:rsidP="00AC5BAF">
            <w:pPr>
              <w:pStyle w:val="TAL"/>
            </w:pPr>
            <w:r>
              <w:t>S2-2407028</w:t>
            </w:r>
          </w:p>
        </w:tc>
      </w:tr>
      <w:tr w:rsidR="00E308B2" w14:paraId="78F2DDC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369F9"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55AEA" w14:textId="77777777" w:rsidR="00E308B2" w:rsidRDefault="00E308B2" w:rsidP="00AC5BAF">
            <w:pPr>
              <w:pStyle w:val="TAL"/>
            </w:pPr>
            <w:r>
              <w:t>S2-2406226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D743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10898" w14:textId="77777777" w:rsidR="00E308B2" w:rsidRDefault="00E308B2" w:rsidP="00AC5BAF">
            <w:pPr>
              <w:pStyle w:val="TAL"/>
            </w:pPr>
            <w:r>
              <w:t>KI#2, Sol #26: Update to remove ENs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3B783" w14:textId="77777777" w:rsidR="00E308B2" w:rsidRDefault="00E308B2" w:rsidP="00AC5BAF">
            <w:pPr>
              <w:pStyle w:val="TAL"/>
            </w:pPr>
            <w:r>
              <w:t>Ericsson, Meta USA, Apple, Lenovo, 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4060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790B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848A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7E5A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29109" w14:textId="77777777" w:rsidR="00E308B2" w:rsidRDefault="00E308B2" w:rsidP="00AC5BAF">
            <w:pPr>
              <w:pStyle w:val="TAL"/>
            </w:pPr>
          </w:p>
        </w:tc>
      </w:tr>
      <w:tr w:rsidR="00E308B2" w14:paraId="4D972E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347DB" w14:textId="77777777" w:rsidR="00E308B2" w:rsidRDefault="00E308B2" w:rsidP="00AC5BAF">
            <w:pPr>
              <w:pStyle w:val="TAL"/>
              <w:rPr>
                <w:sz w:val="24"/>
                <w:szCs w:val="24"/>
              </w:rPr>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85C54" w14:textId="77777777" w:rsidR="00E308B2" w:rsidRDefault="00E308B2" w:rsidP="00AC5BAF">
            <w:pPr>
              <w:pStyle w:val="TAL"/>
            </w:pPr>
            <w:r>
              <w:t>S2-2406227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AA5B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4DF02" w14:textId="77777777" w:rsidR="00E308B2" w:rsidRDefault="00E308B2" w:rsidP="00AC5BAF">
            <w:pPr>
              <w:pStyle w:val="TAL"/>
            </w:pPr>
            <w:r>
              <w:t>KI#2 Evaluation and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C4C08" w14:textId="77777777" w:rsidR="00E308B2" w:rsidRDefault="00E308B2" w:rsidP="00AC5BAF">
            <w:pPr>
              <w:pStyle w:val="TAL"/>
            </w:pPr>
            <w:r>
              <w:t>Ericsson, Meta USA, Apple,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DB5D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6826D"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670B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E92D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32535" w14:textId="77777777" w:rsidR="00E308B2" w:rsidRDefault="00E308B2" w:rsidP="00AC5BAF">
            <w:pPr>
              <w:pStyle w:val="TAL"/>
            </w:pPr>
          </w:p>
        </w:tc>
      </w:tr>
      <w:tr w:rsidR="00E308B2" w14:paraId="55CE1B7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E0DEE"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92B9E" w14:textId="77777777" w:rsidR="00E308B2" w:rsidRDefault="00E308B2" w:rsidP="00AC5BAF">
            <w:pPr>
              <w:pStyle w:val="TAL"/>
            </w:pPr>
            <w:r>
              <w:t>S2-2406228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B232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0E922" w14:textId="77777777" w:rsidR="00E308B2" w:rsidRDefault="00E308B2" w:rsidP="00AC5BAF">
            <w:pPr>
              <w:pStyle w:val="TAL"/>
            </w:pPr>
            <w:r>
              <w:t>KI#1 Evaluation and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CA640"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2CA7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E935E"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8707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F4D9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14559" w14:textId="77777777" w:rsidR="00E308B2" w:rsidRDefault="00E308B2" w:rsidP="00AC5BAF">
            <w:pPr>
              <w:pStyle w:val="TAL"/>
            </w:pPr>
          </w:p>
        </w:tc>
      </w:tr>
      <w:tr w:rsidR="00E308B2" w14:paraId="0157364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127B5"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D256B" w14:textId="77777777" w:rsidR="00E308B2" w:rsidRDefault="00E308B2" w:rsidP="00AC5BAF">
            <w:pPr>
              <w:pStyle w:val="TAL"/>
            </w:pPr>
            <w:r>
              <w:t>S2-2406229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14B7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90D03" w14:textId="77777777" w:rsidR="00E308B2" w:rsidRDefault="00E308B2" w:rsidP="00AC5BAF">
            <w:pPr>
              <w:pStyle w:val="TAL"/>
            </w:pPr>
            <w:r>
              <w:t>KI#3 Evaluation and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524CC"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197E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E35A4"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CA68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E3E2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20F72" w14:textId="77777777" w:rsidR="00E308B2" w:rsidRDefault="00E308B2" w:rsidP="00AC5BAF">
            <w:pPr>
              <w:pStyle w:val="TAL"/>
            </w:pPr>
          </w:p>
        </w:tc>
      </w:tr>
      <w:tr w:rsidR="00E308B2" w14:paraId="5862306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9E0B4"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E091F" w14:textId="77777777" w:rsidR="00E308B2" w:rsidRDefault="00E308B2" w:rsidP="00AC5BAF">
            <w:pPr>
              <w:pStyle w:val="TAL"/>
            </w:pPr>
            <w:r>
              <w:t>S2-2406230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0A1C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BC253" w14:textId="77777777" w:rsidR="00E308B2" w:rsidRDefault="00E308B2" w:rsidP="00AC5BAF">
            <w:pPr>
              <w:pStyle w:val="TAL"/>
            </w:pPr>
            <w:r>
              <w:t>KI#4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AB695" w14:textId="77777777" w:rsidR="00E308B2" w:rsidRDefault="00E308B2" w:rsidP="00AC5BAF">
            <w:pPr>
              <w:pStyle w:val="TAL"/>
            </w:pPr>
            <w:r>
              <w:t>Ericsson,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B301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0EAE1"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F6B4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2EC0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526E6" w14:textId="77777777" w:rsidR="00E308B2" w:rsidRDefault="00E308B2" w:rsidP="00AC5BAF">
            <w:pPr>
              <w:pStyle w:val="TAL"/>
            </w:pPr>
          </w:p>
        </w:tc>
      </w:tr>
      <w:tr w:rsidR="00E308B2" w14:paraId="3261C7B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7BA28"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D6918" w14:textId="77777777" w:rsidR="00E308B2" w:rsidRDefault="00E308B2" w:rsidP="00AC5BAF">
            <w:pPr>
              <w:pStyle w:val="TAL"/>
            </w:pPr>
            <w:r>
              <w:t>S2-2406231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5B26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92C53" w14:textId="77777777" w:rsidR="00E308B2" w:rsidRDefault="00E308B2" w:rsidP="00AC5BAF">
            <w:pPr>
              <w:pStyle w:val="TAL"/>
            </w:pPr>
            <w:r>
              <w:t>KI#5 Evaluation and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63401"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611F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CC1B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F98A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F904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F3004" w14:textId="77777777" w:rsidR="00E308B2" w:rsidRDefault="00E308B2" w:rsidP="00AC5BAF">
            <w:pPr>
              <w:pStyle w:val="TAL"/>
            </w:pPr>
          </w:p>
        </w:tc>
      </w:tr>
      <w:tr w:rsidR="00E308B2" w14:paraId="734C8F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7B582"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B29FF" w14:textId="77777777" w:rsidR="00E308B2" w:rsidRDefault="00E308B2" w:rsidP="00AC5BAF">
            <w:pPr>
              <w:pStyle w:val="TAL"/>
            </w:pPr>
            <w:r>
              <w:t>S2-2406232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6F98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F5402" w14:textId="77777777" w:rsidR="00E308B2" w:rsidRDefault="00E308B2" w:rsidP="00AC5BAF">
            <w:pPr>
              <w:pStyle w:val="TAL"/>
            </w:pPr>
            <w:r>
              <w:t>KI#9 Evaluation and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6B1C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E41F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43B3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0EBE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6A98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17042" w14:textId="77777777" w:rsidR="00E308B2" w:rsidRDefault="00E308B2" w:rsidP="00AC5BAF">
            <w:pPr>
              <w:pStyle w:val="TAL"/>
            </w:pPr>
          </w:p>
        </w:tc>
      </w:tr>
      <w:tr w:rsidR="00E308B2" w14:paraId="4534768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FC2FE"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86E27" w14:textId="77777777" w:rsidR="00E308B2" w:rsidRDefault="00E308B2" w:rsidP="00AC5BAF">
            <w:pPr>
              <w:pStyle w:val="TAL"/>
            </w:pPr>
            <w:r>
              <w:t>S2-2406233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6ACE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2FDFE" w14:textId="77777777" w:rsidR="00E308B2" w:rsidRDefault="00E308B2" w:rsidP="00AC5BAF">
            <w:pPr>
              <w:pStyle w:val="TAL"/>
            </w:pPr>
            <w:r>
              <w:t>KI#1: Conclusion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6D357"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670D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2F551"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9F3C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9DA7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F7B92" w14:textId="77777777" w:rsidR="00E308B2" w:rsidRDefault="00E308B2" w:rsidP="00AC5BAF">
            <w:pPr>
              <w:pStyle w:val="TAL"/>
            </w:pPr>
          </w:p>
        </w:tc>
      </w:tr>
      <w:tr w:rsidR="00E308B2" w14:paraId="3002B27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4788F" w14:textId="77777777" w:rsidR="00E308B2" w:rsidRDefault="00E308B2" w:rsidP="00AC5BAF">
            <w:pPr>
              <w:pStyle w:val="TAL"/>
              <w:rPr>
                <w:sz w:val="24"/>
                <w:szCs w:val="24"/>
              </w:rPr>
            </w:pPr>
            <w:r>
              <w:t>9.38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1B30F" w14:textId="77777777" w:rsidR="00E308B2" w:rsidRDefault="00E308B2" w:rsidP="00AC5BAF">
            <w:pPr>
              <w:pStyle w:val="TAL"/>
            </w:pPr>
            <w:r>
              <w:t>S2-2406234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F074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673C0" w14:textId="77777777" w:rsidR="00E308B2" w:rsidRDefault="00E308B2" w:rsidP="00AC5BAF">
            <w:pPr>
              <w:pStyle w:val="TAL"/>
            </w:pPr>
            <w:r>
              <w:t>23.228 CR1398 (Rel-18, 'B'): Priority IMS Registration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3617E" w14:textId="77777777" w:rsidR="00E308B2" w:rsidRPr="00925BE9" w:rsidRDefault="00E308B2" w:rsidP="00AC5BAF">
            <w:pPr>
              <w:pStyle w:val="TAL"/>
              <w:rPr>
                <w:lang w:val="fr-FR"/>
              </w:rPr>
            </w:pPr>
            <w:r w:rsidRPr="00925BE9">
              <w:rPr>
                <w:lang w:val="fr-FR"/>
              </w:rPr>
              <w:t>Peraton Labs, CISA ECD, AT&amp;T, 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0095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273DE" w14:textId="77777777" w:rsidR="00E308B2" w:rsidRDefault="00E308B2" w:rsidP="00AC5BAF">
            <w:pPr>
              <w:pStyle w:val="TAL"/>
            </w:pPr>
            <w:r>
              <w:t>TEI18, MPS2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3E6C3" w14:textId="77777777" w:rsidR="00E308B2" w:rsidRDefault="00E308B2" w:rsidP="00AC5BAF">
            <w:pPr>
              <w:pStyle w:val="TAL"/>
            </w:pPr>
            <w:r>
              <w:t>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89BE2"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10D2A" w14:textId="77777777" w:rsidR="00E308B2" w:rsidRDefault="00E308B2" w:rsidP="00AC5BAF">
            <w:pPr>
              <w:pStyle w:val="TAL"/>
            </w:pPr>
          </w:p>
        </w:tc>
      </w:tr>
      <w:tr w:rsidR="00E308B2" w14:paraId="5485BF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64205"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FA724" w14:textId="77777777" w:rsidR="00E308B2" w:rsidRDefault="00E308B2" w:rsidP="00AC5BAF">
            <w:pPr>
              <w:pStyle w:val="TAL"/>
            </w:pPr>
            <w:r>
              <w:t>S2-2406235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BC42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0EF3A" w14:textId="77777777" w:rsidR="00E308B2" w:rsidRDefault="00E308B2" w:rsidP="00AC5BAF">
            <w:pPr>
              <w:pStyle w:val="TAL"/>
            </w:pPr>
            <w:r>
              <w:t>KI#2: Conclusion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63C7F"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B7EF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3D295"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25EB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8825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D7171" w14:textId="77777777" w:rsidR="00E308B2" w:rsidRDefault="00E308B2" w:rsidP="00AC5BAF">
            <w:pPr>
              <w:pStyle w:val="TAL"/>
            </w:pPr>
          </w:p>
        </w:tc>
      </w:tr>
      <w:tr w:rsidR="00E308B2" w14:paraId="11BFD8D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184D1"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11221" w14:textId="77777777" w:rsidR="00E308B2" w:rsidRDefault="00E308B2" w:rsidP="00AC5BAF">
            <w:pPr>
              <w:pStyle w:val="TAL"/>
            </w:pPr>
            <w:r>
              <w:t>S2-2406236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14B6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6E9AA" w14:textId="77777777" w:rsidR="00E308B2" w:rsidRDefault="00E308B2" w:rsidP="00AC5BAF">
            <w:pPr>
              <w:pStyle w:val="TAL"/>
            </w:pPr>
            <w:r>
              <w:t>KI#2: Proposal for Evaluation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EF587" w14:textId="77777777" w:rsidR="00E308B2" w:rsidRDefault="00E308B2" w:rsidP="00AC5BAF">
            <w:pPr>
              <w:pStyle w:val="TAL"/>
            </w:pPr>
            <w:r>
              <w:t>Futurewei, 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DFC8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EBC7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1C64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0547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5BF7B" w14:textId="77777777" w:rsidR="00E308B2" w:rsidRDefault="00E308B2" w:rsidP="00AC5BAF">
            <w:pPr>
              <w:pStyle w:val="TAL"/>
            </w:pPr>
          </w:p>
        </w:tc>
      </w:tr>
      <w:tr w:rsidR="00E308B2" w14:paraId="390D49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F171D"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666EF" w14:textId="77777777" w:rsidR="00E308B2" w:rsidRDefault="00E308B2" w:rsidP="00AC5BAF">
            <w:pPr>
              <w:pStyle w:val="TAL"/>
            </w:pPr>
            <w:r>
              <w:t>S2-2406237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7CFE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F3B6A" w14:textId="77777777" w:rsidR="00E308B2" w:rsidRDefault="00E308B2" w:rsidP="00AC5BAF">
            <w:pPr>
              <w:pStyle w:val="TAL"/>
            </w:pPr>
            <w:r>
              <w:t>KI#1.x: Updates to Solution #1.1.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7265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62FA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F941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09EC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723A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EEFAB" w14:textId="77777777" w:rsidR="00E308B2" w:rsidRDefault="00E308B2" w:rsidP="00AC5BAF">
            <w:pPr>
              <w:pStyle w:val="TAL"/>
            </w:pPr>
          </w:p>
        </w:tc>
      </w:tr>
      <w:tr w:rsidR="00E308B2" w14:paraId="1DB399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CF0D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0FAF1" w14:textId="77777777" w:rsidR="00E308B2" w:rsidRDefault="00E308B2" w:rsidP="00AC5BAF">
            <w:pPr>
              <w:pStyle w:val="TAL"/>
            </w:pPr>
            <w:r>
              <w:t>S2-2406238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7D34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141EF" w14:textId="77777777" w:rsidR="00E308B2" w:rsidRDefault="00E308B2" w:rsidP="00AC5BAF">
            <w:pPr>
              <w:pStyle w:val="TAL"/>
            </w:pPr>
            <w:r>
              <w:t>KI#2.2: Evaluation of Sol 2.7/2.8 and way forward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B19F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FA55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6020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9564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0E74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52259" w14:textId="77777777" w:rsidR="00E308B2" w:rsidRDefault="00E308B2" w:rsidP="00AC5BAF">
            <w:pPr>
              <w:pStyle w:val="TAL"/>
            </w:pPr>
          </w:p>
        </w:tc>
      </w:tr>
      <w:tr w:rsidR="00E308B2" w14:paraId="5498DD5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43093"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84255" w14:textId="77777777" w:rsidR="00E308B2" w:rsidRDefault="00E308B2" w:rsidP="00AC5BAF">
            <w:pPr>
              <w:pStyle w:val="TAL"/>
            </w:pPr>
            <w:r>
              <w:t>S2-2406239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582E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CCC51" w14:textId="77777777" w:rsidR="00E308B2" w:rsidRDefault="00E308B2" w:rsidP="00AC5BAF">
            <w:pPr>
              <w:pStyle w:val="TAL"/>
            </w:pPr>
            <w:r>
              <w:t>KI#1: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6E976"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729E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EB105"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9F89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18DC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98AA6" w14:textId="77777777" w:rsidR="00E308B2" w:rsidRDefault="00E308B2" w:rsidP="00AC5BAF">
            <w:pPr>
              <w:pStyle w:val="TAL"/>
            </w:pPr>
          </w:p>
        </w:tc>
      </w:tr>
      <w:tr w:rsidR="00E308B2" w14:paraId="285B00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0470C" w14:textId="77777777" w:rsidR="00E308B2" w:rsidRDefault="00E308B2" w:rsidP="00AC5BAF">
            <w:pPr>
              <w:pStyle w:val="TAL"/>
              <w:rPr>
                <w:sz w:val="24"/>
                <w:szCs w:val="24"/>
              </w:rPr>
            </w:pPr>
            <w:r>
              <w:t>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2552C" w14:textId="77777777" w:rsidR="00E308B2" w:rsidRDefault="00E308B2" w:rsidP="00AC5BAF">
            <w:pPr>
              <w:pStyle w:val="TAL"/>
            </w:pPr>
            <w:r>
              <w:t>S2-2406240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A739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061CF" w14:textId="77777777" w:rsidR="00E308B2" w:rsidRDefault="00E308B2" w:rsidP="00AC5BAF">
            <w:pPr>
              <w:pStyle w:val="TAL"/>
            </w:pPr>
            <w:r>
              <w:t>23.502 CR4783R4 (Rel-19, 'B'): RVAS with NF selection in target PLMN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51DC2" w14:textId="77777777" w:rsidR="00E308B2" w:rsidRDefault="00E308B2" w:rsidP="00AC5BAF">
            <w:pPr>
              <w:pStyle w:val="TAL"/>
            </w:pPr>
            <w:r>
              <w:t>Ericsson, Nokia, Deutsche Telekom, [AT&amp;T, Samsung,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39A5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4764A"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AAC55" w14:textId="77777777" w:rsidR="00E308B2" w:rsidRDefault="00E308B2" w:rsidP="00AC5BAF">
            <w:pPr>
              <w:pStyle w:val="TAL"/>
            </w:pPr>
            <w:r>
              <w:t>Revision of S2-2405804 from SA WG2#162. Revised in parallel session to S2-2407029.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1FC3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69550" w14:textId="77777777" w:rsidR="00E308B2" w:rsidRDefault="00E308B2" w:rsidP="00AC5BAF">
            <w:pPr>
              <w:pStyle w:val="TAL"/>
            </w:pPr>
            <w:r>
              <w:t>S2-2407029</w:t>
            </w:r>
          </w:p>
        </w:tc>
      </w:tr>
      <w:tr w:rsidR="00E308B2" w14:paraId="23A1378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15C5D"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13C39" w14:textId="77777777" w:rsidR="00E308B2" w:rsidRDefault="00E308B2" w:rsidP="00AC5BAF">
            <w:pPr>
              <w:pStyle w:val="TAL"/>
            </w:pPr>
            <w:r>
              <w:t>S2-2406241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0016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32DE1" w14:textId="77777777" w:rsidR="00E308B2" w:rsidRDefault="00E308B2" w:rsidP="00AC5BAF">
            <w:pPr>
              <w:pStyle w:val="TAL"/>
            </w:pPr>
            <w:r>
              <w:t>Conclusion for KI 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3D991"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E7EC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319E5"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55277" w14:textId="77777777" w:rsidR="00E308B2" w:rsidRDefault="00E308B2" w:rsidP="00AC5BAF">
            <w:pPr>
              <w:pStyle w:val="TAL"/>
            </w:pPr>
            <w:r>
              <w:t>Revised in parallel session to S2-2406932, merging S2-2406638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964D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E5C20" w14:textId="77777777" w:rsidR="00E308B2" w:rsidRDefault="00E308B2" w:rsidP="00AC5BAF">
            <w:pPr>
              <w:pStyle w:val="TAL"/>
            </w:pPr>
            <w:r>
              <w:t>S2-2406932</w:t>
            </w:r>
          </w:p>
        </w:tc>
      </w:tr>
      <w:tr w:rsidR="00E308B2" w14:paraId="3AA050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C1247"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61EA2" w14:textId="77777777" w:rsidR="00E308B2" w:rsidRDefault="00E308B2" w:rsidP="00AC5BAF">
            <w:pPr>
              <w:pStyle w:val="TAL"/>
            </w:pPr>
            <w:r>
              <w:t>S2-2406242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21BF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7E13F" w14:textId="77777777" w:rsidR="00E308B2" w:rsidRDefault="00E308B2" w:rsidP="00AC5BAF">
            <w:pPr>
              <w:pStyle w:val="TAL"/>
            </w:pPr>
            <w:r>
              <w:t>Conclusion for KI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8F3CB"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D9EA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BE8FF"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65C5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28B4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59921" w14:textId="77777777" w:rsidR="00E308B2" w:rsidRDefault="00E308B2" w:rsidP="00AC5BAF">
            <w:pPr>
              <w:pStyle w:val="TAL"/>
            </w:pPr>
          </w:p>
        </w:tc>
      </w:tr>
      <w:tr w:rsidR="00E308B2" w14:paraId="4502478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43345" w14:textId="77777777" w:rsidR="00E308B2" w:rsidRDefault="00E308B2" w:rsidP="00AC5BAF">
            <w:pPr>
              <w:pStyle w:val="TAL"/>
              <w:rPr>
                <w:sz w:val="24"/>
                <w:szCs w:val="24"/>
              </w:rPr>
            </w:pPr>
            <w:r>
              <w:lastRenderedPageBreak/>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FAD7D" w14:textId="77777777" w:rsidR="00E308B2" w:rsidRDefault="00E308B2" w:rsidP="00AC5BAF">
            <w:pPr>
              <w:pStyle w:val="TAL"/>
            </w:pPr>
            <w:r>
              <w:t>S2-2406244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F82E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EBB4E" w14:textId="77777777" w:rsidR="00E308B2" w:rsidRDefault="00E308B2" w:rsidP="00AC5BAF">
            <w:pPr>
              <w:pStyle w:val="TAL"/>
            </w:pPr>
            <w:r>
              <w:t>23.502 CR4817 (Rel-18, 'F'): Correction about the UE indication of the support of slice based N3IWF/TNGF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466D2"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944B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D92FE"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CFFCC" w14:textId="77777777" w:rsidR="00E308B2" w:rsidRDefault="00E308B2" w:rsidP="00AC5BAF">
            <w:pPr>
              <w:pStyle w:val="TAL"/>
            </w:pPr>
            <w:r>
              <w:t>Revised in parallel session to S2-2406890, merging S2-2406652 and S2-2406155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E3A0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527BC" w14:textId="77777777" w:rsidR="00E308B2" w:rsidRDefault="00E308B2" w:rsidP="00AC5BAF">
            <w:pPr>
              <w:pStyle w:val="TAL"/>
            </w:pPr>
            <w:r>
              <w:t>S2-2406890</w:t>
            </w:r>
          </w:p>
        </w:tc>
      </w:tr>
      <w:tr w:rsidR="00E308B2" w14:paraId="1280F0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F56B9" w14:textId="77777777" w:rsidR="00E308B2" w:rsidRDefault="00E308B2" w:rsidP="00AC5BAF">
            <w:pPr>
              <w:pStyle w:val="TAL"/>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EA5AA" w14:textId="77777777" w:rsidR="00E308B2" w:rsidRDefault="00E308B2" w:rsidP="00AC5BAF">
            <w:pPr>
              <w:pStyle w:val="TAL"/>
            </w:pPr>
            <w:r>
              <w:t>S2-2406245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635E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F0C9B" w14:textId="77777777" w:rsidR="00E308B2" w:rsidRDefault="00E308B2" w:rsidP="00AC5BAF">
            <w:pPr>
              <w:pStyle w:val="TAL"/>
            </w:pPr>
            <w:r>
              <w:t>[DRAFT] LS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34B6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1B2D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6FA4A"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C98FC" w14:textId="77777777" w:rsidR="00E308B2" w:rsidRDefault="00E308B2" w:rsidP="00AC5BAF">
            <w:pPr>
              <w:pStyle w:val="TAL"/>
            </w:pPr>
            <w:r>
              <w:t>Response to S2-2405859. Revised in parallel session to S2-2406891.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5ECE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EA01B" w14:textId="77777777" w:rsidR="00E308B2" w:rsidRDefault="00E308B2" w:rsidP="00AC5BAF">
            <w:pPr>
              <w:pStyle w:val="TAL"/>
            </w:pPr>
            <w:r>
              <w:t>S2-2406891</w:t>
            </w:r>
          </w:p>
        </w:tc>
      </w:tr>
      <w:tr w:rsidR="00E308B2" w14:paraId="2D60C4A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98817" w14:textId="77777777" w:rsidR="00E308B2" w:rsidRDefault="00E308B2" w:rsidP="00AC5BAF">
            <w:pPr>
              <w:pStyle w:val="TAL"/>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6D396" w14:textId="77777777" w:rsidR="00E308B2" w:rsidRDefault="00E308B2" w:rsidP="00AC5BAF">
            <w:pPr>
              <w:pStyle w:val="TAL"/>
            </w:pPr>
            <w:r>
              <w:t>S2-2406246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01DC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40223" w14:textId="77777777" w:rsidR="00E308B2" w:rsidRDefault="00E308B2" w:rsidP="00AC5BAF">
            <w:pPr>
              <w:pStyle w:val="TAL"/>
            </w:pPr>
            <w:r>
              <w:t>[DRAFT] LS on MPS PDU Session Handling for Non-MPS Subscriber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2C92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D136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F001D"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3FEF9" w14:textId="77777777" w:rsidR="00E308B2" w:rsidRDefault="00E308B2" w:rsidP="00AC5BAF">
            <w:pPr>
              <w:pStyle w:val="TAL"/>
            </w:pPr>
            <w:r>
              <w:t>Response to S2-2405867. Merged into S2-2406999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97744"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15043" w14:textId="77777777" w:rsidR="00E308B2" w:rsidRDefault="00E308B2" w:rsidP="00AC5BAF">
            <w:pPr>
              <w:pStyle w:val="TAL"/>
            </w:pPr>
          </w:p>
        </w:tc>
      </w:tr>
      <w:tr w:rsidR="00E308B2" w14:paraId="38E5B0E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5EC60" w14:textId="77777777" w:rsidR="00E308B2" w:rsidRDefault="00E308B2" w:rsidP="00AC5BAF">
            <w:pPr>
              <w:pStyle w:val="TAL"/>
              <w:rPr>
                <w:sz w:val="24"/>
                <w:szCs w:val="24"/>
              </w:rPr>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A07D1" w14:textId="77777777" w:rsidR="00E308B2" w:rsidRDefault="00E308B2" w:rsidP="00AC5BAF">
            <w:pPr>
              <w:pStyle w:val="TAL"/>
            </w:pPr>
            <w:r>
              <w:t>S2-2406247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A8C35"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19855" w14:textId="77777777" w:rsidR="00E308B2" w:rsidRDefault="00E308B2" w:rsidP="00AC5BAF">
            <w:pPr>
              <w:pStyle w:val="TAL"/>
            </w:pPr>
            <w:r>
              <w:t>23.502 CR4818 (Rel-18, 'F'): MPS PDU Session Handling for Non-MPS Subscriber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DCEDE"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5FA4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E8721"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2A59A" w14:textId="77777777" w:rsidR="00E308B2" w:rsidRDefault="00E308B2" w:rsidP="00AC5BAF">
            <w:pPr>
              <w:pStyle w:val="TAL"/>
            </w:pPr>
            <w:r>
              <w:t>Merged into S2-2406998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7C9A7"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0122B" w14:textId="77777777" w:rsidR="00E308B2" w:rsidRDefault="00E308B2" w:rsidP="00AC5BAF">
            <w:pPr>
              <w:pStyle w:val="TAL"/>
            </w:pPr>
          </w:p>
        </w:tc>
      </w:tr>
      <w:tr w:rsidR="00E308B2" w14:paraId="422876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020A6"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169E2" w14:textId="77777777" w:rsidR="00E308B2" w:rsidRDefault="00E308B2" w:rsidP="00AC5BAF">
            <w:pPr>
              <w:pStyle w:val="TAL"/>
            </w:pPr>
            <w:r>
              <w:t>S2-2406248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7B3F5"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F81F6" w14:textId="77777777" w:rsidR="00E308B2" w:rsidRDefault="00E308B2" w:rsidP="00AC5BAF">
            <w:pPr>
              <w:pStyle w:val="TAL"/>
            </w:pPr>
            <w:r>
              <w:t>[DRAFT] LS on handling of end-to-end ciphered XRM traffic using MoQ between the UE and the Application server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9B0E7"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4756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8779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1864C" w14:textId="77777777" w:rsidR="00E308B2" w:rsidRDefault="00E308B2" w:rsidP="00AC5BAF">
            <w:pPr>
              <w:pStyle w:val="TAL"/>
            </w:pPr>
            <w:r>
              <w:t>Revised in parallel session to S2-2406885.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9D75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80F1C" w14:textId="77777777" w:rsidR="00E308B2" w:rsidRDefault="00E308B2" w:rsidP="00AC5BAF">
            <w:pPr>
              <w:pStyle w:val="TAL"/>
            </w:pPr>
            <w:r>
              <w:t>S2-2406885</w:t>
            </w:r>
          </w:p>
        </w:tc>
      </w:tr>
      <w:tr w:rsidR="00E308B2" w14:paraId="303D81B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5B682"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755B1" w14:textId="77777777" w:rsidR="00E308B2" w:rsidRDefault="00E308B2" w:rsidP="00AC5BAF">
            <w:pPr>
              <w:pStyle w:val="TAL"/>
            </w:pPr>
            <w:r>
              <w:t>S2-2406249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F578C"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E4D15" w14:textId="77777777" w:rsidR="00E308B2" w:rsidRDefault="00E308B2" w:rsidP="00AC5BAF">
            <w:pPr>
              <w:pStyle w:val="TAL"/>
            </w:pPr>
            <w:r>
              <w:t>Pre-SA2 #163 NWM Discussion for FS_UIA_ARC Rel-19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FF373" w14:textId="77777777" w:rsidR="00E308B2" w:rsidRDefault="00E308B2" w:rsidP="00AC5BAF">
            <w:pPr>
              <w:pStyle w:val="TAL"/>
            </w:pPr>
            <w:r>
              <w:t>InterDigital Inc.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B4DE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9846B"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9D85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E12F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9995F" w14:textId="77777777" w:rsidR="00E308B2" w:rsidRDefault="00E308B2" w:rsidP="00AC5BAF">
            <w:pPr>
              <w:pStyle w:val="TAL"/>
            </w:pPr>
          </w:p>
        </w:tc>
      </w:tr>
      <w:tr w:rsidR="00E308B2" w14:paraId="118F8EC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53546"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98D54" w14:textId="77777777" w:rsidR="00E308B2" w:rsidRDefault="00E308B2" w:rsidP="00AC5BAF">
            <w:pPr>
              <w:pStyle w:val="TAL"/>
            </w:pPr>
            <w:r>
              <w:t>S2-2406251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FB39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AA803" w14:textId="77777777" w:rsidR="00E308B2" w:rsidRDefault="00E308B2" w:rsidP="00AC5BAF">
            <w:pPr>
              <w:pStyle w:val="TAL"/>
            </w:pPr>
            <w:r>
              <w:t>Key Issue #1,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C5F58" w14:textId="77777777" w:rsidR="00E308B2" w:rsidRDefault="00E308B2" w:rsidP="00AC5BAF">
            <w:pPr>
              <w:pStyle w:val="TAL"/>
            </w:pPr>
            <w:r>
              <w:t>InterDigital Inc.,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28E4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A304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B3437" w14:textId="77777777" w:rsidR="00E308B2" w:rsidRDefault="00E308B2" w:rsidP="00AC5BAF">
            <w:pPr>
              <w:pStyle w:val="TAL"/>
            </w:pPr>
            <w:r>
              <w:t>Revised in parallel session to S2-2407020.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EF7B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16013" w14:textId="77777777" w:rsidR="00E308B2" w:rsidRDefault="00E308B2" w:rsidP="00AC5BAF">
            <w:pPr>
              <w:pStyle w:val="TAL"/>
            </w:pPr>
            <w:r>
              <w:t>S2-2407020</w:t>
            </w:r>
          </w:p>
        </w:tc>
      </w:tr>
      <w:tr w:rsidR="00E308B2" w14:paraId="053FD9E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4FB8D"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31DD8" w14:textId="77777777" w:rsidR="00E308B2" w:rsidRDefault="00E308B2" w:rsidP="00AC5BAF">
            <w:pPr>
              <w:pStyle w:val="TAL"/>
            </w:pPr>
            <w:r>
              <w:t>S2-2406252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CEE9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8F755" w14:textId="77777777" w:rsidR="00E308B2" w:rsidRDefault="00E308B2" w:rsidP="00AC5BAF">
            <w:pPr>
              <w:pStyle w:val="TAL"/>
            </w:pPr>
            <w:r>
              <w:t>Key Issue #2, New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55CBC" w14:textId="77777777" w:rsidR="00E308B2" w:rsidRDefault="00E308B2" w:rsidP="00AC5BAF">
            <w:pPr>
              <w:pStyle w:val="TAL"/>
            </w:pPr>
            <w:r>
              <w:t>InterDigital Inc.,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35E8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D5C4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9A20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8B92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42799" w14:textId="77777777" w:rsidR="00E308B2" w:rsidRDefault="00E308B2" w:rsidP="00AC5BAF">
            <w:pPr>
              <w:pStyle w:val="TAL"/>
            </w:pPr>
          </w:p>
        </w:tc>
      </w:tr>
      <w:tr w:rsidR="00E308B2" w14:paraId="2DAF5DC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7F531"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65D6C" w14:textId="77777777" w:rsidR="00E308B2" w:rsidRDefault="00E308B2" w:rsidP="00AC5BAF">
            <w:pPr>
              <w:pStyle w:val="TAL"/>
            </w:pPr>
            <w:r>
              <w:t>S2-2406253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AE58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552F3" w14:textId="77777777" w:rsidR="00E308B2" w:rsidRDefault="00E308B2" w:rsidP="00AC5BAF">
            <w:pPr>
              <w:pStyle w:val="TAL"/>
            </w:pPr>
            <w:r>
              <w:t>Key Issue #3,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C105D"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CA2B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A3126"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C585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6042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95003" w14:textId="77777777" w:rsidR="00E308B2" w:rsidRDefault="00E308B2" w:rsidP="00AC5BAF">
            <w:pPr>
              <w:pStyle w:val="TAL"/>
            </w:pPr>
          </w:p>
        </w:tc>
      </w:tr>
      <w:tr w:rsidR="00E308B2" w14:paraId="16EB4A3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C86B6"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8C689" w14:textId="77777777" w:rsidR="00E308B2" w:rsidRDefault="00E308B2" w:rsidP="00AC5BAF">
            <w:pPr>
              <w:pStyle w:val="TAL"/>
            </w:pPr>
            <w:r>
              <w:t>S2-2406254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56E7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C3010" w14:textId="77777777" w:rsidR="00E308B2" w:rsidRDefault="00E308B2" w:rsidP="00AC5BAF">
            <w:pPr>
              <w:pStyle w:val="TAL"/>
            </w:pPr>
            <w:r>
              <w:t>Key Issue #4 New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CA550" w14:textId="77777777" w:rsidR="00E308B2" w:rsidRDefault="00E308B2" w:rsidP="00AC5BAF">
            <w:pPr>
              <w:pStyle w:val="TAL"/>
            </w:pPr>
            <w:r>
              <w:t>InterDigital Inc.,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EBD3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CAD16"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8E5E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7CE1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B2586" w14:textId="77777777" w:rsidR="00E308B2" w:rsidRDefault="00E308B2" w:rsidP="00AC5BAF">
            <w:pPr>
              <w:pStyle w:val="TAL"/>
            </w:pPr>
          </w:p>
        </w:tc>
      </w:tr>
      <w:tr w:rsidR="00E308B2" w14:paraId="6F5FBA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BE7B7"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5445A" w14:textId="77777777" w:rsidR="00E308B2" w:rsidRDefault="00E308B2" w:rsidP="00AC5BAF">
            <w:pPr>
              <w:pStyle w:val="TAL"/>
            </w:pPr>
            <w:r>
              <w:t>S2-2406255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C079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CE07C" w14:textId="77777777" w:rsidR="00E308B2" w:rsidRDefault="00E308B2" w:rsidP="00AC5BAF">
            <w:pPr>
              <w:pStyle w:val="TAL"/>
            </w:pPr>
            <w:r>
              <w:t>KI#1: Updated solution 3 on N3 backhaul PDU session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CD5C7"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2203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BA20C"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470B0" w14:textId="77777777" w:rsidR="00E308B2" w:rsidRDefault="00E308B2" w:rsidP="00AC5BAF">
            <w:pPr>
              <w:pStyle w:val="TAL"/>
            </w:pPr>
            <w:r>
              <w:t>Revision of S2-2404458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3F0F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03C8D" w14:textId="77777777" w:rsidR="00E308B2" w:rsidRDefault="00E308B2" w:rsidP="00AC5BAF">
            <w:pPr>
              <w:pStyle w:val="TAL"/>
            </w:pPr>
          </w:p>
        </w:tc>
      </w:tr>
      <w:tr w:rsidR="00E308B2" w14:paraId="3761F7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757F4"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5FE96" w14:textId="77777777" w:rsidR="00E308B2" w:rsidRDefault="00E308B2" w:rsidP="00AC5BAF">
            <w:pPr>
              <w:pStyle w:val="TAL"/>
            </w:pPr>
            <w:r>
              <w:t>S2-2406256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49D42"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19B82" w14:textId="77777777" w:rsidR="00E308B2" w:rsidRDefault="00E308B2" w:rsidP="00AC5BAF">
            <w:pPr>
              <w:pStyle w:val="TAL"/>
            </w:pPr>
            <w:r>
              <w:t>Position on open issues.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79C59"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5DF2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F507B"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F730D"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D70A6"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74940" w14:textId="77777777" w:rsidR="00E308B2" w:rsidRDefault="00E308B2" w:rsidP="00AC5BAF">
            <w:pPr>
              <w:pStyle w:val="TAL"/>
            </w:pPr>
          </w:p>
        </w:tc>
      </w:tr>
      <w:tr w:rsidR="00E308B2" w14:paraId="27EA20C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F9EEC"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0AD50" w14:textId="77777777" w:rsidR="00E308B2" w:rsidRDefault="00E308B2" w:rsidP="00AC5BAF">
            <w:pPr>
              <w:pStyle w:val="TAL"/>
            </w:pPr>
            <w:r>
              <w:t>S2-2406257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586E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5A954" w14:textId="77777777" w:rsidR="00E308B2" w:rsidRDefault="00E308B2" w:rsidP="00AC5BAF">
            <w:pPr>
              <w:pStyle w:val="TAL"/>
            </w:pPr>
            <w:r>
              <w:t>KI#6: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DF20D"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BC43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2AC85"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15BE9" w14:textId="77777777" w:rsidR="00E308B2" w:rsidRDefault="00E308B2" w:rsidP="00AC5BAF">
            <w:pPr>
              <w:pStyle w:val="TAL"/>
            </w:pPr>
            <w:r>
              <w:t>Merged into S2-2407118.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FBB34"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DB79F" w14:textId="77777777" w:rsidR="00E308B2" w:rsidRDefault="00E308B2" w:rsidP="00AC5BAF">
            <w:pPr>
              <w:pStyle w:val="TAL"/>
            </w:pPr>
          </w:p>
        </w:tc>
      </w:tr>
      <w:tr w:rsidR="00E308B2" w14:paraId="5FE3365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97B11"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31B2A" w14:textId="77777777" w:rsidR="00E308B2" w:rsidRDefault="00E308B2" w:rsidP="00AC5BAF">
            <w:pPr>
              <w:pStyle w:val="TAL"/>
            </w:pPr>
            <w:r>
              <w:t>S2-2406258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5C18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DEC0D" w14:textId="77777777" w:rsidR="00E308B2" w:rsidRDefault="00E308B2" w:rsidP="00AC5BAF">
            <w:pPr>
              <w:pStyle w:val="TAL"/>
            </w:pPr>
            <w:r>
              <w:t>KI#4: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5754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20F3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EC809"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CE24C" w14:textId="77777777" w:rsidR="00E308B2" w:rsidRDefault="00E308B2" w:rsidP="00AC5BAF">
            <w:pPr>
              <w:pStyle w:val="TAL"/>
            </w:pPr>
            <w:r>
              <w:t>Revised in parallel session to S2-2407116.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2866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BF783" w14:textId="77777777" w:rsidR="00E308B2" w:rsidRDefault="00E308B2" w:rsidP="00AC5BAF">
            <w:pPr>
              <w:pStyle w:val="TAL"/>
            </w:pPr>
            <w:r>
              <w:t>S2-2407116</w:t>
            </w:r>
          </w:p>
        </w:tc>
      </w:tr>
      <w:tr w:rsidR="00E308B2" w14:paraId="549369E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90BC4"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5155A" w14:textId="77777777" w:rsidR="00E308B2" w:rsidRDefault="00E308B2" w:rsidP="00AC5BAF">
            <w:pPr>
              <w:pStyle w:val="TAL"/>
            </w:pPr>
            <w:r>
              <w:t>S2-2406259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0EB8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92923"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BDDF0"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DF8D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FE981"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DE9CF" w14:textId="77777777" w:rsidR="00E308B2" w:rsidRDefault="00E308B2" w:rsidP="00AC5BAF">
            <w:pPr>
              <w:pStyle w:val="TAL"/>
            </w:pPr>
            <w:r>
              <w:t>Merged into S2-2407115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F6BE9"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BAEF3" w14:textId="77777777" w:rsidR="00E308B2" w:rsidRDefault="00E308B2" w:rsidP="00AC5BAF">
            <w:pPr>
              <w:pStyle w:val="TAL"/>
            </w:pPr>
          </w:p>
        </w:tc>
      </w:tr>
      <w:tr w:rsidR="00E308B2" w14:paraId="7D79A6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3BE81" w14:textId="77777777" w:rsidR="00E308B2" w:rsidRDefault="00E308B2" w:rsidP="00AC5BAF">
            <w:pPr>
              <w:pStyle w:val="TAL"/>
              <w:rPr>
                <w:sz w:val="24"/>
                <w:szCs w:val="24"/>
              </w:rPr>
            </w:pPr>
            <w:r>
              <w:lastRenderedPageBreak/>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03C0C" w14:textId="77777777" w:rsidR="00E308B2" w:rsidRDefault="00E308B2" w:rsidP="00AC5BAF">
            <w:pPr>
              <w:pStyle w:val="TAL"/>
            </w:pPr>
            <w:r>
              <w:t>S2-2406260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C626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75B7E"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D970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913A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4F684"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20CE8" w14:textId="77777777" w:rsidR="00E308B2" w:rsidRDefault="00E308B2" w:rsidP="00AC5BAF">
            <w:pPr>
              <w:pStyle w:val="TAL"/>
            </w:pPr>
            <w:r>
              <w:t>Revised in parallel session to S2-2407113.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5E9C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6A521" w14:textId="77777777" w:rsidR="00E308B2" w:rsidRDefault="00E308B2" w:rsidP="00AC5BAF">
            <w:pPr>
              <w:pStyle w:val="TAL"/>
            </w:pPr>
            <w:r>
              <w:t>S2-2407113</w:t>
            </w:r>
          </w:p>
        </w:tc>
      </w:tr>
      <w:tr w:rsidR="00E308B2" w14:paraId="56BF1AC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40A01"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094B7" w14:textId="77777777" w:rsidR="00E308B2" w:rsidRDefault="00E308B2" w:rsidP="00AC5BAF">
            <w:pPr>
              <w:pStyle w:val="TAL"/>
            </w:pPr>
            <w:r>
              <w:t>S2-2406261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60DD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DD761" w14:textId="77777777" w:rsidR="00E308B2" w:rsidRDefault="00E308B2" w:rsidP="00AC5BAF">
            <w:pPr>
              <w:pStyle w:val="TAL"/>
            </w:pPr>
            <w:r>
              <w:t>KI#1: Solution 20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CA21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438B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143FD"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A0385" w14:textId="77777777" w:rsidR="00E308B2" w:rsidRDefault="00E308B2" w:rsidP="00AC5BAF">
            <w:pPr>
              <w:pStyle w:val="TAL"/>
            </w:pPr>
            <w:r>
              <w:t>Revision of S2-2404231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5F18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F2A86" w14:textId="77777777" w:rsidR="00E308B2" w:rsidRDefault="00E308B2" w:rsidP="00AC5BAF">
            <w:pPr>
              <w:pStyle w:val="TAL"/>
            </w:pPr>
          </w:p>
        </w:tc>
      </w:tr>
      <w:tr w:rsidR="00E308B2" w14:paraId="319C1A0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3957D"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AE201" w14:textId="77777777" w:rsidR="00E308B2" w:rsidRDefault="00E308B2" w:rsidP="00AC5BAF">
            <w:pPr>
              <w:pStyle w:val="TAL"/>
            </w:pPr>
            <w:r>
              <w:t>S2-2406262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D3B7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F5538" w14:textId="77777777" w:rsidR="00E308B2" w:rsidRDefault="00E308B2" w:rsidP="00AC5BAF">
            <w:pPr>
              <w:pStyle w:val="TAL"/>
            </w:pPr>
            <w:r>
              <w:t>KI#3 New Solution on NF energy state impact on event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50B07"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4E28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37731"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048F8" w14:textId="77777777" w:rsidR="00E308B2" w:rsidRDefault="00E308B2" w:rsidP="00AC5BAF">
            <w:pPr>
              <w:pStyle w:val="TAL"/>
            </w:pPr>
            <w:r>
              <w:t>Revision of S2-2404238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C5EC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E09D6" w14:textId="77777777" w:rsidR="00E308B2" w:rsidRDefault="00E308B2" w:rsidP="00AC5BAF">
            <w:pPr>
              <w:pStyle w:val="TAL"/>
            </w:pPr>
          </w:p>
        </w:tc>
      </w:tr>
      <w:tr w:rsidR="00E308B2" w14:paraId="5DC1820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F5CBA"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531C6" w14:textId="77777777" w:rsidR="00E308B2" w:rsidRDefault="00E308B2" w:rsidP="00AC5BAF">
            <w:pPr>
              <w:pStyle w:val="TAL"/>
            </w:pPr>
            <w:r>
              <w:t>S2-2406263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3497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6B147" w14:textId="77777777" w:rsidR="00E308B2" w:rsidRDefault="00E308B2" w:rsidP="00AC5BAF">
            <w:pPr>
              <w:pStyle w:val="TAL"/>
            </w:pPr>
            <w:r>
              <w:t>[DRAFT] LS on Clarifications related to User Identities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BB04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5A80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CBD8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0F1B0" w14:textId="77777777" w:rsidR="00E308B2" w:rsidRDefault="00E308B2" w:rsidP="00AC5BAF">
            <w:pPr>
              <w:pStyle w:val="TAL"/>
            </w:pPr>
            <w:r>
              <w:t>Revised in parallel session to S2-2407023.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4C58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9B42A" w14:textId="77777777" w:rsidR="00E308B2" w:rsidRDefault="00E308B2" w:rsidP="00AC5BAF">
            <w:pPr>
              <w:pStyle w:val="TAL"/>
            </w:pPr>
            <w:r>
              <w:t>S2-2407023</w:t>
            </w:r>
          </w:p>
        </w:tc>
      </w:tr>
      <w:tr w:rsidR="00E308B2" w14:paraId="0115933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721E9"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CC4C8" w14:textId="77777777" w:rsidR="00E308B2" w:rsidRDefault="00E308B2" w:rsidP="00AC5BAF">
            <w:pPr>
              <w:pStyle w:val="TAL"/>
            </w:pPr>
            <w:r>
              <w:t>S2-2406264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5FE0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F366D" w14:textId="77777777" w:rsidR="00E308B2" w:rsidRDefault="00E308B2" w:rsidP="00AC5BAF">
            <w:pPr>
              <w:pStyle w:val="TAL"/>
            </w:pPr>
            <w:r>
              <w:t>KI#1 conclusion related to SMS and IMS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7ABF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C2D2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DA4A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3B42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3093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49283" w14:textId="77777777" w:rsidR="00E308B2" w:rsidRDefault="00E308B2" w:rsidP="00AC5BAF">
            <w:pPr>
              <w:pStyle w:val="TAL"/>
            </w:pPr>
          </w:p>
        </w:tc>
      </w:tr>
      <w:tr w:rsidR="00E308B2" w14:paraId="6AD535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D86D7"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AA221" w14:textId="77777777" w:rsidR="00E308B2" w:rsidRDefault="00E308B2" w:rsidP="00AC5BAF">
            <w:pPr>
              <w:pStyle w:val="TAL"/>
            </w:pPr>
            <w:r>
              <w:t>S2-2406265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A779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9878C" w14:textId="77777777" w:rsidR="00E308B2" w:rsidRDefault="00E308B2" w:rsidP="00AC5BAF">
            <w:pPr>
              <w:pStyle w:val="TAL"/>
            </w:pPr>
            <w:r>
              <w:t>New Solution for KI4: Identifying devices behind UE/5G-RG using DHCPv6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1D8D7"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8A38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67E8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1176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C794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579FA" w14:textId="77777777" w:rsidR="00E308B2" w:rsidRDefault="00E308B2" w:rsidP="00AC5BAF">
            <w:pPr>
              <w:pStyle w:val="TAL"/>
            </w:pPr>
          </w:p>
        </w:tc>
      </w:tr>
      <w:tr w:rsidR="00E308B2" w14:paraId="1F5323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FBCD2"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B88DA" w14:textId="77777777" w:rsidR="00E308B2" w:rsidRDefault="00E308B2" w:rsidP="00AC5BAF">
            <w:pPr>
              <w:pStyle w:val="TAL"/>
            </w:pPr>
            <w:r>
              <w:t>S2-2406266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DCE6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398D7" w14:textId="77777777" w:rsidR="00E308B2" w:rsidRDefault="00E308B2" w:rsidP="00AC5BAF">
            <w:pPr>
              <w:pStyle w:val="TAL"/>
            </w:pPr>
            <w:r>
              <w:t>Solution #12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B20A8"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0C1D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95C3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2FD7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2E8D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B70CC" w14:textId="77777777" w:rsidR="00E308B2" w:rsidRDefault="00E308B2" w:rsidP="00AC5BAF">
            <w:pPr>
              <w:pStyle w:val="TAL"/>
            </w:pPr>
          </w:p>
        </w:tc>
      </w:tr>
      <w:tr w:rsidR="00E308B2" w14:paraId="3B118DF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7FE9C"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F7B0B" w14:textId="77777777" w:rsidR="00E308B2" w:rsidRDefault="00E308B2" w:rsidP="00AC5BAF">
            <w:pPr>
              <w:pStyle w:val="TAL"/>
            </w:pPr>
            <w:r>
              <w:t>S2-2406267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01CB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9F8B6" w14:textId="77777777" w:rsidR="00E308B2" w:rsidRDefault="00E308B2" w:rsidP="00AC5BAF">
            <w:pPr>
              <w:pStyle w:val="TAL"/>
            </w:pPr>
            <w:r>
              <w:t>Conclusion of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7375B"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384B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70E1D"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539C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5D5C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69792" w14:textId="77777777" w:rsidR="00E308B2" w:rsidRDefault="00E308B2" w:rsidP="00AC5BAF">
            <w:pPr>
              <w:pStyle w:val="TAL"/>
            </w:pPr>
          </w:p>
        </w:tc>
      </w:tr>
      <w:tr w:rsidR="00E308B2" w14:paraId="622988C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EF81F"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17F20" w14:textId="77777777" w:rsidR="00E308B2" w:rsidRDefault="00E308B2" w:rsidP="00AC5BAF">
            <w:pPr>
              <w:pStyle w:val="TAL"/>
            </w:pPr>
            <w:r>
              <w:t>S2-2406269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6BB8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40546"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B3E4B"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1CAC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D97D9"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7526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0E28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030B6" w14:textId="77777777" w:rsidR="00E308B2" w:rsidRDefault="00E308B2" w:rsidP="00AC5BAF">
            <w:pPr>
              <w:pStyle w:val="TAL"/>
            </w:pPr>
          </w:p>
        </w:tc>
      </w:tr>
      <w:tr w:rsidR="00E308B2" w14:paraId="72DC950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08817"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1BFBB" w14:textId="77777777" w:rsidR="00E308B2" w:rsidRDefault="00E308B2" w:rsidP="00AC5BAF">
            <w:pPr>
              <w:pStyle w:val="TAL"/>
            </w:pPr>
            <w:r>
              <w:t>S2-2406270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55FF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0853D" w14:textId="77777777" w:rsidR="00E308B2" w:rsidRDefault="00E308B2" w:rsidP="00AC5BAF">
            <w:pPr>
              <w:pStyle w:val="TAL"/>
            </w:pPr>
            <w:r>
              <w:t>KI#3 Evaluation and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45991"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CD27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1E675"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2F33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86CB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FF1D0" w14:textId="77777777" w:rsidR="00E308B2" w:rsidRDefault="00E308B2" w:rsidP="00AC5BAF">
            <w:pPr>
              <w:pStyle w:val="TAL"/>
            </w:pPr>
          </w:p>
        </w:tc>
      </w:tr>
      <w:tr w:rsidR="00E308B2" w14:paraId="5ADD9BA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DE691"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304FF" w14:textId="77777777" w:rsidR="00E308B2" w:rsidRDefault="00E308B2" w:rsidP="00AC5BAF">
            <w:pPr>
              <w:pStyle w:val="TAL"/>
            </w:pPr>
            <w:r>
              <w:t>S2-2406271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3669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32198" w14:textId="77777777" w:rsidR="00E308B2" w:rsidRDefault="00E308B2" w:rsidP="00AC5BAF">
            <w:pPr>
              <w:pStyle w:val="TAL"/>
            </w:pPr>
            <w:r>
              <w:t>KI #2, New Sol: UE involved energy saving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C984A" w14:textId="77777777" w:rsidR="00E308B2" w:rsidRDefault="00E308B2" w:rsidP="00AC5BAF">
            <w:pPr>
              <w:pStyle w:val="TAL"/>
            </w:pPr>
            <w:r>
              <w:t>Nokia,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B211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0E013"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0EA47" w14:textId="77777777" w:rsidR="00E308B2" w:rsidRDefault="00E308B2" w:rsidP="00AC5BAF">
            <w:pPr>
              <w:pStyle w:val="TAL"/>
            </w:pPr>
            <w:r>
              <w:t>Revision of S2-2404239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89A8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D2D3E" w14:textId="77777777" w:rsidR="00E308B2" w:rsidRDefault="00E308B2" w:rsidP="00AC5BAF">
            <w:pPr>
              <w:pStyle w:val="TAL"/>
            </w:pPr>
          </w:p>
        </w:tc>
      </w:tr>
      <w:tr w:rsidR="00E308B2" w14:paraId="4C7BFF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87637"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BBFB9" w14:textId="77777777" w:rsidR="00E308B2" w:rsidRDefault="00E308B2" w:rsidP="00AC5BAF">
            <w:pPr>
              <w:pStyle w:val="TAL"/>
            </w:pPr>
            <w:r>
              <w:t>S2-2406272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6E85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C0AB3" w14:textId="77777777" w:rsidR="00E308B2" w:rsidRDefault="00E308B2" w:rsidP="00AC5BAF">
            <w:pPr>
              <w:pStyle w:val="TAL"/>
            </w:pPr>
            <w:r>
              <w:t>KI#3 New Solution on UE energy category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35E9A"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1113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F1C17"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56A69" w14:textId="77777777" w:rsidR="00E308B2" w:rsidRDefault="00E308B2" w:rsidP="00AC5BAF">
            <w:pPr>
              <w:pStyle w:val="TAL"/>
            </w:pPr>
            <w:r>
              <w:t>Revision of S2-2404236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FFFA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EBA40" w14:textId="77777777" w:rsidR="00E308B2" w:rsidRDefault="00E308B2" w:rsidP="00AC5BAF">
            <w:pPr>
              <w:pStyle w:val="TAL"/>
            </w:pPr>
          </w:p>
        </w:tc>
      </w:tr>
      <w:tr w:rsidR="00E308B2" w14:paraId="514A977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CC19F"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CDC82" w14:textId="77777777" w:rsidR="00E308B2" w:rsidRDefault="00E308B2" w:rsidP="00AC5BAF">
            <w:pPr>
              <w:pStyle w:val="TAL"/>
            </w:pPr>
            <w:r>
              <w:t>S2-2406273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448B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62DA8"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26112"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2BD9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11437"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1563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4C2A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CA8F4" w14:textId="77777777" w:rsidR="00E308B2" w:rsidRDefault="00E308B2" w:rsidP="00AC5BAF">
            <w:pPr>
              <w:pStyle w:val="TAL"/>
            </w:pPr>
          </w:p>
        </w:tc>
      </w:tr>
      <w:tr w:rsidR="00E308B2" w14:paraId="6DA93AE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2AA78"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29470" w14:textId="77777777" w:rsidR="00E308B2" w:rsidRDefault="00E308B2" w:rsidP="00AC5BAF">
            <w:pPr>
              <w:pStyle w:val="TAL"/>
            </w:pPr>
            <w:r>
              <w:t>S2-2406274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554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ADA66"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960A9"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DF29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F3682"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AFBE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ED59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4C151" w14:textId="77777777" w:rsidR="00E308B2" w:rsidRDefault="00E308B2" w:rsidP="00AC5BAF">
            <w:pPr>
              <w:pStyle w:val="TAL"/>
            </w:pPr>
          </w:p>
        </w:tc>
      </w:tr>
      <w:tr w:rsidR="00E308B2" w14:paraId="0EDBEC5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6BBFE"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6B8BF" w14:textId="77777777" w:rsidR="00E308B2" w:rsidRDefault="00E308B2" w:rsidP="00AC5BAF">
            <w:pPr>
              <w:pStyle w:val="TAL"/>
            </w:pPr>
            <w:r>
              <w:t>S2-2406275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A371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FBCE1" w14:textId="77777777" w:rsidR="00E308B2" w:rsidRDefault="00E308B2" w:rsidP="00AC5BAF">
            <w:pPr>
              <w:pStyle w:val="TAL"/>
            </w:pPr>
            <w:r>
              <w:t>KI#3: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DC993"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ACAF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95944"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2895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C211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DDEE0" w14:textId="77777777" w:rsidR="00E308B2" w:rsidRDefault="00E308B2" w:rsidP="00AC5BAF">
            <w:pPr>
              <w:pStyle w:val="TAL"/>
            </w:pPr>
          </w:p>
        </w:tc>
      </w:tr>
      <w:tr w:rsidR="00E308B2" w14:paraId="6562B04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6FC48" w14:textId="77777777" w:rsidR="00E308B2" w:rsidRDefault="00E308B2" w:rsidP="00AC5BAF">
            <w:pPr>
              <w:pStyle w:val="TAL"/>
              <w:rPr>
                <w:sz w:val="24"/>
                <w:szCs w:val="24"/>
              </w:rPr>
            </w:pPr>
            <w:r>
              <w:lastRenderedPageBreak/>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929D9" w14:textId="77777777" w:rsidR="00E308B2" w:rsidRDefault="00E308B2" w:rsidP="00AC5BAF">
            <w:pPr>
              <w:pStyle w:val="TAL"/>
            </w:pPr>
            <w:r>
              <w:t>S2-2406276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765E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D940D" w14:textId="77777777" w:rsidR="00E308B2" w:rsidRDefault="00E308B2" w:rsidP="00AC5BAF">
            <w:pPr>
              <w:pStyle w:val="TAL"/>
            </w:pPr>
            <w:r>
              <w:t>Update solution #12 to address the EN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5B307" w14:textId="77777777" w:rsidR="00E308B2" w:rsidRDefault="00E308B2" w:rsidP="00AC5BAF">
            <w:pPr>
              <w:pStyle w:val="TAL"/>
            </w:pPr>
            <w:r>
              <w:t>Futurewei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1FA9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68384"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01594" w14:textId="77777777" w:rsidR="00E308B2" w:rsidRDefault="00E308B2" w:rsidP="00AC5BAF">
            <w:pPr>
              <w:pStyle w:val="TAL"/>
            </w:pPr>
            <w:r>
              <w:t>Revised in parallel session to S2-2407132.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8923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D9AA6" w14:textId="77777777" w:rsidR="00E308B2" w:rsidRDefault="00E308B2" w:rsidP="00AC5BAF">
            <w:pPr>
              <w:pStyle w:val="TAL"/>
            </w:pPr>
            <w:r>
              <w:t>S2-2407132</w:t>
            </w:r>
          </w:p>
        </w:tc>
      </w:tr>
      <w:tr w:rsidR="00E308B2" w14:paraId="321673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0F201"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0C6EA" w14:textId="77777777" w:rsidR="00E308B2" w:rsidRDefault="00E308B2" w:rsidP="00AC5BAF">
            <w:pPr>
              <w:pStyle w:val="TAL"/>
            </w:pPr>
            <w:r>
              <w:t>S2-2406277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BBB7A"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40134" w14:textId="77777777" w:rsidR="00E308B2" w:rsidRDefault="00E308B2" w:rsidP="00AC5BAF">
            <w:pPr>
              <w:pStyle w:val="TAL"/>
            </w:pPr>
            <w:r>
              <w:t>Cover sheet for presentation of TR 23.700-75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EDF1D" w14:textId="77777777" w:rsidR="00E308B2" w:rsidRDefault="00E308B2" w:rsidP="00AC5BAF">
            <w:pPr>
              <w:pStyle w:val="TAL"/>
            </w:pPr>
            <w:r>
              <w:t>Peraton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2305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5DE36" w14:textId="77777777" w:rsidR="00E308B2" w:rsidRDefault="00E308B2" w:rsidP="00AC5BAF">
            <w:pPr>
              <w:pStyle w:val="TAL"/>
            </w:pPr>
            <w:r>
              <w:t>FS_MPS4msg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A9E94" w14:textId="77777777" w:rsidR="00E308B2" w:rsidRDefault="00E308B2" w:rsidP="00AC5BAF">
            <w:pPr>
              <w:pStyle w:val="TAL"/>
            </w:pPr>
            <w:r>
              <w:t>For e-mail approval. r00 agreed. Revised to S2-2407375.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248E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3245B" w14:textId="77777777" w:rsidR="00E308B2" w:rsidRDefault="00E308B2" w:rsidP="00AC5BAF">
            <w:pPr>
              <w:pStyle w:val="TAL"/>
            </w:pPr>
            <w:r>
              <w:t>S2-2407375</w:t>
            </w:r>
          </w:p>
        </w:tc>
      </w:tr>
      <w:tr w:rsidR="00E308B2" w14:paraId="29285E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C6C92"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DE8DD" w14:textId="77777777" w:rsidR="00E308B2" w:rsidRDefault="00E308B2" w:rsidP="00AC5BAF">
            <w:pPr>
              <w:pStyle w:val="TAL"/>
            </w:pPr>
            <w:r>
              <w:t>S2-2406278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B5F9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F26FA" w14:textId="77777777" w:rsidR="00E308B2" w:rsidRDefault="00E308B2" w:rsidP="00AC5BAF">
            <w:pPr>
              <w:pStyle w:val="TAL"/>
            </w:pPr>
            <w:r>
              <w:t>KI 1.1: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74013"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2117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4BFA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A013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DDC7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EDB1B" w14:textId="77777777" w:rsidR="00E308B2" w:rsidRDefault="00E308B2" w:rsidP="00AC5BAF">
            <w:pPr>
              <w:pStyle w:val="TAL"/>
            </w:pPr>
          </w:p>
        </w:tc>
      </w:tr>
      <w:tr w:rsidR="00E308B2" w14:paraId="16A7CC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FDC22"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CC278" w14:textId="77777777" w:rsidR="00E308B2" w:rsidRDefault="00E308B2" w:rsidP="00AC5BAF">
            <w:pPr>
              <w:pStyle w:val="TAL"/>
            </w:pPr>
            <w:r>
              <w:t>S2-2406279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D3F5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322CE" w14:textId="77777777" w:rsidR="00E308B2" w:rsidRDefault="00E308B2" w:rsidP="00AC5BAF">
            <w:pPr>
              <w:pStyle w:val="TAL"/>
            </w:pPr>
            <w:r>
              <w:t>KI 1.2: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AEF89"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4252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2F0FB"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3D1E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798F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397EB" w14:textId="77777777" w:rsidR="00E308B2" w:rsidRDefault="00E308B2" w:rsidP="00AC5BAF">
            <w:pPr>
              <w:pStyle w:val="TAL"/>
            </w:pPr>
          </w:p>
        </w:tc>
      </w:tr>
      <w:tr w:rsidR="00E308B2" w14:paraId="1CFF53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65B9B"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52731" w14:textId="77777777" w:rsidR="00E308B2" w:rsidRDefault="00E308B2" w:rsidP="00AC5BAF">
            <w:pPr>
              <w:pStyle w:val="TAL"/>
            </w:pPr>
            <w:r>
              <w:t>S2-2406280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D737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489CF" w14:textId="77777777" w:rsidR="00E308B2" w:rsidRDefault="00E308B2" w:rsidP="00AC5BAF">
            <w:pPr>
              <w:pStyle w:val="TAL"/>
            </w:pPr>
            <w:r>
              <w:t>KI 1.3: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7864B"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7B8A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38FA3"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A1B7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BC19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E7F88" w14:textId="77777777" w:rsidR="00E308B2" w:rsidRDefault="00E308B2" w:rsidP="00AC5BAF">
            <w:pPr>
              <w:pStyle w:val="TAL"/>
            </w:pPr>
          </w:p>
        </w:tc>
      </w:tr>
      <w:tr w:rsidR="00E308B2" w14:paraId="125F28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1ABD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AC8C0" w14:textId="77777777" w:rsidR="00E308B2" w:rsidRDefault="00E308B2" w:rsidP="00AC5BAF">
            <w:pPr>
              <w:pStyle w:val="TAL"/>
            </w:pPr>
            <w:r>
              <w:t>S2-2406281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43F9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7AB5E" w14:textId="77777777" w:rsidR="00E308B2" w:rsidRDefault="00E308B2" w:rsidP="00AC5BAF">
            <w:pPr>
              <w:pStyle w:val="TAL"/>
            </w:pPr>
            <w:r>
              <w:t>KI 1.4: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5FB23"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013D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67D7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93FC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1DDE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B1B32" w14:textId="77777777" w:rsidR="00E308B2" w:rsidRDefault="00E308B2" w:rsidP="00AC5BAF">
            <w:pPr>
              <w:pStyle w:val="TAL"/>
            </w:pPr>
          </w:p>
        </w:tc>
      </w:tr>
      <w:tr w:rsidR="00E308B2" w14:paraId="4AA404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06F9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69B4D" w14:textId="77777777" w:rsidR="00E308B2" w:rsidRDefault="00E308B2" w:rsidP="00AC5BAF">
            <w:pPr>
              <w:pStyle w:val="TAL"/>
            </w:pPr>
            <w:r>
              <w:t>S2-2406282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09478"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C7B9D" w14:textId="77777777" w:rsidR="00E308B2" w:rsidRDefault="00E308B2" w:rsidP="00AC5BAF">
            <w:pPr>
              <w:pStyle w:val="TAL"/>
            </w:pPr>
            <w:r>
              <w:t>[DRAFT] LS on verification that two SUPIs are in the same DualSteer device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EFC77"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8578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34224"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D465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FE9E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CC6D1" w14:textId="77777777" w:rsidR="00E308B2" w:rsidRDefault="00E308B2" w:rsidP="00AC5BAF">
            <w:pPr>
              <w:pStyle w:val="TAL"/>
            </w:pPr>
          </w:p>
        </w:tc>
      </w:tr>
      <w:tr w:rsidR="00E308B2" w14:paraId="389E59D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CEA9B"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102D1" w14:textId="77777777" w:rsidR="00E308B2" w:rsidRDefault="00E308B2" w:rsidP="00AC5BAF">
            <w:pPr>
              <w:pStyle w:val="TAL"/>
            </w:pPr>
            <w:r>
              <w:t>S2-2406283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5E2D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C46EB" w14:textId="77777777" w:rsidR="00E308B2" w:rsidRDefault="00E308B2" w:rsidP="00AC5BAF">
            <w:pPr>
              <w:pStyle w:val="TAL"/>
            </w:pPr>
            <w:r>
              <w:t>KI#2 AIML Conclusions on VFL.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98607" w14:textId="77777777" w:rsidR="00E308B2" w:rsidRDefault="00E308B2" w:rsidP="00AC5BAF">
            <w:pPr>
              <w:pStyle w:val="TAL"/>
            </w:pPr>
            <w:r>
              <w:t>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7A08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5F06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449F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6DC4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C7AC3" w14:textId="77777777" w:rsidR="00E308B2" w:rsidRDefault="00E308B2" w:rsidP="00AC5BAF">
            <w:pPr>
              <w:pStyle w:val="TAL"/>
            </w:pPr>
          </w:p>
        </w:tc>
      </w:tr>
      <w:tr w:rsidR="00E308B2" w14:paraId="3B367BA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86BA3"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61558" w14:textId="77777777" w:rsidR="00E308B2" w:rsidRDefault="00E308B2" w:rsidP="00AC5BAF">
            <w:pPr>
              <w:pStyle w:val="TAL"/>
            </w:pPr>
            <w:r>
              <w:t>S2-2406284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DB598"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C8640" w14:textId="77777777" w:rsidR="00E308B2" w:rsidRDefault="00E308B2" w:rsidP="00AC5BAF">
            <w:pPr>
              <w:pStyle w:val="TAL"/>
            </w:pPr>
            <w:r>
              <w:t>New WID on User Identities and Authentication Architecture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70CCF"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3269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C039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35D92" w14:textId="77777777" w:rsidR="00E308B2" w:rsidRDefault="00E308B2" w:rsidP="00AC5BAF">
            <w:pPr>
              <w:pStyle w:val="TAL"/>
              <w:rPr>
                <w:sz w:val="24"/>
                <w:szCs w:val="24"/>
              </w:rPr>
            </w:pPr>
            <w:r>
              <w:t>Revised to S2-2407285.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9AB7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2DC33" w14:textId="77777777" w:rsidR="00E308B2" w:rsidRDefault="00E308B2" w:rsidP="00AC5BAF">
            <w:pPr>
              <w:pStyle w:val="TAL"/>
            </w:pPr>
            <w:r>
              <w:t>S2-2407285</w:t>
            </w:r>
          </w:p>
        </w:tc>
      </w:tr>
      <w:tr w:rsidR="00E308B2" w14:paraId="26DAD95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36C19"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6C32A" w14:textId="77777777" w:rsidR="00E308B2" w:rsidRDefault="00E308B2" w:rsidP="00AC5BAF">
            <w:pPr>
              <w:pStyle w:val="TAL"/>
            </w:pPr>
            <w:r>
              <w:t>S2-2406285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9F20E"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7EE16" w14:textId="77777777" w:rsidR="00E308B2" w:rsidRDefault="00E308B2" w:rsidP="00AC5BAF">
            <w:pPr>
              <w:pStyle w:val="TAL"/>
            </w:pPr>
            <w:r>
              <w:t>[DRAFT] LS on 5G-RG aspects of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58428"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BB4E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872A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3AEC4" w14:textId="77777777" w:rsidR="00E308B2" w:rsidRDefault="00E308B2" w:rsidP="00AC5BAF">
            <w:pPr>
              <w:pStyle w:val="TAL"/>
            </w:pPr>
            <w:r>
              <w:t>Revised in parallel session to S2-2407026.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441F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25886" w14:textId="77777777" w:rsidR="00E308B2" w:rsidRDefault="00E308B2" w:rsidP="00AC5BAF">
            <w:pPr>
              <w:pStyle w:val="TAL"/>
            </w:pPr>
            <w:r>
              <w:t>S2-2407026</w:t>
            </w:r>
          </w:p>
        </w:tc>
      </w:tr>
      <w:tr w:rsidR="00E308B2" w14:paraId="1BF7CBB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064C0"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5EF8B" w14:textId="77777777" w:rsidR="00E308B2" w:rsidRDefault="00E308B2" w:rsidP="00AC5BAF">
            <w:pPr>
              <w:pStyle w:val="TAL"/>
            </w:pPr>
            <w:r>
              <w:t>S2-2406286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3808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5F356" w14:textId="77777777" w:rsidR="00E308B2" w:rsidRDefault="00E308B2" w:rsidP="00AC5BAF">
            <w:pPr>
              <w:pStyle w:val="TAL"/>
            </w:pPr>
            <w:r>
              <w:t>Solution#10 update for KI#2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50A9A"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4800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13EDA"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4F9A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A47F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6E54F" w14:textId="77777777" w:rsidR="00E308B2" w:rsidRDefault="00E308B2" w:rsidP="00AC5BAF">
            <w:pPr>
              <w:pStyle w:val="TAL"/>
            </w:pPr>
          </w:p>
        </w:tc>
      </w:tr>
      <w:tr w:rsidR="00E308B2" w14:paraId="01B3284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FC271"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3260A" w14:textId="77777777" w:rsidR="00E308B2" w:rsidRDefault="00E308B2" w:rsidP="00AC5BAF">
            <w:pPr>
              <w:pStyle w:val="TAL"/>
            </w:pPr>
            <w:r>
              <w:t>S2-2406287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7484B"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D2610" w14:textId="77777777" w:rsidR="00E308B2" w:rsidRDefault="00E308B2" w:rsidP="00AC5BAF">
            <w:pPr>
              <w:pStyle w:val="TAL"/>
            </w:pPr>
            <w:r>
              <w:t>Cover sheet for presentation of TR 23.700-32 to TSG SA#104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9EBDC" w14:textId="77777777" w:rsidR="00E308B2" w:rsidRDefault="00E308B2" w:rsidP="00AC5BAF">
            <w:pPr>
              <w:pStyle w:val="TAL"/>
            </w:pPr>
            <w:r>
              <w:t>InterDigital Inc.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A2BA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A034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DAC91" w14:textId="77777777" w:rsidR="00E308B2" w:rsidRDefault="00E308B2" w:rsidP="00AC5BAF">
            <w:pPr>
              <w:pStyle w:val="TAL"/>
            </w:pPr>
            <w:r>
              <w:t>For e-mail approval. r04 agreed. Revised to S2-2407376.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1F95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83195" w14:textId="77777777" w:rsidR="00E308B2" w:rsidRDefault="00E308B2" w:rsidP="00AC5BAF">
            <w:pPr>
              <w:pStyle w:val="TAL"/>
            </w:pPr>
            <w:r>
              <w:t>S2-2407376</w:t>
            </w:r>
          </w:p>
        </w:tc>
      </w:tr>
      <w:tr w:rsidR="00E308B2" w14:paraId="7416E9C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DDF86"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4F173" w14:textId="77777777" w:rsidR="00E308B2" w:rsidRDefault="00E308B2" w:rsidP="00AC5BAF">
            <w:pPr>
              <w:pStyle w:val="TAL"/>
            </w:pPr>
            <w:r>
              <w:t>S2-2406288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F841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C6DB5" w14:textId="77777777" w:rsidR="00E308B2" w:rsidRDefault="00E308B2" w:rsidP="00AC5BAF">
            <w:pPr>
              <w:pStyle w:val="TAL"/>
            </w:pPr>
            <w:r>
              <w:t>KI#1 Conclusions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99E6E"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FCE7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038F2"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5589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5111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DADF2" w14:textId="77777777" w:rsidR="00E308B2" w:rsidRDefault="00E308B2" w:rsidP="00AC5BAF">
            <w:pPr>
              <w:pStyle w:val="TAL"/>
            </w:pPr>
          </w:p>
        </w:tc>
      </w:tr>
      <w:tr w:rsidR="00E308B2" w14:paraId="5DA86E1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3D229"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23866" w14:textId="77777777" w:rsidR="00E308B2" w:rsidRDefault="00E308B2" w:rsidP="00AC5BAF">
            <w:pPr>
              <w:pStyle w:val="TAL"/>
            </w:pPr>
            <w:r>
              <w:t>S2-2406289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A822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04851" w14:textId="77777777" w:rsidR="00E308B2" w:rsidRDefault="00E308B2" w:rsidP="00AC5BAF">
            <w:pPr>
              <w:pStyle w:val="TAL"/>
            </w:pPr>
            <w:r>
              <w:t>KI#2 Conclusions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33B13"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DED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66173"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557E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B31E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57EA6" w14:textId="77777777" w:rsidR="00E308B2" w:rsidRDefault="00E308B2" w:rsidP="00AC5BAF">
            <w:pPr>
              <w:pStyle w:val="TAL"/>
            </w:pPr>
          </w:p>
        </w:tc>
      </w:tr>
      <w:tr w:rsidR="00E308B2" w14:paraId="6D79FA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41C48"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DCB46" w14:textId="77777777" w:rsidR="00E308B2" w:rsidRDefault="00E308B2" w:rsidP="00AC5BAF">
            <w:pPr>
              <w:pStyle w:val="TAL"/>
            </w:pPr>
            <w:r>
              <w:t>S2-2406290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C237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90FFA" w14:textId="77777777" w:rsidR="00E308B2" w:rsidRDefault="00E308B2" w:rsidP="00AC5BAF">
            <w:pPr>
              <w:pStyle w:val="TAL"/>
            </w:pPr>
            <w:r>
              <w:t>KI#3: Updates to Solution #14 UE energy usage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6C6CF"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5B6A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C50F9"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B3E6B" w14:textId="77777777" w:rsidR="00E308B2" w:rsidRDefault="00E308B2" w:rsidP="00AC5BAF">
            <w:pPr>
              <w:pStyle w:val="TAL"/>
            </w:pPr>
            <w:r>
              <w:t>Revision of S2-2404731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6602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42E88" w14:textId="77777777" w:rsidR="00E308B2" w:rsidRDefault="00E308B2" w:rsidP="00AC5BAF">
            <w:pPr>
              <w:pStyle w:val="TAL"/>
            </w:pPr>
          </w:p>
        </w:tc>
      </w:tr>
      <w:tr w:rsidR="00E308B2" w14:paraId="5C39DF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1C009"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11D5E" w14:textId="77777777" w:rsidR="00E308B2" w:rsidRDefault="00E308B2" w:rsidP="00AC5BAF">
            <w:pPr>
              <w:pStyle w:val="TAL"/>
            </w:pPr>
            <w:r>
              <w:t>S2-2406291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081F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74410" w14:textId="77777777" w:rsidR="00E308B2" w:rsidRDefault="00E308B2" w:rsidP="00AC5BAF">
            <w:pPr>
              <w:pStyle w:val="TAL"/>
            </w:pPr>
            <w:r>
              <w:t>KI#2: Updates to Solution #8 Energy efficiency subscriptions and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AF766"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1D8E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9D486"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B2000" w14:textId="77777777" w:rsidR="00E308B2" w:rsidRDefault="00E308B2" w:rsidP="00AC5BAF">
            <w:pPr>
              <w:pStyle w:val="TAL"/>
            </w:pPr>
            <w:r>
              <w:t>Revision of S2-2404730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77BA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EFBAD" w14:textId="77777777" w:rsidR="00E308B2" w:rsidRDefault="00E308B2" w:rsidP="00AC5BAF">
            <w:pPr>
              <w:pStyle w:val="TAL"/>
            </w:pPr>
          </w:p>
        </w:tc>
      </w:tr>
      <w:tr w:rsidR="00E308B2" w14:paraId="6F5398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F19AB" w14:textId="77777777" w:rsidR="00E308B2" w:rsidRDefault="00E308B2" w:rsidP="00AC5BAF">
            <w:pPr>
              <w:pStyle w:val="TAL"/>
              <w:rPr>
                <w:sz w:val="24"/>
                <w:szCs w:val="24"/>
              </w:rPr>
            </w:pPr>
            <w:r>
              <w:lastRenderedPageBreak/>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87915" w14:textId="77777777" w:rsidR="00E308B2" w:rsidRDefault="00E308B2" w:rsidP="00AC5BAF">
            <w:pPr>
              <w:pStyle w:val="TAL"/>
            </w:pPr>
            <w:r>
              <w:t>S2-2406292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9EAC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1A1F2" w14:textId="77777777" w:rsidR="00E308B2" w:rsidRDefault="00E308B2" w:rsidP="00AC5BAF">
            <w:pPr>
              <w:pStyle w:val="TAL"/>
            </w:pPr>
            <w:r>
              <w:t>KI#1: Updates to Solution 4 Registration for a UE and a user.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EBB33"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057C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4A611"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3B151" w14:textId="77777777" w:rsidR="00E308B2" w:rsidRDefault="00E308B2" w:rsidP="00AC5BAF">
            <w:pPr>
              <w:pStyle w:val="TAL"/>
            </w:pPr>
            <w:r>
              <w:t>Revision of S2-2404734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653C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8F3F4" w14:textId="77777777" w:rsidR="00E308B2" w:rsidRDefault="00E308B2" w:rsidP="00AC5BAF">
            <w:pPr>
              <w:pStyle w:val="TAL"/>
            </w:pPr>
          </w:p>
        </w:tc>
      </w:tr>
      <w:tr w:rsidR="00E308B2" w14:paraId="0E2FDDB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998AE"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33B15" w14:textId="77777777" w:rsidR="00E308B2" w:rsidRDefault="00E308B2" w:rsidP="00AC5BAF">
            <w:pPr>
              <w:pStyle w:val="TAL"/>
            </w:pPr>
            <w:r>
              <w:t>S2-2406293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E4F7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AB8CF" w14:textId="77777777" w:rsidR="00E308B2" w:rsidRDefault="00E308B2" w:rsidP="00AC5BAF">
            <w:pPr>
              <w:pStyle w:val="TAL"/>
            </w:pPr>
            <w:r>
              <w:t>KI#4: Updates to Solution 33: Number of the active non-3gpp devices restriction.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0A25B"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1700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27BE7"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826D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6920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C9F15" w14:textId="77777777" w:rsidR="00E308B2" w:rsidRDefault="00E308B2" w:rsidP="00AC5BAF">
            <w:pPr>
              <w:pStyle w:val="TAL"/>
            </w:pPr>
          </w:p>
        </w:tc>
      </w:tr>
      <w:tr w:rsidR="00E308B2" w14:paraId="1B7BBC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A9844"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04529" w14:textId="77777777" w:rsidR="00E308B2" w:rsidRDefault="00E308B2" w:rsidP="00AC5BAF">
            <w:pPr>
              <w:pStyle w:val="TAL"/>
            </w:pPr>
            <w:r>
              <w:t>S2-2406294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A3BA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EE543" w14:textId="77777777" w:rsidR="00E308B2" w:rsidRDefault="00E308B2" w:rsidP="00AC5BAF">
            <w:pPr>
              <w:pStyle w:val="TAL"/>
            </w:pPr>
            <w:r>
              <w:t>A new solution: 5GC support for gNB to optimize AIoT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DF75C"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74AD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F8381"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4E4CC" w14:textId="77777777" w:rsidR="00E308B2" w:rsidRDefault="00E308B2" w:rsidP="00AC5BAF">
            <w:pPr>
              <w:pStyle w:val="TAL"/>
            </w:pPr>
            <w:r>
              <w:t>Revised in parallel session to S2-2407004 (withdrawn).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A466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B53D3" w14:textId="77777777" w:rsidR="00E308B2" w:rsidRDefault="00E308B2" w:rsidP="00AC5BAF">
            <w:pPr>
              <w:pStyle w:val="TAL"/>
            </w:pPr>
            <w:r>
              <w:t>S2-2407004</w:t>
            </w:r>
          </w:p>
        </w:tc>
      </w:tr>
      <w:tr w:rsidR="00E308B2" w14:paraId="698A3A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244C8"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5A2D2" w14:textId="77777777" w:rsidR="00E308B2" w:rsidRDefault="00E308B2" w:rsidP="00AC5BAF">
            <w:pPr>
              <w:pStyle w:val="TAL"/>
            </w:pPr>
            <w:r>
              <w:t>S2-2406295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4170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32421" w14:textId="77777777" w:rsidR="00E308B2" w:rsidRDefault="00E308B2" w:rsidP="00AC5BAF">
            <w:pPr>
              <w:pStyle w:val="TAL"/>
            </w:pPr>
            <w:r>
              <w:t>Update of Solution #1: AIoT temporary ID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DEA9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E871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05E95"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957F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F7BE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17ECC" w14:textId="77777777" w:rsidR="00E308B2" w:rsidRDefault="00E308B2" w:rsidP="00AC5BAF">
            <w:pPr>
              <w:pStyle w:val="TAL"/>
            </w:pPr>
          </w:p>
        </w:tc>
      </w:tr>
      <w:tr w:rsidR="00E308B2" w14:paraId="6B941B0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73AB8"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4ABA4" w14:textId="77777777" w:rsidR="00E308B2" w:rsidRDefault="00E308B2" w:rsidP="00AC5BAF">
            <w:pPr>
              <w:pStyle w:val="TAL"/>
            </w:pPr>
            <w:r>
              <w:t>S2-2406296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983B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F458C" w14:textId="77777777" w:rsidR="00E308B2" w:rsidRPr="00925BE9" w:rsidRDefault="00E308B2" w:rsidP="00AC5BAF">
            <w:pPr>
              <w:pStyle w:val="TAL"/>
              <w:rPr>
                <w:lang w:val="fr-FR"/>
              </w:rPr>
            </w:pPr>
            <w:r w:rsidRPr="00925BE9">
              <w:rPr>
                <w:lang w:val="fr-FR"/>
              </w:rPr>
              <w:t>New solution: Ambient IoT device validation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BD092"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D3A2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D684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536E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89CC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35C2D" w14:textId="77777777" w:rsidR="00E308B2" w:rsidRDefault="00E308B2" w:rsidP="00AC5BAF">
            <w:pPr>
              <w:pStyle w:val="TAL"/>
            </w:pPr>
          </w:p>
        </w:tc>
      </w:tr>
      <w:tr w:rsidR="00E308B2" w14:paraId="1FC2C3E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E2FAB"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76F4B" w14:textId="77777777" w:rsidR="00E308B2" w:rsidRDefault="00E308B2" w:rsidP="00AC5BAF">
            <w:pPr>
              <w:pStyle w:val="TAL"/>
            </w:pPr>
            <w:r>
              <w:t>S2-2406297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53E41"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20B51" w14:textId="77777777" w:rsidR="00E308B2" w:rsidRDefault="00E308B2" w:rsidP="00AC5BAF">
            <w:pPr>
              <w:pStyle w:val="TAL"/>
            </w:pPr>
            <w:r>
              <w:t>WID on 5GS XRM Ph2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91C1B" w14:textId="77777777" w:rsidR="00E308B2" w:rsidRDefault="00E308B2" w:rsidP="00AC5BAF">
            <w:pPr>
              <w:pStyle w:val="TAL"/>
            </w:pPr>
            <w:r>
              <w:t>Nokia, Nokia Shanghai Bell, Meta?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8376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29DDF"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F4EFA" w14:textId="77777777" w:rsidR="00E308B2" w:rsidRDefault="00E308B2" w:rsidP="00AC5BAF">
            <w:pPr>
              <w:pStyle w:val="TAL"/>
              <w:rPr>
                <w:sz w:val="24"/>
                <w:szCs w:val="24"/>
              </w:rPr>
            </w:pPr>
            <w:r>
              <w:t>Revised to S2-2406301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593E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8D367" w14:textId="77777777" w:rsidR="00E308B2" w:rsidRDefault="00E308B2" w:rsidP="00AC5BAF">
            <w:pPr>
              <w:pStyle w:val="TAL"/>
            </w:pPr>
            <w:r>
              <w:t>S2-2406301</w:t>
            </w:r>
          </w:p>
        </w:tc>
      </w:tr>
      <w:tr w:rsidR="00E308B2" w14:paraId="6F2ADD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23236"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D0B6C" w14:textId="77777777" w:rsidR="00E308B2" w:rsidRDefault="00E308B2" w:rsidP="00AC5BAF">
            <w:pPr>
              <w:pStyle w:val="TAL"/>
            </w:pPr>
            <w:r>
              <w:t>S2-2406298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C04D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2F824" w14:textId="77777777" w:rsidR="00E308B2" w:rsidRDefault="00E308B2" w:rsidP="00AC5BAF">
            <w:pPr>
              <w:pStyle w:val="TAL"/>
            </w:pPr>
            <w:r>
              <w:t>Conclusion for KI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6217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FC34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2755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C9DF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5D7C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34068" w14:textId="77777777" w:rsidR="00E308B2" w:rsidRDefault="00E308B2" w:rsidP="00AC5BAF">
            <w:pPr>
              <w:pStyle w:val="TAL"/>
            </w:pPr>
          </w:p>
        </w:tc>
      </w:tr>
      <w:tr w:rsidR="00E308B2" w14:paraId="0DBCC09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5291A"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6AC87" w14:textId="77777777" w:rsidR="00E308B2" w:rsidRDefault="00E308B2" w:rsidP="00AC5BAF">
            <w:pPr>
              <w:pStyle w:val="TAL"/>
            </w:pPr>
            <w:r>
              <w:t>S2-2406299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587F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DEF2B" w14:textId="77777777" w:rsidR="00E308B2" w:rsidRDefault="00E308B2" w:rsidP="00AC5BAF">
            <w:pPr>
              <w:pStyle w:val="TAL"/>
            </w:pPr>
            <w:r>
              <w:t>Conclusion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CEF55"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657E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6684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BF45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A7BE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16C19" w14:textId="77777777" w:rsidR="00E308B2" w:rsidRDefault="00E308B2" w:rsidP="00AC5BAF">
            <w:pPr>
              <w:pStyle w:val="TAL"/>
            </w:pPr>
          </w:p>
        </w:tc>
      </w:tr>
      <w:tr w:rsidR="00E308B2" w14:paraId="70710F5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63675"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3DDCD" w14:textId="77777777" w:rsidR="00E308B2" w:rsidRDefault="00E308B2" w:rsidP="00AC5BAF">
            <w:pPr>
              <w:pStyle w:val="TAL"/>
            </w:pPr>
            <w:r>
              <w:t>S2-2406300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0DD4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51A60" w14:textId="77777777" w:rsidR="00E308B2" w:rsidRDefault="00E308B2" w:rsidP="00AC5BAF">
            <w:pPr>
              <w:pStyle w:val="TAL"/>
            </w:pPr>
            <w:r>
              <w:t>KI#3 update solution #27 NWDAF assisted QoS policy generation.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18FD8"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8296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A78F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070C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4621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391E6" w14:textId="77777777" w:rsidR="00E308B2" w:rsidRDefault="00E308B2" w:rsidP="00AC5BAF">
            <w:pPr>
              <w:pStyle w:val="TAL"/>
            </w:pPr>
          </w:p>
        </w:tc>
      </w:tr>
      <w:tr w:rsidR="00E308B2" w14:paraId="2E9F10A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5DD23"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15677" w14:textId="77777777" w:rsidR="00E308B2" w:rsidRDefault="00E308B2" w:rsidP="00AC5BAF">
            <w:pPr>
              <w:pStyle w:val="TAL"/>
            </w:pPr>
            <w:r>
              <w:t>S2-2406301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EE966"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CC38D" w14:textId="77777777" w:rsidR="00E308B2" w:rsidRDefault="00E308B2" w:rsidP="00AC5BAF">
            <w:pPr>
              <w:pStyle w:val="TAL"/>
            </w:pPr>
            <w:r>
              <w:t>WID on 5GS XRM Ph2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6B55D" w14:textId="77777777" w:rsidR="00E308B2" w:rsidRDefault="00E308B2" w:rsidP="00AC5BAF">
            <w:pPr>
              <w:pStyle w:val="TAL"/>
            </w:pPr>
            <w:r>
              <w:t>Nokia, Meta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8930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CDF51"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FD841" w14:textId="77777777" w:rsidR="00E308B2" w:rsidRDefault="00E308B2" w:rsidP="00AC5BAF">
            <w:pPr>
              <w:pStyle w:val="TAL"/>
              <w:rPr>
                <w:sz w:val="24"/>
                <w:szCs w:val="24"/>
              </w:rPr>
            </w:pPr>
            <w:r>
              <w:t>Revision of S2-2406297. Revised to S2-2407284.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8077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214A7" w14:textId="77777777" w:rsidR="00E308B2" w:rsidRDefault="00E308B2" w:rsidP="00AC5BAF">
            <w:pPr>
              <w:pStyle w:val="TAL"/>
            </w:pPr>
            <w:r>
              <w:t>S2-2407284</w:t>
            </w:r>
          </w:p>
        </w:tc>
      </w:tr>
      <w:tr w:rsidR="00E308B2" w14:paraId="26F1331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EA32C" w14:textId="77777777" w:rsidR="00E308B2" w:rsidRDefault="00E308B2" w:rsidP="00AC5BAF">
            <w:pPr>
              <w:pStyle w:val="TAL"/>
            </w:pPr>
            <w:r>
              <w:t>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693EC" w14:textId="77777777" w:rsidR="00E308B2" w:rsidRDefault="00E308B2" w:rsidP="00AC5BAF">
            <w:pPr>
              <w:pStyle w:val="TAL"/>
            </w:pPr>
            <w:r>
              <w:t>S2-2406302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57C6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27A0C" w14:textId="77777777" w:rsidR="00E308B2" w:rsidRDefault="00E308B2" w:rsidP="00AC5BAF">
            <w:pPr>
              <w:pStyle w:val="TAL"/>
            </w:pPr>
            <w:r>
              <w:t>23.304 CR0443 (Rel-18, 'F'): Alignment with stage 3 specification on End UE user info and Direct discovery set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0F726" w14:textId="77777777" w:rsidR="00E308B2" w:rsidRDefault="00E308B2" w:rsidP="00AC5BAF">
            <w:pPr>
              <w:pStyle w:val="TAL"/>
            </w:pPr>
            <w:r>
              <w:t>CATT,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6500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84973" w14:textId="77777777" w:rsidR="00E308B2" w:rsidRDefault="00E308B2" w:rsidP="00AC5BAF">
            <w:pPr>
              <w:pStyle w:val="TAL"/>
            </w:pPr>
            <w:r>
              <w:t>5G_ProSe_Ph2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689C2" w14:textId="77777777" w:rsidR="00E308B2" w:rsidRDefault="00E308B2" w:rsidP="00AC5BAF">
            <w:pPr>
              <w:pStyle w:val="TAL"/>
            </w:pPr>
            <w:r>
              <w:t>Revised in parallel session to S2-2406892.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FAE2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98788" w14:textId="77777777" w:rsidR="00E308B2" w:rsidRDefault="00E308B2" w:rsidP="00AC5BAF">
            <w:pPr>
              <w:pStyle w:val="TAL"/>
            </w:pPr>
            <w:r>
              <w:t>S2-2406892</w:t>
            </w:r>
          </w:p>
        </w:tc>
      </w:tr>
      <w:tr w:rsidR="00E308B2" w14:paraId="0F0A3D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0D1AB"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85354" w14:textId="77777777" w:rsidR="00E308B2" w:rsidRDefault="00E308B2" w:rsidP="00AC5BAF">
            <w:pPr>
              <w:pStyle w:val="TAL"/>
            </w:pPr>
            <w:r>
              <w:t>S2-2406303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19EE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AA2AC" w14:textId="77777777" w:rsidR="00E308B2" w:rsidRDefault="00E308B2" w:rsidP="00AC5BAF">
            <w:pPr>
              <w:pStyle w:val="TAL"/>
            </w:pPr>
            <w:r>
              <w:t>KI#1, #2 and #3, Sol#5: Update to Remove ENs and Add clarifications.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F5947"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0ECD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B7556"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12DAC" w14:textId="77777777" w:rsidR="00E308B2" w:rsidRDefault="00E308B2" w:rsidP="00AC5BAF">
            <w:pPr>
              <w:pStyle w:val="TAL"/>
            </w:pPr>
            <w:r>
              <w:t>Revised in parallel session to S2-2407000.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1F9A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2364E" w14:textId="77777777" w:rsidR="00E308B2" w:rsidRDefault="00E308B2" w:rsidP="00AC5BAF">
            <w:pPr>
              <w:pStyle w:val="TAL"/>
            </w:pPr>
            <w:r>
              <w:t>S2-2407000</w:t>
            </w:r>
          </w:p>
        </w:tc>
      </w:tr>
      <w:tr w:rsidR="00E308B2" w14:paraId="625241B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A3309"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49DF0" w14:textId="77777777" w:rsidR="00E308B2" w:rsidRDefault="00E308B2" w:rsidP="00AC5BAF">
            <w:pPr>
              <w:pStyle w:val="TAL"/>
            </w:pPr>
            <w:r>
              <w:t>S2-2406304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BC67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9D1F8" w14:textId="77777777" w:rsidR="00E308B2" w:rsidRDefault="00E308B2" w:rsidP="00AC5BAF">
            <w:pPr>
              <w:pStyle w:val="TAL"/>
            </w:pPr>
            <w:r>
              <w:t>KI#2, New Sol: Authorization of UE acting as an intermediate node.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8F1FB"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810B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4F5FF"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E0B1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CF1F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C2EF5" w14:textId="77777777" w:rsidR="00E308B2" w:rsidRDefault="00E308B2" w:rsidP="00AC5BAF">
            <w:pPr>
              <w:pStyle w:val="TAL"/>
            </w:pPr>
          </w:p>
        </w:tc>
      </w:tr>
      <w:tr w:rsidR="00E308B2" w14:paraId="538EBEB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126F0"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F83E8" w14:textId="77777777" w:rsidR="00E308B2" w:rsidRDefault="00E308B2" w:rsidP="00AC5BAF">
            <w:pPr>
              <w:pStyle w:val="TAL"/>
            </w:pPr>
            <w:r>
              <w:t>S2-2406305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4100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7D7F3" w14:textId="77777777" w:rsidR="00E308B2" w:rsidRDefault="00E308B2" w:rsidP="00AC5BAF">
            <w:pPr>
              <w:pStyle w:val="TAL"/>
            </w:pPr>
            <w:r>
              <w:t>KI#1, #2 and #3, Sol#21: Update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46557"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068D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2B65A"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A880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0DBD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DBD29" w14:textId="77777777" w:rsidR="00E308B2" w:rsidRDefault="00E308B2" w:rsidP="00AC5BAF">
            <w:pPr>
              <w:pStyle w:val="TAL"/>
            </w:pPr>
          </w:p>
        </w:tc>
      </w:tr>
      <w:tr w:rsidR="00E308B2" w14:paraId="1BA70A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82144"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107EA" w14:textId="77777777" w:rsidR="00E308B2" w:rsidRDefault="00E308B2" w:rsidP="00AC5BAF">
            <w:pPr>
              <w:pStyle w:val="TAL"/>
            </w:pPr>
            <w:r>
              <w:t>S2-2406306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99085"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A2977" w14:textId="77777777" w:rsidR="00E308B2" w:rsidRDefault="00E308B2" w:rsidP="00AC5BAF">
            <w:pPr>
              <w:pStyle w:val="TAL"/>
            </w:pPr>
            <w:r>
              <w:t>Discussion on the security aspects of Inventory and Command procedures.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58A7B"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E58C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02701"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5160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9C02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DCDA6" w14:textId="77777777" w:rsidR="00E308B2" w:rsidRDefault="00E308B2" w:rsidP="00AC5BAF">
            <w:pPr>
              <w:pStyle w:val="TAL"/>
            </w:pPr>
          </w:p>
        </w:tc>
      </w:tr>
      <w:tr w:rsidR="00E308B2" w14:paraId="49C87D2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06AB9"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B2DA0" w14:textId="77777777" w:rsidR="00E308B2" w:rsidRDefault="00E308B2" w:rsidP="00AC5BAF">
            <w:pPr>
              <w:pStyle w:val="TAL"/>
            </w:pPr>
            <w:r>
              <w:t>S2-2406307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214B0"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07B4E" w14:textId="77777777" w:rsidR="00E308B2" w:rsidRDefault="00E308B2" w:rsidP="00AC5BAF">
            <w:pPr>
              <w:pStyle w:val="TAL"/>
            </w:pPr>
            <w:r>
              <w:t>[DRAFT] LS on security requirements for Inventory and Command procedures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7313B"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892B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1D1CC"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A4BFC"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1EA53"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73BA8" w14:textId="77777777" w:rsidR="00E308B2" w:rsidRDefault="00E308B2" w:rsidP="00AC5BAF">
            <w:pPr>
              <w:pStyle w:val="TAL"/>
            </w:pPr>
          </w:p>
        </w:tc>
      </w:tr>
      <w:tr w:rsidR="00E308B2" w14:paraId="01D7898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59124" w14:textId="77777777" w:rsidR="00E308B2" w:rsidRDefault="00E308B2" w:rsidP="00AC5BAF">
            <w:pPr>
              <w:pStyle w:val="TAL"/>
              <w:rPr>
                <w:sz w:val="24"/>
                <w:szCs w:val="24"/>
              </w:rPr>
            </w:pPr>
            <w:r>
              <w:lastRenderedPageBreak/>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DDB5B" w14:textId="77777777" w:rsidR="00E308B2" w:rsidRDefault="00E308B2" w:rsidP="00AC5BAF">
            <w:pPr>
              <w:pStyle w:val="TAL"/>
            </w:pPr>
            <w:r>
              <w:t>S2-2406308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524A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ADD8D" w14:textId="77777777" w:rsidR="00E308B2" w:rsidRDefault="00E308B2" w:rsidP="00AC5BAF">
            <w:pPr>
              <w:pStyle w:val="TAL"/>
            </w:pPr>
            <w:r>
              <w:t>Conclusion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23262"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38A0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22F3D"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B201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9C4A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B09E6" w14:textId="77777777" w:rsidR="00E308B2" w:rsidRDefault="00E308B2" w:rsidP="00AC5BAF">
            <w:pPr>
              <w:pStyle w:val="TAL"/>
            </w:pPr>
          </w:p>
        </w:tc>
      </w:tr>
      <w:tr w:rsidR="00E308B2" w14:paraId="49BA63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3089B"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E0DFD" w14:textId="77777777" w:rsidR="00E308B2" w:rsidRDefault="00E308B2" w:rsidP="00AC5BAF">
            <w:pPr>
              <w:pStyle w:val="TAL"/>
            </w:pPr>
            <w:r>
              <w:t>S2-2406309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B47B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A7EFC"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66508"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EDBC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2C632"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A68F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AC9C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C2B6A" w14:textId="77777777" w:rsidR="00E308B2" w:rsidRDefault="00E308B2" w:rsidP="00AC5BAF">
            <w:pPr>
              <w:pStyle w:val="TAL"/>
            </w:pPr>
          </w:p>
        </w:tc>
      </w:tr>
      <w:tr w:rsidR="00E308B2" w14:paraId="564D0B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9C849"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54BEC" w14:textId="77777777" w:rsidR="00E308B2" w:rsidRDefault="00E308B2" w:rsidP="00AC5BAF">
            <w:pPr>
              <w:pStyle w:val="TAL"/>
            </w:pPr>
            <w:r>
              <w:t>S2-2406310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E677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31133" w14:textId="77777777" w:rsidR="00E308B2" w:rsidRDefault="00E308B2" w:rsidP="00AC5BAF">
            <w:pPr>
              <w:pStyle w:val="TAL"/>
            </w:pPr>
            <w:r>
              <w:t>Conclusion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79F61"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A1B8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E512D"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CE3F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36D6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8D1FF" w14:textId="77777777" w:rsidR="00E308B2" w:rsidRDefault="00E308B2" w:rsidP="00AC5BAF">
            <w:pPr>
              <w:pStyle w:val="TAL"/>
            </w:pPr>
          </w:p>
        </w:tc>
      </w:tr>
      <w:tr w:rsidR="00E308B2" w14:paraId="26D9BE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72A6B"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33AE4" w14:textId="77777777" w:rsidR="00E308B2" w:rsidRDefault="00E308B2" w:rsidP="00AC5BAF">
            <w:pPr>
              <w:pStyle w:val="TAL"/>
            </w:pPr>
            <w:r>
              <w:t>S2-2406311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7058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B2D68" w14:textId="77777777" w:rsidR="00E308B2" w:rsidRDefault="00E308B2" w:rsidP="00AC5BAF">
            <w:pPr>
              <w:pStyle w:val="TAL"/>
            </w:pPr>
            <w:r>
              <w:t>KI#1: Interim Conclusions for PDU Set Handling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9DF2C"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3868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BF5CE"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1ABB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64B9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E1F0B" w14:textId="77777777" w:rsidR="00E308B2" w:rsidRDefault="00E308B2" w:rsidP="00AC5BAF">
            <w:pPr>
              <w:pStyle w:val="TAL"/>
            </w:pPr>
          </w:p>
        </w:tc>
      </w:tr>
      <w:tr w:rsidR="00E308B2" w14:paraId="463FBDC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5054E"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94991" w14:textId="77777777" w:rsidR="00E308B2" w:rsidRDefault="00E308B2" w:rsidP="00AC5BAF">
            <w:pPr>
              <w:pStyle w:val="TAL"/>
            </w:pPr>
            <w:r>
              <w:t>S2-2406312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81D6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D27E7" w14:textId="77777777" w:rsidR="00E308B2" w:rsidRDefault="00E308B2" w:rsidP="00AC5BAF">
            <w:pPr>
              <w:pStyle w:val="TAL"/>
            </w:pPr>
            <w:r>
              <w:t>KI#4: Conclusions for multiplexed flows identification and QoS flow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08BD4"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125B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0FEA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61B5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3CE2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9214F" w14:textId="77777777" w:rsidR="00E308B2" w:rsidRDefault="00E308B2" w:rsidP="00AC5BAF">
            <w:pPr>
              <w:pStyle w:val="TAL"/>
            </w:pPr>
          </w:p>
        </w:tc>
      </w:tr>
      <w:tr w:rsidR="00E308B2" w14:paraId="437BB4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11CBE"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87280" w14:textId="77777777" w:rsidR="00E308B2" w:rsidRDefault="00E308B2" w:rsidP="00AC5BAF">
            <w:pPr>
              <w:pStyle w:val="TAL"/>
            </w:pPr>
            <w:r>
              <w:t>S2-2406313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D6B4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A1170" w14:textId="77777777" w:rsidR="00E308B2" w:rsidRDefault="00E308B2" w:rsidP="00AC5BAF">
            <w:pPr>
              <w:pStyle w:val="TAL"/>
            </w:pPr>
            <w:r>
              <w:t>New solution on support of Ambient IoT services for supply chain for KI#1 and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BAC77"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3FC3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0940A"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C225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E543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1E8C6" w14:textId="77777777" w:rsidR="00E308B2" w:rsidRDefault="00E308B2" w:rsidP="00AC5BAF">
            <w:pPr>
              <w:pStyle w:val="TAL"/>
            </w:pPr>
          </w:p>
        </w:tc>
      </w:tr>
      <w:tr w:rsidR="00E308B2" w14:paraId="4D2282F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ABC77"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D16F1" w14:textId="77777777" w:rsidR="00E308B2" w:rsidRDefault="00E308B2" w:rsidP="00AC5BAF">
            <w:pPr>
              <w:pStyle w:val="TAL"/>
            </w:pPr>
            <w:r>
              <w:t>S2-2406314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6032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4B734" w14:textId="77777777" w:rsidR="00E308B2" w:rsidRDefault="00E308B2" w:rsidP="00AC5BAF">
            <w:pPr>
              <w:pStyle w:val="TAL"/>
            </w:pPr>
            <w:r>
              <w:t>KI#2 Evaluation and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52845" w14:textId="77777777" w:rsidR="00E308B2" w:rsidRDefault="00E308B2" w:rsidP="00AC5BAF">
            <w:pPr>
              <w:pStyle w:val="TAL"/>
            </w:pPr>
            <w:r>
              <w:t>China Mobile, vivo, OPPO,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6CBD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7AD3C"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DA95D" w14:textId="77777777" w:rsidR="00E308B2" w:rsidRDefault="00E308B2" w:rsidP="00AC5BAF">
            <w:pPr>
              <w:pStyle w:val="TAL"/>
            </w:pPr>
            <w:r>
              <w:t>Revised in parallel session to S2-2406909.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75B6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B7488" w14:textId="77777777" w:rsidR="00E308B2" w:rsidRDefault="00E308B2" w:rsidP="00AC5BAF">
            <w:pPr>
              <w:pStyle w:val="TAL"/>
            </w:pPr>
            <w:r>
              <w:t>S2-2406909</w:t>
            </w:r>
          </w:p>
        </w:tc>
      </w:tr>
      <w:tr w:rsidR="00E308B2" w14:paraId="693618C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7E7DF"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72630" w14:textId="77777777" w:rsidR="00E308B2" w:rsidRDefault="00E308B2" w:rsidP="00AC5BAF">
            <w:pPr>
              <w:pStyle w:val="TAL"/>
            </w:pPr>
            <w:r>
              <w:t>S2-2406315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0C08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7B525" w14:textId="77777777" w:rsidR="00E308B2" w:rsidRDefault="00E308B2" w:rsidP="00AC5BAF">
            <w:pPr>
              <w:pStyle w:val="TAL"/>
            </w:pPr>
            <w:r>
              <w:t>Evaluation and Conclusions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D10B4"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68F1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BA2E5"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5009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53D3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A009B" w14:textId="77777777" w:rsidR="00E308B2" w:rsidRDefault="00E308B2" w:rsidP="00AC5BAF">
            <w:pPr>
              <w:pStyle w:val="TAL"/>
            </w:pPr>
          </w:p>
        </w:tc>
      </w:tr>
      <w:tr w:rsidR="00E308B2" w14:paraId="04A8793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1FF75"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211EE" w14:textId="77777777" w:rsidR="00E308B2" w:rsidRDefault="00E308B2" w:rsidP="00AC5BAF">
            <w:pPr>
              <w:pStyle w:val="TAL"/>
            </w:pPr>
            <w:r>
              <w:t>S2-2406316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6BCE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A349A" w14:textId="77777777" w:rsidR="00E308B2" w:rsidRDefault="00E308B2" w:rsidP="00AC5BAF">
            <w:pPr>
              <w:pStyle w:val="TAL"/>
            </w:pPr>
            <w:r>
              <w:t>VFL terminology definition.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0B862" w14:textId="77777777" w:rsidR="00E308B2" w:rsidRDefault="00E308B2" w:rsidP="00AC5BAF">
            <w:pPr>
              <w:pStyle w:val="TAL"/>
            </w:pPr>
            <w:r>
              <w:t>China Mobile, ZTE, OPPO, CATT, vivo, Huawei, 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E698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36FC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327F0" w14:textId="77777777" w:rsidR="00E308B2" w:rsidRDefault="00E308B2" w:rsidP="00AC5BAF">
            <w:pPr>
              <w:pStyle w:val="TAL"/>
            </w:pPr>
            <w:r>
              <w:t>Revision of S2-2404050 from SA WG2#162. Revised in parallel session to S2-2406912, merging S2-2405897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0007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E1996" w14:textId="77777777" w:rsidR="00E308B2" w:rsidRDefault="00E308B2" w:rsidP="00AC5BAF">
            <w:pPr>
              <w:pStyle w:val="TAL"/>
            </w:pPr>
            <w:r>
              <w:t>S2-2406912</w:t>
            </w:r>
          </w:p>
        </w:tc>
      </w:tr>
      <w:tr w:rsidR="00E308B2" w14:paraId="3F11C0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F1822"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DB26E" w14:textId="77777777" w:rsidR="00E308B2" w:rsidRDefault="00E308B2" w:rsidP="00AC5BAF">
            <w:pPr>
              <w:pStyle w:val="TAL"/>
            </w:pPr>
            <w:r>
              <w:t>S2-2406317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31D4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5DA51" w14:textId="77777777" w:rsidR="00E308B2" w:rsidRDefault="00E308B2" w:rsidP="00AC5BAF">
            <w:pPr>
              <w:pStyle w:val="TAL"/>
            </w:pPr>
            <w:r>
              <w:t>KI#2: Conclusion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54CDC"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2827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2FFE5"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FBBAC" w14:textId="77777777" w:rsidR="00E308B2" w:rsidRDefault="00E308B2" w:rsidP="00AC5BAF">
            <w:pPr>
              <w:pStyle w:val="TAL"/>
            </w:pPr>
            <w:r>
              <w:t>Merged into S2-2407115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F9A44"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DE1F1" w14:textId="77777777" w:rsidR="00E308B2" w:rsidRDefault="00E308B2" w:rsidP="00AC5BAF">
            <w:pPr>
              <w:pStyle w:val="TAL"/>
            </w:pPr>
          </w:p>
        </w:tc>
      </w:tr>
      <w:tr w:rsidR="00E308B2" w14:paraId="55E9D82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29DE7"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06A35" w14:textId="77777777" w:rsidR="00E308B2" w:rsidRDefault="00E308B2" w:rsidP="00AC5BAF">
            <w:pPr>
              <w:pStyle w:val="TAL"/>
            </w:pPr>
            <w:r>
              <w:t>S2-2406318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72B1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C5E1A" w14:textId="77777777" w:rsidR="00E308B2" w:rsidRDefault="00E308B2" w:rsidP="00AC5BAF">
            <w:pPr>
              <w:pStyle w:val="TAL"/>
            </w:pPr>
            <w:r>
              <w:t>Evaluation and interim principles for Primary/Secondary and Dualsteer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3025B" w14:textId="77777777" w:rsidR="00E308B2" w:rsidRDefault="00E308B2" w:rsidP="00AC5BAF">
            <w:pPr>
              <w:pStyle w:val="TAL"/>
            </w:pPr>
            <w: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E410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0F5C4"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14CB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8497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73D5D" w14:textId="77777777" w:rsidR="00E308B2" w:rsidRDefault="00E308B2" w:rsidP="00AC5BAF">
            <w:pPr>
              <w:pStyle w:val="TAL"/>
            </w:pPr>
          </w:p>
        </w:tc>
      </w:tr>
      <w:tr w:rsidR="00E308B2" w14:paraId="112F736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7037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C2919" w14:textId="77777777" w:rsidR="00E308B2" w:rsidRDefault="00E308B2" w:rsidP="00AC5BAF">
            <w:pPr>
              <w:pStyle w:val="TAL"/>
            </w:pPr>
            <w:r>
              <w:t>S2-2406319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1612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8CA11" w14:textId="77777777" w:rsidR="00E308B2" w:rsidRDefault="00E308B2" w:rsidP="00AC5BAF">
            <w:pPr>
              <w:pStyle w:val="TAL"/>
            </w:pPr>
            <w:r>
              <w:t>Resolve ENs in Sol. #1.6.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CD127" w14:textId="77777777" w:rsidR="00E308B2" w:rsidRDefault="00E308B2" w:rsidP="00AC5BAF">
            <w:pPr>
              <w:pStyle w:val="TAL"/>
            </w:pPr>
            <w: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0C35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302A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A7C7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6B8D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E5D55" w14:textId="77777777" w:rsidR="00E308B2" w:rsidRDefault="00E308B2" w:rsidP="00AC5BAF">
            <w:pPr>
              <w:pStyle w:val="TAL"/>
            </w:pPr>
          </w:p>
        </w:tc>
      </w:tr>
      <w:tr w:rsidR="00E308B2" w14:paraId="1D69CD6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BE5A7"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61555" w14:textId="77777777" w:rsidR="00E308B2" w:rsidRDefault="00E308B2" w:rsidP="00AC5BAF">
            <w:pPr>
              <w:pStyle w:val="TAL"/>
            </w:pPr>
            <w:r>
              <w:t>S2-2406320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D134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A5E5F" w14:textId="77777777" w:rsidR="00E308B2" w:rsidRDefault="00E308B2" w:rsidP="00AC5BAF">
            <w:pPr>
              <w:pStyle w:val="TAL"/>
            </w:pPr>
            <w:r>
              <w:t>KI#3, Sol #30 Update: NWDAF assisted PDU Set assistance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31D7B" w14:textId="77777777" w:rsidR="00E308B2" w:rsidRDefault="00E308B2" w:rsidP="00AC5BAF">
            <w:pPr>
              <w:pStyle w:val="TAL"/>
            </w:pPr>
            <w: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ECFA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0F69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0A5D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62E2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53EDF" w14:textId="77777777" w:rsidR="00E308B2" w:rsidRDefault="00E308B2" w:rsidP="00AC5BAF">
            <w:pPr>
              <w:pStyle w:val="TAL"/>
            </w:pPr>
          </w:p>
        </w:tc>
      </w:tr>
      <w:tr w:rsidR="00E308B2" w14:paraId="55D035B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99A77"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7D452" w14:textId="77777777" w:rsidR="00E308B2" w:rsidRDefault="00E308B2" w:rsidP="00AC5BAF">
            <w:pPr>
              <w:pStyle w:val="TAL"/>
            </w:pPr>
            <w:r>
              <w:t>S2-2406321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928D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01B17" w14:textId="77777777" w:rsidR="00E308B2" w:rsidRDefault="00E308B2" w:rsidP="00AC5BAF">
            <w:pPr>
              <w:pStyle w:val="TAL"/>
            </w:pPr>
            <w:r>
              <w:t>FS_AIML_CN 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C258A" w14:textId="77777777" w:rsidR="00E308B2" w:rsidRDefault="00E308B2" w:rsidP="00AC5BAF">
            <w:pPr>
              <w:pStyle w:val="TAL"/>
            </w:pPr>
            <w:r>
              <w:t>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8CCF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CE60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20FA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E994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C5547" w14:textId="77777777" w:rsidR="00E308B2" w:rsidRDefault="00E308B2" w:rsidP="00AC5BAF">
            <w:pPr>
              <w:pStyle w:val="TAL"/>
            </w:pPr>
          </w:p>
        </w:tc>
      </w:tr>
      <w:tr w:rsidR="00E308B2" w14:paraId="1FC8779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9C523"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C9BC5" w14:textId="77777777" w:rsidR="00E308B2" w:rsidRDefault="00E308B2" w:rsidP="00AC5BAF">
            <w:pPr>
              <w:pStyle w:val="TAL"/>
            </w:pPr>
            <w:r>
              <w:t>S2-2406322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0960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9677C" w14:textId="77777777" w:rsidR="00E308B2" w:rsidRDefault="00E308B2" w:rsidP="00AC5BAF">
            <w:pPr>
              <w:pStyle w:val="TAL"/>
            </w:pPr>
            <w:r>
              <w:t>Update solution#1.17.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3D610"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811B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D1EA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EDAB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89E3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A0BEE" w14:textId="77777777" w:rsidR="00E308B2" w:rsidRDefault="00E308B2" w:rsidP="00AC5BAF">
            <w:pPr>
              <w:pStyle w:val="TAL"/>
            </w:pPr>
          </w:p>
        </w:tc>
      </w:tr>
      <w:tr w:rsidR="00E308B2" w14:paraId="1A72A25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186D1"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DF664" w14:textId="77777777" w:rsidR="00E308B2" w:rsidRDefault="00E308B2" w:rsidP="00AC5BAF">
            <w:pPr>
              <w:pStyle w:val="TAL"/>
            </w:pPr>
            <w:r>
              <w:t>S2-2406323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2147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83DFF" w14:textId="77777777" w:rsidR="00E308B2" w:rsidRDefault="00E308B2" w:rsidP="00AC5BAF">
            <w:pPr>
              <w:pStyle w:val="TAL"/>
            </w:pPr>
            <w:r>
              <w:t>Interim conclusion on KI#1.1.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F49F6"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5329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39F7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A017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7B6A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830BE" w14:textId="77777777" w:rsidR="00E308B2" w:rsidRDefault="00E308B2" w:rsidP="00AC5BAF">
            <w:pPr>
              <w:pStyle w:val="TAL"/>
            </w:pPr>
          </w:p>
        </w:tc>
      </w:tr>
      <w:tr w:rsidR="00E308B2" w14:paraId="5076884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AE216"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030D9" w14:textId="77777777" w:rsidR="00E308B2" w:rsidRDefault="00E308B2" w:rsidP="00AC5BAF">
            <w:pPr>
              <w:pStyle w:val="TAL"/>
            </w:pPr>
            <w:r>
              <w:t>S2-2406324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EB9E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F31FB" w14:textId="77777777" w:rsidR="00E308B2" w:rsidRDefault="00E308B2" w:rsidP="00AC5BAF">
            <w:pPr>
              <w:pStyle w:val="TAL"/>
            </w:pPr>
            <w:r>
              <w:t>Interim conclusion on KI#1.2.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D3A34"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EDCC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933FD"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C150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F762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48105" w14:textId="77777777" w:rsidR="00E308B2" w:rsidRDefault="00E308B2" w:rsidP="00AC5BAF">
            <w:pPr>
              <w:pStyle w:val="TAL"/>
            </w:pPr>
          </w:p>
        </w:tc>
      </w:tr>
      <w:tr w:rsidR="00E308B2" w14:paraId="4E14C6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65E4F" w14:textId="77777777" w:rsidR="00E308B2" w:rsidRDefault="00E308B2" w:rsidP="00AC5BAF">
            <w:pPr>
              <w:pStyle w:val="TAL"/>
              <w:rPr>
                <w:sz w:val="24"/>
                <w:szCs w:val="24"/>
              </w:rPr>
            </w:pPr>
            <w:r>
              <w:lastRenderedPageBreak/>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CF317" w14:textId="77777777" w:rsidR="00E308B2" w:rsidRDefault="00E308B2" w:rsidP="00AC5BAF">
            <w:pPr>
              <w:pStyle w:val="TAL"/>
            </w:pPr>
            <w:r>
              <w:t>S2-2406325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66C8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E7991" w14:textId="77777777" w:rsidR="00E308B2" w:rsidRDefault="00E308B2" w:rsidP="00AC5BAF">
            <w:pPr>
              <w:pStyle w:val="TAL"/>
            </w:pPr>
            <w:r>
              <w:t>Interim conclusion on KI#1.3.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AB08E"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3FB3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A7A8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C44D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8FEB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05E77" w14:textId="77777777" w:rsidR="00E308B2" w:rsidRDefault="00E308B2" w:rsidP="00AC5BAF">
            <w:pPr>
              <w:pStyle w:val="TAL"/>
            </w:pPr>
          </w:p>
        </w:tc>
      </w:tr>
      <w:tr w:rsidR="00E308B2" w14:paraId="59C2A54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41E2D"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64D1C" w14:textId="77777777" w:rsidR="00E308B2" w:rsidRDefault="00E308B2" w:rsidP="00AC5BAF">
            <w:pPr>
              <w:pStyle w:val="TAL"/>
            </w:pPr>
            <w:r>
              <w:t>S2-2406326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8FDD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E222E" w14:textId="77777777" w:rsidR="00E308B2" w:rsidRDefault="00E308B2" w:rsidP="00AC5BAF">
            <w:pPr>
              <w:pStyle w:val="TAL"/>
            </w:pPr>
            <w:r>
              <w:t>Interim conclusion on KI#1.4.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1FDBA"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F993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4D7BA"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4B5D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0C69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F14ED" w14:textId="77777777" w:rsidR="00E308B2" w:rsidRDefault="00E308B2" w:rsidP="00AC5BAF">
            <w:pPr>
              <w:pStyle w:val="TAL"/>
            </w:pPr>
          </w:p>
        </w:tc>
      </w:tr>
      <w:tr w:rsidR="00E308B2" w14:paraId="4C54965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CA00B"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47F64" w14:textId="77777777" w:rsidR="00E308B2" w:rsidRDefault="00E308B2" w:rsidP="00AC5BAF">
            <w:pPr>
              <w:pStyle w:val="TAL"/>
            </w:pPr>
            <w:r>
              <w:t>S2-2406327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7FE6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7EF3E" w14:textId="77777777" w:rsidR="00E308B2" w:rsidRDefault="00E308B2" w:rsidP="00AC5BAF">
            <w:pPr>
              <w:pStyle w:val="TAL"/>
            </w:pPr>
            <w:r>
              <w:t>Solution#19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1E2FC" w14:textId="77777777" w:rsidR="00E308B2" w:rsidRDefault="00E308B2" w:rsidP="00AC5BAF">
            <w:pPr>
              <w:pStyle w:val="TAL"/>
            </w:pPr>
            <w:r>
              <w:t>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D9FA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1EBA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98144" w14:textId="77777777" w:rsidR="00E308B2" w:rsidRDefault="00E308B2" w:rsidP="00AC5BAF">
            <w:pPr>
              <w:pStyle w:val="TAL"/>
            </w:pPr>
            <w:r>
              <w:t>Revised in parallel session to S2-2406916.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0D84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52B8E" w14:textId="77777777" w:rsidR="00E308B2" w:rsidRDefault="00E308B2" w:rsidP="00AC5BAF">
            <w:pPr>
              <w:pStyle w:val="TAL"/>
            </w:pPr>
            <w:r>
              <w:t>S2-2406916</w:t>
            </w:r>
          </w:p>
        </w:tc>
      </w:tr>
      <w:tr w:rsidR="00E308B2" w14:paraId="1284BEE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76FF3"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EA4E7" w14:textId="77777777" w:rsidR="00E308B2" w:rsidRDefault="00E308B2" w:rsidP="00AC5BAF">
            <w:pPr>
              <w:pStyle w:val="TAL"/>
            </w:pPr>
            <w:r>
              <w:t>S2-2406328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913C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87575" w14:textId="77777777" w:rsidR="00E308B2" w:rsidRDefault="00E308B2" w:rsidP="00AC5BAF">
            <w:pPr>
              <w:pStyle w:val="TAL"/>
            </w:pPr>
            <w:r>
              <w:t>Solution#25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F043D" w14:textId="77777777" w:rsidR="00E308B2" w:rsidRDefault="00E308B2" w:rsidP="00AC5BAF">
            <w:pPr>
              <w:pStyle w:val="TAL"/>
            </w:pPr>
            <w:r>
              <w:t>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276F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9F323"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15BA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622F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8E70E" w14:textId="77777777" w:rsidR="00E308B2" w:rsidRDefault="00E308B2" w:rsidP="00AC5BAF">
            <w:pPr>
              <w:pStyle w:val="TAL"/>
            </w:pPr>
          </w:p>
        </w:tc>
      </w:tr>
      <w:tr w:rsidR="00E308B2" w14:paraId="49C1AC4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C9450"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28638" w14:textId="77777777" w:rsidR="00E308B2" w:rsidRDefault="00E308B2" w:rsidP="00AC5BAF">
            <w:pPr>
              <w:pStyle w:val="TAL"/>
            </w:pPr>
            <w:r>
              <w:t>S2-2406329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4054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B8D6B" w14:textId="77777777" w:rsidR="00E308B2" w:rsidRDefault="00E308B2" w:rsidP="00AC5BAF">
            <w:pPr>
              <w:pStyle w:val="TAL"/>
            </w:pPr>
            <w:r>
              <w:t>KI#4 overall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D4227"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F847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8DEA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3AE2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DBC9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85780" w14:textId="77777777" w:rsidR="00E308B2" w:rsidRDefault="00E308B2" w:rsidP="00AC5BAF">
            <w:pPr>
              <w:pStyle w:val="TAL"/>
            </w:pPr>
          </w:p>
        </w:tc>
      </w:tr>
      <w:tr w:rsidR="00E308B2" w14:paraId="54DE00A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A22E4"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9402D" w14:textId="77777777" w:rsidR="00E308B2" w:rsidRDefault="00E308B2" w:rsidP="00AC5BAF">
            <w:pPr>
              <w:pStyle w:val="TAL"/>
            </w:pPr>
            <w:r>
              <w:t>S2-2406330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FAC6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6C6A4" w14:textId="77777777" w:rsidR="00E308B2" w:rsidRDefault="00E308B2" w:rsidP="00AC5BAF">
            <w:pPr>
              <w:pStyle w:val="TAL"/>
            </w:pPr>
            <w:r>
              <w:t>KI#4: Solution#35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F2A6B"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AFE2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3CE65"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1B81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FCAB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13E40" w14:textId="77777777" w:rsidR="00E308B2" w:rsidRDefault="00E308B2" w:rsidP="00AC5BAF">
            <w:pPr>
              <w:pStyle w:val="TAL"/>
            </w:pPr>
          </w:p>
        </w:tc>
      </w:tr>
      <w:tr w:rsidR="00E308B2" w14:paraId="4ADF2E8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CEE79"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57AF0" w14:textId="77777777" w:rsidR="00E308B2" w:rsidRDefault="00E308B2" w:rsidP="00AC5BAF">
            <w:pPr>
              <w:pStyle w:val="TAL"/>
            </w:pPr>
            <w:r>
              <w:t>S2-2406331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A210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0F8B5" w14:textId="77777777" w:rsidR="00E308B2" w:rsidRDefault="00E308B2" w:rsidP="00AC5BAF">
            <w:pPr>
              <w:pStyle w:val="TAL"/>
            </w:pPr>
            <w:r>
              <w:t>KI#5, Evaluation and Conclusion of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20D52"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5ED4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C0187"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357E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F49A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94956" w14:textId="77777777" w:rsidR="00E308B2" w:rsidRDefault="00E308B2" w:rsidP="00AC5BAF">
            <w:pPr>
              <w:pStyle w:val="TAL"/>
            </w:pPr>
          </w:p>
        </w:tc>
      </w:tr>
      <w:tr w:rsidR="00E308B2" w14:paraId="1586C7C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8B30D"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9FAE6" w14:textId="77777777" w:rsidR="00E308B2" w:rsidRDefault="00E308B2" w:rsidP="00AC5BAF">
            <w:pPr>
              <w:pStyle w:val="TAL"/>
            </w:pPr>
            <w:r>
              <w:t>S2-2406332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B291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4218A" w14:textId="77777777" w:rsidR="00E308B2" w:rsidRDefault="00E308B2" w:rsidP="00AC5BAF">
            <w:pPr>
              <w:pStyle w:val="TAL"/>
            </w:pPr>
            <w:r>
              <w:t>KI #3, Conclusion EN Resolving.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757DE"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2A3F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9C733"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BC27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078B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3FFBD" w14:textId="77777777" w:rsidR="00E308B2" w:rsidRDefault="00E308B2" w:rsidP="00AC5BAF">
            <w:pPr>
              <w:pStyle w:val="TAL"/>
            </w:pPr>
          </w:p>
        </w:tc>
      </w:tr>
      <w:tr w:rsidR="00E308B2" w14:paraId="135FE7A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B207D"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A5DA3" w14:textId="77777777" w:rsidR="00E308B2" w:rsidRDefault="00E308B2" w:rsidP="00AC5BAF">
            <w:pPr>
              <w:pStyle w:val="TAL"/>
            </w:pPr>
            <w:r>
              <w:t>S2-2406333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7045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F4EEE" w14:textId="77777777" w:rsidR="00E308B2" w:rsidRDefault="00E308B2" w:rsidP="00AC5BAF">
            <w:pPr>
              <w:pStyle w:val="TAL"/>
            </w:pPr>
            <w:r>
              <w:t>KI#3, update solution 8 Interworking between a DCMTSI UE and an MTSI UE by using messaging.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3F6ED"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49C5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DAE6F"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9BE74" w14:textId="77777777" w:rsidR="00E308B2" w:rsidRDefault="00E308B2" w:rsidP="00AC5BAF">
            <w:pPr>
              <w:pStyle w:val="TAL"/>
            </w:pPr>
            <w:r>
              <w:t>Revision of S2-2404157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C31B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C47EC" w14:textId="77777777" w:rsidR="00E308B2" w:rsidRDefault="00E308B2" w:rsidP="00AC5BAF">
            <w:pPr>
              <w:pStyle w:val="TAL"/>
            </w:pPr>
          </w:p>
        </w:tc>
      </w:tr>
      <w:tr w:rsidR="00E308B2" w14:paraId="112E72E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7A180"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B9A8C" w14:textId="77777777" w:rsidR="00E308B2" w:rsidRDefault="00E308B2" w:rsidP="00AC5BAF">
            <w:pPr>
              <w:pStyle w:val="TAL"/>
            </w:pPr>
            <w:r>
              <w:t>S2-2406334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4A7A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1883E" w14:textId="77777777" w:rsidR="00E308B2" w:rsidRDefault="00E308B2" w:rsidP="00AC5BAF">
            <w:pPr>
              <w:pStyle w:val="TAL"/>
            </w:pPr>
            <w:r>
              <w:t>KI#6, provide new procedure to support standalone bootstrap and application data channel.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477AE" w14:textId="77777777" w:rsidR="00E308B2" w:rsidRDefault="00E308B2" w:rsidP="00AC5BAF">
            <w:pPr>
              <w:pStyle w:val="TAL"/>
            </w:pPr>
            <w:r>
              <w:t>Vivo,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0412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04113"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D2988" w14:textId="77777777" w:rsidR="00E308B2" w:rsidRDefault="00E308B2" w:rsidP="00AC5BAF">
            <w:pPr>
              <w:pStyle w:val="TAL"/>
            </w:pPr>
            <w:r>
              <w:t>Revision of S2-2404159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EFFA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27AD2" w14:textId="77777777" w:rsidR="00E308B2" w:rsidRDefault="00E308B2" w:rsidP="00AC5BAF">
            <w:pPr>
              <w:pStyle w:val="TAL"/>
            </w:pPr>
          </w:p>
        </w:tc>
      </w:tr>
      <w:tr w:rsidR="00E308B2" w14:paraId="731FF3C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ACCA1"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91C9F" w14:textId="77777777" w:rsidR="00E308B2" w:rsidRDefault="00E308B2" w:rsidP="00AC5BAF">
            <w:pPr>
              <w:pStyle w:val="TAL"/>
            </w:pPr>
            <w:r>
              <w:t>S2-2406335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BDB5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9D7A4" w14:textId="77777777" w:rsidR="00E308B2" w:rsidRDefault="00E308B2" w:rsidP="00AC5BAF">
            <w:pPr>
              <w:pStyle w:val="TAL"/>
            </w:pPr>
            <w:r>
              <w:t>Update to Solution #14 for KI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29C5A"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4E02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7AEC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9D3A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8833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E592E" w14:textId="77777777" w:rsidR="00E308B2" w:rsidRDefault="00E308B2" w:rsidP="00AC5BAF">
            <w:pPr>
              <w:pStyle w:val="TAL"/>
            </w:pPr>
          </w:p>
        </w:tc>
      </w:tr>
      <w:tr w:rsidR="00E308B2" w14:paraId="4221382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810BB"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69E18" w14:textId="77777777" w:rsidR="00E308B2" w:rsidRDefault="00E308B2" w:rsidP="00AC5BAF">
            <w:pPr>
              <w:pStyle w:val="TAL"/>
            </w:pPr>
            <w:r>
              <w:t>S2-2406336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BAF1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A1F23" w14:textId="77777777" w:rsidR="00E308B2" w:rsidRDefault="00E308B2" w:rsidP="00AC5BAF">
            <w:pPr>
              <w:pStyle w:val="TAL"/>
            </w:pPr>
            <w:r>
              <w:t>KI#1 Clean up the EN for solution #8.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96A9E"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BEE4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06964"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7EE2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748C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087A9" w14:textId="77777777" w:rsidR="00E308B2" w:rsidRDefault="00E308B2" w:rsidP="00AC5BAF">
            <w:pPr>
              <w:pStyle w:val="TAL"/>
            </w:pPr>
          </w:p>
        </w:tc>
      </w:tr>
      <w:tr w:rsidR="00E308B2" w14:paraId="50212D8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4479A"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B9617" w14:textId="77777777" w:rsidR="00E308B2" w:rsidRDefault="00E308B2" w:rsidP="00AC5BAF">
            <w:pPr>
              <w:pStyle w:val="TAL"/>
            </w:pPr>
            <w:r>
              <w:t>S2-2406337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9E492" w14:textId="77777777" w:rsidR="00E308B2" w:rsidRDefault="00E308B2" w:rsidP="00AC5BAF">
            <w:pPr>
              <w:pStyle w:val="TAL"/>
            </w:pPr>
            <w: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28464" w14:textId="77777777" w:rsidR="00E308B2" w:rsidRDefault="00E308B2" w:rsidP="00AC5BAF">
            <w:pPr>
              <w:pStyle w:val="TAL"/>
            </w:pPr>
            <w:r>
              <w:t>5GS enhancement on QoS monitoring enhancement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DB184"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FEFD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0F19B"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1B3BB" w14:textId="77777777" w:rsidR="00E308B2" w:rsidRDefault="00E308B2" w:rsidP="00AC5BAF">
            <w:pPr>
              <w:pStyle w:val="TAL"/>
            </w:pPr>
            <w:r>
              <w:t>This WID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8E07A"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89678" w14:textId="77777777" w:rsidR="00E308B2" w:rsidRDefault="00E308B2" w:rsidP="00AC5BAF">
            <w:pPr>
              <w:pStyle w:val="TAL"/>
            </w:pPr>
          </w:p>
        </w:tc>
      </w:tr>
      <w:tr w:rsidR="00E308B2" w14:paraId="2782F4D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C1C70"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BB55A" w14:textId="77777777" w:rsidR="00E308B2" w:rsidRDefault="00E308B2" w:rsidP="00AC5BAF">
            <w:pPr>
              <w:pStyle w:val="TAL"/>
            </w:pPr>
            <w:r>
              <w:t>S2-2406338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90E2B"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1649B" w14:textId="77777777" w:rsidR="00E308B2" w:rsidRDefault="00E308B2" w:rsidP="00AC5BAF">
            <w:pPr>
              <w:pStyle w:val="TAL"/>
            </w:pPr>
            <w:r>
              <w:t>[DRAFT] Reply LS on Issues related Analytics context transfer between AnLF(s)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D781B" w14:textId="77777777" w:rsidR="00E308B2" w:rsidRDefault="00E308B2" w:rsidP="00AC5BAF">
            <w:pPr>
              <w:pStyle w:val="TAL"/>
            </w:pPr>
            <w:r>
              <w:t>Samsung Electronics France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58FE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F7B6C" w14:textId="77777777" w:rsidR="00E308B2" w:rsidRDefault="00E308B2" w:rsidP="00AC5BAF">
            <w:pPr>
              <w:pStyle w:val="TAL"/>
            </w:pPr>
            <w:r>
              <w:t>eNA_Ph3_SEC, 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EAF88" w14:textId="77777777" w:rsidR="00E308B2" w:rsidRDefault="00E308B2" w:rsidP="00AC5BAF">
            <w:pPr>
              <w:pStyle w:val="TAL"/>
            </w:pPr>
            <w:r>
              <w:t>Revision of S2-2404898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0D15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AF342" w14:textId="77777777" w:rsidR="00E308B2" w:rsidRDefault="00E308B2" w:rsidP="00AC5BAF">
            <w:pPr>
              <w:pStyle w:val="TAL"/>
            </w:pPr>
          </w:p>
        </w:tc>
      </w:tr>
      <w:tr w:rsidR="00E308B2" w14:paraId="2E68568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85324"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A8744" w14:textId="77777777" w:rsidR="00E308B2" w:rsidRDefault="00E308B2" w:rsidP="00AC5BAF">
            <w:pPr>
              <w:pStyle w:val="TAL"/>
            </w:pPr>
            <w:r>
              <w:t>S2-2406339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3E07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822BC" w14:textId="77777777" w:rsidR="00E308B2" w:rsidRDefault="00E308B2" w:rsidP="00AC5BAF">
            <w:pPr>
              <w:pStyle w:val="TAL"/>
            </w:pPr>
            <w:r>
              <w:t>KI#7: Conclusion for multiplexing.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95280"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EC7E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89742"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F6F6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0C31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A1870" w14:textId="77777777" w:rsidR="00E308B2" w:rsidRDefault="00E308B2" w:rsidP="00AC5BAF">
            <w:pPr>
              <w:pStyle w:val="TAL"/>
            </w:pPr>
          </w:p>
        </w:tc>
      </w:tr>
      <w:tr w:rsidR="00E308B2" w14:paraId="6FA147E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D6591" w14:textId="77777777" w:rsidR="00E308B2" w:rsidRDefault="00E308B2" w:rsidP="00AC5BAF">
            <w:pPr>
              <w:pStyle w:val="TAL"/>
              <w:rPr>
                <w:sz w:val="24"/>
                <w:szCs w:val="24"/>
              </w:rPr>
            </w:pPr>
            <w:r>
              <w:lastRenderedPageBreak/>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E5FAB" w14:textId="77777777" w:rsidR="00E308B2" w:rsidRDefault="00E308B2" w:rsidP="00AC5BAF">
            <w:pPr>
              <w:pStyle w:val="TAL"/>
            </w:pPr>
            <w:r>
              <w:t>S2-2406340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8DD7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5F15B" w14:textId="77777777" w:rsidR="00E308B2" w:rsidRDefault="00E308B2" w:rsidP="00AC5BAF">
            <w:pPr>
              <w:pStyle w:val="TAL"/>
            </w:pPr>
            <w:r>
              <w:t>23.501 CR5402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90DF2" w14:textId="77777777" w:rsidR="00E308B2" w:rsidRPr="00925BE9" w:rsidRDefault="00E308B2" w:rsidP="00AC5BAF">
            <w:pPr>
              <w:pStyle w:val="TAL"/>
              <w:rPr>
                <w:lang w:val="fr-FR"/>
              </w:rPr>
            </w:pPr>
            <w:r w:rsidRPr="00925BE9">
              <w:rPr>
                <w:lang w:val="fr-FR"/>
              </w:rPr>
              <w:t>China Mobile, ZTE,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8C73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0768E"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1080A" w14:textId="77777777" w:rsidR="00E308B2" w:rsidRDefault="00E308B2" w:rsidP="00AC5BAF">
            <w:pPr>
              <w:pStyle w:val="TAL"/>
            </w:pPr>
            <w:r>
              <w:t>Revised in parallel session, merging S2-2406067, to S2-2407121.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E5B6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523F6" w14:textId="77777777" w:rsidR="00E308B2" w:rsidRDefault="00E308B2" w:rsidP="00AC5BAF">
            <w:pPr>
              <w:pStyle w:val="TAL"/>
            </w:pPr>
            <w:r>
              <w:t>S2-2407121</w:t>
            </w:r>
          </w:p>
        </w:tc>
      </w:tr>
      <w:tr w:rsidR="00E308B2" w14:paraId="0A8B1B7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0DB04" w14:textId="77777777" w:rsidR="00E308B2" w:rsidRDefault="00E308B2" w:rsidP="00AC5BAF">
            <w:pPr>
              <w:pStyle w:val="TAL"/>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ED76F" w14:textId="77777777" w:rsidR="00E308B2" w:rsidRDefault="00E308B2" w:rsidP="00AC5BAF">
            <w:pPr>
              <w:pStyle w:val="TAL"/>
            </w:pPr>
            <w:r>
              <w:t>S2-2406341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B92E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F1F4D" w14:textId="77777777" w:rsidR="00E308B2" w:rsidRDefault="00E308B2" w:rsidP="00AC5BAF">
            <w:pPr>
              <w:pStyle w:val="TAL"/>
            </w:pPr>
            <w:r>
              <w:t>23.502 CR4819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0AB16" w14:textId="77777777" w:rsidR="00E308B2" w:rsidRPr="00925BE9" w:rsidRDefault="00E308B2" w:rsidP="00AC5BAF">
            <w:pPr>
              <w:pStyle w:val="TAL"/>
              <w:rPr>
                <w:lang w:val="fr-FR"/>
              </w:rPr>
            </w:pPr>
            <w:r w:rsidRPr="00925BE9">
              <w:rPr>
                <w:lang w:val="fr-FR"/>
              </w:rPr>
              <w:t>China Mobile, ZTE,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023D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CA9F4"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0D938" w14:textId="77777777" w:rsidR="00E308B2" w:rsidRDefault="00E308B2" w:rsidP="00AC5BAF">
            <w:pPr>
              <w:pStyle w:val="TAL"/>
            </w:pPr>
            <w:r>
              <w:t>Revised in parallel session, merging S2-2406068, to S2-2407122.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A228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C093D" w14:textId="77777777" w:rsidR="00E308B2" w:rsidRDefault="00E308B2" w:rsidP="00AC5BAF">
            <w:pPr>
              <w:pStyle w:val="TAL"/>
            </w:pPr>
            <w:r>
              <w:t>S2-2407122</w:t>
            </w:r>
          </w:p>
        </w:tc>
      </w:tr>
      <w:tr w:rsidR="00E308B2" w14:paraId="453550A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86CF5" w14:textId="77777777" w:rsidR="00E308B2" w:rsidRDefault="00E308B2" w:rsidP="00AC5BAF">
            <w:pPr>
              <w:pStyle w:val="TAL"/>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8C19A" w14:textId="77777777" w:rsidR="00E308B2" w:rsidRDefault="00E308B2" w:rsidP="00AC5BAF">
            <w:pPr>
              <w:pStyle w:val="TAL"/>
            </w:pPr>
            <w:r>
              <w:t>S2-2406342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81F8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ECEDD" w14:textId="77777777" w:rsidR="00E308B2" w:rsidRDefault="00E308B2" w:rsidP="00AC5BAF">
            <w:pPr>
              <w:pStyle w:val="TAL"/>
            </w:pPr>
            <w:r>
              <w:t>23.503 CR1298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2FD68"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041D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AC4BF"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AC5F3" w14:textId="77777777" w:rsidR="00E308B2" w:rsidRDefault="00E308B2" w:rsidP="00AC5BAF">
            <w:pPr>
              <w:pStyle w:val="TAL"/>
            </w:pPr>
            <w:r>
              <w:t>Merged into S2-2407123.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8F111"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4E155" w14:textId="77777777" w:rsidR="00E308B2" w:rsidRDefault="00E308B2" w:rsidP="00AC5BAF">
            <w:pPr>
              <w:pStyle w:val="TAL"/>
            </w:pPr>
          </w:p>
        </w:tc>
      </w:tr>
      <w:tr w:rsidR="00E308B2" w14:paraId="0CC61B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3B0D2"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32AD3" w14:textId="77777777" w:rsidR="00E308B2" w:rsidRDefault="00E308B2" w:rsidP="00AC5BAF">
            <w:pPr>
              <w:pStyle w:val="TAL"/>
            </w:pPr>
            <w:r>
              <w:t>S2-2406344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EC5E1"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A31DE" w14:textId="77777777" w:rsidR="00E308B2" w:rsidRDefault="00E308B2" w:rsidP="00AC5BAF">
            <w:pPr>
              <w:pStyle w:val="TAL"/>
            </w:pPr>
            <w:r>
              <w:t>New WID: System architecture for Next Generation Real time Communication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7BF22" w14:textId="77777777" w:rsidR="00E308B2" w:rsidRDefault="00E308B2" w:rsidP="00AC5BAF">
            <w:pPr>
              <w:pStyle w:val="TAL"/>
            </w:pPr>
            <w:r>
              <w:t>China Mobile, ZTE, Huawei, Nokia, Deutsche Telekom, vivo, NTT DOCOMO,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C38A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5DBB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C0500" w14:textId="77777777" w:rsidR="00E308B2" w:rsidRDefault="00E308B2" w:rsidP="00AC5BAF">
            <w:pPr>
              <w:pStyle w:val="TAL"/>
              <w:rPr>
                <w:sz w:val="24"/>
                <w:szCs w:val="24"/>
              </w:rPr>
            </w:pPr>
            <w:r>
              <w:t>For e-mail approval. r01 agreed. Revised to S2-2407366.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8D04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C0B31" w14:textId="77777777" w:rsidR="00E308B2" w:rsidRDefault="00E308B2" w:rsidP="00AC5BAF">
            <w:pPr>
              <w:pStyle w:val="TAL"/>
            </w:pPr>
            <w:r>
              <w:t>S2-2407366</w:t>
            </w:r>
          </w:p>
        </w:tc>
      </w:tr>
      <w:tr w:rsidR="00E308B2" w14:paraId="35885DF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89913"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53DED" w14:textId="77777777" w:rsidR="00E308B2" w:rsidRDefault="00E308B2" w:rsidP="00AC5BAF">
            <w:pPr>
              <w:pStyle w:val="TAL"/>
            </w:pPr>
            <w:r>
              <w:t>S2-2406345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586A4"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AF760" w14:textId="77777777" w:rsidR="00E308B2" w:rsidRDefault="00E308B2" w:rsidP="00AC5BAF">
            <w:pPr>
              <w:pStyle w:val="TAL"/>
            </w:pPr>
            <w:r>
              <w:t>Cover sheet for presentation of TR 23.700-77 to TSG SA#104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107C0"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31D7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EAB28"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91592" w14:textId="77777777" w:rsidR="00E308B2" w:rsidRDefault="00E308B2" w:rsidP="00AC5BAF">
            <w:pPr>
              <w:pStyle w:val="TAL"/>
            </w:pPr>
            <w:r>
              <w:t>For e-mail approval. r01 agreed. Revised to S2-2407377.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D353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F5B24" w14:textId="77777777" w:rsidR="00E308B2" w:rsidRDefault="00E308B2" w:rsidP="00AC5BAF">
            <w:pPr>
              <w:pStyle w:val="TAL"/>
            </w:pPr>
            <w:r>
              <w:t>S2-2407377</w:t>
            </w:r>
          </w:p>
        </w:tc>
      </w:tr>
      <w:tr w:rsidR="00E308B2" w14:paraId="354EED3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92671"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49DDB" w14:textId="77777777" w:rsidR="00E308B2" w:rsidRDefault="00E308B2" w:rsidP="00AC5BAF">
            <w:pPr>
              <w:pStyle w:val="TAL"/>
            </w:pPr>
            <w:r>
              <w:t>S2-2406346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8CE7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5D1B8" w14:textId="77777777" w:rsidR="00E308B2" w:rsidRDefault="00E308B2" w:rsidP="00AC5BAF">
            <w:pPr>
              <w:pStyle w:val="TAL"/>
            </w:pPr>
            <w:r>
              <w:t>KI #1, Conclusion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B70E9"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7783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C4441"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33CC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F0C2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25C61" w14:textId="77777777" w:rsidR="00E308B2" w:rsidRDefault="00E308B2" w:rsidP="00AC5BAF">
            <w:pPr>
              <w:pStyle w:val="TAL"/>
            </w:pPr>
          </w:p>
        </w:tc>
      </w:tr>
      <w:tr w:rsidR="00E308B2" w14:paraId="7E4188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E8FF3"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52F9F" w14:textId="77777777" w:rsidR="00E308B2" w:rsidRDefault="00E308B2" w:rsidP="00AC5BAF">
            <w:pPr>
              <w:pStyle w:val="TAL"/>
            </w:pPr>
            <w:r>
              <w:t>S2-2406347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0D88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E9C84" w14:textId="77777777" w:rsidR="00E308B2" w:rsidRDefault="00E308B2" w:rsidP="00AC5BAF">
            <w:pPr>
              <w:pStyle w:val="TAL"/>
            </w:pPr>
            <w:r>
              <w:t>KI #7, Conclusion for KI#7.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72AA7"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C131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4818A"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A6978" w14:textId="77777777" w:rsidR="00E308B2" w:rsidRDefault="00E308B2" w:rsidP="00AC5BAF">
            <w:pPr>
              <w:pStyle w:val="TAL"/>
            </w:pPr>
            <w:r>
              <w:t>Revised in parallel session to S2-2406900.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CEE5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17AD1" w14:textId="77777777" w:rsidR="00E308B2" w:rsidRDefault="00E308B2" w:rsidP="00AC5BAF">
            <w:pPr>
              <w:pStyle w:val="TAL"/>
            </w:pPr>
            <w:r>
              <w:t>S2-2406900</w:t>
            </w:r>
          </w:p>
        </w:tc>
      </w:tr>
      <w:tr w:rsidR="00E308B2" w14:paraId="612DC20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36720"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7F9FC" w14:textId="77777777" w:rsidR="00E308B2" w:rsidRDefault="00E308B2" w:rsidP="00AC5BAF">
            <w:pPr>
              <w:pStyle w:val="TAL"/>
            </w:pPr>
            <w:r>
              <w:t>S2-2406348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E1DB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63E42" w14:textId="77777777" w:rsidR="00E308B2" w:rsidRDefault="00E308B2" w:rsidP="00AC5BAF">
            <w:pPr>
              <w:pStyle w:val="TAL"/>
            </w:pPr>
            <w:r>
              <w:t>KI #6, Conclusion update for KI#6.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F48D7" w14:textId="77777777" w:rsidR="00E308B2" w:rsidRDefault="00E308B2" w:rsidP="00AC5BAF">
            <w:pPr>
              <w:pStyle w:val="TAL"/>
            </w:pPr>
            <w:r>
              <w:t>China Mobile,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A11E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ECFA6"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0D444" w14:textId="77777777" w:rsidR="00E308B2" w:rsidRDefault="00E308B2" w:rsidP="00AC5BAF">
            <w:pPr>
              <w:pStyle w:val="TAL"/>
            </w:pPr>
            <w:r>
              <w:t>Revised in parallel session to S2-2406897.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C210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CBC39" w14:textId="77777777" w:rsidR="00E308B2" w:rsidRDefault="00E308B2" w:rsidP="00AC5BAF">
            <w:pPr>
              <w:pStyle w:val="TAL"/>
            </w:pPr>
            <w:r>
              <w:t>S2-2406897</w:t>
            </w:r>
          </w:p>
        </w:tc>
      </w:tr>
      <w:tr w:rsidR="00E308B2" w14:paraId="6410E4A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87E66"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5E752" w14:textId="77777777" w:rsidR="00E308B2" w:rsidRDefault="00E308B2" w:rsidP="00AC5BAF">
            <w:pPr>
              <w:pStyle w:val="TAL"/>
            </w:pPr>
            <w:r>
              <w:t>S2-2406349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80D9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DC9F8" w14:textId="77777777" w:rsidR="00E308B2" w:rsidRDefault="00E308B2" w:rsidP="00AC5BAF">
            <w:pPr>
              <w:pStyle w:val="TAL"/>
            </w:pPr>
            <w:r>
              <w:t>Summary of NWM discussion on FS_NG_RTC_Ph2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A1BD1"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A00E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1B844"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70FC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5F22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6C0D8" w14:textId="77777777" w:rsidR="00E308B2" w:rsidRDefault="00E308B2" w:rsidP="00AC5BAF">
            <w:pPr>
              <w:pStyle w:val="TAL"/>
            </w:pPr>
          </w:p>
        </w:tc>
      </w:tr>
      <w:tr w:rsidR="00E308B2" w14:paraId="1FC6135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1A240"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A768C" w14:textId="77777777" w:rsidR="00E308B2" w:rsidRDefault="00E308B2" w:rsidP="00AC5BAF">
            <w:pPr>
              <w:pStyle w:val="TAL"/>
            </w:pPr>
            <w:r>
              <w:t>S2-2406350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2B81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D4562" w14:textId="77777777" w:rsidR="00E308B2" w:rsidRDefault="00E308B2" w:rsidP="00AC5BAF">
            <w:pPr>
              <w:pStyle w:val="TAL"/>
            </w:pPr>
            <w:r>
              <w:t>[DRAFT] Reply LS on data channel application related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BCA8C"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61FC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DAA46" w14:textId="77777777" w:rsidR="00E308B2" w:rsidRDefault="00E308B2" w:rsidP="00AC5BAF">
            <w:pPr>
              <w:pStyle w:val="TAL"/>
            </w:pPr>
            <w:r>
              <w:t>FS_eMMTelAPP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A13DF" w14:textId="77777777" w:rsidR="00E308B2" w:rsidRDefault="00E308B2" w:rsidP="00AC5BAF">
            <w:pPr>
              <w:pStyle w:val="TAL"/>
            </w:pPr>
            <w:r>
              <w:t>Response to S2-2405878.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9470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78CED" w14:textId="77777777" w:rsidR="00E308B2" w:rsidRDefault="00E308B2" w:rsidP="00AC5BAF">
            <w:pPr>
              <w:pStyle w:val="TAL"/>
            </w:pPr>
          </w:p>
        </w:tc>
      </w:tr>
      <w:tr w:rsidR="00E308B2" w14:paraId="00F3AC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12077"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7349F" w14:textId="77777777" w:rsidR="00E308B2" w:rsidRDefault="00E308B2" w:rsidP="00AC5BAF">
            <w:pPr>
              <w:pStyle w:val="TAL"/>
            </w:pPr>
            <w:r>
              <w:t>S2-2406351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A84D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7E89B" w14:textId="77777777" w:rsidR="00E308B2" w:rsidRDefault="00E308B2" w:rsidP="00AC5BAF">
            <w:pPr>
              <w:pStyle w:val="TAL"/>
            </w:pPr>
            <w:r>
              <w:t>Solution #33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33F61"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3212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B1EB3"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56A7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2C60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3D01D" w14:textId="77777777" w:rsidR="00E308B2" w:rsidRDefault="00E308B2" w:rsidP="00AC5BAF">
            <w:pPr>
              <w:pStyle w:val="TAL"/>
            </w:pPr>
          </w:p>
        </w:tc>
      </w:tr>
      <w:tr w:rsidR="00E308B2" w14:paraId="1BC91D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3140E"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515F6" w14:textId="77777777" w:rsidR="00E308B2" w:rsidRDefault="00E308B2" w:rsidP="00AC5BAF">
            <w:pPr>
              <w:pStyle w:val="TAL"/>
            </w:pPr>
            <w:r>
              <w:t>S2-2406352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8382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FE236" w14:textId="77777777" w:rsidR="00E308B2" w:rsidRDefault="00E308B2" w:rsidP="00AC5BAF">
            <w:pPr>
              <w:pStyle w:val="TAL"/>
            </w:pPr>
            <w:r>
              <w:t>KI #3, Update sol: Update to solution #40.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61B44"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0DE0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2F368"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0CB73" w14:textId="77777777" w:rsidR="00E308B2" w:rsidRDefault="00E308B2" w:rsidP="00AC5BAF">
            <w:pPr>
              <w:pStyle w:val="TAL"/>
            </w:pPr>
            <w:r>
              <w:t>Revision of S2-2404766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9DF7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F5052" w14:textId="77777777" w:rsidR="00E308B2" w:rsidRDefault="00E308B2" w:rsidP="00AC5BAF">
            <w:pPr>
              <w:pStyle w:val="TAL"/>
            </w:pPr>
          </w:p>
        </w:tc>
      </w:tr>
      <w:tr w:rsidR="00E308B2" w14:paraId="3A9B2FF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D4017"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07232" w14:textId="77777777" w:rsidR="00E308B2" w:rsidRDefault="00E308B2" w:rsidP="00AC5BAF">
            <w:pPr>
              <w:pStyle w:val="TAL"/>
            </w:pPr>
            <w:r>
              <w:t>S2-2406353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9B8B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00212" w14:textId="77777777" w:rsidR="00E308B2" w:rsidRDefault="00E308B2" w:rsidP="00AC5BAF">
            <w:pPr>
              <w:pStyle w:val="TAL"/>
            </w:pPr>
            <w:r>
              <w:t>KI#3: Overall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C5238"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AF47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1C6C3"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2E38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FB73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3A419" w14:textId="77777777" w:rsidR="00E308B2" w:rsidRDefault="00E308B2" w:rsidP="00AC5BAF">
            <w:pPr>
              <w:pStyle w:val="TAL"/>
            </w:pPr>
          </w:p>
        </w:tc>
      </w:tr>
      <w:tr w:rsidR="00E308B2" w14:paraId="1DBD271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D061A"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003B0" w14:textId="77777777" w:rsidR="00E308B2" w:rsidRDefault="00E308B2" w:rsidP="00AC5BAF">
            <w:pPr>
              <w:pStyle w:val="TAL"/>
            </w:pPr>
            <w:r>
              <w:t>S2-2406354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A54A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F2D3E" w14:textId="77777777" w:rsidR="00E308B2" w:rsidRDefault="00E308B2" w:rsidP="00AC5BAF">
            <w:pPr>
              <w:pStyle w:val="TAL"/>
            </w:pPr>
            <w:r>
              <w:t>KI #1.3, sol update: update of solution #1.14.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7666E"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1920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C1159"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2785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0A3B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556BB" w14:textId="77777777" w:rsidR="00E308B2" w:rsidRDefault="00E308B2" w:rsidP="00AC5BAF">
            <w:pPr>
              <w:pStyle w:val="TAL"/>
            </w:pPr>
          </w:p>
        </w:tc>
      </w:tr>
      <w:tr w:rsidR="00E308B2" w14:paraId="6E14FA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076A3" w14:textId="77777777" w:rsidR="00E308B2" w:rsidRDefault="00E308B2" w:rsidP="00AC5BAF">
            <w:pPr>
              <w:pStyle w:val="TAL"/>
              <w:rPr>
                <w:sz w:val="24"/>
                <w:szCs w:val="24"/>
              </w:rPr>
            </w:pPr>
            <w:r>
              <w:lastRenderedPageBreak/>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445A6" w14:textId="77777777" w:rsidR="00E308B2" w:rsidRDefault="00E308B2" w:rsidP="00AC5BAF">
            <w:pPr>
              <w:pStyle w:val="TAL"/>
            </w:pPr>
            <w:r>
              <w:t>S2-2406355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0C3A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EA90B" w14:textId="77777777" w:rsidR="00E308B2" w:rsidRDefault="00E308B2" w:rsidP="00AC5BAF">
            <w:pPr>
              <w:pStyle w:val="TAL"/>
            </w:pPr>
            <w:r>
              <w:t>EN removal for Solution #8: Network support for NTZ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800DC"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5C70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1EA02"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B0F9E" w14:textId="77777777" w:rsidR="00E308B2" w:rsidRDefault="00E308B2" w:rsidP="00AC5BAF">
            <w:pPr>
              <w:pStyle w:val="TAL"/>
            </w:pPr>
            <w:r>
              <w:t>Revision of S2-2404055 from SA WG2#162. Revised in parallel session to S2-2407130.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2DF6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1B623" w14:textId="77777777" w:rsidR="00E308B2" w:rsidRDefault="00E308B2" w:rsidP="00AC5BAF">
            <w:pPr>
              <w:pStyle w:val="TAL"/>
            </w:pPr>
            <w:r>
              <w:t>S2-2407130</w:t>
            </w:r>
          </w:p>
        </w:tc>
      </w:tr>
      <w:tr w:rsidR="00E308B2" w14:paraId="7A9598E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A9E34" w14:textId="77777777" w:rsidR="00E308B2" w:rsidRDefault="00E308B2" w:rsidP="00AC5BAF">
            <w:pPr>
              <w:pStyle w:val="TAL"/>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402F1" w14:textId="77777777" w:rsidR="00E308B2" w:rsidRDefault="00E308B2" w:rsidP="00AC5BAF">
            <w:pPr>
              <w:pStyle w:val="TAL"/>
            </w:pPr>
            <w:r>
              <w:t>S2-2406356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1870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70412" w14:textId="77777777" w:rsidR="00E308B2" w:rsidRDefault="00E308B2" w:rsidP="00AC5BAF">
            <w:pPr>
              <w:pStyle w:val="TAL"/>
            </w:pPr>
            <w:r>
              <w:t>23.288 CR1088 (Rel-18, 'F'): Removal of security issues on analytics context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3F43D"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DAFD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073C0"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544B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A3AF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59DDB" w14:textId="77777777" w:rsidR="00E308B2" w:rsidRDefault="00E308B2" w:rsidP="00AC5BAF">
            <w:pPr>
              <w:pStyle w:val="TAL"/>
            </w:pPr>
          </w:p>
        </w:tc>
      </w:tr>
      <w:tr w:rsidR="00E308B2" w14:paraId="0877312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78E30"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6B12A" w14:textId="77777777" w:rsidR="00E308B2" w:rsidRDefault="00E308B2" w:rsidP="00AC5BAF">
            <w:pPr>
              <w:pStyle w:val="TAL"/>
            </w:pPr>
            <w:r>
              <w:t>S2-2406357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7570C"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34971" w14:textId="77777777" w:rsidR="00E308B2" w:rsidRDefault="00E308B2" w:rsidP="00AC5BAF">
            <w:pPr>
              <w:pStyle w:val="TAL"/>
            </w:pPr>
            <w:r>
              <w:t>23.288 CR1089 (Rel-17, 'F'): Clarification of security issues on analytics context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5450D"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6C4C2"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739CB"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0E92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C5C4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DAA32" w14:textId="77777777" w:rsidR="00E308B2" w:rsidRDefault="00E308B2" w:rsidP="00AC5BAF">
            <w:pPr>
              <w:pStyle w:val="TAL"/>
            </w:pPr>
          </w:p>
        </w:tc>
      </w:tr>
      <w:tr w:rsidR="00E308B2" w14:paraId="5B1597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5A212"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784DF" w14:textId="77777777" w:rsidR="00E308B2" w:rsidRDefault="00E308B2" w:rsidP="00AC5BAF">
            <w:pPr>
              <w:pStyle w:val="TAL"/>
            </w:pPr>
            <w:r>
              <w:t>S2-2406358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1544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AE59C" w14:textId="77777777" w:rsidR="00E308B2" w:rsidRDefault="00E308B2" w:rsidP="00AC5BAF">
            <w:pPr>
              <w:pStyle w:val="TAL"/>
            </w:pPr>
            <w:r>
              <w:t>KI#2 interim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765E4"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CD2F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62061"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4EA2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6B30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DFDFC" w14:textId="77777777" w:rsidR="00E308B2" w:rsidRDefault="00E308B2" w:rsidP="00AC5BAF">
            <w:pPr>
              <w:pStyle w:val="TAL"/>
            </w:pPr>
          </w:p>
        </w:tc>
      </w:tr>
      <w:tr w:rsidR="00E308B2" w14:paraId="08F6AC5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0B826"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576AD" w14:textId="77777777" w:rsidR="00E308B2" w:rsidRDefault="00E308B2" w:rsidP="00AC5BAF">
            <w:pPr>
              <w:pStyle w:val="TAL"/>
            </w:pPr>
            <w:r>
              <w:t>S2-2406359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6A1C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8AAA7" w14:textId="77777777" w:rsidR="00E308B2" w:rsidRDefault="00E308B2" w:rsidP="00AC5BAF">
            <w:pPr>
              <w:pStyle w:val="TAL"/>
            </w:pPr>
            <w:r>
              <w:t>KI#3: Conclusion update for MTSI UE interworking.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7A953"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7BB2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2C311"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25A7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5414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6F80C" w14:textId="77777777" w:rsidR="00E308B2" w:rsidRDefault="00E308B2" w:rsidP="00AC5BAF">
            <w:pPr>
              <w:pStyle w:val="TAL"/>
            </w:pPr>
          </w:p>
        </w:tc>
      </w:tr>
      <w:tr w:rsidR="00E308B2" w14:paraId="4E4462E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F5AFA"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217F0" w14:textId="77777777" w:rsidR="00E308B2" w:rsidRDefault="00E308B2" w:rsidP="00AC5BAF">
            <w:pPr>
              <w:pStyle w:val="TAL"/>
            </w:pPr>
            <w:r>
              <w:t>S2-2406360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D3A6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6C176" w14:textId="77777777" w:rsidR="00E308B2" w:rsidRDefault="00E308B2" w:rsidP="00AC5BAF">
            <w:pPr>
              <w:pStyle w:val="TAL"/>
            </w:pPr>
            <w:r>
              <w:t>[DRAFT] Reply LS LI considerations for Store and Forward NT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89440"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C208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9E876"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7E0E4" w14:textId="77777777" w:rsidR="00E308B2" w:rsidRDefault="00E308B2" w:rsidP="00AC5BAF">
            <w:pPr>
              <w:pStyle w:val="TAL"/>
            </w:pPr>
            <w:r>
              <w:t>Response to S2-2405871.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B657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1645E" w14:textId="77777777" w:rsidR="00E308B2" w:rsidRDefault="00E308B2" w:rsidP="00AC5BAF">
            <w:pPr>
              <w:pStyle w:val="TAL"/>
            </w:pPr>
          </w:p>
        </w:tc>
      </w:tr>
      <w:tr w:rsidR="00E308B2" w14:paraId="01820DF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43D2C"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B8C5D" w14:textId="77777777" w:rsidR="00E308B2" w:rsidRDefault="00E308B2" w:rsidP="00AC5BAF">
            <w:pPr>
              <w:pStyle w:val="TAL"/>
            </w:pPr>
            <w:r>
              <w:t>S2-2406361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49B4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60EA4" w14:textId="77777777" w:rsidR="00E308B2" w:rsidRDefault="00E308B2" w:rsidP="00AC5BAF">
            <w:pPr>
              <w:pStyle w:val="TAL"/>
            </w:pPr>
            <w:r>
              <w:t>Evaluation and conclusions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CA297"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63BB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ECD66"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AB90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99F8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AEC25" w14:textId="77777777" w:rsidR="00E308B2" w:rsidRDefault="00E308B2" w:rsidP="00AC5BAF">
            <w:pPr>
              <w:pStyle w:val="TAL"/>
            </w:pPr>
          </w:p>
        </w:tc>
      </w:tr>
      <w:tr w:rsidR="00E308B2" w14:paraId="0D5825A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DFA31"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41E9E" w14:textId="77777777" w:rsidR="00E308B2" w:rsidRDefault="00E308B2" w:rsidP="00AC5BAF">
            <w:pPr>
              <w:pStyle w:val="TAL"/>
            </w:pPr>
            <w:r>
              <w:t>S2-2406362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7595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9F13C" w14:textId="77777777" w:rsidR="00E308B2" w:rsidRDefault="00E308B2" w:rsidP="00AC5BAF">
            <w:pPr>
              <w:pStyle w:val="TAL"/>
            </w:pPr>
            <w:r>
              <w:t>Update solution#2 on usage of user state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853DC"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5C6D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AB8A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A59CB" w14:textId="77777777" w:rsidR="00E308B2" w:rsidRDefault="00E308B2" w:rsidP="00AC5BAF">
            <w:pPr>
              <w:pStyle w:val="TAL"/>
            </w:pPr>
            <w:r>
              <w:t>Revision of S2-2404057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3C85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A8F4C" w14:textId="77777777" w:rsidR="00E308B2" w:rsidRDefault="00E308B2" w:rsidP="00AC5BAF">
            <w:pPr>
              <w:pStyle w:val="TAL"/>
            </w:pPr>
          </w:p>
        </w:tc>
      </w:tr>
      <w:tr w:rsidR="00E308B2" w14:paraId="39A6A7D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99013"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8EDE9" w14:textId="77777777" w:rsidR="00E308B2" w:rsidRDefault="00E308B2" w:rsidP="00AC5BAF">
            <w:pPr>
              <w:pStyle w:val="TAL"/>
            </w:pPr>
            <w:r>
              <w:t>S2-2406363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BE8A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8FC73" w14:textId="77777777" w:rsidR="00E308B2" w:rsidRDefault="00E308B2" w:rsidP="00AC5BAF">
            <w:pPr>
              <w:pStyle w:val="TAL"/>
            </w:pPr>
            <w:r>
              <w:t>Conclusions for KI#1 for Regenerative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9A104"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2FD1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4C8CF"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8521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117B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89C08" w14:textId="77777777" w:rsidR="00E308B2" w:rsidRDefault="00E308B2" w:rsidP="00AC5BAF">
            <w:pPr>
              <w:pStyle w:val="TAL"/>
            </w:pPr>
          </w:p>
        </w:tc>
      </w:tr>
      <w:tr w:rsidR="00E308B2" w14:paraId="5BF17A4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0A649"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8228C" w14:textId="77777777" w:rsidR="00E308B2" w:rsidRDefault="00E308B2" w:rsidP="00AC5BAF">
            <w:pPr>
              <w:pStyle w:val="TAL"/>
            </w:pPr>
            <w:r>
              <w:t>S2-2406364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2418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7DA3D" w14:textId="77777777" w:rsidR="00E308B2" w:rsidRDefault="00E308B2" w:rsidP="00AC5BAF">
            <w:pPr>
              <w:pStyle w:val="TAL"/>
            </w:pPr>
            <w:r>
              <w:t>Conclusions for KI#3 for UE-Sat-UE.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C30F9"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F9FF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99D74"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A3E3D" w14:textId="77777777" w:rsidR="00E308B2" w:rsidRDefault="00E308B2" w:rsidP="00AC5BAF">
            <w:pPr>
              <w:pStyle w:val="TAL"/>
            </w:pPr>
            <w:r>
              <w:t>Revised in parallel session to S2-2406904.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26E7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5CAC9" w14:textId="77777777" w:rsidR="00E308B2" w:rsidRDefault="00E308B2" w:rsidP="00AC5BAF">
            <w:pPr>
              <w:pStyle w:val="TAL"/>
            </w:pPr>
            <w:r>
              <w:t>S2-2406904</w:t>
            </w:r>
          </w:p>
        </w:tc>
      </w:tr>
      <w:tr w:rsidR="00E308B2" w14:paraId="710A6EB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BE568"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C9FCC" w14:textId="77777777" w:rsidR="00E308B2" w:rsidRDefault="00E308B2" w:rsidP="00AC5BAF">
            <w:pPr>
              <w:pStyle w:val="TAL"/>
            </w:pPr>
            <w:r>
              <w:t>S2-2406365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B26D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E7FEB" w14:textId="77777777" w:rsidR="00E308B2" w:rsidRDefault="00E308B2" w:rsidP="00AC5BAF">
            <w:pPr>
              <w:pStyle w:val="TAL"/>
            </w:pPr>
            <w:r>
              <w:t>Clarification related to Energy consumption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E2479"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A287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E8C3B"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6A614" w14:textId="77777777" w:rsidR="00E308B2" w:rsidRDefault="00E308B2" w:rsidP="00AC5BAF">
            <w:pPr>
              <w:pStyle w:val="TAL"/>
            </w:pPr>
            <w:r>
              <w:t>Revision of S2-2404052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DFD4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B10A6" w14:textId="77777777" w:rsidR="00E308B2" w:rsidRDefault="00E308B2" w:rsidP="00AC5BAF">
            <w:pPr>
              <w:pStyle w:val="TAL"/>
            </w:pPr>
          </w:p>
        </w:tc>
      </w:tr>
      <w:tr w:rsidR="00E308B2" w14:paraId="1924222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7266A"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98B8C" w14:textId="77777777" w:rsidR="00E308B2" w:rsidRDefault="00E308B2" w:rsidP="00AC5BAF">
            <w:pPr>
              <w:pStyle w:val="TAL"/>
            </w:pPr>
            <w:r>
              <w:t>S2-2406366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B47E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38000" w14:textId="77777777" w:rsidR="00E308B2" w:rsidRDefault="00E308B2" w:rsidP="00AC5BAF">
            <w:pPr>
              <w:pStyle w:val="TAL"/>
            </w:pPr>
            <w:r>
              <w:t>[DRAFT] Reply LS LI considerations for UE-Satellite-UE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27A95"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5864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C93E7"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2DD8F" w14:textId="77777777" w:rsidR="00E308B2" w:rsidRDefault="00E308B2" w:rsidP="00AC5BAF">
            <w:pPr>
              <w:pStyle w:val="TAL"/>
            </w:pPr>
            <w:r>
              <w:t>Response to S2-2405870.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A8C3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20EF2" w14:textId="77777777" w:rsidR="00E308B2" w:rsidRDefault="00E308B2" w:rsidP="00AC5BAF">
            <w:pPr>
              <w:pStyle w:val="TAL"/>
            </w:pPr>
          </w:p>
        </w:tc>
      </w:tr>
      <w:tr w:rsidR="00E308B2" w14:paraId="5F5C83C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EC32E"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2781A" w14:textId="77777777" w:rsidR="00E308B2" w:rsidRDefault="00E308B2" w:rsidP="00AC5BAF">
            <w:pPr>
              <w:pStyle w:val="TAL"/>
            </w:pPr>
            <w:r>
              <w:t>S2-2406367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666B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F82A1" w14:textId="77777777" w:rsidR="00E308B2" w:rsidRDefault="00E308B2" w:rsidP="00AC5BAF">
            <w:pPr>
              <w:pStyle w:val="TAL"/>
            </w:pPr>
            <w:r>
              <w:t>23.503 CR1299 (Rel-18, 'D'): Cleanup CR for TS 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30F89" w14:textId="77777777" w:rsidR="00E308B2" w:rsidRDefault="00E308B2" w:rsidP="00AC5BAF">
            <w:pPr>
              <w:pStyle w:val="TAL"/>
            </w:pPr>
            <w:r>
              <w:t>Huawei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7EBB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98E95" w14:textId="77777777" w:rsidR="00E308B2" w:rsidRDefault="00E308B2" w:rsidP="00AC5BAF">
            <w:pPr>
              <w:pStyle w:val="TAL"/>
            </w:pPr>
            <w:r>
              <w:t>TEI18, 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FED8D" w14:textId="77777777" w:rsidR="00E308B2" w:rsidRDefault="00E308B2" w:rsidP="00AC5BAF">
            <w:pPr>
              <w:pStyle w:val="TAL"/>
            </w:pPr>
            <w:r>
              <w:t>Revised to S2-2406880.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92B2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8D3A7" w14:textId="77777777" w:rsidR="00E308B2" w:rsidRDefault="00E308B2" w:rsidP="00AC5BAF">
            <w:pPr>
              <w:pStyle w:val="TAL"/>
            </w:pPr>
            <w:r>
              <w:t>S2-2406880</w:t>
            </w:r>
          </w:p>
        </w:tc>
      </w:tr>
      <w:tr w:rsidR="00E308B2" w14:paraId="50279A0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79E5D" w14:textId="77777777" w:rsidR="00E308B2" w:rsidRDefault="00E308B2" w:rsidP="00AC5BAF">
            <w:pPr>
              <w:pStyle w:val="TAL"/>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33D6A" w14:textId="77777777" w:rsidR="00E308B2" w:rsidRDefault="00E308B2" w:rsidP="00AC5BAF">
            <w:pPr>
              <w:pStyle w:val="TAL"/>
            </w:pPr>
            <w:r>
              <w:t>S2-2406368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7C71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D0D40" w14:textId="77777777" w:rsidR="00E308B2" w:rsidRDefault="00E308B2" w:rsidP="00AC5BAF">
            <w:pPr>
              <w:pStyle w:val="TAL"/>
            </w:pPr>
            <w:r>
              <w:t>[DRAFT] Reply LS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238EE"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EAC6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97A49"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51C95" w14:textId="77777777" w:rsidR="00E308B2" w:rsidRDefault="00E308B2" w:rsidP="00AC5BAF">
            <w:pPr>
              <w:pStyle w:val="TAL"/>
            </w:pPr>
            <w:r>
              <w:t>Response to S2-2405859.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666B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EFAC9" w14:textId="77777777" w:rsidR="00E308B2" w:rsidRDefault="00E308B2" w:rsidP="00AC5BAF">
            <w:pPr>
              <w:pStyle w:val="TAL"/>
            </w:pPr>
          </w:p>
        </w:tc>
      </w:tr>
      <w:tr w:rsidR="00E308B2" w14:paraId="3D459E5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BFFEB"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58EE5" w14:textId="77777777" w:rsidR="00E308B2" w:rsidRDefault="00E308B2" w:rsidP="00AC5BAF">
            <w:pPr>
              <w:pStyle w:val="TAL"/>
            </w:pPr>
            <w:r>
              <w:t>S2-2406369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7CDB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AEBB9" w14:textId="77777777" w:rsidR="00E308B2" w:rsidRDefault="00E308B2" w:rsidP="00AC5BAF">
            <w:pPr>
              <w:pStyle w:val="TAL"/>
            </w:pPr>
            <w:r>
              <w:t>KI#4, Sol#34 update to support non-3GPP device authentication.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1EBAE"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B330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14B97"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DB49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63C2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DA311" w14:textId="77777777" w:rsidR="00E308B2" w:rsidRDefault="00E308B2" w:rsidP="00AC5BAF">
            <w:pPr>
              <w:pStyle w:val="TAL"/>
            </w:pPr>
          </w:p>
        </w:tc>
      </w:tr>
      <w:tr w:rsidR="00E308B2" w14:paraId="77BDC8A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931CC" w14:textId="77777777" w:rsidR="00E308B2" w:rsidRDefault="00E308B2" w:rsidP="00AC5BAF">
            <w:pPr>
              <w:pStyle w:val="TAL"/>
              <w:rPr>
                <w:sz w:val="24"/>
                <w:szCs w:val="24"/>
              </w:rPr>
            </w:pPr>
            <w:r>
              <w:lastRenderedPageBreak/>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83B0C" w14:textId="77777777" w:rsidR="00E308B2" w:rsidRDefault="00E308B2" w:rsidP="00AC5BAF">
            <w:pPr>
              <w:pStyle w:val="TAL"/>
            </w:pPr>
            <w:r>
              <w:t>S2-2406370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E105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53F9C" w14:textId="77777777" w:rsidR="00E308B2" w:rsidRDefault="00E308B2" w:rsidP="00AC5BAF">
            <w:pPr>
              <w:pStyle w:val="TAL"/>
            </w:pPr>
            <w:r>
              <w:t>[DRAFT] LS on privacy concern on IMS and SMS services when another user is using a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5F607"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C206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4735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A0C4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6C02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7BF96" w14:textId="77777777" w:rsidR="00E308B2" w:rsidRDefault="00E308B2" w:rsidP="00AC5BAF">
            <w:pPr>
              <w:pStyle w:val="TAL"/>
            </w:pPr>
          </w:p>
        </w:tc>
      </w:tr>
      <w:tr w:rsidR="00E308B2" w14:paraId="4904FE8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70BAD"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7CC6E" w14:textId="77777777" w:rsidR="00E308B2" w:rsidRDefault="00E308B2" w:rsidP="00AC5BAF">
            <w:pPr>
              <w:pStyle w:val="TAL"/>
            </w:pPr>
            <w:r>
              <w:t>S2-2406371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A76F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2EE39" w14:textId="77777777" w:rsidR="00E308B2" w:rsidRDefault="00E308B2" w:rsidP="00AC5BAF">
            <w:pPr>
              <w:pStyle w:val="TAL"/>
            </w:pPr>
            <w:r>
              <w:t>KI#1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9CA5D"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51A7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5286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C348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8574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9A4D2" w14:textId="77777777" w:rsidR="00E308B2" w:rsidRDefault="00E308B2" w:rsidP="00AC5BAF">
            <w:pPr>
              <w:pStyle w:val="TAL"/>
            </w:pPr>
          </w:p>
        </w:tc>
      </w:tr>
      <w:tr w:rsidR="00E308B2" w14:paraId="24585FD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66793"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05204" w14:textId="77777777" w:rsidR="00E308B2" w:rsidRDefault="00E308B2" w:rsidP="00AC5BAF">
            <w:pPr>
              <w:pStyle w:val="TAL"/>
            </w:pPr>
            <w:r>
              <w:t>S2-2406372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70E3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A0923" w14:textId="77777777" w:rsidR="00E308B2" w:rsidRDefault="00E308B2" w:rsidP="00AC5BAF">
            <w:pPr>
              <w:pStyle w:val="TAL"/>
            </w:pPr>
            <w:r>
              <w:t>KI#4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D4894"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6067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305FC"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9469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6424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AABA9" w14:textId="77777777" w:rsidR="00E308B2" w:rsidRDefault="00E308B2" w:rsidP="00AC5BAF">
            <w:pPr>
              <w:pStyle w:val="TAL"/>
            </w:pPr>
          </w:p>
        </w:tc>
      </w:tr>
      <w:tr w:rsidR="00E308B2" w14:paraId="27AAAF3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28995"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51355" w14:textId="77777777" w:rsidR="00E308B2" w:rsidRDefault="00E308B2" w:rsidP="00AC5BAF">
            <w:pPr>
              <w:pStyle w:val="TAL"/>
            </w:pPr>
            <w:r>
              <w:t>S2-2406373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3ADF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5FA4E" w14:textId="77777777" w:rsidR="00E308B2" w:rsidRDefault="00E308B2" w:rsidP="00AC5BAF">
            <w:pPr>
              <w:pStyle w:val="TAL"/>
            </w:pPr>
            <w:r>
              <w:t>KI#1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05BCC"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E9CA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D13D4"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E7F5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7DF7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55856" w14:textId="77777777" w:rsidR="00E308B2" w:rsidRDefault="00E308B2" w:rsidP="00AC5BAF">
            <w:pPr>
              <w:pStyle w:val="TAL"/>
            </w:pPr>
          </w:p>
        </w:tc>
      </w:tr>
      <w:tr w:rsidR="00E308B2" w14:paraId="4C7D51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18263"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3F7E3" w14:textId="77777777" w:rsidR="00E308B2" w:rsidRDefault="00E308B2" w:rsidP="00AC5BAF">
            <w:pPr>
              <w:pStyle w:val="TAL"/>
            </w:pPr>
            <w:r>
              <w:t>S2-2406374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9BD3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BF936" w14:textId="77777777" w:rsidR="00E308B2" w:rsidRDefault="00E308B2" w:rsidP="00AC5BAF">
            <w:pPr>
              <w:pStyle w:val="TAL"/>
            </w:pPr>
            <w:r>
              <w:t>KI#2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4627C"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30F0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47388"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1092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870A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6E148" w14:textId="77777777" w:rsidR="00E308B2" w:rsidRDefault="00E308B2" w:rsidP="00AC5BAF">
            <w:pPr>
              <w:pStyle w:val="TAL"/>
            </w:pPr>
          </w:p>
        </w:tc>
      </w:tr>
      <w:tr w:rsidR="00E308B2" w14:paraId="2E0E986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BE313"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358B9" w14:textId="77777777" w:rsidR="00E308B2" w:rsidRDefault="00E308B2" w:rsidP="00AC5BAF">
            <w:pPr>
              <w:pStyle w:val="TAL"/>
            </w:pPr>
            <w:r>
              <w:t>S2-2406375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F7EC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EB23E" w14:textId="77777777" w:rsidR="00E308B2" w:rsidRDefault="00E308B2" w:rsidP="00AC5BAF">
            <w:pPr>
              <w:pStyle w:val="TAL"/>
            </w:pPr>
            <w:r>
              <w:t>KI#1.1, KI#1.2, KI#1.3, KI#1.4, New Sol: Support of DualSteer Device management using Primary/Secondary SUPI and DualSteer PDU Session using separate PDU Sessions.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8BF3A"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CF19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CAEF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1A275" w14:textId="77777777" w:rsidR="00E308B2" w:rsidRDefault="00E308B2" w:rsidP="00AC5BAF">
            <w:pPr>
              <w:pStyle w:val="TAL"/>
            </w:pPr>
            <w:r>
              <w:t>Revision of S2-24045695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2431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49902" w14:textId="77777777" w:rsidR="00E308B2" w:rsidRDefault="00E308B2" w:rsidP="00AC5BAF">
            <w:pPr>
              <w:pStyle w:val="TAL"/>
            </w:pPr>
          </w:p>
        </w:tc>
      </w:tr>
      <w:tr w:rsidR="00E308B2" w14:paraId="2F23113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A5802"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EF701" w14:textId="77777777" w:rsidR="00E308B2" w:rsidRDefault="00E308B2" w:rsidP="00AC5BAF">
            <w:pPr>
              <w:pStyle w:val="TAL"/>
            </w:pPr>
            <w:r>
              <w:t>S2-2406376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6B6A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93EF5" w14:textId="77777777" w:rsidR="00E308B2" w:rsidRPr="00925BE9" w:rsidRDefault="00E308B2" w:rsidP="00AC5BAF">
            <w:pPr>
              <w:pStyle w:val="TAL"/>
              <w:rPr>
                <w:lang w:val="fr-FR"/>
              </w:rPr>
            </w:pPr>
            <w:r w:rsidRPr="00925BE9">
              <w:rPr>
                <w:lang w:val="fr-FR"/>
              </w:rPr>
              <w:t>KI#1.1, KI#1.2, KI#1.3, KI#1.4, Sol#1.4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0ED84"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4E57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3D5E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0F5C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283E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A1060" w14:textId="77777777" w:rsidR="00E308B2" w:rsidRDefault="00E308B2" w:rsidP="00AC5BAF">
            <w:pPr>
              <w:pStyle w:val="TAL"/>
            </w:pPr>
          </w:p>
        </w:tc>
      </w:tr>
      <w:tr w:rsidR="00E308B2" w14:paraId="563AC3A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8126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67500" w14:textId="77777777" w:rsidR="00E308B2" w:rsidRDefault="00E308B2" w:rsidP="00AC5BAF">
            <w:pPr>
              <w:pStyle w:val="TAL"/>
            </w:pPr>
            <w:r>
              <w:t>S2-2406377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33F6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4AB1C" w14:textId="77777777" w:rsidR="00E308B2" w:rsidRPr="00925BE9" w:rsidRDefault="00E308B2" w:rsidP="00AC5BAF">
            <w:pPr>
              <w:pStyle w:val="TAL"/>
              <w:rPr>
                <w:lang w:val="fr-FR"/>
              </w:rPr>
            </w:pPr>
            <w:r w:rsidRPr="00925BE9">
              <w:rPr>
                <w:lang w:val="fr-FR"/>
              </w:rPr>
              <w:t>KI#1.1, KI#1.2, KI#1.3, KI#1.4,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536B3"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04F9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A102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B4A4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DDEB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5C030" w14:textId="77777777" w:rsidR="00E308B2" w:rsidRDefault="00E308B2" w:rsidP="00AC5BAF">
            <w:pPr>
              <w:pStyle w:val="TAL"/>
            </w:pPr>
          </w:p>
        </w:tc>
      </w:tr>
      <w:tr w:rsidR="00E308B2" w14:paraId="58855B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001A8"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C61C7" w14:textId="77777777" w:rsidR="00E308B2" w:rsidRDefault="00E308B2" w:rsidP="00AC5BAF">
            <w:pPr>
              <w:pStyle w:val="TAL"/>
            </w:pPr>
            <w:r>
              <w:t>S2-2406378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FB74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80507" w14:textId="77777777" w:rsidR="00E308B2" w:rsidRDefault="00E308B2" w:rsidP="00AC5BAF">
            <w:pPr>
              <w:pStyle w:val="TAL"/>
            </w:pPr>
            <w:r>
              <w:t>KI#2.1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5A148"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9196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1555F"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4F12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38B1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C57E9" w14:textId="77777777" w:rsidR="00E308B2" w:rsidRDefault="00E308B2" w:rsidP="00AC5BAF">
            <w:pPr>
              <w:pStyle w:val="TAL"/>
            </w:pPr>
          </w:p>
        </w:tc>
      </w:tr>
      <w:tr w:rsidR="00E308B2" w14:paraId="39A454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5CFCD"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1A05F" w14:textId="77777777" w:rsidR="00E308B2" w:rsidRDefault="00E308B2" w:rsidP="00AC5BAF">
            <w:pPr>
              <w:pStyle w:val="TAL"/>
            </w:pPr>
            <w:r>
              <w:t>S2-2406379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23F7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A9C97" w14:textId="77777777" w:rsidR="00E308B2" w:rsidRDefault="00E308B2" w:rsidP="00AC5BAF">
            <w:pPr>
              <w:pStyle w:val="TAL"/>
            </w:pPr>
            <w:r>
              <w:t>KI#4, Sol#37: Resolve ENs and add clarifications.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62233"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AD41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7873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A40E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9156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60D97" w14:textId="77777777" w:rsidR="00E308B2" w:rsidRDefault="00E308B2" w:rsidP="00AC5BAF">
            <w:pPr>
              <w:pStyle w:val="TAL"/>
            </w:pPr>
          </w:p>
        </w:tc>
      </w:tr>
      <w:tr w:rsidR="00E308B2" w14:paraId="5879E5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B0CB0"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2B9BF" w14:textId="77777777" w:rsidR="00E308B2" w:rsidRDefault="00E308B2" w:rsidP="00AC5BAF">
            <w:pPr>
              <w:pStyle w:val="TAL"/>
            </w:pPr>
            <w:r>
              <w:t>S2-2406380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C86F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27C83" w14:textId="77777777" w:rsidR="00E308B2" w:rsidRDefault="00E308B2" w:rsidP="00AC5BAF">
            <w:pPr>
              <w:pStyle w:val="TAL"/>
            </w:pPr>
            <w:r>
              <w:t>[DRAFT] Reply LS on Security of ML Model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F6BB4" w14:textId="77777777" w:rsidR="00E308B2" w:rsidRDefault="00E308B2" w:rsidP="00AC5BAF">
            <w:pPr>
              <w:pStyle w:val="TAL"/>
            </w:pPr>
            <w:r>
              <w:t>Samsung Electronics France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3C87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F0CB3" w14:textId="77777777" w:rsidR="00E308B2" w:rsidRDefault="00E308B2" w:rsidP="00AC5BAF">
            <w:pPr>
              <w:pStyle w:val="TAL"/>
            </w:pPr>
            <w:r>
              <w:t>eNA_Ph3_SEC, 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6E5BA" w14:textId="77777777" w:rsidR="00E308B2" w:rsidRDefault="00E308B2" w:rsidP="00AC5BAF">
            <w:pPr>
              <w:pStyle w:val="TAL"/>
            </w:pPr>
            <w:r>
              <w:t>Response to S2-2405888.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7F1F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AE2C2" w14:textId="77777777" w:rsidR="00E308B2" w:rsidRDefault="00E308B2" w:rsidP="00AC5BAF">
            <w:pPr>
              <w:pStyle w:val="TAL"/>
            </w:pPr>
          </w:p>
        </w:tc>
      </w:tr>
      <w:tr w:rsidR="00E308B2" w14:paraId="67D35B2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D7C21"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FE5B1" w14:textId="77777777" w:rsidR="00E308B2" w:rsidRDefault="00E308B2" w:rsidP="00AC5BAF">
            <w:pPr>
              <w:pStyle w:val="TAL"/>
            </w:pPr>
            <w:r>
              <w:t>S2-2406381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B79C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B0C1A" w14:textId="77777777" w:rsidR="00E308B2" w:rsidRDefault="00E308B2" w:rsidP="00AC5BAF">
            <w:pPr>
              <w:pStyle w:val="TAL"/>
            </w:pPr>
            <w:r>
              <w:t>KI#2, Sol#20 update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C0842"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5720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4CDF7"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E388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B449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2715A" w14:textId="77777777" w:rsidR="00E308B2" w:rsidRDefault="00E308B2" w:rsidP="00AC5BAF">
            <w:pPr>
              <w:pStyle w:val="TAL"/>
            </w:pPr>
          </w:p>
        </w:tc>
      </w:tr>
      <w:tr w:rsidR="00E308B2" w14:paraId="2C2614F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C5EED"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284B0" w14:textId="77777777" w:rsidR="00E308B2" w:rsidRDefault="00E308B2" w:rsidP="00AC5BAF">
            <w:pPr>
              <w:pStyle w:val="TAL"/>
            </w:pPr>
            <w:r>
              <w:t>S2-2406382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91E9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67739" w14:textId="77777777" w:rsidR="00E308B2" w:rsidRDefault="00E308B2" w:rsidP="00AC5BAF">
            <w:pPr>
              <w:pStyle w:val="TAL"/>
            </w:pPr>
            <w:r>
              <w:t>KI#2,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87150"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FFF5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2F754"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74C1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F3B3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F888A" w14:textId="77777777" w:rsidR="00E308B2" w:rsidRDefault="00E308B2" w:rsidP="00AC5BAF">
            <w:pPr>
              <w:pStyle w:val="TAL"/>
            </w:pPr>
          </w:p>
        </w:tc>
      </w:tr>
      <w:tr w:rsidR="00E308B2" w14:paraId="3EAA311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FF551"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3023D" w14:textId="77777777" w:rsidR="00E308B2" w:rsidRDefault="00E308B2" w:rsidP="00AC5BAF">
            <w:pPr>
              <w:pStyle w:val="TAL"/>
            </w:pPr>
            <w:r>
              <w:t>S2-2406383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9A186"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65079" w14:textId="77777777" w:rsidR="00E308B2" w:rsidRDefault="00E308B2" w:rsidP="00AC5BAF">
            <w:pPr>
              <w:pStyle w:val="TAL"/>
            </w:pPr>
            <w:r>
              <w:t>KI#2, SMS transmission with eNB onboard satellite.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9EDAD"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FD6C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F23F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4E513"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4D1E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5A07A" w14:textId="77777777" w:rsidR="00E308B2" w:rsidRDefault="00E308B2" w:rsidP="00AC5BAF">
            <w:pPr>
              <w:pStyle w:val="TAL"/>
            </w:pPr>
          </w:p>
        </w:tc>
      </w:tr>
      <w:tr w:rsidR="00E308B2" w14:paraId="2E0971F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98E0E"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B74FF" w14:textId="77777777" w:rsidR="00E308B2" w:rsidRDefault="00E308B2" w:rsidP="00AC5BAF">
            <w:pPr>
              <w:pStyle w:val="TAL"/>
            </w:pPr>
            <w:r>
              <w:t>S2-2406384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420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3010B" w14:textId="77777777" w:rsidR="00E308B2" w:rsidRDefault="00E308B2" w:rsidP="00AC5BAF">
            <w:pPr>
              <w:pStyle w:val="TAL"/>
            </w:pPr>
            <w:r>
              <w:t>KI#2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BBA4B"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6AB0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C3F4D"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54E4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9DE4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21340" w14:textId="77777777" w:rsidR="00E308B2" w:rsidRDefault="00E308B2" w:rsidP="00AC5BAF">
            <w:pPr>
              <w:pStyle w:val="TAL"/>
            </w:pPr>
          </w:p>
        </w:tc>
      </w:tr>
      <w:tr w:rsidR="00E308B2" w14:paraId="5373C12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4EF69"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16636" w14:textId="77777777" w:rsidR="00E308B2" w:rsidRDefault="00E308B2" w:rsidP="00AC5BAF">
            <w:pPr>
              <w:pStyle w:val="TAL"/>
            </w:pPr>
            <w:r>
              <w:t>S2-2406385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B020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8B8C8" w14:textId="77777777" w:rsidR="00E308B2" w:rsidRDefault="00E308B2" w:rsidP="00AC5BAF">
            <w:pPr>
              <w:pStyle w:val="TAL"/>
            </w:pPr>
            <w:r>
              <w:t>23.288 CR1090 (Rel-18, 'F'): Correction on ML Model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59106"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947C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38AC3"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F4325" w14:textId="77777777" w:rsidR="00E308B2" w:rsidRDefault="00E308B2" w:rsidP="00AC5BAF">
            <w:pPr>
              <w:pStyle w:val="TAL"/>
            </w:pPr>
            <w:r>
              <w:t>Merged into S2-2407016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F8FED"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13465" w14:textId="77777777" w:rsidR="00E308B2" w:rsidRDefault="00E308B2" w:rsidP="00AC5BAF">
            <w:pPr>
              <w:pStyle w:val="TAL"/>
            </w:pPr>
          </w:p>
        </w:tc>
      </w:tr>
      <w:tr w:rsidR="00E308B2" w14:paraId="5BDD99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4EFC3"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EC2B1" w14:textId="77777777" w:rsidR="00E308B2" w:rsidRDefault="00E308B2" w:rsidP="00AC5BAF">
            <w:pPr>
              <w:pStyle w:val="TAL"/>
            </w:pPr>
            <w:r>
              <w:t>S2-2406386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FB24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72D8D" w14:textId="77777777" w:rsidR="00E308B2" w:rsidRDefault="00E308B2" w:rsidP="00AC5BAF">
            <w:pPr>
              <w:pStyle w:val="TAL"/>
            </w:pPr>
            <w:r>
              <w:t>Conclusions of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B5975"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3B22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72590"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8EE96" w14:textId="77777777" w:rsidR="00E308B2" w:rsidRDefault="00E308B2" w:rsidP="00AC5BAF">
            <w:pPr>
              <w:pStyle w:val="TAL"/>
            </w:pPr>
            <w:r>
              <w:t>Revised in parallel session to S2-2406894.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5D23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DC2F9" w14:textId="77777777" w:rsidR="00E308B2" w:rsidRDefault="00E308B2" w:rsidP="00AC5BAF">
            <w:pPr>
              <w:pStyle w:val="TAL"/>
            </w:pPr>
            <w:r>
              <w:t>S2-2406894</w:t>
            </w:r>
          </w:p>
        </w:tc>
      </w:tr>
      <w:tr w:rsidR="00E308B2" w14:paraId="3436331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B5C6B"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570BA" w14:textId="77777777" w:rsidR="00E308B2" w:rsidRDefault="00E308B2" w:rsidP="00AC5BAF">
            <w:pPr>
              <w:pStyle w:val="TAL"/>
            </w:pPr>
            <w:r>
              <w:t>S2-2406387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2731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58222" w14:textId="77777777" w:rsidR="00E308B2" w:rsidRDefault="00E308B2" w:rsidP="00AC5BAF">
            <w:pPr>
              <w:pStyle w:val="TAL"/>
            </w:pPr>
            <w:r>
              <w:t>Conclusions of KI#8.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E3136"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2BCC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22306"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65E2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6776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05D40" w14:textId="77777777" w:rsidR="00E308B2" w:rsidRDefault="00E308B2" w:rsidP="00AC5BAF">
            <w:pPr>
              <w:pStyle w:val="TAL"/>
            </w:pPr>
          </w:p>
        </w:tc>
      </w:tr>
      <w:tr w:rsidR="00E308B2" w14:paraId="75A9337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4020F" w14:textId="77777777" w:rsidR="00E308B2" w:rsidRDefault="00E308B2" w:rsidP="00AC5BAF">
            <w:pPr>
              <w:pStyle w:val="TAL"/>
              <w:rPr>
                <w:sz w:val="24"/>
                <w:szCs w:val="24"/>
              </w:rPr>
            </w:pPr>
            <w:r>
              <w:lastRenderedPageBreak/>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FAC1B" w14:textId="77777777" w:rsidR="00E308B2" w:rsidRDefault="00E308B2" w:rsidP="00AC5BAF">
            <w:pPr>
              <w:pStyle w:val="TAL"/>
            </w:pPr>
            <w:r>
              <w:t>S2-2406388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A3330"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ABF29" w14:textId="77777777" w:rsidR="00E308B2" w:rsidRDefault="00E308B2" w:rsidP="00AC5BAF">
            <w:pPr>
              <w:pStyle w:val="TAL"/>
            </w:pPr>
            <w:r>
              <w:t>[DRAFT] Reply LS on data channel application related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45227"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055D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B0C3A"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0DA19" w14:textId="77777777" w:rsidR="00E308B2" w:rsidRDefault="00E308B2" w:rsidP="00AC5BAF">
            <w:pPr>
              <w:pStyle w:val="TAL"/>
            </w:pPr>
            <w:r>
              <w:t>Response to S2-2405878.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BC06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22384" w14:textId="77777777" w:rsidR="00E308B2" w:rsidRDefault="00E308B2" w:rsidP="00AC5BAF">
            <w:pPr>
              <w:pStyle w:val="TAL"/>
            </w:pPr>
          </w:p>
        </w:tc>
      </w:tr>
      <w:tr w:rsidR="00E308B2" w14:paraId="7CFEEED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8B5D2"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43CC9" w14:textId="77777777" w:rsidR="00E308B2" w:rsidRDefault="00E308B2" w:rsidP="00AC5BAF">
            <w:pPr>
              <w:pStyle w:val="TAL"/>
            </w:pPr>
            <w:r>
              <w:t>S2-2406389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CE2D5"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6C9F1" w14:textId="77777777" w:rsidR="00E308B2" w:rsidRDefault="00E308B2" w:rsidP="00AC5BAF">
            <w:pPr>
              <w:pStyle w:val="TAL"/>
            </w:pPr>
            <w:r>
              <w:t>[DRAFT] LS on IMS Avatar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DDDBF"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0AEE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25E1C"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1269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3826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F28DA" w14:textId="77777777" w:rsidR="00E308B2" w:rsidRDefault="00E308B2" w:rsidP="00AC5BAF">
            <w:pPr>
              <w:pStyle w:val="TAL"/>
            </w:pPr>
          </w:p>
        </w:tc>
      </w:tr>
      <w:tr w:rsidR="00E308B2" w14:paraId="7973168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D780F"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3BC15" w14:textId="77777777" w:rsidR="00E308B2" w:rsidRDefault="00E308B2" w:rsidP="00AC5BAF">
            <w:pPr>
              <w:pStyle w:val="TAL"/>
            </w:pPr>
            <w:r>
              <w:t>S2-2406390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322F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FF23B" w14:textId="77777777" w:rsidR="00E308B2" w:rsidRDefault="00E308B2" w:rsidP="00AC5BAF">
            <w:pPr>
              <w:pStyle w:val="TAL"/>
            </w:pPr>
            <w:r>
              <w:t>KI#4 Solution on Authentication/authorization of non-3GPP devices behind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C9F40"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60E4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D8956"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A8B2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901A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13D22" w14:textId="77777777" w:rsidR="00E308B2" w:rsidRDefault="00E308B2" w:rsidP="00AC5BAF">
            <w:pPr>
              <w:pStyle w:val="TAL"/>
            </w:pPr>
          </w:p>
        </w:tc>
      </w:tr>
      <w:tr w:rsidR="00E308B2" w14:paraId="5D7682E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4C07D"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96E20" w14:textId="77777777" w:rsidR="00E308B2" w:rsidRDefault="00E308B2" w:rsidP="00AC5BAF">
            <w:pPr>
              <w:pStyle w:val="TAL"/>
            </w:pPr>
            <w:r>
              <w:t>S2-2406391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29EF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A0FD4" w14:textId="77777777" w:rsidR="00E308B2" w:rsidRDefault="00E308B2" w:rsidP="00AC5BAF">
            <w:pPr>
              <w:pStyle w:val="TAL"/>
            </w:pPr>
            <w:r>
              <w:t>Conclusions on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DE92B" w14:textId="77777777" w:rsidR="00E308B2" w:rsidRDefault="00E308B2" w:rsidP="00AC5BAF">
            <w:pPr>
              <w:pStyle w:val="TAL"/>
            </w:pPr>
            <w:r>
              <w:t>Qualcomm Incorporated,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6F6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9A632"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98EE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CEDD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E3A7B" w14:textId="77777777" w:rsidR="00E308B2" w:rsidRDefault="00E308B2" w:rsidP="00AC5BAF">
            <w:pPr>
              <w:pStyle w:val="TAL"/>
            </w:pPr>
          </w:p>
        </w:tc>
      </w:tr>
      <w:tr w:rsidR="00E308B2" w14:paraId="59C8CFA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8F2CC"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740E4" w14:textId="77777777" w:rsidR="00E308B2" w:rsidRDefault="00E308B2" w:rsidP="00AC5BAF">
            <w:pPr>
              <w:pStyle w:val="TAL"/>
            </w:pPr>
            <w:r>
              <w:t>S2-2406392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1614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E3478" w14:textId="77777777" w:rsidR="00E308B2" w:rsidRDefault="00E308B2" w:rsidP="00AC5BAF">
            <w:pPr>
              <w:pStyle w:val="TAL"/>
            </w:pPr>
            <w:r>
              <w:t>Conclusions on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F983D" w14:textId="77777777" w:rsidR="00E308B2" w:rsidRDefault="00E308B2" w:rsidP="00AC5BAF">
            <w:pPr>
              <w:pStyle w:val="TAL"/>
            </w:pPr>
            <w:r>
              <w:t>Qualcomm Incorporated,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0424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BDA76"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8C8F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1AAD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45D36" w14:textId="77777777" w:rsidR="00E308B2" w:rsidRDefault="00E308B2" w:rsidP="00AC5BAF">
            <w:pPr>
              <w:pStyle w:val="TAL"/>
            </w:pPr>
          </w:p>
        </w:tc>
      </w:tr>
      <w:tr w:rsidR="00E308B2" w14:paraId="3FF6CA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36795"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962CB" w14:textId="77777777" w:rsidR="00E308B2" w:rsidRDefault="00E308B2" w:rsidP="00AC5BAF">
            <w:pPr>
              <w:pStyle w:val="TAL"/>
            </w:pPr>
            <w:r>
              <w:t>S2-2406393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FF14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7B0A6" w14:textId="77777777" w:rsidR="00E308B2" w:rsidRDefault="00E308B2" w:rsidP="00AC5BAF">
            <w:pPr>
              <w:pStyle w:val="TAL"/>
            </w:pPr>
            <w:r>
              <w:t>Conclusions on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075D8" w14:textId="77777777" w:rsidR="00E308B2" w:rsidRDefault="00E308B2" w:rsidP="00AC5BAF">
            <w:pPr>
              <w:pStyle w:val="TAL"/>
            </w:pPr>
            <w:r>
              <w:t>Qualcomm Incorporated,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5B96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5BD3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9C8C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8E25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03890" w14:textId="77777777" w:rsidR="00E308B2" w:rsidRDefault="00E308B2" w:rsidP="00AC5BAF">
            <w:pPr>
              <w:pStyle w:val="TAL"/>
            </w:pPr>
          </w:p>
        </w:tc>
      </w:tr>
      <w:tr w:rsidR="00E308B2" w14:paraId="37F3399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2111D"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76ECF" w14:textId="77777777" w:rsidR="00E308B2" w:rsidRDefault="00E308B2" w:rsidP="00AC5BAF">
            <w:pPr>
              <w:pStyle w:val="TAL"/>
            </w:pPr>
            <w:r>
              <w:t>S2-2406394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2DCF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46498" w14:textId="77777777" w:rsidR="00E308B2" w:rsidRPr="00925BE9" w:rsidRDefault="00E308B2" w:rsidP="00AC5BAF">
            <w:pPr>
              <w:pStyle w:val="TAL"/>
              <w:rPr>
                <w:lang w:val="fr-FR"/>
              </w:rPr>
            </w:pPr>
            <w:r w:rsidRPr="00925BE9">
              <w:rPr>
                <w:lang w:val="fr-FR"/>
              </w:rPr>
              <w:t>KI#9, Sol#19: Solution updates on exposure part.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40C24"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26A5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74ED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8A563" w14:textId="77777777" w:rsidR="00E308B2" w:rsidRDefault="00E308B2" w:rsidP="00AC5BAF">
            <w:pPr>
              <w:pStyle w:val="TAL"/>
            </w:pPr>
            <w:r>
              <w:t>Revision of S2-2404611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D968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5023B" w14:textId="77777777" w:rsidR="00E308B2" w:rsidRDefault="00E308B2" w:rsidP="00AC5BAF">
            <w:pPr>
              <w:pStyle w:val="TAL"/>
            </w:pPr>
          </w:p>
        </w:tc>
      </w:tr>
      <w:tr w:rsidR="00E308B2" w14:paraId="6C36456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563D9"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43753" w14:textId="77777777" w:rsidR="00E308B2" w:rsidRDefault="00E308B2" w:rsidP="00AC5BAF">
            <w:pPr>
              <w:pStyle w:val="TAL"/>
            </w:pPr>
            <w:r>
              <w:t>S2-2406395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B4D8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A4734" w14:textId="77777777" w:rsidR="00E308B2" w:rsidRDefault="00E308B2" w:rsidP="00AC5BAF">
            <w:pPr>
              <w:pStyle w:val="TAL"/>
            </w:pPr>
            <w:r>
              <w:t>23.401 CR3782 (Rel-18, 'F'): UE coarse location handling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A65D7"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1BBA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9BC22"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3277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EB6A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2507B" w14:textId="77777777" w:rsidR="00E308B2" w:rsidRDefault="00E308B2" w:rsidP="00AC5BAF">
            <w:pPr>
              <w:pStyle w:val="TAL"/>
            </w:pPr>
          </w:p>
        </w:tc>
      </w:tr>
      <w:tr w:rsidR="00E308B2" w14:paraId="7310231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1DF54"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1820B" w14:textId="77777777" w:rsidR="00E308B2" w:rsidRDefault="00E308B2" w:rsidP="00AC5BAF">
            <w:pPr>
              <w:pStyle w:val="TAL"/>
            </w:pPr>
            <w:r>
              <w:t>S2-2406396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6A27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340C4" w14:textId="77777777" w:rsidR="00E308B2" w:rsidRDefault="00E308B2" w:rsidP="00AC5BAF">
            <w:pPr>
              <w:pStyle w:val="TAL"/>
            </w:pPr>
            <w:r>
              <w:t>Conclusions on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86602"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E4D8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0A54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19D5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CDDF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BB5F5" w14:textId="77777777" w:rsidR="00E308B2" w:rsidRDefault="00E308B2" w:rsidP="00AC5BAF">
            <w:pPr>
              <w:pStyle w:val="TAL"/>
            </w:pPr>
          </w:p>
        </w:tc>
      </w:tr>
      <w:tr w:rsidR="00E308B2" w14:paraId="23E7FC7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EEDD7"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72BD8" w14:textId="77777777" w:rsidR="00E308B2" w:rsidRDefault="00E308B2" w:rsidP="00AC5BAF">
            <w:pPr>
              <w:pStyle w:val="TAL"/>
            </w:pPr>
            <w:r>
              <w:t>S2-2406397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9D60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4E592" w14:textId="77777777" w:rsidR="00E308B2" w:rsidRDefault="00E308B2" w:rsidP="00AC5BAF">
            <w:pPr>
              <w:pStyle w:val="TAL"/>
            </w:pPr>
            <w:r>
              <w:t>KI#9, Interim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7E4C2"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FD4B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F91E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DDBB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37C6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89C11" w14:textId="77777777" w:rsidR="00E308B2" w:rsidRDefault="00E308B2" w:rsidP="00AC5BAF">
            <w:pPr>
              <w:pStyle w:val="TAL"/>
            </w:pPr>
          </w:p>
        </w:tc>
      </w:tr>
      <w:tr w:rsidR="00E308B2" w14:paraId="1E8C845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C1A60"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C8581" w14:textId="77777777" w:rsidR="00E308B2" w:rsidRDefault="00E308B2" w:rsidP="00AC5BAF">
            <w:pPr>
              <w:pStyle w:val="TAL"/>
            </w:pPr>
            <w:r>
              <w:t>S2-2406398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A7B4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855B0" w14:textId="77777777" w:rsidR="00E308B2" w:rsidRDefault="00E308B2" w:rsidP="00AC5BAF">
            <w:pPr>
              <w:pStyle w:val="TAL"/>
            </w:pPr>
            <w:r>
              <w:t>KI#2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C4DA7"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BDE4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C19A0"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FC6F3" w14:textId="77777777" w:rsidR="00E308B2" w:rsidRDefault="00E308B2" w:rsidP="00AC5BAF">
            <w:pPr>
              <w:pStyle w:val="TAL"/>
            </w:pPr>
            <w:r>
              <w:t>Revised in parallel session to S2-2407098.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0181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A0772" w14:textId="77777777" w:rsidR="00E308B2" w:rsidRDefault="00E308B2" w:rsidP="00AC5BAF">
            <w:pPr>
              <w:pStyle w:val="TAL"/>
            </w:pPr>
            <w:r>
              <w:t>S2-2407098</w:t>
            </w:r>
          </w:p>
        </w:tc>
      </w:tr>
      <w:tr w:rsidR="00E308B2" w14:paraId="2DB1E00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EEFD4"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35E26" w14:textId="77777777" w:rsidR="00E308B2" w:rsidRDefault="00E308B2" w:rsidP="00AC5BAF">
            <w:pPr>
              <w:pStyle w:val="TAL"/>
            </w:pPr>
            <w:r>
              <w:t>S2-2406399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FB23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5D795" w14:textId="77777777" w:rsidR="00E308B2" w:rsidRDefault="00E308B2" w:rsidP="00AC5BAF">
            <w:pPr>
              <w:pStyle w:val="TAL"/>
            </w:pPr>
            <w:r>
              <w:t>KI#1: Initial conclusion of KI#1 on support of PDU set based QoS handling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C278E"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61D7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4745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0AE0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0899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B8A9F" w14:textId="77777777" w:rsidR="00E308B2" w:rsidRDefault="00E308B2" w:rsidP="00AC5BAF">
            <w:pPr>
              <w:pStyle w:val="TAL"/>
            </w:pPr>
          </w:p>
        </w:tc>
      </w:tr>
      <w:tr w:rsidR="00E308B2" w14:paraId="31E733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B9C72"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D9496" w14:textId="77777777" w:rsidR="00E308B2" w:rsidRDefault="00E308B2" w:rsidP="00AC5BAF">
            <w:pPr>
              <w:pStyle w:val="TAL"/>
            </w:pPr>
            <w:r>
              <w:t>S2-2406400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A09C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69FA3" w14:textId="77777777" w:rsidR="00E308B2" w:rsidRDefault="00E308B2" w:rsidP="00AC5BAF">
            <w:pPr>
              <w:pStyle w:val="TAL"/>
            </w:pPr>
            <w:r>
              <w:t>KI#3: Initial conclusion of KI#3 on enhancement for leveraging PDU Set QoS information for DSCP marking.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729D2"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C55E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929A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FF39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0AE5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DFCC8" w14:textId="77777777" w:rsidR="00E308B2" w:rsidRDefault="00E308B2" w:rsidP="00AC5BAF">
            <w:pPr>
              <w:pStyle w:val="TAL"/>
            </w:pPr>
          </w:p>
        </w:tc>
      </w:tr>
      <w:tr w:rsidR="00E308B2" w14:paraId="28D5FF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7A9A8"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45205" w14:textId="77777777" w:rsidR="00E308B2" w:rsidRDefault="00E308B2" w:rsidP="00AC5BAF">
            <w:pPr>
              <w:pStyle w:val="TAL"/>
            </w:pPr>
            <w:r>
              <w:t>S2-2406401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B684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D2DB0" w14:textId="77777777" w:rsidR="00E308B2" w:rsidRDefault="00E308B2" w:rsidP="00AC5BAF">
            <w:pPr>
              <w:pStyle w:val="TAL"/>
            </w:pPr>
            <w:r>
              <w:t>KI#4: Initial conclusion of KI#4 on traffic identification and QoS Flow mapping for mixed 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E7900"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4DA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D6BE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08B7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3A10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4CAD3" w14:textId="77777777" w:rsidR="00E308B2" w:rsidRDefault="00E308B2" w:rsidP="00AC5BAF">
            <w:pPr>
              <w:pStyle w:val="TAL"/>
            </w:pPr>
          </w:p>
        </w:tc>
      </w:tr>
      <w:tr w:rsidR="00E308B2" w14:paraId="0CD1A06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ADC82"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A37D9" w14:textId="77777777" w:rsidR="00E308B2" w:rsidRDefault="00E308B2" w:rsidP="00AC5BAF">
            <w:pPr>
              <w:pStyle w:val="TAL"/>
            </w:pPr>
            <w:r>
              <w:t>S2-2406402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D6AC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54FBF" w14:textId="77777777" w:rsidR="00E308B2" w:rsidRDefault="00E308B2" w:rsidP="00AC5BAF">
            <w:pPr>
              <w:pStyle w:val="TAL"/>
            </w:pPr>
            <w:r>
              <w:t>KI#5: Initial conclusion of KI#5 on QoS Handling when Traffic Characteristics Change Dynamically.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11FD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0341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AD874"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EB74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9F02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F5F23" w14:textId="77777777" w:rsidR="00E308B2" w:rsidRDefault="00E308B2" w:rsidP="00AC5BAF">
            <w:pPr>
              <w:pStyle w:val="TAL"/>
            </w:pPr>
          </w:p>
        </w:tc>
      </w:tr>
      <w:tr w:rsidR="00E308B2" w14:paraId="6AA68B6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43FDA"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26841" w14:textId="77777777" w:rsidR="00E308B2" w:rsidRDefault="00E308B2" w:rsidP="00AC5BAF">
            <w:pPr>
              <w:pStyle w:val="TAL"/>
            </w:pPr>
            <w:r>
              <w:t>S2-2406403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6928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11EB0" w14:textId="77777777" w:rsidR="00E308B2" w:rsidRDefault="00E308B2" w:rsidP="00AC5BAF">
            <w:pPr>
              <w:pStyle w:val="TAL"/>
            </w:pPr>
            <w:r>
              <w:t>KI#9: Initial conclusion of KI#9 on enhancement for XR related network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31C41"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FCD0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9FA4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298F5" w14:textId="77777777" w:rsidR="00E308B2" w:rsidRDefault="00E308B2" w:rsidP="00AC5BAF">
            <w:pPr>
              <w:pStyle w:val="TAL"/>
            </w:pPr>
            <w:r>
              <w:t>Revised in parallel session to S2-2406933.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2C6D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23BA1" w14:textId="77777777" w:rsidR="00E308B2" w:rsidRDefault="00E308B2" w:rsidP="00AC5BAF">
            <w:pPr>
              <w:pStyle w:val="TAL"/>
            </w:pPr>
            <w:r>
              <w:t>S2-2406933</w:t>
            </w:r>
          </w:p>
        </w:tc>
      </w:tr>
      <w:tr w:rsidR="00E308B2" w14:paraId="7B862F2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F7259" w14:textId="77777777" w:rsidR="00E308B2" w:rsidRDefault="00E308B2" w:rsidP="00AC5BAF">
            <w:pPr>
              <w:pStyle w:val="TAL"/>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27815" w14:textId="77777777" w:rsidR="00E308B2" w:rsidRDefault="00E308B2" w:rsidP="00AC5BAF">
            <w:pPr>
              <w:pStyle w:val="TAL"/>
            </w:pPr>
            <w:r>
              <w:t>S2-2406404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57681"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FE12C" w14:textId="77777777" w:rsidR="00E308B2" w:rsidRDefault="00E308B2" w:rsidP="00AC5BAF">
            <w:pPr>
              <w:pStyle w:val="TAL"/>
            </w:pPr>
            <w:r>
              <w:t>LS reply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E1233"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D17B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4154E"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25045" w14:textId="77777777" w:rsidR="00E308B2" w:rsidRDefault="00E308B2" w:rsidP="00AC5BAF">
            <w:pPr>
              <w:pStyle w:val="TAL"/>
            </w:pPr>
            <w:r>
              <w:t>Response to S2-2405857.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E0F2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82BD3" w14:textId="77777777" w:rsidR="00E308B2" w:rsidRDefault="00E308B2" w:rsidP="00AC5BAF">
            <w:pPr>
              <w:pStyle w:val="TAL"/>
            </w:pPr>
          </w:p>
        </w:tc>
      </w:tr>
      <w:tr w:rsidR="00E308B2" w14:paraId="7EF915E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AC7AC" w14:textId="77777777" w:rsidR="00E308B2" w:rsidRDefault="00E308B2" w:rsidP="00AC5BAF">
            <w:pPr>
              <w:pStyle w:val="TAL"/>
              <w:rPr>
                <w:sz w:val="24"/>
                <w:szCs w:val="24"/>
              </w:rPr>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B04CD" w14:textId="77777777" w:rsidR="00E308B2" w:rsidRDefault="00E308B2" w:rsidP="00AC5BAF">
            <w:pPr>
              <w:pStyle w:val="TAL"/>
            </w:pPr>
            <w:r>
              <w:t>S2-2406405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3F4D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53ADE" w14:textId="77777777" w:rsidR="00E308B2" w:rsidRDefault="00E308B2" w:rsidP="00AC5BAF">
            <w:pPr>
              <w:pStyle w:val="TAL"/>
            </w:pPr>
            <w:r>
              <w:t>KI #2 and 3, New solution for Topology 2: fixed type of UE reader for Ambient IoT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0312A" w14:textId="77777777" w:rsidR="00E308B2" w:rsidRDefault="00E308B2" w:rsidP="00AC5BAF">
            <w:pPr>
              <w:pStyle w:val="TAL"/>
            </w:pPr>
            <w:r>
              <w:t>China Mobile,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ADBE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3A109"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5A7DF" w14:textId="77777777" w:rsidR="00E308B2" w:rsidRDefault="00E308B2" w:rsidP="00AC5BAF">
            <w:pPr>
              <w:pStyle w:val="TAL"/>
            </w:pPr>
            <w:r>
              <w:t>Revised in parallel session to S2-2407005.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5C21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2FEE3" w14:textId="77777777" w:rsidR="00E308B2" w:rsidRDefault="00E308B2" w:rsidP="00AC5BAF">
            <w:pPr>
              <w:pStyle w:val="TAL"/>
            </w:pPr>
            <w:r>
              <w:t>S2-2407005</w:t>
            </w:r>
          </w:p>
        </w:tc>
      </w:tr>
      <w:tr w:rsidR="00E308B2" w14:paraId="38B098B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AAED7"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23942" w14:textId="77777777" w:rsidR="00E308B2" w:rsidRDefault="00E308B2" w:rsidP="00AC5BAF">
            <w:pPr>
              <w:pStyle w:val="TAL"/>
            </w:pPr>
            <w:r>
              <w:t>S2-2406406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B79F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1A14F" w14:textId="77777777" w:rsidR="00E308B2" w:rsidRDefault="00E308B2" w:rsidP="00AC5BAF">
            <w:pPr>
              <w:pStyle w:val="TAL"/>
            </w:pPr>
            <w:r>
              <w:t>KI#6: Conclusion update for standalone IMS DC.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64B96"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E84F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F0E62"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7909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35D5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04340" w14:textId="77777777" w:rsidR="00E308B2" w:rsidRDefault="00E308B2" w:rsidP="00AC5BAF">
            <w:pPr>
              <w:pStyle w:val="TAL"/>
            </w:pPr>
          </w:p>
        </w:tc>
      </w:tr>
      <w:tr w:rsidR="00E308B2" w14:paraId="38A88CE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03DC2"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E3708" w14:textId="77777777" w:rsidR="00E308B2" w:rsidRDefault="00E308B2" w:rsidP="00AC5BAF">
            <w:pPr>
              <w:pStyle w:val="TAL"/>
            </w:pPr>
            <w:r>
              <w:t>S2-2406407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21BE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53945" w14:textId="77777777" w:rsidR="00E308B2" w:rsidRDefault="00E308B2" w:rsidP="00AC5BAF">
            <w:pPr>
              <w:pStyle w:val="TAL"/>
            </w:pPr>
            <w:r>
              <w:t>LS reply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2E96D"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1E0E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CC8E3"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3B2A9" w14:textId="77777777" w:rsidR="00E308B2" w:rsidRDefault="00E308B2" w:rsidP="00AC5BAF">
            <w:pPr>
              <w:pStyle w:val="TAL"/>
            </w:pPr>
            <w:r>
              <w:t>Response to S2-2405857.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9E38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A5555" w14:textId="77777777" w:rsidR="00E308B2" w:rsidRDefault="00E308B2" w:rsidP="00AC5BAF">
            <w:pPr>
              <w:pStyle w:val="TAL"/>
            </w:pPr>
          </w:p>
        </w:tc>
      </w:tr>
      <w:tr w:rsidR="00E308B2" w14:paraId="0E5E84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31AEB"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C7367" w14:textId="77777777" w:rsidR="00E308B2" w:rsidRDefault="00E308B2" w:rsidP="00AC5BAF">
            <w:pPr>
              <w:pStyle w:val="TAL"/>
            </w:pPr>
            <w:r>
              <w:t>S2-2406408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3FB9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72958" w14:textId="77777777" w:rsidR="00E308B2" w:rsidRDefault="00E308B2" w:rsidP="00AC5BAF">
            <w:pPr>
              <w:pStyle w:val="TAL"/>
            </w:pPr>
            <w:r>
              <w:t>Updates to Solution #1.3.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9E0E0"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4B06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12CE3"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3D64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F7AF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E3406" w14:textId="77777777" w:rsidR="00E308B2" w:rsidRDefault="00E308B2" w:rsidP="00AC5BAF">
            <w:pPr>
              <w:pStyle w:val="TAL"/>
            </w:pPr>
          </w:p>
        </w:tc>
      </w:tr>
      <w:tr w:rsidR="00E308B2" w14:paraId="401CBDD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17C73"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03A44" w14:textId="77777777" w:rsidR="00E308B2" w:rsidRDefault="00E308B2" w:rsidP="00AC5BAF">
            <w:pPr>
              <w:pStyle w:val="TAL"/>
            </w:pPr>
            <w:r>
              <w:t>S2-2406409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8318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0ADF4" w14:textId="77777777" w:rsidR="00E308B2" w:rsidRDefault="00E308B2" w:rsidP="00AC5BAF">
            <w:pPr>
              <w:pStyle w:val="TAL"/>
            </w:pPr>
            <w:r>
              <w:t>Evaluation and conclusions for KI#1.4.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E6666"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B268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2E4B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CECC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3DC2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2239A" w14:textId="77777777" w:rsidR="00E308B2" w:rsidRDefault="00E308B2" w:rsidP="00AC5BAF">
            <w:pPr>
              <w:pStyle w:val="TAL"/>
            </w:pPr>
          </w:p>
        </w:tc>
      </w:tr>
      <w:tr w:rsidR="00E308B2" w14:paraId="5F26281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AA51D"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D0721" w14:textId="77777777" w:rsidR="00E308B2" w:rsidRDefault="00E308B2" w:rsidP="00AC5BAF">
            <w:pPr>
              <w:pStyle w:val="TAL"/>
            </w:pPr>
            <w:r>
              <w:t>S2-2406410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73C4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14277" w14:textId="77777777" w:rsidR="00E308B2" w:rsidRDefault="00E308B2" w:rsidP="00AC5BAF">
            <w:pPr>
              <w:pStyle w:val="TAL"/>
            </w:pPr>
            <w:r>
              <w:t>Conclusions for KI#1.1.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FD008"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CA60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A8D0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0EC4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55C8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C5142" w14:textId="77777777" w:rsidR="00E308B2" w:rsidRDefault="00E308B2" w:rsidP="00AC5BAF">
            <w:pPr>
              <w:pStyle w:val="TAL"/>
            </w:pPr>
          </w:p>
        </w:tc>
      </w:tr>
      <w:tr w:rsidR="00E308B2" w14:paraId="38962EB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DEA41"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093E8" w14:textId="77777777" w:rsidR="00E308B2" w:rsidRDefault="00E308B2" w:rsidP="00AC5BAF">
            <w:pPr>
              <w:pStyle w:val="TAL"/>
            </w:pPr>
            <w:r>
              <w:t>S2-2406411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7126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9110C" w14:textId="77777777" w:rsidR="00E308B2" w:rsidRDefault="00E308B2" w:rsidP="00AC5BAF">
            <w:pPr>
              <w:pStyle w:val="TAL"/>
            </w:pPr>
            <w:r>
              <w:t>Support for DualSteer devices not supporting simultaneous data transmission over two 3GPP accesses.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FABDC"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1011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3DE6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79917" w14:textId="77777777" w:rsidR="00E308B2" w:rsidRDefault="00E308B2" w:rsidP="00AC5BAF">
            <w:pPr>
              <w:pStyle w:val="TAL"/>
            </w:pPr>
            <w:r>
              <w:t>Revision of S2-2404575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8DD6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1736E" w14:textId="77777777" w:rsidR="00E308B2" w:rsidRDefault="00E308B2" w:rsidP="00AC5BAF">
            <w:pPr>
              <w:pStyle w:val="TAL"/>
            </w:pPr>
          </w:p>
        </w:tc>
      </w:tr>
      <w:tr w:rsidR="00E308B2" w14:paraId="56E80E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AB73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45EB4" w14:textId="77777777" w:rsidR="00E308B2" w:rsidRDefault="00E308B2" w:rsidP="00AC5BAF">
            <w:pPr>
              <w:pStyle w:val="TAL"/>
            </w:pPr>
            <w:r>
              <w:t>S2-2406412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1D41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15E41" w14:textId="77777777" w:rsidR="00E308B2" w:rsidRDefault="00E308B2" w:rsidP="00AC5BAF">
            <w:pPr>
              <w:pStyle w:val="TAL"/>
            </w:pPr>
            <w:r>
              <w:t>Solution for upgrading a single access PDU Session to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9A16E"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2CD2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63DD9"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F6308" w14:textId="77777777" w:rsidR="00E308B2" w:rsidRDefault="00E308B2" w:rsidP="00AC5BAF">
            <w:pPr>
              <w:pStyle w:val="TAL"/>
            </w:pPr>
            <w:r>
              <w:t>Revision of S2-2404576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7026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3CA63" w14:textId="77777777" w:rsidR="00E308B2" w:rsidRDefault="00E308B2" w:rsidP="00AC5BAF">
            <w:pPr>
              <w:pStyle w:val="TAL"/>
            </w:pPr>
          </w:p>
        </w:tc>
      </w:tr>
      <w:tr w:rsidR="00E308B2" w14:paraId="39D81B6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CE2AF"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111FC" w14:textId="77777777" w:rsidR="00E308B2" w:rsidRDefault="00E308B2" w:rsidP="00AC5BAF">
            <w:pPr>
              <w:pStyle w:val="TAL"/>
            </w:pPr>
            <w:r>
              <w:t>S2-2406413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BFC8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3131E" w14:textId="77777777" w:rsidR="00E308B2" w:rsidRDefault="00E308B2" w:rsidP="00AC5BAF">
            <w:pPr>
              <w:pStyle w:val="TAL"/>
            </w:pPr>
            <w:r>
              <w:t>KI#2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14475"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C1F2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53061"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DDF1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3633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33A14" w14:textId="77777777" w:rsidR="00E308B2" w:rsidRDefault="00E308B2" w:rsidP="00AC5BAF">
            <w:pPr>
              <w:pStyle w:val="TAL"/>
            </w:pPr>
          </w:p>
        </w:tc>
      </w:tr>
      <w:tr w:rsidR="00E308B2" w14:paraId="2BF03AB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14911"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CDF8C" w14:textId="77777777" w:rsidR="00E308B2" w:rsidRDefault="00E308B2" w:rsidP="00AC5BAF">
            <w:pPr>
              <w:pStyle w:val="TAL"/>
            </w:pPr>
            <w:r>
              <w:t>S2-2406414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8FDE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1BDD1" w14:textId="77777777" w:rsidR="00E308B2" w:rsidRDefault="00E308B2" w:rsidP="00AC5BAF">
            <w:pPr>
              <w:pStyle w:val="TAL"/>
            </w:pPr>
            <w:r>
              <w:t>Address Open Issues and Update Procedure for Solution 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BE388" w14:textId="77777777" w:rsidR="00E308B2" w:rsidRDefault="00E308B2" w:rsidP="00AC5BAF">
            <w:pPr>
              <w:pStyle w:val="TAL"/>
            </w:pPr>
            <w:r>
              <w:t>China Telecom, NEC,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486D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6977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C84B8" w14:textId="77777777" w:rsidR="00E308B2" w:rsidRDefault="00E308B2" w:rsidP="00AC5BAF">
            <w:pPr>
              <w:pStyle w:val="TAL"/>
            </w:pPr>
            <w:r>
              <w:t>Revised in parallel session to S2-2406988, merging S2-2406756 and S2-2406418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C694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07C60" w14:textId="77777777" w:rsidR="00E308B2" w:rsidRDefault="00E308B2" w:rsidP="00AC5BAF">
            <w:pPr>
              <w:pStyle w:val="TAL"/>
            </w:pPr>
            <w:r>
              <w:t>S2-2406988</w:t>
            </w:r>
          </w:p>
        </w:tc>
      </w:tr>
      <w:tr w:rsidR="00E308B2" w14:paraId="5A5667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8DE56"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66602" w14:textId="77777777" w:rsidR="00E308B2" w:rsidRDefault="00E308B2" w:rsidP="00AC5BAF">
            <w:pPr>
              <w:pStyle w:val="TAL"/>
            </w:pPr>
            <w:r>
              <w:t>S2-2406415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4094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3FB19" w14:textId="77777777" w:rsidR="00E308B2" w:rsidRDefault="00E308B2" w:rsidP="00AC5BAF">
            <w:pPr>
              <w:pStyle w:val="TAL"/>
            </w:pPr>
            <w:r>
              <w:t>Addressing Open Issues for Solution 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4D66B"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2837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B2A3B"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FD3E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02C4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FECA6" w14:textId="77777777" w:rsidR="00E308B2" w:rsidRDefault="00E308B2" w:rsidP="00AC5BAF">
            <w:pPr>
              <w:pStyle w:val="TAL"/>
            </w:pPr>
          </w:p>
        </w:tc>
      </w:tr>
      <w:tr w:rsidR="00E308B2" w14:paraId="446105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A953D"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C1302" w14:textId="77777777" w:rsidR="00E308B2" w:rsidRDefault="00E308B2" w:rsidP="00AC5BAF">
            <w:pPr>
              <w:pStyle w:val="TAL"/>
            </w:pPr>
            <w:r>
              <w:t>S2-2406416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2295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9B585" w14:textId="77777777" w:rsidR="00E308B2" w:rsidRDefault="00E308B2" w:rsidP="00AC5BAF">
            <w:pPr>
              <w:pStyle w:val="TAL"/>
            </w:pPr>
            <w:r>
              <w:t>Solution for KI#1,2, Device Identification for 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575E7"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8D67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77761"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BA54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02A8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C2415" w14:textId="77777777" w:rsidR="00E308B2" w:rsidRDefault="00E308B2" w:rsidP="00AC5BAF">
            <w:pPr>
              <w:pStyle w:val="TAL"/>
            </w:pPr>
          </w:p>
        </w:tc>
      </w:tr>
      <w:tr w:rsidR="00E308B2" w14:paraId="223654C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B2C73"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5148B" w14:textId="77777777" w:rsidR="00E308B2" w:rsidRDefault="00E308B2" w:rsidP="00AC5BAF">
            <w:pPr>
              <w:pStyle w:val="TAL"/>
            </w:pPr>
            <w:r>
              <w:t>S2-2406417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1C70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D29AB" w14:textId="77777777" w:rsidR="00E308B2" w:rsidRDefault="00E308B2" w:rsidP="00AC5BAF">
            <w:pPr>
              <w:pStyle w:val="TAL"/>
            </w:pPr>
            <w:r>
              <w:t>Solution for KI#2, Subscription Management for Ambient IoTs.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45299"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18A6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67A1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594F3" w14:textId="77777777" w:rsidR="00E308B2" w:rsidRDefault="00E308B2" w:rsidP="00AC5BAF">
            <w:pPr>
              <w:pStyle w:val="TAL"/>
            </w:pPr>
            <w:r>
              <w:t>Revised in parallel session to S2-2407006.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FFFA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F6730" w14:textId="77777777" w:rsidR="00E308B2" w:rsidRDefault="00E308B2" w:rsidP="00AC5BAF">
            <w:pPr>
              <w:pStyle w:val="TAL"/>
            </w:pPr>
            <w:r>
              <w:t>S2-2407006</w:t>
            </w:r>
          </w:p>
        </w:tc>
      </w:tr>
      <w:tr w:rsidR="00E308B2" w14:paraId="2E901A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F6D47"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FF07D" w14:textId="77777777" w:rsidR="00E308B2" w:rsidRDefault="00E308B2" w:rsidP="00AC5BAF">
            <w:pPr>
              <w:pStyle w:val="TAL"/>
            </w:pPr>
            <w:r>
              <w:t>S2-2406418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9F85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961CB" w14:textId="77777777" w:rsidR="00E308B2" w:rsidRDefault="00E308B2" w:rsidP="00AC5BAF">
            <w:pPr>
              <w:pStyle w:val="TAL"/>
            </w:pPr>
            <w:r>
              <w:t>Update on Solution #10: Registration Procedure for Ambient IoT Devices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9A56E"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C2A0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529CE"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1A6D2" w14:textId="77777777" w:rsidR="00E308B2" w:rsidRDefault="00E308B2" w:rsidP="00AC5BAF">
            <w:pPr>
              <w:pStyle w:val="TAL"/>
            </w:pPr>
            <w:r>
              <w:t>Merged into S2-2406988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977D0"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6693D" w14:textId="77777777" w:rsidR="00E308B2" w:rsidRDefault="00E308B2" w:rsidP="00AC5BAF">
            <w:pPr>
              <w:pStyle w:val="TAL"/>
            </w:pPr>
          </w:p>
        </w:tc>
      </w:tr>
      <w:tr w:rsidR="00E308B2" w14:paraId="266A265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99727"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8B41F" w14:textId="77777777" w:rsidR="00E308B2" w:rsidRDefault="00E308B2" w:rsidP="00AC5BAF">
            <w:pPr>
              <w:pStyle w:val="TAL"/>
            </w:pPr>
            <w:r>
              <w:t>S2-2406419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2D3E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7A85F" w14:textId="77777777" w:rsidR="00E308B2" w:rsidRDefault="00E308B2" w:rsidP="00AC5BAF">
            <w:pPr>
              <w:pStyle w:val="TAL"/>
            </w:pPr>
            <w:r>
              <w:t>Solution for KI#3, new exposure services for management of Ambient IoTs.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3167B"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261F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4651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71DF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4605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00559" w14:textId="77777777" w:rsidR="00E308B2" w:rsidRDefault="00E308B2" w:rsidP="00AC5BAF">
            <w:pPr>
              <w:pStyle w:val="TAL"/>
            </w:pPr>
          </w:p>
        </w:tc>
      </w:tr>
      <w:tr w:rsidR="00E308B2" w14:paraId="3B31B94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D8696" w14:textId="77777777" w:rsidR="00E308B2" w:rsidRDefault="00E308B2" w:rsidP="00AC5BAF">
            <w:pPr>
              <w:pStyle w:val="TAL"/>
              <w:rPr>
                <w:sz w:val="24"/>
                <w:szCs w:val="24"/>
              </w:rPr>
            </w:pPr>
            <w:r>
              <w:lastRenderedPageBreak/>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0FE10" w14:textId="77777777" w:rsidR="00E308B2" w:rsidRDefault="00E308B2" w:rsidP="00AC5BAF">
            <w:pPr>
              <w:pStyle w:val="TAL"/>
            </w:pPr>
            <w:r>
              <w:t>S2-2406420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F6FE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58ED8" w14:textId="77777777" w:rsidR="00E308B2" w:rsidRDefault="00E308B2" w:rsidP="00AC5BAF">
            <w:pPr>
              <w:pStyle w:val="TAL"/>
            </w:pPr>
            <w:r>
              <w:t>Solution #2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5D3B5"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7750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2A407"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B89D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2F8A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9334B" w14:textId="77777777" w:rsidR="00E308B2" w:rsidRDefault="00E308B2" w:rsidP="00AC5BAF">
            <w:pPr>
              <w:pStyle w:val="TAL"/>
            </w:pPr>
          </w:p>
        </w:tc>
      </w:tr>
      <w:tr w:rsidR="00E308B2" w14:paraId="03464CE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DF4B7"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21076" w14:textId="77777777" w:rsidR="00E308B2" w:rsidRDefault="00E308B2" w:rsidP="00AC5BAF">
            <w:pPr>
              <w:pStyle w:val="TAL"/>
            </w:pPr>
            <w:r>
              <w:t>S2-2406421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E3BA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29B9B" w14:textId="77777777" w:rsidR="00E308B2" w:rsidRDefault="00E308B2" w:rsidP="00AC5BAF">
            <w:pPr>
              <w:pStyle w:val="TAL"/>
            </w:pPr>
            <w:r>
              <w:t>Solution for KI#3, Shared PDU Session to support Ambient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85669"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7D07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5224D"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198F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565D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1A2FB" w14:textId="77777777" w:rsidR="00E308B2" w:rsidRDefault="00E308B2" w:rsidP="00AC5BAF">
            <w:pPr>
              <w:pStyle w:val="TAL"/>
            </w:pPr>
          </w:p>
        </w:tc>
      </w:tr>
      <w:tr w:rsidR="00E308B2" w14:paraId="0801F32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10BF7"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4D89A" w14:textId="77777777" w:rsidR="00E308B2" w:rsidRDefault="00E308B2" w:rsidP="00AC5BAF">
            <w:pPr>
              <w:pStyle w:val="TAL"/>
            </w:pPr>
            <w:r>
              <w:t>S2-2406422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65C9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A1199" w14:textId="77777777" w:rsidR="00E308B2" w:rsidRDefault="00E308B2" w:rsidP="00AC5BAF">
            <w:pPr>
              <w:pStyle w:val="TAL"/>
            </w:pPr>
            <w:r>
              <w:t>Solution for KI#3, UE-assisted Data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1FC23"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2B79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9CC69"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3A69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B0CE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9F0A6" w14:textId="77777777" w:rsidR="00E308B2" w:rsidRDefault="00E308B2" w:rsidP="00AC5BAF">
            <w:pPr>
              <w:pStyle w:val="TAL"/>
            </w:pPr>
          </w:p>
        </w:tc>
      </w:tr>
      <w:tr w:rsidR="00E308B2" w14:paraId="39D654D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96699" w14:textId="77777777" w:rsidR="00E308B2" w:rsidRDefault="00E308B2" w:rsidP="00AC5BAF">
            <w:pPr>
              <w:pStyle w:val="TAL"/>
              <w:rPr>
                <w:sz w:val="24"/>
                <w:szCs w:val="24"/>
              </w:rPr>
            </w:pPr>
            <w:r>
              <w:t>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1D01A" w14:textId="77777777" w:rsidR="00E308B2" w:rsidRDefault="00E308B2" w:rsidP="00AC5BAF">
            <w:pPr>
              <w:pStyle w:val="TAL"/>
            </w:pPr>
            <w:r>
              <w:t>S2-2406423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94B1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27C6F" w14:textId="77777777" w:rsidR="00E308B2" w:rsidRDefault="00E308B2" w:rsidP="00AC5BAF">
            <w:pPr>
              <w:pStyle w:val="TAL"/>
            </w:pPr>
            <w:r>
              <w:t>23.501 CR5380R5 (Rel-19, 'B'): Subscription-based routing to a particular core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C8877" w14:textId="77777777" w:rsidR="00E308B2" w:rsidRDefault="00E308B2" w:rsidP="00AC5BAF">
            <w:pPr>
              <w:pStyle w:val="TAL"/>
            </w:pPr>
            <w:r>
              <w:t>Nokia [, Vodafone, Samsung, Ericsson, Deutsche Telekom, Huawei,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C046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21F6A"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BF53B" w14:textId="77777777" w:rsidR="00E308B2" w:rsidRDefault="00E308B2" w:rsidP="00AC5BAF">
            <w:pPr>
              <w:pStyle w:val="TAL"/>
            </w:pPr>
            <w:r>
              <w:t>Revision of S2-2405802 from SA WG2#162. Revised in parallel session to S2-2407030.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BBC7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9E796" w14:textId="77777777" w:rsidR="00E308B2" w:rsidRDefault="00E308B2" w:rsidP="00AC5BAF">
            <w:pPr>
              <w:pStyle w:val="TAL"/>
            </w:pPr>
            <w:r>
              <w:t>S2-2407030</w:t>
            </w:r>
          </w:p>
        </w:tc>
      </w:tr>
      <w:tr w:rsidR="00E308B2" w14:paraId="2CBF909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16C6F"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9BE3B" w14:textId="77777777" w:rsidR="00E308B2" w:rsidRDefault="00E308B2" w:rsidP="00AC5BAF">
            <w:pPr>
              <w:pStyle w:val="TAL"/>
            </w:pPr>
            <w:r>
              <w:t>S2-2406424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3CA7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AA913" w14:textId="77777777" w:rsidR="00E308B2" w:rsidRDefault="00E308B2" w:rsidP="00AC5BAF">
            <w:pPr>
              <w:pStyle w:val="TAL"/>
            </w:pPr>
            <w:r>
              <w:t>TR 23.700-70 KI#3: Evaluation &amp; Conclusion for leveraging PDU Set QoS information for DSCP marking over N3/N9 in the transport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4E4B8"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71DC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DC784"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BC83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D388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E7C9E" w14:textId="77777777" w:rsidR="00E308B2" w:rsidRDefault="00E308B2" w:rsidP="00AC5BAF">
            <w:pPr>
              <w:pStyle w:val="TAL"/>
            </w:pPr>
          </w:p>
        </w:tc>
      </w:tr>
      <w:tr w:rsidR="00E308B2" w14:paraId="355044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BC15C"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5B698" w14:textId="77777777" w:rsidR="00E308B2" w:rsidRDefault="00E308B2" w:rsidP="00AC5BAF">
            <w:pPr>
              <w:pStyle w:val="TAL"/>
            </w:pPr>
            <w:r>
              <w:t>S2-2406425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ACCB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B9C96" w14:textId="77777777" w:rsidR="00E308B2" w:rsidRDefault="00E308B2" w:rsidP="00AC5BAF">
            <w:pPr>
              <w:pStyle w:val="TAL"/>
            </w:pPr>
            <w:r>
              <w:t>Solution #7 update for Device Authentication to support Ambient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2EAC1"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4B3C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2701A"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36AF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A5CB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2D489" w14:textId="77777777" w:rsidR="00E308B2" w:rsidRDefault="00E308B2" w:rsidP="00AC5BAF">
            <w:pPr>
              <w:pStyle w:val="TAL"/>
            </w:pPr>
          </w:p>
        </w:tc>
      </w:tr>
      <w:tr w:rsidR="00E308B2" w14:paraId="069CBCB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7BCE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66F04" w14:textId="77777777" w:rsidR="00E308B2" w:rsidRDefault="00E308B2" w:rsidP="00AC5BAF">
            <w:pPr>
              <w:pStyle w:val="TAL"/>
            </w:pPr>
            <w:r>
              <w:t>S2-2406426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DAD6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2A7DB" w14:textId="77777777" w:rsidR="00E308B2" w:rsidRDefault="00E308B2" w:rsidP="00AC5BAF">
            <w:pPr>
              <w:pStyle w:val="TAL"/>
            </w:pPr>
            <w:r>
              <w:t>Architectural Assumptions and Requirements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E4910"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5AF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4106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6D78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6224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E5417" w14:textId="77777777" w:rsidR="00E308B2" w:rsidRDefault="00E308B2" w:rsidP="00AC5BAF">
            <w:pPr>
              <w:pStyle w:val="TAL"/>
            </w:pPr>
          </w:p>
        </w:tc>
      </w:tr>
      <w:tr w:rsidR="00E308B2" w14:paraId="2851EA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08176"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36290" w14:textId="77777777" w:rsidR="00E308B2" w:rsidRDefault="00E308B2" w:rsidP="00AC5BAF">
            <w:pPr>
              <w:pStyle w:val="TAL"/>
            </w:pPr>
            <w:r>
              <w:t>S2-2406427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8E7D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3A995" w14:textId="77777777" w:rsidR="00E308B2" w:rsidRDefault="00E308B2" w:rsidP="00AC5BAF">
            <w:pPr>
              <w:pStyle w:val="TAL"/>
            </w:pPr>
            <w:r>
              <w:t>Terms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D779E"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2D4F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10F8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C807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8017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DBFBF" w14:textId="77777777" w:rsidR="00E308B2" w:rsidRDefault="00E308B2" w:rsidP="00AC5BAF">
            <w:pPr>
              <w:pStyle w:val="TAL"/>
            </w:pPr>
          </w:p>
        </w:tc>
      </w:tr>
      <w:tr w:rsidR="00E308B2" w14:paraId="215659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E36D1"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9CE30" w14:textId="77777777" w:rsidR="00E308B2" w:rsidRDefault="00E308B2" w:rsidP="00AC5BAF">
            <w:pPr>
              <w:pStyle w:val="TAL"/>
            </w:pPr>
            <w:r>
              <w:t>S2-2406428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7CE3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01350" w14:textId="77777777" w:rsidR="00E308B2" w:rsidRDefault="00E308B2" w:rsidP="00AC5BAF">
            <w:pPr>
              <w:pStyle w:val="TAL"/>
            </w:pPr>
            <w:r>
              <w:t>Solution #1.19 Update for MA PDU Session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1C865"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1867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11AF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3458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E10F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CFEC4" w14:textId="77777777" w:rsidR="00E308B2" w:rsidRDefault="00E308B2" w:rsidP="00AC5BAF">
            <w:pPr>
              <w:pStyle w:val="TAL"/>
            </w:pPr>
          </w:p>
        </w:tc>
      </w:tr>
      <w:tr w:rsidR="00E308B2" w14:paraId="31FF55A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75B56"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79A2D" w14:textId="77777777" w:rsidR="00E308B2" w:rsidRDefault="00E308B2" w:rsidP="00AC5BAF">
            <w:pPr>
              <w:pStyle w:val="TAL"/>
            </w:pPr>
            <w:r>
              <w:t>S2-2406429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2A96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ACF2F" w14:textId="77777777" w:rsidR="00E308B2" w:rsidRDefault="00E308B2" w:rsidP="00AC5BAF">
            <w:pPr>
              <w:pStyle w:val="TAL"/>
            </w:pPr>
            <w:r>
              <w:t>Conclusion update for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AF8F7"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E131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F40D4"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6FF4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CF13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F507A" w14:textId="77777777" w:rsidR="00E308B2" w:rsidRDefault="00E308B2" w:rsidP="00AC5BAF">
            <w:pPr>
              <w:pStyle w:val="TAL"/>
            </w:pPr>
          </w:p>
        </w:tc>
      </w:tr>
      <w:tr w:rsidR="00E308B2" w14:paraId="5FB49EA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6A34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2443D" w14:textId="77777777" w:rsidR="00E308B2" w:rsidRDefault="00E308B2" w:rsidP="00AC5BAF">
            <w:pPr>
              <w:pStyle w:val="TAL"/>
            </w:pPr>
            <w:r>
              <w:t>S2-2406430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0BE8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98614" w14:textId="77777777" w:rsidR="00E308B2" w:rsidRDefault="00E308B2" w:rsidP="00AC5BAF">
            <w:pPr>
              <w:pStyle w:val="TAL"/>
            </w:pPr>
            <w:r>
              <w:t>Solution #1.19 Update for Registration Procedure.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9629E"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9077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01F52"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E646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DC40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69590" w14:textId="77777777" w:rsidR="00E308B2" w:rsidRDefault="00E308B2" w:rsidP="00AC5BAF">
            <w:pPr>
              <w:pStyle w:val="TAL"/>
            </w:pPr>
          </w:p>
        </w:tc>
      </w:tr>
      <w:tr w:rsidR="00E308B2" w14:paraId="79144D7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7A212"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15CDE" w14:textId="77777777" w:rsidR="00E308B2" w:rsidRDefault="00E308B2" w:rsidP="00AC5BAF">
            <w:pPr>
              <w:pStyle w:val="TAL"/>
            </w:pPr>
            <w:r>
              <w:t>S2-2406431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4595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403EB" w14:textId="77777777" w:rsidR="00E308B2" w:rsidRDefault="00E308B2" w:rsidP="00AC5BAF">
            <w:pPr>
              <w:pStyle w:val="TAL"/>
            </w:pPr>
            <w:r>
              <w:t>Solution #1.18 update for DualSteer subscription data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739BE"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F130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9C7AF"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E841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EB94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6BED9" w14:textId="77777777" w:rsidR="00E308B2" w:rsidRDefault="00E308B2" w:rsidP="00AC5BAF">
            <w:pPr>
              <w:pStyle w:val="TAL"/>
            </w:pPr>
          </w:p>
        </w:tc>
      </w:tr>
      <w:tr w:rsidR="00E308B2" w14:paraId="4FE56BD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BD440"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A59D0" w14:textId="77777777" w:rsidR="00E308B2" w:rsidRDefault="00E308B2" w:rsidP="00AC5BAF">
            <w:pPr>
              <w:pStyle w:val="TAL"/>
            </w:pPr>
            <w:r>
              <w:t>S2-2406432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4741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6E6BB" w14:textId="77777777" w:rsidR="00E308B2" w:rsidRDefault="00E308B2" w:rsidP="00AC5BAF">
            <w:pPr>
              <w:pStyle w:val="TAL"/>
            </w:pPr>
            <w:r>
              <w:t>Solution #31 update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E733E"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7ED2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21D5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CEF4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4014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2117B" w14:textId="77777777" w:rsidR="00E308B2" w:rsidRDefault="00E308B2" w:rsidP="00AC5BAF">
            <w:pPr>
              <w:pStyle w:val="TAL"/>
            </w:pPr>
          </w:p>
        </w:tc>
      </w:tr>
      <w:tr w:rsidR="00E308B2" w14:paraId="0B8B27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79809"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06531" w14:textId="77777777" w:rsidR="00E308B2" w:rsidRDefault="00E308B2" w:rsidP="00AC5BAF">
            <w:pPr>
              <w:pStyle w:val="TAL"/>
            </w:pPr>
            <w:r>
              <w:t>S2-2406433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6CD1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5A47F" w14:textId="77777777" w:rsidR="00E308B2" w:rsidRDefault="00E308B2" w:rsidP="00AC5BAF">
            <w:pPr>
              <w:pStyle w:val="TAL"/>
            </w:pPr>
            <w:r>
              <w:t>KI#8: Conclusion for Avatar communication.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47321"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18E6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10852"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8F1C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03DC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ED701" w14:textId="77777777" w:rsidR="00E308B2" w:rsidRDefault="00E308B2" w:rsidP="00AC5BAF">
            <w:pPr>
              <w:pStyle w:val="TAL"/>
            </w:pPr>
          </w:p>
        </w:tc>
      </w:tr>
      <w:tr w:rsidR="00E308B2" w14:paraId="77D3A0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255D5"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3CA55" w14:textId="77777777" w:rsidR="00E308B2" w:rsidRDefault="00E308B2" w:rsidP="00AC5BAF">
            <w:pPr>
              <w:pStyle w:val="TAL"/>
            </w:pPr>
            <w:r>
              <w:t>S2-2406434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605C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7A603" w14:textId="77777777" w:rsidR="00E308B2" w:rsidRDefault="00E308B2" w:rsidP="00AC5BAF">
            <w:pPr>
              <w:pStyle w:val="TAL"/>
            </w:pPr>
            <w:r>
              <w:t>Update on Solution #17 on the handling of encrypted 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8A651"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15A7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8C71F"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BD112" w14:textId="77777777" w:rsidR="00E308B2" w:rsidRDefault="00E308B2" w:rsidP="00AC5BAF">
            <w:pPr>
              <w:pStyle w:val="TAL"/>
            </w:pPr>
            <w:r>
              <w:t>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06D18"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5E51E" w14:textId="77777777" w:rsidR="00E308B2" w:rsidRDefault="00E308B2" w:rsidP="00AC5BAF">
            <w:pPr>
              <w:pStyle w:val="TAL"/>
            </w:pPr>
          </w:p>
        </w:tc>
      </w:tr>
      <w:tr w:rsidR="00E308B2" w14:paraId="2512E7D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30152"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65553" w14:textId="77777777" w:rsidR="00E308B2" w:rsidRDefault="00E308B2" w:rsidP="00AC5BAF">
            <w:pPr>
              <w:pStyle w:val="TAL"/>
            </w:pPr>
            <w:r>
              <w:t>S2-2406435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3FCE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A537B" w14:textId="77777777" w:rsidR="00E308B2" w:rsidRDefault="00E308B2" w:rsidP="00AC5BAF">
            <w:pPr>
              <w:pStyle w:val="TAL"/>
            </w:pPr>
            <w:r>
              <w:t>KI#1: Conclusion update based on NWM 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1718B"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DD5D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23635"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66E9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C65F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FFABC" w14:textId="77777777" w:rsidR="00E308B2" w:rsidRDefault="00E308B2" w:rsidP="00AC5BAF">
            <w:pPr>
              <w:pStyle w:val="TAL"/>
            </w:pPr>
          </w:p>
        </w:tc>
      </w:tr>
      <w:tr w:rsidR="00E308B2" w14:paraId="6A1A2EE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62D3A"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1F465" w14:textId="77777777" w:rsidR="00E308B2" w:rsidRDefault="00E308B2" w:rsidP="00AC5BAF">
            <w:pPr>
              <w:pStyle w:val="TAL"/>
            </w:pPr>
            <w:r>
              <w:t>S2-2406436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996D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D83C3" w14:textId="77777777" w:rsidR="00E308B2" w:rsidRDefault="00E308B2" w:rsidP="00AC5BAF">
            <w:pPr>
              <w:pStyle w:val="TAL"/>
            </w:pPr>
            <w:r>
              <w:t>KI#2: Conclusion update based on NWM 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4A3C3"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B341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A8F20"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1BBFC" w14:textId="77777777" w:rsidR="00E308B2" w:rsidRDefault="00E308B2" w:rsidP="00AC5BAF">
            <w:pPr>
              <w:pStyle w:val="TAL"/>
            </w:pPr>
            <w:r>
              <w:t>Revised in parallel session to S2-2406924.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561A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10D5A" w14:textId="77777777" w:rsidR="00E308B2" w:rsidRDefault="00E308B2" w:rsidP="00AC5BAF">
            <w:pPr>
              <w:pStyle w:val="TAL"/>
            </w:pPr>
            <w:r>
              <w:t>S2-2406924</w:t>
            </w:r>
          </w:p>
        </w:tc>
      </w:tr>
      <w:tr w:rsidR="00E308B2" w14:paraId="570787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73668" w14:textId="77777777" w:rsidR="00E308B2" w:rsidRDefault="00E308B2" w:rsidP="00AC5BAF">
            <w:pPr>
              <w:pStyle w:val="TAL"/>
            </w:pPr>
            <w:r>
              <w:lastRenderedPageBreak/>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EF45F" w14:textId="77777777" w:rsidR="00E308B2" w:rsidRDefault="00E308B2" w:rsidP="00AC5BAF">
            <w:pPr>
              <w:pStyle w:val="TAL"/>
            </w:pPr>
            <w:r>
              <w:t>S2-2406437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1AA0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43C90"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42360"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DE32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041BC"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698CC" w14:textId="77777777" w:rsidR="00E308B2" w:rsidRDefault="00E308B2" w:rsidP="00AC5BAF">
            <w:pPr>
              <w:pStyle w:val="TAL"/>
            </w:pPr>
            <w:r>
              <w:t>Revised in parallel session to S2-2406925.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0993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36572" w14:textId="77777777" w:rsidR="00E308B2" w:rsidRDefault="00E308B2" w:rsidP="00AC5BAF">
            <w:pPr>
              <w:pStyle w:val="TAL"/>
            </w:pPr>
            <w:r>
              <w:t>S2-2406925</w:t>
            </w:r>
          </w:p>
        </w:tc>
      </w:tr>
      <w:tr w:rsidR="00E308B2" w14:paraId="317498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E7A59"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89F52" w14:textId="77777777" w:rsidR="00E308B2" w:rsidRDefault="00E308B2" w:rsidP="00AC5BAF">
            <w:pPr>
              <w:pStyle w:val="TAL"/>
            </w:pPr>
            <w:r>
              <w:t>S2-2406438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4D159"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024E3" w14:textId="77777777" w:rsidR="00E308B2" w:rsidRDefault="00E308B2" w:rsidP="00AC5BAF">
            <w:pPr>
              <w:pStyle w:val="TAL"/>
            </w:pPr>
            <w:r>
              <w:t>Cover sheet for presentation of TR 23.700-49 to TSG SA#104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40556"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D8B2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07258"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F7A9F" w14:textId="77777777" w:rsidR="00E308B2" w:rsidRDefault="00E308B2" w:rsidP="00AC5BAF">
            <w:pPr>
              <w:pStyle w:val="TAL"/>
            </w:pPr>
            <w:r>
              <w:t>For e-mail approval. r02 agreed. Revised to S2-2407378.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0321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EF186" w14:textId="77777777" w:rsidR="00E308B2" w:rsidRDefault="00E308B2" w:rsidP="00AC5BAF">
            <w:pPr>
              <w:pStyle w:val="TAL"/>
            </w:pPr>
            <w:r>
              <w:t>S2-2407378</w:t>
            </w:r>
          </w:p>
        </w:tc>
      </w:tr>
      <w:tr w:rsidR="00E308B2" w14:paraId="7361524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D1C29"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E4855" w14:textId="77777777" w:rsidR="00E308B2" w:rsidRDefault="00E308B2" w:rsidP="00AC5BAF">
            <w:pPr>
              <w:pStyle w:val="TAL"/>
            </w:pPr>
            <w:r>
              <w:t>S2-2406439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9ACE2" w14:textId="77777777" w:rsidR="00E308B2" w:rsidRDefault="00E308B2" w:rsidP="00AC5BAF">
            <w:pPr>
              <w:pStyle w:val="TAL"/>
            </w:pPr>
            <w: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A494C" w14:textId="77777777" w:rsidR="00E308B2" w:rsidRDefault="00E308B2" w:rsidP="00AC5BAF">
            <w:pPr>
              <w:pStyle w:val="TAL"/>
            </w:pPr>
            <w:r>
              <w:t>Revised SID on Enhancement of support for Edge Computing in 5G Core network phase 3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AB15E"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324F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CD119"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E719E" w14:textId="77777777" w:rsidR="00E308B2" w:rsidRDefault="00E308B2" w:rsidP="00AC5BAF">
            <w:pPr>
              <w:pStyle w:val="TAL"/>
            </w:pPr>
            <w:r>
              <w:t>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9837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4D6CD" w14:textId="77777777" w:rsidR="00E308B2" w:rsidRDefault="00E308B2" w:rsidP="00AC5BAF">
            <w:pPr>
              <w:pStyle w:val="TAL"/>
            </w:pPr>
          </w:p>
        </w:tc>
      </w:tr>
      <w:tr w:rsidR="00E308B2" w14:paraId="4852FDA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D9B5E"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E6CD7" w14:textId="77777777" w:rsidR="00E308B2" w:rsidRDefault="00E308B2" w:rsidP="00AC5BAF">
            <w:pPr>
              <w:pStyle w:val="TAL"/>
            </w:pPr>
            <w:r>
              <w:t>S2-2406440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27282"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FCF8C" w14:textId="77777777" w:rsidR="00E308B2" w:rsidRDefault="00E308B2" w:rsidP="00AC5BAF">
            <w:pPr>
              <w:pStyle w:val="TAL"/>
            </w:pPr>
            <w:r>
              <w:t>New WID on Enhancement of support for Edge Computing in 5G Core network -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A2465"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31E2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92B8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837C1" w14:textId="77777777" w:rsidR="00E308B2" w:rsidRDefault="00E308B2" w:rsidP="00AC5BAF">
            <w:pPr>
              <w:pStyle w:val="TAL"/>
              <w:rPr>
                <w:sz w:val="24"/>
                <w:szCs w:val="24"/>
              </w:rPr>
            </w:pPr>
            <w:r>
              <w:t>Revised to S2-2407289.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FD33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782D5" w14:textId="77777777" w:rsidR="00E308B2" w:rsidRDefault="00E308B2" w:rsidP="00AC5BAF">
            <w:pPr>
              <w:pStyle w:val="TAL"/>
            </w:pPr>
            <w:r>
              <w:t>S2-2407289</w:t>
            </w:r>
          </w:p>
        </w:tc>
      </w:tr>
      <w:tr w:rsidR="00E308B2" w14:paraId="133D52A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97BBC"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C9823" w14:textId="77777777" w:rsidR="00E308B2" w:rsidRDefault="00E308B2" w:rsidP="00AC5BAF">
            <w:pPr>
              <w:pStyle w:val="TAL"/>
            </w:pPr>
            <w:r>
              <w:t>S2-2406441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5636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488AB" w14:textId="77777777" w:rsidR="00E308B2" w:rsidRDefault="00E308B2" w:rsidP="00AC5BAF">
            <w:pPr>
              <w:pStyle w:val="TAL"/>
            </w:pPr>
            <w:r>
              <w:t>Solution #1.19 Update for resolving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BDED1"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FB17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8359D"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DACE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E6D0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9D3C1" w14:textId="77777777" w:rsidR="00E308B2" w:rsidRDefault="00E308B2" w:rsidP="00AC5BAF">
            <w:pPr>
              <w:pStyle w:val="TAL"/>
            </w:pPr>
          </w:p>
        </w:tc>
      </w:tr>
      <w:tr w:rsidR="00E308B2" w14:paraId="6DE6732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8ABB5"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00CD5" w14:textId="77777777" w:rsidR="00E308B2" w:rsidRDefault="00E308B2" w:rsidP="00AC5BAF">
            <w:pPr>
              <w:pStyle w:val="TAL"/>
            </w:pPr>
            <w:r>
              <w:t>S2-2406442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9053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92362" w14:textId="77777777" w:rsidR="00E308B2" w:rsidRDefault="00E308B2" w:rsidP="00AC5BAF">
            <w:pPr>
              <w:pStyle w:val="TAL"/>
            </w:pPr>
            <w:r>
              <w:t>Solution #16 update and conclusion for Key Issue #5.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F46BD"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975E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E314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580B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85D2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A6520" w14:textId="77777777" w:rsidR="00E308B2" w:rsidRDefault="00E308B2" w:rsidP="00AC5BAF">
            <w:pPr>
              <w:pStyle w:val="TAL"/>
            </w:pPr>
          </w:p>
        </w:tc>
      </w:tr>
      <w:tr w:rsidR="00E308B2" w14:paraId="156AB82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CD385"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B773F" w14:textId="77777777" w:rsidR="00E308B2" w:rsidRDefault="00E308B2" w:rsidP="00AC5BAF">
            <w:pPr>
              <w:pStyle w:val="TAL"/>
            </w:pPr>
            <w:r>
              <w:t>S2-2406443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A953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C07A0" w14:textId="77777777" w:rsidR="00E308B2" w:rsidRDefault="00E308B2" w:rsidP="00AC5BAF">
            <w:pPr>
              <w:pStyle w:val="TAL"/>
            </w:pPr>
            <w:r>
              <w:t>Conclusion for Key Issue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D3D06"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AD5F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01756"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C229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71D3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7DF34" w14:textId="77777777" w:rsidR="00E308B2" w:rsidRDefault="00E308B2" w:rsidP="00AC5BAF">
            <w:pPr>
              <w:pStyle w:val="TAL"/>
            </w:pPr>
          </w:p>
        </w:tc>
      </w:tr>
      <w:tr w:rsidR="00E308B2" w14:paraId="4DD4BC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7066F"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EA380" w14:textId="77777777" w:rsidR="00E308B2" w:rsidRDefault="00E308B2" w:rsidP="00AC5BAF">
            <w:pPr>
              <w:pStyle w:val="TAL"/>
            </w:pPr>
            <w:r>
              <w:t>S2-2406444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30A7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45996" w14:textId="77777777" w:rsidR="00E308B2" w:rsidRDefault="00E308B2" w:rsidP="00AC5BAF">
            <w:pPr>
              <w:pStyle w:val="TAL"/>
            </w:pPr>
            <w:r>
              <w:t>Conclusions for KI#1.1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D7C5F"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9412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5135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4B86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3AE5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47621" w14:textId="77777777" w:rsidR="00E308B2" w:rsidRDefault="00E308B2" w:rsidP="00AC5BAF">
            <w:pPr>
              <w:pStyle w:val="TAL"/>
            </w:pPr>
          </w:p>
        </w:tc>
      </w:tr>
      <w:tr w:rsidR="00E308B2" w14:paraId="1BE2015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15C34"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B3584" w14:textId="77777777" w:rsidR="00E308B2" w:rsidRDefault="00E308B2" w:rsidP="00AC5BAF">
            <w:pPr>
              <w:pStyle w:val="TAL"/>
            </w:pPr>
            <w:r>
              <w:t>S2-2406445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1084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696C2" w14:textId="77777777" w:rsidR="00E308B2" w:rsidRDefault="00E308B2" w:rsidP="00AC5BAF">
            <w:pPr>
              <w:pStyle w:val="TAL"/>
            </w:pPr>
            <w:r>
              <w:t>Conclusion for Key Issue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24EBE"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3A6B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E9BB6"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84C9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E1A0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9B06D" w14:textId="77777777" w:rsidR="00E308B2" w:rsidRDefault="00E308B2" w:rsidP="00AC5BAF">
            <w:pPr>
              <w:pStyle w:val="TAL"/>
            </w:pPr>
          </w:p>
        </w:tc>
      </w:tr>
      <w:tr w:rsidR="00E308B2" w14:paraId="5C17DD2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95159"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2A3C4" w14:textId="77777777" w:rsidR="00E308B2" w:rsidRDefault="00E308B2" w:rsidP="00AC5BAF">
            <w:pPr>
              <w:pStyle w:val="TAL"/>
            </w:pPr>
            <w:r>
              <w:t>S2-2406446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1674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3D6CD" w14:textId="77777777" w:rsidR="00E308B2" w:rsidRDefault="00E308B2" w:rsidP="00AC5BAF">
            <w:pPr>
              <w:pStyle w:val="TAL"/>
            </w:pPr>
            <w:r>
              <w:t>Conclusions for KI#1.2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43F4D"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D5C1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2C682"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62F4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0D6F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48F3C" w14:textId="77777777" w:rsidR="00E308B2" w:rsidRDefault="00E308B2" w:rsidP="00AC5BAF">
            <w:pPr>
              <w:pStyle w:val="TAL"/>
            </w:pPr>
          </w:p>
        </w:tc>
      </w:tr>
      <w:tr w:rsidR="00E308B2" w14:paraId="78802E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BA118"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FE896" w14:textId="77777777" w:rsidR="00E308B2" w:rsidRDefault="00E308B2" w:rsidP="00AC5BAF">
            <w:pPr>
              <w:pStyle w:val="TAL"/>
            </w:pPr>
            <w:r>
              <w:t>S2-2406447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ABEA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0BF65" w14:textId="77777777" w:rsidR="00E308B2" w:rsidRDefault="00E308B2" w:rsidP="00AC5BAF">
            <w:pPr>
              <w:pStyle w:val="TAL"/>
            </w:pPr>
            <w:r>
              <w:t>Conclusion for Key Issue #8.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B5E7C"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477E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82C2F"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3F66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13DB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95CF6" w14:textId="77777777" w:rsidR="00E308B2" w:rsidRDefault="00E308B2" w:rsidP="00AC5BAF">
            <w:pPr>
              <w:pStyle w:val="TAL"/>
            </w:pPr>
          </w:p>
        </w:tc>
      </w:tr>
      <w:tr w:rsidR="00E308B2" w14:paraId="32F5F8B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7271E"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49678" w14:textId="77777777" w:rsidR="00E308B2" w:rsidRDefault="00E308B2" w:rsidP="00AC5BAF">
            <w:pPr>
              <w:pStyle w:val="TAL"/>
            </w:pPr>
            <w:r>
              <w:t>S2-2406448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D5B0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8EDEF" w14:textId="77777777" w:rsidR="00E308B2" w:rsidRDefault="00E308B2" w:rsidP="00AC5BAF">
            <w:pPr>
              <w:pStyle w:val="TAL"/>
            </w:pPr>
            <w:r>
              <w:t>Conclusion for Key Issue #9.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CC8FC"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7394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C0D96"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21C5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52DC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95F9D" w14:textId="77777777" w:rsidR="00E308B2" w:rsidRDefault="00E308B2" w:rsidP="00AC5BAF">
            <w:pPr>
              <w:pStyle w:val="TAL"/>
            </w:pPr>
          </w:p>
        </w:tc>
      </w:tr>
      <w:tr w:rsidR="00E308B2" w14:paraId="52F9588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2F619"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7D55B" w14:textId="77777777" w:rsidR="00E308B2" w:rsidRDefault="00E308B2" w:rsidP="00AC5BAF">
            <w:pPr>
              <w:pStyle w:val="TAL"/>
            </w:pPr>
            <w:r>
              <w:t>S2-2406449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0C75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C5927" w14:textId="77777777" w:rsidR="00E308B2" w:rsidRDefault="00E308B2" w:rsidP="00AC5BAF">
            <w:pPr>
              <w:pStyle w:val="TAL"/>
            </w:pPr>
            <w:r>
              <w:t>Conclusions for KI#1.3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5135E"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4F40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3C77B"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8800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4EEF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0C384" w14:textId="77777777" w:rsidR="00E308B2" w:rsidRDefault="00E308B2" w:rsidP="00AC5BAF">
            <w:pPr>
              <w:pStyle w:val="TAL"/>
            </w:pPr>
          </w:p>
        </w:tc>
      </w:tr>
      <w:tr w:rsidR="00E308B2" w14:paraId="294A792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4F8A9"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43893" w14:textId="77777777" w:rsidR="00E308B2" w:rsidRDefault="00E308B2" w:rsidP="00AC5BAF">
            <w:pPr>
              <w:pStyle w:val="TAL"/>
            </w:pPr>
            <w:r>
              <w:t>S2-2406450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B165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44D77" w14:textId="77777777" w:rsidR="00E308B2" w:rsidRDefault="00E308B2" w:rsidP="00AC5BAF">
            <w:pPr>
              <w:pStyle w:val="TAL"/>
            </w:pPr>
            <w:r>
              <w:t>TR 23.700-54 KI#2.1 Evaluation and Conclusion: Proxying IP, TCP and Ethernet via MPQUIC steering functionality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C8381"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DD6D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72E7A"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EBF4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D198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8365E" w14:textId="77777777" w:rsidR="00E308B2" w:rsidRDefault="00E308B2" w:rsidP="00AC5BAF">
            <w:pPr>
              <w:pStyle w:val="TAL"/>
            </w:pPr>
          </w:p>
        </w:tc>
      </w:tr>
      <w:tr w:rsidR="00E308B2" w14:paraId="22F9B2E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6D889"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DD3E9" w14:textId="77777777" w:rsidR="00E308B2" w:rsidRDefault="00E308B2" w:rsidP="00AC5BAF">
            <w:pPr>
              <w:pStyle w:val="TAL"/>
            </w:pPr>
            <w:r>
              <w:t>S2-2406451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791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924D2" w14:textId="77777777" w:rsidR="00E308B2" w:rsidRDefault="00E308B2" w:rsidP="00AC5BAF">
            <w:pPr>
              <w:pStyle w:val="TAL"/>
            </w:pPr>
            <w:r>
              <w:t>Conclusions for KI#1.4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64BFA"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D9EC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1BE04"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38B5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5C4C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9D76A" w14:textId="77777777" w:rsidR="00E308B2" w:rsidRDefault="00E308B2" w:rsidP="00AC5BAF">
            <w:pPr>
              <w:pStyle w:val="TAL"/>
            </w:pPr>
          </w:p>
        </w:tc>
      </w:tr>
      <w:tr w:rsidR="00E308B2" w14:paraId="605D1E0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241DB"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54FE4" w14:textId="77777777" w:rsidR="00E308B2" w:rsidRDefault="00E308B2" w:rsidP="00AC5BAF">
            <w:pPr>
              <w:pStyle w:val="TAL"/>
            </w:pPr>
            <w:r>
              <w:t>S2-2406452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6B5C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91008" w14:textId="77777777" w:rsidR="00E308B2" w:rsidRDefault="00E308B2" w:rsidP="00AC5BAF">
            <w:pPr>
              <w:pStyle w:val="TAL"/>
            </w:pPr>
            <w:r>
              <w:t>Solution #1.2 update for KI#1.3: PDU Session switching across two 3GPP networks for DualSteer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8A9DF"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994D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10614"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309A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6241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3205A" w14:textId="77777777" w:rsidR="00E308B2" w:rsidRDefault="00E308B2" w:rsidP="00AC5BAF">
            <w:pPr>
              <w:pStyle w:val="TAL"/>
            </w:pPr>
          </w:p>
        </w:tc>
      </w:tr>
      <w:tr w:rsidR="00E308B2" w14:paraId="304EB3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5936F"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5FF90" w14:textId="77777777" w:rsidR="00E308B2" w:rsidRDefault="00E308B2" w:rsidP="00AC5BAF">
            <w:pPr>
              <w:pStyle w:val="TAL"/>
            </w:pPr>
            <w:r>
              <w:t>S2-2406453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A031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46F27" w14:textId="77777777" w:rsidR="00E308B2" w:rsidRDefault="00E308B2" w:rsidP="00AC5BAF">
            <w:pPr>
              <w:pStyle w:val="TAL"/>
            </w:pPr>
            <w:r>
              <w:t>Update for Solution #2.7: Architecture for ATSSS-Lite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90C0D"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0233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4D72B"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F57B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4480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BA111" w14:textId="77777777" w:rsidR="00E308B2" w:rsidRDefault="00E308B2" w:rsidP="00AC5BAF">
            <w:pPr>
              <w:pStyle w:val="TAL"/>
            </w:pPr>
          </w:p>
        </w:tc>
      </w:tr>
      <w:tr w:rsidR="00E308B2" w14:paraId="57E28ED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AB358"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F12AE" w14:textId="77777777" w:rsidR="00E308B2" w:rsidRDefault="00E308B2" w:rsidP="00AC5BAF">
            <w:pPr>
              <w:pStyle w:val="TAL"/>
            </w:pPr>
            <w:r>
              <w:t>S2-2406454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C83A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2E9BF" w14:textId="77777777" w:rsidR="00E308B2" w:rsidRDefault="00E308B2" w:rsidP="00AC5BAF">
            <w:pPr>
              <w:pStyle w:val="TAL"/>
            </w:pPr>
            <w:r>
              <w:t>KI#1: Solution#1 Update to remove the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DFC96"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FC2D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1618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677B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A955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146B6" w14:textId="77777777" w:rsidR="00E308B2" w:rsidRDefault="00E308B2" w:rsidP="00AC5BAF">
            <w:pPr>
              <w:pStyle w:val="TAL"/>
            </w:pPr>
          </w:p>
        </w:tc>
      </w:tr>
      <w:tr w:rsidR="00E308B2" w14:paraId="07A0069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F4020" w14:textId="77777777" w:rsidR="00E308B2" w:rsidRDefault="00E308B2" w:rsidP="00AC5BAF">
            <w:pPr>
              <w:pStyle w:val="TAL"/>
              <w:rPr>
                <w:sz w:val="24"/>
                <w:szCs w:val="24"/>
              </w:rPr>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BD9EC" w14:textId="77777777" w:rsidR="00E308B2" w:rsidRDefault="00E308B2" w:rsidP="00AC5BAF">
            <w:pPr>
              <w:pStyle w:val="TAL"/>
            </w:pPr>
            <w:r>
              <w:t>S2-2406455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42BD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1DF26" w14:textId="77777777" w:rsidR="00E308B2" w:rsidRDefault="00E308B2" w:rsidP="00AC5BAF">
            <w:pPr>
              <w:pStyle w:val="TAL"/>
            </w:pPr>
            <w:r>
              <w:t>KI#1: Solution#5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A6FB3"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BF70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08895"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4891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BB30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F3F66" w14:textId="77777777" w:rsidR="00E308B2" w:rsidRDefault="00E308B2" w:rsidP="00AC5BAF">
            <w:pPr>
              <w:pStyle w:val="TAL"/>
            </w:pPr>
          </w:p>
        </w:tc>
      </w:tr>
      <w:tr w:rsidR="00E308B2" w14:paraId="14B1784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8D2B4"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7F7B1" w14:textId="77777777" w:rsidR="00E308B2" w:rsidRDefault="00E308B2" w:rsidP="00AC5BAF">
            <w:pPr>
              <w:pStyle w:val="TAL"/>
            </w:pPr>
            <w:r>
              <w:t>S2-2406456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612E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FD3FA" w14:textId="77777777" w:rsidR="00E308B2" w:rsidRDefault="00E308B2" w:rsidP="00AC5BAF">
            <w:pPr>
              <w:pStyle w:val="TAL"/>
            </w:pPr>
            <w:r>
              <w:t>KI#1: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3F02B"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16D0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F6880"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8C59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25DC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435D1" w14:textId="77777777" w:rsidR="00E308B2" w:rsidRDefault="00E308B2" w:rsidP="00AC5BAF">
            <w:pPr>
              <w:pStyle w:val="TAL"/>
            </w:pPr>
          </w:p>
        </w:tc>
      </w:tr>
      <w:tr w:rsidR="00E308B2" w14:paraId="4E2A9B8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11908"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A39CC" w14:textId="77777777" w:rsidR="00E308B2" w:rsidRDefault="00E308B2" w:rsidP="00AC5BAF">
            <w:pPr>
              <w:pStyle w:val="TAL"/>
            </w:pPr>
            <w:r>
              <w:t>S2-2406457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8248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ED5BE" w14:textId="77777777" w:rsidR="00E308B2" w:rsidRDefault="00E308B2" w:rsidP="00AC5BAF">
            <w:pPr>
              <w:pStyle w:val="TAL"/>
            </w:pPr>
            <w:r>
              <w:t>Interim conclusions for KI#1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AAD6C" w14:textId="77777777" w:rsidR="00E308B2" w:rsidRDefault="00E308B2" w:rsidP="00AC5BAF">
            <w:pPr>
              <w:pStyle w:val="TAL"/>
            </w:pPr>
            <w:r>
              <w:t>Vivo, Intel, MediaTek Inc., OPPO, Lenovo, Xiaomi, CATT, ZTE, China Telecom,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BC21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15BCC"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B757B" w14:textId="77777777" w:rsidR="00E308B2" w:rsidRDefault="00E308B2" w:rsidP="00AC5BAF">
            <w:pPr>
              <w:pStyle w:val="TAL"/>
            </w:pPr>
            <w:r>
              <w:t>Revised in parallel session to S2-2406908.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6B76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64AA6" w14:textId="77777777" w:rsidR="00E308B2" w:rsidRDefault="00E308B2" w:rsidP="00AC5BAF">
            <w:pPr>
              <w:pStyle w:val="TAL"/>
            </w:pPr>
            <w:r>
              <w:t>S2-2406908</w:t>
            </w:r>
          </w:p>
        </w:tc>
      </w:tr>
      <w:tr w:rsidR="00E308B2" w14:paraId="660995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E0A26"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827CC" w14:textId="77777777" w:rsidR="00E308B2" w:rsidRDefault="00E308B2" w:rsidP="00AC5BAF">
            <w:pPr>
              <w:pStyle w:val="TAL"/>
            </w:pPr>
            <w:r>
              <w:t>S2-2406458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BAEB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9F0F3" w14:textId="77777777" w:rsidR="00E308B2" w:rsidRDefault="00E308B2" w:rsidP="00AC5BAF">
            <w:pPr>
              <w:pStyle w:val="TAL"/>
            </w:pPr>
            <w:r>
              <w:t>KI#2: Solution#18 Update to remove the ENs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D9815"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0369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A49D0"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EBB6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84E9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BA730" w14:textId="77777777" w:rsidR="00E308B2" w:rsidRDefault="00E308B2" w:rsidP="00AC5BAF">
            <w:pPr>
              <w:pStyle w:val="TAL"/>
            </w:pPr>
          </w:p>
        </w:tc>
      </w:tr>
      <w:tr w:rsidR="00E308B2" w14:paraId="179D07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BAB35"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3CEBE" w14:textId="77777777" w:rsidR="00E308B2" w:rsidRDefault="00E308B2" w:rsidP="00AC5BAF">
            <w:pPr>
              <w:pStyle w:val="TAL"/>
            </w:pPr>
            <w:r>
              <w:t>S2-2406459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F3B9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E17A0" w14:textId="77777777" w:rsidR="00E308B2" w:rsidRDefault="00E308B2" w:rsidP="00AC5BAF">
            <w:pPr>
              <w:pStyle w:val="TAL"/>
            </w:pPr>
            <w:r>
              <w:t>Interim conclusion for KI#2: 5GC Support for Vertical Federated Learning.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D340E"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3029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7E885"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02BF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3103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239B7" w14:textId="77777777" w:rsidR="00E308B2" w:rsidRDefault="00E308B2" w:rsidP="00AC5BAF">
            <w:pPr>
              <w:pStyle w:val="TAL"/>
            </w:pPr>
          </w:p>
        </w:tc>
      </w:tr>
      <w:tr w:rsidR="00E308B2" w14:paraId="78E2154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9B553"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E2033" w14:textId="77777777" w:rsidR="00E308B2" w:rsidRDefault="00E308B2" w:rsidP="00AC5BAF">
            <w:pPr>
              <w:pStyle w:val="TAL"/>
            </w:pPr>
            <w:r>
              <w:t>S2-2406460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5FF7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7831B" w14:textId="77777777" w:rsidR="00E308B2" w:rsidRDefault="00E308B2" w:rsidP="00AC5BAF">
            <w:pPr>
              <w:pStyle w:val="TAL"/>
            </w:pPr>
            <w:r>
              <w:t>23.288 CR1091 (Rel-18, 'F'): Update for ML Model sharing in FL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D5FDF"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3EFA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D2333"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C0CFC" w14:textId="77777777" w:rsidR="00E308B2" w:rsidRDefault="00E308B2" w:rsidP="00AC5BAF">
            <w:pPr>
              <w:pStyle w:val="TAL"/>
            </w:pPr>
            <w:r>
              <w:t>Revised in parallel session to S2-2407016, merging S2-2406489, S2-2406471, S2-2406385 and S2-2405895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ACE8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1F21D" w14:textId="77777777" w:rsidR="00E308B2" w:rsidRDefault="00E308B2" w:rsidP="00AC5BAF">
            <w:pPr>
              <w:pStyle w:val="TAL"/>
            </w:pPr>
            <w:r>
              <w:t>S2-2407016</w:t>
            </w:r>
          </w:p>
        </w:tc>
      </w:tr>
      <w:tr w:rsidR="00E308B2" w14:paraId="67D9EE5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7BCCF"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30DAC" w14:textId="77777777" w:rsidR="00E308B2" w:rsidRDefault="00E308B2" w:rsidP="00AC5BAF">
            <w:pPr>
              <w:pStyle w:val="TAL"/>
            </w:pPr>
            <w:r>
              <w:t>S2-2406461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022F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B9496" w14:textId="77777777" w:rsidR="00E308B2" w:rsidRDefault="00E308B2" w:rsidP="00AC5BAF">
            <w:pPr>
              <w:pStyle w:val="TAL"/>
            </w:pPr>
            <w:r>
              <w:t>Update for Solution #2.8: Simplified ATSSS over non-3GPP based on direct MPQUIC connection between UE and UPF.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01363"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48F1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21BD4"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26FE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AD8B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9A7DF" w14:textId="77777777" w:rsidR="00E308B2" w:rsidRDefault="00E308B2" w:rsidP="00AC5BAF">
            <w:pPr>
              <w:pStyle w:val="TAL"/>
            </w:pPr>
          </w:p>
        </w:tc>
      </w:tr>
      <w:tr w:rsidR="00E308B2" w14:paraId="75EEBEA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9E975"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E0385" w14:textId="77777777" w:rsidR="00E308B2" w:rsidRDefault="00E308B2" w:rsidP="00AC5BAF">
            <w:pPr>
              <w:pStyle w:val="TAL"/>
            </w:pPr>
            <w:r>
              <w:t>S2-2406462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9F33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5308B" w14:textId="77777777" w:rsidR="00E308B2" w:rsidRDefault="00E308B2" w:rsidP="00AC5BAF">
            <w:pPr>
              <w:pStyle w:val="TAL"/>
            </w:pPr>
            <w:r>
              <w:t>Interim conclusion for KI#2.2.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425FB"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1CDB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E0D3F"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EF80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E5C6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C44F7" w14:textId="77777777" w:rsidR="00E308B2" w:rsidRDefault="00E308B2" w:rsidP="00AC5BAF">
            <w:pPr>
              <w:pStyle w:val="TAL"/>
            </w:pPr>
          </w:p>
        </w:tc>
      </w:tr>
      <w:tr w:rsidR="00E308B2" w14:paraId="664571E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5D1EE"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384A1" w14:textId="77777777" w:rsidR="00E308B2" w:rsidRDefault="00E308B2" w:rsidP="00AC5BAF">
            <w:pPr>
              <w:pStyle w:val="TAL"/>
            </w:pPr>
            <w:r>
              <w:t>S2-2406463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4074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81320" w14:textId="77777777" w:rsidR="00E308B2" w:rsidRDefault="00E308B2" w:rsidP="00AC5BAF">
            <w:pPr>
              <w:pStyle w:val="TAL"/>
            </w:pPr>
            <w:r>
              <w:t>23.247 CR0363R2 (Rel-18, 'F'): FSA ID used for MBS session involving RedCap and non-RedCap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26E6C"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2D6C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5D328"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2509E" w14:textId="77777777" w:rsidR="00E308B2" w:rsidRDefault="00E308B2" w:rsidP="00AC5BAF">
            <w:pPr>
              <w:pStyle w:val="TAL"/>
            </w:pPr>
            <w:r>
              <w:t>Revision of S2-2405177 from SA WG2#162. Revised in parallel session to S2-2406920.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B81E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295B0" w14:textId="77777777" w:rsidR="00E308B2" w:rsidRDefault="00E308B2" w:rsidP="00AC5BAF">
            <w:pPr>
              <w:pStyle w:val="TAL"/>
            </w:pPr>
            <w:r>
              <w:t>S2-2406920</w:t>
            </w:r>
          </w:p>
        </w:tc>
      </w:tr>
      <w:tr w:rsidR="00E308B2" w14:paraId="617DBD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08E02" w14:textId="77777777" w:rsidR="00E308B2" w:rsidRDefault="00E308B2" w:rsidP="00AC5BAF">
            <w:pPr>
              <w:pStyle w:val="TAL"/>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48E57" w14:textId="77777777" w:rsidR="00E308B2" w:rsidRDefault="00E308B2" w:rsidP="00AC5BAF">
            <w:pPr>
              <w:pStyle w:val="TAL"/>
            </w:pPr>
            <w:r>
              <w:t>S2-2406464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5482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D712E" w14:textId="77777777" w:rsidR="00E308B2" w:rsidRDefault="00E308B2" w:rsidP="00AC5BAF">
            <w:pPr>
              <w:pStyle w:val="TAL"/>
            </w:pPr>
            <w:r>
              <w:t>KI#1: Evaluation and conclusion of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BE554" w14:textId="77777777" w:rsidR="00E308B2" w:rsidRDefault="00E308B2" w:rsidP="00AC5BAF">
            <w:pPr>
              <w:pStyle w:val="TAL"/>
            </w:pPr>
            <w:r>
              <w:t>Huawei, HiSilicon, China Telecom, China Unicom,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9857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2A1D8"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78CF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8EEF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3BD31" w14:textId="77777777" w:rsidR="00E308B2" w:rsidRDefault="00E308B2" w:rsidP="00AC5BAF">
            <w:pPr>
              <w:pStyle w:val="TAL"/>
            </w:pPr>
          </w:p>
        </w:tc>
      </w:tr>
      <w:tr w:rsidR="00E308B2" w14:paraId="41A08C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2C9F2"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A2680" w14:textId="77777777" w:rsidR="00E308B2" w:rsidRDefault="00E308B2" w:rsidP="00AC5BAF">
            <w:pPr>
              <w:pStyle w:val="TAL"/>
            </w:pPr>
            <w:r>
              <w:t>S2-2406465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3D15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201F1" w14:textId="77777777" w:rsidR="00E308B2" w:rsidRDefault="00E308B2" w:rsidP="00AC5BAF">
            <w:pPr>
              <w:pStyle w:val="TAL"/>
            </w:pPr>
            <w:r>
              <w:t>New Solution #Z: Simplified Untrusted Non-3GPP access based on QUIC.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15B81"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065B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AEF14"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2A4A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4C64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7A9F9" w14:textId="77777777" w:rsidR="00E308B2" w:rsidRDefault="00E308B2" w:rsidP="00AC5BAF">
            <w:pPr>
              <w:pStyle w:val="TAL"/>
            </w:pPr>
          </w:p>
        </w:tc>
      </w:tr>
      <w:tr w:rsidR="00E308B2" w14:paraId="52208A6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7ADF9"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9F85B" w14:textId="77777777" w:rsidR="00E308B2" w:rsidRDefault="00E308B2" w:rsidP="00AC5BAF">
            <w:pPr>
              <w:pStyle w:val="TAL"/>
            </w:pPr>
            <w:r>
              <w:t>S2-2406466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99F2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BDB82" w14:textId="77777777" w:rsidR="00E308B2" w:rsidRDefault="00E308B2" w:rsidP="00AC5BAF">
            <w:pPr>
              <w:pStyle w:val="TAL"/>
            </w:pPr>
            <w:r>
              <w:t>23.401 CR3783 (Rel-18, 'F'): Coarse UE location reporting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0EE7B"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9BFD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2AA06"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1841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647D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FE8BD" w14:textId="77777777" w:rsidR="00E308B2" w:rsidRDefault="00E308B2" w:rsidP="00AC5BAF">
            <w:pPr>
              <w:pStyle w:val="TAL"/>
            </w:pPr>
          </w:p>
        </w:tc>
      </w:tr>
      <w:tr w:rsidR="00E308B2" w14:paraId="25767BF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97E69"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34D72" w14:textId="77777777" w:rsidR="00E308B2" w:rsidRDefault="00E308B2" w:rsidP="00AC5BAF">
            <w:pPr>
              <w:pStyle w:val="TAL"/>
            </w:pPr>
            <w:r>
              <w:t>S2-2406467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EFD50"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892F2" w14:textId="77777777" w:rsidR="00E308B2" w:rsidRDefault="00E308B2" w:rsidP="00AC5BAF">
            <w:pPr>
              <w:pStyle w:val="TAL"/>
            </w:pPr>
            <w:r>
              <w:t>[DRAFT] LS on User Identity Profile management by 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A202F"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195D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E7986"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905D6" w14:textId="77777777" w:rsidR="00E308B2" w:rsidRDefault="00E308B2" w:rsidP="00AC5BAF">
            <w:pPr>
              <w:pStyle w:val="TAL"/>
            </w:pPr>
            <w:r>
              <w:t>Revised in parallel session to S2-2407024.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1BBD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FB318" w14:textId="77777777" w:rsidR="00E308B2" w:rsidRDefault="00E308B2" w:rsidP="00AC5BAF">
            <w:pPr>
              <w:pStyle w:val="TAL"/>
            </w:pPr>
            <w:r>
              <w:t>S2-2407024</w:t>
            </w:r>
          </w:p>
        </w:tc>
      </w:tr>
      <w:tr w:rsidR="00E308B2" w14:paraId="633BFC5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E307B" w14:textId="77777777" w:rsidR="00E308B2" w:rsidRDefault="00E308B2" w:rsidP="00AC5BAF">
            <w:pPr>
              <w:pStyle w:val="TAL"/>
            </w:pPr>
            <w:r>
              <w:lastRenderedPageBreak/>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6CDA6" w14:textId="77777777" w:rsidR="00E308B2" w:rsidRDefault="00E308B2" w:rsidP="00AC5BAF">
            <w:pPr>
              <w:pStyle w:val="TAL"/>
            </w:pPr>
            <w:r>
              <w:t>S2-2406468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C59E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10141" w14:textId="77777777" w:rsidR="00E308B2" w:rsidRDefault="00E308B2" w:rsidP="00AC5BAF">
            <w:pPr>
              <w:pStyle w:val="TAL"/>
            </w:pPr>
            <w:r>
              <w:t>KI#2: Initial evaluation and conclusion for Attach procedure in satellite access for Store and Forward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9DF7A" w14:textId="77777777" w:rsidR="00E308B2" w:rsidRPr="00925BE9" w:rsidRDefault="00E308B2" w:rsidP="00AC5BAF">
            <w:pPr>
              <w:pStyle w:val="TAL"/>
              <w:rPr>
                <w:lang w:val="fr-FR"/>
              </w:rPr>
            </w:pPr>
            <w:r w:rsidRPr="00925BE9">
              <w:rPr>
                <w:lang w:val="fr-FR"/>
              </w:rPr>
              <w:t>Intel, Sateliot, Novamint, EchoStar, Inmarsat, Viasat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EFC0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74E90"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DE918" w14:textId="77777777" w:rsidR="00E308B2" w:rsidRDefault="00E308B2" w:rsidP="00AC5BAF">
            <w:pPr>
              <w:pStyle w:val="TAL"/>
            </w:pPr>
            <w:r>
              <w:t>Revision of S2-2404503 from SA WG2#162. Merged into S2-2406901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3FE16"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74698" w14:textId="77777777" w:rsidR="00E308B2" w:rsidRDefault="00E308B2" w:rsidP="00AC5BAF">
            <w:pPr>
              <w:pStyle w:val="TAL"/>
            </w:pPr>
          </w:p>
        </w:tc>
      </w:tr>
      <w:tr w:rsidR="00E308B2" w14:paraId="63839E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BE475"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809FC" w14:textId="77777777" w:rsidR="00E308B2" w:rsidRDefault="00E308B2" w:rsidP="00AC5BAF">
            <w:pPr>
              <w:pStyle w:val="TAL"/>
            </w:pPr>
            <w:r>
              <w:t>S2-2406469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3EC3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950D9" w14:textId="77777777" w:rsidR="00E308B2" w:rsidRDefault="00E308B2" w:rsidP="00AC5BAF">
            <w:pPr>
              <w:pStyle w:val="TAL"/>
            </w:pPr>
            <w:r>
              <w:t>Key Issue 1 - Evaluation and proposed conclusions for data collection for training LMF-side models.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F5306"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0DDE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CCC44"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52A2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E6DF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D49C3" w14:textId="77777777" w:rsidR="00E308B2" w:rsidRDefault="00E308B2" w:rsidP="00AC5BAF">
            <w:pPr>
              <w:pStyle w:val="TAL"/>
            </w:pPr>
          </w:p>
        </w:tc>
      </w:tr>
      <w:tr w:rsidR="00E308B2" w14:paraId="1A1898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314E4"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54332" w14:textId="77777777" w:rsidR="00E308B2" w:rsidRDefault="00E308B2" w:rsidP="00AC5BAF">
            <w:pPr>
              <w:pStyle w:val="TAL"/>
            </w:pPr>
            <w:r>
              <w:t>S2-2406470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FC33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1A81F" w14:textId="77777777" w:rsidR="00E308B2" w:rsidRDefault="00E308B2" w:rsidP="00AC5BAF">
            <w:pPr>
              <w:pStyle w:val="TAL"/>
            </w:pPr>
            <w:r>
              <w:t>Conclusions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B6023"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4055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EBB4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4056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06CD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BD936" w14:textId="77777777" w:rsidR="00E308B2" w:rsidRDefault="00E308B2" w:rsidP="00AC5BAF">
            <w:pPr>
              <w:pStyle w:val="TAL"/>
            </w:pPr>
          </w:p>
        </w:tc>
      </w:tr>
      <w:tr w:rsidR="00E308B2" w14:paraId="1EFE904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EF83B"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5B56A" w14:textId="77777777" w:rsidR="00E308B2" w:rsidRDefault="00E308B2" w:rsidP="00AC5BAF">
            <w:pPr>
              <w:pStyle w:val="TAL"/>
            </w:pPr>
            <w:r>
              <w:t>S2-2406471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D965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EA5CF" w14:textId="77777777" w:rsidR="00E308B2" w:rsidRDefault="00E308B2" w:rsidP="00AC5BAF">
            <w:pPr>
              <w:pStyle w:val="TAL"/>
            </w:pPr>
            <w:r>
              <w:t>23.288 CR1092 (Rel-18, 'F'): Clarification on authorization of an MTLF to request ML models on behalf of an AnLF from another MTLF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BD43C"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9DA1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F709B"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FA728" w14:textId="77777777" w:rsidR="00E308B2" w:rsidRDefault="00E308B2" w:rsidP="00AC5BAF">
            <w:pPr>
              <w:pStyle w:val="TAL"/>
            </w:pPr>
            <w:r>
              <w:t>Merged into S2-2407016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C4986"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D8906" w14:textId="77777777" w:rsidR="00E308B2" w:rsidRDefault="00E308B2" w:rsidP="00AC5BAF">
            <w:pPr>
              <w:pStyle w:val="TAL"/>
            </w:pPr>
          </w:p>
        </w:tc>
      </w:tr>
      <w:tr w:rsidR="00E308B2" w14:paraId="5B2041A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10F17"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CBA67" w14:textId="77777777" w:rsidR="00E308B2" w:rsidRDefault="00E308B2" w:rsidP="00AC5BAF">
            <w:pPr>
              <w:pStyle w:val="TAL"/>
            </w:pPr>
            <w:r>
              <w:t>S2-2406472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7BB1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21C21" w14:textId="77777777" w:rsidR="00E308B2" w:rsidRDefault="00E308B2" w:rsidP="00AC5BAF">
            <w:pPr>
              <w:pStyle w:val="TAL"/>
            </w:pPr>
            <w:r>
              <w:t>KI#2: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DFA9A"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3ACE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CF448"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44A3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10F6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9BFCF" w14:textId="77777777" w:rsidR="00E308B2" w:rsidRDefault="00E308B2" w:rsidP="00AC5BAF">
            <w:pPr>
              <w:pStyle w:val="TAL"/>
            </w:pPr>
          </w:p>
        </w:tc>
      </w:tr>
      <w:tr w:rsidR="00E308B2" w14:paraId="430DECF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3EBF3"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FB747" w14:textId="77777777" w:rsidR="00E308B2" w:rsidRDefault="00E308B2" w:rsidP="00AC5BAF">
            <w:pPr>
              <w:pStyle w:val="TAL"/>
            </w:pPr>
            <w:r>
              <w:t>S2-2406473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6C4C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80A06" w14:textId="77777777" w:rsidR="00E308B2" w:rsidRDefault="00E308B2" w:rsidP="00AC5BAF">
            <w:pPr>
              <w:pStyle w:val="TAL"/>
            </w:pPr>
            <w:r>
              <w:t>New Solution for KI#2: Reusable Temporary IDs for AIoT.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538BB" w14:textId="77777777" w:rsidR="00E308B2" w:rsidRDefault="00E308B2" w:rsidP="00AC5BAF">
            <w:pPr>
              <w:pStyle w:val="TAL"/>
            </w:pPr>
            <w:r>
              <w:t>KPN 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E52C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94A1F"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D4DD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0355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BAE63" w14:textId="77777777" w:rsidR="00E308B2" w:rsidRDefault="00E308B2" w:rsidP="00AC5BAF">
            <w:pPr>
              <w:pStyle w:val="TAL"/>
            </w:pPr>
          </w:p>
        </w:tc>
      </w:tr>
      <w:tr w:rsidR="00E308B2" w14:paraId="0A80F2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9D519"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0C71F" w14:textId="77777777" w:rsidR="00E308B2" w:rsidRDefault="00E308B2" w:rsidP="00AC5BAF">
            <w:pPr>
              <w:pStyle w:val="TAL"/>
            </w:pPr>
            <w:r>
              <w:t>S2-2406474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3BC1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3914D" w14:textId="77777777" w:rsidR="00E308B2" w:rsidRDefault="00E308B2" w:rsidP="00AC5BAF">
            <w:pPr>
              <w:pStyle w:val="TAL"/>
            </w:pPr>
            <w:r>
              <w:t>KI#2, New solution: Mobility Registration Update and Periodic Registration Update for Ambient IoT Devices for Topology-1.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A13BC"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3E83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F71EC"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24792" w14:textId="77777777" w:rsidR="00E308B2" w:rsidRDefault="00E308B2" w:rsidP="00AC5BAF">
            <w:pPr>
              <w:pStyle w:val="TAL"/>
            </w:pPr>
            <w:r>
              <w:t>Revised in parallel session to S2-2407007.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087E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A76EA" w14:textId="77777777" w:rsidR="00E308B2" w:rsidRDefault="00E308B2" w:rsidP="00AC5BAF">
            <w:pPr>
              <w:pStyle w:val="TAL"/>
            </w:pPr>
            <w:r>
              <w:t>S2-2407007</w:t>
            </w:r>
          </w:p>
        </w:tc>
      </w:tr>
      <w:tr w:rsidR="00E308B2" w14:paraId="3169936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71679"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5D95A" w14:textId="77777777" w:rsidR="00E308B2" w:rsidRDefault="00E308B2" w:rsidP="00AC5BAF">
            <w:pPr>
              <w:pStyle w:val="TAL"/>
            </w:pPr>
            <w:r>
              <w:t>S2-2406475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030C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C2F63" w14:textId="77777777" w:rsidR="00E308B2" w:rsidRDefault="00E308B2" w:rsidP="00AC5BAF">
            <w:pPr>
              <w:pStyle w:val="TAL"/>
            </w:pPr>
            <w:r>
              <w:t>New Solution for KI#3: Shared PDU Session for Ambient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2D4C9" w14:textId="77777777" w:rsidR="00E308B2" w:rsidRDefault="00E308B2" w:rsidP="00AC5BAF">
            <w:pPr>
              <w:pStyle w:val="TAL"/>
            </w:pPr>
            <w:r>
              <w:t>KPN 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A0B7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6DC5F"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12A4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0236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C4F44" w14:textId="77777777" w:rsidR="00E308B2" w:rsidRDefault="00E308B2" w:rsidP="00AC5BAF">
            <w:pPr>
              <w:pStyle w:val="TAL"/>
            </w:pPr>
          </w:p>
        </w:tc>
      </w:tr>
      <w:tr w:rsidR="00E308B2" w14:paraId="392BBC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9D7DA"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A8775" w14:textId="77777777" w:rsidR="00E308B2" w:rsidRDefault="00E308B2" w:rsidP="00AC5BAF">
            <w:pPr>
              <w:pStyle w:val="TAL"/>
            </w:pPr>
            <w:r>
              <w:t>S2-2406476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B755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22CCD" w14:textId="77777777" w:rsidR="00E308B2" w:rsidRDefault="00E308B2" w:rsidP="00AC5BAF">
            <w:pPr>
              <w:pStyle w:val="TAL"/>
            </w:pPr>
            <w:r>
              <w:t>KI#3: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DA144"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0A40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10019"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DA66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5D02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E4EA4" w14:textId="77777777" w:rsidR="00E308B2" w:rsidRDefault="00E308B2" w:rsidP="00AC5BAF">
            <w:pPr>
              <w:pStyle w:val="TAL"/>
            </w:pPr>
          </w:p>
        </w:tc>
      </w:tr>
      <w:tr w:rsidR="00E308B2" w14:paraId="0C00885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95D92"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7830D" w14:textId="77777777" w:rsidR="00E308B2" w:rsidRDefault="00E308B2" w:rsidP="00AC5BAF">
            <w:pPr>
              <w:pStyle w:val="TAL"/>
            </w:pPr>
            <w:r>
              <w:t>S2-2406477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B81D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0A8BD" w14:textId="77777777" w:rsidR="00E308B2" w:rsidRDefault="00E308B2" w:rsidP="00AC5BAF">
            <w:pPr>
              <w:pStyle w:val="TAL"/>
            </w:pPr>
            <w:r>
              <w:t>KI#2 Update of Solution 15: Support for vertical federated learning: Model Training and Inference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624C4" w14:textId="77777777" w:rsidR="00E308B2" w:rsidRDefault="00E308B2" w:rsidP="00AC5BAF">
            <w:pPr>
              <w:pStyle w:val="TAL"/>
            </w:pPr>
            <w:r>
              <w:t>Lenovo, Toyota Motor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D3F5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3685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6778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3FFB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5AD28" w14:textId="77777777" w:rsidR="00E308B2" w:rsidRDefault="00E308B2" w:rsidP="00AC5BAF">
            <w:pPr>
              <w:pStyle w:val="TAL"/>
            </w:pPr>
          </w:p>
        </w:tc>
      </w:tr>
      <w:tr w:rsidR="00E308B2" w14:paraId="216B81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A220F"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94761" w14:textId="77777777" w:rsidR="00E308B2" w:rsidRDefault="00E308B2" w:rsidP="00AC5BAF">
            <w:pPr>
              <w:pStyle w:val="TAL"/>
            </w:pPr>
            <w:r>
              <w:t>S2-2406478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43B5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5500C" w14:textId="77777777" w:rsidR="00E308B2" w:rsidRDefault="00E308B2" w:rsidP="00AC5BAF">
            <w:pPr>
              <w:pStyle w:val="TAL"/>
            </w:pPr>
            <w:r>
              <w:t>The handling of MA PDU session for simplified ATSSS architecture over non-3GPP in case the UE loses 3GPP access coverage.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CB53A"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135E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CE157"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D8FF7" w14:textId="77777777" w:rsidR="00E308B2" w:rsidRDefault="00E308B2" w:rsidP="00AC5BAF">
            <w:pPr>
              <w:pStyle w:val="TAL"/>
            </w:pPr>
            <w:r>
              <w:t>Revision of S2-2404156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8A38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6B070" w14:textId="77777777" w:rsidR="00E308B2" w:rsidRDefault="00E308B2" w:rsidP="00AC5BAF">
            <w:pPr>
              <w:pStyle w:val="TAL"/>
            </w:pPr>
          </w:p>
        </w:tc>
      </w:tr>
      <w:tr w:rsidR="00E308B2" w14:paraId="5A24A7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BF476"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E2104" w14:textId="77777777" w:rsidR="00E308B2" w:rsidRDefault="00E308B2" w:rsidP="00AC5BAF">
            <w:pPr>
              <w:pStyle w:val="TAL"/>
            </w:pPr>
            <w:r>
              <w:t>S2-2406479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5819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9C10A" w14:textId="77777777" w:rsidR="00E308B2" w:rsidRDefault="00E308B2" w:rsidP="00AC5BAF">
            <w:pPr>
              <w:pStyle w:val="TAL"/>
            </w:pPr>
            <w:r>
              <w:t>KI#1:Evaluation and conclusions for N2/S1 connection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FA382" w14:textId="77777777" w:rsidR="00E308B2" w:rsidRDefault="00E308B2" w:rsidP="00AC5BAF">
            <w:pPr>
              <w:pStyle w:val="TAL"/>
            </w:pPr>
            <w:r>
              <w:t>IPLOOK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063E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57F2B"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C5DF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E12F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B6593" w14:textId="77777777" w:rsidR="00E308B2" w:rsidRDefault="00E308B2" w:rsidP="00AC5BAF">
            <w:pPr>
              <w:pStyle w:val="TAL"/>
            </w:pPr>
          </w:p>
        </w:tc>
      </w:tr>
      <w:tr w:rsidR="00E308B2" w14:paraId="0021494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2E1DB"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F60D4" w14:textId="77777777" w:rsidR="00E308B2" w:rsidRDefault="00E308B2" w:rsidP="00AC5BAF">
            <w:pPr>
              <w:pStyle w:val="TAL"/>
            </w:pPr>
            <w:r>
              <w:t>S2-2406480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28FC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30C13" w14:textId="77777777" w:rsidR="00E308B2" w:rsidRDefault="00E308B2" w:rsidP="00AC5BAF">
            <w:pPr>
              <w:pStyle w:val="TAL"/>
            </w:pPr>
            <w:r>
              <w:t>Proposed Conclusions for KI#1 and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330FC"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B059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26E1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621F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2418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87305" w14:textId="77777777" w:rsidR="00E308B2" w:rsidRDefault="00E308B2" w:rsidP="00AC5BAF">
            <w:pPr>
              <w:pStyle w:val="TAL"/>
            </w:pPr>
          </w:p>
        </w:tc>
      </w:tr>
      <w:tr w:rsidR="00E308B2" w14:paraId="78A5B89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5070E"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C6AE6" w14:textId="77777777" w:rsidR="00E308B2" w:rsidRDefault="00E308B2" w:rsidP="00AC5BAF">
            <w:pPr>
              <w:pStyle w:val="TAL"/>
            </w:pPr>
            <w:r>
              <w:t>S2-2406481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DADF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883EE" w14:textId="77777777" w:rsidR="00E308B2" w:rsidRDefault="00E308B2" w:rsidP="00AC5BAF">
            <w:pPr>
              <w:pStyle w:val="TAL"/>
            </w:pPr>
            <w:r>
              <w:t>KI#2 Solution 24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A165B"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8732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7888C"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E3EBA" w14:textId="77777777" w:rsidR="00E308B2" w:rsidRDefault="00E308B2" w:rsidP="00AC5BAF">
            <w:pPr>
              <w:pStyle w:val="TAL"/>
            </w:pPr>
            <w:r>
              <w:t>Revision of S2-2404230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90D3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C8777" w14:textId="77777777" w:rsidR="00E308B2" w:rsidRDefault="00E308B2" w:rsidP="00AC5BAF">
            <w:pPr>
              <w:pStyle w:val="TAL"/>
            </w:pPr>
          </w:p>
        </w:tc>
      </w:tr>
      <w:tr w:rsidR="00E308B2" w14:paraId="09A886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698CD"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0A957" w14:textId="77777777" w:rsidR="00E308B2" w:rsidRDefault="00E308B2" w:rsidP="00AC5BAF">
            <w:pPr>
              <w:pStyle w:val="TAL"/>
            </w:pPr>
            <w:r>
              <w:t>S2-2406482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D69A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A75F2" w14:textId="77777777" w:rsidR="00E308B2" w:rsidRDefault="00E308B2" w:rsidP="00AC5BAF">
            <w:pPr>
              <w:pStyle w:val="TAL"/>
            </w:pPr>
            <w:r>
              <w:t>[DRAFT] Reply LS on Reply LS on UE Location Information for NB-IoT 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B95B0"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A536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FA2A4"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F34D6" w14:textId="77777777" w:rsidR="00E308B2" w:rsidRDefault="00E308B2" w:rsidP="00AC5BAF">
            <w:pPr>
              <w:pStyle w:val="TAL"/>
            </w:pPr>
            <w:r>
              <w:t>Response to S2-2405879.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AC59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C0A01" w14:textId="77777777" w:rsidR="00E308B2" w:rsidRDefault="00E308B2" w:rsidP="00AC5BAF">
            <w:pPr>
              <w:pStyle w:val="TAL"/>
            </w:pPr>
          </w:p>
        </w:tc>
      </w:tr>
      <w:tr w:rsidR="00E308B2" w14:paraId="3CB18E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9068B" w14:textId="77777777" w:rsidR="00E308B2" w:rsidRDefault="00E308B2" w:rsidP="00AC5BAF">
            <w:pPr>
              <w:pStyle w:val="TAL"/>
              <w:rPr>
                <w:sz w:val="24"/>
                <w:szCs w:val="24"/>
              </w:rPr>
            </w:pPr>
            <w:r>
              <w:lastRenderedPageBreak/>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CD645" w14:textId="77777777" w:rsidR="00E308B2" w:rsidRDefault="00E308B2" w:rsidP="00AC5BAF">
            <w:pPr>
              <w:pStyle w:val="TAL"/>
            </w:pPr>
            <w:r>
              <w:t>S2-2406483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4CB6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B8942" w14:textId="77777777" w:rsidR="00E308B2" w:rsidRDefault="00E308B2" w:rsidP="00AC5BAF">
            <w:pPr>
              <w:pStyle w:val="TAL"/>
            </w:pPr>
            <w:r>
              <w:t>Update to Solution 1 and addressing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D58DB"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6A60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C0434"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A186E" w14:textId="77777777" w:rsidR="00E308B2" w:rsidRDefault="00E308B2" w:rsidP="00AC5BAF">
            <w:pPr>
              <w:pStyle w:val="TAL"/>
            </w:pPr>
            <w:r>
              <w:t>Revision of S2-2404135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8101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F5F24" w14:textId="77777777" w:rsidR="00E308B2" w:rsidRDefault="00E308B2" w:rsidP="00AC5BAF">
            <w:pPr>
              <w:pStyle w:val="TAL"/>
            </w:pPr>
          </w:p>
        </w:tc>
      </w:tr>
      <w:tr w:rsidR="00E308B2" w14:paraId="46F840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53EC4"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58C63" w14:textId="77777777" w:rsidR="00E308B2" w:rsidRDefault="00E308B2" w:rsidP="00AC5BAF">
            <w:pPr>
              <w:pStyle w:val="TAL"/>
            </w:pPr>
            <w:r>
              <w:t>S2-2406484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7B21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82480" w14:textId="77777777" w:rsidR="00E308B2" w:rsidRDefault="00E308B2" w:rsidP="00AC5BAF">
            <w:pPr>
              <w:pStyle w:val="TAL"/>
            </w:pPr>
            <w:r>
              <w:t>KI#2:Evaluation and conclusions for MO/MT data transport for S&amp;F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D1DEA" w14:textId="77777777" w:rsidR="00E308B2" w:rsidRDefault="00E308B2" w:rsidP="00AC5BAF">
            <w:pPr>
              <w:pStyle w:val="TAL"/>
            </w:pPr>
            <w:r>
              <w:t>IPLOOK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1648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BB7E4"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A558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11D7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49296" w14:textId="77777777" w:rsidR="00E308B2" w:rsidRDefault="00E308B2" w:rsidP="00AC5BAF">
            <w:pPr>
              <w:pStyle w:val="TAL"/>
            </w:pPr>
          </w:p>
        </w:tc>
      </w:tr>
      <w:tr w:rsidR="00E308B2" w14:paraId="22B8A65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E68CD"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742C8" w14:textId="77777777" w:rsidR="00E308B2" w:rsidRDefault="00E308B2" w:rsidP="00AC5BAF">
            <w:pPr>
              <w:pStyle w:val="TAL"/>
            </w:pPr>
            <w:r>
              <w:t>S2-2406485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9E95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9A404" w14:textId="77777777" w:rsidR="00E308B2" w:rsidRDefault="00E308B2" w:rsidP="00AC5BAF">
            <w:pPr>
              <w:pStyle w:val="TAL"/>
            </w:pPr>
            <w:r>
              <w:t>KI#2: Methodology and Results of Solutions from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61F7E" w14:textId="77777777" w:rsidR="00E308B2" w:rsidRDefault="00E308B2" w:rsidP="00AC5BAF">
            <w:pPr>
              <w:pStyle w:val="TAL"/>
            </w:pPr>
            <w:r>
              <w:t>IPLOOK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3104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50030"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4FD5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7CC8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DE2F5" w14:textId="77777777" w:rsidR="00E308B2" w:rsidRDefault="00E308B2" w:rsidP="00AC5BAF">
            <w:pPr>
              <w:pStyle w:val="TAL"/>
            </w:pPr>
          </w:p>
        </w:tc>
      </w:tr>
      <w:tr w:rsidR="00E308B2" w14:paraId="3F859DA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279E7"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B5707" w14:textId="77777777" w:rsidR="00E308B2" w:rsidRDefault="00E308B2" w:rsidP="00AC5BAF">
            <w:pPr>
              <w:pStyle w:val="TAL"/>
            </w:pPr>
            <w:r>
              <w:t>S2-2406486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685A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236E7" w14:textId="77777777" w:rsidR="00E308B2" w:rsidRDefault="00E308B2" w:rsidP="00AC5BAF">
            <w:pPr>
              <w:pStyle w:val="TAL"/>
            </w:pPr>
            <w:r>
              <w:t>Solution#42 Update: Addressing ENs.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110AA"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90DF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8BBA2"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2EA99" w14:textId="77777777" w:rsidR="00E308B2" w:rsidRDefault="00E308B2" w:rsidP="00AC5BAF">
            <w:pPr>
              <w:pStyle w:val="TAL"/>
            </w:pPr>
            <w:r>
              <w:t>Revision of S2-2404617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EEAF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9CC0B" w14:textId="77777777" w:rsidR="00E308B2" w:rsidRDefault="00E308B2" w:rsidP="00AC5BAF">
            <w:pPr>
              <w:pStyle w:val="TAL"/>
            </w:pPr>
          </w:p>
        </w:tc>
      </w:tr>
      <w:tr w:rsidR="00E308B2" w14:paraId="12353AA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D2F50"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CD346" w14:textId="77777777" w:rsidR="00E308B2" w:rsidRDefault="00E308B2" w:rsidP="00AC5BAF">
            <w:pPr>
              <w:pStyle w:val="TAL"/>
            </w:pPr>
            <w:r>
              <w:t>S2-2406487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1FBA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FD344" w14:textId="77777777" w:rsidR="00E308B2" w:rsidRDefault="00E308B2" w:rsidP="00AC5BAF">
            <w:pPr>
              <w:pStyle w:val="TAL"/>
            </w:pPr>
            <w:r>
              <w:t>Update Sol#7 to solve the ENs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8A7E0" w14:textId="77777777" w:rsidR="00E308B2" w:rsidRDefault="00E308B2" w:rsidP="00AC5BAF">
            <w:pPr>
              <w:pStyle w:val="TAL"/>
            </w:pPr>
            <w:r>
              <w:t>IPLOOK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D23D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5361E"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9E12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FA79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CAFE8" w14:textId="77777777" w:rsidR="00E308B2" w:rsidRDefault="00E308B2" w:rsidP="00AC5BAF">
            <w:pPr>
              <w:pStyle w:val="TAL"/>
            </w:pPr>
          </w:p>
        </w:tc>
      </w:tr>
      <w:tr w:rsidR="00E308B2" w14:paraId="0BA4B9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753A9"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14911" w14:textId="77777777" w:rsidR="00E308B2" w:rsidRDefault="00E308B2" w:rsidP="00AC5BAF">
            <w:pPr>
              <w:pStyle w:val="TAL"/>
            </w:pPr>
            <w:r>
              <w:t>S2-2406488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D06B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85A46" w14:textId="77777777" w:rsidR="00E308B2" w:rsidRDefault="00E308B2" w:rsidP="00AC5BAF">
            <w:pPr>
              <w:pStyle w:val="TAL"/>
            </w:pPr>
            <w:r>
              <w:t>Sol#38 update and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C1290"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0DDB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60F7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D421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D112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79967" w14:textId="77777777" w:rsidR="00E308B2" w:rsidRDefault="00E308B2" w:rsidP="00AC5BAF">
            <w:pPr>
              <w:pStyle w:val="TAL"/>
            </w:pPr>
          </w:p>
        </w:tc>
      </w:tr>
      <w:tr w:rsidR="00E308B2" w14:paraId="14EC775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EE8AC"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0FAB3" w14:textId="77777777" w:rsidR="00E308B2" w:rsidRDefault="00E308B2" w:rsidP="00AC5BAF">
            <w:pPr>
              <w:pStyle w:val="TAL"/>
            </w:pPr>
            <w:r>
              <w:t>S2-2406489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E821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176C2" w14:textId="77777777" w:rsidR="00E308B2" w:rsidRDefault="00E308B2" w:rsidP="00AC5BAF">
            <w:pPr>
              <w:pStyle w:val="TAL"/>
            </w:pPr>
            <w:r>
              <w:t>23.288 CR1093 (Rel-18, 'F'): Clarification on security issues of indirect ML Model Provisioning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5D87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E9EA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960CF"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3AD80" w14:textId="77777777" w:rsidR="00E308B2" w:rsidRDefault="00E308B2" w:rsidP="00AC5BAF">
            <w:pPr>
              <w:pStyle w:val="TAL"/>
            </w:pPr>
            <w:r>
              <w:t>Merged into S2-2407016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41292"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92350" w14:textId="77777777" w:rsidR="00E308B2" w:rsidRDefault="00E308B2" w:rsidP="00AC5BAF">
            <w:pPr>
              <w:pStyle w:val="TAL"/>
            </w:pPr>
          </w:p>
        </w:tc>
      </w:tr>
      <w:tr w:rsidR="00E308B2" w14:paraId="17EC190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B6F84"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20128" w14:textId="77777777" w:rsidR="00E308B2" w:rsidRDefault="00E308B2" w:rsidP="00AC5BAF">
            <w:pPr>
              <w:pStyle w:val="TAL"/>
            </w:pPr>
            <w:r>
              <w:t>S2-2406490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32C1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EDF38" w14:textId="77777777" w:rsidR="00E308B2" w:rsidRDefault="00E308B2" w:rsidP="00AC5BAF">
            <w:pPr>
              <w:pStyle w:val="TAL"/>
            </w:pPr>
            <w:r>
              <w:t>[DRAFT] Reply LS on Issues related to Analytics context transfer between AnLF(s)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64D2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B652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37C3B"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1A3CC" w14:textId="77777777" w:rsidR="00E308B2" w:rsidRDefault="00E308B2" w:rsidP="00AC5BAF">
            <w:pPr>
              <w:pStyle w:val="TAL"/>
            </w:pPr>
            <w:r>
              <w:t>Revision of S2-2404070 from SA WG2#162. Response to S2-2405849. Revised in parallel session to S2-2407014.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5A41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43402" w14:textId="77777777" w:rsidR="00E308B2" w:rsidRDefault="00E308B2" w:rsidP="00AC5BAF">
            <w:pPr>
              <w:pStyle w:val="TAL"/>
            </w:pPr>
            <w:r>
              <w:t>S2-2407014</w:t>
            </w:r>
          </w:p>
        </w:tc>
      </w:tr>
      <w:tr w:rsidR="00E308B2" w14:paraId="67D64A4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8F563" w14:textId="77777777" w:rsidR="00E308B2" w:rsidRDefault="00E308B2" w:rsidP="00AC5BAF">
            <w:pPr>
              <w:pStyle w:val="TAL"/>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ABA9F" w14:textId="77777777" w:rsidR="00E308B2" w:rsidRDefault="00E308B2" w:rsidP="00AC5BAF">
            <w:pPr>
              <w:pStyle w:val="TAL"/>
            </w:pPr>
            <w:r>
              <w:t>S2-2406491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62F9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BA44B" w14:textId="77777777" w:rsidR="00E308B2" w:rsidRDefault="00E308B2" w:rsidP="00AC5BAF">
            <w:pPr>
              <w:pStyle w:val="TAL"/>
            </w:pPr>
            <w:r>
              <w:t>23.288 CR1081R4 (Rel-18, 'F'): Correction of ML Model sharing in the scenario of Analytics context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AAA2F" w14:textId="77777777" w:rsidR="00E308B2" w:rsidRDefault="00E308B2" w:rsidP="00AC5BAF">
            <w:pPr>
              <w:pStyle w:val="TAL"/>
            </w:pPr>
            <w:r>
              <w:t>Huawei, HiSilicon,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FBE3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1289C"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FC057" w14:textId="77777777" w:rsidR="00E308B2" w:rsidRDefault="00E308B2" w:rsidP="00AC5BAF">
            <w:pPr>
              <w:pStyle w:val="TAL"/>
            </w:pPr>
            <w:r>
              <w:t>Revision of S2-2405801 from SA WG2#162. Revised in parallel session to S2-2407013.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2910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1FDE7" w14:textId="77777777" w:rsidR="00E308B2" w:rsidRDefault="00E308B2" w:rsidP="00AC5BAF">
            <w:pPr>
              <w:pStyle w:val="TAL"/>
            </w:pPr>
            <w:r>
              <w:t>S2-2407013</w:t>
            </w:r>
          </w:p>
        </w:tc>
      </w:tr>
      <w:tr w:rsidR="00E308B2" w14:paraId="4749428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C6AF3"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FA7FE" w14:textId="77777777" w:rsidR="00E308B2" w:rsidRDefault="00E308B2" w:rsidP="00AC5BAF">
            <w:pPr>
              <w:pStyle w:val="TAL"/>
            </w:pPr>
            <w:r>
              <w:t>S2-2406492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CB28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AF863" w14:textId="77777777" w:rsidR="00E308B2" w:rsidRDefault="00E308B2" w:rsidP="00AC5BAF">
            <w:pPr>
              <w:pStyle w:val="TAL"/>
            </w:pPr>
            <w:r>
              <w:t>Interim conclusion for KI#3: NWDAF-assisted policy control and QoS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798AD" w14:textId="77777777" w:rsidR="00E308B2" w:rsidRDefault="00E308B2" w:rsidP="00AC5BAF">
            <w:pPr>
              <w:pStyle w:val="TAL"/>
            </w:pPr>
            <w:r>
              <w:t>Huawei, HiSilicon, CATT, China Telecom, 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8ECD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35665"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6031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124C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CE992" w14:textId="77777777" w:rsidR="00E308B2" w:rsidRDefault="00E308B2" w:rsidP="00AC5BAF">
            <w:pPr>
              <w:pStyle w:val="TAL"/>
            </w:pPr>
          </w:p>
        </w:tc>
      </w:tr>
      <w:tr w:rsidR="00E308B2" w14:paraId="46668D3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93F1B"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6CC66" w14:textId="77777777" w:rsidR="00E308B2" w:rsidRDefault="00E308B2" w:rsidP="00AC5BAF">
            <w:pPr>
              <w:pStyle w:val="TAL"/>
            </w:pPr>
            <w:r>
              <w:t>S2-2406493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C138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553BE" w14:textId="77777777" w:rsidR="00E308B2" w:rsidRDefault="00E308B2" w:rsidP="00AC5BAF">
            <w:pPr>
              <w:pStyle w:val="TAL"/>
            </w:pPr>
            <w:r>
              <w:t>Solution summary and conclusion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A80FB" w14:textId="77777777" w:rsidR="00E308B2" w:rsidRDefault="00E308B2" w:rsidP="00AC5BAF">
            <w:pPr>
              <w:pStyle w:val="TAL"/>
            </w:pPr>
            <w:r>
              <w:t>Huawei, HiSilicon, KPN N.V., InterDigital,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2F8A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AB001"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F082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9A32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5E6DC" w14:textId="77777777" w:rsidR="00E308B2" w:rsidRDefault="00E308B2" w:rsidP="00AC5BAF">
            <w:pPr>
              <w:pStyle w:val="TAL"/>
            </w:pPr>
          </w:p>
        </w:tc>
      </w:tr>
      <w:tr w:rsidR="00E308B2" w14:paraId="6CE2A23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55F29"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0875A" w14:textId="77777777" w:rsidR="00E308B2" w:rsidRDefault="00E308B2" w:rsidP="00AC5BAF">
            <w:pPr>
              <w:pStyle w:val="TAL"/>
            </w:pPr>
            <w:r>
              <w:t>S2-2406494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5714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73B5C" w14:textId="77777777" w:rsidR="00E308B2" w:rsidRDefault="00E308B2" w:rsidP="00AC5BAF">
            <w:pPr>
              <w:pStyle w:val="TAL"/>
            </w:pPr>
            <w:r>
              <w:t>Solution summary and 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D036E" w14:textId="77777777" w:rsidR="00E308B2" w:rsidRDefault="00E308B2" w:rsidP="00AC5BAF">
            <w:pPr>
              <w:pStyle w:val="TAL"/>
            </w:pPr>
            <w:r>
              <w:t>Huawei, HiSilicon, KPN N.V., InterDigital,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93F9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A7421"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5E6C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2995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1518F" w14:textId="77777777" w:rsidR="00E308B2" w:rsidRDefault="00E308B2" w:rsidP="00AC5BAF">
            <w:pPr>
              <w:pStyle w:val="TAL"/>
            </w:pPr>
          </w:p>
        </w:tc>
      </w:tr>
      <w:tr w:rsidR="00E308B2" w14:paraId="65E424D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59B21" w14:textId="77777777" w:rsidR="00E308B2" w:rsidRDefault="00E308B2" w:rsidP="00AC5BAF">
            <w:pPr>
              <w:pStyle w:val="TAL"/>
              <w:rPr>
                <w:sz w:val="24"/>
                <w:szCs w:val="24"/>
              </w:rPr>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D0CBE" w14:textId="77777777" w:rsidR="00E308B2" w:rsidRDefault="00E308B2" w:rsidP="00AC5BAF">
            <w:pPr>
              <w:pStyle w:val="TAL"/>
            </w:pPr>
            <w:r>
              <w:t>S2-2406495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EA10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35DE3" w14:textId="77777777" w:rsidR="00E308B2" w:rsidRDefault="00E308B2" w:rsidP="00AC5BAF">
            <w:pPr>
              <w:pStyle w:val="TAL"/>
            </w:pPr>
            <w:r>
              <w:t>KI#3, Solution update to Sol#12 and New Solution: Energy-aware Analytics Exposure and Data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57B9F"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4586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058DC"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DC9E9" w14:textId="77777777" w:rsidR="00E308B2" w:rsidRDefault="00E308B2" w:rsidP="00AC5BAF">
            <w:pPr>
              <w:pStyle w:val="TAL"/>
            </w:pPr>
            <w:r>
              <w:t>Revision of S2-2404075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7CF4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6C1C3" w14:textId="77777777" w:rsidR="00E308B2" w:rsidRDefault="00E308B2" w:rsidP="00AC5BAF">
            <w:pPr>
              <w:pStyle w:val="TAL"/>
            </w:pPr>
          </w:p>
        </w:tc>
      </w:tr>
      <w:tr w:rsidR="00E308B2" w14:paraId="0FE7B5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52AA2"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17858" w14:textId="77777777" w:rsidR="00E308B2" w:rsidRDefault="00E308B2" w:rsidP="00AC5BAF">
            <w:pPr>
              <w:pStyle w:val="TAL"/>
            </w:pPr>
            <w:r>
              <w:t>S2-2406496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2AC9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4413F" w14:textId="77777777" w:rsidR="00E308B2" w:rsidRDefault="00E308B2" w:rsidP="00AC5BAF">
            <w:pPr>
              <w:pStyle w:val="TAL"/>
            </w:pPr>
            <w:r>
              <w:t>KI#3: Way forwards for NTZ.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7FBA8"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E39E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0B6B3"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DD20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06BE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870AF" w14:textId="77777777" w:rsidR="00E308B2" w:rsidRDefault="00E308B2" w:rsidP="00AC5BAF">
            <w:pPr>
              <w:pStyle w:val="TAL"/>
            </w:pPr>
          </w:p>
        </w:tc>
      </w:tr>
      <w:tr w:rsidR="00E308B2" w14:paraId="4922094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7035D"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8E38C" w14:textId="77777777" w:rsidR="00E308B2" w:rsidRDefault="00E308B2" w:rsidP="00AC5BAF">
            <w:pPr>
              <w:pStyle w:val="TAL"/>
            </w:pPr>
            <w:r>
              <w:t>S2-2406498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E46C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D2C3D" w14:textId="77777777" w:rsidR="00E308B2" w:rsidRDefault="00E308B2" w:rsidP="00AC5BAF">
            <w:pPr>
              <w:pStyle w:val="TAL"/>
            </w:pPr>
            <w:r>
              <w:t>KI#1, Sol #17 update: update the Energy related information collection based on two granularities.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6D6A3"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4E0B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D9A7C"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C3DE4" w14:textId="77777777" w:rsidR="00E308B2" w:rsidRDefault="00E308B2" w:rsidP="00AC5BAF">
            <w:pPr>
              <w:pStyle w:val="TAL"/>
            </w:pPr>
            <w:r>
              <w:t>Revision of S2-2404791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F528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E0B3E" w14:textId="77777777" w:rsidR="00E308B2" w:rsidRDefault="00E308B2" w:rsidP="00AC5BAF">
            <w:pPr>
              <w:pStyle w:val="TAL"/>
            </w:pPr>
          </w:p>
        </w:tc>
      </w:tr>
      <w:tr w:rsidR="00E308B2" w14:paraId="5A613C8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B2577"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907F1" w14:textId="77777777" w:rsidR="00E308B2" w:rsidRDefault="00E308B2" w:rsidP="00AC5BAF">
            <w:pPr>
              <w:pStyle w:val="TAL"/>
            </w:pPr>
            <w:r>
              <w:t>S2-2406499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28DD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8D436" w14:textId="77777777" w:rsidR="00E308B2" w:rsidRDefault="00E308B2" w:rsidP="00AC5BAF">
            <w:pPr>
              <w:pStyle w:val="TAL"/>
            </w:pPr>
            <w:r>
              <w:t>KI#1: Conclusion update and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20ABC"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2B67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E1FAF"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2687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EB30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657C0" w14:textId="77777777" w:rsidR="00E308B2" w:rsidRDefault="00E308B2" w:rsidP="00AC5BAF">
            <w:pPr>
              <w:pStyle w:val="TAL"/>
            </w:pPr>
          </w:p>
        </w:tc>
      </w:tr>
      <w:tr w:rsidR="00E308B2" w14:paraId="364389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C412A"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CC996" w14:textId="77777777" w:rsidR="00E308B2" w:rsidRDefault="00E308B2" w:rsidP="00AC5BAF">
            <w:pPr>
              <w:pStyle w:val="TAL"/>
            </w:pPr>
            <w:r>
              <w:t>S2-2406500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E7DD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DC4B7"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0A21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7C8F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48503"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FBE8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CECE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8312D" w14:textId="77777777" w:rsidR="00E308B2" w:rsidRDefault="00E308B2" w:rsidP="00AC5BAF">
            <w:pPr>
              <w:pStyle w:val="TAL"/>
            </w:pPr>
          </w:p>
        </w:tc>
      </w:tr>
      <w:tr w:rsidR="00E308B2" w14:paraId="6423C8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CF597"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68284" w14:textId="77777777" w:rsidR="00E308B2" w:rsidRDefault="00E308B2" w:rsidP="00AC5BAF">
            <w:pPr>
              <w:pStyle w:val="TAL"/>
            </w:pPr>
            <w:r>
              <w:t>S2-2406501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9C19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3B9AE" w14:textId="77777777" w:rsidR="00E308B2" w:rsidRDefault="00E308B2" w:rsidP="00AC5BAF">
            <w:pPr>
              <w:pStyle w:val="TAL"/>
            </w:pPr>
            <w:r>
              <w:t>KI#2: Conclusion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73887"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0779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8F96E"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5CA6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38CC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D0F61" w14:textId="77777777" w:rsidR="00E308B2" w:rsidRDefault="00E308B2" w:rsidP="00AC5BAF">
            <w:pPr>
              <w:pStyle w:val="TAL"/>
            </w:pPr>
          </w:p>
        </w:tc>
      </w:tr>
      <w:tr w:rsidR="00E308B2" w14:paraId="6A48D32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32637"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DF241" w14:textId="77777777" w:rsidR="00E308B2" w:rsidRDefault="00E308B2" w:rsidP="00AC5BAF">
            <w:pPr>
              <w:pStyle w:val="TAL"/>
            </w:pPr>
            <w:r>
              <w:t>S2-2406502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3A57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0B29B" w14:textId="77777777" w:rsidR="00E308B2" w:rsidRDefault="00E308B2" w:rsidP="00AC5BAF">
            <w:pPr>
              <w:pStyle w:val="TAL"/>
            </w:pPr>
            <w:r>
              <w:t>KI#2, New Sol: Control of UE current energy consumption.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0CA5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0146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B52E4"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7B364" w14:textId="77777777" w:rsidR="00E308B2" w:rsidRDefault="00E308B2" w:rsidP="00AC5BAF">
            <w:pPr>
              <w:pStyle w:val="TAL"/>
            </w:pPr>
            <w:r>
              <w:t>Revision of S2-2404798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9F6D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07FEF" w14:textId="77777777" w:rsidR="00E308B2" w:rsidRDefault="00E308B2" w:rsidP="00AC5BAF">
            <w:pPr>
              <w:pStyle w:val="TAL"/>
            </w:pPr>
          </w:p>
        </w:tc>
      </w:tr>
      <w:tr w:rsidR="00E308B2" w14:paraId="6DCBFB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89AFE"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EBB5F" w14:textId="77777777" w:rsidR="00E308B2" w:rsidRDefault="00E308B2" w:rsidP="00AC5BAF">
            <w:pPr>
              <w:pStyle w:val="TAL"/>
            </w:pPr>
            <w:r>
              <w:t>S2-2406503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6EEB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1066D" w14:textId="77777777" w:rsidR="00E308B2" w:rsidRDefault="00E308B2" w:rsidP="00AC5BAF">
            <w:pPr>
              <w:pStyle w:val="TAL"/>
            </w:pPr>
            <w:r>
              <w:t>KI#2, New Sol: UE energy credit control and enforcement.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0478F"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6092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8D1BC"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31395" w14:textId="77777777" w:rsidR="00E308B2" w:rsidRDefault="00E308B2" w:rsidP="00AC5BAF">
            <w:pPr>
              <w:pStyle w:val="TAL"/>
            </w:pPr>
            <w:r>
              <w:t>Revision of S2-2404799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2FF6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C6503" w14:textId="77777777" w:rsidR="00E308B2" w:rsidRDefault="00E308B2" w:rsidP="00AC5BAF">
            <w:pPr>
              <w:pStyle w:val="TAL"/>
            </w:pPr>
          </w:p>
        </w:tc>
      </w:tr>
      <w:tr w:rsidR="00E308B2" w14:paraId="64941AA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1E9CA"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2BED4" w14:textId="77777777" w:rsidR="00E308B2" w:rsidRDefault="00E308B2" w:rsidP="00AC5BAF">
            <w:pPr>
              <w:pStyle w:val="TAL"/>
            </w:pPr>
            <w:r>
              <w:t>S2-2406504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F99B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7EA80" w14:textId="77777777" w:rsidR="00E308B2" w:rsidRDefault="00E308B2" w:rsidP="00AC5BAF">
            <w:pPr>
              <w:pStyle w:val="TAL"/>
            </w:pPr>
            <w:r>
              <w:t>Consideration on usage of renewable energy, energy efficiency and granularity from NF or Slice.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C0A1E"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CDDA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0A882"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D76D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4FA5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5769B" w14:textId="77777777" w:rsidR="00E308B2" w:rsidRDefault="00E308B2" w:rsidP="00AC5BAF">
            <w:pPr>
              <w:pStyle w:val="TAL"/>
            </w:pPr>
          </w:p>
        </w:tc>
      </w:tr>
      <w:tr w:rsidR="00E308B2" w14:paraId="526B0A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08783"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B818E" w14:textId="77777777" w:rsidR="00E308B2" w:rsidRDefault="00E308B2" w:rsidP="00AC5BAF">
            <w:pPr>
              <w:pStyle w:val="TAL"/>
            </w:pPr>
            <w:r>
              <w:t>S2-2406505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6240A"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16C6D" w14:textId="77777777" w:rsidR="00E308B2" w:rsidRDefault="00E308B2" w:rsidP="00AC5BAF">
            <w:pPr>
              <w:pStyle w:val="TAL"/>
            </w:pPr>
            <w:r>
              <w:t>New WID on Integration of satellite components in the 5G architecture Phase III.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94E70" w14:textId="77777777" w:rsidR="00E308B2" w:rsidRDefault="00E308B2" w:rsidP="00AC5BAF">
            <w:pPr>
              <w:pStyle w:val="TAL"/>
            </w:pPr>
            <w: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30B6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9842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E9651" w14:textId="77777777" w:rsidR="00E308B2" w:rsidRDefault="00E308B2" w:rsidP="00AC5BAF">
            <w:pPr>
              <w:pStyle w:val="TAL"/>
              <w:rPr>
                <w:sz w:val="24"/>
                <w:szCs w:val="24"/>
              </w:rPr>
            </w:pPr>
            <w:r>
              <w:t>For e-mail approval. r06 agreed. Revised to S2-2407368.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9815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386E6" w14:textId="77777777" w:rsidR="00E308B2" w:rsidRDefault="00E308B2" w:rsidP="00AC5BAF">
            <w:pPr>
              <w:pStyle w:val="TAL"/>
            </w:pPr>
            <w:r>
              <w:t>S2-2407368</w:t>
            </w:r>
          </w:p>
        </w:tc>
      </w:tr>
      <w:tr w:rsidR="00E308B2" w14:paraId="0433C89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B245A" w14:textId="77777777" w:rsidR="00E308B2" w:rsidRDefault="00E308B2" w:rsidP="00AC5BAF">
            <w:pPr>
              <w:pStyle w:val="TAL"/>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E721A" w14:textId="77777777" w:rsidR="00E308B2" w:rsidRDefault="00E308B2" w:rsidP="00AC5BAF">
            <w:pPr>
              <w:pStyle w:val="TAL"/>
            </w:pPr>
            <w:r>
              <w:t>S2-2406506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C2E6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C1E65" w14:textId="77777777" w:rsidR="00E308B2" w:rsidRDefault="00E308B2" w:rsidP="00AC5BAF">
            <w:pPr>
              <w:pStyle w:val="TAL"/>
            </w:pPr>
            <w:r>
              <w:t>23.401 CR3784 (Rel-18, 'F'): Support of MME obtaining mapped Cell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6FCC2"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B5FD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79764"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78F3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E794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EED56" w14:textId="77777777" w:rsidR="00E308B2" w:rsidRDefault="00E308B2" w:rsidP="00AC5BAF">
            <w:pPr>
              <w:pStyle w:val="TAL"/>
            </w:pPr>
          </w:p>
        </w:tc>
      </w:tr>
      <w:tr w:rsidR="00E308B2" w14:paraId="61D2E38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34C94"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DB00C" w14:textId="77777777" w:rsidR="00E308B2" w:rsidRDefault="00E308B2" w:rsidP="00AC5BAF">
            <w:pPr>
              <w:pStyle w:val="TAL"/>
            </w:pPr>
            <w:r>
              <w:t>S2-2406507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76D8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11A6E" w14:textId="77777777" w:rsidR="00E308B2" w:rsidRDefault="00E308B2" w:rsidP="00AC5BAF">
            <w:pPr>
              <w:pStyle w:val="TAL"/>
            </w:pPr>
            <w:r>
              <w:t>23.271 CR0440 (Rel-18, 'F'): Support of E-SMLC mapping UE Coarse Location Information to Cell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F92C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F20A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42039"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5131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9E78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39976" w14:textId="77777777" w:rsidR="00E308B2" w:rsidRDefault="00E308B2" w:rsidP="00AC5BAF">
            <w:pPr>
              <w:pStyle w:val="TAL"/>
            </w:pPr>
          </w:p>
        </w:tc>
      </w:tr>
      <w:tr w:rsidR="00E308B2" w14:paraId="45FD520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0DEC8"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F85D4" w14:textId="77777777" w:rsidR="00E308B2" w:rsidRDefault="00E308B2" w:rsidP="00AC5BAF">
            <w:pPr>
              <w:pStyle w:val="TAL"/>
            </w:pPr>
            <w:r>
              <w:t>S2-2406508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E1ADE"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96C12" w14:textId="77777777" w:rsidR="00E308B2" w:rsidRDefault="00E308B2" w:rsidP="00AC5BAF">
            <w:pPr>
              <w:pStyle w:val="TAL"/>
            </w:pPr>
            <w:r>
              <w:t>[DRAFT] LS reply on eNB obtaining UE Coarse Location Information for NB-IoT 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3DBF0"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9412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5737F"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CB26B" w14:textId="77777777" w:rsidR="00E308B2" w:rsidRDefault="00E308B2" w:rsidP="00AC5BAF">
            <w:pPr>
              <w:pStyle w:val="TAL"/>
            </w:pPr>
            <w:r>
              <w:t>Response to S2-2405879.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5803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3E963" w14:textId="77777777" w:rsidR="00E308B2" w:rsidRDefault="00E308B2" w:rsidP="00AC5BAF">
            <w:pPr>
              <w:pStyle w:val="TAL"/>
            </w:pPr>
          </w:p>
        </w:tc>
      </w:tr>
      <w:tr w:rsidR="00E308B2" w14:paraId="344C7E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0D94C"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CEAAA" w14:textId="77777777" w:rsidR="00E308B2" w:rsidRDefault="00E308B2" w:rsidP="00AC5BAF">
            <w:pPr>
              <w:pStyle w:val="TAL"/>
            </w:pPr>
            <w:r>
              <w:t>S2-2406509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33C1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64C3A" w14:textId="77777777" w:rsidR="00E308B2" w:rsidRDefault="00E308B2" w:rsidP="00AC5BAF">
            <w:pPr>
              <w:pStyle w:val="TAL"/>
            </w:pPr>
            <w:r>
              <w:t>TR 23.700-63, Resolving EN in Solution#1.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7142E" w14:textId="77777777" w:rsidR="00E308B2" w:rsidRDefault="00E308B2" w:rsidP="00AC5BAF">
            <w:pPr>
              <w:pStyle w:val="TAL"/>
            </w:pPr>
            <w:r>
              <w:t>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DEAA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FB626"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BB37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07FA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EC019" w14:textId="77777777" w:rsidR="00E308B2" w:rsidRDefault="00E308B2" w:rsidP="00AC5BAF">
            <w:pPr>
              <w:pStyle w:val="TAL"/>
            </w:pPr>
          </w:p>
        </w:tc>
      </w:tr>
      <w:tr w:rsidR="00E308B2" w14:paraId="00EF57B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966D1"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A4B60" w14:textId="77777777" w:rsidR="00E308B2" w:rsidRDefault="00E308B2" w:rsidP="00AC5BAF">
            <w:pPr>
              <w:pStyle w:val="TAL"/>
            </w:pPr>
            <w:r>
              <w:t>S2-2406510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A67A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68FD0" w14:textId="77777777" w:rsidR="00E308B2" w:rsidRDefault="00E308B2" w:rsidP="00AC5BAF">
            <w:pPr>
              <w:pStyle w:val="TAL"/>
            </w:pPr>
            <w:r>
              <w:t>KI#2 Evaluation and Conclusions using NWDAF analytics to determine optimal EAS/UPF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7EFDD" w14:textId="77777777" w:rsidR="00E308B2" w:rsidRDefault="00E308B2" w:rsidP="00AC5BAF">
            <w:pPr>
              <w:pStyle w:val="TAL"/>
            </w:pPr>
            <w:r>
              <w:t>Lenovo,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9A7D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87937"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EE1F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F6FF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60E4B" w14:textId="77777777" w:rsidR="00E308B2" w:rsidRDefault="00E308B2" w:rsidP="00AC5BAF">
            <w:pPr>
              <w:pStyle w:val="TAL"/>
            </w:pPr>
          </w:p>
        </w:tc>
      </w:tr>
      <w:tr w:rsidR="00E308B2" w14:paraId="1D39D3E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50D13" w14:textId="77777777" w:rsidR="00E308B2" w:rsidRDefault="00E308B2" w:rsidP="00AC5BAF">
            <w:pPr>
              <w:pStyle w:val="TAL"/>
              <w:rPr>
                <w:sz w:val="24"/>
                <w:szCs w:val="24"/>
              </w:rPr>
            </w:pPr>
            <w:r>
              <w:lastRenderedPageBreak/>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38CEF" w14:textId="77777777" w:rsidR="00E308B2" w:rsidRDefault="00E308B2" w:rsidP="00AC5BAF">
            <w:pPr>
              <w:pStyle w:val="TAL"/>
            </w:pPr>
            <w:r>
              <w:t>S2-2406511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29BF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554B4" w14:textId="77777777" w:rsidR="00E308B2" w:rsidRDefault="00E308B2" w:rsidP="00AC5BAF">
            <w:pPr>
              <w:pStyle w:val="TAL"/>
            </w:pPr>
            <w:r>
              <w:t>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F434C"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5A68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19249"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5B1D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37AB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78584" w14:textId="77777777" w:rsidR="00E308B2" w:rsidRDefault="00E308B2" w:rsidP="00AC5BAF">
            <w:pPr>
              <w:pStyle w:val="TAL"/>
            </w:pPr>
          </w:p>
        </w:tc>
      </w:tr>
      <w:tr w:rsidR="00E308B2" w14:paraId="6DADB9D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3DCB3"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6A24F" w14:textId="77777777" w:rsidR="00E308B2" w:rsidRDefault="00E308B2" w:rsidP="00AC5BAF">
            <w:pPr>
              <w:pStyle w:val="TAL"/>
            </w:pPr>
            <w:r>
              <w:t>S2-2406512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D7E0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89766"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5217D"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279E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B3CF4"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E32B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D24D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A73EA" w14:textId="77777777" w:rsidR="00E308B2" w:rsidRDefault="00E308B2" w:rsidP="00AC5BAF">
            <w:pPr>
              <w:pStyle w:val="TAL"/>
            </w:pPr>
          </w:p>
        </w:tc>
      </w:tr>
      <w:tr w:rsidR="00E308B2" w14:paraId="446B4E2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035D1"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D675F" w14:textId="77777777" w:rsidR="00E308B2" w:rsidRDefault="00E308B2" w:rsidP="00AC5BAF">
            <w:pPr>
              <w:pStyle w:val="TAL"/>
            </w:pPr>
            <w:r>
              <w:t>S2-2406513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3763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9DEA3" w14:textId="77777777" w:rsidR="00E308B2" w:rsidRDefault="00E308B2" w:rsidP="00AC5BAF">
            <w:pPr>
              <w:pStyle w:val="TAL"/>
            </w:pPr>
            <w:r>
              <w:t>KI#1: Evaluation and conclusion on flight planning/monitoring.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EECD4"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0642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EC532"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FDC4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1F30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4EA3F" w14:textId="77777777" w:rsidR="00E308B2" w:rsidRDefault="00E308B2" w:rsidP="00AC5BAF">
            <w:pPr>
              <w:pStyle w:val="TAL"/>
            </w:pPr>
          </w:p>
        </w:tc>
      </w:tr>
      <w:tr w:rsidR="00E308B2" w14:paraId="7EABC12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1EAC8"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8F8D6" w14:textId="77777777" w:rsidR="00E308B2" w:rsidRDefault="00E308B2" w:rsidP="00AC5BAF">
            <w:pPr>
              <w:pStyle w:val="TAL"/>
            </w:pPr>
            <w:r>
              <w:t>S2-2406514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EFF1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CC490" w14:textId="77777777" w:rsidR="00E308B2" w:rsidRDefault="00E308B2" w:rsidP="00AC5BAF">
            <w:pPr>
              <w:pStyle w:val="TAL"/>
            </w:pPr>
            <w:r>
              <w:t>KI#1: Evaluation and conclusion on multiple USS.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D8C6C"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0E95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4B434"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2038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F688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9EC51" w14:textId="77777777" w:rsidR="00E308B2" w:rsidRDefault="00E308B2" w:rsidP="00AC5BAF">
            <w:pPr>
              <w:pStyle w:val="TAL"/>
            </w:pPr>
          </w:p>
        </w:tc>
      </w:tr>
      <w:tr w:rsidR="00E308B2" w14:paraId="757CCC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D09CC"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DA5DC" w14:textId="77777777" w:rsidR="00E308B2" w:rsidRDefault="00E308B2" w:rsidP="00AC5BAF">
            <w:pPr>
              <w:pStyle w:val="TAL"/>
            </w:pPr>
            <w:r>
              <w:t>S2-2406515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0BF1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FAAD9" w14:textId="77777777" w:rsidR="00E308B2" w:rsidRDefault="00E308B2" w:rsidP="00AC5BAF">
            <w:pPr>
              <w:pStyle w:val="TAL"/>
            </w:pPr>
            <w:r>
              <w:t>KI#1: Evaluation and conclusion on C2 communication reliability.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A2A57"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7077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68BD1"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EA91E" w14:textId="77777777" w:rsidR="00E308B2" w:rsidRDefault="00E308B2" w:rsidP="00AC5BAF">
            <w:pPr>
              <w:pStyle w:val="TAL"/>
            </w:pPr>
            <w:r>
              <w:t>Revised in parallel session to S2-2407136.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AB5B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A3B2C" w14:textId="77777777" w:rsidR="00E308B2" w:rsidRDefault="00E308B2" w:rsidP="00AC5BAF">
            <w:pPr>
              <w:pStyle w:val="TAL"/>
            </w:pPr>
            <w:r>
              <w:t>S2-2407136</w:t>
            </w:r>
          </w:p>
        </w:tc>
      </w:tr>
      <w:tr w:rsidR="00E308B2" w14:paraId="5374EA6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01298"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63C96" w14:textId="77777777" w:rsidR="00E308B2" w:rsidRDefault="00E308B2" w:rsidP="00AC5BAF">
            <w:pPr>
              <w:pStyle w:val="TAL"/>
            </w:pPr>
            <w:r>
              <w:t>S2-2406516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F51D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43911" w14:textId="77777777" w:rsidR="00E308B2" w:rsidRDefault="00E308B2" w:rsidP="00AC5BAF">
            <w:pPr>
              <w:pStyle w:val="TAL"/>
            </w:pPr>
            <w:r>
              <w:t>Solution Update for Solution#36: Registration Signalling Analytics to support detection and prevention of signalling storm.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E1A6A"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83B2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267E4"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8610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03E0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7D075" w14:textId="77777777" w:rsidR="00E308B2" w:rsidRDefault="00E308B2" w:rsidP="00AC5BAF">
            <w:pPr>
              <w:pStyle w:val="TAL"/>
            </w:pPr>
          </w:p>
        </w:tc>
      </w:tr>
      <w:tr w:rsidR="00E308B2" w14:paraId="79F1205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13959"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1F38F" w14:textId="77777777" w:rsidR="00E308B2" w:rsidRDefault="00E308B2" w:rsidP="00AC5BAF">
            <w:pPr>
              <w:pStyle w:val="TAL"/>
            </w:pPr>
            <w:r>
              <w:t>S2-2406517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981D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6636E" w14:textId="77777777" w:rsidR="00E308B2" w:rsidRDefault="00E308B2" w:rsidP="00AC5BAF">
            <w:pPr>
              <w:pStyle w:val="TAL"/>
            </w:pPr>
            <w:r>
              <w:t>Interim Conclusion for KI#4: NWDAF enhancements to support network abnormal behaviours (i.e. signalling storm) mitigation and prevention.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13C65" w14:textId="77777777" w:rsidR="00E308B2" w:rsidRDefault="00E308B2" w:rsidP="00AC5BAF">
            <w:pPr>
              <w:pStyle w:val="TAL"/>
            </w:pPr>
            <w:r>
              <w:t>China Telecom, ZTE,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6A27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39CC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2473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23F5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43E27" w14:textId="77777777" w:rsidR="00E308B2" w:rsidRDefault="00E308B2" w:rsidP="00AC5BAF">
            <w:pPr>
              <w:pStyle w:val="TAL"/>
            </w:pPr>
          </w:p>
        </w:tc>
      </w:tr>
      <w:tr w:rsidR="00E308B2" w14:paraId="569C2A5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21F44" w14:textId="77777777" w:rsidR="00E308B2" w:rsidRDefault="00E308B2" w:rsidP="00AC5BAF">
            <w:pPr>
              <w:pStyle w:val="TAL"/>
              <w:rPr>
                <w:sz w:val="24"/>
                <w:szCs w:val="24"/>
              </w:rPr>
            </w:pPr>
            <w:r>
              <w:t>9.27.2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64B25" w14:textId="77777777" w:rsidR="00E308B2" w:rsidRDefault="00E308B2" w:rsidP="00AC5BAF">
            <w:pPr>
              <w:pStyle w:val="TAL"/>
            </w:pPr>
            <w:r>
              <w:t>S2-2406518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DA34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ED183" w14:textId="77777777" w:rsidR="00E308B2" w:rsidRDefault="00E308B2" w:rsidP="00AC5BAF">
            <w:pPr>
              <w:pStyle w:val="TAL"/>
            </w:pPr>
            <w:r>
              <w:t>23.502 CR4820 (Rel-18, 'F'): Correcting the trigger for SM Policy Association Modification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850D4"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19E5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575B0" w14:textId="77777777" w:rsidR="00E308B2" w:rsidRDefault="00E308B2" w:rsidP="00AC5BAF">
            <w:pPr>
              <w:pStyle w:val="TAL"/>
            </w:pPr>
            <w:r>
              <w:t>TEI18,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085E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CD14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51750" w14:textId="77777777" w:rsidR="00E308B2" w:rsidRDefault="00E308B2" w:rsidP="00AC5BAF">
            <w:pPr>
              <w:pStyle w:val="TAL"/>
            </w:pPr>
          </w:p>
        </w:tc>
      </w:tr>
      <w:tr w:rsidR="00E308B2" w14:paraId="636A23C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0E9A7"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07F49" w14:textId="77777777" w:rsidR="00E308B2" w:rsidRDefault="00E308B2" w:rsidP="00AC5BAF">
            <w:pPr>
              <w:pStyle w:val="TAL"/>
            </w:pPr>
            <w:r>
              <w:t>S2-2406519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008A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80504" w14:textId="77777777" w:rsidR="00E308B2" w:rsidRDefault="00E308B2" w:rsidP="00AC5BAF">
            <w:pPr>
              <w:pStyle w:val="TAL"/>
            </w:pPr>
            <w:r>
              <w:t>KI#3 Evaluation: Evaluate based on the NWM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5664F" w14:textId="77777777" w:rsidR="00E308B2" w:rsidRDefault="00E308B2" w:rsidP="00AC5BAF">
            <w:pPr>
              <w:pStyle w:val="TAL"/>
            </w:pPr>
            <w:r>
              <w:t>IPLOOK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2C83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7551E"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9653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C0E6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133B9" w14:textId="77777777" w:rsidR="00E308B2" w:rsidRDefault="00E308B2" w:rsidP="00AC5BAF">
            <w:pPr>
              <w:pStyle w:val="TAL"/>
            </w:pPr>
          </w:p>
        </w:tc>
      </w:tr>
      <w:tr w:rsidR="00E308B2" w14:paraId="41576C2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BBF37"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3A214" w14:textId="77777777" w:rsidR="00E308B2" w:rsidRDefault="00E308B2" w:rsidP="00AC5BAF">
            <w:pPr>
              <w:pStyle w:val="TAL"/>
            </w:pPr>
            <w:r>
              <w:t>S2-2406520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DD84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EA456" w14:textId="77777777" w:rsidR="00E308B2" w:rsidRDefault="00E308B2" w:rsidP="00AC5BAF">
            <w:pPr>
              <w:pStyle w:val="TAL"/>
            </w:pPr>
            <w:r>
              <w:t>Key Issue#3,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345D8" w14:textId="77777777" w:rsidR="00E308B2" w:rsidRDefault="00E308B2" w:rsidP="00AC5BAF">
            <w:pPr>
              <w:pStyle w:val="TAL"/>
            </w:pPr>
            <w:r>
              <w:t>Lenovo,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B37B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4ABC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E3A9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AC27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43D7C" w14:textId="77777777" w:rsidR="00E308B2" w:rsidRDefault="00E308B2" w:rsidP="00AC5BAF">
            <w:pPr>
              <w:pStyle w:val="TAL"/>
            </w:pPr>
          </w:p>
        </w:tc>
      </w:tr>
      <w:tr w:rsidR="00E308B2" w14:paraId="2C4DEEE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BFCAA"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8D4F4" w14:textId="77777777" w:rsidR="00E308B2" w:rsidRDefault="00E308B2" w:rsidP="00AC5BAF">
            <w:pPr>
              <w:pStyle w:val="TAL"/>
            </w:pPr>
            <w:r>
              <w:t>S2-2406521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E949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85487" w14:textId="77777777" w:rsidR="00E308B2" w:rsidRDefault="00E308B2" w:rsidP="00AC5BAF">
            <w:pPr>
              <w:pStyle w:val="TAL"/>
            </w:pPr>
            <w:r>
              <w:t>Key Issue#7, Conclusions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FA4CB" w14:textId="77777777" w:rsidR="00E308B2" w:rsidRDefault="00E308B2" w:rsidP="00AC5BAF">
            <w:pPr>
              <w:pStyle w:val="TAL"/>
            </w:pPr>
            <w:r>
              <w:t>Lenovo, InterDigital Inc., Charter Communications, CableLabs, CATT,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1F33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C34EF"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79842" w14:textId="77777777" w:rsidR="00E308B2" w:rsidRDefault="00E308B2" w:rsidP="00AC5BAF">
            <w:pPr>
              <w:pStyle w:val="TAL"/>
            </w:pPr>
            <w:r>
              <w:t>Revised in parallel session to S2-2406931.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8D0E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2045B" w14:textId="77777777" w:rsidR="00E308B2" w:rsidRDefault="00E308B2" w:rsidP="00AC5BAF">
            <w:pPr>
              <w:pStyle w:val="TAL"/>
            </w:pPr>
            <w:r>
              <w:t>S2-2406931</w:t>
            </w:r>
          </w:p>
        </w:tc>
      </w:tr>
      <w:tr w:rsidR="00E308B2" w14:paraId="291F030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1DCB8"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D5469" w14:textId="77777777" w:rsidR="00E308B2" w:rsidRDefault="00E308B2" w:rsidP="00AC5BAF">
            <w:pPr>
              <w:pStyle w:val="TAL"/>
            </w:pPr>
            <w:r>
              <w:t>S2-2406522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C2A9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BCD83" w14:textId="77777777" w:rsidR="00E308B2" w:rsidRDefault="00E308B2" w:rsidP="00AC5BAF">
            <w:pPr>
              <w:pStyle w:val="TAL"/>
            </w:pPr>
            <w:r>
              <w:t>Key Issue#9,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7D376"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82A8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4AD5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B188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8F42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B0801" w14:textId="77777777" w:rsidR="00E308B2" w:rsidRDefault="00E308B2" w:rsidP="00AC5BAF">
            <w:pPr>
              <w:pStyle w:val="TAL"/>
            </w:pPr>
          </w:p>
        </w:tc>
      </w:tr>
      <w:tr w:rsidR="00E308B2" w14:paraId="5E4A96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3F644"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B568F" w14:textId="77777777" w:rsidR="00E308B2" w:rsidRDefault="00E308B2" w:rsidP="00AC5BAF">
            <w:pPr>
              <w:pStyle w:val="TAL"/>
            </w:pPr>
            <w:r>
              <w:t>S2-2406523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48D35"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9FB40" w14:textId="77777777" w:rsidR="00E308B2" w:rsidRDefault="00E308B2" w:rsidP="00AC5BAF">
            <w:pPr>
              <w:pStyle w:val="TAL"/>
            </w:pPr>
            <w:r>
              <w:t>AIoT Limitations Analysis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8ADA6" w14:textId="77777777" w:rsidR="00E308B2" w:rsidRDefault="00E308B2" w:rsidP="00AC5BAF">
            <w:pPr>
              <w:pStyle w:val="TAL"/>
            </w:pPr>
            <w:r>
              <w:t>Wiliot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AAC9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D1825"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408E6" w14:textId="77777777" w:rsidR="00E308B2" w:rsidRDefault="00E308B2" w:rsidP="00AC5BAF">
            <w:pPr>
              <w:pStyle w:val="TAL"/>
              <w:rPr>
                <w:sz w:val="24"/>
                <w:szCs w:val="24"/>
              </w:rPr>
            </w:pPr>
            <w:r>
              <w:t>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64800"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5304B" w14:textId="77777777" w:rsidR="00E308B2" w:rsidRDefault="00E308B2" w:rsidP="00AC5BAF">
            <w:pPr>
              <w:pStyle w:val="TAL"/>
            </w:pPr>
          </w:p>
        </w:tc>
      </w:tr>
      <w:tr w:rsidR="00E308B2" w14:paraId="05EAD6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30DC3"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3E468" w14:textId="77777777" w:rsidR="00E308B2" w:rsidRDefault="00E308B2" w:rsidP="00AC5BAF">
            <w:pPr>
              <w:pStyle w:val="TAL"/>
            </w:pPr>
            <w:r>
              <w:t>S2-2406524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E394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84E47" w14:textId="77777777" w:rsidR="00E308B2" w:rsidRDefault="00E308B2" w:rsidP="00AC5BAF">
            <w:pPr>
              <w:pStyle w:val="TAL"/>
            </w:pPr>
            <w:r>
              <w:t>Conclusions for KI#1.2.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FF2CE"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289C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D437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1AC0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08DA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76A6E" w14:textId="77777777" w:rsidR="00E308B2" w:rsidRDefault="00E308B2" w:rsidP="00AC5BAF">
            <w:pPr>
              <w:pStyle w:val="TAL"/>
            </w:pPr>
          </w:p>
        </w:tc>
      </w:tr>
      <w:tr w:rsidR="00E308B2" w14:paraId="7FB6C23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947DD"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6A620" w14:textId="77777777" w:rsidR="00E308B2" w:rsidRDefault="00E308B2" w:rsidP="00AC5BAF">
            <w:pPr>
              <w:pStyle w:val="TAL"/>
            </w:pPr>
            <w:r>
              <w:t>S2-2406525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0065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04D4F" w14:textId="77777777" w:rsidR="00E308B2" w:rsidRDefault="00E308B2" w:rsidP="00AC5BAF">
            <w:pPr>
              <w:pStyle w:val="TAL"/>
            </w:pPr>
            <w:r>
              <w:t>Conclusions for KI#1.3.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2CCC2"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5E81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5D4B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E047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EF5F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FEF29" w14:textId="77777777" w:rsidR="00E308B2" w:rsidRDefault="00E308B2" w:rsidP="00AC5BAF">
            <w:pPr>
              <w:pStyle w:val="TAL"/>
            </w:pPr>
          </w:p>
        </w:tc>
      </w:tr>
      <w:tr w:rsidR="00E308B2" w14:paraId="696603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5E5BE"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B6632" w14:textId="77777777" w:rsidR="00E308B2" w:rsidRDefault="00E308B2" w:rsidP="00AC5BAF">
            <w:pPr>
              <w:pStyle w:val="TAL"/>
            </w:pPr>
            <w:r>
              <w:t>S2-2406526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C3A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071B1" w14:textId="77777777" w:rsidR="00E308B2" w:rsidRDefault="00E308B2" w:rsidP="00AC5BAF">
            <w:pPr>
              <w:pStyle w:val="TAL"/>
            </w:pPr>
            <w:r>
              <w:t>Introduction for conclusions on the architecture principles following the NWM discussions,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666A0" w14:textId="77777777" w:rsidR="00E308B2" w:rsidRDefault="00E308B2" w:rsidP="00AC5BAF">
            <w:pPr>
              <w:pStyle w:val="TAL"/>
            </w:pPr>
            <w:r>
              <w:t>Thales(rapporteur)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BBB0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1D5A7"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E3BC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973B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98667" w14:textId="77777777" w:rsidR="00E308B2" w:rsidRDefault="00E308B2" w:rsidP="00AC5BAF">
            <w:pPr>
              <w:pStyle w:val="TAL"/>
            </w:pPr>
          </w:p>
        </w:tc>
      </w:tr>
      <w:tr w:rsidR="00E308B2" w14:paraId="147B8EC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FFBB9"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8959D" w14:textId="77777777" w:rsidR="00E308B2" w:rsidRDefault="00E308B2" w:rsidP="00AC5BAF">
            <w:pPr>
              <w:pStyle w:val="TAL"/>
            </w:pPr>
            <w:r>
              <w:t>S2-2406527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084B8"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07B22" w14:textId="77777777" w:rsidR="00E308B2" w:rsidRDefault="00E308B2" w:rsidP="00AC5BAF">
            <w:pPr>
              <w:pStyle w:val="TAL"/>
            </w:pPr>
            <w:r>
              <w:t>[DRAFT] Reply to LS on data channel application related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09D98"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AACA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F6E98"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29FD3" w14:textId="77777777" w:rsidR="00E308B2" w:rsidRDefault="00E308B2" w:rsidP="00AC5BAF">
            <w:pPr>
              <w:pStyle w:val="TAL"/>
            </w:pPr>
            <w:r>
              <w:t>Response to S2-2405878.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A3CF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29FDC" w14:textId="77777777" w:rsidR="00E308B2" w:rsidRDefault="00E308B2" w:rsidP="00AC5BAF">
            <w:pPr>
              <w:pStyle w:val="TAL"/>
            </w:pPr>
          </w:p>
        </w:tc>
      </w:tr>
      <w:tr w:rsidR="00E308B2" w14:paraId="57106F6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0D8DB" w14:textId="77777777" w:rsidR="00E308B2" w:rsidRDefault="00E308B2" w:rsidP="00AC5BAF">
            <w:pPr>
              <w:pStyle w:val="TAL"/>
              <w:rPr>
                <w:sz w:val="24"/>
                <w:szCs w:val="24"/>
              </w:rPr>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C39B9" w14:textId="77777777" w:rsidR="00E308B2" w:rsidRDefault="00E308B2" w:rsidP="00AC5BAF">
            <w:pPr>
              <w:pStyle w:val="TAL"/>
            </w:pPr>
            <w:r>
              <w:t>S2-2406528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F6B3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FE961" w14:textId="77777777" w:rsidR="00E308B2" w:rsidRDefault="00E308B2" w:rsidP="00AC5BAF">
            <w:pPr>
              <w:pStyle w:val="TAL"/>
            </w:pPr>
            <w:r>
              <w:t>KI#1 Update of Solution 4 resolving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8F906"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609E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7FCD9"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C07A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F081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6DD9B" w14:textId="77777777" w:rsidR="00E308B2" w:rsidRDefault="00E308B2" w:rsidP="00AC5BAF">
            <w:pPr>
              <w:pStyle w:val="TAL"/>
            </w:pPr>
          </w:p>
        </w:tc>
      </w:tr>
      <w:tr w:rsidR="00E308B2" w14:paraId="660224D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FACFF"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C8AE8" w14:textId="77777777" w:rsidR="00E308B2" w:rsidRDefault="00E308B2" w:rsidP="00AC5BAF">
            <w:pPr>
              <w:pStyle w:val="TAL"/>
            </w:pPr>
            <w:r>
              <w:t>S2-2406529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998B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43AF5" w14:textId="77777777" w:rsidR="00E308B2" w:rsidRDefault="00E308B2" w:rsidP="00AC5BAF">
            <w:pPr>
              <w:pStyle w:val="TAL"/>
            </w:pPr>
            <w:r>
              <w:t>Introduction for conclusions on the architecture principles following the NWM discussions,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6B5B9" w14:textId="77777777" w:rsidR="00E308B2" w:rsidRDefault="00E308B2" w:rsidP="00AC5BAF">
            <w:pPr>
              <w:pStyle w:val="TAL"/>
            </w:pPr>
            <w:r>
              <w:t>Thales(rapporteur)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6698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C1D11"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3DCA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4FDC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9D3E1" w14:textId="77777777" w:rsidR="00E308B2" w:rsidRDefault="00E308B2" w:rsidP="00AC5BAF">
            <w:pPr>
              <w:pStyle w:val="TAL"/>
            </w:pPr>
          </w:p>
        </w:tc>
      </w:tr>
      <w:tr w:rsidR="00E308B2" w14:paraId="5C783DE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D5972"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D73D5" w14:textId="77777777" w:rsidR="00E308B2" w:rsidRDefault="00E308B2" w:rsidP="00AC5BAF">
            <w:pPr>
              <w:pStyle w:val="TAL"/>
            </w:pPr>
            <w:r>
              <w:t>S2-2406530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1915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08939" w14:textId="77777777" w:rsidR="00E308B2" w:rsidRDefault="00E308B2" w:rsidP="00AC5BAF">
            <w:pPr>
              <w:pStyle w:val="TAL"/>
            </w:pPr>
            <w:r>
              <w:t>Introduction for conclusions on the architecture principles following the NWM discussions,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D1D68" w14:textId="77777777" w:rsidR="00E308B2" w:rsidRDefault="00E308B2" w:rsidP="00AC5BAF">
            <w:pPr>
              <w:pStyle w:val="TAL"/>
            </w:pPr>
            <w:r>
              <w:t>Thales(rapporteur)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E067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B8582"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DAA7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2443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FE4C6" w14:textId="77777777" w:rsidR="00E308B2" w:rsidRDefault="00E308B2" w:rsidP="00AC5BAF">
            <w:pPr>
              <w:pStyle w:val="TAL"/>
            </w:pPr>
          </w:p>
        </w:tc>
      </w:tr>
      <w:tr w:rsidR="00E308B2" w14:paraId="3C02E18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B5C5A"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29A39" w14:textId="77777777" w:rsidR="00E308B2" w:rsidRDefault="00E308B2" w:rsidP="00AC5BAF">
            <w:pPr>
              <w:pStyle w:val="TAL"/>
            </w:pPr>
            <w:r>
              <w:t>S2-2406531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35905"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AE643" w14:textId="77777777" w:rsidR="00E308B2" w:rsidRDefault="00E308B2" w:rsidP="00AC5BAF">
            <w:pPr>
              <w:pStyle w:val="TAL"/>
            </w:pPr>
            <w:r>
              <w:t>[DRAFT] LS on Charging Support for Energy Credit Limit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08330" w14:textId="77777777" w:rsidR="00E308B2" w:rsidRDefault="00E308B2" w:rsidP="00AC5BAF">
            <w:pPr>
              <w:pStyle w:val="TAL"/>
            </w:pPr>
            <w:r>
              <w:t>vivo Mobile Communication (S)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5A32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1CDE9"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5584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9A17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553F6" w14:textId="77777777" w:rsidR="00E308B2" w:rsidRDefault="00E308B2" w:rsidP="00AC5BAF">
            <w:pPr>
              <w:pStyle w:val="TAL"/>
            </w:pPr>
          </w:p>
        </w:tc>
      </w:tr>
      <w:tr w:rsidR="00E308B2" w14:paraId="51C7D8B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1E33C"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758AD" w14:textId="77777777" w:rsidR="00E308B2" w:rsidRDefault="00E308B2" w:rsidP="00AC5BAF">
            <w:pPr>
              <w:pStyle w:val="TAL"/>
            </w:pPr>
            <w:r>
              <w:t>S2-2406532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1C38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80F34" w14:textId="77777777" w:rsidR="00E308B2" w:rsidRDefault="00E308B2" w:rsidP="00AC5BAF">
            <w:pPr>
              <w:pStyle w:val="TAL"/>
            </w:pPr>
            <w:r>
              <w:t>23.401 CR3785 (Rel-18, 'F'): Reporting coarse location information to NB-IoT eNB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C1807"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2B21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6E56A"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BCAC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01CA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6ED3C" w14:textId="77777777" w:rsidR="00E308B2" w:rsidRDefault="00E308B2" w:rsidP="00AC5BAF">
            <w:pPr>
              <w:pStyle w:val="TAL"/>
            </w:pPr>
          </w:p>
        </w:tc>
      </w:tr>
      <w:tr w:rsidR="00E308B2" w14:paraId="029993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27823"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7E0BB" w14:textId="77777777" w:rsidR="00E308B2" w:rsidRDefault="00E308B2" w:rsidP="00AC5BAF">
            <w:pPr>
              <w:pStyle w:val="TAL"/>
            </w:pPr>
            <w:r>
              <w:t>S2-2406533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55641"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AB9E1" w14:textId="77777777" w:rsidR="00E308B2" w:rsidRDefault="00E308B2" w:rsidP="00AC5BAF">
            <w:pPr>
              <w:pStyle w:val="TAL"/>
            </w:pPr>
            <w:r>
              <w:t>[FS_5G_Femto] Report of Pre-SA2#163 NWM Discussion for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9C467"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09CA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6889D"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3AFA0"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556A1"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93F98" w14:textId="77777777" w:rsidR="00E308B2" w:rsidRDefault="00E308B2" w:rsidP="00AC5BAF">
            <w:pPr>
              <w:pStyle w:val="TAL"/>
            </w:pPr>
          </w:p>
        </w:tc>
      </w:tr>
      <w:tr w:rsidR="00E308B2" w14:paraId="24159C5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1EA38"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358EA" w14:textId="77777777" w:rsidR="00E308B2" w:rsidRDefault="00E308B2" w:rsidP="00AC5BAF">
            <w:pPr>
              <w:pStyle w:val="TAL"/>
            </w:pPr>
            <w:r>
              <w:t>S2-2406534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6C91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C9CFE" w14:textId="77777777" w:rsidR="00E308B2" w:rsidRDefault="00E308B2" w:rsidP="00AC5BAF">
            <w:pPr>
              <w:pStyle w:val="TAL"/>
            </w:pPr>
            <w:r>
              <w:t>FS_UIA_ARC Updating Soln#9 for AMF based User ID authentication.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F93DE"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86C1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769EC"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76C1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A4A4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162BC" w14:textId="77777777" w:rsidR="00E308B2" w:rsidRDefault="00E308B2" w:rsidP="00AC5BAF">
            <w:pPr>
              <w:pStyle w:val="TAL"/>
            </w:pPr>
          </w:p>
        </w:tc>
      </w:tr>
      <w:tr w:rsidR="00E308B2" w14:paraId="726A19B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A96FB"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F06EE" w14:textId="77777777" w:rsidR="00E308B2" w:rsidRDefault="00E308B2" w:rsidP="00AC5BAF">
            <w:pPr>
              <w:pStyle w:val="TAL"/>
            </w:pPr>
            <w:r>
              <w:t>S2-2406535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9BA1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4F832" w14:textId="77777777" w:rsidR="00E308B2" w:rsidRDefault="00E308B2" w:rsidP="00AC5BAF">
            <w:pPr>
              <w:pStyle w:val="TAL"/>
            </w:pPr>
            <w:r>
              <w:t>[DRAFT] Reply LS on UE Location Information for NB-IoT 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268F6" w14:textId="77777777" w:rsidR="00E308B2" w:rsidRDefault="00E308B2" w:rsidP="00AC5BAF">
            <w:pPr>
              <w:pStyle w:val="TAL"/>
            </w:pPr>
            <w: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1743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358F0" w14:textId="77777777" w:rsidR="00E308B2" w:rsidRDefault="00E308B2" w:rsidP="00AC5BAF">
            <w:pPr>
              <w:pStyle w:val="TAL"/>
            </w:pPr>
            <w:r>
              <w:t>IoT_NTN_enh-Core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7C08E" w14:textId="77777777" w:rsidR="00E308B2" w:rsidRDefault="00E308B2" w:rsidP="00AC5BAF">
            <w:pPr>
              <w:pStyle w:val="TAL"/>
            </w:pPr>
            <w:r>
              <w:t>Response to S2-2405879.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311D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FD0CE" w14:textId="77777777" w:rsidR="00E308B2" w:rsidRDefault="00E308B2" w:rsidP="00AC5BAF">
            <w:pPr>
              <w:pStyle w:val="TAL"/>
            </w:pPr>
          </w:p>
        </w:tc>
      </w:tr>
      <w:tr w:rsidR="00E308B2" w14:paraId="078923B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8979B"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CFC56" w14:textId="77777777" w:rsidR="00E308B2" w:rsidRDefault="00E308B2" w:rsidP="00AC5BAF">
            <w:pPr>
              <w:pStyle w:val="TAL"/>
            </w:pPr>
            <w:r>
              <w:t>S2-2406536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93FCB"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10C57" w14:textId="77777777" w:rsidR="00E308B2" w:rsidRDefault="00E308B2" w:rsidP="00AC5BAF">
            <w:pPr>
              <w:pStyle w:val="TAL"/>
            </w:pPr>
            <w:r>
              <w:t>New WID on System aspects of 5G NR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324EB"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C37D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81A1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DA10C" w14:textId="77777777" w:rsidR="00E308B2" w:rsidRDefault="00E308B2" w:rsidP="00AC5BAF">
            <w:pPr>
              <w:pStyle w:val="TAL"/>
              <w:rPr>
                <w:sz w:val="24"/>
                <w:szCs w:val="24"/>
              </w:rPr>
            </w:pPr>
            <w:r>
              <w:t>Revised in parallel session to S2-2407150.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8282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8E4A9" w14:textId="77777777" w:rsidR="00E308B2" w:rsidRDefault="00E308B2" w:rsidP="00AC5BAF">
            <w:pPr>
              <w:pStyle w:val="TAL"/>
            </w:pPr>
            <w:r>
              <w:t>S2-2407150</w:t>
            </w:r>
          </w:p>
        </w:tc>
      </w:tr>
      <w:tr w:rsidR="00E308B2" w14:paraId="5324D30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B70FB"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A16B1" w14:textId="77777777" w:rsidR="00E308B2" w:rsidRDefault="00E308B2" w:rsidP="00AC5BAF">
            <w:pPr>
              <w:pStyle w:val="TAL"/>
            </w:pPr>
            <w:r>
              <w:t>S2-2406537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53F0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0726C" w14:textId="77777777" w:rsidR="00E308B2" w:rsidRDefault="00E308B2" w:rsidP="00AC5BAF">
            <w:pPr>
              <w:pStyle w:val="TAL"/>
            </w:pPr>
            <w:r>
              <w:t>Initial conclusions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26284"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A2E2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983F4"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8162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6F9A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4AF46" w14:textId="77777777" w:rsidR="00E308B2" w:rsidRDefault="00E308B2" w:rsidP="00AC5BAF">
            <w:pPr>
              <w:pStyle w:val="TAL"/>
            </w:pPr>
          </w:p>
        </w:tc>
      </w:tr>
      <w:tr w:rsidR="00E308B2" w14:paraId="765ADF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112D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C33F1" w14:textId="77777777" w:rsidR="00E308B2" w:rsidRDefault="00E308B2" w:rsidP="00AC5BAF">
            <w:pPr>
              <w:pStyle w:val="TAL"/>
            </w:pPr>
            <w:r>
              <w:t>S2-2406538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1981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487CB" w14:textId="77777777" w:rsidR="00E308B2" w:rsidRDefault="00E308B2" w:rsidP="00AC5BAF">
            <w:pPr>
              <w:pStyle w:val="TAL"/>
            </w:pPr>
            <w:r>
              <w:t>Update solution#1.7 for subscription update for DualSteer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A3DA2"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B1CE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FEA4F"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CBB3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79AC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A988A" w14:textId="77777777" w:rsidR="00E308B2" w:rsidRDefault="00E308B2" w:rsidP="00AC5BAF">
            <w:pPr>
              <w:pStyle w:val="TAL"/>
            </w:pPr>
          </w:p>
        </w:tc>
      </w:tr>
      <w:tr w:rsidR="00E308B2" w14:paraId="2FBD73F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C0E1D"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631BF" w14:textId="77777777" w:rsidR="00E308B2" w:rsidRDefault="00E308B2" w:rsidP="00AC5BAF">
            <w:pPr>
              <w:pStyle w:val="TAL"/>
            </w:pPr>
            <w:r>
              <w:t>S2-2406539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F439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15546" w14:textId="77777777" w:rsidR="00E308B2" w:rsidRDefault="00E308B2" w:rsidP="00AC5BAF">
            <w:pPr>
              <w:pStyle w:val="TAL"/>
            </w:pPr>
            <w:r>
              <w:t>Update solution#1.15 for Registration Policy and Traffic Switching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1083D"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5F3A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08823"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36AF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BBE8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831DA" w14:textId="77777777" w:rsidR="00E308B2" w:rsidRDefault="00E308B2" w:rsidP="00AC5BAF">
            <w:pPr>
              <w:pStyle w:val="TAL"/>
            </w:pPr>
          </w:p>
        </w:tc>
      </w:tr>
      <w:tr w:rsidR="00E308B2" w14:paraId="1221EE6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71A5C"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AFB6A" w14:textId="77777777" w:rsidR="00E308B2" w:rsidRDefault="00E308B2" w:rsidP="00AC5BAF">
            <w:pPr>
              <w:pStyle w:val="TAL"/>
            </w:pPr>
            <w:r>
              <w:t>S2-2406540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BC9A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30134" w14:textId="77777777" w:rsidR="00E308B2" w:rsidRDefault="00E308B2" w:rsidP="00AC5BAF">
            <w:pPr>
              <w:pStyle w:val="TAL"/>
            </w:pPr>
            <w:r>
              <w:t>Interim Conclusions for KI#4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1E7F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C611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5AD4F"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6968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88E6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CFB50" w14:textId="77777777" w:rsidR="00E308B2" w:rsidRDefault="00E308B2" w:rsidP="00AC5BAF">
            <w:pPr>
              <w:pStyle w:val="TAL"/>
            </w:pPr>
          </w:p>
        </w:tc>
      </w:tr>
      <w:tr w:rsidR="00E308B2" w14:paraId="3C65E5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2A933"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1D893" w14:textId="77777777" w:rsidR="00E308B2" w:rsidRDefault="00E308B2" w:rsidP="00AC5BAF">
            <w:pPr>
              <w:pStyle w:val="TAL"/>
            </w:pPr>
            <w:r>
              <w:t>S2-2406541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E717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2E76C" w14:textId="77777777" w:rsidR="00E308B2" w:rsidRDefault="00E308B2" w:rsidP="00AC5BAF">
            <w:pPr>
              <w:pStyle w:val="TAL"/>
            </w:pPr>
            <w:r>
              <w:t>KI#2.2 Conclusion for ATSSS_Ph4.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4FF4F" w14:textId="77777777" w:rsidR="00E308B2" w:rsidRDefault="00E308B2" w:rsidP="00AC5BAF">
            <w:pPr>
              <w:pStyle w:val="TAL"/>
            </w:pPr>
            <w:r>
              <w:t>Huawei, HiSilicon, 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37B2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9426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4D66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1688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5128F" w14:textId="77777777" w:rsidR="00E308B2" w:rsidRDefault="00E308B2" w:rsidP="00AC5BAF">
            <w:pPr>
              <w:pStyle w:val="TAL"/>
            </w:pPr>
          </w:p>
        </w:tc>
      </w:tr>
      <w:tr w:rsidR="00E308B2" w14:paraId="4B9821C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96282"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4D1EB" w14:textId="77777777" w:rsidR="00E308B2" w:rsidRDefault="00E308B2" w:rsidP="00AC5BAF">
            <w:pPr>
              <w:pStyle w:val="TAL"/>
            </w:pPr>
            <w:r>
              <w:t>S2-2406542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6032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3E6C1" w14:textId="77777777" w:rsidR="00E308B2" w:rsidRDefault="00E308B2" w:rsidP="00AC5BAF">
            <w:pPr>
              <w:pStyle w:val="TAL"/>
            </w:pPr>
            <w:r>
              <w:t>KI#2.2, Update Solution #2.6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8500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4100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8194A"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EF490" w14:textId="77777777" w:rsidR="00E308B2" w:rsidRDefault="00E308B2" w:rsidP="00AC5BAF">
            <w:pPr>
              <w:pStyle w:val="TAL"/>
            </w:pPr>
            <w:r>
              <w:t>Revision of S2-2404632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9197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3E72B" w14:textId="77777777" w:rsidR="00E308B2" w:rsidRDefault="00E308B2" w:rsidP="00AC5BAF">
            <w:pPr>
              <w:pStyle w:val="TAL"/>
            </w:pPr>
          </w:p>
        </w:tc>
      </w:tr>
      <w:tr w:rsidR="00E308B2" w14:paraId="784968D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4C23C"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C43B4" w14:textId="77777777" w:rsidR="00E308B2" w:rsidRDefault="00E308B2" w:rsidP="00AC5BAF">
            <w:pPr>
              <w:pStyle w:val="TAL"/>
            </w:pPr>
            <w:r>
              <w:t>S2-2406543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E03F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A0D32" w14:textId="77777777" w:rsidR="00E308B2" w:rsidRDefault="00E308B2" w:rsidP="00AC5BAF">
            <w:pPr>
              <w:pStyle w:val="TAL"/>
            </w:pPr>
            <w:r>
              <w:t>KI#1/#2: Update Solution#5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8E613"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F0F2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4A04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6D46F" w14:textId="77777777" w:rsidR="00E308B2" w:rsidRDefault="00E308B2" w:rsidP="00AC5BAF">
            <w:pPr>
              <w:pStyle w:val="TAL"/>
            </w:pPr>
            <w:r>
              <w:t>Revision of S2-2404634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0891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7AD8A" w14:textId="77777777" w:rsidR="00E308B2" w:rsidRDefault="00E308B2" w:rsidP="00AC5BAF">
            <w:pPr>
              <w:pStyle w:val="TAL"/>
            </w:pPr>
          </w:p>
        </w:tc>
      </w:tr>
      <w:tr w:rsidR="00E308B2" w14:paraId="6633038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7D48D"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1F3F8" w14:textId="77777777" w:rsidR="00E308B2" w:rsidRDefault="00E308B2" w:rsidP="00AC5BAF">
            <w:pPr>
              <w:pStyle w:val="TAL"/>
            </w:pPr>
            <w:r>
              <w:t>S2-2406544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96D9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F689E" w14:textId="77777777" w:rsidR="00E308B2" w:rsidRDefault="00E308B2" w:rsidP="00AC5BAF">
            <w:pPr>
              <w:pStyle w:val="TAL"/>
            </w:pPr>
            <w:r>
              <w:t>KI#4: Update Solution#31.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D58F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B581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F7280"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873E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3A29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03DE2" w14:textId="77777777" w:rsidR="00E308B2" w:rsidRDefault="00E308B2" w:rsidP="00AC5BAF">
            <w:pPr>
              <w:pStyle w:val="TAL"/>
            </w:pPr>
          </w:p>
        </w:tc>
      </w:tr>
      <w:tr w:rsidR="00E308B2" w14:paraId="66A696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C538C" w14:textId="77777777" w:rsidR="00E308B2" w:rsidRDefault="00E308B2" w:rsidP="00AC5BAF">
            <w:pPr>
              <w:pStyle w:val="TAL"/>
              <w:rPr>
                <w:sz w:val="24"/>
                <w:szCs w:val="24"/>
              </w:rPr>
            </w:pPr>
            <w:r>
              <w:lastRenderedPageBreak/>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E1074" w14:textId="77777777" w:rsidR="00E308B2" w:rsidRDefault="00E308B2" w:rsidP="00AC5BAF">
            <w:pPr>
              <w:pStyle w:val="TAL"/>
            </w:pPr>
            <w:r>
              <w:t>S2-2406545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A0FE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FE722" w14:textId="77777777" w:rsidR="00E308B2" w:rsidRDefault="00E308B2" w:rsidP="00AC5BAF">
            <w:pPr>
              <w:pStyle w:val="TAL"/>
            </w:pPr>
            <w:r>
              <w:t>Update Conclusion for KI#1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2C64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CDA0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5D2CD"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4F78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82BF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A7DBD" w14:textId="77777777" w:rsidR="00E308B2" w:rsidRDefault="00E308B2" w:rsidP="00AC5BAF">
            <w:pPr>
              <w:pStyle w:val="TAL"/>
            </w:pPr>
          </w:p>
        </w:tc>
      </w:tr>
      <w:tr w:rsidR="00E308B2" w14:paraId="668C3B2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A5F5D"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938D7" w14:textId="77777777" w:rsidR="00E308B2" w:rsidRDefault="00E308B2" w:rsidP="00AC5BAF">
            <w:pPr>
              <w:pStyle w:val="TAL"/>
            </w:pPr>
            <w:r>
              <w:t>S2-2406546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689F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6A384" w14:textId="77777777" w:rsidR="00E308B2" w:rsidRDefault="00E308B2" w:rsidP="00AC5BAF">
            <w:pPr>
              <w:pStyle w:val="TAL"/>
            </w:pPr>
            <w:r>
              <w:t>Conclusion for KI#4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BC4F0"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EF7B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1063D"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909D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B08A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77ABA" w14:textId="77777777" w:rsidR="00E308B2" w:rsidRDefault="00E308B2" w:rsidP="00AC5BAF">
            <w:pPr>
              <w:pStyle w:val="TAL"/>
            </w:pPr>
          </w:p>
        </w:tc>
      </w:tr>
      <w:tr w:rsidR="00E308B2" w14:paraId="4E2F4B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59A70" w14:textId="77777777" w:rsidR="00E308B2" w:rsidRDefault="00E308B2" w:rsidP="00AC5BAF">
            <w:pPr>
              <w:pStyle w:val="TAL"/>
              <w:rPr>
                <w:sz w:val="24"/>
                <w:szCs w:val="24"/>
              </w:rPr>
            </w:pPr>
            <w:r>
              <w:t>19.16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283AB" w14:textId="77777777" w:rsidR="00E308B2" w:rsidRDefault="00E308B2" w:rsidP="00AC5BAF">
            <w:pPr>
              <w:pStyle w:val="TAL"/>
            </w:pPr>
            <w:r>
              <w:t>S2-2406547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20DD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8C479" w14:textId="77777777" w:rsidR="00E308B2" w:rsidRDefault="00E308B2" w:rsidP="00AC5BAF">
            <w:pPr>
              <w:pStyle w:val="TAL"/>
            </w:pPr>
            <w:r>
              <w:t>23.501 CR5356R4 (Rel-19, 'B'): Network Slicing for Indirect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61C9E" w14:textId="77777777" w:rsidR="00E308B2" w:rsidRDefault="00E308B2" w:rsidP="00AC5BAF">
            <w:pPr>
              <w:pStyle w:val="TAL"/>
            </w:pPr>
            <w:r>
              <w:t>Huawei (?), HiSilicon (?), Nokia (?),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497E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3CC09" w14:textId="77777777" w:rsidR="00E308B2" w:rsidRDefault="00E308B2" w:rsidP="00AC5BAF">
            <w:pPr>
              <w:pStyle w:val="TAL"/>
            </w:pPr>
            <w:r>
              <w:t>TEI19_NetShare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756AD" w14:textId="77777777" w:rsidR="00E308B2" w:rsidRDefault="00E308B2" w:rsidP="00AC5BAF">
            <w:pPr>
              <w:pStyle w:val="TAL"/>
            </w:pPr>
            <w:r>
              <w:t>Revision of S2-2405671 from SA WG2#162. Merged into S2-2407120.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509C9"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51CD1" w14:textId="77777777" w:rsidR="00E308B2" w:rsidRDefault="00E308B2" w:rsidP="00AC5BAF">
            <w:pPr>
              <w:pStyle w:val="TAL"/>
            </w:pPr>
          </w:p>
        </w:tc>
      </w:tr>
      <w:tr w:rsidR="00E308B2" w14:paraId="346BD94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520D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9277A" w14:textId="77777777" w:rsidR="00E308B2" w:rsidRDefault="00E308B2" w:rsidP="00AC5BAF">
            <w:pPr>
              <w:pStyle w:val="TAL"/>
            </w:pPr>
            <w:r>
              <w:t>S2-2406548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C519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287F1" w14:textId="77777777" w:rsidR="00E308B2" w:rsidRDefault="00E308B2" w:rsidP="00AC5BAF">
            <w:pPr>
              <w:pStyle w:val="TAL"/>
            </w:pPr>
            <w:r>
              <w:t>KI#1 Term definition of primary and secondary SUPI.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5CE9E"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4415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C6EF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8EB7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D2A5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F033B" w14:textId="77777777" w:rsidR="00E308B2" w:rsidRDefault="00E308B2" w:rsidP="00AC5BAF">
            <w:pPr>
              <w:pStyle w:val="TAL"/>
            </w:pPr>
          </w:p>
        </w:tc>
      </w:tr>
      <w:tr w:rsidR="00E308B2" w14:paraId="446599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B90C0"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CD750" w14:textId="77777777" w:rsidR="00E308B2" w:rsidRDefault="00E308B2" w:rsidP="00AC5BAF">
            <w:pPr>
              <w:pStyle w:val="TAL"/>
            </w:pPr>
            <w:r>
              <w:t>S2-2406549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CEF6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A20DB" w14:textId="77777777" w:rsidR="00E308B2" w:rsidRDefault="00E308B2" w:rsidP="00AC5BAF">
            <w:pPr>
              <w:pStyle w:val="TAL"/>
            </w:pPr>
            <w:r>
              <w:t>KI#2, Sol #24: Update to remove ENs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B5FDB"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9166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DFA1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0EBF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892C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3E3C3" w14:textId="77777777" w:rsidR="00E308B2" w:rsidRDefault="00E308B2" w:rsidP="00AC5BAF">
            <w:pPr>
              <w:pStyle w:val="TAL"/>
            </w:pPr>
          </w:p>
        </w:tc>
      </w:tr>
      <w:tr w:rsidR="00E308B2" w14:paraId="040D3F8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58EFD"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B25C0" w14:textId="77777777" w:rsidR="00E308B2" w:rsidRDefault="00E308B2" w:rsidP="00AC5BAF">
            <w:pPr>
              <w:pStyle w:val="TAL"/>
            </w:pPr>
            <w:r>
              <w:t>S2-2406550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4062C"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DB482" w14:textId="77777777" w:rsidR="00E308B2" w:rsidRDefault="00E308B2" w:rsidP="00AC5BAF">
            <w:pPr>
              <w:pStyle w:val="TAL"/>
            </w:pPr>
            <w:r>
              <w:t>KI#1: Discussion on Link Layer Proxy as a deployment option with existing procedures.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28FA1"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CFA5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DAAAE"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9E0C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2019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41E5A" w14:textId="77777777" w:rsidR="00E308B2" w:rsidRDefault="00E308B2" w:rsidP="00AC5BAF">
            <w:pPr>
              <w:pStyle w:val="TAL"/>
            </w:pPr>
          </w:p>
        </w:tc>
      </w:tr>
      <w:tr w:rsidR="00E308B2" w14:paraId="7DC768A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B2046"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1C511" w14:textId="77777777" w:rsidR="00E308B2" w:rsidRDefault="00E308B2" w:rsidP="00AC5BAF">
            <w:pPr>
              <w:pStyle w:val="TAL"/>
            </w:pPr>
            <w:r>
              <w:t>S2-2406551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1FA6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F804D" w14:textId="77777777" w:rsidR="00E308B2" w:rsidRDefault="00E308B2" w:rsidP="00AC5BAF">
            <w:pPr>
              <w:pStyle w:val="TAL"/>
            </w:pPr>
            <w:r>
              <w:t>KI#1 Conclusion: For regenerative-based satellite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A1019"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847F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D3050"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32A47" w14:textId="77777777" w:rsidR="00E308B2" w:rsidRDefault="00E308B2" w:rsidP="00AC5BAF">
            <w:pPr>
              <w:pStyle w:val="TAL"/>
            </w:pPr>
            <w:r>
              <w:t>Revised in parallel session to S2-2406905.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9CEF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6C103" w14:textId="77777777" w:rsidR="00E308B2" w:rsidRDefault="00E308B2" w:rsidP="00AC5BAF">
            <w:pPr>
              <w:pStyle w:val="TAL"/>
            </w:pPr>
            <w:r>
              <w:t>S2-2406905</w:t>
            </w:r>
          </w:p>
        </w:tc>
      </w:tr>
      <w:tr w:rsidR="00E308B2" w14:paraId="782C12D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6C354"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066AD" w14:textId="77777777" w:rsidR="00E308B2" w:rsidRDefault="00E308B2" w:rsidP="00AC5BAF">
            <w:pPr>
              <w:pStyle w:val="TAL"/>
            </w:pPr>
            <w:r>
              <w:t>S2-2406552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FC9AC"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8A8A0" w14:textId="77777777" w:rsidR="00E308B2" w:rsidRDefault="00E308B2" w:rsidP="00AC5BAF">
            <w:pPr>
              <w:pStyle w:val="TAL"/>
            </w:pPr>
            <w:r>
              <w:t>KI#2: Discussion on UE location verification for Store and Forward.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9AD22"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3D53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81725"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CB0B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376B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EA426" w14:textId="77777777" w:rsidR="00E308B2" w:rsidRDefault="00E308B2" w:rsidP="00AC5BAF">
            <w:pPr>
              <w:pStyle w:val="TAL"/>
            </w:pPr>
          </w:p>
        </w:tc>
      </w:tr>
      <w:tr w:rsidR="00E308B2" w14:paraId="52F52A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B44BA"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87B32" w14:textId="77777777" w:rsidR="00E308B2" w:rsidRDefault="00E308B2" w:rsidP="00AC5BAF">
            <w:pPr>
              <w:pStyle w:val="TAL"/>
            </w:pPr>
            <w:r>
              <w:t>S2-2406553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B0F0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C1559" w14:textId="77777777" w:rsidR="00E308B2" w:rsidRDefault="00E308B2" w:rsidP="00AC5BAF">
            <w:pPr>
              <w:pStyle w:val="TAL"/>
            </w:pPr>
            <w:r>
              <w:t>KI#2 Evaluation: For Support of Store and Forward.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BCBB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2801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91267"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3D2A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55DA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7D6B8" w14:textId="77777777" w:rsidR="00E308B2" w:rsidRDefault="00E308B2" w:rsidP="00AC5BAF">
            <w:pPr>
              <w:pStyle w:val="TAL"/>
            </w:pPr>
          </w:p>
        </w:tc>
      </w:tr>
      <w:tr w:rsidR="00E308B2" w14:paraId="004DEF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96E6A"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D8A42" w14:textId="77777777" w:rsidR="00E308B2" w:rsidRDefault="00E308B2" w:rsidP="00AC5BAF">
            <w:pPr>
              <w:pStyle w:val="TAL"/>
            </w:pPr>
            <w:r>
              <w:t>S2-2406554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DF73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0FE3F" w14:textId="77777777" w:rsidR="00E308B2" w:rsidRDefault="00E308B2" w:rsidP="00AC5BAF">
            <w:pPr>
              <w:pStyle w:val="TAL"/>
            </w:pPr>
            <w:r>
              <w:t>KI#2 Conclusion: For Support of Store and Forward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6A2DC"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2A1F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B9A75"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1304E" w14:textId="77777777" w:rsidR="00E308B2" w:rsidRDefault="00E308B2" w:rsidP="00AC5BAF">
            <w:pPr>
              <w:pStyle w:val="TAL"/>
            </w:pPr>
            <w:r>
              <w:t>Revised in parallel session to S2-2406902.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6E3D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FC88F" w14:textId="77777777" w:rsidR="00E308B2" w:rsidRDefault="00E308B2" w:rsidP="00AC5BAF">
            <w:pPr>
              <w:pStyle w:val="TAL"/>
            </w:pPr>
            <w:r>
              <w:t>S2-2406902</w:t>
            </w:r>
          </w:p>
        </w:tc>
      </w:tr>
      <w:tr w:rsidR="00E308B2" w14:paraId="70AE3E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4EA0E"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3F479" w14:textId="77777777" w:rsidR="00E308B2" w:rsidRDefault="00E308B2" w:rsidP="00AC5BAF">
            <w:pPr>
              <w:pStyle w:val="TAL"/>
            </w:pPr>
            <w:r>
              <w:t>S2-2406555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6C8EE"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73FC9" w14:textId="77777777" w:rsidR="00E308B2" w:rsidRDefault="00E308B2" w:rsidP="00AC5BAF">
            <w:pPr>
              <w:pStyle w:val="TAL"/>
            </w:pPr>
            <w:r>
              <w:t>Discussion on interconnectivity of satellites and determination of enabling UE-SAT-UE communication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6B605"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1B9E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5B5D3"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D3081" w14:textId="77777777" w:rsidR="00E308B2" w:rsidRDefault="00E308B2" w:rsidP="00AC5BAF">
            <w:pPr>
              <w:pStyle w:val="TAL"/>
            </w:pPr>
            <w:r>
              <w:t>Revision of S2-2404707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A77F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913EE" w14:textId="77777777" w:rsidR="00E308B2" w:rsidRDefault="00E308B2" w:rsidP="00AC5BAF">
            <w:pPr>
              <w:pStyle w:val="TAL"/>
            </w:pPr>
          </w:p>
        </w:tc>
      </w:tr>
      <w:tr w:rsidR="00E308B2" w14:paraId="20ACFED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6386F"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FD837" w14:textId="77777777" w:rsidR="00E308B2" w:rsidRDefault="00E308B2" w:rsidP="00AC5BAF">
            <w:pPr>
              <w:pStyle w:val="TAL"/>
            </w:pPr>
            <w:r>
              <w:t>S2-2406556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659F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579F3" w14:textId="77777777" w:rsidR="00E308B2" w:rsidRDefault="00E308B2" w:rsidP="00AC5BAF">
            <w:pPr>
              <w:pStyle w:val="TAL"/>
            </w:pPr>
            <w:r>
              <w:t>KI#3 Conclusion: For UE-SAT-UE communication.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41B5E"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AD8E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054D6"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368B1" w14:textId="77777777" w:rsidR="00E308B2" w:rsidRDefault="00E308B2" w:rsidP="00AC5BAF">
            <w:pPr>
              <w:pStyle w:val="TAL"/>
            </w:pPr>
            <w:r>
              <w:t>Revised in parallel session to S2-2406903.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404B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51BEB" w14:textId="77777777" w:rsidR="00E308B2" w:rsidRDefault="00E308B2" w:rsidP="00AC5BAF">
            <w:pPr>
              <w:pStyle w:val="TAL"/>
            </w:pPr>
            <w:r>
              <w:t>S2-2406903</w:t>
            </w:r>
          </w:p>
        </w:tc>
      </w:tr>
      <w:tr w:rsidR="00E308B2" w14:paraId="09ED582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9F466"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1A28E" w14:textId="77777777" w:rsidR="00E308B2" w:rsidRDefault="00E308B2" w:rsidP="00AC5BAF">
            <w:pPr>
              <w:pStyle w:val="TAL"/>
            </w:pPr>
            <w:r>
              <w:t>S2-2406557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5EF9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52AB4" w14:textId="77777777" w:rsidR="00E308B2" w:rsidRDefault="00E308B2" w:rsidP="00AC5BAF">
            <w:pPr>
              <w:pStyle w:val="TAL"/>
            </w:pPr>
            <w:r>
              <w:t>[DRAFT] LS reply on LI considerations for UE-Satellite-UE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413B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5CCB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A8163"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279C6" w14:textId="77777777" w:rsidR="00E308B2" w:rsidRDefault="00E308B2" w:rsidP="00AC5BAF">
            <w:pPr>
              <w:pStyle w:val="TAL"/>
            </w:pPr>
            <w:r>
              <w:t>Response to S2-2405870.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66D5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E2064" w14:textId="77777777" w:rsidR="00E308B2" w:rsidRDefault="00E308B2" w:rsidP="00AC5BAF">
            <w:pPr>
              <w:pStyle w:val="TAL"/>
            </w:pPr>
          </w:p>
        </w:tc>
      </w:tr>
      <w:tr w:rsidR="00E308B2" w14:paraId="0F5118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A7526"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D357B" w14:textId="77777777" w:rsidR="00E308B2" w:rsidRDefault="00E308B2" w:rsidP="00AC5BAF">
            <w:pPr>
              <w:pStyle w:val="TAL"/>
            </w:pPr>
            <w:r>
              <w:t>S2-2406558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98121"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BB9D6" w14:textId="77777777" w:rsidR="00E308B2" w:rsidRDefault="00E308B2" w:rsidP="00AC5BAF">
            <w:pPr>
              <w:pStyle w:val="TAL"/>
            </w:pPr>
            <w:r>
              <w:t>[DRAFT] LS reply on LI considerations for Store and Forward NT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52155"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C848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445C5"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5689D" w14:textId="77777777" w:rsidR="00E308B2" w:rsidRDefault="00E308B2" w:rsidP="00AC5BAF">
            <w:pPr>
              <w:pStyle w:val="TAL"/>
            </w:pPr>
            <w:r>
              <w:t>Response to S2-2405871.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B24E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391E7" w14:textId="77777777" w:rsidR="00E308B2" w:rsidRDefault="00E308B2" w:rsidP="00AC5BAF">
            <w:pPr>
              <w:pStyle w:val="TAL"/>
            </w:pPr>
          </w:p>
        </w:tc>
      </w:tr>
      <w:tr w:rsidR="00E308B2" w14:paraId="66C032E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76D3B"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63704" w14:textId="77777777" w:rsidR="00E308B2" w:rsidRDefault="00E308B2" w:rsidP="00AC5BAF">
            <w:pPr>
              <w:pStyle w:val="TAL"/>
            </w:pPr>
            <w:r>
              <w:t>S2-2406559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9725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43DEF"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8DADB"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0E60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4F4DB"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2417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625C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4424C" w14:textId="77777777" w:rsidR="00E308B2" w:rsidRDefault="00E308B2" w:rsidP="00AC5BAF">
            <w:pPr>
              <w:pStyle w:val="TAL"/>
            </w:pPr>
          </w:p>
        </w:tc>
      </w:tr>
      <w:tr w:rsidR="00E308B2" w14:paraId="4128D8E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CB056"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5C1D6" w14:textId="77777777" w:rsidR="00E308B2" w:rsidRDefault="00E308B2" w:rsidP="00AC5BAF">
            <w:pPr>
              <w:pStyle w:val="TAL"/>
            </w:pPr>
            <w:r>
              <w:t>S2-2406560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A0C7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D8714"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3CD2D"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3190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50287"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EEA1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7024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FC8D8" w14:textId="77777777" w:rsidR="00E308B2" w:rsidRDefault="00E308B2" w:rsidP="00AC5BAF">
            <w:pPr>
              <w:pStyle w:val="TAL"/>
            </w:pPr>
          </w:p>
        </w:tc>
      </w:tr>
      <w:tr w:rsidR="00E308B2" w14:paraId="6ED6B63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58C2D" w14:textId="77777777" w:rsidR="00E308B2" w:rsidRDefault="00E308B2" w:rsidP="00AC5BAF">
            <w:pPr>
              <w:pStyle w:val="TAL"/>
              <w:rPr>
                <w:sz w:val="24"/>
                <w:szCs w:val="24"/>
              </w:rPr>
            </w:pPr>
            <w:r>
              <w:lastRenderedPageBreak/>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F8305" w14:textId="77777777" w:rsidR="00E308B2" w:rsidRDefault="00E308B2" w:rsidP="00AC5BAF">
            <w:pPr>
              <w:pStyle w:val="TAL"/>
            </w:pPr>
            <w:r>
              <w:t>S2-2406561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24D8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41CEA"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608B0"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80CF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584EB"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8FF8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F441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51294" w14:textId="77777777" w:rsidR="00E308B2" w:rsidRDefault="00E308B2" w:rsidP="00AC5BAF">
            <w:pPr>
              <w:pStyle w:val="TAL"/>
            </w:pPr>
          </w:p>
        </w:tc>
      </w:tr>
      <w:tr w:rsidR="00E308B2" w14:paraId="7D557A4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A59BE"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1932F" w14:textId="77777777" w:rsidR="00E308B2" w:rsidRDefault="00E308B2" w:rsidP="00AC5BAF">
            <w:pPr>
              <w:pStyle w:val="TAL"/>
            </w:pPr>
            <w:r>
              <w:t>S2-2406562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83EA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85893" w14:textId="77777777" w:rsidR="00E308B2" w:rsidRDefault="00E308B2" w:rsidP="00AC5BAF">
            <w:pPr>
              <w:pStyle w:val="TAL"/>
            </w:pPr>
            <w:r>
              <w:t>Evaluation and 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AB2F4"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013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0866C"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1D23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9B6D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7EE15" w14:textId="77777777" w:rsidR="00E308B2" w:rsidRDefault="00E308B2" w:rsidP="00AC5BAF">
            <w:pPr>
              <w:pStyle w:val="TAL"/>
            </w:pPr>
          </w:p>
        </w:tc>
      </w:tr>
      <w:tr w:rsidR="00E308B2" w14:paraId="19C122F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045FD"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9D93E" w14:textId="77777777" w:rsidR="00E308B2" w:rsidRDefault="00E308B2" w:rsidP="00AC5BAF">
            <w:pPr>
              <w:pStyle w:val="TAL"/>
            </w:pPr>
            <w:r>
              <w:t>S2-2406563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013A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F2911" w14:textId="77777777" w:rsidR="00E308B2" w:rsidRDefault="00E308B2" w:rsidP="00AC5BAF">
            <w:pPr>
              <w:pStyle w:val="TAL"/>
            </w:pPr>
            <w:r>
              <w:t>KI#2: Sol#21 update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72F85"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6B99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A9924"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1D84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2688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16D0B" w14:textId="77777777" w:rsidR="00E308B2" w:rsidRDefault="00E308B2" w:rsidP="00AC5BAF">
            <w:pPr>
              <w:pStyle w:val="TAL"/>
            </w:pPr>
          </w:p>
        </w:tc>
      </w:tr>
      <w:tr w:rsidR="00E308B2" w14:paraId="0BDC3E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6A9F5"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2E222" w14:textId="77777777" w:rsidR="00E308B2" w:rsidRDefault="00E308B2" w:rsidP="00AC5BAF">
            <w:pPr>
              <w:pStyle w:val="TAL"/>
            </w:pPr>
            <w:r>
              <w:t>S2-2406564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A332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9424C" w14:textId="77777777" w:rsidR="00E308B2" w:rsidRDefault="00E308B2" w:rsidP="00AC5BAF">
            <w:pPr>
              <w:pStyle w:val="TAL"/>
            </w:pPr>
            <w:r>
              <w:t>KI#1: Sol#1 update to resolve EN about SM policy association.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1436F"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4F3D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B0B8B"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6B32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4C3D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966DE" w14:textId="77777777" w:rsidR="00E308B2" w:rsidRDefault="00E308B2" w:rsidP="00AC5BAF">
            <w:pPr>
              <w:pStyle w:val="TAL"/>
            </w:pPr>
          </w:p>
        </w:tc>
      </w:tr>
      <w:tr w:rsidR="00E308B2" w14:paraId="23FEAF4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9EA90"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86236" w14:textId="77777777" w:rsidR="00E308B2" w:rsidRDefault="00E308B2" w:rsidP="00AC5BAF">
            <w:pPr>
              <w:pStyle w:val="TAL"/>
            </w:pPr>
            <w:r>
              <w:t>S2-2406565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CB1E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176D6" w14:textId="77777777" w:rsidR="00E308B2" w:rsidRDefault="00E308B2" w:rsidP="00AC5BAF">
            <w:pPr>
              <w:pStyle w:val="TAL"/>
            </w:pPr>
            <w:r>
              <w:t>Evaluation and Conclusion for KI# 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89EA6"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B14E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DD083"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50F5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9C5E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A3E8F" w14:textId="77777777" w:rsidR="00E308B2" w:rsidRDefault="00E308B2" w:rsidP="00AC5BAF">
            <w:pPr>
              <w:pStyle w:val="TAL"/>
            </w:pPr>
          </w:p>
        </w:tc>
      </w:tr>
      <w:tr w:rsidR="00E308B2" w14:paraId="4819838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7A4B0"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5E8F9" w14:textId="77777777" w:rsidR="00E308B2" w:rsidRDefault="00E308B2" w:rsidP="00AC5BAF">
            <w:pPr>
              <w:pStyle w:val="TAL"/>
            </w:pPr>
            <w:r>
              <w:t>S2-2406566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78E2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5EF2D" w14:textId="77777777" w:rsidR="00E308B2" w:rsidRDefault="00E308B2" w:rsidP="00AC5BAF">
            <w:pPr>
              <w:pStyle w:val="TAL"/>
            </w:pPr>
            <w:r>
              <w:t>KI#2: Update related to power saving to solution 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54606"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C224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AFBCB"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A6F0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2B9B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C38BD" w14:textId="77777777" w:rsidR="00E308B2" w:rsidRDefault="00E308B2" w:rsidP="00AC5BAF">
            <w:pPr>
              <w:pStyle w:val="TAL"/>
            </w:pPr>
          </w:p>
        </w:tc>
      </w:tr>
      <w:tr w:rsidR="00E308B2" w14:paraId="217818B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795DB"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CB4CC" w14:textId="77777777" w:rsidR="00E308B2" w:rsidRDefault="00E308B2" w:rsidP="00AC5BAF">
            <w:pPr>
              <w:pStyle w:val="TAL"/>
            </w:pPr>
            <w:r>
              <w:t>S2-2406567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0BF7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E0B67" w14:textId="77777777" w:rsidR="00E308B2" w:rsidRDefault="00E308B2" w:rsidP="00AC5BAF">
            <w:pPr>
              <w:pStyle w:val="TAL"/>
            </w:pPr>
            <w:r>
              <w:t>Evaluation and Conclusion for KI# 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839B9"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B36B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FC3E9"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B6D8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6A4F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49E41" w14:textId="77777777" w:rsidR="00E308B2" w:rsidRDefault="00E308B2" w:rsidP="00AC5BAF">
            <w:pPr>
              <w:pStyle w:val="TAL"/>
            </w:pPr>
          </w:p>
        </w:tc>
      </w:tr>
      <w:tr w:rsidR="00E308B2" w14:paraId="4C49F66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96DBE"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3C127" w14:textId="77777777" w:rsidR="00E308B2" w:rsidRDefault="00E308B2" w:rsidP="00AC5BAF">
            <w:pPr>
              <w:pStyle w:val="TAL"/>
            </w:pPr>
            <w:r>
              <w:t>S2-2406568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5D8A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620B6" w14:textId="77777777" w:rsidR="00E308B2" w:rsidRDefault="00E308B2" w:rsidP="00AC5BAF">
            <w:pPr>
              <w:pStyle w:val="TAL"/>
            </w:pPr>
            <w:r>
              <w:t>Evaluation and Conclusion for KI# 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1EB58"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E40F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E63AD"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29C9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D53C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39864" w14:textId="77777777" w:rsidR="00E308B2" w:rsidRDefault="00E308B2" w:rsidP="00AC5BAF">
            <w:pPr>
              <w:pStyle w:val="TAL"/>
            </w:pPr>
          </w:p>
        </w:tc>
      </w:tr>
      <w:tr w:rsidR="00E308B2" w14:paraId="0E99D5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F224A"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34C4C" w14:textId="77777777" w:rsidR="00E308B2" w:rsidRDefault="00E308B2" w:rsidP="00AC5BAF">
            <w:pPr>
              <w:pStyle w:val="TAL"/>
            </w:pPr>
            <w:r>
              <w:t>S2-2406569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2CA2A"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27CD4" w14:textId="77777777" w:rsidR="00E308B2" w:rsidRDefault="00E308B2" w:rsidP="00AC5BAF">
            <w:pPr>
              <w:pStyle w:val="TAL"/>
            </w:pPr>
            <w:r>
              <w:t>Cover sheet for presentation of TR 23.700-84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BCD79" w14:textId="77777777" w:rsidR="00E308B2" w:rsidRDefault="00E308B2" w:rsidP="00AC5BAF">
            <w:pPr>
              <w:pStyle w:val="TAL"/>
            </w:pPr>
            <w:r>
              <w:t>MediaTek Inc.,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6697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97B4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C678E" w14:textId="77777777" w:rsidR="00E308B2" w:rsidRDefault="00E308B2" w:rsidP="00AC5BAF">
            <w:pPr>
              <w:pStyle w:val="TAL"/>
            </w:pPr>
            <w:r>
              <w:t>Revised to S2-2407349.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DAC0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E0CB2" w14:textId="77777777" w:rsidR="00E308B2" w:rsidRDefault="00E308B2" w:rsidP="00AC5BAF">
            <w:pPr>
              <w:pStyle w:val="TAL"/>
            </w:pPr>
            <w:r>
              <w:t>S2-2407349</w:t>
            </w:r>
          </w:p>
        </w:tc>
      </w:tr>
      <w:tr w:rsidR="00E308B2" w14:paraId="74BE2B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9574C"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6D468" w14:textId="77777777" w:rsidR="00E308B2" w:rsidRDefault="00E308B2" w:rsidP="00AC5BAF">
            <w:pPr>
              <w:pStyle w:val="TAL"/>
            </w:pPr>
            <w:r>
              <w:t>S2-2406570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F4C6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41013" w14:textId="77777777" w:rsidR="00E308B2" w:rsidRDefault="00E308B2" w:rsidP="00AC5BAF">
            <w:pPr>
              <w:pStyle w:val="TAL"/>
            </w:pPr>
            <w:r>
              <w:t>Conclusion for KI#1: Interim Conclusion for the Alternative PDU Set QoS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962E5"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3DBA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EAE85"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A132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CF1F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C73AB" w14:textId="77777777" w:rsidR="00E308B2" w:rsidRDefault="00E308B2" w:rsidP="00AC5BAF">
            <w:pPr>
              <w:pStyle w:val="TAL"/>
            </w:pPr>
          </w:p>
        </w:tc>
      </w:tr>
      <w:tr w:rsidR="00E308B2" w14:paraId="3FF661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A74AC"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ACDEA" w14:textId="77777777" w:rsidR="00E308B2" w:rsidRDefault="00E308B2" w:rsidP="00AC5BAF">
            <w:pPr>
              <w:pStyle w:val="TAL"/>
            </w:pPr>
            <w:r>
              <w:t>S2-2406571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A654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BEB0D" w14:textId="77777777" w:rsidR="00E308B2" w:rsidRDefault="00E308B2" w:rsidP="00AC5BAF">
            <w:pPr>
              <w:pStyle w:val="TAL"/>
            </w:pPr>
            <w:r>
              <w:t>Conclusion for KI#1: UL PDU Set Handling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5032C"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7AAB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C1DF1"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597F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4C56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63AB0" w14:textId="77777777" w:rsidR="00E308B2" w:rsidRDefault="00E308B2" w:rsidP="00AC5BAF">
            <w:pPr>
              <w:pStyle w:val="TAL"/>
            </w:pPr>
          </w:p>
        </w:tc>
      </w:tr>
      <w:tr w:rsidR="00E308B2" w14:paraId="66529E5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BFDFA"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B43DB" w14:textId="77777777" w:rsidR="00E308B2" w:rsidRDefault="00E308B2" w:rsidP="00AC5BAF">
            <w:pPr>
              <w:pStyle w:val="TAL"/>
            </w:pPr>
            <w:r>
              <w:t>S2-2406572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6C87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5D8B2" w14:textId="77777777" w:rsidR="00E308B2" w:rsidRDefault="00E308B2" w:rsidP="00AC5BAF">
            <w:pPr>
              <w:pStyle w:val="TAL"/>
            </w:pPr>
            <w:r>
              <w:t>Conclusion for KI#9: Interim Conclusion for the network information exposure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7167B"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6432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AFA2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C3D1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0130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73A41" w14:textId="77777777" w:rsidR="00E308B2" w:rsidRDefault="00E308B2" w:rsidP="00AC5BAF">
            <w:pPr>
              <w:pStyle w:val="TAL"/>
            </w:pPr>
          </w:p>
        </w:tc>
      </w:tr>
      <w:tr w:rsidR="00E308B2" w14:paraId="1BF9AA2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22BF5"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D0523" w14:textId="77777777" w:rsidR="00E308B2" w:rsidRDefault="00E308B2" w:rsidP="00AC5BAF">
            <w:pPr>
              <w:pStyle w:val="TAL"/>
            </w:pPr>
            <w:r>
              <w:t>S2-2406573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ACCD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1CFCA" w14:textId="77777777" w:rsidR="00E308B2" w:rsidRDefault="00E308B2" w:rsidP="00AC5BAF">
            <w:pPr>
              <w:pStyle w:val="TAL"/>
            </w:pPr>
            <w:r>
              <w:t>KI#2.1 Update Solution#2.9: Support EHC in NG-RAN for the Ethernet PDU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D573F"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8BDB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2E74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05C4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1BBF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47282" w14:textId="77777777" w:rsidR="00E308B2" w:rsidRDefault="00E308B2" w:rsidP="00AC5BAF">
            <w:pPr>
              <w:pStyle w:val="TAL"/>
            </w:pPr>
          </w:p>
        </w:tc>
      </w:tr>
      <w:tr w:rsidR="00E308B2" w14:paraId="72B743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1C4EE"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CB6BA" w14:textId="77777777" w:rsidR="00E308B2" w:rsidRDefault="00E308B2" w:rsidP="00AC5BAF">
            <w:pPr>
              <w:pStyle w:val="TAL"/>
            </w:pPr>
            <w:r>
              <w:t>S2-2406574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AD65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E6AA1" w14:textId="77777777" w:rsidR="00E308B2" w:rsidRDefault="00E308B2" w:rsidP="00AC5BAF">
            <w:pPr>
              <w:pStyle w:val="TAL"/>
            </w:pPr>
            <w:r>
              <w:t>KI#2.1 Update Solution#2.3: Support EHC in NG-RAN for the Ethernet PDU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D68D8"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C15C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DA368"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2945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192F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0D564" w14:textId="77777777" w:rsidR="00E308B2" w:rsidRDefault="00E308B2" w:rsidP="00AC5BAF">
            <w:pPr>
              <w:pStyle w:val="TAL"/>
            </w:pPr>
          </w:p>
        </w:tc>
      </w:tr>
      <w:tr w:rsidR="00E308B2" w14:paraId="5E31461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B0978"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7351C" w14:textId="77777777" w:rsidR="00E308B2" w:rsidRDefault="00E308B2" w:rsidP="00AC5BAF">
            <w:pPr>
              <w:pStyle w:val="TAL"/>
            </w:pPr>
            <w:r>
              <w:t>S2-2406575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D380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B61FA" w14:textId="77777777" w:rsidR="00E308B2" w:rsidRDefault="00E308B2" w:rsidP="00AC5BAF">
            <w:pPr>
              <w:pStyle w:val="TAL"/>
            </w:pPr>
            <w:r>
              <w:t>KI#2.1 Update Solution#2.5: Support EHC in NG-RAN for the Ethernet PDU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A69D9"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B5BE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0D3D4"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B527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80E6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D5776" w14:textId="77777777" w:rsidR="00E308B2" w:rsidRDefault="00E308B2" w:rsidP="00AC5BAF">
            <w:pPr>
              <w:pStyle w:val="TAL"/>
            </w:pPr>
          </w:p>
        </w:tc>
      </w:tr>
      <w:tr w:rsidR="00E308B2" w14:paraId="3C94071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B0D38"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6D28A" w14:textId="77777777" w:rsidR="00E308B2" w:rsidRDefault="00E308B2" w:rsidP="00AC5BAF">
            <w:pPr>
              <w:pStyle w:val="TAL"/>
            </w:pPr>
            <w:r>
              <w:t>S2-2406576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7F6F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B0F50" w14:textId="77777777" w:rsidR="00E308B2" w:rsidRDefault="00E308B2" w:rsidP="00AC5BAF">
            <w:pPr>
              <w:pStyle w:val="TAL"/>
            </w:pPr>
            <w:r>
              <w:t>Conclusion for KI#2.1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7743D"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30B8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DD279"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027A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EE8C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4AE00" w14:textId="77777777" w:rsidR="00E308B2" w:rsidRDefault="00E308B2" w:rsidP="00AC5BAF">
            <w:pPr>
              <w:pStyle w:val="TAL"/>
            </w:pPr>
          </w:p>
        </w:tc>
      </w:tr>
      <w:tr w:rsidR="00E308B2" w14:paraId="394B384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02BE9"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15279" w14:textId="77777777" w:rsidR="00E308B2" w:rsidRDefault="00E308B2" w:rsidP="00AC5BAF">
            <w:pPr>
              <w:pStyle w:val="TAL"/>
            </w:pPr>
            <w:r>
              <w:t>S2-2406577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5DB1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2500E" w14:textId="77777777" w:rsidR="00E308B2" w:rsidRDefault="00E308B2" w:rsidP="00AC5BAF">
            <w:pPr>
              <w:pStyle w:val="TAL"/>
            </w:pPr>
            <w:r>
              <w:t>KI#1: Correction to the solution 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5EEFE"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E722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ECB0B"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01C4B" w14:textId="77777777" w:rsidR="00E308B2" w:rsidRDefault="00E308B2" w:rsidP="00AC5BAF">
            <w:pPr>
              <w:pStyle w:val="TAL"/>
            </w:pPr>
            <w:r>
              <w:t>Revised in parallel session to S2-2407100.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A450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7314D" w14:textId="77777777" w:rsidR="00E308B2" w:rsidRDefault="00E308B2" w:rsidP="00AC5BAF">
            <w:pPr>
              <w:pStyle w:val="TAL"/>
            </w:pPr>
            <w:r>
              <w:t>S2-2407100</w:t>
            </w:r>
          </w:p>
        </w:tc>
      </w:tr>
      <w:tr w:rsidR="00E308B2" w14:paraId="748D1C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BE061" w14:textId="77777777" w:rsidR="00E308B2" w:rsidRDefault="00E308B2" w:rsidP="00AC5BAF">
            <w:pPr>
              <w:pStyle w:val="TAL"/>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BAD1F" w14:textId="77777777" w:rsidR="00E308B2" w:rsidRDefault="00E308B2" w:rsidP="00AC5BAF">
            <w:pPr>
              <w:pStyle w:val="TAL"/>
            </w:pPr>
            <w:r>
              <w:t>S2-2406578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D6DD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B499D" w14:textId="77777777" w:rsidR="00E308B2" w:rsidRDefault="00E308B2" w:rsidP="00AC5BAF">
            <w:pPr>
              <w:pStyle w:val="TAL"/>
            </w:pPr>
            <w:r>
              <w:t>23.503 CR1300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3DF9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51EE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FAB15"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327AF" w14:textId="77777777" w:rsidR="00E308B2" w:rsidRDefault="00E308B2" w:rsidP="00AC5BAF">
            <w:pPr>
              <w:pStyle w:val="TAL"/>
            </w:pPr>
            <w:r>
              <w:t>Revised in parallel session, merging S2-2406342, to S2-2407123.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6435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2F1A4" w14:textId="77777777" w:rsidR="00E308B2" w:rsidRDefault="00E308B2" w:rsidP="00AC5BAF">
            <w:pPr>
              <w:pStyle w:val="TAL"/>
            </w:pPr>
            <w:r>
              <w:t>S2-2407123</w:t>
            </w:r>
          </w:p>
        </w:tc>
      </w:tr>
      <w:tr w:rsidR="00E308B2" w14:paraId="0DC9F2E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9F10D" w14:textId="77777777" w:rsidR="00E308B2" w:rsidRDefault="00E308B2" w:rsidP="00AC5BAF">
            <w:pPr>
              <w:pStyle w:val="TAL"/>
            </w:pPr>
            <w:r>
              <w:lastRenderedPageBreak/>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16FBF" w14:textId="77777777" w:rsidR="00E308B2" w:rsidRDefault="00E308B2" w:rsidP="00AC5BAF">
            <w:pPr>
              <w:pStyle w:val="TAL"/>
            </w:pPr>
            <w:r>
              <w:t>S2-2406579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894B5"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D9E93" w14:textId="77777777" w:rsidR="00E308B2" w:rsidRDefault="00E308B2" w:rsidP="00AC5BAF">
            <w:pPr>
              <w:pStyle w:val="TAL"/>
            </w:pPr>
            <w:r>
              <w:t>User consent issue on MSISDN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942EF"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99E9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609E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6D734" w14:textId="77777777" w:rsidR="00E308B2" w:rsidRDefault="00E308B2" w:rsidP="00AC5BAF">
            <w:pPr>
              <w:pStyle w:val="TAL"/>
              <w:rPr>
                <w:sz w:val="24"/>
                <w:szCs w:val="24"/>
              </w:rPr>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AE27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FFEAD" w14:textId="77777777" w:rsidR="00E308B2" w:rsidRDefault="00E308B2" w:rsidP="00AC5BAF">
            <w:pPr>
              <w:pStyle w:val="TAL"/>
            </w:pPr>
          </w:p>
        </w:tc>
      </w:tr>
      <w:tr w:rsidR="00E308B2" w14:paraId="06A0A2D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8BA1A"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828AD" w14:textId="77777777" w:rsidR="00E308B2" w:rsidRDefault="00E308B2" w:rsidP="00AC5BAF">
            <w:pPr>
              <w:pStyle w:val="TAL"/>
            </w:pPr>
            <w:r>
              <w:t>S2-2406580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D354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21374" w14:textId="77777777" w:rsidR="00E308B2" w:rsidRDefault="00E308B2" w:rsidP="00AC5BAF">
            <w:pPr>
              <w:pStyle w:val="TAL"/>
            </w:pPr>
            <w:r>
              <w:t>23.502 CR4805R4 (Rel-18, 'F'): 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10C21" w14:textId="77777777" w:rsidR="00E308B2" w:rsidRDefault="00E308B2" w:rsidP="00AC5BAF">
            <w:pPr>
              <w:pStyle w:val="TAL"/>
            </w:pPr>
            <w:r>
              <w:t>[AT&amp;T, Ericsson],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B104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D2A4D" w14:textId="77777777" w:rsidR="00E308B2" w:rsidRDefault="00E308B2" w:rsidP="00AC5BAF">
            <w:pPr>
              <w:pStyle w:val="TAL"/>
            </w:pPr>
            <w:r>
              <w:t>EDGEAPP,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C74A9" w14:textId="77777777" w:rsidR="00E308B2" w:rsidRDefault="00E308B2" w:rsidP="00AC5BAF">
            <w:pPr>
              <w:pStyle w:val="TAL"/>
            </w:pPr>
            <w:r>
              <w:t>Revision of S2-2405823 from SA WG2#162. Revised in parallel session to S2-2407110.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4431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E0347" w14:textId="77777777" w:rsidR="00E308B2" w:rsidRDefault="00E308B2" w:rsidP="00AC5BAF">
            <w:pPr>
              <w:pStyle w:val="TAL"/>
            </w:pPr>
            <w:r>
              <w:t>S2-2407110</w:t>
            </w:r>
          </w:p>
        </w:tc>
      </w:tr>
      <w:tr w:rsidR="00E308B2" w14:paraId="19C714F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50406"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8512A" w14:textId="77777777" w:rsidR="00E308B2" w:rsidRDefault="00E308B2" w:rsidP="00AC5BAF">
            <w:pPr>
              <w:pStyle w:val="TAL"/>
            </w:pPr>
            <w:r>
              <w:t>S2-2406581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EA32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6FD58" w14:textId="77777777" w:rsidR="00E308B2" w:rsidRDefault="00E308B2" w:rsidP="00AC5BAF">
            <w:pPr>
              <w:pStyle w:val="TAL"/>
            </w:pPr>
            <w:r>
              <w:t>FS_MASSS Architectural Assumptions and Requirements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1E672" w14:textId="77777777" w:rsidR="00E308B2" w:rsidRDefault="00E308B2" w:rsidP="00AC5BAF">
            <w:pPr>
              <w:pStyle w:val="TAL"/>
            </w:pPr>
            <w:r>
              <w:t>[Apple, ETRI, China Telecom, Nokia, Nokia Shanghai Bell, LG Electronics, OPPO, NEC, KDDI],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2763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DC47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60030" w14:textId="77777777" w:rsidR="00E308B2" w:rsidRDefault="00E308B2" w:rsidP="00AC5BAF">
            <w:pPr>
              <w:pStyle w:val="TAL"/>
            </w:pPr>
            <w:r>
              <w:t>Revision of S2-2404724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202D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2A314" w14:textId="77777777" w:rsidR="00E308B2" w:rsidRDefault="00E308B2" w:rsidP="00AC5BAF">
            <w:pPr>
              <w:pStyle w:val="TAL"/>
            </w:pPr>
          </w:p>
        </w:tc>
      </w:tr>
      <w:tr w:rsidR="00E308B2" w14:paraId="17785DE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C8514"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A03F8" w14:textId="77777777" w:rsidR="00E308B2" w:rsidRDefault="00E308B2" w:rsidP="00AC5BAF">
            <w:pPr>
              <w:pStyle w:val="TAL"/>
            </w:pPr>
            <w:r>
              <w:t>S2-2406582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7014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A00BB" w14:textId="77777777" w:rsidR="00E308B2" w:rsidRDefault="00E308B2" w:rsidP="00AC5BAF">
            <w:pPr>
              <w:pStyle w:val="TAL"/>
            </w:pPr>
            <w:r>
              <w:t>KI#1: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AAEEC"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554E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7BC9F"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C064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924C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42050" w14:textId="77777777" w:rsidR="00E308B2" w:rsidRDefault="00E308B2" w:rsidP="00AC5BAF">
            <w:pPr>
              <w:pStyle w:val="TAL"/>
            </w:pPr>
          </w:p>
        </w:tc>
      </w:tr>
      <w:tr w:rsidR="00E308B2" w14:paraId="419A8AC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638C8"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D4BC4" w14:textId="77777777" w:rsidR="00E308B2" w:rsidRDefault="00E308B2" w:rsidP="00AC5BAF">
            <w:pPr>
              <w:pStyle w:val="TAL"/>
            </w:pPr>
            <w:r>
              <w:t>S2-2406584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06276"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E34EB" w14:textId="77777777" w:rsidR="00E308B2" w:rsidRDefault="00E308B2" w:rsidP="00AC5BAF">
            <w:pPr>
              <w:pStyle w:val="TAL"/>
            </w:pPr>
            <w:r>
              <w:t>WID on Energy Efficiency and Energy Saving.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0CC27" w14:textId="77777777" w:rsidR="00E308B2" w:rsidRDefault="00E308B2" w:rsidP="00AC5BAF">
            <w:pPr>
              <w:pStyle w:val="TAL"/>
            </w:pPr>
            <w:r>
              <w:t>Samsung,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4B12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D463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A942D" w14:textId="77777777" w:rsidR="00E308B2" w:rsidRDefault="00E308B2" w:rsidP="00AC5BAF">
            <w:pPr>
              <w:pStyle w:val="TAL"/>
              <w:rPr>
                <w:sz w:val="24"/>
                <w:szCs w:val="24"/>
              </w:rPr>
            </w:pPr>
            <w:r>
              <w:t>This is a new WID and the FS UID should be removed. For e-mail approval.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35C0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EAF5F" w14:textId="77777777" w:rsidR="00E308B2" w:rsidRDefault="00E308B2" w:rsidP="00AC5BAF">
            <w:pPr>
              <w:pStyle w:val="TAL"/>
            </w:pPr>
          </w:p>
        </w:tc>
      </w:tr>
      <w:tr w:rsidR="00E308B2" w14:paraId="615A821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AE821"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83325" w14:textId="77777777" w:rsidR="00E308B2" w:rsidRDefault="00E308B2" w:rsidP="00AC5BAF">
            <w:pPr>
              <w:pStyle w:val="TAL"/>
            </w:pPr>
            <w:r>
              <w:t>S2-2406585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F07A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488A0" w14:textId="77777777" w:rsidR="00E308B2" w:rsidRDefault="00E308B2" w:rsidP="00AC5BAF">
            <w:pPr>
              <w:pStyle w:val="TAL"/>
            </w:pPr>
            <w:r>
              <w:t>KI#6:Evaluation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A3393" w14:textId="77777777" w:rsidR="00E308B2" w:rsidRDefault="00E308B2" w:rsidP="00AC5BAF">
            <w:pPr>
              <w:pStyle w:val="TAL"/>
            </w:pPr>
            <w:r>
              <w:t>IIT Bombay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952E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DA90D"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B48B7"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16B06"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39727" w14:textId="77777777" w:rsidR="00E308B2" w:rsidRDefault="00E308B2" w:rsidP="00AC5BAF">
            <w:pPr>
              <w:pStyle w:val="TAL"/>
            </w:pPr>
          </w:p>
        </w:tc>
      </w:tr>
      <w:tr w:rsidR="00E308B2" w14:paraId="186473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CAA47"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D5967" w14:textId="77777777" w:rsidR="00E308B2" w:rsidRDefault="00E308B2" w:rsidP="00AC5BAF">
            <w:pPr>
              <w:pStyle w:val="TAL"/>
            </w:pPr>
            <w:r>
              <w:t>S2-2406586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BCF08"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2679C" w14:textId="77777777" w:rsidR="00E308B2" w:rsidRDefault="00E308B2" w:rsidP="00AC5BAF">
            <w:pPr>
              <w:pStyle w:val="TAL"/>
            </w:pPr>
            <w:r>
              <w:t>Cover sheet for presentation of TR 23.700-66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D8F43" w14:textId="77777777" w:rsidR="00E308B2" w:rsidRDefault="00E308B2" w:rsidP="00AC5BAF">
            <w:pPr>
              <w:pStyle w:val="TAL"/>
            </w:pPr>
            <w:r>
              <w:t>Samsung,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DAAA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95E34"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FC2EF" w14:textId="77777777" w:rsidR="00E308B2" w:rsidRDefault="00E308B2" w:rsidP="00AC5BAF">
            <w:pPr>
              <w:pStyle w:val="TAL"/>
            </w:pPr>
            <w:r>
              <w:t>For e-mail approval. r01 agreed. Revised to S2-2407379.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6470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0C439" w14:textId="77777777" w:rsidR="00E308B2" w:rsidRDefault="00E308B2" w:rsidP="00AC5BAF">
            <w:pPr>
              <w:pStyle w:val="TAL"/>
            </w:pPr>
            <w:r>
              <w:t>S2-2407379</w:t>
            </w:r>
          </w:p>
        </w:tc>
      </w:tr>
      <w:tr w:rsidR="00E308B2" w14:paraId="5E0897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F63C5"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375C4" w14:textId="77777777" w:rsidR="00E308B2" w:rsidRDefault="00E308B2" w:rsidP="00AC5BAF">
            <w:pPr>
              <w:pStyle w:val="TAL"/>
            </w:pPr>
            <w:r>
              <w:t>S2-2406587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99F4A"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0D7D6" w14:textId="77777777" w:rsidR="00E308B2" w:rsidRDefault="00E308B2" w:rsidP="00AC5BAF">
            <w:pPr>
              <w:pStyle w:val="TAL"/>
            </w:pPr>
            <w:r>
              <w:t>Discussion on User Identity profile exposure APIs.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5138B"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B9D6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347F3"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BF797"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62C2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9AFC2" w14:textId="77777777" w:rsidR="00E308B2" w:rsidRDefault="00E308B2" w:rsidP="00AC5BAF">
            <w:pPr>
              <w:pStyle w:val="TAL"/>
            </w:pPr>
          </w:p>
        </w:tc>
      </w:tr>
      <w:tr w:rsidR="00E308B2" w14:paraId="04F117D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C6E33"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C550D" w14:textId="77777777" w:rsidR="00E308B2" w:rsidRDefault="00E308B2" w:rsidP="00AC5BAF">
            <w:pPr>
              <w:pStyle w:val="TAL"/>
            </w:pPr>
            <w:r>
              <w:t>S2-2406588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781E1"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E6A61" w14:textId="77777777" w:rsidR="00E308B2" w:rsidRDefault="00E308B2" w:rsidP="00AC5BAF">
            <w:pPr>
              <w:pStyle w:val="TAL"/>
            </w:pPr>
            <w:r>
              <w:t>[DRAFT] LS reply to LS on Application layer ID and GPSI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3FCAE"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1793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37923"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B04DD" w14:textId="77777777" w:rsidR="00E308B2" w:rsidRDefault="00E308B2" w:rsidP="00AC5BAF">
            <w:pPr>
              <w:pStyle w:val="TAL"/>
            </w:pPr>
            <w:r>
              <w:t>Response to S2-2405863.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66143"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E0C0D" w14:textId="77777777" w:rsidR="00E308B2" w:rsidRDefault="00E308B2" w:rsidP="00AC5BAF">
            <w:pPr>
              <w:pStyle w:val="TAL"/>
            </w:pPr>
          </w:p>
        </w:tc>
      </w:tr>
      <w:tr w:rsidR="00E308B2" w14:paraId="38EDCA6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CEAD3"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97852" w14:textId="77777777" w:rsidR="00E308B2" w:rsidRDefault="00E308B2" w:rsidP="00AC5BAF">
            <w:pPr>
              <w:pStyle w:val="TAL"/>
            </w:pPr>
            <w:r>
              <w:t>S2-2406589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9A933"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CC0F9" w14:textId="77777777" w:rsidR="00E308B2" w:rsidRDefault="00E308B2" w:rsidP="00AC5BAF">
            <w:pPr>
              <w:pStyle w:val="TAL"/>
            </w:pPr>
            <w:r>
              <w:t>23.502 CR4821 (Rel-18, 'F'): Update on Nnef_ServiceParameter service for Application Layer ID and GPSI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3FA2F"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19BD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54F5E"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29A12" w14:textId="77777777" w:rsidR="00E308B2" w:rsidRDefault="00E308B2" w:rsidP="00AC5BAF">
            <w:pPr>
              <w:pStyle w:val="TAL"/>
            </w:pPr>
            <w:r>
              <w:t>Merged into S2-2407091.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D84F9"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31588" w14:textId="77777777" w:rsidR="00E308B2" w:rsidRDefault="00E308B2" w:rsidP="00AC5BAF">
            <w:pPr>
              <w:pStyle w:val="TAL"/>
            </w:pPr>
          </w:p>
        </w:tc>
      </w:tr>
      <w:tr w:rsidR="00E308B2" w14:paraId="6B414BF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B0D57"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B8B5D" w14:textId="77777777" w:rsidR="00E308B2" w:rsidRDefault="00E308B2" w:rsidP="00AC5BAF">
            <w:pPr>
              <w:pStyle w:val="TAL"/>
            </w:pPr>
            <w:r>
              <w:t>S2-2406590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E309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A3D50" w14:textId="77777777" w:rsidR="00E308B2" w:rsidRDefault="00E308B2" w:rsidP="00AC5BAF">
            <w:pPr>
              <w:pStyle w:val="TAL"/>
            </w:pPr>
            <w:r>
              <w:t>[DRAFT] Reply LS to LS on application layer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EEB99"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115A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7EBE0"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0CC29" w14:textId="77777777" w:rsidR="00E308B2" w:rsidRDefault="00E308B2" w:rsidP="00AC5BAF">
            <w:pPr>
              <w:pStyle w:val="TAL"/>
            </w:pPr>
            <w:r>
              <w:t>Response to S2-2405880.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52E4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DAE37" w14:textId="77777777" w:rsidR="00E308B2" w:rsidRDefault="00E308B2" w:rsidP="00AC5BAF">
            <w:pPr>
              <w:pStyle w:val="TAL"/>
            </w:pPr>
          </w:p>
        </w:tc>
      </w:tr>
      <w:tr w:rsidR="00E308B2" w14:paraId="1E1124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B6632"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C5991" w14:textId="77777777" w:rsidR="00E308B2" w:rsidRDefault="00E308B2" w:rsidP="00AC5BAF">
            <w:pPr>
              <w:pStyle w:val="TAL"/>
            </w:pPr>
            <w:r>
              <w:t>S2-2406591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4DB8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5B6D0" w14:textId="77777777" w:rsidR="00E308B2" w:rsidRDefault="00E308B2" w:rsidP="00AC5BAF">
            <w:pPr>
              <w:pStyle w:val="TAL"/>
            </w:pPr>
            <w:r>
              <w:t>23.273 CR0530 (Rel-18, 'F'): Update about the Application layer ID and SLPP message forwarding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2FFF6"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2554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DBD76"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A34B5"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4B941"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3C09C" w14:textId="77777777" w:rsidR="00E308B2" w:rsidRDefault="00E308B2" w:rsidP="00AC5BAF">
            <w:pPr>
              <w:pStyle w:val="TAL"/>
            </w:pPr>
          </w:p>
        </w:tc>
      </w:tr>
      <w:tr w:rsidR="00E308B2" w14:paraId="7A09BF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85D3B"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D59D4" w14:textId="77777777" w:rsidR="00E308B2" w:rsidRDefault="00E308B2" w:rsidP="00AC5BAF">
            <w:pPr>
              <w:pStyle w:val="TAL"/>
            </w:pPr>
            <w:r>
              <w:t>S2-2406592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BF91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0212D" w14:textId="77777777" w:rsidR="00E308B2" w:rsidRDefault="00E308B2" w:rsidP="00AC5BAF">
            <w:pPr>
              <w:pStyle w:val="TAL"/>
            </w:pPr>
            <w:r>
              <w:t>23.586 CR0140 (Rel-18, 'F'): Update about the Application layer ID and SLPP message forwarding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5A72C"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B051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E6553"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1D634"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3537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50BFC" w14:textId="77777777" w:rsidR="00E308B2" w:rsidRDefault="00E308B2" w:rsidP="00AC5BAF">
            <w:pPr>
              <w:pStyle w:val="TAL"/>
            </w:pPr>
          </w:p>
        </w:tc>
      </w:tr>
      <w:tr w:rsidR="00E308B2" w14:paraId="5174FCB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157F6" w14:textId="77777777" w:rsidR="00E308B2" w:rsidRDefault="00E308B2" w:rsidP="00AC5BAF">
            <w:pPr>
              <w:pStyle w:val="TAL"/>
              <w:rPr>
                <w:sz w:val="24"/>
                <w:szCs w:val="24"/>
              </w:rPr>
            </w:pPr>
            <w:r>
              <w:lastRenderedPageBreak/>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86709" w14:textId="77777777" w:rsidR="00E308B2" w:rsidRDefault="00E308B2" w:rsidP="00AC5BAF">
            <w:pPr>
              <w:pStyle w:val="TAL"/>
            </w:pPr>
            <w:r>
              <w:t>S2-2406593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5A8F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03718" w14:textId="77777777" w:rsidR="00E308B2" w:rsidRDefault="00E308B2" w:rsidP="00AC5BAF">
            <w:pPr>
              <w:pStyle w:val="TAL"/>
            </w:pPr>
            <w:r>
              <w:t>FS_MASSS KI#1.3 New solution on dual steer traffic switching for session management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E5702"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C9F8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1A410"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FCA5C" w14:textId="77777777" w:rsidR="00E308B2" w:rsidRDefault="00E308B2" w:rsidP="00AC5BAF">
            <w:pPr>
              <w:pStyle w:val="TAL"/>
            </w:pPr>
            <w:r>
              <w:t>Revision of S2-2404666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30F6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1BB8E" w14:textId="77777777" w:rsidR="00E308B2" w:rsidRDefault="00E308B2" w:rsidP="00AC5BAF">
            <w:pPr>
              <w:pStyle w:val="TAL"/>
            </w:pPr>
          </w:p>
        </w:tc>
      </w:tr>
      <w:tr w:rsidR="00E308B2" w14:paraId="16C12FA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FF949"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B2236" w14:textId="77777777" w:rsidR="00E308B2" w:rsidRDefault="00E308B2" w:rsidP="00AC5BAF">
            <w:pPr>
              <w:pStyle w:val="TAL"/>
            </w:pPr>
            <w:r>
              <w:t>S2-2406594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C506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550A3" w14:textId="77777777" w:rsidR="00E308B2" w:rsidRDefault="00E308B2" w:rsidP="00AC5BAF">
            <w:pPr>
              <w:pStyle w:val="TAL"/>
            </w:pPr>
            <w:r>
              <w:t>FS_MASSS KI#1.2 New solution for registration enhancement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37986"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9CA4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18292"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AFC25" w14:textId="77777777" w:rsidR="00E308B2" w:rsidRDefault="00E308B2" w:rsidP="00AC5BAF">
            <w:pPr>
              <w:pStyle w:val="TAL"/>
            </w:pPr>
            <w:r>
              <w:t>Revision of S2-2404667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800D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60DEE" w14:textId="77777777" w:rsidR="00E308B2" w:rsidRDefault="00E308B2" w:rsidP="00AC5BAF">
            <w:pPr>
              <w:pStyle w:val="TAL"/>
            </w:pPr>
          </w:p>
        </w:tc>
      </w:tr>
      <w:tr w:rsidR="00E308B2" w14:paraId="436BB0A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E5C2F"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33F3B" w14:textId="77777777" w:rsidR="00E308B2" w:rsidRDefault="00E308B2" w:rsidP="00AC5BAF">
            <w:pPr>
              <w:pStyle w:val="TAL"/>
            </w:pPr>
            <w:r>
              <w:t>S2-2406595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D913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83867" w14:textId="77777777" w:rsidR="00E308B2" w:rsidRDefault="00E308B2" w:rsidP="00AC5BAF">
            <w:pPr>
              <w:pStyle w:val="TAL"/>
            </w:pPr>
            <w:r>
              <w:t>FS_MASSS: Update to solution #1.16 for to resolve the Editor 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8B052"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0F8A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007B7"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4EAA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A9CD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F1F2C" w14:textId="77777777" w:rsidR="00E308B2" w:rsidRDefault="00E308B2" w:rsidP="00AC5BAF">
            <w:pPr>
              <w:pStyle w:val="TAL"/>
            </w:pPr>
          </w:p>
        </w:tc>
      </w:tr>
      <w:tr w:rsidR="00E308B2" w14:paraId="419D9B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3DB92"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B23AA" w14:textId="77777777" w:rsidR="00E308B2" w:rsidRDefault="00E308B2" w:rsidP="00AC5BAF">
            <w:pPr>
              <w:pStyle w:val="TAL"/>
            </w:pPr>
            <w:r>
              <w:t>S2-2406596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4105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4B74B" w14:textId="77777777" w:rsidR="00E308B2" w:rsidRDefault="00E308B2" w:rsidP="00AC5BAF">
            <w:pPr>
              <w:pStyle w:val="TAL"/>
            </w:pPr>
            <w:r>
              <w:t>FS_MASSS update to solution #1.7 on Access Type and RAT Restriction.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8AD97"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82F3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7C45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33CF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63B4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CD614" w14:textId="77777777" w:rsidR="00E308B2" w:rsidRDefault="00E308B2" w:rsidP="00AC5BAF">
            <w:pPr>
              <w:pStyle w:val="TAL"/>
            </w:pPr>
          </w:p>
        </w:tc>
      </w:tr>
      <w:tr w:rsidR="00E308B2" w14:paraId="471F418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170FA"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81DBB" w14:textId="77777777" w:rsidR="00E308B2" w:rsidRDefault="00E308B2" w:rsidP="00AC5BAF">
            <w:pPr>
              <w:pStyle w:val="TAL"/>
            </w:pPr>
            <w:r>
              <w:t>S2-2406597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972E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9544C" w14:textId="77777777" w:rsidR="00E308B2" w:rsidRDefault="00E308B2" w:rsidP="00AC5BAF">
            <w:pPr>
              <w:pStyle w:val="TAL"/>
            </w:pPr>
            <w:r>
              <w:t>FS_MASSS Interim conclusion for KI #1.4 on policy enhancement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39551"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4169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4B59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6536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AFE3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89094" w14:textId="77777777" w:rsidR="00E308B2" w:rsidRDefault="00E308B2" w:rsidP="00AC5BAF">
            <w:pPr>
              <w:pStyle w:val="TAL"/>
            </w:pPr>
          </w:p>
        </w:tc>
      </w:tr>
      <w:tr w:rsidR="00E308B2" w14:paraId="042985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0AD22"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EBED4" w14:textId="77777777" w:rsidR="00E308B2" w:rsidRDefault="00E308B2" w:rsidP="00AC5BAF">
            <w:pPr>
              <w:pStyle w:val="TAL"/>
            </w:pPr>
            <w:r>
              <w:t>S2-2406598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B9DC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20362" w14:textId="77777777" w:rsidR="00E308B2" w:rsidRDefault="00E308B2" w:rsidP="00AC5BAF">
            <w:pPr>
              <w:pStyle w:val="TAL"/>
            </w:pPr>
            <w:r>
              <w:t>FS_MASSS Interim conclusion for KI #1.1 on subscription aspects to support Dual 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8CA1A"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E18E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DCDA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8407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CD36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680D6" w14:textId="77777777" w:rsidR="00E308B2" w:rsidRDefault="00E308B2" w:rsidP="00AC5BAF">
            <w:pPr>
              <w:pStyle w:val="TAL"/>
            </w:pPr>
          </w:p>
        </w:tc>
      </w:tr>
      <w:tr w:rsidR="00E308B2" w14:paraId="643EF49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4D75A"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67F3E" w14:textId="77777777" w:rsidR="00E308B2" w:rsidRDefault="00E308B2" w:rsidP="00AC5BAF">
            <w:pPr>
              <w:pStyle w:val="TAL"/>
            </w:pPr>
            <w:r>
              <w:t>S2-2406599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C6EC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28883" w14:textId="77777777" w:rsidR="00E308B2" w:rsidRDefault="00E308B2" w:rsidP="00AC5BAF">
            <w:pPr>
              <w:pStyle w:val="TAL"/>
            </w:pPr>
            <w:r>
              <w:t>KI #5, Remove 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BB041"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57CF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7D0EB"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6A242" w14:textId="77777777" w:rsidR="00E308B2" w:rsidRDefault="00E308B2" w:rsidP="00AC5BAF">
            <w:pPr>
              <w:pStyle w:val="TAL"/>
            </w:pPr>
            <w:r>
              <w:t>Revision of S2-2404343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BA47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1C8BE" w14:textId="77777777" w:rsidR="00E308B2" w:rsidRDefault="00E308B2" w:rsidP="00AC5BAF">
            <w:pPr>
              <w:pStyle w:val="TAL"/>
            </w:pPr>
          </w:p>
        </w:tc>
      </w:tr>
      <w:tr w:rsidR="00E308B2" w14:paraId="3C7BFDA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94CD2"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4EE94" w14:textId="77777777" w:rsidR="00E308B2" w:rsidRDefault="00E308B2" w:rsidP="00AC5BAF">
            <w:pPr>
              <w:pStyle w:val="TAL"/>
            </w:pPr>
            <w:r>
              <w:t>S2-2406600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178E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75D21" w14:textId="77777777" w:rsidR="00E308B2" w:rsidRDefault="00E308B2" w:rsidP="00AC5BAF">
            <w:pPr>
              <w:pStyle w:val="TAL"/>
            </w:pPr>
            <w:r>
              <w:t>KI #3, Conclusion EN Resolving.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C8B76"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F0AD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036FF"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A9A66" w14:textId="77777777" w:rsidR="00E308B2" w:rsidRDefault="00E308B2" w:rsidP="00AC5BAF">
            <w:pPr>
              <w:pStyle w:val="TAL"/>
            </w:pPr>
            <w:r>
              <w:t>Revised in parallel session to S2-2406899.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1F2A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6C1F7" w14:textId="77777777" w:rsidR="00E308B2" w:rsidRDefault="00E308B2" w:rsidP="00AC5BAF">
            <w:pPr>
              <w:pStyle w:val="TAL"/>
            </w:pPr>
            <w:r>
              <w:t>S2-2406899</w:t>
            </w:r>
          </w:p>
        </w:tc>
      </w:tr>
      <w:tr w:rsidR="00E308B2" w14:paraId="270FD2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E5F68"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F0906" w14:textId="77777777" w:rsidR="00E308B2" w:rsidRDefault="00E308B2" w:rsidP="00AC5BAF">
            <w:pPr>
              <w:pStyle w:val="TAL"/>
            </w:pPr>
            <w:r>
              <w:t>S2-2406601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A08E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4DBC4" w14:textId="77777777" w:rsidR="00E308B2" w:rsidRDefault="00E308B2" w:rsidP="00AC5BAF">
            <w:pPr>
              <w:pStyle w:val="TAL"/>
            </w:pPr>
            <w:r>
              <w:t>KI #5,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FB11D"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A873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329F8"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DDDC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19DC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E41D1" w14:textId="77777777" w:rsidR="00E308B2" w:rsidRDefault="00E308B2" w:rsidP="00AC5BAF">
            <w:pPr>
              <w:pStyle w:val="TAL"/>
            </w:pPr>
          </w:p>
        </w:tc>
      </w:tr>
      <w:tr w:rsidR="00E308B2" w14:paraId="171CC43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A48D7"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92D35" w14:textId="77777777" w:rsidR="00E308B2" w:rsidRDefault="00E308B2" w:rsidP="00AC5BAF">
            <w:pPr>
              <w:pStyle w:val="TAL"/>
            </w:pPr>
            <w:r>
              <w:t>S2-2406602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8209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66477" w14:textId="77777777" w:rsidR="00E308B2" w:rsidRDefault="00E308B2" w:rsidP="00AC5BAF">
            <w:pPr>
              <w:pStyle w:val="TAL"/>
            </w:pPr>
            <w:r>
              <w:t>KI #6, Sol #14, Clarification on Procedures.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92ADB"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DF6B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DA3B2"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D8A8E" w14:textId="77777777" w:rsidR="00E308B2" w:rsidRDefault="00E308B2" w:rsidP="00AC5BAF">
            <w:pPr>
              <w:pStyle w:val="TAL"/>
            </w:pPr>
            <w:r>
              <w:t>Revision of S2-2404346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9277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C4E83" w14:textId="77777777" w:rsidR="00E308B2" w:rsidRDefault="00E308B2" w:rsidP="00AC5BAF">
            <w:pPr>
              <w:pStyle w:val="TAL"/>
            </w:pPr>
          </w:p>
        </w:tc>
      </w:tr>
      <w:tr w:rsidR="00E308B2" w14:paraId="4DE251E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15165"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C657C" w14:textId="77777777" w:rsidR="00E308B2" w:rsidRDefault="00E308B2" w:rsidP="00AC5BAF">
            <w:pPr>
              <w:pStyle w:val="TAL"/>
            </w:pPr>
            <w:r>
              <w:t>S2-2406603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E1F1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A7A8F" w14:textId="77777777" w:rsidR="00E308B2" w:rsidRDefault="00E308B2" w:rsidP="00AC5BAF">
            <w:pPr>
              <w:pStyle w:val="TAL"/>
            </w:pPr>
            <w:r>
              <w:t>KI#3, New Sol, Device-Reader Binding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CA04E"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EC0C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76B09"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22E0F" w14:textId="77777777" w:rsidR="00E308B2" w:rsidRDefault="00E308B2" w:rsidP="00AC5BAF">
            <w:pPr>
              <w:pStyle w:val="TAL"/>
            </w:pPr>
            <w:r>
              <w:t>Revised in parallel session to S2-2407008.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DBD9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FBA13" w14:textId="77777777" w:rsidR="00E308B2" w:rsidRDefault="00E308B2" w:rsidP="00AC5BAF">
            <w:pPr>
              <w:pStyle w:val="TAL"/>
            </w:pPr>
            <w:r>
              <w:t>S2-2407008</w:t>
            </w:r>
          </w:p>
        </w:tc>
      </w:tr>
      <w:tr w:rsidR="00E308B2" w14:paraId="58C9CA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DE7EE"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798CF" w14:textId="77777777" w:rsidR="00E308B2" w:rsidRDefault="00E308B2" w:rsidP="00AC5BAF">
            <w:pPr>
              <w:pStyle w:val="TAL"/>
            </w:pPr>
            <w:r>
              <w:t>S2-2406604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E271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DD0A2" w14:textId="77777777" w:rsidR="00E308B2" w:rsidRDefault="00E308B2" w:rsidP="00AC5BAF">
            <w:pPr>
              <w:pStyle w:val="TAL"/>
            </w:pPr>
            <w:r>
              <w:t>KI#3, Sol#18: Update to Address 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98A54"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C8A3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E2CD3"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A8F3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6094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EB4C4" w14:textId="77777777" w:rsidR="00E308B2" w:rsidRDefault="00E308B2" w:rsidP="00AC5BAF">
            <w:pPr>
              <w:pStyle w:val="TAL"/>
            </w:pPr>
          </w:p>
        </w:tc>
      </w:tr>
      <w:tr w:rsidR="00E308B2" w14:paraId="55B3690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87DE9"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32F35" w14:textId="77777777" w:rsidR="00E308B2" w:rsidRDefault="00E308B2" w:rsidP="00AC5BAF">
            <w:pPr>
              <w:pStyle w:val="TAL"/>
            </w:pPr>
            <w:r>
              <w:t>S2-2406605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6DCB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F52B9" w14:textId="77777777" w:rsidR="00E308B2" w:rsidRDefault="00E308B2" w:rsidP="00AC5BAF">
            <w:pPr>
              <w:pStyle w:val="TAL"/>
            </w:pPr>
            <w:r>
              <w:t>KI#2: Conclusion for SMS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533B0"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CAE6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C23A6"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07CE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4B5C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FA4D5" w14:textId="77777777" w:rsidR="00E308B2" w:rsidRDefault="00E308B2" w:rsidP="00AC5BAF">
            <w:pPr>
              <w:pStyle w:val="TAL"/>
            </w:pPr>
          </w:p>
        </w:tc>
      </w:tr>
      <w:tr w:rsidR="00E308B2" w14:paraId="2BC2DA5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10FBA"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538C7" w14:textId="77777777" w:rsidR="00E308B2" w:rsidRDefault="00E308B2" w:rsidP="00AC5BAF">
            <w:pPr>
              <w:pStyle w:val="TAL"/>
            </w:pPr>
            <w:r>
              <w:t>S2-2406606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FD47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73046" w14:textId="77777777" w:rsidR="00E308B2" w:rsidRDefault="00E308B2" w:rsidP="00AC5BAF">
            <w:pPr>
              <w:pStyle w:val="TAL"/>
            </w:pPr>
            <w:r>
              <w:t>KI#4 Sol#30 Update: Device descriptor and User.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3D31B" w14:textId="77777777" w:rsidR="00E308B2" w:rsidRDefault="00E308B2" w:rsidP="00AC5BAF">
            <w:pPr>
              <w:pStyle w:val="TAL"/>
            </w:pPr>
            <w:r>
              <w:t>CSCN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6AAC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21A10"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EB120" w14:textId="77777777" w:rsidR="00E308B2" w:rsidRDefault="00E308B2" w:rsidP="00AC5BAF">
            <w:pPr>
              <w:pStyle w:val="TAL"/>
            </w:pPr>
            <w:r>
              <w:t>Revised to S2-2406644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E063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26ED7" w14:textId="77777777" w:rsidR="00E308B2" w:rsidRDefault="00E308B2" w:rsidP="00AC5BAF">
            <w:pPr>
              <w:pStyle w:val="TAL"/>
            </w:pPr>
            <w:r>
              <w:t>S2-2406644</w:t>
            </w:r>
          </w:p>
        </w:tc>
      </w:tr>
      <w:tr w:rsidR="00E308B2" w14:paraId="6C90E9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E0F58" w14:textId="77777777" w:rsidR="00E308B2" w:rsidRDefault="00E308B2" w:rsidP="00AC5BAF">
            <w:pPr>
              <w:pStyle w:val="TAL"/>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F8C79" w14:textId="77777777" w:rsidR="00E308B2" w:rsidRDefault="00E308B2" w:rsidP="00AC5BAF">
            <w:pPr>
              <w:pStyle w:val="TAL"/>
            </w:pPr>
            <w:r>
              <w:t>S2-2406607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CA7D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FD18D" w14:textId="77777777" w:rsidR="00E308B2" w:rsidRDefault="00E308B2" w:rsidP="00AC5BAF">
            <w:pPr>
              <w:pStyle w:val="TAL"/>
            </w:pPr>
            <w:r>
              <w:t>Update of Solution #22: Energy related UE subscription information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6E986" w14:textId="77777777" w:rsidR="00E308B2" w:rsidRDefault="00E308B2" w:rsidP="00AC5BAF">
            <w:pPr>
              <w:pStyle w:val="TAL"/>
            </w:pPr>
            <w:r>
              <w:t>Toyota Motor Corporation, KDDI, CMCC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98CF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1A244"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AEFEE" w14:textId="77777777" w:rsidR="00E308B2" w:rsidRDefault="00E308B2" w:rsidP="00AC5BAF">
            <w:pPr>
              <w:pStyle w:val="TAL"/>
            </w:pPr>
            <w:r>
              <w:t>Revision of S2-2404804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3668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07C65" w14:textId="77777777" w:rsidR="00E308B2" w:rsidRDefault="00E308B2" w:rsidP="00AC5BAF">
            <w:pPr>
              <w:pStyle w:val="TAL"/>
            </w:pPr>
          </w:p>
        </w:tc>
      </w:tr>
      <w:tr w:rsidR="00E308B2" w14:paraId="5886F1D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F9124"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FC15C" w14:textId="77777777" w:rsidR="00E308B2" w:rsidRDefault="00E308B2" w:rsidP="00AC5BAF">
            <w:pPr>
              <w:pStyle w:val="TAL"/>
            </w:pPr>
            <w:r>
              <w:t>S2-2406608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9B18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B557D" w14:textId="77777777" w:rsidR="00E308B2" w:rsidRDefault="00E308B2" w:rsidP="00AC5BAF">
            <w:pPr>
              <w:pStyle w:val="TAL"/>
            </w:pPr>
            <w:r>
              <w:t>Updates for solution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B7C04"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19CF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F7EC7"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F8A69" w14:textId="77777777" w:rsidR="00E308B2" w:rsidRDefault="00E308B2" w:rsidP="00AC5BAF">
            <w:pPr>
              <w:pStyle w:val="TAL"/>
            </w:pPr>
            <w:r>
              <w:t>Revised in parallel session to S2-2406987.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DAA3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72804" w14:textId="77777777" w:rsidR="00E308B2" w:rsidRDefault="00E308B2" w:rsidP="00AC5BAF">
            <w:pPr>
              <w:pStyle w:val="TAL"/>
            </w:pPr>
            <w:r>
              <w:t>S2-2406987</w:t>
            </w:r>
          </w:p>
        </w:tc>
      </w:tr>
      <w:tr w:rsidR="00E308B2" w14:paraId="3550C9F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90E36"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31B8A" w14:textId="77777777" w:rsidR="00E308B2" w:rsidRDefault="00E308B2" w:rsidP="00AC5BAF">
            <w:pPr>
              <w:pStyle w:val="TAL"/>
            </w:pPr>
            <w:r>
              <w:t>S2-2406609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4428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8A370" w14:textId="77777777" w:rsidR="00E308B2" w:rsidRDefault="00E308B2" w:rsidP="00AC5BAF">
            <w:pPr>
              <w:pStyle w:val="TAL"/>
            </w:pPr>
            <w:r>
              <w:t>Conclusion for KI#1: AL-FEC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2BF3A"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EEF1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7D33E"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FFC10" w14:textId="77777777" w:rsidR="00E308B2" w:rsidRDefault="00E308B2" w:rsidP="00AC5BAF">
            <w:pPr>
              <w:pStyle w:val="TAL"/>
            </w:pPr>
            <w:r>
              <w:t>Revised in parallel session to S2-2406926.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5EC7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D9EC5" w14:textId="77777777" w:rsidR="00E308B2" w:rsidRDefault="00E308B2" w:rsidP="00AC5BAF">
            <w:pPr>
              <w:pStyle w:val="TAL"/>
            </w:pPr>
            <w:r>
              <w:t>S2-2406926</w:t>
            </w:r>
          </w:p>
        </w:tc>
      </w:tr>
      <w:tr w:rsidR="00E308B2" w14:paraId="63A316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15090"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C8EDC" w14:textId="77777777" w:rsidR="00E308B2" w:rsidRDefault="00E308B2" w:rsidP="00AC5BAF">
            <w:pPr>
              <w:pStyle w:val="TAL"/>
            </w:pPr>
            <w:r>
              <w:t>S2-2406610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1732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B61ED" w14:textId="77777777" w:rsidR="00E308B2" w:rsidRDefault="00E308B2" w:rsidP="00AC5BAF">
            <w:pPr>
              <w:pStyle w:val="TAL"/>
            </w:pPr>
            <w:r>
              <w:t>KI#1,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8BB3B"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3A31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5AA2F"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EC9A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BF4C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929BD" w14:textId="77777777" w:rsidR="00E308B2" w:rsidRDefault="00E308B2" w:rsidP="00AC5BAF">
            <w:pPr>
              <w:pStyle w:val="TAL"/>
            </w:pPr>
          </w:p>
        </w:tc>
      </w:tr>
      <w:tr w:rsidR="00E308B2" w14:paraId="7BB66B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56528"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66F99" w14:textId="77777777" w:rsidR="00E308B2" w:rsidRDefault="00E308B2" w:rsidP="00AC5BAF">
            <w:pPr>
              <w:pStyle w:val="TAL"/>
            </w:pPr>
            <w:r>
              <w:t>S2-2406611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3FFA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45815" w14:textId="77777777" w:rsidR="00E308B2" w:rsidRDefault="00E308B2" w:rsidP="00AC5BAF">
            <w:pPr>
              <w:pStyle w:val="TAL"/>
            </w:pPr>
            <w:r>
              <w:t>KI#2,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3D500"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F43C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72C63"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EB3A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FA1E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3F624" w14:textId="77777777" w:rsidR="00E308B2" w:rsidRDefault="00E308B2" w:rsidP="00AC5BAF">
            <w:pPr>
              <w:pStyle w:val="TAL"/>
            </w:pPr>
          </w:p>
        </w:tc>
      </w:tr>
      <w:tr w:rsidR="00E308B2" w14:paraId="164C060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6C9A0"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1C76E" w14:textId="77777777" w:rsidR="00E308B2" w:rsidRDefault="00E308B2" w:rsidP="00AC5BAF">
            <w:pPr>
              <w:pStyle w:val="TAL"/>
            </w:pPr>
            <w:r>
              <w:t>S2-2406612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CABA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27765" w14:textId="77777777" w:rsidR="00E308B2" w:rsidRDefault="00E308B2" w:rsidP="00AC5BAF">
            <w:pPr>
              <w:pStyle w:val="TAL"/>
            </w:pPr>
            <w:r>
              <w:t>KI#3,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B20FA"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CF50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00D91"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5443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722A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99313" w14:textId="77777777" w:rsidR="00E308B2" w:rsidRDefault="00E308B2" w:rsidP="00AC5BAF">
            <w:pPr>
              <w:pStyle w:val="TAL"/>
            </w:pPr>
          </w:p>
        </w:tc>
      </w:tr>
      <w:tr w:rsidR="00E308B2" w14:paraId="7626C74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061B4"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13FD0" w14:textId="77777777" w:rsidR="00E308B2" w:rsidRDefault="00E308B2" w:rsidP="00AC5BAF">
            <w:pPr>
              <w:pStyle w:val="TAL"/>
            </w:pPr>
            <w:r>
              <w:t>S2-2406613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9C72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94284" w14:textId="77777777" w:rsidR="00E308B2" w:rsidRDefault="00E308B2" w:rsidP="00AC5BAF">
            <w:pPr>
              <w:pStyle w:val="TAL"/>
            </w:pPr>
            <w:r>
              <w:t>Conclusion proposal architecture impact.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96971"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EE35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3C7BC"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2564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5D47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4A2D0" w14:textId="77777777" w:rsidR="00E308B2" w:rsidRDefault="00E308B2" w:rsidP="00AC5BAF">
            <w:pPr>
              <w:pStyle w:val="TAL"/>
            </w:pPr>
          </w:p>
        </w:tc>
      </w:tr>
      <w:tr w:rsidR="00E308B2" w14:paraId="18A48A2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7ADBC"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0CEF3" w14:textId="77777777" w:rsidR="00E308B2" w:rsidRDefault="00E308B2" w:rsidP="00AC5BAF">
            <w:pPr>
              <w:pStyle w:val="TAL"/>
            </w:pPr>
            <w:r>
              <w:t>S2-2406614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02F5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43DF9" w14:textId="77777777" w:rsidR="00E308B2" w:rsidRDefault="00E308B2" w:rsidP="00AC5BAF">
            <w:pPr>
              <w:pStyle w:val="TAL"/>
            </w:pPr>
            <w:r>
              <w:t>KI#1, update the Solution 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A437D"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BD79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9C89D"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2214E" w14:textId="77777777" w:rsidR="00E308B2" w:rsidRDefault="00E308B2" w:rsidP="00AC5BAF">
            <w:pPr>
              <w:pStyle w:val="TAL"/>
            </w:pPr>
            <w:r>
              <w:t>Revision of S2-2404386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460E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5BD1B" w14:textId="77777777" w:rsidR="00E308B2" w:rsidRDefault="00E308B2" w:rsidP="00AC5BAF">
            <w:pPr>
              <w:pStyle w:val="TAL"/>
            </w:pPr>
          </w:p>
        </w:tc>
      </w:tr>
      <w:tr w:rsidR="00E308B2" w14:paraId="477B7A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4CFBC"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249C4" w14:textId="77777777" w:rsidR="00E308B2" w:rsidRDefault="00E308B2" w:rsidP="00AC5BAF">
            <w:pPr>
              <w:pStyle w:val="TAL"/>
            </w:pPr>
            <w:r>
              <w:t>S2-2406615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4E8C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1F408" w14:textId="77777777" w:rsidR="00E308B2" w:rsidRDefault="00E308B2" w:rsidP="00AC5BAF">
            <w:pPr>
              <w:pStyle w:val="TAL"/>
            </w:pPr>
            <w:r>
              <w:t>KI#2, update the Solution 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B8823"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2672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C2519"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8196F" w14:textId="77777777" w:rsidR="00E308B2" w:rsidRDefault="00E308B2" w:rsidP="00AC5BAF">
            <w:pPr>
              <w:pStyle w:val="TAL"/>
            </w:pPr>
            <w:r>
              <w:t>Revision of S2-2404388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479C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0F247" w14:textId="77777777" w:rsidR="00E308B2" w:rsidRDefault="00E308B2" w:rsidP="00AC5BAF">
            <w:pPr>
              <w:pStyle w:val="TAL"/>
            </w:pPr>
          </w:p>
        </w:tc>
      </w:tr>
      <w:tr w:rsidR="00E308B2" w14:paraId="738CE7C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92228"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03CDD" w14:textId="77777777" w:rsidR="00E308B2" w:rsidRDefault="00E308B2" w:rsidP="00AC5BAF">
            <w:pPr>
              <w:pStyle w:val="TAL"/>
            </w:pPr>
            <w:r>
              <w:t>S2-2406616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BA61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F2528" w14:textId="77777777" w:rsidR="00E308B2" w:rsidRDefault="00E308B2" w:rsidP="00AC5BAF">
            <w:pPr>
              <w:pStyle w:val="TAL"/>
            </w:pPr>
            <w:r>
              <w:t>KI#1,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14BEB"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A4EC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D5BC0"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5895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308C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588C5" w14:textId="77777777" w:rsidR="00E308B2" w:rsidRDefault="00E308B2" w:rsidP="00AC5BAF">
            <w:pPr>
              <w:pStyle w:val="TAL"/>
            </w:pPr>
          </w:p>
        </w:tc>
      </w:tr>
      <w:tr w:rsidR="00E308B2" w14:paraId="08CE019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47AA8"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2763E" w14:textId="77777777" w:rsidR="00E308B2" w:rsidRDefault="00E308B2" w:rsidP="00AC5BAF">
            <w:pPr>
              <w:pStyle w:val="TAL"/>
            </w:pPr>
            <w:r>
              <w:t>S2-2406617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F021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EFBFA" w14:textId="77777777" w:rsidR="00E308B2" w:rsidRDefault="00E308B2" w:rsidP="00AC5BAF">
            <w:pPr>
              <w:pStyle w:val="TAL"/>
            </w:pPr>
            <w:r>
              <w:t>KI#2,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56955"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6AE9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54A27"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A657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3D2B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75E6B" w14:textId="77777777" w:rsidR="00E308B2" w:rsidRDefault="00E308B2" w:rsidP="00AC5BAF">
            <w:pPr>
              <w:pStyle w:val="TAL"/>
            </w:pPr>
          </w:p>
        </w:tc>
      </w:tr>
      <w:tr w:rsidR="00E308B2" w14:paraId="11D3B79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FEC13"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07628" w14:textId="77777777" w:rsidR="00E308B2" w:rsidRDefault="00E308B2" w:rsidP="00AC5BAF">
            <w:pPr>
              <w:pStyle w:val="TAL"/>
            </w:pPr>
            <w:r>
              <w:t>S2-2406618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1D3E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AB94E"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3B955"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9BD1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89CBC"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1AFA9" w14:textId="77777777" w:rsidR="00E308B2" w:rsidRDefault="00E308B2" w:rsidP="00AC5BAF">
            <w:pPr>
              <w:pStyle w:val="TAL"/>
            </w:pPr>
            <w:r>
              <w:t>Revised in parallel session to S2-2407022.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CDEA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69AF7" w14:textId="77777777" w:rsidR="00E308B2" w:rsidRDefault="00E308B2" w:rsidP="00AC5BAF">
            <w:pPr>
              <w:pStyle w:val="TAL"/>
            </w:pPr>
            <w:r>
              <w:t>S2-2407022</w:t>
            </w:r>
          </w:p>
        </w:tc>
      </w:tr>
      <w:tr w:rsidR="00E308B2" w14:paraId="730AC3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70F19"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AF37F" w14:textId="77777777" w:rsidR="00E308B2" w:rsidRDefault="00E308B2" w:rsidP="00AC5BAF">
            <w:pPr>
              <w:pStyle w:val="TAL"/>
            </w:pPr>
            <w:r>
              <w:t>S2-2406619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C189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763D2" w14:textId="77777777" w:rsidR="00E308B2" w:rsidRDefault="00E308B2" w:rsidP="00AC5BAF">
            <w:pPr>
              <w:pStyle w:val="TAL"/>
            </w:pPr>
            <w:r>
              <w:t>KI#1,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D2D8F"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9784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71D05"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126A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3B1D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AB6FD" w14:textId="77777777" w:rsidR="00E308B2" w:rsidRDefault="00E308B2" w:rsidP="00AC5BAF">
            <w:pPr>
              <w:pStyle w:val="TAL"/>
            </w:pPr>
          </w:p>
        </w:tc>
      </w:tr>
      <w:tr w:rsidR="00E308B2" w14:paraId="173CEB1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FC869"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85BA8" w14:textId="77777777" w:rsidR="00E308B2" w:rsidRDefault="00E308B2" w:rsidP="00AC5BAF">
            <w:pPr>
              <w:pStyle w:val="TAL"/>
            </w:pPr>
            <w:r>
              <w:t>S2-2406620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10B1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2F04E" w14:textId="77777777" w:rsidR="00E308B2" w:rsidRDefault="00E308B2" w:rsidP="00AC5BAF">
            <w:pPr>
              <w:pStyle w:val="TAL"/>
            </w:pPr>
            <w:r>
              <w:t>KI#2,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9CBDC"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E838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79167"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1F65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3F38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20A96" w14:textId="77777777" w:rsidR="00E308B2" w:rsidRDefault="00E308B2" w:rsidP="00AC5BAF">
            <w:pPr>
              <w:pStyle w:val="TAL"/>
            </w:pPr>
          </w:p>
        </w:tc>
      </w:tr>
      <w:tr w:rsidR="00E308B2" w14:paraId="3045CEE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3BFF4"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7AB03" w14:textId="77777777" w:rsidR="00E308B2" w:rsidRDefault="00E308B2" w:rsidP="00AC5BAF">
            <w:pPr>
              <w:pStyle w:val="TAL"/>
            </w:pPr>
            <w:r>
              <w:t>S2-2406621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874D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76BE5" w14:textId="77777777" w:rsidR="00E308B2" w:rsidRDefault="00E308B2" w:rsidP="00AC5BAF">
            <w:pPr>
              <w:pStyle w:val="TAL"/>
            </w:pPr>
            <w:r>
              <w:t>KI#1, update the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2F979"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9718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5D27C"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8DBF3" w14:textId="77777777" w:rsidR="00E308B2" w:rsidRDefault="00E308B2" w:rsidP="00AC5BAF">
            <w:pPr>
              <w:pStyle w:val="TAL"/>
            </w:pPr>
            <w:r>
              <w:t>Revised in parallel session to S2-2407101.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AF19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3E2EF" w14:textId="77777777" w:rsidR="00E308B2" w:rsidRDefault="00E308B2" w:rsidP="00AC5BAF">
            <w:pPr>
              <w:pStyle w:val="TAL"/>
            </w:pPr>
            <w:r>
              <w:t>S2-2407101</w:t>
            </w:r>
          </w:p>
        </w:tc>
      </w:tr>
      <w:tr w:rsidR="00E308B2" w14:paraId="1EFD5B6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064B8" w14:textId="77777777" w:rsidR="00E308B2" w:rsidRDefault="00E308B2" w:rsidP="00AC5BAF">
            <w:pPr>
              <w:pStyle w:val="TAL"/>
            </w:pPr>
            <w:r>
              <w:lastRenderedPageBreak/>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49BAB" w14:textId="77777777" w:rsidR="00E308B2" w:rsidRDefault="00E308B2" w:rsidP="00AC5BAF">
            <w:pPr>
              <w:pStyle w:val="TAL"/>
            </w:pPr>
            <w:r>
              <w:t>S2-2406622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4CB2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1BEC0" w14:textId="77777777" w:rsidR="00E308B2" w:rsidRDefault="00E308B2" w:rsidP="00AC5BAF">
            <w:pPr>
              <w:pStyle w:val="TAL"/>
            </w:pPr>
            <w:r>
              <w:t>[DRAFT] Reply LS on application layer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FBF10" w14:textId="77777777" w:rsidR="00E308B2" w:rsidRDefault="00E308B2" w:rsidP="00AC5BAF">
            <w:pPr>
              <w:pStyle w:val="TAL"/>
            </w:pPr>
            <w:r>
              <w:t>Xiaomi EV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1B7A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E8E2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F5E62" w14:textId="77777777" w:rsidR="00E308B2" w:rsidRDefault="00E308B2" w:rsidP="00AC5BAF">
            <w:pPr>
              <w:pStyle w:val="TAL"/>
              <w:rPr>
                <w:sz w:val="24"/>
                <w:szCs w:val="24"/>
              </w:rPr>
            </w:pPr>
            <w:r>
              <w:t>Response to S2-2405880. Revised in parallel session to S2-2407089.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499A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6D95B" w14:textId="77777777" w:rsidR="00E308B2" w:rsidRDefault="00E308B2" w:rsidP="00AC5BAF">
            <w:pPr>
              <w:pStyle w:val="TAL"/>
            </w:pPr>
            <w:r>
              <w:t>S2-2407089</w:t>
            </w:r>
          </w:p>
        </w:tc>
      </w:tr>
      <w:tr w:rsidR="00E308B2" w14:paraId="64F41F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8C5CD"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93092" w14:textId="77777777" w:rsidR="00E308B2" w:rsidRDefault="00E308B2" w:rsidP="00AC5BAF">
            <w:pPr>
              <w:pStyle w:val="TAL"/>
            </w:pPr>
            <w:r>
              <w:t>S2-2406623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94ED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28D68" w14:textId="77777777" w:rsidR="00E308B2" w:rsidRDefault="00E308B2" w:rsidP="00AC5BAF">
            <w:pPr>
              <w:pStyle w:val="TAL"/>
            </w:pPr>
            <w:r>
              <w:t>Discussion on KI#2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7BFED"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AA53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0F8B6"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22DC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2954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51C1A" w14:textId="77777777" w:rsidR="00E308B2" w:rsidRDefault="00E308B2" w:rsidP="00AC5BAF">
            <w:pPr>
              <w:pStyle w:val="TAL"/>
            </w:pPr>
          </w:p>
        </w:tc>
      </w:tr>
      <w:tr w:rsidR="00E308B2" w14:paraId="7359959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8067C"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D6D4F" w14:textId="77777777" w:rsidR="00E308B2" w:rsidRDefault="00E308B2" w:rsidP="00AC5BAF">
            <w:pPr>
              <w:pStyle w:val="TAL"/>
            </w:pPr>
            <w:r>
              <w:t>S2-2406624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7344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CA989" w14:textId="77777777" w:rsidR="00E308B2" w:rsidRDefault="00E308B2" w:rsidP="00AC5BAF">
            <w:pPr>
              <w:pStyle w:val="TAL"/>
            </w:pPr>
            <w:r>
              <w:t>KI#1_Evaluation and Conclusion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0B346"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A81B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EF19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6286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90AB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D5F9B" w14:textId="77777777" w:rsidR="00E308B2" w:rsidRDefault="00E308B2" w:rsidP="00AC5BAF">
            <w:pPr>
              <w:pStyle w:val="TAL"/>
            </w:pPr>
          </w:p>
        </w:tc>
      </w:tr>
      <w:tr w:rsidR="00E308B2" w14:paraId="7A4DFEA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C0131"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69816" w14:textId="77777777" w:rsidR="00E308B2" w:rsidRDefault="00E308B2" w:rsidP="00AC5BAF">
            <w:pPr>
              <w:pStyle w:val="TAL"/>
            </w:pPr>
            <w:r>
              <w:t>S2-2406625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52AF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DBDDD" w14:textId="77777777" w:rsidR="00E308B2" w:rsidRDefault="00E308B2" w:rsidP="00AC5BAF">
            <w:pPr>
              <w:pStyle w:val="TAL"/>
            </w:pPr>
            <w:r>
              <w:t>KI#1_Update of Sol#1 to Clarify the Discard by RAN due to FEC.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99E5A" w14:textId="77777777" w:rsidR="00E308B2" w:rsidRDefault="00E308B2" w:rsidP="00AC5BAF">
            <w:pPr>
              <w:pStyle w:val="TAL"/>
            </w:pPr>
            <w:r>
              <w:t>Xiaomi,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CBF1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B610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6C9B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5992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1F418" w14:textId="77777777" w:rsidR="00E308B2" w:rsidRDefault="00E308B2" w:rsidP="00AC5BAF">
            <w:pPr>
              <w:pStyle w:val="TAL"/>
            </w:pPr>
          </w:p>
        </w:tc>
      </w:tr>
      <w:tr w:rsidR="00E308B2" w14:paraId="39873CA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F46E1"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EEEA5" w14:textId="77777777" w:rsidR="00E308B2" w:rsidRDefault="00E308B2" w:rsidP="00AC5BAF">
            <w:pPr>
              <w:pStyle w:val="TAL"/>
            </w:pPr>
            <w:r>
              <w:t>S2-2406626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5FFA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E00C9" w14:textId="77777777" w:rsidR="00E308B2" w:rsidRDefault="00E308B2" w:rsidP="00AC5BAF">
            <w:pPr>
              <w:pStyle w:val="TAL"/>
            </w:pPr>
            <w:r>
              <w:t>KI#4_Evaluation and Conclusion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10BBD"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C410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69A0E"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0EAF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3FF4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5C519" w14:textId="77777777" w:rsidR="00E308B2" w:rsidRDefault="00E308B2" w:rsidP="00AC5BAF">
            <w:pPr>
              <w:pStyle w:val="TAL"/>
            </w:pPr>
          </w:p>
        </w:tc>
      </w:tr>
      <w:tr w:rsidR="00E308B2" w14:paraId="6E7939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EB427"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1FBB5" w14:textId="77777777" w:rsidR="00E308B2" w:rsidRDefault="00E308B2" w:rsidP="00AC5BAF">
            <w:pPr>
              <w:pStyle w:val="TAL"/>
            </w:pPr>
            <w:r>
              <w:t>S2-2406627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229C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A1ED2" w14:textId="77777777" w:rsidR="00E308B2" w:rsidRDefault="00E308B2" w:rsidP="00AC5BAF">
            <w:pPr>
              <w:pStyle w:val="TAL"/>
            </w:pPr>
            <w:r>
              <w:t>KI#4_ Update of Sol#29 to Clarify the Multiple QoS Mapping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D4279"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BC9D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A10B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F584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B616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5A289" w14:textId="77777777" w:rsidR="00E308B2" w:rsidRDefault="00E308B2" w:rsidP="00AC5BAF">
            <w:pPr>
              <w:pStyle w:val="TAL"/>
            </w:pPr>
          </w:p>
        </w:tc>
      </w:tr>
      <w:tr w:rsidR="00E308B2" w14:paraId="3DDD51F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EE5BE"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07613" w14:textId="77777777" w:rsidR="00E308B2" w:rsidRDefault="00E308B2" w:rsidP="00AC5BAF">
            <w:pPr>
              <w:pStyle w:val="TAL"/>
            </w:pPr>
            <w:r>
              <w:t>S2-2406628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E9EC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D22AA" w14:textId="77777777" w:rsidR="00E308B2" w:rsidRDefault="00E308B2" w:rsidP="00AC5BAF">
            <w:pPr>
              <w:pStyle w:val="TAL"/>
            </w:pPr>
            <w:r>
              <w:t>KI#5_Evaluation and Conclusion for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7915A"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FE90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ADE3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C0B26" w14:textId="77777777" w:rsidR="00E308B2" w:rsidRDefault="00E308B2" w:rsidP="00AC5BAF">
            <w:pPr>
              <w:pStyle w:val="TAL"/>
            </w:pPr>
            <w:r>
              <w:t>Revised in parallel session to S2-2406930.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46D7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97FEB" w14:textId="77777777" w:rsidR="00E308B2" w:rsidRDefault="00E308B2" w:rsidP="00AC5BAF">
            <w:pPr>
              <w:pStyle w:val="TAL"/>
            </w:pPr>
            <w:r>
              <w:t>S2-2406930</w:t>
            </w:r>
          </w:p>
        </w:tc>
      </w:tr>
      <w:tr w:rsidR="00E308B2" w14:paraId="113C77E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DF9F2"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A9FDE" w14:textId="77777777" w:rsidR="00E308B2" w:rsidRDefault="00E308B2" w:rsidP="00AC5BAF">
            <w:pPr>
              <w:pStyle w:val="TAL"/>
            </w:pPr>
            <w:r>
              <w:t>S2-2406629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3D14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16605" w14:textId="77777777" w:rsidR="00E308B2" w:rsidRDefault="00E308B2" w:rsidP="00AC5BAF">
            <w:pPr>
              <w:pStyle w:val="TAL"/>
            </w:pPr>
            <w:r>
              <w:t>KI#5_Update of Solution #16 with the QoS flow Binding and 5QI Regress.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388A2"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D9F3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2F90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90E0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B5BF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3C22A" w14:textId="77777777" w:rsidR="00E308B2" w:rsidRDefault="00E308B2" w:rsidP="00AC5BAF">
            <w:pPr>
              <w:pStyle w:val="TAL"/>
            </w:pPr>
          </w:p>
        </w:tc>
      </w:tr>
      <w:tr w:rsidR="00E308B2" w14:paraId="0FD81BE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0F764"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F97B1" w14:textId="77777777" w:rsidR="00E308B2" w:rsidRDefault="00E308B2" w:rsidP="00AC5BAF">
            <w:pPr>
              <w:pStyle w:val="TAL"/>
            </w:pPr>
            <w:r>
              <w:t>S2-2406630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B050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D431F" w14:textId="77777777" w:rsidR="00E308B2" w:rsidRDefault="00E308B2" w:rsidP="00AC5BAF">
            <w:pPr>
              <w:pStyle w:val="TAL"/>
            </w:pPr>
            <w:r>
              <w:t>KI#9_Evaluation and Conclusion for KI#9.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4EB14"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B50E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BAAAD"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F72E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71F3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670F4" w14:textId="77777777" w:rsidR="00E308B2" w:rsidRDefault="00E308B2" w:rsidP="00AC5BAF">
            <w:pPr>
              <w:pStyle w:val="TAL"/>
            </w:pPr>
          </w:p>
        </w:tc>
      </w:tr>
      <w:tr w:rsidR="00E308B2" w14:paraId="21FDE12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34FE5"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D025F" w14:textId="77777777" w:rsidR="00E308B2" w:rsidRDefault="00E308B2" w:rsidP="00AC5BAF">
            <w:pPr>
              <w:pStyle w:val="TAL"/>
            </w:pPr>
            <w:r>
              <w:t>S2-2406631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0CBD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96621" w14:textId="77777777" w:rsidR="00E308B2" w:rsidRDefault="00E308B2" w:rsidP="00AC5BAF">
            <w:pPr>
              <w:pStyle w:val="TAL"/>
            </w:pPr>
            <w:r>
              <w:t>KI#4_Update of Solution #28.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FC419"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2D13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0240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341F1" w14:textId="77777777" w:rsidR="00E308B2" w:rsidRDefault="00E308B2" w:rsidP="00AC5BAF">
            <w:pPr>
              <w:pStyle w:val="TAL"/>
            </w:pPr>
            <w:r>
              <w:t>Revision of S2-2404879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577C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08368" w14:textId="77777777" w:rsidR="00E308B2" w:rsidRDefault="00E308B2" w:rsidP="00AC5BAF">
            <w:pPr>
              <w:pStyle w:val="TAL"/>
            </w:pPr>
          </w:p>
        </w:tc>
      </w:tr>
      <w:tr w:rsidR="00E308B2" w14:paraId="722892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39419"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55162" w14:textId="77777777" w:rsidR="00E308B2" w:rsidRDefault="00E308B2" w:rsidP="00AC5BAF">
            <w:pPr>
              <w:pStyle w:val="TAL"/>
            </w:pPr>
            <w:r>
              <w:t>S2-2406632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FEF5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D0B03" w14:textId="77777777" w:rsidR="00E308B2" w:rsidRDefault="00E308B2" w:rsidP="00AC5BAF">
            <w:pPr>
              <w:pStyle w:val="TAL"/>
            </w:pPr>
            <w:r>
              <w:t>[DRAFT] LS on service and security requirements for Ambient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C2D0F"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9706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A75CA" w14:textId="77777777" w:rsidR="00E308B2" w:rsidRPr="00925BE9" w:rsidRDefault="00E308B2" w:rsidP="00AC5BAF">
            <w:pPr>
              <w:pStyle w:val="TAL"/>
              <w:rPr>
                <w:lang w:val="fr-FR"/>
              </w:rPr>
            </w:pPr>
            <w:r w:rsidRPr="00925BE9">
              <w:rPr>
                <w:lang w:val="fr-FR"/>
              </w:rPr>
              <w:t>FS_AmbientIoT, FS_Ambient_IoT_Sec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593B6" w14:textId="77777777" w:rsidR="00E308B2" w:rsidRDefault="00E308B2" w:rsidP="00AC5BAF">
            <w:pPr>
              <w:pStyle w:val="TAL"/>
            </w:pPr>
            <w:r>
              <w:t>Merged into S2-2406983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071FA"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15AE3" w14:textId="77777777" w:rsidR="00E308B2" w:rsidRDefault="00E308B2" w:rsidP="00AC5BAF">
            <w:pPr>
              <w:pStyle w:val="TAL"/>
            </w:pPr>
          </w:p>
        </w:tc>
      </w:tr>
      <w:tr w:rsidR="00E308B2" w14:paraId="38B1E56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68D9D"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38066" w14:textId="77777777" w:rsidR="00E308B2" w:rsidRDefault="00E308B2" w:rsidP="00AC5BAF">
            <w:pPr>
              <w:pStyle w:val="TAL"/>
            </w:pPr>
            <w:r>
              <w:t>S2-2406633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1A40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E1AED" w14:textId="77777777" w:rsidR="00E308B2" w:rsidRDefault="00E308B2" w:rsidP="00AC5BAF">
            <w:pPr>
              <w:pStyle w:val="TAL"/>
            </w:pPr>
            <w:r>
              <w:t>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BB809"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0051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10D30"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3DA9B" w14:textId="77777777" w:rsidR="00E308B2" w:rsidRDefault="00E308B2" w:rsidP="00AC5BAF">
            <w:pPr>
              <w:pStyle w:val="TAL"/>
            </w:pPr>
            <w:r>
              <w:t>Revised in parallel session to S2-2406896.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642E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25709" w14:textId="77777777" w:rsidR="00E308B2" w:rsidRDefault="00E308B2" w:rsidP="00AC5BAF">
            <w:pPr>
              <w:pStyle w:val="TAL"/>
            </w:pPr>
            <w:r>
              <w:t>S2-2406896</w:t>
            </w:r>
          </w:p>
        </w:tc>
      </w:tr>
      <w:tr w:rsidR="00E308B2" w14:paraId="57A1BDF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AD1A0"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8B0DA" w14:textId="77777777" w:rsidR="00E308B2" w:rsidRDefault="00E308B2" w:rsidP="00AC5BAF">
            <w:pPr>
              <w:pStyle w:val="TAL"/>
            </w:pPr>
            <w:r>
              <w:t>S2-2406634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5913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07B50" w14:textId="77777777" w:rsidR="00E308B2" w:rsidRDefault="00E308B2" w:rsidP="00AC5BAF">
            <w:pPr>
              <w:pStyle w:val="TAL"/>
            </w:pPr>
            <w:r>
              <w:t>KI#8,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79CD5"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8591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EACA9"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2990D" w14:textId="77777777" w:rsidR="00E308B2" w:rsidRDefault="00E308B2" w:rsidP="00AC5BAF">
            <w:pPr>
              <w:pStyle w:val="TAL"/>
            </w:pPr>
            <w:r>
              <w:t>Revised in parallel session to S2-2406898.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6506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76099" w14:textId="77777777" w:rsidR="00E308B2" w:rsidRDefault="00E308B2" w:rsidP="00AC5BAF">
            <w:pPr>
              <w:pStyle w:val="TAL"/>
            </w:pPr>
            <w:r>
              <w:t>S2-2406898</w:t>
            </w:r>
          </w:p>
        </w:tc>
      </w:tr>
      <w:tr w:rsidR="00E308B2" w14:paraId="6126D1E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1E4FA"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A3DC3" w14:textId="77777777" w:rsidR="00E308B2" w:rsidRDefault="00E308B2" w:rsidP="00AC5BAF">
            <w:pPr>
              <w:pStyle w:val="TAL"/>
            </w:pPr>
            <w:r>
              <w:t>S2-2406635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02DE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D6BAE" w14:textId="77777777" w:rsidR="00E308B2" w:rsidRDefault="00E308B2" w:rsidP="00AC5BAF">
            <w:pPr>
              <w:pStyle w:val="TAL"/>
            </w:pPr>
            <w:r>
              <w:t>KI#1,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8C29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EB0B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D3DDC"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AE64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21FD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B7AE8" w14:textId="77777777" w:rsidR="00E308B2" w:rsidRDefault="00E308B2" w:rsidP="00AC5BAF">
            <w:pPr>
              <w:pStyle w:val="TAL"/>
            </w:pPr>
          </w:p>
        </w:tc>
      </w:tr>
      <w:tr w:rsidR="00E308B2" w14:paraId="1232503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03B0E"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64648" w14:textId="77777777" w:rsidR="00E308B2" w:rsidRDefault="00E308B2" w:rsidP="00AC5BAF">
            <w:pPr>
              <w:pStyle w:val="TAL"/>
            </w:pPr>
            <w:r>
              <w:t>S2-2406636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2E27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7C74E" w14:textId="77777777" w:rsidR="00E308B2" w:rsidRDefault="00E308B2" w:rsidP="00AC5BAF">
            <w:pPr>
              <w:pStyle w:val="TAL"/>
            </w:pPr>
            <w:r>
              <w:t>KI#1, Conclusion Principles for AL-FEC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5B26A"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A2D0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E38F1"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B466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8908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D1382" w14:textId="77777777" w:rsidR="00E308B2" w:rsidRDefault="00E308B2" w:rsidP="00AC5BAF">
            <w:pPr>
              <w:pStyle w:val="TAL"/>
            </w:pPr>
          </w:p>
        </w:tc>
      </w:tr>
      <w:tr w:rsidR="00E308B2" w14:paraId="561567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C670F"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A87CF" w14:textId="77777777" w:rsidR="00E308B2" w:rsidRDefault="00E308B2" w:rsidP="00AC5BAF">
            <w:pPr>
              <w:pStyle w:val="TAL"/>
            </w:pPr>
            <w:r>
              <w:t>S2-2406637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8F67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47DD6" w14:textId="77777777" w:rsidR="00E308B2" w:rsidRDefault="00E308B2" w:rsidP="00AC5BAF">
            <w:pPr>
              <w:pStyle w:val="TAL"/>
            </w:pPr>
            <w:r>
              <w:t>KI#4, Conclusions of traffic detection for multiplexed data flows.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C5A93"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B9F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10E1D"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75AB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09CD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E9777" w14:textId="77777777" w:rsidR="00E308B2" w:rsidRDefault="00E308B2" w:rsidP="00AC5BAF">
            <w:pPr>
              <w:pStyle w:val="TAL"/>
            </w:pPr>
          </w:p>
        </w:tc>
      </w:tr>
      <w:tr w:rsidR="00E308B2" w14:paraId="3BF8A84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8E239" w14:textId="77777777" w:rsidR="00E308B2" w:rsidRDefault="00E308B2" w:rsidP="00AC5BAF">
            <w:pPr>
              <w:pStyle w:val="TAL"/>
              <w:rPr>
                <w:sz w:val="24"/>
                <w:szCs w:val="24"/>
              </w:rPr>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B51BD" w14:textId="77777777" w:rsidR="00E308B2" w:rsidRDefault="00E308B2" w:rsidP="00AC5BAF">
            <w:pPr>
              <w:pStyle w:val="TAL"/>
            </w:pPr>
            <w:r>
              <w:t>S2-2406638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B9FD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0EA2F" w14:textId="77777777" w:rsidR="00E308B2" w:rsidRDefault="00E308B2" w:rsidP="00AC5BAF">
            <w:pPr>
              <w:pStyle w:val="TAL"/>
            </w:pPr>
            <w:r>
              <w:t>Key Issue #8, Conclusion Principles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4BB16" w14:textId="77777777" w:rsidR="00E308B2" w:rsidRDefault="00E308B2" w:rsidP="00AC5BAF">
            <w:pPr>
              <w:pStyle w:val="TAL"/>
            </w:pPr>
            <w:r>
              <w:t>OPPO,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9F35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8BEE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FD2BB" w14:textId="77777777" w:rsidR="00E308B2" w:rsidRDefault="00E308B2" w:rsidP="00AC5BAF">
            <w:pPr>
              <w:pStyle w:val="TAL"/>
            </w:pPr>
            <w:r>
              <w:t>Merged into S2-2406932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44473"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2B4A3" w14:textId="77777777" w:rsidR="00E308B2" w:rsidRDefault="00E308B2" w:rsidP="00AC5BAF">
            <w:pPr>
              <w:pStyle w:val="TAL"/>
            </w:pPr>
          </w:p>
        </w:tc>
      </w:tr>
      <w:tr w:rsidR="00E308B2" w14:paraId="724722D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CAE8B"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0E2E9" w14:textId="77777777" w:rsidR="00E308B2" w:rsidRDefault="00E308B2" w:rsidP="00AC5BAF">
            <w:pPr>
              <w:pStyle w:val="TAL"/>
            </w:pPr>
            <w:r>
              <w:t>S2-2406639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DEB5E"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B768C" w14:textId="77777777" w:rsidR="00E308B2" w:rsidRDefault="00E308B2" w:rsidP="00AC5BAF">
            <w:pPr>
              <w:pStyle w:val="TAL"/>
            </w:pPr>
            <w:r>
              <w:t>[DRAFT] Reply LS on selected satellite architecture for Store and Forward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FCD5F"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6A0A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E437E"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0194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6B73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EE36A" w14:textId="77777777" w:rsidR="00E308B2" w:rsidRDefault="00E308B2" w:rsidP="00AC5BAF">
            <w:pPr>
              <w:pStyle w:val="TAL"/>
            </w:pPr>
          </w:p>
        </w:tc>
      </w:tr>
      <w:tr w:rsidR="00E308B2" w14:paraId="7C90015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14B75"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892F4" w14:textId="77777777" w:rsidR="00E308B2" w:rsidRDefault="00E308B2" w:rsidP="00AC5BAF">
            <w:pPr>
              <w:pStyle w:val="TAL"/>
            </w:pPr>
            <w:r>
              <w:t>S2-2406640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A977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1C7F6" w14:textId="77777777" w:rsidR="00E308B2" w:rsidRDefault="00E308B2" w:rsidP="00AC5BAF">
            <w:pPr>
              <w:pStyle w:val="TAL"/>
            </w:pPr>
            <w:r>
              <w:t>KI#2, Evaluation for architecture options to support S&amp;F Satellite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0FB63"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8E8B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3C570"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A2C3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DE06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62395" w14:textId="77777777" w:rsidR="00E308B2" w:rsidRDefault="00E308B2" w:rsidP="00AC5BAF">
            <w:pPr>
              <w:pStyle w:val="TAL"/>
            </w:pPr>
          </w:p>
        </w:tc>
      </w:tr>
      <w:tr w:rsidR="00E308B2" w14:paraId="22AE74E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13EE7"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6EFF8" w14:textId="77777777" w:rsidR="00E308B2" w:rsidRDefault="00E308B2" w:rsidP="00AC5BAF">
            <w:pPr>
              <w:pStyle w:val="TAL"/>
            </w:pPr>
            <w:r>
              <w:t>S2-2406641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0E4F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BE850" w14:textId="77777777" w:rsidR="00E308B2" w:rsidRDefault="00E308B2" w:rsidP="00AC5BAF">
            <w:pPr>
              <w:pStyle w:val="TAL"/>
            </w:pPr>
            <w:r>
              <w:t>KI#2,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C1B15" w14:textId="77777777" w:rsidR="00E308B2" w:rsidRDefault="00E308B2" w:rsidP="00AC5BAF">
            <w:pPr>
              <w:pStyle w:val="TAL"/>
            </w:pPr>
            <w:r>
              <w:t>OPPO,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7BC3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B42D3"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F53C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D927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8E0A2" w14:textId="77777777" w:rsidR="00E308B2" w:rsidRDefault="00E308B2" w:rsidP="00AC5BAF">
            <w:pPr>
              <w:pStyle w:val="TAL"/>
            </w:pPr>
          </w:p>
        </w:tc>
      </w:tr>
      <w:tr w:rsidR="00E308B2" w14:paraId="1B65612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88C48"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A5403" w14:textId="77777777" w:rsidR="00E308B2" w:rsidRDefault="00E308B2" w:rsidP="00AC5BAF">
            <w:pPr>
              <w:pStyle w:val="TAL"/>
            </w:pPr>
            <w:r>
              <w:t>S2-2406643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5D73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E8146" w14:textId="77777777" w:rsidR="00E308B2" w:rsidRDefault="00E308B2" w:rsidP="00AC5BAF">
            <w:pPr>
              <w:pStyle w:val="TAL"/>
            </w:pPr>
            <w:r>
              <w:t>KI#4, Solution#14 update for using unencrypted QUIC Connection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20C8F"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891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A4E00"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F1D7C" w14:textId="77777777" w:rsidR="00E308B2" w:rsidRDefault="00E308B2" w:rsidP="00AC5BAF">
            <w:pPr>
              <w:pStyle w:val="TAL"/>
            </w:pPr>
            <w:r>
              <w:t>Revision of S2-2404450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ADC7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88079" w14:textId="77777777" w:rsidR="00E308B2" w:rsidRDefault="00E308B2" w:rsidP="00AC5BAF">
            <w:pPr>
              <w:pStyle w:val="TAL"/>
            </w:pPr>
          </w:p>
        </w:tc>
      </w:tr>
      <w:tr w:rsidR="00E308B2" w14:paraId="5D5306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BC0D3"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11AF8" w14:textId="77777777" w:rsidR="00E308B2" w:rsidRDefault="00E308B2" w:rsidP="00AC5BAF">
            <w:pPr>
              <w:pStyle w:val="TAL"/>
            </w:pPr>
            <w:r>
              <w:t>S2-2406644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47E6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1F4E3" w14:textId="77777777" w:rsidR="00E308B2" w:rsidRDefault="00E308B2" w:rsidP="00AC5BAF">
            <w:pPr>
              <w:pStyle w:val="TAL"/>
            </w:pPr>
            <w:r>
              <w:t>KI#4 Sol#30 Update: Device descriptor and User.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C562D" w14:textId="77777777" w:rsidR="00E308B2" w:rsidRDefault="00E308B2" w:rsidP="00AC5BAF">
            <w:pPr>
              <w:pStyle w:val="TAL"/>
            </w:pPr>
            <w:r>
              <w:t>CSCN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2A82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AD08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E2FB2" w14:textId="77777777" w:rsidR="00E308B2" w:rsidRDefault="00E308B2" w:rsidP="00AC5BAF">
            <w:pPr>
              <w:pStyle w:val="TAL"/>
            </w:pPr>
            <w:r>
              <w:t>Revision of S2-2406606.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88E0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DEF53" w14:textId="77777777" w:rsidR="00E308B2" w:rsidRDefault="00E308B2" w:rsidP="00AC5BAF">
            <w:pPr>
              <w:pStyle w:val="TAL"/>
            </w:pPr>
          </w:p>
        </w:tc>
      </w:tr>
      <w:tr w:rsidR="00E308B2" w14:paraId="1A2E366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C1418"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BD08E" w14:textId="77777777" w:rsidR="00E308B2" w:rsidRDefault="00E308B2" w:rsidP="00AC5BAF">
            <w:pPr>
              <w:pStyle w:val="TAL"/>
            </w:pPr>
            <w:r>
              <w:t>S2-2406645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CD0B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0FE4A" w14:textId="77777777" w:rsidR="00E308B2" w:rsidRDefault="00E308B2" w:rsidP="00AC5BAF">
            <w:pPr>
              <w:pStyle w:val="TAL"/>
            </w:pPr>
            <w:r>
              <w:t>Architectural assumption on access control for Ambient 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81AA0" w14:textId="77777777" w:rsidR="00E308B2" w:rsidRPr="00925BE9" w:rsidRDefault="00E308B2" w:rsidP="00AC5BAF">
            <w:pPr>
              <w:pStyle w:val="TAL"/>
              <w:rPr>
                <w:lang w:val="fr-FR"/>
              </w:rPr>
            </w:pPr>
            <w:r w:rsidRPr="00925BE9">
              <w:rPr>
                <w:lang w:val="fr-FR"/>
              </w:rPr>
              <w:t>NTT Docomo, KPN, Orange, T-Mobile USA,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2396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FFC21"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8592E" w14:textId="77777777" w:rsidR="00E308B2" w:rsidRDefault="00E308B2" w:rsidP="00AC5BAF">
            <w:pPr>
              <w:pStyle w:val="TAL"/>
            </w:pPr>
            <w:r>
              <w:t>Revised in parallel session to S2-2406985.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1EF5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8785C" w14:textId="77777777" w:rsidR="00E308B2" w:rsidRDefault="00E308B2" w:rsidP="00AC5BAF">
            <w:pPr>
              <w:pStyle w:val="TAL"/>
            </w:pPr>
            <w:r>
              <w:t>S2-2406985</w:t>
            </w:r>
          </w:p>
        </w:tc>
      </w:tr>
      <w:tr w:rsidR="00E308B2" w14:paraId="2532274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9736A"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DA897" w14:textId="77777777" w:rsidR="00E308B2" w:rsidRDefault="00E308B2" w:rsidP="00AC5BAF">
            <w:pPr>
              <w:pStyle w:val="TAL"/>
            </w:pPr>
            <w:r>
              <w:t>S2-2406646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95EBB"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3F66A" w14:textId="77777777" w:rsidR="00E308B2" w:rsidRDefault="00E308B2" w:rsidP="00AC5BAF">
            <w:pPr>
              <w:pStyle w:val="TAL"/>
            </w:pPr>
            <w:r>
              <w:t>WID on Core Network Enhanced Support for Artificial Intelligence (AI)/Machine Learning (ML).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1091C" w14:textId="77777777" w:rsidR="00E308B2" w:rsidRDefault="00E308B2" w:rsidP="00AC5BAF">
            <w:pPr>
              <w:pStyle w:val="TAL"/>
            </w:pPr>
            <w:r>
              <w:t>Vivo, 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777C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9CEE7"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338B3" w14:textId="77777777" w:rsidR="00E308B2" w:rsidRDefault="00E308B2" w:rsidP="00AC5BAF">
            <w:pPr>
              <w:pStyle w:val="TAL"/>
              <w:rPr>
                <w:sz w:val="24"/>
                <w:szCs w:val="24"/>
              </w:rPr>
            </w:pPr>
            <w:r>
              <w:t>Revised to S2-2407286.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3217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898FF" w14:textId="77777777" w:rsidR="00E308B2" w:rsidRDefault="00E308B2" w:rsidP="00AC5BAF">
            <w:pPr>
              <w:pStyle w:val="TAL"/>
            </w:pPr>
            <w:r>
              <w:t>S2-2407286</w:t>
            </w:r>
          </w:p>
        </w:tc>
      </w:tr>
      <w:tr w:rsidR="00E308B2" w14:paraId="0C68865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9DB49"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E4919" w14:textId="77777777" w:rsidR="00E308B2" w:rsidRDefault="00E308B2" w:rsidP="00AC5BAF">
            <w:pPr>
              <w:pStyle w:val="TAL"/>
            </w:pPr>
            <w:r>
              <w:t>S2-2406647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72C2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5DFD5" w14:textId="77777777" w:rsidR="00E308B2" w:rsidRDefault="00E308B2" w:rsidP="00AC5BAF">
            <w:pPr>
              <w:pStyle w:val="TAL"/>
            </w:pPr>
            <w:r>
              <w:t>23.586 CR0141 (Rel-18, 'F'): Cleanups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8DE66"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8B7D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06859"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00A9A" w14:textId="77777777" w:rsidR="00E308B2" w:rsidRDefault="00E308B2" w:rsidP="00AC5BAF">
            <w:pPr>
              <w:pStyle w:val="TAL"/>
            </w:pPr>
            <w:r>
              <w:t>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3A1D7"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4A486" w14:textId="77777777" w:rsidR="00E308B2" w:rsidRDefault="00E308B2" w:rsidP="00AC5BAF">
            <w:pPr>
              <w:pStyle w:val="TAL"/>
            </w:pPr>
          </w:p>
        </w:tc>
      </w:tr>
      <w:tr w:rsidR="00E308B2" w14:paraId="373F610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69365"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150BA" w14:textId="77777777" w:rsidR="00E308B2" w:rsidRDefault="00E308B2" w:rsidP="00AC5BAF">
            <w:pPr>
              <w:pStyle w:val="TAL"/>
            </w:pPr>
            <w:r>
              <w:t>S2-2406648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2AA8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5481A"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BCA5E"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F1F1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96066"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3F0C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83C2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8CA22" w14:textId="77777777" w:rsidR="00E308B2" w:rsidRDefault="00E308B2" w:rsidP="00AC5BAF">
            <w:pPr>
              <w:pStyle w:val="TAL"/>
            </w:pPr>
          </w:p>
        </w:tc>
      </w:tr>
      <w:tr w:rsidR="00E308B2" w14:paraId="55231A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9375C" w14:textId="77777777" w:rsidR="00E308B2" w:rsidRDefault="00E308B2" w:rsidP="00AC5BAF">
            <w:pPr>
              <w:pStyle w:val="TAL"/>
              <w:rPr>
                <w:sz w:val="24"/>
                <w:szCs w:val="24"/>
              </w:rPr>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D8FA6" w14:textId="77777777" w:rsidR="00E308B2" w:rsidRDefault="00E308B2" w:rsidP="00AC5BAF">
            <w:pPr>
              <w:pStyle w:val="TAL"/>
            </w:pPr>
            <w:r>
              <w:t>S2-2406649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CBB3B"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79DCC" w14:textId="77777777" w:rsidR="00E308B2" w:rsidRDefault="00E308B2" w:rsidP="00AC5BAF">
            <w:pPr>
              <w:pStyle w:val="TAL"/>
            </w:pPr>
            <w:r>
              <w:t>[DRAFT] Reply LS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D935F"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B6B7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5B64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E8EAC" w14:textId="77777777" w:rsidR="00E308B2" w:rsidRDefault="00E308B2" w:rsidP="00AC5BAF">
            <w:pPr>
              <w:pStyle w:val="TAL"/>
              <w:rPr>
                <w:sz w:val="24"/>
                <w:szCs w:val="24"/>
              </w:rPr>
            </w:pPr>
            <w:r>
              <w:t>Response to S2-2405859.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41DE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BE0FD" w14:textId="77777777" w:rsidR="00E308B2" w:rsidRDefault="00E308B2" w:rsidP="00AC5BAF">
            <w:pPr>
              <w:pStyle w:val="TAL"/>
            </w:pPr>
          </w:p>
        </w:tc>
      </w:tr>
      <w:tr w:rsidR="00E308B2" w14:paraId="7DC3A7C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EFD8E"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1F96B" w14:textId="77777777" w:rsidR="00E308B2" w:rsidRDefault="00E308B2" w:rsidP="00AC5BAF">
            <w:pPr>
              <w:pStyle w:val="TAL"/>
            </w:pPr>
            <w:r>
              <w:t>S2-2406650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A46A0"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45047" w14:textId="77777777" w:rsidR="00E308B2" w:rsidRDefault="00E308B2" w:rsidP="00AC5BAF">
            <w:pPr>
              <w:pStyle w:val="TAL"/>
            </w:pPr>
            <w:r>
              <w:t>Cover sheet for presentation of TR 23.700-45 to TSG SA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879B3"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1B3E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05426"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939D4" w14:textId="77777777" w:rsidR="00E308B2" w:rsidRDefault="00E308B2" w:rsidP="00AC5BAF">
            <w:pPr>
              <w:pStyle w:val="TAL"/>
            </w:pPr>
            <w:r>
              <w:t>Revised in parallel session to S2-2407153.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C55F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A469C" w14:textId="77777777" w:rsidR="00E308B2" w:rsidRDefault="00E308B2" w:rsidP="00AC5BAF">
            <w:pPr>
              <w:pStyle w:val="TAL"/>
            </w:pPr>
            <w:r>
              <w:t>S2-2407153</w:t>
            </w:r>
          </w:p>
        </w:tc>
      </w:tr>
      <w:tr w:rsidR="00E308B2" w14:paraId="5B4E28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7BC8E"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96FD4" w14:textId="77777777" w:rsidR="00E308B2" w:rsidRDefault="00E308B2" w:rsidP="00AC5BAF">
            <w:pPr>
              <w:pStyle w:val="TAL"/>
            </w:pPr>
            <w:r>
              <w:t>S2-2406651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3BC2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52CF5" w14:textId="77777777" w:rsidR="00E308B2" w:rsidRDefault="00E308B2" w:rsidP="00AC5BAF">
            <w:pPr>
              <w:pStyle w:val="TAL"/>
            </w:pPr>
            <w:r>
              <w:t>KI#3, KI#1, New Solution: AIoT communication for connectivity topology 2 and AIoT data transmission in the UP of PDU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AA438"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AE3C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1A88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A3AD4" w14:textId="77777777" w:rsidR="00E308B2" w:rsidRDefault="00E308B2" w:rsidP="00AC5BAF">
            <w:pPr>
              <w:pStyle w:val="TAL"/>
            </w:pPr>
            <w:r>
              <w:t>Revision of S2-2404899 from SA WG2#162. Revised in parallel session to S2-2407009.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F81F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92431" w14:textId="77777777" w:rsidR="00E308B2" w:rsidRDefault="00E308B2" w:rsidP="00AC5BAF">
            <w:pPr>
              <w:pStyle w:val="TAL"/>
            </w:pPr>
            <w:r>
              <w:t>S2-2407009</w:t>
            </w:r>
          </w:p>
        </w:tc>
      </w:tr>
      <w:tr w:rsidR="00E308B2" w14:paraId="33FE233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BA8F2" w14:textId="77777777" w:rsidR="00E308B2" w:rsidRDefault="00E308B2" w:rsidP="00AC5BAF">
            <w:pPr>
              <w:pStyle w:val="TAL"/>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D2980" w14:textId="77777777" w:rsidR="00E308B2" w:rsidRDefault="00E308B2" w:rsidP="00AC5BAF">
            <w:pPr>
              <w:pStyle w:val="TAL"/>
            </w:pPr>
            <w:r>
              <w:t>S2-2406652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DE85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65CF1" w14:textId="77777777" w:rsidR="00E308B2" w:rsidRDefault="00E308B2" w:rsidP="00AC5BAF">
            <w:pPr>
              <w:pStyle w:val="TAL"/>
            </w:pPr>
            <w:r>
              <w:t>23.502 CR4822 (Rel-18, 'F'): UE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86A81"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AD8B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8B614"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DEFB0" w14:textId="77777777" w:rsidR="00E308B2" w:rsidRDefault="00E308B2" w:rsidP="00AC5BAF">
            <w:pPr>
              <w:pStyle w:val="TAL"/>
            </w:pPr>
            <w:r>
              <w:t>Merged into S2-2406890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10548"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48CE6" w14:textId="77777777" w:rsidR="00E308B2" w:rsidRDefault="00E308B2" w:rsidP="00AC5BAF">
            <w:pPr>
              <w:pStyle w:val="TAL"/>
            </w:pPr>
          </w:p>
        </w:tc>
      </w:tr>
      <w:tr w:rsidR="00E308B2" w14:paraId="76445ED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95EF4"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C810C" w14:textId="77777777" w:rsidR="00E308B2" w:rsidRDefault="00E308B2" w:rsidP="00AC5BAF">
            <w:pPr>
              <w:pStyle w:val="TAL"/>
            </w:pPr>
            <w:r>
              <w:t>S2-2406653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F6AF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896F9" w14:textId="77777777" w:rsidR="00E308B2" w:rsidRDefault="00E308B2" w:rsidP="00AC5BAF">
            <w:pPr>
              <w:pStyle w:val="TAL"/>
            </w:pPr>
            <w:r>
              <w:t>KI#2: Update of solution #7 on solution for IMS capability exposure via DC3/DC4.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49C3C"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A721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83427"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5747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0D65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B7F6D" w14:textId="77777777" w:rsidR="00E308B2" w:rsidRDefault="00E308B2" w:rsidP="00AC5BAF">
            <w:pPr>
              <w:pStyle w:val="TAL"/>
            </w:pPr>
          </w:p>
        </w:tc>
      </w:tr>
      <w:tr w:rsidR="00E308B2" w14:paraId="710ED3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88EE4" w14:textId="77777777" w:rsidR="00E308B2" w:rsidRDefault="00E308B2" w:rsidP="00AC5BAF">
            <w:pPr>
              <w:pStyle w:val="TAL"/>
              <w:rPr>
                <w:sz w:val="24"/>
                <w:szCs w:val="24"/>
              </w:rPr>
            </w:pPr>
            <w:r>
              <w:lastRenderedPageBreak/>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EA0A9" w14:textId="77777777" w:rsidR="00E308B2" w:rsidRDefault="00E308B2" w:rsidP="00AC5BAF">
            <w:pPr>
              <w:pStyle w:val="TAL"/>
            </w:pPr>
            <w:r>
              <w:t>S2-2406654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6597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25363" w14:textId="77777777" w:rsidR="00E308B2" w:rsidRDefault="00E308B2" w:rsidP="00AC5BAF">
            <w:pPr>
              <w:pStyle w:val="TAL"/>
            </w:pPr>
            <w:r>
              <w:t>KI#3: Update on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5E929"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EAED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5A1E6"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0FF2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A165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731D0" w14:textId="77777777" w:rsidR="00E308B2" w:rsidRDefault="00E308B2" w:rsidP="00AC5BAF">
            <w:pPr>
              <w:pStyle w:val="TAL"/>
            </w:pPr>
          </w:p>
        </w:tc>
      </w:tr>
      <w:tr w:rsidR="00E308B2" w14:paraId="73026B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D0989"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3C195" w14:textId="77777777" w:rsidR="00E308B2" w:rsidRDefault="00E308B2" w:rsidP="00AC5BAF">
            <w:pPr>
              <w:pStyle w:val="TAL"/>
            </w:pPr>
            <w:r>
              <w:t>S2-2406655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651C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C71FF" w14:textId="77777777" w:rsidR="00E308B2" w:rsidRDefault="00E308B2" w:rsidP="00AC5BAF">
            <w:pPr>
              <w:pStyle w:val="TAL"/>
            </w:pPr>
            <w:r>
              <w:t>KI#4: Update on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E25A4" w14:textId="77777777" w:rsidR="00E308B2" w:rsidRDefault="00E308B2" w:rsidP="00AC5BAF">
            <w:pPr>
              <w:pStyle w:val="TAL"/>
            </w:pPr>
            <w:r>
              <w:t>Nokia,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6F4E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DD9D1"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A2508" w14:textId="77777777" w:rsidR="00E308B2" w:rsidRDefault="00E308B2" w:rsidP="00AC5BAF">
            <w:pPr>
              <w:pStyle w:val="TAL"/>
            </w:pPr>
            <w:r>
              <w:t>Revised in parallel session to S2-2406893.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B725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EEDB7" w14:textId="77777777" w:rsidR="00E308B2" w:rsidRDefault="00E308B2" w:rsidP="00AC5BAF">
            <w:pPr>
              <w:pStyle w:val="TAL"/>
            </w:pPr>
            <w:r>
              <w:t>S2-2406893</w:t>
            </w:r>
          </w:p>
        </w:tc>
      </w:tr>
      <w:tr w:rsidR="00E308B2" w14:paraId="120AD4B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14983"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DF08B" w14:textId="77777777" w:rsidR="00E308B2" w:rsidRDefault="00E308B2" w:rsidP="00AC5BAF">
            <w:pPr>
              <w:pStyle w:val="TAL"/>
            </w:pPr>
            <w:r>
              <w:t>S2-2406656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1E90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6686B" w14:textId="77777777" w:rsidR="00E308B2" w:rsidRDefault="00E308B2" w:rsidP="00AC5BAF">
            <w:pPr>
              <w:pStyle w:val="TAL"/>
            </w:pPr>
            <w:r>
              <w:t>KI#4: Update of solution #13 for support of authorization and authentication of third-party identities.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0C2D7"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F703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10470"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417D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3587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694E4" w14:textId="77777777" w:rsidR="00E308B2" w:rsidRDefault="00E308B2" w:rsidP="00AC5BAF">
            <w:pPr>
              <w:pStyle w:val="TAL"/>
            </w:pPr>
          </w:p>
        </w:tc>
      </w:tr>
      <w:tr w:rsidR="00E308B2" w14:paraId="4BA239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FE4F9"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FF288" w14:textId="77777777" w:rsidR="00E308B2" w:rsidRDefault="00E308B2" w:rsidP="00AC5BAF">
            <w:pPr>
              <w:pStyle w:val="TAL"/>
            </w:pPr>
            <w:r>
              <w:t>S2-2406657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82F9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661B6" w14:textId="77777777" w:rsidR="00E308B2" w:rsidRDefault="00E308B2" w:rsidP="00AC5BAF">
            <w:pPr>
              <w:pStyle w:val="TAL"/>
            </w:pPr>
            <w:r>
              <w:t>KI#6: Update of solution#19 to Support Standalone IMS Data Channel.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F6340"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F69D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B290E"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2C56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C70B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CE3F7" w14:textId="77777777" w:rsidR="00E308B2" w:rsidRDefault="00E308B2" w:rsidP="00AC5BAF">
            <w:pPr>
              <w:pStyle w:val="TAL"/>
            </w:pPr>
          </w:p>
        </w:tc>
      </w:tr>
      <w:tr w:rsidR="00E308B2" w14:paraId="614E94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7260C"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B5986" w14:textId="77777777" w:rsidR="00E308B2" w:rsidRDefault="00E308B2" w:rsidP="00AC5BAF">
            <w:pPr>
              <w:pStyle w:val="TAL"/>
            </w:pPr>
            <w:r>
              <w:t>S2-2406658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6483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E2ED7" w14:textId="77777777" w:rsidR="00E308B2" w:rsidRDefault="00E308B2" w:rsidP="00AC5BAF">
            <w:pPr>
              <w:pStyle w:val="TAL"/>
            </w:pPr>
            <w:r>
              <w:t>KI#6: Update on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7D07D"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611D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75B6A"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AEA7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0D17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1531E" w14:textId="77777777" w:rsidR="00E308B2" w:rsidRDefault="00E308B2" w:rsidP="00AC5BAF">
            <w:pPr>
              <w:pStyle w:val="TAL"/>
            </w:pPr>
          </w:p>
        </w:tc>
      </w:tr>
      <w:tr w:rsidR="00E308B2" w14:paraId="7FE2099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AE3E6"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5B750" w14:textId="77777777" w:rsidR="00E308B2" w:rsidRDefault="00E308B2" w:rsidP="00AC5BAF">
            <w:pPr>
              <w:pStyle w:val="TAL"/>
            </w:pPr>
            <w:r>
              <w:t>S2-2406659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639D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6261A" w14:textId="77777777" w:rsidR="00E308B2" w:rsidRDefault="00E308B2" w:rsidP="00AC5BAF">
            <w:pPr>
              <w:pStyle w:val="TAL"/>
            </w:pPr>
            <w:r>
              <w:t>KI#8: Update of solution #17 on Support of IMS Avatar Communication using data channel.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09F57"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DBC0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30FD8"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386E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AC63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35A0A" w14:textId="77777777" w:rsidR="00E308B2" w:rsidRDefault="00E308B2" w:rsidP="00AC5BAF">
            <w:pPr>
              <w:pStyle w:val="TAL"/>
            </w:pPr>
          </w:p>
        </w:tc>
      </w:tr>
      <w:tr w:rsidR="00E308B2" w14:paraId="63A3826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715DD"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E8CB0" w14:textId="77777777" w:rsidR="00E308B2" w:rsidRDefault="00E308B2" w:rsidP="00AC5BAF">
            <w:pPr>
              <w:pStyle w:val="TAL"/>
            </w:pPr>
            <w:r>
              <w:t>S2-2406660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807C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EBD26" w14:textId="77777777" w:rsidR="00E308B2" w:rsidRDefault="00E308B2" w:rsidP="00AC5BAF">
            <w:pPr>
              <w:pStyle w:val="TAL"/>
            </w:pPr>
            <w:r>
              <w:t>KI#8: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B3791"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F8A9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3D52A"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562B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97BC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F0F1B" w14:textId="77777777" w:rsidR="00E308B2" w:rsidRDefault="00E308B2" w:rsidP="00AC5BAF">
            <w:pPr>
              <w:pStyle w:val="TAL"/>
            </w:pPr>
          </w:p>
        </w:tc>
      </w:tr>
      <w:tr w:rsidR="00E308B2" w14:paraId="6BC6302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DC1F2" w14:textId="77777777" w:rsidR="00E308B2" w:rsidRDefault="00E308B2" w:rsidP="00AC5BAF">
            <w:pPr>
              <w:pStyle w:val="TAL"/>
              <w:rPr>
                <w:sz w:val="24"/>
                <w:szCs w:val="24"/>
              </w:rPr>
            </w:pPr>
            <w:r>
              <w:t>9.14.2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61A4E" w14:textId="77777777" w:rsidR="00E308B2" w:rsidRDefault="00E308B2" w:rsidP="00AC5BAF">
            <w:pPr>
              <w:pStyle w:val="TAL"/>
            </w:pPr>
            <w:r>
              <w:t>S2-2406661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C27C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F10D4" w14:textId="77777777" w:rsidR="00E308B2" w:rsidRDefault="00E308B2" w:rsidP="00AC5BAF">
            <w:pPr>
              <w:pStyle w:val="TAL"/>
            </w:pPr>
            <w:r>
              <w:t>23.228 CR1399 (Rel-18, 'F'): Remove MRF from IMS data channel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56184"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AF04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FA54A" w14:textId="77777777" w:rsidR="00E308B2" w:rsidRDefault="00E308B2" w:rsidP="00AC5BAF">
            <w:pPr>
              <w:pStyle w:val="TAL"/>
            </w:pPr>
            <w:r>
              <w:t>NG_RTC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4B9C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82CC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BE468" w14:textId="77777777" w:rsidR="00E308B2" w:rsidRDefault="00E308B2" w:rsidP="00AC5BAF">
            <w:pPr>
              <w:pStyle w:val="TAL"/>
            </w:pPr>
          </w:p>
        </w:tc>
      </w:tr>
      <w:tr w:rsidR="00E308B2" w14:paraId="2974C28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19E0F"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97C4A" w14:textId="77777777" w:rsidR="00E308B2" w:rsidRDefault="00E308B2" w:rsidP="00AC5BAF">
            <w:pPr>
              <w:pStyle w:val="TAL"/>
            </w:pPr>
            <w:r>
              <w:t>S2-2406662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210B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8945A" w14:textId="77777777" w:rsidR="00E308B2" w:rsidRDefault="00E308B2" w:rsidP="00AC5BAF">
            <w:pPr>
              <w:pStyle w:val="TAL"/>
            </w:pPr>
            <w:r>
              <w:t>23.502 CR4823 (Rel-18, 'D'): Editorial cleanup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FFFF0"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A595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2B040"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0904A" w14:textId="77777777" w:rsidR="00E308B2" w:rsidRDefault="00E308B2" w:rsidP="00AC5BAF">
            <w:pPr>
              <w:pStyle w:val="TAL"/>
            </w:pPr>
            <w:r>
              <w:t>Revised to S2-2406843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C6FA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339FE" w14:textId="77777777" w:rsidR="00E308B2" w:rsidRDefault="00E308B2" w:rsidP="00AC5BAF">
            <w:pPr>
              <w:pStyle w:val="TAL"/>
            </w:pPr>
            <w:r>
              <w:t>S2-2406843</w:t>
            </w:r>
          </w:p>
        </w:tc>
      </w:tr>
      <w:tr w:rsidR="00E308B2" w14:paraId="517874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89008"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A89EE" w14:textId="77777777" w:rsidR="00E308B2" w:rsidRDefault="00E308B2" w:rsidP="00AC5BAF">
            <w:pPr>
              <w:pStyle w:val="TAL"/>
            </w:pPr>
            <w:r>
              <w:t>S2-2406663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A2F3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28DA6" w14:textId="77777777" w:rsidR="00E308B2" w:rsidRDefault="00E308B2" w:rsidP="00AC5BAF">
            <w:pPr>
              <w:pStyle w:val="TAL"/>
            </w:pPr>
            <w:r>
              <w:t>[DRAFT] Reply LS on Clarification related to the predictive slice modification in Inter-PLMN based slice service continuity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1016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ECB8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35D27"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969D9" w14:textId="77777777" w:rsidR="00E308B2" w:rsidRDefault="00E308B2" w:rsidP="00AC5BAF">
            <w:pPr>
              <w:pStyle w:val="TAL"/>
            </w:pPr>
            <w:r>
              <w:t>Response to S2-2405877. Revised to S2-2406876.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E8B0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7E27B" w14:textId="77777777" w:rsidR="00E308B2" w:rsidRDefault="00E308B2" w:rsidP="00AC5BAF">
            <w:pPr>
              <w:pStyle w:val="TAL"/>
            </w:pPr>
            <w:r>
              <w:t>S2-2406876</w:t>
            </w:r>
          </w:p>
        </w:tc>
      </w:tr>
      <w:tr w:rsidR="00E308B2" w14:paraId="7E1A03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EF8D6"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CEC93" w14:textId="77777777" w:rsidR="00E308B2" w:rsidRDefault="00E308B2" w:rsidP="00AC5BAF">
            <w:pPr>
              <w:pStyle w:val="TAL"/>
            </w:pPr>
            <w:r>
              <w:t>S2-2406664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CC48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B6181" w14:textId="77777777" w:rsidR="00E308B2" w:rsidRDefault="00E308B2" w:rsidP="00AC5BAF">
            <w:pPr>
              <w:pStyle w:val="TAL"/>
            </w:pPr>
            <w:r>
              <w:t>KI #1 Sol#6: Partial resolution of EN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86721"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951F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9C5DF"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8D9B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6572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9E959" w14:textId="77777777" w:rsidR="00E308B2" w:rsidRDefault="00E308B2" w:rsidP="00AC5BAF">
            <w:pPr>
              <w:pStyle w:val="TAL"/>
            </w:pPr>
          </w:p>
        </w:tc>
      </w:tr>
      <w:tr w:rsidR="00E308B2" w14:paraId="47DEF1A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43ACF"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0E8CD" w14:textId="77777777" w:rsidR="00E308B2" w:rsidRDefault="00E308B2" w:rsidP="00AC5BAF">
            <w:pPr>
              <w:pStyle w:val="TAL"/>
            </w:pPr>
            <w:r>
              <w:t>S2-2406665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FAC8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AAFC1" w14:textId="77777777" w:rsidR="00E308B2" w:rsidRDefault="00E308B2" w:rsidP="00AC5BAF">
            <w:pPr>
              <w:pStyle w:val="TAL"/>
            </w:pPr>
            <w:r>
              <w:t>Evaluation for solutions of KI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54A7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7934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9B3A1"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D011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0259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E5E29" w14:textId="77777777" w:rsidR="00E308B2" w:rsidRDefault="00E308B2" w:rsidP="00AC5BAF">
            <w:pPr>
              <w:pStyle w:val="TAL"/>
            </w:pPr>
          </w:p>
        </w:tc>
      </w:tr>
      <w:tr w:rsidR="00E308B2" w14:paraId="7EC524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8AA2C"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52E0E" w14:textId="77777777" w:rsidR="00E308B2" w:rsidRDefault="00E308B2" w:rsidP="00AC5BAF">
            <w:pPr>
              <w:pStyle w:val="TAL"/>
            </w:pPr>
            <w:r>
              <w:t>S2-2406666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4A14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C2AF6" w14:textId="77777777" w:rsidR="00E308B2" w:rsidRDefault="00E308B2" w:rsidP="00AC5BAF">
            <w:pPr>
              <w:pStyle w:val="TAL"/>
            </w:pPr>
            <w:r>
              <w:t>Conclusion of KI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8F71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CBB8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3C38C"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1BC0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7679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D8F75" w14:textId="77777777" w:rsidR="00E308B2" w:rsidRDefault="00E308B2" w:rsidP="00AC5BAF">
            <w:pPr>
              <w:pStyle w:val="TAL"/>
            </w:pPr>
          </w:p>
        </w:tc>
      </w:tr>
      <w:tr w:rsidR="00E308B2" w14:paraId="36B0EA4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A377A"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F2ED7" w14:textId="77777777" w:rsidR="00E308B2" w:rsidRDefault="00E308B2" w:rsidP="00AC5BAF">
            <w:pPr>
              <w:pStyle w:val="TAL"/>
            </w:pPr>
            <w:r>
              <w:t>S2-2406667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4E11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D3521" w14:textId="77777777" w:rsidR="00E308B2" w:rsidRDefault="00E308B2" w:rsidP="00AC5BAF">
            <w:pPr>
              <w:pStyle w:val="TAL"/>
            </w:pPr>
            <w:r>
              <w:t>Conclusion of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C2F4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F374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848FB"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482C6" w14:textId="77777777" w:rsidR="00E308B2" w:rsidRDefault="00E308B2" w:rsidP="00AC5BAF">
            <w:pPr>
              <w:pStyle w:val="TAL"/>
            </w:pPr>
            <w:r>
              <w:t>Revised in parallel session to S2-2407137.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9CB9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4E5CE" w14:textId="77777777" w:rsidR="00E308B2" w:rsidRDefault="00E308B2" w:rsidP="00AC5BAF">
            <w:pPr>
              <w:pStyle w:val="TAL"/>
            </w:pPr>
            <w:r>
              <w:t>S2-2407137</w:t>
            </w:r>
          </w:p>
        </w:tc>
      </w:tr>
      <w:tr w:rsidR="00E308B2" w14:paraId="131EE53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8627C"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70DD6" w14:textId="77777777" w:rsidR="00E308B2" w:rsidRDefault="00E308B2" w:rsidP="00AC5BAF">
            <w:pPr>
              <w:pStyle w:val="TAL"/>
            </w:pPr>
            <w:r>
              <w:t>S2-2406668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A759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E6AE3" w14:textId="77777777" w:rsidR="00E308B2" w:rsidRDefault="00E308B2" w:rsidP="00AC5BAF">
            <w:pPr>
              <w:pStyle w:val="TAL"/>
            </w:pPr>
            <w:r>
              <w:t>Conclusion of key issue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76D7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04B5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66CD2"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97A9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01B6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88C66" w14:textId="77777777" w:rsidR="00E308B2" w:rsidRDefault="00E308B2" w:rsidP="00AC5BAF">
            <w:pPr>
              <w:pStyle w:val="TAL"/>
            </w:pPr>
          </w:p>
        </w:tc>
      </w:tr>
      <w:tr w:rsidR="00E308B2" w14:paraId="2C4EA5C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B7539"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CDF2E" w14:textId="77777777" w:rsidR="00E308B2" w:rsidRDefault="00E308B2" w:rsidP="00AC5BAF">
            <w:pPr>
              <w:pStyle w:val="TAL"/>
            </w:pPr>
            <w:r>
              <w:t>S2-2406669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AA88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FFB18" w14:textId="77777777" w:rsidR="00E308B2" w:rsidRDefault="00E308B2" w:rsidP="00AC5BAF">
            <w:pPr>
              <w:pStyle w:val="TAL"/>
            </w:pPr>
            <w:r>
              <w:t>KI#2.1: Update on Solution# 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0761A" w14:textId="77777777" w:rsidR="00E308B2" w:rsidRDefault="00E308B2" w:rsidP="00AC5BAF">
            <w:pPr>
              <w:pStyle w:val="TAL"/>
            </w:pPr>
            <w: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F87A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31092"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F65C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0CB6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8F4A8" w14:textId="77777777" w:rsidR="00E308B2" w:rsidRDefault="00E308B2" w:rsidP="00AC5BAF">
            <w:pPr>
              <w:pStyle w:val="TAL"/>
            </w:pPr>
          </w:p>
        </w:tc>
      </w:tr>
      <w:tr w:rsidR="00E308B2" w14:paraId="3F53F2E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A877A"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C3866" w14:textId="77777777" w:rsidR="00E308B2" w:rsidRDefault="00E308B2" w:rsidP="00AC5BAF">
            <w:pPr>
              <w:pStyle w:val="TAL"/>
            </w:pPr>
            <w:r>
              <w:t>S2-2406670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C7C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452AA" w14:textId="77777777" w:rsidR="00E308B2" w:rsidRDefault="00E308B2" w:rsidP="00AC5BAF">
            <w:pPr>
              <w:pStyle w:val="TAL"/>
            </w:pPr>
            <w:r>
              <w:t>Conclusion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423D1"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EDD8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513ED"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A586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EDB5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048C2" w14:textId="77777777" w:rsidR="00E308B2" w:rsidRDefault="00E308B2" w:rsidP="00AC5BAF">
            <w:pPr>
              <w:pStyle w:val="TAL"/>
            </w:pPr>
          </w:p>
        </w:tc>
      </w:tr>
      <w:tr w:rsidR="00E308B2" w14:paraId="45CE61E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A32C8"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AD23C" w14:textId="77777777" w:rsidR="00E308B2" w:rsidRDefault="00E308B2" w:rsidP="00AC5BAF">
            <w:pPr>
              <w:pStyle w:val="TAL"/>
            </w:pPr>
            <w:r>
              <w:t>S2-2406671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02EC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E4541" w14:textId="77777777" w:rsidR="00E308B2" w:rsidRDefault="00E308B2" w:rsidP="00AC5BAF">
            <w:pPr>
              <w:pStyle w:val="TAL"/>
            </w:pPr>
            <w:r>
              <w:t>Conclusions of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3AFB8" w14:textId="77777777" w:rsidR="00E308B2" w:rsidRDefault="00E308B2" w:rsidP="00AC5BAF">
            <w:pPr>
              <w:pStyle w:val="TAL"/>
            </w:pPr>
            <w:r>
              <w:t>Samsung,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90F4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B936C"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3696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F861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7C286" w14:textId="77777777" w:rsidR="00E308B2" w:rsidRDefault="00E308B2" w:rsidP="00AC5BAF">
            <w:pPr>
              <w:pStyle w:val="TAL"/>
            </w:pPr>
          </w:p>
        </w:tc>
      </w:tr>
      <w:tr w:rsidR="00E308B2" w14:paraId="467A612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F935F" w14:textId="77777777" w:rsidR="00E308B2" w:rsidRDefault="00E308B2" w:rsidP="00AC5BAF">
            <w:pPr>
              <w:pStyle w:val="TAL"/>
              <w:rPr>
                <w:sz w:val="24"/>
                <w:szCs w:val="24"/>
              </w:rPr>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567EC" w14:textId="77777777" w:rsidR="00E308B2" w:rsidRDefault="00E308B2" w:rsidP="00AC5BAF">
            <w:pPr>
              <w:pStyle w:val="TAL"/>
            </w:pPr>
            <w:r>
              <w:t>S2-2406672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09C5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B1DCF" w14:textId="77777777" w:rsidR="00E308B2" w:rsidRDefault="00E308B2" w:rsidP="00AC5BAF">
            <w:pPr>
              <w:pStyle w:val="TAL"/>
            </w:pPr>
            <w:r>
              <w:t>TR 23.700-84: Conclusion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3645D"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E3FA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C5A29"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B99B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575A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0200D" w14:textId="77777777" w:rsidR="00E308B2" w:rsidRDefault="00E308B2" w:rsidP="00AC5BAF">
            <w:pPr>
              <w:pStyle w:val="TAL"/>
            </w:pPr>
          </w:p>
        </w:tc>
      </w:tr>
      <w:tr w:rsidR="00E308B2" w14:paraId="5703EBF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EB5A4"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B3A8E" w14:textId="77777777" w:rsidR="00E308B2" w:rsidRDefault="00E308B2" w:rsidP="00AC5BAF">
            <w:pPr>
              <w:pStyle w:val="TAL"/>
            </w:pPr>
            <w:r>
              <w:t>S2-2406673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23B9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5002C" w14:textId="77777777" w:rsidR="00E308B2" w:rsidRDefault="00E308B2" w:rsidP="00AC5BAF">
            <w:pPr>
              <w:pStyle w:val="TAL"/>
            </w:pPr>
            <w:r>
              <w:t>KI #6, Conclusion update for KI#6.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47C89"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A8AD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CD8E8"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A19B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96EB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9A8F8" w14:textId="77777777" w:rsidR="00E308B2" w:rsidRDefault="00E308B2" w:rsidP="00AC5BAF">
            <w:pPr>
              <w:pStyle w:val="TAL"/>
            </w:pPr>
          </w:p>
        </w:tc>
      </w:tr>
      <w:tr w:rsidR="00E308B2" w14:paraId="4D12A62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F38B8"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FBF36" w14:textId="77777777" w:rsidR="00E308B2" w:rsidRDefault="00E308B2" w:rsidP="00AC5BAF">
            <w:pPr>
              <w:pStyle w:val="TAL"/>
            </w:pPr>
            <w:r>
              <w:t>S2-2406674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768B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7FB43" w14:textId="77777777" w:rsidR="00E308B2" w:rsidRDefault="00E308B2" w:rsidP="00AC5BAF">
            <w:pPr>
              <w:pStyle w:val="TAL"/>
            </w:pPr>
            <w:r>
              <w:t>Evaluation &amp; Conclusion for KI#2.2.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EEC37" w14:textId="77777777" w:rsidR="00E308B2" w:rsidRDefault="00E308B2" w:rsidP="00AC5BAF">
            <w:pPr>
              <w:pStyle w:val="TAL"/>
            </w:pPr>
            <w:r>
              <w:t>CableLabs, Deutsche Telekom, Nokia, Charter Communications,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8E0A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E7AFF"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161CE" w14:textId="77777777" w:rsidR="00E308B2" w:rsidRDefault="00E308B2" w:rsidP="00AC5BAF">
            <w:pPr>
              <w:pStyle w:val="TAL"/>
            </w:pPr>
            <w:r>
              <w:t>Revised in parallel session to S2-2407085.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1D52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B37A5" w14:textId="77777777" w:rsidR="00E308B2" w:rsidRDefault="00E308B2" w:rsidP="00AC5BAF">
            <w:pPr>
              <w:pStyle w:val="TAL"/>
            </w:pPr>
            <w:r>
              <w:t>S2-2407085</w:t>
            </w:r>
          </w:p>
        </w:tc>
      </w:tr>
      <w:tr w:rsidR="00E308B2" w14:paraId="3463F0F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D380D"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C3DA9" w14:textId="77777777" w:rsidR="00E308B2" w:rsidRDefault="00E308B2" w:rsidP="00AC5BAF">
            <w:pPr>
              <w:pStyle w:val="TAL"/>
            </w:pPr>
            <w:r>
              <w:t>S2-2406675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66EA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02350" w14:textId="77777777" w:rsidR="00E308B2" w:rsidRDefault="00E308B2" w:rsidP="00AC5BAF">
            <w:pPr>
              <w:pStyle w:val="TAL"/>
            </w:pPr>
            <w:r>
              <w:t>Conclusion update for KI#1: Energy related information reported from RAN node.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76656" w14:textId="77777777" w:rsidR="00E308B2" w:rsidRDefault="00E308B2" w:rsidP="00AC5BAF">
            <w:pPr>
              <w:pStyle w:val="TAL"/>
            </w:pPr>
            <w:r>
              <w:t>Qualcomm Incorporated,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DECE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51C20"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4CDC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7BA3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099AA" w14:textId="77777777" w:rsidR="00E308B2" w:rsidRDefault="00E308B2" w:rsidP="00AC5BAF">
            <w:pPr>
              <w:pStyle w:val="TAL"/>
            </w:pPr>
          </w:p>
        </w:tc>
      </w:tr>
      <w:tr w:rsidR="00E308B2" w14:paraId="36BA8D6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0F8C4"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475C3" w14:textId="77777777" w:rsidR="00E308B2" w:rsidRDefault="00E308B2" w:rsidP="00AC5BAF">
            <w:pPr>
              <w:pStyle w:val="TAL"/>
            </w:pPr>
            <w:r>
              <w:t>S2-2406676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6656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BDBCF" w14:textId="77777777" w:rsidR="00E308B2" w:rsidRDefault="00E308B2" w:rsidP="00AC5BAF">
            <w:pPr>
              <w:pStyle w:val="TAL"/>
            </w:pPr>
            <w:r>
              <w:t>Conclusion update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C6186"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63CE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B40FD"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8DFE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3AC3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386E3" w14:textId="77777777" w:rsidR="00E308B2" w:rsidRDefault="00E308B2" w:rsidP="00AC5BAF">
            <w:pPr>
              <w:pStyle w:val="TAL"/>
            </w:pPr>
          </w:p>
        </w:tc>
      </w:tr>
      <w:tr w:rsidR="00E308B2" w14:paraId="07DA5C2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07C12"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4807A" w14:textId="77777777" w:rsidR="00E308B2" w:rsidRDefault="00E308B2" w:rsidP="00AC5BAF">
            <w:pPr>
              <w:pStyle w:val="TAL"/>
            </w:pPr>
            <w:r>
              <w:t>S2-2406677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19C2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0DAEA" w14:textId="77777777" w:rsidR="00E308B2" w:rsidRDefault="00E308B2" w:rsidP="00AC5BAF">
            <w:pPr>
              <w:pStyle w:val="TAL"/>
            </w:pPr>
            <w:r>
              <w:t>Conclusions for KI#3, Support of No Transmit Zones.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B0CCF" w14:textId="77777777" w:rsidR="00E308B2" w:rsidRDefault="00E308B2" w:rsidP="00AC5BAF">
            <w:pPr>
              <w:pStyle w:val="TAL"/>
            </w:pPr>
            <w:r>
              <w:t>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75E2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4E3A6"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E4872" w14:textId="77777777" w:rsidR="00E308B2" w:rsidRDefault="00E308B2" w:rsidP="00AC5BAF">
            <w:pPr>
              <w:pStyle w:val="TAL"/>
            </w:pPr>
            <w:r>
              <w:t>Revised to S2-2406807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E220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CD7AA" w14:textId="77777777" w:rsidR="00E308B2" w:rsidRDefault="00E308B2" w:rsidP="00AC5BAF">
            <w:pPr>
              <w:pStyle w:val="TAL"/>
            </w:pPr>
            <w:r>
              <w:t>S2-2406807</w:t>
            </w:r>
          </w:p>
        </w:tc>
      </w:tr>
      <w:tr w:rsidR="00E308B2" w14:paraId="5771CDC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E9511"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996E6" w14:textId="77777777" w:rsidR="00E308B2" w:rsidRDefault="00E308B2" w:rsidP="00AC5BAF">
            <w:pPr>
              <w:pStyle w:val="TAL"/>
            </w:pPr>
            <w:r>
              <w:t>S2-2406678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EDAB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933D7" w14:textId="77777777" w:rsidR="00E308B2" w:rsidRDefault="00E308B2" w:rsidP="00AC5BAF">
            <w:pPr>
              <w:pStyle w:val="TAL"/>
            </w:pPr>
            <w:r>
              <w:t>Conclusion update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669A9"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07F3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C4BF3"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A784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41A5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2AB48" w14:textId="77777777" w:rsidR="00E308B2" w:rsidRDefault="00E308B2" w:rsidP="00AC5BAF">
            <w:pPr>
              <w:pStyle w:val="TAL"/>
            </w:pPr>
          </w:p>
        </w:tc>
      </w:tr>
      <w:tr w:rsidR="00E308B2" w14:paraId="5F397D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06FB0"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97A57" w14:textId="77777777" w:rsidR="00E308B2" w:rsidRDefault="00E308B2" w:rsidP="00AC5BAF">
            <w:pPr>
              <w:pStyle w:val="TAL"/>
            </w:pPr>
            <w:r>
              <w:t>S2-2406679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75FC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23F04" w14:textId="77777777" w:rsidR="00E308B2" w:rsidRDefault="00E308B2" w:rsidP="00AC5BAF">
            <w:pPr>
              <w:pStyle w:val="TAL"/>
            </w:pPr>
            <w:r>
              <w:t>KIs 1.1, 1.2: New Solution for DualSteer UE Registration.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861AE"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8394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98C2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221E3" w14:textId="77777777" w:rsidR="00E308B2" w:rsidRDefault="00E308B2" w:rsidP="00AC5BAF">
            <w:pPr>
              <w:pStyle w:val="TAL"/>
            </w:pPr>
            <w:r>
              <w:t>Revision of S2-2403981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ACF0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4A638" w14:textId="77777777" w:rsidR="00E308B2" w:rsidRDefault="00E308B2" w:rsidP="00AC5BAF">
            <w:pPr>
              <w:pStyle w:val="TAL"/>
            </w:pPr>
          </w:p>
        </w:tc>
      </w:tr>
      <w:tr w:rsidR="00E308B2" w14:paraId="5B49F90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F12DF"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3C2DD" w14:textId="77777777" w:rsidR="00E308B2" w:rsidRDefault="00E308B2" w:rsidP="00AC5BAF">
            <w:pPr>
              <w:pStyle w:val="TAL"/>
            </w:pPr>
            <w:r>
              <w:t>S2-2406680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7678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CB988" w14:textId="77777777" w:rsidR="00E308B2" w:rsidRDefault="00E308B2" w:rsidP="00AC5BAF">
            <w:pPr>
              <w:pStyle w:val="TAL"/>
            </w:pPr>
            <w:r>
              <w:t>KI 1.4: New Solution for DualSteer Activation.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6756A"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349A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CBBCB"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D42D3" w14:textId="77777777" w:rsidR="00E308B2" w:rsidRDefault="00E308B2" w:rsidP="00AC5BAF">
            <w:pPr>
              <w:pStyle w:val="TAL"/>
            </w:pPr>
            <w:r>
              <w:t>Revision of S2-2403983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9579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22BDF" w14:textId="77777777" w:rsidR="00E308B2" w:rsidRDefault="00E308B2" w:rsidP="00AC5BAF">
            <w:pPr>
              <w:pStyle w:val="TAL"/>
            </w:pPr>
          </w:p>
        </w:tc>
      </w:tr>
      <w:tr w:rsidR="00E308B2" w14:paraId="398D29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46F6B" w14:textId="77777777" w:rsidR="00E308B2" w:rsidRDefault="00E308B2" w:rsidP="00AC5BAF">
            <w:pPr>
              <w:pStyle w:val="TAL"/>
              <w:rPr>
                <w:sz w:val="24"/>
                <w:szCs w:val="24"/>
              </w:rPr>
            </w:pPr>
            <w:r>
              <w:t>19.18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333D6" w14:textId="77777777" w:rsidR="00E308B2" w:rsidRDefault="00E308B2" w:rsidP="00AC5BAF">
            <w:pPr>
              <w:pStyle w:val="TAL"/>
            </w:pPr>
            <w:r>
              <w:t>S2-2406681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87C05"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ABF82" w14:textId="77777777" w:rsidR="00E308B2" w:rsidRDefault="00E308B2" w:rsidP="00AC5BAF">
            <w:pPr>
              <w:pStyle w:val="TAL"/>
            </w:pPr>
            <w:r>
              <w:t>23.503 CR1288R2 (Rel-19, 'B'): Minimize number of UE and AM Policy Associations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1A315" w14:textId="77777777" w:rsidR="00E308B2" w:rsidRDefault="00E308B2" w:rsidP="00AC5BAF">
            <w:pPr>
              <w:pStyle w:val="TAL"/>
            </w:pPr>
            <w:r>
              <w:t>Ericsson, AT&amp;T, Verizon, Oracle, Nokia, Deutsche Telekom, Samsung, Huawei, 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A5A0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DCDFC" w14:textId="77777777" w:rsidR="00E308B2" w:rsidRDefault="00E308B2" w:rsidP="00AC5BAF">
            <w:pPr>
              <w:pStyle w:val="TAL"/>
            </w:pPr>
            <w:r>
              <w:t>TEI19_MINPA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422E6" w14:textId="77777777" w:rsidR="00E308B2" w:rsidRDefault="00E308B2" w:rsidP="00AC5BAF">
            <w:pPr>
              <w:pStyle w:val="TAL"/>
            </w:pPr>
            <w:r>
              <w:t>Revision of S2-2405214 from SA WG2#162. Revised in parallel session to S2-2407031.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BB03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30B16" w14:textId="77777777" w:rsidR="00E308B2" w:rsidRDefault="00E308B2" w:rsidP="00AC5BAF">
            <w:pPr>
              <w:pStyle w:val="TAL"/>
            </w:pPr>
            <w:r>
              <w:t>S2-2407031</w:t>
            </w:r>
          </w:p>
        </w:tc>
      </w:tr>
      <w:tr w:rsidR="00E308B2" w14:paraId="14F9775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1898C"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6B6C5" w14:textId="77777777" w:rsidR="00E308B2" w:rsidRDefault="00E308B2" w:rsidP="00AC5BAF">
            <w:pPr>
              <w:pStyle w:val="TAL"/>
            </w:pPr>
            <w:r>
              <w:t>S2-2406682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E879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4BEDD" w14:textId="77777777" w:rsidR="00E308B2" w:rsidRDefault="00E308B2" w:rsidP="00AC5BAF">
            <w:pPr>
              <w:pStyle w:val="TAL"/>
            </w:pPr>
            <w:r>
              <w:t>KI#2: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B0CA9"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18A3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FF2CA"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1F99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FDC6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76C7B" w14:textId="77777777" w:rsidR="00E308B2" w:rsidRDefault="00E308B2" w:rsidP="00AC5BAF">
            <w:pPr>
              <w:pStyle w:val="TAL"/>
            </w:pPr>
          </w:p>
        </w:tc>
      </w:tr>
      <w:tr w:rsidR="00E308B2" w14:paraId="6F04485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3F11D"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5BB54" w14:textId="77777777" w:rsidR="00E308B2" w:rsidRDefault="00E308B2" w:rsidP="00AC5BAF">
            <w:pPr>
              <w:pStyle w:val="TAL"/>
            </w:pPr>
            <w:r>
              <w:t>S2-2406683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05E8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75926"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40D99"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A9E1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FCDB2"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2EA8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BEDB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C94C7" w14:textId="77777777" w:rsidR="00E308B2" w:rsidRDefault="00E308B2" w:rsidP="00AC5BAF">
            <w:pPr>
              <w:pStyle w:val="TAL"/>
            </w:pPr>
          </w:p>
        </w:tc>
      </w:tr>
      <w:tr w:rsidR="00E308B2" w14:paraId="20DA3A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83EB3"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A193D" w14:textId="77777777" w:rsidR="00E308B2" w:rsidRDefault="00E308B2" w:rsidP="00AC5BAF">
            <w:pPr>
              <w:pStyle w:val="TAL"/>
            </w:pPr>
            <w:r>
              <w:t>S2-2406684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72C8D"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4EC92" w14:textId="77777777" w:rsidR="00E308B2" w:rsidRDefault="00E308B2" w:rsidP="00AC5BAF">
            <w:pPr>
              <w:pStyle w:val="TAL"/>
            </w:pPr>
            <w:r>
              <w:t>[DRAFT] LS on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48498"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F6F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EB286"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3AB1B" w14:textId="77777777" w:rsidR="00E308B2" w:rsidRDefault="00E308B2" w:rsidP="00AC5BAF">
            <w:pPr>
              <w:pStyle w:val="TAL"/>
            </w:pPr>
            <w:r>
              <w:t>Revised in parallel session to S2-2407025.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7D7F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5F30D" w14:textId="77777777" w:rsidR="00E308B2" w:rsidRDefault="00E308B2" w:rsidP="00AC5BAF">
            <w:pPr>
              <w:pStyle w:val="TAL"/>
            </w:pPr>
            <w:r>
              <w:t>S2-2407025</w:t>
            </w:r>
          </w:p>
        </w:tc>
      </w:tr>
      <w:tr w:rsidR="00E308B2" w14:paraId="56E49A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E4A11" w14:textId="77777777" w:rsidR="00E308B2" w:rsidRDefault="00E308B2" w:rsidP="00AC5BAF">
            <w:pPr>
              <w:pStyle w:val="TAL"/>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C5C2C" w14:textId="77777777" w:rsidR="00E308B2" w:rsidRDefault="00E308B2" w:rsidP="00AC5BAF">
            <w:pPr>
              <w:pStyle w:val="TAL"/>
            </w:pPr>
            <w:r>
              <w:t>S2-2406685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8D05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D509A" w14:textId="77777777" w:rsidR="00E308B2" w:rsidRDefault="00E308B2" w:rsidP="00AC5BAF">
            <w:pPr>
              <w:pStyle w:val="TAL"/>
            </w:pPr>
            <w:r>
              <w:t>[DRAFT] Reply LS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A0A39"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7043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9DE8B"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B3A2F" w14:textId="77777777" w:rsidR="00E308B2" w:rsidRDefault="00E308B2" w:rsidP="00AC5BAF">
            <w:pPr>
              <w:pStyle w:val="TAL"/>
            </w:pPr>
            <w:r>
              <w:t>Response to S2-2405845. Merged into S2-2407018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4060C"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8E6A1" w14:textId="77777777" w:rsidR="00E308B2" w:rsidRDefault="00E308B2" w:rsidP="00AC5BAF">
            <w:pPr>
              <w:pStyle w:val="TAL"/>
            </w:pPr>
          </w:p>
        </w:tc>
      </w:tr>
      <w:tr w:rsidR="00E308B2" w14:paraId="49CA3CF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670E5" w14:textId="77777777" w:rsidR="00E308B2" w:rsidRDefault="00E308B2" w:rsidP="00AC5BAF">
            <w:pPr>
              <w:pStyle w:val="TAL"/>
              <w:rPr>
                <w:sz w:val="24"/>
                <w:szCs w:val="24"/>
              </w:rPr>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5B45E" w14:textId="77777777" w:rsidR="00E308B2" w:rsidRDefault="00E308B2" w:rsidP="00AC5BAF">
            <w:pPr>
              <w:pStyle w:val="TAL"/>
            </w:pPr>
            <w:r>
              <w:t>S2-2406686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5564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CFE92" w14:textId="77777777" w:rsidR="00E308B2" w:rsidRDefault="00E308B2" w:rsidP="00AC5BAF">
            <w:pPr>
              <w:pStyle w:val="TAL"/>
            </w:pPr>
            <w:r>
              <w:t>23.503 CR1301 (Rel-18, 'F'):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F1A35"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D1DB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92995"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CEC9C" w14:textId="77777777" w:rsidR="00E308B2" w:rsidRDefault="00E308B2" w:rsidP="00AC5BAF">
            <w:pPr>
              <w:pStyle w:val="TAL"/>
            </w:pPr>
            <w:r>
              <w:t>Merged into S2-2407017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DC7FD"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DD893" w14:textId="77777777" w:rsidR="00E308B2" w:rsidRDefault="00E308B2" w:rsidP="00AC5BAF">
            <w:pPr>
              <w:pStyle w:val="TAL"/>
            </w:pPr>
          </w:p>
        </w:tc>
      </w:tr>
      <w:tr w:rsidR="00E308B2" w14:paraId="3F06BB5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09A07" w14:textId="77777777" w:rsidR="00E308B2" w:rsidRDefault="00E308B2" w:rsidP="00AC5BAF">
            <w:pPr>
              <w:pStyle w:val="TAL"/>
              <w:rPr>
                <w:sz w:val="24"/>
                <w:szCs w:val="24"/>
              </w:rPr>
            </w:pPr>
            <w:r>
              <w:lastRenderedPageBreak/>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1EC63" w14:textId="77777777" w:rsidR="00E308B2" w:rsidRDefault="00E308B2" w:rsidP="00AC5BAF">
            <w:pPr>
              <w:pStyle w:val="TAL"/>
            </w:pPr>
            <w:r>
              <w:t>S2-2406687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676E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BFC5E" w14:textId="77777777" w:rsidR="00E308B2" w:rsidRDefault="00E308B2" w:rsidP="00AC5BAF">
            <w:pPr>
              <w:pStyle w:val="TAL"/>
            </w:pPr>
            <w:r>
              <w:t>[DRAFT] Reply LS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D7F96"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4646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B8A45"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45947" w14:textId="77777777" w:rsidR="00E308B2" w:rsidRDefault="00E308B2" w:rsidP="00AC5BAF">
            <w:pPr>
              <w:pStyle w:val="TAL"/>
            </w:pPr>
            <w:r>
              <w:t>Response to S2-2405859.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1B4F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815BD" w14:textId="77777777" w:rsidR="00E308B2" w:rsidRDefault="00E308B2" w:rsidP="00AC5BAF">
            <w:pPr>
              <w:pStyle w:val="TAL"/>
            </w:pPr>
          </w:p>
        </w:tc>
      </w:tr>
      <w:tr w:rsidR="00E308B2" w14:paraId="1F1A80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ED879" w14:textId="77777777" w:rsidR="00E308B2" w:rsidRDefault="00E308B2" w:rsidP="00AC5BAF">
            <w:pPr>
              <w:pStyle w:val="TAL"/>
              <w:rPr>
                <w:sz w:val="24"/>
                <w:szCs w:val="24"/>
              </w:rPr>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34CD5" w14:textId="77777777" w:rsidR="00E308B2" w:rsidRDefault="00E308B2" w:rsidP="00AC5BAF">
            <w:pPr>
              <w:pStyle w:val="TAL"/>
            </w:pPr>
            <w:r>
              <w:t>S2-2406688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76E0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50B49" w14:textId="77777777" w:rsidR="00E308B2" w:rsidRDefault="00E308B2" w:rsidP="00AC5BAF">
            <w:pPr>
              <w:pStyle w:val="TAL"/>
            </w:pPr>
            <w:r>
              <w:t>23.502 CR4824 (Rel-18, 'F'):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EDC50"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6DF5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43885"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92DA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8D8E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6C899" w14:textId="77777777" w:rsidR="00E308B2" w:rsidRDefault="00E308B2" w:rsidP="00AC5BAF">
            <w:pPr>
              <w:pStyle w:val="TAL"/>
            </w:pPr>
          </w:p>
        </w:tc>
      </w:tr>
      <w:tr w:rsidR="00E308B2" w14:paraId="1CC2B7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F15C6"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32532" w14:textId="77777777" w:rsidR="00E308B2" w:rsidRDefault="00E308B2" w:rsidP="00AC5BAF">
            <w:pPr>
              <w:pStyle w:val="TAL"/>
            </w:pPr>
            <w:r>
              <w:t>S2-2406689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6C7F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1BED8" w14:textId="77777777" w:rsidR="00E308B2" w:rsidRDefault="00E308B2" w:rsidP="00AC5BAF">
            <w:pPr>
              <w:pStyle w:val="TAL"/>
            </w:pPr>
            <w:r>
              <w:t>Conclusions for KI#4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35131" w14:textId="77777777" w:rsidR="00E308B2" w:rsidRDefault="00E308B2" w:rsidP="00AC5BAF">
            <w:pPr>
              <w:pStyle w:val="TAL"/>
            </w:pPr>
            <w:r>
              <w:t>Nokia,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E8DD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4E83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D8822" w14:textId="77777777" w:rsidR="00E308B2" w:rsidRDefault="00E308B2" w:rsidP="00AC5BAF">
            <w:pPr>
              <w:pStyle w:val="TAL"/>
            </w:pPr>
            <w:r>
              <w:t>Revised in parallel session to S2-2406928.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C476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B5BEF" w14:textId="77777777" w:rsidR="00E308B2" w:rsidRDefault="00E308B2" w:rsidP="00AC5BAF">
            <w:pPr>
              <w:pStyle w:val="TAL"/>
            </w:pPr>
            <w:r>
              <w:t>S2-2406928</w:t>
            </w:r>
          </w:p>
        </w:tc>
      </w:tr>
      <w:tr w:rsidR="00E308B2" w14:paraId="325D75F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1A3A9"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07E16" w14:textId="77777777" w:rsidR="00E308B2" w:rsidRDefault="00E308B2" w:rsidP="00AC5BAF">
            <w:pPr>
              <w:pStyle w:val="TAL"/>
            </w:pPr>
            <w:r>
              <w:t>S2-2406690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1D6D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C4043" w14:textId="77777777" w:rsidR="00E308B2" w:rsidRDefault="00E308B2" w:rsidP="00AC5BAF">
            <w:pPr>
              <w:pStyle w:val="TAL"/>
            </w:pPr>
            <w:r>
              <w:t>Conclusions for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A26BA"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C85F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CFB47"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0876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6F4C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A1E68" w14:textId="77777777" w:rsidR="00E308B2" w:rsidRDefault="00E308B2" w:rsidP="00AC5BAF">
            <w:pPr>
              <w:pStyle w:val="TAL"/>
            </w:pPr>
          </w:p>
        </w:tc>
      </w:tr>
      <w:tr w:rsidR="00E308B2" w14:paraId="1E9FA26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44EA4"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9BA59" w14:textId="77777777" w:rsidR="00E308B2" w:rsidRDefault="00E308B2" w:rsidP="00AC5BAF">
            <w:pPr>
              <w:pStyle w:val="TAL"/>
            </w:pPr>
            <w:r>
              <w:t>S2-2406691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EE13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1EE1D" w14:textId="77777777" w:rsidR="00E308B2" w:rsidRDefault="00E308B2" w:rsidP="00AC5BAF">
            <w:pPr>
              <w:pStyle w:val="TAL"/>
            </w:pPr>
            <w:r>
              <w:t>Evaluation for KI#7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8BC28"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71A6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CD36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63B0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27E7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B552E" w14:textId="77777777" w:rsidR="00E308B2" w:rsidRDefault="00E308B2" w:rsidP="00AC5BAF">
            <w:pPr>
              <w:pStyle w:val="TAL"/>
            </w:pPr>
          </w:p>
        </w:tc>
      </w:tr>
      <w:tr w:rsidR="00E308B2" w14:paraId="4AB601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5F0FA"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AA36D" w14:textId="77777777" w:rsidR="00E308B2" w:rsidRDefault="00E308B2" w:rsidP="00AC5BAF">
            <w:pPr>
              <w:pStyle w:val="TAL"/>
            </w:pPr>
            <w:r>
              <w:t>S2-2406692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C692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A23B4" w14:textId="77777777" w:rsidR="00E308B2" w:rsidRDefault="00E308B2" w:rsidP="00AC5BAF">
            <w:pPr>
              <w:pStyle w:val="TAL"/>
            </w:pPr>
            <w:r>
              <w:t>Conclusions for KI#9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88EE0"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E031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9496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2735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F0EB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575D4" w14:textId="77777777" w:rsidR="00E308B2" w:rsidRDefault="00E308B2" w:rsidP="00AC5BAF">
            <w:pPr>
              <w:pStyle w:val="TAL"/>
            </w:pPr>
          </w:p>
        </w:tc>
      </w:tr>
      <w:tr w:rsidR="00E308B2" w14:paraId="48C9AAD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79A7A"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E22FE" w14:textId="77777777" w:rsidR="00E308B2" w:rsidRDefault="00E308B2" w:rsidP="00AC5BAF">
            <w:pPr>
              <w:pStyle w:val="TAL"/>
            </w:pPr>
            <w:r>
              <w:t>S2-2406693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160F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18C6A" w14:textId="77777777" w:rsidR="00E308B2" w:rsidRDefault="00E308B2" w:rsidP="00AC5BAF">
            <w:pPr>
              <w:pStyle w:val="TAL"/>
            </w:pPr>
            <w:r>
              <w:t>Updated conclusions for KI#1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4B08C"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5D63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87A70"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DEED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03A8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2C62D" w14:textId="77777777" w:rsidR="00E308B2" w:rsidRDefault="00E308B2" w:rsidP="00AC5BAF">
            <w:pPr>
              <w:pStyle w:val="TAL"/>
            </w:pPr>
          </w:p>
        </w:tc>
      </w:tr>
      <w:tr w:rsidR="00E308B2" w14:paraId="2D91D4F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B51DE"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09D18" w14:textId="77777777" w:rsidR="00E308B2" w:rsidRDefault="00E308B2" w:rsidP="00AC5BAF">
            <w:pPr>
              <w:pStyle w:val="TAL"/>
            </w:pPr>
            <w:r>
              <w:t>S2-2406694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78DD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94F24" w14:textId="77777777" w:rsidR="00E308B2" w:rsidRDefault="00E308B2" w:rsidP="00AC5BAF">
            <w:pPr>
              <w:pStyle w:val="TAL"/>
            </w:pPr>
            <w:r>
              <w:t>Conclusions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DF058"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A38C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04DAF"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0F8E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AB1C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40286" w14:textId="77777777" w:rsidR="00E308B2" w:rsidRDefault="00E308B2" w:rsidP="00AC5BAF">
            <w:pPr>
              <w:pStyle w:val="TAL"/>
            </w:pPr>
          </w:p>
        </w:tc>
      </w:tr>
      <w:tr w:rsidR="00E308B2" w14:paraId="4B8F718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35B4C"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25776" w14:textId="77777777" w:rsidR="00E308B2" w:rsidRDefault="00E308B2" w:rsidP="00AC5BAF">
            <w:pPr>
              <w:pStyle w:val="TAL"/>
            </w:pPr>
            <w:r>
              <w:t>S2-2406695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2367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F482C" w14:textId="77777777" w:rsidR="00E308B2" w:rsidRDefault="00E308B2" w:rsidP="00AC5BAF">
            <w:pPr>
              <w:pStyle w:val="TAL"/>
            </w:pPr>
            <w:r>
              <w:t>QoS handling for KI#1&amp;KI#2: evaluation and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07F87"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912B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FEAEA"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41D8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E7E8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8750E" w14:textId="77777777" w:rsidR="00E308B2" w:rsidRDefault="00E308B2" w:rsidP="00AC5BAF">
            <w:pPr>
              <w:pStyle w:val="TAL"/>
            </w:pPr>
          </w:p>
        </w:tc>
      </w:tr>
      <w:tr w:rsidR="00E308B2" w14:paraId="745A63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32C5F"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A1AAA" w14:textId="77777777" w:rsidR="00E308B2" w:rsidRDefault="00E308B2" w:rsidP="00AC5BAF">
            <w:pPr>
              <w:pStyle w:val="TAL"/>
            </w:pPr>
            <w:r>
              <w:t>S2-2406696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DEA0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75166"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AADDE"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CE22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C0CF0"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9442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96F4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DE296" w14:textId="77777777" w:rsidR="00E308B2" w:rsidRDefault="00E308B2" w:rsidP="00AC5BAF">
            <w:pPr>
              <w:pStyle w:val="TAL"/>
            </w:pPr>
          </w:p>
        </w:tc>
      </w:tr>
      <w:tr w:rsidR="00E308B2" w14:paraId="7E94E45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3D76F"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C8A94" w14:textId="77777777" w:rsidR="00E308B2" w:rsidRDefault="00E308B2" w:rsidP="00AC5BAF">
            <w:pPr>
              <w:pStyle w:val="TAL"/>
            </w:pPr>
            <w:r>
              <w:t>S2-2406697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D0DA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1C139"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E5D5B"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047F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6D69B"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3D16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50EC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477CD" w14:textId="77777777" w:rsidR="00E308B2" w:rsidRDefault="00E308B2" w:rsidP="00AC5BAF">
            <w:pPr>
              <w:pStyle w:val="TAL"/>
            </w:pPr>
          </w:p>
        </w:tc>
      </w:tr>
      <w:tr w:rsidR="00E308B2" w14:paraId="2AF6912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7C008"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ECD33" w14:textId="77777777" w:rsidR="00E308B2" w:rsidRDefault="00E308B2" w:rsidP="00AC5BAF">
            <w:pPr>
              <w:pStyle w:val="TAL"/>
            </w:pPr>
            <w:r>
              <w:t>S2-2406698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2CC4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3CD30" w14:textId="77777777" w:rsidR="00E308B2" w:rsidRDefault="00E308B2" w:rsidP="00AC5BAF">
            <w:pPr>
              <w:pStyle w:val="TAL"/>
            </w:pPr>
            <w:r>
              <w:t>KI#3, KI#1, New Solution: AIoT communication for connectivity topology 2 and AIoT data transmission in the C-Plane.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354A0"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23BB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9C12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4081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7AED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BC020" w14:textId="77777777" w:rsidR="00E308B2" w:rsidRDefault="00E308B2" w:rsidP="00AC5BAF">
            <w:pPr>
              <w:pStyle w:val="TAL"/>
            </w:pPr>
          </w:p>
        </w:tc>
      </w:tr>
      <w:tr w:rsidR="00E308B2" w14:paraId="5D4ED4B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B2CA8"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CF84F" w14:textId="77777777" w:rsidR="00E308B2" w:rsidRDefault="00E308B2" w:rsidP="00AC5BAF">
            <w:pPr>
              <w:pStyle w:val="TAL"/>
            </w:pPr>
            <w:r>
              <w:t>S2-2406699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EA8E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31E62"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1555E"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4C0B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287A6"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AAA5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4DC6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89312" w14:textId="77777777" w:rsidR="00E308B2" w:rsidRDefault="00E308B2" w:rsidP="00AC5BAF">
            <w:pPr>
              <w:pStyle w:val="TAL"/>
            </w:pPr>
          </w:p>
        </w:tc>
      </w:tr>
      <w:tr w:rsidR="00E308B2" w14:paraId="6A32F89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3F6CE"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013C1" w14:textId="77777777" w:rsidR="00E308B2" w:rsidRDefault="00E308B2" w:rsidP="00AC5BAF">
            <w:pPr>
              <w:pStyle w:val="TAL"/>
            </w:pPr>
            <w:r>
              <w:t>S2-2406700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2A19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CF1F9" w14:textId="77777777" w:rsidR="00E308B2" w:rsidRDefault="00E308B2" w:rsidP="00AC5BAF">
            <w:pPr>
              <w:pStyle w:val="TAL"/>
            </w:pPr>
            <w:r>
              <w:t>KI#2: Additional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B9D13"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59D8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9CDD1"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9891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E149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8FD1C" w14:textId="77777777" w:rsidR="00E308B2" w:rsidRDefault="00E308B2" w:rsidP="00AC5BAF">
            <w:pPr>
              <w:pStyle w:val="TAL"/>
            </w:pPr>
          </w:p>
        </w:tc>
      </w:tr>
      <w:tr w:rsidR="00E308B2" w14:paraId="33745F7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83F8E"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AFDFB" w14:textId="77777777" w:rsidR="00E308B2" w:rsidRDefault="00E308B2" w:rsidP="00AC5BAF">
            <w:pPr>
              <w:pStyle w:val="TAL"/>
            </w:pPr>
            <w:r>
              <w:t>S2-2406701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E666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AECDB" w14:textId="77777777" w:rsidR="00E308B2" w:rsidRDefault="00E308B2" w:rsidP="00AC5BAF">
            <w:pPr>
              <w:pStyle w:val="TAL"/>
            </w:pPr>
            <w:r>
              <w:t>Update of Solution #30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D885D" w14:textId="77777777" w:rsidR="00E308B2" w:rsidRDefault="00E308B2" w:rsidP="00AC5BAF">
            <w:pPr>
              <w:pStyle w:val="TAL"/>
            </w:pPr>
            <w:r>
              <w:t>Siemens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54CE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3E9CC"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D139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4A76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7BCD8" w14:textId="77777777" w:rsidR="00E308B2" w:rsidRDefault="00E308B2" w:rsidP="00AC5BAF">
            <w:pPr>
              <w:pStyle w:val="TAL"/>
            </w:pPr>
          </w:p>
        </w:tc>
      </w:tr>
      <w:tr w:rsidR="00E308B2" w14:paraId="0A6A94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E5C01"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C3FB3" w14:textId="77777777" w:rsidR="00E308B2" w:rsidRDefault="00E308B2" w:rsidP="00AC5BAF">
            <w:pPr>
              <w:pStyle w:val="TAL"/>
            </w:pPr>
            <w:r>
              <w:t>S2-2406702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4656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232A5" w14:textId="77777777" w:rsidR="00E308B2" w:rsidRDefault="00E308B2" w:rsidP="00AC5BAF">
            <w:pPr>
              <w:pStyle w:val="TAL"/>
            </w:pPr>
            <w:r>
              <w:t>Update to the Conclusions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DE02C"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DD7F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312B9"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1FD9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9F45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FF584" w14:textId="77777777" w:rsidR="00E308B2" w:rsidRDefault="00E308B2" w:rsidP="00AC5BAF">
            <w:pPr>
              <w:pStyle w:val="TAL"/>
            </w:pPr>
          </w:p>
        </w:tc>
      </w:tr>
      <w:tr w:rsidR="00E308B2" w14:paraId="3A55393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0B0C4"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A2AB1" w14:textId="77777777" w:rsidR="00E308B2" w:rsidRDefault="00E308B2" w:rsidP="00AC5BAF">
            <w:pPr>
              <w:pStyle w:val="TAL"/>
            </w:pPr>
            <w:r>
              <w:t>S2-2406703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499D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DFF1B" w14:textId="77777777" w:rsidR="00E308B2" w:rsidRDefault="00E308B2" w:rsidP="00AC5BAF">
            <w:pPr>
              <w:pStyle w:val="TAL"/>
            </w:pPr>
            <w:r>
              <w:t>Conclusion for KI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08547"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5BFC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BC822"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97DB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8CC9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E9C0C" w14:textId="77777777" w:rsidR="00E308B2" w:rsidRDefault="00E308B2" w:rsidP="00AC5BAF">
            <w:pPr>
              <w:pStyle w:val="TAL"/>
            </w:pPr>
          </w:p>
        </w:tc>
      </w:tr>
      <w:tr w:rsidR="00E308B2" w14:paraId="3349C6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20B43"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70055" w14:textId="77777777" w:rsidR="00E308B2" w:rsidRDefault="00E308B2" w:rsidP="00AC5BAF">
            <w:pPr>
              <w:pStyle w:val="TAL"/>
            </w:pPr>
            <w:r>
              <w:t>S2-2406704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45B1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6C977" w14:textId="77777777" w:rsidR="00E308B2" w:rsidRDefault="00E308B2" w:rsidP="00AC5BAF">
            <w:pPr>
              <w:pStyle w:val="TAL"/>
            </w:pPr>
            <w:r>
              <w:t>Sol#2 Update: AIoT Device ID for accessing remote subscription-like data.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B917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7E3F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11F85"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3125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3C2C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48CC9" w14:textId="77777777" w:rsidR="00E308B2" w:rsidRDefault="00E308B2" w:rsidP="00AC5BAF">
            <w:pPr>
              <w:pStyle w:val="TAL"/>
            </w:pPr>
          </w:p>
        </w:tc>
      </w:tr>
      <w:tr w:rsidR="00E308B2" w14:paraId="19C404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E45C7" w14:textId="77777777" w:rsidR="00E308B2" w:rsidRDefault="00E308B2" w:rsidP="00AC5BAF">
            <w:pPr>
              <w:pStyle w:val="TAL"/>
              <w:rPr>
                <w:sz w:val="24"/>
                <w:szCs w:val="24"/>
              </w:rPr>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7C00E" w14:textId="77777777" w:rsidR="00E308B2" w:rsidRDefault="00E308B2" w:rsidP="00AC5BAF">
            <w:pPr>
              <w:pStyle w:val="TAL"/>
            </w:pPr>
            <w:r>
              <w:t>S2-2406705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FADF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2484F" w14:textId="77777777" w:rsidR="00E308B2" w:rsidRDefault="00E308B2" w:rsidP="00AC5BAF">
            <w:pPr>
              <w:pStyle w:val="TAL"/>
            </w:pPr>
            <w:r>
              <w:t>KI#3, New Sol: Unified API for Topology 1 and Topology 2 for an AF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CB52C"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F34D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B36D5"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36697" w14:textId="77777777" w:rsidR="00E308B2" w:rsidRDefault="00E308B2" w:rsidP="00AC5BAF">
            <w:pPr>
              <w:pStyle w:val="TAL"/>
            </w:pPr>
            <w:r>
              <w:t>Revised in parallel session to S2-2407010.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3873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668EB" w14:textId="77777777" w:rsidR="00E308B2" w:rsidRDefault="00E308B2" w:rsidP="00AC5BAF">
            <w:pPr>
              <w:pStyle w:val="TAL"/>
            </w:pPr>
            <w:r>
              <w:t>S2-2407010</w:t>
            </w:r>
          </w:p>
        </w:tc>
      </w:tr>
      <w:tr w:rsidR="00E308B2" w14:paraId="16606CF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9B319"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89281" w14:textId="77777777" w:rsidR="00E308B2" w:rsidRDefault="00E308B2" w:rsidP="00AC5BAF">
            <w:pPr>
              <w:pStyle w:val="TAL"/>
            </w:pPr>
            <w:r>
              <w:t>S2-2406706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9698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34ED1" w14:textId="77777777" w:rsidR="00E308B2" w:rsidRDefault="00E308B2" w:rsidP="00AC5BAF">
            <w:pPr>
              <w:pStyle w:val="TAL"/>
            </w:pPr>
            <w:r>
              <w:t>Key issue#2, New Sol, 5GC provisioning service to re-home AIOT device subscription.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386C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6A53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CDA71"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4F90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1F1B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3869F" w14:textId="77777777" w:rsidR="00E308B2" w:rsidRDefault="00E308B2" w:rsidP="00AC5BAF">
            <w:pPr>
              <w:pStyle w:val="TAL"/>
            </w:pPr>
          </w:p>
        </w:tc>
      </w:tr>
      <w:tr w:rsidR="00E308B2" w14:paraId="125A903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1D69E"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3216C" w14:textId="77777777" w:rsidR="00E308B2" w:rsidRDefault="00E308B2" w:rsidP="00AC5BAF">
            <w:pPr>
              <w:pStyle w:val="TAL"/>
            </w:pPr>
            <w:r>
              <w:t>S2-2406707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604A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D3B08" w14:textId="77777777" w:rsidR="00E308B2" w:rsidRDefault="00E308B2" w:rsidP="00AC5BAF">
            <w:pPr>
              <w:pStyle w:val="TAL"/>
            </w:pPr>
            <w:r>
              <w:t>New Term: Ambient IoT Reader.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E7CDE"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93E1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0ED3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8915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DCD2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4B46E" w14:textId="77777777" w:rsidR="00E308B2" w:rsidRDefault="00E308B2" w:rsidP="00AC5BAF">
            <w:pPr>
              <w:pStyle w:val="TAL"/>
            </w:pPr>
          </w:p>
        </w:tc>
      </w:tr>
      <w:tr w:rsidR="00E308B2" w14:paraId="7511B1F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B66EC"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84204" w14:textId="77777777" w:rsidR="00E308B2" w:rsidRDefault="00E308B2" w:rsidP="00AC5BAF">
            <w:pPr>
              <w:pStyle w:val="TAL"/>
            </w:pPr>
            <w:r>
              <w:t>S2-2406708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9602E" w14:textId="77777777" w:rsidR="00E308B2" w:rsidRDefault="00E308B2" w:rsidP="00AC5BAF">
            <w:pPr>
              <w:pStyle w:val="TAL"/>
            </w:pPr>
            <w: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B9E8D" w14:textId="77777777" w:rsidR="00E308B2" w:rsidRDefault="00E308B2" w:rsidP="00AC5BAF">
            <w:pPr>
              <w:pStyle w:val="TAL"/>
            </w:pPr>
            <w:r>
              <w:t>SID Revision of Architecture support of Ambient power-enabled Internet of Things.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E58E5" w14:textId="77777777" w:rsidR="00E308B2" w:rsidRDefault="00E308B2" w:rsidP="00AC5BAF">
            <w:pPr>
              <w:pStyle w:val="TAL"/>
            </w:pPr>
            <w:r>
              <w:t>Huawei, HiSilicon,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5229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C7C5B"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B7AD0" w14:textId="77777777" w:rsidR="00E308B2" w:rsidRDefault="00E308B2" w:rsidP="00AC5BAF">
            <w:pPr>
              <w:pStyle w:val="TAL"/>
            </w:pPr>
            <w:r>
              <w:t>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3498A"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91405" w14:textId="77777777" w:rsidR="00E308B2" w:rsidRDefault="00E308B2" w:rsidP="00AC5BAF">
            <w:pPr>
              <w:pStyle w:val="TAL"/>
            </w:pPr>
          </w:p>
        </w:tc>
      </w:tr>
      <w:tr w:rsidR="00E308B2" w14:paraId="5FC051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5731A"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D7798" w14:textId="77777777" w:rsidR="00E308B2" w:rsidRDefault="00E308B2" w:rsidP="00AC5BAF">
            <w:pPr>
              <w:pStyle w:val="TAL"/>
            </w:pPr>
            <w:r>
              <w:t>S2-2406709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2098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4CEC6" w14:textId="77777777" w:rsidR="00E308B2" w:rsidRDefault="00E308B2" w:rsidP="00AC5BAF">
            <w:pPr>
              <w:pStyle w:val="TAL"/>
            </w:pPr>
            <w:r>
              <w:t>KI#1: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D3B06"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E3EC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A6056"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E7E2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9D5B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88E85" w14:textId="77777777" w:rsidR="00E308B2" w:rsidRDefault="00E308B2" w:rsidP="00AC5BAF">
            <w:pPr>
              <w:pStyle w:val="TAL"/>
            </w:pPr>
          </w:p>
        </w:tc>
      </w:tr>
      <w:tr w:rsidR="00E308B2" w14:paraId="7DC1D74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A8C72"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ADD15" w14:textId="77777777" w:rsidR="00E308B2" w:rsidRDefault="00E308B2" w:rsidP="00AC5BAF">
            <w:pPr>
              <w:pStyle w:val="TAL"/>
            </w:pPr>
            <w:r>
              <w:t>S2-2406710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06F9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571D5" w14:textId="77777777" w:rsidR="00E308B2" w:rsidRDefault="00E308B2" w:rsidP="00AC5BAF">
            <w:pPr>
              <w:pStyle w:val="TAL"/>
            </w:pPr>
            <w:r>
              <w:t>KI#2: Overall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CD5E4"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659A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B377D"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C70A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9AF7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E8144" w14:textId="77777777" w:rsidR="00E308B2" w:rsidRDefault="00E308B2" w:rsidP="00AC5BAF">
            <w:pPr>
              <w:pStyle w:val="TAL"/>
            </w:pPr>
          </w:p>
        </w:tc>
      </w:tr>
      <w:tr w:rsidR="00E308B2" w14:paraId="210F7F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CCD3C"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A35D0" w14:textId="77777777" w:rsidR="00E308B2" w:rsidRDefault="00E308B2" w:rsidP="00AC5BAF">
            <w:pPr>
              <w:pStyle w:val="TAL"/>
            </w:pPr>
            <w:r>
              <w:t>S2-2406711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F3D2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B1EFF" w14:textId="77777777" w:rsidR="00E308B2" w:rsidRDefault="00E308B2" w:rsidP="00AC5BAF">
            <w:pPr>
              <w:pStyle w:val="TAL"/>
            </w:pPr>
            <w:r>
              <w:t>[DRAFT] Reply LS on selected architecture for Store and Forward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0FE33"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48AA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8BF67"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3AEBB" w14:textId="77777777" w:rsidR="00E308B2" w:rsidRDefault="00E308B2" w:rsidP="00AC5BAF">
            <w:pPr>
              <w:pStyle w:val="TAL"/>
            </w:pPr>
            <w:r>
              <w:t>Response to S2-2405886.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30D6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52D16" w14:textId="77777777" w:rsidR="00E308B2" w:rsidRDefault="00E308B2" w:rsidP="00AC5BAF">
            <w:pPr>
              <w:pStyle w:val="TAL"/>
            </w:pPr>
          </w:p>
        </w:tc>
      </w:tr>
      <w:tr w:rsidR="00E308B2" w14:paraId="2DE37B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E41C1"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D8605" w14:textId="77777777" w:rsidR="00E308B2" w:rsidRDefault="00E308B2" w:rsidP="00AC5BAF">
            <w:pPr>
              <w:pStyle w:val="TAL"/>
            </w:pPr>
            <w:r>
              <w:t>S2-2406712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B3FC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AF748" w14:textId="77777777" w:rsidR="00E308B2" w:rsidRDefault="00E308B2" w:rsidP="00AC5BAF">
            <w:pPr>
              <w:pStyle w:val="TAL"/>
            </w:pPr>
            <w:r>
              <w:t>Evaluation and 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D6942" w14:textId="77777777" w:rsidR="00E308B2" w:rsidRDefault="00E308B2" w:rsidP="00AC5BAF">
            <w:pPr>
              <w:pStyle w:val="TAL"/>
            </w:pPr>
            <w:r>
              <w:t>CATT, CSCN, CATR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BFC9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6112F"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E1A4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4013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EB35B" w14:textId="77777777" w:rsidR="00E308B2" w:rsidRDefault="00E308B2" w:rsidP="00AC5BAF">
            <w:pPr>
              <w:pStyle w:val="TAL"/>
            </w:pPr>
          </w:p>
        </w:tc>
      </w:tr>
      <w:tr w:rsidR="00E308B2" w14:paraId="5538D8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44E11"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3A829" w14:textId="77777777" w:rsidR="00E308B2" w:rsidRDefault="00E308B2" w:rsidP="00AC5BAF">
            <w:pPr>
              <w:pStyle w:val="TAL"/>
            </w:pPr>
            <w:r>
              <w:t>S2-2406713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6F96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A82FD" w14:textId="77777777" w:rsidR="00E308B2" w:rsidRDefault="00E308B2" w:rsidP="00AC5BAF">
            <w:pPr>
              <w:pStyle w:val="TAL"/>
            </w:pPr>
            <w:r>
              <w:t>[DRAFT] Reply to LS on LI considerations for UE-Satellite-UE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001F2"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7792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0B280"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CBBB4" w14:textId="77777777" w:rsidR="00E308B2" w:rsidRDefault="00E308B2" w:rsidP="00AC5BAF">
            <w:pPr>
              <w:pStyle w:val="TAL"/>
            </w:pPr>
            <w:r>
              <w:t>Response to S2-2405870.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9D51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18283" w14:textId="77777777" w:rsidR="00E308B2" w:rsidRDefault="00E308B2" w:rsidP="00AC5BAF">
            <w:pPr>
              <w:pStyle w:val="TAL"/>
            </w:pPr>
          </w:p>
        </w:tc>
      </w:tr>
      <w:tr w:rsidR="00E308B2" w14:paraId="6286CF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1D1AC"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55281" w14:textId="77777777" w:rsidR="00E308B2" w:rsidRDefault="00E308B2" w:rsidP="00AC5BAF">
            <w:pPr>
              <w:pStyle w:val="TAL"/>
            </w:pPr>
            <w:r>
              <w:t>S2-2406714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B005A"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9217B" w14:textId="77777777" w:rsidR="00E308B2" w:rsidRDefault="00E308B2" w:rsidP="00AC5BAF">
            <w:pPr>
              <w:pStyle w:val="TAL"/>
            </w:pPr>
            <w:r>
              <w:t>New WID on Integration of satellite components in the 5G architecture Phase III.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67302"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6DFE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97CE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8D89F" w14:textId="77777777" w:rsidR="00E308B2" w:rsidRDefault="00E308B2" w:rsidP="00AC5BAF">
            <w:pPr>
              <w:pStyle w:val="TAL"/>
              <w:rPr>
                <w:sz w:val="24"/>
                <w:szCs w:val="24"/>
              </w:rPr>
            </w:pPr>
            <w:r>
              <w:t>For e-mail approval Merged into S2-2406505. Merged into S2-2407368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B2287"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87BEB" w14:textId="77777777" w:rsidR="00E308B2" w:rsidRDefault="00E308B2" w:rsidP="00AC5BAF">
            <w:pPr>
              <w:pStyle w:val="TAL"/>
            </w:pPr>
          </w:p>
        </w:tc>
      </w:tr>
      <w:tr w:rsidR="00E308B2" w14:paraId="64B855E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A6F4B"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C794C" w14:textId="77777777" w:rsidR="00E308B2" w:rsidRDefault="00E308B2" w:rsidP="00AC5BAF">
            <w:pPr>
              <w:pStyle w:val="TAL"/>
            </w:pPr>
            <w:r>
              <w:t>S2-2406715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6256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60DF4" w14:textId="77777777" w:rsidR="00E308B2" w:rsidRDefault="00E308B2" w:rsidP="00AC5BAF">
            <w:pPr>
              <w:pStyle w:val="TAL"/>
            </w:pPr>
            <w:r>
              <w:t>KI#2 Conclusions update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21731"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08C9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D6161"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DA3C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FCA9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C4539" w14:textId="77777777" w:rsidR="00E308B2" w:rsidRDefault="00E308B2" w:rsidP="00AC5BAF">
            <w:pPr>
              <w:pStyle w:val="TAL"/>
            </w:pPr>
          </w:p>
        </w:tc>
      </w:tr>
      <w:tr w:rsidR="00E308B2" w14:paraId="7D407CA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5441C"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2A5F0" w14:textId="77777777" w:rsidR="00E308B2" w:rsidRDefault="00E308B2" w:rsidP="00AC5BAF">
            <w:pPr>
              <w:pStyle w:val="TAL"/>
            </w:pPr>
            <w:r>
              <w:t>S2-2406716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4B1C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49447" w14:textId="77777777" w:rsidR="00E308B2" w:rsidRDefault="00E308B2" w:rsidP="00AC5BAF">
            <w:pPr>
              <w:pStyle w:val="TAL"/>
            </w:pPr>
            <w:r>
              <w:t>[DRAFT] LS on Charging of Edge Computing traffic between local part of DN and central part of DN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94D2C"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2619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7623B"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052F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CA0E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6AF50" w14:textId="77777777" w:rsidR="00E308B2" w:rsidRDefault="00E308B2" w:rsidP="00AC5BAF">
            <w:pPr>
              <w:pStyle w:val="TAL"/>
            </w:pPr>
          </w:p>
        </w:tc>
      </w:tr>
      <w:tr w:rsidR="00E308B2" w14:paraId="567B88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A3443"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3A6E8" w14:textId="77777777" w:rsidR="00E308B2" w:rsidRDefault="00E308B2" w:rsidP="00AC5BAF">
            <w:pPr>
              <w:pStyle w:val="TAL"/>
            </w:pPr>
            <w:r>
              <w:t>S2-2406717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717C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907B0" w14:textId="77777777" w:rsidR="00E308B2" w:rsidRDefault="00E308B2" w:rsidP="00AC5BAF">
            <w:pPr>
              <w:pStyle w:val="TAL"/>
            </w:pPr>
            <w:r>
              <w:t>KI#1 update to remove 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8BA49"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F6A1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50F94"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36ED8" w14:textId="77777777" w:rsidR="00E308B2" w:rsidRDefault="00E308B2" w:rsidP="00AC5BAF">
            <w:pPr>
              <w:pStyle w:val="TAL"/>
            </w:pPr>
            <w:r>
              <w:t>Revised in parallel session to S2-2407104.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0124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A4EBC" w14:textId="77777777" w:rsidR="00E308B2" w:rsidRDefault="00E308B2" w:rsidP="00AC5BAF">
            <w:pPr>
              <w:pStyle w:val="TAL"/>
            </w:pPr>
            <w:r>
              <w:t>S2-2407104</w:t>
            </w:r>
          </w:p>
        </w:tc>
      </w:tr>
      <w:tr w:rsidR="00E308B2" w14:paraId="08194E5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BAF62"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4220F" w14:textId="77777777" w:rsidR="00E308B2" w:rsidRDefault="00E308B2" w:rsidP="00AC5BAF">
            <w:pPr>
              <w:pStyle w:val="TAL"/>
            </w:pPr>
            <w:r>
              <w:t>S2-2406718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B830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E5479" w14:textId="77777777" w:rsidR="00E308B2" w:rsidRDefault="00E308B2" w:rsidP="00AC5BAF">
            <w:pPr>
              <w:pStyle w:val="TAL"/>
            </w:pPr>
            <w:r>
              <w:t>KI#1 New solution on idle mode mobility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B70E3"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6808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D2FCD"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FC23C" w14:textId="77777777" w:rsidR="00E308B2" w:rsidRDefault="00E308B2" w:rsidP="00AC5BAF">
            <w:pPr>
              <w:pStyle w:val="TAL"/>
            </w:pPr>
            <w:r>
              <w:t>Revised in parallel session to S2-2407102.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B4DE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7F25B" w14:textId="77777777" w:rsidR="00E308B2" w:rsidRDefault="00E308B2" w:rsidP="00AC5BAF">
            <w:pPr>
              <w:pStyle w:val="TAL"/>
            </w:pPr>
            <w:r>
              <w:t>S2-2407102</w:t>
            </w:r>
          </w:p>
        </w:tc>
      </w:tr>
      <w:tr w:rsidR="00E308B2" w14:paraId="19AB9E6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E81A5"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07952" w14:textId="77777777" w:rsidR="00E308B2" w:rsidRDefault="00E308B2" w:rsidP="00AC5BAF">
            <w:pPr>
              <w:pStyle w:val="TAL"/>
            </w:pPr>
            <w:r>
              <w:t>S2-2406719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B2B9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3E971" w14:textId="77777777" w:rsidR="00E308B2" w:rsidRDefault="00E308B2" w:rsidP="00AC5BAF">
            <w:pPr>
              <w:pStyle w:val="TAL"/>
            </w:pPr>
            <w:r>
              <w:t>KI#1 New Solution for handover from/to CSG cell to/from CAG cell with configuration available at RAN node.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F66A0"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0C20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1097E"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61D62" w14:textId="77777777" w:rsidR="00E308B2" w:rsidRDefault="00E308B2" w:rsidP="00AC5BAF">
            <w:pPr>
              <w:pStyle w:val="TAL"/>
            </w:pPr>
            <w:r>
              <w:t>Revised in parallel session to S2-2407103.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2272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3A708" w14:textId="77777777" w:rsidR="00E308B2" w:rsidRDefault="00E308B2" w:rsidP="00AC5BAF">
            <w:pPr>
              <w:pStyle w:val="TAL"/>
            </w:pPr>
            <w:r>
              <w:t>S2-2407103</w:t>
            </w:r>
          </w:p>
        </w:tc>
      </w:tr>
      <w:tr w:rsidR="00E308B2" w14:paraId="0ED71B9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957C5"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905CB" w14:textId="77777777" w:rsidR="00E308B2" w:rsidRDefault="00E308B2" w:rsidP="00AC5BAF">
            <w:pPr>
              <w:pStyle w:val="TAL"/>
            </w:pPr>
            <w:r>
              <w:t>S2-2406720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025C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6D010" w14:textId="77777777" w:rsidR="00E308B2" w:rsidRDefault="00E308B2" w:rsidP="00AC5BAF">
            <w:pPr>
              <w:pStyle w:val="TAL"/>
            </w:pPr>
            <w:r>
              <w:t>KI#2 Conclusions update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8BE32"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5497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08178"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3C29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E021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1F169" w14:textId="77777777" w:rsidR="00E308B2" w:rsidRDefault="00E308B2" w:rsidP="00AC5BAF">
            <w:pPr>
              <w:pStyle w:val="TAL"/>
            </w:pPr>
          </w:p>
        </w:tc>
      </w:tr>
      <w:tr w:rsidR="00E308B2" w14:paraId="2C3E6E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95C05" w14:textId="77777777" w:rsidR="00E308B2" w:rsidRDefault="00E308B2" w:rsidP="00AC5BAF">
            <w:pPr>
              <w:pStyle w:val="TAL"/>
              <w:rPr>
                <w:sz w:val="24"/>
                <w:szCs w:val="24"/>
              </w:rPr>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C1D8F" w14:textId="77777777" w:rsidR="00E308B2" w:rsidRDefault="00E308B2" w:rsidP="00AC5BAF">
            <w:pPr>
              <w:pStyle w:val="TAL"/>
            </w:pPr>
            <w:r>
              <w:t>S2-2406721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6C69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DB8A5" w14:textId="77777777" w:rsidR="00E308B2" w:rsidRDefault="00E308B2" w:rsidP="00AC5BAF">
            <w:pPr>
              <w:pStyle w:val="TAL"/>
            </w:pPr>
            <w:r>
              <w:t>23.503 CR1293R1 (Rel-18, 'F'): Clarification on the network slice replacement event in PCF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15C59" w14:textId="77777777" w:rsidR="00E308B2" w:rsidRDefault="00E308B2" w:rsidP="00AC5BAF">
            <w:pPr>
              <w:pStyle w:val="TAL"/>
            </w:pPr>
            <w:r>
              <w:t>ZTE,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083F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39F6D"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80CB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D76F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9C66E" w14:textId="77777777" w:rsidR="00E308B2" w:rsidRDefault="00E308B2" w:rsidP="00AC5BAF">
            <w:pPr>
              <w:pStyle w:val="TAL"/>
            </w:pPr>
          </w:p>
        </w:tc>
      </w:tr>
      <w:tr w:rsidR="00E308B2" w14:paraId="3C44225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396BA" w14:textId="77777777" w:rsidR="00E308B2" w:rsidRDefault="00E308B2" w:rsidP="00AC5BAF">
            <w:pPr>
              <w:pStyle w:val="TAL"/>
              <w:rPr>
                <w:sz w:val="24"/>
                <w:szCs w:val="24"/>
              </w:rPr>
            </w:pPr>
            <w:r>
              <w:lastRenderedPageBreak/>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A42B9" w14:textId="77777777" w:rsidR="00E308B2" w:rsidRDefault="00E308B2" w:rsidP="00AC5BAF">
            <w:pPr>
              <w:pStyle w:val="TAL"/>
            </w:pPr>
            <w:r>
              <w:t>S2-2406722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E9570"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7C88C" w14:textId="77777777" w:rsidR="00E308B2" w:rsidRDefault="00E308B2" w:rsidP="00AC5BAF">
            <w:pPr>
              <w:pStyle w:val="TAL"/>
            </w:pPr>
            <w:r>
              <w:t>[DRAFT] Response to CT WG3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57B0C"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E738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382D2"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E9EA2" w14:textId="77777777" w:rsidR="00E308B2" w:rsidRDefault="00E308B2" w:rsidP="00AC5BAF">
            <w:pPr>
              <w:pStyle w:val="TAL"/>
            </w:pPr>
            <w:r>
              <w:t>Response to S2-2405845.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89FB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41AC7" w14:textId="77777777" w:rsidR="00E308B2" w:rsidRDefault="00E308B2" w:rsidP="00AC5BAF">
            <w:pPr>
              <w:pStyle w:val="TAL"/>
            </w:pPr>
          </w:p>
        </w:tc>
      </w:tr>
      <w:tr w:rsidR="00E308B2" w14:paraId="51C95E0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5C8C9"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47972" w14:textId="77777777" w:rsidR="00E308B2" w:rsidRDefault="00E308B2" w:rsidP="00AC5BAF">
            <w:pPr>
              <w:pStyle w:val="TAL"/>
            </w:pPr>
            <w:r>
              <w:t>S2-2406723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3ED9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FB31F" w14:textId="77777777" w:rsidR="00E308B2" w:rsidRDefault="00E308B2" w:rsidP="00AC5BAF">
            <w:pPr>
              <w:pStyle w:val="TAL"/>
            </w:pPr>
            <w:r>
              <w:t>KI#1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7753E"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9A23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0F7E4"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2AC7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FF5E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96521" w14:textId="77777777" w:rsidR="00E308B2" w:rsidRDefault="00E308B2" w:rsidP="00AC5BAF">
            <w:pPr>
              <w:pStyle w:val="TAL"/>
            </w:pPr>
          </w:p>
        </w:tc>
      </w:tr>
      <w:tr w:rsidR="00E308B2" w14:paraId="481F52E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937D8"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02945" w14:textId="77777777" w:rsidR="00E308B2" w:rsidRDefault="00E308B2" w:rsidP="00AC5BAF">
            <w:pPr>
              <w:pStyle w:val="TAL"/>
            </w:pPr>
            <w:r>
              <w:t>S2-2406724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C00B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3BB8D" w14:textId="77777777" w:rsidR="00E308B2" w:rsidRDefault="00E308B2" w:rsidP="00AC5BAF">
            <w:pPr>
              <w:pStyle w:val="TAL"/>
            </w:pPr>
            <w:r>
              <w:t>KI#1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EF8F8"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23FE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A337E"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659E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4560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5133A" w14:textId="77777777" w:rsidR="00E308B2" w:rsidRDefault="00E308B2" w:rsidP="00AC5BAF">
            <w:pPr>
              <w:pStyle w:val="TAL"/>
            </w:pPr>
          </w:p>
        </w:tc>
      </w:tr>
      <w:tr w:rsidR="00E308B2" w14:paraId="06D5EC2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BBEDB"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5C314" w14:textId="77777777" w:rsidR="00E308B2" w:rsidRDefault="00E308B2" w:rsidP="00AC5BAF">
            <w:pPr>
              <w:pStyle w:val="TAL"/>
            </w:pPr>
            <w:r>
              <w:t>S2-2406725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9C94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BA206" w14:textId="77777777" w:rsidR="00E308B2" w:rsidRDefault="00E308B2" w:rsidP="00AC5BAF">
            <w:pPr>
              <w:pStyle w:val="TAL"/>
            </w:pPr>
            <w:r>
              <w:t>KI#2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3BC56"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D085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57D98"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00C74" w14:textId="77777777" w:rsidR="00E308B2" w:rsidRDefault="00E308B2" w:rsidP="00AC5BAF">
            <w:pPr>
              <w:pStyle w:val="TAL"/>
            </w:pPr>
            <w:r>
              <w:t>Revised in parallel session to S2-2406994.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AAEF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7C24D" w14:textId="77777777" w:rsidR="00E308B2" w:rsidRDefault="00E308B2" w:rsidP="00AC5BAF">
            <w:pPr>
              <w:pStyle w:val="TAL"/>
            </w:pPr>
            <w:r>
              <w:t>S2-2406994</w:t>
            </w:r>
          </w:p>
        </w:tc>
      </w:tr>
      <w:tr w:rsidR="00E308B2" w14:paraId="2CFC6AF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04D88" w14:textId="77777777" w:rsidR="00E308B2" w:rsidRDefault="00E308B2" w:rsidP="00AC5BAF">
            <w:pPr>
              <w:pStyle w:val="TAL"/>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B464D" w14:textId="77777777" w:rsidR="00E308B2" w:rsidRDefault="00E308B2" w:rsidP="00AC5BAF">
            <w:pPr>
              <w:pStyle w:val="TAL"/>
            </w:pPr>
            <w:r>
              <w:t>S2-2406726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4E765"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DC510" w14:textId="77777777" w:rsidR="00E308B2" w:rsidRDefault="00E308B2" w:rsidP="00AC5BAF">
            <w:pPr>
              <w:pStyle w:val="TAL"/>
            </w:pPr>
            <w:r>
              <w:t>SA WG2_163_NWM_questionary_for_FS_UPEAS_Ph2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DD991"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078F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CE3FC"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30EFE"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2F4F3"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BDD7A" w14:textId="77777777" w:rsidR="00E308B2" w:rsidRDefault="00E308B2" w:rsidP="00AC5BAF">
            <w:pPr>
              <w:pStyle w:val="TAL"/>
            </w:pPr>
          </w:p>
        </w:tc>
      </w:tr>
      <w:tr w:rsidR="00E308B2" w14:paraId="08C964B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F35F4"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5B764" w14:textId="77777777" w:rsidR="00E308B2" w:rsidRDefault="00E308B2" w:rsidP="00AC5BAF">
            <w:pPr>
              <w:pStyle w:val="TAL"/>
            </w:pPr>
            <w:r>
              <w:t>S2-2406727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96ACC"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2C424" w14:textId="77777777" w:rsidR="00E308B2" w:rsidRDefault="00E308B2" w:rsidP="00AC5BAF">
            <w:pPr>
              <w:pStyle w:val="TAL"/>
            </w:pPr>
            <w:r>
              <w:t>Cover sheet for presentation of TR 23.700-63 to TSG-SA#104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B5D1D" w14:textId="77777777" w:rsidR="00E308B2" w:rsidRDefault="00E308B2" w:rsidP="00AC5BAF">
            <w:pPr>
              <w:pStyle w:val="TAL"/>
            </w:pPr>
            <w:r>
              <w:t>ZTE,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FF8A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3E834"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FE756" w14:textId="77777777" w:rsidR="00E308B2" w:rsidRDefault="00E308B2" w:rsidP="00AC5BAF">
            <w:pPr>
              <w:pStyle w:val="TAL"/>
            </w:pPr>
            <w:r>
              <w:t>For e-mail approval. r00 agreed.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A9CEA"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2B292" w14:textId="77777777" w:rsidR="00E308B2" w:rsidRDefault="00E308B2" w:rsidP="00AC5BAF">
            <w:pPr>
              <w:pStyle w:val="TAL"/>
            </w:pPr>
          </w:p>
        </w:tc>
      </w:tr>
      <w:tr w:rsidR="00E308B2" w14:paraId="317BFF3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A1DAC"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10AC1" w14:textId="77777777" w:rsidR="00E308B2" w:rsidRDefault="00E308B2" w:rsidP="00AC5BAF">
            <w:pPr>
              <w:pStyle w:val="TAL"/>
            </w:pPr>
            <w:r>
              <w:t>S2-2406728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65B98"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482A6" w14:textId="77777777" w:rsidR="00E308B2" w:rsidRDefault="00E308B2" w:rsidP="00AC5BAF">
            <w:pPr>
              <w:pStyle w:val="TAL"/>
            </w:pPr>
            <w:r>
              <w:t>WID on UPF enhancement for Exposure and SBA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50F7F" w14:textId="77777777" w:rsidR="00E308B2" w:rsidRDefault="00E308B2" w:rsidP="00AC5BAF">
            <w:pPr>
              <w:pStyle w:val="TAL"/>
            </w:pPr>
            <w:r>
              <w:t>ZTE,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031E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78905"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04256" w14:textId="77777777" w:rsidR="00E308B2" w:rsidRDefault="00E308B2" w:rsidP="00AC5BAF">
            <w:pPr>
              <w:pStyle w:val="TAL"/>
              <w:rPr>
                <w:sz w:val="24"/>
                <w:szCs w:val="24"/>
              </w:rPr>
            </w:pPr>
            <w:r>
              <w:t>Revised to S2-2407288.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D959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08C1D" w14:textId="77777777" w:rsidR="00E308B2" w:rsidRDefault="00E308B2" w:rsidP="00AC5BAF">
            <w:pPr>
              <w:pStyle w:val="TAL"/>
            </w:pPr>
            <w:r>
              <w:t>S2-2407288</w:t>
            </w:r>
          </w:p>
        </w:tc>
      </w:tr>
      <w:tr w:rsidR="00E308B2" w14:paraId="2108A31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BA4AB" w14:textId="77777777" w:rsidR="00E308B2" w:rsidRDefault="00E308B2" w:rsidP="00AC5BAF">
            <w:pPr>
              <w:pStyle w:val="TAL"/>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92855" w14:textId="77777777" w:rsidR="00E308B2" w:rsidRDefault="00E308B2" w:rsidP="00AC5BAF">
            <w:pPr>
              <w:pStyle w:val="TAL"/>
            </w:pPr>
            <w:r>
              <w:t>S2-2406729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D3A9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D9A68" w14:textId="77777777" w:rsidR="00E308B2" w:rsidRDefault="00E308B2" w:rsidP="00AC5BAF">
            <w:pPr>
              <w:pStyle w:val="TAL"/>
            </w:pPr>
            <w:r>
              <w:t>KI#1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962D2"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0E05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C33F6"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25EF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1706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247C9" w14:textId="77777777" w:rsidR="00E308B2" w:rsidRDefault="00E308B2" w:rsidP="00AC5BAF">
            <w:pPr>
              <w:pStyle w:val="TAL"/>
            </w:pPr>
          </w:p>
        </w:tc>
      </w:tr>
      <w:tr w:rsidR="00E308B2" w14:paraId="65B769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6901B"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33D2D" w14:textId="77777777" w:rsidR="00E308B2" w:rsidRDefault="00E308B2" w:rsidP="00AC5BAF">
            <w:pPr>
              <w:pStyle w:val="TAL"/>
            </w:pPr>
            <w:r>
              <w:t>S2-2406730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ED5F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25C4A" w14:textId="77777777" w:rsidR="00E308B2" w:rsidRDefault="00E308B2" w:rsidP="00AC5BAF">
            <w:pPr>
              <w:pStyle w:val="TAL"/>
            </w:pPr>
            <w:r>
              <w:t>KI#2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B3F46"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749B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36019"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A738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ED0B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9F20A" w14:textId="77777777" w:rsidR="00E308B2" w:rsidRDefault="00E308B2" w:rsidP="00AC5BAF">
            <w:pPr>
              <w:pStyle w:val="TAL"/>
            </w:pPr>
          </w:p>
        </w:tc>
      </w:tr>
      <w:tr w:rsidR="00E308B2" w14:paraId="687D9A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B68CD"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06639" w14:textId="77777777" w:rsidR="00E308B2" w:rsidRDefault="00E308B2" w:rsidP="00AC5BAF">
            <w:pPr>
              <w:pStyle w:val="TAL"/>
            </w:pPr>
            <w:r>
              <w:t>S2-2406731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E8C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44A61" w14:textId="77777777" w:rsidR="00E308B2" w:rsidRDefault="00E308B2" w:rsidP="00AC5BAF">
            <w:pPr>
              <w:pStyle w:val="TAL"/>
            </w:pPr>
            <w:r>
              <w:t>KI#3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62F46"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0679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22F65"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109F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8EFA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E8AC0" w14:textId="77777777" w:rsidR="00E308B2" w:rsidRDefault="00E308B2" w:rsidP="00AC5BAF">
            <w:pPr>
              <w:pStyle w:val="TAL"/>
            </w:pPr>
          </w:p>
        </w:tc>
      </w:tr>
      <w:tr w:rsidR="00E308B2" w14:paraId="2EF84CE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3736D"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FDED5" w14:textId="77777777" w:rsidR="00E308B2" w:rsidRDefault="00E308B2" w:rsidP="00AC5BAF">
            <w:pPr>
              <w:pStyle w:val="TAL"/>
            </w:pPr>
            <w:r>
              <w:t>S2-2406732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4811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96F55" w14:textId="77777777" w:rsidR="00E308B2" w:rsidRDefault="00E308B2" w:rsidP="00AC5BAF">
            <w:pPr>
              <w:pStyle w:val="TAL"/>
            </w:pPr>
            <w:r>
              <w:t>Resolving EN in New solution on BDT Policy Recommendations.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0BBDC"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3D8A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BC14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1D02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C27F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5EB7F" w14:textId="77777777" w:rsidR="00E308B2" w:rsidRDefault="00E308B2" w:rsidP="00AC5BAF">
            <w:pPr>
              <w:pStyle w:val="TAL"/>
            </w:pPr>
          </w:p>
        </w:tc>
      </w:tr>
      <w:tr w:rsidR="00E308B2" w14:paraId="06201AA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A93EF"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9E7C7" w14:textId="77777777" w:rsidR="00E308B2" w:rsidRDefault="00E308B2" w:rsidP="00AC5BAF">
            <w:pPr>
              <w:pStyle w:val="TAL"/>
            </w:pPr>
            <w:r>
              <w:t>S2-2406733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DA0B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BB479" w14:textId="77777777" w:rsidR="00E308B2" w:rsidRDefault="00E308B2" w:rsidP="00AC5BAF">
            <w:pPr>
              <w:pStyle w:val="TAL"/>
            </w:pPr>
            <w:r>
              <w:t>KI#1: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74293"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1D93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70EAF"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B4B8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C7E7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D472B" w14:textId="77777777" w:rsidR="00E308B2" w:rsidRDefault="00E308B2" w:rsidP="00AC5BAF">
            <w:pPr>
              <w:pStyle w:val="TAL"/>
            </w:pPr>
          </w:p>
        </w:tc>
      </w:tr>
      <w:tr w:rsidR="00E308B2" w14:paraId="34E53E2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B774D" w14:textId="77777777" w:rsidR="00E308B2" w:rsidRDefault="00E308B2" w:rsidP="00AC5BAF">
            <w:pPr>
              <w:pStyle w:val="TAL"/>
              <w:rPr>
                <w:sz w:val="24"/>
                <w:szCs w:val="24"/>
              </w:rPr>
            </w:pPr>
            <w:r>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C7767" w14:textId="77777777" w:rsidR="00E308B2" w:rsidRDefault="00E308B2" w:rsidP="00AC5BAF">
            <w:pPr>
              <w:pStyle w:val="TAL"/>
            </w:pPr>
            <w:r>
              <w:t>S2-2406734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D674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F3BB3" w14:textId="77777777" w:rsidR="00E308B2" w:rsidRDefault="00E308B2" w:rsidP="00AC5BAF">
            <w:pPr>
              <w:pStyle w:val="TAL"/>
            </w:pPr>
            <w:r>
              <w:t>23.501 CR5403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20B02"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D226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E42C7"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4B950" w14:textId="77777777" w:rsidR="00E308B2" w:rsidRDefault="00E308B2" w:rsidP="00AC5BAF">
            <w:pPr>
              <w:pStyle w:val="TAL"/>
            </w:pPr>
            <w:r>
              <w:t>Merged into S2-2407125.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616EB"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9FB95" w14:textId="77777777" w:rsidR="00E308B2" w:rsidRDefault="00E308B2" w:rsidP="00AC5BAF">
            <w:pPr>
              <w:pStyle w:val="TAL"/>
            </w:pPr>
          </w:p>
        </w:tc>
      </w:tr>
      <w:tr w:rsidR="00E308B2" w14:paraId="3172BD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EFCEB"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9A287" w14:textId="77777777" w:rsidR="00E308B2" w:rsidRDefault="00E308B2" w:rsidP="00AC5BAF">
            <w:pPr>
              <w:pStyle w:val="TAL"/>
            </w:pPr>
            <w:r>
              <w:t>S2-2406735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D091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33882" w14:textId="77777777" w:rsidR="00E308B2" w:rsidRDefault="00E308B2" w:rsidP="00AC5BAF">
            <w:pPr>
              <w:pStyle w:val="TAL"/>
            </w:pPr>
            <w:r>
              <w:t>Solution for different Ambient IoT Device Types.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BBC0D"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A1CF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6B65B"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E8D7C" w14:textId="77777777" w:rsidR="00E308B2" w:rsidRDefault="00E308B2" w:rsidP="00AC5BAF">
            <w:pPr>
              <w:pStyle w:val="TAL"/>
            </w:pPr>
            <w:r>
              <w:t>Revised in parallel session to S2-2407011.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6B26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5EF1B" w14:textId="77777777" w:rsidR="00E308B2" w:rsidRDefault="00E308B2" w:rsidP="00AC5BAF">
            <w:pPr>
              <w:pStyle w:val="TAL"/>
            </w:pPr>
            <w:r>
              <w:t>S2-2407011</w:t>
            </w:r>
          </w:p>
        </w:tc>
      </w:tr>
      <w:tr w:rsidR="00E308B2" w14:paraId="52A55D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32150"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1CBE3" w14:textId="77777777" w:rsidR="00E308B2" w:rsidRDefault="00E308B2" w:rsidP="00AC5BAF">
            <w:pPr>
              <w:pStyle w:val="TAL"/>
            </w:pPr>
            <w:r>
              <w:t>S2-2406736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7846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035F1" w14:textId="77777777" w:rsidR="00E308B2" w:rsidRDefault="00E308B2" w:rsidP="00AC5BAF">
            <w:pPr>
              <w:pStyle w:val="TAL"/>
            </w:pPr>
            <w:r>
              <w:t>KI#2, KI#3, Update Sol#11 Clarify exposure of authentication/verification results and propose additional authentication method.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2516A"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A3AC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ECED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3194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D919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6E469" w14:textId="77777777" w:rsidR="00E308B2" w:rsidRDefault="00E308B2" w:rsidP="00AC5BAF">
            <w:pPr>
              <w:pStyle w:val="TAL"/>
            </w:pPr>
          </w:p>
        </w:tc>
      </w:tr>
      <w:tr w:rsidR="00E308B2" w14:paraId="66522CA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FAFD1"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8BBFE" w14:textId="77777777" w:rsidR="00E308B2" w:rsidRDefault="00E308B2" w:rsidP="00AC5BAF">
            <w:pPr>
              <w:pStyle w:val="TAL"/>
            </w:pPr>
            <w:r>
              <w:t>S2-2406737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0DBA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7BAD0" w14:textId="77777777" w:rsidR="00E308B2" w:rsidRDefault="00E308B2" w:rsidP="00AC5BAF">
            <w:pPr>
              <w:pStyle w:val="TAL"/>
            </w:pPr>
            <w:r>
              <w:t>KI#1, Update Sol#7: resolve EN and clarify the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67DEE"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9C81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CD4EC"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123AB" w14:textId="77777777" w:rsidR="00E308B2" w:rsidRDefault="00E308B2" w:rsidP="00AC5BAF">
            <w:pPr>
              <w:pStyle w:val="TAL"/>
            </w:pPr>
            <w:r>
              <w:t>Is a revision of S2-2404117, not S2-2404115.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2515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6E73F" w14:textId="77777777" w:rsidR="00E308B2" w:rsidRDefault="00E308B2" w:rsidP="00AC5BAF">
            <w:pPr>
              <w:pStyle w:val="TAL"/>
            </w:pPr>
          </w:p>
        </w:tc>
      </w:tr>
      <w:tr w:rsidR="00E308B2" w14:paraId="26DECF5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838E4"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B7970" w14:textId="77777777" w:rsidR="00E308B2" w:rsidRDefault="00E308B2" w:rsidP="00AC5BAF">
            <w:pPr>
              <w:pStyle w:val="TAL"/>
            </w:pPr>
            <w:r>
              <w:t>S2-2406739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EAC3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14419" w14:textId="77777777" w:rsidR="00E308B2" w:rsidRDefault="00E308B2" w:rsidP="00AC5BAF">
            <w:pPr>
              <w:pStyle w:val="TAL"/>
            </w:pPr>
            <w:r>
              <w:t>KI#3: Updates to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E3A90" w14:textId="77777777" w:rsidR="00E308B2" w:rsidRDefault="00E308B2" w:rsidP="00AC5BAF">
            <w:pPr>
              <w:pStyle w:val="TAL"/>
            </w:pPr>
            <w:r>
              <w:t>[Apple],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98B1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9D6F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85A8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5F20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35347" w14:textId="77777777" w:rsidR="00E308B2" w:rsidRDefault="00E308B2" w:rsidP="00AC5BAF">
            <w:pPr>
              <w:pStyle w:val="TAL"/>
            </w:pPr>
          </w:p>
        </w:tc>
      </w:tr>
      <w:tr w:rsidR="00E308B2" w14:paraId="3FA6F78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52E6C"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2BBB4" w14:textId="77777777" w:rsidR="00E308B2" w:rsidRDefault="00E308B2" w:rsidP="00AC5BAF">
            <w:pPr>
              <w:pStyle w:val="TAL"/>
            </w:pPr>
            <w:r>
              <w:t>S2-2406740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7B36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9FCB6" w14:textId="77777777" w:rsidR="00E308B2" w:rsidRDefault="00E308B2" w:rsidP="00AC5BAF">
            <w:pPr>
              <w:pStyle w:val="TAL"/>
            </w:pPr>
            <w:r>
              <w:t>Update Conclusions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0B5D9"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D169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90ACE"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05A2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F516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39279" w14:textId="77777777" w:rsidR="00E308B2" w:rsidRDefault="00E308B2" w:rsidP="00AC5BAF">
            <w:pPr>
              <w:pStyle w:val="TAL"/>
            </w:pPr>
          </w:p>
        </w:tc>
      </w:tr>
      <w:tr w:rsidR="00E308B2" w14:paraId="062AF3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40D5B" w14:textId="77777777" w:rsidR="00E308B2" w:rsidRDefault="00E308B2" w:rsidP="00AC5BAF">
            <w:pPr>
              <w:pStyle w:val="TAL"/>
              <w:rPr>
                <w:sz w:val="24"/>
                <w:szCs w:val="24"/>
              </w:rPr>
            </w:pPr>
            <w:r>
              <w:lastRenderedPageBreak/>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11ED3" w14:textId="77777777" w:rsidR="00E308B2" w:rsidRDefault="00E308B2" w:rsidP="00AC5BAF">
            <w:pPr>
              <w:pStyle w:val="TAL"/>
            </w:pPr>
            <w:r>
              <w:t>S2-2406741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8320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54623" w14:textId="77777777" w:rsidR="00E308B2" w:rsidRDefault="00E308B2" w:rsidP="00AC5BAF">
            <w:pPr>
              <w:pStyle w:val="TAL"/>
            </w:pPr>
            <w:r>
              <w:t>Conclusions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07AB6"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09BB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1ADA4"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F4C5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05E5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F833F" w14:textId="77777777" w:rsidR="00E308B2" w:rsidRDefault="00E308B2" w:rsidP="00AC5BAF">
            <w:pPr>
              <w:pStyle w:val="TAL"/>
            </w:pPr>
          </w:p>
        </w:tc>
      </w:tr>
      <w:tr w:rsidR="00E308B2" w14:paraId="2A9236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44F48"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23F8B" w14:textId="77777777" w:rsidR="00E308B2" w:rsidRDefault="00E308B2" w:rsidP="00AC5BAF">
            <w:pPr>
              <w:pStyle w:val="TAL"/>
            </w:pPr>
            <w:r>
              <w:t>S2-2406743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C8EC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EA650" w14:textId="77777777" w:rsidR="00E308B2" w:rsidRDefault="00E308B2" w:rsidP="00AC5BAF">
            <w:pPr>
              <w:pStyle w:val="TAL"/>
            </w:pPr>
            <w:r>
              <w:t>KI#2 Solution#13 Update, clarify the Direct subscription via NEF utilizing header detection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F171E"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69B6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3F55E"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8C6C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F946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CAC12" w14:textId="77777777" w:rsidR="00E308B2" w:rsidRDefault="00E308B2" w:rsidP="00AC5BAF">
            <w:pPr>
              <w:pStyle w:val="TAL"/>
            </w:pPr>
          </w:p>
        </w:tc>
      </w:tr>
      <w:tr w:rsidR="00E308B2" w14:paraId="38BF0E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D3394"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096C6" w14:textId="77777777" w:rsidR="00E308B2" w:rsidRDefault="00E308B2" w:rsidP="00AC5BAF">
            <w:pPr>
              <w:pStyle w:val="TAL"/>
            </w:pPr>
            <w:r>
              <w:t>S2-2406744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4F3E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D09A7" w14:textId="77777777" w:rsidR="00E308B2" w:rsidRDefault="00E308B2" w:rsidP="00AC5BAF">
            <w:pPr>
              <w:pStyle w:val="TAL"/>
            </w:pPr>
            <w:r>
              <w:t>Key Issue #2, New Solution: UE Assisted Paging for AIoT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842BC"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4CB7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E4B4E"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BB638" w14:textId="77777777" w:rsidR="00E308B2" w:rsidRDefault="00E308B2" w:rsidP="00AC5BAF">
            <w:pPr>
              <w:pStyle w:val="TAL"/>
            </w:pPr>
            <w:r>
              <w:t>Revised in parallel session to S2-2407012.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A55B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813DE" w14:textId="77777777" w:rsidR="00E308B2" w:rsidRDefault="00E308B2" w:rsidP="00AC5BAF">
            <w:pPr>
              <w:pStyle w:val="TAL"/>
            </w:pPr>
            <w:r>
              <w:t>S2-2407012</w:t>
            </w:r>
          </w:p>
        </w:tc>
      </w:tr>
      <w:tr w:rsidR="00E308B2" w14:paraId="3AE44B6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FCF15" w14:textId="77777777" w:rsidR="00E308B2" w:rsidRDefault="00E308B2" w:rsidP="00AC5BAF">
            <w:pPr>
              <w:pStyle w:val="TAL"/>
            </w:pPr>
            <w:r>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82055" w14:textId="77777777" w:rsidR="00E308B2" w:rsidRDefault="00E308B2" w:rsidP="00AC5BAF">
            <w:pPr>
              <w:pStyle w:val="TAL"/>
            </w:pPr>
            <w:r>
              <w:t>S2-2406745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D569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EAB8D" w14:textId="77777777" w:rsidR="00E308B2" w:rsidRDefault="00E308B2" w:rsidP="00AC5BAF">
            <w:pPr>
              <w:pStyle w:val="TAL"/>
            </w:pPr>
            <w:r>
              <w:t>23.502 CR4825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826DF"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8338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D4E8E"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B843D" w14:textId="77777777" w:rsidR="00E308B2" w:rsidRDefault="00E308B2" w:rsidP="00AC5BAF">
            <w:pPr>
              <w:pStyle w:val="TAL"/>
            </w:pPr>
            <w:r>
              <w:t>Merged into S2-2407126.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CEC28"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C85C2" w14:textId="77777777" w:rsidR="00E308B2" w:rsidRDefault="00E308B2" w:rsidP="00AC5BAF">
            <w:pPr>
              <w:pStyle w:val="TAL"/>
            </w:pPr>
          </w:p>
        </w:tc>
      </w:tr>
      <w:tr w:rsidR="00E308B2" w14:paraId="4A385AC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D85C8"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241EA" w14:textId="77777777" w:rsidR="00E308B2" w:rsidRDefault="00E308B2" w:rsidP="00AC5BAF">
            <w:pPr>
              <w:pStyle w:val="TAL"/>
            </w:pPr>
            <w:r>
              <w:t>S2-2406746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79C4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41E32" w14:textId="77777777" w:rsidR="00E308B2" w:rsidRDefault="00E308B2" w:rsidP="00AC5BAF">
            <w:pPr>
              <w:pStyle w:val="TAL"/>
            </w:pPr>
            <w:r>
              <w:t>Key Issue #2 and Key Issue #3, Solution 5 Update to Limit the Number of Device Random Access Attempts.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75767"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0F23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8319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36E5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D869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1B137" w14:textId="77777777" w:rsidR="00E308B2" w:rsidRDefault="00E308B2" w:rsidP="00AC5BAF">
            <w:pPr>
              <w:pStyle w:val="TAL"/>
            </w:pPr>
          </w:p>
        </w:tc>
      </w:tr>
      <w:tr w:rsidR="00E308B2" w14:paraId="2536B0F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F6F4A"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D5268" w14:textId="77777777" w:rsidR="00E308B2" w:rsidRDefault="00E308B2" w:rsidP="00AC5BAF">
            <w:pPr>
              <w:pStyle w:val="TAL"/>
            </w:pPr>
            <w:r>
              <w:t>S2-2406747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F489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14092" w14:textId="77777777" w:rsidR="00E308B2" w:rsidRDefault="00E308B2" w:rsidP="00AC5BAF">
            <w:pPr>
              <w:pStyle w:val="TAL"/>
            </w:pPr>
            <w:r>
              <w:t>KI#3, New Solution, AIoT Data Transmission.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6E7D8"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93C4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9944F"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B567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1F7A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71113" w14:textId="77777777" w:rsidR="00E308B2" w:rsidRDefault="00E308B2" w:rsidP="00AC5BAF">
            <w:pPr>
              <w:pStyle w:val="TAL"/>
            </w:pPr>
          </w:p>
        </w:tc>
      </w:tr>
      <w:tr w:rsidR="00E308B2" w14:paraId="75B3053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09E65"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96347" w14:textId="77777777" w:rsidR="00E308B2" w:rsidRDefault="00E308B2" w:rsidP="00AC5BAF">
            <w:pPr>
              <w:pStyle w:val="TAL"/>
            </w:pPr>
            <w:r>
              <w:t>S2-2406748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28BC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97491" w14:textId="77777777" w:rsidR="00E308B2" w:rsidRDefault="00E308B2" w:rsidP="00AC5BAF">
            <w:pPr>
              <w:pStyle w:val="TAL"/>
            </w:pPr>
            <w:r>
              <w:t>[DRAFT] LS on Management, Orchestration and Charging aspects of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98A48"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AE16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6AA0D"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688F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065A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9C623" w14:textId="77777777" w:rsidR="00E308B2" w:rsidRDefault="00E308B2" w:rsidP="00AC5BAF">
            <w:pPr>
              <w:pStyle w:val="TAL"/>
            </w:pPr>
          </w:p>
        </w:tc>
      </w:tr>
      <w:tr w:rsidR="00E308B2" w14:paraId="4EF31D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B8995"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A1655" w14:textId="77777777" w:rsidR="00E308B2" w:rsidRDefault="00E308B2" w:rsidP="00AC5BAF">
            <w:pPr>
              <w:pStyle w:val="TAL"/>
            </w:pPr>
            <w:r>
              <w:t>S2-2406749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7A8C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385DC" w14:textId="77777777" w:rsidR="00E308B2" w:rsidRDefault="00E308B2" w:rsidP="00AC5BAF">
            <w:pPr>
              <w:pStyle w:val="TAL"/>
            </w:pPr>
            <w:r>
              <w:t>KI#2, New Solution, On-demand Paging for Ambient 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3040B"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ED98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C37D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5CE4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7379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D2FE5" w14:textId="77777777" w:rsidR="00E308B2" w:rsidRDefault="00E308B2" w:rsidP="00AC5BAF">
            <w:pPr>
              <w:pStyle w:val="TAL"/>
            </w:pPr>
          </w:p>
        </w:tc>
      </w:tr>
      <w:tr w:rsidR="00E308B2" w14:paraId="1D23D1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141EE"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B36F3" w14:textId="77777777" w:rsidR="00E308B2" w:rsidRDefault="00E308B2" w:rsidP="00AC5BAF">
            <w:pPr>
              <w:pStyle w:val="TAL"/>
            </w:pPr>
            <w:r>
              <w:t>S2-2406750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8134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815CF" w14:textId="77777777" w:rsidR="00E308B2" w:rsidRDefault="00E308B2" w:rsidP="00AC5BAF">
            <w:pPr>
              <w:pStyle w:val="TAL"/>
            </w:pPr>
            <w:r>
              <w:t>KI#2, New Sol: Registration Management for Ambient IoT devices behind intermediate node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97493"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A051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22D75"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69CC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9256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CD993" w14:textId="77777777" w:rsidR="00E308B2" w:rsidRDefault="00E308B2" w:rsidP="00AC5BAF">
            <w:pPr>
              <w:pStyle w:val="TAL"/>
            </w:pPr>
          </w:p>
        </w:tc>
      </w:tr>
      <w:tr w:rsidR="00E308B2" w14:paraId="1F84B2C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F4ADE"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7CD89" w14:textId="77777777" w:rsidR="00E308B2" w:rsidRDefault="00E308B2" w:rsidP="00AC5BAF">
            <w:pPr>
              <w:pStyle w:val="TAL"/>
            </w:pPr>
            <w:r>
              <w:t>S2-2406751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4E50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30971" w14:textId="77777777" w:rsidR="00E308B2" w:rsidRDefault="00E308B2" w:rsidP="00AC5BAF">
            <w:pPr>
              <w:pStyle w:val="TAL"/>
            </w:pPr>
            <w:r>
              <w:t>New Solution for KI#1.3: session management procedures for switching between the ATSSS and DualSteer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E3454" w14:textId="77777777" w:rsidR="00E308B2" w:rsidRDefault="00E308B2" w:rsidP="00AC5BAF">
            <w:pPr>
              <w:pStyle w:val="TAL"/>
            </w:pPr>
            <w:r>
              <w:t>CableLabs, Comcast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A532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4FACD"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6591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3F62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65416" w14:textId="77777777" w:rsidR="00E308B2" w:rsidRDefault="00E308B2" w:rsidP="00AC5BAF">
            <w:pPr>
              <w:pStyle w:val="TAL"/>
            </w:pPr>
          </w:p>
        </w:tc>
      </w:tr>
      <w:tr w:rsidR="00E308B2" w14:paraId="0323AD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A32A9"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65F1A" w14:textId="77777777" w:rsidR="00E308B2" w:rsidRDefault="00E308B2" w:rsidP="00AC5BAF">
            <w:pPr>
              <w:pStyle w:val="TAL"/>
            </w:pPr>
            <w:r>
              <w:t>S2-2406752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B3CE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BC580" w14:textId="77777777" w:rsidR="00E308B2" w:rsidRDefault="00E308B2" w:rsidP="00AC5BAF">
            <w:pPr>
              <w:pStyle w:val="TAL"/>
            </w:pPr>
            <w:r>
              <w:t>KI#3, New Solution: AIoT device tracking for inventory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4B511"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3008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71899"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7873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B167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9594E" w14:textId="77777777" w:rsidR="00E308B2" w:rsidRDefault="00E308B2" w:rsidP="00AC5BAF">
            <w:pPr>
              <w:pStyle w:val="TAL"/>
            </w:pPr>
          </w:p>
        </w:tc>
      </w:tr>
      <w:tr w:rsidR="00E308B2" w14:paraId="0F7F5E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F4840"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36A43" w14:textId="77777777" w:rsidR="00E308B2" w:rsidRDefault="00E308B2" w:rsidP="00AC5BAF">
            <w:pPr>
              <w:pStyle w:val="TAL"/>
            </w:pPr>
            <w:r>
              <w:t>S2-2406753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060D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0518E" w14:textId="77777777" w:rsidR="00E308B2" w:rsidRDefault="00E308B2" w:rsidP="00AC5BAF">
            <w:pPr>
              <w:pStyle w:val="TAL"/>
            </w:pPr>
            <w:r>
              <w:t>Key Issue #3, New Solution: Ambient Device and Intermediate Node Location Association.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57DA5"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1DA3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E31F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EFE5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EFE0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450DF" w14:textId="77777777" w:rsidR="00E308B2" w:rsidRDefault="00E308B2" w:rsidP="00AC5BAF">
            <w:pPr>
              <w:pStyle w:val="TAL"/>
            </w:pPr>
          </w:p>
        </w:tc>
      </w:tr>
      <w:tr w:rsidR="00E308B2" w14:paraId="4B82393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13093"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13C43" w14:textId="77777777" w:rsidR="00E308B2" w:rsidRDefault="00E308B2" w:rsidP="00AC5BAF">
            <w:pPr>
              <w:pStyle w:val="TAL"/>
            </w:pPr>
            <w:r>
              <w:t>S2-2406754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1AD6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64B2B" w14:textId="77777777" w:rsidR="00E308B2" w:rsidRDefault="00E308B2" w:rsidP="00AC5BAF">
            <w:pPr>
              <w:pStyle w:val="TAL"/>
            </w:pPr>
            <w:r>
              <w:t>New Solution: Temporary Identifier Handling at Reader.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E8909"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C050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8859A"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A2C0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8D70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DD507" w14:textId="77777777" w:rsidR="00E308B2" w:rsidRDefault="00E308B2" w:rsidP="00AC5BAF">
            <w:pPr>
              <w:pStyle w:val="TAL"/>
            </w:pPr>
          </w:p>
        </w:tc>
      </w:tr>
      <w:tr w:rsidR="00E308B2" w14:paraId="0EB5018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A04B7"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3C57D" w14:textId="77777777" w:rsidR="00E308B2" w:rsidRDefault="00E308B2" w:rsidP="00AC5BAF">
            <w:pPr>
              <w:pStyle w:val="TAL"/>
            </w:pPr>
            <w:r>
              <w:t>S2-2406755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BFA3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A02F8" w14:textId="77777777" w:rsidR="00E308B2" w:rsidRDefault="00E308B2" w:rsidP="00AC5BAF">
            <w:pPr>
              <w:pStyle w:val="TAL"/>
            </w:pPr>
            <w:r>
              <w:t>Key Issue #3, New Solution, Reader dependent Inventory Response.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09D69"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3C3A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49BFB"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0B14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D69A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BE1DE" w14:textId="77777777" w:rsidR="00E308B2" w:rsidRDefault="00E308B2" w:rsidP="00AC5BAF">
            <w:pPr>
              <w:pStyle w:val="TAL"/>
            </w:pPr>
          </w:p>
        </w:tc>
      </w:tr>
      <w:tr w:rsidR="00E308B2" w14:paraId="630A66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95A75"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02B58" w14:textId="77777777" w:rsidR="00E308B2" w:rsidRDefault="00E308B2" w:rsidP="00AC5BAF">
            <w:pPr>
              <w:pStyle w:val="TAL"/>
            </w:pPr>
            <w:r>
              <w:t>S2-2406756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BBDF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27A79" w14:textId="77777777" w:rsidR="00E308B2" w:rsidRDefault="00E308B2" w:rsidP="00AC5BAF">
            <w:pPr>
              <w:pStyle w:val="TAL"/>
            </w:pPr>
            <w:r>
              <w:t>KI#2, Update to Solution #10: Registration procedure for Ambient 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16F70"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D02B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DF6F5"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7CBA0" w14:textId="77777777" w:rsidR="00E308B2" w:rsidRDefault="00E308B2" w:rsidP="00AC5BAF">
            <w:pPr>
              <w:pStyle w:val="TAL"/>
            </w:pPr>
            <w:r>
              <w:t>Merged into S2-2406988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BA2ED"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623DC" w14:textId="77777777" w:rsidR="00E308B2" w:rsidRDefault="00E308B2" w:rsidP="00AC5BAF">
            <w:pPr>
              <w:pStyle w:val="TAL"/>
            </w:pPr>
          </w:p>
        </w:tc>
      </w:tr>
      <w:tr w:rsidR="00E308B2" w14:paraId="67D1F6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BCD9E"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BDCF2" w14:textId="77777777" w:rsidR="00E308B2" w:rsidRDefault="00E308B2" w:rsidP="00AC5BAF">
            <w:pPr>
              <w:pStyle w:val="TAL"/>
            </w:pPr>
            <w:r>
              <w:t>S2-2406757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812B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3F345" w14:textId="77777777" w:rsidR="00E308B2" w:rsidRDefault="00E308B2" w:rsidP="00AC5BAF">
            <w:pPr>
              <w:pStyle w:val="TAL"/>
            </w:pPr>
            <w:r>
              <w:t>Update on Sol #10 PDU Set information identification based on MoQ.</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85571"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28C7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2B45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CB5D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98D5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11DD3" w14:textId="77777777" w:rsidR="00E308B2" w:rsidRDefault="00E308B2" w:rsidP="00AC5BAF">
            <w:pPr>
              <w:pStyle w:val="TAL"/>
            </w:pPr>
          </w:p>
        </w:tc>
      </w:tr>
      <w:tr w:rsidR="00E308B2" w14:paraId="18F2E9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7E2CE" w14:textId="77777777" w:rsidR="00E308B2" w:rsidRDefault="00E308B2" w:rsidP="00AC5BAF">
            <w:pPr>
              <w:pStyle w:val="TAL"/>
              <w:rPr>
                <w:sz w:val="24"/>
                <w:szCs w:val="24"/>
              </w:rPr>
            </w:pPr>
            <w:r>
              <w:t>9.6.2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50254" w14:textId="77777777" w:rsidR="00E308B2" w:rsidRDefault="00E308B2" w:rsidP="00AC5BAF">
            <w:pPr>
              <w:pStyle w:val="TAL"/>
            </w:pPr>
            <w:r>
              <w:t>S2-2406758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7365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CA209" w14:textId="77777777" w:rsidR="00E308B2" w:rsidRDefault="00E308B2" w:rsidP="00AC5BAF">
            <w:pPr>
              <w:pStyle w:val="TAL"/>
            </w:pPr>
            <w:r>
              <w:t>23.273 CR0531 (Rel-18, 'F'): Update the user plane positioning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12BD3"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B47E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1FAF9" w14:textId="77777777" w:rsidR="00E308B2" w:rsidRDefault="00E308B2" w:rsidP="00AC5BAF">
            <w:pPr>
              <w:pStyle w:val="TAL"/>
            </w:pPr>
            <w:r>
              <w:t>5G_eLCS_Ph3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61A0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1EDF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1F723" w14:textId="77777777" w:rsidR="00E308B2" w:rsidRDefault="00E308B2" w:rsidP="00AC5BAF">
            <w:pPr>
              <w:pStyle w:val="TAL"/>
            </w:pPr>
          </w:p>
        </w:tc>
      </w:tr>
      <w:tr w:rsidR="00E308B2" w14:paraId="5C5E4DF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7DA3D" w14:textId="77777777" w:rsidR="00E308B2" w:rsidRDefault="00E308B2" w:rsidP="00AC5BAF">
            <w:pPr>
              <w:pStyle w:val="TAL"/>
              <w:rPr>
                <w:sz w:val="24"/>
                <w:szCs w:val="24"/>
              </w:rPr>
            </w:pPr>
            <w:r>
              <w:t>9.6.2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C1938" w14:textId="77777777" w:rsidR="00E308B2" w:rsidRDefault="00E308B2" w:rsidP="00AC5BAF">
            <w:pPr>
              <w:pStyle w:val="TAL"/>
            </w:pPr>
            <w:r>
              <w:t>S2-2406759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068FC"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87E43" w14:textId="77777777" w:rsidR="00E308B2" w:rsidRDefault="00E308B2" w:rsidP="00AC5BAF">
            <w:pPr>
              <w:pStyle w:val="TAL"/>
            </w:pPr>
            <w:r>
              <w:t>23.273 CR0494R1 (Rel-18, 'F'): Add description for immediate location request cancellation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0ADB3"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4924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D91DB" w14:textId="77777777" w:rsidR="00E308B2" w:rsidRDefault="00E308B2" w:rsidP="00AC5BAF">
            <w:pPr>
              <w:pStyle w:val="TAL"/>
            </w:pPr>
            <w:r>
              <w:t>5G_eLCS_Ph3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1380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F4A9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D9232" w14:textId="77777777" w:rsidR="00E308B2" w:rsidRDefault="00E308B2" w:rsidP="00AC5BAF">
            <w:pPr>
              <w:pStyle w:val="TAL"/>
            </w:pPr>
          </w:p>
        </w:tc>
      </w:tr>
      <w:tr w:rsidR="00E308B2" w14:paraId="5A8D1D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31491" w14:textId="77777777" w:rsidR="00E308B2" w:rsidRDefault="00E308B2" w:rsidP="00AC5BAF">
            <w:pPr>
              <w:pStyle w:val="TAL"/>
              <w:rPr>
                <w:sz w:val="24"/>
                <w:szCs w:val="24"/>
              </w:rPr>
            </w:pPr>
            <w:r>
              <w:lastRenderedPageBreak/>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8CBDB" w14:textId="77777777" w:rsidR="00E308B2" w:rsidRDefault="00E308B2" w:rsidP="00AC5BAF">
            <w:pPr>
              <w:pStyle w:val="TAL"/>
            </w:pPr>
            <w:r>
              <w:t>S2-2406760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1477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018FD" w14:textId="77777777" w:rsidR="00E308B2" w:rsidRDefault="00E308B2" w:rsidP="00AC5BAF">
            <w:pPr>
              <w:pStyle w:val="TAL"/>
            </w:pPr>
            <w:r>
              <w:t>KI#4: Evaluation and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BA3EA"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C012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60BE3"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2FCEC"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DD481"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E52D8" w14:textId="77777777" w:rsidR="00E308B2" w:rsidRDefault="00E308B2" w:rsidP="00AC5BAF">
            <w:pPr>
              <w:pStyle w:val="TAL"/>
            </w:pPr>
          </w:p>
        </w:tc>
      </w:tr>
      <w:tr w:rsidR="00E308B2" w14:paraId="75389B0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4B34B"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F401B" w14:textId="77777777" w:rsidR="00E308B2" w:rsidRDefault="00E308B2" w:rsidP="00AC5BAF">
            <w:pPr>
              <w:pStyle w:val="TAL"/>
            </w:pPr>
            <w:r>
              <w:t>S2-2406761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B090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61462" w14:textId="77777777" w:rsidR="00E308B2" w:rsidRDefault="00E308B2" w:rsidP="00AC5BAF">
            <w:pPr>
              <w:pStyle w:val="TAL"/>
            </w:pPr>
            <w:r>
              <w:t>KI#5, Sol#11: Solve FFS and add conclusion related to Additional ULI.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8A7FA"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0FA6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27643"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FE16D" w14:textId="77777777" w:rsidR="00E308B2" w:rsidRDefault="00E308B2" w:rsidP="00AC5BAF">
            <w:pPr>
              <w:pStyle w:val="TAL"/>
            </w:pPr>
            <w:r>
              <w:t>Merged into S2-2407117.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7DA75"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47566" w14:textId="77777777" w:rsidR="00E308B2" w:rsidRDefault="00E308B2" w:rsidP="00AC5BAF">
            <w:pPr>
              <w:pStyle w:val="TAL"/>
            </w:pPr>
          </w:p>
        </w:tc>
      </w:tr>
      <w:tr w:rsidR="00E308B2" w14:paraId="113B356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13497"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B49DE" w14:textId="77777777" w:rsidR="00E308B2" w:rsidRDefault="00E308B2" w:rsidP="00AC5BAF">
            <w:pPr>
              <w:pStyle w:val="TAL"/>
            </w:pPr>
            <w:r>
              <w:t>S2-2406762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D884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25307" w14:textId="77777777" w:rsidR="00E308B2" w:rsidRDefault="00E308B2" w:rsidP="00AC5BAF">
            <w:pPr>
              <w:pStyle w:val="TAL"/>
            </w:pPr>
            <w:r>
              <w:t>KI#5, Sol#11: Solve FFS and update the procedures.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80CB6"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C5B7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CAFCD"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13CB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2176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7F693" w14:textId="77777777" w:rsidR="00E308B2" w:rsidRDefault="00E308B2" w:rsidP="00AC5BAF">
            <w:pPr>
              <w:pStyle w:val="TAL"/>
            </w:pPr>
          </w:p>
        </w:tc>
      </w:tr>
      <w:tr w:rsidR="00E308B2" w14:paraId="178586A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D7024"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3CAE1" w14:textId="77777777" w:rsidR="00E308B2" w:rsidRDefault="00E308B2" w:rsidP="00AC5BAF">
            <w:pPr>
              <w:pStyle w:val="TAL"/>
            </w:pPr>
            <w:r>
              <w:t>S2-2406763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ADD4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6ACF9" w14:textId="77777777" w:rsidR="00E308B2" w:rsidRDefault="00E308B2" w:rsidP="00AC5BAF">
            <w:pPr>
              <w:pStyle w:val="TAL"/>
            </w:pPr>
            <w:r>
              <w:t>KI#1, Update to sol#21 to clarify the QoS flow mapping of flex-FEC.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6CCAA"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6412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DE270"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4B84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D801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7AA1A" w14:textId="77777777" w:rsidR="00E308B2" w:rsidRDefault="00E308B2" w:rsidP="00AC5BAF">
            <w:pPr>
              <w:pStyle w:val="TAL"/>
            </w:pPr>
          </w:p>
        </w:tc>
      </w:tr>
      <w:tr w:rsidR="00E308B2" w14:paraId="7C013E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C95E0"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EBC51" w14:textId="77777777" w:rsidR="00E308B2" w:rsidRDefault="00E308B2" w:rsidP="00AC5BAF">
            <w:pPr>
              <w:pStyle w:val="TAL"/>
            </w:pPr>
            <w:r>
              <w:t>S2-2406764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B58B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6ACBD" w14:textId="77777777" w:rsidR="00E308B2" w:rsidRDefault="00E308B2" w:rsidP="00AC5BAF">
            <w:pPr>
              <w:pStyle w:val="TAL"/>
            </w:pPr>
            <w:r>
              <w:t>KI#1, Update to sol#22 to clarify the QoS notification detail.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D7CBE"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75F3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C0556"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59DF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9F1F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42D0E" w14:textId="77777777" w:rsidR="00E308B2" w:rsidRDefault="00E308B2" w:rsidP="00AC5BAF">
            <w:pPr>
              <w:pStyle w:val="TAL"/>
            </w:pPr>
          </w:p>
        </w:tc>
      </w:tr>
      <w:tr w:rsidR="00E308B2" w14:paraId="1FDF28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66B45"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E29FA" w14:textId="77777777" w:rsidR="00E308B2" w:rsidRDefault="00E308B2" w:rsidP="00AC5BAF">
            <w:pPr>
              <w:pStyle w:val="TAL"/>
            </w:pPr>
            <w:r>
              <w:t>S2-2406765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D5BF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D4422" w14:textId="77777777" w:rsidR="00E308B2" w:rsidRDefault="00E308B2" w:rsidP="00AC5BAF">
            <w:pPr>
              <w:pStyle w:val="TAL"/>
            </w:pPr>
            <w:r>
              <w:t>Sol for KI#1#3: RAN reader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B9170"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73B4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AA2A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DFA6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BAA7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86749" w14:textId="77777777" w:rsidR="00E308B2" w:rsidRDefault="00E308B2" w:rsidP="00AC5BAF">
            <w:pPr>
              <w:pStyle w:val="TAL"/>
            </w:pPr>
          </w:p>
        </w:tc>
      </w:tr>
      <w:tr w:rsidR="00E308B2" w14:paraId="68ADC9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7D2BA"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BFB3E" w14:textId="77777777" w:rsidR="00E308B2" w:rsidRDefault="00E308B2" w:rsidP="00AC5BAF">
            <w:pPr>
              <w:pStyle w:val="TAL"/>
            </w:pPr>
            <w:r>
              <w:t>S2-2406766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252E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3A93B" w14:textId="77777777" w:rsidR="00E308B2" w:rsidRDefault="00E308B2" w:rsidP="00AC5BAF">
            <w:pPr>
              <w:pStyle w:val="TAL"/>
            </w:pPr>
            <w:r>
              <w:t>Interim Conclusion Update for KI#6.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02E8C"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6A33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FBC8F"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19C6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A0F5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B09A4" w14:textId="77777777" w:rsidR="00E308B2" w:rsidRDefault="00E308B2" w:rsidP="00AC5BAF">
            <w:pPr>
              <w:pStyle w:val="TAL"/>
            </w:pPr>
          </w:p>
        </w:tc>
      </w:tr>
      <w:tr w:rsidR="00E308B2" w14:paraId="60091D6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35C44"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78FA4" w14:textId="77777777" w:rsidR="00E308B2" w:rsidRDefault="00E308B2" w:rsidP="00AC5BAF">
            <w:pPr>
              <w:pStyle w:val="TAL"/>
            </w:pPr>
            <w:r>
              <w:t>S2-2406767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E78F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49020" w14:textId="77777777" w:rsidR="00E308B2" w:rsidRDefault="00E308B2" w:rsidP="00AC5BAF">
            <w:pPr>
              <w:pStyle w:val="TAL"/>
            </w:pPr>
            <w:r>
              <w:t>Key Issue #3, Conclusion Update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9EC05"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0783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00415"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9856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E955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4A9F7" w14:textId="77777777" w:rsidR="00E308B2" w:rsidRDefault="00E308B2" w:rsidP="00AC5BAF">
            <w:pPr>
              <w:pStyle w:val="TAL"/>
            </w:pPr>
          </w:p>
        </w:tc>
      </w:tr>
      <w:tr w:rsidR="00E308B2" w14:paraId="04D39B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9ECDB"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071BC" w14:textId="77777777" w:rsidR="00E308B2" w:rsidRDefault="00E308B2" w:rsidP="00AC5BAF">
            <w:pPr>
              <w:pStyle w:val="TAL"/>
            </w:pPr>
            <w:r>
              <w:t>S2-2406768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833E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B1EDF" w14:textId="77777777" w:rsidR="00E308B2" w:rsidRDefault="00E308B2" w:rsidP="00AC5BAF">
            <w:pPr>
              <w:pStyle w:val="TAL"/>
            </w:pPr>
            <w:r>
              <w:t>Key Issue #3, Solution 29 Update for Per Service Operation Energy Consumption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C2C94"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6DBE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EA786"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D968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45A2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3BBAB" w14:textId="77777777" w:rsidR="00E308B2" w:rsidRDefault="00E308B2" w:rsidP="00AC5BAF">
            <w:pPr>
              <w:pStyle w:val="TAL"/>
            </w:pPr>
          </w:p>
        </w:tc>
      </w:tr>
      <w:tr w:rsidR="00E308B2" w14:paraId="25644F1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18085"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C4CDF" w14:textId="77777777" w:rsidR="00E308B2" w:rsidRDefault="00E308B2" w:rsidP="00AC5BAF">
            <w:pPr>
              <w:pStyle w:val="TAL"/>
            </w:pPr>
            <w:r>
              <w:t>S2-2406769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E100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ACB78" w14:textId="77777777" w:rsidR="00E308B2" w:rsidRDefault="00E308B2" w:rsidP="00AC5BAF">
            <w:pPr>
              <w:pStyle w:val="TAL"/>
            </w:pPr>
            <w:r>
              <w:t>KI#2 conclusion update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C8107"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EB97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EE959"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AB54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841C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F3300" w14:textId="77777777" w:rsidR="00E308B2" w:rsidRDefault="00E308B2" w:rsidP="00AC5BAF">
            <w:pPr>
              <w:pStyle w:val="TAL"/>
            </w:pPr>
          </w:p>
        </w:tc>
      </w:tr>
      <w:tr w:rsidR="00E308B2" w14:paraId="1A7DCF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AA86E"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C4899" w14:textId="77777777" w:rsidR="00E308B2" w:rsidRDefault="00E308B2" w:rsidP="00AC5BAF">
            <w:pPr>
              <w:pStyle w:val="TAL"/>
            </w:pPr>
            <w:r>
              <w:t>S2-2406770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9D7B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67CC7" w14:textId="77777777" w:rsidR="00E308B2" w:rsidRDefault="00E308B2" w:rsidP="00AC5BAF">
            <w:pPr>
              <w:pStyle w:val="TAL"/>
            </w:pPr>
            <w:r>
              <w:t>KI#3 conclusion update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D8F39"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C48A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B6144"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F558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1F8F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9B190" w14:textId="77777777" w:rsidR="00E308B2" w:rsidRDefault="00E308B2" w:rsidP="00AC5BAF">
            <w:pPr>
              <w:pStyle w:val="TAL"/>
            </w:pPr>
          </w:p>
        </w:tc>
      </w:tr>
      <w:tr w:rsidR="00E308B2" w14:paraId="1D9AA81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401A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FF068" w14:textId="77777777" w:rsidR="00E308B2" w:rsidRDefault="00E308B2" w:rsidP="00AC5BAF">
            <w:pPr>
              <w:pStyle w:val="TAL"/>
            </w:pPr>
            <w:r>
              <w:t>S2-2406771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69AF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43073" w14:textId="77777777" w:rsidR="00E308B2" w:rsidRDefault="00E308B2" w:rsidP="00AC5BAF">
            <w:pPr>
              <w:pStyle w:val="TAL"/>
            </w:pPr>
            <w:r>
              <w:t>Key Issue #2.1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39E7F"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4252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16FA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44B0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E453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17538" w14:textId="77777777" w:rsidR="00E308B2" w:rsidRDefault="00E308B2" w:rsidP="00AC5BAF">
            <w:pPr>
              <w:pStyle w:val="TAL"/>
            </w:pPr>
          </w:p>
        </w:tc>
      </w:tr>
      <w:tr w:rsidR="00E308B2" w14:paraId="1C9652B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FE79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3F574" w14:textId="77777777" w:rsidR="00E308B2" w:rsidRDefault="00E308B2" w:rsidP="00AC5BAF">
            <w:pPr>
              <w:pStyle w:val="TAL"/>
            </w:pPr>
            <w:r>
              <w:t>S2-2406772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C311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32F6A" w14:textId="77777777" w:rsidR="00E308B2" w:rsidRDefault="00E308B2" w:rsidP="00AC5BAF">
            <w:pPr>
              <w:pStyle w:val="TAL"/>
            </w:pPr>
            <w:r>
              <w:t>Key Issue #1.2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EF855"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9B46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B10B0"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C032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2F45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4BEBE" w14:textId="77777777" w:rsidR="00E308B2" w:rsidRDefault="00E308B2" w:rsidP="00AC5BAF">
            <w:pPr>
              <w:pStyle w:val="TAL"/>
            </w:pPr>
          </w:p>
        </w:tc>
      </w:tr>
      <w:tr w:rsidR="00E308B2" w14:paraId="038A56B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03290"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0905D" w14:textId="77777777" w:rsidR="00E308B2" w:rsidRDefault="00E308B2" w:rsidP="00AC5BAF">
            <w:pPr>
              <w:pStyle w:val="TAL"/>
            </w:pPr>
            <w:r>
              <w:t>S2-2406773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EEF4A"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EC9DE" w14:textId="77777777" w:rsidR="00E308B2" w:rsidRDefault="00E308B2" w:rsidP="00AC5BAF">
            <w:pPr>
              <w:pStyle w:val="TAL"/>
            </w:pPr>
            <w:r>
              <w:t>New WID on Vehicle Mounted Relays (VMR)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31747" w14:textId="77777777" w:rsidR="00E308B2" w:rsidRDefault="00E308B2" w:rsidP="00AC5BAF">
            <w:pPr>
              <w:pStyle w:val="TAL"/>
            </w:pPr>
            <w:r>
              <w:t>Qualcomm Incorporated, 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0B92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C46D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68425" w14:textId="77777777" w:rsidR="00E308B2" w:rsidRDefault="00E308B2" w:rsidP="00AC5BAF">
            <w:pPr>
              <w:pStyle w:val="TAL"/>
              <w:rPr>
                <w:sz w:val="24"/>
                <w:szCs w:val="24"/>
              </w:rPr>
            </w:pPr>
            <w:r>
              <w:t>Revised in parallel session to S2-2407275.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8315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9D5C2" w14:textId="77777777" w:rsidR="00E308B2" w:rsidRDefault="00E308B2" w:rsidP="00AC5BAF">
            <w:pPr>
              <w:pStyle w:val="TAL"/>
            </w:pPr>
            <w:r>
              <w:t>S2-2407275</w:t>
            </w:r>
          </w:p>
        </w:tc>
      </w:tr>
      <w:tr w:rsidR="00E308B2" w14:paraId="329E932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C3DEE"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0C2CE" w14:textId="77777777" w:rsidR="00E308B2" w:rsidRDefault="00E308B2" w:rsidP="00AC5BAF">
            <w:pPr>
              <w:pStyle w:val="TAL"/>
            </w:pPr>
            <w:r>
              <w:t>S2-2406774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E2FA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7EDB1" w14:textId="77777777" w:rsidR="00E308B2" w:rsidRDefault="00E308B2" w:rsidP="00AC5BAF">
            <w:pPr>
              <w:pStyle w:val="TAL"/>
            </w:pPr>
            <w:r>
              <w:t>Key Issue #1.4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68415"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5D8D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DA22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376E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584F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AB3C0" w14:textId="77777777" w:rsidR="00E308B2" w:rsidRDefault="00E308B2" w:rsidP="00AC5BAF">
            <w:pPr>
              <w:pStyle w:val="TAL"/>
            </w:pPr>
          </w:p>
        </w:tc>
      </w:tr>
      <w:tr w:rsidR="00E308B2" w14:paraId="39418F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14207"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EB2C0" w14:textId="77777777" w:rsidR="00E308B2" w:rsidRDefault="00E308B2" w:rsidP="00AC5BAF">
            <w:pPr>
              <w:pStyle w:val="TAL"/>
            </w:pPr>
            <w:r>
              <w:t>S2-2406775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C500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72C67" w14:textId="77777777" w:rsidR="00E308B2" w:rsidRDefault="00E308B2" w:rsidP="00AC5BAF">
            <w:pPr>
              <w:pStyle w:val="TAL"/>
            </w:pPr>
            <w:r>
              <w:t>Solution #2.8 Update for NIN3A Time Limit Influence by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F6208"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094F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07DB7"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373C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C754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BF4F7" w14:textId="77777777" w:rsidR="00E308B2" w:rsidRDefault="00E308B2" w:rsidP="00AC5BAF">
            <w:pPr>
              <w:pStyle w:val="TAL"/>
            </w:pPr>
          </w:p>
        </w:tc>
      </w:tr>
      <w:tr w:rsidR="00E308B2" w14:paraId="5380933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FB82D"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95A9C" w14:textId="77777777" w:rsidR="00E308B2" w:rsidRDefault="00E308B2" w:rsidP="00AC5BAF">
            <w:pPr>
              <w:pStyle w:val="TAL"/>
            </w:pPr>
            <w:r>
              <w:t>S2-2406776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5D85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9F20E" w14:textId="77777777" w:rsidR="00E308B2" w:rsidRDefault="00E308B2" w:rsidP="00AC5BAF">
            <w:pPr>
              <w:pStyle w:val="TAL"/>
            </w:pPr>
            <w:r>
              <w:t>TR 23.700-03: Solution#3 updates based on NWM feedback.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7B225"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9EB9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0CC63"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DD073" w14:textId="77777777" w:rsidR="00E308B2" w:rsidRDefault="00E308B2" w:rsidP="00AC5BAF">
            <w:pPr>
              <w:pStyle w:val="TAL"/>
            </w:pPr>
            <w:r>
              <w:t>Revised in parallel session to S2-2407107.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2A77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04CD7" w14:textId="77777777" w:rsidR="00E308B2" w:rsidRDefault="00E308B2" w:rsidP="00AC5BAF">
            <w:pPr>
              <w:pStyle w:val="TAL"/>
            </w:pPr>
            <w:r>
              <w:t>S2-2407107</w:t>
            </w:r>
          </w:p>
        </w:tc>
      </w:tr>
      <w:tr w:rsidR="00E308B2" w14:paraId="61F8E1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BBCC2"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51EEB" w14:textId="77777777" w:rsidR="00E308B2" w:rsidRDefault="00E308B2" w:rsidP="00AC5BAF">
            <w:pPr>
              <w:pStyle w:val="TAL"/>
            </w:pPr>
            <w:r>
              <w:t>S2-2406777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FD8F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2588A" w14:textId="77777777" w:rsidR="00E308B2" w:rsidRDefault="00E308B2" w:rsidP="00AC5BAF">
            <w:pPr>
              <w:pStyle w:val="TAL"/>
            </w:pPr>
            <w:r>
              <w:t>Key Issue #4, Solution #34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B6871"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2ADB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FFAB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1E3D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FAE1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583AA" w14:textId="77777777" w:rsidR="00E308B2" w:rsidRDefault="00E308B2" w:rsidP="00AC5BAF">
            <w:pPr>
              <w:pStyle w:val="TAL"/>
            </w:pPr>
          </w:p>
        </w:tc>
      </w:tr>
      <w:tr w:rsidR="00E308B2" w14:paraId="728900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2918D"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695C7" w14:textId="77777777" w:rsidR="00E308B2" w:rsidRDefault="00E308B2" w:rsidP="00AC5BAF">
            <w:pPr>
              <w:pStyle w:val="TAL"/>
            </w:pPr>
            <w:r>
              <w:t>S2-2406778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CDF0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5641D" w14:textId="77777777" w:rsidR="00E308B2" w:rsidRDefault="00E308B2" w:rsidP="00AC5BAF">
            <w:pPr>
              <w:pStyle w:val="TAL"/>
            </w:pPr>
            <w:r>
              <w:t>Additional ULI related discussions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E9271"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4ADB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986A6"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F4C1F" w14:textId="77777777" w:rsidR="00E308B2" w:rsidRDefault="00E308B2" w:rsidP="00AC5BAF">
            <w:pPr>
              <w:pStyle w:val="TAL"/>
            </w:pPr>
            <w:r>
              <w:t>Merged into S2-2407117.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8157B"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CEFD1" w14:textId="77777777" w:rsidR="00E308B2" w:rsidRDefault="00E308B2" w:rsidP="00AC5BAF">
            <w:pPr>
              <w:pStyle w:val="TAL"/>
            </w:pPr>
          </w:p>
        </w:tc>
      </w:tr>
      <w:tr w:rsidR="00E308B2" w14:paraId="66F0A3D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493E7" w14:textId="77777777" w:rsidR="00E308B2" w:rsidRDefault="00E308B2" w:rsidP="00AC5BAF">
            <w:pPr>
              <w:pStyle w:val="TAL"/>
              <w:rPr>
                <w:sz w:val="24"/>
                <w:szCs w:val="24"/>
              </w:rPr>
            </w:pPr>
            <w:r>
              <w:lastRenderedPageBreak/>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ACC53" w14:textId="77777777" w:rsidR="00E308B2" w:rsidRDefault="00E308B2" w:rsidP="00AC5BAF">
            <w:pPr>
              <w:pStyle w:val="TAL"/>
            </w:pPr>
            <w:r>
              <w:t>S2-2406779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D69F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6EC17" w14:textId="77777777" w:rsidR="00E308B2" w:rsidRDefault="00E308B2" w:rsidP="00AC5BAF">
            <w:pPr>
              <w:pStyle w:val="TAL"/>
            </w:pPr>
            <w:r>
              <w:t>KI#1, KI#2: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C1382"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5444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A5BB2"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CA31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8902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E0A5E" w14:textId="77777777" w:rsidR="00E308B2" w:rsidRDefault="00E308B2" w:rsidP="00AC5BAF">
            <w:pPr>
              <w:pStyle w:val="TAL"/>
            </w:pPr>
          </w:p>
        </w:tc>
      </w:tr>
      <w:tr w:rsidR="00E308B2" w14:paraId="57DCFD6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989CE"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86780" w14:textId="77777777" w:rsidR="00E308B2" w:rsidRDefault="00E308B2" w:rsidP="00AC5BAF">
            <w:pPr>
              <w:pStyle w:val="TAL"/>
            </w:pPr>
            <w:r>
              <w:t>S2-2406780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74DC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08313" w14:textId="77777777" w:rsidR="00E308B2" w:rsidRDefault="00E308B2" w:rsidP="00AC5BAF">
            <w:pPr>
              <w:pStyle w:val="TAL"/>
            </w:pPr>
            <w:r>
              <w:t>KI#4: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11BF6" w14:textId="77777777" w:rsidR="00E308B2" w:rsidRDefault="00E308B2" w:rsidP="00AC5BAF">
            <w:pPr>
              <w:pStyle w:val="TAL"/>
            </w:pPr>
            <w: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A7EB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BFDDB"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6B06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AEE5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71211" w14:textId="77777777" w:rsidR="00E308B2" w:rsidRDefault="00E308B2" w:rsidP="00AC5BAF">
            <w:pPr>
              <w:pStyle w:val="TAL"/>
            </w:pPr>
          </w:p>
        </w:tc>
      </w:tr>
      <w:tr w:rsidR="00E308B2" w14:paraId="0154DDB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32420"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DBE30" w14:textId="77777777" w:rsidR="00E308B2" w:rsidRDefault="00E308B2" w:rsidP="00AC5BAF">
            <w:pPr>
              <w:pStyle w:val="TAL"/>
            </w:pPr>
            <w:r>
              <w:t>S2-2406781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5F3C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5156B" w14:textId="77777777" w:rsidR="00E308B2" w:rsidRDefault="00E308B2" w:rsidP="00AC5BAF">
            <w:pPr>
              <w:pStyle w:val="TAL"/>
            </w:pPr>
            <w:r>
              <w:t>Editorial Clean Up in TR 23.700-32.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38FB3"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C9A1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08347"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91E99" w14:textId="77777777" w:rsidR="00E308B2" w:rsidRDefault="00E308B2" w:rsidP="00AC5BAF">
            <w:pPr>
              <w:pStyle w:val="TAL"/>
            </w:pPr>
            <w:r>
              <w:t>Revised in parallel session to S2-2407027.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7AB5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45D87" w14:textId="77777777" w:rsidR="00E308B2" w:rsidRDefault="00E308B2" w:rsidP="00AC5BAF">
            <w:pPr>
              <w:pStyle w:val="TAL"/>
            </w:pPr>
            <w:r>
              <w:t>S2-2407027</w:t>
            </w:r>
          </w:p>
        </w:tc>
      </w:tr>
      <w:tr w:rsidR="00E308B2" w14:paraId="22CF0A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B3909"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7C98B" w14:textId="77777777" w:rsidR="00E308B2" w:rsidRDefault="00E308B2" w:rsidP="00AC5BAF">
            <w:pPr>
              <w:pStyle w:val="TAL"/>
            </w:pPr>
            <w:r>
              <w:t>S2-2406782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B8C1D"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AEF9E" w14:textId="77777777" w:rsidR="00E308B2" w:rsidRDefault="00E308B2" w:rsidP="00AC5BAF">
            <w:pPr>
              <w:pStyle w:val="TAL"/>
            </w:pPr>
            <w:r>
              <w:t>[DRAFT] LS to clarify security issues identified in various solution of Dual 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74FA3" w14:textId="77777777" w:rsidR="00E308B2" w:rsidRDefault="00E308B2" w:rsidP="00AC5BAF">
            <w:pPr>
              <w:pStyle w:val="TAL"/>
            </w:pPr>
            <w:r>
              <w:t>NEC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6EA2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0E83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A5211"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B0AD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C1B44" w14:textId="77777777" w:rsidR="00E308B2" w:rsidRDefault="00E308B2" w:rsidP="00AC5BAF">
            <w:pPr>
              <w:pStyle w:val="TAL"/>
            </w:pPr>
          </w:p>
        </w:tc>
      </w:tr>
      <w:tr w:rsidR="00E308B2" w14:paraId="1673662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8FE1B"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94F3D" w14:textId="77777777" w:rsidR="00E308B2" w:rsidRDefault="00E308B2" w:rsidP="00AC5BAF">
            <w:pPr>
              <w:pStyle w:val="TAL"/>
            </w:pPr>
            <w:r>
              <w:t>S2-2406783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1B3B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79A05" w14:textId="77777777" w:rsidR="00E308B2" w:rsidRDefault="00E308B2" w:rsidP="00AC5BAF">
            <w:pPr>
              <w:pStyle w:val="TAL"/>
            </w:pPr>
            <w:r>
              <w:t>TR 23.700-06 conclusion proposals based on NWM discussions.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C69F0"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8F7E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B18FB"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A3AA3" w14:textId="77777777" w:rsidR="00E308B2" w:rsidRDefault="00E308B2" w:rsidP="00AC5BAF">
            <w:pPr>
              <w:pStyle w:val="TAL"/>
            </w:pPr>
            <w:r>
              <w:t>Revised in parallel session, merging S2-2406097, S2-2406123, S2-2406143, S2-2406099, S2-2406125, S2-2406798, S2-2406126, S2-2406760, S2-2406101, S2-2406102, S2-2406128, S2-2406585, 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856C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703A4" w14:textId="77777777" w:rsidR="00E308B2" w:rsidRDefault="00E308B2" w:rsidP="00AC5BAF">
            <w:pPr>
              <w:pStyle w:val="TAL"/>
            </w:pPr>
            <w:r>
              <w:t>S2-2407111</w:t>
            </w:r>
          </w:p>
        </w:tc>
      </w:tr>
      <w:tr w:rsidR="00E308B2" w14:paraId="3A8BA3F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282CA"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0680F" w14:textId="77777777" w:rsidR="00E308B2" w:rsidRDefault="00E308B2" w:rsidP="00AC5BAF">
            <w:pPr>
              <w:pStyle w:val="TAL"/>
            </w:pPr>
            <w:r>
              <w:t>S2-2406784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4D7C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695FB" w14:textId="77777777" w:rsidR="00E308B2" w:rsidRDefault="00E308B2" w:rsidP="00AC5BAF">
            <w:pPr>
              <w:pStyle w:val="TAL"/>
            </w:pPr>
            <w:r>
              <w:t>KI#4: Solution #31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489EF" w14:textId="77777777" w:rsidR="00E308B2" w:rsidRDefault="00E308B2" w:rsidP="00AC5BAF">
            <w:pPr>
              <w:pStyle w:val="TAL"/>
            </w:pPr>
            <w: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C882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09424"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FFD9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0AC3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BF826" w14:textId="77777777" w:rsidR="00E308B2" w:rsidRDefault="00E308B2" w:rsidP="00AC5BAF">
            <w:pPr>
              <w:pStyle w:val="TAL"/>
            </w:pPr>
          </w:p>
        </w:tc>
      </w:tr>
      <w:tr w:rsidR="00E308B2" w14:paraId="2391344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D4219"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D81FC" w14:textId="77777777" w:rsidR="00E308B2" w:rsidRDefault="00E308B2" w:rsidP="00AC5BAF">
            <w:pPr>
              <w:pStyle w:val="TAL"/>
            </w:pPr>
            <w:r>
              <w:t>S2-2406785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096A2"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FA8E1" w14:textId="77777777" w:rsidR="00E308B2" w:rsidRDefault="00E308B2" w:rsidP="00AC5BAF">
            <w:pPr>
              <w:pStyle w:val="TAL"/>
            </w:pPr>
            <w:r>
              <w:t>Summary of NWM feedback on FS_VMR_Ph2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EAC62"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8142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8F86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D522B" w14:textId="77777777" w:rsidR="00E308B2" w:rsidRDefault="00E308B2" w:rsidP="00AC5BAF">
            <w:pPr>
              <w:pStyle w:val="TAL"/>
              <w:rPr>
                <w:sz w:val="24"/>
                <w:szCs w:val="24"/>
              </w:rPr>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6068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61B47" w14:textId="77777777" w:rsidR="00E308B2" w:rsidRDefault="00E308B2" w:rsidP="00AC5BAF">
            <w:pPr>
              <w:pStyle w:val="TAL"/>
            </w:pPr>
          </w:p>
        </w:tc>
      </w:tr>
      <w:tr w:rsidR="00E308B2" w14:paraId="46BB50A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F7E8F"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6E39A" w14:textId="77777777" w:rsidR="00E308B2" w:rsidRDefault="00E308B2" w:rsidP="00AC5BAF">
            <w:pPr>
              <w:pStyle w:val="TAL"/>
            </w:pPr>
            <w:r>
              <w:t>S2-2406786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678D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7A208" w14:textId="77777777" w:rsidR="00E308B2" w:rsidRDefault="00E308B2" w:rsidP="00AC5BAF">
            <w:pPr>
              <w:pStyle w:val="TAL"/>
            </w:pPr>
            <w:r>
              <w:t>Update of Solution #1.13: DualSteer solution based on ATSSS.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FEE63"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931D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AECB0"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6EA0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C594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98049" w14:textId="77777777" w:rsidR="00E308B2" w:rsidRDefault="00E308B2" w:rsidP="00AC5BAF">
            <w:pPr>
              <w:pStyle w:val="TAL"/>
            </w:pPr>
          </w:p>
        </w:tc>
      </w:tr>
      <w:tr w:rsidR="00E308B2" w14:paraId="5DF4F7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1F23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699ED" w14:textId="77777777" w:rsidR="00E308B2" w:rsidRDefault="00E308B2" w:rsidP="00AC5BAF">
            <w:pPr>
              <w:pStyle w:val="TAL"/>
            </w:pPr>
            <w:r>
              <w:t>S2-2406787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BE06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DB2CF" w14:textId="77777777" w:rsidR="00E308B2" w:rsidRDefault="00E308B2" w:rsidP="00AC5BAF">
            <w:pPr>
              <w:pStyle w:val="TAL"/>
            </w:pPr>
            <w:r>
              <w:t>Conclusion for KI#2.1.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15052"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3183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473F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2CB7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3D9D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9BA18" w14:textId="77777777" w:rsidR="00E308B2" w:rsidRDefault="00E308B2" w:rsidP="00AC5BAF">
            <w:pPr>
              <w:pStyle w:val="TAL"/>
            </w:pPr>
          </w:p>
        </w:tc>
      </w:tr>
      <w:tr w:rsidR="00E308B2" w14:paraId="29738D6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A2AC6"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7A9BA" w14:textId="77777777" w:rsidR="00E308B2" w:rsidRDefault="00E308B2" w:rsidP="00AC5BAF">
            <w:pPr>
              <w:pStyle w:val="TAL"/>
            </w:pPr>
            <w:r>
              <w:t>S2-2406788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6F61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BF966" w14:textId="77777777" w:rsidR="00E308B2" w:rsidRDefault="00E308B2" w:rsidP="00AC5BAF">
            <w:pPr>
              <w:pStyle w:val="TAL"/>
            </w:pPr>
            <w:r>
              <w:t>Proposed Conclusions for FS_5G_ProSe_Ph3 based on NWM Discussions.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B6924" w14:textId="77777777" w:rsidR="00E308B2" w:rsidRDefault="00E308B2" w:rsidP="00AC5BAF">
            <w:pPr>
              <w:pStyle w:val="TAL"/>
            </w:pPr>
            <w:r>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D4E9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BC4E6"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D9C8D"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B7D66"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6AA63" w14:textId="77777777" w:rsidR="00E308B2" w:rsidRDefault="00E308B2" w:rsidP="00AC5BAF">
            <w:pPr>
              <w:pStyle w:val="TAL"/>
            </w:pPr>
          </w:p>
        </w:tc>
      </w:tr>
      <w:tr w:rsidR="00E308B2" w14:paraId="70E0EA5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38DFD"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B1541" w14:textId="77777777" w:rsidR="00E308B2" w:rsidRDefault="00E308B2" w:rsidP="00AC5BAF">
            <w:pPr>
              <w:pStyle w:val="TAL"/>
            </w:pPr>
            <w:r>
              <w:t>S2-2406789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B192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001DE" w14:textId="77777777" w:rsidR="00E308B2" w:rsidRDefault="00E308B2" w:rsidP="00AC5BAF">
            <w:pPr>
              <w:pStyle w:val="TAL"/>
            </w:pPr>
            <w:r>
              <w:t>FS_MASSS Architectural Terms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49DA8" w14:textId="77777777" w:rsidR="00E308B2" w:rsidRDefault="00E308B2" w:rsidP="00AC5BAF">
            <w:pPr>
              <w:pStyle w:val="TAL"/>
            </w:pPr>
            <w:r>
              <w:t>Apple, ETRI, Nokia, Nokia Shanghai Bell, China Telecom, LG Electronics, OPPO, NEC, 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1011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4692A"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3298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C220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1B95C" w14:textId="77777777" w:rsidR="00E308B2" w:rsidRDefault="00E308B2" w:rsidP="00AC5BAF">
            <w:pPr>
              <w:pStyle w:val="TAL"/>
            </w:pPr>
          </w:p>
        </w:tc>
      </w:tr>
      <w:tr w:rsidR="00E308B2" w14:paraId="76F70AB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A14D7" w14:textId="77777777" w:rsidR="00E308B2" w:rsidRDefault="00E308B2" w:rsidP="00AC5BAF">
            <w:pPr>
              <w:pStyle w:val="TAL"/>
              <w:rPr>
                <w:sz w:val="24"/>
                <w:szCs w:val="24"/>
              </w:rPr>
            </w:pPr>
            <w:r>
              <w:lastRenderedPageBreak/>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E8034" w14:textId="77777777" w:rsidR="00E308B2" w:rsidRDefault="00E308B2" w:rsidP="00AC5BAF">
            <w:pPr>
              <w:pStyle w:val="TAL"/>
            </w:pPr>
            <w:r>
              <w:t>S2-2406790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92DB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BDC29" w14:textId="77777777" w:rsidR="00E308B2" w:rsidRDefault="00E308B2" w:rsidP="00AC5BAF">
            <w:pPr>
              <w:pStyle w:val="TAL"/>
            </w:pPr>
            <w:r>
              <w:t>FS_MASSS Architectural Assumptions and Requirements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9F573" w14:textId="77777777" w:rsidR="00E308B2" w:rsidRDefault="00E308B2" w:rsidP="00AC5BAF">
            <w:pPr>
              <w:pStyle w:val="TAL"/>
            </w:pPr>
            <w:r>
              <w:t>Apple, ETRI, China Telecom, Nokia, Nokia Shanghai Bell, LG Electronics, OPPO, NEC, 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A0D7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3CCD9"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67E4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6E3F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3B4AD" w14:textId="77777777" w:rsidR="00E308B2" w:rsidRDefault="00E308B2" w:rsidP="00AC5BAF">
            <w:pPr>
              <w:pStyle w:val="TAL"/>
            </w:pPr>
          </w:p>
        </w:tc>
      </w:tr>
      <w:tr w:rsidR="00E308B2" w14:paraId="3BBB5E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20AD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661D4" w14:textId="77777777" w:rsidR="00E308B2" w:rsidRDefault="00E308B2" w:rsidP="00AC5BAF">
            <w:pPr>
              <w:pStyle w:val="TAL"/>
            </w:pPr>
            <w:r>
              <w:t>S2-2406791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3AA67"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D0796" w14:textId="77777777" w:rsidR="00E308B2" w:rsidRDefault="00E308B2" w:rsidP="00AC5BAF">
            <w:pPr>
              <w:pStyle w:val="TAL"/>
            </w:pPr>
            <w:r>
              <w:t>Summary of NWM feedback on FS_MASSS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8DAFC" w14:textId="77777777" w:rsidR="00E308B2" w:rsidRDefault="00E308B2" w:rsidP="00AC5BAF">
            <w:pPr>
              <w:pStyle w:val="TAL"/>
            </w:pPr>
            <w:r>
              <w:t>Apple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5D90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4A9F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8D48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D0AB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FFA1F" w14:textId="77777777" w:rsidR="00E308B2" w:rsidRDefault="00E308B2" w:rsidP="00AC5BAF">
            <w:pPr>
              <w:pStyle w:val="TAL"/>
            </w:pPr>
          </w:p>
        </w:tc>
      </w:tr>
      <w:tr w:rsidR="00E308B2" w14:paraId="069260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88CEA"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2C07B" w14:textId="77777777" w:rsidR="00E308B2" w:rsidRDefault="00E308B2" w:rsidP="00AC5BAF">
            <w:pPr>
              <w:pStyle w:val="TAL"/>
            </w:pPr>
            <w:r>
              <w:t>S2-2406792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EEF8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6B98D"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9049A"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2727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F30DB"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1F64F" w14:textId="77777777" w:rsidR="00E308B2" w:rsidRDefault="00E308B2" w:rsidP="00AC5BAF">
            <w:pPr>
              <w:pStyle w:val="TAL"/>
            </w:pPr>
            <w:r>
              <w:t>Revised in parallel session to S2-2407114.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309B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99E16" w14:textId="77777777" w:rsidR="00E308B2" w:rsidRDefault="00E308B2" w:rsidP="00AC5BAF">
            <w:pPr>
              <w:pStyle w:val="TAL"/>
            </w:pPr>
            <w:r>
              <w:t>S2-2407114</w:t>
            </w:r>
          </w:p>
        </w:tc>
      </w:tr>
      <w:tr w:rsidR="00E308B2" w14:paraId="5C6F0BE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8070F"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3AF87" w14:textId="77777777" w:rsidR="00E308B2" w:rsidRDefault="00E308B2" w:rsidP="00AC5BAF">
            <w:pPr>
              <w:pStyle w:val="TAL"/>
            </w:pPr>
            <w:r>
              <w:t>S2-2406793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1A92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33893"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E3F76"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5667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8997B"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4CAA3" w14:textId="77777777" w:rsidR="00E308B2" w:rsidRDefault="00E308B2" w:rsidP="00AC5BAF">
            <w:pPr>
              <w:pStyle w:val="TAL"/>
            </w:pPr>
            <w:r>
              <w:t>Merged into S2-2407115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ECFF0"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C2CCA" w14:textId="77777777" w:rsidR="00E308B2" w:rsidRDefault="00E308B2" w:rsidP="00AC5BAF">
            <w:pPr>
              <w:pStyle w:val="TAL"/>
            </w:pPr>
          </w:p>
        </w:tc>
      </w:tr>
      <w:tr w:rsidR="00E308B2" w14:paraId="4A4EB1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9C5C3"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49FEE" w14:textId="77777777" w:rsidR="00E308B2" w:rsidRDefault="00E308B2" w:rsidP="00AC5BAF">
            <w:pPr>
              <w:pStyle w:val="TAL"/>
            </w:pPr>
            <w:r>
              <w:t>S2-2406794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8625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1D7F5" w14:textId="77777777" w:rsidR="00E308B2" w:rsidRDefault="00E308B2" w:rsidP="00AC5BAF">
            <w:pPr>
              <w:pStyle w:val="TAL"/>
            </w:pPr>
            <w:r>
              <w:t>New Sol to KI#1.3: Session management aspects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6B3EF"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1C12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C9DAA"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92CC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83DC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64FC3" w14:textId="77777777" w:rsidR="00E308B2" w:rsidRDefault="00E308B2" w:rsidP="00AC5BAF">
            <w:pPr>
              <w:pStyle w:val="TAL"/>
            </w:pPr>
          </w:p>
        </w:tc>
      </w:tr>
      <w:tr w:rsidR="00E308B2" w14:paraId="6A7634C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1D031"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CC4A4" w14:textId="77777777" w:rsidR="00E308B2" w:rsidRDefault="00E308B2" w:rsidP="00AC5BAF">
            <w:pPr>
              <w:pStyle w:val="TAL"/>
            </w:pPr>
            <w:r>
              <w:t>S2-2406795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07D1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B3644" w14:textId="77777777" w:rsidR="00E308B2" w:rsidRDefault="00E308B2" w:rsidP="00AC5BAF">
            <w:pPr>
              <w:pStyle w:val="TAL"/>
            </w:pPr>
            <w:r>
              <w:t>KI#2, New solution: Reachability indications from the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DABEA"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9085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21E1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9377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0B0C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AD47B" w14:textId="77777777" w:rsidR="00E308B2" w:rsidRDefault="00E308B2" w:rsidP="00AC5BAF">
            <w:pPr>
              <w:pStyle w:val="TAL"/>
            </w:pPr>
          </w:p>
        </w:tc>
      </w:tr>
      <w:tr w:rsidR="00E308B2" w14:paraId="2B58301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34B59"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E70BE" w14:textId="77777777" w:rsidR="00E308B2" w:rsidRDefault="00E308B2" w:rsidP="00AC5BAF">
            <w:pPr>
              <w:pStyle w:val="TAL"/>
            </w:pPr>
            <w:r>
              <w:t>S2-2406796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819F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80233"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93B97" w14:textId="77777777" w:rsidR="00E308B2" w:rsidRDefault="00E308B2" w:rsidP="00AC5BAF">
            <w:pPr>
              <w:pStyle w:val="TAL"/>
            </w:pPr>
            <w:r>
              <w:t>Samsung, Sateliot, NOVAMINT, DISH Network, EchoStar, Inmarsat, Viasat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FDA4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4FDFA"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03E27" w14:textId="77777777" w:rsidR="00E308B2" w:rsidRDefault="00E308B2" w:rsidP="00AC5BAF">
            <w:pPr>
              <w:pStyle w:val="TAL"/>
            </w:pPr>
            <w:r>
              <w:t>Revised in parallel session to S2-2406901, merging S2-2406468 and S2-2405986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D524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B6900" w14:textId="77777777" w:rsidR="00E308B2" w:rsidRDefault="00E308B2" w:rsidP="00AC5BAF">
            <w:pPr>
              <w:pStyle w:val="TAL"/>
            </w:pPr>
            <w:r>
              <w:t>S2-2406901</w:t>
            </w:r>
          </w:p>
        </w:tc>
      </w:tr>
      <w:tr w:rsidR="00E308B2" w14:paraId="2C08EA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8DACF"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F20D9" w14:textId="77777777" w:rsidR="00E308B2" w:rsidRDefault="00E308B2" w:rsidP="00AC5BAF">
            <w:pPr>
              <w:pStyle w:val="TAL"/>
            </w:pPr>
            <w:r>
              <w:t>S2-2406797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C03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25665" w14:textId="77777777" w:rsidR="00E308B2" w:rsidRDefault="00E308B2" w:rsidP="00AC5BAF">
            <w:pPr>
              <w:pStyle w:val="TAL"/>
            </w:pPr>
            <w:r>
              <w:t>KI#5, Conclusion, Boost with RQoS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94F5D" w14:textId="77777777" w:rsidR="00E308B2" w:rsidRDefault="00E308B2" w:rsidP="00AC5BAF">
            <w:pPr>
              <w:pStyle w:val="TAL"/>
            </w:pPr>
            <w:r>
              <w:t>Meta USA, Tencent, Intel, 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6612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8E74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CB8A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3B05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FACE6" w14:textId="77777777" w:rsidR="00E308B2" w:rsidRDefault="00E308B2" w:rsidP="00AC5BAF">
            <w:pPr>
              <w:pStyle w:val="TAL"/>
            </w:pPr>
          </w:p>
        </w:tc>
      </w:tr>
      <w:tr w:rsidR="00E308B2" w14:paraId="2422F3D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7BB2F"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4DFC1" w14:textId="77777777" w:rsidR="00E308B2" w:rsidRDefault="00E308B2" w:rsidP="00AC5BAF">
            <w:pPr>
              <w:pStyle w:val="TAL"/>
            </w:pPr>
            <w:r>
              <w:t>S2-2406798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8B55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0EC33" w14:textId="77777777" w:rsidR="00E308B2" w:rsidRDefault="00E308B2" w:rsidP="00AC5BAF">
            <w:pPr>
              <w:pStyle w:val="TAL"/>
            </w:pPr>
            <w:r>
              <w:t>KI#3: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2191A"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9B33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E2AB9"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9DA97"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3B576"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54B34" w14:textId="77777777" w:rsidR="00E308B2" w:rsidRDefault="00E308B2" w:rsidP="00AC5BAF">
            <w:pPr>
              <w:pStyle w:val="TAL"/>
            </w:pPr>
          </w:p>
        </w:tc>
      </w:tr>
      <w:tr w:rsidR="00E308B2" w14:paraId="5C1691B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152CC" w14:textId="77777777" w:rsidR="00E308B2" w:rsidRDefault="00E308B2" w:rsidP="00AC5BAF">
            <w:pPr>
              <w:pStyle w:val="TAL"/>
              <w:rPr>
                <w:sz w:val="24"/>
                <w:szCs w:val="24"/>
              </w:rPr>
            </w:pPr>
            <w:r>
              <w:t>30.7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25831" w14:textId="77777777" w:rsidR="00E308B2" w:rsidRDefault="00E308B2" w:rsidP="00AC5BAF">
            <w:pPr>
              <w:pStyle w:val="TAL"/>
            </w:pPr>
            <w:r>
              <w:t>S2-2406799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E21DA"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557B4" w14:textId="77777777" w:rsidR="00E308B2" w:rsidRDefault="00E308B2" w:rsidP="00AC5BAF">
            <w:pPr>
              <w:pStyle w:val="TAL"/>
            </w:pPr>
            <w:r>
              <w:t>On usage of e-meeting and F2F meetings by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24E04"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796B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DCB36"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9DA90" w14:textId="77777777" w:rsidR="00E308B2" w:rsidRDefault="00E308B2" w:rsidP="00AC5BAF">
            <w:pPr>
              <w:pStyle w:val="TAL"/>
              <w:rPr>
                <w:sz w:val="24"/>
                <w:szCs w:val="24"/>
              </w:rPr>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2C191"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8D029" w14:textId="77777777" w:rsidR="00E308B2" w:rsidRDefault="00E308B2" w:rsidP="00AC5BAF">
            <w:pPr>
              <w:pStyle w:val="TAL"/>
            </w:pPr>
          </w:p>
        </w:tc>
      </w:tr>
      <w:tr w:rsidR="00E308B2" w14:paraId="3BC05D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18ECB"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FF61C" w14:textId="77777777" w:rsidR="00E308B2" w:rsidRDefault="00E308B2" w:rsidP="00AC5BAF">
            <w:pPr>
              <w:pStyle w:val="TAL"/>
            </w:pPr>
            <w:r>
              <w:t>S2-2406800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16D6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E20F1" w14:textId="77777777" w:rsidR="00E308B2" w:rsidRDefault="00E308B2" w:rsidP="00AC5BAF">
            <w:pPr>
              <w:pStyle w:val="TAL"/>
            </w:pPr>
            <w:r>
              <w:t>KI#1, interim agreement, PDU set dependency information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29D4F" w14:textId="77777777" w:rsidR="00E308B2" w:rsidRDefault="00E308B2" w:rsidP="00AC5BAF">
            <w:pPr>
              <w:pStyle w:val="TAL"/>
            </w:pPr>
            <w:r>
              <w:t>Meta USA,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9BEC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8EBC1"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91093"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D997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63231" w14:textId="77777777" w:rsidR="00E308B2" w:rsidRDefault="00E308B2" w:rsidP="00AC5BAF">
            <w:pPr>
              <w:pStyle w:val="TAL"/>
            </w:pPr>
          </w:p>
        </w:tc>
      </w:tr>
      <w:tr w:rsidR="00E308B2" w14:paraId="59F62C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4D188"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74457" w14:textId="77777777" w:rsidR="00E308B2" w:rsidRDefault="00E308B2" w:rsidP="00AC5BAF">
            <w:pPr>
              <w:pStyle w:val="TAL"/>
            </w:pPr>
            <w:r>
              <w:t>S2-2406801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5BA1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FC655" w14:textId="77777777" w:rsidR="00E308B2" w:rsidRDefault="00E308B2" w:rsidP="00AC5BAF">
            <w:pPr>
              <w:pStyle w:val="TAL"/>
            </w:pPr>
            <w:r>
              <w:t>KI#6: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8B8DE"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8FE9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B5D1D"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00A35" w14:textId="77777777" w:rsidR="00E308B2" w:rsidRDefault="00E308B2" w:rsidP="00AC5BAF">
            <w:pPr>
              <w:pStyle w:val="TAL"/>
            </w:pPr>
            <w:r>
              <w:t>Revised in parallel session, merging S2-2406257, to S2-2407118.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489F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CB199" w14:textId="77777777" w:rsidR="00E308B2" w:rsidRDefault="00E308B2" w:rsidP="00AC5BAF">
            <w:pPr>
              <w:pStyle w:val="TAL"/>
            </w:pPr>
            <w:r>
              <w:t>S2-2407118</w:t>
            </w:r>
          </w:p>
        </w:tc>
      </w:tr>
      <w:tr w:rsidR="00E308B2" w14:paraId="48EF647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ABB22"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9EC5B" w14:textId="77777777" w:rsidR="00E308B2" w:rsidRDefault="00E308B2" w:rsidP="00AC5BAF">
            <w:pPr>
              <w:pStyle w:val="TAL"/>
            </w:pPr>
            <w:r>
              <w:t>S2-2406802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D333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22B0E" w14:textId="77777777" w:rsidR="00E308B2" w:rsidRDefault="00E308B2" w:rsidP="00AC5BAF">
            <w:pPr>
              <w:pStyle w:val="TAL"/>
            </w:pPr>
            <w:r>
              <w:t>KI#9, interim agreement, rate limitation exposure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A97C6" w14:textId="77777777" w:rsidR="00E308B2" w:rsidRDefault="00E308B2" w:rsidP="00AC5BAF">
            <w:pPr>
              <w:pStyle w:val="TAL"/>
            </w:pPr>
            <w:r>
              <w:t>Meta USA, Tencent,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D38A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45C6D"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AAD0C" w14:textId="77777777" w:rsidR="00E308B2" w:rsidRDefault="00E308B2" w:rsidP="00AC5BAF">
            <w:pPr>
              <w:pStyle w:val="TAL"/>
            </w:pPr>
            <w:r>
              <w:t>Revised in parallel session to S2-2406934.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D6AF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D7C1F" w14:textId="77777777" w:rsidR="00E308B2" w:rsidRDefault="00E308B2" w:rsidP="00AC5BAF">
            <w:pPr>
              <w:pStyle w:val="TAL"/>
            </w:pPr>
            <w:r>
              <w:t>S2-2406934</w:t>
            </w:r>
          </w:p>
        </w:tc>
      </w:tr>
      <w:tr w:rsidR="00E308B2" w14:paraId="3E36546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CF8DA" w14:textId="77777777" w:rsidR="00E308B2" w:rsidRDefault="00E308B2" w:rsidP="00AC5BAF">
            <w:pPr>
              <w:pStyle w:val="TAL"/>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386B4" w14:textId="77777777" w:rsidR="00E308B2" w:rsidRDefault="00E308B2" w:rsidP="00AC5BAF">
            <w:pPr>
              <w:pStyle w:val="TAL"/>
            </w:pPr>
            <w:r>
              <w:t>S2-2406803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39A7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A3A87" w14:textId="77777777" w:rsidR="00E308B2" w:rsidRDefault="00E308B2" w:rsidP="00AC5BAF">
            <w:pPr>
              <w:pStyle w:val="TAL"/>
            </w:pPr>
            <w:r>
              <w:t>Conclusions for multi-hop UE-to-Network relay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3F85B" w14:textId="77777777" w:rsidR="00E308B2" w:rsidRDefault="00E308B2" w:rsidP="00AC5BAF">
            <w:pPr>
              <w:pStyle w:val="TAL"/>
            </w:pPr>
            <w:r>
              <w:t>NIST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B6E1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B1038"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A001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28B0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D9F55" w14:textId="77777777" w:rsidR="00E308B2" w:rsidRDefault="00E308B2" w:rsidP="00AC5BAF">
            <w:pPr>
              <w:pStyle w:val="TAL"/>
            </w:pPr>
          </w:p>
        </w:tc>
      </w:tr>
      <w:tr w:rsidR="00E308B2" w14:paraId="5C9250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0A2B3"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E781B" w14:textId="77777777" w:rsidR="00E308B2" w:rsidRDefault="00E308B2" w:rsidP="00AC5BAF">
            <w:pPr>
              <w:pStyle w:val="TAL"/>
            </w:pPr>
            <w:r>
              <w:t>S2-2406804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27DCD"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0DAB8" w14:textId="77777777" w:rsidR="00E308B2" w:rsidRDefault="00E308B2" w:rsidP="00AC5BAF">
            <w:pPr>
              <w:pStyle w:val="TAL"/>
            </w:pPr>
            <w:r>
              <w:t>Presentation of TR 23.700-70 to TSG SA#104 for Information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395FD" w14:textId="77777777" w:rsidR="00E308B2" w:rsidRDefault="00E308B2" w:rsidP="00AC5BAF">
            <w:pPr>
              <w:pStyle w:val="TAL"/>
            </w:pPr>
            <w:r>
              <w:t>Meta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E004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C5C1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6753E" w14:textId="77777777" w:rsidR="00E308B2" w:rsidRDefault="00E308B2" w:rsidP="00AC5BAF">
            <w:pPr>
              <w:pStyle w:val="TAL"/>
            </w:pPr>
            <w:r>
              <w:t>For e-mail approval. r01 agreed. Revised to S2-2407381.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C988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52892" w14:textId="77777777" w:rsidR="00E308B2" w:rsidRDefault="00E308B2" w:rsidP="00AC5BAF">
            <w:pPr>
              <w:pStyle w:val="TAL"/>
            </w:pPr>
            <w:r>
              <w:t>S2-2407381</w:t>
            </w:r>
          </w:p>
        </w:tc>
      </w:tr>
      <w:tr w:rsidR="00E308B2" w14:paraId="1F5C7F8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A8BE4" w14:textId="77777777" w:rsidR="00E308B2" w:rsidRDefault="00E308B2" w:rsidP="00AC5BAF">
            <w:pPr>
              <w:pStyle w:val="TAL"/>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59E45" w14:textId="77777777" w:rsidR="00E308B2" w:rsidRDefault="00E308B2" w:rsidP="00AC5BAF">
            <w:pPr>
              <w:pStyle w:val="TAL"/>
            </w:pPr>
            <w:r>
              <w:t>S2-2406805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57B0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DC410" w14:textId="77777777" w:rsidR="00E308B2" w:rsidRDefault="00E308B2" w:rsidP="00AC5BAF">
            <w:pPr>
              <w:pStyle w:val="TAL"/>
            </w:pPr>
            <w:r>
              <w:t>KI#2: Proposal for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771B4" w14:textId="77777777" w:rsidR="00E308B2" w:rsidRDefault="00E308B2" w:rsidP="00AC5BAF">
            <w:pPr>
              <w:pStyle w:val="TAL"/>
            </w:pPr>
            <w:r>
              <w:t>Google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1E2B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2E4D7"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1D09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C0B7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FDF0C" w14:textId="77777777" w:rsidR="00E308B2" w:rsidRDefault="00E308B2" w:rsidP="00AC5BAF">
            <w:pPr>
              <w:pStyle w:val="TAL"/>
            </w:pPr>
          </w:p>
        </w:tc>
      </w:tr>
      <w:tr w:rsidR="00E308B2" w14:paraId="641F04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5A31B"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F11B6" w14:textId="77777777" w:rsidR="00E308B2" w:rsidRDefault="00E308B2" w:rsidP="00AC5BAF">
            <w:pPr>
              <w:pStyle w:val="TAL"/>
            </w:pPr>
            <w:r>
              <w:t>S2-2406806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730D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A352D" w14:textId="77777777" w:rsidR="00E308B2" w:rsidRDefault="00E308B2" w:rsidP="00AC5BAF">
            <w:pPr>
              <w:pStyle w:val="TAL"/>
            </w:pPr>
            <w:r>
              <w:t>Evaluation and Conclusions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6BD3D"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6A85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53A58"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C1DE7"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42240"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2CA7D" w14:textId="77777777" w:rsidR="00E308B2" w:rsidRDefault="00E308B2" w:rsidP="00AC5BAF">
            <w:pPr>
              <w:pStyle w:val="TAL"/>
            </w:pPr>
          </w:p>
        </w:tc>
      </w:tr>
      <w:tr w:rsidR="00E308B2" w14:paraId="0A45413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BADF6"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D692B" w14:textId="77777777" w:rsidR="00E308B2" w:rsidRDefault="00E308B2" w:rsidP="00AC5BAF">
            <w:pPr>
              <w:pStyle w:val="TAL"/>
            </w:pPr>
            <w:r>
              <w:t>S2-2406807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8764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F6673" w14:textId="77777777" w:rsidR="00E308B2" w:rsidRDefault="00E308B2" w:rsidP="00AC5BAF">
            <w:pPr>
              <w:pStyle w:val="TAL"/>
            </w:pPr>
            <w:r>
              <w:t>Conclusions for KI#3, Support of No Transmit Zones.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A3B00" w14:textId="77777777" w:rsidR="00E308B2" w:rsidRDefault="00E308B2" w:rsidP="00AC5BAF">
            <w:pPr>
              <w:pStyle w:val="TAL"/>
            </w:pPr>
            <w:r>
              <w:t>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60DB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937D2"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F33F4" w14:textId="77777777" w:rsidR="00E308B2" w:rsidRDefault="00E308B2" w:rsidP="00AC5BAF">
            <w:pPr>
              <w:pStyle w:val="TAL"/>
            </w:pPr>
            <w:r>
              <w:t>Revision of S2-2406677.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8E81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D7D86" w14:textId="77777777" w:rsidR="00E308B2" w:rsidRDefault="00E308B2" w:rsidP="00AC5BAF">
            <w:pPr>
              <w:pStyle w:val="TAL"/>
            </w:pPr>
          </w:p>
        </w:tc>
      </w:tr>
      <w:tr w:rsidR="00E308B2" w14:paraId="0A15E00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2C188"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731E2" w14:textId="77777777" w:rsidR="00E308B2" w:rsidRDefault="00E308B2" w:rsidP="00AC5BAF">
            <w:pPr>
              <w:pStyle w:val="TAL"/>
            </w:pPr>
            <w:r>
              <w:t>S2-2406808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17CC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C9151" w14:textId="77777777" w:rsidR="00E308B2" w:rsidRDefault="00E308B2" w:rsidP="00AC5BAF">
            <w:pPr>
              <w:pStyle w:val="TAL"/>
            </w:pPr>
            <w:r>
              <w:t>Interim conclusion for KI#1 Enhancements to LCS to support Direct AI/ML based Positioning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FC504"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5F63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31B3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8875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C02F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9D38E" w14:textId="77777777" w:rsidR="00E308B2" w:rsidRDefault="00E308B2" w:rsidP="00AC5BAF">
            <w:pPr>
              <w:pStyle w:val="TAL"/>
            </w:pPr>
          </w:p>
        </w:tc>
      </w:tr>
      <w:tr w:rsidR="00E308B2" w14:paraId="20F2CBD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04689"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EAF04" w14:textId="77777777" w:rsidR="00E308B2" w:rsidRDefault="00E308B2" w:rsidP="00AC5BAF">
            <w:pPr>
              <w:pStyle w:val="TAL"/>
            </w:pPr>
            <w:r>
              <w:t>S2-2406809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CFD9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9CBEB" w14:textId="77777777" w:rsidR="00E308B2" w:rsidRDefault="00E308B2" w:rsidP="00AC5BAF">
            <w:pPr>
              <w:pStyle w:val="TAL"/>
            </w:pPr>
            <w:r>
              <w:t>Update solution#1 to support the authorization for positioning data collection for AI/ML model training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0E172"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59B8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D081F"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D8B4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583C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E3B39" w14:textId="77777777" w:rsidR="00E308B2" w:rsidRDefault="00E308B2" w:rsidP="00AC5BAF">
            <w:pPr>
              <w:pStyle w:val="TAL"/>
            </w:pPr>
          </w:p>
        </w:tc>
      </w:tr>
      <w:tr w:rsidR="00E308B2" w14:paraId="1D4093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260DB"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A670F" w14:textId="77777777" w:rsidR="00E308B2" w:rsidRDefault="00E308B2" w:rsidP="00AC5BAF">
            <w:pPr>
              <w:pStyle w:val="TAL"/>
            </w:pPr>
            <w:r>
              <w:t>S2-2406810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0787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9B0FC" w14:textId="77777777" w:rsidR="00E308B2" w:rsidRDefault="00E308B2" w:rsidP="00AC5BAF">
            <w:pPr>
              <w:pStyle w:val="TAL"/>
            </w:pPr>
            <w:r>
              <w:t>Update solution#9 to resolve the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7B240"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E210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528CF"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B7A4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F7B1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123A0" w14:textId="77777777" w:rsidR="00E308B2" w:rsidRDefault="00E308B2" w:rsidP="00AC5BAF">
            <w:pPr>
              <w:pStyle w:val="TAL"/>
            </w:pPr>
          </w:p>
        </w:tc>
      </w:tr>
      <w:tr w:rsidR="00E308B2" w14:paraId="32A71C5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6696F"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7AFFF" w14:textId="77777777" w:rsidR="00E308B2" w:rsidRDefault="00E308B2" w:rsidP="00AC5BAF">
            <w:pPr>
              <w:pStyle w:val="TAL"/>
            </w:pPr>
            <w:r>
              <w:t>S2-2406811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7C05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9FF34" w14:textId="77777777" w:rsidR="00E308B2" w:rsidRDefault="00E308B2" w:rsidP="00AC5BAF">
            <w:pPr>
              <w:pStyle w:val="TAL"/>
            </w:pPr>
            <w:r>
              <w:t>Update solution#12 to resolve the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03992"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D5B0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AC05C"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283E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C1AA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64BCF" w14:textId="77777777" w:rsidR="00E308B2" w:rsidRDefault="00E308B2" w:rsidP="00AC5BAF">
            <w:pPr>
              <w:pStyle w:val="TAL"/>
            </w:pPr>
          </w:p>
        </w:tc>
      </w:tr>
      <w:tr w:rsidR="00E308B2" w14:paraId="4CDCA35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61A47"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B013E" w14:textId="77777777" w:rsidR="00E308B2" w:rsidRDefault="00E308B2" w:rsidP="00AC5BAF">
            <w:pPr>
              <w:pStyle w:val="TAL"/>
            </w:pPr>
            <w:r>
              <w:t>S2-2406812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B6D2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68160" w14:textId="77777777" w:rsidR="00E308B2" w:rsidRDefault="00E308B2" w:rsidP="00AC5BAF">
            <w:pPr>
              <w:pStyle w:val="TAL"/>
            </w:pPr>
            <w:r>
              <w:t>KI#3: Updates to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E1969"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1D3A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23124"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4332E" w14:textId="77777777" w:rsidR="00E308B2" w:rsidRDefault="00E308B2" w:rsidP="00AC5BAF">
            <w:pPr>
              <w:pStyle w:val="TAL"/>
            </w:pPr>
            <w:r>
              <w:t>Revised in parallel session to S2-2407128.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C445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705F7" w14:textId="77777777" w:rsidR="00E308B2" w:rsidRDefault="00E308B2" w:rsidP="00AC5BAF">
            <w:pPr>
              <w:pStyle w:val="TAL"/>
            </w:pPr>
            <w:r>
              <w:t>S2-2407128</w:t>
            </w:r>
          </w:p>
        </w:tc>
      </w:tr>
      <w:tr w:rsidR="00E308B2" w14:paraId="436308C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2BC1C"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75BE9" w14:textId="77777777" w:rsidR="00E308B2" w:rsidRDefault="00E308B2" w:rsidP="00AC5BAF">
            <w:pPr>
              <w:pStyle w:val="TAL"/>
            </w:pPr>
            <w:r>
              <w:t>S2-2406813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DB60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D608C" w14:textId="77777777" w:rsidR="00E308B2" w:rsidRDefault="00E308B2" w:rsidP="00AC5BAF">
            <w:pPr>
              <w:pStyle w:val="TAL"/>
            </w:pPr>
            <w:r>
              <w:t>Interim conclusions for KI#4 Identifying non-3GPP Devices Connecting behind a UE or 5G-RG.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D9633"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81D5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A3AEA"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31893" w14:textId="77777777" w:rsidR="00E308B2" w:rsidRDefault="00E308B2" w:rsidP="00AC5BAF">
            <w:pPr>
              <w:pStyle w:val="TAL"/>
            </w:pPr>
            <w:r>
              <w:t>Revised in parallel session to S2-2407019.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272B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833AB" w14:textId="77777777" w:rsidR="00E308B2" w:rsidRDefault="00E308B2" w:rsidP="00AC5BAF">
            <w:pPr>
              <w:pStyle w:val="TAL"/>
            </w:pPr>
            <w:r>
              <w:t>S2-2407019</w:t>
            </w:r>
          </w:p>
        </w:tc>
      </w:tr>
      <w:tr w:rsidR="00E308B2" w14:paraId="557CB9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3A197"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AF0A7" w14:textId="77777777" w:rsidR="00E308B2" w:rsidRDefault="00E308B2" w:rsidP="00AC5BAF">
            <w:pPr>
              <w:pStyle w:val="TAL"/>
            </w:pPr>
            <w:r>
              <w:t>S2-2406814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F057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28FE9" w14:textId="77777777" w:rsidR="00E308B2" w:rsidRDefault="00E308B2" w:rsidP="00AC5BAF">
            <w:pPr>
              <w:pStyle w:val="TAL"/>
            </w:pPr>
            <w:r>
              <w:t>Interim conclusions for KI#3 Exposure of User Identity Profile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7AF03"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2105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96BAA"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429F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B582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0AA93" w14:textId="77777777" w:rsidR="00E308B2" w:rsidRDefault="00E308B2" w:rsidP="00AC5BAF">
            <w:pPr>
              <w:pStyle w:val="TAL"/>
            </w:pPr>
          </w:p>
        </w:tc>
      </w:tr>
      <w:tr w:rsidR="00E308B2" w14:paraId="2BF908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C6D2D"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51A69" w14:textId="77777777" w:rsidR="00E308B2" w:rsidRDefault="00E308B2" w:rsidP="00AC5BAF">
            <w:pPr>
              <w:pStyle w:val="TAL"/>
            </w:pPr>
            <w:r>
              <w:t>S2-2406815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2F76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ADCCE" w14:textId="77777777" w:rsidR="00E308B2" w:rsidRDefault="00E308B2" w:rsidP="00AC5BAF">
            <w:pPr>
              <w:pStyle w:val="TAL"/>
            </w:pPr>
            <w:r>
              <w:t>Interim conclusions for KI#2 Authentication and Authorization of Users and Restrictions on Users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573E5"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C06B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A4AE3"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7A6F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DADB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E5111" w14:textId="77777777" w:rsidR="00E308B2" w:rsidRDefault="00E308B2" w:rsidP="00AC5BAF">
            <w:pPr>
              <w:pStyle w:val="TAL"/>
            </w:pPr>
          </w:p>
        </w:tc>
      </w:tr>
      <w:tr w:rsidR="00E308B2" w14:paraId="607FD47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B55CF"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7AE95" w14:textId="77777777" w:rsidR="00E308B2" w:rsidRDefault="00E308B2" w:rsidP="00AC5BAF">
            <w:pPr>
              <w:pStyle w:val="TAL"/>
            </w:pPr>
            <w:r>
              <w:t>S2-2406816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14F7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15633" w14:textId="77777777" w:rsidR="00E308B2" w:rsidRDefault="00E308B2" w:rsidP="00AC5BAF">
            <w:pPr>
              <w:pStyle w:val="TAL"/>
            </w:pPr>
            <w:r>
              <w:t>Interim conclusions for KI#1 Identifying the Human User of a Subscription.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4CC8E"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817F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C10EE"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27A9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5BDB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BB446" w14:textId="77777777" w:rsidR="00E308B2" w:rsidRDefault="00E308B2" w:rsidP="00AC5BAF">
            <w:pPr>
              <w:pStyle w:val="TAL"/>
            </w:pPr>
          </w:p>
        </w:tc>
      </w:tr>
      <w:tr w:rsidR="00E308B2" w14:paraId="326B172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5EC5D"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9622F" w14:textId="77777777" w:rsidR="00E308B2" w:rsidRDefault="00E308B2" w:rsidP="00AC5BAF">
            <w:pPr>
              <w:pStyle w:val="TAL"/>
            </w:pPr>
            <w:r>
              <w:t>S2-2406817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879F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BF138" w14:textId="77777777" w:rsidR="00E308B2" w:rsidRDefault="00E308B2" w:rsidP="00AC5BAF">
            <w:pPr>
              <w:pStyle w:val="TAL"/>
            </w:pPr>
            <w:r>
              <w:t>KI#2: Update of GMLC Option in Solution#5.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1A7D1" w14:textId="77777777" w:rsidR="00E308B2" w:rsidRDefault="00E308B2" w:rsidP="00AC5BAF">
            <w:pPr>
              <w:pStyle w:val="TAL"/>
            </w:pPr>
            <w: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FD8C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C8B62"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C0BE4" w14:textId="77777777" w:rsidR="00E308B2" w:rsidRDefault="00E308B2" w:rsidP="00AC5BAF">
            <w:pPr>
              <w:pStyle w:val="TAL"/>
            </w:pPr>
            <w:r>
              <w:t>Revised in parallel session to S2-2407133.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0E2C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8A191" w14:textId="77777777" w:rsidR="00E308B2" w:rsidRDefault="00E308B2" w:rsidP="00AC5BAF">
            <w:pPr>
              <w:pStyle w:val="TAL"/>
            </w:pPr>
            <w:r>
              <w:t>S2-2407133</w:t>
            </w:r>
          </w:p>
        </w:tc>
      </w:tr>
      <w:tr w:rsidR="00E308B2" w14:paraId="3E3091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35CED"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0C750" w14:textId="77777777" w:rsidR="00E308B2" w:rsidRDefault="00E308B2" w:rsidP="00AC5BAF">
            <w:pPr>
              <w:pStyle w:val="TAL"/>
            </w:pPr>
            <w:r>
              <w:t>S2-2406818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B326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8D037" w14:textId="77777777" w:rsidR="00E308B2" w:rsidRDefault="00E308B2" w:rsidP="00AC5BAF">
            <w:pPr>
              <w:pStyle w:val="TAL"/>
            </w:pPr>
            <w:r>
              <w:t>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89610" w14:textId="77777777" w:rsidR="00E308B2" w:rsidRDefault="00E308B2" w:rsidP="00AC5BAF">
            <w:pPr>
              <w:pStyle w:val="TAL"/>
            </w:pPr>
            <w: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1B39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452AB"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452A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36CC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07976" w14:textId="77777777" w:rsidR="00E308B2" w:rsidRDefault="00E308B2" w:rsidP="00AC5BAF">
            <w:pPr>
              <w:pStyle w:val="TAL"/>
            </w:pPr>
          </w:p>
        </w:tc>
      </w:tr>
      <w:tr w:rsidR="00E308B2" w14:paraId="6B788B5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EB8CD"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46C8F" w14:textId="77777777" w:rsidR="00E308B2" w:rsidRDefault="00E308B2" w:rsidP="00AC5BAF">
            <w:pPr>
              <w:pStyle w:val="TAL"/>
            </w:pPr>
            <w:r>
              <w:t>S2-2406819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58CD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97E68" w14:textId="77777777" w:rsidR="00E308B2" w:rsidRDefault="00E308B2" w:rsidP="00AC5BAF">
            <w:pPr>
              <w:pStyle w:val="TAL"/>
            </w:pPr>
            <w:r>
              <w:t>Update solution#10 to resolve the ENs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3353E"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E871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0F855"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3CE9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8438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45EE0" w14:textId="77777777" w:rsidR="00E308B2" w:rsidRDefault="00E308B2" w:rsidP="00AC5BAF">
            <w:pPr>
              <w:pStyle w:val="TAL"/>
            </w:pPr>
          </w:p>
        </w:tc>
      </w:tr>
      <w:tr w:rsidR="00E308B2" w14:paraId="7CDE3C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786BE"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8E897" w14:textId="77777777" w:rsidR="00E308B2" w:rsidRDefault="00E308B2" w:rsidP="00AC5BAF">
            <w:pPr>
              <w:pStyle w:val="TAL"/>
            </w:pPr>
            <w:r>
              <w:t>S2-2406820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F99D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E5ED2" w14:textId="77777777" w:rsidR="00E308B2" w:rsidRDefault="00E308B2" w:rsidP="00AC5BAF">
            <w:pPr>
              <w:pStyle w:val="TAL"/>
            </w:pPr>
            <w:r>
              <w:t>KI#3: Conclusion Proposal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86639" w14:textId="77777777" w:rsidR="00E308B2" w:rsidRDefault="00E308B2" w:rsidP="00AC5BAF">
            <w:pPr>
              <w:pStyle w:val="TAL"/>
            </w:pPr>
            <w:r>
              <w:t>Google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65A9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D5FE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592C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D0FB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1ED6D" w14:textId="77777777" w:rsidR="00E308B2" w:rsidRDefault="00E308B2" w:rsidP="00AC5BAF">
            <w:pPr>
              <w:pStyle w:val="TAL"/>
            </w:pPr>
          </w:p>
        </w:tc>
      </w:tr>
      <w:tr w:rsidR="00E308B2" w14:paraId="79ECDDB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A76A9"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72C0E" w14:textId="77777777" w:rsidR="00E308B2" w:rsidRDefault="00E308B2" w:rsidP="00AC5BAF">
            <w:pPr>
              <w:pStyle w:val="TAL"/>
            </w:pPr>
            <w:r>
              <w:t>S2-2406821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1D5E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7B6F7" w14:textId="77777777" w:rsidR="00E308B2" w:rsidRDefault="00E308B2" w:rsidP="00AC5BAF">
            <w:pPr>
              <w:pStyle w:val="TAL"/>
            </w:pPr>
            <w:r>
              <w:t>KI#1.3, KI#1.4 - Update to DualSteer Solution #1.5 on usage of Linked SUPI and DualSteer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2F679" w14:textId="77777777" w:rsidR="00E308B2" w:rsidRDefault="00E308B2" w:rsidP="00AC5BAF">
            <w:pPr>
              <w:pStyle w:val="TAL"/>
            </w:pPr>
            <w:r>
              <w:t>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66A8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0BC18"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CA76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F0D9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8EDF1" w14:textId="77777777" w:rsidR="00E308B2" w:rsidRDefault="00E308B2" w:rsidP="00AC5BAF">
            <w:pPr>
              <w:pStyle w:val="TAL"/>
            </w:pPr>
          </w:p>
        </w:tc>
      </w:tr>
      <w:tr w:rsidR="00E308B2" w14:paraId="38B3DCB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3756D"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CA174" w14:textId="77777777" w:rsidR="00E308B2" w:rsidRDefault="00E308B2" w:rsidP="00AC5BAF">
            <w:pPr>
              <w:pStyle w:val="TAL"/>
            </w:pPr>
            <w:r>
              <w:t>S2-2406822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AA43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B0AAF" w14:textId="77777777" w:rsidR="00E308B2" w:rsidRDefault="00E308B2" w:rsidP="00AC5BAF">
            <w:pPr>
              <w:pStyle w:val="TAL"/>
            </w:pPr>
            <w:r>
              <w:t>Conclusion for KI#2.1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5853C"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5285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94768"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52472" w14:textId="77777777" w:rsidR="00E308B2" w:rsidRDefault="00E308B2" w:rsidP="00AC5BAF">
            <w:pPr>
              <w:pStyle w:val="TAL"/>
            </w:pPr>
            <w:r>
              <w:t>Revised in parallel session to S2-2407084.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3DDB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D8714" w14:textId="77777777" w:rsidR="00E308B2" w:rsidRDefault="00E308B2" w:rsidP="00AC5BAF">
            <w:pPr>
              <w:pStyle w:val="TAL"/>
            </w:pPr>
            <w:r>
              <w:t>S2-2407084</w:t>
            </w:r>
          </w:p>
        </w:tc>
      </w:tr>
      <w:tr w:rsidR="00E308B2" w14:paraId="403DE9D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61E48" w14:textId="77777777" w:rsidR="00E308B2" w:rsidRDefault="00E308B2" w:rsidP="00AC5BAF">
            <w:pPr>
              <w:pStyle w:val="TAL"/>
            </w:pPr>
            <w:r>
              <w:lastRenderedPageBreak/>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4A1E6" w14:textId="77777777" w:rsidR="00E308B2" w:rsidRDefault="00E308B2" w:rsidP="00AC5BAF">
            <w:pPr>
              <w:pStyle w:val="TAL"/>
            </w:pPr>
            <w:r>
              <w:t>S2-2406823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3C40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51C36" w14:textId="77777777" w:rsidR="00E308B2" w:rsidRDefault="00E308B2" w:rsidP="00AC5BAF">
            <w:pPr>
              <w:pStyle w:val="TAL"/>
            </w:pPr>
            <w:r>
              <w:t>Interim Conclusion for KI#1.1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81643"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AEF9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6593B"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A236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DAAC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E0F4D" w14:textId="77777777" w:rsidR="00E308B2" w:rsidRDefault="00E308B2" w:rsidP="00AC5BAF">
            <w:pPr>
              <w:pStyle w:val="TAL"/>
            </w:pPr>
          </w:p>
        </w:tc>
      </w:tr>
      <w:tr w:rsidR="00E308B2" w14:paraId="0CE5273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0DA76"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9B649" w14:textId="77777777" w:rsidR="00E308B2" w:rsidRDefault="00E308B2" w:rsidP="00AC5BAF">
            <w:pPr>
              <w:pStyle w:val="TAL"/>
            </w:pPr>
            <w:r>
              <w:t>S2-2406824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2EB0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05E70" w14:textId="77777777" w:rsidR="00E308B2" w:rsidRDefault="00E308B2" w:rsidP="00AC5BAF">
            <w:pPr>
              <w:pStyle w:val="TAL"/>
            </w:pPr>
            <w:r>
              <w:t>Interim Conclusion for KI#1.2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3CD2B"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2ECB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F4F17"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A0AE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05EA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C5C14" w14:textId="77777777" w:rsidR="00E308B2" w:rsidRDefault="00E308B2" w:rsidP="00AC5BAF">
            <w:pPr>
              <w:pStyle w:val="TAL"/>
            </w:pPr>
          </w:p>
        </w:tc>
      </w:tr>
      <w:tr w:rsidR="00E308B2" w14:paraId="68ED50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E0215"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2B3B2" w14:textId="77777777" w:rsidR="00E308B2" w:rsidRDefault="00E308B2" w:rsidP="00AC5BAF">
            <w:pPr>
              <w:pStyle w:val="TAL"/>
            </w:pPr>
            <w:r>
              <w:t>S2-2406825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4AC3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FEA96" w14:textId="77777777" w:rsidR="00E308B2" w:rsidRDefault="00E308B2" w:rsidP="00AC5BAF">
            <w:pPr>
              <w:pStyle w:val="TAL"/>
            </w:pPr>
            <w:r>
              <w:t>Solution#29 update to resolve editor's notes.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75B34"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2A42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FF98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3B07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4AC1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A4A9C" w14:textId="77777777" w:rsidR="00E308B2" w:rsidRDefault="00E308B2" w:rsidP="00AC5BAF">
            <w:pPr>
              <w:pStyle w:val="TAL"/>
            </w:pPr>
          </w:p>
        </w:tc>
      </w:tr>
      <w:tr w:rsidR="00E308B2" w14:paraId="5DE1295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96587"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8E07A" w14:textId="77777777" w:rsidR="00E308B2" w:rsidRDefault="00E308B2" w:rsidP="00AC5BAF">
            <w:pPr>
              <w:pStyle w:val="TAL"/>
            </w:pPr>
            <w:r>
              <w:t>S2-2406826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8B30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85C52" w14:textId="77777777" w:rsidR="00E308B2" w:rsidRDefault="00E308B2" w:rsidP="00AC5BAF">
            <w:pPr>
              <w:pStyle w:val="TAL"/>
            </w:pPr>
            <w:r>
              <w:t>Interim Conclusion for KI#1.3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A94A6"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57C7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5E5F6"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3CF55" w14:textId="77777777" w:rsidR="00E308B2" w:rsidRDefault="00E308B2" w:rsidP="00AC5BAF">
            <w:pPr>
              <w:pStyle w:val="TAL"/>
            </w:pPr>
            <w:r>
              <w:t>Revised in parallel session to S2-2407087.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5B5D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EABC9" w14:textId="77777777" w:rsidR="00E308B2" w:rsidRDefault="00E308B2" w:rsidP="00AC5BAF">
            <w:pPr>
              <w:pStyle w:val="TAL"/>
            </w:pPr>
            <w:r>
              <w:t>S2-2407087</w:t>
            </w:r>
          </w:p>
        </w:tc>
      </w:tr>
      <w:tr w:rsidR="00E308B2" w14:paraId="465A86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AE677"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81522" w14:textId="77777777" w:rsidR="00E308B2" w:rsidRDefault="00E308B2" w:rsidP="00AC5BAF">
            <w:pPr>
              <w:pStyle w:val="TAL"/>
            </w:pPr>
            <w:r>
              <w:t>S2-2406827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F922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65248" w14:textId="77777777" w:rsidR="00E308B2" w:rsidRDefault="00E308B2" w:rsidP="00AC5BAF">
            <w:pPr>
              <w:pStyle w:val="TAL"/>
            </w:pPr>
            <w:r>
              <w:t>Interim Conclusion for KI#1.4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F80E2"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00C2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035C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AD61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464A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58133" w14:textId="77777777" w:rsidR="00E308B2" w:rsidRDefault="00E308B2" w:rsidP="00AC5BAF">
            <w:pPr>
              <w:pStyle w:val="TAL"/>
            </w:pPr>
          </w:p>
        </w:tc>
      </w:tr>
      <w:tr w:rsidR="00E308B2" w14:paraId="14FA2EE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1ECAA"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0FCCB" w14:textId="77777777" w:rsidR="00E308B2" w:rsidRDefault="00E308B2" w:rsidP="00AC5BAF">
            <w:pPr>
              <w:pStyle w:val="TAL"/>
            </w:pPr>
            <w:r>
              <w:t>S2-2406828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EB2B7"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AEE72" w14:textId="77777777" w:rsidR="00E308B2" w:rsidRDefault="00E308B2" w:rsidP="00AC5BAF">
            <w:pPr>
              <w:pStyle w:val="TAL"/>
            </w:pPr>
            <w:r>
              <w:t>New WID on Multi-Access (DualSteer and ATSSS_Ph4).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A6EB2" w14:textId="77777777" w:rsidR="00E308B2" w:rsidRDefault="00E308B2" w:rsidP="00AC5BAF">
            <w:pPr>
              <w:pStyle w:val="TAL"/>
            </w:pPr>
            <w:r>
              <w:t>Apple (Primary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56FF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6282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E776A" w14:textId="77777777" w:rsidR="00E308B2" w:rsidRDefault="00E308B2" w:rsidP="00AC5BAF">
            <w:pPr>
              <w:pStyle w:val="TAL"/>
              <w:rPr>
                <w:sz w:val="24"/>
                <w:szCs w:val="24"/>
              </w:rPr>
            </w:pPr>
            <w:r>
              <w:t>Revised to S2-2407287.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8204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A5C77" w14:textId="77777777" w:rsidR="00E308B2" w:rsidRDefault="00E308B2" w:rsidP="00AC5BAF">
            <w:pPr>
              <w:pStyle w:val="TAL"/>
            </w:pPr>
            <w:r>
              <w:t>S2-2407287</w:t>
            </w:r>
          </w:p>
        </w:tc>
      </w:tr>
      <w:tr w:rsidR="00E308B2" w14:paraId="15D43FE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710F0"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1B509" w14:textId="77777777" w:rsidR="00E308B2" w:rsidRDefault="00E308B2" w:rsidP="00AC5BAF">
            <w:pPr>
              <w:pStyle w:val="TAL"/>
            </w:pPr>
            <w:r>
              <w:t>S2-2406829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AD8B0"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7972D" w14:textId="77777777" w:rsidR="00E308B2" w:rsidRDefault="00E308B2" w:rsidP="00AC5BAF">
            <w:pPr>
              <w:pStyle w:val="TAL"/>
            </w:pPr>
            <w:r>
              <w:t>Cover sheet for presentation of TR 23.700-54 to TSG SA for information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F7EE0" w14:textId="77777777" w:rsidR="00E308B2" w:rsidRDefault="00E308B2" w:rsidP="00AC5BAF">
            <w:pPr>
              <w:pStyle w:val="TAL"/>
            </w:pPr>
            <w:r>
              <w:t>Apple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335E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8F48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8DB2B" w14:textId="77777777" w:rsidR="00E308B2" w:rsidRDefault="00E308B2" w:rsidP="00AC5BAF">
            <w:pPr>
              <w:pStyle w:val="TAL"/>
            </w:pPr>
            <w:r>
              <w:t>For e-mail approval. r06 agreed. Revised to S2-2407382.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CE67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19DEC" w14:textId="77777777" w:rsidR="00E308B2" w:rsidRDefault="00E308B2" w:rsidP="00AC5BAF">
            <w:pPr>
              <w:pStyle w:val="TAL"/>
            </w:pPr>
            <w:r>
              <w:t>S2-2407382</w:t>
            </w:r>
          </w:p>
        </w:tc>
      </w:tr>
      <w:tr w:rsidR="00E308B2" w14:paraId="5855C5B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43A3E" w14:textId="77777777" w:rsidR="00E308B2" w:rsidRDefault="00E308B2" w:rsidP="00AC5BAF">
            <w:pPr>
              <w:pStyle w:val="TAL"/>
            </w:pPr>
            <w:r>
              <w:t>19.29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B0E46" w14:textId="77777777" w:rsidR="00E308B2" w:rsidRDefault="00E308B2" w:rsidP="00AC5BAF">
            <w:pPr>
              <w:pStyle w:val="TAL"/>
            </w:pPr>
            <w:r>
              <w:t>S2-2406830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F84A6"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09964" w14:textId="77777777" w:rsidR="00E308B2" w:rsidRDefault="00E308B2" w:rsidP="00AC5BAF">
            <w:pPr>
              <w:pStyle w:val="TAL"/>
            </w:pPr>
            <w:r>
              <w:t>Discussion on RSC selection for SNPNs and PNI-NPN.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956F0" w14:textId="77777777" w:rsidR="00E308B2" w:rsidRDefault="00E308B2" w:rsidP="00AC5BAF">
            <w:pPr>
              <w:pStyle w:val="TAL"/>
            </w:pPr>
            <w:r>
              <w:t>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9053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9C228"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A54B2"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FF42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72F13" w14:textId="77777777" w:rsidR="00E308B2" w:rsidRDefault="00E308B2" w:rsidP="00AC5BAF">
            <w:pPr>
              <w:pStyle w:val="TAL"/>
            </w:pPr>
          </w:p>
        </w:tc>
      </w:tr>
      <w:tr w:rsidR="00E308B2" w14:paraId="0FAA879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FDBB1" w14:textId="77777777" w:rsidR="00E308B2" w:rsidRDefault="00E308B2" w:rsidP="00AC5BAF">
            <w:pPr>
              <w:pStyle w:val="TAL"/>
              <w:rPr>
                <w:sz w:val="24"/>
                <w:szCs w:val="24"/>
              </w:rPr>
            </w:pPr>
            <w:r>
              <w:t>19.29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C150E" w14:textId="77777777" w:rsidR="00E308B2" w:rsidRDefault="00E308B2" w:rsidP="00AC5BAF">
            <w:pPr>
              <w:pStyle w:val="TAL"/>
            </w:pPr>
            <w:r>
              <w:t>S2-2406831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0886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D10B0" w14:textId="77777777" w:rsidR="00E308B2" w:rsidRDefault="00E308B2" w:rsidP="00AC5BAF">
            <w:pPr>
              <w:pStyle w:val="TAL"/>
            </w:pPr>
            <w:r>
              <w:t>23.304 CR0436R3 (Rel-19, 'B'): ProSe support for NPNs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5F7CB" w14:textId="77777777" w:rsidR="00E308B2" w:rsidRDefault="00E308B2" w:rsidP="00AC5BAF">
            <w:pPr>
              <w:pStyle w:val="TAL"/>
            </w:pPr>
            <w:r>
              <w:t>[OPPO], 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0080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FDF5C"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8B3D2"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7729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46CB1" w14:textId="77777777" w:rsidR="00E308B2" w:rsidRDefault="00E308B2" w:rsidP="00AC5BAF">
            <w:pPr>
              <w:pStyle w:val="TAL"/>
            </w:pPr>
          </w:p>
        </w:tc>
      </w:tr>
      <w:tr w:rsidR="00E308B2" w14:paraId="4D7B1EF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14630"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E6319" w14:textId="77777777" w:rsidR="00E308B2" w:rsidRDefault="00E308B2" w:rsidP="00AC5BAF">
            <w:pPr>
              <w:pStyle w:val="TAL"/>
            </w:pPr>
            <w:r>
              <w:t>S2-2406832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C90B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9C0FB" w14:textId="77777777" w:rsidR="00E308B2" w:rsidRDefault="00E308B2" w:rsidP="00AC5BAF">
            <w:pPr>
              <w:pStyle w:val="TAL"/>
            </w:pPr>
            <w:r>
              <w:t>KI#2 Solution#13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D55F7" w14:textId="77777777" w:rsidR="00E308B2" w:rsidRDefault="00E308B2" w:rsidP="00AC5BAF">
            <w:pPr>
              <w:pStyle w:val="TAL"/>
            </w:pPr>
            <w:r>
              <w:t>InterDigital Inc; 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7DD7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70381"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E425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381E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A8E1F" w14:textId="77777777" w:rsidR="00E308B2" w:rsidRDefault="00E308B2" w:rsidP="00AC5BAF">
            <w:pPr>
              <w:pStyle w:val="TAL"/>
            </w:pPr>
          </w:p>
        </w:tc>
      </w:tr>
      <w:tr w:rsidR="00E308B2" w14:paraId="106AD8E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0DE0E"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36227" w14:textId="77777777" w:rsidR="00E308B2" w:rsidRDefault="00E308B2" w:rsidP="00AC5BAF">
            <w:pPr>
              <w:pStyle w:val="TAL"/>
            </w:pPr>
            <w:r>
              <w:t>S2-2406834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94C4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139E1" w14:textId="77777777" w:rsidR="00E308B2" w:rsidRDefault="00E308B2" w:rsidP="00AC5BAF">
            <w:pPr>
              <w:pStyle w:val="TAL"/>
            </w:pPr>
            <w:r>
              <w:t>Indicating uses cases for solutions for key issue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65C02"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488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387CF"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DD67C" w14:textId="77777777" w:rsidR="00E308B2" w:rsidRDefault="00E308B2" w:rsidP="00AC5BAF">
            <w:pPr>
              <w:pStyle w:val="TAL"/>
            </w:pPr>
            <w:r>
              <w:t>Revised in parallel session to S2-2406911.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A150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6BB43" w14:textId="77777777" w:rsidR="00E308B2" w:rsidRDefault="00E308B2" w:rsidP="00AC5BAF">
            <w:pPr>
              <w:pStyle w:val="TAL"/>
            </w:pPr>
            <w:r>
              <w:t>S2-2406911</w:t>
            </w:r>
          </w:p>
        </w:tc>
      </w:tr>
      <w:tr w:rsidR="00E308B2" w14:paraId="6517A7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ED38D" w14:textId="77777777" w:rsidR="00E308B2" w:rsidRDefault="00E308B2" w:rsidP="00AC5BAF">
            <w:pPr>
              <w:pStyle w:val="TAL"/>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6C1AE" w14:textId="77777777" w:rsidR="00E308B2" w:rsidRDefault="00E308B2" w:rsidP="00AC5BAF">
            <w:pPr>
              <w:pStyle w:val="TAL"/>
            </w:pPr>
            <w:r>
              <w:t>S2-2406835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11AFC"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5092B" w14:textId="77777777" w:rsidR="00E308B2" w:rsidRDefault="00E308B2" w:rsidP="00AC5BAF">
            <w:pPr>
              <w:pStyle w:val="TAL"/>
            </w:pPr>
            <w:r>
              <w:t>Summary of NWM feedback on 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D855F"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263A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6DFB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0DFF8"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D165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FF5DB" w14:textId="77777777" w:rsidR="00E308B2" w:rsidRDefault="00E308B2" w:rsidP="00AC5BAF">
            <w:pPr>
              <w:pStyle w:val="TAL"/>
            </w:pPr>
          </w:p>
        </w:tc>
      </w:tr>
      <w:tr w:rsidR="00E308B2" w14:paraId="05F80DB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EA009"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E6ED5" w14:textId="77777777" w:rsidR="00E308B2" w:rsidRDefault="00E308B2" w:rsidP="00AC5BAF">
            <w:pPr>
              <w:pStyle w:val="TAL"/>
            </w:pPr>
            <w:r>
              <w:t>S2-2406836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EBAF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88568" w14:textId="77777777" w:rsidR="00E308B2" w:rsidRDefault="00E308B2" w:rsidP="00AC5BAF">
            <w:pPr>
              <w:pStyle w:val="TAL"/>
            </w:pPr>
            <w:r>
              <w:t>Conclusion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2A62D" w14:textId="77777777" w:rsidR="00E308B2" w:rsidRDefault="00E308B2" w:rsidP="00AC5BAF">
            <w:pPr>
              <w:pStyle w:val="TAL"/>
            </w:pPr>
            <w:r>
              <w:t>Samsung, Lenovo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DB31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C294F"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99F2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AA74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F4288" w14:textId="77777777" w:rsidR="00E308B2" w:rsidRDefault="00E308B2" w:rsidP="00AC5BAF">
            <w:pPr>
              <w:pStyle w:val="TAL"/>
            </w:pPr>
          </w:p>
        </w:tc>
      </w:tr>
      <w:tr w:rsidR="00E308B2" w14:paraId="5BCC995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1C7D8"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C7811" w14:textId="77777777" w:rsidR="00E308B2" w:rsidRDefault="00E308B2" w:rsidP="00AC5BAF">
            <w:pPr>
              <w:pStyle w:val="TAL"/>
            </w:pPr>
            <w:r>
              <w:t>S2-2406837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712C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7ED4D"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785BB" w14:textId="77777777" w:rsidR="00E308B2" w:rsidRDefault="00E308B2" w:rsidP="00AC5BAF">
            <w:pPr>
              <w:pStyle w:val="TAL"/>
            </w:pPr>
            <w:r>
              <w:t>Samsung, Lenovo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219D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6552D"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E73CC" w14:textId="77777777" w:rsidR="00E308B2" w:rsidRDefault="00E308B2" w:rsidP="00AC5BAF">
            <w:pPr>
              <w:pStyle w:val="TAL"/>
            </w:pPr>
            <w:r>
              <w:t>Revised in parallel session to S2-2406990.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D016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C5B70" w14:textId="77777777" w:rsidR="00E308B2" w:rsidRDefault="00E308B2" w:rsidP="00AC5BAF">
            <w:pPr>
              <w:pStyle w:val="TAL"/>
            </w:pPr>
            <w:r>
              <w:t>S2-2406990</w:t>
            </w:r>
          </w:p>
        </w:tc>
      </w:tr>
      <w:tr w:rsidR="00E308B2" w14:paraId="0384645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2E37C"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E002F" w14:textId="77777777" w:rsidR="00E308B2" w:rsidRDefault="00E308B2" w:rsidP="00AC5BAF">
            <w:pPr>
              <w:pStyle w:val="TAL"/>
            </w:pPr>
            <w:r>
              <w:t>S2-2406838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9F9B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ED2CE" w14:textId="77777777" w:rsidR="00E308B2" w:rsidRDefault="00E308B2" w:rsidP="00AC5BAF">
            <w:pPr>
              <w:pStyle w:val="TAL"/>
            </w:pPr>
            <w:r>
              <w:t>Conclusion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9E813" w14:textId="77777777" w:rsidR="00E308B2" w:rsidRDefault="00E308B2" w:rsidP="00AC5BAF">
            <w:pPr>
              <w:pStyle w:val="TAL"/>
            </w:pPr>
            <w:r>
              <w:t>Samsung, Lenovo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9066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88885"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A38F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970F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EB361" w14:textId="77777777" w:rsidR="00E308B2" w:rsidRDefault="00E308B2" w:rsidP="00AC5BAF">
            <w:pPr>
              <w:pStyle w:val="TAL"/>
            </w:pPr>
          </w:p>
        </w:tc>
      </w:tr>
      <w:tr w:rsidR="00E308B2" w14:paraId="2285F1B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8FCE6"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AC0FF" w14:textId="77777777" w:rsidR="00E308B2" w:rsidRDefault="00E308B2" w:rsidP="00AC5BAF">
            <w:pPr>
              <w:pStyle w:val="TAL"/>
            </w:pPr>
            <w:r>
              <w:t>S2-2406839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ACE61"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C2D9C" w14:textId="77777777" w:rsidR="00E308B2" w:rsidRDefault="00E308B2" w:rsidP="00AC5BAF">
            <w:pPr>
              <w:pStyle w:val="TAL"/>
            </w:pPr>
            <w:r>
              <w:t>NWM report for R19 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EB9B9" w14:textId="77777777" w:rsidR="00E308B2" w:rsidRDefault="00E308B2" w:rsidP="00AC5BAF">
            <w:pPr>
              <w:pStyle w:val="TAL"/>
            </w:pPr>
            <w:r>
              <w:t>vivo Mobile Com. (Chongqing)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7D86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4E9D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BA676"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DD00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2DAF1" w14:textId="77777777" w:rsidR="00E308B2" w:rsidRDefault="00E308B2" w:rsidP="00AC5BAF">
            <w:pPr>
              <w:pStyle w:val="TAL"/>
            </w:pPr>
          </w:p>
        </w:tc>
      </w:tr>
      <w:tr w:rsidR="00E308B2" w14:paraId="28686E0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6F318"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8A2A1" w14:textId="77777777" w:rsidR="00E308B2" w:rsidRDefault="00E308B2" w:rsidP="00AC5BAF">
            <w:pPr>
              <w:pStyle w:val="TAL"/>
            </w:pPr>
            <w:r>
              <w:t>S2-2406840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3DC33"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33E9D" w14:textId="77777777" w:rsidR="00E308B2" w:rsidRDefault="00E308B2" w:rsidP="00AC5BAF">
            <w:pPr>
              <w:pStyle w:val="TAL"/>
            </w:pPr>
            <w:r>
              <w:t>KI#3 status summary and way forward from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5B559" w14:textId="77777777" w:rsidR="00E308B2" w:rsidRDefault="00E308B2" w:rsidP="00AC5BAF">
            <w:pPr>
              <w:pStyle w:val="TAL"/>
            </w:pPr>
            <w:r>
              <w:t>vivo, MediaTek Inc(rapporteur)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AE68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AC905"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EA7F2"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DD4A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47138" w14:textId="77777777" w:rsidR="00E308B2" w:rsidRDefault="00E308B2" w:rsidP="00AC5BAF">
            <w:pPr>
              <w:pStyle w:val="TAL"/>
            </w:pPr>
          </w:p>
        </w:tc>
      </w:tr>
      <w:tr w:rsidR="00E308B2" w14:paraId="317A38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1BF9C"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09EEF" w14:textId="77777777" w:rsidR="00E308B2" w:rsidRDefault="00E308B2" w:rsidP="00AC5BAF">
            <w:pPr>
              <w:pStyle w:val="TAL"/>
            </w:pPr>
            <w:r>
              <w:t>S2-2406841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E19CE"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0CBA8" w14:textId="77777777" w:rsidR="00E308B2" w:rsidRDefault="00E308B2" w:rsidP="00AC5BAF">
            <w:pPr>
              <w:pStyle w:val="TAL"/>
            </w:pPr>
            <w:r>
              <w:t>KI#1 status summary and way forward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19B02" w14:textId="77777777" w:rsidR="00E308B2" w:rsidRDefault="00E308B2" w:rsidP="00AC5BAF">
            <w:pPr>
              <w:pStyle w:val="TAL"/>
            </w:pPr>
            <w:r>
              <w:t>vivo, MediaTek Inc(rapporteur)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497A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B098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89545"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3582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8985E" w14:textId="77777777" w:rsidR="00E308B2" w:rsidRDefault="00E308B2" w:rsidP="00AC5BAF">
            <w:pPr>
              <w:pStyle w:val="TAL"/>
            </w:pPr>
          </w:p>
        </w:tc>
      </w:tr>
      <w:tr w:rsidR="00E308B2" w14:paraId="0BAFA7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DE9BE" w14:textId="77777777" w:rsidR="00E308B2" w:rsidRDefault="00E308B2" w:rsidP="00AC5BAF">
            <w:pPr>
              <w:pStyle w:val="TAL"/>
              <w:rPr>
                <w:sz w:val="24"/>
                <w:szCs w:val="24"/>
              </w:rPr>
            </w:pPr>
            <w:r>
              <w:lastRenderedPageBreak/>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CF923" w14:textId="77777777" w:rsidR="00E308B2" w:rsidRDefault="00E308B2" w:rsidP="00AC5BAF">
            <w:pPr>
              <w:pStyle w:val="TAL"/>
            </w:pPr>
            <w:r>
              <w:t>S2-2406842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E88C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15A89" w14:textId="77777777" w:rsidR="00E308B2" w:rsidRDefault="00E308B2" w:rsidP="00AC5BAF">
            <w:pPr>
              <w:pStyle w:val="TAL"/>
            </w:pPr>
            <w:r>
              <w:t>23.501 CR5404 (Rel-18, 'D'): 23.501 Cleanup 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B0E83"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8A22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0FDCB"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52FDB" w14:textId="77777777" w:rsidR="00E308B2" w:rsidRDefault="00E308B2" w:rsidP="00AC5BAF">
            <w:pPr>
              <w:pStyle w:val="TAL"/>
            </w:pPr>
            <w:r>
              <w:t>Revised to S2-2406881.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9DFF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1E6C9" w14:textId="77777777" w:rsidR="00E308B2" w:rsidRDefault="00E308B2" w:rsidP="00AC5BAF">
            <w:pPr>
              <w:pStyle w:val="TAL"/>
            </w:pPr>
            <w:r>
              <w:t>S2-2406881</w:t>
            </w:r>
          </w:p>
        </w:tc>
      </w:tr>
      <w:tr w:rsidR="00E308B2" w14:paraId="292624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BFE81"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F8F26" w14:textId="77777777" w:rsidR="00E308B2" w:rsidRDefault="00E308B2" w:rsidP="00AC5BAF">
            <w:pPr>
              <w:pStyle w:val="TAL"/>
            </w:pPr>
            <w:r>
              <w:t>S2-2406843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3A16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4159C" w14:textId="77777777" w:rsidR="00E308B2" w:rsidRDefault="00E308B2" w:rsidP="00AC5BAF">
            <w:pPr>
              <w:pStyle w:val="TAL"/>
            </w:pPr>
            <w:r>
              <w:t>23.502 CR4823R1 (Rel-18, 'D'): Editorial cleanup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DBAB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FFAE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9719F"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8A459" w14:textId="77777777" w:rsidR="00E308B2" w:rsidRDefault="00E308B2" w:rsidP="00AC5BAF">
            <w:pPr>
              <w:pStyle w:val="TAL"/>
            </w:pPr>
            <w:r>
              <w:t>Revision of S2-2406662. Revised to S2-2406882.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5BE0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7E842" w14:textId="77777777" w:rsidR="00E308B2" w:rsidRDefault="00E308B2" w:rsidP="00AC5BAF">
            <w:pPr>
              <w:pStyle w:val="TAL"/>
            </w:pPr>
            <w:r>
              <w:t>S2-2406882</w:t>
            </w:r>
          </w:p>
        </w:tc>
      </w:tr>
      <w:tr w:rsidR="00E308B2" w14:paraId="5DB010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EBFE9"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50E3B" w14:textId="77777777" w:rsidR="00E308B2" w:rsidRDefault="00E308B2" w:rsidP="00AC5BAF">
            <w:pPr>
              <w:pStyle w:val="TAL"/>
            </w:pPr>
            <w:r>
              <w:t>S2-2406844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FDD4E"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9B414" w14:textId="77777777" w:rsidR="00E308B2" w:rsidRDefault="00E308B2" w:rsidP="00AC5BAF">
            <w:pPr>
              <w:pStyle w:val="TAL"/>
            </w:pPr>
            <w:r>
              <w:t>LS from ITU-T SG11: LS on initiation of new work item ITU-T Q.IEM_arch_req 'Reference architecture and signalling requirements for interactive emergency messaging through mobile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E4CB0" w14:textId="77777777" w:rsidR="00E308B2" w:rsidRDefault="00E308B2" w:rsidP="00AC5BAF">
            <w:pPr>
              <w:pStyle w:val="TAL"/>
            </w:pPr>
            <w:r>
              <w:t>ITU-T SG11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0EB95"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A7F5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3AF4D"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90B7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AB78A" w14:textId="77777777" w:rsidR="00E308B2" w:rsidRDefault="00E308B2" w:rsidP="00AC5BAF">
            <w:pPr>
              <w:pStyle w:val="TAL"/>
            </w:pPr>
          </w:p>
        </w:tc>
      </w:tr>
      <w:tr w:rsidR="00E308B2" w14:paraId="064791F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305A0"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BB05A" w14:textId="77777777" w:rsidR="00E308B2" w:rsidRDefault="00E308B2" w:rsidP="00AC5BAF">
            <w:pPr>
              <w:pStyle w:val="TAL"/>
            </w:pPr>
            <w:r>
              <w:t>S2-2406845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955C0"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B4D31" w14:textId="77777777" w:rsidR="00E308B2" w:rsidRDefault="00E308B2" w:rsidP="00AC5BAF">
            <w:pPr>
              <w:pStyle w:val="TAL"/>
            </w:pPr>
            <w:r>
              <w:t>LS from SA WG4: Reply LS on the MBS broadcast service continuity and MBS session identification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D0B3F" w14:textId="77777777" w:rsidR="00E308B2" w:rsidRDefault="00E308B2" w:rsidP="00AC5BAF">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53D6F"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2CB74" w14:textId="77777777" w:rsidR="00E308B2" w:rsidRDefault="00E308B2" w:rsidP="00AC5BAF">
            <w:pPr>
              <w:pStyle w:val="TAL"/>
            </w:pPr>
            <w:r>
              <w:t>NR_MBS-Core, 5MBP3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3EBF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15AB9"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230D1" w14:textId="77777777" w:rsidR="00E308B2" w:rsidRDefault="00E308B2" w:rsidP="00AC5BAF">
            <w:pPr>
              <w:pStyle w:val="TAL"/>
            </w:pPr>
          </w:p>
        </w:tc>
      </w:tr>
      <w:tr w:rsidR="00E308B2" w14:paraId="235AA58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6F0D2"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15E17" w14:textId="77777777" w:rsidR="00E308B2" w:rsidRDefault="00E308B2" w:rsidP="00AC5BAF">
            <w:pPr>
              <w:pStyle w:val="TAL"/>
            </w:pPr>
            <w:r>
              <w:t>S2-2406846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35BDE"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83760" w14:textId="77777777" w:rsidR="00E308B2" w:rsidRDefault="00E308B2" w:rsidP="00AC5BAF">
            <w:pPr>
              <w:pStyle w:val="TAL"/>
            </w:pPr>
            <w:r>
              <w:t>LS from SA WG6: LS on Clarification related to Internal 5G Core information expose to trusted 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15502"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7269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021CE"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DC975" w14:textId="77777777" w:rsidR="00E308B2" w:rsidRDefault="00E308B2" w:rsidP="00AC5BAF">
            <w:pPr>
              <w:pStyle w:val="TAL"/>
            </w:pPr>
            <w:r>
              <w:t>Response drafted in S2-2406877. Final response in S2-2407354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65D60"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91DD8" w14:textId="77777777" w:rsidR="00E308B2" w:rsidRDefault="00E308B2" w:rsidP="00AC5BAF">
            <w:pPr>
              <w:pStyle w:val="TAL"/>
            </w:pPr>
          </w:p>
        </w:tc>
      </w:tr>
      <w:tr w:rsidR="00E308B2" w14:paraId="79B118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C5559"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33178" w14:textId="77777777" w:rsidR="00E308B2" w:rsidRDefault="00E308B2" w:rsidP="00AC5BAF">
            <w:pPr>
              <w:pStyle w:val="TAL"/>
            </w:pPr>
            <w:r>
              <w:t>S2-2406847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D7EEB"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ACB4D" w14:textId="77777777" w:rsidR="00E308B2" w:rsidRDefault="00E308B2" w:rsidP="00AC5BAF">
            <w:pPr>
              <w:pStyle w:val="TAL"/>
            </w:pPr>
            <w:r>
              <w:t>LS from SA WG6: Reply LS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5F8DA"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89FA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1CF6A" w14:textId="77777777" w:rsidR="00E308B2" w:rsidRDefault="00E308B2" w:rsidP="00AC5BAF">
            <w:pPr>
              <w:pStyle w:val="TAL"/>
            </w:pPr>
            <w:r>
              <w:t>EDGE_Ph2, EDGEAPP_Ph2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EF81D"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14BE0"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893F5" w14:textId="77777777" w:rsidR="00E308B2" w:rsidRDefault="00E308B2" w:rsidP="00AC5BAF">
            <w:pPr>
              <w:pStyle w:val="TAL"/>
            </w:pPr>
          </w:p>
        </w:tc>
      </w:tr>
      <w:tr w:rsidR="00E308B2" w14:paraId="5B0040D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4F39C"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25A65" w14:textId="77777777" w:rsidR="00E308B2" w:rsidRDefault="00E308B2" w:rsidP="00AC5BAF">
            <w:pPr>
              <w:pStyle w:val="TAL"/>
            </w:pPr>
            <w:r>
              <w:t>S2-2406848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2D3C5"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308CD" w14:textId="77777777" w:rsidR="00E308B2" w:rsidRDefault="00E308B2" w:rsidP="00AC5BAF">
            <w:pPr>
              <w:pStyle w:val="TAL"/>
            </w:pPr>
            <w:r>
              <w:t>LS from SA WG6: Reply LS on request clarification on mobile metaverse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59150"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4990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FA232" w14:textId="77777777" w:rsidR="00E308B2" w:rsidRDefault="00E308B2" w:rsidP="00AC5BAF">
            <w:pPr>
              <w:pStyle w:val="TAL"/>
            </w:pPr>
            <w:r>
              <w:t>FS_Metaverse_App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E2D48"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C0A2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F7D8C" w14:textId="77777777" w:rsidR="00E308B2" w:rsidRDefault="00E308B2" w:rsidP="00AC5BAF">
            <w:pPr>
              <w:pStyle w:val="TAL"/>
            </w:pPr>
          </w:p>
        </w:tc>
      </w:tr>
      <w:tr w:rsidR="00E308B2" w14:paraId="1C0CAE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48845"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C84D4" w14:textId="77777777" w:rsidR="00E308B2" w:rsidRDefault="00E308B2" w:rsidP="00AC5BAF">
            <w:pPr>
              <w:pStyle w:val="TAL"/>
            </w:pPr>
            <w:r>
              <w:t>S2-2406849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0709E"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D0854" w14:textId="77777777" w:rsidR="00E308B2" w:rsidRDefault="00E308B2" w:rsidP="00AC5BAF">
            <w:pPr>
              <w:pStyle w:val="TAL"/>
            </w:pPr>
            <w:r>
              <w:t>LS from SA WG4: LS Reply on Clarification related to NR RedCap UE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581CB" w14:textId="77777777" w:rsidR="00E308B2" w:rsidRDefault="00E308B2" w:rsidP="00AC5BAF">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1053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1D8DC" w14:textId="77777777" w:rsidR="00E308B2" w:rsidRDefault="00E308B2" w:rsidP="00AC5BAF">
            <w:pPr>
              <w:pStyle w:val="TAL"/>
            </w:pPr>
            <w:r>
              <w:t>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94D81"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F490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21C83" w14:textId="77777777" w:rsidR="00E308B2" w:rsidRDefault="00E308B2" w:rsidP="00AC5BAF">
            <w:pPr>
              <w:pStyle w:val="TAL"/>
            </w:pPr>
          </w:p>
        </w:tc>
      </w:tr>
      <w:tr w:rsidR="00E308B2" w14:paraId="6C0B27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3EC4B"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CCD9E" w14:textId="77777777" w:rsidR="00E308B2" w:rsidRDefault="00E308B2" w:rsidP="00AC5BAF">
            <w:pPr>
              <w:pStyle w:val="TAL"/>
            </w:pPr>
            <w:r>
              <w:t>S2-2406850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8EE1C"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35522" w14:textId="77777777" w:rsidR="00E308B2" w:rsidRDefault="00E308B2" w:rsidP="00AC5BAF">
            <w:pPr>
              <w:pStyle w:val="TAL"/>
            </w:pPr>
            <w:r>
              <w:t>LS from SA WG4: LS Reply to SA WG2 LS on Application-Layer FEC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5AC3B" w14:textId="77777777" w:rsidR="00E308B2" w:rsidRDefault="00E308B2" w:rsidP="00AC5BAF">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D13B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A7435" w14:textId="77777777" w:rsidR="00E308B2" w:rsidRDefault="00E308B2" w:rsidP="00AC5BAF">
            <w:pPr>
              <w:pStyle w:val="TAL"/>
            </w:pPr>
            <w:r>
              <w:t>FS_XRM_Ph2, FS_5G_RTP_Ph2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8BA1F" w14:textId="77777777" w:rsidR="00E308B2" w:rsidRDefault="00E308B2" w:rsidP="00AC5BAF">
            <w:pPr>
              <w:pStyle w:val="TAL"/>
            </w:pPr>
            <w:r>
              <w:t>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8F8D3"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E8E05" w14:textId="77777777" w:rsidR="00E308B2" w:rsidRDefault="00E308B2" w:rsidP="00AC5BAF">
            <w:pPr>
              <w:pStyle w:val="TAL"/>
            </w:pPr>
          </w:p>
        </w:tc>
      </w:tr>
      <w:tr w:rsidR="00E308B2" w14:paraId="6185E2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F5F6A"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C275F" w14:textId="77777777" w:rsidR="00E308B2" w:rsidRDefault="00E308B2" w:rsidP="00AC5BAF">
            <w:pPr>
              <w:pStyle w:val="TAL"/>
            </w:pPr>
            <w:r>
              <w:t>S2-2406851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F3463"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9B8BF" w14:textId="77777777" w:rsidR="00E308B2" w:rsidRDefault="00E308B2" w:rsidP="00AC5BAF">
            <w:pPr>
              <w:pStyle w:val="TAL"/>
            </w:pPr>
            <w:r>
              <w:t>LS from SA WG4: LS Reply on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137C0" w14:textId="77777777" w:rsidR="00E308B2" w:rsidRDefault="00E308B2" w:rsidP="00AC5BAF">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49BB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68296" w14:textId="77777777" w:rsidR="00E308B2" w:rsidRDefault="00E308B2" w:rsidP="00AC5BAF">
            <w:pPr>
              <w:pStyle w:val="TAL"/>
            </w:pPr>
            <w:r>
              <w:t>FS_XRM_Ph2, FS_5G_RTP_Ph2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C9CCC"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7EB97"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5E383" w14:textId="77777777" w:rsidR="00E308B2" w:rsidRDefault="00E308B2" w:rsidP="00AC5BAF">
            <w:pPr>
              <w:pStyle w:val="TAL"/>
            </w:pPr>
          </w:p>
        </w:tc>
      </w:tr>
      <w:tr w:rsidR="00E308B2" w14:paraId="6CF2AD5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B134E"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096A4" w14:textId="77777777" w:rsidR="00E308B2" w:rsidRDefault="00E308B2" w:rsidP="00AC5BAF">
            <w:pPr>
              <w:pStyle w:val="TAL"/>
            </w:pPr>
            <w:r>
              <w:t>S2-2406852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FDC5C"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57389" w14:textId="77777777" w:rsidR="00E308B2" w:rsidRDefault="00E308B2" w:rsidP="00AC5BAF">
            <w:pPr>
              <w:pStyle w:val="TAL"/>
            </w:pPr>
            <w:r>
              <w:t>LS from RAN WG2: Reply LS on Application-Layer FEC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E3EDD"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E73E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274E3" w14:textId="77777777" w:rsidR="00E308B2" w:rsidRDefault="00E308B2" w:rsidP="00AC5BAF">
            <w:pPr>
              <w:pStyle w:val="TAL"/>
            </w:pPr>
            <w:r>
              <w:t>NR_XR_Ph3-Core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AF2DF" w14:textId="77777777" w:rsidR="00E308B2" w:rsidRDefault="00E308B2" w:rsidP="00AC5BAF">
            <w:pPr>
              <w:pStyle w:val="TAL"/>
            </w:pPr>
            <w:r>
              <w:t>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416A7"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5BCA4" w14:textId="77777777" w:rsidR="00E308B2" w:rsidRDefault="00E308B2" w:rsidP="00AC5BAF">
            <w:pPr>
              <w:pStyle w:val="TAL"/>
            </w:pPr>
          </w:p>
        </w:tc>
      </w:tr>
      <w:tr w:rsidR="00E308B2" w14:paraId="61A5493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1445E"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88891" w14:textId="77777777" w:rsidR="00E308B2" w:rsidRDefault="00E308B2" w:rsidP="00AC5BAF">
            <w:pPr>
              <w:pStyle w:val="TAL"/>
            </w:pPr>
            <w:r>
              <w:t>S2-2406853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BE1EA"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6B389" w14:textId="77777777" w:rsidR="00E308B2" w:rsidRDefault="00E308B2" w:rsidP="00AC5BAF">
            <w:pPr>
              <w:pStyle w:val="TAL"/>
            </w:pPr>
            <w:r>
              <w:t>LS from RAN WG2: LS on multi-modality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26D55"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9123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BEA79" w14:textId="77777777" w:rsidR="00E308B2" w:rsidRDefault="00E308B2" w:rsidP="00AC5BAF">
            <w:pPr>
              <w:pStyle w:val="TAL"/>
            </w:pPr>
            <w:r>
              <w:t>NR_XR_Ph3-Core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EE36C" w14:textId="77777777" w:rsidR="00E308B2" w:rsidRDefault="00E308B2" w:rsidP="00AC5BAF">
            <w:pPr>
              <w:pStyle w:val="TAL"/>
            </w:pPr>
            <w:r>
              <w:t>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77A4F"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BD487" w14:textId="77777777" w:rsidR="00E308B2" w:rsidRDefault="00E308B2" w:rsidP="00AC5BAF">
            <w:pPr>
              <w:pStyle w:val="TAL"/>
            </w:pPr>
          </w:p>
        </w:tc>
      </w:tr>
      <w:tr w:rsidR="00E308B2" w14:paraId="625183D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6745C"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ABBCC" w14:textId="77777777" w:rsidR="00E308B2" w:rsidRDefault="00E308B2" w:rsidP="00AC5BAF">
            <w:pPr>
              <w:pStyle w:val="TAL"/>
            </w:pPr>
            <w:r>
              <w:t>S2-2406854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35ACD"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F2E35" w14:textId="77777777" w:rsidR="00E308B2" w:rsidRDefault="00E308B2" w:rsidP="00AC5BAF">
            <w:pPr>
              <w:pStyle w:val="TAL"/>
            </w:pPr>
            <w:r>
              <w:t>LS from SA WG3: Reply LS on the condition for provisioning of the ePDG identity to the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C88E3"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C39F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7A55A"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F163C"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4B98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EB063" w14:textId="77777777" w:rsidR="00E308B2" w:rsidRDefault="00E308B2" w:rsidP="00AC5BAF">
            <w:pPr>
              <w:pStyle w:val="TAL"/>
            </w:pPr>
          </w:p>
        </w:tc>
      </w:tr>
      <w:tr w:rsidR="00E308B2" w14:paraId="0FD9EB1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C43BE"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FD266" w14:textId="77777777" w:rsidR="00E308B2" w:rsidRDefault="00E308B2" w:rsidP="00AC5BAF">
            <w:pPr>
              <w:pStyle w:val="TAL"/>
            </w:pPr>
            <w:r>
              <w:t>S2-2406855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76EFF"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9DB3E" w14:textId="77777777" w:rsidR="00E308B2" w:rsidRDefault="00E308B2" w:rsidP="00AC5BAF">
            <w:pPr>
              <w:pStyle w:val="TAL"/>
            </w:pPr>
            <w:r>
              <w:t>LS from SA WG3: Reply-LS on clarifications on consent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CB29D"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D09B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BE6FD"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94277"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79EC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41AEE" w14:textId="77777777" w:rsidR="00E308B2" w:rsidRDefault="00E308B2" w:rsidP="00AC5BAF">
            <w:pPr>
              <w:pStyle w:val="TAL"/>
            </w:pPr>
          </w:p>
        </w:tc>
      </w:tr>
      <w:tr w:rsidR="00E308B2" w14:paraId="5D952D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B8D0B"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EBCBB" w14:textId="77777777" w:rsidR="00E308B2" w:rsidRDefault="00E308B2" w:rsidP="00AC5BAF">
            <w:pPr>
              <w:pStyle w:val="TAL"/>
            </w:pPr>
            <w:r>
              <w:t>S2-2406856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B34B1"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12D37" w14:textId="77777777" w:rsidR="00E308B2" w:rsidRDefault="00E308B2" w:rsidP="00AC5BAF">
            <w:pPr>
              <w:pStyle w:val="TAL"/>
            </w:pPr>
            <w:r>
              <w:t>LS from SA WG3: Reply LS on limited MSISDN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05253"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30E9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3D241" w14:textId="77777777" w:rsidR="00E308B2" w:rsidRDefault="00E308B2" w:rsidP="00AC5BAF">
            <w:pPr>
              <w:pStyle w:val="TAL"/>
            </w:pPr>
            <w:r>
              <w:t>EDGEAPP,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5FD2C"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E80F6"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64080" w14:textId="77777777" w:rsidR="00E308B2" w:rsidRDefault="00E308B2" w:rsidP="00AC5BAF">
            <w:pPr>
              <w:pStyle w:val="TAL"/>
            </w:pPr>
          </w:p>
        </w:tc>
      </w:tr>
      <w:tr w:rsidR="00E308B2" w14:paraId="25096C3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E50EE"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390C8" w14:textId="77777777" w:rsidR="00E308B2" w:rsidRDefault="00E308B2" w:rsidP="00AC5BAF">
            <w:pPr>
              <w:pStyle w:val="TAL"/>
            </w:pPr>
            <w:r>
              <w:t>S2-2406857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605B8"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66578" w14:textId="77777777" w:rsidR="00E308B2" w:rsidRDefault="00E308B2" w:rsidP="00AC5BAF">
            <w:pPr>
              <w:pStyle w:val="TAL"/>
            </w:pPr>
            <w:r>
              <w:t>LS from SA WG3: Reply LS on LI considerations for TR 33.757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F8FBA"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991F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15779" w14:textId="77777777" w:rsidR="00E308B2" w:rsidRDefault="00E308B2" w:rsidP="00AC5BAF">
            <w:pPr>
              <w:pStyle w:val="TAL"/>
            </w:pPr>
            <w:r>
              <w:t>LI19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56CE9"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00A13"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F562B" w14:textId="77777777" w:rsidR="00E308B2" w:rsidRDefault="00E308B2" w:rsidP="00AC5BAF">
            <w:pPr>
              <w:pStyle w:val="TAL"/>
            </w:pPr>
          </w:p>
        </w:tc>
      </w:tr>
      <w:tr w:rsidR="00E308B2" w14:paraId="30A1E7A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A37F9" w14:textId="77777777" w:rsidR="00E308B2" w:rsidRDefault="00E308B2" w:rsidP="00AC5BAF">
            <w:pPr>
              <w:pStyle w:val="TAL"/>
              <w:rPr>
                <w:sz w:val="24"/>
                <w:szCs w:val="24"/>
              </w:rPr>
            </w:pPr>
            <w:r>
              <w:t>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2472A" w14:textId="77777777" w:rsidR="00E308B2" w:rsidRDefault="00E308B2" w:rsidP="00AC5BAF">
            <w:pPr>
              <w:pStyle w:val="TAL"/>
            </w:pPr>
            <w:r>
              <w:t>S2-2406858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0EBE6"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6C800" w14:textId="77777777" w:rsidR="00E308B2" w:rsidRDefault="00E308B2" w:rsidP="00AC5BAF">
            <w:pPr>
              <w:pStyle w:val="TAL"/>
            </w:pPr>
            <w:r>
              <w:t>LS from SA WG3: Reply LS on Clarification related to reliable location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35BA1"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EE8BB"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34572" w14:textId="77777777" w:rsidR="00E308B2" w:rsidRDefault="00E308B2" w:rsidP="00AC5BAF">
            <w:pPr>
              <w:pStyle w:val="TAL"/>
            </w:pPr>
            <w: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BF578"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4A1E9"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42CA8" w14:textId="77777777" w:rsidR="00E308B2" w:rsidRDefault="00E308B2" w:rsidP="00AC5BAF">
            <w:pPr>
              <w:pStyle w:val="TAL"/>
            </w:pPr>
          </w:p>
        </w:tc>
      </w:tr>
      <w:tr w:rsidR="00E308B2" w14:paraId="6480FA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185A1" w14:textId="77777777" w:rsidR="00E308B2" w:rsidRDefault="00E308B2" w:rsidP="00AC5BAF">
            <w:pPr>
              <w:pStyle w:val="TAL"/>
              <w:rPr>
                <w:sz w:val="24"/>
                <w:szCs w:val="24"/>
              </w:rPr>
            </w:pPr>
            <w:r>
              <w:lastRenderedPageBreak/>
              <w:t>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04AA7" w14:textId="77777777" w:rsidR="00E308B2" w:rsidRDefault="00E308B2" w:rsidP="00AC5BAF">
            <w:pPr>
              <w:pStyle w:val="TAL"/>
            </w:pPr>
            <w:r>
              <w:t>S2-2406859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CC85B"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EFCCF" w14:textId="77777777" w:rsidR="00E308B2" w:rsidRDefault="00E308B2" w:rsidP="00AC5BAF">
            <w:pPr>
              <w:pStyle w:val="TAL"/>
            </w:pPr>
            <w:r>
              <w:t>LS from SA WG3: Reply LS on identifications of 5G ProSe End UEs for 5G ProSe UE-to-UE relay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5826B"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9165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AEEC9" w14:textId="77777777" w:rsidR="00E308B2" w:rsidRDefault="00E308B2" w:rsidP="00AC5BAF">
            <w:pPr>
              <w:pStyle w:val="TAL"/>
            </w:pPr>
            <w:r>
              <w:t>5G_ProSe_Ph2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74D10"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459EC"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A76EC" w14:textId="77777777" w:rsidR="00E308B2" w:rsidRDefault="00E308B2" w:rsidP="00AC5BAF">
            <w:pPr>
              <w:pStyle w:val="TAL"/>
            </w:pPr>
          </w:p>
        </w:tc>
      </w:tr>
      <w:tr w:rsidR="00E308B2" w14:paraId="3D2C740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4E8E4"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747E0" w14:textId="77777777" w:rsidR="00E308B2" w:rsidRDefault="00E308B2" w:rsidP="00AC5BAF">
            <w:pPr>
              <w:pStyle w:val="TAL"/>
            </w:pPr>
            <w:r>
              <w:t>S2-2406860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D1612"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48523" w14:textId="77777777" w:rsidR="00E308B2" w:rsidRDefault="00E308B2" w:rsidP="00AC5BAF">
            <w:pPr>
              <w:pStyle w:val="TAL"/>
            </w:pPr>
            <w:r>
              <w:t>LS from SA WG3: Reply LS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445F6"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CDBB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4E04E"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DE35B"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7FDC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FFF29" w14:textId="77777777" w:rsidR="00E308B2" w:rsidRDefault="00E308B2" w:rsidP="00AC5BAF">
            <w:pPr>
              <w:pStyle w:val="TAL"/>
            </w:pPr>
          </w:p>
        </w:tc>
      </w:tr>
      <w:tr w:rsidR="00E308B2" w14:paraId="525A4CB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C09DB"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3042D" w14:textId="77777777" w:rsidR="00E308B2" w:rsidRDefault="00E308B2" w:rsidP="00AC5BAF">
            <w:pPr>
              <w:pStyle w:val="TAL"/>
            </w:pPr>
            <w:r>
              <w:t>S2-2406861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428A9"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8ADF6" w14:textId="77777777" w:rsidR="00E308B2" w:rsidRDefault="00E308B2" w:rsidP="00AC5BAF">
            <w:pPr>
              <w:pStyle w:val="TAL"/>
            </w:pPr>
            <w:r>
              <w:t>LS from RAN WG3: Response LS on Restoration of N3mb Failure for MBS Broadcast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6BD03"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E05A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C21F9" w14:textId="77777777" w:rsidR="00E308B2" w:rsidRDefault="00E308B2" w:rsidP="00AC5BAF">
            <w:pPr>
              <w:pStyle w:val="TAL"/>
            </w:pPr>
            <w:r>
              <w:t>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037C8"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8C3D5"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D837E" w14:textId="77777777" w:rsidR="00E308B2" w:rsidRDefault="00E308B2" w:rsidP="00AC5BAF">
            <w:pPr>
              <w:pStyle w:val="TAL"/>
            </w:pPr>
          </w:p>
        </w:tc>
      </w:tr>
      <w:tr w:rsidR="00E308B2" w14:paraId="6CB12C8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D0CEC"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5A5C8" w14:textId="77777777" w:rsidR="00E308B2" w:rsidRDefault="00E308B2" w:rsidP="00AC5BAF">
            <w:pPr>
              <w:pStyle w:val="TAL"/>
            </w:pPr>
            <w:r>
              <w:t>S2-2406862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5C0CC"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23578" w14:textId="77777777" w:rsidR="00E308B2" w:rsidRDefault="00E308B2" w:rsidP="00AC5BAF">
            <w:pPr>
              <w:pStyle w:val="TAL"/>
            </w:pPr>
            <w:r>
              <w:t>LS from RAN WG3: Reply LS on MDT for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9EAAC"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CBD8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FA3F5"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1C585"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35F27"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61ADC" w14:textId="77777777" w:rsidR="00E308B2" w:rsidRDefault="00E308B2" w:rsidP="00AC5BAF">
            <w:pPr>
              <w:pStyle w:val="TAL"/>
            </w:pPr>
          </w:p>
        </w:tc>
      </w:tr>
      <w:tr w:rsidR="00E308B2" w14:paraId="1F41AF5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6499A"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27DDF" w14:textId="77777777" w:rsidR="00E308B2" w:rsidRDefault="00E308B2" w:rsidP="00AC5BAF">
            <w:pPr>
              <w:pStyle w:val="TAL"/>
            </w:pPr>
            <w:r>
              <w:t>S2-2406863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3C78C"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B4982" w14:textId="77777777" w:rsidR="00E308B2" w:rsidRDefault="00E308B2" w:rsidP="00AC5BAF">
            <w:pPr>
              <w:pStyle w:val="TAL"/>
            </w:pPr>
            <w:r>
              <w:t>LS from RAN WG3: LS on Indicating Emergency Service Support over 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FDF9D"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24647" w14:textId="77777777" w:rsidR="00E308B2" w:rsidRDefault="00E308B2" w:rsidP="00AC5BAF">
            <w:pPr>
              <w:pStyle w:val="TAL"/>
            </w:pPr>
            <w:r>
              <w:t>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EED22" w14:textId="77777777" w:rsidR="00E308B2" w:rsidRDefault="00E308B2" w:rsidP="00AC5BAF">
            <w:pPr>
              <w:pStyle w:val="TAL"/>
            </w:pPr>
            <w:r>
              <w:t>NR_newRAT-Core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BF4F1"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06EE2"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AA9D2" w14:textId="77777777" w:rsidR="00E308B2" w:rsidRDefault="00E308B2" w:rsidP="00AC5BAF">
            <w:pPr>
              <w:pStyle w:val="TAL"/>
            </w:pPr>
          </w:p>
        </w:tc>
      </w:tr>
      <w:tr w:rsidR="00E308B2" w14:paraId="30B7537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04C1C"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4AE27" w14:textId="77777777" w:rsidR="00E308B2" w:rsidRDefault="00E308B2" w:rsidP="00AC5BAF">
            <w:pPr>
              <w:pStyle w:val="TAL"/>
            </w:pPr>
            <w:r>
              <w:t>S2-2406864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A0228"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19943" w14:textId="77777777" w:rsidR="00E308B2" w:rsidRDefault="00E308B2" w:rsidP="00AC5BAF">
            <w:pPr>
              <w:pStyle w:val="TAL"/>
            </w:pPr>
            <w:r>
              <w:t>LS from RAN WG3: Reply LS to SA WG5 on improved KPIs involving end-to-end data volume transfer time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18C5B"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28A5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26BF1" w14:textId="77777777" w:rsidR="00E308B2" w:rsidRDefault="00E308B2" w:rsidP="00AC5BAF">
            <w:pPr>
              <w:pStyle w:val="TAL"/>
            </w:pPr>
            <w:r>
              <w:t>NR_AIML_NGRAN-Core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4072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3D7F5"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0BBF4" w14:textId="77777777" w:rsidR="00E308B2" w:rsidRDefault="00E308B2" w:rsidP="00AC5BAF">
            <w:pPr>
              <w:pStyle w:val="TAL"/>
            </w:pPr>
          </w:p>
        </w:tc>
      </w:tr>
      <w:tr w:rsidR="00E308B2" w14:paraId="644FC9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A9FB5"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D8632" w14:textId="77777777" w:rsidR="00E308B2" w:rsidRDefault="00E308B2" w:rsidP="00AC5BAF">
            <w:pPr>
              <w:pStyle w:val="TAL"/>
            </w:pPr>
            <w:r>
              <w:t>S2-2406865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202C9"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18B99" w14:textId="77777777" w:rsidR="00E308B2" w:rsidRDefault="00E308B2" w:rsidP="00AC5BAF">
            <w:pPr>
              <w:pStyle w:val="TAL"/>
            </w:pPr>
            <w:r>
              <w:t>LS from RAN WG3: Reply LS on Support of Regenerative-based Satellite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5375D"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9A8E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16FA5" w14:textId="77777777" w:rsidR="00E308B2" w:rsidRDefault="00E308B2" w:rsidP="00AC5BAF">
            <w:pPr>
              <w:pStyle w:val="TAL"/>
            </w:pPr>
            <w:r>
              <w:t>NR_NTN_Ph3-Core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502F5"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F27B3"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2EECC" w14:textId="77777777" w:rsidR="00E308B2" w:rsidRDefault="00E308B2" w:rsidP="00AC5BAF">
            <w:pPr>
              <w:pStyle w:val="TAL"/>
            </w:pPr>
          </w:p>
        </w:tc>
      </w:tr>
      <w:tr w:rsidR="00E308B2" w14:paraId="0CF18C5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E6297"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92AE0" w14:textId="77777777" w:rsidR="00E308B2" w:rsidRDefault="00E308B2" w:rsidP="00AC5BAF">
            <w:pPr>
              <w:pStyle w:val="TAL"/>
            </w:pPr>
            <w:r>
              <w:t>S2-2406866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E9C0F"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5A644" w14:textId="77777777" w:rsidR="00E308B2" w:rsidRDefault="00E308B2" w:rsidP="00AC5BAF">
            <w:pPr>
              <w:pStyle w:val="TAL"/>
            </w:pPr>
            <w:r>
              <w:t>LS from RAN WG3: Reply LS on security of IP transport over satellite transport links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86F19"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AD73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0321A" w14:textId="77777777" w:rsidR="00E308B2" w:rsidRDefault="00E308B2" w:rsidP="00AC5BAF">
            <w:pPr>
              <w:pStyle w:val="TAL"/>
            </w:pPr>
            <w:r>
              <w:t>NR_NTN_Ph3-Core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EDB59"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1BF3F"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2AC86" w14:textId="77777777" w:rsidR="00E308B2" w:rsidRDefault="00E308B2" w:rsidP="00AC5BAF">
            <w:pPr>
              <w:pStyle w:val="TAL"/>
            </w:pPr>
          </w:p>
        </w:tc>
      </w:tr>
      <w:tr w:rsidR="00E308B2" w14:paraId="5B6FC9A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0A7AA"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CECFE" w14:textId="77777777" w:rsidR="00E308B2" w:rsidRDefault="00E308B2" w:rsidP="00AC5BAF">
            <w:pPr>
              <w:pStyle w:val="TAL"/>
            </w:pPr>
            <w:r>
              <w:t>S2-2406867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C83A6"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333B3" w14:textId="77777777" w:rsidR="00E308B2" w:rsidRDefault="00E308B2" w:rsidP="00AC5BAF">
            <w:pPr>
              <w:pStyle w:val="TAL"/>
            </w:pPr>
            <w:r>
              <w:t>LS from RAN WG3: Response LS on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31CF0"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A04E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A99A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4D0E4"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E8A08"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20828" w14:textId="77777777" w:rsidR="00E308B2" w:rsidRDefault="00E308B2" w:rsidP="00AC5BAF">
            <w:pPr>
              <w:pStyle w:val="TAL"/>
            </w:pPr>
          </w:p>
        </w:tc>
      </w:tr>
      <w:tr w:rsidR="00E308B2" w14:paraId="1D43216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83E25"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504E7" w14:textId="77777777" w:rsidR="00E308B2" w:rsidRDefault="00E308B2" w:rsidP="00AC5BAF">
            <w:pPr>
              <w:pStyle w:val="TAL"/>
            </w:pPr>
            <w:r>
              <w:t>S2-2406868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A0E9A"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EE704" w14:textId="77777777" w:rsidR="00E308B2" w:rsidRDefault="00E308B2" w:rsidP="00AC5BAF">
            <w:pPr>
              <w:pStyle w:val="TAL"/>
            </w:pPr>
            <w:r>
              <w:t>LS from RAN WG3: Reply LS on FS_VMR_Ph2 solution impacts to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1395B"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214A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008AB"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93719"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3B60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A7B91" w14:textId="77777777" w:rsidR="00E308B2" w:rsidRDefault="00E308B2" w:rsidP="00AC5BAF">
            <w:pPr>
              <w:pStyle w:val="TAL"/>
            </w:pPr>
          </w:p>
        </w:tc>
      </w:tr>
      <w:tr w:rsidR="00E308B2" w14:paraId="22AA1AE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60B78"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2CF43" w14:textId="77777777" w:rsidR="00E308B2" w:rsidRDefault="00E308B2" w:rsidP="00AC5BAF">
            <w:pPr>
              <w:pStyle w:val="TAL"/>
            </w:pPr>
            <w:r>
              <w:t>S2-2406869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620EB"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9C0A5" w14:textId="77777777" w:rsidR="00E308B2" w:rsidRDefault="00E308B2" w:rsidP="00AC5BAF">
            <w:pPr>
              <w:pStyle w:val="TAL"/>
            </w:pPr>
            <w:r>
              <w:t>LS from SA WG6: Reply LS on clarifications on consent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05BBA"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BA39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0D550" w14:textId="77777777" w:rsidR="00E308B2" w:rsidRDefault="00E308B2" w:rsidP="00AC5BAF">
            <w:pPr>
              <w:pStyle w:val="TAL"/>
            </w:pPr>
            <w:r>
              <w:t>SNAAPP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45400"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75A3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DD8FC" w14:textId="77777777" w:rsidR="00E308B2" w:rsidRDefault="00E308B2" w:rsidP="00AC5BAF">
            <w:pPr>
              <w:pStyle w:val="TAL"/>
            </w:pPr>
          </w:p>
        </w:tc>
      </w:tr>
      <w:tr w:rsidR="00E308B2" w14:paraId="783E87A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7FF10"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10A83" w14:textId="77777777" w:rsidR="00E308B2" w:rsidRDefault="00E308B2" w:rsidP="00AC5BAF">
            <w:pPr>
              <w:pStyle w:val="TAL"/>
            </w:pPr>
            <w:r>
              <w:t>S2-2406870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D2D9E"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BBAB2" w14:textId="77777777" w:rsidR="00E308B2" w:rsidRDefault="00E308B2" w:rsidP="00AC5BAF">
            <w:pPr>
              <w:pStyle w:val="TAL"/>
            </w:pPr>
            <w:r>
              <w:t>LS from SA WG6: LS on SA WG6 new work item proposal for MMTel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6369F"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A6A9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92F13" w14:textId="77777777" w:rsidR="00E308B2" w:rsidRDefault="00E308B2" w:rsidP="00AC5BAF">
            <w:pPr>
              <w:pStyle w:val="TAL"/>
            </w:pPr>
            <w:r>
              <w:t>FS_MMTelAPP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FD985"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8B9A0"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62823" w14:textId="77777777" w:rsidR="00E308B2" w:rsidRDefault="00E308B2" w:rsidP="00AC5BAF">
            <w:pPr>
              <w:pStyle w:val="TAL"/>
            </w:pPr>
          </w:p>
        </w:tc>
      </w:tr>
      <w:tr w:rsidR="00E308B2" w14:paraId="3225ACD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7E432"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A1ED2" w14:textId="77777777" w:rsidR="00E308B2" w:rsidRDefault="00E308B2" w:rsidP="00AC5BAF">
            <w:pPr>
              <w:pStyle w:val="TAL"/>
            </w:pPr>
            <w:r>
              <w:t>S2-2406871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D0ACC"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409E6" w14:textId="77777777" w:rsidR="00E308B2" w:rsidRDefault="00E308B2" w:rsidP="00AC5BAF">
            <w:pPr>
              <w:pStyle w:val="TAL"/>
            </w:pPr>
            <w:r>
              <w:t>LS from SA WG6: LS reply on updated AECC Publications for Future Connected Vehicle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CBBEE"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2919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76E79"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5E908"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99FE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89CD6" w14:textId="77777777" w:rsidR="00E308B2" w:rsidRDefault="00E308B2" w:rsidP="00AC5BAF">
            <w:pPr>
              <w:pStyle w:val="TAL"/>
            </w:pPr>
          </w:p>
        </w:tc>
      </w:tr>
      <w:tr w:rsidR="00E308B2" w14:paraId="6760FAC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55C12"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A0ACF" w14:textId="77777777" w:rsidR="00E308B2" w:rsidRDefault="00E308B2" w:rsidP="00AC5BAF">
            <w:pPr>
              <w:pStyle w:val="TAL"/>
            </w:pPr>
            <w:r>
              <w:t>S2-2406872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D9319"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0EF23" w14:textId="77777777" w:rsidR="00E308B2" w:rsidRDefault="00E308B2" w:rsidP="00AC5BAF">
            <w:pPr>
              <w:pStyle w:val="TAL"/>
            </w:pPr>
            <w:r>
              <w:t>LS from RAN WG1: Reply LS on data collection to enable ML model training and inference in 5GC for Direct AI/ML based positioning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2EF61" w14:textId="77777777" w:rsidR="00E308B2" w:rsidRDefault="00E308B2" w:rsidP="00AC5BAF">
            <w:pPr>
              <w:pStyle w:val="TAL"/>
            </w:pPr>
            <w: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611A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06DC9"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0BFB6"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7A786"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283A4" w14:textId="77777777" w:rsidR="00E308B2" w:rsidRDefault="00E308B2" w:rsidP="00AC5BAF">
            <w:pPr>
              <w:pStyle w:val="TAL"/>
            </w:pPr>
          </w:p>
        </w:tc>
      </w:tr>
      <w:tr w:rsidR="00E308B2" w14:paraId="5359ABF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07F3B"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DA7FD" w14:textId="77777777" w:rsidR="00E308B2" w:rsidRDefault="00E308B2" w:rsidP="00AC5BAF">
            <w:pPr>
              <w:pStyle w:val="TAL"/>
            </w:pPr>
            <w:r>
              <w:t>S2-2406873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27F89"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37088" w14:textId="77777777" w:rsidR="00E308B2" w:rsidRDefault="00E308B2" w:rsidP="00AC5BAF">
            <w:pPr>
              <w:pStyle w:val="TAL"/>
            </w:pPr>
            <w:r>
              <w:t>LS from RAN WG2: Reply LS to SA WG2 on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0C902"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BFCA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8D34D" w14:textId="77777777" w:rsidR="00E308B2" w:rsidRDefault="00E308B2" w:rsidP="00AC5BAF">
            <w:pPr>
              <w:pStyle w:val="TAL"/>
            </w:pPr>
            <w:r>
              <w:t>NR_XR_Ph3-Core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F1DFA"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DC62F"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89BB1" w14:textId="77777777" w:rsidR="00E308B2" w:rsidRDefault="00E308B2" w:rsidP="00AC5BAF">
            <w:pPr>
              <w:pStyle w:val="TAL"/>
            </w:pPr>
          </w:p>
        </w:tc>
      </w:tr>
      <w:tr w:rsidR="00E308B2" w14:paraId="6E0EFE8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80F2F" w14:textId="77777777" w:rsidR="00E308B2" w:rsidRDefault="00E308B2" w:rsidP="00AC5BAF">
            <w:pPr>
              <w:pStyle w:val="TAL"/>
              <w:rPr>
                <w:sz w:val="24"/>
                <w:szCs w:val="24"/>
              </w:rPr>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B44BB" w14:textId="77777777" w:rsidR="00E308B2" w:rsidRDefault="00E308B2" w:rsidP="00AC5BAF">
            <w:pPr>
              <w:pStyle w:val="TAL"/>
            </w:pPr>
            <w:r>
              <w:t>S2-2406874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89ECA" w14:textId="77777777" w:rsidR="00E308B2" w:rsidRDefault="00E308B2" w:rsidP="00AC5BAF">
            <w:pPr>
              <w:pStyle w:val="TAL"/>
            </w:pPr>
            <w: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07198" w14:textId="77777777" w:rsidR="00E308B2" w:rsidRDefault="00E308B2" w:rsidP="00AC5BAF">
            <w:pPr>
              <w:pStyle w:val="TAL"/>
            </w:pPr>
            <w:r>
              <w:t>SA WG2#163 session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28F43"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EDC4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55F97"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10EDA" w14:textId="77777777" w:rsidR="00E308B2" w:rsidRDefault="00E308B2" w:rsidP="00AC5BAF">
            <w:pPr>
              <w:pStyle w:val="TAL"/>
              <w:rPr>
                <w:sz w:val="24"/>
                <w:szCs w:val="24"/>
              </w:rPr>
            </w:pPr>
            <w:r>
              <w:t>Revision of S2-2406082. This was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3A9B8" w14:textId="77777777" w:rsidR="00E308B2" w:rsidRDefault="00E308B2" w:rsidP="00AC5BAF">
            <w:pPr>
              <w:pStyle w:val="TAL"/>
            </w:pPr>
            <w: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2E097" w14:textId="77777777" w:rsidR="00E308B2" w:rsidRDefault="00E308B2" w:rsidP="00AC5BAF">
            <w:pPr>
              <w:pStyle w:val="TAL"/>
            </w:pPr>
          </w:p>
        </w:tc>
      </w:tr>
      <w:tr w:rsidR="00E308B2" w14:paraId="40B900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6B298" w14:textId="77777777" w:rsidR="00E308B2" w:rsidRDefault="00E308B2" w:rsidP="00AC5BAF">
            <w:pPr>
              <w:pStyle w:val="TAL"/>
              <w:rPr>
                <w:sz w:val="24"/>
                <w:szCs w:val="24"/>
              </w:rPr>
            </w:pPr>
            <w: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E4450" w14:textId="77777777" w:rsidR="00E308B2" w:rsidRDefault="00E308B2" w:rsidP="00AC5BAF">
            <w:pPr>
              <w:pStyle w:val="TAL"/>
            </w:pPr>
            <w:r>
              <w:t>S2-2406875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F9BC3"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7547E" w14:textId="77777777" w:rsidR="00E308B2" w:rsidRDefault="00E308B2" w:rsidP="00AC5BAF">
            <w:pPr>
              <w:pStyle w:val="TAL"/>
            </w:pPr>
            <w:r>
              <w:t>Draft Report of SA WG2 meeting #162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138A5" w14:textId="77777777" w:rsidR="00E308B2" w:rsidRDefault="00E308B2" w:rsidP="00AC5BAF">
            <w:pPr>
              <w:pStyle w:val="TAL"/>
            </w:pPr>
            <w:r>
              <w:t>SA WG2 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6E7B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4F050"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3FED0" w14:textId="77777777" w:rsidR="00E308B2" w:rsidRDefault="00E308B2" w:rsidP="00AC5BAF">
            <w:pPr>
              <w:pStyle w:val="TAL"/>
              <w:rPr>
                <w:sz w:val="24"/>
                <w:szCs w:val="24"/>
              </w:rPr>
            </w:pPr>
            <w:r>
              <w:t>Revision of S2-2405842. This REPORT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32B8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AD70E" w14:textId="77777777" w:rsidR="00E308B2" w:rsidRDefault="00E308B2" w:rsidP="00AC5BAF">
            <w:pPr>
              <w:pStyle w:val="TAL"/>
            </w:pPr>
          </w:p>
        </w:tc>
      </w:tr>
      <w:tr w:rsidR="00E308B2" w14:paraId="0ADA69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A0670" w14:textId="77777777" w:rsidR="00E308B2" w:rsidRDefault="00E308B2" w:rsidP="00AC5BAF">
            <w:pPr>
              <w:pStyle w:val="TAL"/>
              <w:rPr>
                <w:sz w:val="24"/>
                <w:szCs w:val="24"/>
              </w:rPr>
            </w:pPr>
            <w:r>
              <w:lastRenderedPageBreak/>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5C2F6" w14:textId="77777777" w:rsidR="00E308B2" w:rsidRDefault="00E308B2" w:rsidP="00AC5BAF">
            <w:pPr>
              <w:pStyle w:val="TAL"/>
            </w:pPr>
            <w:r>
              <w:t>S2-2406876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5541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913BD" w14:textId="77777777" w:rsidR="00E308B2" w:rsidRDefault="00E308B2" w:rsidP="00AC5BAF">
            <w:pPr>
              <w:pStyle w:val="TAL"/>
            </w:pPr>
            <w:r>
              <w:t>[DRAFT] Reply LS on Clarification related to the predictive slice modification in Inter-PLMN based slice service continuity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6F169"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8020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22820"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A10D7" w14:textId="77777777" w:rsidR="00E308B2" w:rsidRDefault="00E308B2" w:rsidP="00AC5BAF">
            <w:pPr>
              <w:pStyle w:val="TAL"/>
            </w:pPr>
            <w:r>
              <w:t>Revision of S2-2406663. Revised to S2-2407353.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4F14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A1813" w14:textId="77777777" w:rsidR="00E308B2" w:rsidRDefault="00E308B2" w:rsidP="00AC5BAF">
            <w:pPr>
              <w:pStyle w:val="TAL"/>
            </w:pPr>
            <w:r>
              <w:t>S2-2407353</w:t>
            </w:r>
          </w:p>
        </w:tc>
      </w:tr>
      <w:tr w:rsidR="00E308B2" w14:paraId="186161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CEEE4"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599EA" w14:textId="77777777" w:rsidR="00E308B2" w:rsidRDefault="00E308B2" w:rsidP="00AC5BAF">
            <w:pPr>
              <w:pStyle w:val="TAL"/>
            </w:pPr>
            <w:r>
              <w:t>S2-2406877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E6DDD"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9988A" w14:textId="77777777" w:rsidR="00E308B2" w:rsidRDefault="00E308B2" w:rsidP="00AC5BAF">
            <w:pPr>
              <w:pStyle w:val="TAL"/>
            </w:pPr>
            <w:r>
              <w:t>LS Reply on Internal 5G Core information expose to trusted 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DDD7E"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7123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3F52B"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15D3E" w14:textId="77777777" w:rsidR="00E308B2" w:rsidRDefault="00E308B2" w:rsidP="00AC5BAF">
            <w:pPr>
              <w:pStyle w:val="TAL"/>
            </w:pPr>
            <w:r>
              <w:t>Created at meeting. Response to S2-2406846. Revised in parallel session to S2-2407314.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2FFA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63AFA" w14:textId="77777777" w:rsidR="00E308B2" w:rsidRDefault="00E308B2" w:rsidP="00AC5BAF">
            <w:pPr>
              <w:pStyle w:val="TAL"/>
            </w:pPr>
            <w:r>
              <w:t>S2-2407314</w:t>
            </w:r>
          </w:p>
        </w:tc>
      </w:tr>
      <w:tr w:rsidR="00E308B2" w14:paraId="397C21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661C8"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218DD" w14:textId="77777777" w:rsidR="00E308B2" w:rsidRDefault="00E308B2" w:rsidP="00AC5BAF">
            <w:pPr>
              <w:pStyle w:val="TAL"/>
            </w:pPr>
            <w:r>
              <w:t>S2-2406878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09CA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62EEC" w14:textId="77777777" w:rsidR="00E308B2" w:rsidRDefault="00E308B2" w:rsidP="00AC5BAF">
            <w:pPr>
              <w:pStyle w:val="TAL"/>
            </w:pPr>
            <w:r>
              <w:t>[DRAFT] Reply LS on the stage 2 aspects of 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2EA6C"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8378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63CE3" w14:textId="77777777" w:rsidR="00E308B2" w:rsidRDefault="00E308B2" w:rsidP="00AC5BAF">
            <w:pPr>
              <w:pStyle w:val="TAL"/>
            </w:pPr>
            <w:r>
              <w:t>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A8EF5" w14:textId="77777777" w:rsidR="00E308B2" w:rsidRDefault="00E308B2" w:rsidP="00AC5BAF">
            <w:pPr>
              <w:pStyle w:val="TAL"/>
            </w:pPr>
            <w:r>
              <w:t>Revision of S2-2405894. Revised in parallel session to S2-2407313.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B2A3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F5851" w14:textId="77777777" w:rsidR="00E308B2" w:rsidRDefault="00E308B2" w:rsidP="00AC5BAF">
            <w:pPr>
              <w:pStyle w:val="TAL"/>
            </w:pPr>
            <w:r>
              <w:t>S2-2407313</w:t>
            </w:r>
          </w:p>
        </w:tc>
      </w:tr>
      <w:tr w:rsidR="00E308B2" w14:paraId="5DDC81A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FD717"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B8863" w14:textId="77777777" w:rsidR="00E308B2" w:rsidRDefault="00E308B2" w:rsidP="00AC5BAF">
            <w:pPr>
              <w:pStyle w:val="TAL"/>
            </w:pPr>
            <w:r>
              <w:t>S2-2406879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C218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FBAB1" w14:textId="77777777" w:rsidR="00E308B2" w:rsidRDefault="00E308B2" w:rsidP="00AC5BAF">
            <w:pPr>
              <w:pStyle w:val="TAL"/>
            </w:pPr>
            <w:r>
              <w:t>[DRAFT] Reply LS on affirming CT WG1's responsibilities for PLMN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A1967"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D5D0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7DDB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1AA71" w14:textId="77777777" w:rsidR="00E308B2" w:rsidRDefault="00E308B2" w:rsidP="00AC5BAF">
            <w:pPr>
              <w:pStyle w:val="TAL"/>
              <w:rPr>
                <w:sz w:val="24"/>
                <w:szCs w:val="24"/>
              </w:rPr>
            </w:pPr>
            <w:r>
              <w:t>Revision of S2-2405980.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49FA4"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D5AAE" w14:textId="77777777" w:rsidR="00E308B2" w:rsidRDefault="00E308B2" w:rsidP="00AC5BAF">
            <w:pPr>
              <w:pStyle w:val="TAL"/>
            </w:pPr>
          </w:p>
        </w:tc>
      </w:tr>
      <w:tr w:rsidR="00E308B2" w14:paraId="1B6B05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7BA16"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AE1F0" w14:textId="77777777" w:rsidR="00E308B2" w:rsidRDefault="00E308B2" w:rsidP="00AC5BAF">
            <w:pPr>
              <w:pStyle w:val="TAL"/>
            </w:pPr>
            <w:r>
              <w:t>S2-2406880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AAF7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97A9B" w14:textId="77777777" w:rsidR="00E308B2" w:rsidRDefault="00E308B2" w:rsidP="00AC5BAF">
            <w:pPr>
              <w:pStyle w:val="TAL"/>
            </w:pPr>
            <w:r>
              <w:t>23.503 CR1299R1 (Rel-18, 'D'): Cleanup CR for TS 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1967A" w14:textId="77777777" w:rsidR="00E308B2" w:rsidRDefault="00E308B2" w:rsidP="00AC5BAF">
            <w:pPr>
              <w:pStyle w:val="TAL"/>
            </w:pPr>
            <w:r>
              <w:t>Huawei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69E1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A9A30" w14:textId="77777777" w:rsidR="00E308B2" w:rsidRDefault="00E308B2" w:rsidP="00AC5BAF">
            <w:pPr>
              <w:pStyle w:val="TAL"/>
            </w:pPr>
            <w:r>
              <w:t>TEI18, 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9FD20" w14:textId="77777777" w:rsidR="00E308B2" w:rsidRDefault="00E308B2" w:rsidP="00AC5BAF">
            <w:pPr>
              <w:pStyle w:val="TAL"/>
            </w:pPr>
            <w:r>
              <w:t>Revision of S2-2406367. Revised in parallel session to S2-2407317.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09EB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600D7" w14:textId="77777777" w:rsidR="00E308B2" w:rsidRDefault="00E308B2" w:rsidP="00AC5BAF">
            <w:pPr>
              <w:pStyle w:val="TAL"/>
            </w:pPr>
            <w:r>
              <w:t>S2-2407317</w:t>
            </w:r>
          </w:p>
        </w:tc>
      </w:tr>
      <w:tr w:rsidR="00E308B2" w14:paraId="0F6711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1F7EC"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10DEB" w14:textId="77777777" w:rsidR="00E308B2" w:rsidRDefault="00E308B2" w:rsidP="00AC5BAF">
            <w:pPr>
              <w:pStyle w:val="TAL"/>
            </w:pPr>
            <w:r>
              <w:t>S2-2406881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FF3E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B8376" w14:textId="77777777" w:rsidR="00E308B2" w:rsidRDefault="00E308B2" w:rsidP="00AC5BAF">
            <w:pPr>
              <w:pStyle w:val="TAL"/>
            </w:pPr>
            <w:r>
              <w:t>23.501 CR5404R1 (Rel-18, 'D'): 23.501 Cleanup 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F0A5A"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CF94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43027"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7F858" w14:textId="77777777" w:rsidR="00E308B2" w:rsidRDefault="00E308B2" w:rsidP="00AC5BAF">
            <w:pPr>
              <w:pStyle w:val="TAL"/>
            </w:pPr>
            <w:r>
              <w:t>Revision of S2-2406842. Revised in parallel session to S2-2407315.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F404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2CAB4" w14:textId="77777777" w:rsidR="00E308B2" w:rsidRDefault="00E308B2" w:rsidP="00AC5BAF">
            <w:pPr>
              <w:pStyle w:val="TAL"/>
            </w:pPr>
            <w:r>
              <w:t>S2-2407315</w:t>
            </w:r>
          </w:p>
        </w:tc>
      </w:tr>
      <w:tr w:rsidR="00E308B2" w14:paraId="31BFAD9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E2830"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85BAE" w14:textId="77777777" w:rsidR="00E308B2" w:rsidRDefault="00E308B2" w:rsidP="00AC5BAF">
            <w:pPr>
              <w:pStyle w:val="TAL"/>
            </w:pPr>
            <w:r>
              <w:t>S2-2406882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1FC6D"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DBD63" w14:textId="77777777" w:rsidR="00E308B2" w:rsidRDefault="00E308B2" w:rsidP="00AC5BAF">
            <w:pPr>
              <w:pStyle w:val="TAL"/>
            </w:pPr>
            <w:r>
              <w:t>23.502 CR4823R2 (Rel-18, 'D'): Editorial cleanup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745FF"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528F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18A10"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A44BA" w14:textId="77777777" w:rsidR="00E308B2" w:rsidRDefault="00E308B2" w:rsidP="00AC5BAF">
            <w:pPr>
              <w:pStyle w:val="TAL"/>
            </w:pPr>
            <w:r>
              <w:t>Revision of S2-2406843. Revised in parallel session to S2-2407316.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B874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0DA32" w14:textId="77777777" w:rsidR="00E308B2" w:rsidRDefault="00E308B2" w:rsidP="00AC5BAF">
            <w:pPr>
              <w:pStyle w:val="TAL"/>
            </w:pPr>
            <w:r>
              <w:t>S2-2407316</w:t>
            </w:r>
          </w:p>
        </w:tc>
      </w:tr>
      <w:tr w:rsidR="00E308B2" w14:paraId="1DA9C9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37CC2"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5DE77" w14:textId="77777777" w:rsidR="00E308B2" w:rsidRDefault="00E308B2" w:rsidP="00AC5BAF">
            <w:pPr>
              <w:pStyle w:val="TAL"/>
            </w:pPr>
            <w:r>
              <w:t>S2-2406883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459B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29D31" w14:textId="77777777" w:rsidR="00E308B2" w:rsidRDefault="00E308B2" w:rsidP="00AC5BAF">
            <w:pPr>
              <w:pStyle w:val="TAL"/>
            </w:pPr>
            <w:r>
              <w:t>KI#1, interim agreement for other PDU Set handling.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5473B" w14:textId="77777777" w:rsidR="00E308B2" w:rsidRDefault="00E308B2" w:rsidP="00AC5BAF">
            <w:pPr>
              <w:pStyle w:val="TAL"/>
            </w:pPr>
            <w:r>
              <w:t>Vivo, China Mobile, China Unicom, OPPO, MediaTek, Meta USA, Tencent, Tencent Cloud, ZTE, China Telecom, Lenovo, Samsung, Xiaomi,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A619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F0924"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E8CC3" w14:textId="77777777" w:rsidR="00E308B2" w:rsidRDefault="00E308B2" w:rsidP="00AC5BAF">
            <w:pPr>
              <w:pStyle w:val="TAL"/>
            </w:pPr>
            <w:r>
              <w:t>Revision of S2-2405955, merging S2-2405954 and S2-2405910. Revised in parallel session to S2-2406953.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AD0D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B4E5B" w14:textId="77777777" w:rsidR="00E308B2" w:rsidRDefault="00E308B2" w:rsidP="00AC5BAF">
            <w:pPr>
              <w:pStyle w:val="TAL"/>
            </w:pPr>
            <w:r>
              <w:t>S2-2406953</w:t>
            </w:r>
          </w:p>
        </w:tc>
      </w:tr>
      <w:tr w:rsidR="00E308B2" w14:paraId="37D4918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1244D"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A57E4" w14:textId="77777777" w:rsidR="00E308B2" w:rsidRDefault="00E308B2" w:rsidP="00AC5BAF">
            <w:pPr>
              <w:pStyle w:val="TAL"/>
            </w:pPr>
            <w:r>
              <w:t>S2-2406884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AAF5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4F9C4" w14:textId="77777777" w:rsidR="00E308B2" w:rsidRDefault="00E308B2" w:rsidP="00AC5BAF">
            <w:pPr>
              <w:pStyle w:val="TAL"/>
            </w:pPr>
            <w:r>
              <w:t>TR 23.700-70 KI#2: Evaluation &amp; Conclusion for Supporting PDU Set Info. Identification for E2E Encrypted XRM 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E9C5B" w14:textId="77777777" w:rsidR="00E308B2" w:rsidRDefault="00E308B2" w:rsidP="00AC5BAF">
            <w:pPr>
              <w:pStyle w:val="TAL"/>
            </w:pPr>
            <w:r>
              <w:t>China Mobile, China Unicom, Huawei, HiSilicon,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14C3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4B477"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C09C6" w14:textId="77777777" w:rsidR="00E308B2" w:rsidRDefault="00E308B2" w:rsidP="00AC5BAF">
            <w:pPr>
              <w:pStyle w:val="TAL"/>
            </w:pPr>
            <w:r>
              <w:t>Revision of S2-2405909. Revised in parallel session to S2-2406955.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FFB3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685B6" w14:textId="77777777" w:rsidR="00E308B2" w:rsidRDefault="00E308B2" w:rsidP="00AC5BAF">
            <w:pPr>
              <w:pStyle w:val="TAL"/>
            </w:pPr>
            <w:r>
              <w:t>S2-2406955</w:t>
            </w:r>
          </w:p>
        </w:tc>
      </w:tr>
      <w:tr w:rsidR="00E308B2" w14:paraId="414BE5F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0A06B"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70CAC" w14:textId="77777777" w:rsidR="00E308B2" w:rsidRDefault="00E308B2" w:rsidP="00AC5BAF">
            <w:pPr>
              <w:pStyle w:val="TAL"/>
            </w:pPr>
            <w:r>
              <w:t>S2-2406885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E209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50F4F" w14:textId="77777777" w:rsidR="00E308B2" w:rsidRDefault="00E308B2" w:rsidP="00AC5BAF">
            <w:pPr>
              <w:pStyle w:val="TAL"/>
            </w:pPr>
            <w:r>
              <w:t>[DRAFT] LS on handling of end-to-end ciphered XRM traffic using MoQ between the UE and the Application server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903F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B0D4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8494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F503B" w14:textId="77777777" w:rsidR="00E308B2" w:rsidRDefault="00E308B2" w:rsidP="00AC5BAF">
            <w:pPr>
              <w:pStyle w:val="TAL"/>
            </w:pPr>
            <w:r>
              <w:t>Revision of S2-2406248. Revised in parallel session to S2-2406964.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5A67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F5A67" w14:textId="77777777" w:rsidR="00E308B2" w:rsidRDefault="00E308B2" w:rsidP="00AC5BAF">
            <w:pPr>
              <w:pStyle w:val="TAL"/>
            </w:pPr>
            <w:r>
              <w:t>S2-2406964</w:t>
            </w:r>
          </w:p>
        </w:tc>
      </w:tr>
      <w:tr w:rsidR="00E308B2" w14:paraId="489653C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28961" w14:textId="77777777" w:rsidR="00E308B2" w:rsidRDefault="00E308B2" w:rsidP="00AC5BAF">
            <w:pPr>
              <w:pStyle w:val="TAL"/>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D14C0" w14:textId="77777777" w:rsidR="00E308B2" w:rsidRDefault="00E308B2" w:rsidP="00AC5BAF">
            <w:pPr>
              <w:pStyle w:val="TAL"/>
            </w:pPr>
            <w:r>
              <w:t>S2-2406886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1BA4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510C9" w14:textId="77777777" w:rsidR="00E308B2" w:rsidRDefault="00E308B2" w:rsidP="00AC5BAF">
            <w:pPr>
              <w:pStyle w:val="TAL"/>
            </w:pPr>
            <w:r>
              <w:t>KI#3: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1CFC0" w14:textId="77777777" w:rsidR="00E308B2" w:rsidRDefault="00E308B2" w:rsidP="00AC5BAF">
            <w:pPr>
              <w:pStyle w:val="TAL"/>
            </w:pPr>
            <w:r>
              <w:t>Intel, Lenovo, Nokia, China Telecom, Xiaomi, InterDigital, 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BE5B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7BB8E"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2DA8D" w14:textId="77777777" w:rsidR="00E308B2" w:rsidRDefault="00E308B2" w:rsidP="00AC5BAF">
            <w:pPr>
              <w:pStyle w:val="TAL"/>
            </w:pPr>
            <w:r>
              <w:t>Revision of S2-2405989. Revised in parallel session to S2-2406956.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7344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C8424" w14:textId="77777777" w:rsidR="00E308B2" w:rsidRDefault="00E308B2" w:rsidP="00AC5BAF">
            <w:pPr>
              <w:pStyle w:val="TAL"/>
            </w:pPr>
            <w:r>
              <w:t>S2-2406956</w:t>
            </w:r>
          </w:p>
        </w:tc>
      </w:tr>
      <w:tr w:rsidR="00E308B2" w14:paraId="5789D4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A1A6B" w14:textId="77777777" w:rsidR="00E308B2" w:rsidRDefault="00E308B2" w:rsidP="00AC5BAF">
            <w:pPr>
              <w:pStyle w:val="TAL"/>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45C20" w14:textId="77777777" w:rsidR="00E308B2" w:rsidRDefault="00E308B2" w:rsidP="00AC5BAF">
            <w:pPr>
              <w:pStyle w:val="TAL"/>
            </w:pPr>
            <w:r>
              <w:t>S2-2406887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F2EFD"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A60F3" w14:textId="77777777" w:rsidR="00E308B2" w:rsidRDefault="00E308B2" w:rsidP="00AC5BAF">
            <w:pPr>
              <w:pStyle w:val="TAL"/>
            </w:pPr>
            <w:r>
              <w:t>[DRAFT] Reply LS on DNS over TLS (DoT)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6173A"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5FAD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3E93B"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77D4F" w14:textId="77777777" w:rsidR="00E308B2" w:rsidRDefault="00E308B2" w:rsidP="00AC5BAF">
            <w:pPr>
              <w:pStyle w:val="TAL"/>
            </w:pPr>
            <w:r>
              <w:t>Revision of S2-2406088.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F29B9"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078DE" w14:textId="77777777" w:rsidR="00E308B2" w:rsidRDefault="00E308B2" w:rsidP="00AC5BAF">
            <w:pPr>
              <w:pStyle w:val="TAL"/>
            </w:pPr>
          </w:p>
        </w:tc>
      </w:tr>
      <w:tr w:rsidR="00E308B2" w14:paraId="3AA0E1E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E372B"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745EF" w14:textId="77777777" w:rsidR="00E308B2" w:rsidRDefault="00E308B2" w:rsidP="00AC5BAF">
            <w:pPr>
              <w:pStyle w:val="TAL"/>
            </w:pPr>
            <w:r>
              <w:t>S2-2406888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2CF7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D185D" w14:textId="77777777" w:rsidR="00E308B2" w:rsidRDefault="00E308B2" w:rsidP="00AC5BAF">
            <w:pPr>
              <w:pStyle w:val="TAL"/>
            </w:pPr>
            <w:r>
              <w:t>Reply LS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C7A5C"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ED55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B541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6600E" w14:textId="77777777" w:rsidR="00E308B2" w:rsidRDefault="00E308B2" w:rsidP="00AC5BAF">
            <w:pPr>
              <w:pStyle w:val="TAL"/>
            </w:pPr>
            <w:r>
              <w:t>Revision of S2-2406061, merging S2-2406053. Agreed in parallel session.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FE787"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21C34" w14:textId="77777777" w:rsidR="00E308B2" w:rsidRDefault="00E308B2" w:rsidP="00AC5BAF">
            <w:pPr>
              <w:pStyle w:val="TAL"/>
            </w:pPr>
          </w:p>
        </w:tc>
      </w:tr>
      <w:tr w:rsidR="00E308B2" w14:paraId="11670CE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6A9FD"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437AA" w14:textId="77777777" w:rsidR="00E308B2" w:rsidRDefault="00E308B2" w:rsidP="00AC5BAF">
            <w:pPr>
              <w:pStyle w:val="TAL"/>
            </w:pPr>
            <w:r>
              <w:t>S2-2406889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825A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A9BDE" w14:textId="77777777" w:rsidR="00E308B2" w:rsidRDefault="00E308B2" w:rsidP="00AC5BAF">
            <w:pPr>
              <w:pStyle w:val="TAL"/>
            </w:pPr>
            <w:r>
              <w:t>23.502 CR4815R1 (Rel-18, 'F'): 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A5FB3" w14:textId="77777777" w:rsidR="00E308B2" w:rsidRDefault="00E308B2" w:rsidP="00AC5BAF">
            <w:pPr>
              <w:pStyle w:val="TAL"/>
            </w:pPr>
            <w:r>
              <w:t>Ericsson, AT&amp;T,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63DE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0B123"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861BB" w14:textId="77777777" w:rsidR="00E308B2" w:rsidRDefault="00E308B2" w:rsidP="00AC5BAF">
            <w:pPr>
              <w:pStyle w:val="TAL"/>
            </w:pPr>
            <w:r>
              <w:t>Revision of S2-2406188, merging S2-2406033. Revised in parallel session to S2-2406946.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A30D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10705" w14:textId="77777777" w:rsidR="00E308B2" w:rsidRDefault="00E308B2" w:rsidP="00AC5BAF">
            <w:pPr>
              <w:pStyle w:val="TAL"/>
            </w:pPr>
            <w:r>
              <w:t>S2-2406946</w:t>
            </w:r>
          </w:p>
        </w:tc>
      </w:tr>
      <w:tr w:rsidR="00E308B2" w14:paraId="274426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6DBB3" w14:textId="77777777" w:rsidR="00E308B2" w:rsidRDefault="00E308B2" w:rsidP="00AC5BAF">
            <w:pPr>
              <w:pStyle w:val="TAL"/>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73D71" w14:textId="77777777" w:rsidR="00E308B2" w:rsidRDefault="00E308B2" w:rsidP="00AC5BAF">
            <w:pPr>
              <w:pStyle w:val="TAL"/>
            </w:pPr>
            <w:r>
              <w:t>S2-2406890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CE29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E23E2" w14:textId="77777777" w:rsidR="00E308B2" w:rsidRDefault="00E308B2" w:rsidP="00AC5BAF">
            <w:pPr>
              <w:pStyle w:val="TAL"/>
            </w:pPr>
            <w:r>
              <w:t>23.502 CR4817R1 (Rel-18, 'F'): Correction about the UE indication of the support of slice based N3IWF/TNGF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36B32" w14:textId="77777777" w:rsidR="00E308B2" w:rsidRDefault="00E308B2" w:rsidP="00AC5BAF">
            <w:pPr>
              <w:pStyle w:val="TAL"/>
            </w:pPr>
            <w:r>
              <w:t>Nokia, LG Electronics, Samsung,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42BB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CE690"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6042B" w14:textId="77777777" w:rsidR="00E308B2" w:rsidRDefault="00E308B2" w:rsidP="00AC5BAF">
            <w:pPr>
              <w:pStyle w:val="TAL"/>
            </w:pPr>
            <w:r>
              <w:t>Revision of S2-2406244, merging S2-2406652 and S2-2406155. Revised in parallel session to S2-2406944.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AC80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794CC" w14:textId="77777777" w:rsidR="00E308B2" w:rsidRDefault="00E308B2" w:rsidP="00AC5BAF">
            <w:pPr>
              <w:pStyle w:val="TAL"/>
            </w:pPr>
            <w:r>
              <w:t>S2-2406944</w:t>
            </w:r>
          </w:p>
        </w:tc>
      </w:tr>
      <w:tr w:rsidR="00E308B2" w14:paraId="5ED0D1E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4E004" w14:textId="77777777" w:rsidR="00E308B2" w:rsidRDefault="00E308B2" w:rsidP="00AC5BAF">
            <w:pPr>
              <w:pStyle w:val="TAL"/>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3001A" w14:textId="77777777" w:rsidR="00E308B2" w:rsidRDefault="00E308B2" w:rsidP="00AC5BAF">
            <w:pPr>
              <w:pStyle w:val="TAL"/>
            </w:pPr>
            <w:r>
              <w:t>S2-2406891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7A8A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E0C3F" w14:textId="77777777" w:rsidR="00E308B2" w:rsidRDefault="00E308B2" w:rsidP="00AC5BAF">
            <w:pPr>
              <w:pStyle w:val="TAL"/>
            </w:pPr>
            <w:r>
              <w:t>[DRAFT] LS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8B736"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962D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2A6BB"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323BC" w14:textId="77777777" w:rsidR="00E308B2" w:rsidRDefault="00E308B2" w:rsidP="00AC5BAF">
            <w:pPr>
              <w:pStyle w:val="TAL"/>
            </w:pPr>
            <w:r>
              <w:t>Revision of S2-2406245. Revised in parallel session to S2-2406945.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EBEE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FB648" w14:textId="77777777" w:rsidR="00E308B2" w:rsidRDefault="00E308B2" w:rsidP="00AC5BAF">
            <w:pPr>
              <w:pStyle w:val="TAL"/>
            </w:pPr>
            <w:r>
              <w:t>S2-2406945</w:t>
            </w:r>
          </w:p>
        </w:tc>
      </w:tr>
      <w:tr w:rsidR="00E308B2" w14:paraId="7CFA376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089F8" w14:textId="77777777" w:rsidR="00E308B2" w:rsidRDefault="00E308B2" w:rsidP="00AC5BAF">
            <w:pPr>
              <w:pStyle w:val="TAL"/>
            </w:pPr>
            <w:r>
              <w:t>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9B1C7" w14:textId="77777777" w:rsidR="00E308B2" w:rsidRDefault="00E308B2" w:rsidP="00AC5BAF">
            <w:pPr>
              <w:pStyle w:val="TAL"/>
            </w:pPr>
            <w:r>
              <w:t>S2-2406892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61275"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EF363" w14:textId="77777777" w:rsidR="00E308B2" w:rsidRDefault="00E308B2" w:rsidP="00AC5BAF">
            <w:pPr>
              <w:pStyle w:val="TAL"/>
            </w:pPr>
            <w:r>
              <w:t>23.304 CR0443R1 (Rel-18, 'F'): Alignment with stage 3 specification on End UE user info and Direct discovery set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BF17D" w14:textId="77777777" w:rsidR="00E308B2" w:rsidRDefault="00E308B2" w:rsidP="00AC5BAF">
            <w:pPr>
              <w:pStyle w:val="TAL"/>
            </w:pPr>
            <w:r>
              <w:t>CATT, Samsung,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BF7B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A0C62" w14:textId="77777777" w:rsidR="00E308B2" w:rsidRDefault="00E308B2" w:rsidP="00AC5BAF">
            <w:pPr>
              <w:pStyle w:val="TAL"/>
            </w:pPr>
            <w:r>
              <w:t>5G_ProSe_Ph2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9BF3B" w14:textId="77777777" w:rsidR="00E308B2" w:rsidRDefault="00E308B2" w:rsidP="00AC5BAF">
            <w:pPr>
              <w:pStyle w:val="TAL"/>
            </w:pPr>
            <w:r>
              <w:t>Revision of S2-2406302.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9F3AE"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62B5B" w14:textId="77777777" w:rsidR="00E308B2" w:rsidRDefault="00E308B2" w:rsidP="00AC5BAF">
            <w:pPr>
              <w:pStyle w:val="TAL"/>
            </w:pPr>
          </w:p>
        </w:tc>
      </w:tr>
      <w:tr w:rsidR="00E308B2" w14:paraId="7BADDCD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C08EA"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ED027" w14:textId="77777777" w:rsidR="00E308B2" w:rsidRDefault="00E308B2" w:rsidP="00AC5BAF">
            <w:pPr>
              <w:pStyle w:val="TAL"/>
            </w:pPr>
            <w:r>
              <w:t>S2-2406893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4252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26A31" w14:textId="77777777" w:rsidR="00E308B2" w:rsidRDefault="00E308B2" w:rsidP="00AC5BAF">
            <w:pPr>
              <w:pStyle w:val="TAL"/>
            </w:pPr>
            <w:r>
              <w:t>KI#4: Update on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0B188" w14:textId="77777777" w:rsidR="00E308B2" w:rsidRDefault="00E308B2" w:rsidP="00AC5BAF">
            <w:pPr>
              <w:pStyle w:val="TAL"/>
            </w:pPr>
            <w:r>
              <w:t>Nokia,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793D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036AA"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DE636" w14:textId="77777777" w:rsidR="00E308B2" w:rsidRDefault="00E308B2" w:rsidP="00AC5BAF">
            <w:pPr>
              <w:pStyle w:val="TAL"/>
            </w:pPr>
            <w:r>
              <w:t>Revision of S2-2406655. Revised in parallel session to S2-2406940.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55FE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D53A0" w14:textId="77777777" w:rsidR="00E308B2" w:rsidRDefault="00E308B2" w:rsidP="00AC5BAF">
            <w:pPr>
              <w:pStyle w:val="TAL"/>
            </w:pPr>
            <w:r>
              <w:t>S2-2406940</w:t>
            </w:r>
          </w:p>
        </w:tc>
      </w:tr>
      <w:tr w:rsidR="00E308B2" w14:paraId="7A786C8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E1B64"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DABC3" w14:textId="77777777" w:rsidR="00E308B2" w:rsidRDefault="00E308B2" w:rsidP="00AC5BAF">
            <w:pPr>
              <w:pStyle w:val="TAL"/>
            </w:pPr>
            <w:r>
              <w:t>S2-2406894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328E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56104" w14:textId="77777777" w:rsidR="00E308B2" w:rsidRDefault="00E308B2" w:rsidP="00AC5BAF">
            <w:pPr>
              <w:pStyle w:val="TAL"/>
            </w:pPr>
            <w:r>
              <w:t>Conclusions of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79F5C" w14:textId="77777777" w:rsidR="00E308B2" w:rsidRDefault="00E308B2" w:rsidP="00AC5BAF">
            <w:pPr>
              <w:pStyle w:val="TAL"/>
            </w:pPr>
            <w:r>
              <w:t>Qualcomm Incorporated, Samsung, Nokia, Deutsche Telekom, vivo,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95C2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0DB78"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0773D" w14:textId="77777777" w:rsidR="00E308B2" w:rsidRDefault="00E308B2" w:rsidP="00AC5BAF">
            <w:pPr>
              <w:pStyle w:val="TAL"/>
            </w:pPr>
            <w:r>
              <w:t>Revision of S2-2406386. Revised in parallel session to S2-2406941.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B478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42DA9" w14:textId="77777777" w:rsidR="00E308B2" w:rsidRDefault="00E308B2" w:rsidP="00AC5BAF">
            <w:pPr>
              <w:pStyle w:val="TAL"/>
            </w:pPr>
            <w:r>
              <w:t>S2-2406941</w:t>
            </w:r>
          </w:p>
        </w:tc>
      </w:tr>
      <w:tr w:rsidR="00E308B2" w14:paraId="1FB56CC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889D3" w14:textId="77777777" w:rsidR="00E308B2" w:rsidRDefault="00E308B2" w:rsidP="00AC5BAF">
            <w:pPr>
              <w:pStyle w:val="TAL"/>
            </w:pPr>
            <w:r>
              <w:lastRenderedPageBreak/>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C5D90" w14:textId="77777777" w:rsidR="00E308B2" w:rsidRDefault="00E308B2" w:rsidP="00AC5BAF">
            <w:pPr>
              <w:pStyle w:val="TAL"/>
            </w:pPr>
            <w:r>
              <w:t>S2-2406895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E252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4C3E1" w14:textId="77777777" w:rsidR="00E308B2" w:rsidRPr="00925BE9" w:rsidRDefault="00E308B2" w:rsidP="00AC5BAF">
            <w:pPr>
              <w:pStyle w:val="TAL"/>
              <w:rPr>
                <w:lang w:val="fr-FR"/>
              </w:rPr>
            </w:pPr>
            <w:r w:rsidRPr="00925BE9">
              <w:rPr>
                <w:lang w:val="fr-FR"/>
              </w:rPr>
              <w:t>KI#1: Conclusion on solution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B5FE3" w14:textId="77777777" w:rsidR="00E308B2" w:rsidRDefault="00E308B2" w:rsidP="00AC5BAF">
            <w:pPr>
              <w:pStyle w:val="TAL"/>
            </w:pPr>
            <w:r>
              <w:t>Ericsson, Nokia, AT&amp;T,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A567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2F1C2"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18EF8" w14:textId="77777777" w:rsidR="00E308B2" w:rsidRDefault="00E308B2" w:rsidP="00AC5BAF">
            <w:pPr>
              <w:pStyle w:val="TAL"/>
            </w:pPr>
            <w:r>
              <w:t>Revision of S2-2406105. Revised in parallel session to S2-2406936.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6A4B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A24E1" w14:textId="77777777" w:rsidR="00E308B2" w:rsidRDefault="00E308B2" w:rsidP="00AC5BAF">
            <w:pPr>
              <w:pStyle w:val="TAL"/>
            </w:pPr>
            <w:r>
              <w:t>S2-2406936</w:t>
            </w:r>
          </w:p>
        </w:tc>
      </w:tr>
      <w:tr w:rsidR="00E308B2" w14:paraId="292A738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B1278"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048F4" w14:textId="77777777" w:rsidR="00E308B2" w:rsidRDefault="00E308B2" w:rsidP="00AC5BAF">
            <w:pPr>
              <w:pStyle w:val="TAL"/>
            </w:pPr>
            <w:r>
              <w:t>S2-2406896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B9DC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156D4" w14:textId="77777777" w:rsidR="00E308B2" w:rsidRDefault="00E308B2" w:rsidP="00AC5BAF">
            <w:pPr>
              <w:pStyle w:val="TAL"/>
            </w:pPr>
            <w:r>
              <w:t>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CD3F0"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B959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7E322"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1582F" w14:textId="77777777" w:rsidR="00E308B2" w:rsidRDefault="00E308B2" w:rsidP="00AC5BAF">
            <w:pPr>
              <w:pStyle w:val="TAL"/>
            </w:pPr>
            <w:r>
              <w:t>Revision of S2-2406633. Revised in parallel session to S2-2406937.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0CBD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86C2A" w14:textId="77777777" w:rsidR="00E308B2" w:rsidRDefault="00E308B2" w:rsidP="00AC5BAF">
            <w:pPr>
              <w:pStyle w:val="TAL"/>
            </w:pPr>
            <w:r>
              <w:t>S2-2406937</w:t>
            </w:r>
          </w:p>
        </w:tc>
      </w:tr>
      <w:tr w:rsidR="00E308B2" w14:paraId="1C8DF96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EEDF0"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AFF9B" w14:textId="77777777" w:rsidR="00E308B2" w:rsidRDefault="00E308B2" w:rsidP="00AC5BAF">
            <w:pPr>
              <w:pStyle w:val="TAL"/>
            </w:pPr>
            <w:r>
              <w:t>S2-2406897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CBAF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D97E2" w14:textId="77777777" w:rsidR="00E308B2" w:rsidRDefault="00E308B2" w:rsidP="00AC5BAF">
            <w:pPr>
              <w:pStyle w:val="TAL"/>
            </w:pPr>
            <w:r>
              <w:t>KI #6, Conclusion update for KI#6.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88023" w14:textId="77777777" w:rsidR="00E308B2" w:rsidRDefault="00E308B2" w:rsidP="00AC5BAF">
            <w:pPr>
              <w:pStyle w:val="TAL"/>
            </w:pPr>
            <w:r>
              <w:t>China Mobile,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879A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1068A"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4D66A" w14:textId="77777777" w:rsidR="00E308B2" w:rsidRDefault="00E308B2" w:rsidP="00AC5BAF">
            <w:pPr>
              <w:pStyle w:val="TAL"/>
            </w:pPr>
            <w:r>
              <w:t>Revision of S2-2406348. Revised in parallel session to S2-2406938.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28B2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05D08" w14:textId="77777777" w:rsidR="00E308B2" w:rsidRDefault="00E308B2" w:rsidP="00AC5BAF">
            <w:pPr>
              <w:pStyle w:val="TAL"/>
            </w:pPr>
            <w:r>
              <w:t>S2-2406938</w:t>
            </w:r>
          </w:p>
        </w:tc>
      </w:tr>
      <w:tr w:rsidR="00E308B2" w14:paraId="2958E82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61481"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D46CC" w14:textId="77777777" w:rsidR="00E308B2" w:rsidRDefault="00E308B2" w:rsidP="00AC5BAF">
            <w:pPr>
              <w:pStyle w:val="TAL"/>
            </w:pPr>
            <w:r>
              <w:t>S2-2406898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1C0D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01C46" w14:textId="77777777" w:rsidR="00E308B2" w:rsidRDefault="00E308B2" w:rsidP="00AC5BAF">
            <w:pPr>
              <w:pStyle w:val="TAL"/>
            </w:pPr>
            <w:r>
              <w:t>KI#8,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9825E"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B414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4985C"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5F184" w14:textId="77777777" w:rsidR="00E308B2" w:rsidRDefault="00E308B2" w:rsidP="00AC5BAF">
            <w:pPr>
              <w:pStyle w:val="TAL"/>
            </w:pPr>
            <w:r>
              <w:t>Revision of S2-2406634. Revised in parallel session to S2-2406939.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F249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C0501" w14:textId="77777777" w:rsidR="00E308B2" w:rsidRDefault="00E308B2" w:rsidP="00AC5BAF">
            <w:pPr>
              <w:pStyle w:val="TAL"/>
            </w:pPr>
            <w:r>
              <w:t>S2-2406939</w:t>
            </w:r>
          </w:p>
        </w:tc>
      </w:tr>
      <w:tr w:rsidR="00E308B2" w14:paraId="32C45F0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E21FD"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AC53F" w14:textId="77777777" w:rsidR="00E308B2" w:rsidRDefault="00E308B2" w:rsidP="00AC5BAF">
            <w:pPr>
              <w:pStyle w:val="TAL"/>
            </w:pPr>
            <w:r>
              <w:t>S2-2406899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DCFA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47511" w14:textId="77777777" w:rsidR="00E308B2" w:rsidRDefault="00E308B2" w:rsidP="00AC5BAF">
            <w:pPr>
              <w:pStyle w:val="TAL"/>
            </w:pPr>
            <w:r>
              <w:t>KI #3, Conclusion EN Resolving.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BCB84"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B659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51524"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8E444" w14:textId="77777777" w:rsidR="00E308B2" w:rsidRDefault="00E308B2" w:rsidP="00AC5BAF">
            <w:pPr>
              <w:pStyle w:val="TAL"/>
            </w:pPr>
            <w:r>
              <w:t>Revision of S2-2406600. Revised in parallel session to S2-2406942.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9C48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5D90B" w14:textId="77777777" w:rsidR="00E308B2" w:rsidRDefault="00E308B2" w:rsidP="00AC5BAF">
            <w:pPr>
              <w:pStyle w:val="TAL"/>
            </w:pPr>
            <w:r>
              <w:t>S2-2406942</w:t>
            </w:r>
          </w:p>
        </w:tc>
      </w:tr>
      <w:tr w:rsidR="00E308B2" w14:paraId="6EB312A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E55D4"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F6807" w14:textId="77777777" w:rsidR="00E308B2" w:rsidRDefault="00E308B2" w:rsidP="00AC5BAF">
            <w:pPr>
              <w:pStyle w:val="TAL"/>
            </w:pPr>
            <w:r>
              <w:t>S2-2406900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6AF5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21598" w14:textId="77777777" w:rsidR="00E308B2" w:rsidRDefault="00E308B2" w:rsidP="00AC5BAF">
            <w:pPr>
              <w:pStyle w:val="TAL"/>
            </w:pPr>
            <w:r>
              <w:t>KI #7, Conclusion for KI#7.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3327A"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4260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37466"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51F38" w14:textId="77777777" w:rsidR="00E308B2" w:rsidRDefault="00E308B2" w:rsidP="00AC5BAF">
            <w:pPr>
              <w:pStyle w:val="TAL"/>
            </w:pPr>
            <w:r>
              <w:t>Revision of S2-2406347. Revised in parallel session to S2-2406943.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B855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7429C" w14:textId="77777777" w:rsidR="00E308B2" w:rsidRDefault="00E308B2" w:rsidP="00AC5BAF">
            <w:pPr>
              <w:pStyle w:val="TAL"/>
            </w:pPr>
            <w:r>
              <w:t>S2-2406943</w:t>
            </w:r>
          </w:p>
        </w:tc>
      </w:tr>
      <w:tr w:rsidR="00E308B2" w14:paraId="26E865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F11B7"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7884D" w14:textId="77777777" w:rsidR="00E308B2" w:rsidRDefault="00E308B2" w:rsidP="00AC5BAF">
            <w:pPr>
              <w:pStyle w:val="TAL"/>
            </w:pPr>
            <w:r>
              <w:t>S2-2406901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4BE4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373A4"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844FB" w14:textId="77777777" w:rsidR="00E308B2" w:rsidRDefault="00E308B2" w:rsidP="00AC5BAF">
            <w:pPr>
              <w:pStyle w:val="TAL"/>
            </w:pPr>
            <w:r>
              <w:t>Samsung, Sateliot, NOVAMINT, DISH Network, EchoStar, Inmarsat, Viasat, Intel, SHARP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B01F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71DBA"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C16A7" w14:textId="77777777" w:rsidR="00E308B2" w:rsidRDefault="00E308B2" w:rsidP="00AC5BAF">
            <w:pPr>
              <w:pStyle w:val="TAL"/>
            </w:pPr>
            <w:r>
              <w:t>Revision of S2-2406796, merging S2-2406468 and S2-2405986. Revised in parallel session to S2-2407161.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DD35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1B1A3" w14:textId="77777777" w:rsidR="00E308B2" w:rsidRDefault="00E308B2" w:rsidP="00AC5BAF">
            <w:pPr>
              <w:pStyle w:val="TAL"/>
            </w:pPr>
            <w:r>
              <w:t>S2-2407161</w:t>
            </w:r>
          </w:p>
        </w:tc>
      </w:tr>
      <w:tr w:rsidR="00E308B2" w14:paraId="3A9A60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8BF33"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BD9DF" w14:textId="77777777" w:rsidR="00E308B2" w:rsidRDefault="00E308B2" w:rsidP="00AC5BAF">
            <w:pPr>
              <w:pStyle w:val="TAL"/>
            </w:pPr>
            <w:r>
              <w:t>S2-2406902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231C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B889D" w14:textId="77777777" w:rsidR="00E308B2" w:rsidRDefault="00E308B2" w:rsidP="00AC5BAF">
            <w:pPr>
              <w:pStyle w:val="TAL"/>
            </w:pPr>
            <w:r>
              <w:t>KI#2 Conclusion: For Support of Store and Forward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4BE3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2DD6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4E847"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FAB42" w14:textId="77777777" w:rsidR="00E308B2" w:rsidRDefault="00E308B2" w:rsidP="00AC5BAF">
            <w:pPr>
              <w:pStyle w:val="TAL"/>
            </w:pPr>
            <w:r>
              <w:t>Revision of S2-2406554. Revised in parallel session to S2-2407162.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9D70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BB98D" w14:textId="77777777" w:rsidR="00E308B2" w:rsidRDefault="00E308B2" w:rsidP="00AC5BAF">
            <w:pPr>
              <w:pStyle w:val="TAL"/>
            </w:pPr>
            <w:r>
              <w:t>S2-2407162</w:t>
            </w:r>
          </w:p>
        </w:tc>
      </w:tr>
      <w:tr w:rsidR="00E308B2" w14:paraId="0A87802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0B412"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8E4EA" w14:textId="77777777" w:rsidR="00E308B2" w:rsidRDefault="00E308B2" w:rsidP="00AC5BAF">
            <w:pPr>
              <w:pStyle w:val="TAL"/>
            </w:pPr>
            <w:r>
              <w:t>S2-2406903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2BEB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A9CC3" w14:textId="77777777" w:rsidR="00E308B2" w:rsidRDefault="00E308B2" w:rsidP="00AC5BAF">
            <w:pPr>
              <w:pStyle w:val="TAL"/>
            </w:pPr>
            <w:r>
              <w:t>KI#3 Conclusion: For UE-SAT-UE communication.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CC678"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6DD6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9BE44"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539E6" w14:textId="77777777" w:rsidR="00E308B2" w:rsidRDefault="00E308B2" w:rsidP="00AC5BAF">
            <w:pPr>
              <w:pStyle w:val="TAL"/>
            </w:pPr>
            <w:r>
              <w:t>Revision of S2-2406556. Revised in parallel session to S2-2407163.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B2ED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15C86" w14:textId="77777777" w:rsidR="00E308B2" w:rsidRDefault="00E308B2" w:rsidP="00AC5BAF">
            <w:pPr>
              <w:pStyle w:val="TAL"/>
            </w:pPr>
            <w:r>
              <w:t>S2-2407163</w:t>
            </w:r>
          </w:p>
        </w:tc>
      </w:tr>
      <w:tr w:rsidR="00E308B2" w14:paraId="4B42C5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B7125"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05548" w14:textId="77777777" w:rsidR="00E308B2" w:rsidRDefault="00E308B2" w:rsidP="00AC5BAF">
            <w:pPr>
              <w:pStyle w:val="TAL"/>
            </w:pPr>
            <w:r>
              <w:t>S2-2406904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497E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35BB8" w14:textId="77777777" w:rsidR="00E308B2" w:rsidRDefault="00E308B2" w:rsidP="00AC5BAF">
            <w:pPr>
              <w:pStyle w:val="TAL"/>
            </w:pPr>
            <w:r>
              <w:t>Conclusions for KI#3 for UE-Sat-UE.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27889" w14:textId="77777777" w:rsidR="00E308B2" w:rsidRDefault="00E308B2" w:rsidP="00AC5BAF">
            <w:pPr>
              <w:pStyle w:val="TAL"/>
            </w:pPr>
            <w:r>
              <w:t>Nokia,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6FFA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B7CDF"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23580" w14:textId="77777777" w:rsidR="00E308B2" w:rsidRDefault="00E308B2" w:rsidP="00AC5BAF">
            <w:pPr>
              <w:pStyle w:val="TAL"/>
            </w:pPr>
            <w:r>
              <w:t>Revision of S2-2406364. Revised in parallel session to S2-2407164.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B5C1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7FFF1" w14:textId="77777777" w:rsidR="00E308B2" w:rsidRDefault="00E308B2" w:rsidP="00AC5BAF">
            <w:pPr>
              <w:pStyle w:val="TAL"/>
            </w:pPr>
            <w:r>
              <w:t>S2-2407164</w:t>
            </w:r>
          </w:p>
        </w:tc>
      </w:tr>
      <w:tr w:rsidR="00E308B2" w14:paraId="66A2E4D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CF511" w14:textId="77777777" w:rsidR="00E308B2" w:rsidRDefault="00E308B2" w:rsidP="00AC5BAF">
            <w:pPr>
              <w:pStyle w:val="TAL"/>
            </w:pPr>
            <w:r>
              <w:lastRenderedPageBreak/>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261D9" w14:textId="77777777" w:rsidR="00E308B2" w:rsidRDefault="00E308B2" w:rsidP="00AC5BAF">
            <w:pPr>
              <w:pStyle w:val="TAL"/>
            </w:pPr>
            <w:r>
              <w:t>S2-2406905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07F0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6D88F" w14:textId="77777777" w:rsidR="00E308B2" w:rsidRDefault="00E308B2" w:rsidP="00AC5BAF">
            <w:pPr>
              <w:pStyle w:val="TAL"/>
            </w:pPr>
            <w:r>
              <w:t>KI#1 Conclusion: For regenerative-based satellite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EC0B0" w14:textId="77777777" w:rsidR="00E308B2" w:rsidRDefault="00E308B2" w:rsidP="00AC5BAF">
            <w:pPr>
              <w:pStyle w:val="TAL"/>
            </w:pPr>
            <w:r>
              <w:t>Huawei, HiSilicon, Intel, NTT DOCOMO, 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2F88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43B2A"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E8CFB" w14:textId="77777777" w:rsidR="00E308B2" w:rsidRDefault="00E308B2" w:rsidP="00AC5BAF">
            <w:pPr>
              <w:pStyle w:val="TAL"/>
            </w:pPr>
            <w:r>
              <w:t>Revision of S2-2406551. Revised in parallel session to S2-2407160.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3410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2FDE5" w14:textId="77777777" w:rsidR="00E308B2" w:rsidRDefault="00E308B2" w:rsidP="00AC5BAF">
            <w:pPr>
              <w:pStyle w:val="TAL"/>
            </w:pPr>
            <w:r>
              <w:t>S2-2407160</w:t>
            </w:r>
          </w:p>
        </w:tc>
      </w:tr>
      <w:tr w:rsidR="00E308B2" w14:paraId="7EAA82B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1658F"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1D427" w14:textId="77777777" w:rsidR="00E308B2" w:rsidRDefault="00E308B2" w:rsidP="00AC5BAF">
            <w:pPr>
              <w:pStyle w:val="TAL"/>
            </w:pPr>
            <w:r>
              <w:t>S2-2406906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48E4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3C0F2" w14:textId="77777777" w:rsidR="00E308B2" w:rsidRDefault="00E308B2" w:rsidP="00AC5BAF">
            <w:pPr>
              <w:pStyle w:val="TAL"/>
            </w:pPr>
            <w:r>
              <w:t>[DRAFT] LS on FS_5GSAT_Ph3_ARCH_Ph3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DB464"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E4E2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9DE3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F34CF" w14:textId="77777777" w:rsidR="00E308B2" w:rsidRDefault="00E308B2" w:rsidP="00AC5BAF">
            <w:pPr>
              <w:pStyle w:val="TAL"/>
            </w:pPr>
            <w:r>
              <w:t>Created in parallel session. Revised in parallel session to S2-2407165.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9A59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27B21" w14:textId="77777777" w:rsidR="00E308B2" w:rsidRDefault="00E308B2" w:rsidP="00AC5BAF">
            <w:pPr>
              <w:pStyle w:val="TAL"/>
            </w:pPr>
            <w:r>
              <w:t>S2-2407165</w:t>
            </w:r>
          </w:p>
        </w:tc>
      </w:tr>
      <w:tr w:rsidR="00E308B2" w14:paraId="487C5F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4BB1B"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AEFEC" w14:textId="77777777" w:rsidR="00E308B2" w:rsidRDefault="00E308B2" w:rsidP="00AC5BAF">
            <w:pPr>
              <w:pStyle w:val="TAL"/>
            </w:pPr>
            <w:r>
              <w:t>S2-2406907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306F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F8148" w14:textId="77777777" w:rsidR="00E308B2" w:rsidRDefault="00E308B2" w:rsidP="00AC5BAF">
            <w:pPr>
              <w:pStyle w:val="TAL"/>
            </w:pPr>
            <w:r>
              <w:t>Conclusion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F868A" w14:textId="77777777" w:rsidR="00E308B2" w:rsidRDefault="00E308B2" w:rsidP="00AC5BAF">
            <w:pPr>
              <w:pStyle w:val="TAL"/>
            </w:pPr>
            <w:r>
              <w:t>SK Telecom, AT&amp;T, China Mobile, China Telecom, Ericsson, 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93ED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B93D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49179" w14:textId="77777777" w:rsidR="00E308B2" w:rsidRDefault="00E308B2" w:rsidP="00AC5BAF">
            <w:pPr>
              <w:pStyle w:val="TAL"/>
            </w:pPr>
            <w:r>
              <w:t>Revision of S2-2406037. Revised in parallel session to S2-2406951.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DC96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3D3AD" w14:textId="77777777" w:rsidR="00E308B2" w:rsidRDefault="00E308B2" w:rsidP="00AC5BAF">
            <w:pPr>
              <w:pStyle w:val="TAL"/>
            </w:pPr>
            <w:r>
              <w:t>S2-2406951</w:t>
            </w:r>
          </w:p>
        </w:tc>
      </w:tr>
      <w:tr w:rsidR="00E308B2" w14:paraId="1117787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E0391"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BC72A" w14:textId="77777777" w:rsidR="00E308B2" w:rsidRDefault="00E308B2" w:rsidP="00AC5BAF">
            <w:pPr>
              <w:pStyle w:val="TAL"/>
            </w:pPr>
            <w:r>
              <w:t>S2-2406908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468E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94D2B" w14:textId="77777777" w:rsidR="00E308B2" w:rsidRDefault="00E308B2" w:rsidP="00AC5BAF">
            <w:pPr>
              <w:pStyle w:val="TAL"/>
            </w:pPr>
            <w:r>
              <w:t>Interim conclusions for KI#1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25001" w14:textId="77777777" w:rsidR="00E308B2" w:rsidRDefault="00E308B2" w:rsidP="00AC5BAF">
            <w:pPr>
              <w:pStyle w:val="TAL"/>
            </w:pPr>
            <w:r>
              <w:t>Vivo, Intel, MediaTek Inc., OPPO, Lenovo, Xiaomi, CATT, ZTE, China Telecom, China Mobile, Nokia, InterDigital Inc., ETRI,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3E0B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FFE8F"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5767D" w14:textId="77777777" w:rsidR="00E308B2" w:rsidRDefault="00E308B2" w:rsidP="00AC5BAF">
            <w:pPr>
              <w:pStyle w:val="TAL"/>
            </w:pPr>
            <w:r>
              <w:t>Revision of S2-2406457. Revised in parallel session to S2-2406948.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F584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A5E7C" w14:textId="77777777" w:rsidR="00E308B2" w:rsidRDefault="00E308B2" w:rsidP="00AC5BAF">
            <w:pPr>
              <w:pStyle w:val="TAL"/>
            </w:pPr>
            <w:r>
              <w:t>S2-2406948</w:t>
            </w:r>
          </w:p>
        </w:tc>
      </w:tr>
      <w:tr w:rsidR="00E308B2" w14:paraId="0C1A2B3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62B27"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2458A" w14:textId="77777777" w:rsidR="00E308B2" w:rsidRDefault="00E308B2" w:rsidP="00AC5BAF">
            <w:pPr>
              <w:pStyle w:val="TAL"/>
            </w:pPr>
            <w:r>
              <w:t>S2-2406909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2BF3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D5840" w14:textId="77777777" w:rsidR="00E308B2" w:rsidRDefault="00E308B2" w:rsidP="00AC5BAF">
            <w:pPr>
              <w:pStyle w:val="TAL"/>
            </w:pPr>
            <w:r>
              <w:t>KI#2 Evaluation and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F517D" w14:textId="77777777" w:rsidR="00E308B2" w:rsidRDefault="00E308B2" w:rsidP="00AC5BAF">
            <w:pPr>
              <w:pStyle w:val="TAL"/>
            </w:pPr>
            <w:r>
              <w:t>China Mobile, vivo, OPPO, ZTE, Tencent, ETRI, Futurewei, Samsung, 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5F1C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8BF60"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29154" w14:textId="77777777" w:rsidR="00E308B2" w:rsidRDefault="00E308B2" w:rsidP="00AC5BAF">
            <w:pPr>
              <w:pStyle w:val="TAL"/>
            </w:pPr>
            <w:r>
              <w:t>Revision of S2-2406314. Revised in parallel session to S2-2406950.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E19F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7A38D" w14:textId="77777777" w:rsidR="00E308B2" w:rsidRDefault="00E308B2" w:rsidP="00AC5BAF">
            <w:pPr>
              <w:pStyle w:val="TAL"/>
            </w:pPr>
            <w:r>
              <w:t>S2-2406950</w:t>
            </w:r>
          </w:p>
        </w:tc>
      </w:tr>
      <w:tr w:rsidR="00E308B2" w14:paraId="029DDAB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9CD40"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40763" w14:textId="77777777" w:rsidR="00E308B2" w:rsidRDefault="00E308B2" w:rsidP="00AC5BAF">
            <w:pPr>
              <w:pStyle w:val="TAL"/>
            </w:pPr>
            <w:r>
              <w:t>S2-2406910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C337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F0F2E"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64555" w14:textId="77777777" w:rsidR="00E308B2" w:rsidRDefault="00E308B2" w:rsidP="00AC5BAF">
            <w:pPr>
              <w:pStyle w:val="TAL"/>
            </w:pPr>
            <w:r>
              <w:t>Samsung, Vivo, OPPO, Tencent, Tencent Cloud, InterDigital Inc, NTT DOCOMO, ZTE, 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E9DD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9A09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27AC6" w14:textId="77777777" w:rsidR="00E308B2" w:rsidRDefault="00E308B2" w:rsidP="00AC5BAF">
            <w:pPr>
              <w:pStyle w:val="TAL"/>
            </w:pPr>
            <w:r>
              <w:t>Revision of S2-2405944. Revised in parallel session to S2-2406949.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CE76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73735" w14:textId="77777777" w:rsidR="00E308B2" w:rsidRDefault="00E308B2" w:rsidP="00AC5BAF">
            <w:pPr>
              <w:pStyle w:val="TAL"/>
            </w:pPr>
            <w:r>
              <w:t>S2-2406949</w:t>
            </w:r>
          </w:p>
        </w:tc>
      </w:tr>
      <w:tr w:rsidR="00E308B2" w14:paraId="2EDF45B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BD4F9"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64D65" w14:textId="77777777" w:rsidR="00E308B2" w:rsidRDefault="00E308B2" w:rsidP="00AC5BAF">
            <w:pPr>
              <w:pStyle w:val="TAL"/>
            </w:pPr>
            <w:r>
              <w:t>S2-2406911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3ECB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C0356" w14:textId="77777777" w:rsidR="00E308B2" w:rsidRDefault="00E308B2" w:rsidP="00AC5BAF">
            <w:pPr>
              <w:pStyle w:val="TAL"/>
            </w:pPr>
            <w:r>
              <w:t>Indicating uses cases for solutions for key issue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8ED8E"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E4F6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9150F"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9B6D7" w14:textId="77777777" w:rsidR="00E308B2" w:rsidRDefault="00E308B2" w:rsidP="00AC5BAF">
            <w:pPr>
              <w:pStyle w:val="TAL"/>
            </w:pPr>
            <w:r>
              <w:t>Revision of S2-2406834.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84081"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F6C02" w14:textId="77777777" w:rsidR="00E308B2" w:rsidRDefault="00E308B2" w:rsidP="00AC5BAF">
            <w:pPr>
              <w:pStyle w:val="TAL"/>
            </w:pPr>
          </w:p>
        </w:tc>
      </w:tr>
      <w:tr w:rsidR="00E308B2" w14:paraId="3FDF575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27823"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7BDD2" w14:textId="77777777" w:rsidR="00E308B2" w:rsidRDefault="00E308B2" w:rsidP="00AC5BAF">
            <w:pPr>
              <w:pStyle w:val="TAL"/>
            </w:pPr>
            <w:r>
              <w:t>S2-2406912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9D25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83905" w14:textId="77777777" w:rsidR="00E308B2" w:rsidRDefault="00E308B2" w:rsidP="00AC5BAF">
            <w:pPr>
              <w:pStyle w:val="TAL"/>
            </w:pPr>
            <w:r>
              <w:t>VFL terminology definition.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01244" w14:textId="77777777" w:rsidR="00E308B2" w:rsidRDefault="00E308B2" w:rsidP="00AC5BAF">
            <w:pPr>
              <w:pStyle w:val="TAL"/>
            </w:pPr>
            <w:r>
              <w:t>China Mobile, ZTE, OPPO, CATT, vivo, Huawei, 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97CF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B008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0A9EB" w14:textId="77777777" w:rsidR="00E308B2" w:rsidRDefault="00E308B2" w:rsidP="00AC5BAF">
            <w:pPr>
              <w:pStyle w:val="TAL"/>
            </w:pPr>
            <w:r>
              <w:t>Revision of S2-2406316, merging S2-2405897. Revised in parallel session to S2-2407159.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3528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284D9" w14:textId="77777777" w:rsidR="00E308B2" w:rsidRDefault="00E308B2" w:rsidP="00AC5BAF">
            <w:pPr>
              <w:pStyle w:val="TAL"/>
            </w:pPr>
            <w:r>
              <w:t>S2-2407159</w:t>
            </w:r>
          </w:p>
        </w:tc>
      </w:tr>
      <w:tr w:rsidR="00E308B2" w14:paraId="7257E1A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59A23"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71725" w14:textId="77777777" w:rsidR="00E308B2" w:rsidRDefault="00E308B2" w:rsidP="00AC5BAF">
            <w:pPr>
              <w:pStyle w:val="TAL"/>
            </w:pPr>
            <w:r>
              <w:t>S2-2406913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FA59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109DF" w14:textId="77777777" w:rsidR="00E308B2" w:rsidRDefault="00E308B2" w:rsidP="00AC5BAF">
            <w:pPr>
              <w:pStyle w:val="TAL"/>
            </w:pPr>
            <w:r>
              <w:t>KI#2, Sol#16: Update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46C54"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CB4D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1C21F"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0CCF8" w14:textId="77777777" w:rsidR="00E308B2" w:rsidRDefault="00E308B2" w:rsidP="00AC5BAF">
            <w:pPr>
              <w:pStyle w:val="TAL"/>
            </w:pPr>
            <w:r>
              <w:t>Revision of S2-2405945. Revised in parallel session to S2-2407167.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4184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4B2B0" w14:textId="77777777" w:rsidR="00E308B2" w:rsidRDefault="00E308B2" w:rsidP="00AC5BAF">
            <w:pPr>
              <w:pStyle w:val="TAL"/>
            </w:pPr>
            <w:r>
              <w:t>S2-2407167</w:t>
            </w:r>
          </w:p>
        </w:tc>
      </w:tr>
      <w:tr w:rsidR="00E308B2" w14:paraId="1B2ECB3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99E96" w14:textId="77777777" w:rsidR="00E308B2" w:rsidRDefault="00E308B2" w:rsidP="00AC5BAF">
            <w:pPr>
              <w:pStyle w:val="TAL"/>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5BA55" w14:textId="77777777" w:rsidR="00E308B2" w:rsidRDefault="00E308B2" w:rsidP="00AC5BAF">
            <w:pPr>
              <w:pStyle w:val="TAL"/>
            </w:pPr>
            <w:r>
              <w:t>S2-2406914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A208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F9A9C" w14:textId="77777777" w:rsidR="00E308B2" w:rsidRDefault="00E308B2" w:rsidP="00AC5BAF">
            <w:pPr>
              <w:pStyle w:val="TAL"/>
            </w:pPr>
            <w:r>
              <w:t>KI#2 Solution#13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B4756" w14:textId="77777777" w:rsidR="00E308B2" w:rsidRDefault="00E308B2" w:rsidP="00AC5BAF">
            <w:pPr>
              <w:pStyle w:val="TAL"/>
            </w:pPr>
            <w:r>
              <w:t>OPPO, China Telecom, ZTE, Sony, KDDI, ETRI, InterDigital Inc., 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C810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F2B75"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304A5" w14:textId="77777777" w:rsidR="00E308B2" w:rsidRDefault="00E308B2" w:rsidP="00AC5BAF">
            <w:pPr>
              <w:pStyle w:val="TAL"/>
            </w:pPr>
            <w:r>
              <w:t>Revision of S2-2406075.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5D8F3"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0C628" w14:textId="77777777" w:rsidR="00E308B2" w:rsidRDefault="00E308B2" w:rsidP="00AC5BAF">
            <w:pPr>
              <w:pStyle w:val="TAL"/>
            </w:pPr>
          </w:p>
        </w:tc>
      </w:tr>
      <w:tr w:rsidR="00E308B2" w14:paraId="069A4D4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7D3C6"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4535C" w14:textId="77777777" w:rsidR="00E308B2" w:rsidRDefault="00E308B2" w:rsidP="00AC5BAF">
            <w:pPr>
              <w:pStyle w:val="TAL"/>
            </w:pPr>
            <w:r>
              <w:t>S2-2406915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EB0C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0E9FC" w14:textId="77777777" w:rsidR="00E308B2" w:rsidRDefault="00E308B2" w:rsidP="00AC5BAF">
            <w:pPr>
              <w:pStyle w:val="TAL"/>
            </w:pPr>
            <w:r>
              <w:t>KI#2 Solution#23 Addressing Editor 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D2FA8"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A01F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A5AF1"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F8CD8" w14:textId="77777777" w:rsidR="00E308B2" w:rsidRDefault="00E308B2" w:rsidP="00AC5BAF">
            <w:pPr>
              <w:pStyle w:val="TAL"/>
            </w:pPr>
            <w:r>
              <w:t>Revision of S2-2406204. Revised in parallel session to S2-2407168.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B044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FC80C" w14:textId="77777777" w:rsidR="00E308B2" w:rsidRDefault="00E308B2" w:rsidP="00AC5BAF">
            <w:pPr>
              <w:pStyle w:val="TAL"/>
            </w:pPr>
            <w:r>
              <w:t>S2-2407168</w:t>
            </w:r>
          </w:p>
        </w:tc>
      </w:tr>
      <w:tr w:rsidR="00E308B2" w14:paraId="1BF7BB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44DC0"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7A33B" w14:textId="77777777" w:rsidR="00E308B2" w:rsidRDefault="00E308B2" w:rsidP="00AC5BAF">
            <w:pPr>
              <w:pStyle w:val="TAL"/>
            </w:pPr>
            <w:r>
              <w:t>S2-2406916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DD82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A92E7" w14:textId="77777777" w:rsidR="00E308B2" w:rsidRDefault="00E308B2" w:rsidP="00AC5BAF">
            <w:pPr>
              <w:pStyle w:val="TAL"/>
            </w:pPr>
            <w:r>
              <w:t>Solution#19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2AB59" w14:textId="77777777" w:rsidR="00E308B2" w:rsidRDefault="00E308B2" w:rsidP="00AC5BAF">
            <w:pPr>
              <w:pStyle w:val="TAL"/>
            </w:pPr>
            <w:r>
              <w:t>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4198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3F941"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E1435" w14:textId="77777777" w:rsidR="00E308B2" w:rsidRDefault="00E308B2" w:rsidP="00AC5BAF">
            <w:pPr>
              <w:pStyle w:val="TAL"/>
            </w:pPr>
            <w:r>
              <w:t>Revision of S2-2406327. Revised in parallel session to S2-2407169.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A127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33792" w14:textId="77777777" w:rsidR="00E308B2" w:rsidRDefault="00E308B2" w:rsidP="00AC5BAF">
            <w:pPr>
              <w:pStyle w:val="TAL"/>
            </w:pPr>
            <w:r>
              <w:t>S2-2407169</w:t>
            </w:r>
          </w:p>
        </w:tc>
      </w:tr>
      <w:tr w:rsidR="00E308B2" w14:paraId="7EA79A9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C6032" w14:textId="77777777" w:rsidR="00E308B2" w:rsidRDefault="00E308B2" w:rsidP="00AC5BAF">
            <w:pPr>
              <w:pStyle w:val="TAL"/>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324E5" w14:textId="77777777" w:rsidR="00E308B2" w:rsidRDefault="00E308B2" w:rsidP="00AC5BAF">
            <w:pPr>
              <w:pStyle w:val="TAL"/>
            </w:pPr>
            <w:r>
              <w:t>S2-2406917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B5103"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FC88A" w14:textId="77777777" w:rsidR="00E308B2" w:rsidRDefault="00E308B2" w:rsidP="00AC5BAF">
            <w:pPr>
              <w:pStyle w:val="TAL"/>
            </w:pPr>
            <w:r>
              <w:t>23.247 CR0370R1 (Rel-18, 'F'): Clarification on NR RedCap UEs Information and Group message delivery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D37EA" w14:textId="77777777" w:rsidR="00E308B2" w:rsidRDefault="00E308B2" w:rsidP="00AC5BAF">
            <w:pPr>
              <w:pStyle w:val="TAL"/>
            </w:pPr>
            <w:r>
              <w:t>ZTE,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6E77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BC4A9"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452D8" w14:textId="77777777" w:rsidR="00E308B2" w:rsidRDefault="00E308B2" w:rsidP="00AC5BAF">
            <w:pPr>
              <w:pStyle w:val="TAL"/>
            </w:pPr>
            <w:r>
              <w:t>Revision of S2-2406217.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B254C"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2C620" w14:textId="77777777" w:rsidR="00E308B2" w:rsidRDefault="00E308B2" w:rsidP="00AC5BAF">
            <w:pPr>
              <w:pStyle w:val="TAL"/>
            </w:pPr>
          </w:p>
        </w:tc>
      </w:tr>
      <w:tr w:rsidR="00E308B2" w14:paraId="3B6F090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221C3"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63BBD" w14:textId="77777777" w:rsidR="00E308B2" w:rsidRDefault="00E308B2" w:rsidP="00AC5BAF">
            <w:pPr>
              <w:pStyle w:val="TAL"/>
            </w:pPr>
            <w:r>
              <w:t>S2-2406918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E8BE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A6A13" w14:textId="77777777" w:rsidR="00E308B2" w:rsidRDefault="00E308B2" w:rsidP="00AC5BAF">
            <w:pPr>
              <w:pStyle w:val="TAL"/>
            </w:pPr>
            <w:r>
              <w:t>[DRAFT] Reply LS on Clarification related to NR RedCap UE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41B43"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6DAA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F9961"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BEE1D" w14:textId="77777777" w:rsidR="00E308B2" w:rsidRDefault="00E308B2" w:rsidP="00AC5BAF">
            <w:pPr>
              <w:pStyle w:val="TAL"/>
            </w:pPr>
            <w:r>
              <w:t>Revision of S2-2406216. Revised in parallel session to S2-2407156.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A9A2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8151E" w14:textId="77777777" w:rsidR="00E308B2" w:rsidRDefault="00E308B2" w:rsidP="00AC5BAF">
            <w:pPr>
              <w:pStyle w:val="TAL"/>
            </w:pPr>
            <w:r>
              <w:t>S2-2407156</w:t>
            </w:r>
          </w:p>
        </w:tc>
      </w:tr>
      <w:tr w:rsidR="00E308B2" w14:paraId="45B2594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9FEF3" w14:textId="77777777" w:rsidR="00E308B2" w:rsidRDefault="00E308B2" w:rsidP="00AC5BAF">
            <w:pPr>
              <w:pStyle w:val="TAL"/>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68CF6" w14:textId="77777777" w:rsidR="00E308B2" w:rsidRDefault="00E308B2" w:rsidP="00AC5BAF">
            <w:pPr>
              <w:pStyle w:val="TAL"/>
            </w:pPr>
            <w:r>
              <w:t>S2-2406919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AADA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4DC46" w14:textId="77777777" w:rsidR="00E308B2" w:rsidRDefault="00E308B2" w:rsidP="00AC5BAF">
            <w:pPr>
              <w:pStyle w:val="TAL"/>
            </w:pPr>
            <w:r>
              <w:t>23.247 CR0368R1 (Rel-18, 'D'): Cleanup CR for TS 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345E4" w14:textId="77777777" w:rsidR="00E308B2" w:rsidRDefault="00E308B2" w:rsidP="00AC5BAF">
            <w:pPr>
              <w:pStyle w:val="TAL"/>
            </w:pPr>
            <w:r>
              <w:t>Huawei, HiSilicon, Ericsson, Nokia,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D1B3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9C938"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96B0C" w14:textId="77777777" w:rsidR="00E308B2" w:rsidRDefault="00E308B2" w:rsidP="00AC5BAF">
            <w:pPr>
              <w:pStyle w:val="TAL"/>
            </w:pPr>
            <w:r>
              <w:t>Revision of S2-2406094.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C6F05"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BED7B" w14:textId="77777777" w:rsidR="00E308B2" w:rsidRDefault="00E308B2" w:rsidP="00AC5BAF">
            <w:pPr>
              <w:pStyle w:val="TAL"/>
            </w:pPr>
          </w:p>
        </w:tc>
      </w:tr>
      <w:tr w:rsidR="00E308B2" w14:paraId="7BFD6C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7F193"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B8D1D" w14:textId="77777777" w:rsidR="00E308B2" w:rsidRDefault="00E308B2" w:rsidP="00AC5BAF">
            <w:pPr>
              <w:pStyle w:val="TAL"/>
            </w:pPr>
            <w:r>
              <w:t>S2-2406920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15CE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64C81" w14:textId="77777777" w:rsidR="00E308B2" w:rsidRDefault="00E308B2" w:rsidP="00AC5BAF">
            <w:pPr>
              <w:pStyle w:val="TAL"/>
            </w:pPr>
            <w:r>
              <w:t>23.247 CR0363R3 (Rel-18, 'F'): FSA ID used for MBS session involving RedCap and non-RedCap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1E65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EDD5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E39DC"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E6C15" w14:textId="77777777" w:rsidR="00E308B2" w:rsidRDefault="00E308B2" w:rsidP="00AC5BAF">
            <w:pPr>
              <w:pStyle w:val="TAL"/>
            </w:pPr>
            <w:r>
              <w:t>Revision of S2-2406463. Revised in parallel session to S2-2407157.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5668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C120D" w14:textId="77777777" w:rsidR="00E308B2" w:rsidRDefault="00E308B2" w:rsidP="00AC5BAF">
            <w:pPr>
              <w:pStyle w:val="TAL"/>
            </w:pPr>
            <w:r>
              <w:t>S2-2407157</w:t>
            </w:r>
          </w:p>
        </w:tc>
      </w:tr>
      <w:tr w:rsidR="00E308B2" w14:paraId="575BFE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A1D77" w14:textId="77777777" w:rsidR="00E308B2" w:rsidRDefault="00E308B2" w:rsidP="00AC5BAF">
            <w:pPr>
              <w:pStyle w:val="TAL"/>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9410F" w14:textId="77777777" w:rsidR="00E308B2" w:rsidRDefault="00E308B2" w:rsidP="00AC5BAF">
            <w:pPr>
              <w:pStyle w:val="TAL"/>
            </w:pPr>
            <w:r>
              <w:t>S2-2406921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1CCB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67FE4" w14:textId="77777777" w:rsidR="00E308B2" w:rsidRDefault="00E308B2" w:rsidP="00AC5BAF">
            <w:pPr>
              <w:pStyle w:val="TAL"/>
            </w:pPr>
            <w:r>
              <w:t>23.247 CR0369R1 (Rel-18, 'F'): Transport change for resource sharing across broadcast MBS Sessions &amp;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4FC5C"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2278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3DC55" w14:textId="77777777" w:rsidR="00E308B2" w:rsidRDefault="00E308B2" w:rsidP="00AC5BAF">
            <w:pPr>
              <w:pStyle w:val="TAL"/>
            </w:pPr>
            <w:r>
              <w:t>5MBS_Ph2, 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884BE" w14:textId="77777777" w:rsidR="00E308B2" w:rsidRDefault="00E308B2" w:rsidP="00AC5BAF">
            <w:pPr>
              <w:pStyle w:val="TAL"/>
            </w:pPr>
            <w:r>
              <w:t>Revision of S2-2406175. Revised in parallel session to S2-2406952.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93B0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A3263" w14:textId="77777777" w:rsidR="00E308B2" w:rsidRDefault="00E308B2" w:rsidP="00AC5BAF">
            <w:pPr>
              <w:pStyle w:val="TAL"/>
            </w:pPr>
            <w:r>
              <w:t>S2-2406952</w:t>
            </w:r>
          </w:p>
        </w:tc>
      </w:tr>
      <w:tr w:rsidR="00E308B2" w14:paraId="0D97751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5C5F3" w14:textId="77777777" w:rsidR="00E308B2" w:rsidRDefault="00E308B2" w:rsidP="00AC5BAF">
            <w:pPr>
              <w:pStyle w:val="TAL"/>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807B2" w14:textId="77777777" w:rsidR="00E308B2" w:rsidRDefault="00E308B2" w:rsidP="00AC5BAF">
            <w:pPr>
              <w:pStyle w:val="TAL"/>
            </w:pPr>
            <w:r>
              <w:t>S2-2406922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BFA6D"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2FB5F" w14:textId="77777777" w:rsidR="00E308B2" w:rsidRDefault="00E308B2" w:rsidP="00AC5BAF">
            <w:pPr>
              <w:pStyle w:val="TAL"/>
            </w:pPr>
            <w:r>
              <w:t>[DRAFT] Reply LS on Restoration of N3mb Failure for MBS broadcast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221D7"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8DCA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6625E" w14:textId="77777777" w:rsidR="00E308B2" w:rsidRDefault="00E308B2" w:rsidP="00AC5BAF">
            <w:pPr>
              <w:pStyle w:val="TAL"/>
            </w:pPr>
            <w:r>
              <w:t>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86653" w14:textId="77777777" w:rsidR="00E308B2" w:rsidRDefault="00E308B2" w:rsidP="00AC5BAF">
            <w:pPr>
              <w:pStyle w:val="TAL"/>
            </w:pPr>
            <w:r>
              <w:t>Revision of S2-2406174. Revised in parallel session to S2-2407158.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A3E2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EC98F" w14:textId="77777777" w:rsidR="00E308B2" w:rsidRDefault="00E308B2" w:rsidP="00AC5BAF">
            <w:pPr>
              <w:pStyle w:val="TAL"/>
            </w:pPr>
            <w:r>
              <w:t>S2-2407158</w:t>
            </w:r>
          </w:p>
        </w:tc>
      </w:tr>
      <w:tr w:rsidR="00E308B2" w14:paraId="1A60355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42D8E" w14:textId="77777777" w:rsidR="00E308B2" w:rsidRDefault="00E308B2" w:rsidP="00AC5BAF">
            <w:pPr>
              <w:pStyle w:val="TAL"/>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46286" w14:textId="77777777" w:rsidR="00E308B2" w:rsidRDefault="00E308B2" w:rsidP="00AC5BAF">
            <w:pPr>
              <w:pStyle w:val="TAL"/>
            </w:pPr>
            <w:r>
              <w:t>S2-2406923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4828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03255" w14:textId="77777777" w:rsidR="00E308B2" w:rsidRDefault="00E308B2" w:rsidP="00AC5BAF">
            <w:pPr>
              <w:pStyle w:val="TAL"/>
            </w:pPr>
            <w:r>
              <w:t>KI#1: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7D732" w14:textId="77777777" w:rsidR="00E308B2" w:rsidRDefault="00E308B2" w:rsidP="00AC5BAF">
            <w:pPr>
              <w:pStyle w:val="TAL"/>
            </w:pPr>
            <w:r>
              <w:t>Ericsson, Nokia, AT&amp;T,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77DC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1AC69"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025EA" w14:textId="77777777" w:rsidR="00E308B2" w:rsidRDefault="00E308B2" w:rsidP="00AC5BAF">
            <w:pPr>
              <w:pStyle w:val="TAL"/>
            </w:pPr>
            <w:r>
              <w:t>Revision of S2-2406185. Revised in parallel session to S2-2407170.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B5FE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A9E86" w14:textId="77777777" w:rsidR="00E308B2" w:rsidRDefault="00E308B2" w:rsidP="00AC5BAF">
            <w:pPr>
              <w:pStyle w:val="TAL"/>
            </w:pPr>
            <w:r>
              <w:t>S2-2407170</w:t>
            </w:r>
          </w:p>
        </w:tc>
      </w:tr>
      <w:tr w:rsidR="00E308B2" w14:paraId="2B959E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B79C9" w14:textId="77777777" w:rsidR="00E308B2" w:rsidRDefault="00E308B2" w:rsidP="00AC5BAF">
            <w:pPr>
              <w:pStyle w:val="TAL"/>
            </w:pPr>
            <w:r>
              <w:lastRenderedPageBreak/>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C07C9" w14:textId="77777777" w:rsidR="00E308B2" w:rsidRDefault="00E308B2" w:rsidP="00AC5BAF">
            <w:pPr>
              <w:pStyle w:val="TAL"/>
            </w:pPr>
            <w:r>
              <w:t>S2-2406924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375E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FB8A5" w14:textId="77777777" w:rsidR="00E308B2" w:rsidRDefault="00E308B2" w:rsidP="00AC5BAF">
            <w:pPr>
              <w:pStyle w:val="TAL"/>
            </w:pPr>
            <w:r>
              <w:t>KI#2: Conclusion update based on NWM 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B90F3"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4694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6DE8B"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464F8" w14:textId="77777777" w:rsidR="00E308B2" w:rsidRDefault="00E308B2" w:rsidP="00AC5BAF">
            <w:pPr>
              <w:pStyle w:val="TAL"/>
            </w:pPr>
            <w:r>
              <w:t>Revision of S2-2406436. Revised in parallel session to S2-2407171.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25C3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8161F" w14:textId="77777777" w:rsidR="00E308B2" w:rsidRDefault="00E308B2" w:rsidP="00AC5BAF">
            <w:pPr>
              <w:pStyle w:val="TAL"/>
            </w:pPr>
            <w:r>
              <w:t>S2-2407171</w:t>
            </w:r>
          </w:p>
        </w:tc>
      </w:tr>
      <w:tr w:rsidR="00E308B2" w14:paraId="357979F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686FA" w14:textId="77777777" w:rsidR="00E308B2" w:rsidRDefault="00E308B2" w:rsidP="00AC5BAF">
            <w:pPr>
              <w:pStyle w:val="TAL"/>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4F599" w14:textId="77777777" w:rsidR="00E308B2" w:rsidRDefault="00E308B2" w:rsidP="00AC5BAF">
            <w:pPr>
              <w:pStyle w:val="TAL"/>
            </w:pPr>
            <w:r>
              <w:t>S2-2406925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E9AB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237CB"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3545D"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86A1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B13BB"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0ADD2" w14:textId="77777777" w:rsidR="00E308B2" w:rsidRDefault="00E308B2" w:rsidP="00AC5BAF">
            <w:pPr>
              <w:pStyle w:val="TAL"/>
            </w:pPr>
            <w:r>
              <w:t>Revision of S2-2406437. Revised in parallel session to S2-2407172.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936A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30EBF" w14:textId="77777777" w:rsidR="00E308B2" w:rsidRDefault="00E308B2" w:rsidP="00AC5BAF">
            <w:pPr>
              <w:pStyle w:val="TAL"/>
            </w:pPr>
            <w:r>
              <w:t>S2-2407172</w:t>
            </w:r>
          </w:p>
        </w:tc>
      </w:tr>
      <w:tr w:rsidR="00E308B2" w14:paraId="4E589EA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81A79"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C5A77" w14:textId="77777777" w:rsidR="00E308B2" w:rsidRDefault="00E308B2" w:rsidP="00AC5BAF">
            <w:pPr>
              <w:pStyle w:val="TAL"/>
            </w:pPr>
            <w:r>
              <w:t>S2-2406926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75E2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3A641" w14:textId="77777777" w:rsidR="00E308B2" w:rsidRDefault="00E308B2" w:rsidP="00AC5BAF">
            <w:pPr>
              <w:pStyle w:val="TAL"/>
            </w:pPr>
            <w:r>
              <w:t>Conclusion for KI#1: AL-FEC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DEC58" w14:textId="77777777" w:rsidR="00E308B2" w:rsidRDefault="00E308B2" w:rsidP="00AC5BAF">
            <w:pPr>
              <w:pStyle w:val="TAL"/>
            </w:pPr>
            <w:r>
              <w:t>Qualcomm Incorporated, Nokia, Nokia Shanghai Bell, OPPO, Apple,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0D8E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E66E4"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E2985" w14:textId="77777777" w:rsidR="00E308B2" w:rsidRDefault="00E308B2" w:rsidP="00AC5BAF">
            <w:pPr>
              <w:pStyle w:val="TAL"/>
            </w:pPr>
            <w:r>
              <w:t>Revision of S2-2406609. Revised in parallel session to S2-2406954.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BB45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29CDC" w14:textId="77777777" w:rsidR="00E308B2" w:rsidRDefault="00E308B2" w:rsidP="00AC5BAF">
            <w:pPr>
              <w:pStyle w:val="TAL"/>
            </w:pPr>
            <w:r>
              <w:t>S2-2406954</w:t>
            </w:r>
          </w:p>
        </w:tc>
      </w:tr>
      <w:tr w:rsidR="00E308B2" w14:paraId="172FD7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B5AE3"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A97B8" w14:textId="77777777" w:rsidR="00E308B2" w:rsidRDefault="00E308B2" w:rsidP="00AC5BAF">
            <w:pPr>
              <w:pStyle w:val="TAL"/>
            </w:pPr>
            <w:r>
              <w:t>S2-2406927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B653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6635D" w14:textId="77777777" w:rsidR="00E308B2" w:rsidRDefault="00E308B2" w:rsidP="00AC5BAF">
            <w:pPr>
              <w:pStyle w:val="TAL"/>
            </w:pPr>
            <w:r>
              <w:t>[DRAFT] Reply LS to RAN WG2: LS on multi-modality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EE112"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D33C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90527"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7A687" w14:textId="77777777" w:rsidR="00E308B2" w:rsidRDefault="00E308B2" w:rsidP="00AC5BAF">
            <w:pPr>
              <w:pStyle w:val="TAL"/>
            </w:pPr>
            <w:r>
              <w:t>Created in parallel session. Response to S2-2406853. Revised in parallel session to S2-2406965.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C4F1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36BEB" w14:textId="77777777" w:rsidR="00E308B2" w:rsidRDefault="00E308B2" w:rsidP="00AC5BAF">
            <w:pPr>
              <w:pStyle w:val="TAL"/>
            </w:pPr>
            <w:r>
              <w:t>S2-2406965</w:t>
            </w:r>
          </w:p>
        </w:tc>
      </w:tr>
      <w:tr w:rsidR="00E308B2" w14:paraId="44C6555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F047C"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BDDCA" w14:textId="77777777" w:rsidR="00E308B2" w:rsidRDefault="00E308B2" w:rsidP="00AC5BAF">
            <w:pPr>
              <w:pStyle w:val="TAL"/>
            </w:pPr>
            <w:r>
              <w:t>S2-2406928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878E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4278A" w14:textId="77777777" w:rsidR="00E308B2" w:rsidRDefault="00E308B2" w:rsidP="00AC5BAF">
            <w:pPr>
              <w:pStyle w:val="TAL"/>
            </w:pPr>
            <w:r>
              <w:t>Conclusions for KI#4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DB453" w14:textId="77777777" w:rsidR="00E308B2" w:rsidRDefault="00E308B2" w:rsidP="00AC5BAF">
            <w:pPr>
              <w:pStyle w:val="TAL"/>
            </w:pPr>
            <w:r>
              <w:t>Nokia, NTT DOCOMO, Huawei, Meta, Tencent,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B89C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2596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CE61D" w14:textId="77777777" w:rsidR="00E308B2" w:rsidRDefault="00E308B2" w:rsidP="00AC5BAF">
            <w:pPr>
              <w:pStyle w:val="TAL"/>
            </w:pPr>
            <w:r>
              <w:t>Revision of S2-2406689. Revised in parallel session to S2-2406957.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4BFA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835D7" w14:textId="77777777" w:rsidR="00E308B2" w:rsidRDefault="00E308B2" w:rsidP="00AC5BAF">
            <w:pPr>
              <w:pStyle w:val="TAL"/>
            </w:pPr>
            <w:r>
              <w:t>S2-2406957</w:t>
            </w:r>
          </w:p>
        </w:tc>
      </w:tr>
      <w:tr w:rsidR="00E308B2" w14:paraId="07E056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4DB74"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39362" w14:textId="77777777" w:rsidR="00E308B2" w:rsidRDefault="00E308B2" w:rsidP="00AC5BAF">
            <w:pPr>
              <w:pStyle w:val="TAL"/>
            </w:pPr>
            <w:r>
              <w:t>S2-2406929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9F0D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85013" w14:textId="77777777" w:rsidR="00E308B2" w:rsidRDefault="00E308B2" w:rsidP="00AC5BAF">
            <w:pPr>
              <w:pStyle w:val="TAL"/>
            </w:pPr>
            <w:r>
              <w:t>Key Issue #5 Interim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4D40E" w14:textId="77777777" w:rsidR="00E308B2" w:rsidRDefault="00E308B2" w:rsidP="00AC5BAF">
            <w:pPr>
              <w:pStyle w:val="TAL"/>
            </w:pPr>
            <w:r>
              <w:t>Tencent, Tencent Cloud, Lenovo, Huawei, Hisilicon, Meta USA, Intel, InterDigital Inc., Xiaomi, Samsung,vivo,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7C6F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9068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CABEF" w14:textId="77777777" w:rsidR="00E308B2" w:rsidRDefault="00E308B2" w:rsidP="00AC5BAF">
            <w:pPr>
              <w:pStyle w:val="TAL"/>
            </w:pPr>
            <w:r>
              <w:t>Revision of S2-2405969. Revised in parallel session to S2-2406958.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CB47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3D508" w14:textId="77777777" w:rsidR="00E308B2" w:rsidRDefault="00E308B2" w:rsidP="00AC5BAF">
            <w:pPr>
              <w:pStyle w:val="TAL"/>
            </w:pPr>
            <w:r>
              <w:t>S2-2406958</w:t>
            </w:r>
          </w:p>
        </w:tc>
      </w:tr>
      <w:tr w:rsidR="00E308B2" w14:paraId="5B71577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B528A"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A430F" w14:textId="77777777" w:rsidR="00E308B2" w:rsidRDefault="00E308B2" w:rsidP="00AC5BAF">
            <w:pPr>
              <w:pStyle w:val="TAL"/>
            </w:pPr>
            <w:r>
              <w:t>S2-2406930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B88D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E6E36" w14:textId="77777777" w:rsidR="00E308B2" w:rsidRDefault="00E308B2" w:rsidP="00AC5BAF">
            <w:pPr>
              <w:pStyle w:val="TAL"/>
            </w:pPr>
            <w:r>
              <w:t>KI#5_Evaluation and Conclusion for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6E4FD" w14:textId="77777777" w:rsidR="00E308B2" w:rsidRDefault="00E308B2" w:rsidP="00AC5BAF">
            <w:pPr>
              <w:pStyle w:val="TAL"/>
            </w:pPr>
            <w:r>
              <w:t>Xiaomi, China Mobile, Huawei, Hisilicon, InterDigital, Nokia, Tencent, ZTE, OPPO, Samsung,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B697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9025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BD232" w14:textId="77777777" w:rsidR="00E308B2" w:rsidRDefault="00E308B2" w:rsidP="00AC5BAF">
            <w:pPr>
              <w:pStyle w:val="TAL"/>
            </w:pPr>
            <w:r>
              <w:t>Revision of S2-2406628. Revised in parallel session to S2-2406959.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B951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46847" w14:textId="77777777" w:rsidR="00E308B2" w:rsidRDefault="00E308B2" w:rsidP="00AC5BAF">
            <w:pPr>
              <w:pStyle w:val="TAL"/>
            </w:pPr>
            <w:r>
              <w:t>S2-2406959</w:t>
            </w:r>
          </w:p>
        </w:tc>
      </w:tr>
      <w:tr w:rsidR="00E308B2" w14:paraId="5DEF9A8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54ABF"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1450C" w14:textId="77777777" w:rsidR="00E308B2" w:rsidRDefault="00E308B2" w:rsidP="00AC5BAF">
            <w:pPr>
              <w:pStyle w:val="TAL"/>
            </w:pPr>
            <w:r>
              <w:t>S2-2406931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2B80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A8FC7" w14:textId="77777777" w:rsidR="00E308B2" w:rsidRDefault="00E308B2" w:rsidP="00AC5BAF">
            <w:pPr>
              <w:pStyle w:val="TAL"/>
            </w:pPr>
            <w:r>
              <w:t>Key Issue#7, Conclusions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A97B6" w14:textId="77777777" w:rsidR="00E308B2" w:rsidRDefault="00E308B2" w:rsidP="00AC5BAF">
            <w:pPr>
              <w:pStyle w:val="TAL"/>
            </w:pPr>
            <w:r>
              <w:t>Lenovo, InterDigital Inc., Charter Communications, CableLabs, CATT,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B19D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AA57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AC30F" w14:textId="77777777" w:rsidR="00E308B2" w:rsidRDefault="00E308B2" w:rsidP="00AC5BAF">
            <w:pPr>
              <w:pStyle w:val="TAL"/>
            </w:pPr>
            <w:r>
              <w:t>Revision of S2-2406521. Revised in parallel session to S2-2406960.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A07D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AB005" w14:textId="77777777" w:rsidR="00E308B2" w:rsidRDefault="00E308B2" w:rsidP="00AC5BAF">
            <w:pPr>
              <w:pStyle w:val="TAL"/>
            </w:pPr>
            <w:r>
              <w:t>S2-2406960</w:t>
            </w:r>
          </w:p>
        </w:tc>
      </w:tr>
      <w:tr w:rsidR="00E308B2" w14:paraId="2743690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7869B" w14:textId="77777777" w:rsidR="00E308B2" w:rsidRDefault="00E308B2" w:rsidP="00AC5BAF">
            <w:pPr>
              <w:pStyle w:val="TAL"/>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3BB2E" w14:textId="77777777" w:rsidR="00E308B2" w:rsidRDefault="00E308B2" w:rsidP="00AC5BAF">
            <w:pPr>
              <w:pStyle w:val="TAL"/>
            </w:pPr>
            <w:r>
              <w:t>S2-2406932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0A98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392E1" w14:textId="77777777" w:rsidR="00E308B2" w:rsidRDefault="00E308B2" w:rsidP="00AC5BAF">
            <w:pPr>
              <w:pStyle w:val="TAL"/>
            </w:pPr>
            <w:r>
              <w:t>Conclusion for KI 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6937D"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4DC6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84BE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40F98" w14:textId="77777777" w:rsidR="00E308B2" w:rsidRDefault="00E308B2" w:rsidP="00AC5BAF">
            <w:pPr>
              <w:pStyle w:val="TAL"/>
            </w:pPr>
            <w:r>
              <w:t>Revision of S2-2406241, merging S2-2406638.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702A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E7321" w14:textId="77777777" w:rsidR="00E308B2" w:rsidRDefault="00E308B2" w:rsidP="00AC5BAF">
            <w:pPr>
              <w:pStyle w:val="TAL"/>
            </w:pPr>
          </w:p>
        </w:tc>
      </w:tr>
      <w:tr w:rsidR="00E308B2" w14:paraId="1B6CC90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0A8DA"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A8A56" w14:textId="77777777" w:rsidR="00E308B2" w:rsidRDefault="00E308B2" w:rsidP="00AC5BAF">
            <w:pPr>
              <w:pStyle w:val="TAL"/>
            </w:pPr>
            <w:r>
              <w:t>S2-2406933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9E89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D09E1" w14:textId="77777777" w:rsidR="00E308B2" w:rsidRDefault="00E308B2" w:rsidP="00AC5BAF">
            <w:pPr>
              <w:pStyle w:val="TAL"/>
            </w:pPr>
            <w:r>
              <w:t>KI#9: Initial conclusion of KI#9 on enhancement for XR related network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0BD7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1C8C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FB9B5"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41890" w14:textId="77777777" w:rsidR="00E308B2" w:rsidRDefault="00E308B2" w:rsidP="00AC5BAF">
            <w:pPr>
              <w:pStyle w:val="TAL"/>
            </w:pPr>
            <w:r>
              <w:t>Revision of S2-2406403. Revised in parallel session to S2-2406962.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F34E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DBE5C" w14:textId="77777777" w:rsidR="00E308B2" w:rsidRDefault="00E308B2" w:rsidP="00AC5BAF">
            <w:pPr>
              <w:pStyle w:val="TAL"/>
            </w:pPr>
            <w:r>
              <w:t>S2-2406962</w:t>
            </w:r>
          </w:p>
        </w:tc>
      </w:tr>
      <w:tr w:rsidR="00E308B2" w14:paraId="6DB9C18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90A2E"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84B1F" w14:textId="77777777" w:rsidR="00E308B2" w:rsidRDefault="00E308B2" w:rsidP="00AC5BAF">
            <w:pPr>
              <w:pStyle w:val="TAL"/>
            </w:pPr>
            <w:r>
              <w:t>S2-2406934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6B7E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927DA" w14:textId="77777777" w:rsidR="00E308B2" w:rsidRDefault="00E308B2" w:rsidP="00AC5BAF">
            <w:pPr>
              <w:pStyle w:val="TAL"/>
            </w:pPr>
            <w:r>
              <w:t>KI#9, interim agreement, rate limitation exposure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AAC5E" w14:textId="77777777" w:rsidR="00E308B2" w:rsidRDefault="00E308B2" w:rsidP="00AC5BAF">
            <w:pPr>
              <w:pStyle w:val="TAL"/>
            </w:pPr>
            <w:r>
              <w:t>Meta USA, Tencent, Vivo,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3414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C244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959D8" w14:textId="77777777" w:rsidR="00E308B2" w:rsidRDefault="00E308B2" w:rsidP="00AC5BAF">
            <w:pPr>
              <w:pStyle w:val="TAL"/>
            </w:pPr>
            <w:r>
              <w:t>Revision of S2-2406802. Revised in parallel session to S2-2406961.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86BF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2BAED" w14:textId="77777777" w:rsidR="00E308B2" w:rsidRDefault="00E308B2" w:rsidP="00AC5BAF">
            <w:pPr>
              <w:pStyle w:val="TAL"/>
            </w:pPr>
            <w:r>
              <w:t>S2-2406961</w:t>
            </w:r>
          </w:p>
        </w:tc>
      </w:tr>
      <w:tr w:rsidR="00E308B2" w14:paraId="7955694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34BEA"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41611" w14:textId="77777777" w:rsidR="00E308B2" w:rsidRDefault="00E308B2" w:rsidP="00AC5BAF">
            <w:pPr>
              <w:pStyle w:val="TAL"/>
            </w:pPr>
            <w:r>
              <w:t>S2-2406935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F5DA5"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86A1E" w14:textId="77777777" w:rsidR="00E308B2" w:rsidRDefault="00E308B2" w:rsidP="00AC5BAF">
            <w:pPr>
              <w:pStyle w:val="TAL"/>
            </w:pPr>
            <w:r>
              <w:t>[DRAFT] LS on 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BDF4E"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2AE7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B0FA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52588" w14:textId="77777777" w:rsidR="00E308B2" w:rsidRDefault="00E308B2" w:rsidP="00AC5BAF">
            <w:pPr>
              <w:pStyle w:val="TAL"/>
            </w:pPr>
            <w:r>
              <w:t>Revision of S2-2405960. Revised in parallel session to S2-2406963.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DA98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E4337" w14:textId="77777777" w:rsidR="00E308B2" w:rsidRDefault="00E308B2" w:rsidP="00AC5BAF">
            <w:pPr>
              <w:pStyle w:val="TAL"/>
            </w:pPr>
            <w:r>
              <w:t>S2-2406963</w:t>
            </w:r>
          </w:p>
        </w:tc>
      </w:tr>
      <w:tr w:rsidR="00E308B2" w14:paraId="6B184C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48988"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CFDDA" w14:textId="77777777" w:rsidR="00E308B2" w:rsidRDefault="00E308B2" w:rsidP="00AC5BAF">
            <w:pPr>
              <w:pStyle w:val="TAL"/>
            </w:pPr>
            <w:r>
              <w:t>S2-2406936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346B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C04D7" w14:textId="77777777" w:rsidR="00E308B2" w:rsidRPr="00925BE9" w:rsidRDefault="00E308B2" w:rsidP="00AC5BAF">
            <w:pPr>
              <w:pStyle w:val="TAL"/>
              <w:rPr>
                <w:lang w:val="fr-FR"/>
              </w:rPr>
            </w:pPr>
            <w:r w:rsidRPr="00925BE9">
              <w:rPr>
                <w:lang w:val="fr-FR"/>
              </w:rPr>
              <w:t>KI#1: Conclusion on solution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26E58" w14:textId="77777777" w:rsidR="00E308B2" w:rsidRDefault="00E308B2" w:rsidP="00AC5BAF">
            <w:pPr>
              <w:pStyle w:val="TAL"/>
            </w:pPr>
            <w:r>
              <w:t>Ericsson, Nokia, AT&amp;T,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FEF5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D1654"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E3975" w14:textId="77777777" w:rsidR="00E308B2" w:rsidRDefault="00E308B2" w:rsidP="00AC5BAF">
            <w:pPr>
              <w:pStyle w:val="TAL"/>
            </w:pPr>
            <w:r>
              <w:t>Revision of S2-2406895. Revised in parallel session to S2-2406967.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F060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75A84" w14:textId="77777777" w:rsidR="00E308B2" w:rsidRDefault="00E308B2" w:rsidP="00AC5BAF">
            <w:pPr>
              <w:pStyle w:val="TAL"/>
            </w:pPr>
            <w:r>
              <w:t>S2-2406967</w:t>
            </w:r>
          </w:p>
        </w:tc>
      </w:tr>
      <w:tr w:rsidR="00E308B2" w14:paraId="694B25E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3F15A"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ED958" w14:textId="77777777" w:rsidR="00E308B2" w:rsidRDefault="00E308B2" w:rsidP="00AC5BAF">
            <w:pPr>
              <w:pStyle w:val="TAL"/>
            </w:pPr>
            <w:r>
              <w:t>S2-2406937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4E20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01750" w14:textId="77777777" w:rsidR="00E308B2" w:rsidRDefault="00E308B2" w:rsidP="00AC5BAF">
            <w:pPr>
              <w:pStyle w:val="TAL"/>
            </w:pPr>
            <w:r>
              <w:t>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B19B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5C65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7AB8F"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D7B9E" w14:textId="77777777" w:rsidR="00E308B2" w:rsidRDefault="00E308B2" w:rsidP="00AC5BAF">
            <w:pPr>
              <w:pStyle w:val="TAL"/>
            </w:pPr>
            <w:r>
              <w:t>Revision of S2-2406896. Revised in parallel session to S2-2406968.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C411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A6115" w14:textId="77777777" w:rsidR="00E308B2" w:rsidRDefault="00E308B2" w:rsidP="00AC5BAF">
            <w:pPr>
              <w:pStyle w:val="TAL"/>
            </w:pPr>
            <w:r>
              <w:t>S2-2406968</w:t>
            </w:r>
          </w:p>
        </w:tc>
      </w:tr>
      <w:tr w:rsidR="00E308B2" w14:paraId="47C87B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A6032"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91E00" w14:textId="77777777" w:rsidR="00E308B2" w:rsidRDefault="00E308B2" w:rsidP="00AC5BAF">
            <w:pPr>
              <w:pStyle w:val="TAL"/>
            </w:pPr>
            <w:r>
              <w:t>S2-2406938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0DCE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7D19B" w14:textId="77777777" w:rsidR="00E308B2" w:rsidRDefault="00E308B2" w:rsidP="00AC5BAF">
            <w:pPr>
              <w:pStyle w:val="TAL"/>
            </w:pPr>
            <w:r>
              <w:t>KI #6, Conclusion update for KI#6.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0DD8F" w14:textId="77777777" w:rsidR="00E308B2" w:rsidRDefault="00E308B2" w:rsidP="00AC5BAF">
            <w:pPr>
              <w:pStyle w:val="TAL"/>
            </w:pPr>
            <w:r>
              <w:t>China Mobile, vivo,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07DE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B07A5"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12106" w14:textId="77777777" w:rsidR="00E308B2" w:rsidRDefault="00E308B2" w:rsidP="00AC5BAF">
            <w:pPr>
              <w:pStyle w:val="TAL"/>
            </w:pPr>
            <w:r>
              <w:t>Revision of S2-2406897. Revised in parallel session to S2-2406969.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CEC7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7C8A0" w14:textId="77777777" w:rsidR="00E308B2" w:rsidRDefault="00E308B2" w:rsidP="00AC5BAF">
            <w:pPr>
              <w:pStyle w:val="TAL"/>
            </w:pPr>
            <w:r>
              <w:t>S2-2406969</w:t>
            </w:r>
          </w:p>
        </w:tc>
      </w:tr>
      <w:tr w:rsidR="00E308B2" w14:paraId="0452CC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A250C"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C2B5A" w14:textId="77777777" w:rsidR="00E308B2" w:rsidRDefault="00E308B2" w:rsidP="00AC5BAF">
            <w:pPr>
              <w:pStyle w:val="TAL"/>
            </w:pPr>
            <w:r>
              <w:t>S2-2406939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80E6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DAF81" w14:textId="77777777" w:rsidR="00E308B2" w:rsidRDefault="00E308B2" w:rsidP="00AC5BAF">
            <w:pPr>
              <w:pStyle w:val="TAL"/>
            </w:pPr>
            <w:r>
              <w:t>KI#8,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2CE25"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B129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5310E"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7A5C6" w14:textId="77777777" w:rsidR="00E308B2" w:rsidRDefault="00E308B2" w:rsidP="00AC5BAF">
            <w:pPr>
              <w:pStyle w:val="TAL"/>
            </w:pPr>
            <w:r>
              <w:t>Revision of S2-2406898. Revised in parallel session to S2-2406970.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F85E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0DB1E" w14:textId="77777777" w:rsidR="00E308B2" w:rsidRDefault="00E308B2" w:rsidP="00AC5BAF">
            <w:pPr>
              <w:pStyle w:val="TAL"/>
            </w:pPr>
            <w:r>
              <w:t>S2-2406970</w:t>
            </w:r>
          </w:p>
        </w:tc>
      </w:tr>
      <w:tr w:rsidR="00E308B2" w14:paraId="503E9B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ABE68"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79010" w14:textId="77777777" w:rsidR="00E308B2" w:rsidRDefault="00E308B2" w:rsidP="00AC5BAF">
            <w:pPr>
              <w:pStyle w:val="TAL"/>
            </w:pPr>
            <w:r>
              <w:t>S2-2406940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E7CE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B2BAC" w14:textId="77777777" w:rsidR="00E308B2" w:rsidRDefault="00E308B2" w:rsidP="00AC5BAF">
            <w:pPr>
              <w:pStyle w:val="TAL"/>
            </w:pPr>
            <w:r>
              <w:t>KI#4: Update on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73955" w14:textId="77777777" w:rsidR="00E308B2" w:rsidRDefault="00E308B2" w:rsidP="00AC5BAF">
            <w:pPr>
              <w:pStyle w:val="TAL"/>
            </w:pPr>
            <w:r>
              <w:t>Nokia,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F2F2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174CA"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A4000" w14:textId="77777777" w:rsidR="00E308B2" w:rsidRDefault="00E308B2" w:rsidP="00AC5BAF">
            <w:pPr>
              <w:pStyle w:val="TAL"/>
            </w:pPr>
            <w:r>
              <w:t>Revision of S2-2406893. Revised in parallel session to S2-2406947.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618F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7A055" w14:textId="77777777" w:rsidR="00E308B2" w:rsidRDefault="00E308B2" w:rsidP="00AC5BAF">
            <w:pPr>
              <w:pStyle w:val="TAL"/>
            </w:pPr>
            <w:r>
              <w:t>S2-2406947</w:t>
            </w:r>
          </w:p>
        </w:tc>
      </w:tr>
      <w:tr w:rsidR="00E308B2" w14:paraId="321E7F3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2B21C"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7A395" w14:textId="77777777" w:rsidR="00E308B2" w:rsidRDefault="00E308B2" w:rsidP="00AC5BAF">
            <w:pPr>
              <w:pStyle w:val="TAL"/>
            </w:pPr>
            <w:r>
              <w:t>S2-2406941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B429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5EB20" w14:textId="77777777" w:rsidR="00E308B2" w:rsidRDefault="00E308B2" w:rsidP="00AC5BAF">
            <w:pPr>
              <w:pStyle w:val="TAL"/>
            </w:pPr>
            <w:r>
              <w:t>Conclusions of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A0FC8" w14:textId="77777777" w:rsidR="00E308B2" w:rsidRDefault="00E308B2" w:rsidP="00AC5BAF">
            <w:pPr>
              <w:pStyle w:val="TAL"/>
            </w:pPr>
            <w:r>
              <w:t>Qualcomm Incorporated, Samsung, Nokia, Deutsche Telekom, vivo,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C276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F5ECC"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4988B" w14:textId="77777777" w:rsidR="00E308B2" w:rsidRDefault="00E308B2" w:rsidP="00AC5BAF">
            <w:pPr>
              <w:pStyle w:val="TAL"/>
            </w:pPr>
            <w:r>
              <w:t>Revision of S2-2406894.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CDD91"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CF20B" w14:textId="77777777" w:rsidR="00E308B2" w:rsidRDefault="00E308B2" w:rsidP="00AC5BAF">
            <w:pPr>
              <w:pStyle w:val="TAL"/>
            </w:pPr>
          </w:p>
        </w:tc>
      </w:tr>
      <w:tr w:rsidR="00E308B2" w14:paraId="2FD77C5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2438E" w14:textId="77777777" w:rsidR="00E308B2" w:rsidRDefault="00E308B2" w:rsidP="00AC5BAF">
            <w:pPr>
              <w:pStyle w:val="TAL"/>
              <w:rPr>
                <w:sz w:val="24"/>
                <w:szCs w:val="24"/>
              </w:rPr>
            </w:pPr>
            <w:r>
              <w:lastRenderedPageBreak/>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686BD" w14:textId="77777777" w:rsidR="00E308B2" w:rsidRDefault="00E308B2" w:rsidP="00AC5BAF">
            <w:pPr>
              <w:pStyle w:val="TAL"/>
            </w:pPr>
            <w:r>
              <w:t>S2-2406942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BC69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D9492" w14:textId="77777777" w:rsidR="00E308B2" w:rsidRDefault="00E308B2" w:rsidP="00AC5BAF">
            <w:pPr>
              <w:pStyle w:val="TAL"/>
            </w:pPr>
            <w:r>
              <w:t>KI #3, Conclusion EN Resolving.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99475"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1412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DE16B"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D94B2" w14:textId="77777777" w:rsidR="00E308B2" w:rsidRDefault="00E308B2" w:rsidP="00AC5BAF">
            <w:pPr>
              <w:pStyle w:val="TAL"/>
            </w:pPr>
            <w:r>
              <w:t>Revision of S2-2406899. Revised in parallel session to S2-2406972.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E4DC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B82D9" w14:textId="77777777" w:rsidR="00E308B2" w:rsidRDefault="00E308B2" w:rsidP="00AC5BAF">
            <w:pPr>
              <w:pStyle w:val="TAL"/>
            </w:pPr>
            <w:r>
              <w:t>S2-2406972</w:t>
            </w:r>
          </w:p>
        </w:tc>
      </w:tr>
      <w:tr w:rsidR="00E308B2" w14:paraId="39BD82D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A410A"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E0D41" w14:textId="77777777" w:rsidR="00E308B2" w:rsidRDefault="00E308B2" w:rsidP="00AC5BAF">
            <w:pPr>
              <w:pStyle w:val="TAL"/>
            </w:pPr>
            <w:r>
              <w:t>S2-2406943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F2A6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A0583" w14:textId="77777777" w:rsidR="00E308B2" w:rsidRDefault="00E308B2" w:rsidP="00AC5BAF">
            <w:pPr>
              <w:pStyle w:val="TAL"/>
            </w:pPr>
            <w:r>
              <w:t>KI #7, Conclusion for KI#7.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2527F"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3BF2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94676"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0EA0C" w14:textId="77777777" w:rsidR="00E308B2" w:rsidRDefault="00E308B2" w:rsidP="00AC5BAF">
            <w:pPr>
              <w:pStyle w:val="TAL"/>
            </w:pPr>
            <w:r>
              <w:t>Revision of S2-2406900. Revised in parallel session to S2-2407155.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F854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8FA76" w14:textId="77777777" w:rsidR="00E308B2" w:rsidRDefault="00E308B2" w:rsidP="00AC5BAF">
            <w:pPr>
              <w:pStyle w:val="TAL"/>
            </w:pPr>
            <w:r>
              <w:t>S2-2407155</w:t>
            </w:r>
          </w:p>
        </w:tc>
      </w:tr>
      <w:tr w:rsidR="00E308B2" w14:paraId="6C15D2A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25E2F" w14:textId="77777777" w:rsidR="00E308B2" w:rsidRDefault="00E308B2" w:rsidP="00AC5BAF">
            <w:pPr>
              <w:pStyle w:val="TAL"/>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3FB42" w14:textId="77777777" w:rsidR="00E308B2" w:rsidRDefault="00E308B2" w:rsidP="00AC5BAF">
            <w:pPr>
              <w:pStyle w:val="TAL"/>
            </w:pPr>
            <w:r>
              <w:t>S2-2406944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ABFB5"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96D75" w14:textId="77777777" w:rsidR="00E308B2" w:rsidRDefault="00E308B2" w:rsidP="00AC5BAF">
            <w:pPr>
              <w:pStyle w:val="TAL"/>
            </w:pPr>
            <w:r>
              <w:t>23.502 CR4817R2 (Rel-18, 'F'): Correction about the UE indication of the support of slice based N3IWF/TNGF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8C7CC" w14:textId="77777777" w:rsidR="00E308B2" w:rsidRDefault="00E308B2" w:rsidP="00AC5BAF">
            <w:pPr>
              <w:pStyle w:val="TAL"/>
            </w:pPr>
            <w:r>
              <w:t>Nokia, LG Electronics, Samsung,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5899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D53B2"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094F7" w14:textId="77777777" w:rsidR="00E308B2" w:rsidRDefault="00E308B2" w:rsidP="00AC5BAF">
            <w:pPr>
              <w:pStyle w:val="TAL"/>
            </w:pPr>
            <w:r>
              <w:t>Revision of S2-2406890. Agreed in parallel session. This CR was 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FA563"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8B21C" w14:textId="77777777" w:rsidR="00E308B2" w:rsidRDefault="00E308B2" w:rsidP="00AC5BAF">
            <w:pPr>
              <w:pStyle w:val="TAL"/>
            </w:pPr>
          </w:p>
        </w:tc>
      </w:tr>
      <w:tr w:rsidR="00E308B2" w14:paraId="40FF2A8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E7170" w14:textId="77777777" w:rsidR="00E308B2" w:rsidRDefault="00E308B2" w:rsidP="00AC5BAF">
            <w:pPr>
              <w:pStyle w:val="TAL"/>
              <w:rPr>
                <w:sz w:val="24"/>
                <w:szCs w:val="24"/>
              </w:rPr>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28E69" w14:textId="77777777" w:rsidR="00E308B2" w:rsidRDefault="00E308B2" w:rsidP="00AC5BAF">
            <w:pPr>
              <w:pStyle w:val="TAL"/>
            </w:pPr>
            <w:r>
              <w:t>S2-2406945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E18E0"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D3532" w14:textId="77777777" w:rsidR="00E308B2" w:rsidRDefault="00E308B2" w:rsidP="00AC5BAF">
            <w:pPr>
              <w:pStyle w:val="TAL"/>
            </w:pPr>
            <w:r>
              <w:t>LS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EA7B0"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3F3C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B5E1A"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5D240" w14:textId="77777777" w:rsidR="00E308B2" w:rsidRDefault="00E308B2" w:rsidP="00AC5BAF">
            <w:pPr>
              <w:pStyle w:val="TAL"/>
            </w:pPr>
            <w:r>
              <w:t>Revision of S2-2406891. Agreed in parallel session.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FD40A"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667F7" w14:textId="77777777" w:rsidR="00E308B2" w:rsidRDefault="00E308B2" w:rsidP="00AC5BAF">
            <w:pPr>
              <w:pStyle w:val="TAL"/>
            </w:pPr>
          </w:p>
        </w:tc>
      </w:tr>
      <w:tr w:rsidR="00E308B2" w14:paraId="64F14B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F2E93"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A735A" w14:textId="77777777" w:rsidR="00E308B2" w:rsidRDefault="00E308B2" w:rsidP="00AC5BAF">
            <w:pPr>
              <w:pStyle w:val="TAL"/>
            </w:pPr>
            <w:r>
              <w:t>S2-2406946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81525"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FF0EE" w14:textId="77777777" w:rsidR="00E308B2" w:rsidRDefault="00E308B2" w:rsidP="00AC5BAF">
            <w:pPr>
              <w:pStyle w:val="TAL"/>
            </w:pPr>
            <w:r>
              <w:t>23.502 CR4815R2 (Rel-18, 'F'): 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A8EB1" w14:textId="77777777" w:rsidR="00E308B2" w:rsidRDefault="00E308B2" w:rsidP="00AC5BAF">
            <w:pPr>
              <w:pStyle w:val="TAL"/>
            </w:pPr>
            <w:r>
              <w:t>Ericsson, AT&amp;T,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0C09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85139"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0B0F3" w14:textId="77777777" w:rsidR="00E308B2" w:rsidRDefault="00E308B2" w:rsidP="00AC5BAF">
            <w:pPr>
              <w:pStyle w:val="TAL"/>
            </w:pPr>
            <w:r>
              <w:t>Revision of S2-2406889.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151C9"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B816F" w14:textId="77777777" w:rsidR="00E308B2" w:rsidRDefault="00E308B2" w:rsidP="00AC5BAF">
            <w:pPr>
              <w:pStyle w:val="TAL"/>
            </w:pPr>
          </w:p>
        </w:tc>
      </w:tr>
      <w:tr w:rsidR="00E308B2" w14:paraId="17C1279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72A60"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16384" w14:textId="77777777" w:rsidR="00E308B2" w:rsidRDefault="00E308B2" w:rsidP="00AC5BAF">
            <w:pPr>
              <w:pStyle w:val="TAL"/>
            </w:pPr>
            <w:r>
              <w:t>S2-2406947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3931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EFF3F" w14:textId="77777777" w:rsidR="00E308B2" w:rsidRDefault="00E308B2" w:rsidP="00AC5BAF">
            <w:pPr>
              <w:pStyle w:val="TAL"/>
            </w:pPr>
            <w:r>
              <w:t>KI#4: Update on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2F392" w14:textId="77777777" w:rsidR="00E308B2" w:rsidRDefault="00E308B2" w:rsidP="00AC5BAF">
            <w:pPr>
              <w:pStyle w:val="TAL"/>
            </w:pPr>
            <w:r>
              <w:t>Nokia, Samsung, Qualcomm,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7002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DC964"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3A00D" w14:textId="77777777" w:rsidR="00E308B2" w:rsidRDefault="00E308B2" w:rsidP="00AC5BAF">
            <w:pPr>
              <w:pStyle w:val="TAL"/>
            </w:pPr>
            <w:r>
              <w:t>Revision of S2-2406940. Revised in parallel session to S2-2406971.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FD85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B1067" w14:textId="77777777" w:rsidR="00E308B2" w:rsidRDefault="00E308B2" w:rsidP="00AC5BAF">
            <w:pPr>
              <w:pStyle w:val="TAL"/>
            </w:pPr>
            <w:r>
              <w:t>S2-2406971</w:t>
            </w:r>
          </w:p>
        </w:tc>
      </w:tr>
      <w:tr w:rsidR="00E308B2" w14:paraId="21F2586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7D1F2"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E1CCF" w14:textId="77777777" w:rsidR="00E308B2" w:rsidRDefault="00E308B2" w:rsidP="00AC5BAF">
            <w:pPr>
              <w:pStyle w:val="TAL"/>
            </w:pPr>
            <w:r>
              <w:t>S2-2406948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4209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42B23" w14:textId="77777777" w:rsidR="00E308B2" w:rsidRDefault="00E308B2" w:rsidP="00AC5BAF">
            <w:pPr>
              <w:pStyle w:val="TAL"/>
            </w:pPr>
            <w:r>
              <w:t>Interim conclusions for KI#1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79A1C" w14:textId="77777777" w:rsidR="00E308B2" w:rsidRDefault="00E308B2" w:rsidP="00AC5BAF">
            <w:pPr>
              <w:pStyle w:val="TAL"/>
            </w:pPr>
            <w:r>
              <w:t>Vivo, Intel, MediaTek Inc., OPPO, Lenovo, Xiaomi, CATT, ZTE, China Telecom, China Mobile, Nokia, InterDigital Inc., ETRI, Samsung, Ericsson,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FE71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0F257"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DA1B0" w14:textId="77777777" w:rsidR="00E308B2" w:rsidRDefault="00E308B2" w:rsidP="00AC5BAF">
            <w:pPr>
              <w:pStyle w:val="TAL"/>
            </w:pPr>
            <w:r>
              <w:t>Revision of S2-2406908. Revised in parallel session to S2-2407188.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0AB9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4753C" w14:textId="77777777" w:rsidR="00E308B2" w:rsidRDefault="00E308B2" w:rsidP="00AC5BAF">
            <w:pPr>
              <w:pStyle w:val="TAL"/>
            </w:pPr>
            <w:r>
              <w:t>S2-2407188</w:t>
            </w:r>
          </w:p>
        </w:tc>
      </w:tr>
      <w:tr w:rsidR="00E308B2" w14:paraId="49D947A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69746"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63E2E" w14:textId="77777777" w:rsidR="00E308B2" w:rsidRDefault="00E308B2" w:rsidP="00AC5BAF">
            <w:pPr>
              <w:pStyle w:val="TAL"/>
            </w:pPr>
            <w:r>
              <w:t>S2-2406949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C5E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5BABD"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9CF23" w14:textId="77777777" w:rsidR="00E308B2" w:rsidRDefault="00E308B2" w:rsidP="00AC5BAF">
            <w:pPr>
              <w:pStyle w:val="TAL"/>
            </w:pPr>
            <w:r>
              <w:t>Samsung, Vivo, OPPO, Tencent, Tencent Cloud, InterDigital Inc, NTT DOCOMO, ZTE, ETRI, SK Telecom, Verizon, Nokia, Lenovo, Huawei, HiSilicon, ICS, MediaTek Inc, CMCC,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C298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252F8"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5EB00" w14:textId="77777777" w:rsidR="00E308B2" w:rsidRDefault="00E308B2" w:rsidP="00AC5BAF">
            <w:pPr>
              <w:pStyle w:val="TAL"/>
            </w:pPr>
            <w:r>
              <w:t>Revision of S2-2406910.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5695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62E41" w14:textId="77777777" w:rsidR="00E308B2" w:rsidRDefault="00E308B2" w:rsidP="00AC5BAF">
            <w:pPr>
              <w:pStyle w:val="TAL"/>
            </w:pPr>
          </w:p>
        </w:tc>
      </w:tr>
      <w:tr w:rsidR="00E308B2" w14:paraId="5BCEABA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FD6C6" w14:textId="77777777" w:rsidR="00E308B2" w:rsidRDefault="00E308B2" w:rsidP="00AC5BAF">
            <w:pPr>
              <w:pStyle w:val="TAL"/>
              <w:rPr>
                <w:sz w:val="24"/>
                <w:szCs w:val="24"/>
              </w:rPr>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F2760" w14:textId="77777777" w:rsidR="00E308B2" w:rsidRDefault="00E308B2" w:rsidP="00AC5BAF">
            <w:pPr>
              <w:pStyle w:val="TAL"/>
            </w:pPr>
            <w:r>
              <w:t>S2-2406950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63F4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56EFE" w14:textId="77777777" w:rsidR="00E308B2" w:rsidRDefault="00E308B2" w:rsidP="00AC5BAF">
            <w:pPr>
              <w:pStyle w:val="TAL"/>
            </w:pPr>
            <w:r>
              <w:t>KI#2 Evaluation and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FB99A" w14:textId="77777777" w:rsidR="00E308B2" w:rsidRDefault="00E308B2" w:rsidP="00AC5BAF">
            <w:pPr>
              <w:pStyle w:val="TAL"/>
            </w:pPr>
            <w:r>
              <w:t>China Mobile, vivo, OPPO, ZTE, Tencent, ETRI, Futurewei, Samsung, KDDI, Huawei, LG Electronics, ICS, InterDigital,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00CA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350D8"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13BF1" w14:textId="77777777" w:rsidR="00E308B2" w:rsidRDefault="00E308B2" w:rsidP="00AC5BAF">
            <w:pPr>
              <w:pStyle w:val="TAL"/>
            </w:pPr>
            <w:r>
              <w:t>Revision of S2-2406909. Revised in parallel session to S2-2407189.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585B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765F2" w14:textId="77777777" w:rsidR="00E308B2" w:rsidRDefault="00E308B2" w:rsidP="00AC5BAF">
            <w:pPr>
              <w:pStyle w:val="TAL"/>
            </w:pPr>
            <w:r>
              <w:t>S2-2407189</w:t>
            </w:r>
          </w:p>
        </w:tc>
      </w:tr>
      <w:tr w:rsidR="00E308B2" w14:paraId="24BBD59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D5050"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ECA95" w14:textId="77777777" w:rsidR="00E308B2" w:rsidRDefault="00E308B2" w:rsidP="00AC5BAF">
            <w:pPr>
              <w:pStyle w:val="TAL"/>
            </w:pPr>
            <w:r>
              <w:t>S2-2406951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E6E7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10892" w14:textId="77777777" w:rsidR="00E308B2" w:rsidRDefault="00E308B2" w:rsidP="00AC5BAF">
            <w:pPr>
              <w:pStyle w:val="TAL"/>
            </w:pPr>
            <w:r>
              <w:t>Conclusion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2C977" w14:textId="77777777" w:rsidR="00E308B2" w:rsidRDefault="00E308B2" w:rsidP="00AC5BAF">
            <w:pPr>
              <w:pStyle w:val="TAL"/>
            </w:pPr>
            <w:r>
              <w:t>SK Telecom, AT&amp;T, China Mobile, China Telecom, Ericsson, ETRI, KDDI, KPN N.V., Lenovo, LG Uplus, NOKIA, NTT DOCOMO, OPPO, Rakuten Mobile, Samsung, vivo,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7C0F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251F8"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F5E34" w14:textId="77777777" w:rsidR="00E308B2" w:rsidRDefault="00E308B2" w:rsidP="00AC5BAF">
            <w:pPr>
              <w:pStyle w:val="TAL"/>
            </w:pPr>
            <w:r>
              <w:t>Revision of S2-2406907. Revised in parallel session to S2-2406966.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DB2D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242DC" w14:textId="77777777" w:rsidR="00E308B2" w:rsidRDefault="00E308B2" w:rsidP="00AC5BAF">
            <w:pPr>
              <w:pStyle w:val="TAL"/>
            </w:pPr>
            <w:r>
              <w:t>S2-2406966</w:t>
            </w:r>
          </w:p>
        </w:tc>
      </w:tr>
      <w:tr w:rsidR="00E308B2" w14:paraId="35637D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D58B8" w14:textId="77777777" w:rsidR="00E308B2" w:rsidRDefault="00E308B2" w:rsidP="00AC5BAF">
            <w:pPr>
              <w:pStyle w:val="TAL"/>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16F66" w14:textId="77777777" w:rsidR="00E308B2" w:rsidRDefault="00E308B2" w:rsidP="00AC5BAF">
            <w:pPr>
              <w:pStyle w:val="TAL"/>
            </w:pPr>
            <w:r>
              <w:t>S2-2406952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B6CC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7F3A4" w14:textId="77777777" w:rsidR="00E308B2" w:rsidRDefault="00E308B2" w:rsidP="00AC5BAF">
            <w:pPr>
              <w:pStyle w:val="TAL"/>
            </w:pPr>
            <w:r>
              <w:t>23.247 CR0369R2 (Rel-18, 'F'): Transport change for resource sharing across broadcast MBS Sessions &amp;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AB803"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2385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80EA3" w14:textId="77777777" w:rsidR="00E308B2" w:rsidRDefault="00E308B2" w:rsidP="00AC5BAF">
            <w:pPr>
              <w:pStyle w:val="TAL"/>
            </w:pPr>
            <w:r>
              <w:t>5MBS_Ph2, 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6636B" w14:textId="77777777" w:rsidR="00E308B2" w:rsidRDefault="00E308B2" w:rsidP="00AC5BAF">
            <w:pPr>
              <w:pStyle w:val="TAL"/>
            </w:pPr>
            <w:r>
              <w:t>Revision of S2-2406921.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108C4"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A1BA5" w14:textId="77777777" w:rsidR="00E308B2" w:rsidRDefault="00E308B2" w:rsidP="00AC5BAF">
            <w:pPr>
              <w:pStyle w:val="TAL"/>
            </w:pPr>
          </w:p>
        </w:tc>
      </w:tr>
      <w:tr w:rsidR="00E308B2" w14:paraId="6469E09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4D562"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AEA38" w14:textId="77777777" w:rsidR="00E308B2" w:rsidRDefault="00E308B2" w:rsidP="00AC5BAF">
            <w:pPr>
              <w:pStyle w:val="TAL"/>
            </w:pPr>
            <w:r>
              <w:t>S2-2406953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8231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7CEED" w14:textId="77777777" w:rsidR="00E308B2" w:rsidRDefault="00E308B2" w:rsidP="00AC5BAF">
            <w:pPr>
              <w:pStyle w:val="TAL"/>
            </w:pPr>
            <w:r>
              <w:t>KI#1, interim agreement for other PDU Set handling.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A2759" w14:textId="77777777" w:rsidR="00E308B2" w:rsidRDefault="00E308B2" w:rsidP="00AC5BAF">
            <w:pPr>
              <w:pStyle w:val="TAL"/>
            </w:pPr>
            <w:r>
              <w:t>Vivo, China Mobile, China Unicom, OPPO, MediaTek, Meta USA, Tencent, Tencent Cloud, ZTE, China Telecom, Lenovo, Samsung, Xiaomi,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4659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A06AF"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F1D38" w14:textId="77777777" w:rsidR="00E308B2" w:rsidRDefault="00E308B2" w:rsidP="00AC5BAF">
            <w:pPr>
              <w:pStyle w:val="TAL"/>
            </w:pPr>
            <w:r>
              <w:t>Revision of S2-2406883. Revised in parallel session to S2-2407173.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0EFA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661FC" w14:textId="77777777" w:rsidR="00E308B2" w:rsidRDefault="00E308B2" w:rsidP="00AC5BAF">
            <w:pPr>
              <w:pStyle w:val="TAL"/>
            </w:pPr>
            <w:r>
              <w:t>S2-2407173</w:t>
            </w:r>
          </w:p>
        </w:tc>
      </w:tr>
      <w:tr w:rsidR="00E308B2" w14:paraId="721256E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A6EE7"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D7087" w14:textId="77777777" w:rsidR="00E308B2" w:rsidRDefault="00E308B2" w:rsidP="00AC5BAF">
            <w:pPr>
              <w:pStyle w:val="TAL"/>
            </w:pPr>
            <w:r>
              <w:t>S2-2406954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2D85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3423A" w14:textId="77777777" w:rsidR="00E308B2" w:rsidRDefault="00E308B2" w:rsidP="00AC5BAF">
            <w:pPr>
              <w:pStyle w:val="TAL"/>
            </w:pPr>
            <w:r>
              <w:t>Conclusion for KI#1: AL-FEC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067C4" w14:textId="77777777" w:rsidR="00E308B2" w:rsidRDefault="00E308B2" w:rsidP="00AC5BAF">
            <w:pPr>
              <w:pStyle w:val="TAL"/>
            </w:pPr>
            <w:r>
              <w:t>Qualcomm Incorporated, Nokia, Nokia Shanghai Bell, OPPO, Apple, CATT,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982A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5055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AFD47" w14:textId="77777777" w:rsidR="00E308B2" w:rsidRDefault="00E308B2" w:rsidP="00AC5BAF">
            <w:pPr>
              <w:pStyle w:val="TAL"/>
            </w:pPr>
            <w:r>
              <w:t>Revision of S2-2406926. Objections by MediaTek, Ericsson, Samsung, Meta.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34D6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C721C" w14:textId="77777777" w:rsidR="00E308B2" w:rsidRDefault="00E308B2" w:rsidP="00AC5BAF">
            <w:pPr>
              <w:pStyle w:val="TAL"/>
            </w:pPr>
          </w:p>
        </w:tc>
      </w:tr>
      <w:tr w:rsidR="00E308B2" w14:paraId="4ABC210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D386F"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AC3AD" w14:textId="77777777" w:rsidR="00E308B2" w:rsidRDefault="00E308B2" w:rsidP="00AC5BAF">
            <w:pPr>
              <w:pStyle w:val="TAL"/>
            </w:pPr>
            <w:r>
              <w:t>S2-2406955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1BD6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B23E7" w14:textId="77777777" w:rsidR="00E308B2" w:rsidRDefault="00E308B2" w:rsidP="00AC5BAF">
            <w:pPr>
              <w:pStyle w:val="TAL"/>
            </w:pPr>
            <w:r>
              <w:t>TR 23.700-70 KI#2: Evaluation &amp; Conclusion for Supporting PDU Set Info. Identification for E2E Encrypted XRM 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D43D0" w14:textId="77777777" w:rsidR="00E308B2" w:rsidRDefault="00E308B2" w:rsidP="00AC5BAF">
            <w:pPr>
              <w:pStyle w:val="TAL"/>
            </w:pPr>
            <w:r>
              <w:t>China Mobile, China Unicom, Huawei, HiSilicon,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F55D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BB87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0BE5F" w14:textId="77777777" w:rsidR="00E308B2" w:rsidRDefault="00E308B2" w:rsidP="00AC5BAF">
            <w:pPr>
              <w:pStyle w:val="TAL"/>
            </w:pPr>
            <w:r>
              <w:t>Revision of S2-2406884. Revised in parallel session to S2-2407174.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406C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49F9C" w14:textId="77777777" w:rsidR="00E308B2" w:rsidRDefault="00E308B2" w:rsidP="00AC5BAF">
            <w:pPr>
              <w:pStyle w:val="TAL"/>
            </w:pPr>
            <w:r>
              <w:t>S2-2407174</w:t>
            </w:r>
          </w:p>
        </w:tc>
      </w:tr>
      <w:tr w:rsidR="00E308B2" w14:paraId="147979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BDF0A"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83FC7" w14:textId="77777777" w:rsidR="00E308B2" w:rsidRDefault="00E308B2" w:rsidP="00AC5BAF">
            <w:pPr>
              <w:pStyle w:val="TAL"/>
            </w:pPr>
            <w:r>
              <w:t>S2-2406956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3712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910C1" w14:textId="77777777" w:rsidR="00E308B2" w:rsidRDefault="00E308B2" w:rsidP="00AC5BAF">
            <w:pPr>
              <w:pStyle w:val="TAL"/>
            </w:pPr>
            <w:r>
              <w:t>KI#3: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4944E" w14:textId="77777777" w:rsidR="00E308B2" w:rsidRDefault="00E308B2" w:rsidP="00AC5BAF">
            <w:pPr>
              <w:pStyle w:val="TAL"/>
            </w:pPr>
            <w:r>
              <w:t>Intel, Lenovo, Nokia, China Telecom, Xiaomi, InterDigital, 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A462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253D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7E4FA" w14:textId="77777777" w:rsidR="00E308B2" w:rsidRDefault="00E308B2" w:rsidP="00AC5BAF">
            <w:pPr>
              <w:pStyle w:val="TAL"/>
            </w:pPr>
            <w:r>
              <w:t>Revision of S2-2406886. Revised in parallel session to S2-2407176.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844A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EA1FE" w14:textId="77777777" w:rsidR="00E308B2" w:rsidRDefault="00E308B2" w:rsidP="00AC5BAF">
            <w:pPr>
              <w:pStyle w:val="TAL"/>
            </w:pPr>
            <w:r>
              <w:t>S2-2407176</w:t>
            </w:r>
          </w:p>
        </w:tc>
      </w:tr>
      <w:tr w:rsidR="00E308B2" w14:paraId="180AD8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E7523" w14:textId="77777777" w:rsidR="00E308B2" w:rsidRDefault="00E308B2" w:rsidP="00AC5BAF">
            <w:pPr>
              <w:pStyle w:val="TAL"/>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08087" w14:textId="77777777" w:rsidR="00E308B2" w:rsidRDefault="00E308B2" w:rsidP="00AC5BAF">
            <w:pPr>
              <w:pStyle w:val="TAL"/>
            </w:pPr>
            <w:r>
              <w:t>S2-2406957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F997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ECBE2" w14:textId="77777777" w:rsidR="00E308B2" w:rsidRDefault="00E308B2" w:rsidP="00AC5BAF">
            <w:pPr>
              <w:pStyle w:val="TAL"/>
            </w:pPr>
            <w:r>
              <w:t>Conclusions for KI#4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087A7" w14:textId="77777777" w:rsidR="00E308B2" w:rsidRDefault="00E308B2" w:rsidP="00AC5BAF">
            <w:pPr>
              <w:pStyle w:val="TAL"/>
            </w:pPr>
            <w:r>
              <w:t>Nokia, NTT DOCOMO, Huawei, Meta, Tencent, CATT, Qualcomm, China Mobile, OPPO,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0D06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71AB6"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8B386" w14:textId="77777777" w:rsidR="00E308B2" w:rsidRDefault="00E308B2" w:rsidP="00AC5BAF">
            <w:pPr>
              <w:pStyle w:val="TAL"/>
            </w:pPr>
            <w:r>
              <w:t>Revision of S2-2406928. Revised in parallel session to S2-2407177.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BFBB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55640" w14:textId="77777777" w:rsidR="00E308B2" w:rsidRDefault="00E308B2" w:rsidP="00AC5BAF">
            <w:pPr>
              <w:pStyle w:val="TAL"/>
            </w:pPr>
            <w:r>
              <w:t>S2-2407177</w:t>
            </w:r>
          </w:p>
        </w:tc>
      </w:tr>
      <w:tr w:rsidR="00E308B2" w14:paraId="5C4025A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5F006"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616E8" w14:textId="77777777" w:rsidR="00E308B2" w:rsidRDefault="00E308B2" w:rsidP="00AC5BAF">
            <w:pPr>
              <w:pStyle w:val="TAL"/>
            </w:pPr>
            <w:r>
              <w:t>S2-2406958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99E8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31ECB" w14:textId="77777777" w:rsidR="00E308B2" w:rsidRDefault="00E308B2" w:rsidP="00AC5BAF">
            <w:pPr>
              <w:pStyle w:val="TAL"/>
            </w:pPr>
            <w:r>
              <w:t>Key Issue #5 Interim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140B6" w14:textId="77777777" w:rsidR="00E308B2" w:rsidRDefault="00E308B2" w:rsidP="00AC5BAF">
            <w:pPr>
              <w:pStyle w:val="TAL"/>
            </w:pPr>
            <w:r>
              <w:t>Tencent, Tencent Cloud, Lenovo, Huawei, Hisilicon, Meta USA, Intel, InterDigital Inc., Xiaomi, Samsung,vivo, China Telecom,China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C86B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828D0"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29ECA" w14:textId="77777777" w:rsidR="00E308B2" w:rsidRDefault="00E308B2" w:rsidP="00AC5BAF">
            <w:pPr>
              <w:pStyle w:val="TAL"/>
            </w:pPr>
            <w:r>
              <w:t>Revision of S2-2406929. Revised in parallel session to S2-2407178.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25C1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39461" w14:textId="77777777" w:rsidR="00E308B2" w:rsidRDefault="00E308B2" w:rsidP="00AC5BAF">
            <w:pPr>
              <w:pStyle w:val="TAL"/>
            </w:pPr>
            <w:r>
              <w:t>S2-2407178</w:t>
            </w:r>
          </w:p>
        </w:tc>
      </w:tr>
      <w:tr w:rsidR="00E308B2" w14:paraId="1FBB992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15E66"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F23A7" w14:textId="77777777" w:rsidR="00E308B2" w:rsidRDefault="00E308B2" w:rsidP="00AC5BAF">
            <w:pPr>
              <w:pStyle w:val="TAL"/>
            </w:pPr>
            <w:r>
              <w:t>S2-2406959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7AB2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D4618" w14:textId="77777777" w:rsidR="00E308B2" w:rsidRDefault="00E308B2" w:rsidP="00AC5BAF">
            <w:pPr>
              <w:pStyle w:val="TAL"/>
            </w:pPr>
            <w:r>
              <w:t>KI#5_Evaluation and Conclusion for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6BB2C" w14:textId="77777777" w:rsidR="00E308B2" w:rsidRDefault="00E308B2" w:rsidP="00AC5BAF">
            <w:pPr>
              <w:pStyle w:val="TAL"/>
            </w:pPr>
            <w:r>
              <w:t>Xiaomi, China Mobile, Huawei, Hisilicon, InterDigital, Nokia, Tencent, ZTE, OPPO, Samsung, China Telecom, Meta USA,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7402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508B5"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C0136" w14:textId="77777777" w:rsidR="00E308B2" w:rsidRDefault="00E308B2" w:rsidP="00AC5BAF">
            <w:pPr>
              <w:pStyle w:val="TAL"/>
            </w:pPr>
            <w:r>
              <w:t>Revision of S2-2406930. Revised in parallel session to S2-2407179.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75F5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07314" w14:textId="77777777" w:rsidR="00E308B2" w:rsidRDefault="00E308B2" w:rsidP="00AC5BAF">
            <w:pPr>
              <w:pStyle w:val="TAL"/>
            </w:pPr>
            <w:r>
              <w:t>S2-2407179</w:t>
            </w:r>
          </w:p>
        </w:tc>
      </w:tr>
      <w:tr w:rsidR="00E308B2" w14:paraId="7D4E518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EA981"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9B93E" w14:textId="77777777" w:rsidR="00E308B2" w:rsidRDefault="00E308B2" w:rsidP="00AC5BAF">
            <w:pPr>
              <w:pStyle w:val="TAL"/>
            </w:pPr>
            <w:r>
              <w:t>S2-2406960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4514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EA46D" w14:textId="77777777" w:rsidR="00E308B2" w:rsidRDefault="00E308B2" w:rsidP="00AC5BAF">
            <w:pPr>
              <w:pStyle w:val="TAL"/>
            </w:pPr>
            <w:r>
              <w:t>Key Issue#7, Conclusions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6B3B3" w14:textId="77777777" w:rsidR="00E308B2" w:rsidRDefault="00E308B2" w:rsidP="00AC5BAF">
            <w:pPr>
              <w:pStyle w:val="TAL"/>
            </w:pPr>
            <w:r>
              <w:t>Lenovo, InterDigital Inc., Charter Communications, CableLabs, CATT,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8CC8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AD2C5"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4C235" w14:textId="77777777" w:rsidR="00E308B2" w:rsidRDefault="00E308B2" w:rsidP="00AC5BAF">
            <w:pPr>
              <w:pStyle w:val="TAL"/>
            </w:pPr>
            <w:r>
              <w:t>Revision of S2-2406931.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B41CD"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80115" w14:textId="77777777" w:rsidR="00E308B2" w:rsidRDefault="00E308B2" w:rsidP="00AC5BAF">
            <w:pPr>
              <w:pStyle w:val="TAL"/>
            </w:pPr>
          </w:p>
        </w:tc>
      </w:tr>
      <w:tr w:rsidR="00E308B2" w14:paraId="270B788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A8C26"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F5B0F" w14:textId="77777777" w:rsidR="00E308B2" w:rsidRDefault="00E308B2" w:rsidP="00AC5BAF">
            <w:pPr>
              <w:pStyle w:val="TAL"/>
            </w:pPr>
            <w:r>
              <w:t>S2-2406961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50C5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740CB" w14:textId="77777777" w:rsidR="00E308B2" w:rsidRDefault="00E308B2" w:rsidP="00AC5BAF">
            <w:pPr>
              <w:pStyle w:val="TAL"/>
            </w:pPr>
            <w:r>
              <w:t>KI#9, interim agreement, rate limitation exposure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D87D5" w14:textId="77777777" w:rsidR="00E308B2" w:rsidRDefault="00E308B2" w:rsidP="00AC5BAF">
            <w:pPr>
              <w:pStyle w:val="TAL"/>
            </w:pPr>
            <w:r>
              <w:t>Meta USA, Tencent, Vivo,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0D94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C965E"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16D9D" w14:textId="77777777" w:rsidR="00E308B2" w:rsidRDefault="00E308B2" w:rsidP="00AC5BAF">
            <w:pPr>
              <w:pStyle w:val="TAL"/>
            </w:pPr>
            <w:r>
              <w:t>Revision of S2-2406934. Revised in parallel session to S2-2407180.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6F53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AA011" w14:textId="77777777" w:rsidR="00E308B2" w:rsidRDefault="00E308B2" w:rsidP="00AC5BAF">
            <w:pPr>
              <w:pStyle w:val="TAL"/>
            </w:pPr>
            <w:r>
              <w:t>S2-2407180</w:t>
            </w:r>
          </w:p>
        </w:tc>
      </w:tr>
      <w:tr w:rsidR="00E308B2" w14:paraId="47951D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BC767"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DBDFF" w14:textId="77777777" w:rsidR="00E308B2" w:rsidRDefault="00E308B2" w:rsidP="00AC5BAF">
            <w:pPr>
              <w:pStyle w:val="TAL"/>
            </w:pPr>
            <w:r>
              <w:t>S2-2406962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E919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513CC" w14:textId="77777777" w:rsidR="00E308B2" w:rsidRDefault="00E308B2" w:rsidP="00AC5BAF">
            <w:pPr>
              <w:pStyle w:val="TAL"/>
            </w:pPr>
            <w:r>
              <w:t>KI#9: Initial conclusion of KI#9 on enhancement for XR related network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531D5" w14:textId="77777777" w:rsidR="00E308B2" w:rsidRDefault="00E308B2" w:rsidP="00AC5BAF">
            <w:pPr>
              <w:pStyle w:val="TAL"/>
            </w:pPr>
            <w:r>
              <w:t>Huawei, HiSilicon, CATT, Tencent, Meta USA, Lenovo,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57F1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A40FF"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C38CD" w14:textId="77777777" w:rsidR="00E308B2" w:rsidRDefault="00E308B2" w:rsidP="00AC5BAF">
            <w:pPr>
              <w:pStyle w:val="TAL"/>
            </w:pPr>
            <w:r>
              <w:t>Revision of S2-2406933. Revised in parallel session to S2-2407181.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BD2D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51937" w14:textId="77777777" w:rsidR="00E308B2" w:rsidRDefault="00E308B2" w:rsidP="00AC5BAF">
            <w:pPr>
              <w:pStyle w:val="TAL"/>
            </w:pPr>
            <w:r>
              <w:t>S2-2407181</w:t>
            </w:r>
          </w:p>
        </w:tc>
      </w:tr>
      <w:tr w:rsidR="00E308B2" w14:paraId="03801A9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93FB2"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D7783" w14:textId="77777777" w:rsidR="00E308B2" w:rsidRDefault="00E308B2" w:rsidP="00AC5BAF">
            <w:pPr>
              <w:pStyle w:val="TAL"/>
            </w:pPr>
            <w:r>
              <w:t>S2-2406963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ED35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EF9CA" w14:textId="77777777" w:rsidR="00E308B2" w:rsidRDefault="00E308B2" w:rsidP="00AC5BAF">
            <w:pPr>
              <w:pStyle w:val="TAL"/>
            </w:pPr>
            <w:r>
              <w:t>[DRAFT] LS on 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188FC"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0F3C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4F707"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5AA4C" w14:textId="77777777" w:rsidR="00E308B2" w:rsidRDefault="00E308B2" w:rsidP="00AC5BAF">
            <w:pPr>
              <w:pStyle w:val="TAL"/>
            </w:pPr>
            <w:r>
              <w:t>Revision of S2-2406935. Revised in parallel session to S2-2407182.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30EE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ED5E2" w14:textId="77777777" w:rsidR="00E308B2" w:rsidRDefault="00E308B2" w:rsidP="00AC5BAF">
            <w:pPr>
              <w:pStyle w:val="TAL"/>
            </w:pPr>
            <w:r>
              <w:t>S2-2407182</w:t>
            </w:r>
          </w:p>
        </w:tc>
      </w:tr>
      <w:tr w:rsidR="00E308B2" w14:paraId="700518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8E460"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E28B0" w14:textId="77777777" w:rsidR="00E308B2" w:rsidRDefault="00E308B2" w:rsidP="00AC5BAF">
            <w:pPr>
              <w:pStyle w:val="TAL"/>
            </w:pPr>
            <w:r>
              <w:t>S2-2406964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BE4C5"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424B8" w14:textId="77777777" w:rsidR="00E308B2" w:rsidRDefault="00E308B2" w:rsidP="00AC5BAF">
            <w:pPr>
              <w:pStyle w:val="TAL"/>
            </w:pPr>
            <w:r>
              <w:t>[DRAFT] LS on handling of end-to-end ciphered XRM traffic using MoQ between the UE and the Application server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187CE"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39EF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614E4"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C3A48" w14:textId="77777777" w:rsidR="00E308B2" w:rsidRDefault="00E308B2" w:rsidP="00AC5BAF">
            <w:pPr>
              <w:pStyle w:val="TAL"/>
            </w:pPr>
            <w:r>
              <w:t>Revision of S2-2406885. Revised in parallel session to S2-2407175.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4B2A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56F21" w14:textId="77777777" w:rsidR="00E308B2" w:rsidRDefault="00E308B2" w:rsidP="00AC5BAF">
            <w:pPr>
              <w:pStyle w:val="TAL"/>
            </w:pPr>
            <w:r>
              <w:t>S2-2407175</w:t>
            </w:r>
          </w:p>
        </w:tc>
      </w:tr>
      <w:tr w:rsidR="00E308B2" w14:paraId="206954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6E876"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0A15B" w14:textId="77777777" w:rsidR="00E308B2" w:rsidRDefault="00E308B2" w:rsidP="00AC5BAF">
            <w:pPr>
              <w:pStyle w:val="TAL"/>
            </w:pPr>
            <w:r>
              <w:t>S2-2406965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AD32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3A117" w14:textId="77777777" w:rsidR="00E308B2" w:rsidRDefault="00E308B2" w:rsidP="00AC5BAF">
            <w:pPr>
              <w:pStyle w:val="TAL"/>
            </w:pPr>
            <w:r>
              <w:t>[DRAFT] Reply LS to RAN WG2: LS on multi-modality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7CDFD"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64C9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3E82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D468E" w14:textId="77777777" w:rsidR="00E308B2" w:rsidRDefault="00E308B2" w:rsidP="00AC5BAF">
            <w:pPr>
              <w:pStyle w:val="TAL"/>
            </w:pPr>
            <w:r>
              <w:t>Revision of S2-2406927.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89D2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1229B" w14:textId="77777777" w:rsidR="00E308B2" w:rsidRDefault="00E308B2" w:rsidP="00AC5BAF">
            <w:pPr>
              <w:pStyle w:val="TAL"/>
            </w:pPr>
          </w:p>
        </w:tc>
      </w:tr>
      <w:tr w:rsidR="00E308B2" w14:paraId="38907D0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985D7" w14:textId="77777777" w:rsidR="00E308B2" w:rsidRDefault="00E308B2" w:rsidP="00AC5BAF">
            <w:pPr>
              <w:pStyle w:val="TAL"/>
              <w:rPr>
                <w:sz w:val="24"/>
                <w:szCs w:val="24"/>
              </w:rPr>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03636" w14:textId="77777777" w:rsidR="00E308B2" w:rsidRDefault="00E308B2" w:rsidP="00AC5BAF">
            <w:pPr>
              <w:pStyle w:val="TAL"/>
            </w:pPr>
            <w:r>
              <w:t>S2-2406966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C9CC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7F629" w14:textId="77777777" w:rsidR="00E308B2" w:rsidRDefault="00E308B2" w:rsidP="00AC5BAF">
            <w:pPr>
              <w:pStyle w:val="TAL"/>
            </w:pPr>
            <w:r>
              <w:t>Conclusion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B3146" w14:textId="77777777" w:rsidR="00E308B2" w:rsidRDefault="00E308B2" w:rsidP="00AC5BAF">
            <w:pPr>
              <w:pStyle w:val="TAL"/>
            </w:pPr>
            <w:r>
              <w:t>SK Telecom, AT&amp;T, China Mobile, China Telecom, Ericsson, ETRI, KDDI, KPN N.V., Lenovo, LG Uplus, NOKIA, NTT DOCOMO, OPPO, Rakuten Mobile, Samsung, Verizon, vivo,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E34F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33FE7"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735AC" w14:textId="77777777" w:rsidR="00E308B2" w:rsidRDefault="00E308B2" w:rsidP="00AC5BAF">
            <w:pPr>
              <w:pStyle w:val="TAL"/>
            </w:pPr>
            <w:r>
              <w:t>Revision of S2-2406951.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2B62A"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34951" w14:textId="77777777" w:rsidR="00E308B2" w:rsidRDefault="00E308B2" w:rsidP="00AC5BAF">
            <w:pPr>
              <w:pStyle w:val="TAL"/>
            </w:pPr>
          </w:p>
        </w:tc>
      </w:tr>
      <w:tr w:rsidR="00E308B2" w14:paraId="6811BA0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9056E"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213EB" w14:textId="77777777" w:rsidR="00E308B2" w:rsidRDefault="00E308B2" w:rsidP="00AC5BAF">
            <w:pPr>
              <w:pStyle w:val="TAL"/>
            </w:pPr>
            <w:r>
              <w:t>S2-2406967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2F8B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D2062" w14:textId="77777777" w:rsidR="00E308B2" w:rsidRPr="00925BE9" w:rsidRDefault="00E308B2" w:rsidP="00AC5BAF">
            <w:pPr>
              <w:pStyle w:val="TAL"/>
              <w:rPr>
                <w:lang w:val="fr-FR"/>
              </w:rPr>
            </w:pPr>
            <w:r w:rsidRPr="00925BE9">
              <w:rPr>
                <w:lang w:val="fr-FR"/>
              </w:rPr>
              <w:t>KI#1: Conclusion on solution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03295" w14:textId="77777777" w:rsidR="00E308B2" w:rsidRDefault="00E308B2" w:rsidP="00AC5BAF">
            <w:pPr>
              <w:pStyle w:val="TAL"/>
            </w:pPr>
            <w:r>
              <w:t>Ericsson, Nokia, AT&amp;T, NTT DOCOMO,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1560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DDA22"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5F570" w14:textId="77777777" w:rsidR="00E308B2" w:rsidRDefault="00E308B2" w:rsidP="00AC5BAF">
            <w:pPr>
              <w:pStyle w:val="TAL"/>
            </w:pPr>
            <w:r>
              <w:t>Revision of S2-2406936.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58E2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C0893" w14:textId="77777777" w:rsidR="00E308B2" w:rsidRDefault="00E308B2" w:rsidP="00AC5BAF">
            <w:pPr>
              <w:pStyle w:val="TAL"/>
            </w:pPr>
          </w:p>
        </w:tc>
      </w:tr>
      <w:tr w:rsidR="00E308B2" w14:paraId="3CD267E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A9B74"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A5CC0" w14:textId="77777777" w:rsidR="00E308B2" w:rsidRDefault="00E308B2" w:rsidP="00AC5BAF">
            <w:pPr>
              <w:pStyle w:val="TAL"/>
            </w:pPr>
            <w:r>
              <w:t>S2-2406968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500A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6C469" w14:textId="77777777" w:rsidR="00E308B2" w:rsidRDefault="00E308B2" w:rsidP="00AC5BAF">
            <w:pPr>
              <w:pStyle w:val="TAL"/>
            </w:pPr>
            <w:r>
              <w:t>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9BD65" w14:textId="77777777" w:rsidR="00E308B2" w:rsidRDefault="00E308B2" w:rsidP="00AC5BAF">
            <w:pPr>
              <w:pStyle w:val="TAL"/>
            </w:pPr>
            <w:r>
              <w:t>Huawei, HiSilicon, Samsung, Nokia, 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3AFF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1B21A"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A6B76" w14:textId="77777777" w:rsidR="00E308B2" w:rsidRDefault="00E308B2" w:rsidP="00AC5BAF">
            <w:pPr>
              <w:pStyle w:val="TAL"/>
            </w:pPr>
            <w:r>
              <w:t>Revision of S2-2406937.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9437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D1B05" w14:textId="77777777" w:rsidR="00E308B2" w:rsidRDefault="00E308B2" w:rsidP="00AC5BAF">
            <w:pPr>
              <w:pStyle w:val="TAL"/>
            </w:pPr>
          </w:p>
        </w:tc>
      </w:tr>
      <w:tr w:rsidR="00E308B2" w14:paraId="006BAF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9137F"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DD9FB" w14:textId="77777777" w:rsidR="00E308B2" w:rsidRDefault="00E308B2" w:rsidP="00AC5BAF">
            <w:pPr>
              <w:pStyle w:val="TAL"/>
            </w:pPr>
            <w:r>
              <w:t>S2-2406969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0734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39029" w14:textId="77777777" w:rsidR="00E308B2" w:rsidRDefault="00E308B2" w:rsidP="00AC5BAF">
            <w:pPr>
              <w:pStyle w:val="TAL"/>
            </w:pPr>
            <w:r>
              <w:t>KI #6, Conclusion update for KI#6.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E4A2A" w14:textId="77777777" w:rsidR="00E308B2" w:rsidRDefault="00E308B2" w:rsidP="00AC5BAF">
            <w:pPr>
              <w:pStyle w:val="TAL"/>
            </w:pPr>
            <w:r>
              <w:t>China Mobile, vivo,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FFBD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DEF27"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C88E8" w14:textId="77777777" w:rsidR="00E308B2" w:rsidRDefault="00E308B2" w:rsidP="00AC5BAF">
            <w:pPr>
              <w:pStyle w:val="TAL"/>
            </w:pPr>
            <w:r>
              <w:t>Revision of S2-2406938. Revised in parallel session to S2-2407183.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CE8A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6F7C3" w14:textId="77777777" w:rsidR="00E308B2" w:rsidRDefault="00E308B2" w:rsidP="00AC5BAF">
            <w:pPr>
              <w:pStyle w:val="TAL"/>
            </w:pPr>
            <w:r>
              <w:t>S2-2407183</w:t>
            </w:r>
          </w:p>
        </w:tc>
      </w:tr>
      <w:tr w:rsidR="00E308B2" w14:paraId="7A28745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C7285"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2327D" w14:textId="77777777" w:rsidR="00E308B2" w:rsidRDefault="00E308B2" w:rsidP="00AC5BAF">
            <w:pPr>
              <w:pStyle w:val="TAL"/>
            </w:pPr>
            <w:r>
              <w:t>S2-2406970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7D2A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94A6D" w14:textId="77777777" w:rsidR="00E308B2" w:rsidRDefault="00E308B2" w:rsidP="00AC5BAF">
            <w:pPr>
              <w:pStyle w:val="TAL"/>
            </w:pPr>
            <w:r>
              <w:t>KI#8,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917CE" w14:textId="77777777" w:rsidR="00E308B2" w:rsidRDefault="00E308B2" w:rsidP="00AC5BAF">
            <w:pPr>
              <w:pStyle w:val="TAL"/>
            </w:pPr>
            <w:r>
              <w:t>Huawei, HiSilicon,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3335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68EF8"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77032" w14:textId="77777777" w:rsidR="00E308B2" w:rsidRDefault="00E308B2" w:rsidP="00AC5BAF">
            <w:pPr>
              <w:pStyle w:val="TAL"/>
            </w:pPr>
            <w:r>
              <w:t>Revision of S2-2406939. Revised in parallel session to S2-2407184.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81F8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E776E" w14:textId="77777777" w:rsidR="00E308B2" w:rsidRDefault="00E308B2" w:rsidP="00AC5BAF">
            <w:pPr>
              <w:pStyle w:val="TAL"/>
            </w:pPr>
            <w:r>
              <w:t>S2-2407184</w:t>
            </w:r>
          </w:p>
        </w:tc>
      </w:tr>
      <w:tr w:rsidR="00E308B2" w14:paraId="64CBABE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38B4A"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37F76" w14:textId="77777777" w:rsidR="00E308B2" w:rsidRDefault="00E308B2" w:rsidP="00AC5BAF">
            <w:pPr>
              <w:pStyle w:val="TAL"/>
            </w:pPr>
            <w:r>
              <w:t>S2-2406971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D82C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F970A" w14:textId="77777777" w:rsidR="00E308B2" w:rsidRDefault="00E308B2" w:rsidP="00AC5BAF">
            <w:pPr>
              <w:pStyle w:val="TAL"/>
            </w:pPr>
            <w:r>
              <w:t>KI#4: Update on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226B0" w14:textId="77777777" w:rsidR="00E308B2" w:rsidRDefault="00E308B2" w:rsidP="00AC5BAF">
            <w:pPr>
              <w:pStyle w:val="TAL"/>
            </w:pPr>
            <w:r>
              <w:t>Nokia, Samsung, Qualcomm,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2EF6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7F8FF"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824BA" w14:textId="77777777" w:rsidR="00E308B2" w:rsidRDefault="00E308B2" w:rsidP="00AC5BAF">
            <w:pPr>
              <w:pStyle w:val="TAL"/>
            </w:pPr>
            <w:r>
              <w:t>Revision of S2-2406947.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5E87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3B821" w14:textId="77777777" w:rsidR="00E308B2" w:rsidRDefault="00E308B2" w:rsidP="00AC5BAF">
            <w:pPr>
              <w:pStyle w:val="TAL"/>
            </w:pPr>
          </w:p>
        </w:tc>
      </w:tr>
      <w:tr w:rsidR="00E308B2" w14:paraId="1E5F814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F3FB8"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C5E85" w14:textId="77777777" w:rsidR="00E308B2" w:rsidRDefault="00E308B2" w:rsidP="00AC5BAF">
            <w:pPr>
              <w:pStyle w:val="TAL"/>
            </w:pPr>
            <w:r>
              <w:t>S2-2406972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2E4B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D167F" w14:textId="77777777" w:rsidR="00E308B2" w:rsidRDefault="00E308B2" w:rsidP="00AC5BAF">
            <w:pPr>
              <w:pStyle w:val="TAL"/>
            </w:pPr>
            <w:r>
              <w:t>KI #3, Conclusion EN Resolving.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4F40E"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3A8D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0D4DD"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2E1E6" w14:textId="77777777" w:rsidR="00E308B2" w:rsidRDefault="00E308B2" w:rsidP="00AC5BAF">
            <w:pPr>
              <w:pStyle w:val="TAL"/>
            </w:pPr>
            <w:r>
              <w:t>Revision of S2-2406942.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11691"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B5C45" w14:textId="77777777" w:rsidR="00E308B2" w:rsidRDefault="00E308B2" w:rsidP="00AC5BAF">
            <w:pPr>
              <w:pStyle w:val="TAL"/>
            </w:pPr>
          </w:p>
        </w:tc>
      </w:tr>
      <w:tr w:rsidR="00E308B2" w14:paraId="7B246F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E91AC"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76560" w14:textId="77777777" w:rsidR="00E308B2" w:rsidRDefault="00E308B2" w:rsidP="00AC5BAF">
            <w:pPr>
              <w:pStyle w:val="TAL"/>
            </w:pPr>
            <w:r>
              <w:t>S2-2406983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8F150"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E5105" w14:textId="77777777" w:rsidR="00E308B2" w:rsidRDefault="00E308B2" w:rsidP="00AC5BAF">
            <w:pPr>
              <w:pStyle w:val="TAL"/>
            </w:pPr>
            <w:r>
              <w:t>[DRAFT] LS on Clarification of requirements for Ambient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7072E"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B4BC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7B40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1CE4D" w14:textId="77777777" w:rsidR="00E308B2" w:rsidRDefault="00E308B2" w:rsidP="00AC5BAF">
            <w:pPr>
              <w:pStyle w:val="TAL"/>
            </w:pPr>
            <w:r>
              <w:t>Revision of S2-2406129, merging S2-2406632. Revised in parallel session to S2-2407048.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4396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C52E2" w14:textId="77777777" w:rsidR="00E308B2" w:rsidRDefault="00E308B2" w:rsidP="00AC5BAF">
            <w:pPr>
              <w:pStyle w:val="TAL"/>
            </w:pPr>
            <w:r>
              <w:t>S2-2407048</w:t>
            </w:r>
          </w:p>
        </w:tc>
      </w:tr>
      <w:tr w:rsidR="00E308B2" w14:paraId="4F661AD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22B85"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C668E" w14:textId="77777777" w:rsidR="00E308B2" w:rsidRDefault="00E308B2" w:rsidP="00AC5BAF">
            <w:pPr>
              <w:pStyle w:val="TAL"/>
            </w:pPr>
            <w:r>
              <w:t>S2-2406984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73C3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EC427" w14:textId="77777777" w:rsidR="00E308B2" w:rsidRDefault="00E308B2" w:rsidP="00AC5BAF">
            <w:pPr>
              <w:pStyle w:val="TAL"/>
            </w:pPr>
            <w:r>
              <w:t>Update on the Architecture assumption.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7FDC2"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EE36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6BDC9"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B99EC" w14:textId="77777777" w:rsidR="00E308B2" w:rsidRDefault="00E308B2" w:rsidP="00AC5BAF">
            <w:pPr>
              <w:pStyle w:val="TAL"/>
            </w:pPr>
            <w:r>
              <w:t>Revision of S2-2406147.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C944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23632" w14:textId="77777777" w:rsidR="00E308B2" w:rsidRDefault="00E308B2" w:rsidP="00AC5BAF">
            <w:pPr>
              <w:pStyle w:val="TAL"/>
            </w:pPr>
          </w:p>
        </w:tc>
      </w:tr>
      <w:tr w:rsidR="00E308B2" w14:paraId="179EAC9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19669" w14:textId="77777777" w:rsidR="00E308B2" w:rsidRDefault="00E308B2" w:rsidP="00AC5BAF">
            <w:pPr>
              <w:pStyle w:val="TAL"/>
              <w:rPr>
                <w:sz w:val="24"/>
                <w:szCs w:val="24"/>
              </w:rPr>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3F2DD" w14:textId="77777777" w:rsidR="00E308B2" w:rsidRDefault="00E308B2" w:rsidP="00AC5BAF">
            <w:pPr>
              <w:pStyle w:val="TAL"/>
            </w:pPr>
            <w:r>
              <w:t>S2-2406985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8F56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A7610" w14:textId="77777777" w:rsidR="00E308B2" w:rsidRDefault="00E308B2" w:rsidP="00AC5BAF">
            <w:pPr>
              <w:pStyle w:val="TAL"/>
            </w:pPr>
            <w:r>
              <w:t>Architectural assumption on access control for Ambient 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005E6" w14:textId="77777777" w:rsidR="00E308B2" w:rsidRDefault="00E308B2" w:rsidP="00AC5BAF">
            <w:pPr>
              <w:pStyle w:val="TAL"/>
            </w:pPr>
            <w:r>
              <w:t>NTT Docomo, KPN, Orange, T-Mobile USA, Deutsche Telekom, China Unicom, China Telecom, China Mobile, BT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F2A5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800A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DF795" w14:textId="77777777" w:rsidR="00E308B2" w:rsidRDefault="00E308B2" w:rsidP="00AC5BAF">
            <w:pPr>
              <w:pStyle w:val="TAL"/>
            </w:pPr>
            <w:r>
              <w:t>Revision of S2-2406645. Revised in parallel session to S2-2407036.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0051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F3344" w14:textId="77777777" w:rsidR="00E308B2" w:rsidRDefault="00E308B2" w:rsidP="00AC5BAF">
            <w:pPr>
              <w:pStyle w:val="TAL"/>
            </w:pPr>
            <w:r>
              <w:t>S2-2407036</w:t>
            </w:r>
          </w:p>
        </w:tc>
      </w:tr>
      <w:tr w:rsidR="00E308B2" w14:paraId="5B7417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0047B"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8C48A" w14:textId="77777777" w:rsidR="00E308B2" w:rsidRDefault="00E308B2" w:rsidP="00AC5BAF">
            <w:pPr>
              <w:pStyle w:val="TAL"/>
            </w:pPr>
            <w:r>
              <w:t>S2-2406986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8C48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7C264" w14:textId="77777777" w:rsidR="00E308B2" w:rsidRDefault="00E308B2" w:rsidP="00AC5BAF">
            <w:pPr>
              <w:pStyle w:val="TAL"/>
            </w:pPr>
            <w:r>
              <w:t>Update sol#4: Add the interaction via UE reader s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91FE9"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A269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6DC33"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A6199" w14:textId="77777777" w:rsidR="00E308B2" w:rsidRDefault="00E308B2" w:rsidP="00AC5BAF">
            <w:pPr>
              <w:pStyle w:val="TAL"/>
            </w:pPr>
            <w:r>
              <w:t>Revision of S2-2405962. Revised in parallel session to S2-2407039.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F18F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D1179" w14:textId="77777777" w:rsidR="00E308B2" w:rsidRDefault="00E308B2" w:rsidP="00AC5BAF">
            <w:pPr>
              <w:pStyle w:val="TAL"/>
            </w:pPr>
            <w:r>
              <w:t>S2-2407039</w:t>
            </w:r>
          </w:p>
        </w:tc>
      </w:tr>
      <w:tr w:rsidR="00E308B2" w14:paraId="72881A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E8945"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4E1FA" w14:textId="77777777" w:rsidR="00E308B2" w:rsidRDefault="00E308B2" w:rsidP="00AC5BAF">
            <w:pPr>
              <w:pStyle w:val="TAL"/>
            </w:pPr>
            <w:r>
              <w:t>S2-2406987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DF95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3E11D" w14:textId="77777777" w:rsidR="00E308B2" w:rsidRDefault="00E308B2" w:rsidP="00AC5BAF">
            <w:pPr>
              <w:pStyle w:val="TAL"/>
            </w:pPr>
            <w:r>
              <w:t>Updates for solution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FF332"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1A0F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877AC"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3E2D1" w14:textId="77777777" w:rsidR="00E308B2" w:rsidRDefault="00E308B2" w:rsidP="00AC5BAF">
            <w:pPr>
              <w:pStyle w:val="TAL"/>
            </w:pPr>
            <w:r>
              <w:t>Revision of S2-2406608. Revised in parallel session to S2-2407035.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143F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944FB" w14:textId="77777777" w:rsidR="00E308B2" w:rsidRDefault="00E308B2" w:rsidP="00AC5BAF">
            <w:pPr>
              <w:pStyle w:val="TAL"/>
            </w:pPr>
            <w:r>
              <w:t>S2-2407035</w:t>
            </w:r>
          </w:p>
        </w:tc>
      </w:tr>
      <w:tr w:rsidR="00E308B2" w14:paraId="6BB218C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9338F"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BEEDB" w14:textId="77777777" w:rsidR="00E308B2" w:rsidRDefault="00E308B2" w:rsidP="00AC5BAF">
            <w:pPr>
              <w:pStyle w:val="TAL"/>
            </w:pPr>
            <w:r>
              <w:t>S2-2406988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735B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414AE" w14:textId="77777777" w:rsidR="00E308B2" w:rsidRDefault="00E308B2" w:rsidP="00AC5BAF">
            <w:pPr>
              <w:pStyle w:val="TAL"/>
            </w:pPr>
            <w:r>
              <w:t>Address Open Issues and Update Procedure for Solution 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A2C54" w14:textId="77777777" w:rsidR="00E308B2" w:rsidRDefault="00E308B2" w:rsidP="00AC5BAF">
            <w:pPr>
              <w:pStyle w:val="TAL"/>
            </w:pPr>
            <w:r>
              <w:t>China Telecom, NEC, CATT, China Mobile, 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3798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A99F9"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19C14" w14:textId="77777777" w:rsidR="00E308B2" w:rsidRDefault="00E308B2" w:rsidP="00AC5BAF">
            <w:pPr>
              <w:pStyle w:val="TAL"/>
            </w:pPr>
            <w:r>
              <w:t>Revision of S2-2406414, merging S2-2406756 and S2-2406418. Revised in parallel session to S2-2407037.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D951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C72EE" w14:textId="77777777" w:rsidR="00E308B2" w:rsidRDefault="00E308B2" w:rsidP="00AC5BAF">
            <w:pPr>
              <w:pStyle w:val="TAL"/>
            </w:pPr>
            <w:r>
              <w:t>S2-2407037</w:t>
            </w:r>
          </w:p>
        </w:tc>
      </w:tr>
      <w:tr w:rsidR="00E308B2" w14:paraId="268684E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DA878"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4C827" w14:textId="77777777" w:rsidR="00E308B2" w:rsidRDefault="00E308B2" w:rsidP="00AC5BAF">
            <w:pPr>
              <w:pStyle w:val="TAL"/>
            </w:pPr>
            <w:r>
              <w:t>S2-2406989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F61B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4E313" w14:textId="77777777" w:rsidR="00E308B2" w:rsidRDefault="00E308B2" w:rsidP="00AC5BAF">
            <w:pPr>
              <w:pStyle w:val="TAL"/>
            </w:pPr>
            <w:r>
              <w:t>Conclusion on KI#1: Network energy related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84D2F" w14:textId="77777777" w:rsidR="00E308B2" w:rsidRDefault="00E308B2" w:rsidP="00AC5BAF">
            <w:pPr>
              <w:pStyle w:val="TAL"/>
            </w:pPr>
            <w:r>
              <w:t>China Mobile, China Unicom, NTT DOCOMO, SK Telecom, China Telecom,KDDI, Deutsche Telekom, DISH Network, Orange, KPN, vivo,NEC, Huawei, Tencent, CATT, Lenovo,Toyota, ZTE, Samsung, LGE, Meta, Interdigital,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5D28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A3F57"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CAC37" w14:textId="77777777" w:rsidR="00E308B2" w:rsidRDefault="00E308B2" w:rsidP="00AC5BAF">
            <w:pPr>
              <w:pStyle w:val="TAL"/>
            </w:pPr>
            <w:r>
              <w:t>Revision of S2-2405907. Revised in parallel session to S2-2407056.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7C25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7C0A7" w14:textId="77777777" w:rsidR="00E308B2" w:rsidRDefault="00E308B2" w:rsidP="00AC5BAF">
            <w:pPr>
              <w:pStyle w:val="TAL"/>
            </w:pPr>
            <w:r>
              <w:t>S2-2407056</w:t>
            </w:r>
          </w:p>
        </w:tc>
      </w:tr>
      <w:tr w:rsidR="00E308B2" w14:paraId="13557EC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69C7E"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E552E" w14:textId="77777777" w:rsidR="00E308B2" w:rsidRDefault="00E308B2" w:rsidP="00AC5BAF">
            <w:pPr>
              <w:pStyle w:val="TAL"/>
            </w:pPr>
            <w:r>
              <w:t>S2-2406990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6A38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C0F0A"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9D7C9" w14:textId="77777777" w:rsidR="00E308B2" w:rsidRDefault="00E308B2" w:rsidP="00AC5BAF">
            <w:pPr>
              <w:pStyle w:val="TAL"/>
            </w:pPr>
            <w:r>
              <w:t>Samsung, Lenovo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81C1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AE272"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DF074" w14:textId="77777777" w:rsidR="00E308B2" w:rsidRDefault="00E308B2" w:rsidP="00AC5BAF">
            <w:pPr>
              <w:pStyle w:val="TAL"/>
            </w:pPr>
            <w:r>
              <w:t>Revision of S2-2406837. Revised in parallel session to S2-2407057.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E5F1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2E419" w14:textId="77777777" w:rsidR="00E308B2" w:rsidRDefault="00E308B2" w:rsidP="00AC5BAF">
            <w:pPr>
              <w:pStyle w:val="TAL"/>
            </w:pPr>
            <w:r>
              <w:t>S2-2407057</w:t>
            </w:r>
          </w:p>
        </w:tc>
      </w:tr>
      <w:tr w:rsidR="00E308B2" w14:paraId="7B4EC8D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C8CA0" w14:textId="77777777" w:rsidR="00E308B2" w:rsidRDefault="00E308B2" w:rsidP="00AC5BAF">
            <w:pPr>
              <w:pStyle w:val="TAL"/>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BC025" w14:textId="77777777" w:rsidR="00E308B2" w:rsidRDefault="00E308B2" w:rsidP="00AC5BAF">
            <w:pPr>
              <w:pStyle w:val="TAL"/>
            </w:pPr>
            <w:r>
              <w:t>S2-2406991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74C7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D6958"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F0EF7" w14:textId="77777777" w:rsidR="00E308B2" w:rsidRDefault="00E308B2" w:rsidP="00AC5BAF">
            <w:pPr>
              <w:pStyle w:val="TAL"/>
            </w:pPr>
            <w:r>
              <w:t>Vivo, KDDI, CMCC, CATT, Lenovo, NEC, Orange, Tencent, Tencent Cloud Huawei?, HiSilicon?, Samsung?, China Unicom?, ZTE?, InterDigital Inc.?,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DE3D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A54DE"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6B777" w14:textId="77777777" w:rsidR="00E308B2" w:rsidRDefault="00E308B2" w:rsidP="00AC5BAF">
            <w:pPr>
              <w:pStyle w:val="TAL"/>
            </w:pPr>
            <w:r>
              <w:t>Revision of S2-2406057. Revised in parallel session to S2-2407073.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942D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73B68" w14:textId="77777777" w:rsidR="00E308B2" w:rsidRDefault="00E308B2" w:rsidP="00AC5BAF">
            <w:pPr>
              <w:pStyle w:val="TAL"/>
            </w:pPr>
            <w:r>
              <w:t>S2-2407073</w:t>
            </w:r>
          </w:p>
        </w:tc>
      </w:tr>
      <w:tr w:rsidR="00E308B2" w14:paraId="770A7A7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AD112"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35C9B" w14:textId="77777777" w:rsidR="00E308B2" w:rsidRDefault="00E308B2" w:rsidP="00AC5BAF">
            <w:pPr>
              <w:pStyle w:val="TAL"/>
            </w:pPr>
            <w:r>
              <w:t>S2-2406992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4819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BA104" w14:textId="77777777" w:rsidR="00E308B2" w:rsidRDefault="00E308B2" w:rsidP="00AC5BAF">
            <w:pPr>
              <w:pStyle w:val="TAL"/>
            </w:pPr>
            <w:r>
              <w:t>LS on Status of work for 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D14A2" w14:textId="77777777" w:rsidR="00E308B2" w:rsidRDefault="00E308B2" w:rsidP="00AC5BAF">
            <w:pPr>
              <w:pStyle w:val="TAL"/>
            </w:pPr>
            <w: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D603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033BC"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D7767" w14:textId="77777777" w:rsidR="00E308B2" w:rsidRDefault="00E308B2" w:rsidP="00AC5BAF">
            <w:pPr>
              <w:pStyle w:val="TAL"/>
            </w:pPr>
            <w:r>
              <w:t>Created at meeting. Revised in parallel session to S2-2407075.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AAEE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44010" w14:textId="77777777" w:rsidR="00E308B2" w:rsidRDefault="00E308B2" w:rsidP="00AC5BAF">
            <w:pPr>
              <w:pStyle w:val="TAL"/>
            </w:pPr>
            <w:r>
              <w:t>S2-2407075</w:t>
            </w:r>
          </w:p>
        </w:tc>
      </w:tr>
      <w:tr w:rsidR="00E308B2" w14:paraId="4260B47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9A443" w14:textId="77777777" w:rsidR="00E308B2" w:rsidRDefault="00E308B2" w:rsidP="00AC5BAF">
            <w:pPr>
              <w:pStyle w:val="TAL"/>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F879D" w14:textId="77777777" w:rsidR="00E308B2" w:rsidRDefault="00E308B2" w:rsidP="00AC5BAF">
            <w:pPr>
              <w:pStyle w:val="TAL"/>
            </w:pPr>
            <w:r>
              <w:t>S2-2406993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273B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F1478" w14:textId="77777777" w:rsidR="00E308B2" w:rsidRDefault="00E308B2" w:rsidP="00AC5BAF">
            <w:pPr>
              <w:pStyle w:val="TAL"/>
            </w:pPr>
            <w:r>
              <w:t>Conclusion update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10E44" w14:textId="77777777" w:rsidR="00E308B2" w:rsidRDefault="00E308B2" w:rsidP="00AC5BAF">
            <w:pPr>
              <w:pStyle w:val="TAL"/>
            </w:pPr>
            <w:r>
              <w:t>China Mobile, SK Telecom, Nokia, ETRI, 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D3C4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DD664"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6A46E" w14:textId="77777777" w:rsidR="00E308B2" w:rsidRDefault="00E308B2" w:rsidP="00AC5BAF">
            <w:pPr>
              <w:pStyle w:val="TAL"/>
            </w:pPr>
            <w:r>
              <w:t>Revision of S2-2405917. Revised in parallel session to S2-2407079.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ECB3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763E8" w14:textId="77777777" w:rsidR="00E308B2" w:rsidRDefault="00E308B2" w:rsidP="00AC5BAF">
            <w:pPr>
              <w:pStyle w:val="TAL"/>
            </w:pPr>
            <w:r>
              <w:t>S2-2407079</w:t>
            </w:r>
          </w:p>
        </w:tc>
      </w:tr>
      <w:tr w:rsidR="00E308B2" w14:paraId="523536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72D58" w14:textId="77777777" w:rsidR="00E308B2" w:rsidRDefault="00E308B2" w:rsidP="00AC5BAF">
            <w:pPr>
              <w:pStyle w:val="TAL"/>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337BA" w14:textId="77777777" w:rsidR="00E308B2" w:rsidRDefault="00E308B2" w:rsidP="00AC5BAF">
            <w:pPr>
              <w:pStyle w:val="TAL"/>
            </w:pPr>
            <w:r>
              <w:t>S2-2406994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D9B3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91D46" w14:textId="77777777" w:rsidR="00E308B2" w:rsidRDefault="00E308B2" w:rsidP="00AC5BAF">
            <w:pPr>
              <w:pStyle w:val="TAL"/>
            </w:pPr>
            <w:r>
              <w:t>KI#2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4BD0E" w14:textId="77777777" w:rsidR="00E308B2" w:rsidRDefault="00E308B2" w:rsidP="00AC5BAF">
            <w:pPr>
              <w:pStyle w:val="TAL"/>
            </w:pPr>
            <w:r>
              <w:t>ZTE, Nokia, Samsung, 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5858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02B70"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F45A5" w14:textId="77777777" w:rsidR="00E308B2" w:rsidRDefault="00E308B2" w:rsidP="00AC5BAF">
            <w:pPr>
              <w:pStyle w:val="TAL"/>
            </w:pPr>
            <w:r>
              <w:t>Revision of S2-2406725. Revised in parallel session to S2-2407080.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FC29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96ADB" w14:textId="77777777" w:rsidR="00E308B2" w:rsidRDefault="00E308B2" w:rsidP="00AC5BAF">
            <w:pPr>
              <w:pStyle w:val="TAL"/>
            </w:pPr>
            <w:r>
              <w:t>S2-2407080</w:t>
            </w:r>
          </w:p>
        </w:tc>
      </w:tr>
      <w:tr w:rsidR="00E308B2" w14:paraId="3D7AB32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46435" w14:textId="77777777" w:rsidR="00E308B2" w:rsidRDefault="00E308B2" w:rsidP="00AC5BAF">
            <w:pPr>
              <w:pStyle w:val="TAL"/>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522D7" w14:textId="77777777" w:rsidR="00E308B2" w:rsidRDefault="00E308B2" w:rsidP="00AC5BAF">
            <w:pPr>
              <w:pStyle w:val="TAL"/>
            </w:pPr>
            <w:r>
              <w:t>S2-2406995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666E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75D41" w14:textId="77777777" w:rsidR="00E308B2" w:rsidRDefault="00E308B2" w:rsidP="00AC5BAF">
            <w:pPr>
              <w:pStyle w:val="TAL"/>
            </w:pPr>
            <w:r>
              <w:t>TR 23.700-63, Conclusion -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14135" w14:textId="77777777" w:rsidR="00E308B2" w:rsidRDefault="00E308B2" w:rsidP="00AC5BAF">
            <w:pPr>
              <w:pStyle w:val="TAL"/>
            </w:pPr>
            <w:r>
              <w:t>Vodafone,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F69B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86F8C"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C1951" w14:textId="77777777" w:rsidR="00E308B2" w:rsidRDefault="00E308B2" w:rsidP="00AC5BAF">
            <w:pPr>
              <w:pStyle w:val="TAL"/>
            </w:pPr>
            <w:r>
              <w:t>Revision of S2-2406006. Revised in parallel session to S2-2407081.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3E88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C7469" w14:textId="77777777" w:rsidR="00E308B2" w:rsidRDefault="00E308B2" w:rsidP="00AC5BAF">
            <w:pPr>
              <w:pStyle w:val="TAL"/>
            </w:pPr>
            <w:r>
              <w:t>S2-2407081</w:t>
            </w:r>
          </w:p>
        </w:tc>
      </w:tr>
      <w:tr w:rsidR="00E308B2" w14:paraId="08DB00E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835FD" w14:textId="77777777" w:rsidR="00E308B2" w:rsidRDefault="00E308B2" w:rsidP="00AC5BAF">
            <w:pPr>
              <w:pStyle w:val="TAL"/>
            </w:pPr>
            <w:r>
              <w:t>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BFBAF" w14:textId="77777777" w:rsidR="00E308B2" w:rsidRDefault="00E308B2" w:rsidP="00AC5BAF">
            <w:pPr>
              <w:pStyle w:val="TAL"/>
            </w:pPr>
            <w:r>
              <w:t>S2-2406996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33B1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DFADB" w14:textId="77777777" w:rsidR="00E308B2" w:rsidRDefault="00E308B2" w:rsidP="00AC5BAF">
            <w:pPr>
              <w:pStyle w:val="TAL"/>
            </w:pPr>
            <w:r>
              <w:t>TR 23.700-75,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D6AD2" w14:textId="77777777" w:rsidR="00E308B2" w:rsidRDefault="00E308B2" w:rsidP="00AC5BAF">
            <w:pPr>
              <w:pStyle w:val="TAL"/>
            </w:pPr>
            <w:r>
              <w:t>Peraton Labs, CISA ECD, Nokia, Ericsson, Qualcomm, Samsung, 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7A3C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3BB13" w14:textId="77777777" w:rsidR="00E308B2" w:rsidRDefault="00E308B2" w:rsidP="00AC5BAF">
            <w:pPr>
              <w:pStyle w:val="TAL"/>
            </w:pPr>
            <w:r>
              <w:t>FS_MPS4msg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CAC4F" w14:textId="77777777" w:rsidR="00E308B2" w:rsidRDefault="00E308B2" w:rsidP="00AC5BAF">
            <w:pPr>
              <w:pStyle w:val="TAL"/>
            </w:pPr>
            <w:r>
              <w:t>Revision of S2-2406201.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B157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323A3" w14:textId="77777777" w:rsidR="00E308B2" w:rsidRDefault="00E308B2" w:rsidP="00AC5BAF">
            <w:pPr>
              <w:pStyle w:val="TAL"/>
            </w:pPr>
          </w:p>
        </w:tc>
      </w:tr>
      <w:tr w:rsidR="00E308B2" w14:paraId="5ABB478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E6BD8" w14:textId="77777777" w:rsidR="00E308B2" w:rsidRDefault="00E308B2" w:rsidP="00AC5BAF">
            <w:pPr>
              <w:pStyle w:val="TAL"/>
              <w:rPr>
                <w:sz w:val="24"/>
                <w:szCs w:val="24"/>
              </w:rPr>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C13B7" w14:textId="77777777" w:rsidR="00E308B2" w:rsidRDefault="00E308B2" w:rsidP="00AC5BAF">
            <w:pPr>
              <w:pStyle w:val="TAL"/>
            </w:pPr>
            <w:r>
              <w:t>S2-2406997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D0995"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55227" w14:textId="77777777" w:rsidR="00E308B2" w:rsidRDefault="00E308B2" w:rsidP="00AC5BAF">
            <w:pPr>
              <w:pStyle w:val="TAL"/>
            </w:pPr>
            <w:r>
              <w:t>23.501 CR5401R1 (Rel-18, 'F'): Session level priority realization in AMF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D5E69" w14:textId="77777777" w:rsidR="00E308B2" w:rsidRDefault="00E308B2" w:rsidP="00AC5BAF">
            <w:pPr>
              <w:pStyle w:val="TAL"/>
            </w:pPr>
            <w:r>
              <w:t>Ericsson, Verizon, Nokia? Peraton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BBD7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101A3"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8778B" w14:textId="77777777" w:rsidR="00E308B2" w:rsidRDefault="00E308B2" w:rsidP="00AC5BAF">
            <w:pPr>
              <w:pStyle w:val="TAL"/>
            </w:pPr>
            <w:r>
              <w:t>Revision of S2-2406115.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F0B93"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BFED1" w14:textId="77777777" w:rsidR="00E308B2" w:rsidRDefault="00E308B2" w:rsidP="00AC5BAF">
            <w:pPr>
              <w:pStyle w:val="TAL"/>
            </w:pPr>
          </w:p>
        </w:tc>
      </w:tr>
      <w:tr w:rsidR="00E308B2" w14:paraId="00708F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306D0" w14:textId="77777777" w:rsidR="00E308B2" w:rsidRDefault="00E308B2" w:rsidP="00AC5BAF">
            <w:pPr>
              <w:pStyle w:val="TAL"/>
              <w:rPr>
                <w:sz w:val="24"/>
                <w:szCs w:val="24"/>
              </w:rPr>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9496E" w14:textId="77777777" w:rsidR="00E308B2" w:rsidRDefault="00E308B2" w:rsidP="00AC5BAF">
            <w:pPr>
              <w:pStyle w:val="TAL"/>
            </w:pPr>
            <w:r>
              <w:t>S2-2406998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2E21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78F99" w14:textId="77777777" w:rsidR="00E308B2" w:rsidRDefault="00E308B2" w:rsidP="00AC5BAF">
            <w:pPr>
              <w:pStyle w:val="TAL"/>
            </w:pPr>
            <w:r>
              <w:t>23.502 CR4813R1 (Rel-18, 'F'): Session level priority realization in AMF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CD03A" w14:textId="77777777" w:rsidR="00E308B2" w:rsidRDefault="00E308B2" w:rsidP="00AC5BAF">
            <w:pPr>
              <w:pStyle w:val="TAL"/>
            </w:pPr>
            <w:r>
              <w:t>Ericsson, Verizon,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D0D6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8C599"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13EA6" w14:textId="77777777" w:rsidR="00E308B2" w:rsidRDefault="00E308B2" w:rsidP="00AC5BAF">
            <w:pPr>
              <w:pStyle w:val="TAL"/>
            </w:pPr>
            <w:r>
              <w:t>Revision of S2-2406116, merging S2-2406247.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D2565"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06B49" w14:textId="77777777" w:rsidR="00E308B2" w:rsidRDefault="00E308B2" w:rsidP="00AC5BAF">
            <w:pPr>
              <w:pStyle w:val="TAL"/>
            </w:pPr>
          </w:p>
        </w:tc>
      </w:tr>
      <w:tr w:rsidR="00E308B2" w14:paraId="4F2F04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F8BEF" w14:textId="77777777" w:rsidR="00E308B2" w:rsidRDefault="00E308B2" w:rsidP="00AC5BAF">
            <w:pPr>
              <w:pStyle w:val="TAL"/>
              <w:rPr>
                <w:sz w:val="24"/>
                <w:szCs w:val="24"/>
              </w:rPr>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8392C" w14:textId="77777777" w:rsidR="00E308B2" w:rsidRDefault="00E308B2" w:rsidP="00AC5BAF">
            <w:pPr>
              <w:pStyle w:val="TAL"/>
            </w:pPr>
            <w:r>
              <w:t>S2-2406999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6413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010E1" w14:textId="77777777" w:rsidR="00E308B2" w:rsidRDefault="00E308B2" w:rsidP="00AC5BAF">
            <w:pPr>
              <w:pStyle w:val="TAL"/>
            </w:pPr>
            <w:r>
              <w:t>[DRAFT] Reply LS on MPS PDU session handling for Non-MPS subscriber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448EC"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E86F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D5820"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A90BB" w14:textId="77777777" w:rsidR="00E308B2" w:rsidRDefault="00E308B2" w:rsidP="00AC5BAF">
            <w:pPr>
              <w:pStyle w:val="TAL"/>
            </w:pPr>
            <w:r>
              <w:t>Revision of S2-2406117, merging S2-2406246.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F05E3"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1B8E4" w14:textId="77777777" w:rsidR="00E308B2" w:rsidRDefault="00E308B2" w:rsidP="00AC5BAF">
            <w:pPr>
              <w:pStyle w:val="TAL"/>
            </w:pPr>
          </w:p>
        </w:tc>
      </w:tr>
      <w:tr w:rsidR="00E308B2" w14:paraId="7CB7D68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AB945" w14:textId="77777777" w:rsidR="00E308B2" w:rsidRDefault="00E308B2" w:rsidP="00AC5BAF">
            <w:pPr>
              <w:pStyle w:val="TAL"/>
              <w:rPr>
                <w:sz w:val="24"/>
                <w:szCs w:val="24"/>
              </w:rPr>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271D1" w14:textId="77777777" w:rsidR="00E308B2" w:rsidRDefault="00E308B2" w:rsidP="00AC5BAF">
            <w:pPr>
              <w:pStyle w:val="TAL"/>
            </w:pPr>
            <w:r>
              <w:t>S2-2407000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5526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69CA5" w14:textId="77777777" w:rsidR="00E308B2" w:rsidRDefault="00E308B2" w:rsidP="00AC5BAF">
            <w:pPr>
              <w:pStyle w:val="TAL"/>
            </w:pPr>
            <w:r>
              <w:t>KI#1, #2 and #3, Sol#5: Update to Remove ENs and Add clarifications.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4495F"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F9CC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E3AE9"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6D476" w14:textId="77777777" w:rsidR="00E308B2" w:rsidRDefault="00E308B2" w:rsidP="00AC5BAF">
            <w:pPr>
              <w:pStyle w:val="TAL"/>
            </w:pPr>
            <w:r>
              <w:t>Revision of S2-2406303. Revised in parallel session to S2-2407038.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1883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35530" w14:textId="77777777" w:rsidR="00E308B2" w:rsidRDefault="00E308B2" w:rsidP="00AC5BAF">
            <w:pPr>
              <w:pStyle w:val="TAL"/>
            </w:pPr>
            <w:r>
              <w:t>S2-2407038</w:t>
            </w:r>
          </w:p>
        </w:tc>
      </w:tr>
      <w:tr w:rsidR="00E308B2" w14:paraId="7F997CA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E96F8"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28754" w14:textId="77777777" w:rsidR="00E308B2" w:rsidRDefault="00E308B2" w:rsidP="00AC5BAF">
            <w:pPr>
              <w:pStyle w:val="TAL"/>
            </w:pPr>
            <w:r>
              <w:t>S2-2407001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E762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8CCA7" w14:textId="77777777" w:rsidR="00E308B2" w:rsidRDefault="00E308B2" w:rsidP="00AC5BAF">
            <w:pPr>
              <w:pStyle w:val="TAL"/>
            </w:pPr>
            <w:r>
              <w:t>KI#3, New Sol.: Secure AIoT Inventory and command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00BDF"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41E6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E948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4FF36" w14:textId="77777777" w:rsidR="00E308B2" w:rsidRDefault="00E308B2" w:rsidP="00AC5BAF">
            <w:pPr>
              <w:pStyle w:val="TAL"/>
            </w:pPr>
            <w:r>
              <w:t>Revision of S2-2406002. Revised in parallel session to S2-2407040.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F75A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1B354" w14:textId="77777777" w:rsidR="00E308B2" w:rsidRDefault="00E308B2" w:rsidP="00AC5BAF">
            <w:pPr>
              <w:pStyle w:val="TAL"/>
            </w:pPr>
            <w:r>
              <w:t>S2-2407040</w:t>
            </w:r>
          </w:p>
        </w:tc>
      </w:tr>
      <w:tr w:rsidR="00E308B2" w14:paraId="2317DF9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0C68C"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DD0A3" w14:textId="77777777" w:rsidR="00E308B2" w:rsidRDefault="00E308B2" w:rsidP="00AC5BAF">
            <w:pPr>
              <w:pStyle w:val="TAL"/>
            </w:pPr>
            <w:r>
              <w:t>S2-2407002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9C6A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68214" w14:textId="77777777" w:rsidR="00E308B2" w:rsidRDefault="00E308B2" w:rsidP="00AC5BAF">
            <w:pPr>
              <w:pStyle w:val="TAL"/>
            </w:pPr>
            <w:r>
              <w:t>KI#1, #2, #3, New Solution: Support AIoT Devices for Topology 2 using AIOTF.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926D1"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2C29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1051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BEC3D" w14:textId="77777777" w:rsidR="00E308B2" w:rsidRDefault="00E308B2" w:rsidP="00AC5BAF">
            <w:pPr>
              <w:pStyle w:val="TAL"/>
            </w:pPr>
            <w:r>
              <w:t>Revision of S2-2406130. Revised in parallel session to S2-2407041.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2BE3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7006B" w14:textId="77777777" w:rsidR="00E308B2" w:rsidRDefault="00E308B2" w:rsidP="00AC5BAF">
            <w:pPr>
              <w:pStyle w:val="TAL"/>
            </w:pPr>
            <w:r>
              <w:t>S2-2407041</w:t>
            </w:r>
          </w:p>
        </w:tc>
      </w:tr>
      <w:tr w:rsidR="00E308B2" w14:paraId="43C8E25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87738"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28C5E" w14:textId="77777777" w:rsidR="00E308B2" w:rsidRDefault="00E308B2" w:rsidP="00AC5BAF">
            <w:pPr>
              <w:pStyle w:val="TAL"/>
            </w:pPr>
            <w:r>
              <w:t>S2-2407003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FB0A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849CA" w14:textId="77777777" w:rsidR="00E308B2" w:rsidRDefault="00E308B2" w:rsidP="00AC5BAF">
            <w:pPr>
              <w:pStyle w:val="TAL"/>
            </w:pPr>
            <w:r>
              <w:t>KI#2, New Solution on Reachablity and State machine for AIoT.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3856D"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2858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99191"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23561" w14:textId="77777777" w:rsidR="00E308B2" w:rsidRDefault="00E308B2" w:rsidP="00AC5BAF">
            <w:pPr>
              <w:pStyle w:val="TAL"/>
            </w:pPr>
            <w:r>
              <w:t>Revision of S2-2406149.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68B93"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56F3A" w14:textId="77777777" w:rsidR="00E308B2" w:rsidRDefault="00E308B2" w:rsidP="00AC5BAF">
            <w:pPr>
              <w:pStyle w:val="TAL"/>
            </w:pPr>
          </w:p>
        </w:tc>
      </w:tr>
      <w:tr w:rsidR="00E308B2" w14:paraId="0BBBF28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F9DB1"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1355D" w14:textId="77777777" w:rsidR="00E308B2" w:rsidRDefault="00E308B2" w:rsidP="00AC5BAF">
            <w:pPr>
              <w:pStyle w:val="TAL"/>
            </w:pPr>
            <w:r>
              <w:t>S2-2407004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9151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BDBB1" w14:textId="77777777" w:rsidR="00E308B2" w:rsidRDefault="00E308B2" w:rsidP="00AC5BAF">
            <w:pPr>
              <w:pStyle w:val="TAL"/>
            </w:pPr>
            <w:r>
              <w:t>A new solution: 5GC support for gNB to optimize AIoT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7ED31"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34D1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222FB"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4E209" w14:textId="77777777" w:rsidR="00E308B2" w:rsidRDefault="00E308B2" w:rsidP="00AC5BAF">
            <w:pPr>
              <w:pStyle w:val="TAL"/>
            </w:pPr>
            <w:r>
              <w:t>Revision of S2-2406294.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027A5"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DBD82" w14:textId="77777777" w:rsidR="00E308B2" w:rsidRDefault="00E308B2" w:rsidP="00AC5BAF">
            <w:pPr>
              <w:pStyle w:val="TAL"/>
            </w:pPr>
          </w:p>
        </w:tc>
      </w:tr>
      <w:tr w:rsidR="00E308B2" w14:paraId="646FBDD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3F7C4"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4E20F" w14:textId="77777777" w:rsidR="00E308B2" w:rsidRDefault="00E308B2" w:rsidP="00AC5BAF">
            <w:pPr>
              <w:pStyle w:val="TAL"/>
            </w:pPr>
            <w:r>
              <w:t>S2-2407005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13AB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602C0" w14:textId="77777777" w:rsidR="00E308B2" w:rsidRDefault="00E308B2" w:rsidP="00AC5BAF">
            <w:pPr>
              <w:pStyle w:val="TAL"/>
            </w:pPr>
            <w:r>
              <w:t>KI #2 and 3, New solution for Topology 2: fixed type of UE reader for Ambient IoT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46727" w14:textId="77777777" w:rsidR="00E308B2" w:rsidRDefault="00E308B2" w:rsidP="00AC5BAF">
            <w:pPr>
              <w:pStyle w:val="TAL"/>
            </w:pPr>
            <w:r>
              <w:t>China Mobile,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6101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53DA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AA840" w14:textId="77777777" w:rsidR="00E308B2" w:rsidRDefault="00E308B2" w:rsidP="00AC5BAF">
            <w:pPr>
              <w:pStyle w:val="TAL"/>
            </w:pPr>
            <w:r>
              <w:t>Revision of S2-2406405. Revised in parallel session to S2-2407042.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579D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FF7BD" w14:textId="77777777" w:rsidR="00E308B2" w:rsidRDefault="00E308B2" w:rsidP="00AC5BAF">
            <w:pPr>
              <w:pStyle w:val="TAL"/>
            </w:pPr>
            <w:r>
              <w:t>S2-2407042</w:t>
            </w:r>
          </w:p>
        </w:tc>
      </w:tr>
      <w:tr w:rsidR="00E308B2" w14:paraId="29F2B2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2B314"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CD52B" w14:textId="77777777" w:rsidR="00E308B2" w:rsidRDefault="00E308B2" w:rsidP="00AC5BAF">
            <w:pPr>
              <w:pStyle w:val="TAL"/>
            </w:pPr>
            <w:r>
              <w:t>S2-2407006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A905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10D09" w14:textId="77777777" w:rsidR="00E308B2" w:rsidRDefault="00E308B2" w:rsidP="00AC5BAF">
            <w:pPr>
              <w:pStyle w:val="TAL"/>
            </w:pPr>
            <w:r>
              <w:t>Solution for KI#2, Subscription Management for Ambient IoTs.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DF687"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74E0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8D967"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9181C" w14:textId="77777777" w:rsidR="00E308B2" w:rsidRDefault="00E308B2" w:rsidP="00AC5BAF">
            <w:pPr>
              <w:pStyle w:val="TAL"/>
            </w:pPr>
            <w:r>
              <w:t>Revision of S2-2406417. Revised in parallel session to S2-2407043.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EE64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41DA9" w14:textId="77777777" w:rsidR="00E308B2" w:rsidRDefault="00E308B2" w:rsidP="00AC5BAF">
            <w:pPr>
              <w:pStyle w:val="TAL"/>
            </w:pPr>
            <w:r>
              <w:t>S2-2407043</w:t>
            </w:r>
          </w:p>
        </w:tc>
      </w:tr>
      <w:tr w:rsidR="00E308B2" w14:paraId="4ED7186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D9452"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001C7" w14:textId="77777777" w:rsidR="00E308B2" w:rsidRDefault="00E308B2" w:rsidP="00AC5BAF">
            <w:pPr>
              <w:pStyle w:val="TAL"/>
            </w:pPr>
            <w:r>
              <w:t>S2-2407007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1100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0A320" w14:textId="77777777" w:rsidR="00E308B2" w:rsidRDefault="00E308B2" w:rsidP="00AC5BAF">
            <w:pPr>
              <w:pStyle w:val="TAL"/>
            </w:pPr>
            <w:r>
              <w:t>KI#2, New solution: Mobility Registration Update and Periodic Registration Update for Ambient IoT Devices for Topology-1.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EE083" w14:textId="77777777" w:rsidR="00E308B2" w:rsidRDefault="00E308B2" w:rsidP="00AC5BAF">
            <w:pPr>
              <w:pStyle w:val="TAL"/>
            </w:pPr>
            <w:r>
              <w:t>NTT DOCOMO, China Telecom,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7CBE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6D767"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26CF3" w14:textId="77777777" w:rsidR="00E308B2" w:rsidRDefault="00E308B2" w:rsidP="00AC5BAF">
            <w:pPr>
              <w:pStyle w:val="TAL"/>
            </w:pPr>
            <w:r>
              <w:t>Revision of S2-2406474. Revised in parallel session to S2-2407055.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A7AA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FFA02" w14:textId="77777777" w:rsidR="00E308B2" w:rsidRDefault="00E308B2" w:rsidP="00AC5BAF">
            <w:pPr>
              <w:pStyle w:val="TAL"/>
            </w:pPr>
            <w:r>
              <w:t>S2-2407055</w:t>
            </w:r>
          </w:p>
        </w:tc>
      </w:tr>
      <w:tr w:rsidR="00E308B2" w14:paraId="7884F60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04D63"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58F41" w14:textId="77777777" w:rsidR="00E308B2" w:rsidRDefault="00E308B2" w:rsidP="00AC5BAF">
            <w:pPr>
              <w:pStyle w:val="TAL"/>
            </w:pPr>
            <w:r>
              <w:t>S2-2407008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5849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D1FE6" w14:textId="77777777" w:rsidR="00E308B2" w:rsidRDefault="00E308B2" w:rsidP="00AC5BAF">
            <w:pPr>
              <w:pStyle w:val="TAL"/>
            </w:pPr>
            <w:r>
              <w:t>KI#3, New Sol, Device-Reader Binding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DA27B"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F202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0447D"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05995" w14:textId="77777777" w:rsidR="00E308B2" w:rsidRDefault="00E308B2" w:rsidP="00AC5BAF">
            <w:pPr>
              <w:pStyle w:val="TAL"/>
            </w:pPr>
            <w:r>
              <w:t>Revision of S2-2406603. Revised in parallel session to S2-2407044.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991B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87C4B" w14:textId="77777777" w:rsidR="00E308B2" w:rsidRDefault="00E308B2" w:rsidP="00AC5BAF">
            <w:pPr>
              <w:pStyle w:val="TAL"/>
            </w:pPr>
            <w:r>
              <w:t>S2-2407044</w:t>
            </w:r>
          </w:p>
        </w:tc>
      </w:tr>
      <w:tr w:rsidR="00E308B2" w14:paraId="48CB5C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04264"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FBEEE" w14:textId="77777777" w:rsidR="00E308B2" w:rsidRDefault="00E308B2" w:rsidP="00AC5BAF">
            <w:pPr>
              <w:pStyle w:val="TAL"/>
            </w:pPr>
            <w:r>
              <w:t>S2-2407009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CB10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09AC8" w14:textId="77777777" w:rsidR="00E308B2" w:rsidRDefault="00E308B2" w:rsidP="00AC5BAF">
            <w:pPr>
              <w:pStyle w:val="TAL"/>
            </w:pPr>
            <w:r>
              <w:t>KI#3, KI#1, New Solution: AIoT communication for connectivity topology 2 and AIoT data transmission in the UP of PDU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ED5CE"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D101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EE41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07CDB" w14:textId="77777777" w:rsidR="00E308B2" w:rsidRDefault="00E308B2" w:rsidP="00AC5BAF">
            <w:pPr>
              <w:pStyle w:val="TAL"/>
            </w:pPr>
            <w:r>
              <w:t>Revision of S2-2406651. Revised in parallel session to S2-2407045.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289D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EE45C" w14:textId="77777777" w:rsidR="00E308B2" w:rsidRDefault="00E308B2" w:rsidP="00AC5BAF">
            <w:pPr>
              <w:pStyle w:val="TAL"/>
            </w:pPr>
            <w:r>
              <w:t>S2-2407045</w:t>
            </w:r>
          </w:p>
        </w:tc>
      </w:tr>
      <w:tr w:rsidR="00E308B2" w14:paraId="61C0C41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BC50D"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36668" w14:textId="77777777" w:rsidR="00E308B2" w:rsidRDefault="00E308B2" w:rsidP="00AC5BAF">
            <w:pPr>
              <w:pStyle w:val="TAL"/>
            </w:pPr>
            <w:r>
              <w:t>S2-2407010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C5FB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1220A" w14:textId="77777777" w:rsidR="00E308B2" w:rsidRDefault="00E308B2" w:rsidP="00AC5BAF">
            <w:pPr>
              <w:pStyle w:val="TAL"/>
            </w:pPr>
            <w:r>
              <w:t>KI#3, New Sol: Unified API for Topology 1 and Topology 2 for an AF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38758"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BE6C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22A4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CBD89" w14:textId="77777777" w:rsidR="00E308B2" w:rsidRDefault="00E308B2" w:rsidP="00AC5BAF">
            <w:pPr>
              <w:pStyle w:val="TAL"/>
            </w:pPr>
            <w:r>
              <w:t>Revision of S2-2406705.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FFF2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C0822" w14:textId="77777777" w:rsidR="00E308B2" w:rsidRDefault="00E308B2" w:rsidP="00AC5BAF">
            <w:pPr>
              <w:pStyle w:val="TAL"/>
            </w:pPr>
          </w:p>
        </w:tc>
      </w:tr>
      <w:tr w:rsidR="00E308B2" w14:paraId="1EF4CB0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F61A0" w14:textId="77777777" w:rsidR="00E308B2" w:rsidRDefault="00E308B2" w:rsidP="00AC5BAF">
            <w:pPr>
              <w:pStyle w:val="TAL"/>
              <w:rPr>
                <w:sz w:val="24"/>
                <w:szCs w:val="24"/>
              </w:rPr>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1049A" w14:textId="77777777" w:rsidR="00E308B2" w:rsidRDefault="00E308B2" w:rsidP="00AC5BAF">
            <w:pPr>
              <w:pStyle w:val="TAL"/>
            </w:pPr>
            <w:r>
              <w:t>S2-2407011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A5AB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7F9D9" w14:textId="77777777" w:rsidR="00E308B2" w:rsidRDefault="00E308B2" w:rsidP="00AC5BAF">
            <w:pPr>
              <w:pStyle w:val="TAL"/>
            </w:pPr>
            <w:r>
              <w:t>Solution for different Ambient IoT Device Types.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8D6F8"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BB97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6EE1C"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986F4" w14:textId="77777777" w:rsidR="00E308B2" w:rsidRDefault="00E308B2" w:rsidP="00AC5BAF">
            <w:pPr>
              <w:pStyle w:val="TAL"/>
            </w:pPr>
            <w:r>
              <w:t>Revision of S2-2406735. Revised in parallel session to S2-2407046.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B363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C2503" w14:textId="77777777" w:rsidR="00E308B2" w:rsidRDefault="00E308B2" w:rsidP="00AC5BAF">
            <w:pPr>
              <w:pStyle w:val="TAL"/>
            </w:pPr>
            <w:r>
              <w:t>S2-2407046</w:t>
            </w:r>
          </w:p>
        </w:tc>
      </w:tr>
      <w:tr w:rsidR="00E308B2" w14:paraId="7E6CAA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E2E81"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AC59C" w14:textId="77777777" w:rsidR="00E308B2" w:rsidRDefault="00E308B2" w:rsidP="00AC5BAF">
            <w:pPr>
              <w:pStyle w:val="TAL"/>
            </w:pPr>
            <w:r>
              <w:t>S2-2407012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BB4B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15993" w14:textId="77777777" w:rsidR="00E308B2" w:rsidRDefault="00E308B2" w:rsidP="00AC5BAF">
            <w:pPr>
              <w:pStyle w:val="TAL"/>
            </w:pPr>
            <w:r>
              <w:t>Key Issue #2, New Solution: UE Assisted Paging for AIoT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64EF8"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04F9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A495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C879D" w14:textId="77777777" w:rsidR="00E308B2" w:rsidRDefault="00E308B2" w:rsidP="00AC5BAF">
            <w:pPr>
              <w:pStyle w:val="TAL"/>
            </w:pPr>
            <w:r>
              <w:t>Revision of S2-2406744. Revised in parallel session to S2-2407047.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B794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8CAE6" w14:textId="77777777" w:rsidR="00E308B2" w:rsidRDefault="00E308B2" w:rsidP="00AC5BAF">
            <w:pPr>
              <w:pStyle w:val="TAL"/>
            </w:pPr>
            <w:r>
              <w:t>S2-2407047</w:t>
            </w:r>
          </w:p>
        </w:tc>
      </w:tr>
      <w:tr w:rsidR="00E308B2" w14:paraId="0AEBEA6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96B46" w14:textId="77777777" w:rsidR="00E308B2" w:rsidRDefault="00E308B2" w:rsidP="00AC5BAF">
            <w:pPr>
              <w:pStyle w:val="TAL"/>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517B3" w14:textId="77777777" w:rsidR="00E308B2" w:rsidRDefault="00E308B2" w:rsidP="00AC5BAF">
            <w:pPr>
              <w:pStyle w:val="TAL"/>
            </w:pPr>
            <w:r>
              <w:t>S2-2407013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AFB8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F56A8" w14:textId="77777777" w:rsidR="00E308B2" w:rsidRDefault="00E308B2" w:rsidP="00AC5BAF">
            <w:pPr>
              <w:pStyle w:val="TAL"/>
            </w:pPr>
            <w:r>
              <w:t>23.288 CR1081R5 (Rel-18, 'F'): Correction of ML Model sharing in the scenario of Analytics context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C6039" w14:textId="77777777" w:rsidR="00E308B2" w:rsidRDefault="00E308B2" w:rsidP="00AC5BAF">
            <w:pPr>
              <w:pStyle w:val="TAL"/>
            </w:pPr>
            <w:r>
              <w:t>Huawei, HiSilicon,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4217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53D0E"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425F8" w14:textId="77777777" w:rsidR="00E308B2" w:rsidRDefault="00E308B2" w:rsidP="00AC5BAF">
            <w:pPr>
              <w:pStyle w:val="TAL"/>
            </w:pPr>
            <w:r>
              <w:t>Revision of S2-2406491. Revised in parallel session to S2-2407069 (withdrawn).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15371"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AE04E" w14:textId="77777777" w:rsidR="00E308B2" w:rsidRDefault="00E308B2" w:rsidP="00AC5BAF">
            <w:pPr>
              <w:pStyle w:val="TAL"/>
            </w:pPr>
            <w:r>
              <w:t>S2-2407069</w:t>
            </w:r>
          </w:p>
        </w:tc>
      </w:tr>
      <w:tr w:rsidR="00E308B2" w14:paraId="7A4493B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C31A2" w14:textId="77777777" w:rsidR="00E308B2" w:rsidRDefault="00E308B2" w:rsidP="00AC5BAF">
            <w:pPr>
              <w:pStyle w:val="TAL"/>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8E0E0" w14:textId="77777777" w:rsidR="00E308B2" w:rsidRDefault="00E308B2" w:rsidP="00AC5BAF">
            <w:pPr>
              <w:pStyle w:val="TAL"/>
            </w:pPr>
            <w:r>
              <w:t>S2-2407014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7E71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91E9F" w14:textId="77777777" w:rsidR="00E308B2" w:rsidRDefault="00E308B2" w:rsidP="00AC5BAF">
            <w:pPr>
              <w:pStyle w:val="TAL"/>
            </w:pPr>
            <w:r>
              <w:t>[DRAFT] Reply LS on Issues related to Analytics context transfer between AnLF(s)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87542"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720F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99D12"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B8B7E" w14:textId="77777777" w:rsidR="00E308B2" w:rsidRDefault="00E308B2" w:rsidP="00AC5BAF">
            <w:pPr>
              <w:pStyle w:val="TAL"/>
            </w:pPr>
            <w:r>
              <w:t>Revision of S2-2406490. Revised in parallel session to S2-2407070.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30CF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5D977" w14:textId="77777777" w:rsidR="00E308B2" w:rsidRDefault="00E308B2" w:rsidP="00AC5BAF">
            <w:pPr>
              <w:pStyle w:val="TAL"/>
            </w:pPr>
            <w:r>
              <w:t>S2-2407070</w:t>
            </w:r>
          </w:p>
        </w:tc>
      </w:tr>
      <w:tr w:rsidR="00E308B2" w14:paraId="7E29DAD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448B9" w14:textId="77777777" w:rsidR="00E308B2" w:rsidRDefault="00E308B2" w:rsidP="00AC5BAF">
            <w:pPr>
              <w:pStyle w:val="TAL"/>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6A850" w14:textId="77777777" w:rsidR="00E308B2" w:rsidRDefault="00E308B2" w:rsidP="00AC5BAF">
            <w:pPr>
              <w:pStyle w:val="TAL"/>
            </w:pPr>
            <w:r>
              <w:t>S2-2407015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3ED5C"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5DCA2" w14:textId="77777777" w:rsidR="00E308B2" w:rsidRDefault="00E308B2" w:rsidP="00AC5BAF">
            <w:pPr>
              <w:pStyle w:val="TAL"/>
            </w:pPr>
            <w:r>
              <w:t>23.288 CR1087R1 (Rel-18, 'F'): Clarification on QoS sustainability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DF038" w14:textId="77777777" w:rsidR="00E308B2" w:rsidRDefault="00E308B2" w:rsidP="00AC5BAF">
            <w:pPr>
              <w:pStyle w:val="TAL"/>
            </w:pPr>
            <w:r>
              <w:t>ZTE,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5651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50264"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9B602" w14:textId="77777777" w:rsidR="00E308B2" w:rsidRDefault="00E308B2" w:rsidP="00AC5BAF">
            <w:pPr>
              <w:pStyle w:val="TAL"/>
            </w:pPr>
            <w:r>
              <w:t>Revision of S2-2405896.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831FD"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2606C" w14:textId="77777777" w:rsidR="00E308B2" w:rsidRDefault="00E308B2" w:rsidP="00AC5BAF">
            <w:pPr>
              <w:pStyle w:val="TAL"/>
            </w:pPr>
          </w:p>
        </w:tc>
      </w:tr>
      <w:tr w:rsidR="00E308B2" w14:paraId="79ADD59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D2826"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9FC91" w14:textId="77777777" w:rsidR="00E308B2" w:rsidRDefault="00E308B2" w:rsidP="00AC5BAF">
            <w:pPr>
              <w:pStyle w:val="TAL"/>
            </w:pPr>
            <w:r>
              <w:t>S2-2407016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B1A73"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2641B" w14:textId="77777777" w:rsidR="00E308B2" w:rsidRDefault="00E308B2" w:rsidP="00AC5BAF">
            <w:pPr>
              <w:pStyle w:val="TAL"/>
            </w:pPr>
            <w:r>
              <w:t>23.288 CR1091R1 (Rel-18, 'F'): Update for ML Model sharing in FL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7075E" w14:textId="77777777" w:rsidR="00E308B2" w:rsidRDefault="00E308B2" w:rsidP="00AC5BAF">
            <w:pPr>
              <w:pStyle w:val="TAL"/>
            </w:pPr>
            <w:r>
              <w:t>Vivo, ZTE, Huawei, HilSilicon, Samsung, CATT,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29DC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AD1A7"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9B3BB" w14:textId="77777777" w:rsidR="00E308B2" w:rsidRDefault="00E308B2" w:rsidP="00AC5BAF">
            <w:pPr>
              <w:pStyle w:val="TAL"/>
            </w:pPr>
            <w:r>
              <w:t>Revision of S2-2406460, merging S2-2406489, S2-2406471, S2-2406385 and S2-2405895. Revised in parallel session to S2-2407071.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0F26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FA305" w14:textId="77777777" w:rsidR="00E308B2" w:rsidRDefault="00E308B2" w:rsidP="00AC5BAF">
            <w:pPr>
              <w:pStyle w:val="TAL"/>
            </w:pPr>
            <w:r>
              <w:t>S2-2407071</w:t>
            </w:r>
          </w:p>
        </w:tc>
      </w:tr>
      <w:tr w:rsidR="00E308B2" w14:paraId="14FB6A9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8462C" w14:textId="77777777" w:rsidR="00E308B2" w:rsidRDefault="00E308B2" w:rsidP="00AC5BAF">
            <w:pPr>
              <w:pStyle w:val="TAL"/>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8B591" w14:textId="77777777" w:rsidR="00E308B2" w:rsidRDefault="00E308B2" w:rsidP="00AC5BAF">
            <w:pPr>
              <w:pStyle w:val="TAL"/>
            </w:pPr>
            <w:r>
              <w:t>S2-2407017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A3C4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6C635" w14:textId="77777777" w:rsidR="00E308B2" w:rsidRDefault="00E308B2" w:rsidP="00AC5BAF">
            <w:pPr>
              <w:pStyle w:val="TAL"/>
            </w:pPr>
            <w:r>
              <w:t>23.503 CR1285R4 (Rel-18, 'F'): Clarification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EC05C" w14:textId="77777777" w:rsidR="00E308B2" w:rsidRDefault="00E308B2" w:rsidP="00AC5BAF">
            <w:pPr>
              <w:pStyle w:val="TAL"/>
            </w:pPr>
            <w:r>
              <w:t>Huawei, HiSilicon, Samsung, Nokia,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672D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0B81E"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3FCBD" w14:textId="77777777" w:rsidR="00E308B2" w:rsidRDefault="00E308B2" w:rsidP="00AC5BAF">
            <w:pPr>
              <w:pStyle w:val="TAL"/>
            </w:pPr>
            <w:r>
              <w:t>Revision of S2-2406178, merging S2-2406686. Revised in parallel session to S2-2407072.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3AE1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A4A26" w14:textId="77777777" w:rsidR="00E308B2" w:rsidRDefault="00E308B2" w:rsidP="00AC5BAF">
            <w:pPr>
              <w:pStyle w:val="TAL"/>
            </w:pPr>
            <w:r>
              <w:t>S2-2407072</w:t>
            </w:r>
          </w:p>
        </w:tc>
      </w:tr>
      <w:tr w:rsidR="00E308B2" w14:paraId="155B351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449EB" w14:textId="77777777" w:rsidR="00E308B2" w:rsidRDefault="00E308B2" w:rsidP="00AC5BAF">
            <w:pPr>
              <w:pStyle w:val="TAL"/>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47EE8" w14:textId="77777777" w:rsidR="00E308B2" w:rsidRDefault="00E308B2" w:rsidP="00AC5BAF">
            <w:pPr>
              <w:pStyle w:val="TAL"/>
            </w:pPr>
            <w:r>
              <w:t>S2-2407018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56F8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3B746" w14:textId="77777777" w:rsidR="00E308B2" w:rsidRDefault="00E308B2" w:rsidP="00AC5BAF">
            <w:pPr>
              <w:pStyle w:val="TAL"/>
            </w:pPr>
            <w:r>
              <w:t>[DRAFT] LS Reply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AEB98"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D070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36518"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A237B" w14:textId="77777777" w:rsidR="00E308B2" w:rsidRDefault="00E308B2" w:rsidP="00AC5BAF">
            <w:pPr>
              <w:pStyle w:val="TAL"/>
            </w:pPr>
            <w:r>
              <w:t>Revision of S2-2406177, merging S2-2406685. Revised in parallel session to S2-2407229.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016C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5A155" w14:textId="77777777" w:rsidR="00E308B2" w:rsidRDefault="00E308B2" w:rsidP="00AC5BAF">
            <w:pPr>
              <w:pStyle w:val="TAL"/>
            </w:pPr>
            <w:r>
              <w:t>S2-2407229</w:t>
            </w:r>
          </w:p>
        </w:tc>
      </w:tr>
      <w:tr w:rsidR="00E308B2" w14:paraId="27371DD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F71F7" w14:textId="77777777" w:rsidR="00E308B2" w:rsidRDefault="00E308B2" w:rsidP="00AC5BAF">
            <w:pPr>
              <w:pStyle w:val="TAL"/>
            </w:pPr>
            <w:r>
              <w:lastRenderedPageBreak/>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3F1B0" w14:textId="77777777" w:rsidR="00E308B2" w:rsidRDefault="00E308B2" w:rsidP="00AC5BAF">
            <w:pPr>
              <w:pStyle w:val="TAL"/>
            </w:pPr>
            <w:r>
              <w:t>S2-2407019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BC86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4CF1F" w14:textId="77777777" w:rsidR="00E308B2" w:rsidRDefault="00E308B2" w:rsidP="00AC5BAF">
            <w:pPr>
              <w:pStyle w:val="TAL"/>
            </w:pPr>
            <w:r>
              <w:t>Interim conclusions for KI#4 Identifying non-3GPP Devices Connecting behind a UE or 5G-RG.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AA3B6" w14:textId="77777777" w:rsidR="00E308B2" w:rsidRDefault="00E308B2" w:rsidP="00AC5BAF">
            <w:pPr>
              <w:pStyle w:val="TAL"/>
            </w:pPr>
            <w:r>
              <w:t>Xiaomi, Nokia, CableLabs, Charter Communications, LGE, Oppo, InterDigital, Huawei,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779F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E2A6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E9EEB" w14:textId="77777777" w:rsidR="00E308B2" w:rsidRDefault="00E308B2" w:rsidP="00AC5BAF">
            <w:pPr>
              <w:pStyle w:val="TAL"/>
            </w:pPr>
            <w:r>
              <w:t>Revision of S2-2406813. Revised in parallel session to S2-2407063.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378D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06171" w14:textId="77777777" w:rsidR="00E308B2" w:rsidRDefault="00E308B2" w:rsidP="00AC5BAF">
            <w:pPr>
              <w:pStyle w:val="TAL"/>
            </w:pPr>
            <w:r>
              <w:t>S2-2407063</w:t>
            </w:r>
          </w:p>
        </w:tc>
      </w:tr>
      <w:tr w:rsidR="00E308B2" w14:paraId="4DE4BC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1A432"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4BDC5" w14:textId="77777777" w:rsidR="00E308B2" w:rsidRDefault="00E308B2" w:rsidP="00AC5BAF">
            <w:pPr>
              <w:pStyle w:val="TAL"/>
            </w:pPr>
            <w:r>
              <w:t>S2-2407020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123D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86032" w14:textId="77777777" w:rsidR="00E308B2" w:rsidRDefault="00E308B2" w:rsidP="00AC5BAF">
            <w:pPr>
              <w:pStyle w:val="TAL"/>
            </w:pPr>
            <w:r>
              <w:t>Key Issue #1,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F3261" w14:textId="77777777" w:rsidR="00E308B2" w:rsidRDefault="00E308B2" w:rsidP="00AC5BAF">
            <w:pPr>
              <w:pStyle w:val="TAL"/>
            </w:pPr>
            <w:r>
              <w:t>InterDigital Inc., NEC, Nokia, OPPO, CATT, LG Electronics, Lenovo?, Huawei, ZTE?, Xiaomi, Philips,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CB9B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E3CE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47C48" w14:textId="77777777" w:rsidR="00E308B2" w:rsidRDefault="00E308B2" w:rsidP="00AC5BAF">
            <w:pPr>
              <w:pStyle w:val="TAL"/>
            </w:pPr>
            <w:r>
              <w:t>Revision of S2-2406251. Revised in parallel session to S2-2407060.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0BFB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8403A" w14:textId="77777777" w:rsidR="00E308B2" w:rsidRDefault="00E308B2" w:rsidP="00AC5BAF">
            <w:pPr>
              <w:pStyle w:val="TAL"/>
            </w:pPr>
            <w:r>
              <w:t>S2-2407060</w:t>
            </w:r>
          </w:p>
        </w:tc>
      </w:tr>
      <w:tr w:rsidR="00E308B2" w14:paraId="2BB2EC0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D180D"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09293" w14:textId="77777777" w:rsidR="00E308B2" w:rsidRDefault="00E308B2" w:rsidP="00AC5BAF">
            <w:pPr>
              <w:pStyle w:val="TAL"/>
            </w:pPr>
            <w:r>
              <w:t>S2-2407021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3E1C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A4B7D" w14:textId="77777777" w:rsidR="00E308B2" w:rsidRDefault="00E308B2" w:rsidP="00AC5BAF">
            <w:pPr>
              <w:pStyle w:val="TAL"/>
            </w:pPr>
            <w:r>
              <w:t>Conclusion on KI#2 of UIA.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EE85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3CA4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34DD2"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D5731" w14:textId="77777777" w:rsidR="00E308B2" w:rsidRDefault="00E308B2" w:rsidP="00AC5BAF">
            <w:pPr>
              <w:pStyle w:val="TAL"/>
            </w:pPr>
            <w:r>
              <w:t>Revision of S2-2406170. Revised in parallel session to S2-2407061.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6CDD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37F2F" w14:textId="77777777" w:rsidR="00E308B2" w:rsidRDefault="00E308B2" w:rsidP="00AC5BAF">
            <w:pPr>
              <w:pStyle w:val="TAL"/>
            </w:pPr>
            <w:r>
              <w:t>S2-2407061</w:t>
            </w:r>
          </w:p>
        </w:tc>
      </w:tr>
      <w:tr w:rsidR="00E308B2" w14:paraId="342F8C2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61DCB"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1A647" w14:textId="77777777" w:rsidR="00E308B2" w:rsidRDefault="00E308B2" w:rsidP="00AC5BAF">
            <w:pPr>
              <w:pStyle w:val="TAL"/>
            </w:pPr>
            <w:r>
              <w:t>S2-2407022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4A7B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3F579"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CE771" w14:textId="77777777" w:rsidR="00E308B2" w:rsidRDefault="00E308B2" w:rsidP="00AC5BAF">
            <w:pPr>
              <w:pStyle w:val="TAL"/>
            </w:pPr>
            <w:r>
              <w:t>ZTE, 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7B4A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9C236"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C41CC" w14:textId="77777777" w:rsidR="00E308B2" w:rsidRDefault="00E308B2" w:rsidP="00AC5BAF">
            <w:pPr>
              <w:pStyle w:val="TAL"/>
            </w:pPr>
            <w:r>
              <w:t>Revision of S2-2406618. Revised in parallel session to S2-2407062.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5011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75187" w14:textId="77777777" w:rsidR="00E308B2" w:rsidRDefault="00E308B2" w:rsidP="00AC5BAF">
            <w:pPr>
              <w:pStyle w:val="TAL"/>
            </w:pPr>
            <w:r>
              <w:t>S2-2407062</w:t>
            </w:r>
          </w:p>
        </w:tc>
      </w:tr>
      <w:tr w:rsidR="00E308B2" w14:paraId="33D6B23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05B0F"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20C57" w14:textId="77777777" w:rsidR="00E308B2" w:rsidRDefault="00E308B2" w:rsidP="00AC5BAF">
            <w:pPr>
              <w:pStyle w:val="TAL"/>
            </w:pPr>
            <w:r>
              <w:t>S2-2407023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040CB"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287C2" w14:textId="77777777" w:rsidR="00E308B2" w:rsidRDefault="00E308B2" w:rsidP="00AC5BAF">
            <w:pPr>
              <w:pStyle w:val="TAL"/>
            </w:pPr>
            <w:r>
              <w:t>[DRAFT] LS on Clarifications related to User Identities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EF969"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32C7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E1D90"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0DD99" w14:textId="77777777" w:rsidR="00E308B2" w:rsidRDefault="00E308B2" w:rsidP="00AC5BAF">
            <w:pPr>
              <w:pStyle w:val="TAL"/>
            </w:pPr>
            <w:r>
              <w:t>Revision of S2-2406263. Revised in parallel session to S2-2407058.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230F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C58C8" w14:textId="77777777" w:rsidR="00E308B2" w:rsidRDefault="00E308B2" w:rsidP="00AC5BAF">
            <w:pPr>
              <w:pStyle w:val="TAL"/>
            </w:pPr>
            <w:r>
              <w:t>S2-2407058</w:t>
            </w:r>
          </w:p>
        </w:tc>
      </w:tr>
      <w:tr w:rsidR="00E308B2" w14:paraId="5EDA999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FE5B6"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C4904" w14:textId="77777777" w:rsidR="00E308B2" w:rsidRDefault="00E308B2" w:rsidP="00AC5BAF">
            <w:pPr>
              <w:pStyle w:val="TAL"/>
            </w:pPr>
            <w:r>
              <w:t>S2-2407024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9E66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825D3" w14:textId="77777777" w:rsidR="00E308B2" w:rsidRDefault="00E308B2" w:rsidP="00AC5BAF">
            <w:pPr>
              <w:pStyle w:val="TAL"/>
            </w:pPr>
            <w:r>
              <w:t>[DRAFT] LS on User Identity Profile management by 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002E4"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BCCC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ADF7A"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C4395" w14:textId="77777777" w:rsidR="00E308B2" w:rsidRDefault="00E308B2" w:rsidP="00AC5BAF">
            <w:pPr>
              <w:pStyle w:val="TAL"/>
            </w:pPr>
            <w:r>
              <w:t>Revision of S2-2406467. Revised to S2-2407352.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9732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2CE8B" w14:textId="77777777" w:rsidR="00E308B2" w:rsidRDefault="00E308B2" w:rsidP="00AC5BAF">
            <w:pPr>
              <w:pStyle w:val="TAL"/>
            </w:pPr>
            <w:r>
              <w:t>S2-2407352</w:t>
            </w:r>
          </w:p>
        </w:tc>
      </w:tr>
      <w:tr w:rsidR="00E308B2" w14:paraId="3D35E44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40444"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44B37" w14:textId="77777777" w:rsidR="00E308B2" w:rsidRDefault="00E308B2" w:rsidP="00AC5BAF">
            <w:pPr>
              <w:pStyle w:val="TAL"/>
            </w:pPr>
            <w:r>
              <w:t>S2-2407025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664C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446E9" w14:textId="77777777" w:rsidR="00E308B2" w:rsidRDefault="00E308B2" w:rsidP="00AC5BAF">
            <w:pPr>
              <w:pStyle w:val="TAL"/>
            </w:pPr>
            <w:r>
              <w:t>[DRAFT] LS on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129B7"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A3FD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05707"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7704D" w14:textId="77777777" w:rsidR="00E308B2" w:rsidRDefault="00E308B2" w:rsidP="00AC5BAF">
            <w:pPr>
              <w:pStyle w:val="TAL"/>
            </w:pPr>
            <w:r>
              <w:t>Revision of S2-2406684. Revised in parallel session to S2-2407059.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BFBC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62DBF" w14:textId="77777777" w:rsidR="00E308B2" w:rsidRDefault="00E308B2" w:rsidP="00AC5BAF">
            <w:pPr>
              <w:pStyle w:val="TAL"/>
            </w:pPr>
            <w:r>
              <w:t>S2-2407059</w:t>
            </w:r>
          </w:p>
        </w:tc>
      </w:tr>
      <w:tr w:rsidR="00E308B2" w14:paraId="79B25E1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38D93"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B1E0F" w14:textId="77777777" w:rsidR="00E308B2" w:rsidRDefault="00E308B2" w:rsidP="00AC5BAF">
            <w:pPr>
              <w:pStyle w:val="TAL"/>
            </w:pPr>
            <w:r>
              <w:t>S2-2407026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D279A"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5060D" w14:textId="77777777" w:rsidR="00E308B2" w:rsidRDefault="00E308B2" w:rsidP="00AC5BAF">
            <w:pPr>
              <w:pStyle w:val="TAL"/>
            </w:pPr>
            <w:r>
              <w:t>[DRAFT] LS on 5G-RG aspects of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60906"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4FF0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86CD6"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4178B" w14:textId="77777777" w:rsidR="00E308B2" w:rsidRDefault="00E308B2" w:rsidP="00AC5BAF">
            <w:pPr>
              <w:pStyle w:val="TAL"/>
            </w:pPr>
            <w:r>
              <w:t>Revision of S2-2406285.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82C7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F1D43" w14:textId="77777777" w:rsidR="00E308B2" w:rsidRDefault="00E308B2" w:rsidP="00AC5BAF">
            <w:pPr>
              <w:pStyle w:val="TAL"/>
            </w:pPr>
          </w:p>
        </w:tc>
      </w:tr>
      <w:tr w:rsidR="00E308B2" w14:paraId="256CD8B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18960"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0180A" w14:textId="77777777" w:rsidR="00E308B2" w:rsidRDefault="00E308B2" w:rsidP="00AC5BAF">
            <w:pPr>
              <w:pStyle w:val="TAL"/>
            </w:pPr>
            <w:r>
              <w:t>S2-2407027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7349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A43FB" w14:textId="77777777" w:rsidR="00E308B2" w:rsidRDefault="00E308B2" w:rsidP="00AC5BAF">
            <w:pPr>
              <w:pStyle w:val="TAL"/>
            </w:pPr>
            <w:r>
              <w:t>Editorial Clean Up in TR 23.700-32.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E989A"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10A0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BD18B"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29125" w14:textId="77777777" w:rsidR="00E308B2" w:rsidRDefault="00E308B2" w:rsidP="00AC5BAF">
            <w:pPr>
              <w:pStyle w:val="TAL"/>
            </w:pPr>
            <w:r>
              <w:t>Revision of S2-2406781.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7158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0C045" w14:textId="77777777" w:rsidR="00E308B2" w:rsidRDefault="00E308B2" w:rsidP="00AC5BAF">
            <w:pPr>
              <w:pStyle w:val="TAL"/>
            </w:pPr>
          </w:p>
        </w:tc>
      </w:tr>
      <w:tr w:rsidR="00E308B2" w14:paraId="2FDC1E4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25D5C" w14:textId="77777777" w:rsidR="00E308B2" w:rsidRDefault="00E308B2" w:rsidP="00AC5BAF">
            <w:pPr>
              <w:pStyle w:val="TAL"/>
              <w:rPr>
                <w:sz w:val="24"/>
                <w:szCs w:val="24"/>
              </w:rPr>
            </w:pPr>
            <w:r>
              <w:t>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488CF" w14:textId="77777777" w:rsidR="00E308B2" w:rsidRDefault="00E308B2" w:rsidP="00AC5BAF">
            <w:pPr>
              <w:pStyle w:val="TAL"/>
            </w:pPr>
            <w:r>
              <w:t>S2-2407028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146BD"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39CD2" w14:textId="77777777" w:rsidR="00E308B2" w:rsidRDefault="00E308B2" w:rsidP="00AC5BAF">
            <w:pPr>
              <w:pStyle w:val="TAL"/>
            </w:pPr>
            <w:r>
              <w:t>23.501 CR5364R5 (Rel-19, 'B'): RVAS with target NF selection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40E2B" w14:textId="77777777" w:rsidR="00E308B2" w:rsidRDefault="00E308B2" w:rsidP="00AC5BAF">
            <w:pPr>
              <w:pStyle w:val="TAL"/>
            </w:pPr>
            <w:r>
              <w:t>Ericsson, Nokia, Deutsche Telekom, AT&amp;T, Samsung, Huawei, HiSilicon,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02DF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0F662"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905A3" w14:textId="77777777" w:rsidR="00E308B2" w:rsidRDefault="00E308B2" w:rsidP="00AC5BAF">
            <w:pPr>
              <w:pStyle w:val="TAL"/>
            </w:pPr>
            <w:r>
              <w:t>Revision of S2-2406225.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A17C1"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E2347" w14:textId="77777777" w:rsidR="00E308B2" w:rsidRDefault="00E308B2" w:rsidP="00AC5BAF">
            <w:pPr>
              <w:pStyle w:val="TAL"/>
            </w:pPr>
          </w:p>
        </w:tc>
      </w:tr>
      <w:tr w:rsidR="00E308B2" w14:paraId="08063C9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36310" w14:textId="77777777" w:rsidR="00E308B2" w:rsidRDefault="00E308B2" w:rsidP="00AC5BAF">
            <w:pPr>
              <w:pStyle w:val="TAL"/>
              <w:rPr>
                <w:sz w:val="24"/>
                <w:szCs w:val="24"/>
              </w:rPr>
            </w:pPr>
            <w:r>
              <w:lastRenderedPageBreak/>
              <w:t>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C36A8" w14:textId="77777777" w:rsidR="00E308B2" w:rsidRDefault="00E308B2" w:rsidP="00AC5BAF">
            <w:pPr>
              <w:pStyle w:val="TAL"/>
            </w:pPr>
            <w:r>
              <w:t>S2-2407029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9765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DC0FF" w14:textId="77777777" w:rsidR="00E308B2" w:rsidRDefault="00E308B2" w:rsidP="00AC5BAF">
            <w:pPr>
              <w:pStyle w:val="TAL"/>
            </w:pPr>
            <w:r>
              <w:t>23.502 CR4783R5 (Rel-19, 'B'): RVAS with NF selection in target PLMN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1C4F1" w14:textId="77777777" w:rsidR="00E308B2" w:rsidRDefault="00E308B2" w:rsidP="00AC5BAF">
            <w:pPr>
              <w:pStyle w:val="TAL"/>
            </w:pPr>
            <w:r>
              <w:t>Ericsson, Nokia, Deutsche Telekom, AT&amp;T, Samsung, Huawei, HiSilicon,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CFDE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59B81"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B5ED4" w14:textId="77777777" w:rsidR="00E308B2" w:rsidRDefault="00E308B2" w:rsidP="00AC5BAF">
            <w:pPr>
              <w:pStyle w:val="TAL"/>
            </w:pPr>
            <w:r>
              <w:t>Revision of S2-2406240.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1E958"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1B840" w14:textId="77777777" w:rsidR="00E308B2" w:rsidRDefault="00E308B2" w:rsidP="00AC5BAF">
            <w:pPr>
              <w:pStyle w:val="TAL"/>
            </w:pPr>
          </w:p>
        </w:tc>
      </w:tr>
      <w:tr w:rsidR="00E308B2" w14:paraId="536CA84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EBE9F" w14:textId="77777777" w:rsidR="00E308B2" w:rsidRDefault="00E308B2" w:rsidP="00AC5BAF">
            <w:pPr>
              <w:pStyle w:val="TAL"/>
              <w:rPr>
                <w:sz w:val="24"/>
                <w:szCs w:val="24"/>
              </w:rPr>
            </w:pPr>
            <w:r>
              <w:t>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3D731" w14:textId="77777777" w:rsidR="00E308B2" w:rsidRDefault="00E308B2" w:rsidP="00AC5BAF">
            <w:pPr>
              <w:pStyle w:val="TAL"/>
            </w:pPr>
            <w:r>
              <w:t>S2-2407030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34F5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77C98" w14:textId="77777777" w:rsidR="00E308B2" w:rsidRDefault="00E308B2" w:rsidP="00AC5BAF">
            <w:pPr>
              <w:pStyle w:val="TAL"/>
            </w:pPr>
            <w:r>
              <w:t>23.501 CR5380R6 (Rel-19, 'B'): Subscription-based routing to a target core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3B1B5" w14:textId="77777777" w:rsidR="00E308B2" w:rsidRDefault="00E308B2" w:rsidP="00AC5BAF">
            <w:pPr>
              <w:pStyle w:val="TAL"/>
            </w:pPr>
            <w:r>
              <w:t>Nokia, Vodafone, Samsung, Ericsson, Deutsche Telekom, Huawei,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5221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A25DF"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BC177" w14:textId="77777777" w:rsidR="00E308B2" w:rsidRDefault="00E308B2" w:rsidP="00AC5BAF">
            <w:pPr>
              <w:pStyle w:val="TAL"/>
            </w:pPr>
            <w:r>
              <w:t>Revision of S2-2406423.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9C9D2"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06416" w14:textId="77777777" w:rsidR="00E308B2" w:rsidRDefault="00E308B2" w:rsidP="00AC5BAF">
            <w:pPr>
              <w:pStyle w:val="TAL"/>
            </w:pPr>
          </w:p>
        </w:tc>
      </w:tr>
      <w:tr w:rsidR="00E308B2" w14:paraId="777F37D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0E1F2" w14:textId="77777777" w:rsidR="00E308B2" w:rsidRDefault="00E308B2" w:rsidP="00AC5BAF">
            <w:pPr>
              <w:pStyle w:val="TAL"/>
              <w:rPr>
                <w:sz w:val="24"/>
                <w:szCs w:val="24"/>
              </w:rPr>
            </w:pPr>
            <w:r>
              <w:t>19.18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8CA33" w14:textId="77777777" w:rsidR="00E308B2" w:rsidRDefault="00E308B2" w:rsidP="00AC5BAF">
            <w:pPr>
              <w:pStyle w:val="TAL"/>
            </w:pPr>
            <w:r>
              <w:t>S2-2407031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1AC5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E6193" w14:textId="77777777" w:rsidR="00E308B2" w:rsidRDefault="00E308B2" w:rsidP="00AC5BAF">
            <w:pPr>
              <w:pStyle w:val="TAL"/>
            </w:pPr>
            <w:r>
              <w:t>23.503 CR1288R3 (Rel-19, 'B'): Minimize number of UE and AM Policy Associations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20C90" w14:textId="77777777" w:rsidR="00E308B2" w:rsidRDefault="00E308B2" w:rsidP="00AC5BAF">
            <w:pPr>
              <w:pStyle w:val="TAL"/>
            </w:pPr>
            <w:r>
              <w:t>Ericsson, AT&amp;T, Verizon, Oracle, Nokia, Deutsche Telekom, Samsung, Huawei, 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8A0B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A735B" w14:textId="77777777" w:rsidR="00E308B2" w:rsidRDefault="00E308B2" w:rsidP="00AC5BAF">
            <w:pPr>
              <w:pStyle w:val="TAL"/>
            </w:pPr>
            <w:r>
              <w:t>TEI19_MINPA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852F5" w14:textId="77777777" w:rsidR="00E308B2" w:rsidRDefault="00E308B2" w:rsidP="00AC5BAF">
            <w:pPr>
              <w:pStyle w:val="TAL"/>
            </w:pPr>
            <w:r>
              <w:t>Revision of S2-2406681. Revised in parallel session to S2-2407064.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3663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5CE7C" w14:textId="77777777" w:rsidR="00E308B2" w:rsidRDefault="00E308B2" w:rsidP="00AC5BAF">
            <w:pPr>
              <w:pStyle w:val="TAL"/>
            </w:pPr>
            <w:r>
              <w:t>S2-2407064</w:t>
            </w:r>
          </w:p>
        </w:tc>
      </w:tr>
      <w:tr w:rsidR="00E308B2" w14:paraId="120B05E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E60A3" w14:textId="77777777" w:rsidR="00E308B2" w:rsidRDefault="00E308B2" w:rsidP="00AC5BAF">
            <w:pPr>
              <w:pStyle w:val="TAL"/>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E4120" w14:textId="77777777" w:rsidR="00E308B2" w:rsidRDefault="00E308B2" w:rsidP="00AC5BAF">
            <w:pPr>
              <w:pStyle w:val="TAL"/>
            </w:pPr>
            <w:r>
              <w:t>S2-2407032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568C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07EF8" w14:textId="77777777" w:rsidR="00E308B2" w:rsidRDefault="00E308B2" w:rsidP="00AC5BAF">
            <w:pPr>
              <w:pStyle w:val="TAL"/>
            </w:pPr>
            <w:r>
              <w:t>23.501 CR5398R1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3B52E" w14:textId="77777777" w:rsidR="00E308B2" w:rsidRDefault="00E308B2" w:rsidP="00AC5BAF">
            <w:pPr>
              <w:pStyle w:val="TAL"/>
            </w:pPr>
            <w:r>
              <w:t>Oracle, Ericsson, Verizon UK Ltd, China Telecom,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A6B5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3F8D0"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D1D1A" w14:textId="77777777" w:rsidR="00E308B2" w:rsidRDefault="00E308B2" w:rsidP="00AC5BAF">
            <w:pPr>
              <w:pStyle w:val="TAL"/>
            </w:pPr>
            <w:r>
              <w:t>Revision of S2-2405926. Revised in parallel session to S2-2407065.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24A9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5062F" w14:textId="77777777" w:rsidR="00E308B2" w:rsidRDefault="00E308B2" w:rsidP="00AC5BAF">
            <w:pPr>
              <w:pStyle w:val="TAL"/>
            </w:pPr>
            <w:r>
              <w:t>S2-2407065</w:t>
            </w:r>
          </w:p>
        </w:tc>
      </w:tr>
      <w:tr w:rsidR="00E308B2" w14:paraId="006887F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D432F" w14:textId="77777777" w:rsidR="00E308B2" w:rsidRDefault="00E308B2" w:rsidP="00AC5BAF">
            <w:pPr>
              <w:pStyle w:val="TAL"/>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72F9F" w14:textId="77777777" w:rsidR="00E308B2" w:rsidRDefault="00E308B2" w:rsidP="00AC5BAF">
            <w:pPr>
              <w:pStyle w:val="TAL"/>
            </w:pPr>
            <w:r>
              <w:t>S2-2407033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AE6E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88389" w14:textId="77777777" w:rsidR="00E308B2" w:rsidRDefault="00E308B2" w:rsidP="00AC5BAF">
            <w:pPr>
              <w:pStyle w:val="TAL"/>
            </w:pPr>
            <w:r>
              <w:t>23.502 CR4807R1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AD5EB" w14:textId="77777777" w:rsidR="00E308B2" w:rsidRDefault="00E308B2" w:rsidP="00AC5BAF">
            <w:pPr>
              <w:pStyle w:val="TAL"/>
            </w:pPr>
            <w:r>
              <w:t>Oracle, China Telecom,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D663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767FC"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CE8C3" w14:textId="77777777" w:rsidR="00E308B2" w:rsidRDefault="00E308B2" w:rsidP="00AC5BAF">
            <w:pPr>
              <w:pStyle w:val="TAL"/>
            </w:pPr>
            <w:r>
              <w:t>Revision of S2-2405927. Revised in parallel session to S2-2407066.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A863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BABBF" w14:textId="77777777" w:rsidR="00E308B2" w:rsidRDefault="00E308B2" w:rsidP="00AC5BAF">
            <w:pPr>
              <w:pStyle w:val="TAL"/>
            </w:pPr>
            <w:r>
              <w:t>S2-2407066</w:t>
            </w:r>
          </w:p>
        </w:tc>
      </w:tr>
      <w:tr w:rsidR="00E308B2" w14:paraId="339D73A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4F6CE" w14:textId="77777777" w:rsidR="00E308B2" w:rsidRDefault="00E308B2" w:rsidP="00AC5BAF">
            <w:pPr>
              <w:pStyle w:val="TAL"/>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D2225" w14:textId="77777777" w:rsidR="00E308B2" w:rsidRDefault="00E308B2" w:rsidP="00AC5BAF">
            <w:pPr>
              <w:pStyle w:val="TAL"/>
            </w:pPr>
            <w:r>
              <w:t>S2-2407034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3971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94427" w14:textId="77777777" w:rsidR="00E308B2" w:rsidRDefault="00E308B2" w:rsidP="00AC5BAF">
            <w:pPr>
              <w:pStyle w:val="TAL"/>
            </w:pPr>
            <w:r>
              <w:t>23.503 CR1296R1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82F2A" w14:textId="77777777" w:rsidR="00E308B2" w:rsidRDefault="00E308B2" w:rsidP="00AC5BAF">
            <w:pPr>
              <w:pStyle w:val="TAL"/>
            </w:pPr>
            <w:r>
              <w:t>Oracle, China Telecom,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60B1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36D7B"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BED84" w14:textId="77777777" w:rsidR="00E308B2" w:rsidRDefault="00E308B2" w:rsidP="00AC5BAF">
            <w:pPr>
              <w:pStyle w:val="TAL"/>
            </w:pPr>
            <w:r>
              <w:t>Revision of S2-2405928. Revised in parallel session to S2-2407067.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38EA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4BB97" w14:textId="77777777" w:rsidR="00E308B2" w:rsidRDefault="00E308B2" w:rsidP="00AC5BAF">
            <w:pPr>
              <w:pStyle w:val="TAL"/>
            </w:pPr>
            <w:r>
              <w:t>S2-2407067</w:t>
            </w:r>
          </w:p>
        </w:tc>
      </w:tr>
      <w:tr w:rsidR="00E308B2" w14:paraId="7658AF6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AF223"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7F717" w14:textId="77777777" w:rsidR="00E308B2" w:rsidRDefault="00E308B2" w:rsidP="00AC5BAF">
            <w:pPr>
              <w:pStyle w:val="TAL"/>
            </w:pPr>
            <w:r>
              <w:t>S2-2407035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F070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E1B18" w14:textId="77777777" w:rsidR="00E308B2" w:rsidRDefault="00E308B2" w:rsidP="00AC5BAF">
            <w:pPr>
              <w:pStyle w:val="TAL"/>
            </w:pPr>
            <w:r>
              <w:t>Updates for solution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24959"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4CF2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C9DC9"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DD07C" w14:textId="77777777" w:rsidR="00E308B2" w:rsidRDefault="00E308B2" w:rsidP="00AC5BAF">
            <w:pPr>
              <w:pStyle w:val="TAL"/>
            </w:pPr>
            <w:r>
              <w:t>Revision of S2-2406987. Revised in parallel session to S2-2407050.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3DBD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4D8A9" w14:textId="77777777" w:rsidR="00E308B2" w:rsidRDefault="00E308B2" w:rsidP="00AC5BAF">
            <w:pPr>
              <w:pStyle w:val="TAL"/>
            </w:pPr>
            <w:r>
              <w:t>S2-2407050</w:t>
            </w:r>
          </w:p>
        </w:tc>
      </w:tr>
      <w:tr w:rsidR="00E308B2" w14:paraId="0D5F352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EAEE1"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7D644" w14:textId="77777777" w:rsidR="00E308B2" w:rsidRDefault="00E308B2" w:rsidP="00AC5BAF">
            <w:pPr>
              <w:pStyle w:val="TAL"/>
            </w:pPr>
            <w:r>
              <w:t>S2-2407036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3B11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D96A6" w14:textId="77777777" w:rsidR="00E308B2" w:rsidRDefault="00E308B2" w:rsidP="00AC5BAF">
            <w:pPr>
              <w:pStyle w:val="TAL"/>
            </w:pPr>
            <w:r>
              <w:t>Architectural assumption on access control for Ambient 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9293D" w14:textId="77777777" w:rsidR="00E308B2" w:rsidRDefault="00E308B2" w:rsidP="00AC5BAF">
            <w:pPr>
              <w:pStyle w:val="TAL"/>
            </w:pPr>
            <w:r>
              <w:t>NTT Docomo, KPN, Orange, T-Mobile USA, Deutsche Telekom, China Unicom, China Telecom, China Mobile, BT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FAED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3A2B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4E3F9" w14:textId="77777777" w:rsidR="00E308B2" w:rsidRDefault="00E308B2" w:rsidP="00AC5BAF">
            <w:pPr>
              <w:pStyle w:val="TAL"/>
            </w:pPr>
            <w:r>
              <w:t>Revision of S2-2406985.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A9D7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818E1" w14:textId="77777777" w:rsidR="00E308B2" w:rsidRDefault="00E308B2" w:rsidP="00AC5BAF">
            <w:pPr>
              <w:pStyle w:val="TAL"/>
            </w:pPr>
          </w:p>
        </w:tc>
      </w:tr>
      <w:tr w:rsidR="00E308B2" w14:paraId="24BD3A2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5C7BF"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CA9ED" w14:textId="77777777" w:rsidR="00E308B2" w:rsidRDefault="00E308B2" w:rsidP="00AC5BAF">
            <w:pPr>
              <w:pStyle w:val="TAL"/>
            </w:pPr>
            <w:r>
              <w:t>S2-2407037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FC42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440CB" w14:textId="77777777" w:rsidR="00E308B2" w:rsidRDefault="00E308B2" w:rsidP="00AC5BAF">
            <w:pPr>
              <w:pStyle w:val="TAL"/>
            </w:pPr>
            <w:r>
              <w:t>Address Open Issues and Update Procedure for Solution 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66991" w14:textId="77777777" w:rsidR="00E308B2" w:rsidRDefault="00E308B2" w:rsidP="00AC5BAF">
            <w:pPr>
              <w:pStyle w:val="TAL"/>
            </w:pPr>
            <w:r>
              <w:t>China Telecom, NEC, CATT, China Mobile, InterDigital,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C8D8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E7A8A"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FDBB2" w14:textId="77777777" w:rsidR="00E308B2" w:rsidRDefault="00E308B2" w:rsidP="00AC5BAF">
            <w:pPr>
              <w:pStyle w:val="TAL"/>
            </w:pPr>
            <w:r>
              <w:t>Revision of S2-2406988. Revised in parallel session to S2-2407051.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C142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E09DC" w14:textId="77777777" w:rsidR="00E308B2" w:rsidRDefault="00E308B2" w:rsidP="00AC5BAF">
            <w:pPr>
              <w:pStyle w:val="TAL"/>
            </w:pPr>
            <w:r>
              <w:t>S2-2407051</w:t>
            </w:r>
          </w:p>
        </w:tc>
      </w:tr>
      <w:tr w:rsidR="00E308B2" w14:paraId="33C6F03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BCB8C" w14:textId="77777777" w:rsidR="00E308B2" w:rsidRDefault="00E308B2" w:rsidP="00AC5BAF">
            <w:pPr>
              <w:pStyle w:val="TAL"/>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C7F3E" w14:textId="77777777" w:rsidR="00E308B2" w:rsidRDefault="00E308B2" w:rsidP="00AC5BAF">
            <w:pPr>
              <w:pStyle w:val="TAL"/>
            </w:pPr>
            <w:r>
              <w:t>S2-2407038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A4F0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5BF43" w14:textId="77777777" w:rsidR="00E308B2" w:rsidRDefault="00E308B2" w:rsidP="00AC5BAF">
            <w:pPr>
              <w:pStyle w:val="TAL"/>
            </w:pPr>
            <w:r>
              <w:t>KI#1, #2 and #3, Sol#5: Update to Remove ENs and Add clarifications.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76EBE"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03D2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7AC2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36473" w14:textId="77777777" w:rsidR="00E308B2" w:rsidRDefault="00E308B2" w:rsidP="00AC5BAF">
            <w:pPr>
              <w:pStyle w:val="TAL"/>
            </w:pPr>
            <w:r>
              <w:t>Revision of S2-2407000. Revised in parallel session to S2-2407052.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1704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D788F" w14:textId="77777777" w:rsidR="00E308B2" w:rsidRDefault="00E308B2" w:rsidP="00AC5BAF">
            <w:pPr>
              <w:pStyle w:val="TAL"/>
            </w:pPr>
            <w:r>
              <w:t>S2-2407052</w:t>
            </w:r>
          </w:p>
        </w:tc>
      </w:tr>
      <w:tr w:rsidR="00E308B2" w14:paraId="4E043A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99DBB"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4FA89" w14:textId="77777777" w:rsidR="00E308B2" w:rsidRDefault="00E308B2" w:rsidP="00AC5BAF">
            <w:pPr>
              <w:pStyle w:val="TAL"/>
            </w:pPr>
            <w:r>
              <w:t>S2-2407039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C06F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3866C" w14:textId="77777777" w:rsidR="00E308B2" w:rsidRDefault="00E308B2" w:rsidP="00AC5BAF">
            <w:pPr>
              <w:pStyle w:val="TAL"/>
            </w:pPr>
            <w:r>
              <w:t>Update sol#4: Add the interaction via UE reader s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8B7AD"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B248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5A0EB"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B2897" w14:textId="77777777" w:rsidR="00E308B2" w:rsidRDefault="00E308B2" w:rsidP="00AC5BAF">
            <w:pPr>
              <w:pStyle w:val="TAL"/>
            </w:pPr>
            <w:r>
              <w:t>Revision of S2-2406986. Revised in parallel session to S2-2407049.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1252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B7CEC" w14:textId="77777777" w:rsidR="00E308B2" w:rsidRDefault="00E308B2" w:rsidP="00AC5BAF">
            <w:pPr>
              <w:pStyle w:val="TAL"/>
            </w:pPr>
            <w:r>
              <w:t>S2-2407049</w:t>
            </w:r>
          </w:p>
        </w:tc>
      </w:tr>
      <w:tr w:rsidR="00E308B2" w14:paraId="08EC3BD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9E03E"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C6DF6" w14:textId="77777777" w:rsidR="00E308B2" w:rsidRDefault="00E308B2" w:rsidP="00AC5BAF">
            <w:pPr>
              <w:pStyle w:val="TAL"/>
            </w:pPr>
            <w:r>
              <w:t>S2-2407040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33C2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67596" w14:textId="77777777" w:rsidR="00E308B2" w:rsidRDefault="00E308B2" w:rsidP="00AC5BAF">
            <w:pPr>
              <w:pStyle w:val="TAL"/>
            </w:pPr>
            <w:r>
              <w:t>KI#3, New Sol.: Secure AIoT Inventory and command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9CCCB"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23E4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CA61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C1724" w14:textId="77777777" w:rsidR="00E308B2" w:rsidRDefault="00E308B2" w:rsidP="00AC5BAF">
            <w:pPr>
              <w:pStyle w:val="TAL"/>
            </w:pPr>
            <w:r>
              <w:t>Revision of S2-2407001.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0C408"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D156F" w14:textId="77777777" w:rsidR="00E308B2" w:rsidRDefault="00E308B2" w:rsidP="00AC5BAF">
            <w:pPr>
              <w:pStyle w:val="TAL"/>
            </w:pPr>
          </w:p>
        </w:tc>
      </w:tr>
      <w:tr w:rsidR="00E308B2" w14:paraId="3A3360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F5108"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4A221" w14:textId="77777777" w:rsidR="00E308B2" w:rsidRDefault="00E308B2" w:rsidP="00AC5BAF">
            <w:pPr>
              <w:pStyle w:val="TAL"/>
            </w:pPr>
            <w:r>
              <w:t>S2-2407041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CC05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C19FC" w14:textId="77777777" w:rsidR="00E308B2" w:rsidRDefault="00E308B2" w:rsidP="00AC5BAF">
            <w:pPr>
              <w:pStyle w:val="TAL"/>
            </w:pPr>
            <w:r>
              <w:t>KI#1, #2, #3, New Solution: Support AIoT Devices for Topology 2 using AIOTF.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D917E"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36A6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61D9B"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A8684" w14:textId="77777777" w:rsidR="00E308B2" w:rsidRDefault="00E308B2" w:rsidP="00AC5BAF">
            <w:pPr>
              <w:pStyle w:val="TAL"/>
            </w:pPr>
            <w:r>
              <w:t>Revision of S2-2407002.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77388"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812BB" w14:textId="77777777" w:rsidR="00E308B2" w:rsidRDefault="00E308B2" w:rsidP="00AC5BAF">
            <w:pPr>
              <w:pStyle w:val="TAL"/>
            </w:pPr>
          </w:p>
        </w:tc>
      </w:tr>
      <w:tr w:rsidR="00E308B2" w14:paraId="1D55B55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AD348"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86B71" w14:textId="77777777" w:rsidR="00E308B2" w:rsidRDefault="00E308B2" w:rsidP="00AC5BAF">
            <w:pPr>
              <w:pStyle w:val="TAL"/>
            </w:pPr>
            <w:r>
              <w:t>S2-2407042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E924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FCCBF" w14:textId="77777777" w:rsidR="00E308B2" w:rsidRDefault="00E308B2" w:rsidP="00AC5BAF">
            <w:pPr>
              <w:pStyle w:val="TAL"/>
            </w:pPr>
            <w:r>
              <w:t>KI #2 and 3, New solution for Topology 2: fixed type of UE reader for Ambient IoT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E9288" w14:textId="77777777" w:rsidR="00E308B2" w:rsidRDefault="00E308B2" w:rsidP="00AC5BAF">
            <w:pPr>
              <w:pStyle w:val="TAL"/>
            </w:pPr>
            <w:r>
              <w:t>China Mobile,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8286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2A55A"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E2E6E" w14:textId="77777777" w:rsidR="00E308B2" w:rsidRDefault="00E308B2" w:rsidP="00AC5BAF">
            <w:pPr>
              <w:pStyle w:val="TAL"/>
            </w:pPr>
            <w:r>
              <w:t>Revision of S2-2407005. Revised in parallel session to S2-2407053.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82FC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D4B12" w14:textId="77777777" w:rsidR="00E308B2" w:rsidRDefault="00E308B2" w:rsidP="00AC5BAF">
            <w:pPr>
              <w:pStyle w:val="TAL"/>
            </w:pPr>
            <w:r>
              <w:t>S2-2407053</w:t>
            </w:r>
          </w:p>
        </w:tc>
      </w:tr>
      <w:tr w:rsidR="00E308B2" w14:paraId="3F9D5DE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AFFEE"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93D2E" w14:textId="77777777" w:rsidR="00E308B2" w:rsidRDefault="00E308B2" w:rsidP="00AC5BAF">
            <w:pPr>
              <w:pStyle w:val="TAL"/>
            </w:pPr>
            <w:r>
              <w:t>S2-2407043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CE0F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EE947" w14:textId="77777777" w:rsidR="00E308B2" w:rsidRDefault="00E308B2" w:rsidP="00AC5BAF">
            <w:pPr>
              <w:pStyle w:val="TAL"/>
            </w:pPr>
            <w:r>
              <w:t>Solution for KI#2, Subscription Management for Ambient IoTs.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80D34"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F578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D0B57"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8DEC7" w14:textId="77777777" w:rsidR="00E308B2" w:rsidRDefault="00E308B2" w:rsidP="00AC5BAF">
            <w:pPr>
              <w:pStyle w:val="TAL"/>
            </w:pPr>
            <w:r>
              <w:t>Revision of S2-2407006. Revised in parallel session to S2-2407054.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7276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03DBD" w14:textId="77777777" w:rsidR="00E308B2" w:rsidRDefault="00E308B2" w:rsidP="00AC5BAF">
            <w:pPr>
              <w:pStyle w:val="TAL"/>
            </w:pPr>
            <w:r>
              <w:t>S2-2407054</w:t>
            </w:r>
          </w:p>
        </w:tc>
      </w:tr>
      <w:tr w:rsidR="00E308B2" w14:paraId="1D2842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7D2B1"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A8220" w14:textId="77777777" w:rsidR="00E308B2" w:rsidRDefault="00E308B2" w:rsidP="00AC5BAF">
            <w:pPr>
              <w:pStyle w:val="TAL"/>
            </w:pPr>
            <w:r>
              <w:t>S2-2407044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EFDC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BD587" w14:textId="77777777" w:rsidR="00E308B2" w:rsidRDefault="00E308B2" w:rsidP="00AC5BAF">
            <w:pPr>
              <w:pStyle w:val="TAL"/>
            </w:pPr>
            <w:r>
              <w:t>KI#3, New Sol, Device-Reader Binding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B6207" w14:textId="77777777" w:rsidR="00E308B2" w:rsidRDefault="00E308B2" w:rsidP="00AC5BAF">
            <w:pPr>
              <w:pStyle w:val="TAL"/>
            </w:pPr>
            <w:r>
              <w:t>ZTE,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C730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6584B"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61349" w14:textId="77777777" w:rsidR="00E308B2" w:rsidRDefault="00E308B2" w:rsidP="00AC5BAF">
            <w:pPr>
              <w:pStyle w:val="TAL"/>
            </w:pPr>
            <w:r>
              <w:t>Revision of S2-2407008.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E896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ACD06" w14:textId="77777777" w:rsidR="00E308B2" w:rsidRDefault="00E308B2" w:rsidP="00AC5BAF">
            <w:pPr>
              <w:pStyle w:val="TAL"/>
            </w:pPr>
          </w:p>
        </w:tc>
      </w:tr>
      <w:tr w:rsidR="00E308B2" w14:paraId="730657A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79653"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EB721" w14:textId="77777777" w:rsidR="00E308B2" w:rsidRDefault="00E308B2" w:rsidP="00AC5BAF">
            <w:pPr>
              <w:pStyle w:val="TAL"/>
            </w:pPr>
            <w:r>
              <w:t>S2-2407045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46A0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507E7" w14:textId="77777777" w:rsidR="00E308B2" w:rsidRDefault="00E308B2" w:rsidP="00AC5BAF">
            <w:pPr>
              <w:pStyle w:val="TAL"/>
            </w:pPr>
            <w:r>
              <w:t>KI#3, KI#1, New Solution: AIoT communication for connectivity topology 2 and AIoT data transmission in the UP of PDU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D15F0"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F7D1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FB51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2772F" w14:textId="77777777" w:rsidR="00E308B2" w:rsidRDefault="00E308B2" w:rsidP="00AC5BAF">
            <w:pPr>
              <w:pStyle w:val="TAL"/>
            </w:pPr>
            <w:r>
              <w:t>Revision of S2-2407009. Revised in parallel session to S2-2407068.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34BC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DBA07" w14:textId="77777777" w:rsidR="00E308B2" w:rsidRDefault="00E308B2" w:rsidP="00AC5BAF">
            <w:pPr>
              <w:pStyle w:val="TAL"/>
            </w:pPr>
            <w:r>
              <w:t>S2-2407068</w:t>
            </w:r>
          </w:p>
        </w:tc>
      </w:tr>
      <w:tr w:rsidR="00E308B2" w14:paraId="109A1C5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CF1CA"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4A9AC" w14:textId="77777777" w:rsidR="00E308B2" w:rsidRDefault="00E308B2" w:rsidP="00AC5BAF">
            <w:pPr>
              <w:pStyle w:val="TAL"/>
            </w:pPr>
            <w:r>
              <w:t>S2-2407046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E1CC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2CA59" w14:textId="77777777" w:rsidR="00E308B2" w:rsidRDefault="00E308B2" w:rsidP="00AC5BAF">
            <w:pPr>
              <w:pStyle w:val="TAL"/>
            </w:pPr>
            <w:r>
              <w:t>Solution for different Ambient IoT Device Types.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979D2"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33DB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25EF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1A48F" w14:textId="77777777" w:rsidR="00E308B2" w:rsidRDefault="00E308B2" w:rsidP="00AC5BAF">
            <w:pPr>
              <w:pStyle w:val="TAL"/>
            </w:pPr>
            <w:r>
              <w:t>Revision of S2-2407011. Revised in parallel session to S2-2407082.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2EDB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5A725" w14:textId="77777777" w:rsidR="00E308B2" w:rsidRDefault="00E308B2" w:rsidP="00AC5BAF">
            <w:pPr>
              <w:pStyle w:val="TAL"/>
            </w:pPr>
            <w:r>
              <w:t>S2-2407082</w:t>
            </w:r>
          </w:p>
        </w:tc>
      </w:tr>
      <w:tr w:rsidR="00E308B2" w14:paraId="399B0B8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E3703"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115CE" w14:textId="77777777" w:rsidR="00E308B2" w:rsidRDefault="00E308B2" w:rsidP="00AC5BAF">
            <w:pPr>
              <w:pStyle w:val="TAL"/>
            </w:pPr>
            <w:r>
              <w:t>S2-2407047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E3DA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01AE2" w14:textId="77777777" w:rsidR="00E308B2" w:rsidRDefault="00E308B2" w:rsidP="00AC5BAF">
            <w:pPr>
              <w:pStyle w:val="TAL"/>
            </w:pPr>
            <w:r>
              <w:t>Key Issue #2, New Solution: UE Assisted Paging for AIoT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417E2"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5136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5B873"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1D471" w14:textId="77777777" w:rsidR="00E308B2" w:rsidRDefault="00E308B2" w:rsidP="00AC5BAF">
            <w:pPr>
              <w:pStyle w:val="TAL"/>
            </w:pPr>
            <w:r>
              <w:t>Revision of S2-2407012. Revised in parallel session to S2-2407230.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FC38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CC8AB" w14:textId="77777777" w:rsidR="00E308B2" w:rsidRDefault="00E308B2" w:rsidP="00AC5BAF">
            <w:pPr>
              <w:pStyle w:val="TAL"/>
            </w:pPr>
            <w:r>
              <w:t>S2-2407230</w:t>
            </w:r>
          </w:p>
        </w:tc>
      </w:tr>
      <w:tr w:rsidR="00E308B2" w14:paraId="3D6C83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732B7" w14:textId="77777777" w:rsidR="00E308B2" w:rsidRDefault="00E308B2" w:rsidP="00AC5BAF">
            <w:pPr>
              <w:pStyle w:val="TAL"/>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13EB7" w14:textId="77777777" w:rsidR="00E308B2" w:rsidRDefault="00E308B2" w:rsidP="00AC5BAF">
            <w:pPr>
              <w:pStyle w:val="TAL"/>
            </w:pPr>
            <w:r>
              <w:t>S2-2407048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FE11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A73A3" w14:textId="77777777" w:rsidR="00E308B2" w:rsidRDefault="00E308B2" w:rsidP="00AC5BAF">
            <w:pPr>
              <w:pStyle w:val="TAL"/>
            </w:pPr>
            <w:r>
              <w:t>[DRAFT] LS on Clarification of requirements for Ambient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316F9"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5115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824DA"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ABA01" w14:textId="77777777" w:rsidR="00E308B2" w:rsidRDefault="00E308B2" w:rsidP="00AC5BAF">
            <w:pPr>
              <w:pStyle w:val="TAL"/>
            </w:pPr>
            <w:r>
              <w:t>Revision of S2-2406983. Revised in parallel session to S2-2407231.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E871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239B4" w14:textId="77777777" w:rsidR="00E308B2" w:rsidRDefault="00E308B2" w:rsidP="00AC5BAF">
            <w:pPr>
              <w:pStyle w:val="TAL"/>
            </w:pPr>
            <w:r>
              <w:t>S2-2407231</w:t>
            </w:r>
          </w:p>
        </w:tc>
      </w:tr>
      <w:tr w:rsidR="00E308B2" w14:paraId="5AFC0C3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C589C"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01489" w14:textId="77777777" w:rsidR="00E308B2" w:rsidRDefault="00E308B2" w:rsidP="00AC5BAF">
            <w:pPr>
              <w:pStyle w:val="TAL"/>
            </w:pPr>
            <w:r>
              <w:t>S2-2407049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0D0F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E789E" w14:textId="77777777" w:rsidR="00E308B2" w:rsidRDefault="00E308B2" w:rsidP="00AC5BAF">
            <w:pPr>
              <w:pStyle w:val="TAL"/>
            </w:pPr>
            <w:r>
              <w:t>Update sol#4: Add the interaction via UE reader s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5FECC"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C90D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D021C"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6D7FF" w14:textId="77777777" w:rsidR="00E308B2" w:rsidRDefault="00E308B2" w:rsidP="00AC5BAF">
            <w:pPr>
              <w:pStyle w:val="TAL"/>
            </w:pPr>
            <w:r>
              <w:t>Revision of S2-2407039. Revised in parallel session to S2-2407232.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913C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961DC" w14:textId="77777777" w:rsidR="00E308B2" w:rsidRDefault="00E308B2" w:rsidP="00AC5BAF">
            <w:pPr>
              <w:pStyle w:val="TAL"/>
            </w:pPr>
            <w:r>
              <w:t>S2-2407232</w:t>
            </w:r>
          </w:p>
        </w:tc>
      </w:tr>
      <w:tr w:rsidR="00E308B2" w14:paraId="3A3DF1B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D64E9"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50AB3" w14:textId="77777777" w:rsidR="00E308B2" w:rsidRDefault="00E308B2" w:rsidP="00AC5BAF">
            <w:pPr>
              <w:pStyle w:val="TAL"/>
            </w:pPr>
            <w:r>
              <w:t>S2-2407050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8368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03659" w14:textId="77777777" w:rsidR="00E308B2" w:rsidRDefault="00E308B2" w:rsidP="00AC5BAF">
            <w:pPr>
              <w:pStyle w:val="TAL"/>
            </w:pPr>
            <w:r>
              <w:t>Updates for solution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1F0B7"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C640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6990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90FEF" w14:textId="77777777" w:rsidR="00E308B2" w:rsidRDefault="00E308B2" w:rsidP="00AC5BAF">
            <w:pPr>
              <w:pStyle w:val="TAL"/>
            </w:pPr>
            <w:r>
              <w:t>Revision of S2-2407035.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529B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E9F9B" w14:textId="77777777" w:rsidR="00E308B2" w:rsidRDefault="00E308B2" w:rsidP="00AC5BAF">
            <w:pPr>
              <w:pStyle w:val="TAL"/>
            </w:pPr>
          </w:p>
        </w:tc>
      </w:tr>
      <w:tr w:rsidR="00E308B2" w14:paraId="2B0AF0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01090"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85EE5" w14:textId="77777777" w:rsidR="00E308B2" w:rsidRDefault="00E308B2" w:rsidP="00AC5BAF">
            <w:pPr>
              <w:pStyle w:val="TAL"/>
            </w:pPr>
            <w:r>
              <w:t>S2-2407051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D575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BE6B7" w14:textId="77777777" w:rsidR="00E308B2" w:rsidRDefault="00E308B2" w:rsidP="00AC5BAF">
            <w:pPr>
              <w:pStyle w:val="TAL"/>
            </w:pPr>
            <w:r>
              <w:t>Address Open Issues and Update Procedure for Solution 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ED31E" w14:textId="77777777" w:rsidR="00E308B2" w:rsidRDefault="00E308B2" w:rsidP="00AC5BAF">
            <w:pPr>
              <w:pStyle w:val="TAL"/>
            </w:pPr>
            <w:r>
              <w:t>China Telecom, NEC, CATT, China Mobile, InterDigital, Samsung,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6218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12D2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E2DB2" w14:textId="77777777" w:rsidR="00E308B2" w:rsidRDefault="00E308B2" w:rsidP="00AC5BAF">
            <w:pPr>
              <w:pStyle w:val="TAL"/>
            </w:pPr>
            <w:r>
              <w:t>Revision of S2-2407037.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C018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32EE5" w14:textId="77777777" w:rsidR="00E308B2" w:rsidRDefault="00E308B2" w:rsidP="00AC5BAF">
            <w:pPr>
              <w:pStyle w:val="TAL"/>
            </w:pPr>
          </w:p>
        </w:tc>
      </w:tr>
      <w:tr w:rsidR="00E308B2" w14:paraId="5DADCF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50711"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CEFBF" w14:textId="77777777" w:rsidR="00E308B2" w:rsidRDefault="00E308B2" w:rsidP="00AC5BAF">
            <w:pPr>
              <w:pStyle w:val="TAL"/>
            </w:pPr>
            <w:r>
              <w:t>S2-2407052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61A5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CB4DF" w14:textId="77777777" w:rsidR="00E308B2" w:rsidRDefault="00E308B2" w:rsidP="00AC5BAF">
            <w:pPr>
              <w:pStyle w:val="TAL"/>
            </w:pPr>
            <w:r>
              <w:t>KI#1, #2 and #3, Sol#5: Update to Remove ENs and Add clarifications.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3BD3C"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F61B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3944D"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D0F02" w14:textId="77777777" w:rsidR="00E308B2" w:rsidRDefault="00E308B2" w:rsidP="00AC5BAF">
            <w:pPr>
              <w:pStyle w:val="TAL"/>
            </w:pPr>
            <w:r>
              <w:t>Revision of S2-2407038.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5B30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27561" w14:textId="77777777" w:rsidR="00E308B2" w:rsidRDefault="00E308B2" w:rsidP="00AC5BAF">
            <w:pPr>
              <w:pStyle w:val="TAL"/>
            </w:pPr>
          </w:p>
        </w:tc>
      </w:tr>
      <w:tr w:rsidR="00E308B2" w14:paraId="546B42F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0085F"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E0E89" w14:textId="77777777" w:rsidR="00E308B2" w:rsidRDefault="00E308B2" w:rsidP="00AC5BAF">
            <w:pPr>
              <w:pStyle w:val="TAL"/>
            </w:pPr>
            <w:r>
              <w:t>S2-2407053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0788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BEBCA" w14:textId="77777777" w:rsidR="00E308B2" w:rsidRDefault="00E308B2" w:rsidP="00AC5BAF">
            <w:pPr>
              <w:pStyle w:val="TAL"/>
            </w:pPr>
            <w:r>
              <w:t>KI #2 and 3, New solution for Topology 2: fixed type of UE reader for Ambient IoT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1990C" w14:textId="77777777" w:rsidR="00E308B2" w:rsidRDefault="00E308B2" w:rsidP="00AC5BAF">
            <w:pPr>
              <w:pStyle w:val="TAL"/>
            </w:pPr>
            <w:r>
              <w:t>China Mobile,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9341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FD17D"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4634D" w14:textId="77777777" w:rsidR="00E308B2" w:rsidRDefault="00E308B2" w:rsidP="00AC5BAF">
            <w:pPr>
              <w:pStyle w:val="TAL"/>
            </w:pPr>
            <w:r>
              <w:t>Revision of S2-2407042.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2785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F3C5A" w14:textId="77777777" w:rsidR="00E308B2" w:rsidRDefault="00E308B2" w:rsidP="00AC5BAF">
            <w:pPr>
              <w:pStyle w:val="TAL"/>
            </w:pPr>
          </w:p>
        </w:tc>
      </w:tr>
      <w:tr w:rsidR="00E308B2" w14:paraId="221B02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55B72"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1EA19" w14:textId="77777777" w:rsidR="00E308B2" w:rsidRDefault="00E308B2" w:rsidP="00AC5BAF">
            <w:pPr>
              <w:pStyle w:val="TAL"/>
            </w:pPr>
            <w:r>
              <w:t>S2-2407054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E981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CE652" w14:textId="77777777" w:rsidR="00E308B2" w:rsidRDefault="00E308B2" w:rsidP="00AC5BAF">
            <w:pPr>
              <w:pStyle w:val="TAL"/>
            </w:pPr>
            <w:r>
              <w:t>Solution for KI#2, Subscription Management for Ambient IoTs.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CB453"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EBA8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5C55A"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0C30C" w14:textId="77777777" w:rsidR="00E308B2" w:rsidRDefault="00E308B2" w:rsidP="00AC5BAF">
            <w:pPr>
              <w:pStyle w:val="TAL"/>
            </w:pPr>
            <w:r>
              <w:t>Revision of S2-2407043.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7636D"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E1726" w14:textId="77777777" w:rsidR="00E308B2" w:rsidRDefault="00E308B2" w:rsidP="00AC5BAF">
            <w:pPr>
              <w:pStyle w:val="TAL"/>
            </w:pPr>
          </w:p>
        </w:tc>
      </w:tr>
      <w:tr w:rsidR="00E308B2" w14:paraId="1813E8B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50945"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1522A" w14:textId="77777777" w:rsidR="00E308B2" w:rsidRDefault="00E308B2" w:rsidP="00AC5BAF">
            <w:pPr>
              <w:pStyle w:val="TAL"/>
            </w:pPr>
            <w:r>
              <w:t>S2-2407055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9F4A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B25A6" w14:textId="77777777" w:rsidR="00E308B2" w:rsidRDefault="00E308B2" w:rsidP="00AC5BAF">
            <w:pPr>
              <w:pStyle w:val="TAL"/>
            </w:pPr>
            <w:r>
              <w:t>KI#2, New solution: Periodic triggered Ambient IoT Devices for registration update in Topology-1.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0249F" w14:textId="77777777" w:rsidR="00E308B2" w:rsidRDefault="00E308B2" w:rsidP="00AC5BAF">
            <w:pPr>
              <w:pStyle w:val="TAL"/>
            </w:pPr>
            <w:r>
              <w:t>NTT DOCOMO, China Telecom,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9E75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DC18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599A0" w14:textId="77777777" w:rsidR="00E308B2" w:rsidRDefault="00E308B2" w:rsidP="00AC5BAF">
            <w:pPr>
              <w:pStyle w:val="TAL"/>
            </w:pPr>
            <w:r>
              <w:t>Revision of S2-2407007.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38390"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B0FA3" w14:textId="77777777" w:rsidR="00E308B2" w:rsidRDefault="00E308B2" w:rsidP="00AC5BAF">
            <w:pPr>
              <w:pStyle w:val="TAL"/>
            </w:pPr>
          </w:p>
        </w:tc>
      </w:tr>
      <w:tr w:rsidR="00E308B2" w14:paraId="43D91B5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44C56" w14:textId="77777777" w:rsidR="00E308B2" w:rsidRDefault="00E308B2" w:rsidP="00AC5BAF">
            <w:pPr>
              <w:pStyle w:val="TAL"/>
              <w:rPr>
                <w:sz w:val="24"/>
                <w:szCs w:val="24"/>
              </w:rPr>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1697E" w14:textId="77777777" w:rsidR="00E308B2" w:rsidRDefault="00E308B2" w:rsidP="00AC5BAF">
            <w:pPr>
              <w:pStyle w:val="TAL"/>
            </w:pPr>
            <w:r>
              <w:t>S2-2407056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8CFF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F956A" w14:textId="77777777" w:rsidR="00E308B2" w:rsidRDefault="00E308B2" w:rsidP="00AC5BAF">
            <w:pPr>
              <w:pStyle w:val="TAL"/>
            </w:pPr>
            <w:r>
              <w:t>Conclusion on KI#1: Network energy related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3FD6A" w14:textId="77777777" w:rsidR="00E308B2" w:rsidRDefault="00E308B2" w:rsidP="00AC5BAF">
            <w:pPr>
              <w:pStyle w:val="TAL"/>
            </w:pPr>
            <w:r>
              <w:t>China Mobile, China Unicom, NTT DOCOMO, SK Telecom, China Telecom,KDDI, Deutsche Telekom, DISH Network, Orange, KPN, T-Mobile, vivo,NEC, Huawei, Tencent, CATT, Lenovo,Toyota, ZTE, Samsung, LGE, Meta, Interdigital, OPPO, MediaTek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DB9B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AF5D4"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59729" w14:textId="77777777" w:rsidR="00E308B2" w:rsidRDefault="00E308B2" w:rsidP="00AC5BAF">
            <w:pPr>
              <w:pStyle w:val="TAL"/>
            </w:pPr>
            <w:r>
              <w:t>Revision of S2-2406989. Revised in parallel session to S2-2407074.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4F53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0C383" w14:textId="77777777" w:rsidR="00E308B2" w:rsidRDefault="00E308B2" w:rsidP="00AC5BAF">
            <w:pPr>
              <w:pStyle w:val="TAL"/>
            </w:pPr>
            <w:r>
              <w:t>S2-2407074</w:t>
            </w:r>
          </w:p>
        </w:tc>
      </w:tr>
      <w:tr w:rsidR="00E308B2" w14:paraId="683939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B56AF"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98112" w14:textId="77777777" w:rsidR="00E308B2" w:rsidRDefault="00E308B2" w:rsidP="00AC5BAF">
            <w:pPr>
              <w:pStyle w:val="TAL"/>
            </w:pPr>
            <w:r>
              <w:t>S2-2407057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94F0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8AD6F"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24D85" w14:textId="77777777" w:rsidR="00E308B2" w:rsidRDefault="00E308B2" w:rsidP="00AC5BAF">
            <w:pPr>
              <w:pStyle w:val="TAL"/>
            </w:pPr>
            <w:r>
              <w:t>Samsung, Lenovo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4CB1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13C01"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7C0D0" w14:textId="77777777" w:rsidR="00E308B2" w:rsidRDefault="00E308B2" w:rsidP="00AC5BAF">
            <w:pPr>
              <w:pStyle w:val="TAL"/>
            </w:pPr>
            <w:r>
              <w:t>Revision of S2-2406990. Revised in parallel session to S2-2407078.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CCC3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36652" w14:textId="77777777" w:rsidR="00E308B2" w:rsidRDefault="00E308B2" w:rsidP="00AC5BAF">
            <w:pPr>
              <w:pStyle w:val="TAL"/>
            </w:pPr>
            <w:r>
              <w:t>S2-2407078</w:t>
            </w:r>
          </w:p>
        </w:tc>
      </w:tr>
      <w:tr w:rsidR="00E308B2" w14:paraId="1E596DB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B1110"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A775F" w14:textId="77777777" w:rsidR="00E308B2" w:rsidRDefault="00E308B2" w:rsidP="00AC5BAF">
            <w:pPr>
              <w:pStyle w:val="TAL"/>
            </w:pPr>
            <w:r>
              <w:t>S2-2407058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221FE"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F0D1A" w14:textId="77777777" w:rsidR="00E308B2" w:rsidRDefault="00E308B2" w:rsidP="00AC5BAF">
            <w:pPr>
              <w:pStyle w:val="TAL"/>
            </w:pPr>
            <w:r>
              <w:t>[DRAFT] LS on Clarifications related to User Identities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673A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F223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03DF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63074" w14:textId="77777777" w:rsidR="00E308B2" w:rsidRDefault="00E308B2" w:rsidP="00AC5BAF">
            <w:pPr>
              <w:pStyle w:val="TAL"/>
            </w:pPr>
            <w:r>
              <w:t>Revision of S2-2407023. Revised in parallel session to S2-2407219.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DB86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8B876" w14:textId="77777777" w:rsidR="00E308B2" w:rsidRDefault="00E308B2" w:rsidP="00AC5BAF">
            <w:pPr>
              <w:pStyle w:val="TAL"/>
            </w:pPr>
            <w:r>
              <w:t>S2-2407219</w:t>
            </w:r>
          </w:p>
        </w:tc>
      </w:tr>
      <w:tr w:rsidR="00E308B2" w14:paraId="6F9B891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3FAEC"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E14F6" w14:textId="77777777" w:rsidR="00E308B2" w:rsidRDefault="00E308B2" w:rsidP="00AC5BAF">
            <w:pPr>
              <w:pStyle w:val="TAL"/>
            </w:pPr>
            <w:r>
              <w:t>S2-2407059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70A6B"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777AC" w14:textId="77777777" w:rsidR="00E308B2" w:rsidRDefault="00E308B2" w:rsidP="00AC5BAF">
            <w:pPr>
              <w:pStyle w:val="TAL"/>
            </w:pPr>
            <w:r>
              <w:t>[DRAFT] LS on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6E24A"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424C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47FF3"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D5EF4" w14:textId="77777777" w:rsidR="00E308B2" w:rsidRDefault="00E308B2" w:rsidP="00AC5BAF">
            <w:pPr>
              <w:pStyle w:val="TAL"/>
            </w:pPr>
            <w:r>
              <w:t>Revision of S2-2407025. Revised in parallel session to S2-2407220.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069A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29359" w14:textId="77777777" w:rsidR="00E308B2" w:rsidRDefault="00E308B2" w:rsidP="00AC5BAF">
            <w:pPr>
              <w:pStyle w:val="TAL"/>
            </w:pPr>
            <w:r>
              <w:t>S2-2407220</w:t>
            </w:r>
          </w:p>
        </w:tc>
      </w:tr>
      <w:tr w:rsidR="00E308B2" w14:paraId="5441F1A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6DCF8"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7F71F" w14:textId="77777777" w:rsidR="00E308B2" w:rsidRDefault="00E308B2" w:rsidP="00AC5BAF">
            <w:pPr>
              <w:pStyle w:val="TAL"/>
            </w:pPr>
            <w:r>
              <w:t>S2-2407060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0691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C182D" w14:textId="77777777" w:rsidR="00E308B2" w:rsidRDefault="00E308B2" w:rsidP="00AC5BAF">
            <w:pPr>
              <w:pStyle w:val="TAL"/>
            </w:pPr>
            <w:r>
              <w:t>Key Issue #1,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8767A" w14:textId="77777777" w:rsidR="00E308B2" w:rsidRDefault="00E308B2" w:rsidP="00AC5BAF">
            <w:pPr>
              <w:pStyle w:val="TAL"/>
            </w:pPr>
            <w:r>
              <w:t>InterDigital Inc., NEC?, Nokia, OPPO, CATT, LG Electronics, Lenovo, Huawei, ZTE?, Xiaomi, Philips,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5F12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2106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D37EF" w14:textId="77777777" w:rsidR="00E308B2" w:rsidRDefault="00E308B2" w:rsidP="00AC5BAF">
            <w:pPr>
              <w:pStyle w:val="TAL"/>
            </w:pPr>
            <w:r>
              <w:t>Revision of S2-2407020. Revised in parallel session to S2-2407221.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79BD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2AD5E" w14:textId="77777777" w:rsidR="00E308B2" w:rsidRDefault="00E308B2" w:rsidP="00AC5BAF">
            <w:pPr>
              <w:pStyle w:val="TAL"/>
            </w:pPr>
            <w:r>
              <w:t>S2-2407221</w:t>
            </w:r>
          </w:p>
        </w:tc>
      </w:tr>
      <w:tr w:rsidR="00E308B2" w14:paraId="2B96BD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13D83"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17EE3" w14:textId="77777777" w:rsidR="00E308B2" w:rsidRDefault="00E308B2" w:rsidP="00AC5BAF">
            <w:pPr>
              <w:pStyle w:val="TAL"/>
            </w:pPr>
            <w:r>
              <w:t>S2-2407061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DC26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8AD7B" w14:textId="77777777" w:rsidR="00E308B2" w:rsidRDefault="00E308B2" w:rsidP="00AC5BAF">
            <w:pPr>
              <w:pStyle w:val="TAL"/>
            </w:pPr>
            <w:r>
              <w:t>Conclusion on KI#2 of UIA.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43861"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39BE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0F5BD"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02136" w14:textId="77777777" w:rsidR="00E308B2" w:rsidRDefault="00E308B2" w:rsidP="00AC5BAF">
            <w:pPr>
              <w:pStyle w:val="TAL"/>
            </w:pPr>
            <w:r>
              <w:t>Revision of S2-2407021. Revised in parallel session to S2-2407222.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6EE6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3F04E" w14:textId="77777777" w:rsidR="00E308B2" w:rsidRDefault="00E308B2" w:rsidP="00AC5BAF">
            <w:pPr>
              <w:pStyle w:val="TAL"/>
            </w:pPr>
            <w:r>
              <w:t>S2-2407222</w:t>
            </w:r>
          </w:p>
        </w:tc>
      </w:tr>
      <w:tr w:rsidR="00E308B2" w14:paraId="3825138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DFBAF"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D37D9" w14:textId="77777777" w:rsidR="00E308B2" w:rsidRDefault="00E308B2" w:rsidP="00AC5BAF">
            <w:pPr>
              <w:pStyle w:val="TAL"/>
            </w:pPr>
            <w:r>
              <w:t>S2-2407062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4606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3A185"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82B15" w14:textId="77777777" w:rsidR="00E308B2" w:rsidRDefault="00E308B2" w:rsidP="00AC5BAF">
            <w:pPr>
              <w:pStyle w:val="TAL"/>
            </w:pPr>
            <w:r>
              <w:t>ZTE, 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98E3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16F5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8CED1" w14:textId="77777777" w:rsidR="00E308B2" w:rsidRDefault="00E308B2" w:rsidP="00AC5BAF">
            <w:pPr>
              <w:pStyle w:val="TAL"/>
            </w:pPr>
            <w:r>
              <w:t>Revision of S2-2407022. Revised in parallel session to S2-2407223.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317F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A6799" w14:textId="77777777" w:rsidR="00E308B2" w:rsidRDefault="00E308B2" w:rsidP="00AC5BAF">
            <w:pPr>
              <w:pStyle w:val="TAL"/>
            </w:pPr>
            <w:r>
              <w:t>S2-2407223</w:t>
            </w:r>
          </w:p>
        </w:tc>
      </w:tr>
      <w:tr w:rsidR="00E308B2" w14:paraId="2E65121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BE031" w14:textId="77777777" w:rsidR="00E308B2" w:rsidRDefault="00E308B2" w:rsidP="00AC5BAF">
            <w:pPr>
              <w:pStyle w:val="TAL"/>
            </w:pPr>
            <w:r>
              <w:lastRenderedPageBreak/>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474B8" w14:textId="77777777" w:rsidR="00E308B2" w:rsidRDefault="00E308B2" w:rsidP="00AC5BAF">
            <w:pPr>
              <w:pStyle w:val="TAL"/>
            </w:pPr>
            <w:r>
              <w:t>S2-2407063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E84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15C58" w14:textId="77777777" w:rsidR="00E308B2" w:rsidRDefault="00E308B2" w:rsidP="00AC5BAF">
            <w:pPr>
              <w:pStyle w:val="TAL"/>
            </w:pPr>
            <w:r>
              <w:t>Interim conclusions for KI#4 Identifying non-3GPP Devices Connecting behind a UE or 5G-RG.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081B8" w14:textId="77777777" w:rsidR="00E308B2" w:rsidRDefault="00E308B2" w:rsidP="00AC5BAF">
            <w:pPr>
              <w:pStyle w:val="TAL"/>
            </w:pPr>
            <w:r>
              <w:t>Xiaomi, Nokia, CableLabs, Charter Communications, LGE, OPPO, vivo, InterDigital, Huawei,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D634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7A40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C10E2" w14:textId="77777777" w:rsidR="00E308B2" w:rsidRDefault="00E308B2" w:rsidP="00AC5BAF">
            <w:pPr>
              <w:pStyle w:val="TAL"/>
            </w:pPr>
            <w:r>
              <w:t>Revision of S2-2407019. Revised in parallel session to S2-2407224.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0895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297C4" w14:textId="77777777" w:rsidR="00E308B2" w:rsidRDefault="00E308B2" w:rsidP="00AC5BAF">
            <w:pPr>
              <w:pStyle w:val="TAL"/>
            </w:pPr>
            <w:r>
              <w:t>S2-2407224</w:t>
            </w:r>
          </w:p>
        </w:tc>
      </w:tr>
      <w:tr w:rsidR="00E308B2" w14:paraId="5ED50BD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3FF07" w14:textId="77777777" w:rsidR="00E308B2" w:rsidRDefault="00E308B2" w:rsidP="00AC5BAF">
            <w:pPr>
              <w:pStyle w:val="TAL"/>
            </w:pPr>
            <w:r>
              <w:t>19.18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BA75A" w14:textId="77777777" w:rsidR="00E308B2" w:rsidRDefault="00E308B2" w:rsidP="00AC5BAF">
            <w:pPr>
              <w:pStyle w:val="TAL"/>
            </w:pPr>
            <w:r>
              <w:t>S2-2407064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0129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718F5" w14:textId="77777777" w:rsidR="00E308B2" w:rsidRDefault="00E308B2" w:rsidP="00AC5BAF">
            <w:pPr>
              <w:pStyle w:val="TAL"/>
            </w:pPr>
            <w:r>
              <w:t>23.503 CR1288R4 (Rel-19, 'B'): Minimize number of UE and AM Policy Associations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53584" w14:textId="77777777" w:rsidR="00E308B2" w:rsidRDefault="00E308B2" w:rsidP="00AC5BAF">
            <w:pPr>
              <w:pStyle w:val="TAL"/>
            </w:pPr>
            <w:r>
              <w:t>Ericsson, AT&amp;T, Verizon, Oracle, Nokia, Deutsche Telekom, Samsung, Huawei, 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2B98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37EAE" w14:textId="77777777" w:rsidR="00E308B2" w:rsidRDefault="00E308B2" w:rsidP="00AC5BAF">
            <w:pPr>
              <w:pStyle w:val="TAL"/>
            </w:pPr>
            <w:r>
              <w:t>TEI19_MINPA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F9382" w14:textId="77777777" w:rsidR="00E308B2" w:rsidRDefault="00E308B2" w:rsidP="00AC5BAF">
            <w:pPr>
              <w:pStyle w:val="TAL"/>
            </w:pPr>
            <w:r>
              <w:t>Revision of S2-2407031.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AA1D8"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F971C" w14:textId="77777777" w:rsidR="00E308B2" w:rsidRDefault="00E308B2" w:rsidP="00AC5BAF">
            <w:pPr>
              <w:pStyle w:val="TAL"/>
            </w:pPr>
          </w:p>
        </w:tc>
      </w:tr>
      <w:tr w:rsidR="00E308B2" w14:paraId="6FA4547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5141F" w14:textId="77777777" w:rsidR="00E308B2" w:rsidRDefault="00E308B2" w:rsidP="00AC5BAF">
            <w:pPr>
              <w:pStyle w:val="TAL"/>
              <w:rPr>
                <w:sz w:val="24"/>
                <w:szCs w:val="24"/>
              </w:rPr>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1C63F" w14:textId="77777777" w:rsidR="00E308B2" w:rsidRDefault="00E308B2" w:rsidP="00AC5BAF">
            <w:pPr>
              <w:pStyle w:val="TAL"/>
            </w:pPr>
            <w:r>
              <w:t>S2-2407065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F48A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44DB2" w14:textId="77777777" w:rsidR="00E308B2" w:rsidRDefault="00E308B2" w:rsidP="00AC5BAF">
            <w:pPr>
              <w:pStyle w:val="TAL"/>
            </w:pPr>
            <w:r>
              <w:t>23.501 CR5398R2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583B4" w14:textId="77777777" w:rsidR="00E308B2" w:rsidRDefault="00E308B2" w:rsidP="00AC5BAF">
            <w:pPr>
              <w:pStyle w:val="TAL"/>
            </w:pPr>
            <w:r>
              <w:t>Oracle, Ericsson, Verizon UK Ltd, China Telecom,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A424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E100A"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A0C7A" w14:textId="77777777" w:rsidR="00E308B2" w:rsidRDefault="00E308B2" w:rsidP="00AC5BAF">
            <w:pPr>
              <w:pStyle w:val="TAL"/>
            </w:pPr>
            <w:r>
              <w:t>Revision of S2-2407032.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D6AAD"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25E31" w14:textId="77777777" w:rsidR="00E308B2" w:rsidRDefault="00E308B2" w:rsidP="00AC5BAF">
            <w:pPr>
              <w:pStyle w:val="TAL"/>
            </w:pPr>
          </w:p>
        </w:tc>
      </w:tr>
      <w:tr w:rsidR="00E308B2" w14:paraId="0936FC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A45AF" w14:textId="77777777" w:rsidR="00E308B2" w:rsidRDefault="00E308B2" w:rsidP="00AC5BAF">
            <w:pPr>
              <w:pStyle w:val="TAL"/>
              <w:rPr>
                <w:sz w:val="24"/>
                <w:szCs w:val="24"/>
              </w:rPr>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0113B" w14:textId="77777777" w:rsidR="00E308B2" w:rsidRDefault="00E308B2" w:rsidP="00AC5BAF">
            <w:pPr>
              <w:pStyle w:val="TAL"/>
            </w:pPr>
            <w:r>
              <w:t>S2-2407066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1E94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F8216" w14:textId="77777777" w:rsidR="00E308B2" w:rsidRDefault="00E308B2" w:rsidP="00AC5BAF">
            <w:pPr>
              <w:pStyle w:val="TAL"/>
            </w:pPr>
            <w:r>
              <w:t>23.502 CR4807R2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E8DC3" w14:textId="77777777" w:rsidR="00E308B2" w:rsidRDefault="00E308B2" w:rsidP="00AC5BAF">
            <w:pPr>
              <w:pStyle w:val="TAL"/>
            </w:pPr>
            <w:r>
              <w:t>Oracle, China Telecom, Nokia,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150C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49B16"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E8F0F" w14:textId="77777777" w:rsidR="00E308B2" w:rsidRDefault="00E308B2" w:rsidP="00AC5BAF">
            <w:pPr>
              <w:pStyle w:val="TAL"/>
            </w:pPr>
            <w:r>
              <w:t>Revision of S2-2407033.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2F3DC"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22EB6" w14:textId="77777777" w:rsidR="00E308B2" w:rsidRDefault="00E308B2" w:rsidP="00AC5BAF">
            <w:pPr>
              <w:pStyle w:val="TAL"/>
            </w:pPr>
          </w:p>
        </w:tc>
      </w:tr>
      <w:tr w:rsidR="00E308B2" w14:paraId="3112BF5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62705" w14:textId="77777777" w:rsidR="00E308B2" w:rsidRDefault="00E308B2" w:rsidP="00AC5BAF">
            <w:pPr>
              <w:pStyle w:val="TAL"/>
              <w:rPr>
                <w:sz w:val="24"/>
                <w:szCs w:val="24"/>
              </w:rPr>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3BAB1" w14:textId="77777777" w:rsidR="00E308B2" w:rsidRDefault="00E308B2" w:rsidP="00AC5BAF">
            <w:pPr>
              <w:pStyle w:val="TAL"/>
            </w:pPr>
            <w:r>
              <w:t>S2-2407067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DE3E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CF952" w14:textId="77777777" w:rsidR="00E308B2" w:rsidRDefault="00E308B2" w:rsidP="00AC5BAF">
            <w:pPr>
              <w:pStyle w:val="TAL"/>
            </w:pPr>
            <w:r>
              <w:t>23.503 CR1296R2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5A7EA" w14:textId="77777777" w:rsidR="00E308B2" w:rsidRDefault="00E308B2" w:rsidP="00AC5BAF">
            <w:pPr>
              <w:pStyle w:val="TAL"/>
            </w:pPr>
            <w:r>
              <w:t>Oracle, China Telecom, Nokia,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78FC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3A1FC"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9E81B" w14:textId="77777777" w:rsidR="00E308B2" w:rsidRDefault="00E308B2" w:rsidP="00AC5BAF">
            <w:pPr>
              <w:pStyle w:val="TAL"/>
            </w:pPr>
            <w:r>
              <w:t>Revision of S2-2407034. Revised to S2-2407283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A506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BCF0C" w14:textId="77777777" w:rsidR="00E308B2" w:rsidRDefault="00E308B2" w:rsidP="00AC5BAF">
            <w:pPr>
              <w:pStyle w:val="TAL"/>
            </w:pPr>
            <w:r>
              <w:t>S2-2407283</w:t>
            </w:r>
          </w:p>
        </w:tc>
      </w:tr>
      <w:tr w:rsidR="00E308B2" w14:paraId="76C67A9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397D1"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408A4" w14:textId="77777777" w:rsidR="00E308B2" w:rsidRDefault="00E308B2" w:rsidP="00AC5BAF">
            <w:pPr>
              <w:pStyle w:val="TAL"/>
            </w:pPr>
            <w:r>
              <w:t>S2-2407068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C3BA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8E808" w14:textId="77777777" w:rsidR="00E308B2" w:rsidRDefault="00E308B2" w:rsidP="00AC5BAF">
            <w:pPr>
              <w:pStyle w:val="TAL"/>
            </w:pPr>
            <w:r>
              <w:t>KI#3, KI#1, New Solution: AIoT communication for connectivity topology 2 and AIoT data transmission in the UP of PDU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A52A6"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178A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F84E7"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A55A8" w14:textId="77777777" w:rsidR="00E308B2" w:rsidRDefault="00E308B2" w:rsidP="00AC5BAF">
            <w:pPr>
              <w:pStyle w:val="TAL"/>
            </w:pPr>
            <w:r>
              <w:t>Revision of S2-2407045.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4C94D"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B5C74" w14:textId="77777777" w:rsidR="00E308B2" w:rsidRDefault="00E308B2" w:rsidP="00AC5BAF">
            <w:pPr>
              <w:pStyle w:val="TAL"/>
            </w:pPr>
          </w:p>
        </w:tc>
      </w:tr>
      <w:tr w:rsidR="00E308B2" w14:paraId="7C99B0F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9283A"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91634" w14:textId="77777777" w:rsidR="00E308B2" w:rsidRDefault="00E308B2" w:rsidP="00AC5BAF">
            <w:pPr>
              <w:pStyle w:val="TAL"/>
            </w:pPr>
            <w:r>
              <w:t>S2-2407069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5C0A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B9E27" w14:textId="77777777" w:rsidR="00E308B2" w:rsidRDefault="00E308B2" w:rsidP="00AC5BAF">
            <w:pPr>
              <w:pStyle w:val="TAL"/>
            </w:pPr>
            <w:r>
              <w:t>23.288 CR1081R6 (Rel-18, 'F'): Correction of ML Model sharing in the scenario of Analytics context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F2AD1" w14:textId="77777777" w:rsidR="00E308B2" w:rsidRDefault="00E308B2" w:rsidP="00AC5BAF">
            <w:pPr>
              <w:pStyle w:val="TAL"/>
            </w:pPr>
            <w:r>
              <w:t>Huawei, HiSilicon,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A55E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FB300"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2E688" w14:textId="77777777" w:rsidR="00E308B2" w:rsidRDefault="00E308B2" w:rsidP="00AC5BAF">
            <w:pPr>
              <w:pStyle w:val="TAL"/>
            </w:pPr>
            <w:r>
              <w:t>Revision of S2-2407013.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2E005"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92051" w14:textId="77777777" w:rsidR="00E308B2" w:rsidRDefault="00E308B2" w:rsidP="00AC5BAF">
            <w:pPr>
              <w:pStyle w:val="TAL"/>
            </w:pPr>
          </w:p>
        </w:tc>
      </w:tr>
      <w:tr w:rsidR="00E308B2" w14:paraId="19B123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70983"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4C454" w14:textId="77777777" w:rsidR="00E308B2" w:rsidRDefault="00E308B2" w:rsidP="00AC5BAF">
            <w:pPr>
              <w:pStyle w:val="TAL"/>
            </w:pPr>
            <w:r>
              <w:t>S2-2407070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C86E8"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05B8F" w14:textId="77777777" w:rsidR="00E308B2" w:rsidRDefault="00E308B2" w:rsidP="00AC5BAF">
            <w:pPr>
              <w:pStyle w:val="TAL"/>
            </w:pPr>
            <w:r>
              <w:t>[DRAFT] Reply LS on Issues related to Analytics context transfer between AnLF(s)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5384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D69B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C79F9"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03B04" w14:textId="77777777" w:rsidR="00E308B2" w:rsidRDefault="00E308B2" w:rsidP="00AC5BAF">
            <w:pPr>
              <w:pStyle w:val="TAL"/>
            </w:pPr>
            <w:r>
              <w:t>Revision of S2-2407014. Revised in parallel session to S2-2407077.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5086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14717" w14:textId="77777777" w:rsidR="00E308B2" w:rsidRDefault="00E308B2" w:rsidP="00AC5BAF">
            <w:pPr>
              <w:pStyle w:val="TAL"/>
            </w:pPr>
            <w:r>
              <w:t>S2-2407077</w:t>
            </w:r>
          </w:p>
        </w:tc>
      </w:tr>
      <w:tr w:rsidR="00E308B2" w14:paraId="03BA050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CB646" w14:textId="77777777" w:rsidR="00E308B2" w:rsidRDefault="00E308B2" w:rsidP="00AC5BAF">
            <w:pPr>
              <w:pStyle w:val="TAL"/>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971C0" w14:textId="77777777" w:rsidR="00E308B2" w:rsidRDefault="00E308B2" w:rsidP="00AC5BAF">
            <w:pPr>
              <w:pStyle w:val="TAL"/>
            </w:pPr>
            <w:r>
              <w:t>S2-2407071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D8FD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32031" w14:textId="77777777" w:rsidR="00E308B2" w:rsidRDefault="00E308B2" w:rsidP="00AC5BAF">
            <w:pPr>
              <w:pStyle w:val="TAL"/>
            </w:pPr>
            <w:r>
              <w:t>23.288 CR1091R2 (Rel-18, 'F'): Update for ML Model sharing in FL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6B46C" w14:textId="77777777" w:rsidR="00E308B2" w:rsidRDefault="00E308B2" w:rsidP="00AC5BAF">
            <w:pPr>
              <w:pStyle w:val="TAL"/>
            </w:pPr>
            <w:r>
              <w:t>Vivo, ZTE, Huawei, HilSilicon, Samsung, CATT, Ericsson,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444A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BE948"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144B9" w14:textId="77777777" w:rsidR="00E308B2" w:rsidRDefault="00E308B2" w:rsidP="00AC5BAF">
            <w:pPr>
              <w:pStyle w:val="TAL"/>
            </w:pPr>
            <w:r>
              <w:t>Revision of S2-2407016.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657AF"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E8C52" w14:textId="77777777" w:rsidR="00E308B2" w:rsidRDefault="00E308B2" w:rsidP="00AC5BAF">
            <w:pPr>
              <w:pStyle w:val="TAL"/>
            </w:pPr>
          </w:p>
        </w:tc>
      </w:tr>
      <w:tr w:rsidR="00E308B2" w14:paraId="39A447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F8BDA" w14:textId="77777777" w:rsidR="00E308B2" w:rsidRDefault="00E308B2" w:rsidP="00AC5BAF">
            <w:pPr>
              <w:pStyle w:val="TAL"/>
              <w:rPr>
                <w:sz w:val="24"/>
                <w:szCs w:val="24"/>
              </w:rPr>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4E769" w14:textId="77777777" w:rsidR="00E308B2" w:rsidRDefault="00E308B2" w:rsidP="00AC5BAF">
            <w:pPr>
              <w:pStyle w:val="TAL"/>
            </w:pPr>
            <w:r>
              <w:t>S2-2407072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E905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45AB5" w14:textId="77777777" w:rsidR="00E308B2" w:rsidRDefault="00E308B2" w:rsidP="00AC5BAF">
            <w:pPr>
              <w:pStyle w:val="TAL"/>
            </w:pPr>
            <w:r>
              <w:t>23.503 CR1285R5 (Rel-18, 'F'): Clarification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8AA51" w14:textId="77777777" w:rsidR="00E308B2" w:rsidRDefault="00E308B2" w:rsidP="00AC5BAF">
            <w:pPr>
              <w:pStyle w:val="TAL"/>
            </w:pPr>
            <w:r>
              <w:t>Huawei, HiSilicon, Samsung, Nokia,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ADA1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D7714"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E021F" w14:textId="77777777" w:rsidR="00E308B2" w:rsidRDefault="00E308B2" w:rsidP="00AC5BAF">
            <w:pPr>
              <w:pStyle w:val="TAL"/>
            </w:pPr>
            <w:r>
              <w:t>Revision of S2-2407017. Revised in parallel session to S2-2407233.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4408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BFF76" w14:textId="77777777" w:rsidR="00E308B2" w:rsidRDefault="00E308B2" w:rsidP="00AC5BAF">
            <w:pPr>
              <w:pStyle w:val="TAL"/>
            </w:pPr>
            <w:r>
              <w:t>S2-2407233</w:t>
            </w:r>
          </w:p>
        </w:tc>
      </w:tr>
      <w:tr w:rsidR="00E308B2" w14:paraId="5A5F174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C80F6" w14:textId="77777777" w:rsidR="00E308B2" w:rsidRDefault="00E308B2" w:rsidP="00AC5BAF">
            <w:pPr>
              <w:pStyle w:val="TAL"/>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C4CDD" w14:textId="77777777" w:rsidR="00E308B2" w:rsidRDefault="00E308B2" w:rsidP="00AC5BAF">
            <w:pPr>
              <w:pStyle w:val="TAL"/>
            </w:pPr>
            <w:r>
              <w:t>S2-2407073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D788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690E5"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14263" w14:textId="77777777" w:rsidR="00E308B2" w:rsidRDefault="00E308B2" w:rsidP="00AC5BAF">
            <w:pPr>
              <w:pStyle w:val="TAL"/>
            </w:pPr>
            <w:r>
              <w:t>Vivo, KDDI, CMCC, CATT, Lenovo, NEC, Orange, Tencent, Tencent Cloud Huawei?, HiSilicon?, Samsung?, China Unicom?, ZTE?, InterDigital Inc.?,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C955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A58D1"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E0977" w14:textId="77777777" w:rsidR="00E308B2" w:rsidRDefault="00E308B2" w:rsidP="00AC5BAF">
            <w:pPr>
              <w:pStyle w:val="TAL"/>
            </w:pPr>
            <w:r>
              <w:t>Revision of S2-2406991. Revised in parallel session to S2-2407076.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DF54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72624" w14:textId="77777777" w:rsidR="00E308B2" w:rsidRDefault="00E308B2" w:rsidP="00AC5BAF">
            <w:pPr>
              <w:pStyle w:val="TAL"/>
            </w:pPr>
            <w:r>
              <w:t>S2-2407076</w:t>
            </w:r>
          </w:p>
        </w:tc>
      </w:tr>
      <w:tr w:rsidR="00E308B2" w14:paraId="006821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C1346"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C252B" w14:textId="77777777" w:rsidR="00E308B2" w:rsidRDefault="00E308B2" w:rsidP="00AC5BAF">
            <w:pPr>
              <w:pStyle w:val="TAL"/>
            </w:pPr>
            <w:r>
              <w:t>S2-2407074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ABA1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0D0AD" w14:textId="77777777" w:rsidR="00E308B2" w:rsidRDefault="00E308B2" w:rsidP="00AC5BAF">
            <w:pPr>
              <w:pStyle w:val="TAL"/>
            </w:pPr>
            <w:r>
              <w:t>Conclusion on KI#1: Network energy related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26705" w14:textId="77777777" w:rsidR="00E308B2" w:rsidRDefault="00E308B2" w:rsidP="00AC5BAF">
            <w:pPr>
              <w:pStyle w:val="TAL"/>
            </w:pPr>
            <w:r>
              <w:t>China Mobile, China Unicom, NTT DOCOMO, SK Telecom, China Telecom, KDDI, Deutsche Telekom, DISH Network, Orange, KPN, T-Mobile, BT, Rakuten Mobile, Vodafone, vivo,NEC, Huawei, Tencent, CATT, Lenovo,Toyota, ZTE, Samsung, LGE, Meta, Interdigital, OPPO, Medi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7136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0B93A"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EB93D" w14:textId="77777777" w:rsidR="00E308B2" w:rsidRDefault="00E308B2" w:rsidP="00AC5BAF">
            <w:pPr>
              <w:pStyle w:val="TAL"/>
            </w:pPr>
            <w:r>
              <w:t>Revision of S2-2407056. Revised to S2-2407359.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54AD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46F8D" w14:textId="77777777" w:rsidR="00E308B2" w:rsidRDefault="00E308B2" w:rsidP="00AC5BAF">
            <w:pPr>
              <w:pStyle w:val="TAL"/>
            </w:pPr>
            <w:r>
              <w:t>S2-2407359</w:t>
            </w:r>
          </w:p>
        </w:tc>
      </w:tr>
      <w:tr w:rsidR="00E308B2" w14:paraId="139BC5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ADB15"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3790A" w14:textId="77777777" w:rsidR="00E308B2" w:rsidRDefault="00E308B2" w:rsidP="00AC5BAF">
            <w:pPr>
              <w:pStyle w:val="TAL"/>
            </w:pPr>
            <w:r>
              <w:t>S2-2407075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756A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39B89" w14:textId="77777777" w:rsidR="00E308B2" w:rsidRDefault="00E308B2" w:rsidP="00AC5BAF">
            <w:pPr>
              <w:pStyle w:val="TAL"/>
            </w:pPr>
            <w:r>
              <w:t>[DRAFT] Status of work for 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294F5" w14:textId="77777777" w:rsidR="00E308B2" w:rsidRDefault="00E308B2" w:rsidP="00AC5BAF">
            <w:pPr>
              <w:pStyle w:val="TAL"/>
            </w:pPr>
            <w: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9721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9C1C8"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BD3B2" w14:textId="77777777" w:rsidR="00E308B2" w:rsidRDefault="00E308B2" w:rsidP="00AC5BAF">
            <w:pPr>
              <w:pStyle w:val="TAL"/>
            </w:pPr>
            <w:r>
              <w:t>Revision of S2-2406992.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53CC9"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9E53A" w14:textId="77777777" w:rsidR="00E308B2" w:rsidRDefault="00E308B2" w:rsidP="00AC5BAF">
            <w:pPr>
              <w:pStyle w:val="TAL"/>
            </w:pPr>
          </w:p>
        </w:tc>
      </w:tr>
      <w:tr w:rsidR="00E308B2" w14:paraId="0784949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01A3E"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BB562" w14:textId="77777777" w:rsidR="00E308B2" w:rsidRDefault="00E308B2" w:rsidP="00AC5BAF">
            <w:pPr>
              <w:pStyle w:val="TAL"/>
            </w:pPr>
            <w:r>
              <w:t>S2-2407076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A49E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283A0"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0875D" w14:textId="77777777" w:rsidR="00E308B2" w:rsidRDefault="00E308B2" w:rsidP="00AC5BAF">
            <w:pPr>
              <w:pStyle w:val="TAL"/>
            </w:pPr>
            <w:r>
              <w:t>Vivo, KDDI, CMCC, CATT, Lenovo, NEC, Orange, Tencent, Tencent Cloud, OPPO, ETRI, Huawei, HiSilicon, NTT-DOCOMO, Toyota, Samsung, China Unicom, Intel, ZTE,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5C68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E681B"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CDB0E" w14:textId="77777777" w:rsidR="00E308B2" w:rsidRDefault="00E308B2" w:rsidP="00AC5BAF">
            <w:pPr>
              <w:pStyle w:val="TAL"/>
            </w:pPr>
            <w:r>
              <w:t>Revision of S2-2407073. Revised to S2-2407361.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C7CA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7FBD3" w14:textId="77777777" w:rsidR="00E308B2" w:rsidRDefault="00E308B2" w:rsidP="00AC5BAF">
            <w:pPr>
              <w:pStyle w:val="TAL"/>
            </w:pPr>
            <w:r>
              <w:t>S2-2407361</w:t>
            </w:r>
          </w:p>
        </w:tc>
      </w:tr>
      <w:tr w:rsidR="00E308B2" w14:paraId="5164E08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5FF0A" w14:textId="77777777" w:rsidR="00E308B2" w:rsidRDefault="00E308B2" w:rsidP="00AC5BAF">
            <w:pPr>
              <w:pStyle w:val="TAL"/>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5D85C" w14:textId="77777777" w:rsidR="00E308B2" w:rsidRDefault="00E308B2" w:rsidP="00AC5BAF">
            <w:pPr>
              <w:pStyle w:val="TAL"/>
            </w:pPr>
            <w:r>
              <w:t>S2-2407077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9FDF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0BD95" w14:textId="77777777" w:rsidR="00E308B2" w:rsidRDefault="00E308B2" w:rsidP="00AC5BAF">
            <w:pPr>
              <w:pStyle w:val="TAL"/>
            </w:pPr>
            <w:r>
              <w:t>[DRAFT] Reply LS on Issues related to Analytics context transfer between AnLF(s)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5B03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69CA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3941E"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6359E" w14:textId="77777777" w:rsidR="00E308B2" w:rsidRDefault="00E308B2" w:rsidP="00AC5BAF">
            <w:pPr>
              <w:pStyle w:val="TAL"/>
            </w:pPr>
            <w:r>
              <w:t>Revision of S2-2407070.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3A579"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FD9D7" w14:textId="77777777" w:rsidR="00E308B2" w:rsidRDefault="00E308B2" w:rsidP="00AC5BAF">
            <w:pPr>
              <w:pStyle w:val="TAL"/>
            </w:pPr>
          </w:p>
        </w:tc>
      </w:tr>
      <w:tr w:rsidR="00E308B2" w14:paraId="3F9A390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56EB6"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4F849" w14:textId="77777777" w:rsidR="00E308B2" w:rsidRDefault="00E308B2" w:rsidP="00AC5BAF">
            <w:pPr>
              <w:pStyle w:val="TAL"/>
            </w:pPr>
            <w:r>
              <w:t>S2-2407078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5DCE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7DE88"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10116" w14:textId="77777777" w:rsidR="00E308B2" w:rsidRDefault="00E308B2" w:rsidP="00AC5BAF">
            <w:pPr>
              <w:pStyle w:val="TAL"/>
            </w:pPr>
            <w:r>
              <w:t>Samsung, Lenovo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3A89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7B5DF"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90002" w14:textId="77777777" w:rsidR="00E308B2" w:rsidRDefault="00E308B2" w:rsidP="00AC5BAF">
            <w:pPr>
              <w:pStyle w:val="TAL"/>
            </w:pPr>
            <w:r>
              <w:t>Revision of S2-2407057. Revised to S2-2407360.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217F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DD390" w14:textId="77777777" w:rsidR="00E308B2" w:rsidRDefault="00E308B2" w:rsidP="00AC5BAF">
            <w:pPr>
              <w:pStyle w:val="TAL"/>
            </w:pPr>
            <w:r>
              <w:t>S2-2407360</w:t>
            </w:r>
          </w:p>
        </w:tc>
      </w:tr>
      <w:tr w:rsidR="00E308B2" w14:paraId="372C39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B2D0C" w14:textId="77777777" w:rsidR="00E308B2" w:rsidRDefault="00E308B2" w:rsidP="00AC5BAF">
            <w:pPr>
              <w:pStyle w:val="TAL"/>
            </w:pPr>
            <w:r>
              <w:lastRenderedPageBreak/>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BD4DD" w14:textId="77777777" w:rsidR="00E308B2" w:rsidRDefault="00E308B2" w:rsidP="00AC5BAF">
            <w:pPr>
              <w:pStyle w:val="TAL"/>
            </w:pPr>
            <w:r>
              <w:t>S2-2407079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2024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DDEB1" w14:textId="77777777" w:rsidR="00E308B2" w:rsidRDefault="00E308B2" w:rsidP="00AC5BAF">
            <w:pPr>
              <w:pStyle w:val="TAL"/>
            </w:pPr>
            <w:r>
              <w:t>Conclusion update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50D09" w14:textId="77777777" w:rsidR="00E308B2" w:rsidRDefault="00E308B2" w:rsidP="00AC5BAF">
            <w:pPr>
              <w:pStyle w:val="TAL"/>
            </w:pPr>
            <w:r>
              <w:t>China Mobile, SK Telecom, Nokia, ETRI, DISH Network, Samsung,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1D8D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90114"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B4CF6" w14:textId="77777777" w:rsidR="00E308B2" w:rsidRDefault="00E308B2" w:rsidP="00AC5BAF">
            <w:pPr>
              <w:pStyle w:val="TAL"/>
            </w:pPr>
            <w:r>
              <w:t>Revision of S2-2406993.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43F7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4EBF0" w14:textId="77777777" w:rsidR="00E308B2" w:rsidRDefault="00E308B2" w:rsidP="00AC5BAF">
            <w:pPr>
              <w:pStyle w:val="TAL"/>
            </w:pPr>
          </w:p>
        </w:tc>
      </w:tr>
      <w:tr w:rsidR="00E308B2" w14:paraId="22B2FCD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FBE2E"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FB7D0" w14:textId="77777777" w:rsidR="00E308B2" w:rsidRDefault="00E308B2" w:rsidP="00AC5BAF">
            <w:pPr>
              <w:pStyle w:val="TAL"/>
            </w:pPr>
            <w:r>
              <w:t>S2-2407080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B7CE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2A72B" w14:textId="77777777" w:rsidR="00E308B2" w:rsidRDefault="00E308B2" w:rsidP="00AC5BAF">
            <w:pPr>
              <w:pStyle w:val="TAL"/>
            </w:pPr>
            <w:r>
              <w:t>KI#2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3F7F5" w14:textId="77777777" w:rsidR="00E308B2" w:rsidRDefault="00E308B2" w:rsidP="00AC5BAF">
            <w:pPr>
              <w:pStyle w:val="TAL"/>
            </w:pPr>
            <w:r>
              <w:t>ZTE, Nokia, Samsung, 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C5BF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07355"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57FF6" w14:textId="77777777" w:rsidR="00E308B2" w:rsidRDefault="00E308B2" w:rsidP="00AC5BAF">
            <w:pPr>
              <w:pStyle w:val="TAL"/>
            </w:pPr>
            <w:r>
              <w:t>Revision of S2-2406994.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AD269"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70260" w14:textId="77777777" w:rsidR="00E308B2" w:rsidRDefault="00E308B2" w:rsidP="00AC5BAF">
            <w:pPr>
              <w:pStyle w:val="TAL"/>
            </w:pPr>
          </w:p>
        </w:tc>
      </w:tr>
      <w:tr w:rsidR="00E308B2" w14:paraId="50732CD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B518C"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44898" w14:textId="77777777" w:rsidR="00E308B2" w:rsidRDefault="00E308B2" w:rsidP="00AC5BAF">
            <w:pPr>
              <w:pStyle w:val="TAL"/>
            </w:pPr>
            <w:r>
              <w:t>S2-2407081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1B5C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8575B" w14:textId="77777777" w:rsidR="00E308B2" w:rsidRDefault="00E308B2" w:rsidP="00AC5BAF">
            <w:pPr>
              <w:pStyle w:val="TAL"/>
            </w:pPr>
            <w:r>
              <w:t>TR 23.700-63, Conclusion -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C2EC0" w14:textId="77777777" w:rsidR="00E308B2" w:rsidRDefault="00E308B2" w:rsidP="00AC5BAF">
            <w:pPr>
              <w:pStyle w:val="TAL"/>
            </w:pPr>
            <w:r>
              <w:t>Vodafone,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A5CC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6471D"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2F0EF" w14:textId="77777777" w:rsidR="00E308B2" w:rsidRDefault="00E308B2" w:rsidP="00AC5BAF">
            <w:pPr>
              <w:pStyle w:val="TAL"/>
            </w:pPr>
            <w:r>
              <w:t>Revision of S2-2406995.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1F304"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4B366" w14:textId="77777777" w:rsidR="00E308B2" w:rsidRDefault="00E308B2" w:rsidP="00AC5BAF">
            <w:pPr>
              <w:pStyle w:val="TAL"/>
            </w:pPr>
          </w:p>
        </w:tc>
      </w:tr>
      <w:tr w:rsidR="00E308B2" w14:paraId="7E98B3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B22D1"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3A46A" w14:textId="77777777" w:rsidR="00E308B2" w:rsidRDefault="00E308B2" w:rsidP="00AC5BAF">
            <w:pPr>
              <w:pStyle w:val="TAL"/>
            </w:pPr>
            <w:r>
              <w:t>S2-2407082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72CF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5750C" w14:textId="77777777" w:rsidR="00E308B2" w:rsidRDefault="00E308B2" w:rsidP="00AC5BAF">
            <w:pPr>
              <w:pStyle w:val="TAL"/>
            </w:pPr>
            <w:r>
              <w:t>Solution for different Ambient IoT Device Types.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81B5D"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E75A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3A03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5578F" w14:textId="77777777" w:rsidR="00E308B2" w:rsidRDefault="00E308B2" w:rsidP="00AC5BAF">
            <w:pPr>
              <w:pStyle w:val="TAL"/>
            </w:pPr>
            <w:r>
              <w:t>Revision of S2-2407046.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CE80A"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E6801" w14:textId="77777777" w:rsidR="00E308B2" w:rsidRDefault="00E308B2" w:rsidP="00AC5BAF">
            <w:pPr>
              <w:pStyle w:val="TAL"/>
            </w:pPr>
          </w:p>
        </w:tc>
      </w:tr>
      <w:tr w:rsidR="00E308B2" w14:paraId="6B5ECB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77EBE"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617D0" w14:textId="77777777" w:rsidR="00E308B2" w:rsidRDefault="00E308B2" w:rsidP="00AC5BAF">
            <w:pPr>
              <w:pStyle w:val="TAL"/>
            </w:pPr>
            <w:r>
              <w:t>S2-2407083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C69C4"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270EC" w14:textId="77777777" w:rsidR="00E308B2" w:rsidRDefault="00E308B2" w:rsidP="00AC5BAF">
            <w:pPr>
              <w:pStyle w:val="TAL"/>
            </w:pPr>
            <w:r>
              <w:t>New WID on Proximity-based Services in 5GS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2FD15" w14:textId="77777777" w:rsidR="00E308B2" w:rsidRDefault="00E308B2" w:rsidP="00AC5BAF">
            <w:pPr>
              <w:pStyle w:val="TAL"/>
            </w:pPr>
            <w:r>
              <w:t>AT&amp;T (Primary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3BEF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19CE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D83AA" w14:textId="77777777" w:rsidR="00E308B2" w:rsidRDefault="00E308B2" w:rsidP="00AC5BAF">
            <w:pPr>
              <w:pStyle w:val="TAL"/>
              <w:rPr>
                <w:sz w:val="24"/>
                <w:szCs w:val="24"/>
              </w:rPr>
            </w:pPr>
            <w:r>
              <w:t>Created at meeting. Revised in parallel session to S2-2407208.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0F5A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E2E30" w14:textId="77777777" w:rsidR="00E308B2" w:rsidRDefault="00E308B2" w:rsidP="00AC5BAF">
            <w:pPr>
              <w:pStyle w:val="TAL"/>
            </w:pPr>
            <w:r>
              <w:t>S2-2407208</w:t>
            </w:r>
          </w:p>
        </w:tc>
      </w:tr>
      <w:tr w:rsidR="00E308B2" w14:paraId="74D102D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C005C"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6A176" w14:textId="77777777" w:rsidR="00E308B2" w:rsidRDefault="00E308B2" w:rsidP="00AC5BAF">
            <w:pPr>
              <w:pStyle w:val="TAL"/>
            </w:pPr>
            <w:r>
              <w:t>S2-2407084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D161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64641" w14:textId="77777777" w:rsidR="00E308B2" w:rsidRDefault="00E308B2" w:rsidP="00AC5BAF">
            <w:pPr>
              <w:pStyle w:val="TAL"/>
            </w:pPr>
            <w:r>
              <w:t>Conclusion for KI#2.1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1FEC8"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8305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2A8B0"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E14D3" w14:textId="77777777" w:rsidR="00E308B2" w:rsidRDefault="00E308B2" w:rsidP="00AC5BAF">
            <w:pPr>
              <w:pStyle w:val="TAL"/>
            </w:pPr>
            <w:r>
              <w:t>Revision of S2-2406822. Revised in parallel session to S2-2407144.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18E9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6EEB8" w14:textId="77777777" w:rsidR="00E308B2" w:rsidRDefault="00E308B2" w:rsidP="00AC5BAF">
            <w:pPr>
              <w:pStyle w:val="TAL"/>
            </w:pPr>
            <w:r>
              <w:t>S2-2407144</w:t>
            </w:r>
          </w:p>
        </w:tc>
      </w:tr>
      <w:tr w:rsidR="00E308B2" w14:paraId="6F29F5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64DC5"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22E73" w14:textId="77777777" w:rsidR="00E308B2" w:rsidRDefault="00E308B2" w:rsidP="00AC5BAF">
            <w:pPr>
              <w:pStyle w:val="TAL"/>
            </w:pPr>
            <w:r>
              <w:t>S2-2407085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CA7E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11BC3" w14:textId="77777777" w:rsidR="00E308B2" w:rsidRDefault="00E308B2" w:rsidP="00AC5BAF">
            <w:pPr>
              <w:pStyle w:val="TAL"/>
            </w:pPr>
            <w:r>
              <w:t>Evaluation &amp; Conclusion for KI#2.2.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2C415" w14:textId="77777777" w:rsidR="00E308B2" w:rsidRDefault="00E308B2" w:rsidP="00AC5BAF">
            <w:pPr>
              <w:pStyle w:val="TAL"/>
            </w:pPr>
            <w:r>
              <w:t>CableLabs, Deutsche Telekom, Nokia, Charter Communications, ZTE, Cisco, Vodafone, Google,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934F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1D1A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5D3E7" w14:textId="77777777" w:rsidR="00E308B2" w:rsidRDefault="00E308B2" w:rsidP="00AC5BAF">
            <w:pPr>
              <w:pStyle w:val="TAL"/>
            </w:pPr>
            <w:r>
              <w:t>Revision of S2-2406674. Revised in parallel session to S2-2407145.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F40F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D6F0D" w14:textId="77777777" w:rsidR="00E308B2" w:rsidRDefault="00E308B2" w:rsidP="00AC5BAF">
            <w:pPr>
              <w:pStyle w:val="TAL"/>
            </w:pPr>
            <w:r>
              <w:t>S2-2407145</w:t>
            </w:r>
          </w:p>
        </w:tc>
      </w:tr>
      <w:tr w:rsidR="00E308B2" w14:paraId="168B0A4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1920E"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CF0CA" w14:textId="77777777" w:rsidR="00E308B2" w:rsidRDefault="00E308B2" w:rsidP="00AC5BAF">
            <w:pPr>
              <w:pStyle w:val="TAL"/>
            </w:pPr>
            <w:r>
              <w:t>S2-2407086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E36B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619AB" w14:textId="77777777" w:rsidR="00E308B2" w:rsidRDefault="00E308B2" w:rsidP="00AC5BAF">
            <w:pPr>
              <w:pStyle w:val="TAL"/>
            </w:pPr>
            <w:r>
              <w:t>KI#1.4, Update Sol#1.15 to solve the EN about session management procedure.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39361"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9DD6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FD1A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A923E" w14:textId="77777777" w:rsidR="00E308B2" w:rsidRDefault="00E308B2" w:rsidP="00AC5BAF">
            <w:pPr>
              <w:pStyle w:val="TAL"/>
            </w:pPr>
            <w:r>
              <w:t>Revision of S2-2406160. Revised in parallel session to S2-2407347.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90C3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5B26F" w14:textId="77777777" w:rsidR="00E308B2" w:rsidRDefault="00E308B2" w:rsidP="00AC5BAF">
            <w:pPr>
              <w:pStyle w:val="TAL"/>
            </w:pPr>
            <w:r>
              <w:t>S2-2407347</w:t>
            </w:r>
          </w:p>
        </w:tc>
      </w:tr>
      <w:tr w:rsidR="00E308B2" w14:paraId="3C34B7F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52B23"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4E184" w14:textId="77777777" w:rsidR="00E308B2" w:rsidRDefault="00E308B2" w:rsidP="00AC5BAF">
            <w:pPr>
              <w:pStyle w:val="TAL"/>
            </w:pPr>
            <w:r>
              <w:t>S2-2407087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C4BE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90401" w14:textId="77777777" w:rsidR="00E308B2" w:rsidRDefault="00E308B2" w:rsidP="00AC5BAF">
            <w:pPr>
              <w:pStyle w:val="TAL"/>
            </w:pPr>
            <w:r>
              <w:t>Interim Conclusion for KI#1.3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B9CD1"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BBA8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03E50"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35869" w14:textId="77777777" w:rsidR="00E308B2" w:rsidRDefault="00E308B2" w:rsidP="00AC5BAF">
            <w:pPr>
              <w:pStyle w:val="TAL"/>
            </w:pPr>
            <w:r>
              <w:t>Revision of S2-2406826.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3635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737CD" w14:textId="77777777" w:rsidR="00E308B2" w:rsidRDefault="00E308B2" w:rsidP="00AC5BAF">
            <w:pPr>
              <w:pStyle w:val="TAL"/>
            </w:pPr>
          </w:p>
        </w:tc>
      </w:tr>
      <w:tr w:rsidR="00E308B2" w14:paraId="0C943AD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19E26"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CEC7A" w14:textId="77777777" w:rsidR="00E308B2" w:rsidRDefault="00E308B2" w:rsidP="00AC5BAF">
            <w:pPr>
              <w:pStyle w:val="TAL"/>
            </w:pPr>
            <w:r>
              <w:t>S2-2407088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8C18A" w14:textId="77777777" w:rsidR="00E308B2" w:rsidRDefault="00E308B2" w:rsidP="00AC5BAF">
            <w:pPr>
              <w:pStyle w:val="TAL"/>
            </w:pPr>
            <w:r>
              <w:t>OTHER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58DF8" w14:textId="77777777" w:rsidR="00E308B2" w:rsidRDefault="00E308B2" w:rsidP="00AC5BAF">
            <w:pPr>
              <w:pStyle w:val="TAL"/>
            </w:pPr>
            <w:r>
              <w:t>Show of hands for Conclusion for KI#1.3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44955"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E293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F9C4F"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C7C9B" w14:textId="77777777" w:rsidR="00E308B2" w:rsidRDefault="00E308B2" w:rsidP="00AC5BAF">
            <w:pPr>
              <w:pStyle w:val="TAL"/>
              <w:rPr>
                <w:sz w:val="24"/>
                <w:szCs w:val="24"/>
              </w:rPr>
            </w:pPr>
            <w:r>
              <w:t>Created at meeting.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53488"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D0061" w14:textId="77777777" w:rsidR="00E308B2" w:rsidRDefault="00E308B2" w:rsidP="00AC5BAF">
            <w:pPr>
              <w:pStyle w:val="TAL"/>
            </w:pPr>
          </w:p>
        </w:tc>
      </w:tr>
      <w:tr w:rsidR="00E308B2" w14:paraId="53E53AA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22D63" w14:textId="77777777" w:rsidR="00E308B2" w:rsidRDefault="00E308B2" w:rsidP="00AC5BAF">
            <w:pPr>
              <w:pStyle w:val="TAL"/>
              <w:rPr>
                <w:sz w:val="24"/>
                <w:szCs w:val="24"/>
              </w:rPr>
            </w:pPr>
            <w:r>
              <w:lastRenderedPageBreak/>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3FC4B" w14:textId="77777777" w:rsidR="00E308B2" w:rsidRDefault="00E308B2" w:rsidP="00AC5BAF">
            <w:pPr>
              <w:pStyle w:val="TAL"/>
            </w:pPr>
            <w:r>
              <w:t>S2-2407089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28E1B"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278DF" w14:textId="77777777" w:rsidR="00E308B2" w:rsidRDefault="00E308B2" w:rsidP="00AC5BAF">
            <w:pPr>
              <w:pStyle w:val="TAL"/>
            </w:pPr>
            <w:r>
              <w:t>[DRAFT] Reply LS on application layer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405C4" w14:textId="77777777" w:rsidR="00E308B2" w:rsidRDefault="00E308B2" w:rsidP="00AC5BAF">
            <w:pPr>
              <w:pStyle w:val="TAL"/>
            </w:pPr>
            <w:r>
              <w:t>Xiaomi EV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DE25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09E35"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25476" w14:textId="77777777" w:rsidR="00E308B2" w:rsidRDefault="00E308B2" w:rsidP="00AC5BAF">
            <w:pPr>
              <w:pStyle w:val="TAL"/>
              <w:rPr>
                <w:sz w:val="24"/>
                <w:szCs w:val="24"/>
              </w:rPr>
            </w:pPr>
            <w:r>
              <w:t>Revision of S2-2406622. Revised in parallel session to S2-2407318.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EFA6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9ECFB" w14:textId="77777777" w:rsidR="00E308B2" w:rsidRDefault="00E308B2" w:rsidP="00AC5BAF">
            <w:pPr>
              <w:pStyle w:val="TAL"/>
            </w:pPr>
            <w:r>
              <w:t>S2-2407318</w:t>
            </w:r>
          </w:p>
        </w:tc>
      </w:tr>
      <w:tr w:rsidR="00E308B2" w14:paraId="3440CBF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871AA"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D3B70" w14:textId="77777777" w:rsidR="00E308B2" w:rsidRDefault="00E308B2" w:rsidP="00AC5BAF">
            <w:pPr>
              <w:pStyle w:val="TAL"/>
            </w:pPr>
            <w:r>
              <w:t>S2-2407090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DDF6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0303B" w14:textId="77777777" w:rsidR="00E308B2" w:rsidRDefault="00E308B2" w:rsidP="00AC5BAF">
            <w:pPr>
              <w:pStyle w:val="TAL"/>
            </w:pPr>
            <w:r>
              <w:t>23.502 CR4816R1 (Rel-18, 'F'): Adding Application Layer ID to Nnef_ServiceParameter service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74204"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C739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B1D0E"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67ABA" w14:textId="77777777" w:rsidR="00E308B2" w:rsidRDefault="00E308B2" w:rsidP="00AC5BAF">
            <w:pPr>
              <w:pStyle w:val="TAL"/>
            </w:pPr>
            <w:r>
              <w:t>Revision of S2-2406220.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F06D7"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634B4" w14:textId="77777777" w:rsidR="00E308B2" w:rsidRDefault="00E308B2" w:rsidP="00AC5BAF">
            <w:pPr>
              <w:pStyle w:val="TAL"/>
            </w:pPr>
          </w:p>
        </w:tc>
      </w:tr>
      <w:tr w:rsidR="00E308B2" w14:paraId="33BF3CC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E6048"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08CE9" w14:textId="77777777" w:rsidR="00E308B2" w:rsidRDefault="00E308B2" w:rsidP="00AC5BAF">
            <w:pPr>
              <w:pStyle w:val="TAL"/>
            </w:pPr>
            <w:r>
              <w:t>S2-2407091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AAFE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BAC15" w14:textId="77777777" w:rsidR="00E308B2" w:rsidRDefault="00E308B2" w:rsidP="00AC5BAF">
            <w:pPr>
              <w:pStyle w:val="TAL"/>
            </w:pPr>
            <w:r>
              <w:t>23.502 CR4812R1 (Rel-18, 'F'): Corrections to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54FB6" w14:textId="77777777" w:rsidR="00E308B2" w:rsidRDefault="00E308B2" w:rsidP="00AC5BAF">
            <w:pPr>
              <w:pStyle w:val="TAL"/>
            </w:pPr>
            <w:r>
              <w:t>Ericsson, Xiaomi, ZTE, OPPO, Huawei,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FC7C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085F2"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F6E88" w14:textId="77777777" w:rsidR="00E308B2" w:rsidRDefault="00E308B2" w:rsidP="00AC5BAF">
            <w:pPr>
              <w:pStyle w:val="TAL"/>
            </w:pPr>
            <w:r>
              <w:t>Revision of S2-2406110, merging S2-2406220, S2-2406589.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0142C"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2C1BD" w14:textId="77777777" w:rsidR="00E308B2" w:rsidRDefault="00E308B2" w:rsidP="00AC5BAF">
            <w:pPr>
              <w:pStyle w:val="TAL"/>
            </w:pPr>
          </w:p>
        </w:tc>
      </w:tr>
      <w:tr w:rsidR="00E308B2" w14:paraId="27DA72F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ADB28"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670F6" w14:textId="77777777" w:rsidR="00E308B2" w:rsidRDefault="00E308B2" w:rsidP="00AC5BAF">
            <w:pPr>
              <w:pStyle w:val="TAL"/>
            </w:pPr>
            <w:r>
              <w:t>S2-2407092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868A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2CB78" w14:textId="77777777" w:rsidR="00E308B2" w:rsidRDefault="00E308B2" w:rsidP="00AC5BAF">
            <w:pPr>
              <w:pStyle w:val="TAL"/>
            </w:pPr>
            <w:r>
              <w:t>[DRAFT] Reply LS on Question on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49269"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19B7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6DFFB"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B644B" w14:textId="77777777" w:rsidR="00E308B2" w:rsidRDefault="00E308B2" w:rsidP="00AC5BAF">
            <w:pPr>
              <w:pStyle w:val="TAL"/>
            </w:pPr>
            <w:r>
              <w:t>Revision of S2-2406219.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36F5A"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3D54B" w14:textId="77777777" w:rsidR="00E308B2" w:rsidRDefault="00E308B2" w:rsidP="00AC5BAF">
            <w:pPr>
              <w:pStyle w:val="TAL"/>
            </w:pPr>
          </w:p>
        </w:tc>
      </w:tr>
      <w:tr w:rsidR="00E308B2" w14:paraId="1A8A63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A3E76"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AF396" w14:textId="77777777" w:rsidR="00E308B2" w:rsidRDefault="00E308B2" w:rsidP="00AC5BAF">
            <w:pPr>
              <w:pStyle w:val="TAL"/>
            </w:pPr>
            <w:r>
              <w:t>S2-2407093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F763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81491" w14:textId="77777777" w:rsidR="00E308B2" w:rsidRDefault="00E308B2" w:rsidP="00AC5BAF">
            <w:pPr>
              <w:pStyle w:val="TAL"/>
            </w:pPr>
            <w:r>
              <w:t>23.586 CR0138R1 (Rel-18, 'F'): Clarification on the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9FC2F"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C542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4C456"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D2096" w14:textId="77777777" w:rsidR="00E308B2" w:rsidRDefault="00E308B2" w:rsidP="00AC5BAF">
            <w:pPr>
              <w:pStyle w:val="TAL"/>
            </w:pPr>
            <w:r>
              <w:t>Revision of S2-2406221.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7F262"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A75E9" w14:textId="77777777" w:rsidR="00E308B2" w:rsidRDefault="00E308B2" w:rsidP="00AC5BAF">
            <w:pPr>
              <w:pStyle w:val="TAL"/>
            </w:pPr>
          </w:p>
        </w:tc>
      </w:tr>
      <w:tr w:rsidR="00E308B2" w14:paraId="46B2614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643FD"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B1B7F" w14:textId="77777777" w:rsidR="00E308B2" w:rsidRDefault="00E308B2" w:rsidP="00AC5BAF">
            <w:pPr>
              <w:pStyle w:val="TAL"/>
            </w:pPr>
            <w:r>
              <w:t>S2-2407094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AC82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C7088" w14:textId="77777777" w:rsidR="00E308B2" w:rsidRDefault="00E308B2" w:rsidP="00AC5BAF">
            <w:pPr>
              <w:pStyle w:val="TAL"/>
            </w:pPr>
            <w:r>
              <w:t>23.586 CR0137R1 (Rel-18, 'F'): Clarification on the service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5E361"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0CF2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755D2"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4268B" w14:textId="77777777" w:rsidR="00E308B2" w:rsidRDefault="00E308B2" w:rsidP="00AC5BAF">
            <w:pPr>
              <w:pStyle w:val="TAL"/>
            </w:pPr>
            <w:r>
              <w:t>Revision of S2-2406218.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76062"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99128" w14:textId="77777777" w:rsidR="00E308B2" w:rsidRDefault="00E308B2" w:rsidP="00AC5BAF">
            <w:pPr>
              <w:pStyle w:val="TAL"/>
            </w:pPr>
          </w:p>
        </w:tc>
      </w:tr>
      <w:tr w:rsidR="00E308B2" w14:paraId="0BBA9C2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9DD85"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4082A" w14:textId="77777777" w:rsidR="00E308B2" w:rsidRDefault="00E308B2" w:rsidP="00AC5BAF">
            <w:pPr>
              <w:pStyle w:val="TAL"/>
            </w:pPr>
            <w:r>
              <w:t>S2-2407095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A0CB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6EA66" w14:textId="77777777" w:rsidR="00E308B2" w:rsidRDefault="00E308B2" w:rsidP="00AC5BAF">
            <w:pPr>
              <w:pStyle w:val="TAL"/>
            </w:pPr>
            <w:r>
              <w:t>23.273 CR0517R2 (Rel-18, 'F'): Support for UE Ranging/SL Positioning privacy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B390C" w14:textId="77777777" w:rsidR="00E308B2" w:rsidRDefault="00E308B2" w:rsidP="00AC5BAF">
            <w:pPr>
              <w:pStyle w:val="TAL"/>
            </w:pPr>
            <w:r>
              <w:t>Sony,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8741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9DA43"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7229F" w14:textId="77777777" w:rsidR="00E308B2" w:rsidRDefault="00E308B2" w:rsidP="00AC5BAF">
            <w:pPr>
              <w:pStyle w:val="TAL"/>
            </w:pPr>
            <w:r>
              <w:t>Revision of S2-2405991, merging S2-2406108.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7DEEB"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F96D8" w14:textId="77777777" w:rsidR="00E308B2" w:rsidRDefault="00E308B2" w:rsidP="00AC5BAF">
            <w:pPr>
              <w:pStyle w:val="TAL"/>
            </w:pPr>
          </w:p>
        </w:tc>
      </w:tr>
      <w:tr w:rsidR="00E308B2" w14:paraId="0478FE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59382"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8A810" w14:textId="77777777" w:rsidR="00E308B2" w:rsidRDefault="00E308B2" w:rsidP="00AC5BAF">
            <w:pPr>
              <w:pStyle w:val="TAL"/>
            </w:pPr>
            <w:r>
              <w:t>S2-2407096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42C6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7526B" w14:textId="77777777" w:rsidR="00E308B2" w:rsidRDefault="00E308B2" w:rsidP="00AC5BAF">
            <w:pPr>
              <w:pStyle w:val="TAL"/>
            </w:pPr>
            <w:r>
              <w:t>23.586 CR0136R1 (Rel-18, 'F'): Add reference to UE Ranging privacy profile for Ranging/SL Positioning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189CC" w14:textId="77777777" w:rsidR="00E308B2" w:rsidRDefault="00E308B2" w:rsidP="00AC5BAF">
            <w:pPr>
              <w:pStyle w:val="TAL"/>
            </w:pPr>
            <w:r>
              <w:t>Ericsson, 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0100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4C4B9"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BCCAB" w14:textId="77777777" w:rsidR="00E308B2" w:rsidRDefault="00E308B2" w:rsidP="00AC5BAF">
            <w:pPr>
              <w:pStyle w:val="TAL"/>
            </w:pPr>
            <w:r>
              <w:t>Revision of S2-2406107. Revised in parallel session to S2-2407140.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77F5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CB719" w14:textId="77777777" w:rsidR="00E308B2" w:rsidRDefault="00E308B2" w:rsidP="00AC5BAF">
            <w:pPr>
              <w:pStyle w:val="TAL"/>
            </w:pPr>
            <w:r>
              <w:t>S2-2407140</w:t>
            </w:r>
          </w:p>
        </w:tc>
      </w:tr>
      <w:tr w:rsidR="00E308B2" w14:paraId="36E7FA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6BC2C"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DA518" w14:textId="77777777" w:rsidR="00E308B2" w:rsidRDefault="00E308B2" w:rsidP="00AC5BAF">
            <w:pPr>
              <w:pStyle w:val="TAL"/>
            </w:pPr>
            <w:r>
              <w:t>S2-2407097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3840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BDEA1" w14:textId="77777777" w:rsidR="00E308B2" w:rsidRDefault="00E308B2" w:rsidP="00AC5BAF">
            <w:pPr>
              <w:pStyle w:val="TAL"/>
            </w:pPr>
            <w:r>
              <w:t>23.502 CR4775R2 (Rel-18, 'F'): Support for UE Ranging/SL Positioning privacy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865CF"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68D3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37D39"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7C72F" w14:textId="77777777" w:rsidR="00E308B2" w:rsidRDefault="00E308B2" w:rsidP="00AC5BAF">
            <w:pPr>
              <w:pStyle w:val="TAL"/>
            </w:pPr>
            <w:r>
              <w:t>Revision of S2-2405992.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10786"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A9B62" w14:textId="77777777" w:rsidR="00E308B2" w:rsidRDefault="00E308B2" w:rsidP="00AC5BAF">
            <w:pPr>
              <w:pStyle w:val="TAL"/>
            </w:pPr>
          </w:p>
        </w:tc>
      </w:tr>
      <w:tr w:rsidR="00E308B2" w14:paraId="2E202D2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5FDBF"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488BD" w14:textId="77777777" w:rsidR="00E308B2" w:rsidRDefault="00E308B2" w:rsidP="00AC5BAF">
            <w:pPr>
              <w:pStyle w:val="TAL"/>
            </w:pPr>
            <w:r>
              <w:t>S2-2407098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E9A5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3FA15" w14:textId="77777777" w:rsidR="00E308B2" w:rsidRDefault="00E308B2" w:rsidP="00AC5BAF">
            <w:pPr>
              <w:pStyle w:val="TAL"/>
            </w:pPr>
            <w:r>
              <w:t>KI#2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DE8D9"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A91E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CA9FA"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1D235" w14:textId="77777777" w:rsidR="00E308B2" w:rsidRDefault="00E308B2" w:rsidP="00AC5BAF">
            <w:pPr>
              <w:pStyle w:val="TAL"/>
            </w:pPr>
            <w:r>
              <w:t>Revision of S2-2406398.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A14C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C8BE8" w14:textId="77777777" w:rsidR="00E308B2" w:rsidRDefault="00E308B2" w:rsidP="00AC5BAF">
            <w:pPr>
              <w:pStyle w:val="TAL"/>
            </w:pPr>
          </w:p>
        </w:tc>
      </w:tr>
      <w:tr w:rsidR="00E308B2" w14:paraId="4BD4802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12443" w14:textId="77777777" w:rsidR="00E308B2" w:rsidRDefault="00E308B2" w:rsidP="00AC5BAF">
            <w:pPr>
              <w:pStyle w:val="TAL"/>
              <w:rPr>
                <w:sz w:val="24"/>
                <w:szCs w:val="24"/>
              </w:rPr>
            </w:pPr>
            <w:r>
              <w:lastRenderedPageBreak/>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8D1D1" w14:textId="77777777" w:rsidR="00E308B2" w:rsidRDefault="00E308B2" w:rsidP="00AC5BAF">
            <w:pPr>
              <w:pStyle w:val="TAL"/>
            </w:pPr>
            <w:r>
              <w:t>S2-2407099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6109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796F8" w14:textId="77777777" w:rsidR="00E308B2" w:rsidRDefault="00E308B2" w:rsidP="00AC5BAF">
            <w:pPr>
              <w:pStyle w:val="TAL"/>
            </w:pPr>
            <w:r>
              <w:t>KI #1, Sol#6 Update with clarification on the roaming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79CAE"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2B15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9AF7E"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E55CE" w14:textId="77777777" w:rsidR="00E308B2" w:rsidRDefault="00E308B2" w:rsidP="00AC5BAF">
            <w:pPr>
              <w:pStyle w:val="TAL"/>
            </w:pPr>
            <w:r>
              <w:t>Revision of S2-2406118. Revised in parallel session, merging S2-2407100, to S2-2407146.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EA24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4E4A5" w14:textId="77777777" w:rsidR="00E308B2" w:rsidRDefault="00E308B2" w:rsidP="00AC5BAF">
            <w:pPr>
              <w:pStyle w:val="TAL"/>
            </w:pPr>
            <w:r>
              <w:t>S2-2407146</w:t>
            </w:r>
          </w:p>
        </w:tc>
      </w:tr>
      <w:tr w:rsidR="00E308B2" w14:paraId="30BEA75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46B4C"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51F60" w14:textId="77777777" w:rsidR="00E308B2" w:rsidRDefault="00E308B2" w:rsidP="00AC5BAF">
            <w:pPr>
              <w:pStyle w:val="TAL"/>
            </w:pPr>
            <w:r>
              <w:t>S2-2407100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1546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FEBE8" w14:textId="77777777" w:rsidR="00E308B2" w:rsidRDefault="00E308B2" w:rsidP="00AC5BAF">
            <w:pPr>
              <w:pStyle w:val="TAL"/>
            </w:pPr>
            <w:r>
              <w:t>KI#1: Correction to the solution 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9D9C1"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39CF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9F0D2"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88581" w14:textId="77777777" w:rsidR="00E308B2" w:rsidRDefault="00E308B2" w:rsidP="00AC5BAF">
            <w:pPr>
              <w:pStyle w:val="TAL"/>
            </w:pPr>
            <w:r>
              <w:t>Revision of S2-2406577. Merged into S2-2407146.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657D8"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4B2DC" w14:textId="77777777" w:rsidR="00E308B2" w:rsidRDefault="00E308B2" w:rsidP="00AC5BAF">
            <w:pPr>
              <w:pStyle w:val="TAL"/>
            </w:pPr>
          </w:p>
        </w:tc>
      </w:tr>
      <w:tr w:rsidR="00E308B2" w14:paraId="5044076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7AE52"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74C38" w14:textId="77777777" w:rsidR="00E308B2" w:rsidRDefault="00E308B2" w:rsidP="00AC5BAF">
            <w:pPr>
              <w:pStyle w:val="TAL"/>
            </w:pPr>
            <w:r>
              <w:t>S2-2407101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3BE5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8BEDB" w14:textId="77777777" w:rsidR="00E308B2" w:rsidRDefault="00E308B2" w:rsidP="00AC5BAF">
            <w:pPr>
              <w:pStyle w:val="TAL"/>
            </w:pPr>
            <w:r>
              <w:t>KI#1, update the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EAF74"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DAB1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962CD"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03D66" w14:textId="77777777" w:rsidR="00E308B2" w:rsidRDefault="00E308B2" w:rsidP="00AC5BAF">
            <w:pPr>
              <w:pStyle w:val="TAL"/>
            </w:pPr>
            <w:r>
              <w:t>Revision of S2-2406621. Revised in parallel session to S2-2407147.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02D4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4B6C2" w14:textId="77777777" w:rsidR="00E308B2" w:rsidRDefault="00E308B2" w:rsidP="00AC5BAF">
            <w:pPr>
              <w:pStyle w:val="TAL"/>
            </w:pPr>
            <w:r>
              <w:t>S2-2407147</w:t>
            </w:r>
          </w:p>
        </w:tc>
      </w:tr>
      <w:tr w:rsidR="00E308B2" w14:paraId="354C7C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C7C24"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351BD" w14:textId="77777777" w:rsidR="00E308B2" w:rsidRDefault="00E308B2" w:rsidP="00AC5BAF">
            <w:pPr>
              <w:pStyle w:val="TAL"/>
            </w:pPr>
            <w:r>
              <w:t>S2-2407102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37F4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68270" w14:textId="77777777" w:rsidR="00E308B2" w:rsidRDefault="00E308B2" w:rsidP="00AC5BAF">
            <w:pPr>
              <w:pStyle w:val="TAL"/>
            </w:pPr>
            <w:r>
              <w:t>KI#1 New solution on idle mode mobility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6CCA5" w14:textId="77777777" w:rsidR="00E308B2" w:rsidRDefault="00E308B2" w:rsidP="00AC5BAF">
            <w:pPr>
              <w:pStyle w:val="TAL"/>
            </w:pPr>
            <w:r>
              <w:t>Nokia,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5942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0AD0D"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B9754" w14:textId="77777777" w:rsidR="00E308B2" w:rsidRDefault="00E308B2" w:rsidP="00AC5BAF">
            <w:pPr>
              <w:pStyle w:val="TAL"/>
            </w:pPr>
            <w:r>
              <w:t>Revision of S2-2406718. Revised in parallel session to S2-2407148.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92F8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243B6" w14:textId="77777777" w:rsidR="00E308B2" w:rsidRDefault="00E308B2" w:rsidP="00AC5BAF">
            <w:pPr>
              <w:pStyle w:val="TAL"/>
            </w:pPr>
            <w:r>
              <w:t>S2-2407148</w:t>
            </w:r>
          </w:p>
        </w:tc>
      </w:tr>
      <w:tr w:rsidR="00E308B2" w14:paraId="50DF00E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C9F55"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950A6" w14:textId="77777777" w:rsidR="00E308B2" w:rsidRDefault="00E308B2" w:rsidP="00AC5BAF">
            <w:pPr>
              <w:pStyle w:val="TAL"/>
            </w:pPr>
            <w:r>
              <w:t>S2-2407103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7E92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8C992" w14:textId="77777777" w:rsidR="00E308B2" w:rsidRDefault="00E308B2" w:rsidP="00AC5BAF">
            <w:pPr>
              <w:pStyle w:val="TAL"/>
            </w:pPr>
            <w:r>
              <w:t>KI#1 New Solution for handover from/to CSG cell to/from CAG cell with configuration available at RAN node.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9D3AA" w14:textId="77777777" w:rsidR="00E308B2" w:rsidRDefault="00E308B2" w:rsidP="00AC5BAF">
            <w:pPr>
              <w:pStyle w:val="TAL"/>
            </w:pPr>
            <w:r>
              <w:t>Nokia,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9CA5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4648B"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1E26B" w14:textId="77777777" w:rsidR="00E308B2" w:rsidRDefault="00E308B2" w:rsidP="00AC5BAF">
            <w:pPr>
              <w:pStyle w:val="TAL"/>
            </w:pPr>
            <w:r>
              <w:t>Revision of S2-2406719. Revised in parallel session to S2-2407149.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7E60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FAAFB" w14:textId="77777777" w:rsidR="00E308B2" w:rsidRDefault="00E308B2" w:rsidP="00AC5BAF">
            <w:pPr>
              <w:pStyle w:val="TAL"/>
            </w:pPr>
            <w:r>
              <w:t>S2-2407149</w:t>
            </w:r>
          </w:p>
        </w:tc>
      </w:tr>
      <w:tr w:rsidR="00E308B2" w14:paraId="197F58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26DB8"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7F07B" w14:textId="77777777" w:rsidR="00E308B2" w:rsidRDefault="00E308B2" w:rsidP="00AC5BAF">
            <w:pPr>
              <w:pStyle w:val="TAL"/>
            </w:pPr>
            <w:r>
              <w:t>S2-2407104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160D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D2738" w14:textId="77777777" w:rsidR="00E308B2" w:rsidRDefault="00E308B2" w:rsidP="00AC5BAF">
            <w:pPr>
              <w:pStyle w:val="TAL"/>
            </w:pPr>
            <w:r>
              <w:t>KI#1 update to remove 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666CA"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205E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89947"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CFB07" w14:textId="77777777" w:rsidR="00E308B2" w:rsidRDefault="00E308B2" w:rsidP="00AC5BAF">
            <w:pPr>
              <w:pStyle w:val="TAL"/>
            </w:pPr>
            <w:r>
              <w:t>Revision of S2-2406717. Revised in parallel session to S2-2407154.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72B4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37C95" w14:textId="77777777" w:rsidR="00E308B2" w:rsidRDefault="00E308B2" w:rsidP="00AC5BAF">
            <w:pPr>
              <w:pStyle w:val="TAL"/>
            </w:pPr>
            <w:r>
              <w:t>S2-2407154</w:t>
            </w:r>
          </w:p>
        </w:tc>
      </w:tr>
      <w:tr w:rsidR="00E308B2" w14:paraId="7C2AC88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D1BC3"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EE965" w14:textId="77777777" w:rsidR="00E308B2" w:rsidRDefault="00E308B2" w:rsidP="00AC5BAF">
            <w:pPr>
              <w:pStyle w:val="TAL"/>
            </w:pPr>
            <w:r>
              <w:t>S2-2407105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CB49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7CF4E" w14:textId="77777777" w:rsidR="00E308B2" w:rsidRDefault="00E308B2" w:rsidP="00AC5BAF">
            <w:pPr>
              <w:pStyle w:val="TAL"/>
            </w:pPr>
            <w:r>
              <w:t>KI #2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8B8C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4A0A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3E6A8"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49984" w14:textId="77777777" w:rsidR="00E308B2" w:rsidRDefault="00E308B2" w:rsidP="00AC5BAF">
            <w:pPr>
              <w:pStyle w:val="TAL"/>
            </w:pPr>
            <w:r>
              <w:t>Revision of S2-2406120.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238AA"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4B82E" w14:textId="77777777" w:rsidR="00E308B2" w:rsidRDefault="00E308B2" w:rsidP="00AC5BAF">
            <w:pPr>
              <w:pStyle w:val="TAL"/>
            </w:pPr>
          </w:p>
        </w:tc>
      </w:tr>
      <w:tr w:rsidR="00E308B2" w14:paraId="3B9D313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BBACA"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97F79" w14:textId="77777777" w:rsidR="00E308B2" w:rsidRDefault="00E308B2" w:rsidP="00AC5BAF">
            <w:pPr>
              <w:pStyle w:val="TAL"/>
            </w:pPr>
            <w:r>
              <w:t>S2-2407106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BFF41" w14:textId="77777777" w:rsidR="00E308B2" w:rsidRDefault="00E308B2" w:rsidP="00AC5BAF">
            <w:pPr>
              <w:pStyle w:val="TAL"/>
            </w:pPr>
            <w:r>
              <w:t>Other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C203B" w14:textId="77777777" w:rsidR="00E308B2" w:rsidRDefault="00E308B2" w:rsidP="00AC5BAF">
            <w:pPr>
              <w:pStyle w:val="TAL"/>
            </w:pPr>
            <w:r>
              <w:t>Open Issues for 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D3313" w14:textId="77777777" w:rsidR="00E308B2" w:rsidRDefault="00E308B2" w:rsidP="00AC5BAF">
            <w:pPr>
              <w:pStyle w:val="TAL"/>
            </w:pPr>
            <w:r>
              <w:t>AT&amp;T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D503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B58F9"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1201F" w14:textId="77777777" w:rsidR="00E308B2" w:rsidRDefault="00E308B2" w:rsidP="00AC5BAF">
            <w:pPr>
              <w:pStyle w:val="TAL"/>
              <w:rPr>
                <w:sz w:val="24"/>
                <w:szCs w:val="24"/>
              </w:rPr>
            </w:pPr>
            <w:r>
              <w:t>Created at meeting. Endorsed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A3308" w14:textId="77777777" w:rsidR="00E308B2" w:rsidRDefault="00E308B2" w:rsidP="00AC5BAF">
            <w:pPr>
              <w:pStyle w:val="TAL"/>
            </w:pPr>
            <w: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497B7" w14:textId="77777777" w:rsidR="00E308B2" w:rsidRDefault="00E308B2" w:rsidP="00AC5BAF">
            <w:pPr>
              <w:pStyle w:val="TAL"/>
            </w:pPr>
          </w:p>
        </w:tc>
      </w:tr>
      <w:tr w:rsidR="00E308B2" w14:paraId="2BF0AE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57D1F"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DD0F2" w14:textId="77777777" w:rsidR="00E308B2" w:rsidRDefault="00E308B2" w:rsidP="00AC5BAF">
            <w:pPr>
              <w:pStyle w:val="TAL"/>
            </w:pPr>
            <w:r>
              <w:t>S2-2407107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5C71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32B27" w14:textId="77777777" w:rsidR="00E308B2" w:rsidRDefault="00E308B2" w:rsidP="00AC5BAF">
            <w:pPr>
              <w:pStyle w:val="TAL"/>
            </w:pPr>
            <w:r>
              <w:t>TR 23.700-03: Solution#3 updates based on NWM feedback.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B2552"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3B6C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87B30"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ABA95" w14:textId="77777777" w:rsidR="00E308B2" w:rsidRDefault="00E308B2" w:rsidP="00AC5BAF">
            <w:pPr>
              <w:pStyle w:val="TAL"/>
            </w:pPr>
            <w:r>
              <w:t>Revision of S2-2406776. Revised in parallel session to S2-2407206.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486F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9E12F" w14:textId="77777777" w:rsidR="00E308B2" w:rsidRDefault="00E308B2" w:rsidP="00AC5BAF">
            <w:pPr>
              <w:pStyle w:val="TAL"/>
            </w:pPr>
            <w:r>
              <w:t>S2-2407206</w:t>
            </w:r>
          </w:p>
        </w:tc>
      </w:tr>
      <w:tr w:rsidR="00E308B2" w14:paraId="60B99AB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EC96F" w14:textId="77777777" w:rsidR="00E308B2" w:rsidRDefault="00E308B2" w:rsidP="00AC5BAF">
            <w:pPr>
              <w:pStyle w:val="TAL"/>
            </w:pPr>
            <w:r>
              <w:lastRenderedPageBreak/>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294CB" w14:textId="77777777" w:rsidR="00E308B2" w:rsidRDefault="00E308B2" w:rsidP="00AC5BAF">
            <w:pPr>
              <w:pStyle w:val="TAL"/>
            </w:pPr>
            <w:r>
              <w:t>S2-2407108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3180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E5834" w14:textId="77777777" w:rsidR="00E308B2" w:rsidRDefault="00E308B2" w:rsidP="00AC5BAF">
            <w:pPr>
              <w:pStyle w:val="TAL"/>
            </w:pPr>
            <w:r>
              <w:t>KI#1 and 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AA68B" w14:textId="77777777" w:rsidR="00E308B2" w:rsidRDefault="00E308B2" w:rsidP="00AC5BAF">
            <w:pPr>
              <w:pStyle w:val="TAL"/>
            </w:pPr>
            <w:r>
              <w:t>Ericsson, Qualcomm Incorporated, FirstNet, AT&amp;T, NIST, Nokia, Nokia Shanghai Bell, Huawei, OPPO, Hisilicon, KPN N.V., LGE, Intel, MediaTek Inc., Samsung, SHARP, US DHS Science &amp; Technology, InterDigital, China Telecom,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412A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CDA61"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26DD1" w14:textId="77777777" w:rsidR="00E308B2" w:rsidRDefault="00E308B2" w:rsidP="00AC5BAF">
            <w:pPr>
              <w:pStyle w:val="TAL"/>
            </w:pPr>
            <w:r>
              <w:t>Revision of S2-2406135.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BB5B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69EDF" w14:textId="77777777" w:rsidR="00E308B2" w:rsidRDefault="00E308B2" w:rsidP="00AC5BAF">
            <w:pPr>
              <w:pStyle w:val="TAL"/>
            </w:pPr>
          </w:p>
        </w:tc>
      </w:tr>
      <w:tr w:rsidR="00E308B2" w14:paraId="22808BF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23AAC"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1B58B" w14:textId="77777777" w:rsidR="00E308B2" w:rsidRDefault="00E308B2" w:rsidP="00AC5BAF">
            <w:pPr>
              <w:pStyle w:val="TAL"/>
            </w:pPr>
            <w:r>
              <w:t>S2-2407109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E864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1A06A" w14:textId="77777777" w:rsidR="00E308B2" w:rsidRDefault="00E308B2" w:rsidP="00AC5BAF">
            <w:pPr>
              <w:pStyle w:val="TAL"/>
            </w:pPr>
            <w:r>
              <w:t>LS on security considerations for 5G ProSe multi-hop relays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3E7CF"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0E03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68D19"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FE03B" w14:textId="77777777" w:rsidR="00E308B2" w:rsidRDefault="00E308B2" w:rsidP="00AC5BAF">
            <w:pPr>
              <w:pStyle w:val="TAL"/>
              <w:rPr>
                <w:sz w:val="24"/>
                <w:szCs w:val="24"/>
              </w:rPr>
            </w:pPr>
            <w:r>
              <w:t>Created at meeting. Revised in parallel session to S2-2407207.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A23B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89C4A" w14:textId="77777777" w:rsidR="00E308B2" w:rsidRDefault="00E308B2" w:rsidP="00AC5BAF">
            <w:pPr>
              <w:pStyle w:val="TAL"/>
            </w:pPr>
            <w:r>
              <w:t>S2-2407207</w:t>
            </w:r>
          </w:p>
        </w:tc>
      </w:tr>
      <w:tr w:rsidR="00E308B2" w14:paraId="65BF3E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553D9"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E879E" w14:textId="77777777" w:rsidR="00E308B2" w:rsidRDefault="00E308B2" w:rsidP="00AC5BAF">
            <w:pPr>
              <w:pStyle w:val="TAL"/>
            </w:pPr>
            <w:r>
              <w:t>S2-2407110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5A5C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63E15" w14:textId="77777777" w:rsidR="00E308B2" w:rsidRDefault="00E308B2" w:rsidP="00AC5BAF">
            <w:pPr>
              <w:pStyle w:val="TAL"/>
            </w:pPr>
            <w:r>
              <w:t>23.502 CR4805R5 (Rel-18, 'F'): 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85D4E" w14:textId="77777777" w:rsidR="00E308B2" w:rsidRDefault="00E308B2" w:rsidP="00AC5BAF">
            <w:pPr>
              <w:pStyle w:val="TAL"/>
            </w:pPr>
            <w:r>
              <w:t>AT&amp;T, [Ericsson?], Samsung, Nokia, Google,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0639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93AB3" w14:textId="77777777" w:rsidR="00E308B2" w:rsidRDefault="00E308B2" w:rsidP="00AC5BAF">
            <w:pPr>
              <w:pStyle w:val="TAL"/>
            </w:pPr>
            <w:r>
              <w:t>EDGEAPP,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DAA43" w14:textId="77777777" w:rsidR="00E308B2" w:rsidRDefault="00E308B2" w:rsidP="00AC5BAF">
            <w:pPr>
              <w:pStyle w:val="TAL"/>
            </w:pPr>
            <w:r>
              <w:t>Revision of S2-2406580. Revised in parallel session to S2-2407312.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99FE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78F3F" w14:textId="77777777" w:rsidR="00E308B2" w:rsidRDefault="00E308B2" w:rsidP="00AC5BAF">
            <w:pPr>
              <w:pStyle w:val="TAL"/>
            </w:pPr>
            <w:r>
              <w:t>S2-2407312</w:t>
            </w:r>
          </w:p>
        </w:tc>
      </w:tr>
      <w:tr w:rsidR="00E308B2" w14:paraId="181BDA0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13077"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D498E" w14:textId="77777777" w:rsidR="00E308B2" w:rsidRDefault="00E308B2" w:rsidP="00AC5BAF">
            <w:pPr>
              <w:pStyle w:val="TAL"/>
            </w:pPr>
            <w:r>
              <w:t>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B9E0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A83C1" w14:textId="77777777" w:rsidR="00E308B2" w:rsidRDefault="00E308B2" w:rsidP="00AC5BAF">
            <w:pPr>
              <w:pStyle w:val="TAL"/>
            </w:pPr>
            <w:r>
              <w:t>TR 23.700-06 conclusion proposals based on NWM discussions.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D5DB4"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08D0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ECF5C"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5CE65" w14:textId="77777777" w:rsidR="00E308B2" w:rsidRDefault="00E308B2" w:rsidP="00AC5BAF">
            <w:pPr>
              <w:pStyle w:val="TAL"/>
            </w:pPr>
            <w:r>
              <w:t>Revision of S2-2406783, merging S2-2406097, S2-2406123, S2-2406143, S2-2406099, S2-2406125, S2-2406798, S2-2406100, S2-2406126, S2-2406760, S2-2406101, S2-2406102, S2-2406128, S2-2406585. Revised in parallel session, merging S2-2407114, to S2-2407269.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BDE9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74842" w14:textId="77777777" w:rsidR="00E308B2" w:rsidRDefault="00E308B2" w:rsidP="00AC5BAF">
            <w:pPr>
              <w:pStyle w:val="TAL"/>
            </w:pPr>
            <w:r>
              <w:t>S2-2407269</w:t>
            </w:r>
          </w:p>
        </w:tc>
      </w:tr>
      <w:tr w:rsidR="00E308B2" w14:paraId="6CA45EB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908E6"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75A23" w14:textId="77777777" w:rsidR="00E308B2" w:rsidRDefault="00E308B2" w:rsidP="00AC5BAF">
            <w:pPr>
              <w:pStyle w:val="TAL"/>
            </w:pPr>
            <w:r>
              <w:t>S2-2407112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9D0D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DF065" w14:textId="77777777" w:rsidR="00E308B2" w:rsidRDefault="00E308B2" w:rsidP="00AC5BAF">
            <w:pPr>
              <w:pStyle w:val="TAL"/>
            </w:pPr>
            <w:r>
              <w:t>LS on questions regarding 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C2B2F"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1716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8799F"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EB69B" w14:textId="77777777" w:rsidR="00E308B2" w:rsidRDefault="00E308B2" w:rsidP="00AC5BAF">
            <w:pPr>
              <w:pStyle w:val="TAL"/>
            </w:pPr>
            <w:r>
              <w:t>Created at meeting. Revised in parallel session to S2-2407270.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03D1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45A99" w14:textId="77777777" w:rsidR="00E308B2" w:rsidRDefault="00E308B2" w:rsidP="00AC5BAF">
            <w:pPr>
              <w:pStyle w:val="TAL"/>
            </w:pPr>
            <w:r>
              <w:t>S2-2407270</w:t>
            </w:r>
          </w:p>
        </w:tc>
      </w:tr>
      <w:tr w:rsidR="00E308B2" w14:paraId="2E50315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3A3F1" w14:textId="77777777" w:rsidR="00E308B2" w:rsidRDefault="00E308B2" w:rsidP="00AC5BAF">
            <w:pPr>
              <w:pStyle w:val="TAL"/>
            </w:pPr>
            <w:r>
              <w:lastRenderedPageBreak/>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55DBE" w14:textId="77777777" w:rsidR="00E308B2" w:rsidRDefault="00E308B2" w:rsidP="00AC5BAF">
            <w:pPr>
              <w:pStyle w:val="TAL"/>
            </w:pPr>
            <w:r>
              <w:t>S2-2407113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A325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A1829"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DAD97"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982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9D432"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E50E9" w14:textId="77777777" w:rsidR="00E308B2" w:rsidRDefault="00E308B2" w:rsidP="00AC5BAF">
            <w:pPr>
              <w:pStyle w:val="TAL"/>
            </w:pPr>
            <w:r>
              <w:t>Revision of S2-2406260. Revised in parallel session to S2-2407271.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2F72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14EFE" w14:textId="77777777" w:rsidR="00E308B2" w:rsidRDefault="00E308B2" w:rsidP="00AC5BAF">
            <w:pPr>
              <w:pStyle w:val="TAL"/>
            </w:pPr>
            <w:r>
              <w:t>S2-2407271</w:t>
            </w:r>
          </w:p>
        </w:tc>
      </w:tr>
      <w:tr w:rsidR="00E308B2" w14:paraId="188D480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223AF"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FD02E" w14:textId="77777777" w:rsidR="00E308B2" w:rsidRDefault="00E308B2" w:rsidP="00AC5BAF">
            <w:pPr>
              <w:pStyle w:val="TAL"/>
            </w:pPr>
            <w:r>
              <w:t>S2-2407114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26C3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E95C1"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3FF27"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0668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AA122"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48FDC" w14:textId="77777777" w:rsidR="00E308B2" w:rsidRDefault="00E308B2" w:rsidP="00AC5BAF">
            <w:pPr>
              <w:pStyle w:val="TAL"/>
            </w:pPr>
            <w:r>
              <w:t>Revision of S2-2406792. Merged into S2-2407269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FC416"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25FAD" w14:textId="77777777" w:rsidR="00E308B2" w:rsidRDefault="00E308B2" w:rsidP="00AC5BAF">
            <w:pPr>
              <w:pStyle w:val="TAL"/>
            </w:pPr>
          </w:p>
        </w:tc>
      </w:tr>
      <w:tr w:rsidR="00E308B2" w14:paraId="2396AA2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17973"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D3E77" w14:textId="77777777" w:rsidR="00E308B2" w:rsidRDefault="00E308B2" w:rsidP="00AC5BAF">
            <w:pPr>
              <w:pStyle w:val="TAL"/>
            </w:pPr>
            <w:r>
              <w:t>S2-2407115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247A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3A524" w14:textId="77777777" w:rsidR="00E308B2" w:rsidRDefault="00E308B2" w:rsidP="00AC5BAF">
            <w:pPr>
              <w:pStyle w:val="TAL"/>
            </w:pPr>
            <w:r>
              <w:t>KI #2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316E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2073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C8F5F"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4EBAE" w14:textId="77777777" w:rsidR="00E308B2" w:rsidRDefault="00E308B2" w:rsidP="00AC5BAF">
            <w:pPr>
              <w:pStyle w:val="TAL"/>
            </w:pPr>
            <w:r>
              <w:t>Revision of S2-2406124, merging S2-2406259, S2-2406098, S2-2406317, S2-2406793. Revised in parallel session to S2-2407272.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2469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A89D7" w14:textId="77777777" w:rsidR="00E308B2" w:rsidRDefault="00E308B2" w:rsidP="00AC5BAF">
            <w:pPr>
              <w:pStyle w:val="TAL"/>
            </w:pPr>
            <w:r>
              <w:t>S2-2407272</w:t>
            </w:r>
          </w:p>
        </w:tc>
      </w:tr>
      <w:tr w:rsidR="00E308B2" w14:paraId="31E5FC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9E0EC"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6ABC5" w14:textId="77777777" w:rsidR="00E308B2" w:rsidRDefault="00E308B2" w:rsidP="00AC5BAF">
            <w:pPr>
              <w:pStyle w:val="TAL"/>
            </w:pPr>
            <w:r>
              <w:t>S2-2407116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8614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7FFC4" w14:textId="77777777" w:rsidR="00E308B2" w:rsidRDefault="00E308B2" w:rsidP="00AC5BAF">
            <w:pPr>
              <w:pStyle w:val="TAL"/>
            </w:pPr>
            <w:r>
              <w:t>KI#4: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BAD0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B14C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81724"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C90A1" w14:textId="77777777" w:rsidR="00E308B2" w:rsidRDefault="00E308B2" w:rsidP="00AC5BAF">
            <w:pPr>
              <w:pStyle w:val="TAL"/>
            </w:pPr>
            <w:r>
              <w:t>Revision of S2-2406258. Revised in parallel session to S2-2407273.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52E1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59AF2" w14:textId="77777777" w:rsidR="00E308B2" w:rsidRDefault="00E308B2" w:rsidP="00AC5BAF">
            <w:pPr>
              <w:pStyle w:val="TAL"/>
            </w:pPr>
            <w:r>
              <w:t>S2-2407273</w:t>
            </w:r>
          </w:p>
        </w:tc>
      </w:tr>
      <w:tr w:rsidR="00E308B2" w14:paraId="79B600F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332CC"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09F2B" w14:textId="77777777" w:rsidR="00E308B2" w:rsidRDefault="00E308B2" w:rsidP="00AC5BAF">
            <w:pPr>
              <w:pStyle w:val="TAL"/>
            </w:pPr>
            <w:r>
              <w:t>S2-2407117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6ED0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09039" w14:textId="77777777" w:rsidR="00E308B2" w:rsidRDefault="00E308B2" w:rsidP="00AC5BAF">
            <w:pPr>
              <w:pStyle w:val="TAL"/>
            </w:pPr>
            <w:r>
              <w:t>KI #5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98A49"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AF97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16077"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E6FFA" w14:textId="77777777" w:rsidR="00E308B2" w:rsidRDefault="00E308B2" w:rsidP="00AC5BAF">
            <w:pPr>
              <w:pStyle w:val="TAL"/>
            </w:pPr>
            <w:r>
              <w:t>Revision of S2-2406127, merging S2-2406778, S2-2406761. Revised in parallel session to S2-2407344.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A986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4BF91" w14:textId="77777777" w:rsidR="00E308B2" w:rsidRDefault="00E308B2" w:rsidP="00AC5BAF">
            <w:pPr>
              <w:pStyle w:val="TAL"/>
            </w:pPr>
            <w:r>
              <w:t>S2-2407344</w:t>
            </w:r>
          </w:p>
        </w:tc>
      </w:tr>
      <w:tr w:rsidR="00E308B2" w14:paraId="1F83AB7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F8454"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475BD" w14:textId="77777777" w:rsidR="00E308B2" w:rsidRDefault="00E308B2" w:rsidP="00AC5BAF">
            <w:pPr>
              <w:pStyle w:val="TAL"/>
            </w:pPr>
            <w:r>
              <w:t>S2-2407118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5AAB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37DF6" w14:textId="77777777" w:rsidR="00E308B2" w:rsidRDefault="00E308B2" w:rsidP="00AC5BAF">
            <w:pPr>
              <w:pStyle w:val="TAL"/>
            </w:pPr>
            <w:r>
              <w:t>KI#6: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3F86C"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E079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6538B"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FE8F8" w14:textId="77777777" w:rsidR="00E308B2" w:rsidRDefault="00E308B2" w:rsidP="00AC5BAF">
            <w:pPr>
              <w:pStyle w:val="TAL"/>
            </w:pPr>
            <w:r>
              <w:t>Revision of S2-2406801, merging S2-2406257. Revised in parallel session to S2-2407274.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9340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DEAC1" w14:textId="77777777" w:rsidR="00E308B2" w:rsidRDefault="00E308B2" w:rsidP="00AC5BAF">
            <w:pPr>
              <w:pStyle w:val="TAL"/>
            </w:pPr>
            <w:r>
              <w:t>S2-2407274</w:t>
            </w:r>
          </w:p>
        </w:tc>
      </w:tr>
      <w:tr w:rsidR="00E308B2" w14:paraId="7FA2E12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65E75"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28101" w14:textId="77777777" w:rsidR="00E308B2" w:rsidRDefault="00E308B2" w:rsidP="00AC5BAF">
            <w:pPr>
              <w:pStyle w:val="TAL"/>
            </w:pPr>
            <w:r>
              <w:t>S2-2407119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BB651"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E08AE" w14:textId="77777777" w:rsidR="00E308B2" w:rsidRDefault="00E308B2" w:rsidP="00AC5BAF">
            <w:pPr>
              <w:pStyle w:val="TAL"/>
            </w:pPr>
            <w:r>
              <w:t>Cover sheet for presentation of TR 23.700-03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FF173" w14:textId="77777777" w:rsidR="00E308B2" w:rsidRDefault="00E308B2" w:rsidP="00AC5BAF">
            <w:pPr>
              <w:pStyle w:val="TAL"/>
            </w:pPr>
            <w:r>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E946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F31A5"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049B4" w14:textId="77777777" w:rsidR="00E308B2" w:rsidRDefault="00E308B2" w:rsidP="00AC5BAF">
            <w:pPr>
              <w:pStyle w:val="TAL"/>
            </w:pPr>
            <w:r>
              <w:t>For e-mail approval. r00 agreed. Revised to S2-2407383.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8522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4CB94" w14:textId="77777777" w:rsidR="00E308B2" w:rsidRDefault="00E308B2" w:rsidP="00AC5BAF">
            <w:pPr>
              <w:pStyle w:val="TAL"/>
            </w:pPr>
            <w:r>
              <w:t>S2-2407383</w:t>
            </w:r>
          </w:p>
        </w:tc>
      </w:tr>
      <w:tr w:rsidR="00E308B2" w14:paraId="36C4D42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38C33" w14:textId="77777777" w:rsidR="00E308B2" w:rsidRDefault="00E308B2" w:rsidP="00AC5BAF">
            <w:pPr>
              <w:pStyle w:val="TAL"/>
            </w:pPr>
            <w:r>
              <w:t>19.16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658DE" w14:textId="77777777" w:rsidR="00E308B2" w:rsidRDefault="00E308B2" w:rsidP="00AC5BAF">
            <w:pPr>
              <w:pStyle w:val="TAL"/>
            </w:pPr>
            <w:r>
              <w:t>S2-2407120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C1C6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AA104" w14:textId="77777777" w:rsidR="00E308B2" w:rsidRDefault="00E308B2" w:rsidP="00AC5BAF">
            <w:pPr>
              <w:pStyle w:val="TAL"/>
            </w:pPr>
            <w:r>
              <w:t>23.501 CR5356R5 (Rel-19, 'B'): Network Slicing for Indirect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FEB20" w14:textId="77777777" w:rsidR="00E308B2" w:rsidRDefault="00E308B2" w:rsidP="00AC5BAF">
            <w:pPr>
              <w:pStyle w:val="TAL"/>
            </w:pPr>
            <w:r>
              <w:t>Huawei, HiSilicon, Nokia, Lenovo, Samsung, China Unicom,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BE7D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A0C4F" w14:textId="77777777" w:rsidR="00E308B2" w:rsidRDefault="00E308B2" w:rsidP="00AC5BAF">
            <w:pPr>
              <w:pStyle w:val="TAL"/>
            </w:pPr>
            <w:r>
              <w:t>TEI19_NetShare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6E714" w14:textId="77777777" w:rsidR="00E308B2" w:rsidRDefault="00E308B2" w:rsidP="00AC5BAF">
            <w:pPr>
              <w:pStyle w:val="TAL"/>
            </w:pPr>
            <w:r>
              <w:t>Revision of S2-2406176, merging S2-2406547. Revised in parallel session to S2-2407279.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B9C7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E8444" w14:textId="77777777" w:rsidR="00E308B2" w:rsidRDefault="00E308B2" w:rsidP="00AC5BAF">
            <w:pPr>
              <w:pStyle w:val="TAL"/>
            </w:pPr>
            <w:r>
              <w:t>S2-2407279</w:t>
            </w:r>
          </w:p>
        </w:tc>
      </w:tr>
      <w:tr w:rsidR="00E308B2" w14:paraId="4FA31C7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AF55E" w14:textId="77777777" w:rsidR="00E308B2" w:rsidRDefault="00E308B2" w:rsidP="00AC5BAF">
            <w:pPr>
              <w:pStyle w:val="TAL"/>
            </w:pPr>
            <w:r>
              <w:lastRenderedPageBreak/>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3E8E6" w14:textId="77777777" w:rsidR="00E308B2" w:rsidRDefault="00E308B2" w:rsidP="00AC5BAF">
            <w:pPr>
              <w:pStyle w:val="TAL"/>
            </w:pPr>
            <w:r>
              <w:t>S2-2407121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A798C"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5E054" w14:textId="77777777" w:rsidR="00E308B2" w:rsidRDefault="00E308B2" w:rsidP="00AC5BAF">
            <w:pPr>
              <w:pStyle w:val="TAL"/>
            </w:pPr>
            <w:r>
              <w:t>23.501 CR5402R1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BC2A4" w14:textId="77777777" w:rsidR="00E308B2" w:rsidRPr="00925BE9" w:rsidRDefault="00E308B2" w:rsidP="00AC5BAF">
            <w:pPr>
              <w:pStyle w:val="TAL"/>
              <w:rPr>
                <w:lang w:val="fr-FR"/>
              </w:rPr>
            </w:pPr>
            <w:r w:rsidRPr="00925BE9">
              <w:rPr>
                <w:lang w:val="fr-FR"/>
              </w:rPr>
              <w:t>China Mobile, ZTE,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6FC6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DA168"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5F038" w14:textId="77777777" w:rsidR="00E308B2" w:rsidRDefault="00E308B2" w:rsidP="00AC5BAF">
            <w:pPr>
              <w:pStyle w:val="TAL"/>
            </w:pPr>
            <w:r>
              <w:t>Revision of S2-2406340, merging S2-2406067. Revised in parallel session to S2-2407280.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D5B3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19378" w14:textId="77777777" w:rsidR="00E308B2" w:rsidRDefault="00E308B2" w:rsidP="00AC5BAF">
            <w:pPr>
              <w:pStyle w:val="TAL"/>
            </w:pPr>
            <w:r>
              <w:t>S2-2407280</w:t>
            </w:r>
          </w:p>
        </w:tc>
      </w:tr>
      <w:tr w:rsidR="00E308B2" w14:paraId="146E741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6D738" w14:textId="77777777" w:rsidR="00E308B2" w:rsidRDefault="00E308B2" w:rsidP="00AC5BAF">
            <w:pPr>
              <w:pStyle w:val="TAL"/>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B53B7" w14:textId="77777777" w:rsidR="00E308B2" w:rsidRDefault="00E308B2" w:rsidP="00AC5BAF">
            <w:pPr>
              <w:pStyle w:val="TAL"/>
            </w:pPr>
            <w:r>
              <w:t>S2-2407122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75B2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213C1" w14:textId="77777777" w:rsidR="00E308B2" w:rsidRDefault="00E308B2" w:rsidP="00AC5BAF">
            <w:pPr>
              <w:pStyle w:val="TAL"/>
            </w:pPr>
            <w:r>
              <w:t>23.502 CR4819R1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CD2B7" w14:textId="77777777" w:rsidR="00E308B2" w:rsidRPr="00925BE9" w:rsidRDefault="00E308B2" w:rsidP="00AC5BAF">
            <w:pPr>
              <w:pStyle w:val="TAL"/>
              <w:rPr>
                <w:lang w:val="fr-FR"/>
              </w:rPr>
            </w:pPr>
            <w:r w:rsidRPr="00925BE9">
              <w:rPr>
                <w:lang w:val="fr-FR"/>
              </w:rPr>
              <w:t>China Mobile, ZTE,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C9D3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7D54C"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E6C51" w14:textId="77777777" w:rsidR="00E308B2" w:rsidRDefault="00E308B2" w:rsidP="00AC5BAF">
            <w:pPr>
              <w:pStyle w:val="TAL"/>
            </w:pPr>
            <w:r>
              <w:t>Revision of S2-2406341, merging S2-2406068.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E69F8"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42363" w14:textId="77777777" w:rsidR="00E308B2" w:rsidRDefault="00E308B2" w:rsidP="00AC5BAF">
            <w:pPr>
              <w:pStyle w:val="TAL"/>
            </w:pPr>
          </w:p>
        </w:tc>
      </w:tr>
      <w:tr w:rsidR="00E308B2" w14:paraId="105831A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7879D" w14:textId="77777777" w:rsidR="00E308B2" w:rsidRDefault="00E308B2" w:rsidP="00AC5BAF">
            <w:pPr>
              <w:pStyle w:val="TAL"/>
              <w:rPr>
                <w:sz w:val="24"/>
                <w:szCs w:val="24"/>
              </w:rPr>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A9143" w14:textId="77777777" w:rsidR="00E308B2" w:rsidRDefault="00E308B2" w:rsidP="00AC5BAF">
            <w:pPr>
              <w:pStyle w:val="TAL"/>
            </w:pPr>
            <w:r>
              <w:t>S2-2407123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3A1A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DC6EE" w14:textId="77777777" w:rsidR="00E308B2" w:rsidRDefault="00E308B2" w:rsidP="00AC5BAF">
            <w:pPr>
              <w:pStyle w:val="TAL"/>
            </w:pPr>
            <w:r>
              <w:t>23.503 CR1300R1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57FEF" w14:textId="77777777" w:rsidR="00E308B2" w:rsidRDefault="00E308B2" w:rsidP="00AC5BAF">
            <w:pPr>
              <w:pStyle w:val="TAL"/>
            </w:pPr>
            <w:r>
              <w:t>Ericsson,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9EE1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06C6E"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CA403" w14:textId="77777777" w:rsidR="00E308B2" w:rsidRDefault="00E308B2" w:rsidP="00AC5BAF">
            <w:pPr>
              <w:pStyle w:val="TAL"/>
            </w:pPr>
            <w:r>
              <w:t>Revision of S2-2406578, merging S2-2406342. Revised in parallel session to S2-2407281.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CB7D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6A302" w14:textId="77777777" w:rsidR="00E308B2" w:rsidRDefault="00E308B2" w:rsidP="00AC5BAF">
            <w:pPr>
              <w:pStyle w:val="TAL"/>
            </w:pPr>
            <w:r>
              <w:t>S2-2407281</w:t>
            </w:r>
          </w:p>
        </w:tc>
      </w:tr>
      <w:tr w:rsidR="00E308B2" w14:paraId="2D9508C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5E122" w14:textId="77777777" w:rsidR="00E308B2" w:rsidRDefault="00E308B2" w:rsidP="00AC5BAF">
            <w:pPr>
              <w:pStyle w:val="TAL"/>
            </w:pPr>
            <w:r>
              <w:t>19.29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AACCC" w14:textId="77777777" w:rsidR="00E308B2" w:rsidRDefault="00E308B2" w:rsidP="00AC5BAF">
            <w:pPr>
              <w:pStyle w:val="TAL"/>
            </w:pPr>
            <w:r>
              <w:t>S2-2407124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3C09D"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10AD8" w14:textId="77777777" w:rsidR="00E308B2" w:rsidRDefault="00E308B2" w:rsidP="00AC5BAF">
            <w:pPr>
              <w:pStyle w:val="TAL"/>
            </w:pPr>
            <w:r>
              <w:t>23.304 CR0436R4 (Rel-19, 'B'): ProSe support for NPNs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9E912"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F20E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DC45D"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2EF3E" w14:textId="77777777" w:rsidR="00E308B2" w:rsidRDefault="00E308B2" w:rsidP="00AC5BAF">
            <w:pPr>
              <w:pStyle w:val="TAL"/>
            </w:pPr>
            <w:r>
              <w:t>Revision of S2-2406151. Revised in parallel session to S2-2407282.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0CDA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D647E" w14:textId="77777777" w:rsidR="00E308B2" w:rsidRDefault="00E308B2" w:rsidP="00AC5BAF">
            <w:pPr>
              <w:pStyle w:val="TAL"/>
            </w:pPr>
            <w:r>
              <w:t>S2-2407282</w:t>
            </w:r>
          </w:p>
        </w:tc>
      </w:tr>
      <w:tr w:rsidR="00E308B2" w14:paraId="0402871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F377A" w14:textId="77777777" w:rsidR="00E308B2" w:rsidRDefault="00E308B2" w:rsidP="00AC5BAF">
            <w:pPr>
              <w:pStyle w:val="TAL"/>
            </w:pPr>
            <w:r>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01418" w14:textId="77777777" w:rsidR="00E308B2" w:rsidRDefault="00E308B2" w:rsidP="00AC5BAF">
            <w:pPr>
              <w:pStyle w:val="TAL"/>
            </w:pPr>
            <w:r>
              <w:t>S2-2407125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FAF3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1AA4B" w14:textId="77777777" w:rsidR="00E308B2" w:rsidRDefault="00E308B2" w:rsidP="00AC5BAF">
            <w:pPr>
              <w:pStyle w:val="TAL"/>
            </w:pPr>
            <w:r>
              <w:t>23.501 CR5399R1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EECDE" w14:textId="77777777" w:rsidR="00E308B2" w:rsidRDefault="00E308B2" w:rsidP="00AC5BAF">
            <w:pPr>
              <w:pStyle w:val="TAL"/>
            </w:pPr>
            <w:r>
              <w:t>Nokia, Oracle, China Mobile,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1D09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C5027"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BC874" w14:textId="77777777" w:rsidR="00E308B2" w:rsidRDefault="00E308B2" w:rsidP="00AC5BAF">
            <w:pPr>
              <w:pStyle w:val="TAL"/>
            </w:pPr>
            <w:r>
              <w:t>Revision of S2-2405950, merging S2-2406734.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5CD48"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0ED0B" w14:textId="77777777" w:rsidR="00E308B2" w:rsidRDefault="00E308B2" w:rsidP="00AC5BAF">
            <w:pPr>
              <w:pStyle w:val="TAL"/>
            </w:pPr>
          </w:p>
        </w:tc>
      </w:tr>
      <w:tr w:rsidR="00E308B2" w14:paraId="2B51E4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4DA10" w14:textId="77777777" w:rsidR="00E308B2" w:rsidRDefault="00E308B2" w:rsidP="00AC5BAF">
            <w:pPr>
              <w:pStyle w:val="TAL"/>
              <w:rPr>
                <w:sz w:val="24"/>
                <w:szCs w:val="24"/>
              </w:rPr>
            </w:pPr>
            <w:r>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E82D0" w14:textId="77777777" w:rsidR="00E308B2" w:rsidRDefault="00E308B2" w:rsidP="00AC5BAF">
            <w:pPr>
              <w:pStyle w:val="TAL"/>
            </w:pPr>
            <w:r>
              <w:t>S2-2407126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D27B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9CCF4" w14:textId="77777777" w:rsidR="00E308B2" w:rsidRDefault="00E308B2" w:rsidP="00AC5BAF">
            <w:pPr>
              <w:pStyle w:val="TAL"/>
            </w:pPr>
            <w:r>
              <w:t>23.502 CR4808R1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8AA4C" w14:textId="77777777" w:rsidR="00E308B2" w:rsidRDefault="00E308B2" w:rsidP="00AC5BAF">
            <w:pPr>
              <w:pStyle w:val="TAL"/>
            </w:pPr>
            <w:r>
              <w:t>Nokia, Oracle, China Mobile,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9F08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DAA30"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6B4ED" w14:textId="77777777" w:rsidR="00E308B2" w:rsidRDefault="00E308B2" w:rsidP="00AC5BAF">
            <w:pPr>
              <w:pStyle w:val="TAL"/>
            </w:pPr>
            <w:r>
              <w:t>Revision of S2-2405951, merging S2-2406745. Revised to S2-2407277.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7B87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DB627" w14:textId="77777777" w:rsidR="00E308B2" w:rsidRDefault="00E308B2" w:rsidP="00AC5BAF">
            <w:pPr>
              <w:pStyle w:val="TAL"/>
            </w:pPr>
            <w:r>
              <w:t>S2-2407277</w:t>
            </w:r>
          </w:p>
        </w:tc>
      </w:tr>
      <w:tr w:rsidR="00E308B2" w14:paraId="40829D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80BBC"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73324" w14:textId="77777777" w:rsidR="00E308B2" w:rsidRDefault="00E308B2" w:rsidP="00AC5BAF">
            <w:pPr>
              <w:pStyle w:val="TAL"/>
            </w:pPr>
            <w:r>
              <w:t>S2-2407127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1D20F"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4452C" w14:textId="77777777" w:rsidR="00E308B2" w:rsidRDefault="00E308B2" w:rsidP="00AC5BAF">
            <w:pPr>
              <w:pStyle w:val="TAL"/>
            </w:pPr>
            <w:r>
              <w:t>Cover sheet for presentation of TR 23.700-29 to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E538C" w14:textId="77777777" w:rsidR="00E308B2" w:rsidRDefault="00E308B2" w:rsidP="00AC5BAF">
            <w:pPr>
              <w:pStyle w:val="TAL"/>
            </w:pPr>
            <w:r>
              <w:t>CATT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7DBE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D0A89"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9F1C7" w14:textId="77777777" w:rsidR="00E308B2" w:rsidRDefault="00E308B2" w:rsidP="00AC5BAF">
            <w:pPr>
              <w:pStyle w:val="TAL"/>
            </w:pPr>
            <w:r>
              <w:t>For e-mail approval. r01 agreed. Revised to S2-2407384.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D282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91C62" w14:textId="77777777" w:rsidR="00E308B2" w:rsidRDefault="00E308B2" w:rsidP="00AC5BAF">
            <w:pPr>
              <w:pStyle w:val="TAL"/>
            </w:pPr>
            <w:r>
              <w:t>S2-2407384</w:t>
            </w:r>
          </w:p>
        </w:tc>
      </w:tr>
      <w:tr w:rsidR="00E308B2" w14:paraId="0D67A9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CCB3C"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DA8B1" w14:textId="77777777" w:rsidR="00E308B2" w:rsidRDefault="00E308B2" w:rsidP="00AC5BAF">
            <w:pPr>
              <w:pStyle w:val="TAL"/>
            </w:pPr>
            <w:r>
              <w:t>S2-2407128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D7DB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CD982" w14:textId="77777777" w:rsidR="00E308B2" w:rsidRDefault="00E308B2" w:rsidP="00AC5BAF">
            <w:pPr>
              <w:pStyle w:val="TAL"/>
            </w:pPr>
            <w:r>
              <w:t>KI#3: Updates to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105CD"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85E7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BEE25"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BB3CC" w14:textId="77777777" w:rsidR="00E308B2" w:rsidRDefault="00E308B2" w:rsidP="00AC5BAF">
            <w:pPr>
              <w:pStyle w:val="TAL"/>
            </w:pPr>
            <w:r>
              <w:t>Revision of S2-2406812. Revised in parallel session to S2-2407210.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D4EF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BE406" w14:textId="77777777" w:rsidR="00E308B2" w:rsidRDefault="00E308B2" w:rsidP="00AC5BAF">
            <w:pPr>
              <w:pStyle w:val="TAL"/>
            </w:pPr>
            <w:r>
              <w:t>S2-2407210</w:t>
            </w:r>
          </w:p>
        </w:tc>
      </w:tr>
      <w:tr w:rsidR="00E308B2" w14:paraId="625C31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0F104"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B1AF7" w14:textId="77777777" w:rsidR="00E308B2" w:rsidRDefault="00E308B2" w:rsidP="00AC5BAF">
            <w:pPr>
              <w:pStyle w:val="TAL"/>
            </w:pPr>
            <w:r>
              <w:t>S2-2407129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660E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F67D7" w14:textId="77777777" w:rsidR="00E308B2" w:rsidRDefault="00E308B2" w:rsidP="00AC5BAF">
            <w:pPr>
              <w:pStyle w:val="TAL"/>
            </w:pPr>
            <w:r>
              <w:t>KI#3: Updating Solution#9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F5D3F" w14:textId="77777777" w:rsidR="00E308B2" w:rsidRDefault="00E308B2" w:rsidP="00AC5BAF">
            <w:pPr>
              <w:pStyle w:val="TAL"/>
            </w:pPr>
            <w:r>
              <w:t>Ericsson,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9384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15934"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8166E" w14:textId="77777777" w:rsidR="00E308B2" w:rsidRDefault="00E308B2" w:rsidP="00AC5BAF">
            <w:pPr>
              <w:pStyle w:val="TAL"/>
            </w:pPr>
            <w:r>
              <w:t>Revision of S2-2406141. Revised in parallel session to S2-2407211.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13B1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41BD2" w14:textId="77777777" w:rsidR="00E308B2" w:rsidRDefault="00E308B2" w:rsidP="00AC5BAF">
            <w:pPr>
              <w:pStyle w:val="TAL"/>
            </w:pPr>
            <w:r>
              <w:t>S2-2407211</w:t>
            </w:r>
          </w:p>
        </w:tc>
      </w:tr>
      <w:tr w:rsidR="00E308B2" w14:paraId="3714E77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3A3B2" w14:textId="77777777" w:rsidR="00E308B2" w:rsidRDefault="00E308B2" w:rsidP="00AC5BAF">
            <w:pPr>
              <w:pStyle w:val="TAL"/>
            </w:pPr>
            <w:r>
              <w:lastRenderedPageBreak/>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B944A" w14:textId="77777777" w:rsidR="00E308B2" w:rsidRDefault="00E308B2" w:rsidP="00AC5BAF">
            <w:pPr>
              <w:pStyle w:val="TAL"/>
            </w:pPr>
            <w:r>
              <w:t>S2-2407130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4D6A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C144C" w14:textId="77777777" w:rsidR="00E308B2" w:rsidRDefault="00E308B2" w:rsidP="00AC5BAF">
            <w:pPr>
              <w:pStyle w:val="TAL"/>
            </w:pPr>
            <w:r>
              <w:t>EN removal for Solution #8: Network support for NTZ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367AC"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D16F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5CCC7"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DD518" w14:textId="77777777" w:rsidR="00E308B2" w:rsidRDefault="00E308B2" w:rsidP="00AC5BAF">
            <w:pPr>
              <w:pStyle w:val="TAL"/>
            </w:pPr>
            <w:r>
              <w:t>Revision of S2-2406355. Revised in parallel session to S2-2407209.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4DBA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B58A6" w14:textId="77777777" w:rsidR="00E308B2" w:rsidRDefault="00E308B2" w:rsidP="00AC5BAF">
            <w:pPr>
              <w:pStyle w:val="TAL"/>
            </w:pPr>
            <w:r>
              <w:t>S2-2407209</w:t>
            </w:r>
          </w:p>
        </w:tc>
      </w:tr>
      <w:tr w:rsidR="00E308B2" w14:paraId="2258C65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1AB1C"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E1EF3" w14:textId="77777777" w:rsidR="00E308B2" w:rsidRDefault="00E308B2" w:rsidP="00AC5BAF">
            <w:pPr>
              <w:pStyle w:val="TAL"/>
            </w:pPr>
            <w:r>
              <w:t>S2-2407131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6189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9F0D5" w14:textId="77777777" w:rsidR="00E308B2" w:rsidRDefault="00E308B2" w:rsidP="00AC5BAF">
            <w:pPr>
              <w:pStyle w:val="TAL"/>
            </w:pPr>
            <w:r>
              <w:t>KI#3: update of solution#16.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8FA03" w14:textId="77777777" w:rsidR="00E308B2" w:rsidRDefault="00E308B2" w:rsidP="00AC5BAF">
            <w:pPr>
              <w:pStyle w:val="TAL"/>
            </w:pPr>
            <w:r>
              <w:t>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C2EB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9E6FE"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F9269" w14:textId="77777777" w:rsidR="00E308B2" w:rsidRDefault="00E308B2" w:rsidP="00AC5BAF">
            <w:pPr>
              <w:pStyle w:val="TAL"/>
            </w:pPr>
            <w:r>
              <w:t>Revision of S2-2406041.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0C05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0206E" w14:textId="77777777" w:rsidR="00E308B2" w:rsidRDefault="00E308B2" w:rsidP="00AC5BAF">
            <w:pPr>
              <w:pStyle w:val="TAL"/>
            </w:pPr>
          </w:p>
        </w:tc>
      </w:tr>
      <w:tr w:rsidR="00E308B2" w14:paraId="77E56F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EFD02"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D0F0B" w14:textId="77777777" w:rsidR="00E308B2" w:rsidRDefault="00E308B2" w:rsidP="00AC5BAF">
            <w:pPr>
              <w:pStyle w:val="TAL"/>
            </w:pPr>
            <w:r>
              <w:t>S2-2407132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6E04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5ED7C" w14:textId="77777777" w:rsidR="00E308B2" w:rsidRDefault="00E308B2" w:rsidP="00AC5BAF">
            <w:pPr>
              <w:pStyle w:val="TAL"/>
            </w:pPr>
            <w:r>
              <w:t>Update solution #12 to address the EN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4A004" w14:textId="77777777" w:rsidR="00E308B2" w:rsidRDefault="00E308B2" w:rsidP="00AC5BAF">
            <w:pPr>
              <w:pStyle w:val="TAL"/>
            </w:pPr>
            <w:r>
              <w:t>Futurewei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B777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405E6"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31C54" w14:textId="77777777" w:rsidR="00E308B2" w:rsidRDefault="00E308B2" w:rsidP="00AC5BAF">
            <w:pPr>
              <w:pStyle w:val="TAL"/>
            </w:pPr>
            <w:r>
              <w:t>Revision of S2-2406276. Revised in parallel session to S2-2407212.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278D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29E07" w14:textId="77777777" w:rsidR="00E308B2" w:rsidRDefault="00E308B2" w:rsidP="00AC5BAF">
            <w:pPr>
              <w:pStyle w:val="TAL"/>
            </w:pPr>
            <w:r>
              <w:t>S2-2407212</w:t>
            </w:r>
          </w:p>
        </w:tc>
      </w:tr>
      <w:tr w:rsidR="00E308B2" w14:paraId="484E8C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5E158"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2AD09" w14:textId="77777777" w:rsidR="00E308B2" w:rsidRDefault="00E308B2" w:rsidP="00AC5BAF">
            <w:pPr>
              <w:pStyle w:val="TAL"/>
            </w:pPr>
            <w:r>
              <w:t>S2-2407133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4F15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C2E04" w14:textId="77777777" w:rsidR="00E308B2" w:rsidRDefault="00E308B2" w:rsidP="00AC5BAF">
            <w:pPr>
              <w:pStyle w:val="TAL"/>
            </w:pPr>
            <w:r>
              <w:t>KI#2: Update of GMLC Option in Solution#5.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E0FE4" w14:textId="77777777" w:rsidR="00E308B2" w:rsidRDefault="00E308B2" w:rsidP="00AC5BAF">
            <w:pPr>
              <w:pStyle w:val="TAL"/>
            </w:pPr>
            <w:r>
              <w:t>Nokia, Nokia Shanghai Bell, Huawei,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47FC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61ED4"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96D54" w14:textId="77777777" w:rsidR="00E308B2" w:rsidRDefault="00E308B2" w:rsidP="00AC5BAF">
            <w:pPr>
              <w:pStyle w:val="TAL"/>
            </w:pPr>
            <w:r>
              <w:t>Revision of S2-2406817. Revised in parallel session to S2-2407213.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3FFD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AAA27" w14:textId="77777777" w:rsidR="00E308B2" w:rsidRDefault="00E308B2" w:rsidP="00AC5BAF">
            <w:pPr>
              <w:pStyle w:val="TAL"/>
            </w:pPr>
            <w:r>
              <w:t>S2-2407213</w:t>
            </w:r>
          </w:p>
        </w:tc>
      </w:tr>
      <w:tr w:rsidR="00E308B2" w14:paraId="7F1FF71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5B8A1"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8B721" w14:textId="77777777" w:rsidR="00E308B2" w:rsidRDefault="00E308B2" w:rsidP="00AC5BAF">
            <w:pPr>
              <w:pStyle w:val="TAL"/>
            </w:pPr>
            <w:r>
              <w:t>S2-2407134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6412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D8E84" w14:textId="77777777" w:rsidR="00E308B2" w:rsidRDefault="00E308B2" w:rsidP="00AC5BAF">
            <w:pPr>
              <w:pStyle w:val="TAL"/>
            </w:pPr>
            <w:r>
              <w:t>KI#1: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13DA4" w14:textId="77777777" w:rsidR="00E308B2" w:rsidRDefault="00E308B2" w:rsidP="00AC5BAF">
            <w:pPr>
              <w:pStyle w:val="TAL"/>
            </w:pPr>
            <w:r>
              <w:t>LG Electronics, InterDigital, Qualcomm Incorporated,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66E5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37DBC"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B5A61" w14:textId="77777777" w:rsidR="00E308B2" w:rsidRDefault="00E308B2" w:rsidP="00AC5BAF">
            <w:pPr>
              <w:pStyle w:val="TAL"/>
            </w:pPr>
            <w:r>
              <w:t>Revision of S2-2405973. Revised in parallel session to S2-2407214.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7273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812A4" w14:textId="77777777" w:rsidR="00E308B2" w:rsidRDefault="00E308B2" w:rsidP="00AC5BAF">
            <w:pPr>
              <w:pStyle w:val="TAL"/>
            </w:pPr>
            <w:r>
              <w:t>S2-2407214</w:t>
            </w:r>
          </w:p>
        </w:tc>
      </w:tr>
      <w:tr w:rsidR="00E308B2" w14:paraId="443FCAE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81610"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32779" w14:textId="77777777" w:rsidR="00E308B2" w:rsidRDefault="00E308B2" w:rsidP="00AC5BAF">
            <w:pPr>
              <w:pStyle w:val="TAL"/>
            </w:pPr>
            <w:r>
              <w:t>S2-2407135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E279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2D05C" w14:textId="77777777" w:rsidR="00E308B2" w:rsidRDefault="00E308B2" w:rsidP="00AC5BAF">
            <w:pPr>
              <w:pStyle w:val="TAL"/>
            </w:pPr>
            <w:r>
              <w:t>KI#1.2-Support of Multiple USS: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02BD8"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ECFD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7504D"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08FFC" w14:textId="77777777" w:rsidR="00E308B2" w:rsidRDefault="00E308B2" w:rsidP="00AC5BAF">
            <w:pPr>
              <w:pStyle w:val="TAL"/>
            </w:pPr>
            <w:r>
              <w:t>Revision of S2-2406137. Revised in parallel session to S2-2407215.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0939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B9214" w14:textId="77777777" w:rsidR="00E308B2" w:rsidRDefault="00E308B2" w:rsidP="00AC5BAF">
            <w:pPr>
              <w:pStyle w:val="TAL"/>
            </w:pPr>
            <w:r>
              <w:t>S2-2407215</w:t>
            </w:r>
          </w:p>
        </w:tc>
      </w:tr>
      <w:tr w:rsidR="00E308B2" w14:paraId="66A74A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7DE40"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63163" w14:textId="77777777" w:rsidR="00E308B2" w:rsidRDefault="00E308B2" w:rsidP="00AC5BAF">
            <w:pPr>
              <w:pStyle w:val="TAL"/>
            </w:pPr>
            <w:r>
              <w:t>S2-2407136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191A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CD8A2" w14:textId="77777777" w:rsidR="00E308B2" w:rsidRDefault="00E308B2" w:rsidP="00AC5BAF">
            <w:pPr>
              <w:pStyle w:val="TAL"/>
            </w:pPr>
            <w:r>
              <w:t>KI#1: Evaluation and conclusion on C2 communication reliability.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F7E17"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51DE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845A9"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54713" w14:textId="77777777" w:rsidR="00E308B2" w:rsidRDefault="00E308B2" w:rsidP="00AC5BAF">
            <w:pPr>
              <w:pStyle w:val="TAL"/>
            </w:pPr>
            <w:r>
              <w:t>Revision of S2-2406515.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4863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D8515" w14:textId="77777777" w:rsidR="00E308B2" w:rsidRDefault="00E308B2" w:rsidP="00AC5BAF">
            <w:pPr>
              <w:pStyle w:val="TAL"/>
            </w:pPr>
          </w:p>
        </w:tc>
      </w:tr>
      <w:tr w:rsidR="00E308B2" w14:paraId="7308638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98739"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57983" w14:textId="77777777" w:rsidR="00E308B2" w:rsidRDefault="00E308B2" w:rsidP="00AC5BAF">
            <w:pPr>
              <w:pStyle w:val="TAL"/>
            </w:pPr>
            <w:r>
              <w:t>S2-2407137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36E5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C8141" w14:textId="77777777" w:rsidR="00E308B2" w:rsidRDefault="00E308B2" w:rsidP="00AC5BAF">
            <w:pPr>
              <w:pStyle w:val="TAL"/>
            </w:pPr>
            <w:r>
              <w:t>Conclusion of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7744E"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5AF1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A4478"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17DE6" w14:textId="77777777" w:rsidR="00E308B2" w:rsidRDefault="00E308B2" w:rsidP="00AC5BAF">
            <w:pPr>
              <w:pStyle w:val="TAL"/>
            </w:pPr>
            <w:r>
              <w:t>Revision of S2-2406667. Revised in parallel session to S2-2407216.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78CE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5B4DE" w14:textId="77777777" w:rsidR="00E308B2" w:rsidRDefault="00E308B2" w:rsidP="00AC5BAF">
            <w:pPr>
              <w:pStyle w:val="TAL"/>
            </w:pPr>
            <w:r>
              <w:t>S2-2407216</w:t>
            </w:r>
          </w:p>
        </w:tc>
      </w:tr>
      <w:tr w:rsidR="00E308B2" w14:paraId="796E9DF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F9C7F"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383A2" w14:textId="77777777" w:rsidR="00E308B2" w:rsidRDefault="00E308B2" w:rsidP="00AC5BAF">
            <w:pPr>
              <w:pStyle w:val="TAL"/>
            </w:pPr>
            <w:r>
              <w:t>S2-2407138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DD35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18341"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51580" w14:textId="77777777" w:rsidR="00E308B2" w:rsidRDefault="00E308B2" w:rsidP="00AC5BAF">
            <w:pPr>
              <w:pStyle w:val="TAL"/>
            </w:pPr>
            <w:r>
              <w:t>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6B4E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5EC5D"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97058" w14:textId="77777777" w:rsidR="00E308B2" w:rsidRDefault="00E308B2" w:rsidP="00AC5BAF">
            <w:pPr>
              <w:pStyle w:val="TAL"/>
            </w:pPr>
            <w:r>
              <w:t>Revision of S2-2405975. Revised in parallel session to S2-2407217.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7C18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81EB4" w14:textId="77777777" w:rsidR="00E308B2" w:rsidRDefault="00E308B2" w:rsidP="00AC5BAF">
            <w:pPr>
              <w:pStyle w:val="TAL"/>
            </w:pPr>
            <w:r>
              <w:t>S2-2407217</w:t>
            </w:r>
          </w:p>
        </w:tc>
      </w:tr>
      <w:tr w:rsidR="00E308B2" w14:paraId="738E5D7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E8D2F"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AFB25" w14:textId="77777777" w:rsidR="00E308B2" w:rsidRDefault="00E308B2" w:rsidP="00AC5BAF">
            <w:pPr>
              <w:pStyle w:val="TAL"/>
            </w:pPr>
            <w:r>
              <w:t>S2-2407139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1A7A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ADE7C" w14:textId="77777777" w:rsidR="00E308B2" w:rsidRDefault="00E308B2" w:rsidP="00AC5BAF">
            <w:pPr>
              <w:pStyle w:val="TAL"/>
            </w:pPr>
            <w:r>
              <w:t>[DRAFT] LS on NTZ solution impacts to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602E8" w14:textId="77777777" w:rsidR="00E308B2" w:rsidRDefault="00E308B2" w:rsidP="00AC5BAF">
            <w:pPr>
              <w:pStyle w:val="TAL"/>
            </w:pPr>
            <w:r>
              <w:t>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A392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04458"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ACB5F" w14:textId="77777777" w:rsidR="00E308B2" w:rsidRDefault="00E308B2" w:rsidP="00AC5BAF">
            <w:pPr>
              <w:pStyle w:val="TAL"/>
            </w:pPr>
            <w:r>
              <w:t>Revision of S2-2405976. Revised in parallel session to S2-2407218.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8C87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F459D" w14:textId="77777777" w:rsidR="00E308B2" w:rsidRDefault="00E308B2" w:rsidP="00AC5BAF">
            <w:pPr>
              <w:pStyle w:val="TAL"/>
            </w:pPr>
            <w:r>
              <w:t>S2-2407218</w:t>
            </w:r>
          </w:p>
        </w:tc>
      </w:tr>
      <w:tr w:rsidR="00E308B2" w14:paraId="68741B6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59339" w14:textId="77777777" w:rsidR="00E308B2" w:rsidRDefault="00E308B2" w:rsidP="00AC5BAF">
            <w:pPr>
              <w:pStyle w:val="TAL"/>
            </w:pPr>
            <w:r>
              <w:lastRenderedPageBreak/>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DD3A3" w14:textId="77777777" w:rsidR="00E308B2" w:rsidRDefault="00E308B2" w:rsidP="00AC5BAF">
            <w:pPr>
              <w:pStyle w:val="TAL"/>
            </w:pPr>
            <w:r>
              <w:t>S2-2407140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CFD9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865FD" w14:textId="77777777" w:rsidR="00E308B2" w:rsidRDefault="00E308B2" w:rsidP="00AC5BAF">
            <w:pPr>
              <w:pStyle w:val="TAL"/>
            </w:pPr>
            <w:r>
              <w:t>23.586 CR0136R2 (Rel-18, 'F'): Add reference to UE Ranging privacy profile for Ranging/SL Positioning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D6B3B" w14:textId="77777777" w:rsidR="00E308B2" w:rsidRDefault="00E308B2" w:rsidP="00AC5BAF">
            <w:pPr>
              <w:pStyle w:val="TAL"/>
            </w:pPr>
            <w:r>
              <w:t>Ericsson, 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7ABD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86F82"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AB99A" w14:textId="77777777" w:rsidR="00E308B2" w:rsidRDefault="00E308B2" w:rsidP="00AC5BAF">
            <w:pPr>
              <w:pStyle w:val="TAL"/>
            </w:pPr>
            <w:r>
              <w:t>Revision of S2-2407096.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F0796"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2D9A3" w14:textId="77777777" w:rsidR="00E308B2" w:rsidRDefault="00E308B2" w:rsidP="00AC5BAF">
            <w:pPr>
              <w:pStyle w:val="TAL"/>
            </w:pPr>
          </w:p>
        </w:tc>
      </w:tr>
      <w:tr w:rsidR="00E308B2" w14:paraId="4688EF8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B37EC"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D30D9" w14:textId="77777777" w:rsidR="00E308B2" w:rsidRDefault="00E308B2" w:rsidP="00AC5BAF">
            <w:pPr>
              <w:pStyle w:val="TAL"/>
            </w:pPr>
            <w:r>
              <w:t>S2-2407141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7E60D"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145CF" w14:textId="77777777" w:rsidR="00E308B2" w:rsidRDefault="00E308B2" w:rsidP="00AC5BAF">
            <w:pPr>
              <w:pStyle w:val="TAL"/>
            </w:pPr>
            <w:r>
              <w:t>Reply LS on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FDBCE"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0643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1B83F"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6250D" w14:textId="77777777" w:rsidR="00E308B2" w:rsidRDefault="00E308B2" w:rsidP="00AC5BAF">
            <w:pPr>
              <w:pStyle w:val="TAL"/>
            </w:pPr>
            <w:r>
              <w:t>Revision of S2-2406111.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8273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5F586" w14:textId="77777777" w:rsidR="00E308B2" w:rsidRDefault="00E308B2" w:rsidP="00AC5BAF">
            <w:pPr>
              <w:pStyle w:val="TAL"/>
            </w:pPr>
          </w:p>
        </w:tc>
      </w:tr>
      <w:tr w:rsidR="00E308B2" w14:paraId="53A0F04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992FE" w14:textId="77777777" w:rsidR="00E308B2" w:rsidRDefault="00E308B2" w:rsidP="00AC5BAF">
            <w:pPr>
              <w:pStyle w:val="TAL"/>
              <w:rPr>
                <w:sz w:val="24"/>
                <w:szCs w:val="24"/>
              </w:rPr>
            </w:pPr>
            <w:r>
              <w:t>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8CD4D" w14:textId="77777777" w:rsidR="00E308B2" w:rsidRDefault="00E308B2" w:rsidP="00AC5BAF">
            <w:pPr>
              <w:pStyle w:val="TAL"/>
            </w:pPr>
            <w:r>
              <w:t>S2-2407142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8D132" w14:textId="77777777" w:rsidR="00E308B2" w:rsidRDefault="00E308B2" w:rsidP="00AC5BAF">
            <w:pPr>
              <w:pStyle w:val="TAL"/>
            </w:pPr>
            <w: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E5D47" w14:textId="77777777" w:rsidR="00E308B2" w:rsidRDefault="00E308B2" w:rsidP="00AC5BAF">
            <w:pPr>
              <w:pStyle w:val="TAL"/>
            </w:pPr>
            <w:r>
              <w:t>SA WG2 Work Planning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D5F22"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77C6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B9E0E"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B72DA" w14:textId="77777777" w:rsidR="00E308B2" w:rsidRDefault="00E308B2" w:rsidP="00AC5BAF">
            <w:pPr>
              <w:pStyle w:val="TAL"/>
              <w:rPr>
                <w:sz w:val="24"/>
                <w:szCs w:val="24"/>
              </w:rPr>
            </w:pPr>
            <w:r>
              <w:t>Revision of S2-2406080.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1E118" w14:textId="77777777" w:rsidR="00E308B2" w:rsidRDefault="00E308B2" w:rsidP="00AC5BAF">
            <w:pPr>
              <w:pStyle w:val="TAL"/>
            </w:pPr>
            <w: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55600" w14:textId="77777777" w:rsidR="00E308B2" w:rsidRDefault="00E308B2" w:rsidP="00AC5BAF">
            <w:pPr>
              <w:pStyle w:val="TAL"/>
            </w:pPr>
          </w:p>
        </w:tc>
      </w:tr>
      <w:tr w:rsidR="00E308B2" w14:paraId="1BD37C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EA90F" w14:textId="77777777" w:rsidR="00E308B2" w:rsidRDefault="00E308B2" w:rsidP="00AC5BAF">
            <w:pPr>
              <w:pStyle w:val="TAL"/>
              <w:rPr>
                <w:sz w:val="24"/>
                <w:szCs w:val="24"/>
              </w:rPr>
            </w:pPr>
            <w:r>
              <w:t>30.7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89969" w14:textId="77777777" w:rsidR="00E308B2" w:rsidRDefault="00E308B2" w:rsidP="00AC5BAF">
            <w:pPr>
              <w:pStyle w:val="TAL"/>
            </w:pPr>
            <w:r>
              <w:t>S2-2407143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23FBD" w14:textId="77777777" w:rsidR="00E308B2" w:rsidRDefault="00E308B2" w:rsidP="00AC5BAF">
            <w:pPr>
              <w:pStyle w:val="TAL"/>
            </w:pPr>
            <w: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41366" w14:textId="77777777" w:rsidR="00E308B2" w:rsidRDefault="00E308B2" w:rsidP="00AC5BAF">
            <w:pPr>
              <w:pStyle w:val="TAL"/>
            </w:pPr>
            <w:r>
              <w:t>Meeting plan 2025 and 2026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8EC73"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3BAB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DD3A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D3564" w14:textId="77777777" w:rsidR="00E308B2" w:rsidRDefault="00E308B2" w:rsidP="00AC5BAF">
            <w:pPr>
              <w:pStyle w:val="TAL"/>
              <w:rPr>
                <w:sz w:val="24"/>
                <w:szCs w:val="24"/>
              </w:rPr>
            </w:pPr>
            <w:r>
              <w:t>Revision of S2-2406083.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5E5B6" w14:textId="77777777" w:rsidR="00E308B2" w:rsidRDefault="00E308B2" w:rsidP="00AC5BAF">
            <w:pPr>
              <w:pStyle w:val="TAL"/>
            </w:pPr>
            <w: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A73A7" w14:textId="77777777" w:rsidR="00E308B2" w:rsidRDefault="00E308B2" w:rsidP="00AC5BAF">
            <w:pPr>
              <w:pStyle w:val="TAL"/>
            </w:pPr>
          </w:p>
        </w:tc>
      </w:tr>
      <w:tr w:rsidR="00E308B2" w14:paraId="271B6C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D415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11A0C" w14:textId="77777777" w:rsidR="00E308B2" w:rsidRDefault="00E308B2" w:rsidP="00AC5BAF">
            <w:pPr>
              <w:pStyle w:val="TAL"/>
            </w:pPr>
            <w:r>
              <w:t>S2-2407144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11DF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7843E" w14:textId="77777777" w:rsidR="00E308B2" w:rsidRDefault="00E308B2" w:rsidP="00AC5BAF">
            <w:pPr>
              <w:pStyle w:val="TAL"/>
            </w:pPr>
            <w:r>
              <w:t>Conclusion for KI#2.1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90D7F" w14:textId="77777777" w:rsidR="00E308B2" w:rsidRDefault="00E308B2" w:rsidP="00AC5BAF">
            <w:pPr>
              <w:pStyle w:val="TAL"/>
            </w:pPr>
            <w:r>
              <w:t>Apple, LGE, CableLabs, Lenovo, China Telecom, Ericsson, CATT, Samsung, Nokia, Interdigital, 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7AC3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65CB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0F003" w14:textId="77777777" w:rsidR="00E308B2" w:rsidRDefault="00E308B2" w:rsidP="00AC5BAF">
            <w:pPr>
              <w:pStyle w:val="TAL"/>
            </w:pPr>
            <w:r>
              <w:t>Revision of S2-2407084. Revised in parallel session to S2-2407346.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4A13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8C99E" w14:textId="77777777" w:rsidR="00E308B2" w:rsidRDefault="00E308B2" w:rsidP="00AC5BAF">
            <w:pPr>
              <w:pStyle w:val="TAL"/>
            </w:pPr>
            <w:r>
              <w:t>S2-2407346</w:t>
            </w:r>
          </w:p>
        </w:tc>
      </w:tr>
      <w:tr w:rsidR="00E308B2" w14:paraId="17E39D1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5A847"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58DCC" w14:textId="77777777" w:rsidR="00E308B2" w:rsidRDefault="00E308B2" w:rsidP="00AC5BAF">
            <w:pPr>
              <w:pStyle w:val="TAL"/>
            </w:pPr>
            <w:r>
              <w:t>S2-2407145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DBB6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C2927" w14:textId="77777777" w:rsidR="00E308B2" w:rsidRDefault="00E308B2" w:rsidP="00AC5BAF">
            <w:pPr>
              <w:pStyle w:val="TAL"/>
            </w:pPr>
            <w:r>
              <w:t>Evaluation &amp; Conclusion for KI#2.2.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38DDF" w14:textId="77777777" w:rsidR="00E308B2" w:rsidRDefault="00E308B2" w:rsidP="00AC5BAF">
            <w:pPr>
              <w:pStyle w:val="TAL"/>
            </w:pPr>
            <w:r>
              <w:t>CableLabs, Deutsche Telekom, Nokia, Charter Communications, ZTE, Cisco, Vodafone, Google, Mediatek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6492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220CA"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085FA" w14:textId="77777777" w:rsidR="00E308B2" w:rsidRDefault="00E308B2" w:rsidP="00AC5BAF">
            <w:pPr>
              <w:pStyle w:val="TAL"/>
            </w:pPr>
            <w:r>
              <w:t>Revision of S2-2407085.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0A22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AD82A" w14:textId="77777777" w:rsidR="00E308B2" w:rsidRDefault="00E308B2" w:rsidP="00AC5BAF">
            <w:pPr>
              <w:pStyle w:val="TAL"/>
            </w:pPr>
          </w:p>
        </w:tc>
      </w:tr>
      <w:tr w:rsidR="00E308B2" w14:paraId="4F99D2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E99C2"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D5A80" w14:textId="77777777" w:rsidR="00E308B2" w:rsidRDefault="00E308B2" w:rsidP="00AC5BAF">
            <w:pPr>
              <w:pStyle w:val="TAL"/>
            </w:pPr>
            <w:r>
              <w:t>S2-2407146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5D51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C9F1C" w14:textId="77777777" w:rsidR="00E308B2" w:rsidRDefault="00E308B2" w:rsidP="00AC5BAF">
            <w:pPr>
              <w:pStyle w:val="TAL"/>
            </w:pPr>
            <w:r>
              <w:t>KI #1, Sol#6 Update with clarification on the roaming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0C126" w14:textId="77777777" w:rsidR="00E308B2" w:rsidRDefault="00E308B2" w:rsidP="00AC5BAF">
            <w:pPr>
              <w:pStyle w:val="TAL"/>
            </w:pPr>
            <w:r>
              <w:t>Ericsson,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EAFA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6C776"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EA926" w14:textId="77777777" w:rsidR="00E308B2" w:rsidRDefault="00E308B2" w:rsidP="00AC5BAF">
            <w:pPr>
              <w:pStyle w:val="TAL"/>
            </w:pPr>
            <w:r>
              <w:t>Revision of S2-2407099, merging S2-2407100. Revised in parallel session to S2-2407152.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BE1E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57517" w14:textId="77777777" w:rsidR="00E308B2" w:rsidRDefault="00E308B2" w:rsidP="00AC5BAF">
            <w:pPr>
              <w:pStyle w:val="TAL"/>
            </w:pPr>
            <w:r>
              <w:t>S2-2407152</w:t>
            </w:r>
          </w:p>
        </w:tc>
      </w:tr>
      <w:tr w:rsidR="00E308B2" w14:paraId="2EC8DAA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F1EE0"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06CB7" w14:textId="77777777" w:rsidR="00E308B2" w:rsidRDefault="00E308B2" w:rsidP="00AC5BAF">
            <w:pPr>
              <w:pStyle w:val="TAL"/>
            </w:pPr>
            <w:r>
              <w:t>S2-2407147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76D3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4B9EE" w14:textId="77777777" w:rsidR="00E308B2" w:rsidRDefault="00E308B2" w:rsidP="00AC5BAF">
            <w:pPr>
              <w:pStyle w:val="TAL"/>
            </w:pPr>
            <w:r>
              <w:t>KI#1, update the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DC417"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8950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9EBF6"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DFB9B" w14:textId="77777777" w:rsidR="00E308B2" w:rsidRDefault="00E308B2" w:rsidP="00AC5BAF">
            <w:pPr>
              <w:pStyle w:val="TAL"/>
            </w:pPr>
            <w:r>
              <w:t>Revision of S2-2407101. Revised in parallel session to S2-2407151.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A4ED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F464D" w14:textId="77777777" w:rsidR="00E308B2" w:rsidRDefault="00E308B2" w:rsidP="00AC5BAF">
            <w:pPr>
              <w:pStyle w:val="TAL"/>
            </w:pPr>
            <w:r>
              <w:t>S2-2407151</w:t>
            </w:r>
          </w:p>
        </w:tc>
      </w:tr>
      <w:tr w:rsidR="00E308B2" w14:paraId="10E53D0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91AF9"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CA849" w14:textId="77777777" w:rsidR="00E308B2" w:rsidRDefault="00E308B2" w:rsidP="00AC5BAF">
            <w:pPr>
              <w:pStyle w:val="TAL"/>
            </w:pPr>
            <w:r>
              <w:t>S2-2407148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0CC9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58F0D" w14:textId="77777777" w:rsidR="00E308B2" w:rsidRDefault="00E308B2" w:rsidP="00AC5BAF">
            <w:pPr>
              <w:pStyle w:val="TAL"/>
            </w:pPr>
            <w:r>
              <w:t>KI#1 New solution on idle mode mobility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DC986" w14:textId="77777777" w:rsidR="00E308B2" w:rsidRDefault="00E308B2" w:rsidP="00AC5BAF">
            <w:pPr>
              <w:pStyle w:val="TAL"/>
            </w:pPr>
            <w:r>
              <w:t>Nokia,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917C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24877"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30441" w14:textId="77777777" w:rsidR="00E308B2" w:rsidRDefault="00E308B2" w:rsidP="00AC5BAF">
            <w:pPr>
              <w:pStyle w:val="TAL"/>
            </w:pPr>
            <w:r>
              <w:t>Revision of S2-2407102.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6F160"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6DFD2" w14:textId="77777777" w:rsidR="00E308B2" w:rsidRDefault="00E308B2" w:rsidP="00AC5BAF">
            <w:pPr>
              <w:pStyle w:val="TAL"/>
            </w:pPr>
          </w:p>
        </w:tc>
      </w:tr>
      <w:tr w:rsidR="00E308B2" w14:paraId="1727315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20E4E"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B8FFD" w14:textId="77777777" w:rsidR="00E308B2" w:rsidRDefault="00E308B2" w:rsidP="00AC5BAF">
            <w:pPr>
              <w:pStyle w:val="TAL"/>
            </w:pPr>
            <w:r>
              <w:t>S2-2407149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FCBF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030D3" w14:textId="77777777" w:rsidR="00E308B2" w:rsidRDefault="00E308B2" w:rsidP="00AC5BAF">
            <w:pPr>
              <w:pStyle w:val="TAL"/>
            </w:pPr>
            <w:r>
              <w:t>KI#1 New Solution for handover from/to CSG cell to/from CAG cell with configuration available at RAN node.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DD8AF" w14:textId="77777777" w:rsidR="00E308B2" w:rsidRDefault="00E308B2" w:rsidP="00AC5BAF">
            <w:pPr>
              <w:pStyle w:val="TAL"/>
            </w:pPr>
            <w:r>
              <w:t>Nokia,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E76B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DD6DF"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91B48" w14:textId="77777777" w:rsidR="00E308B2" w:rsidRDefault="00E308B2" w:rsidP="00AC5BAF">
            <w:pPr>
              <w:pStyle w:val="TAL"/>
            </w:pPr>
            <w:r>
              <w:t>Revision of S2-2407103.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84CC8"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67444" w14:textId="77777777" w:rsidR="00E308B2" w:rsidRDefault="00E308B2" w:rsidP="00AC5BAF">
            <w:pPr>
              <w:pStyle w:val="TAL"/>
            </w:pPr>
          </w:p>
        </w:tc>
      </w:tr>
      <w:tr w:rsidR="00E308B2" w14:paraId="6DB327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BB762" w14:textId="77777777" w:rsidR="00E308B2" w:rsidRDefault="00E308B2" w:rsidP="00AC5BAF">
            <w:pPr>
              <w:pStyle w:val="TAL"/>
              <w:rPr>
                <w:sz w:val="24"/>
                <w:szCs w:val="24"/>
              </w:rPr>
            </w:pPr>
            <w:r>
              <w:lastRenderedPageBreak/>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704F7" w14:textId="77777777" w:rsidR="00E308B2" w:rsidRDefault="00E308B2" w:rsidP="00AC5BAF">
            <w:pPr>
              <w:pStyle w:val="TAL"/>
            </w:pPr>
            <w:r>
              <w:t>S2-2407150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653D1"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A5BD4" w14:textId="77777777" w:rsidR="00E308B2" w:rsidRDefault="00E308B2" w:rsidP="00AC5BAF">
            <w:pPr>
              <w:pStyle w:val="TAL"/>
            </w:pPr>
            <w:r>
              <w:t>New WID on System aspects of 5G NR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1CB39" w14:textId="77777777" w:rsidR="00E308B2" w:rsidRDefault="00E308B2" w:rsidP="00AC5BAF">
            <w:pPr>
              <w:pStyle w:val="TAL"/>
            </w:pPr>
            <w:r>
              <w:t xml:space="preserve">NTT DOCOMO, Nokia, Verizon, T-Mobile USA, AT&amp;T, Samsung, Casa Systems, BT, Oracle, SK Telecom, Cisco, MATRIXX Software, Charter Communications, NEC, Rakuten Mobile, Reliance Jio, Telefonica, KPN, DISH Network, FirstNet, Comcast, Oppo, ZTE, LG Electronics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E498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7E21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A481B" w14:textId="77777777" w:rsidR="00E308B2" w:rsidRDefault="00E308B2" w:rsidP="00AC5BAF">
            <w:pPr>
              <w:pStyle w:val="TAL"/>
              <w:rPr>
                <w:sz w:val="24"/>
                <w:szCs w:val="24"/>
              </w:rPr>
            </w:pPr>
            <w:r>
              <w:t>Revision of S2-2406536. For e-mail approval. r00 agreed.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D036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79CB2" w14:textId="77777777" w:rsidR="00E308B2" w:rsidRDefault="00E308B2" w:rsidP="00AC5BAF">
            <w:pPr>
              <w:pStyle w:val="TAL"/>
            </w:pPr>
          </w:p>
        </w:tc>
      </w:tr>
      <w:tr w:rsidR="00E308B2" w14:paraId="7BC1983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34411"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6FBBE" w14:textId="77777777" w:rsidR="00E308B2" w:rsidRDefault="00E308B2" w:rsidP="00AC5BAF">
            <w:pPr>
              <w:pStyle w:val="TAL"/>
            </w:pPr>
            <w:r>
              <w:t>S2-2407151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4916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9D255" w14:textId="77777777" w:rsidR="00E308B2" w:rsidRDefault="00E308B2" w:rsidP="00AC5BAF">
            <w:pPr>
              <w:pStyle w:val="TAL"/>
            </w:pPr>
            <w:r>
              <w:t>KI#1, update the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70B80"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11AD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EC4A8"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B16C1" w14:textId="77777777" w:rsidR="00E308B2" w:rsidRDefault="00E308B2" w:rsidP="00AC5BAF">
            <w:pPr>
              <w:pStyle w:val="TAL"/>
            </w:pPr>
            <w:r>
              <w:t>Revision of S2-2407147.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4CD0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A09AB" w14:textId="77777777" w:rsidR="00E308B2" w:rsidRDefault="00E308B2" w:rsidP="00AC5BAF">
            <w:pPr>
              <w:pStyle w:val="TAL"/>
            </w:pPr>
          </w:p>
        </w:tc>
      </w:tr>
      <w:tr w:rsidR="00E308B2" w14:paraId="0B29A25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997E6"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540A0" w14:textId="77777777" w:rsidR="00E308B2" w:rsidRDefault="00E308B2" w:rsidP="00AC5BAF">
            <w:pPr>
              <w:pStyle w:val="TAL"/>
            </w:pPr>
            <w:r>
              <w:t>S2-2407152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D0D7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9A7A8" w14:textId="77777777" w:rsidR="00E308B2" w:rsidRDefault="00E308B2" w:rsidP="00AC5BAF">
            <w:pPr>
              <w:pStyle w:val="TAL"/>
            </w:pPr>
            <w:r>
              <w:t>KI #1, Sol#6 Update with clarification on the roaming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19852" w14:textId="77777777" w:rsidR="00E308B2" w:rsidRDefault="00E308B2" w:rsidP="00AC5BAF">
            <w:pPr>
              <w:pStyle w:val="TAL"/>
            </w:pPr>
            <w:r>
              <w:t>Ericsson, NEC, 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D55C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0CB3F"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217D0" w14:textId="77777777" w:rsidR="00E308B2" w:rsidRDefault="00E308B2" w:rsidP="00AC5BAF">
            <w:pPr>
              <w:pStyle w:val="TAL"/>
            </w:pPr>
            <w:r>
              <w:t>Revision of S2-2407146.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85DEE"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8455C" w14:textId="77777777" w:rsidR="00E308B2" w:rsidRDefault="00E308B2" w:rsidP="00AC5BAF">
            <w:pPr>
              <w:pStyle w:val="TAL"/>
            </w:pPr>
          </w:p>
        </w:tc>
      </w:tr>
      <w:tr w:rsidR="00E308B2" w14:paraId="6F59FF3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63EEB"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8B09C" w14:textId="77777777" w:rsidR="00E308B2" w:rsidRDefault="00E308B2" w:rsidP="00AC5BAF">
            <w:pPr>
              <w:pStyle w:val="TAL"/>
            </w:pPr>
            <w:r>
              <w:t>S2-2407153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C3873"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E5D35" w14:textId="77777777" w:rsidR="00E308B2" w:rsidRDefault="00E308B2" w:rsidP="00AC5BAF">
            <w:pPr>
              <w:pStyle w:val="TAL"/>
            </w:pPr>
            <w:r>
              <w:t>Cover sheet for presentation of TR 23.700-45 to TSG SA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A9465"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BADE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A3347"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E20E2" w14:textId="77777777" w:rsidR="00E308B2" w:rsidRDefault="00E308B2" w:rsidP="00AC5BAF">
            <w:pPr>
              <w:pStyle w:val="TAL"/>
            </w:pPr>
            <w:r>
              <w:t>Revision of S2-2406650. For e-mail approval. r01 agreed. Revised to S2-2407380.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03BC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1BAD9" w14:textId="77777777" w:rsidR="00E308B2" w:rsidRDefault="00E308B2" w:rsidP="00AC5BAF">
            <w:pPr>
              <w:pStyle w:val="TAL"/>
            </w:pPr>
            <w:r>
              <w:t>S2-2407380</w:t>
            </w:r>
          </w:p>
        </w:tc>
      </w:tr>
      <w:tr w:rsidR="00E308B2" w14:paraId="6D1D2C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06F11"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1BEB6" w14:textId="77777777" w:rsidR="00E308B2" w:rsidRDefault="00E308B2" w:rsidP="00AC5BAF">
            <w:pPr>
              <w:pStyle w:val="TAL"/>
            </w:pPr>
            <w:r>
              <w:t>S2-2407154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E164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A34B4" w14:textId="77777777" w:rsidR="00E308B2" w:rsidRDefault="00E308B2" w:rsidP="00AC5BAF">
            <w:pPr>
              <w:pStyle w:val="TAL"/>
            </w:pPr>
            <w:r>
              <w:t>KI#1 update to remove 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4C817"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CE70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70A9A"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E6586" w14:textId="77777777" w:rsidR="00E308B2" w:rsidRDefault="00E308B2" w:rsidP="00AC5BAF">
            <w:pPr>
              <w:pStyle w:val="TAL"/>
            </w:pPr>
            <w:r>
              <w:t>Revision of S2-2407104.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9ACA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097D2" w14:textId="77777777" w:rsidR="00E308B2" w:rsidRDefault="00E308B2" w:rsidP="00AC5BAF">
            <w:pPr>
              <w:pStyle w:val="TAL"/>
            </w:pPr>
          </w:p>
        </w:tc>
      </w:tr>
      <w:tr w:rsidR="00E308B2" w14:paraId="091CAF5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C5DF5"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D35E1" w14:textId="77777777" w:rsidR="00E308B2" w:rsidRDefault="00E308B2" w:rsidP="00AC5BAF">
            <w:pPr>
              <w:pStyle w:val="TAL"/>
            </w:pPr>
            <w:r>
              <w:t>S2-2407155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8C33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603F2" w14:textId="77777777" w:rsidR="00E308B2" w:rsidRDefault="00E308B2" w:rsidP="00AC5BAF">
            <w:pPr>
              <w:pStyle w:val="TAL"/>
            </w:pPr>
            <w:r>
              <w:t>KI #7, Conclusion for KI#7.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25B7F" w14:textId="77777777" w:rsidR="00E308B2" w:rsidRDefault="00E308B2" w:rsidP="00AC5BAF">
            <w:pPr>
              <w:pStyle w:val="TAL"/>
            </w:pPr>
            <w:r>
              <w:t>China Mobile,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CBEE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54EE2"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00459" w14:textId="77777777" w:rsidR="00E308B2" w:rsidRDefault="00E308B2" w:rsidP="00AC5BAF">
            <w:pPr>
              <w:pStyle w:val="TAL"/>
            </w:pPr>
            <w:r>
              <w:t>Revision of S2-2406943.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3B8C8"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47A18" w14:textId="77777777" w:rsidR="00E308B2" w:rsidRDefault="00E308B2" w:rsidP="00AC5BAF">
            <w:pPr>
              <w:pStyle w:val="TAL"/>
            </w:pPr>
          </w:p>
        </w:tc>
      </w:tr>
      <w:tr w:rsidR="00E308B2" w14:paraId="26BB947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FF839"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26518" w14:textId="77777777" w:rsidR="00E308B2" w:rsidRDefault="00E308B2" w:rsidP="00AC5BAF">
            <w:pPr>
              <w:pStyle w:val="TAL"/>
            </w:pPr>
            <w:r>
              <w:t>S2-2407156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D210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83B05" w14:textId="77777777" w:rsidR="00E308B2" w:rsidRDefault="00E308B2" w:rsidP="00AC5BAF">
            <w:pPr>
              <w:pStyle w:val="TAL"/>
            </w:pPr>
            <w:r>
              <w:t>Reply LS on Clarification related to NR RedCap UE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CFADE"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0FE7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044E6"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001A6" w14:textId="77777777" w:rsidR="00E308B2" w:rsidRDefault="00E308B2" w:rsidP="00AC5BAF">
            <w:pPr>
              <w:pStyle w:val="TAL"/>
            </w:pPr>
            <w:r>
              <w:t>Revision of S2-2406918.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C0BD4"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EABA4" w14:textId="77777777" w:rsidR="00E308B2" w:rsidRDefault="00E308B2" w:rsidP="00AC5BAF">
            <w:pPr>
              <w:pStyle w:val="TAL"/>
            </w:pPr>
          </w:p>
        </w:tc>
      </w:tr>
      <w:tr w:rsidR="00E308B2" w14:paraId="2EA3CEC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A48DC" w14:textId="77777777" w:rsidR="00E308B2" w:rsidRDefault="00E308B2" w:rsidP="00AC5BAF">
            <w:pPr>
              <w:pStyle w:val="TAL"/>
              <w:rPr>
                <w:sz w:val="24"/>
                <w:szCs w:val="24"/>
              </w:rPr>
            </w:pPr>
            <w:r>
              <w:lastRenderedPageBreak/>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9CDEE" w14:textId="77777777" w:rsidR="00E308B2" w:rsidRDefault="00E308B2" w:rsidP="00AC5BAF">
            <w:pPr>
              <w:pStyle w:val="TAL"/>
            </w:pPr>
            <w:r>
              <w:t>S2-2407157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DEB2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3A3F1" w14:textId="77777777" w:rsidR="00E308B2" w:rsidRDefault="00E308B2" w:rsidP="00AC5BAF">
            <w:pPr>
              <w:pStyle w:val="TAL"/>
            </w:pPr>
            <w:r>
              <w:t>23.247 CR0363R4 (Rel-18, 'F'): FSA ID used for MBS session involving RedCap and non-RedCap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52DC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A850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E7E44"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EC1EF" w14:textId="77777777" w:rsidR="00E308B2" w:rsidRDefault="00E308B2" w:rsidP="00AC5BAF">
            <w:pPr>
              <w:pStyle w:val="TAL"/>
            </w:pPr>
            <w:r>
              <w:t>Revision of S2-2406920.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2AF63"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F4055" w14:textId="77777777" w:rsidR="00E308B2" w:rsidRDefault="00E308B2" w:rsidP="00AC5BAF">
            <w:pPr>
              <w:pStyle w:val="TAL"/>
            </w:pPr>
          </w:p>
        </w:tc>
      </w:tr>
      <w:tr w:rsidR="00E308B2" w14:paraId="4BF398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07039"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E22F0" w14:textId="77777777" w:rsidR="00E308B2" w:rsidRDefault="00E308B2" w:rsidP="00AC5BAF">
            <w:pPr>
              <w:pStyle w:val="TAL"/>
            </w:pPr>
            <w:r>
              <w:t>S2-2407158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EF7B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175CD" w14:textId="77777777" w:rsidR="00E308B2" w:rsidRDefault="00E308B2" w:rsidP="00AC5BAF">
            <w:pPr>
              <w:pStyle w:val="TAL"/>
            </w:pPr>
            <w:r>
              <w:t>Reply LS on Restoration of N3mb Failure for MBS broadcast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12958"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BCFB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C628A" w14:textId="77777777" w:rsidR="00E308B2" w:rsidRDefault="00E308B2" w:rsidP="00AC5BAF">
            <w:pPr>
              <w:pStyle w:val="TAL"/>
            </w:pPr>
            <w:r>
              <w:t>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D37C6" w14:textId="77777777" w:rsidR="00E308B2" w:rsidRDefault="00E308B2" w:rsidP="00AC5BAF">
            <w:pPr>
              <w:pStyle w:val="TAL"/>
            </w:pPr>
            <w:r>
              <w:t>Revision of S2-2406922.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1997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A6C90" w14:textId="77777777" w:rsidR="00E308B2" w:rsidRDefault="00E308B2" w:rsidP="00AC5BAF">
            <w:pPr>
              <w:pStyle w:val="TAL"/>
            </w:pPr>
          </w:p>
        </w:tc>
      </w:tr>
      <w:tr w:rsidR="00E308B2" w14:paraId="182DC0A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D0A5C"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3524C" w14:textId="77777777" w:rsidR="00E308B2" w:rsidRDefault="00E308B2" w:rsidP="00AC5BAF">
            <w:pPr>
              <w:pStyle w:val="TAL"/>
            </w:pPr>
            <w:r>
              <w:t>S2-2407159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9168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15E75" w14:textId="77777777" w:rsidR="00E308B2" w:rsidRDefault="00E308B2" w:rsidP="00AC5BAF">
            <w:pPr>
              <w:pStyle w:val="TAL"/>
            </w:pPr>
            <w:r>
              <w:t>Update the definition of VFL Server, VFL Client and label.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17130" w14:textId="77777777" w:rsidR="00E308B2" w:rsidRDefault="00E308B2" w:rsidP="00AC5BAF">
            <w:pPr>
              <w:pStyle w:val="TAL"/>
            </w:pPr>
            <w:r>
              <w:t>China Mobile, ZTE, OPPO, CATT, vivo, Huawei, Sony,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0319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BC1D3"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7B689" w14:textId="77777777" w:rsidR="00E308B2" w:rsidRDefault="00E308B2" w:rsidP="00AC5BAF">
            <w:pPr>
              <w:pStyle w:val="TAL"/>
            </w:pPr>
            <w:r>
              <w:t>Revision of S2-2406912. Revised in parallel session to S2-2407166.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27B6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55C97" w14:textId="77777777" w:rsidR="00E308B2" w:rsidRDefault="00E308B2" w:rsidP="00AC5BAF">
            <w:pPr>
              <w:pStyle w:val="TAL"/>
            </w:pPr>
            <w:r>
              <w:t>S2-2407166</w:t>
            </w:r>
          </w:p>
        </w:tc>
      </w:tr>
      <w:tr w:rsidR="00E308B2" w14:paraId="13E8E3E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3CE09"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3F82C" w14:textId="77777777" w:rsidR="00E308B2" w:rsidRDefault="00E308B2" w:rsidP="00AC5BAF">
            <w:pPr>
              <w:pStyle w:val="TAL"/>
            </w:pPr>
            <w:r>
              <w:t>S2-2407160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4A61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3E492" w14:textId="77777777" w:rsidR="00E308B2" w:rsidRDefault="00E308B2" w:rsidP="00AC5BAF">
            <w:pPr>
              <w:pStyle w:val="TAL"/>
            </w:pPr>
            <w:r>
              <w:t>KI#1 Conclusion: For regenerative-based satellite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47B52" w14:textId="77777777" w:rsidR="00E308B2" w:rsidRDefault="00E308B2" w:rsidP="00AC5BAF">
            <w:pPr>
              <w:pStyle w:val="TAL"/>
            </w:pPr>
            <w:r>
              <w:t>Huawei, HiSilicon, Intel, NTT DOCOMO, Thales, Samsung, China Telecom, vivo, OPPO,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BE12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9E312"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90913" w14:textId="77777777" w:rsidR="00E308B2" w:rsidRDefault="00E308B2" w:rsidP="00AC5BAF">
            <w:pPr>
              <w:pStyle w:val="TAL"/>
            </w:pPr>
            <w:r>
              <w:t>Revision of S2-2406905.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DE81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D40B9" w14:textId="77777777" w:rsidR="00E308B2" w:rsidRDefault="00E308B2" w:rsidP="00AC5BAF">
            <w:pPr>
              <w:pStyle w:val="TAL"/>
            </w:pPr>
          </w:p>
        </w:tc>
      </w:tr>
      <w:tr w:rsidR="00E308B2" w14:paraId="0ABEDD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C07EE"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92EB1" w14:textId="77777777" w:rsidR="00E308B2" w:rsidRDefault="00E308B2" w:rsidP="00AC5BAF">
            <w:pPr>
              <w:pStyle w:val="TAL"/>
            </w:pPr>
            <w:r>
              <w:t>S2-2407161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1387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FB997"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FD4EF" w14:textId="77777777" w:rsidR="00E308B2" w:rsidRDefault="00E308B2" w:rsidP="00AC5BAF">
            <w:pPr>
              <w:pStyle w:val="TAL"/>
            </w:pPr>
            <w:r>
              <w:t>Samsung, Sateliot, NOVAMINT, DISH Network, EchoStar, Inmarsat, Viasat, Intel, SHARP, 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8B11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D7D4B"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C6EDA" w14:textId="77777777" w:rsidR="00E308B2" w:rsidRDefault="00E308B2" w:rsidP="00AC5BAF">
            <w:pPr>
              <w:pStyle w:val="TAL"/>
            </w:pPr>
            <w:r>
              <w:t>Revision of S2-2406901. Revised in parallel session to S2-2407185.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57B6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C394B" w14:textId="77777777" w:rsidR="00E308B2" w:rsidRDefault="00E308B2" w:rsidP="00AC5BAF">
            <w:pPr>
              <w:pStyle w:val="TAL"/>
            </w:pPr>
            <w:r>
              <w:t>S2-2407185</w:t>
            </w:r>
          </w:p>
        </w:tc>
      </w:tr>
      <w:tr w:rsidR="00E308B2" w14:paraId="1D8A46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31BA9"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8FEC8" w14:textId="77777777" w:rsidR="00E308B2" w:rsidRDefault="00E308B2" w:rsidP="00AC5BAF">
            <w:pPr>
              <w:pStyle w:val="TAL"/>
            </w:pPr>
            <w:r>
              <w:t>S2-2407162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3171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8F444" w14:textId="77777777" w:rsidR="00E308B2" w:rsidRDefault="00E308B2" w:rsidP="00AC5BAF">
            <w:pPr>
              <w:pStyle w:val="TAL"/>
            </w:pPr>
            <w:r>
              <w:t>KI#2 Conclusion: For Support of Store and Forward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FAFA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2FA3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66B5F"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1EF5B" w14:textId="77777777" w:rsidR="00E308B2" w:rsidRDefault="00E308B2" w:rsidP="00AC5BAF">
            <w:pPr>
              <w:pStyle w:val="TAL"/>
            </w:pPr>
            <w:r>
              <w:t>Revision of S2-2406902. Revised in parallel session to S2-2407186.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859B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68B49" w14:textId="77777777" w:rsidR="00E308B2" w:rsidRDefault="00E308B2" w:rsidP="00AC5BAF">
            <w:pPr>
              <w:pStyle w:val="TAL"/>
            </w:pPr>
            <w:r>
              <w:t>S2-2407186</w:t>
            </w:r>
          </w:p>
        </w:tc>
      </w:tr>
      <w:tr w:rsidR="00E308B2" w14:paraId="50F1AA6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46586"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7B2B4" w14:textId="77777777" w:rsidR="00E308B2" w:rsidRDefault="00E308B2" w:rsidP="00AC5BAF">
            <w:pPr>
              <w:pStyle w:val="TAL"/>
            </w:pPr>
            <w:r>
              <w:t>S2-2407163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F61E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AE14F" w14:textId="77777777" w:rsidR="00E308B2" w:rsidRDefault="00E308B2" w:rsidP="00AC5BAF">
            <w:pPr>
              <w:pStyle w:val="TAL"/>
            </w:pPr>
            <w:r>
              <w:t>KI#3 Conclusion: For UE-SAT-UE communication.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2751C"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36B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93730"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6D3C6" w14:textId="77777777" w:rsidR="00E308B2" w:rsidRDefault="00E308B2" w:rsidP="00AC5BAF">
            <w:pPr>
              <w:pStyle w:val="TAL"/>
            </w:pPr>
            <w:r>
              <w:t>Revision of S2-2406903.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73AA1"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11B51" w14:textId="77777777" w:rsidR="00E308B2" w:rsidRDefault="00E308B2" w:rsidP="00AC5BAF">
            <w:pPr>
              <w:pStyle w:val="TAL"/>
            </w:pPr>
          </w:p>
        </w:tc>
      </w:tr>
      <w:tr w:rsidR="00E308B2" w14:paraId="2FE591C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2D8D4"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52BAF" w14:textId="77777777" w:rsidR="00E308B2" w:rsidRDefault="00E308B2" w:rsidP="00AC5BAF">
            <w:pPr>
              <w:pStyle w:val="TAL"/>
            </w:pPr>
            <w:r>
              <w:t>S2-2407164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9BD4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F2B6D" w14:textId="77777777" w:rsidR="00E308B2" w:rsidRDefault="00E308B2" w:rsidP="00AC5BAF">
            <w:pPr>
              <w:pStyle w:val="TAL"/>
            </w:pPr>
            <w:r>
              <w:t>Conclusions for KI#3 for UE-Sat-UE.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1DE40" w14:textId="77777777" w:rsidR="00E308B2" w:rsidRDefault="00E308B2" w:rsidP="00AC5BAF">
            <w:pPr>
              <w:pStyle w:val="TAL"/>
            </w:pPr>
            <w:r>
              <w:t>Nokia, NTT DOCOMO, CATT, China Mobile,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7F51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199BE"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3DE93" w14:textId="77777777" w:rsidR="00E308B2" w:rsidRDefault="00E308B2" w:rsidP="00AC5BAF">
            <w:pPr>
              <w:pStyle w:val="TAL"/>
            </w:pPr>
            <w:r>
              <w:t>Revision of S2-2406904.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E6AF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B77F4" w14:textId="77777777" w:rsidR="00E308B2" w:rsidRDefault="00E308B2" w:rsidP="00AC5BAF">
            <w:pPr>
              <w:pStyle w:val="TAL"/>
            </w:pPr>
          </w:p>
        </w:tc>
      </w:tr>
      <w:tr w:rsidR="00E308B2" w14:paraId="38149EC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6335F"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D8035" w14:textId="77777777" w:rsidR="00E308B2" w:rsidRDefault="00E308B2" w:rsidP="00AC5BAF">
            <w:pPr>
              <w:pStyle w:val="TAL"/>
            </w:pPr>
            <w:r>
              <w:t>S2-2407165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C29A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7A312" w14:textId="77777777" w:rsidR="00E308B2" w:rsidRDefault="00E308B2" w:rsidP="00AC5BAF">
            <w:pPr>
              <w:pStyle w:val="TAL"/>
            </w:pPr>
            <w:r>
              <w:t>[DRAFT] LS on FS_5GSAT_Ph3_ARCH_Ph3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7BF7C"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9B8A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D0EB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A8A07" w14:textId="77777777" w:rsidR="00E308B2" w:rsidRDefault="00E308B2" w:rsidP="00AC5BAF">
            <w:pPr>
              <w:pStyle w:val="TAL"/>
            </w:pPr>
            <w:r>
              <w:t>Revision of S2-2406906. Revised in parallel session to S2-2407187.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DF8A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8C46E" w14:textId="77777777" w:rsidR="00E308B2" w:rsidRDefault="00E308B2" w:rsidP="00AC5BAF">
            <w:pPr>
              <w:pStyle w:val="TAL"/>
            </w:pPr>
            <w:r>
              <w:t>S2-2407187</w:t>
            </w:r>
          </w:p>
        </w:tc>
      </w:tr>
      <w:tr w:rsidR="00E308B2" w14:paraId="68F115D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C2AF0"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7E937" w14:textId="77777777" w:rsidR="00E308B2" w:rsidRDefault="00E308B2" w:rsidP="00AC5BAF">
            <w:pPr>
              <w:pStyle w:val="TAL"/>
            </w:pPr>
            <w:r>
              <w:t>S2-2407166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ACD6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5D961" w14:textId="77777777" w:rsidR="00E308B2" w:rsidRDefault="00E308B2" w:rsidP="00AC5BAF">
            <w:pPr>
              <w:pStyle w:val="TAL"/>
            </w:pPr>
            <w:r>
              <w:t>VFL terminology definition.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14198" w14:textId="77777777" w:rsidR="00E308B2" w:rsidRDefault="00E308B2" w:rsidP="00AC5BAF">
            <w:pPr>
              <w:pStyle w:val="TAL"/>
            </w:pPr>
            <w:r>
              <w:t>China Mobile, ZTE, OPPO, CATT, vivo, Huawei, Sony, Nokia,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E388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AE0B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ABDBD" w14:textId="77777777" w:rsidR="00E308B2" w:rsidRDefault="00E308B2" w:rsidP="00AC5BAF">
            <w:pPr>
              <w:pStyle w:val="TAL"/>
            </w:pPr>
            <w:r>
              <w:t>Revision of S2-2407159.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DFAE3"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EC0A4" w14:textId="77777777" w:rsidR="00E308B2" w:rsidRDefault="00E308B2" w:rsidP="00AC5BAF">
            <w:pPr>
              <w:pStyle w:val="TAL"/>
            </w:pPr>
          </w:p>
        </w:tc>
      </w:tr>
      <w:tr w:rsidR="00E308B2" w14:paraId="6FA2D5E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EBC49" w14:textId="77777777" w:rsidR="00E308B2" w:rsidRDefault="00E308B2" w:rsidP="00AC5BAF">
            <w:pPr>
              <w:pStyle w:val="TAL"/>
              <w:rPr>
                <w:sz w:val="24"/>
                <w:szCs w:val="24"/>
              </w:rPr>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9E954" w14:textId="77777777" w:rsidR="00E308B2" w:rsidRDefault="00E308B2" w:rsidP="00AC5BAF">
            <w:pPr>
              <w:pStyle w:val="TAL"/>
            </w:pPr>
            <w:r>
              <w:t>S2-2407167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906D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76ED3" w14:textId="77777777" w:rsidR="00E308B2" w:rsidRDefault="00E308B2" w:rsidP="00AC5BAF">
            <w:pPr>
              <w:pStyle w:val="TAL"/>
            </w:pPr>
            <w:r>
              <w:t>KI#2, Sol#16: Update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3418A"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5F70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32567"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EDA67" w14:textId="77777777" w:rsidR="00E308B2" w:rsidRDefault="00E308B2" w:rsidP="00AC5BAF">
            <w:pPr>
              <w:pStyle w:val="TAL"/>
            </w:pPr>
            <w:r>
              <w:t>Revision of S2-2406913.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D702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4F7CB" w14:textId="77777777" w:rsidR="00E308B2" w:rsidRDefault="00E308B2" w:rsidP="00AC5BAF">
            <w:pPr>
              <w:pStyle w:val="TAL"/>
            </w:pPr>
          </w:p>
        </w:tc>
      </w:tr>
      <w:tr w:rsidR="00E308B2" w14:paraId="604886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3D5E1"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0FAF9" w14:textId="77777777" w:rsidR="00E308B2" w:rsidRDefault="00E308B2" w:rsidP="00AC5BAF">
            <w:pPr>
              <w:pStyle w:val="TAL"/>
            </w:pPr>
            <w:r>
              <w:t>S2-2407168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8DAF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49AD6" w14:textId="77777777" w:rsidR="00E308B2" w:rsidRDefault="00E308B2" w:rsidP="00AC5BAF">
            <w:pPr>
              <w:pStyle w:val="TAL"/>
            </w:pPr>
            <w:r>
              <w:t>KI#2 Solution#23 Addressing Editor 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4AF3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21ED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67D8A"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B09FF" w14:textId="77777777" w:rsidR="00E308B2" w:rsidRDefault="00E308B2" w:rsidP="00AC5BAF">
            <w:pPr>
              <w:pStyle w:val="TAL"/>
            </w:pPr>
            <w:r>
              <w:t>Revision of S2-2406915.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B6701"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B9CBB" w14:textId="77777777" w:rsidR="00E308B2" w:rsidRDefault="00E308B2" w:rsidP="00AC5BAF">
            <w:pPr>
              <w:pStyle w:val="TAL"/>
            </w:pPr>
          </w:p>
        </w:tc>
      </w:tr>
      <w:tr w:rsidR="00E308B2" w14:paraId="33C59EB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C866E"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E09A4" w14:textId="77777777" w:rsidR="00E308B2" w:rsidRDefault="00E308B2" w:rsidP="00AC5BAF">
            <w:pPr>
              <w:pStyle w:val="TAL"/>
            </w:pPr>
            <w:r>
              <w:t>S2-2407169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4D70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B254D" w14:textId="77777777" w:rsidR="00E308B2" w:rsidRDefault="00E308B2" w:rsidP="00AC5BAF">
            <w:pPr>
              <w:pStyle w:val="TAL"/>
            </w:pPr>
            <w:r>
              <w:t>Solution#19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2E66C" w14:textId="77777777" w:rsidR="00E308B2" w:rsidRDefault="00E308B2" w:rsidP="00AC5BAF">
            <w:pPr>
              <w:pStyle w:val="TAL"/>
            </w:pPr>
            <w:r>
              <w:t>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E82D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E687D"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B8351" w14:textId="77777777" w:rsidR="00E308B2" w:rsidRDefault="00E308B2" w:rsidP="00AC5BAF">
            <w:pPr>
              <w:pStyle w:val="TAL"/>
            </w:pPr>
            <w:r>
              <w:t>Revision of S2-2406916.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9704E"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60474" w14:textId="77777777" w:rsidR="00E308B2" w:rsidRDefault="00E308B2" w:rsidP="00AC5BAF">
            <w:pPr>
              <w:pStyle w:val="TAL"/>
            </w:pPr>
          </w:p>
        </w:tc>
      </w:tr>
      <w:tr w:rsidR="00E308B2" w14:paraId="3B92A4A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7DF9A"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9E519" w14:textId="77777777" w:rsidR="00E308B2" w:rsidRDefault="00E308B2" w:rsidP="00AC5BAF">
            <w:pPr>
              <w:pStyle w:val="TAL"/>
            </w:pPr>
            <w:r>
              <w:t>S2-2407170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6B4D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578BE" w14:textId="77777777" w:rsidR="00E308B2" w:rsidRDefault="00E308B2" w:rsidP="00AC5BAF">
            <w:pPr>
              <w:pStyle w:val="TAL"/>
            </w:pPr>
            <w:r>
              <w:t>KI#1: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617E5" w14:textId="77777777" w:rsidR="00E308B2" w:rsidRDefault="00E308B2" w:rsidP="00AC5BAF">
            <w:pPr>
              <w:pStyle w:val="TAL"/>
            </w:pPr>
            <w:r>
              <w:t>Ericsson, Nokia, AT&amp;T,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F843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0B5AE"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6C3C7" w14:textId="77777777" w:rsidR="00E308B2" w:rsidRDefault="00E308B2" w:rsidP="00AC5BAF">
            <w:pPr>
              <w:pStyle w:val="TAL"/>
            </w:pPr>
            <w:r>
              <w:t>Revision of S2-2406923.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194E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9C25F" w14:textId="77777777" w:rsidR="00E308B2" w:rsidRDefault="00E308B2" w:rsidP="00AC5BAF">
            <w:pPr>
              <w:pStyle w:val="TAL"/>
            </w:pPr>
          </w:p>
        </w:tc>
      </w:tr>
      <w:tr w:rsidR="00E308B2" w14:paraId="0B08497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39B79"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02DA7" w14:textId="77777777" w:rsidR="00E308B2" w:rsidRDefault="00E308B2" w:rsidP="00AC5BAF">
            <w:pPr>
              <w:pStyle w:val="TAL"/>
            </w:pPr>
            <w:r>
              <w:t>S2-2407171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4181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CFB94" w14:textId="77777777" w:rsidR="00E308B2" w:rsidRDefault="00E308B2" w:rsidP="00AC5BAF">
            <w:pPr>
              <w:pStyle w:val="TAL"/>
            </w:pPr>
            <w:r>
              <w:t>KI#2: Conclusion update based on NWM 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C49B4" w14:textId="77777777" w:rsidR="00E308B2" w:rsidRDefault="00E308B2" w:rsidP="00AC5BAF">
            <w:pPr>
              <w:pStyle w:val="TAL"/>
            </w:pPr>
            <w:r>
              <w:t>Intel, Huawei, ZTE, CATT,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44D2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0343F"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12A61" w14:textId="77777777" w:rsidR="00E308B2" w:rsidRDefault="00E308B2" w:rsidP="00AC5BAF">
            <w:pPr>
              <w:pStyle w:val="TAL"/>
            </w:pPr>
            <w:r>
              <w:t>Revision of S2-2406924. Revised in parallel session to S2-2407190.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3AEB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39141" w14:textId="77777777" w:rsidR="00E308B2" w:rsidRDefault="00E308B2" w:rsidP="00AC5BAF">
            <w:pPr>
              <w:pStyle w:val="TAL"/>
            </w:pPr>
            <w:r>
              <w:t>S2-2407190</w:t>
            </w:r>
          </w:p>
        </w:tc>
      </w:tr>
      <w:tr w:rsidR="00E308B2" w14:paraId="4F1F1C5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77F26" w14:textId="77777777" w:rsidR="00E308B2" w:rsidRDefault="00E308B2" w:rsidP="00AC5BAF">
            <w:pPr>
              <w:pStyle w:val="TAL"/>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5A6A0" w14:textId="77777777" w:rsidR="00E308B2" w:rsidRDefault="00E308B2" w:rsidP="00AC5BAF">
            <w:pPr>
              <w:pStyle w:val="TAL"/>
            </w:pPr>
            <w:r>
              <w:t>S2-2407172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62F7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73B1F"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40721"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241E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7D8C5"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3D5D6" w14:textId="77777777" w:rsidR="00E308B2" w:rsidRDefault="00E308B2" w:rsidP="00AC5BAF">
            <w:pPr>
              <w:pStyle w:val="TAL"/>
            </w:pPr>
            <w:r>
              <w:t>Revision of S2-2406925.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F252A"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1C5D4" w14:textId="77777777" w:rsidR="00E308B2" w:rsidRDefault="00E308B2" w:rsidP="00AC5BAF">
            <w:pPr>
              <w:pStyle w:val="TAL"/>
            </w:pPr>
          </w:p>
        </w:tc>
      </w:tr>
      <w:tr w:rsidR="00E308B2" w14:paraId="67374B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057DA"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7433F" w14:textId="77777777" w:rsidR="00E308B2" w:rsidRDefault="00E308B2" w:rsidP="00AC5BAF">
            <w:pPr>
              <w:pStyle w:val="TAL"/>
            </w:pPr>
            <w:r>
              <w:t>S2-2407173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BCE3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3A17F" w14:textId="77777777" w:rsidR="00E308B2" w:rsidRDefault="00E308B2" w:rsidP="00AC5BAF">
            <w:pPr>
              <w:pStyle w:val="TAL"/>
            </w:pPr>
            <w:r>
              <w:t>KI#1, interim agreement for other PDU Set handling.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76CD7" w14:textId="77777777" w:rsidR="00E308B2" w:rsidRDefault="00E308B2" w:rsidP="00AC5BAF">
            <w:pPr>
              <w:pStyle w:val="TAL"/>
            </w:pPr>
            <w:r>
              <w:t>Vivo, China Mobile, China Unicom, OPPO, MediaTek, Meta USA, Tencent, Tencent Cloud, ZTE, China Telecom, Lenovo, Samsung, Xiaomi,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7369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536EF"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95BFF" w14:textId="77777777" w:rsidR="00E308B2" w:rsidRDefault="00E308B2" w:rsidP="00AC5BAF">
            <w:pPr>
              <w:pStyle w:val="TAL"/>
            </w:pPr>
            <w:r>
              <w:t>Revision of S2-2406953. Revised in parallel session to S2-2407195.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B121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0D424" w14:textId="77777777" w:rsidR="00E308B2" w:rsidRDefault="00E308B2" w:rsidP="00AC5BAF">
            <w:pPr>
              <w:pStyle w:val="TAL"/>
            </w:pPr>
            <w:r>
              <w:t>S2-2407195</w:t>
            </w:r>
          </w:p>
        </w:tc>
      </w:tr>
      <w:tr w:rsidR="00E308B2" w14:paraId="6EDC9BB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E14B0"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C8041" w14:textId="77777777" w:rsidR="00E308B2" w:rsidRDefault="00E308B2" w:rsidP="00AC5BAF">
            <w:pPr>
              <w:pStyle w:val="TAL"/>
            </w:pPr>
            <w:r>
              <w:t>S2-2407174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0E8B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BDF83" w14:textId="77777777" w:rsidR="00E308B2" w:rsidRDefault="00E308B2" w:rsidP="00AC5BAF">
            <w:pPr>
              <w:pStyle w:val="TAL"/>
            </w:pPr>
            <w:r>
              <w:t>TR 23.700-70 KI#2: Evaluation &amp; Conclusion for Supporting PDU Set Info. Identification for E2E Encrypted XRM 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A8AAF" w14:textId="77777777" w:rsidR="00E308B2" w:rsidRDefault="00E308B2" w:rsidP="00AC5BAF">
            <w:pPr>
              <w:pStyle w:val="TAL"/>
            </w:pPr>
            <w:r>
              <w:t>China Mobile, China Unicom, Huawei, HiSilicon,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70E8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5184D"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211D9" w14:textId="77777777" w:rsidR="00E308B2" w:rsidRDefault="00E308B2" w:rsidP="00AC5BAF">
            <w:pPr>
              <w:pStyle w:val="TAL"/>
            </w:pPr>
            <w:r>
              <w:t>Revision of S2-2406955. Revised in parallel session to S2-2407196.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37D7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FEFBA" w14:textId="77777777" w:rsidR="00E308B2" w:rsidRDefault="00E308B2" w:rsidP="00AC5BAF">
            <w:pPr>
              <w:pStyle w:val="TAL"/>
            </w:pPr>
            <w:r>
              <w:t>S2-2407196</w:t>
            </w:r>
          </w:p>
        </w:tc>
      </w:tr>
      <w:tr w:rsidR="00E308B2" w14:paraId="60E25F9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DCF70"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BB229" w14:textId="77777777" w:rsidR="00E308B2" w:rsidRDefault="00E308B2" w:rsidP="00AC5BAF">
            <w:pPr>
              <w:pStyle w:val="TAL"/>
            </w:pPr>
            <w:r>
              <w:t>S2-2407175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EAAC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9A27B" w14:textId="77777777" w:rsidR="00E308B2" w:rsidRDefault="00E308B2" w:rsidP="00AC5BAF">
            <w:pPr>
              <w:pStyle w:val="TAL"/>
            </w:pPr>
            <w:r>
              <w:t>[DRAFT] LS on handling of end-to-end ciphered XRM traffic using MoQ between the UE and the Application server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AFF88"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9DCB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66B25"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949AD" w14:textId="77777777" w:rsidR="00E308B2" w:rsidRDefault="00E308B2" w:rsidP="00AC5BAF">
            <w:pPr>
              <w:pStyle w:val="TAL"/>
            </w:pPr>
            <w:r>
              <w:t>Revision of S2-2406964.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C4685"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A1988" w14:textId="77777777" w:rsidR="00E308B2" w:rsidRDefault="00E308B2" w:rsidP="00AC5BAF">
            <w:pPr>
              <w:pStyle w:val="TAL"/>
            </w:pPr>
          </w:p>
        </w:tc>
      </w:tr>
      <w:tr w:rsidR="00E308B2" w14:paraId="5BEF41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A980B"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7DCEC" w14:textId="77777777" w:rsidR="00E308B2" w:rsidRDefault="00E308B2" w:rsidP="00AC5BAF">
            <w:pPr>
              <w:pStyle w:val="TAL"/>
            </w:pPr>
            <w:r>
              <w:t>S2-2407176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33E6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DA1C7" w14:textId="77777777" w:rsidR="00E308B2" w:rsidRDefault="00E308B2" w:rsidP="00AC5BAF">
            <w:pPr>
              <w:pStyle w:val="TAL"/>
            </w:pPr>
            <w:r>
              <w:t>KI#3: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41726" w14:textId="77777777" w:rsidR="00E308B2" w:rsidRDefault="00E308B2" w:rsidP="00AC5BAF">
            <w:pPr>
              <w:pStyle w:val="TAL"/>
            </w:pPr>
            <w:r>
              <w:t>Intel, Lenovo, Nokia, China Telecom, Xiaomi, InterDigital, 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8EE0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1ACCF"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F68AD" w14:textId="77777777" w:rsidR="00E308B2" w:rsidRDefault="00E308B2" w:rsidP="00AC5BAF">
            <w:pPr>
              <w:pStyle w:val="TAL"/>
            </w:pPr>
            <w:r>
              <w:t>Revision of S2-2406956. Revised in parallel session to S2-2407194.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F88D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191B2" w14:textId="77777777" w:rsidR="00E308B2" w:rsidRDefault="00E308B2" w:rsidP="00AC5BAF">
            <w:pPr>
              <w:pStyle w:val="TAL"/>
            </w:pPr>
            <w:r>
              <w:t>S2-2407194</w:t>
            </w:r>
          </w:p>
        </w:tc>
      </w:tr>
      <w:tr w:rsidR="00E308B2" w14:paraId="2643D8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4154D" w14:textId="77777777" w:rsidR="00E308B2" w:rsidRDefault="00E308B2" w:rsidP="00AC5BAF">
            <w:pPr>
              <w:pStyle w:val="TAL"/>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1DD7A" w14:textId="77777777" w:rsidR="00E308B2" w:rsidRDefault="00E308B2" w:rsidP="00AC5BAF">
            <w:pPr>
              <w:pStyle w:val="TAL"/>
            </w:pPr>
            <w:r>
              <w:t>S2-2407177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A552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0BB97" w14:textId="77777777" w:rsidR="00E308B2" w:rsidRDefault="00E308B2" w:rsidP="00AC5BAF">
            <w:pPr>
              <w:pStyle w:val="TAL"/>
            </w:pPr>
            <w:r>
              <w:t>Conclusions for KI#4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95937" w14:textId="77777777" w:rsidR="00E308B2" w:rsidRDefault="00E308B2" w:rsidP="00AC5BAF">
            <w:pPr>
              <w:pStyle w:val="TAL"/>
            </w:pPr>
            <w:r>
              <w:t>Nokia, NTT DOCOMO, Huawei, Meta, Tencent, CATT, Qualcomm, China Mobile, OPPO, Xiaomi, Samsung, Lenovo,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03FC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BF3B0"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06F78" w14:textId="77777777" w:rsidR="00E308B2" w:rsidRDefault="00E308B2" w:rsidP="00AC5BAF">
            <w:pPr>
              <w:pStyle w:val="TAL"/>
            </w:pPr>
            <w:r>
              <w:t>Revision of S2-2406957. Revised in parallel session to S2-2407193.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121D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C0760" w14:textId="77777777" w:rsidR="00E308B2" w:rsidRDefault="00E308B2" w:rsidP="00AC5BAF">
            <w:pPr>
              <w:pStyle w:val="TAL"/>
            </w:pPr>
            <w:r>
              <w:t>S2-2407193</w:t>
            </w:r>
          </w:p>
        </w:tc>
      </w:tr>
      <w:tr w:rsidR="00E308B2" w14:paraId="15761F8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B2BED"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0F1D9" w14:textId="77777777" w:rsidR="00E308B2" w:rsidRDefault="00E308B2" w:rsidP="00AC5BAF">
            <w:pPr>
              <w:pStyle w:val="TAL"/>
            </w:pPr>
            <w:r>
              <w:t>S2-2407178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AE80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31D7D" w14:textId="77777777" w:rsidR="00E308B2" w:rsidRDefault="00E308B2" w:rsidP="00AC5BAF">
            <w:pPr>
              <w:pStyle w:val="TAL"/>
            </w:pPr>
            <w:r>
              <w:t>Key Issue #5 Interim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F4E48" w14:textId="77777777" w:rsidR="00E308B2" w:rsidRDefault="00E308B2" w:rsidP="00AC5BAF">
            <w:pPr>
              <w:pStyle w:val="TAL"/>
            </w:pPr>
            <w:r>
              <w:t>Tencent, Tencent Cloud, Lenovo, Huawei, Hisilicon, Meta USA, Intel, InterDigital Inc., Xiaomi, Samsung,vivo, China Telecom,China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ADC0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7B10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FA4D3" w14:textId="77777777" w:rsidR="00E308B2" w:rsidRDefault="00E308B2" w:rsidP="00AC5BAF">
            <w:pPr>
              <w:pStyle w:val="TAL"/>
            </w:pPr>
            <w:r>
              <w:t>Revision of S2-2406958. Objections by Qualcomm and Nokia.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30479"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F7D48" w14:textId="77777777" w:rsidR="00E308B2" w:rsidRDefault="00E308B2" w:rsidP="00AC5BAF">
            <w:pPr>
              <w:pStyle w:val="TAL"/>
            </w:pPr>
          </w:p>
        </w:tc>
      </w:tr>
      <w:tr w:rsidR="00E308B2" w14:paraId="38C9C68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3645D"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E2F15" w14:textId="77777777" w:rsidR="00E308B2" w:rsidRDefault="00E308B2" w:rsidP="00AC5BAF">
            <w:pPr>
              <w:pStyle w:val="TAL"/>
            </w:pPr>
            <w:r>
              <w:t>S2-2407179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116A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F5007" w14:textId="77777777" w:rsidR="00E308B2" w:rsidRDefault="00E308B2" w:rsidP="00AC5BAF">
            <w:pPr>
              <w:pStyle w:val="TAL"/>
            </w:pPr>
            <w:r>
              <w:t>KI#5_Evaluation and Conclusion for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DCEF8" w14:textId="77777777" w:rsidR="00E308B2" w:rsidRDefault="00E308B2" w:rsidP="00AC5BAF">
            <w:pPr>
              <w:pStyle w:val="TAL"/>
            </w:pPr>
            <w:r>
              <w:t>Xiaomi, China Mobile, Huawei, Hisilicon, InterDigital, Nokia, Tencent, ZTE, OPPO, Samsung, China Telecom, Meta USA,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9E34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1C754"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8D0DB" w14:textId="77777777" w:rsidR="00E308B2" w:rsidRDefault="00E308B2" w:rsidP="00AC5BAF">
            <w:pPr>
              <w:pStyle w:val="TAL"/>
            </w:pPr>
            <w:r>
              <w:t>Revision of S2-2406959.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15E9D"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78D06" w14:textId="77777777" w:rsidR="00E308B2" w:rsidRDefault="00E308B2" w:rsidP="00AC5BAF">
            <w:pPr>
              <w:pStyle w:val="TAL"/>
            </w:pPr>
          </w:p>
        </w:tc>
      </w:tr>
      <w:tr w:rsidR="00E308B2" w14:paraId="36B8484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19DA8"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9F87F" w14:textId="77777777" w:rsidR="00E308B2" w:rsidRDefault="00E308B2" w:rsidP="00AC5BAF">
            <w:pPr>
              <w:pStyle w:val="TAL"/>
            </w:pPr>
            <w:r>
              <w:t>S2-2407180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ED80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29813" w14:textId="77777777" w:rsidR="00E308B2" w:rsidRDefault="00E308B2" w:rsidP="00AC5BAF">
            <w:pPr>
              <w:pStyle w:val="TAL"/>
            </w:pPr>
            <w:r>
              <w:t>KI#9, interim agreement, rate limitation exposure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103B2" w14:textId="77777777" w:rsidR="00E308B2" w:rsidRDefault="00E308B2" w:rsidP="00AC5BAF">
            <w:pPr>
              <w:pStyle w:val="TAL"/>
            </w:pPr>
            <w:r>
              <w:t>Meta USA, Tencent, Vivo,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781A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4DFA6"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494D6" w14:textId="77777777" w:rsidR="00E308B2" w:rsidRDefault="00E308B2" w:rsidP="00AC5BAF">
            <w:pPr>
              <w:pStyle w:val="TAL"/>
            </w:pPr>
            <w:r>
              <w:t>Revision of S2-2406961.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E8BB0"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1D6C0" w14:textId="77777777" w:rsidR="00E308B2" w:rsidRDefault="00E308B2" w:rsidP="00AC5BAF">
            <w:pPr>
              <w:pStyle w:val="TAL"/>
            </w:pPr>
          </w:p>
        </w:tc>
      </w:tr>
      <w:tr w:rsidR="00E308B2" w14:paraId="437EA9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AE041"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A0A7C" w14:textId="77777777" w:rsidR="00E308B2" w:rsidRDefault="00E308B2" w:rsidP="00AC5BAF">
            <w:pPr>
              <w:pStyle w:val="TAL"/>
            </w:pPr>
            <w:r>
              <w:t>S2-2407181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10DF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18B2E" w14:textId="77777777" w:rsidR="00E308B2" w:rsidRDefault="00E308B2" w:rsidP="00AC5BAF">
            <w:pPr>
              <w:pStyle w:val="TAL"/>
            </w:pPr>
            <w:r>
              <w:t>KI#9: Initial conclusion of KI#9 on enhancement for XR related network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54472" w14:textId="77777777" w:rsidR="00E308B2" w:rsidRDefault="00E308B2" w:rsidP="00AC5BAF">
            <w:pPr>
              <w:pStyle w:val="TAL"/>
            </w:pPr>
            <w:r>
              <w:t>Huawei, HiSilicon, CATT, Tencent, Meta USA, Lenovo,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F8FF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40785"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16A02" w14:textId="77777777" w:rsidR="00E308B2" w:rsidRDefault="00E308B2" w:rsidP="00AC5BAF">
            <w:pPr>
              <w:pStyle w:val="TAL"/>
            </w:pPr>
            <w:r>
              <w:t>Revision of S2-2406962.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CAFC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F87EF" w14:textId="77777777" w:rsidR="00E308B2" w:rsidRDefault="00E308B2" w:rsidP="00AC5BAF">
            <w:pPr>
              <w:pStyle w:val="TAL"/>
            </w:pPr>
          </w:p>
        </w:tc>
      </w:tr>
      <w:tr w:rsidR="00E308B2" w14:paraId="1A388D7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4A1A3"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9DB49" w14:textId="77777777" w:rsidR="00E308B2" w:rsidRDefault="00E308B2" w:rsidP="00AC5BAF">
            <w:pPr>
              <w:pStyle w:val="TAL"/>
            </w:pPr>
            <w:r>
              <w:t>S2-2407182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E36BE"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6EBD7" w14:textId="77777777" w:rsidR="00E308B2" w:rsidRDefault="00E308B2" w:rsidP="00AC5BAF">
            <w:pPr>
              <w:pStyle w:val="TAL"/>
            </w:pPr>
            <w:r>
              <w:t>[DRAFT] LS on 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288A0"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01CC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D7A3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5EA4B" w14:textId="77777777" w:rsidR="00E308B2" w:rsidRDefault="00E308B2" w:rsidP="00AC5BAF">
            <w:pPr>
              <w:pStyle w:val="TAL"/>
            </w:pPr>
            <w:r>
              <w:t>Revision of S2-2406963. Revised in parallel session to S2-2407197.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A0B2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A8AB7" w14:textId="77777777" w:rsidR="00E308B2" w:rsidRDefault="00E308B2" w:rsidP="00AC5BAF">
            <w:pPr>
              <w:pStyle w:val="TAL"/>
            </w:pPr>
            <w:r>
              <w:t>S2-2407197</w:t>
            </w:r>
          </w:p>
        </w:tc>
      </w:tr>
      <w:tr w:rsidR="00E308B2" w14:paraId="25F4F0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8A352"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E2907" w14:textId="77777777" w:rsidR="00E308B2" w:rsidRDefault="00E308B2" w:rsidP="00AC5BAF">
            <w:pPr>
              <w:pStyle w:val="TAL"/>
            </w:pPr>
            <w:r>
              <w:t>S2-2407183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8B9C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BBEA9" w14:textId="77777777" w:rsidR="00E308B2" w:rsidRDefault="00E308B2" w:rsidP="00AC5BAF">
            <w:pPr>
              <w:pStyle w:val="TAL"/>
            </w:pPr>
            <w:r>
              <w:t>KI #6, Conclusion update for KI#6.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E6284" w14:textId="77777777" w:rsidR="00E308B2" w:rsidRDefault="00E308B2" w:rsidP="00AC5BAF">
            <w:pPr>
              <w:pStyle w:val="TAL"/>
            </w:pPr>
            <w:r>
              <w:t>China Mobile, vivo, NTT DOCOMO,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6250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6D3BC"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59F80" w14:textId="77777777" w:rsidR="00E308B2" w:rsidRDefault="00E308B2" w:rsidP="00AC5BAF">
            <w:pPr>
              <w:pStyle w:val="TAL"/>
            </w:pPr>
            <w:r>
              <w:t>Revision of S2-2406969. Revised in parallel session to S2-2407200.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4C0E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A0C41" w14:textId="77777777" w:rsidR="00E308B2" w:rsidRDefault="00E308B2" w:rsidP="00AC5BAF">
            <w:pPr>
              <w:pStyle w:val="TAL"/>
            </w:pPr>
            <w:r>
              <w:t>S2-2407200</w:t>
            </w:r>
          </w:p>
        </w:tc>
      </w:tr>
      <w:tr w:rsidR="00E308B2" w14:paraId="110651C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97FFC"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FCB54" w14:textId="77777777" w:rsidR="00E308B2" w:rsidRDefault="00E308B2" w:rsidP="00AC5BAF">
            <w:pPr>
              <w:pStyle w:val="TAL"/>
            </w:pPr>
            <w:r>
              <w:t>S2-2407184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814C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115A5" w14:textId="77777777" w:rsidR="00E308B2" w:rsidRDefault="00E308B2" w:rsidP="00AC5BAF">
            <w:pPr>
              <w:pStyle w:val="TAL"/>
            </w:pPr>
            <w:r>
              <w:t>KI#8,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81324" w14:textId="77777777" w:rsidR="00E308B2" w:rsidRDefault="00E308B2" w:rsidP="00AC5BAF">
            <w:pPr>
              <w:pStyle w:val="TAL"/>
            </w:pPr>
            <w:r>
              <w:t>Huawei, HiSilicon,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3086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5ED00"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1E3F7" w14:textId="77777777" w:rsidR="00E308B2" w:rsidRDefault="00E308B2" w:rsidP="00AC5BAF">
            <w:pPr>
              <w:pStyle w:val="TAL"/>
            </w:pPr>
            <w:r>
              <w:t>Revision of S2-2406970. Revised in parallel session to S2-2407201.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35D7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4D759" w14:textId="77777777" w:rsidR="00E308B2" w:rsidRDefault="00E308B2" w:rsidP="00AC5BAF">
            <w:pPr>
              <w:pStyle w:val="TAL"/>
            </w:pPr>
            <w:r>
              <w:t>S2-2407201</w:t>
            </w:r>
          </w:p>
        </w:tc>
      </w:tr>
      <w:tr w:rsidR="00E308B2" w14:paraId="51D3AE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B9D47" w14:textId="77777777" w:rsidR="00E308B2" w:rsidRDefault="00E308B2" w:rsidP="00AC5BAF">
            <w:pPr>
              <w:pStyle w:val="TAL"/>
            </w:pPr>
            <w:r>
              <w:lastRenderedPageBreak/>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D74CD" w14:textId="77777777" w:rsidR="00E308B2" w:rsidRDefault="00E308B2" w:rsidP="00AC5BAF">
            <w:pPr>
              <w:pStyle w:val="TAL"/>
            </w:pPr>
            <w:r>
              <w:t>S2-2407185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6A54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06A17"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2DC81" w14:textId="77777777" w:rsidR="00E308B2" w:rsidRDefault="00E308B2" w:rsidP="00AC5BAF">
            <w:pPr>
              <w:pStyle w:val="TAL"/>
            </w:pPr>
            <w:r>
              <w:t>Samsung, Sateliot, NOVAMINT, DISH Network, EchoStar, Inmarsat, Viasat, Intel, SHARP, 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22D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01CFE"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4FD17" w14:textId="77777777" w:rsidR="00E308B2" w:rsidRDefault="00E308B2" w:rsidP="00AC5BAF">
            <w:pPr>
              <w:pStyle w:val="TAL"/>
            </w:pPr>
            <w:r>
              <w:t>Revision of S2-2407161. Revised in parallel session to S2-2407191.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E136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B2B29" w14:textId="77777777" w:rsidR="00E308B2" w:rsidRDefault="00E308B2" w:rsidP="00AC5BAF">
            <w:pPr>
              <w:pStyle w:val="TAL"/>
            </w:pPr>
            <w:r>
              <w:t>S2-2407191</w:t>
            </w:r>
          </w:p>
        </w:tc>
      </w:tr>
      <w:tr w:rsidR="00E308B2" w14:paraId="4D6D8FB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AEA13"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2B8DD" w14:textId="77777777" w:rsidR="00E308B2" w:rsidRDefault="00E308B2" w:rsidP="00AC5BAF">
            <w:pPr>
              <w:pStyle w:val="TAL"/>
            </w:pPr>
            <w:r>
              <w:t>S2-2407186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AC79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77C0B" w14:textId="77777777" w:rsidR="00E308B2" w:rsidRDefault="00E308B2" w:rsidP="00AC5BAF">
            <w:pPr>
              <w:pStyle w:val="TAL"/>
            </w:pPr>
            <w:r>
              <w:t>KI#2 Conclusion: For Support of Store and Forward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E6E76"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0951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530C3"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C574C" w14:textId="77777777" w:rsidR="00E308B2" w:rsidRDefault="00E308B2" w:rsidP="00AC5BAF">
            <w:pPr>
              <w:pStyle w:val="TAL"/>
            </w:pPr>
            <w:r>
              <w:t>Revision of S2-2407162.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DC9C4"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22A4C" w14:textId="77777777" w:rsidR="00E308B2" w:rsidRDefault="00E308B2" w:rsidP="00AC5BAF">
            <w:pPr>
              <w:pStyle w:val="TAL"/>
            </w:pPr>
          </w:p>
        </w:tc>
      </w:tr>
      <w:tr w:rsidR="00E308B2" w14:paraId="744E37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0645B"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6EC51" w14:textId="77777777" w:rsidR="00E308B2" w:rsidRDefault="00E308B2" w:rsidP="00AC5BAF">
            <w:pPr>
              <w:pStyle w:val="TAL"/>
            </w:pPr>
            <w:r>
              <w:t>S2-2407187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4E9F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0A364" w14:textId="77777777" w:rsidR="00E308B2" w:rsidRDefault="00E308B2" w:rsidP="00AC5BAF">
            <w:pPr>
              <w:pStyle w:val="TAL"/>
            </w:pPr>
            <w:r>
              <w:t>[DRAFT] LS on FS_5GSAT_Ph3_ARCH_Ph3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8F411"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8079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9114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82184" w14:textId="77777777" w:rsidR="00E308B2" w:rsidRDefault="00E308B2" w:rsidP="00AC5BAF">
            <w:pPr>
              <w:pStyle w:val="TAL"/>
            </w:pPr>
            <w:r>
              <w:t>Revision of S2-2407165. Revised in parallel session to S2-2407192.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A874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40C06" w14:textId="77777777" w:rsidR="00E308B2" w:rsidRDefault="00E308B2" w:rsidP="00AC5BAF">
            <w:pPr>
              <w:pStyle w:val="TAL"/>
            </w:pPr>
            <w:r>
              <w:t>S2-2407192</w:t>
            </w:r>
          </w:p>
        </w:tc>
      </w:tr>
      <w:tr w:rsidR="00E308B2" w14:paraId="1128529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78DE5"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B75B6" w14:textId="77777777" w:rsidR="00E308B2" w:rsidRDefault="00E308B2" w:rsidP="00AC5BAF">
            <w:pPr>
              <w:pStyle w:val="TAL"/>
            </w:pPr>
            <w:r>
              <w:t>S2-2407188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FBA2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47D38" w14:textId="77777777" w:rsidR="00E308B2" w:rsidRDefault="00E308B2" w:rsidP="00AC5BAF">
            <w:pPr>
              <w:pStyle w:val="TAL"/>
            </w:pPr>
            <w:r>
              <w:t>Interim conclusions for KI#1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4C980" w14:textId="77777777" w:rsidR="00E308B2" w:rsidRDefault="00E308B2" w:rsidP="00AC5BAF">
            <w:pPr>
              <w:pStyle w:val="TAL"/>
            </w:pPr>
            <w:r>
              <w:t>Vivo, Intel, MediaTek Inc., OPPO, Lenovo, Xiaomi, CATT, ZTE, China Telecom, China Mobile, Nokia, InterDigital Inc., ETRI, Samsung, Ericsson, NTT DOCOMO, 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30C8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3F5B3"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5B463" w14:textId="77777777" w:rsidR="00E308B2" w:rsidRDefault="00E308B2" w:rsidP="00AC5BAF">
            <w:pPr>
              <w:pStyle w:val="TAL"/>
            </w:pPr>
            <w:r>
              <w:t>Revision of S2-2406948.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6041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6F2AB" w14:textId="77777777" w:rsidR="00E308B2" w:rsidRDefault="00E308B2" w:rsidP="00AC5BAF">
            <w:pPr>
              <w:pStyle w:val="TAL"/>
            </w:pPr>
          </w:p>
        </w:tc>
      </w:tr>
      <w:tr w:rsidR="00E308B2" w14:paraId="4FBD76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4C40B"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1B064" w14:textId="77777777" w:rsidR="00E308B2" w:rsidRDefault="00E308B2" w:rsidP="00AC5BAF">
            <w:pPr>
              <w:pStyle w:val="TAL"/>
            </w:pPr>
            <w:r>
              <w:t>S2-2407189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8B05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2B6ED" w14:textId="77777777" w:rsidR="00E308B2" w:rsidRDefault="00E308B2" w:rsidP="00AC5BAF">
            <w:pPr>
              <w:pStyle w:val="TAL"/>
            </w:pPr>
            <w:r>
              <w:t>KI#2 Evaluation and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08574" w14:textId="77777777" w:rsidR="00E308B2" w:rsidRDefault="00E308B2" w:rsidP="00AC5BAF">
            <w:pPr>
              <w:pStyle w:val="TAL"/>
            </w:pPr>
            <w:r>
              <w:t>China Mobile, vivo, OPPO, ZTE, Tencent, ETRI, Futurewei, Samsung, KDDI, Huawei, LG Electronics, ICS, InterDigital, Nokia, Ericsson, Toyota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C877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4946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EF10A" w14:textId="77777777" w:rsidR="00E308B2" w:rsidRDefault="00E308B2" w:rsidP="00AC5BAF">
            <w:pPr>
              <w:pStyle w:val="TAL"/>
            </w:pPr>
            <w:r>
              <w:t>Revision of S2-2406950.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1E580"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E234F" w14:textId="77777777" w:rsidR="00E308B2" w:rsidRDefault="00E308B2" w:rsidP="00AC5BAF">
            <w:pPr>
              <w:pStyle w:val="TAL"/>
            </w:pPr>
          </w:p>
        </w:tc>
      </w:tr>
      <w:tr w:rsidR="00E308B2" w14:paraId="2E863B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03154"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136B0" w14:textId="77777777" w:rsidR="00E308B2" w:rsidRDefault="00E308B2" w:rsidP="00AC5BAF">
            <w:pPr>
              <w:pStyle w:val="TAL"/>
            </w:pPr>
            <w:r>
              <w:t>S2-2407190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BC93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4180E" w14:textId="77777777" w:rsidR="00E308B2" w:rsidRDefault="00E308B2" w:rsidP="00AC5BAF">
            <w:pPr>
              <w:pStyle w:val="TAL"/>
            </w:pPr>
            <w:r>
              <w:t>KI#2: Conclusion update based on NWM 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BA454" w14:textId="77777777" w:rsidR="00E308B2" w:rsidRDefault="00E308B2" w:rsidP="00AC5BAF">
            <w:pPr>
              <w:pStyle w:val="TAL"/>
            </w:pPr>
            <w:r>
              <w:t>Intel, Huawei, ZTE, CATT, Ericsson, CMCC, Nokia, Samsung,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C232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D5393"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C2862" w14:textId="77777777" w:rsidR="00E308B2" w:rsidRDefault="00E308B2" w:rsidP="00AC5BAF">
            <w:pPr>
              <w:pStyle w:val="TAL"/>
            </w:pPr>
            <w:r>
              <w:t>Revision of S2-2407171.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62CB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E3EA6" w14:textId="77777777" w:rsidR="00E308B2" w:rsidRDefault="00E308B2" w:rsidP="00AC5BAF">
            <w:pPr>
              <w:pStyle w:val="TAL"/>
            </w:pPr>
          </w:p>
        </w:tc>
      </w:tr>
      <w:tr w:rsidR="00E308B2" w14:paraId="08F66C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6A45A"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C110B" w14:textId="77777777" w:rsidR="00E308B2" w:rsidRDefault="00E308B2" w:rsidP="00AC5BAF">
            <w:pPr>
              <w:pStyle w:val="TAL"/>
            </w:pPr>
            <w:r>
              <w:t>S2-2407191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6D90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15330"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12A44" w14:textId="77777777" w:rsidR="00E308B2" w:rsidRDefault="00E308B2" w:rsidP="00AC5BAF">
            <w:pPr>
              <w:pStyle w:val="TAL"/>
            </w:pPr>
            <w:r>
              <w:t>Samsung, Sateliot, NOVAMINT, DISH Network, EchoStar, Inmarsat, Viasat, Intel, SHARP, 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F244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0A79E"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B25B9" w14:textId="77777777" w:rsidR="00E308B2" w:rsidRDefault="00E308B2" w:rsidP="00AC5BAF">
            <w:pPr>
              <w:pStyle w:val="TAL"/>
            </w:pPr>
            <w:r>
              <w:t>Revision of S2-2407185.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3156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9F41B" w14:textId="77777777" w:rsidR="00E308B2" w:rsidRDefault="00E308B2" w:rsidP="00AC5BAF">
            <w:pPr>
              <w:pStyle w:val="TAL"/>
            </w:pPr>
          </w:p>
        </w:tc>
      </w:tr>
      <w:tr w:rsidR="00E308B2" w14:paraId="2A038BD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8C8C4"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AEE4D" w14:textId="77777777" w:rsidR="00E308B2" w:rsidRDefault="00E308B2" w:rsidP="00AC5BAF">
            <w:pPr>
              <w:pStyle w:val="TAL"/>
            </w:pPr>
            <w:r>
              <w:t>S2-2407192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4FDC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8943C" w14:textId="77777777" w:rsidR="00E308B2" w:rsidRDefault="00E308B2" w:rsidP="00AC5BAF">
            <w:pPr>
              <w:pStyle w:val="TAL"/>
            </w:pPr>
            <w:r>
              <w:t>[DRAFT] LS on FS_5GSAT_Ph3_ARCH_Ph3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B8C94"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CC7E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CF2D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CA506" w14:textId="77777777" w:rsidR="00E308B2" w:rsidRDefault="00E308B2" w:rsidP="00AC5BAF">
            <w:pPr>
              <w:pStyle w:val="TAL"/>
            </w:pPr>
            <w:r>
              <w:t>Revision of S2-2407187. Revised to S2-2407350.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3DA9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636DC" w14:textId="77777777" w:rsidR="00E308B2" w:rsidRDefault="00E308B2" w:rsidP="00AC5BAF">
            <w:pPr>
              <w:pStyle w:val="TAL"/>
            </w:pPr>
            <w:r>
              <w:t>S2-2407350</w:t>
            </w:r>
          </w:p>
        </w:tc>
      </w:tr>
      <w:tr w:rsidR="00E308B2" w14:paraId="5AD8B37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94D2A" w14:textId="77777777" w:rsidR="00E308B2" w:rsidRDefault="00E308B2" w:rsidP="00AC5BAF">
            <w:pPr>
              <w:pStyle w:val="TAL"/>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220B9" w14:textId="77777777" w:rsidR="00E308B2" w:rsidRDefault="00E308B2" w:rsidP="00AC5BAF">
            <w:pPr>
              <w:pStyle w:val="TAL"/>
            </w:pPr>
            <w:r>
              <w:t>S2-2407193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E123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E1DAD" w14:textId="77777777" w:rsidR="00E308B2" w:rsidRDefault="00E308B2" w:rsidP="00AC5BAF">
            <w:pPr>
              <w:pStyle w:val="TAL"/>
            </w:pPr>
            <w:r>
              <w:t>Conclusions for KI#4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5512F" w14:textId="77777777" w:rsidR="00E308B2" w:rsidRDefault="00E308B2" w:rsidP="00AC5BAF">
            <w:pPr>
              <w:pStyle w:val="TAL"/>
            </w:pPr>
            <w:r>
              <w:t>Nokia, NTT DOCOMO, Huawei, Meta, Tencent, CATT, Qualcomm, China Mobile, OPPO, Xiaomi, Samsung, Lenovo,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8620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553DF"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F8E17" w14:textId="77777777" w:rsidR="00E308B2" w:rsidRDefault="00E308B2" w:rsidP="00AC5BAF">
            <w:pPr>
              <w:pStyle w:val="TAL"/>
            </w:pPr>
            <w:r>
              <w:t>Revision of S2-2407177. Revised in parallel session to S2-2407199.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B00C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93525" w14:textId="77777777" w:rsidR="00E308B2" w:rsidRDefault="00E308B2" w:rsidP="00AC5BAF">
            <w:pPr>
              <w:pStyle w:val="TAL"/>
            </w:pPr>
            <w:r>
              <w:t>S2-2407199</w:t>
            </w:r>
          </w:p>
        </w:tc>
      </w:tr>
      <w:tr w:rsidR="00E308B2" w14:paraId="3F68057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9D311"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31029" w14:textId="77777777" w:rsidR="00E308B2" w:rsidRDefault="00E308B2" w:rsidP="00AC5BAF">
            <w:pPr>
              <w:pStyle w:val="TAL"/>
            </w:pPr>
            <w:r>
              <w:t>S2-2407194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FDEB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F186C" w14:textId="77777777" w:rsidR="00E308B2" w:rsidRDefault="00E308B2" w:rsidP="00AC5BAF">
            <w:pPr>
              <w:pStyle w:val="TAL"/>
            </w:pPr>
            <w:r>
              <w:t>KI#3: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8C532" w14:textId="77777777" w:rsidR="00E308B2" w:rsidRDefault="00E308B2" w:rsidP="00AC5BAF">
            <w:pPr>
              <w:pStyle w:val="TAL"/>
            </w:pPr>
            <w:r>
              <w:t>Intel, Lenovo, Nokia, China Telecom, Xiaomi, InterDigital, 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1E07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CEBC7"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E1420" w14:textId="77777777" w:rsidR="00E308B2" w:rsidRDefault="00E308B2" w:rsidP="00AC5BAF">
            <w:pPr>
              <w:pStyle w:val="TAL"/>
            </w:pPr>
            <w:r>
              <w:t>Revision of S2-2407176.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6D99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5E751" w14:textId="77777777" w:rsidR="00E308B2" w:rsidRDefault="00E308B2" w:rsidP="00AC5BAF">
            <w:pPr>
              <w:pStyle w:val="TAL"/>
            </w:pPr>
          </w:p>
        </w:tc>
      </w:tr>
      <w:tr w:rsidR="00E308B2" w14:paraId="529502B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75804"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84F7E" w14:textId="77777777" w:rsidR="00E308B2" w:rsidRDefault="00E308B2" w:rsidP="00AC5BAF">
            <w:pPr>
              <w:pStyle w:val="TAL"/>
            </w:pPr>
            <w:r>
              <w:t>S2-2407195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E7DE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0B466" w14:textId="77777777" w:rsidR="00E308B2" w:rsidRDefault="00E308B2" w:rsidP="00AC5BAF">
            <w:pPr>
              <w:pStyle w:val="TAL"/>
            </w:pPr>
            <w:r>
              <w:t>KI#1, interim agreement for other PDU Set handling.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590B5" w14:textId="77777777" w:rsidR="00E308B2" w:rsidRDefault="00E308B2" w:rsidP="00AC5BAF">
            <w:pPr>
              <w:pStyle w:val="TAL"/>
            </w:pPr>
            <w:r>
              <w:t>Vivo, China Mobile, China Unicom, OPPO, MediaTek, Meta USA, Tencent, Tencent Cloud, ZTE, China Telecom, Lenovo, Samsung, Xiaomi, Huawei, Hisilicon,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D5FE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5B75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7D0A2" w14:textId="77777777" w:rsidR="00E308B2" w:rsidRDefault="00E308B2" w:rsidP="00AC5BAF">
            <w:pPr>
              <w:pStyle w:val="TAL"/>
            </w:pPr>
            <w:r>
              <w:t>Revision of S2-2407173. This P-CR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BC81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71F9F" w14:textId="77777777" w:rsidR="00E308B2" w:rsidRDefault="00E308B2" w:rsidP="00AC5BAF">
            <w:pPr>
              <w:pStyle w:val="TAL"/>
            </w:pPr>
          </w:p>
        </w:tc>
      </w:tr>
      <w:tr w:rsidR="00E308B2" w14:paraId="75FC5A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6B652"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D4154" w14:textId="77777777" w:rsidR="00E308B2" w:rsidRDefault="00E308B2" w:rsidP="00AC5BAF">
            <w:pPr>
              <w:pStyle w:val="TAL"/>
            </w:pPr>
            <w:r>
              <w:t>S2-2407196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00FA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649BA" w14:textId="77777777" w:rsidR="00E308B2" w:rsidRDefault="00E308B2" w:rsidP="00AC5BAF">
            <w:pPr>
              <w:pStyle w:val="TAL"/>
            </w:pPr>
            <w:r>
              <w:t>TR 23.700-70 KI#2: Evaluation &amp; Conclusion for Supporting PDU Set Info. Identification for E2E Encrypted XRM 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70B02" w14:textId="77777777" w:rsidR="00E308B2" w:rsidRDefault="00E308B2" w:rsidP="00AC5BAF">
            <w:pPr>
              <w:pStyle w:val="TAL"/>
            </w:pPr>
            <w:r>
              <w:t>China Mobile, China Unicom, Huawei, HiSilicon, vivo, Ericsson, Nokia, ZTE, Apple,CATT, OPPO, Xiaomi, Interdigital, Lenovo, LGE,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E2C8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F5151"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F908D" w14:textId="77777777" w:rsidR="00E308B2" w:rsidRDefault="00E308B2" w:rsidP="00AC5BAF">
            <w:pPr>
              <w:pStyle w:val="TAL"/>
            </w:pPr>
            <w:r>
              <w:t>Revision of S2-2407174. Google objected to this.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96270"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24E22" w14:textId="77777777" w:rsidR="00E308B2" w:rsidRDefault="00E308B2" w:rsidP="00AC5BAF">
            <w:pPr>
              <w:pStyle w:val="TAL"/>
            </w:pPr>
          </w:p>
        </w:tc>
      </w:tr>
      <w:tr w:rsidR="00E308B2" w14:paraId="79AE89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7B1EA"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155D2" w14:textId="77777777" w:rsidR="00E308B2" w:rsidRDefault="00E308B2" w:rsidP="00AC5BAF">
            <w:pPr>
              <w:pStyle w:val="TAL"/>
            </w:pPr>
            <w:r>
              <w:t>S2-2407197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61DDA"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3EF63" w14:textId="77777777" w:rsidR="00E308B2" w:rsidRDefault="00E308B2" w:rsidP="00AC5BAF">
            <w:pPr>
              <w:pStyle w:val="TAL"/>
            </w:pPr>
            <w:r>
              <w:t>[DRAFT] LS on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395D6"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809A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766D7"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14D1F" w14:textId="77777777" w:rsidR="00E308B2" w:rsidRDefault="00E308B2" w:rsidP="00AC5BAF">
            <w:pPr>
              <w:pStyle w:val="TAL"/>
            </w:pPr>
            <w:r>
              <w:t>Revision of S2-2407182. Revised to S2-2407351.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8AAC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B77C4" w14:textId="77777777" w:rsidR="00E308B2" w:rsidRDefault="00E308B2" w:rsidP="00AC5BAF">
            <w:pPr>
              <w:pStyle w:val="TAL"/>
            </w:pPr>
            <w:r>
              <w:t>S2-2407351</w:t>
            </w:r>
          </w:p>
        </w:tc>
      </w:tr>
      <w:tr w:rsidR="00E308B2" w14:paraId="76725B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6F704"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F2167" w14:textId="77777777" w:rsidR="00E308B2" w:rsidRDefault="00E308B2" w:rsidP="00AC5BAF">
            <w:pPr>
              <w:pStyle w:val="TAL"/>
            </w:pPr>
            <w:r>
              <w:t>S2-2407199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15B2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31F92" w14:textId="77777777" w:rsidR="00E308B2" w:rsidRDefault="00E308B2" w:rsidP="00AC5BAF">
            <w:pPr>
              <w:pStyle w:val="TAL"/>
            </w:pPr>
            <w:r>
              <w:t>Conclusions for KI#4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ED831" w14:textId="77777777" w:rsidR="00E308B2" w:rsidRDefault="00E308B2" w:rsidP="00AC5BAF">
            <w:pPr>
              <w:pStyle w:val="TAL"/>
            </w:pPr>
            <w:r>
              <w:t>Nokia, NTT DOCOMO, Huawei, Meta, Tencent, CATT, Qualcomm, China Mobile, OPPO, Xiaomi, Samsung, Lenovo,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8937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E078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3DB4D" w14:textId="77777777" w:rsidR="00E308B2" w:rsidRDefault="00E308B2" w:rsidP="00AC5BAF">
            <w:pPr>
              <w:pStyle w:val="TAL"/>
            </w:pPr>
            <w:r>
              <w:t>Revision of S2-2407193. This P-CR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0EC39"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2F29D" w14:textId="77777777" w:rsidR="00E308B2" w:rsidRDefault="00E308B2" w:rsidP="00AC5BAF">
            <w:pPr>
              <w:pStyle w:val="TAL"/>
            </w:pPr>
          </w:p>
        </w:tc>
      </w:tr>
      <w:tr w:rsidR="00E308B2" w14:paraId="403A8F6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8E7D2"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2320A" w14:textId="77777777" w:rsidR="00E308B2" w:rsidRDefault="00E308B2" w:rsidP="00AC5BAF">
            <w:pPr>
              <w:pStyle w:val="TAL"/>
            </w:pPr>
            <w:r>
              <w:t>S2-2407200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67FC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1B0F6" w14:textId="77777777" w:rsidR="00E308B2" w:rsidRDefault="00E308B2" w:rsidP="00AC5BAF">
            <w:pPr>
              <w:pStyle w:val="TAL"/>
            </w:pPr>
            <w:r>
              <w:t>KI #6, Conclusion update for KI#6.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ED73D" w14:textId="77777777" w:rsidR="00E308B2" w:rsidRDefault="00E308B2" w:rsidP="00AC5BAF">
            <w:pPr>
              <w:pStyle w:val="TAL"/>
            </w:pPr>
            <w:r>
              <w:t>China Mobile, vivo, NTT DOCOMO, Huawei, Hisilicon, Samsung,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3FB0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21A66"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BB99D" w14:textId="77777777" w:rsidR="00E308B2" w:rsidRDefault="00E308B2" w:rsidP="00AC5BAF">
            <w:pPr>
              <w:pStyle w:val="TAL"/>
            </w:pPr>
            <w:r>
              <w:t>Revision of S2-2407183.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C677E"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B341A" w14:textId="77777777" w:rsidR="00E308B2" w:rsidRDefault="00E308B2" w:rsidP="00AC5BAF">
            <w:pPr>
              <w:pStyle w:val="TAL"/>
            </w:pPr>
          </w:p>
        </w:tc>
      </w:tr>
      <w:tr w:rsidR="00E308B2" w14:paraId="78B009D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D3B77"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F092B" w14:textId="77777777" w:rsidR="00E308B2" w:rsidRDefault="00E308B2" w:rsidP="00AC5BAF">
            <w:pPr>
              <w:pStyle w:val="TAL"/>
            </w:pPr>
            <w:r>
              <w:t>S2-2407201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F6E4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70B83" w14:textId="77777777" w:rsidR="00E308B2" w:rsidRDefault="00E308B2" w:rsidP="00AC5BAF">
            <w:pPr>
              <w:pStyle w:val="TAL"/>
            </w:pPr>
            <w:r>
              <w:t>KI#8,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17987" w14:textId="77777777" w:rsidR="00E308B2" w:rsidRDefault="00E308B2" w:rsidP="00AC5BAF">
            <w:pPr>
              <w:pStyle w:val="TAL"/>
            </w:pPr>
            <w:r>
              <w:t>Huawei, HiSilicon, ZTE, vivo,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0213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5ECB4"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68D0F" w14:textId="77777777" w:rsidR="00E308B2" w:rsidRDefault="00E308B2" w:rsidP="00AC5BAF">
            <w:pPr>
              <w:pStyle w:val="TAL"/>
            </w:pPr>
            <w:r>
              <w:t>Revision of S2-2407184.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E3FD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4925F" w14:textId="77777777" w:rsidR="00E308B2" w:rsidRDefault="00E308B2" w:rsidP="00AC5BAF">
            <w:pPr>
              <w:pStyle w:val="TAL"/>
            </w:pPr>
          </w:p>
        </w:tc>
      </w:tr>
      <w:tr w:rsidR="00E308B2" w14:paraId="2CB0459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7952C" w14:textId="77777777" w:rsidR="00E308B2" w:rsidRDefault="00E308B2" w:rsidP="00AC5BAF">
            <w:pPr>
              <w:pStyle w:val="TAL"/>
              <w:rPr>
                <w:sz w:val="24"/>
                <w:szCs w:val="24"/>
              </w:rPr>
            </w:pPr>
            <w:r>
              <w:lastRenderedPageBreak/>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2656B" w14:textId="77777777" w:rsidR="00E308B2" w:rsidRDefault="00E308B2" w:rsidP="00AC5BAF">
            <w:pPr>
              <w:pStyle w:val="TAL"/>
            </w:pPr>
            <w:r>
              <w:t>S2-2407205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988B2"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DF1CE" w14:textId="77777777" w:rsidR="00E308B2" w:rsidRDefault="00E308B2" w:rsidP="00AC5BAF">
            <w:pPr>
              <w:pStyle w:val="TAL"/>
            </w:pPr>
            <w:r>
              <w:t>New WID: MPS for IMS Messaging and SMS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216D8" w14:textId="77777777" w:rsidR="00E308B2" w:rsidRDefault="00E308B2" w:rsidP="00AC5BAF">
            <w:pPr>
              <w:pStyle w:val="TAL"/>
            </w:pPr>
            <w:r>
              <w:t>Peraton Labs, CISA ECD, T-Mobile USA, Nokia, AT&amp;T, Qualcomm, Ericsson,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3405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8750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EF141" w14:textId="77777777" w:rsidR="00E308B2" w:rsidRDefault="00E308B2" w:rsidP="00AC5BAF">
            <w:pPr>
              <w:pStyle w:val="TAL"/>
              <w:rPr>
                <w:sz w:val="24"/>
                <w:szCs w:val="24"/>
              </w:rPr>
            </w:pPr>
            <w:r>
              <w:t>Revision of S2-2406202. For e-mail approval. r01 agreed. Revised to S2-2407364.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9FE5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E29A3" w14:textId="77777777" w:rsidR="00E308B2" w:rsidRDefault="00E308B2" w:rsidP="00AC5BAF">
            <w:pPr>
              <w:pStyle w:val="TAL"/>
            </w:pPr>
            <w:r>
              <w:t>S2-2407364</w:t>
            </w:r>
          </w:p>
        </w:tc>
      </w:tr>
      <w:tr w:rsidR="00E308B2" w14:paraId="3E1B65A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B1AA9" w14:textId="77777777" w:rsidR="00E308B2" w:rsidRDefault="00E308B2" w:rsidP="00AC5BAF">
            <w:pPr>
              <w:pStyle w:val="TAL"/>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A8696" w14:textId="77777777" w:rsidR="00E308B2" w:rsidRDefault="00E308B2" w:rsidP="00AC5BAF">
            <w:pPr>
              <w:pStyle w:val="TAL"/>
            </w:pPr>
            <w:r>
              <w:t>S2-2407206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9DD0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0D474" w14:textId="77777777" w:rsidR="00E308B2" w:rsidRDefault="00E308B2" w:rsidP="00AC5BAF">
            <w:pPr>
              <w:pStyle w:val="TAL"/>
            </w:pPr>
            <w:r>
              <w:t>TR 23.700-03: Solution#3 updates based on NWM feedback.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33335"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037E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D9197"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728F8" w14:textId="77777777" w:rsidR="00E308B2" w:rsidRDefault="00E308B2" w:rsidP="00AC5BAF">
            <w:pPr>
              <w:pStyle w:val="TAL"/>
            </w:pPr>
            <w:r>
              <w:t>Revision of S2-2407107.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B8723"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C29C6" w14:textId="77777777" w:rsidR="00E308B2" w:rsidRDefault="00E308B2" w:rsidP="00AC5BAF">
            <w:pPr>
              <w:pStyle w:val="TAL"/>
            </w:pPr>
          </w:p>
        </w:tc>
      </w:tr>
      <w:tr w:rsidR="00E308B2" w14:paraId="5BD0F73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86208"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5B1FD" w14:textId="77777777" w:rsidR="00E308B2" w:rsidRDefault="00E308B2" w:rsidP="00AC5BAF">
            <w:pPr>
              <w:pStyle w:val="TAL"/>
            </w:pPr>
            <w:r>
              <w:t>S2-2407207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9EBA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28770" w14:textId="77777777" w:rsidR="00E308B2" w:rsidRDefault="00E308B2" w:rsidP="00AC5BAF">
            <w:pPr>
              <w:pStyle w:val="TAL"/>
            </w:pPr>
            <w:r>
              <w:t>LS on security considerations for 5G ProSe multi-hop relays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2B3BF"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67AF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8CBCB"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F1812" w14:textId="77777777" w:rsidR="00E308B2" w:rsidRDefault="00E308B2" w:rsidP="00AC5BAF">
            <w:pPr>
              <w:pStyle w:val="TAL"/>
              <w:rPr>
                <w:sz w:val="24"/>
                <w:szCs w:val="24"/>
              </w:rPr>
            </w:pPr>
            <w:r>
              <w:t>Revision of S2-2407109.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B1E8A"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F7039" w14:textId="77777777" w:rsidR="00E308B2" w:rsidRDefault="00E308B2" w:rsidP="00AC5BAF">
            <w:pPr>
              <w:pStyle w:val="TAL"/>
            </w:pPr>
          </w:p>
        </w:tc>
      </w:tr>
      <w:tr w:rsidR="00E308B2" w14:paraId="69BDB53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A2318"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14F8B" w14:textId="77777777" w:rsidR="00E308B2" w:rsidRDefault="00E308B2" w:rsidP="00AC5BAF">
            <w:pPr>
              <w:pStyle w:val="TAL"/>
            </w:pPr>
            <w:r>
              <w:t>S2-2407208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58333"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73789" w14:textId="77777777" w:rsidR="00E308B2" w:rsidRDefault="00E308B2" w:rsidP="00AC5BAF">
            <w:pPr>
              <w:pStyle w:val="TAL"/>
            </w:pPr>
            <w:r>
              <w:t>New WID on Proximity-based Services in 5GS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A4DEC" w14:textId="77777777" w:rsidR="00E308B2" w:rsidRDefault="00E308B2" w:rsidP="00AC5BAF">
            <w:pPr>
              <w:pStyle w:val="TAL"/>
            </w:pPr>
            <w:r>
              <w:t>AT&amp;T (Primary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C37B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15CC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182E8" w14:textId="77777777" w:rsidR="00E308B2" w:rsidRDefault="00E308B2" w:rsidP="00AC5BAF">
            <w:pPr>
              <w:pStyle w:val="TAL"/>
              <w:rPr>
                <w:sz w:val="24"/>
                <w:szCs w:val="24"/>
              </w:rPr>
            </w:pPr>
            <w:r>
              <w:t>Revision of S2-2407083. For e-mail approval. r01 agreed. Revised to S2-2407371.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7C9B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307C4" w14:textId="77777777" w:rsidR="00E308B2" w:rsidRDefault="00E308B2" w:rsidP="00AC5BAF">
            <w:pPr>
              <w:pStyle w:val="TAL"/>
            </w:pPr>
            <w:r>
              <w:t>S2-2407371</w:t>
            </w:r>
          </w:p>
        </w:tc>
      </w:tr>
      <w:tr w:rsidR="00E308B2" w14:paraId="5F7BE51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D8547"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EB229" w14:textId="77777777" w:rsidR="00E308B2" w:rsidRDefault="00E308B2" w:rsidP="00AC5BAF">
            <w:pPr>
              <w:pStyle w:val="TAL"/>
            </w:pPr>
            <w:r>
              <w:t>S2-2407209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59FA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B359E" w14:textId="77777777" w:rsidR="00E308B2" w:rsidRDefault="00E308B2" w:rsidP="00AC5BAF">
            <w:pPr>
              <w:pStyle w:val="TAL"/>
            </w:pPr>
            <w:r>
              <w:t>EN removal for Solution #8: Network support for NTZ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4C7B7"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E7EB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0E888"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59B60" w14:textId="77777777" w:rsidR="00E308B2" w:rsidRDefault="00E308B2" w:rsidP="00AC5BAF">
            <w:pPr>
              <w:pStyle w:val="TAL"/>
            </w:pPr>
            <w:r>
              <w:t>Revision of S2-2407130.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66FE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04D22" w14:textId="77777777" w:rsidR="00E308B2" w:rsidRDefault="00E308B2" w:rsidP="00AC5BAF">
            <w:pPr>
              <w:pStyle w:val="TAL"/>
            </w:pPr>
          </w:p>
        </w:tc>
      </w:tr>
      <w:tr w:rsidR="00E308B2" w14:paraId="34886C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1B2F3"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AE234" w14:textId="77777777" w:rsidR="00E308B2" w:rsidRDefault="00E308B2" w:rsidP="00AC5BAF">
            <w:pPr>
              <w:pStyle w:val="TAL"/>
            </w:pPr>
            <w:r>
              <w:t>S2-2407210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4BB2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BE3D0" w14:textId="77777777" w:rsidR="00E308B2" w:rsidRDefault="00E308B2" w:rsidP="00AC5BAF">
            <w:pPr>
              <w:pStyle w:val="TAL"/>
            </w:pPr>
            <w:r>
              <w:t>KI#3: Updates to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F81F3"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9039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BC087"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5BA81" w14:textId="77777777" w:rsidR="00E308B2" w:rsidRDefault="00E308B2" w:rsidP="00AC5BAF">
            <w:pPr>
              <w:pStyle w:val="TAL"/>
            </w:pPr>
            <w:r>
              <w:t>Revision of S2-2407128. Revised in parallel session to S2-2407319.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0E14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FF2F4" w14:textId="77777777" w:rsidR="00E308B2" w:rsidRDefault="00E308B2" w:rsidP="00AC5BAF">
            <w:pPr>
              <w:pStyle w:val="TAL"/>
            </w:pPr>
            <w:r>
              <w:t>S2-2407319</w:t>
            </w:r>
          </w:p>
        </w:tc>
      </w:tr>
      <w:tr w:rsidR="00E308B2" w14:paraId="7677B3B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59B0B"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9ED56" w14:textId="77777777" w:rsidR="00E308B2" w:rsidRDefault="00E308B2" w:rsidP="00AC5BAF">
            <w:pPr>
              <w:pStyle w:val="TAL"/>
            </w:pPr>
            <w:r>
              <w:t>S2-2407211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2A4E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E0A23" w14:textId="77777777" w:rsidR="00E308B2" w:rsidRDefault="00E308B2" w:rsidP="00AC5BAF">
            <w:pPr>
              <w:pStyle w:val="TAL"/>
            </w:pPr>
            <w:r>
              <w:t>KI#3: Updating Solution#9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7E318" w14:textId="77777777" w:rsidR="00E308B2" w:rsidRDefault="00E308B2" w:rsidP="00AC5BAF">
            <w:pPr>
              <w:pStyle w:val="TAL"/>
            </w:pPr>
            <w:r>
              <w:t>Ericsson,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FC54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0A337"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24E13" w14:textId="77777777" w:rsidR="00E308B2" w:rsidRDefault="00E308B2" w:rsidP="00AC5BAF">
            <w:pPr>
              <w:pStyle w:val="TAL"/>
            </w:pPr>
            <w:r>
              <w:t>Revision of S2-2407129.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9E140"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356D9" w14:textId="77777777" w:rsidR="00E308B2" w:rsidRDefault="00E308B2" w:rsidP="00AC5BAF">
            <w:pPr>
              <w:pStyle w:val="TAL"/>
            </w:pPr>
          </w:p>
        </w:tc>
      </w:tr>
      <w:tr w:rsidR="00E308B2" w14:paraId="711AE1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79C66"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7D232" w14:textId="77777777" w:rsidR="00E308B2" w:rsidRDefault="00E308B2" w:rsidP="00AC5BAF">
            <w:pPr>
              <w:pStyle w:val="TAL"/>
            </w:pPr>
            <w:r>
              <w:t>S2-2407212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7732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A42DC" w14:textId="77777777" w:rsidR="00E308B2" w:rsidRDefault="00E308B2" w:rsidP="00AC5BAF">
            <w:pPr>
              <w:pStyle w:val="TAL"/>
            </w:pPr>
            <w:r>
              <w:t>Update solution #12 to address the EN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3F6FF" w14:textId="77777777" w:rsidR="00E308B2" w:rsidRDefault="00E308B2" w:rsidP="00AC5BAF">
            <w:pPr>
              <w:pStyle w:val="TAL"/>
            </w:pPr>
            <w:r>
              <w:t>Futurewei,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75EE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02AE4"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A5368" w14:textId="77777777" w:rsidR="00E308B2" w:rsidRDefault="00E308B2" w:rsidP="00AC5BAF">
            <w:pPr>
              <w:pStyle w:val="TAL"/>
            </w:pPr>
            <w:r>
              <w:t>Revision of S2-2407132.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E89E3"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C796B" w14:textId="77777777" w:rsidR="00E308B2" w:rsidRDefault="00E308B2" w:rsidP="00AC5BAF">
            <w:pPr>
              <w:pStyle w:val="TAL"/>
            </w:pPr>
          </w:p>
        </w:tc>
      </w:tr>
      <w:tr w:rsidR="00E308B2" w14:paraId="3790F84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2223D"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83AEE" w14:textId="77777777" w:rsidR="00E308B2" w:rsidRDefault="00E308B2" w:rsidP="00AC5BAF">
            <w:pPr>
              <w:pStyle w:val="TAL"/>
            </w:pPr>
            <w:r>
              <w:t>S2-2407213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97BD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1274C" w14:textId="77777777" w:rsidR="00E308B2" w:rsidRDefault="00E308B2" w:rsidP="00AC5BAF">
            <w:pPr>
              <w:pStyle w:val="TAL"/>
            </w:pPr>
            <w:r>
              <w:t>KI#2: Update of GMLC Option in Solution#5.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D6500" w14:textId="77777777" w:rsidR="00E308B2" w:rsidRDefault="00E308B2" w:rsidP="00AC5BAF">
            <w:pPr>
              <w:pStyle w:val="TAL"/>
            </w:pPr>
            <w:r>
              <w:t>Nokia, Nokia Shanghai Bell, Huawei,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89B6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E6F32"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CB484" w14:textId="77777777" w:rsidR="00E308B2" w:rsidRDefault="00E308B2" w:rsidP="00AC5BAF">
            <w:pPr>
              <w:pStyle w:val="TAL"/>
            </w:pPr>
            <w:r>
              <w:t>Revision of S2-2407133. Revised in parallel session to S2-2407320 (withdrawn). Objection from Qualcomm.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626C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9D583" w14:textId="77777777" w:rsidR="00E308B2" w:rsidRDefault="00E308B2" w:rsidP="00AC5BAF">
            <w:pPr>
              <w:pStyle w:val="TAL"/>
            </w:pPr>
            <w:r>
              <w:t>S2-2407320</w:t>
            </w:r>
          </w:p>
        </w:tc>
      </w:tr>
      <w:tr w:rsidR="00E308B2" w14:paraId="7E8C6D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28999" w14:textId="77777777" w:rsidR="00E308B2" w:rsidRDefault="00E308B2" w:rsidP="00AC5BAF">
            <w:pPr>
              <w:pStyle w:val="TAL"/>
            </w:pPr>
            <w:r>
              <w:lastRenderedPageBreak/>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59470" w14:textId="77777777" w:rsidR="00E308B2" w:rsidRDefault="00E308B2" w:rsidP="00AC5BAF">
            <w:pPr>
              <w:pStyle w:val="TAL"/>
            </w:pPr>
            <w:r>
              <w:t>S2-2407214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C6F1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DCBFA" w14:textId="77777777" w:rsidR="00E308B2" w:rsidRDefault="00E308B2" w:rsidP="00AC5BAF">
            <w:pPr>
              <w:pStyle w:val="TAL"/>
            </w:pPr>
            <w:r>
              <w:t>KI#1: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6DF68" w14:textId="77777777" w:rsidR="00E308B2" w:rsidRDefault="00E308B2" w:rsidP="00AC5BAF">
            <w:pPr>
              <w:pStyle w:val="TAL"/>
            </w:pPr>
            <w:r>
              <w:t>LG Electronics, InterDigital, Qualcomm Incorporated, Ericsson,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56B5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4499D"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8F7C8" w14:textId="77777777" w:rsidR="00E308B2" w:rsidRDefault="00E308B2" w:rsidP="00AC5BAF">
            <w:pPr>
              <w:pStyle w:val="TAL"/>
            </w:pPr>
            <w:r>
              <w:t>Revision of S2-2407134.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6954A"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A055C" w14:textId="77777777" w:rsidR="00E308B2" w:rsidRDefault="00E308B2" w:rsidP="00AC5BAF">
            <w:pPr>
              <w:pStyle w:val="TAL"/>
            </w:pPr>
          </w:p>
        </w:tc>
      </w:tr>
      <w:tr w:rsidR="00E308B2" w14:paraId="529826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6CC2A"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36AC1" w14:textId="77777777" w:rsidR="00E308B2" w:rsidRDefault="00E308B2" w:rsidP="00AC5BAF">
            <w:pPr>
              <w:pStyle w:val="TAL"/>
            </w:pPr>
            <w:r>
              <w:t>S2-2407215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365E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9F9A7" w14:textId="77777777" w:rsidR="00E308B2" w:rsidRDefault="00E308B2" w:rsidP="00AC5BAF">
            <w:pPr>
              <w:pStyle w:val="TAL"/>
            </w:pPr>
            <w:r>
              <w:t>KI#1.2-Support of Multiple USS: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B8397"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3FE8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7CC71"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AF79F" w14:textId="77777777" w:rsidR="00E308B2" w:rsidRDefault="00E308B2" w:rsidP="00AC5BAF">
            <w:pPr>
              <w:pStyle w:val="TAL"/>
            </w:pPr>
            <w:r>
              <w:t>Revision of S2-2407135.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A702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E008D" w14:textId="77777777" w:rsidR="00E308B2" w:rsidRDefault="00E308B2" w:rsidP="00AC5BAF">
            <w:pPr>
              <w:pStyle w:val="TAL"/>
            </w:pPr>
          </w:p>
        </w:tc>
      </w:tr>
      <w:tr w:rsidR="00E308B2" w14:paraId="737FEEA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33B3D"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46270" w14:textId="77777777" w:rsidR="00E308B2" w:rsidRDefault="00E308B2" w:rsidP="00AC5BAF">
            <w:pPr>
              <w:pStyle w:val="TAL"/>
            </w:pPr>
            <w:r>
              <w:t>S2-2407216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11CE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ECF4A" w14:textId="77777777" w:rsidR="00E308B2" w:rsidRDefault="00E308B2" w:rsidP="00AC5BAF">
            <w:pPr>
              <w:pStyle w:val="TAL"/>
            </w:pPr>
            <w:r>
              <w:t>Conclusion of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33003"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5ACA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E0433"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3D777" w14:textId="77777777" w:rsidR="00E308B2" w:rsidRDefault="00E308B2" w:rsidP="00AC5BAF">
            <w:pPr>
              <w:pStyle w:val="TAL"/>
            </w:pPr>
            <w:r>
              <w:t>Revision of S2-2407137. Revised in parallel session to S2-2407321.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DE04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0BFEF" w14:textId="77777777" w:rsidR="00E308B2" w:rsidRDefault="00E308B2" w:rsidP="00AC5BAF">
            <w:pPr>
              <w:pStyle w:val="TAL"/>
            </w:pPr>
            <w:r>
              <w:t>S2-2407321</w:t>
            </w:r>
          </w:p>
        </w:tc>
      </w:tr>
      <w:tr w:rsidR="00E308B2" w14:paraId="427AE5D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2F9F9"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C8A9E" w14:textId="77777777" w:rsidR="00E308B2" w:rsidRDefault="00E308B2" w:rsidP="00AC5BAF">
            <w:pPr>
              <w:pStyle w:val="TAL"/>
            </w:pPr>
            <w:r>
              <w:t>S2-2407217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E9BF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291B9"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D401F" w14:textId="77777777" w:rsidR="00E308B2" w:rsidRDefault="00E308B2" w:rsidP="00AC5BAF">
            <w:pPr>
              <w:pStyle w:val="TAL"/>
            </w:pPr>
            <w:r>
              <w:t>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1BDE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F1C31"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92C0A" w14:textId="77777777" w:rsidR="00E308B2" w:rsidRDefault="00E308B2" w:rsidP="00AC5BAF">
            <w:pPr>
              <w:pStyle w:val="TAL"/>
            </w:pPr>
            <w:r>
              <w:t>Revision of S2-2407138. Revised in parallel session to S2-2407322.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B43D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76A05" w14:textId="77777777" w:rsidR="00E308B2" w:rsidRDefault="00E308B2" w:rsidP="00AC5BAF">
            <w:pPr>
              <w:pStyle w:val="TAL"/>
            </w:pPr>
            <w:r>
              <w:t>S2-2407322</w:t>
            </w:r>
          </w:p>
        </w:tc>
      </w:tr>
      <w:tr w:rsidR="00E308B2" w14:paraId="5A581EA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0EA8E"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34E4A" w14:textId="77777777" w:rsidR="00E308B2" w:rsidRDefault="00E308B2" w:rsidP="00AC5BAF">
            <w:pPr>
              <w:pStyle w:val="TAL"/>
            </w:pPr>
            <w:r>
              <w:t>S2-2407218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F145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D4FC9" w14:textId="77777777" w:rsidR="00E308B2" w:rsidRDefault="00E308B2" w:rsidP="00AC5BAF">
            <w:pPr>
              <w:pStyle w:val="TAL"/>
            </w:pPr>
            <w:r>
              <w:t>[DRAFT] LS on NTZ solution impacts to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AB29B" w14:textId="77777777" w:rsidR="00E308B2" w:rsidRDefault="00E308B2" w:rsidP="00AC5BAF">
            <w:pPr>
              <w:pStyle w:val="TAL"/>
            </w:pPr>
            <w:r>
              <w:t>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29CF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C22C6"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EA926" w14:textId="77777777" w:rsidR="00E308B2" w:rsidRDefault="00E308B2" w:rsidP="00AC5BAF">
            <w:pPr>
              <w:pStyle w:val="TAL"/>
            </w:pPr>
            <w:r>
              <w:t>Revision of S2-2407139. Revised in parallel session to S2-2407323.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BD88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E2541" w14:textId="77777777" w:rsidR="00E308B2" w:rsidRDefault="00E308B2" w:rsidP="00AC5BAF">
            <w:pPr>
              <w:pStyle w:val="TAL"/>
            </w:pPr>
            <w:r>
              <w:t>S2-2407323</w:t>
            </w:r>
          </w:p>
        </w:tc>
      </w:tr>
      <w:tr w:rsidR="00E308B2" w14:paraId="6B83C74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BF589"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74396" w14:textId="77777777" w:rsidR="00E308B2" w:rsidRDefault="00E308B2" w:rsidP="00AC5BAF">
            <w:pPr>
              <w:pStyle w:val="TAL"/>
            </w:pPr>
            <w:r>
              <w:t>S2-2407219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8C1E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2F217" w14:textId="77777777" w:rsidR="00E308B2" w:rsidRDefault="00E308B2" w:rsidP="00AC5BAF">
            <w:pPr>
              <w:pStyle w:val="TAL"/>
            </w:pPr>
            <w:r>
              <w:t>LS on Clarifications related to User Identities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E20EB"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1929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08B2E"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860FE" w14:textId="77777777" w:rsidR="00E308B2" w:rsidRDefault="00E308B2" w:rsidP="00AC5BAF">
            <w:pPr>
              <w:pStyle w:val="TAL"/>
            </w:pPr>
            <w:r>
              <w:t>Revision of S2-2407058.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DBEB9"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A9FDD" w14:textId="77777777" w:rsidR="00E308B2" w:rsidRDefault="00E308B2" w:rsidP="00AC5BAF">
            <w:pPr>
              <w:pStyle w:val="TAL"/>
            </w:pPr>
          </w:p>
        </w:tc>
      </w:tr>
      <w:tr w:rsidR="00E308B2" w14:paraId="389E50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03759"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81B4A" w14:textId="77777777" w:rsidR="00E308B2" w:rsidRDefault="00E308B2" w:rsidP="00AC5BAF">
            <w:pPr>
              <w:pStyle w:val="TAL"/>
            </w:pPr>
            <w:r>
              <w:t>S2-2407220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BA41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23D9B" w14:textId="77777777" w:rsidR="00E308B2" w:rsidRDefault="00E308B2" w:rsidP="00AC5BAF">
            <w:pPr>
              <w:pStyle w:val="TAL"/>
            </w:pPr>
            <w:r>
              <w:t>[DRAFT] LS on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20879"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BE76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8D494"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FDECD" w14:textId="77777777" w:rsidR="00E308B2" w:rsidRDefault="00E308B2" w:rsidP="00AC5BAF">
            <w:pPr>
              <w:pStyle w:val="TAL"/>
            </w:pPr>
            <w:r>
              <w:t>Revision of S2-2407059. Revised in parallel session to S2-2407235.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3185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8D4F3" w14:textId="77777777" w:rsidR="00E308B2" w:rsidRDefault="00E308B2" w:rsidP="00AC5BAF">
            <w:pPr>
              <w:pStyle w:val="TAL"/>
            </w:pPr>
            <w:r>
              <w:t>S2-2407235</w:t>
            </w:r>
          </w:p>
        </w:tc>
      </w:tr>
      <w:tr w:rsidR="00E308B2" w14:paraId="52A42C5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A99BA"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83EF9" w14:textId="77777777" w:rsidR="00E308B2" w:rsidRDefault="00E308B2" w:rsidP="00AC5BAF">
            <w:pPr>
              <w:pStyle w:val="TAL"/>
            </w:pPr>
            <w:r>
              <w:t>S2-2407221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4BE7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B6CD7" w14:textId="77777777" w:rsidR="00E308B2" w:rsidRDefault="00E308B2" w:rsidP="00AC5BAF">
            <w:pPr>
              <w:pStyle w:val="TAL"/>
            </w:pPr>
            <w:r>
              <w:t>Key Issue #1,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B41F6" w14:textId="77777777" w:rsidR="00E308B2" w:rsidRDefault="00E308B2" w:rsidP="00AC5BAF">
            <w:pPr>
              <w:pStyle w:val="TAL"/>
            </w:pPr>
            <w:r>
              <w:t>InterDigital Inc., NEC, Nokia, OPPO, CATT, LG Electronics, Lenovo, Huawei, ZTE?, Xiaomi, Philips, Deutsche Telekom, Futurewei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E23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C3B60"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EB0E2" w14:textId="77777777" w:rsidR="00E308B2" w:rsidRDefault="00E308B2" w:rsidP="00AC5BAF">
            <w:pPr>
              <w:pStyle w:val="TAL"/>
            </w:pPr>
            <w:r>
              <w:t>Revision of S2-2407060. Revised in parallel session to S2-2407225.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4B43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30504" w14:textId="77777777" w:rsidR="00E308B2" w:rsidRDefault="00E308B2" w:rsidP="00AC5BAF">
            <w:pPr>
              <w:pStyle w:val="TAL"/>
            </w:pPr>
            <w:r>
              <w:t>S2-2407225</w:t>
            </w:r>
          </w:p>
        </w:tc>
      </w:tr>
      <w:tr w:rsidR="00E308B2" w14:paraId="3F92D37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4EC4C"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A2DC0" w14:textId="77777777" w:rsidR="00E308B2" w:rsidRDefault="00E308B2" w:rsidP="00AC5BAF">
            <w:pPr>
              <w:pStyle w:val="TAL"/>
            </w:pPr>
            <w:r>
              <w:t>S2-2407222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9E84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FE6B9" w14:textId="77777777" w:rsidR="00E308B2" w:rsidRDefault="00E308B2" w:rsidP="00AC5BAF">
            <w:pPr>
              <w:pStyle w:val="TAL"/>
            </w:pPr>
            <w:r>
              <w:t>Conclusion on KI#2 of UIA.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30A4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DC25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59C8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30332" w14:textId="77777777" w:rsidR="00E308B2" w:rsidRDefault="00E308B2" w:rsidP="00AC5BAF">
            <w:pPr>
              <w:pStyle w:val="TAL"/>
            </w:pPr>
            <w:r>
              <w:t>Revision of S2-2407061. Revised in parallel session to S2-2407226.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E5D5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EE98F" w14:textId="77777777" w:rsidR="00E308B2" w:rsidRDefault="00E308B2" w:rsidP="00AC5BAF">
            <w:pPr>
              <w:pStyle w:val="TAL"/>
            </w:pPr>
            <w:r>
              <w:t>S2-2407226</w:t>
            </w:r>
          </w:p>
        </w:tc>
      </w:tr>
      <w:tr w:rsidR="00E308B2" w14:paraId="04C473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73EC3"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FCA6F" w14:textId="77777777" w:rsidR="00E308B2" w:rsidRDefault="00E308B2" w:rsidP="00AC5BAF">
            <w:pPr>
              <w:pStyle w:val="TAL"/>
            </w:pPr>
            <w:r>
              <w:t>S2-2407223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5C71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36AC3"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39787" w14:textId="77777777" w:rsidR="00E308B2" w:rsidRDefault="00E308B2" w:rsidP="00AC5BAF">
            <w:pPr>
              <w:pStyle w:val="TAL"/>
            </w:pPr>
            <w:r>
              <w:t>ZTE, 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8E3F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E7757"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4FAB4" w14:textId="77777777" w:rsidR="00E308B2" w:rsidRDefault="00E308B2" w:rsidP="00AC5BAF">
            <w:pPr>
              <w:pStyle w:val="TAL"/>
            </w:pPr>
            <w:r>
              <w:t>Revision of S2-2407062. Revised in parallel session to S2-2407227.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2AAC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E5088" w14:textId="77777777" w:rsidR="00E308B2" w:rsidRDefault="00E308B2" w:rsidP="00AC5BAF">
            <w:pPr>
              <w:pStyle w:val="TAL"/>
            </w:pPr>
            <w:r>
              <w:t>S2-2407227</w:t>
            </w:r>
          </w:p>
        </w:tc>
      </w:tr>
      <w:tr w:rsidR="00E308B2" w14:paraId="6D8FAD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0BCD4" w14:textId="77777777" w:rsidR="00E308B2" w:rsidRDefault="00E308B2" w:rsidP="00AC5BAF">
            <w:pPr>
              <w:pStyle w:val="TAL"/>
            </w:pPr>
            <w:r>
              <w:lastRenderedPageBreak/>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9120C" w14:textId="77777777" w:rsidR="00E308B2" w:rsidRDefault="00E308B2" w:rsidP="00AC5BAF">
            <w:pPr>
              <w:pStyle w:val="TAL"/>
            </w:pPr>
            <w:r>
              <w:t>S2-2407224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601B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DB662" w14:textId="77777777" w:rsidR="00E308B2" w:rsidRDefault="00E308B2" w:rsidP="00AC5BAF">
            <w:pPr>
              <w:pStyle w:val="TAL"/>
            </w:pPr>
            <w:r>
              <w:t>Interim conclusions for KI#4 Identifying non-3GPP Devices Connecting behind a UE or 5G-RG.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A97B4" w14:textId="77777777" w:rsidR="00E308B2" w:rsidRDefault="00E308B2" w:rsidP="00AC5BAF">
            <w:pPr>
              <w:pStyle w:val="TAL"/>
            </w:pPr>
            <w:r>
              <w:t>Xiaomi, Nokia, CableLabs, Charter Communications, LGE, OPPO, vivo, InterDigital, Huawei,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AC6E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C9490"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BFE3A" w14:textId="77777777" w:rsidR="00E308B2" w:rsidRDefault="00E308B2" w:rsidP="00AC5BAF">
            <w:pPr>
              <w:pStyle w:val="TAL"/>
            </w:pPr>
            <w:r>
              <w:t>Revision of S2-2407063. Revised in parallel session to S2-2407228.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4E47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D2E8E" w14:textId="77777777" w:rsidR="00E308B2" w:rsidRDefault="00E308B2" w:rsidP="00AC5BAF">
            <w:pPr>
              <w:pStyle w:val="TAL"/>
            </w:pPr>
            <w:r>
              <w:t>S2-2407228</w:t>
            </w:r>
          </w:p>
        </w:tc>
      </w:tr>
      <w:tr w:rsidR="00E308B2" w14:paraId="6B6F5CC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02B57"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B764F" w14:textId="77777777" w:rsidR="00E308B2" w:rsidRDefault="00E308B2" w:rsidP="00AC5BAF">
            <w:pPr>
              <w:pStyle w:val="TAL"/>
            </w:pPr>
            <w:r>
              <w:t>S2-2407225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6760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B2019" w14:textId="77777777" w:rsidR="00E308B2" w:rsidRDefault="00E308B2" w:rsidP="00AC5BAF">
            <w:pPr>
              <w:pStyle w:val="TAL"/>
            </w:pPr>
            <w:r>
              <w:t>Key Issue #1,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B16FB" w14:textId="77777777" w:rsidR="00E308B2" w:rsidRDefault="00E308B2" w:rsidP="00AC5BAF">
            <w:pPr>
              <w:pStyle w:val="TAL"/>
            </w:pPr>
            <w:r>
              <w:t>InterDigital Inc., NEC, Nokia, OPPO, CATT, LG Electronics, Lenovo, Huawei, ZTE, Xiaomi, Philips, Deutsche Telekom, Futurewei,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D61F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519B4"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7CC5C" w14:textId="77777777" w:rsidR="00E308B2" w:rsidRDefault="00E308B2" w:rsidP="00AC5BAF">
            <w:pPr>
              <w:pStyle w:val="TAL"/>
            </w:pPr>
            <w:r>
              <w:t>Revision of S2-2407221. Revised in parallel session to S2-2407239.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7A13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092DF" w14:textId="77777777" w:rsidR="00E308B2" w:rsidRDefault="00E308B2" w:rsidP="00AC5BAF">
            <w:pPr>
              <w:pStyle w:val="TAL"/>
            </w:pPr>
            <w:r>
              <w:t>S2-2407239</w:t>
            </w:r>
          </w:p>
        </w:tc>
      </w:tr>
      <w:tr w:rsidR="00E308B2" w14:paraId="75C0ECD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77AD0"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F57B4" w14:textId="77777777" w:rsidR="00E308B2" w:rsidRDefault="00E308B2" w:rsidP="00AC5BAF">
            <w:pPr>
              <w:pStyle w:val="TAL"/>
            </w:pPr>
            <w:r>
              <w:t>S2-2407226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45B9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9DF4F" w14:textId="77777777" w:rsidR="00E308B2" w:rsidRDefault="00E308B2" w:rsidP="00AC5BAF">
            <w:pPr>
              <w:pStyle w:val="TAL"/>
            </w:pPr>
            <w:r>
              <w:t>Conclusion on KI#2 of UIA.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8A96D" w14:textId="77777777" w:rsidR="00E308B2" w:rsidRDefault="00E308B2" w:rsidP="00AC5BAF">
            <w:pPr>
              <w:pStyle w:val="TAL"/>
            </w:pPr>
            <w:r>
              <w:t>Huawei, HiSilicon, 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885E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5B772"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B8A06" w14:textId="77777777" w:rsidR="00E308B2" w:rsidRDefault="00E308B2" w:rsidP="00AC5BAF">
            <w:pPr>
              <w:pStyle w:val="TAL"/>
            </w:pPr>
            <w:r>
              <w:t>Revision of S2-2407222. Revised in parallel session to S2-2407238.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ADA7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B588C" w14:textId="77777777" w:rsidR="00E308B2" w:rsidRDefault="00E308B2" w:rsidP="00AC5BAF">
            <w:pPr>
              <w:pStyle w:val="TAL"/>
            </w:pPr>
            <w:r>
              <w:t>S2-2407238</w:t>
            </w:r>
          </w:p>
        </w:tc>
      </w:tr>
      <w:tr w:rsidR="00E308B2" w14:paraId="305CD3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AE939"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1DF97" w14:textId="77777777" w:rsidR="00E308B2" w:rsidRDefault="00E308B2" w:rsidP="00AC5BAF">
            <w:pPr>
              <w:pStyle w:val="TAL"/>
            </w:pPr>
            <w:r>
              <w:t>S2-2407227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B59F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6C507"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159C9" w14:textId="77777777" w:rsidR="00E308B2" w:rsidRDefault="00E308B2" w:rsidP="00AC5BAF">
            <w:pPr>
              <w:pStyle w:val="TAL"/>
            </w:pPr>
            <w:r>
              <w:t>ZTE, InterDigital,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E4F5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74003"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F606C" w14:textId="77777777" w:rsidR="00E308B2" w:rsidRDefault="00E308B2" w:rsidP="00AC5BAF">
            <w:pPr>
              <w:pStyle w:val="TAL"/>
            </w:pPr>
            <w:r>
              <w:t>Revision of S2-2407223.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2E4F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636AF" w14:textId="77777777" w:rsidR="00E308B2" w:rsidRDefault="00E308B2" w:rsidP="00AC5BAF">
            <w:pPr>
              <w:pStyle w:val="TAL"/>
            </w:pPr>
          </w:p>
        </w:tc>
      </w:tr>
      <w:tr w:rsidR="00E308B2" w14:paraId="2B0CBFE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665F7"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2B6A7" w14:textId="77777777" w:rsidR="00E308B2" w:rsidRDefault="00E308B2" w:rsidP="00AC5BAF">
            <w:pPr>
              <w:pStyle w:val="TAL"/>
            </w:pPr>
            <w:r>
              <w:t>S2-2407228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623A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352C1" w14:textId="77777777" w:rsidR="00E308B2" w:rsidRDefault="00E308B2" w:rsidP="00AC5BAF">
            <w:pPr>
              <w:pStyle w:val="TAL"/>
            </w:pPr>
            <w:r>
              <w:t>Interim conclusions for KI#4 Identifying non-3GPP Devices Connecting behind a UE or 5G-RG.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A84B6" w14:textId="77777777" w:rsidR="00E308B2" w:rsidRDefault="00E308B2" w:rsidP="00AC5BAF">
            <w:pPr>
              <w:pStyle w:val="TAL"/>
            </w:pPr>
            <w:r>
              <w:t>Xiaomi, Nokia, CableLabs, Charter Communications, LGE, OPPO, vivo, InterDigital, Huawei,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228B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0ABDB"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DACF3" w14:textId="77777777" w:rsidR="00E308B2" w:rsidRDefault="00E308B2" w:rsidP="00AC5BAF">
            <w:pPr>
              <w:pStyle w:val="TAL"/>
            </w:pPr>
            <w:r>
              <w:t>Revision of S2-2407224. Revised in parallel session to S2-2407237.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0CF8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735ED" w14:textId="77777777" w:rsidR="00E308B2" w:rsidRDefault="00E308B2" w:rsidP="00AC5BAF">
            <w:pPr>
              <w:pStyle w:val="TAL"/>
            </w:pPr>
            <w:r>
              <w:t>S2-2407237</w:t>
            </w:r>
          </w:p>
        </w:tc>
      </w:tr>
      <w:tr w:rsidR="00E308B2" w14:paraId="450FB8A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AF608" w14:textId="77777777" w:rsidR="00E308B2" w:rsidRDefault="00E308B2" w:rsidP="00AC5BAF">
            <w:pPr>
              <w:pStyle w:val="TAL"/>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D6713" w14:textId="77777777" w:rsidR="00E308B2" w:rsidRDefault="00E308B2" w:rsidP="00AC5BAF">
            <w:pPr>
              <w:pStyle w:val="TAL"/>
            </w:pPr>
            <w:r>
              <w:t>S2-2407229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81965"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31B33" w14:textId="77777777" w:rsidR="00E308B2" w:rsidRDefault="00E308B2" w:rsidP="00AC5BAF">
            <w:pPr>
              <w:pStyle w:val="TAL"/>
            </w:pPr>
            <w:r>
              <w:t>[DRAFT] LS Reply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72F65"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2148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B3D6A"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FDD55" w14:textId="77777777" w:rsidR="00E308B2" w:rsidRDefault="00E308B2" w:rsidP="00AC5BAF">
            <w:pPr>
              <w:pStyle w:val="TAL"/>
            </w:pPr>
            <w:r>
              <w:t>Revision of S2-2407018. Revised in parallel session to S2-2407234.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AC6D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B1273" w14:textId="77777777" w:rsidR="00E308B2" w:rsidRDefault="00E308B2" w:rsidP="00AC5BAF">
            <w:pPr>
              <w:pStyle w:val="TAL"/>
            </w:pPr>
            <w:r>
              <w:t>S2-2407234</w:t>
            </w:r>
          </w:p>
        </w:tc>
      </w:tr>
      <w:tr w:rsidR="00E308B2" w14:paraId="69BEB02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B56F4"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38D48" w14:textId="77777777" w:rsidR="00E308B2" w:rsidRDefault="00E308B2" w:rsidP="00AC5BAF">
            <w:pPr>
              <w:pStyle w:val="TAL"/>
            </w:pPr>
            <w:r>
              <w:t>S2-2407230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FD74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37E24" w14:textId="77777777" w:rsidR="00E308B2" w:rsidRDefault="00E308B2" w:rsidP="00AC5BAF">
            <w:pPr>
              <w:pStyle w:val="TAL"/>
            </w:pPr>
            <w:r>
              <w:t>Key Issue #2, New Solution: UE Assisted Paging for AIoT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AE466"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8F52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263D6"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CF431" w14:textId="77777777" w:rsidR="00E308B2" w:rsidRDefault="00E308B2" w:rsidP="00AC5BAF">
            <w:pPr>
              <w:pStyle w:val="TAL"/>
            </w:pPr>
            <w:r>
              <w:t>Revision of S2-2407047.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0C169"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8A92C" w14:textId="77777777" w:rsidR="00E308B2" w:rsidRDefault="00E308B2" w:rsidP="00AC5BAF">
            <w:pPr>
              <w:pStyle w:val="TAL"/>
            </w:pPr>
          </w:p>
        </w:tc>
      </w:tr>
      <w:tr w:rsidR="00E308B2" w14:paraId="577DF6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8F10E"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48FF5" w14:textId="77777777" w:rsidR="00E308B2" w:rsidRDefault="00E308B2" w:rsidP="00AC5BAF">
            <w:pPr>
              <w:pStyle w:val="TAL"/>
            </w:pPr>
            <w:r>
              <w:t>S2-2407231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39D18"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E7B8E" w14:textId="77777777" w:rsidR="00E308B2" w:rsidRDefault="00E308B2" w:rsidP="00AC5BAF">
            <w:pPr>
              <w:pStyle w:val="TAL"/>
            </w:pPr>
            <w:r>
              <w:t>[DRAFT] LS on Clarification of requirements for Ambient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6EEA0"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D234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01D2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A8B39" w14:textId="77777777" w:rsidR="00E308B2" w:rsidRDefault="00E308B2" w:rsidP="00AC5BAF">
            <w:pPr>
              <w:pStyle w:val="TAL"/>
            </w:pPr>
            <w:r>
              <w:t>Revision of S2-2407048.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BFCC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DF7F3" w14:textId="77777777" w:rsidR="00E308B2" w:rsidRDefault="00E308B2" w:rsidP="00AC5BAF">
            <w:pPr>
              <w:pStyle w:val="TAL"/>
            </w:pPr>
          </w:p>
        </w:tc>
      </w:tr>
      <w:tr w:rsidR="00E308B2" w14:paraId="6B332D1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7A1AB"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1EB5A" w14:textId="77777777" w:rsidR="00E308B2" w:rsidRDefault="00E308B2" w:rsidP="00AC5BAF">
            <w:pPr>
              <w:pStyle w:val="TAL"/>
            </w:pPr>
            <w:r>
              <w:t>S2-2407232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E811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AF4F9" w14:textId="77777777" w:rsidR="00E308B2" w:rsidRDefault="00E308B2" w:rsidP="00AC5BAF">
            <w:pPr>
              <w:pStyle w:val="TAL"/>
            </w:pPr>
            <w:r>
              <w:t>Update sol#4: Add the interaction via UE reader s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4AEFB"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9815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3BC3F"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9AE54" w14:textId="77777777" w:rsidR="00E308B2" w:rsidRDefault="00E308B2" w:rsidP="00AC5BAF">
            <w:pPr>
              <w:pStyle w:val="TAL"/>
            </w:pPr>
            <w:r>
              <w:t>Revision of S2-2407049.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1A681"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D827A" w14:textId="77777777" w:rsidR="00E308B2" w:rsidRDefault="00E308B2" w:rsidP="00AC5BAF">
            <w:pPr>
              <w:pStyle w:val="TAL"/>
            </w:pPr>
          </w:p>
        </w:tc>
      </w:tr>
      <w:tr w:rsidR="00E308B2" w14:paraId="10D1D79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633C9" w14:textId="77777777" w:rsidR="00E308B2" w:rsidRDefault="00E308B2" w:rsidP="00AC5BAF">
            <w:pPr>
              <w:pStyle w:val="TAL"/>
              <w:rPr>
                <w:sz w:val="24"/>
                <w:szCs w:val="24"/>
              </w:rPr>
            </w:pPr>
            <w:r>
              <w:lastRenderedPageBreak/>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D6AE0" w14:textId="77777777" w:rsidR="00E308B2" w:rsidRDefault="00E308B2" w:rsidP="00AC5BAF">
            <w:pPr>
              <w:pStyle w:val="TAL"/>
            </w:pPr>
            <w:r>
              <w:t>S2-2407233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A10C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38B5F" w14:textId="77777777" w:rsidR="00E308B2" w:rsidRDefault="00E308B2" w:rsidP="00AC5BAF">
            <w:pPr>
              <w:pStyle w:val="TAL"/>
            </w:pPr>
            <w:r>
              <w:t>23.503 CR1285R6 (Rel-18, 'F'): Clarification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6A1DD" w14:textId="77777777" w:rsidR="00E308B2" w:rsidRDefault="00E308B2" w:rsidP="00AC5BAF">
            <w:pPr>
              <w:pStyle w:val="TAL"/>
            </w:pPr>
            <w:r>
              <w:t>Huawei, HiSilicon, Samsung, Nokia, OPPO,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C79C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85648"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2C838" w14:textId="77777777" w:rsidR="00E308B2" w:rsidRDefault="00E308B2" w:rsidP="00AC5BAF">
            <w:pPr>
              <w:pStyle w:val="TAL"/>
            </w:pPr>
            <w:r>
              <w:t>Revision of S2-2407072.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7F1CB"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3F6DA" w14:textId="77777777" w:rsidR="00E308B2" w:rsidRDefault="00E308B2" w:rsidP="00AC5BAF">
            <w:pPr>
              <w:pStyle w:val="TAL"/>
            </w:pPr>
          </w:p>
        </w:tc>
      </w:tr>
      <w:tr w:rsidR="00E308B2" w14:paraId="554FE5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7D5BA" w14:textId="77777777" w:rsidR="00E308B2" w:rsidRDefault="00E308B2" w:rsidP="00AC5BAF">
            <w:pPr>
              <w:pStyle w:val="TAL"/>
              <w:rPr>
                <w:sz w:val="24"/>
                <w:szCs w:val="24"/>
              </w:rPr>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F2AAC" w14:textId="77777777" w:rsidR="00E308B2" w:rsidRDefault="00E308B2" w:rsidP="00AC5BAF">
            <w:pPr>
              <w:pStyle w:val="TAL"/>
            </w:pPr>
            <w:r>
              <w:t>S2-2407234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4C3C1"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69098" w14:textId="77777777" w:rsidR="00E308B2" w:rsidRDefault="00E308B2" w:rsidP="00AC5BAF">
            <w:pPr>
              <w:pStyle w:val="TAL"/>
            </w:pPr>
            <w:r>
              <w:t>LS Reply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5C3A6"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FAC7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93AE9"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5CE05" w14:textId="77777777" w:rsidR="00E308B2" w:rsidRDefault="00E308B2" w:rsidP="00AC5BAF">
            <w:pPr>
              <w:pStyle w:val="TAL"/>
            </w:pPr>
            <w:r>
              <w:t>Revision of S2-2407229.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D535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2C296" w14:textId="77777777" w:rsidR="00E308B2" w:rsidRDefault="00E308B2" w:rsidP="00AC5BAF">
            <w:pPr>
              <w:pStyle w:val="TAL"/>
            </w:pPr>
          </w:p>
        </w:tc>
      </w:tr>
      <w:tr w:rsidR="00E308B2" w14:paraId="6994D4F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53D3C"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B0D60" w14:textId="77777777" w:rsidR="00E308B2" w:rsidRDefault="00E308B2" w:rsidP="00AC5BAF">
            <w:pPr>
              <w:pStyle w:val="TAL"/>
            </w:pPr>
            <w:r>
              <w:t>S2-2407235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CE8FA"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29524" w14:textId="77777777" w:rsidR="00E308B2" w:rsidRDefault="00E308B2" w:rsidP="00AC5BAF">
            <w:pPr>
              <w:pStyle w:val="TAL"/>
            </w:pPr>
            <w:r>
              <w:t>[DRAFT] LS on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04325"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CBDB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6855E"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76568" w14:textId="77777777" w:rsidR="00E308B2" w:rsidRDefault="00E308B2" w:rsidP="00AC5BAF">
            <w:pPr>
              <w:pStyle w:val="TAL"/>
            </w:pPr>
            <w:r>
              <w:t>Revision of S2-2407220. Revised in parallel session to S2-2407236.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9FCC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44341" w14:textId="77777777" w:rsidR="00E308B2" w:rsidRDefault="00E308B2" w:rsidP="00AC5BAF">
            <w:pPr>
              <w:pStyle w:val="TAL"/>
            </w:pPr>
            <w:r>
              <w:t>S2-2407236</w:t>
            </w:r>
          </w:p>
        </w:tc>
      </w:tr>
      <w:tr w:rsidR="00E308B2" w14:paraId="2F2FA6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B55C9"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6C720" w14:textId="77777777" w:rsidR="00E308B2" w:rsidRDefault="00E308B2" w:rsidP="00AC5BAF">
            <w:pPr>
              <w:pStyle w:val="TAL"/>
            </w:pPr>
            <w:r>
              <w:t>S2-2407236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1FEED"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D9DF1" w14:textId="77777777" w:rsidR="00E308B2" w:rsidRDefault="00E308B2" w:rsidP="00AC5BAF">
            <w:pPr>
              <w:pStyle w:val="TAL"/>
            </w:pPr>
            <w:r>
              <w:t>LS on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10A34"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15D0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BDF12"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9681E" w14:textId="77777777" w:rsidR="00E308B2" w:rsidRDefault="00E308B2" w:rsidP="00AC5BAF">
            <w:pPr>
              <w:pStyle w:val="TAL"/>
            </w:pPr>
            <w:r>
              <w:t>Revision of S2-2407235.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C11AD"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EFE53" w14:textId="77777777" w:rsidR="00E308B2" w:rsidRDefault="00E308B2" w:rsidP="00AC5BAF">
            <w:pPr>
              <w:pStyle w:val="TAL"/>
            </w:pPr>
          </w:p>
        </w:tc>
      </w:tr>
      <w:tr w:rsidR="00E308B2" w14:paraId="5051F26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C6E7B"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74498" w14:textId="77777777" w:rsidR="00E308B2" w:rsidRDefault="00E308B2" w:rsidP="00AC5BAF">
            <w:pPr>
              <w:pStyle w:val="TAL"/>
            </w:pPr>
            <w:r>
              <w:t>S2-2407237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F41E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F133A" w14:textId="77777777" w:rsidR="00E308B2" w:rsidRDefault="00E308B2" w:rsidP="00AC5BAF">
            <w:pPr>
              <w:pStyle w:val="TAL"/>
            </w:pPr>
            <w:r>
              <w:t>Interim conclusions for KI#4 Identifying non-3GPP Devices Connecting behind a UE or 5G-RG.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184A5" w14:textId="77777777" w:rsidR="00E308B2" w:rsidRDefault="00E308B2" w:rsidP="00AC5BAF">
            <w:pPr>
              <w:pStyle w:val="TAL"/>
            </w:pPr>
            <w:r>
              <w:t>Xiaomi, Nokia, CableLabs, Charter Communications, LGE, OPPO, vivo, InterDigital, Huawei, NEC, Ericsson, China Mobile,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A68F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A6A7A"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3CFD8" w14:textId="77777777" w:rsidR="00E308B2" w:rsidRDefault="00E308B2" w:rsidP="00AC5BAF">
            <w:pPr>
              <w:pStyle w:val="TAL"/>
            </w:pPr>
            <w:r>
              <w:t>Revision of S2-2407228. Agreed in parallel session. Revised to S2-2407357.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95F5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A9C10" w14:textId="77777777" w:rsidR="00E308B2" w:rsidRDefault="00E308B2" w:rsidP="00AC5BAF">
            <w:pPr>
              <w:pStyle w:val="TAL"/>
            </w:pPr>
            <w:r>
              <w:t>S2-2407357</w:t>
            </w:r>
          </w:p>
        </w:tc>
      </w:tr>
      <w:tr w:rsidR="00E308B2" w14:paraId="7BE0D6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CEBB3"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B1828" w14:textId="77777777" w:rsidR="00E308B2" w:rsidRDefault="00E308B2" w:rsidP="00AC5BAF">
            <w:pPr>
              <w:pStyle w:val="TAL"/>
            </w:pPr>
            <w:r>
              <w:t>S2-2407238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A803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47A1E" w14:textId="77777777" w:rsidR="00E308B2" w:rsidRDefault="00E308B2" w:rsidP="00AC5BAF">
            <w:pPr>
              <w:pStyle w:val="TAL"/>
            </w:pPr>
            <w:r>
              <w:t>Conclusion on KI#2 of UIA.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DB214" w14:textId="77777777" w:rsidR="00E308B2" w:rsidRDefault="00E308B2" w:rsidP="00AC5BAF">
            <w:pPr>
              <w:pStyle w:val="TAL"/>
            </w:pPr>
            <w:r>
              <w:t>Huawei, HiSilicon, 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599B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78D6D"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9570D" w14:textId="77777777" w:rsidR="00E308B2" w:rsidRDefault="00E308B2" w:rsidP="00AC5BAF">
            <w:pPr>
              <w:pStyle w:val="TAL"/>
            </w:pPr>
            <w:r>
              <w:t>Revision of S2-2407226.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D805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24653" w14:textId="77777777" w:rsidR="00E308B2" w:rsidRDefault="00E308B2" w:rsidP="00AC5BAF">
            <w:pPr>
              <w:pStyle w:val="TAL"/>
            </w:pPr>
          </w:p>
        </w:tc>
      </w:tr>
      <w:tr w:rsidR="00E308B2" w14:paraId="1AE3D0D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14875"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5A29F" w14:textId="77777777" w:rsidR="00E308B2" w:rsidRDefault="00E308B2" w:rsidP="00AC5BAF">
            <w:pPr>
              <w:pStyle w:val="TAL"/>
            </w:pPr>
            <w:r>
              <w:t>S2-2407239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C79D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A0869" w14:textId="77777777" w:rsidR="00E308B2" w:rsidRDefault="00E308B2" w:rsidP="00AC5BAF">
            <w:pPr>
              <w:pStyle w:val="TAL"/>
            </w:pPr>
            <w:r>
              <w:t>Key Issue #1,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19B0E" w14:textId="77777777" w:rsidR="00E308B2" w:rsidRDefault="00E308B2" w:rsidP="00AC5BAF">
            <w:pPr>
              <w:pStyle w:val="TAL"/>
            </w:pPr>
            <w:r>
              <w:t>InterDigital Inc., NEC, Nokia, OPPO, CATT, LG Electronics, Lenovo, Huawei, ZTE, Xiaomi, Philips, Deutsche Telekom, Futurewei,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64C1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2E12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58A16" w14:textId="77777777" w:rsidR="00E308B2" w:rsidRDefault="00E308B2" w:rsidP="00AC5BAF">
            <w:pPr>
              <w:pStyle w:val="TAL"/>
            </w:pPr>
            <w:r>
              <w:t>Revision of S2-2407225. Objections from Qualcomm and Ericsson.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F48C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8F1DF" w14:textId="77777777" w:rsidR="00E308B2" w:rsidRDefault="00E308B2" w:rsidP="00AC5BAF">
            <w:pPr>
              <w:pStyle w:val="TAL"/>
            </w:pPr>
          </w:p>
        </w:tc>
      </w:tr>
      <w:tr w:rsidR="00E308B2" w14:paraId="5899DC0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F9B94"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03D95" w14:textId="77777777" w:rsidR="00E308B2" w:rsidRDefault="00E308B2" w:rsidP="00AC5BAF">
            <w:pPr>
              <w:pStyle w:val="TAL"/>
            </w:pPr>
            <w:r>
              <w:t>S2-2407269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735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FD418" w14:textId="77777777" w:rsidR="00E308B2" w:rsidRDefault="00E308B2" w:rsidP="00AC5BAF">
            <w:pPr>
              <w:pStyle w:val="TAL"/>
            </w:pPr>
            <w:r>
              <w:t>TR 23.700-06 conclusion proposals based on NWM discussions.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860E8" w14:textId="77777777" w:rsidR="00E308B2" w:rsidRDefault="00E308B2" w:rsidP="00AC5BAF">
            <w:pPr>
              <w:pStyle w:val="TAL"/>
            </w:pPr>
            <w:r>
              <w:t>Qualcomm Incorporated,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A630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4ABC0"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DB9CC" w14:textId="77777777" w:rsidR="00E308B2" w:rsidRDefault="00E308B2" w:rsidP="00AC5BAF">
            <w:pPr>
              <w:pStyle w:val="TAL"/>
            </w:pPr>
            <w:r>
              <w:t>Revision of S2-2407111, merging S2-2407114. Revised in parallel session to S2-2407340.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D97C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5ABBA" w14:textId="77777777" w:rsidR="00E308B2" w:rsidRDefault="00E308B2" w:rsidP="00AC5BAF">
            <w:pPr>
              <w:pStyle w:val="TAL"/>
            </w:pPr>
            <w:r>
              <w:t>S2-2407340</w:t>
            </w:r>
          </w:p>
        </w:tc>
      </w:tr>
      <w:tr w:rsidR="00E308B2" w14:paraId="730782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9FF9C"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FD712" w14:textId="77777777" w:rsidR="00E308B2" w:rsidRDefault="00E308B2" w:rsidP="00AC5BAF">
            <w:pPr>
              <w:pStyle w:val="TAL"/>
            </w:pPr>
            <w:r>
              <w:t>S2-2407270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A876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89D22" w14:textId="77777777" w:rsidR="00E308B2" w:rsidRDefault="00E308B2" w:rsidP="00AC5BAF">
            <w:pPr>
              <w:pStyle w:val="TAL"/>
            </w:pPr>
            <w:r>
              <w:t>LS on questions regarding 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0F5B9"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F81E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7C154"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08CC1" w14:textId="77777777" w:rsidR="00E308B2" w:rsidRDefault="00E308B2" w:rsidP="00AC5BAF">
            <w:pPr>
              <w:pStyle w:val="TAL"/>
            </w:pPr>
            <w:r>
              <w:t>Revision of S2-2407112. Revised in parallel session to S2-2407345.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4BA4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AA563" w14:textId="77777777" w:rsidR="00E308B2" w:rsidRDefault="00E308B2" w:rsidP="00AC5BAF">
            <w:pPr>
              <w:pStyle w:val="TAL"/>
            </w:pPr>
            <w:r>
              <w:t>S2-2407345</w:t>
            </w:r>
          </w:p>
        </w:tc>
      </w:tr>
      <w:tr w:rsidR="00E308B2" w14:paraId="3D07EE3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8C3FC" w14:textId="77777777" w:rsidR="00E308B2" w:rsidRDefault="00E308B2" w:rsidP="00AC5BAF">
            <w:pPr>
              <w:pStyle w:val="TAL"/>
            </w:pPr>
            <w:r>
              <w:lastRenderedPageBreak/>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34422" w14:textId="77777777" w:rsidR="00E308B2" w:rsidRDefault="00E308B2" w:rsidP="00AC5BAF">
            <w:pPr>
              <w:pStyle w:val="TAL"/>
            </w:pPr>
            <w:r>
              <w:t>S2-2407271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99EE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2BB06"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D8F41"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D5B5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54728"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7B8BA" w14:textId="77777777" w:rsidR="00E308B2" w:rsidRDefault="00E308B2" w:rsidP="00AC5BAF">
            <w:pPr>
              <w:pStyle w:val="TAL"/>
            </w:pPr>
            <w:r>
              <w:t>Revision of S2-2407113. Revised in parallel session to S2-2407341.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6805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5D84E" w14:textId="77777777" w:rsidR="00E308B2" w:rsidRDefault="00E308B2" w:rsidP="00AC5BAF">
            <w:pPr>
              <w:pStyle w:val="TAL"/>
            </w:pPr>
            <w:r>
              <w:t>S2-2407341</w:t>
            </w:r>
          </w:p>
        </w:tc>
      </w:tr>
      <w:tr w:rsidR="00E308B2" w14:paraId="7517924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BAC6B"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2744B" w14:textId="77777777" w:rsidR="00E308B2" w:rsidRDefault="00E308B2" w:rsidP="00AC5BAF">
            <w:pPr>
              <w:pStyle w:val="TAL"/>
            </w:pPr>
            <w:r>
              <w:t>S2-2407272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4189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14827" w14:textId="77777777" w:rsidR="00E308B2" w:rsidRDefault="00E308B2" w:rsidP="00AC5BAF">
            <w:pPr>
              <w:pStyle w:val="TAL"/>
            </w:pPr>
            <w:r>
              <w:t>KI #2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9E971" w14:textId="77777777" w:rsidR="00E308B2" w:rsidRDefault="00E308B2" w:rsidP="00AC5BAF">
            <w:pPr>
              <w:pStyle w:val="TAL"/>
            </w:pPr>
            <w:r>
              <w:t>Ericsson, 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D75C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B67EC"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E9769" w14:textId="77777777" w:rsidR="00E308B2" w:rsidRDefault="00E308B2" w:rsidP="00AC5BAF">
            <w:pPr>
              <w:pStyle w:val="TAL"/>
            </w:pPr>
            <w:r>
              <w:t>Revision of S2-2407115. Revised in parallel session to S2-2407342.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3665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A1796" w14:textId="77777777" w:rsidR="00E308B2" w:rsidRDefault="00E308B2" w:rsidP="00AC5BAF">
            <w:pPr>
              <w:pStyle w:val="TAL"/>
            </w:pPr>
            <w:r>
              <w:t>S2-2407342</w:t>
            </w:r>
          </w:p>
        </w:tc>
      </w:tr>
      <w:tr w:rsidR="00E308B2" w14:paraId="01F6837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2D3BB"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17A30" w14:textId="77777777" w:rsidR="00E308B2" w:rsidRDefault="00E308B2" w:rsidP="00AC5BAF">
            <w:pPr>
              <w:pStyle w:val="TAL"/>
            </w:pPr>
            <w:r>
              <w:t>S2-2407273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9415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C0EB5" w14:textId="77777777" w:rsidR="00E308B2" w:rsidRDefault="00E308B2" w:rsidP="00AC5BAF">
            <w:pPr>
              <w:pStyle w:val="TAL"/>
            </w:pPr>
            <w:r>
              <w:t>KI#4: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CEB67"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FAA5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73A07"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9F7A2" w14:textId="77777777" w:rsidR="00E308B2" w:rsidRDefault="00E308B2" w:rsidP="00AC5BAF">
            <w:pPr>
              <w:pStyle w:val="TAL"/>
            </w:pPr>
            <w:r>
              <w:t>Revision of S2-2407116. Revised in parallel session to S2-2407343.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DDA9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6C8EB" w14:textId="77777777" w:rsidR="00E308B2" w:rsidRDefault="00E308B2" w:rsidP="00AC5BAF">
            <w:pPr>
              <w:pStyle w:val="TAL"/>
            </w:pPr>
            <w:r>
              <w:t>S2-2407343</w:t>
            </w:r>
          </w:p>
        </w:tc>
      </w:tr>
      <w:tr w:rsidR="00E308B2" w14:paraId="01DECD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F1B04"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C59AA" w14:textId="77777777" w:rsidR="00E308B2" w:rsidRDefault="00E308B2" w:rsidP="00AC5BAF">
            <w:pPr>
              <w:pStyle w:val="TAL"/>
            </w:pPr>
            <w:r>
              <w:t>S2-2407274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8B29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7160D" w14:textId="77777777" w:rsidR="00E308B2" w:rsidRDefault="00E308B2" w:rsidP="00AC5BAF">
            <w:pPr>
              <w:pStyle w:val="TAL"/>
            </w:pPr>
            <w:r>
              <w:t>KI#6: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5E576"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0B9B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1266E"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BFCFC" w14:textId="77777777" w:rsidR="00E308B2" w:rsidRDefault="00E308B2" w:rsidP="00AC5BAF">
            <w:pPr>
              <w:pStyle w:val="TAL"/>
            </w:pPr>
            <w:r>
              <w:t>Revision of S2-2407118.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5442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3BE77" w14:textId="77777777" w:rsidR="00E308B2" w:rsidRDefault="00E308B2" w:rsidP="00AC5BAF">
            <w:pPr>
              <w:pStyle w:val="TAL"/>
            </w:pPr>
          </w:p>
        </w:tc>
      </w:tr>
      <w:tr w:rsidR="00E308B2" w14:paraId="71A7A5D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41ACA"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4AE25" w14:textId="77777777" w:rsidR="00E308B2" w:rsidRDefault="00E308B2" w:rsidP="00AC5BAF">
            <w:pPr>
              <w:pStyle w:val="TAL"/>
            </w:pPr>
            <w:r>
              <w:t>S2-2407275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9AE77"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6C9CC" w14:textId="77777777" w:rsidR="00E308B2" w:rsidRDefault="00E308B2" w:rsidP="00AC5BAF">
            <w:pPr>
              <w:pStyle w:val="TAL"/>
            </w:pPr>
            <w:r>
              <w:t>New WID on Vehicle Mounted Relays (VMR)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86449" w14:textId="77777777" w:rsidR="00E308B2" w:rsidRDefault="00E308B2" w:rsidP="00AC5BAF">
            <w:pPr>
              <w:pStyle w:val="TAL"/>
            </w:pPr>
            <w:r>
              <w:t>Qualcomm Incorporated, Sony,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C21C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9BB25"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D5614" w14:textId="77777777" w:rsidR="00E308B2" w:rsidRDefault="00E308B2" w:rsidP="00AC5BAF">
            <w:pPr>
              <w:pStyle w:val="TAL"/>
              <w:rPr>
                <w:sz w:val="24"/>
                <w:szCs w:val="24"/>
              </w:rPr>
            </w:pPr>
            <w:r>
              <w:t>Revision of S2-2406773. For e-mail approval. r01 agreed. Revised to S2-2407385.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C1CB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6CEC9" w14:textId="77777777" w:rsidR="00E308B2" w:rsidRDefault="00E308B2" w:rsidP="00AC5BAF">
            <w:pPr>
              <w:pStyle w:val="TAL"/>
            </w:pPr>
            <w:r>
              <w:t>S2-2407385</w:t>
            </w:r>
          </w:p>
        </w:tc>
      </w:tr>
      <w:tr w:rsidR="00E308B2" w14:paraId="28C2B3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34656"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E217D" w14:textId="77777777" w:rsidR="00E308B2" w:rsidRDefault="00E308B2" w:rsidP="00AC5BAF">
            <w:pPr>
              <w:pStyle w:val="TAL"/>
            </w:pPr>
            <w:r>
              <w:t>S2-2407276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7A6DA"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8EF82" w14:textId="77777777" w:rsidR="00E308B2" w:rsidRDefault="00E308B2" w:rsidP="00AC5BAF">
            <w:pPr>
              <w:pStyle w:val="TAL"/>
            </w:pPr>
            <w:r>
              <w:t>Cover sheet for presentation of TR 23.700-06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920E0" w14:textId="77777777" w:rsidR="00E308B2" w:rsidRDefault="00E308B2" w:rsidP="00AC5BAF">
            <w:pPr>
              <w:pStyle w:val="TAL"/>
            </w:pPr>
            <w:r>
              <w:t>Sony,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EF24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0D9B7"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D3878" w14:textId="77777777" w:rsidR="00E308B2" w:rsidRDefault="00E308B2" w:rsidP="00AC5BAF">
            <w:pPr>
              <w:pStyle w:val="TAL"/>
            </w:pPr>
            <w:r>
              <w:t>Revision of S2-2406000. For e-mail approval. r02 agreed. Revised to S2-2407372.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C182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771B9" w14:textId="77777777" w:rsidR="00E308B2" w:rsidRDefault="00E308B2" w:rsidP="00AC5BAF">
            <w:pPr>
              <w:pStyle w:val="TAL"/>
            </w:pPr>
            <w:r>
              <w:t>S2-2407372</w:t>
            </w:r>
          </w:p>
        </w:tc>
      </w:tr>
      <w:tr w:rsidR="00E308B2" w14:paraId="4F43E3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CDD42" w14:textId="77777777" w:rsidR="00E308B2" w:rsidRDefault="00E308B2" w:rsidP="00AC5BAF">
            <w:pPr>
              <w:pStyle w:val="TAL"/>
            </w:pPr>
            <w:r>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10266" w14:textId="77777777" w:rsidR="00E308B2" w:rsidRDefault="00E308B2" w:rsidP="00AC5BAF">
            <w:pPr>
              <w:pStyle w:val="TAL"/>
            </w:pPr>
            <w:r>
              <w:t>S2-2407277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5B93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FCC6B" w14:textId="77777777" w:rsidR="00E308B2" w:rsidRDefault="00E308B2" w:rsidP="00AC5BAF">
            <w:pPr>
              <w:pStyle w:val="TAL"/>
            </w:pPr>
            <w:r>
              <w:t>23.502 CR4808R2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229B8" w14:textId="77777777" w:rsidR="00E308B2" w:rsidRDefault="00E308B2" w:rsidP="00AC5BAF">
            <w:pPr>
              <w:pStyle w:val="TAL"/>
            </w:pPr>
            <w:r>
              <w:t>Nokia, Oracle, China Mobile,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753A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034E3"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9A36F" w14:textId="77777777" w:rsidR="00E308B2" w:rsidRDefault="00E308B2" w:rsidP="00AC5BAF">
            <w:pPr>
              <w:pStyle w:val="TAL"/>
            </w:pPr>
            <w:r>
              <w:t>Revision of S2-2407126. Revised in parallel session to S2-2407278.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FB14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14729" w14:textId="77777777" w:rsidR="00E308B2" w:rsidRDefault="00E308B2" w:rsidP="00AC5BAF">
            <w:pPr>
              <w:pStyle w:val="TAL"/>
            </w:pPr>
            <w:r>
              <w:t>S2-2407278</w:t>
            </w:r>
          </w:p>
        </w:tc>
      </w:tr>
      <w:tr w:rsidR="00E308B2" w14:paraId="1A0A84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EB659" w14:textId="77777777" w:rsidR="00E308B2" w:rsidRDefault="00E308B2" w:rsidP="00AC5BAF">
            <w:pPr>
              <w:pStyle w:val="TAL"/>
            </w:pPr>
            <w:r>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671C2" w14:textId="77777777" w:rsidR="00E308B2" w:rsidRDefault="00E308B2" w:rsidP="00AC5BAF">
            <w:pPr>
              <w:pStyle w:val="TAL"/>
            </w:pPr>
            <w:r>
              <w:t>S2-2407278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7226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EA33A" w14:textId="77777777" w:rsidR="00E308B2" w:rsidRDefault="00E308B2" w:rsidP="00AC5BAF">
            <w:pPr>
              <w:pStyle w:val="TAL"/>
            </w:pPr>
            <w:r>
              <w:t>23.502 CR4808R3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8C68E" w14:textId="77777777" w:rsidR="00E308B2" w:rsidRDefault="00E308B2" w:rsidP="00AC5BAF">
            <w:pPr>
              <w:pStyle w:val="TAL"/>
            </w:pPr>
            <w:r>
              <w:t>Nokia, Oracle, China Mobile,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6114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27709"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D79B9" w14:textId="77777777" w:rsidR="00E308B2" w:rsidRDefault="00E308B2" w:rsidP="00AC5BAF">
            <w:pPr>
              <w:pStyle w:val="TAL"/>
            </w:pPr>
            <w:r>
              <w:t>Revision of S2-2407277. Agreed in parallel session. Revised to S2-2407356.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3915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B75FF" w14:textId="77777777" w:rsidR="00E308B2" w:rsidRDefault="00E308B2" w:rsidP="00AC5BAF">
            <w:pPr>
              <w:pStyle w:val="TAL"/>
            </w:pPr>
            <w:r>
              <w:t>S2-2407356</w:t>
            </w:r>
          </w:p>
        </w:tc>
      </w:tr>
      <w:tr w:rsidR="00E308B2" w14:paraId="6EEBF64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31CFB" w14:textId="77777777" w:rsidR="00E308B2" w:rsidRDefault="00E308B2" w:rsidP="00AC5BAF">
            <w:pPr>
              <w:pStyle w:val="TAL"/>
            </w:pPr>
            <w:r>
              <w:t>19.16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B8640" w14:textId="77777777" w:rsidR="00E308B2" w:rsidRDefault="00E308B2" w:rsidP="00AC5BAF">
            <w:pPr>
              <w:pStyle w:val="TAL"/>
            </w:pPr>
            <w:r>
              <w:t>S2-2407279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A208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E2493" w14:textId="77777777" w:rsidR="00E308B2" w:rsidRDefault="00E308B2" w:rsidP="00AC5BAF">
            <w:pPr>
              <w:pStyle w:val="TAL"/>
            </w:pPr>
            <w:r>
              <w:t>23.501 CR5356R6 (Rel-19, 'B'): Network Slicing for Indirect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DCCDC" w14:textId="77777777" w:rsidR="00E308B2" w:rsidRDefault="00E308B2" w:rsidP="00AC5BAF">
            <w:pPr>
              <w:pStyle w:val="TAL"/>
            </w:pPr>
            <w:r>
              <w:t>Huawei, HiSilicon, Nokia, Lenovo, Samsung, China Unicom,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8C2E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9ED7D" w14:textId="77777777" w:rsidR="00E308B2" w:rsidRDefault="00E308B2" w:rsidP="00AC5BAF">
            <w:pPr>
              <w:pStyle w:val="TAL"/>
            </w:pPr>
            <w:r>
              <w:t>TEI19_NetShare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8AF85" w14:textId="77777777" w:rsidR="00E308B2" w:rsidRDefault="00E308B2" w:rsidP="00AC5BAF">
            <w:pPr>
              <w:pStyle w:val="TAL"/>
            </w:pPr>
            <w:r>
              <w:t>Revision of S2-2407120.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27CB9"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7A543" w14:textId="77777777" w:rsidR="00E308B2" w:rsidRDefault="00E308B2" w:rsidP="00AC5BAF">
            <w:pPr>
              <w:pStyle w:val="TAL"/>
            </w:pPr>
          </w:p>
        </w:tc>
      </w:tr>
      <w:tr w:rsidR="00E308B2" w14:paraId="47F5F90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49E38" w14:textId="77777777" w:rsidR="00E308B2" w:rsidRDefault="00E308B2" w:rsidP="00AC5BAF">
            <w:pPr>
              <w:pStyle w:val="TAL"/>
              <w:rPr>
                <w:sz w:val="24"/>
                <w:szCs w:val="24"/>
              </w:rPr>
            </w:pPr>
            <w:r>
              <w:lastRenderedPageBreak/>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6B7AA" w14:textId="77777777" w:rsidR="00E308B2" w:rsidRDefault="00E308B2" w:rsidP="00AC5BAF">
            <w:pPr>
              <w:pStyle w:val="TAL"/>
            </w:pPr>
            <w:r>
              <w:t>S2-2407280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0CF3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99439" w14:textId="77777777" w:rsidR="00E308B2" w:rsidRDefault="00E308B2" w:rsidP="00AC5BAF">
            <w:pPr>
              <w:pStyle w:val="TAL"/>
            </w:pPr>
            <w:r>
              <w:t>23.501 CR5402R2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80721" w14:textId="77777777" w:rsidR="00E308B2" w:rsidRPr="00925BE9" w:rsidRDefault="00E308B2" w:rsidP="00AC5BAF">
            <w:pPr>
              <w:pStyle w:val="TAL"/>
              <w:rPr>
                <w:lang w:val="fr-FR"/>
              </w:rPr>
            </w:pPr>
            <w:r w:rsidRPr="00925BE9">
              <w:rPr>
                <w:lang w:val="fr-FR"/>
              </w:rPr>
              <w:t>China Mobile, ZTE,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64E3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3438F"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3ABE7" w14:textId="77777777" w:rsidR="00E308B2" w:rsidRDefault="00E308B2" w:rsidP="00AC5BAF">
            <w:pPr>
              <w:pStyle w:val="TAL"/>
            </w:pPr>
            <w:r>
              <w:t>Revision of S2-2407121.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6866D"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FBE58" w14:textId="77777777" w:rsidR="00E308B2" w:rsidRDefault="00E308B2" w:rsidP="00AC5BAF">
            <w:pPr>
              <w:pStyle w:val="TAL"/>
            </w:pPr>
          </w:p>
        </w:tc>
      </w:tr>
      <w:tr w:rsidR="00E308B2" w14:paraId="7911B8A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F7130" w14:textId="77777777" w:rsidR="00E308B2" w:rsidRDefault="00E308B2" w:rsidP="00AC5BAF">
            <w:pPr>
              <w:pStyle w:val="TAL"/>
              <w:rPr>
                <w:sz w:val="24"/>
                <w:szCs w:val="24"/>
              </w:rPr>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60AA3" w14:textId="77777777" w:rsidR="00E308B2" w:rsidRDefault="00E308B2" w:rsidP="00AC5BAF">
            <w:pPr>
              <w:pStyle w:val="TAL"/>
            </w:pPr>
            <w:r>
              <w:t>S2-2407281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3050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3BF85" w14:textId="77777777" w:rsidR="00E308B2" w:rsidRDefault="00E308B2" w:rsidP="00AC5BAF">
            <w:pPr>
              <w:pStyle w:val="TAL"/>
            </w:pPr>
            <w:r>
              <w:t>23.503 CR1300R2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72816" w14:textId="77777777" w:rsidR="00E308B2" w:rsidRDefault="00E308B2" w:rsidP="00AC5BAF">
            <w:pPr>
              <w:pStyle w:val="TAL"/>
            </w:pPr>
            <w:r>
              <w:t>Ericsson,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9948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301C4"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77B11" w14:textId="77777777" w:rsidR="00E308B2" w:rsidRDefault="00E308B2" w:rsidP="00AC5BAF">
            <w:pPr>
              <w:pStyle w:val="TAL"/>
            </w:pPr>
            <w:r>
              <w:t>Revision of S2-2407123.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92439"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F9206" w14:textId="77777777" w:rsidR="00E308B2" w:rsidRDefault="00E308B2" w:rsidP="00AC5BAF">
            <w:pPr>
              <w:pStyle w:val="TAL"/>
            </w:pPr>
          </w:p>
        </w:tc>
      </w:tr>
      <w:tr w:rsidR="00E308B2" w14:paraId="416CEB7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5117E" w14:textId="77777777" w:rsidR="00E308B2" w:rsidRDefault="00E308B2" w:rsidP="00AC5BAF">
            <w:pPr>
              <w:pStyle w:val="TAL"/>
              <w:rPr>
                <w:sz w:val="24"/>
                <w:szCs w:val="24"/>
              </w:rPr>
            </w:pPr>
            <w:r>
              <w:t>19.29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CE550" w14:textId="77777777" w:rsidR="00E308B2" w:rsidRDefault="00E308B2" w:rsidP="00AC5BAF">
            <w:pPr>
              <w:pStyle w:val="TAL"/>
            </w:pPr>
            <w:r>
              <w:t>S2-2407282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62665"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BE5F5" w14:textId="77777777" w:rsidR="00E308B2" w:rsidRDefault="00E308B2" w:rsidP="00AC5BAF">
            <w:pPr>
              <w:pStyle w:val="TAL"/>
            </w:pPr>
            <w:r>
              <w:t>23.304 CR0436R5 (Rel-19, 'B'): ProSe support for NPNs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1A5C0" w14:textId="77777777" w:rsidR="00E308B2" w:rsidRDefault="00E308B2" w:rsidP="00AC5BAF">
            <w:pPr>
              <w:pStyle w:val="TAL"/>
            </w:pPr>
            <w:r>
              <w:t>OPPO, 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05DA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51A79"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5543F" w14:textId="77777777" w:rsidR="00E308B2" w:rsidRDefault="00E308B2" w:rsidP="00AC5BAF">
            <w:pPr>
              <w:pStyle w:val="TAL"/>
            </w:pPr>
            <w:r>
              <w:t>Revision of S2-2407124.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DC8E2"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05153" w14:textId="77777777" w:rsidR="00E308B2" w:rsidRDefault="00E308B2" w:rsidP="00AC5BAF">
            <w:pPr>
              <w:pStyle w:val="TAL"/>
            </w:pPr>
          </w:p>
        </w:tc>
      </w:tr>
      <w:tr w:rsidR="00E308B2" w14:paraId="0B0EA01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1257F" w14:textId="77777777" w:rsidR="00E308B2" w:rsidRDefault="00E308B2" w:rsidP="00AC5BAF">
            <w:pPr>
              <w:pStyle w:val="TAL"/>
              <w:rPr>
                <w:sz w:val="24"/>
                <w:szCs w:val="24"/>
              </w:rPr>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82BA3" w14:textId="77777777" w:rsidR="00E308B2" w:rsidRDefault="00E308B2" w:rsidP="00AC5BAF">
            <w:pPr>
              <w:pStyle w:val="TAL"/>
            </w:pPr>
            <w:r>
              <w:t>S2-2407283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EF66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F1CA4" w14:textId="77777777" w:rsidR="00E308B2" w:rsidRDefault="00E308B2" w:rsidP="00AC5BAF">
            <w:pPr>
              <w:pStyle w:val="TAL"/>
            </w:pPr>
            <w:r>
              <w:t>23.503 CR1296R3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A8FE7" w14:textId="77777777" w:rsidR="00E308B2" w:rsidRDefault="00E308B2" w:rsidP="00AC5BAF">
            <w:pPr>
              <w:pStyle w:val="TAL"/>
            </w:pPr>
            <w:r>
              <w:t>Oracle, China Telecom, Nokia,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F5FF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178C6"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308F1" w14:textId="77777777" w:rsidR="00E308B2" w:rsidRDefault="00E308B2" w:rsidP="00AC5BAF">
            <w:pPr>
              <w:pStyle w:val="TAL"/>
            </w:pPr>
            <w:r>
              <w:t>Revision of S2-2407067. Agreed in parallel session. This CR was 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AC431"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55FF1" w14:textId="77777777" w:rsidR="00E308B2" w:rsidRDefault="00E308B2" w:rsidP="00AC5BAF">
            <w:pPr>
              <w:pStyle w:val="TAL"/>
            </w:pPr>
          </w:p>
        </w:tc>
      </w:tr>
      <w:tr w:rsidR="00E308B2" w14:paraId="7B48E86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FFF19"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A4823" w14:textId="77777777" w:rsidR="00E308B2" w:rsidRDefault="00E308B2" w:rsidP="00AC5BAF">
            <w:pPr>
              <w:pStyle w:val="TAL"/>
            </w:pPr>
            <w:r>
              <w:t>S2-2407284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E2953"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44159" w14:textId="77777777" w:rsidR="00E308B2" w:rsidRDefault="00E308B2" w:rsidP="00AC5BAF">
            <w:pPr>
              <w:pStyle w:val="TAL"/>
            </w:pPr>
            <w:r>
              <w:t>WID on 5GS XRM Ph2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BD843" w14:textId="77777777" w:rsidR="00E308B2" w:rsidRDefault="00E308B2" w:rsidP="00AC5BAF">
            <w:pPr>
              <w:pStyle w:val="TAL"/>
            </w:pPr>
            <w:r>
              <w:t>Nokia, Meta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44F8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B583D"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4FB78" w14:textId="77777777" w:rsidR="00E308B2" w:rsidRDefault="00E308B2" w:rsidP="00AC5BAF">
            <w:pPr>
              <w:pStyle w:val="TAL"/>
              <w:rPr>
                <w:sz w:val="24"/>
                <w:szCs w:val="24"/>
              </w:rPr>
            </w:pPr>
            <w:r>
              <w:t>Revision of S2-2406301. For e-mail approval. r06 agreed. Revised to S2-2407365.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0063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BE4E5" w14:textId="77777777" w:rsidR="00E308B2" w:rsidRDefault="00E308B2" w:rsidP="00AC5BAF">
            <w:pPr>
              <w:pStyle w:val="TAL"/>
            </w:pPr>
            <w:r>
              <w:t>S2-2407365</w:t>
            </w:r>
          </w:p>
        </w:tc>
      </w:tr>
      <w:tr w:rsidR="00E308B2" w14:paraId="65AE5CD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88EA3"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4C72C" w14:textId="77777777" w:rsidR="00E308B2" w:rsidRDefault="00E308B2" w:rsidP="00AC5BAF">
            <w:pPr>
              <w:pStyle w:val="TAL"/>
            </w:pPr>
            <w:r>
              <w:t>S2-2407285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9D985"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AAACA" w14:textId="77777777" w:rsidR="00E308B2" w:rsidRDefault="00E308B2" w:rsidP="00AC5BAF">
            <w:pPr>
              <w:pStyle w:val="TAL"/>
            </w:pPr>
            <w:r>
              <w:t>New WID on User Identities and Authentication Architecture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701BE"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AA15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BDC0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58B9A" w14:textId="77777777" w:rsidR="00E308B2" w:rsidRDefault="00E308B2" w:rsidP="00AC5BAF">
            <w:pPr>
              <w:pStyle w:val="TAL"/>
              <w:rPr>
                <w:sz w:val="24"/>
                <w:szCs w:val="24"/>
              </w:rPr>
            </w:pPr>
            <w:r>
              <w:t>Revision of S2-2406284. For e-mail approval.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98B9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C9789" w14:textId="77777777" w:rsidR="00E308B2" w:rsidRDefault="00E308B2" w:rsidP="00AC5BAF">
            <w:pPr>
              <w:pStyle w:val="TAL"/>
            </w:pPr>
          </w:p>
        </w:tc>
      </w:tr>
      <w:tr w:rsidR="00E308B2" w14:paraId="2F81298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C06CE"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E0C37" w14:textId="77777777" w:rsidR="00E308B2" w:rsidRDefault="00E308B2" w:rsidP="00AC5BAF">
            <w:pPr>
              <w:pStyle w:val="TAL"/>
            </w:pPr>
            <w:r>
              <w:t>S2-2407286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76BBB"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C9EED" w14:textId="77777777" w:rsidR="00E308B2" w:rsidRDefault="00E308B2" w:rsidP="00AC5BAF">
            <w:pPr>
              <w:pStyle w:val="TAL"/>
            </w:pPr>
            <w:r>
              <w:t>WID on Core Network Enhanced Support for Artificial Intelligence (AI)/Machine Learning (ML).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9DA90" w14:textId="77777777" w:rsidR="00E308B2" w:rsidRDefault="00E308B2" w:rsidP="00AC5BAF">
            <w:pPr>
              <w:pStyle w:val="TAL"/>
            </w:pPr>
            <w:r>
              <w:t>Vivo, MediaTek Inc., China Mobile,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2B8C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87F4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82C9A" w14:textId="77777777" w:rsidR="00E308B2" w:rsidRDefault="00E308B2" w:rsidP="00AC5BAF">
            <w:pPr>
              <w:pStyle w:val="TAL"/>
              <w:rPr>
                <w:sz w:val="24"/>
                <w:szCs w:val="24"/>
              </w:rPr>
            </w:pPr>
            <w:r>
              <w:t>Revision of S2-2406646. For e-mail approval. r02 agreed. Revised to S2-2407369.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3C6F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3F1D4" w14:textId="77777777" w:rsidR="00E308B2" w:rsidRDefault="00E308B2" w:rsidP="00AC5BAF">
            <w:pPr>
              <w:pStyle w:val="TAL"/>
            </w:pPr>
            <w:r>
              <w:t>S2-2407369</w:t>
            </w:r>
          </w:p>
        </w:tc>
      </w:tr>
      <w:tr w:rsidR="00E308B2" w14:paraId="621B222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3263E"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ED837" w14:textId="77777777" w:rsidR="00E308B2" w:rsidRDefault="00E308B2" w:rsidP="00AC5BAF">
            <w:pPr>
              <w:pStyle w:val="TAL"/>
            </w:pPr>
            <w:r>
              <w:t>S2-2407287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97898"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4250E" w14:textId="77777777" w:rsidR="00E308B2" w:rsidRDefault="00E308B2" w:rsidP="00AC5BAF">
            <w:pPr>
              <w:pStyle w:val="TAL"/>
            </w:pPr>
            <w:r>
              <w:t>New WID on Multi-Access (DualSteer and ATSSS_Ph4).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E48A6" w14:textId="77777777" w:rsidR="00E308B2" w:rsidRDefault="00E308B2" w:rsidP="00AC5BAF">
            <w:pPr>
              <w:pStyle w:val="TAL"/>
            </w:pPr>
            <w:r>
              <w:t>Apple (Primary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5FBD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B6AC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B4D6D" w14:textId="77777777" w:rsidR="00E308B2" w:rsidRDefault="00E308B2" w:rsidP="00AC5BAF">
            <w:pPr>
              <w:pStyle w:val="TAL"/>
              <w:rPr>
                <w:sz w:val="24"/>
                <w:szCs w:val="24"/>
              </w:rPr>
            </w:pPr>
            <w:r>
              <w:t>Revision of S2-2406828. For e-mail approval. r04 agreed. Revised to S2-2407370.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603D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F6178" w14:textId="77777777" w:rsidR="00E308B2" w:rsidRDefault="00E308B2" w:rsidP="00AC5BAF">
            <w:pPr>
              <w:pStyle w:val="TAL"/>
            </w:pPr>
            <w:r>
              <w:t>S2-2407370</w:t>
            </w:r>
          </w:p>
        </w:tc>
      </w:tr>
      <w:tr w:rsidR="00E308B2" w14:paraId="450F3E9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AA2D6"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5D611" w14:textId="77777777" w:rsidR="00E308B2" w:rsidRDefault="00E308B2" w:rsidP="00AC5BAF">
            <w:pPr>
              <w:pStyle w:val="TAL"/>
            </w:pPr>
            <w:r>
              <w:t>S2-2407288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21A5A"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9AFCE" w14:textId="77777777" w:rsidR="00E308B2" w:rsidRDefault="00E308B2" w:rsidP="00AC5BAF">
            <w:pPr>
              <w:pStyle w:val="TAL"/>
            </w:pPr>
            <w:r>
              <w:t>WID on UPF enhancement for Exposure and SBA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A6C1F" w14:textId="77777777" w:rsidR="00E308B2" w:rsidRDefault="00E308B2" w:rsidP="00AC5BAF">
            <w:pPr>
              <w:pStyle w:val="TAL"/>
            </w:pPr>
            <w:r>
              <w:t>ZTE,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2B11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F777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638F1" w14:textId="77777777" w:rsidR="00E308B2" w:rsidRDefault="00E308B2" w:rsidP="00AC5BAF">
            <w:pPr>
              <w:pStyle w:val="TAL"/>
              <w:rPr>
                <w:sz w:val="24"/>
                <w:szCs w:val="24"/>
              </w:rPr>
            </w:pPr>
            <w:r>
              <w:t>Revision of S2-2406728. For e-mail approval. r00 agreed.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337E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5C97B" w14:textId="77777777" w:rsidR="00E308B2" w:rsidRDefault="00E308B2" w:rsidP="00AC5BAF">
            <w:pPr>
              <w:pStyle w:val="TAL"/>
            </w:pPr>
          </w:p>
        </w:tc>
      </w:tr>
      <w:tr w:rsidR="00E308B2" w14:paraId="74436F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1D916" w14:textId="77777777" w:rsidR="00E308B2" w:rsidRDefault="00E308B2" w:rsidP="00AC5BAF">
            <w:pPr>
              <w:pStyle w:val="TAL"/>
              <w:rPr>
                <w:sz w:val="24"/>
                <w:szCs w:val="24"/>
              </w:rPr>
            </w:pPr>
            <w:r>
              <w:lastRenderedPageBreak/>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208D8" w14:textId="77777777" w:rsidR="00E308B2" w:rsidRDefault="00E308B2" w:rsidP="00AC5BAF">
            <w:pPr>
              <w:pStyle w:val="TAL"/>
            </w:pPr>
            <w:r>
              <w:t>S2-2407289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A1704"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1D869" w14:textId="77777777" w:rsidR="00E308B2" w:rsidRDefault="00E308B2" w:rsidP="00AC5BAF">
            <w:pPr>
              <w:pStyle w:val="TAL"/>
            </w:pPr>
            <w:r>
              <w:t>New WID on Enhancement of support for Edge Computing in 5G Core network phase 3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7F375"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3BC0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0267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F79BF" w14:textId="77777777" w:rsidR="00E308B2" w:rsidRDefault="00E308B2" w:rsidP="00AC5BAF">
            <w:pPr>
              <w:pStyle w:val="TAL"/>
              <w:rPr>
                <w:sz w:val="24"/>
                <w:szCs w:val="24"/>
              </w:rPr>
            </w:pPr>
            <w:r>
              <w:t>Revision of S2-2406440. For e-mail approval. r04 agreed. Revised to S2-2407367.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E4CC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5726C" w14:textId="77777777" w:rsidR="00E308B2" w:rsidRDefault="00E308B2" w:rsidP="00AC5BAF">
            <w:pPr>
              <w:pStyle w:val="TAL"/>
            </w:pPr>
            <w:r>
              <w:t>S2-2407367</w:t>
            </w:r>
          </w:p>
        </w:tc>
      </w:tr>
      <w:tr w:rsidR="00E308B2" w14:paraId="177FC28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CF84C" w14:textId="77777777" w:rsidR="00E308B2" w:rsidRDefault="00E308B2" w:rsidP="00AC5BAF">
            <w:pPr>
              <w:pStyle w:val="TAL"/>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E6BA1" w14:textId="77777777" w:rsidR="00E308B2" w:rsidRDefault="00E308B2" w:rsidP="00AC5BAF">
            <w:pPr>
              <w:pStyle w:val="TAL"/>
            </w:pPr>
            <w:r>
              <w:t>S2-2407290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3C82B"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2FACD" w14:textId="77777777" w:rsidR="00E308B2" w:rsidRDefault="00E308B2" w:rsidP="00AC5BAF">
            <w:pPr>
              <w:pStyle w:val="TAL"/>
            </w:pPr>
            <w:r>
              <w:t>WI Status report for Study on Energy Efficiency and Energy Saving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C7ADD" w14:textId="77777777" w:rsidR="00E308B2" w:rsidRDefault="00E308B2" w:rsidP="00AC5BAF">
            <w:pPr>
              <w:pStyle w:val="TAL"/>
            </w:pPr>
            <w:r>
              <w:t>Rapporteur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25BC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8E0C7"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3FE32"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B9E1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C3DE8" w14:textId="77777777" w:rsidR="00E308B2" w:rsidRDefault="00E308B2" w:rsidP="00AC5BAF">
            <w:pPr>
              <w:pStyle w:val="TAL"/>
            </w:pPr>
          </w:p>
        </w:tc>
      </w:tr>
      <w:tr w:rsidR="00E308B2" w14:paraId="59709A6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769D3"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38BE3" w14:textId="77777777" w:rsidR="00E308B2" w:rsidRDefault="00E308B2" w:rsidP="00AC5BAF">
            <w:pPr>
              <w:pStyle w:val="TAL"/>
            </w:pPr>
            <w:r>
              <w:t>S2-2407291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A3AD6"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0067E" w14:textId="77777777" w:rsidR="00E308B2" w:rsidRDefault="00E308B2" w:rsidP="00AC5BAF">
            <w:pPr>
              <w:pStyle w:val="TAL"/>
            </w:pPr>
            <w:r>
              <w:t>WI Status report for Study on Core Network Enhanced Support for Artificial Intelligence (AI)/Machine Learning (ML)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61F69" w14:textId="77777777" w:rsidR="00E308B2" w:rsidRDefault="00E308B2" w:rsidP="00AC5BAF">
            <w:pPr>
              <w:pStyle w:val="TAL"/>
            </w:pPr>
            <w:r>
              <w:t>Rapporteur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FE0E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4BF8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3CF25"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E8E0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B058B" w14:textId="77777777" w:rsidR="00E308B2" w:rsidRDefault="00E308B2" w:rsidP="00AC5BAF">
            <w:pPr>
              <w:pStyle w:val="TAL"/>
            </w:pPr>
          </w:p>
        </w:tc>
      </w:tr>
      <w:tr w:rsidR="00E308B2" w14:paraId="007928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F893A"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057ED" w14:textId="77777777" w:rsidR="00E308B2" w:rsidRDefault="00E308B2" w:rsidP="00AC5BAF">
            <w:pPr>
              <w:pStyle w:val="TAL"/>
            </w:pPr>
            <w:r>
              <w:t>S2-2407292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A017B"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7921D" w14:textId="77777777" w:rsidR="00E308B2" w:rsidRDefault="00E308B2" w:rsidP="00AC5BAF">
            <w:pPr>
              <w:pStyle w:val="TAL"/>
            </w:pPr>
            <w:r>
              <w:t>WI Status report for Study on Architecture support of Ambient power-enabled Internet of Things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D58D9" w14:textId="77777777" w:rsidR="00E308B2" w:rsidRDefault="00E308B2" w:rsidP="00AC5BAF">
            <w:pPr>
              <w:pStyle w:val="TAL"/>
            </w:pPr>
            <w:r>
              <w:t>Rapporteur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64F6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102B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17687"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CE94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EAA54" w14:textId="77777777" w:rsidR="00E308B2" w:rsidRDefault="00E308B2" w:rsidP="00AC5BAF">
            <w:pPr>
              <w:pStyle w:val="TAL"/>
            </w:pPr>
          </w:p>
        </w:tc>
      </w:tr>
      <w:tr w:rsidR="00E308B2" w14:paraId="356772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C700F"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3D7FA" w14:textId="77777777" w:rsidR="00E308B2" w:rsidRDefault="00E308B2" w:rsidP="00AC5BAF">
            <w:pPr>
              <w:pStyle w:val="TAL"/>
            </w:pPr>
            <w:r>
              <w:t>S2-2407293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15FAD"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018C2" w14:textId="77777777" w:rsidR="00E308B2" w:rsidRDefault="00E308B2" w:rsidP="00AC5BAF">
            <w:pPr>
              <w:pStyle w:val="TAL"/>
            </w:pPr>
            <w:r>
              <w:t>WI Status report for Study on Integration of satellite components in the 5G architecture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2AB10" w14:textId="77777777" w:rsidR="00E308B2" w:rsidRDefault="00E308B2" w:rsidP="00AC5BAF">
            <w:pPr>
              <w:pStyle w:val="TAL"/>
            </w:pPr>
            <w:r>
              <w:t>Rapporteur (Thales)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93D7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797A2"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0EB6F"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4C309"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B1592" w14:textId="77777777" w:rsidR="00E308B2" w:rsidRDefault="00E308B2" w:rsidP="00AC5BAF">
            <w:pPr>
              <w:pStyle w:val="TAL"/>
            </w:pPr>
          </w:p>
        </w:tc>
      </w:tr>
      <w:tr w:rsidR="00E308B2" w14:paraId="6D9100E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F7221"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A3D2D" w14:textId="77777777" w:rsidR="00E308B2" w:rsidRDefault="00E308B2" w:rsidP="00AC5BAF">
            <w:pPr>
              <w:pStyle w:val="TAL"/>
            </w:pPr>
            <w:r>
              <w:t>S2-2407294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98B04"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6DD9C" w14:textId="77777777" w:rsidR="00E308B2" w:rsidRDefault="00E308B2" w:rsidP="00AC5BAF">
            <w:pPr>
              <w:pStyle w:val="TAL"/>
            </w:pPr>
            <w:r>
              <w:t>WI Status report for Study on Extended Reality and Media service (XRM)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09C9C" w14:textId="77777777" w:rsidR="00E308B2" w:rsidRDefault="00E308B2" w:rsidP="00AC5BAF">
            <w:pPr>
              <w:pStyle w:val="TAL"/>
            </w:pPr>
            <w:r>
              <w:t>Rapporteur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4FF1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AD6E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3CCBC"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2408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375F5" w14:textId="77777777" w:rsidR="00E308B2" w:rsidRDefault="00E308B2" w:rsidP="00AC5BAF">
            <w:pPr>
              <w:pStyle w:val="TAL"/>
            </w:pPr>
          </w:p>
        </w:tc>
      </w:tr>
      <w:tr w:rsidR="00E308B2" w14:paraId="6600CE9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CBA5E"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68C2E" w14:textId="77777777" w:rsidR="00E308B2" w:rsidRDefault="00E308B2" w:rsidP="00AC5BAF">
            <w:pPr>
              <w:pStyle w:val="TAL"/>
            </w:pPr>
            <w:r>
              <w:t>S2-2407295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C8712"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68684" w14:textId="77777777" w:rsidR="00E308B2" w:rsidRDefault="00E308B2" w:rsidP="00AC5BAF">
            <w:pPr>
              <w:pStyle w:val="TAL"/>
            </w:pPr>
            <w:r>
              <w:t>WI Status report for Study on (Stage 2 of) Phase 3 for UAS,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37302" w14:textId="77777777" w:rsidR="00E308B2" w:rsidRDefault="00E308B2" w:rsidP="00AC5BAF">
            <w:pPr>
              <w:pStyle w:val="TAL"/>
            </w:pPr>
            <w:r>
              <w:t>Rapporteur (LG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FF3B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55ABE"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70BC1"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AD80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F9556" w14:textId="77777777" w:rsidR="00E308B2" w:rsidRDefault="00E308B2" w:rsidP="00AC5BAF">
            <w:pPr>
              <w:pStyle w:val="TAL"/>
            </w:pPr>
          </w:p>
        </w:tc>
      </w:tr>
      <w:tr w:rsidR="00E308B2" w14:paraId="4483189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19812"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3CD00" w14:textId="77777777" w:rsidR="00E308B2" w:rsidRDefault="00E308B2" w:rsidP="00AC5BAF">
            <w:pPr>
              <w:pStyle w:val="TAL"/>
            </w:pPr>
            <w:r>
              <w:t>S2-2407296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C2009"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5EB77" w14:textId="77777777" w:rsidR="00E308B2" w:rsidRDefault="00E308B2" w:rsidP="00AC5BAF">
            <w:pPr>
              <w:pStyle w:val="TAL"/>
            </w:pPr>
            <w:r>
              <w:t>WI Status report for Study on Multi-Access (DualSteer and ATSSS_Ph4)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6EF33" w14:textId="77777777" w:rsidR="00E308B2" w:rsidRDefault="00E308B2" w:rsidP="00AC5BAF">
            <w:pPr>
              <w:pStyle w:val="TAL"/>
            </w:pPr>
            <w:r>
              <w:t>Rapporteur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34F7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D780D"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37E7C"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84D3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7F01A" w14:textId="77777777" w:rsidR="00E308B2" w:rsidRDefault="00E308B2" w:rsidP="00AC5BAF">
            <w:pPr>
              <w:pStyle w:val="TAL"/>
            </w:pPr>
          </w:p>
        </w:tc>
      </w:tr>
      <w:tr w:rsidR="00E308B2" w14:paraId="0E61CA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26E14"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5FBB1" w14:textId="77777777" w:rsidR="00E308B2" w:rsidRDefault="00E308B2" w:rsidP="00AC5BAF">
            <w:pPr>
              <w:pStyle w:val="TAL"/>
            </w:pPr>
            <w:r>
              <w:t>S2-2407297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563AF"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DF4C2" w14:textId="77777777" w:rsidR="00E308B2" w:rsidRDefault="00E308B2" w:rsidP="00AC5BAF">
            <w:pPr>
              <w:pStyle w:val="TAL"/>
            </w:pPr>
            <w:r>
              <w:t>WI Status report for Study on Enhancement of support for Edge Computing in 5G Core network -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39B8E" w14:textId="77777777" w:rsidR="00E308B2" w:rsidRDefault="00E308B2" w:rsidP="00AC5BAF">
            <w:pPr>
              <w:pStyle w:val="TAL"/>
            </w:pPr>
            <w:r>
              <w:t>Rapporteur (Intel)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371C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094F1"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EBD7E"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83961"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E1754" w14:textId="77777777" w:rsidR="00E308B2" w:rsidRDefault="00E308B2" w:rsidP="00AC5BAF">
            <w:pPr>
              <w:pStyle w:val="TAL"/>
            </w:pPr>
          </w:p>
        </w:tc>
      </w:tr>
      <w:tr w:rsidR="00E308B2" w14:paraId="3E48A80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815AB"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431F6" w14:textId="77777777" w:rsidR="00E308B2" w:rsidRDefault="00E308B2" w:rsidP="00AC5BAF">
            <w:pPr>
              <w:pStyle w:val="TAL"/>
            </w:pPr>
            <w:r>
              <w:t>S2-2407298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D9956"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05274" w14:textId="77777777" w:rsidR="00E308B2" w:rsidRDefault="00E308B2" w:rsidP="00AC5BAF">
            <w:pPr>
              <w:pStyle w:val="TAL"/>
            </w:pPr>
            <w:r>
              <w:t>WI Status report for Study on System aspects of 5G NR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820A8" w14:textId="77777777" w:rsidR="00E308B2" w:rsidRDefault="00E308B2" w:rsidP="00AC5BAF">
            <w:pPr>
              <w:pStyle w:val="TAL"/>
            </w:pPr>
            <w:r>
              <w:t>Rapporteur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991E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EAEE6"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863BB"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6BCEC"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A8837" w14:textId="77777777" w:rsidR="00E308B2" w:rsidRDefault="00E308B2" w:rsidP="00AC5BAF">
            <w:pPr>
              <w:pStyle w:val="TAL"/>
            </w:pPr>
          </w:p>
        </w:tc>
      </w:tr>
      <w:tr w:rsidR="00E308B2" w14:paraId="323E96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40784"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1120C" w14:textId="77777777" w:rsidR="00E308B2" w:rsidRDefault="00E308B2" w:rsidP="00AC5BAF">
            <w:pPr>
              <w:pStyle w:val="TAL"/>
            </w:pPr>
            <w:r>
              <w:t>S2-2407299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E0796"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5EC4C" w14:textId="77777777" w:rsidR="00E308B2" w:rsidRDefault="00E308B2" w:rsidP="00AC5BAF">
            <w:pPr>
              <w:pStyle w:val="TAL"/>
            </w:pPr>
            <w:r>
              <w:t>WI Status report for Study on Proximity-based Services in 5GS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6DB2D" w14:textId="77777777" w:rsidR="00E308B2" w:rsidRDefault="00E308B2" w:rsidP="00AC5BAF">
            <w:pPr>
              <w:pStyle w:val="TAL"/>
            </w:pPr>
            <w:r>
              <w:t>Rapporteur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336B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63357"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C60EE"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F598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9C244" w14:textId="77777777" w:rsidR="00E308B2" w:rsidRDefault="00E308B2" w:rsidP="00AC5BAF">
            <w:pPr>
              <w:pStyle w:val="TAL"/>
            </w:pPr>
          </w:p>
        </w:tc>
      </w:tr>
      <w:tr w:rsidR="00E308B2" w14:paraId="35FE4EB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5FBB9"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6BB14" w14:textId="77777777" w:rsidR="00E308B2" w:rsidRDefault="00E308B2" w:rsidP="00AC5BAF">
            <w:pPr>
              <w:pStyle w:val="TAL"/>
            </w:pPr>
            <w:r>
              <w:t>S2-2407300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3C40E"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54C77" w14:textId="77777777" w:rsidR="00E308B2" w:rsidRDefault="00E308B2" w:rsidP="00AC5BAF">
            <w:pPr>
              <w:pStyle w:val="TAL"/>
            </w:pPr>
            <w:r>
              <w:t>WI Status report for Study on Vehicle Mounted Relays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342F9" w14:textId="77777777" w:rsidR="00E308B2" w:rsidRDefault="00E308B2" w:rsidP="00AC5BAF">
            <w:pPr>
              <w:pStyle w:val="TAL"/>
            </w:pPr>
            <w:r>
              <w:t>Rapporteur (Qualcomm)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D512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01BF6"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DACCB"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ACE79"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FD2FF" w14:textId="77777777" w:rsidR="00E308B2" w:rsidRDefault="00E308B2" w:rsidP="00AC5BAF">
            <w:pPr>
              <w:pStyle w:val="TAL"/>
            </w:pPr>
          </w:p>
        </w:tc>
      </w:tr>
      <w:tr w:rsidR="00E308B2" w14:paraId="21A5792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E804B"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CB7D4" w14:textId="77777777" w:rsidR="00E308B2" w:rsidRDefault="00E308B2" w:rsidP="00AC5BAF">
            <w:pPr>
              <w:pStyle w:val="TAL"/>
            </w:pPr>
            <w:r>
              <w:t>S2-2407301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52026"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F2D5D" w14:textId="77777777" w:rsidR="00E308B2" w:rsidRDefault="00E308B2" w:rsidP="00AC5BAF">
            <w:pPr>
              <w:pStyle w:val="TAL"/>
            </w:pPr>
            <w:r>
              <w:t>WI Status report for Study on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C47A4" w14:textId="77777777" w:rsidR="00E308B2" w:rsidRDefault="00E308B2" w:rsidP="00AC5BAF">
            <w:pPr>
              <w:pStyle w:val="TAL"/>
            </w:pPr>
            <w:r>
              <w:t>Rapporteur (Interdigital)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525F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F125C"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016C9"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6DBC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B7647" w14:textId="77777777" w:rsidR="00E308B2" w:rsidRDefault="00E308B2" w:rsidP="00AC5BAF">
            <w:pPr>
              <w:pStyle w:val="TAL"/>
            </w:pPr>
          </w:p>
        </w:tc>
      </w:tr>
      <w:tr w:rsidR="00E308B2" w14:paraId="70F8A91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5B491"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D11FE" w14:textId="77777777" w:rsidR="00E308B2" w:rsidRDefault="00E308B2" w:rsidP="00AC5BAF">
            <w:pPr>
              <w:pStyle w:val="TAL"/>
            </w:pPr>
            <w:r>
              <w:t>S2-2407302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805A7"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DC357" w14:textId="77777777" w:rsidR="00E308B2" w:rsidRDefault="00E308B2" w:rsidP="00AC5BAF">
            <w:pPr>
              <w:pStyle w:val="TAL"/>
            </w:pPr>
            <w:r>
              <w:t>WI Status report for Study on UPF enhancement for Exposure And SBA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BBB1E" w14:textId="77777777" w:rsidR="00E308B2" w:rsidRDefault="00E308B2" w:rsidP="00AC5BAF">
            <w:pPr>
              <w:pStyle w:val="TAL"/>
            </w:pPr>
            <w:r>
              <w:t>Rapporteur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657E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7D365"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5C1CE"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8B5E8"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7565C" w14:textId="77777777" w:rsidR="00E308B2" w:rsidRDefault="00E308B2" w:rsidP="00AC5BAF">
            <w:pPr>
              <w:pStyle w:val="TAL"/>
            </w:pPr>
          </w:p>
        </w:tc>
      </w:tr>
      <w:tr w:rsidR="00E308B2" w14:paraId="7F8D6F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ABA02"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EA77C" w14:textId="77777777" w:rsidR="00E308B2" w:rsidRDefault="00E308B2" w:rsidP="00AC5BAF">
            <w:pPr>
              <w:pStyle w:val="TAL"/>
            </w:pPr>
            <w:r>
              <w:t>S2-2407303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C01D6"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F34A7" w14:textId="77777777" w:rsidR="00E308B2" w:rsidRDefault="00E308B2" w:rsidP="00AC5BAF">
            <w:pPr>
              <w:pStyle w:val="TAL"/>
            </w:pPr>
            <w:r>
              <w:t>WI Status report for Study on system architecture for next generation real time communication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3B034" w14:textId="77777777" w:rsidR="00E308B2" w:rsidRDefault="00E308B2" w:rsidP="00AC5BAF">
            <w:pPr>
              <w:pStyle w:val="TAL"/>
            </w:pPr>
            <w:r>
              <w:t>Rapporteur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B83F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1B893"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2BB32"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40DD6"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385B6" w14:textId="77777777" w:rsidR="00E308B2" w:rsidRDefault="00E308B2" w:rsidP="00AC5BAF">
            <w:pPr>
              <w:pStyle w:val="TAL"/>
            </w:pPr>
          </w:p>
        </w:tc>
      </w:tr>
      <w:tr w:rsidR="00E308B2" w14:paraId="6D7AD7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B5BE8"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1C70C" w14:textId="77777777" w:rsidR="00E308B2" w:rsidRDefault="00E308B2" w:rsidP="00AC5BAF">
            <w:pPr>
              <w:pStyle w:val="TAL"/>
            </w:pPr>
            <w:r>
              <w:t>S2-2407304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DE344"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45B42" w14:textId="77777777" w:rsidR="00E308B2" w:rsidRDefault="00E308B2" w:rsidP="00AC5BAF">
            <w:pPr>
              <w:pStyle w:val="TAL"/>
            </w:pPr>
            <w:r>
              <w:t>WI Status report for Study on MPS for IMS Messaging and SMS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DA541" w14:textId="77777777" w:rsidR="00E308B2" w:rsidRDefault="00E308B2" w:rsidP="00AC5BAF">
            <w:pPr>
              <w:pStyle w:val="TAL"/>
            </w:pPr>
            <w:r>
              <w:t>Rapporteur (Peraton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983E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543B4" w14:textId="77777777" w:rsidR="00E308B2" w:rsidRDefault="00E308B2" w:rsidP="00AC5BAF">
            <w:pPr>
              <w:pStyle w:val="TAL"/>
            </w:pPr>
            <w:r>
              <w:t>FS_MPS4msg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318B2"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7495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679C9" w14:textId="77777777" w:rsidR="00E308B2" w:rsidRDefault="00E308B2" w:rsidP="00AC5BAF">
            <w:pPr>
              <w:pStyle w:val="TAL"/>
            </w:pPr>
          </w:p>
        </w:tc>
      </w:tr>
      <w:tr w:rsidR="00E308B2" w14:paraId="3FB9C8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2A986"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E3998" w14:textId="77777777" w:rsidR="00E308B2" w:rsidRDefault="00E308B2" w:rsidP="00AC5BAF">
            <w:pPr>
              <w:pStyle w:val="TAL"/>
            </w:pPr>
            <w:r>
              <w:t>S2-2407305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453BB"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D3321" w14:textId="77777777" w:rsidR="00E308B2" w:rsidRDefault="00E308B2" w:rsidP="00AC5BAF">
            <w:pPr>
              <w:pStyle w:val="TAL"/>
            </w:pPr>
            <w:r>
              <w:t>WI Status Report for Minimize the Number of Policy Associations (TEI19_MINPA)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F5F1D" w14:textId="77777777" w:rsidR="00E308B2" w:rsidRDefault="00E308B2" w:rsidP="00AC5BAF">
            <w:pPr>
              <w:pStyle w:val="TAL"/>
            </w:pPr>
            <w:r>
              <w:t>Rapporteur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0CB7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AEF65" w14:textId="77777777" w:rsidR="00E308B2" w:rsidRDefault="00E308B2" w:rsidP="00AC5BAF">
            <w:pPr>
              <w:pStyle w:val="TAL"/>
            </w:pPr>
            <w:r>
              <w:t>TEI19_MINPA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EDB12"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71229"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099D2" w14:textId="77777777" w:rsidR="00E308B2" w:rsidRDefault="00E308B2" w:rsidP="00AC5BAF">
            <w:pPr>
              <w:pStyle w:val="TAL"/>
            </w:pPr>
          </w:p>
        </w:tc>
      </w:tr>
      <w:tr w:rsidR="00E308B2" w14:paraId="6003735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D038E" w14:textId="77777777" w:rsidR="00E308B2" w:rsidRDefault="00E308B2" w:rsidP="00AC5BAF">
            <w:pPr>
              <w:pStyle w:val="TAL"/>
              <w:rPr>
                <w:sz w:val="24"/>
                <w:szCs w:val="24"/>
              </w:rPr>
            </w:pPr>
            <w:r>
              <w:lastRenderedPageBreak/>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E3582" w14:textId="77777777" w:rsidR="00E308B2" w:rsidRDefault="00E308B2" w:rsidP="00AC5BAF">
            <w:pPr>
              <w:pStyle w:val="TAL"/>
            </w:pPr>
            <w:r>
              <w:t>S2-2407306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76451"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031B8" w14:textId="77777777" w:rsidR="00E308B2" w:rsidRDefault="00E308B2" w:rsidP="00AC5BAF">
            <w:pPr>
              <w:pStyle w:val="TAL"/>
            </w:pPr>
            <w:r>
              <w:t>WI Status Report for Indirect Network Sharing (TEI19_NetShare)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045D3" w14:textId="77777777" w:rsidR="00E308B2" w:rsidRDefault="00E308B2" w:rsidP="00AC5BAF">
            <w:pPr>
              <w:pStyle w:val="TAL"/>
            </w:pPr>
            <w:r>
              <w:t>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36B4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80C90" w14:textId="77777777" w:rsidR="00E308B2" w:rsidRDefault="00E308B2" w:rsidP="00AC5BAF">
            <w:pPr>
              <w:pStyle w:val="TAL"/>
            </w:pPr>
            <w:r>
              <w:t>TEI19_NetShare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6D4DE"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1195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636DD" w14:textId="77777777" w:rsidR="00E308B2" w:rsidRDefault="00E308B2" w:rsidP="00AC5BAF">
            <w:pPr>
              <w:pStyle w:val="TAL"/>
            </w:pPr>
          </w:p>
        </w:tc>
      </w:tr>
      <w:tr w:rsidR="00E308B2" w14:paraId="3DFE3F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D6E4E"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D9708" w14:textId="77777777" w:rsidR="00E308B2" w:rsidRDefault="00E308B2" w:rsidP="00AC5BAF">
            <w:pPr>
              <w:pStyle w:val="TAL"/>
            </w:pPr>
            <w:r>
              <w:t>S2-2407307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7C894"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691DC" w14:textId="77777777" w:rsidR="00E308B2" w:rsidRDefault="00E308B2" w:rsidP="00AC5BAF">
            <w:pPr>
              <w:pStyle w:val="TAL"/>
            </w:pPr>
            <w:r>
              <w:t>WI Status Report for NF discovery and selection by target PLMN (TEI19_NFsel_by_tPLMN)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67253" w14:textId="77777777" w:rsidR="00E308B2" w:rsidRDefault="00E308B2" w:rsidP="00AC5BAF">
            <w:pPr>
              <w:pStyle w:val="TAL"/>
            </w:pPr>
            <w:r>
              <w:t>Rapporteur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CA5F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86122"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30BC0"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699A6"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12111" w14:textId="77777777" w:rsidR="00E308B2" w:rsidRDefault="00E308B2" w:rsidP="00AC5BAF">
            <w:pPr>
              <w:pStyle w:val="TAL"/>
            </w:pPr>
          </w:p>
        </w:tc>
      </w:tr>
      <w:tr w:rsidR="00E308B2" w14:paraId="154DCB0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C9F2A"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3029E" w14:textId="77777777" w:rsidR="00E308B2" w:rsidRDefault="00E308B2" w:rsidP="00AC5BAF">
            <w:pPr>
              <w:pStyle w:val="TAL"/>
            </w:pPr>
            <w:r>
              <w:t>S2-2407308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86AFA"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CAACD" w14:textId="77777777" w:rsidR="00E308B2" w:rsidRDefault="00E308B2" w:rsidP="00AC5BAF">
            <w:pPr>
              <w:pStyle w:val="TAL"/>
            </w:pPr>
            <w:r>
              <w:t>WI Status Report for Support for ProSe services in NPNs (TEI19_ProSe_NPN)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133DE" w14:textId="77777777" w:rsidR="00E308B2" w:rsidRPr="00925BE9" w:rsidRDefault="00E308B2" w:rsidP="00AC5BAF">
            <w:pPr>
              <w:pStyle w:val="TAL"/>
              <w:rPr>
                <w:lang w:val="fr-FR"/>
              </w:rPr>
            </w:pPr>
            <w:r w:rsidRPr="00925BE9">
              <w:rPr>
                <w:lang w:val="fr-FR"/>
              </w:rPr>
              <w:t>Rapporteur (Philips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FB63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EF137"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8A785"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F594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1E3D2" w14:textId="77777777" w:rsidR="00E308B2" w:rsidRDefault="00E308B2" w:rsidP="00AC5BAF">
            <w:pPr>
              <w:pStyle w:val="TAL"/>
            </w:pPr>
          </w:p>
        </w:tc>
      </w:tr>
      <w:tr w:rsidR="00E308B2" w14:paraId="58B925F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1A56D"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42C0C" w14:textId="77777777" w:rsidR="00E308B2" w:rsidRDefault="00E308B2" w:rsidP="00AC5BAF">
            <w:pPr>
              <w:pStyle w:val="TAL"/>
            </w:pPr>
            <w:r>
              <w:t>S2-2407309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AC651"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6D1F0" w14:textId="77777777" w:rsidR="00E308B2" w:rsidRDefault="00E308B2" w:rsidP="00AC5BAF">
            <w:pPr>
              <w:pStyle w:val="TAL"/>
            </w:pPr>
            <w:r>
              <w:t>WI Status Report for QoS monitoring (TEI19_QME)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0CD16" w14:textId="77777777" w:rsidR="00E308B2" w:rsidRDefault="00E308B2" w:rsidP="00AC5BAF">
            <w:pPr>
              <w:pStyle w:val="TAL"/>
            </w:pPr>
            <w:r>
              <w:t>Rapporteur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8AA3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70F65"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6627E"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D5C9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58DAE" w14:textId="77777777" w:rsidR="00E308B2" w:rsidRDefault="00E308B2" w:rsidP="00AC5BAF">
            <w:pPr>
              <w:pStyle w:val="TAL"/>
            </w:pPr>
          </w:p>
        </w:tc>
      </w:tr>
      <w:tr w:rsidR="00E308B2" w14:paraId="43DBE8E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2B286"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79C30" w14:textId="77777777" w:rsidR="00E308B2" w:rsidRDefault="00E308B2" w:rsidP="00AC5BAF">
            <w:pPr>
              <w:pStyle w:val="TAL"/>
            </w:pPr>
            <w:r>
              <w:t>S2-2407310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FD1A7"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AC2F2" w14:textId="77777777" w:rsidR="00E308B2" w:rsidRDefault="00E308B2" w:rsidP="00AC5BAF">
            <w:pPr>
              <w:pStyle w:val="TAL"/>
            </w:pPr>
            <w:r>
              <w:t>WI Status Report for Architecture support of roaming value-added services (TEI19_RVAS)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57822" w14:textId="77777777" w:rsidR="00E308B2" w:rsidRDefault="00E308B2" w:rsidP="00AC5BAF">
            <w:pPr>
              <w:pStyle w:val="TAL"/>
            </w:pPr>
            <w:r>
              <w:t>Rapporteur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E8F5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EA28D"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EC4CE"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0D48C"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6E42A" w14:textId="77777777" w:rsidR="00E308B2" w:rsidRDefault="00E308B2" w:rsidP="00AC5BAF">
            <w:pPr>
              <w:pStyle w:val="TAL"/>
            </w:pPr>
          </w:p>
        </w:tc>
      </w:tr>
      <w:tr w:rsidR="00E308B2" w14:paraId="7215937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321B0"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03E1E" w14:textId="77777777" w:rsidR="00E308B2" w:rsidRDefault="00E308B2" w:rsidP="00AC5BAF">
            <w:pPr>
              <w:pStyle w:val="TAL"/>
            </w:pPr>
            <w:r>
              <w:t>S2-2407311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BF54B"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E0367" w14:textId="77777777" w:rsidR="00E308B2" w:rsidRDefault="00E308B2" w:rsidP="00AC5BAF">
            <w:pPr>
              <w:pStyle w:val="TAL"/>
            </w:pPr>
            <w:r>
              <w:t>WI Status Report for Spending Limits for UE Policies in Roaming scenario (TEI19_SLUPiR)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5795C" w14:textId="77777777" w:rsidR="00E308B2" w:rsidRDefault="00E308B2" w:rsidP="00AC5BAF">
            <w:pPr>
              <w:pStyle w:val="TAL"/>
            </w:pPr>
            <w:r>
              <w:t>Rapporteur (Oracle)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D8A7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62BD0"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B749A"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4FE98"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7E2D3" w14:textId="77777777" w:rsidR="00E308B2" w:rsidRDefault="00E308B2" w:rsidP="00AC5BAF">
            <w:pPr>
              <w:pStyle w:val="TAL"/>
            </w:pPr>
          </w:p>
        </w:tc>
      </w:tr>
      <w:tr w:rsidR="00E308B2" w14:paraId="2808A72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71BC4"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0F875" w14:textId="77777777" w:rsidR="00E308B2" w:rsidRDefault="00E308B2" w:rsidP="00AC5BAF">
            <w:pPr>
              <w:pStyle w:val="TAL"/>
            </w:pPr>
            <w:r>
              <w:t>S2-2407312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87A9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2F341" w14:textId="77777777" w:rsidR="00E308B2" w:rsidRDefault="00E308B2" w:rsidP="00AC5BAF">
            <w:pPr>
              <w:pStyle w:val="TAL"/>
            </w:pPr>
            <w:r>
              <w:t>23.502 CR4805R6 (Rel-18, 'F'): 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AD1A5" w14:textId="77777777" w:rsidR="00E308B2" w:rsidRDefault="00E308B2" w:rsidP="00AC5BAF">
            <w:pPr>
              <w:pStyle w:val="TAL"/>
            </w:pPr>
            <w:r>
              <w:t>AT&amp;T, Ericsson, Samsung, Nokia, Google,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94FE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C1EA6" w14:textId="77777777" w:rsidR="00E308B2" w:rsidRDefault="00E308B2" w:rsidP="00AC5BAF">
            <w:pPr>
              <w:pStyle w:val="TAL"/>
            </w:pPr>
            <w:r>
              <w:t>EDGEAPP,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0A131" w14:textId="77777777" w:rsidR="00E308B2" w:rsidRDefault="00E308B2" w:rsidP="00AC5BAF">
            <w:pPr>
              <w:pStyle w:val="TAL"/>
            </w:pPr>
            <w:r>
              <w:t>Revision of S2-2407110.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4BB4E"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26565" w14:textId="77777777" w:rsidR="00E308B2" w:rsidRDefault="00E308B2" w:rsidP="00AC5BAF">
            <w:pPr>
              <w:pStyle w:val="TAL"/>
            </w:pPr>
          </w:p>
        </w:tc>
      </w:tr>
      <w:tr w:rsidR="00E308B2" w14:paraId="425013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1B711"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90BF3" w14:textId="77777777" w:rsidR="00E308B2" w:rsidRDefault="00E308B2" w:rsidP="00AC5BAF">
            <w:pPr>
              <w:pStyle w:val="TAL"/>
            </w:pPr>
            <w:r>
              <w:t>S2-2407313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C3E0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4305D" w14:textId="77777777" w:rsidR="00E308B2" w:rsidRDefault="00E308B2" w:rsidP="00AC5BAF">
            <w:pPr>
              <w:pStyle w:val="TAL"/>
            </w:pPr>
            <w:r>
              <w:t>Reply LS on the stage 2 aspects of 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044DD"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EAD6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EF718" w14:textId="77777777" w:rsidR="00E308B2" w:rsidRDefault="00E308B2" w:rsidP="00AC5BAF">
            <w:pPr>
              <w:pStyle w:val="TAL"/>
            </w:pPr>
            <w:r>
              <w:t>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A5A24" w14:textId="77777777" w:rsidR="00E308B2" w:rsidRDefault="00E308B2" w:rsidP="00AC5BAF">
            <w:pPr>
              <w:pStyle w:val="TAL"/>
            </w:pPr>
            <w:r>
              <w:t>Revision of S2-2406878.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0EBD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3C1D6" w14:textId="77777777" w:rsidR="00E308B2" w:rsidRDefault="00E308B2" w:rsidP="00AC5BAF">
            <w:pPr>
              <w:pStyle w:val="TAL"/>
            </w:pPr>
          </w:p>
        </w:tc>
      </w:tr>
      <w:tr w:rsidR="00E308B2" w14:paraId="4B3155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53A68"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E5676" w14:textId="77777777" w:rsidR="00E308B2" w:rsidRDefault="00E308B2" w:rsidP="00AC5BAF">
            <w:pPr>
              <w:pStyle w:val="TAL"/>
            </w:pPr>
            <w:r>
              <w:t>S2-2407314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7CCED"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D74B1" w14:textId="77777777" w:rsidR="00E308B2" w:rsidRDefault="00E308B2" w:rsidP="00AC5BAF">
            <w:pPr>
              <w:pStyle w:val="TAL"/>
            </w:pPr>
            <w:r>
              <w:t>LS Reply on Internal 5G Core information expose to trusted 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286EA"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E85F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62F19"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987F4" w14:textId="77777777" w:rsidR="00E308B2" w:rsidRDefault="00E308B2" w:rsidP="00AC5BAF">
            <w:pPr>
              <w:pStyle w:val="TAL"/>
            </w:pPr>
            <w:r>
              <w:t>Revision of S2-2406877. Revised to S2-2407354.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18C7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739CD" w14:textId="77777777" w:rsidR="00E308B2" w:rsidRDefault="00E308B2" w:rsidP="00AC5BAF">
            <w:pPr>
              <w:pStyle w:val="TAL"/>
            </w:pPr>
            <w:r>
              <w:t>S2-2407354</w:t>
            </w:r>
          </w:p>
        </w:tc>
      </w:tr>
      <w:tr w:rsidR="00E308B2" w14:paraId="7EC62FA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EA12F"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A5B8B" w14:textId="77777777" w:rsidR="00E308B2" w:rsidRDefault="00E308B2" w:rsidP="00AC5BAF">
            <w:pPr>
              <w:pStyle w:val="TAL"/>
            </w:pPr>
            <w:r>
              <w:t>S2-2407315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6CAAD"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A06E4" w14:textId="77777777" w:rsidR="00E308B2" w:rsidRDefault="00E308B2" w:rsidP="00AC5BAF">
            <w:pPr>
              <w:pStyle w:val="TAL"/>
            </w:pPr>
            <w:r>
              <w:t>23.501 CR5404R2 (Rel-18, 'D'): 23.501 Cleanup 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753F0"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BE25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83B97"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2EAF9" w14:textId="77777777" w:rsidR="00E308B2" w:rsidRDefault="00E308B2" w:rsidP="00AC5BAF">
            <w:pPr>
              <w:pStyle w:val="TAL"/>
            </w:pPr>
            <w:r>
              <w:t>Revision of S2-2406881. This CR was 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D0122"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17BC7" w14:textId="77777777" w:rsidR="00E308B2" w:rsidRDefault="00E308B2" w:rsidP="00AC5BAF">
            <w:pPr>
              <w:pStyle w:val="TAL"/>
            </w:pPr>
          </w:p>
        </w:tc>
      </w:tr>
      <w:tr w:rsidR="00E308B2" w14:paraId="53C36D8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FC409"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04C23" w14:textId="77777777" w:rsidR="00E308B2" w:rsidRDefault="00E308B2" w:rsidP="00AC5BAF">
            <w:pPr>
              <w:pStyle w:val="TAL"/>
            </w:pPr>
            <w:r>
              <w:t>S2-2407316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59D6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44538" w14:textId="77777777" w:rsidR="00E308B2" w:rsidRDefault="00E308B2" w:rsidP="00AC5BAF">
            <w:pPr>
              <w:pStyle w:val="TAL"/>
            </w:pPr>
            <w:r>
              <w:t>23.502 CR4823R3 (Rel-18, 'D'): Editorial cleanup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05626"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5E3B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DE3AE"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48240" w14:textId="77777777" w:rsidR="00E308B2" w:rsidRDefault="00E308B2" w:rsidP="00AC5BAF">
            <w:pPr>
              <w:pStyle w:val="TAL"/>
            </w:pPr>
            <w:r>
              <w:t>Revision of S2-2406882. This CR was 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5846C"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625C2" w14:textId="77777777" w:rsidR="00E308B2" w:rsidRDefault="00E308B2" w:rsidP="00AC5BAF">
            <w:pPr>
              <w:pStyle w:val="TAL"/>
            </w:pPr>
          </w:p>
        </w:tc>
      </w:tr>
      <w:tr w:rsidR="00E308B2" w14:paraId="7915BB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CA23E"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8D6BA" w14:textId="77777777" w:rsidR="00E308B2" w:rsidRDefault="00E308B2" w:rsidP="00AC5BAF">
            <w:pPr>
              <w:pStyle w:val="TAL"/>
            </w:pPr>
            <w:r>
              <w:t>S2-2407317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26BE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11CBC" w14:textId="77777777" w:rsidR="00E308B2" w:rsidRDefault="00E308B2" w:rsidP="00AC5BAF">
            <w:pPr>
              <w:pStyle w:val="TAL"/>
            </w:pPr>
            <w:r>
              <w:t>23.503 CR1299R2 (Rel-18, 'D'): Cleanup CR for TS 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82026" w14:textId="77777777" w:rsidR="00E308B2" w:rsidRDefault="00E308B2" w:rsidP="00AC5BAF">
            <w:pPr>
              <w:pStyle w:val="TAL"/>
            </w:pPr>
            <w:r>
              <w:t>Huawei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6596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17BBE"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51D5D" w14:textId="77777777" w:rsidR="00E308B2" w:rsidRDefault="00E308B2" w:rsidP="00AC5BAF">
            <w:pPr>
              <w:pStyle w:val="TAL"/>
            </w:pPr>
            <w:r>
              <w:t>Revision of S2-2406880. This CR was 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43DA5"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DBA02" w14:textId="77777777" w:rsidR="00E308B2" w:rsidRDefault="00E308B2" w:rsidP="00AC5BAF">
            <w:pPr>
              <w:pStyle w:val="TAL"/>
            </w:pPr>
          </w:p>
        </w:tc>
      </w:tr>
      <w:tr w:rsidR="00E308B2" w14:paraId="25E68A6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81FF3"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E9402" w14:textId="77777777" w:rsidR="00E308B2" w:rsidRDefault="00E308B2" w:rsidP="00AC5BAF">
            <w:pPr>
              <w:pStyle w:val="TAL"/>
            </w:pPr>
            <w:r>
              <w:t>S2-2407318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0C55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EEEA0" w14:textId="77777777" w:rsidR="00E308B2" w:rsidRDefault="00E308B2" w:rsidP="00AC5BAF">
            <w:pPr>
              <w:pStyle w:val="TAL"/>
            </w:pPr>
            <w:r>
              <w:t>Reply LS on application layer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53210"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E63A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207A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DB4E4" w14:textId="77777777" w:rsidR="00E308B2" w:rsidRDefault="00E308B2" w:rsidP="00AC5BAF">
            <w:pPr>
              <w:pStyle w:val="TAL"/>
              <w:rPr>
                <w:sz w:val="24"/>
                <w:szCs w:val="24"/>
              </w:rPr>
            </w:pPr>
            <w:r>
              <w:t>Revision of S2-2407089.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1737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7272B" w14:textId="77777777" w:rsidR="00E308B2" w:rsidRDefault="00E308B2" w:rsidP="00AC5BAF">
            <w:pPr>
              <w:pStyle w:val="TAL"/>
            </w:pPr>
          </w:p>
        </w:tc>
      </w:tr>
      <w:tr w:rsidR="00E308B2" w14:paraId="31B5C68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7FC37"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39450" w14:textId="77777777" w:rsidR="00E308B2" w:rsidRDefault="00E308B2" w:rsidP="00AC5BAF">
            <w:pPr>
              <w:pStyle w:val="TAL"/>
            </w:pPr>
            <w:r>
              <w:t>S2-2407319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D7BB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09764" w14:textId="77777777" w:rsidR="00E308B2" w:rsidRDefault="00E308B2" w:rsidP="00AC5BAF">
            <w:pPr>
              <w:pStyle w:val="TAL"/>
            </w:pPr>
            <w:r>
              <w:t>KI#3: Updates to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CBBBB"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ADE0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5B94B"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255E7" w14:textId="77777777" w:rsidR="00E308B2" w:rsidRDefault="00E308B2" w:rsidP="00AC5BAF">
            <w:pPr>
              <w:pStyle w:val="TAL"/>
            </w:pPr>
            <w:r>
              <w:t>Revision of S2-2407210. Objection from Nokia.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648D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67792" w14:textId="77777777" w:rsidR="00E308B2" w:rsidRDefault="00E308B2" w:rsidP="00AC5BAF">
            <w:pPr>
              <w:pStyle w:val="TAL"/>
            </w:pPr>
          </w:p>
        </w:tc>
      </w:tr>
      <w:tr w:rsidR="00E308B2" w14:paraId="2A1C3F5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DDC25" w14:textId="77777777" w:rsidR="00E308B2" w:rsidRDefault="00E308B2" w:rsidP="00AC5BAF">
            <w:pPr>
              <w:pStyle w:val="TAL"/>
              <w:rPr>
                <w:sz w:val="24"/>
                <w:szCs w:val="24"/>
              </w:rPr>
            </w:pPr>
            <w:r>
              <w:lastRenderedPageBreak/>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34CA2" w14:textId="77777777" w:rsidR="00E308B2" w:rsidRDefault="00E308B2" w:rsidP="00AC5BAF">
            <w:pPr>
              <w:pStyle w:val="TAL"/>
            </w:pPr>
            <w:r>
              <w:t>S2-2407320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FD0D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BE12F" w14:textId="77777777" w:rsidR="00E308B2" w:rsidRDefault="00E308B2" w:rsidP="00AC5BAF">
            <w:pPr>
              <w:pStyle w:val="TAL"/>
            </w:pPr>
            <w:r>
              <w:t>KI#2: Update of GMLC Option in Solution#5.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AA570" w14:textId="77777777" w:rsidR="00E308B2" w:rsidRDefault="00E308B2" w:rsidP="00AC5BAF">
            <w:pPr>
              <w:pStyle w:val="TAL"/>
            </w:pPr>
            <w:r>
              <w:t>Nokia, Nokia Shanghai Bell, Huawei,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9799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AE076"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1EEB3" w14:textId="77777777" w:rsidR="00E308B2" w:rsidRDefault="00E308B2" w:rsidP="00AC5BAF">
            <w:pPr>
              <w:pStyle w:val="TAL"/>
            </w:pPr>
            <w:r>
              <w:t>Revision of S2-2407213.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F2F15"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DFB3E" w14:textId="77777777" w:rsidR="00E308B2" w:rsidRDefault="00E308B2" w:rsidP="00AC5BAF">
            <w:pPr>
              <w:pStyle w:val="TAL"/>
            </w:pPr>
          </w:p>
        </w:tc>
      </w:tr>
      <w:tr w:rsidR="00E308B2" w14:paraId="142067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76AFD"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03916" w14:textId="77777777" w:rsidR="00E308B2" w:rsidRDefault="00E308B2" w:rsidP="00AC5BAF">
            <w:pPr>
              <w:pStyle w:val="TAL"/>
            </w:pPr>
            <w:r>
              <w:t>S2-2407321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ADE4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E291A" w14:textId="77777777" w:rsidR="00E308B2" w:rsidRDefault="00E308B2" w:rsidP="00AC5BAF">
            <w:pPr>
              <w:pStyle w:val="TAL"/>
            </w:pPr>
            <w:r>
              <w:t>Conclusion of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BA615" w14:textId="77777777" w:rsidR="00E308B2" w:rsidRDefault="00E308B2" w:rsidP="00AC5BAF">
            <w:pPr>
              <w:pStyle w:val="TAL"/>
            </w:pPr>
            <w:r>
              <w:t>Huawei, HiSilicon, Ericsson,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F531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35C91"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2FDE5" w14:textId="77777777" w:rsidR="00E308B2" w:rsidRDefault="00E308B2" w:rsidP="00AC5BAF">
            <w:pPr>
              <w:pStyle w:val="TAL"/>
            </w:pPr>
            <w:r>
              <w:t>Revision of S2-2407216. Revised to S2-2407358.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2FE2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CEE58" w14:textId="77777777" w:rsidR="00E308B2" w:rsidRDefault="00E308B2" w:rsidP="00AC5BAF">
            <w:pPr>
              <w:pStyle w:val="TAL"/>
            </w:pPr>
            <w:r>
              <w:t>S2-2407358</w:t>
            </w:r>
          </w:p>
        </w:tc>
      </w:tr>
      <w:tr w:rsidR="00E308B2" w14:paraId="69338C4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5244A"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E0D44" w14:textId="77777777" w:rsidR="00E308B2" w:rsidRDefault="00E308B2" w:rsidP="00AC5BAF">
            <w:pPr>
              <w:pStyle w:val="TAL"/>
            </w:pPr>
            <w:r>
              <w:t>S2-2407322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FB02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4FEA9"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A9268" w14:textId="77777777" w:rsidR="00E308B2" w:rsidRDefault="00E308B2" w:rsidP="00AC5BAF">
            <w:pPr>
              <w:pStyle w:val="TAL"/>
            </w:pPr>
            <w:r>
              <w:t>LG Electronics, Ericsson, Samsung, Nokia, Nokia Shanghai Bell, CATT, Deutsche Telekom, Qualcomm Incorporated, Lenovo, China Mobile, Huawei, 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F60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F455E"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51A04" w14:textId="77777777" w:rsidR="00E308B2" w:rsidRDefault="00E308B2" w:rsidP="00AC5BAF">
            <w:pPr>
              <w:pStyle w:val="TAL"/>
            </w:pPr>
            <w:r>
              <w:t>Revision of S2-2407217.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3D063"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E43FF" w14:textId="77777777" w:rsidR="00E308B2" w:rsidRDefault="00E308B2" w:rsidP="00AC5BAF">
            <w:pPr>
              <w:pStyle w:val="TAL"/>
            </w:pPr>
          </w:p>
        </w:tc>
      </w:tr>
      <w:tr w:rsidR="00E308B2" w14:paraId="44FE596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8E57D"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8F5FA" w14:textId="77777777" w:rsidR="00E308B2" w:rsidRDefault="00E308B2" w:rsidP="00AC5BAF">
            <w:pPr>
              <w:pStyle w:val="TAL"/>
            </w:pPr>
            <w:r>
              <w:t>S2-2407323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1648A"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AF18E" w14:textId="77777777" w:rsidR="00E308B2" w:rsidRDefault="00E308B2" w:rsidP="00AC5BAF">
            <w:pPr>
              <w:pStyle w:val="TAL"/>
            </w:pPr>
            <w:r>
              <w:t>LS on NTZ solution impacts to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18BE2"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038E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349DD"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55E40" w14:textId="77777777" w:rsidR="00E308B2" w:rsidRDefault="00E308B2" w:rsidP="00AC5BAF">
            <w:pPr>
              <w:pStyle w:val="TAL"/>
            </w:pPr>
            <w:r>
              <w:t>Revision of S2-2407218. Revised in parallel session to S2-2407324.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DBB9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20033" w14:textId="77777777" w:rsidR="00E308B2" w:rsidRDefault="00E308B2" w:rsidP="00AC5BAF">
            <w:pPr>
              <w:pStyle w:val="TAL"/>
            </w:pPr>
            <w:r>
              <w:t>S2-2407324</w:t>
            </w:r>
          </w:p>
        </w:tc>
      </w:tr>
      <w:tr w:rsidR="00E308B2" w14:paraId="6E6C37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98D93"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93E95" w14:textId="77777777" w:rsidR="00E308B2" w:rsidRDefault="00E308B2" w:rsidP="00AC5BAF">
            <w:pPr>
              <w:pStyle w:val="TAL"/>
            </w:pPr>
            <w:r>
              <w:t>S2-2407324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2AF7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28A86" w14:textId="77777777" w:rsidR="00E308B2" w:rsidRDefault="00E308B2" w:rsidP="00AC5BAF">
            <w:pPr>
              <w:pStyle w:val="TAL"/>
            </w:pPr>
            <w:r>
              <w:t>LS on NTZ solution impacts to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92126"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9B34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F8A07"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F0336" w14:textId="77777777" w:rsidR="00E308B2" w:rsidRDefault="00E308B2" w:rsidP="00AC5BAF">
            <w:pPr>
              <w:pStyle w:val="TAL"/>
            </w:pPr>
            <w:r>
              <w:t>Revision of S2-2407323. Agreed in parallel session. Revised to S2-2407355.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B123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5F16F" w14:textId="77777777" w:rsidR="00E308B2" w:rsidRDefault="00E308B2" w:rsidP="00AC5BAF">
            <w:pPr>
              <w:pStyle w:val="TAL"/>
            </w:pPr>
            <w:r>
              <w:t>S2-2407355</w:t>
            </w:r>
          </w:p>
        </w:tc>
      </w:tr>
      <w:tr w:rsidR="00E308B2" w14:paraId="4A46BC0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5F223"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6F777" w14:textId="77777777" w:rsidR="00E308B2" w:rsidRDefault="00E308B2" w:rsidP="00AC5BAF">
            <w:pPr>
              <w:pStyle w:val="TAL"/>
            </w:pPr>
            <w:r>
              <w:t>S2-2407340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0666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52C8C" w14:textId="77777777" w:rsidR="00E308B2" w:rsidRDefault="00E308B2" w:rsidP="00AC5BAF">
            <w:pPr>
              <w:pStyle w:val="TAL"/>
            </w:pPr>
            <w:r>
              <w:t>TR 23.700-06 conclusion proposals based on NWM discussions.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ADA5D" w14:textId="77777777" w:rsidR="00E308B2" w:rsidRDefault="00E308B2" w:rsidP="00AC5BAF">
            <w:pPr>
              <w:pStyle w:val="TAL"/>
            </w:pPr>
            <w:r>
              <w:t>Qualcomm Incorporated,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8040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EEC50"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C9142" w14:textId="77777777" w:rsidR="00E308B2" w:rsidRDefault="00E308B2" w:rsidP="00AC5BAF">
            <w:pPr>
              <w:pStyle w:val="TAL"/>
            </w:pPr>
            <w:r>
              <w:t>Revision of S2-2407269.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D3C70"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455A7" w14:textId="77777777" w:rsidR="00E308B2" w:rsidRDefault="00E308B2" w:rsidP="00AC5BAF">
            <w:pPr>
              <w:pStyle w:val="TAL"/>
            </w:pPr>
          </w:p>
        </w:tc>
      </w:tr>
      <w:tr w:rsidR="00E308B2" w14:paraId="7FC452F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7DB65"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8616C" w14:textId="77777777" w:rsidR="00E308B2" w:rsidRDefault="00E308B2" w:rsidP="00AC5BAF">
            <w:pPr>
              <w:pStyle w:val="TAL"/>
            </w:pPr>
            <w:r>
              <w:t>S2-2407341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E3AC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10C1A"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A234D"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9235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E207E"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151BA" w14:textId="77777777" w:rsidR="00E308B2" w:rsidRDefault="00E308B2" w:rsidP="00AC5BAF">
            <w:pPr>
              <w:pStyle w:val="TAL"/>
            </w:pPr>
            <w:r>
              <w:t>Revision of S2-2407271.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8F8C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CCA93" w14:textId="77777777" w:rsidR="00E308B2" w:rsidRDefault="00E308B2" w:rsidP="00AC5BAF">
            <w:pPr>
              <w:pStyle w:val="TAL"/>
            </w:pPr>
          </w:p>
        </w:tc>
      </w:tr>
      <w:tr w:rsidR="00E308B2" w14:paraId="6D181A5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0180A"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6FB97" w14:textId="77777777" w:rsidR="00E308B2" w:rsidRDefault="00E308B2" w:rsidP="00AC5BAF">
            <w:pPr>
              <w:pStyle w:val="TAL"/>
            </w:pPr>
            <w:r>
              <w:t>S2-2407342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EC66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DD1CE" w14:textId="77777777" w:rsidR="00E308B2" w:rsidRDefault="00E308B2" w:rsidP="00AC5BAF">
            <w:pPr>
              <w:pStyle w:val="TAL"/>
            </w:pPr>
            <w:r>
              <w:t>KI #2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69FC2" w14:textId="77777777" w:rsidR="00E308B2" w:rsidRDefault="00E308B2" w:rsidP="00AC5BAF">
            <w:pPr>
              <w:pStyle w:val="TAL"/>
            </w:pPr>
            <w:r>
              <w:t>Ericsson, LG Electronics,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B99B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5AD59"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7E01C" w14:textId="77777777" w:rsidR="00E308B2" w:rsidRDefault="00E308B2" w:rsidP="00AC5BAF">
            <w:pPr>
              <w:pStyle w:val="TAL"/>
            </w:pPr>
            <w:r>
              <w:t>Revision of S2-2407272.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D7587"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29056" w14:textId="77777777" w:rsidR="00E308B2" w:rsidRDefault="00E308B2" w:rsidP="00AC5BAF">
            <w:pPr>
              <w:pStyle w:val="TAL"/>
            </w:pPr>
          </w:p>
        </w:tc>
      </w:tr>
      <w:tr w:rsidR="00E308B2" w14:paraId="5BC33C0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77969"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98A16" w14:textId="77777777" w:rsidR="00E308B2" w:rsidRDefault="00E308B2" w:rsidP="00AC5BAF">
            <w:pPr>
              <w:pStyle w:val="TAL"/>
            </w:pPr>
            <w:r>
              <w:t>S2-2407343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338C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5C20D" w14:textId="77777777" w:rsidR="00E308B2" w:rsidRDefault="00E308B2" w:rsidP="00AC5BAF">
            <w:pPr>
              <w:pStyle w:val="TAL"/>
            </w:pPr>
            <w:r>
              <w:t>KI#4: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21017"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0120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F8D6C"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15900" w14:textId="77777777" w:rsidR="00E308B2" w:rsidRDefault="00E308B2" w:rsidP="00AC5BAF">
            <w:pPr>
              <w:pStyle w:val="TAL"/>
            </w:pPr>
            <w:r>
              <w:t>Revision of S2-2407273. This P-CR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03D00"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10755" w14:textId="77777777" w:rsidR="00E308B2" w:rsidRDefault="00E308B2" w:rsidP="00AC5BAF">
            <w:pPr>
              <w:pStyle w:val="TAL"/>
            </w:pPr>
          </w:p>
        </w:tc>
      </w:tr>
      <w:tr w:rsidR="00E308B2" w14:paraId="6A345C3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2541F"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20DF7" w14:textId="77777777" w:rsidR="00E308B2" w:rsidRDefault="00E308B2" w:rsidP="00AC5BAF">
            <w:pPr>
              <w:pStyle w:val="TAL"/>
            </w:pPr>
            <w:r>
              <w:t>S2-2407344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E9B5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B286E" w14:textId="77777777" w:rsidR="00E308B2" w:rsidRDefault="00E308B2" w:rsidP="00AC5BAF">
            <w:pPr>
              <w:pStyle w:val="TAL"/>
            </w:pPr>
            <w:r>
              <w:t>KI #5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B0883"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2498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AB161"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3B613" w14:textId="77777777" w:rsidR="00E308B2" w:rsidRDefault="00E308B2" w:rsidP="00AC5BAF">
            <w:pPr>
              <w:pStyle w:val="TAL"/>
            </w:pPr>
            <w:r>
              <w:t>Revision of S2-2407117.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CB698"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5A7D5" w14:textId="77777777" w:rsidR="00E308B2" w:rsidRDefault="00E308B2" w:rsidP="00AC5BAF">
            <w:pPr>
              <w:pStyle w:val="TAL"/>
            </w:pPr>
          </w:p>
        </w:tc>
      </w:tr>
      <w:tr w:rsidR="00E308B2" w14:paraId="22F5CF3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2688B" w14:textId="77777777" w:rsidR="00E308B2" w:rsidRDefault="00E308B2" w:rsidP="00AC5BAF">
            <w:pPr>
              <w:pStyle w:val="TAL"/>
              <w:rPr>
                <w:sz w:val="24"/>
                <w:szCs w:val="24"/>
              </w:rPr>
            </w:pPr>
            <w:r>
              <w:lastRenderedPageBreak/>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19009" w14:textId="77777777" w:rsidR="00E308B2" w:rsidRDefault="00E308B2" w:rsidP="00AC5BAF">
            <w:pPr>
              <w:pStyle w:val="TAL"/>
            </w:pPr>
            <w:r>
              <w:t>S2-2407345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F86B5"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F94A2" w14:textId="77777777" w:rsidR="00E308B2" w:rsidRDefault="00E308B2" w:rsidP="00AC5BAF">
            <w:pPr>
              <w:pStyle w:val="TAL"/>
            </w:pPr>
            <w:r>
              <w:t>LS on questions regarding 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6049D"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BB4E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6FE46"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5716F" w14:textId="77777777" w:rsidR="00E308B2" w:rsidRDefault="00E308B2" w:rsidP="00AC5BAF">
            <w:pPr>
              <w:pStyle w:val="TAL"/>
            </w:pPr>
            <w:r>
              <w:t>Revision of S2-2407270.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D9D6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BFF17" w14:textId="77777777" w:rsidR="00E308B2" w:rsidRDefault="00E308B2" w:rsidP="00AC5BAF">
            <w:pPr>
              <w:pStyle w:val="TAL"/>
            </w:pPr>
          </w:p>
        </w:tc>
      </w:tr>
      <w:tr w:rsidR="00E308B2" w14:paraId="460978F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ABA0F"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0A5D1" w14:textId="77777777" w:rsidR="00E308B2" w:rsidRDefault="00E308B2" w:rsidP="00AC5BAF">
            <w:pPr>
              <w:pStyle w:val="TAL"/>
            </w:pPr>
            <w:r>
              <w:t>S2-2407346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630F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279F5" w14:textId="77777777" w:rsidR="00E308B2" w:rsidRDefault="00E308B2" w:rsidP="00AC5BAF">
            <w:pPr>
              <w:pStyle w:val="TAL"/>
            </w:pPr>
            <w:r>
              <w:t>Conclusion for KI#2.1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D853E" w14:textId="77777777" w:rsidR="00E308B2" w:rsidRDefault="00E308B2" w:rsidP="00AC5BAF">
            <w:pPr>
              <w:pStyle w:val="TAL"/>
            </w:pPr>
            <w:r>
              <w:t>Apple, LGE, CableLabs, Lenovo, China Telecom, Ericsson, CATT, Samsung, Nokia, Interdigital, 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D822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7CC59"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71731" w14:textId="77777777" w:rsidR="00E308B2" w:rsidRDefault="00E308B2" w:rsidP="00AC5BAF">
            <w:pPr>
              <w:pStyle w:val="TAL"/>
            </w:pPr>
            <w:r>
              <w:t>Revision of S2-2407144.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1C117"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966CD" w14:textId="77777777" w:rsidR="00E308B2" w:rsidRDefault="00E308B2" w:rsidP="00AC5BAF">
            <w:pPr>
              <w:pStyle w:val="TAL"/>
            </w:pPr>
          </w:p>
        </w:tc>
      </w:tr>
      <w:tr w:rsidR="00E308B2" w14:paraId="6C0C98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2D2A1"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75316" w14:textId="77777777" w:rsidR="00E308B2" w:rsidRDefault="00E308B2" w:rsidP="00AC5BAF">
            <w:pPr>
              <w:pStyle w:val="TAL"/>
            </w:pPr>
            <w:r>
              <w:t>S2-2407347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B62B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6B35D" w14:textId="77777777" w:rsidR="00E308B2" w:rsidRDefault="00E308B2" w:rsidP="00AC5BAF">
            <w:pPr>
              <w:pStyle w:val="TAL"/>
            </w:pPr>
            <w:r>
              <w:t>KI#1.4, Update Sol#1.15 to solve the EN about session management procedure.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BC90F"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D08D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9B38B"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9AA40" w14:textId="77777777" w:rsidR="00E308B2" w:rsidRDefault="00E308B2" w:rsidP="00AC5BAF">
            <w:pPr>
              <w:pStyle w:val="TAL"/>
            </w:pPr>
            <w:r>
              <w:t>Revision of S2-2407086.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5090E"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93395" w14:textId="77777777" w:rsidR="00E308B2" w:rsidRDefault="00E308B2" w:rsidP="00AC5BAF">
            <w:pPr>
              <w:pStyle w:val="TAL"/>
            </w:pPr>
          </w:p>
        </w:tc>
      </w:tr>
      <w:tr w:rsidR="00E308B2" w14:paraId="325EA10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A714C"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94F8A" w14:textId="77777777" w:rsidR="00E308B2" w:rsidRDefault="00E308B2" w:rsidP="00AC5BAF">
            <w:pPr>
              <w:pStyle w:val="TAL"/>
            </w:pPr>
            <w:r>
              <w:t>S2-2407348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D66A8"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808E2" w14:textId="77777777" w:rsidR="00E308B2" w:rsidRDefault="00E308B2" w:rsidP="00AC5BAF">
            <w:pPr>
              <w:pStyle w:val="TAL"/>
            </w:pPr>
            <w:r>
              <w:t>New WID on Phase 3 for UAS,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99560" w14:textId="77777777" w:rsidR="00E308B2" w:rsidRDefault="00E308B2" w:rsidP="00AC5BAF">
            <w:pPr>
              <w:pStyle w:val="TAL"/>
            </w:pPr>
            <w:r>
              <w:t>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464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EBB8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C76B8" w14:textId="77777777" w:rsidR="00E308B2" w:rsidRDefault="00E308B2" w:rsidP="00AC5BAF">
            <w:pPr>
              <w:pStyle w:val="TAL"/>
              <w:rPr>
                <w:sz w:val="24"/>
                <w:szCs w:val="24"/>
              </w:rPr>
            </w:pPr>
            <w:r>
              <w:t>Revision of S2-2405978. For e-mail approval. r03 agreed. Revised to S2-2407363.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33A6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5294F" w14:textId="77777777" w:rsidR="00E308B2" w:rsidRDefault="00E308B2" w:rsidP="00AC5BAF">
            <w:pPr>
              <w:pStyle w:val="TAL"/>
            </w:pPr>
            <w:r>
              <w:t>S2-2407363</w:t>
            </w:r>
          </w:p>
        </w:tc>
      </w:tr>
      <w:tr w:rsidR="00E308B2" w14:paraId="668D87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36D04"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A217F" w14:textId="77777777" w:rsidR="00E308B2" w:rsidRDefault="00E308B2" w:rsidP="00AC5BAF">
            <w:pPr>
              <w:pStyle w:val="TAL"/>
            </w:pPr>
            <w:r>
              <w:t>S2-2407349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3E677"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D6190" w14:textId="77777777" w:rsidR="00E308B2" w:rsidRDefault="00E308B2" w:rsidP="00AC5BAF">
            <w:pPr>
              <w:pStyle w:val="TAL"/>
            </w:pPr>
            <w:r>
              <w:t>Cover sheet for presentation of TR 23.700-84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48E3B" w14:textId="77777777" w:rsidR="00E308B2" w:rsidRDefault="00E308B2" w:rsidP="00AC5BAF">
            <w:pPr>
              <w:pStyle w:val="TAL"/>
            </w:pPr>
            <w:r>
              <w:t>MediaTek Inc.,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13AC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80FB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F1D18" w14:textId="77777777" w:rsidR="00E308B2" w:rsidRDefault="00E308B2" w:rsidP="00AC5BAF">
            <w:pPr>
              <w:pStyle w:val="TAL"/>
            </w:pPr>
            <w:r>
              <w:t>Revision of S2-2406569. For e-mail approval. r02 agreed. Revised to S2-2407373.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BFE4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5E9F7" w14:textId="77777777" w:rsidR="00E308B2" w:rsidRDefault="00E308B2" w:rsidP="00AC5BAF">
            <w:pPr>
              <w:pStyle w:val="TAL"/>
            </w:pPr>
            <w:r>
              <w:t>S2-2407373</w:t>
            </w:r>
          </w:p>
        </w:tc>
      </w:tr>
      <w:tr w:rsidR="00E308B2" w14:paraId="6DA39A1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924B1"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180BA" w14:textId="77777777" w:rsidR="00E308B2" w:rsidRDefault="00E308B2" w:rsidP="00AC5BAF">
            <w:pPr>
              <w:pStyle w:val="TAL"/>
            </w:pPr>
            <w:r>
              <w:t>S2-2407350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4450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8CEC6" w14:textId="77777777" w:rsidR="00E308B2" w:rsidRDefault="00E308B2" w:rsidP="00AC5BAF">
            <w:pPr>
              <w:pStyle w:val="TAL"/>
            </w:pPr>
            <w:r>
              <w:t>LS on FS_5GSAT_Ph3_ARCH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1425F"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BF21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2D29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6B9B6" w14:textId="77777777" w:rsidR="00E308B2" w:rsidRDefault="00E308B2" w:rsidP="00AC5BAF">
            <w:pPr>
              <w:pStyle w:val="TAL"/>
            </w:pPr>
            <w:r>
              <w:t>Revision of S2-2407192.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F4B7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DFD1A" w14:textId="77777777" w:rsidR="00E308B2" w:rsidRDefault="00E308B2" w:rsidP="00AC5BAF">
            <w:pPr>
              <w:pStyle w:val="TAL"/>
            </w:pPr>
          </w:p>
        </w:tc>
      </w:tr>
      <w:tr w:rsidR="00E308B2" w14:paraId="557D4C3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C99A3"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EDE27" w14:textId="77777777" w:rsidR="00E308B2" w:rsidRDefault="00E308B2" w:rsidP="00AC5BAF">
            <w:pPr>
              <w:pStyle w:val="TAL"/>
            </w:pPr>
            <w:r>
              <w:t>S2-2407351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D532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B3ECF" w14:textId="77777777" w:rsidR="00E308B2" w:rsidRDefault="00E308B2" w:rsidP="00AC5BAF">
            <w:pPr>
              <w:pStyle w:val="TAL"/>
            </w:pPr>
            <w:r>
              <w:t>LS on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53D8C"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7267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B476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FC9CF" w14:textId="77777777" w:rsidR="00E308B2" w:rsidRDefault="00E308B2" w:rsidP="00AC5BAF">
            <w:pPr>
              <w:pStyle w:val="TAL"/>
            </w:pPr>
            <w:r>
              <w:t>Revision of S2-2407197.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DE04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26BC5" w14:textId="77777777" w:rsidR="00E308B2" w:rsidRDefault="00E308B2" w:rsidP="00AC5BAF">
            <w:pPr>
              <w:pStyle w:val="TAL"/>
            </w:pPr>
          </w:p>
        </w:tc>
      </w:tr>
      <w:tr w:rsidR="00E308B2" w14:paraId="65E082C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0D5A8"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17069" w14:textId="77777777" w:rsidR="00E308B2" w:rsidRDefault="00E308B2" w:rsidP="00AC5BAF">
            <w:pPr>
              <w:pStyle w:val="TAL"/>
            </w:pPr>
            <w:r>
              <w:t>S2-2407352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258F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AE580" w14:textId="77777777" w:rsidR="00E308B2" w:rsidRDefault="00E308B2" w:rsidP="00AC5BAF">
            <w:pPr>
              <w:pStyle w:val="TAL"/>
            </w:pPr>
            <w:r>
              <w:t>[DRAFT] LS on User Identity Profile management by 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33212"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4BCD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CADCA"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3EEA2" w14:textId="77777777" w:rsidR="00E308B2" w:rsidRDefault="00E308B2" w:rsidP="00AC5BAF">
            <w:pPr>
              <w:pStyle w:val="TAL"/>
            </w:pPr>
            <w:r>
              <w:t>Revision of S2-2407024.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684E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6949F" w14:textId="77777777" w:rsidR="00E308B2" w:rsidRDefault="00E308B2" w:rsidP="00AC5BAF">
            <w:pPr>
              <w:pStyle w:val="TAL"/>
            </w:pPr>
          </w:p>
        </w:tc>
      </w:tr>
      <w:tr w:rsidR="00E308B2" w14:paraId="0B6C5D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53500"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F29BF" w14:textId="77777777" w:rsidR="00E308B2" w:rsidRDefault="00E308B2" w:rsidP="00AC5BAF">
            <w:pPr>
              <w:pStyle w:val="TAL"/>
            </w:pPr>
            <w:r>
              <w:t>S2-2407353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18230"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C6ABD" w14:textId="77777777" w:rsidR="00E308B2" w:rsidRDefault="00E308B2" w:rsidP="00AC5BAF">
            <w:pPr>
              <w:pStyle w:val="TAL"/>
            </w:pPr>
            <w:r>
              <w:t>Reply LS on Clarification related to the predictive slice modification in Inter-PLMN based slice service continuity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7C5E0"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F0DE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4FD36"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2AD20" w14:textId="77777777" w:rsidR="00E308B2" w:rsidRDefault="00E308B2" w:rsidP="00AC5BAF">
            <w:pPr>
              <w:pStyle w:val="TAL"/>
            </w:pPr>
            <w:r>
              <w:t>Revision of S2-2406876.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87A6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D33E3" w14:textId="77777777" w:rsidR="00E308B2" w:rsidRDefault="00E308B2" w:rsidP="00AC5BAF">
            <w:pPr>
              <w:pStyle w:val="TAL"/>
            </w:pPr>
          </w:p>
        </w:tc>
      </w:tr>
      <w:tr w:rsidR="00E308B2" w14:paraId="073610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0C0F9"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800EC" w14:textId="77777777" w:rsidR="00E308B2" w:rsidRDefault="00E308B2" w:rsidP="00AC5BAF">
            <w:pPr>
              <w:pStyle w:val="TAL"/>
            </w:pPr>
            <w:r>
              <w:t>S2-2407354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8503B"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A8986" w14:textId="77777777" w:rsidR="00E308B2" w:rsidRDefault="00E308B2" w:rsidP="00AC5BAF">
            <w:pPr>
              <w:pStyle w:val="TAL"/>
            </w:pPr>
            <w:r>
              <w:t>LS Reply on Internal 5G Core information expose to trusted 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ACC53"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D47A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26753"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2A195" w14:textId="77777777" w:rsidR="00E308B2" w:rsidRDefault="00E308B2" w:rsidP="00AC5BAF">
            <w:pPr>
              <w:pStyle w:val="TAL"/>
            </w:pPr>
            <w:r>
              <w:t>Revision of S2-2407314.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DC771"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90C9F" w14:textId="77777777" w:rsidR="00E308B2" w:rsidRDefault="00E308B2" w:rsidP="00AC5BAF">
            <w:pPr>
              <w:pStyle w:val="TAL"/>
            </w:pPr>
          </w:p>
        </w:tc>
      </w:tr>
      <w:tr w:rsidR="00E308B2" w14:paraId="2B64D8F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25F7F"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65B63" w14:textId="77777777" w:rsidR="00E308B2" w:rsidRDefault="00E308B2" w:rsidP="00AC5BAF">
            <w:pPr>
              <w:pStyle w:val="TAL"/>
            </w:pPr>
            <w:r>
              <w:t>S2-2407355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CAD0B"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77528" w14:textId="77777777" w:rsidR="00E308B2" w:rsidRDefault="00E308B2" w:rsidP="00AC5BAF">
            <w:pPr>
              <w:pStyle w:val="TAL"/>
            </w:pPr>
            <w:r>
              <w:t>LS on NTZ solution impacts to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66A9B"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4858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2DE30"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2AAFC" w14:textId="77777777" w:rsidR="00E308B2" w:rsidRDefault="00E308B2" w:rsidP="00AC5BAF">
            <w:pPr>
              <w:pStyle w:val="TAL"/>
            </w:pPr>
            <w:r>
              <w:t>Revision of S2-2407324.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64D54"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169CD" w14:textId="77777777" w:rsidR="00E308B2" w:rsidRDefault="00E308B2" w:rsidP="00AC5BAF">
            <w:pPr>
              <w:pStyle w:val="TAL"/>
            </w:pPr>
          </w:p>
        </w:tc>
      </w:tr>
      <w:tr w:rsidR="00E308B2" w14:paraId="10738CF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3EFAA" w14:textId="77777777" w:rsidR="00E308B2" w:rsidRDefault="00E308B2" w:rsidP="00AC5BAF">
            <w:pPr>
              <w:pStyle w:val="TAL"/>
              <w:rPr>
                <w:sz w:val="24"/>
                <w:szCs w:val="24"/>
              </w:rPr>
            </w:pPr>
            <w:r>
              <w:lastRenderedPageBreak/>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E4399" w14:textId="77777777" w:rsidR="00E308B2" w:rsidRDefault="00E308B2" w:rsidP="00AC5BAF">
            <w:pPr>
              <w:pStyle w:val="TAL"/>
            </w:pPr>
            <w:r>
              <w:t>S2-2407356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3FB3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8E3B1" w14:textId="77777777" w:rsidR="00E308B2" w:rsidRDefault="00E308B2" w:rsidP="00AC5BAF">
            <w:pPr>
              <w:pStyle w:val="TAL"/>
            </w:pPr>
            <w:r>
              <w:t>23.502 CR4808R4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3CE99" w14:textId="77777777" w:rsidR="00E308B2" w:rsidRDefault="00E308B2" w:rsidP="00AC5BAF">
            <w:pPr>
              <w:pStyle w:val="TAL"/>
            </w:pPr>
            <w:r>
              <w:t>Nokia, Oracle, China Mobile,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9A07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EE49A"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4D830" w14:textId="77777777" w:rsidR="00E308B2" w:rsidRDefault="00E308B2" w:rsidP="00AC5BAF">
            <w:pPr>
              <w:pStyle w:val="TAL"/>
            </w:pPr>
            <w:r>
              <w:t>Revision of S2-2407278. This CR was 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6872C"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C85BE" w14:textId="77777777" w:rsidR="00E308B2" w:rsidRDefault="00E308B2" w:rsidP="00AC5BAF">
            <w:pPr>
              <w:pStyle w:val="TAL"/>
            </w:pPr>
          </w:p>
        </w:tc>
      </w:tr>
      <w:tr w:rsidR="00E308B2" w14:paraId="0F93DA0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28E88"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2CBD9" w14:textId="77777777" w:rsidR="00E308B2" w:rsidRDefault="00E308B2" w:rsidP="00AC5BAF">
            <w:pPr>
              <w:pStyle w:val="TAL"/>
            </w:pPr>
            <w:r>
              <w:t>S2-2407357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338D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99236" w14:textId="77777777" w:rsidR="00E308B2" w:rsidRDefault="00E308B2" w:rsidP="00AC5BAF">
            <w:pPr>
              <w:pStyle w:val="TAL"/>
            </w:pPr>
            <w:r>
              <w:t>Interim conclusions for KI#4 Identifying non-3GPP Devices Connecting behind a UE or 5G-RG.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AFB4E" w14:textId="77777777" w:rsidR="00E308B2" w:rsidRDefault="00E308B2" w:rsidP="00AC5BAF">
            <w:pPr>
              <w:pStyle w:val="TAL"/>
            </w:pPr>
            <w:r>
              <w:t>Xiaomi, Nokia, CableLabs, Charter Communications, LGE, OPPO, vivo, InterDigital, Huawei, NEC, Ericsson, China Mobile,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7C96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788F4"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DEC7A" w14:textId="77777777" w:rsidR="00E308B2" w:rsidRDefault="00E308B2" w:rsidP="00AC5BAF">
            <w:pPr>
              <w:pStyle w:val="TAL"/>
            </w:pPr>
            <w:r>
              <w:t>Revision of S2-2407237. This P-CR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5FDA1"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FE654" w14:textId="77777777" w:rsidR="00E308B2" w:rsidRDefault="00E308B2" w:rsidP="00AC5BAF">
            <w:pPr>
              <w:pStyle w:val="TAL"/>
            </w:pPr>
          </w:p>
        </w:tc>
      </w:tr>
      <w:tr w:rsidR="00E308B2" w14:paraId="6F82A5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F9974"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ED459" w14:textId="77777777" w:rsidR="00E308B2" w:rsidRDefault="00E308B2" w:rsidP="00AC5BAF">
            <w:pPr>
              <w:pStyle w:val="TAL"/>
            </w:pPr>
            <w:r>
              <w:t>S2-2407358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5590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58E1A" w14:textId="77777777" w:rsidR="00E308B2" w:rsidRDefault="00E308B2" w:rsidP="00AC5BAF">
            <w:pPr>
              <w:pStyle w:val="TAL"/>
            </w:pPr>
            <w:r>
              <w:t>Conclusion of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96192" w14:textId="77777777" w:rsidR="00E308B2" w:rsidRDefault="00E308B2" w:rsidP="00AC5BAF">
            <w:pPr>
              <w:pStyle w:val="TAL"/>
            </w:pPr>
            <w:r>
              <w:t>Huawei, HiSilicon, Ericsson,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10DF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23E42"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B4F47" w14:textId="77777777" w:rsidR="00E308B2" w:rsidRDefault="00E308B2" w:rsidP="00AC5BAF">
            <w:pPr>
              <w:pStyle w:val="TAL"/>
            </w:pPr>
            <w:r>
              <w:t>Revision of S2-2407321. This P-CR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D46C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26251" w14:textId="77777777" w:rsidR="00E308B2" w:rsidRDefault="00E308B2" w:rsidP="00AC5BAF">
            <w:pPr>
              <w:pStyle w:val="TAL"/>
            </w:pPr>
          </w:p>
        </w:tc>
      </w:tr>
      <w:tr w:rsidR="00E308B2" w14:paraId="2B208BB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9C48C"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5F06C" w14:textId="77777777" w:rsidR="00E308B2" w:rsidRDefault="00E308B2" w:rsidP="00AC5BAF">
            <w:pPr>
              <w:pStyle w:val="TAL"/>
            </w:pPr>
            <w:r>
              <w:t>S2-2407359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5369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C9AD8" w14:textId="77777777" w:rsidR="00E308B2" w:rsidRDefault="00E308B2" w:rsidP="00AC5BAF">
            <w:pPr>
              <w:pStyle w:val="TAL"/>
            </w:pPr>
            <w:r>
              <w:t>Conclusion on KI#1: Network energy related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D35B2" w14:textId="77777777" w:rsidR="00E308B2" w:rsidRDefault="00E308B2" w:rsidP="00AC5BAF">
            <w:pPr>
              <w:pStyle w:val="TAL"/>
            </w:pPr>
            <w:r>
              <w:t>China Mobile, China Unicom, NTT DOCOMO, SK Telecom, China Telecom, KDDI, Deutsche Telekom, DISH Network, Orange, KPN, T-Mobile, BT, Rakuten Mobile, Vodafone, vivo,NEC, Huawei, Tencent, CATT, Lenovo,Toyota, ZTE, Samsung, LGE, Meta, Interdigital, OPPO, Medi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1D6C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9D73B"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2AFBA" w14:textId="77777777" w:rsidR="00E308B2" w:rsidRDefault="00E308B2" w:rsidP="00AC5BAF">
            <w:pPr>
              <w:pStyle w:val="TAL"/>
            </w:pPr>
            <w:r>
              <w:t>Revision of S2-2407074. This P-CR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C3C61"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5057E" w14:textId="77777777" w:rsidR="00E308B2" w:rsidRDefault="00E308B2" w:rsidP="00AC5BAF">
            <w:pPr>
              <w:pStyle w:val="TAL"/>
            </w:pPr>
          </w:p>
        </w:tc>
      </w:tr>
      <w:tr w:rsidR="00E308B2" w14:paraId="74DF19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CC1BA"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0B2AC" w14:textId="77777777" w:rsidR="00E308B2" w:rsidRDefault="00E308B2" w:rsidP="00AC5BAF">
            <w:pPr>
              <w:pStyle w:val="TAL"/>
            </w:pPr>
            <w:r>
              <w:t>S2-2407360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3298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C1C78"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D02EF" w14:textId="77777777" w:rsidR="00E308B2" w:rsidRDefault="00E308B2" w:rsidP="00AC5BAF">
            <w:pPr>
              <w:pStyle w:val="TAL"/>
            </w:pPr>
            <w:r>
              <w:t>Samsung, Lenovo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64E6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AE5D6"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03EE7" w14:textId="77777777" w:rsidR="00E308B2" w:rsidRDefault="00E308B2" w:rsidP="00AC5BAF">
            <w:pPr>
              <w:pStyle w:val="TAL"/>
            </w:pPr>
            <w:r>
              <w:t>Revision of S2-2407078. Revised to S2-2407362.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9D6A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C50A8" w14:textId="77777777" w:rsidR="00E308B2" w:rsidRDefault="00E308B2" w:rsidP="00AC5BAF">
            <w:pPr>
              <w:pStyle w:val="TAL"/>
            </w:pPr>
            <w:r>
              <w:t>S2-2407362</w:t>
            </w:r>
          </w:p>
        </w:tc>
      </w:tr>
      <w:tr w:rsidR="00E308B2" w14:paraId="32785D8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9368C"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E619E" w14:textId="77777777" w:rsidR="00E308B2" w:rsidRDefault="00E308B2" w:rsidP="00AC5BAF">
            <w:pPr>
              <w:pStyle w:val="TAL"/>
            </w:pPr>
            <w:r>
              <w:t>S2-2407361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3AC3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17359"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2EE5E" w14:textId="77777777" w:rsidR="00E308B2" w:rsidRDefault="00E308B2" w:rsidP="00AC5BAF">
            <w:pPr>
              <w:pStyle w:val="TAL"/>
            </w:pPr>
            <w:r>
              <w:t>Vivo, KDDI, CMCC, CATT, Lenovo, NEC, Orange, Tencent, Tencent Cloud, OPPO, ETRI, Huawei, HiSilicon, NTT-DOCOMO, Toyota, Samsung, China Unicom, Intel, ZTE, Deutsche Telekom, Rakuten Mobile,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F63D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68046"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39F99" w14:textId="77777777" w:rsidR="00E308B2" w:rsidRDefault="00E308B2" w:rsidP="00AC5BAF">
            <w:pPr>
              <w:pStyle w:val="TAL"/>
            </w:pPr>
            <w:r>
              <w:t>Revision of S2-2407076. This P-CR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E83D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439C0" w14:textId="77777777" w:rsidR="00E308B2" w:rsidRDefault="00E308B2" w:rsidP="00AC5BAF">
            <w:pPr>
              <w:pStyle w:val="TAL"/>
            </w:pPr>
          </w:p>
        </w:tc>
      </w:tr>
      <w:tr w:rsidR="00E308B2" w14:paraId="366632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80723"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6AB6C" w14:textId="77777777" w:rsidR="00E308B2" w:rsidRDefault="00E308B2" w:rsidP="00AC5BAF">
            <w:pPr>
              <w:pStyle w:val="TAL"/>
            </w:pPr>
            <w:r>
              <w:t>S2-2407362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B22A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E3BE2"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C42A9" w14:textId="77777777" w:rsidR="00E308B2" w:rsidRDefault="00E308B2" w:rsidP="00AC5BAF">
            <w:pPr>
              <w:pStyle w:val="TAL"/>
            </w:pPr>
            <w:r>
              <w:t>Samsung, Lenovo, NEC, Rakuten Mobile, 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64D5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318A3"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53155" w14:textId="77777777" w:rsidR="00E308B2" w:rsidRDefault="00E308B2" w:rsidP="00AC5BAF">
            <w:pPr>
              <w:pStyle w:val="TAL"/>
            </w:pPr>
            <w:r>
              <w:t>Revision of S2-2407360. This P-CR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2572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5713E" w14:textId="77777777" w:rsidR="00E308B2" w:rsidRDefault="00E308B2" w:rsidP="00AC5BAF">
            <w:pPr>
              <w:pStyle w:val="TAL"/>
            </w:pPr>
          </w:p>
        </w:tc>
      </w:tr>
      <w:tr w:rsidR="00E308B2" w14:paraId="7DAAF05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44C22" w14:textId="77777777" w:rsidR="00E308B2" w:rsidRDefault="00E308B2" w:rsidP="00AC5BAF">
            <w:pPr>
              <w:pStyle w:val="TAL"/>
              <w:rPr>
                <w:sz w:val="24"/>
                <w:szCs w:val="24"/>
              </w:rPr>
            </w:pPr>
            <w:r>
              <w:lastRenderedPageBreak/>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969EC" w14:textId="77777777" w:rsidR="00E308B2" w:rsidRDefault="00E308B2" w:rsidP="00AC5BAF">
            <w:pPr>
              <w:pStyle w:val="TAL"/>
            </w:pPr>
            <w:r>
              <w:t>S2-2407363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17E12"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E2B44" w14:textId="77777777" w:rsidR="00E308B2" w:rsidRDefault="00E308B2" w:rsidP="00AC5BAF">
            <w:pPr>
              <w:pStyle w:val="TAL"/>
            </w:pPr>
            <w:r>
              <w:t>New WID on Phase 3 for UAS,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EA86C" w14:textId="77777777" w:rsidR="00E308B2" w:rsidRDefault="00E308B2" w:rsidP="00AC5BAF">
            <w:pPr>
              <w:pStyle w:val="TAL"/>
            </w:pPr>
            <w:r>
              <w:t>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FED1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815A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3706D" w14:textId="77777777" w:rsidR="00E308B2" w:rsidRDefault="00E308B2" w:rsidP="00AC5BAF">
            <w:pPr>
              <w:pStyle w:val="TAL"/>
            </w:pPr>
            <w:r>
              <w:t>Revision of S2-2407348r03.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CC76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9E6E1" w14:textId="77777777" w:rsidR="00E308B2" w:rsidRDefault="00E308B2" w:rsidP="00AC5BAF">
            <w:pPr>
              <w:pStyle w:val="TAL"/>
            </w:pPr>
          </w:p>
        </w:tc>
      </w:tr>
      <w:tr w:rsidR="00E308B2" w14:paraId="14D222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453EA"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404F5" w14:textId="77777777" w:rsidR="00E308B2" w:rsidRDefault="00E308B2" w:rsidP="00AC5BAF">
            <w:pPr>
              <w:pStyle w:val="TAL"/>
            </w:pPr>
            <w:r>
              <w:t>S2-2407364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F19BF"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BA00F" w14:textId="77777777" w:rsidR="00E308B2" w:rsidRDefault="00E308B2" w:rsidP="00AC5BAF">
            <w:pPr>
              <w:pStyle w:val="TAL"/>
            </w:pPr>
            <w:r>
              <w:t>New WID: MPS for IMS Messaging and SMS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839F7" w14:textId="77777777" w:rsidR="00E308B2" w:rsidRDefault="00E308B2" w:rsidP="00AC5BAF">
            <w:pPr>
              <w:pStyle w:val="TAL"/>
            </w:pPr>
            <w:r>
              <w:t>Peraton Labs, CISA ECD, T-Mobile USA, Nokia, AT&amp;T, Qualcomm, Ericsson,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47C6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4E2F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4FC05" w14:textId="77777777" w:rsidR="00E308B2" w:rsidRDefault="00E308B2" w:rsidP="00AC5BAF">
            <w:pPr>
              <w:pStyle w:val="TAL"/>
            </w:pPr>
            <w:r>
              <w:t>Revision of S2-2407205r01.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52C2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C8474" w14:textId="77777777" w:rsidR="00E308B2" w:rsidRDefault="00E308B2" w:rsidP="00AC5BAF">
            <w:pPr>
              <w:pStyle w:val="TAL"/>
            </w:pPr>
          </w:p>
        </w:tc>
      </w:tr>
      <w:tr w:rsidR="00E308B2" w14:paraId="31D6FFB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97985"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7D5F5" w14:textId="77777777" w:rsidR="00E308B2" w:rsidRDefault="00E308B2" w:rsidP="00AC5BAF">
            <w:pPr>
              <w:pStyle w:val="TAL"/>
            </w:pPr>
            <w:r>
              <w:t>S2-2407365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7EE65"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18316" w14:textId="77777777" w:rsidR="00E308B2" w:rsidRDefault="00E308B2" w:rsidP="00AC5BAF">
            <w:pPr>
              <w:pStyle w:val="TAL"/>
            </w:pPr>
            <w:r>
              <w:t>WID on 5GS XRM Ph2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EE080" w14:textId="77777777" w:rsidR="00E308B2" w:rsidRDefault="00E308B2" w:rsidP="00AC5BAF">
            <w:pPr>
              <w:pStyle w:val="TAL"/>
            </w:pPr>
            <w:r>
              <w:t>Nokia, Meta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74B9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AD4F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7DE51" w14:textId="77777777" w:rsidR="00E308B2" w:rsidRDefault="00E308B2" w:rsidP="00AC5BAF">
            <w:pPr>
              <w:pStyle w:val="TAL"/>
            </w:pPr>
            <w:r>
              <w:t>Revision of S2-2407284r06.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8AF40"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824C2" w14:textId="77777777" w:rsidR="00E308B2" w:rsidRDefault="00E308B2" w:rsidP="00AC5BAF">
            <w:pPr>
              <w:pStyle w:val="TAL"/>
            </w:pPr>
          </w:p>
        </w:tc>
      </w:tr>
      <w:tr w:rsidR="00E308B2" w14:paraId="4FF4478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CF622"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B4A59" w14:textId="77777777" w:rsidR="00E308B2" w:rsidRDefault="00E308B2" w:rsidP="00AC5BAF">
            <w:pPr>
              <w:pStyle w:val="TAL"/>
            </w:pPr>
            <w:r>
              <w:t>S2-2407366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00390"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56CDF" w14:textId="77777777" w:rsidR="00E308B2" w:rsidRDefault="00E308B2" w:rsidP="00AC5BAF">
            <w:pPr>
              <w:pStyle w:val="TAL"/>
            </w:pPr>
            <w:r>
              <w:t>New WID: System architecture for Next Generation Real time Communication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EA4BD" w14:textId="77777777" w:rsidR="00E308B2" w:rsidRDefault="00E308B2" w:rsidP="00AC5BAF">
            <w:pPr>
              <w:pStyle w:val="TAL"/>
            </w:pPr>
            <w:r>
              <w:t>China Mobile, ZTE, Huawei, Nokia, Deutsche Telekom, vivo, NTT DOCOMO,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2DEE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ECBA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820FB" w14:textId="77777777" w:rsidR="00E308B2" w:rsidRDefault="00E308B2" w:rsidP="00AC5BAF">
            <w:pPr>
              <w:pStyle w:val="TAL"/>
            </w:pPr>
            <w:r>
              <w:t>Revision of S2-2406344r01.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6306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C8703" w14:textId="77777777" w:rsidR="00E308B2" w:rsidRDefault="00E308B2" w:rsidP="00AC5BAF">
            <w:pPr>
              <w:pStyle w:val="TAL"/>
            </w:pPr>
          </w:p>
        </w:tc>
      </w:tr>
      <w:tr w:rsidR="00E308B2" w14:paraId="42720F5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89374"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DB6AF" w14:textId="77777777" w:rsidR="00E308B2" w:rsidRDefault="00E308B2" w:rsidP="00AC5BAF">
            <w:pPr>
              <w:pStyle w:val="TAL"/>
            </w:pPr>
            <w:r>
              <w:t>S2-2407367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646D8"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89C44" w14:textId="77777777" w:rsidR="00E308B2" w:rsidRDefault="00E308B2" w:rsidP="00AC5BAF">
            <w:pPr>
              <w:pStyle w:val="TAL"/>
            </w:pPr>
            <w:r>
              <w:t>New WID on Enhancement of support for Edge Computing in 5G Core network phase 3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FC7B4"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D068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137F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D22E5" w14:textId="77777777" w:rsidR="00E308B2" w:rsidRDefault="00E308B2" w:rsidP="00AC5BAF">
            <w:pPr>
              <w:pStyle w:val="TAL"/>
            </w:pPr>
            <w:r>
              <w:t>Revision of S2-2407289r04.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0AA6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6B532" w14:textId="77777777" w:rsidR="00E308B2" w:rsidRDefault="00E308B2" w:rsidP="00AC5BAF">
            <w:pPr>
              <w:pStyle w:val="TAL"/>
            </w:pPr>
          </w:p>
        </w:tc>
      </w:tr>
      <w:tr w:rsidR="00E308B2" w14:paraId="6D4F399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33DB8"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38FC3" w14:textId="77777777" w:rsidR="00E308B2" w:rsidRDefault="00E308B2" w:rsidP="00AC5BAF">
            <w:pPr>
              <w:pStyle w:val="TAL"/>
            </w:pPr>
            <w:r>
              <w:t>S2-2407368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F1676"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D98EA" w14:textId="77777777" w:rsidR="00E308B2" w:rsidRDefault="00E308B2" w:rsidP="00AC5BAF">
            <w:pPr>
              <w:pStyle w:val="TAL"/>
            </w:pPr>
            <w:r>
              <w:t>New WID on Integration of satellite components in the 5G architecture Phase III.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01FFF" w14:textId="77777777" w:rsidR="00E308B2" w:rsidRDefault="00E308B2" w:rsidP="00AC5BAF">
            <w:pPr>
              <w:pStyle w:val="TAL"/>
            </w:pPr>
            <w: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8756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D666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E8A23" w14:textId="77777777" w:rsidR="00E308B2" w:rsidRDefault="00E308B2" w:rsidP="00AC5BAF">
            <w:pPr>
              <w:pStyle w:val="TAL"/>
            </w:pPr>
            <w:r>
              <w:t>Revision of S2-2406505r06, merging S2-2406714.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618D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3A575" w14:textId="77777777" w:rsidR="00E308B2" w:rsidRDefault="00E308B2" w:rsidP="00AC5BAF">
            <w:pPr>
              <w:pStyle w:val="TAL"/>
            </w:pPr>
          </w:p>
        </w:tc>
      </w:tr>
      <w:tr w:rsidR="00E308B2" w14:paraId="513794B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05522"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EAABA" w14:textId="77777777" w:rsidR="00E308B2" w:rsidRDefault="00E308B2" w:rsidP="00AC5BAF">
            <w:pPr>
              <w:pStyle w:val="TAL"/>
            </w:pPr>
            <w:r>
              <w:t>S2-2407369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8964F"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B2E8B" w14:textId="77777777" w:rsidR="00E308B2" w:rsidRDefault="00E308B2" w:rsidP="00AC5BAF">
            <w:pPr>
              <w:pStyle w:val="TAL"/>
            </w:pPr>
            <w:r>
              <w:t>WID on Core Network Enhanced Support for Artificial Intelligence (AI)/Machine Learning (ML).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535CF" w14:textId="77777777" w:rsidR="00E308B2" w:rsidRDefault="00E308B2" w:rsidP="00AC5BAF">
            <w:pPr>
              <w:pStyle w:val="TAL"/>
            </w:pPr>
            <w:r>
              <w:t>Vivo, MediaTek Inc., China Mobile,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DF93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EF44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ED35E" w14:textId="77777777" w:rsidR="00E308B2" w:rsidRDefault="00E308B2" w:rsidP="00AC5BAF">
            <w:pPr>
              <w:pStyle w:val="TAL"/>
            </w:pPr>
            <w:r>
              <w:t>Revision of S2-2407286r02.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F62C3"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CB3B9" w14:textId="77777777" w:rsidR="00E308B2" w:rsidRDefault="00E308B2" w:rsidP="00AC5BAF">
            <w:pPr>
              <w:pStyle w:val="TAL"/>
            </w:pPr>
          </w:p>
        </w:tc>
      </w:tr>
      <w:tr w:rsidR="00E308B2" w14:paraId="0636ED9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17936"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3FE0F" w14:textId="77777777" w:rsidR="00E308B2" w:rsidRDefault="00E308B2" w:rsidP="00AC5BAF">
            <w:pPr>
              <w:pStyle w:val="TAL"/>
            </w:pPr>
            <w:r>
              <w:t>S2-2407370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65F6F"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82B4B" w14:textId="77777777" w:rsidR="00E308B2" w:rsidRDefault="00E308B2" w:rsidP="00AC5BAF">
            <w:pPr>
              <w:pStyle w:val="TAL"/>
            </w:pPr>
            <w:r>
              <w:t>New WID on Multi-Access (ATSSS_Ph4).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1D3C3" w14:textId="77777777" w:rsidR="00E308B2" w:rsidRDefault="00E308B2" w:rsidP="00AC5BAF">
            <w:pPr>
              <w:pStyle w:val="TAL"/>
            </w:pPr>
            <w:r>
              <w:t>Apple (Primary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588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08ED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50A54" w14:textId="77777777" w:rsidR="00E308B2" w:rsidRDefault="00E308B2" w:rsidP="00AC5BAF">
            <w:pPr>
              <w:pStyle w:val="TAL"/>
            </w:pPr>
            <w:r>
              <w:t>Revision of S2-2407287r04.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9F6C8"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D2E53" w14:textId="77777777" w:rsidR="00E308B2" w:rsidRDefault="00E308B2" w:rsidP="00AC5BAF">
            <w:pPr>
              <w:pStyle w:val="TAL"/>
            </w:pPr>
          </w:p>
        </w:tc>
      </w:tr>
      <w:tr w:rsidR="00E308B2" w14:paraId="06C100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464C3"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A5033" w14:textId="77777777" w:rsidR="00E308B2" w:rsidRDefault="00E308B2" w:rsidP="00AC5BAF">
            <w:pPr>
              <w:pStyle w:val="TAL"/>
            </w:pPr>
            <w:r>
              <w:t>S2-2407371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399AF"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B8A4B" w14:textId="77777777" w:rsidR="00E308B2" w:rsidRDefault="00E308B2" w:rsidP="00AC5BAF">
            <w:pPr>
              <w:pStyle w:val="TAL"/>
            </w:pPr>
            <w:r>
              <w:t>New WID on Proximity-based Services in 5GS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5302B" w14:textId="77777777" w:rsidR="00E308B2" w:rsidRDefault="00E308B2" w:rsidP="00AC5BAF">
            <w:pPr>
              <w:pStyle w:val="TAL"/>
            </w:pPr>
            <w:r>
              <w:t>AT&amp;T (Primary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5C20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2643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C20C6" w14:textId="77777777" w:rsidR="00E308B2" w:rsidRDefault="00E308B2" w:rsidP="00AC5BAF">
            <w:pPr>
              <w:pStyle w:val="TAL"/>
            </w:pPr>
            <w:r>
              <w:t>Revision of S2-2407208r01.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210A3"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52CB6" w14:textId="77777777" w:rsidR="00E308B2" w:rsidRDefault="00E308B2" w:rsidP="00AC5BAF">
            <w:pPr>
              <w:pStyle w:val="TAL"/>
            </w:pPr>
          </w:p>
        </w:tc>
      </w:tr>
      <w:tr w:rsidR="00E308B2" w14:paraId="4C9697B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88745"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A2979" w14:textId="77777777" w:rsidR="00E308B2" w:rsidRDefault="00E308B2" w:rsidP="00AC5BAF">
            <w:pPr>
              <w:pStyle w:val="TAL"/>
            </w:pPr>
            <w:r>
              <w:t>S2-2407372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5E4C5"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61CED" w14:textId="77777777" w:rsidR="00E308B2" w:rsidRDefault="00E308B2" w:rsidP="00AC5BAF">
            <w:pPr>
              <w:pStyle w:val="TAL"/>
            </w:pPr>
            <w:r>
              <w:t>Cover sheet for presentation of TR 23.700-06 to TSG SA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09541" w14:textId="77777777" w:rsidR="00E308B2" w:rsidRDefault="00E308B2" w:rsidP="00AC5BAF">
            <w:pPr>
              <w:pStyle w:val="TAL"/>
            </w:pPr>
            <w:r>
              <w:t>Sony,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A9A5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F7FCD"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6BBE7" w14:textId="77777777" w:rsidR="00E308B2" w:rsidRDefault="00E308B2" w:rsidP="00AC5BAF">
            <w:pPr>
              <w:pStyle w:val="TAL"/>
            </w:pPr>
            <w:r>
              <w:t>Revision of S2-2407276r02.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3845A"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95F37" w14:textId="77777777" w:rsidR="00E308B2" w:rsidRDefault="00E308B2" w:rsidP="00AC5BAF">
            <w:pPr>
              <w:pStyle w:val="TAL"/>
            </w:pPr>
          </w:p>
        </w:tc>
      </w:tr>
      <w:tr w:rsidR="00E308B2" w14:paraId="479763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86143"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8303E" w14:textId="77777777" w:rsidR="00E308B2" w:rsidRDefault="00E308B2" w:rsidP="00AC5BAF">
            <w:pPr>
              <w:pStyle w:val="TAL"/>
            </w:pPr>
            <w:r>
              <w:t>S2-2407373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F7963"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0B404" w14:textId="77777777" w:rsidR="00E308B2" w:rsidRDefault="00E308B2" w:rsidP="00AC5BAF">
            <w:pPr>
              <w:pStyle w:val="TAL"/>
            </w:pPr>
            <w:r>
              <w:t>Cover sheet for presentation of TR 23.700-84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6CA41" w14:textId="77777777" w:rsidR="00E308B2" w:rsidRDefault="00E308B2" w:rsidP="00AC5BAF">
            <w:pPr>
              <w:pStyle w:val="TAL"/>
            </w:pPr>
            <w:r>
              <w:t>MediaTek Inc.,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A006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EFCCA"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484CA" w14:textId="77777777" w:rsidR="00E308B2" w:rsidRDefault="00E308B2" w:rsidP="00AC5BAF">
            <w:pPr>
              <w:pStyle w:val="TAL"/>
            </w:pPr>
            <w:r>
              <w:t>Revision of S2-2407349r02.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6DDB9"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4DFB7" w14:textId="77777777" w:rsidR="00E308B2" w:rsidRDefault="00E308B2" w:rsidP="00AC5BAF">
            <w:pPr>
              <w:pStyle w:val="TAL"/>
            </w:pPr>
          </w:p>
        </w:tc>
      </w:tr>
      <w:tr w:rsidR="00E308B2" w14:paraId="2A5539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87304"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121A4" w14:textId="77777777" w:rsidR="00E308B2" w:rsidRDefault="00E308B2" w:rsidP="00AC5BAF">
            <w:pPr>
              <w:pStyle w:val="TAL"/>
            </w:pPr>
            <w:r>
              <w:t>S2-2407374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46B78"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B9ABC" w14:textId="77777777" w:rsidR="00E308B2" w:rsidRDefault="00E308B2" w:rsidP="00AC5BAF">
            <w:pPr>
              <w:pStyle w:val="TAL"/>
            </w:pPr>
            <w:r>
              <w:t>Cover sheet for presentation of TR 23.700-59 to TSG SA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BE45A" w14:textId="77777777" w:rsidR="00E308B2" w:rsidRDefault="00E308B2" w:rsidP="00AC5BAF">
            <w:pPr>
              <w:pStyle w:val="TAL"/>
            </w:pPr>
            <w:r>
              <w:t>Ericsson, 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44A8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C045E"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0767E" w14:textId="77777777" w:rsidR="00E308B2" w:rsidRDefault="00E308B2" w:rsidP="00AC5BAF">
            <w:pPr>
              <w:pStyle w:val="TAL"/>
            </w:pPr>
            <w:r>
              <w:t>Revision of S2-2406142r02.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EB2A4"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80284" w14:textId="77777777" w:rsidR="00E308B2" w:rsidRDefault="00E308B2" w:rsidP="00AC5BAF">
            <w:pPr>
              <w:pStyle w:val="TAL"/>
            </w:pPr>
          </w:p>
        </w:tc>
      </w:tr>
      <w:tr w:rsidR="00E308B2" w14:paraId="685FA00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08765" w14:textId="77777777" w:rsidR="00E308B2" w:rsidRDefault="00E308B2" w:rsidP="00AC5BAF">
            <w:pPr>
              <w:pStyle w:val="TAL"/>
              <w:rPr>
                <w:sz w:val="24"/>
                <w:szCs w:val="24"/>
              </w:rPr>
            </w:pPr>
            <w:r>
              <w:lastRenderedPageBreak/>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6E01F" w14:textId="77777777" w:rsidR="00E308B2" w:rsidRDefault="00E308B2" w:rsidP="00AC5BAF">
            <w:pPr>
              <w:pStyle w:val="TAL"/>
            </w:pPr>
            <w:r>
              <w:t>S2-2407375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0C21B"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34C2B" w14:textId="77777777" w:rsidR="00E308B2" w:rsidRDefault="00E308B2" w:rsidP="00AC5BAF">
            <w:pPr>
              <w:pStyle w:val="TAL"/>
            </w:pPr>
            <w:r>
              <w:t>Cover sheet for presentation of TR 23.700-75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DD69A" w14:textId="77777777" w:rsidR="00E308B2" w:rsidRDefault="00E308B2" w:rsidP="00AC5BAF">
            <w:pPr>
              <w:pStyle w:val="TAL"/>
            </w:pPr>
            <w:r>
              <w:t>Peraton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EA8A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8551F" w14:textId="77777777" w:rsidR="00E308B2" w:rsidRDefault="00E308B2" w:rsidP="00AC5BAF">
            <w:pPr>
              <w:pStyle w:val="TAL"/>
            </w:pPr>
            <w:r>
              <w:t>FS_MPS4msg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67349" w14:textId="77777777" w:rsidR="00E308B2" w:rsidRDefault="00E308B2" w:rsidP="00AC5BAF">
            <w:pPr>
              <w:pStyle w:val="TAL"/>
            </w:pPr>
            <w:r>
              <w:t>Revision of S2-2406277r00.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17603"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9174D" w14:textId="77777777" w:rsidR="00E308B2" w:rsidRDefault="00E308B2" w:rsidP="00AC5BAF">
            <w:pPr>
              <w:pStyle w:val="TAL"/>
            </w:pPr>
          </w:p>
        </w:tc>
      </w:tr>
      <w:tr w:rsidR="00E308B2" w14:paraId="78746D5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A9863"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4ED1F" w14:textId="77777777" w:rsidR="00E308B2" w:rsidRDefault="00E308B2" w:rsidP="00AC5BAF">
            <w:pPr>
              <w:pStyle w:val="TAL"/>
            </w:pPr>
            <w:r>
              <w:t>S2-2407376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9B253"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B01DA" w14:textId="77777777" w:rsidR="00E308B2" w:rsidRDefault="00E308B2" w:rsidP="00AC5BAF">
            <w:pPr>
              <w:pStyle w:val="TAL"/>
            </w:pPr>
            <w:r>
              <w:t>Cover sheet for presentation of TR 23.700-32 to TSG SA#104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2F106" w14:textId="77777777" w:rsidR="00E308B2" w:rsidRDefault="00E308B2" w:rsidP="00AC5BAF">
            <w:pPr>
              <w:pStyle w:val="TAL"/>
            </w:pPr>
            <w:r>
              <w:t>InterDigital Inc.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52B2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544F2"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2C05F" w14:textId="77777777" w:rsidR="00E308B2" w:rsidRDefault="00E308B2" w:rsidP="00AC5BAF">
            <w:pPr>
              <w:pStyle w:val="TAL"/>
            </w:pPr>
            <w:r>
              <w:t>Revision of S2-2406287r04.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AC8C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5C3C6" w14:textId="77777777" w:rsidR="00E308B2" w:rsidRDefault="00E308B2" w:rsidP="00AC5BAF">
            <w:pPr>
              <w:pStyle w:val="TAL"/>
            </w:pPr>
          </w:p>
        </w:tc>
      </w:tr>
      <w:tr w:rsidR="00E308B2" w14:paraId="1D71B1B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306A9"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33E77" w14:textId="77777777" w:rsidR="00E308B2" w:rsidRDefault="00E308B2" w:rsidP="00AC5BAF">
            <w:pPr>
              <w:pStyle w:val="TAL"/>
            </w:pPr>
            <w:r>
              <w:t>S2-2407377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01022"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7A4F7" w14:textId="77777777" w:rsidR="00E308B2" w:rsidRDefault="00E308B2" w:rsidP="00AC5BAF">
            <w:pPr>
              <w:pStyle w:val="TAL"/>
            </w:pPr>
            <w:r>
              <w:t>Cover sheet for presentation of TR 23.700-77 to TSG SA#104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095E8"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3E0F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B1F8E"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655BC" w14:textId="77777777" w:rsidR="00E308B2" w:rsidRDefault="00E308B2" w:rsidP="00AC5BAF">
            <w:pPr>
              <w:pStyle w:val="TAL"/>
            </w:pPr>
            <w:r>
              <w:t>Revision of S2-2406345r01.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4149E"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7CD0A" w14:textId="77777777" w:rsidR="00E308B2" w:rsidRDefault="00E308B2" w:rsidP="00AC5BAF">
            <w:pPr>
              <w:pStyle w:val="TAL"/>
            </w:pPr>
          </w:p>
        </w:tc>
      </w:tr>
      <w:tr w:rsidR="00E308B2" w14:paraId="210F551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C1626"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A6C29" w14:textId="77777777" w:rsidR="00E308B2" w:rsidRDefault="00E308B2" w:rsidP="00AC5BAF">
            <w:pPr>
              <w:pStyle w:val="TAL"/>
            </w:pPr>
            <w:r>
              <w:t>S2-2407378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43380"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8AC73" w14:textId="77777777" w:rsidR="00E308B2" w:rsidRDefault="00E308B2" w:rsidP="00AC5BAF">
            <w:pPr>
              <w:pStyle w:val="TAL"/>
            </w:pPr>
            <w:r>
              <w:t>Cover sheet for presentation of TR 23.700-49 to TSG SA#104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C8C00"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395C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58222"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E047B" w14:textId="77777777" w:rsidR="00E308B2" w:rsidRDefault="00E308B2" w:rsidP="00AC5BAF">
            <w:pPr>
              <w:pStyle w:val="TAL"/>
            </w:pPr>
            <w:r>
              <w:t>Revision of S2-2406438r02.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EAA0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D324B" w14:textId="77777777" w:rsidR="00E308B2" w:rsidRDefault="00E308B2" w:rsidP="00AC5BAF">
            <w:pPr>
              <w:pStyle w:val="TAL"/>
            </w:pPr>
          </w:p>
        </w:tc>
      </w:tr>
      <w:tr w:rsidR="00E308B2" w14:paraId="7E9C232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04F36"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BAE20" w14:textId="77777777" w:rsidR="00E308B2" w:rsidRDefault="00E308B2" w:rsidP="00AC5BAF">
            <w:pPr>
              <w:pStyle w:val="TAL"/>
            </w:pPr>
            <w:r>
              <w:t>S2-2407379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3BD7E"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969A2" w14:textId="77777777" w:rsidR="00E308B2" w:rsidRDefault="00E308B2" w:rsidP="00AC5BAF">
            <w:pPr>
              <w:pStyle w:val="TAL"/>
            </w:pPr>
            <w:r>
              <w:t>Cover sheet for presentation of TR 23.700-66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6440A" w14:textId="77777777" w:rsidR="00E308B2" w:rsidRDefault="00E308B2" w:rsidP="00AC5BAF">
            <w:pPr>
              <w:pStyle w:val="TAL"/>
            </w:pPr>
            <w:r>
              <w:t>Samsung,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D2BD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6D841"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2FB99" w14:textId="77777777" w:rsidR="00E308B2" w:rsidRDefault="00E308B2" w:rsidP="00AC5BAF">
            <w:pPr>
              <w:pStyle w:val="TAL"/>
            </w:pPr>
            <w:r>
              <w:t>Revision of S2-2406586r01.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AE91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CB5ED" w14:textId="77777777" w:rsidR="00E308B2" w:rsidRDefault="00E308B2" w:rsidP="00AC5BAF">
            <w:pPr>
              <w:pStyle w:val="TAL"/>
            </w:pPr>
          </w:p>
        </w:tc>
      </w:tr>
      <w:tr w:rsidR="00E308B2" w14:paraId="5B777EC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CA79E"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73156" w14:textId="77777777" w:rsidR="00E308B2" w:rsidRDefault="00E308B2" w:rsidP="00AC5BAF">
            <w:pPr>
              <w:pStyle w:val="TAL"/>
            </w:pPr>
            <w:r>
              <w:t>S2-2407380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CA162"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81114" w14:textId="77777777" w:rsidR="00E308B2" w:rsidRDefault="00E308B2" w:rsidP="00AC5BAF">
            <w:pPr>
              <w:pStyle w:val="TAL"/>
            </w:pPr>
            <w:r>
              <w:t>Cover sheet for presentation of TR 23.700-45 to TSG SA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41C5D"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0C51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52099"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07E59" w14:textId="77777777" w:rsidR="00E308B2" w:rsidRDefault="00E308B2" w:rsidP="00AC5BAF">
            <w:pPr>
              <w:pStyle w:val="TAL"/>
            </w:pPr>
            <w:r>
              <w:t>Revision of S2-2407153r01.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C045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F0F37" w14:textId="77777777" w:rsidR="00E308B2" w:rsidRDefault="00E308B2" w:rsidP="00AC5BAF">
            <w:pPr>
              <w:pStyle w:val="TAL"/>
            </w:pPr>
          </w:p>
        </w:tc>
      </w:tr>
      <w:tr w:rsidR="00E308B2" w14:paraId="690DF5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6A0C9"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2FD5C" w14:textId="77777777" w:rsidR="00E308B2" w:rsidRDefault="00E308B2" w:rsidP="00AC5BAF">
            <w:pPr>
              <w:pStyle w:val="TAL"/>
            </w:pPr>
            <w:r>
              <w:t>S2-2407381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E910F"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FAFBC" w14:textId="77777777" w:rsidR="00E308B2" w:rsidRDefault="00E308B2" w:rsidP="00AC5BAF">
            <w:pPr>
              <w:pStyle w:val="TAL"/>
            </w:pPr>
            <w:r>
              <w:t>Presentation of TR 23.700-70 to TSG SA#104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59D7B" w14:textId="77777777" w:rsidR="00E308B2" w:rsidRDefault="00E308B2" w:rsidP="00AC5BAF">
            <w:pPr>
              <w:pStyle w:val="TAL"/>
            </w:pPr>
            <w:r>
              <w:t>Meta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75DE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99E04"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FBD0C" w14:textId="77777777" w:rsidR="00E308B2" w:rsidRDefault="00E308B2" w:rsidP="00AC5BAF">
            <w:pPr>
              <w:pStyle w:val="TAL"/>
            </w:pPr>
            <w:r>
              <w:t>Revision of S2-2406804r01.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434AD"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596FB" w14:textId="77777777" w:rsidR="00E308B2" w:rsidRDefault="00E308B2" w:rsidP="00AC5BAF">
            <w:pPr>
              <w:pStyle w:val="TAL"/>
            </w:pPr>
          </w:p>
        </w:tc>
      </w:tr>
      <w:tr w:rsidR="00E308B2" w14:paraId="12435F9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4B7D1"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CABB5" w14:textId="77777777" w:rsidR="00E308B2" w:rsidRDefault="00E308B2" w:rsidP="00AC5BAF">
            <w:pPr>
              <w:pStyle w:val="TAL"/>
            </w:pPr>
            <w:r>
              <w:t>S2-2407382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43657"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57D8C" w14:textId="77777777" w:rsidR="00E308B2" w:rsidRDefault="00E308B2" w:rsidP="00AC5BAF">
            <w:pPr>
              <w:pStyle w:val="TAL"/>
            </w:pPr>
            <w:r>
              <w:t>Cover sheet for presentation of TR 23.700-54 to TSG SA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E4AD0" w14:textId="77777777" w:rsidR="00E308B2" w:rsidRDefault="00E308B2" w:rsidP="00AC5BAF">
            <w:pPr>
              <w:pStyle w:val="TAL"/>
            </w:pPr>
            <w:r>
              <w:t>Apple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8D73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54807"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8EF5C" w14:textId="77777777" w:rsidR="00E308B2" w:rsidRDefault="00E308B2" w:rsidP="00AC5BAF">
            <w:pPr>
              <w:pStyle w:val="TAL"/>
            </w:pPr>
            <w:r>
              <w:t>Revision of S2-2406829r06.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38CD1"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DF316" w14:textId="77777777" w:rsidR="00E308B2" w:rsidRDefault="00E308B2" w:rsidP="00AC5BAF">
            <w:pPr>
              <w:pStyle w:val="TAL"/>
            </w:pPr>
          </w:p>
        </w:tc>
      </w:tr>
      <w:tr w:rsidR="00E308B2" w14:paraId="426893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62FF1"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A0A78" w14:textId="77777777" w:rsidR="00E308B2" w:rsidRDefault="00E308B2" w:rsidP="00AC5BAF">
            <w:pPr>
              <w:pStyle w:val="TAL"/>
            </w:pPr>
            <w:r>
              <w:t>S2-2407383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04FDF"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4F349" w14:textId="77777777" w:rsidR="00E308B2" w:rsidRDefault="00E308B2" w:rsidP="00AC5BAF">
            <w:pPr>
              <w:pStyle w:val="TAL"/>
            </w:pPr>
            <w:r>
              <w:t>Cover sheet for presentation of TR 23.700-03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5DFC1" w14:textId="77777777" w:rsidR="00E308B2" w:rsidRDefault="00E308B2" w:rsidP="00AC5BAF">
            <w:pPr>
              <w:pStyle w:val="TAL"/>
            </w:pPr>
            <w:r>
              <w:t>KPN N.V.,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5DDB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7467D"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80C2B" w14:textId="77777777" w:rsidR="00E308B2" w:rsidRDefault="00E308B2" w:rsidP="00AC5BAF">
            <w:pPr>
              <w:pStyle w:val="TAL"/>
            </w:pPr>
            <w:r>
              <w:t>Revision of S2-2407119r00.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79089"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0931D" w14:textId="77777777" w:rsidR="00E308B2" w:rsidRDefault="00E308B2" w:rsidP="00AC5BAF">
            <w:pPr>
              <w:pStyle w:val="TAL"/>
            </w:pPr>
          </w:p>
        </w:tc>
      </w:tr>
      <w:tr w:rsidR="00E308B2" w14:paraId="30419C9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1D2DC"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3111E" w14:textId="77777777" w:rsidR="00E308B2" w:rsidRDefault="00E308B2" w:rsidP="00AC5BAF">
            <w:pPr>
              <w:pStyle w:val="TAL"/>
            </w:pPr>
            <w:r>
              <w:t>S2-2407384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4ABE0"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29381" w14:textId="77777777" w:rsidR="00E308B2" w:rsidRDefault="00E308B2" w:rsidP="00AC5BAF">
            <w:pPr>
              <w:pStyle w:val="TAL"/>
            </w:pPr>
            <w:r>
              <w:t>Cover sheet for presentation of TR 23.700-29 to TSG SA#104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1A19D" w14:textId="77777777" w:rsidR="00E308B2" w:rsidRDefault="00E308B2" w:rsidP="00AC5BAF">
            <w:pPr>
              <w:pStyle w:val="TAL"/>
            </w:pPr>
            <w:r>
              <w:t>Thales,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1F7A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67FA3"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B4C01" w14:textId="77777777" w:rsidR="00E308B2" w:rsidRDefault="00E308B2" w:rsidP="00AC5BAF">
            <w:pPr>
              <w:pStyle w:val="TAL"/>
            </w:pPr>
            <w:r>
              <w:t>Revision of S2-2407127r01.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FC09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D49B6" w14:textId="77777777" w:rsidR="00E308B2" w:rsidRDefault="00E308B2" w:rsidP="00AC5BAF">
            <w:pPr>
              <w:pStyle w:val="TAL"/>
            </w:pPr>
          </w:p>
        </w:tc>
      </w:tr>
      <w:tr w:rsidR="00E308B2" w14:paraId="5B97601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02B29"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49E7B" w14:textId="77777777" w:rsidR="00E308B2" w:rsidRDefault="00E308B2" w:rsidP="00AC5BAF">
            <w:pPr>
              <w:pStyle w:val="TAL"/>
            </w:pPr>
            <w:r>
              <w:t>S2-2407385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0C5AE"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C5464" w14:textId="77777777" w:rsidR="00E308B2" w:rsidRDefault="00E308B2" w:rsidP="00AC5BAF">
            <w:pPr>
              <w:pStyle w:val="TAL"/>
            </w:pPr>
            <w:r>
              <w:t>New WID on Vehicle Mounted Relays (VMR)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E524C" w14:textId="77777777" w:rsidR="00E308B2" w:rsidRDefault="00E308B2" w:rsidP="00AC5BAF">
            <w:pPr>
              <w:pStyle w:val="TAL"/>
            </w:pPr>
            <w:r>
              <w:t>Qualcomm Incorporated, Sony,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822D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EA91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AB127" w14:textId="77777777" w:rsidR="00E308B2" w:rsidRDefault="00E308B2" w:rsidP="00AC5BAF">
            <w:pPr>
              <w:pStyle w:val="TAL"/>
            </w:pPr>
            <w:r>
              <w:t>Revision of S2-2407275r01.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AE32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87181" w14:textId="77777777" w:rsidR="00E308B2" w:rsidRDefault="00E308B2" w:rsidP="00AC5BAF">
            <w:pPr>
              <w:pStyle w:val="TAL"/>
            </w:pPr>
          </w:p>
        </w:tc>
      </w:tr>
    </w:tbl>
    <w:p w14:paraId="594F3B35" w14:textId="77777777" w:rsidR="00E308B2" w:rsidRDefault="00E308B2" w:rsidP="00E308B2">
      <w:pPr>
        <w:rPr>
          <w:rFonts w:eastAsia="Times New Roman"/>
          <w:sz w:val="24"/>
          <w:szCs w:val="24"/>
        </w:rPr>
      </w:pPr>
      <w:r>
        <w:rPr>
          <w:rFonts w:eastAsia="Times New Roman"/>
        </w:rPr>
        <w:br/>
        <w:t>1470 Entries</w:t>
      </w:r>
    </w:p>
    <w:p w14:paraId="4F9F5810" w14:textId="77777777" w:rsidR="00E308B2" w:rsidRDefault="00E308B2" w:rsidP="00E308B2">
      <w:pPr>
        <w:pStyle w:val="Heading1"/>
        <w:rPr>
          <w:rFonts w:eastAsiaTheme="minorEastAsia"/>
        </w:rPr>
      </w:pPr>
      <w:bookmarkStart w:id="157" w:name="_Toc177620709"/>
      <w:r>
        <w:rPr>
          <w:b/>
        </w:rPr>
        <w:lastRenderedPageBreak/>
        <w:t>A.2</w:t>
      </w:r>
      <w:r>
        <w:rPr>
          <w:b/>
        </w:rPr>
        <w:tab/>
        <w:t>List of meeting documents ordered by Agenda Item</w:t>
      </w:r>
      <w:bookmarkEnd w:id="157"/>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32"/>
        <w:gridCol w:w="738"/>
        <w:gridCol w:w="1168"/>
        <w:gridCol w:w="4559"/>
        <w:gridCol w:w="2059"/>
        <w:gridCol w:w="366"/>
        <w:gridCol w:w="2113"/>
        <w:gridCol w:w="1836"/>
        <w:gridCol w:w="891"/>
        <w:gridCol w:w="738"/>
      </w:tblGrid>
      <w:tr w:rsidR="00E308B2" w14:paraId="6C70A015" w14:textId="77777777" w:rsidTr="00AC5BAF">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F0248A9" w14:textId="77777777" w:rsidR="00E308B2" w:rsidRDefault="00E308B2" w:rsidP="00AC5BAF">
            <w:pPr>
              <w:pStyle w:val="TAH"/>
            </w:pPr>
            <w:r>
              <w:lastRenderedPageBreak/>
              <w:t>AI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5AA55FD" w14:textId="77777777" w:rsidR="00E308B2" w:rsidRDefault="00E308B2" w:rsidP="00AC5BAF">
            <w:pPr>
              <w:pStyle w:val="TAH"/>
            </w:pPr>
            <w: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2B16F2C" w14:textId="77777777" w:rsidR="00E308B2" w:rsidRDefault="00E308B2" w:rsidP="00AC5BAF">
            <w:pPr>
              <w:pStyle w:val="TAH"/>
            </w:pPr>
            <w: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C02E7E4" w14:textId="77777777" w:rsidR="00E308B2" w:rsidRDefault="00E308B2" w:rsidP="00AC5BAF">
            <w:pPr>
              <w:pStyle w:val="TAH"/>
            </w:pPr>
            <w: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686E7E0" w14:textId="77777777" w:rsidR="00E308B2" w:rsidRDefault="00E308B2" w:rsidP="00AC5BAF">
            <w:pPr>
              <w:pStyle w:val="TAH"/>
            </w:pPr>
            <w: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07A523D" w14:textId="77777777" w:rsidR="00E308B2" w:rsidRDefault="00E308B2" w:rsidP="00AC5BAF">
            <w:pPr>
              <w:pStyle w:val="TAH"/>
            </w:pPr>
            <w:r>
              <w:t>Rel</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FB1F482" w14:textId="77777777" w:rsidR="00E308B2" w:rsidRDefault="00E308B2" w:rsidP="00AC5BAF">
            <w:pPr>
              <w:pStyle w:val="TAH"/>
            </w:pPr>
            <w:r>
              <w:t>Work Item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8FDECEE" w14:textId="77777777" w:rsidR="00E308B2" w:rsidRDefault="00E308B2" w:rsidP="00AC5BAF">
            <w:pPr>
              <w:pStyle w:val="TAH"/>
            </w:pPr>
            <w: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07727CD" w14:textId="77777777" w:rsidR="00E308B2" w:rsidRDefault="00E308B2" w:rsidP="00AC5BAF">
            <w:pPr>
              <w:pStyle w:val="TAH"/>
            </w:pPr>
            <w:r>
              <w:t>Decision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63EA5EF" w14:textId="77777777" w:rsidR="00E308B2" w:rsidRDefault="00E308B2" w:rsidP="00AC5BAF">
            <w:pPr>
              <w:pStyle w:val="TAH"/>
            </w:pPr>
            <w:r>
              <w:t>Revised to</w:t>
            </w:r>
          </w:p>
        </w:tc>
      </w:tr>
      <w:tr w:rsidR="00E308B2" w14:paraId="7F15AB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A32CD"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BAEF9" w14:textId="77777777" w:rsidR="00E308B2" w:rsidRDefault="00E308B2" w:rsidP="00AC5BAF">
            <w:pPr>
              <w:pStyle w:val="TAL"/>
            </w:pPr>
            <w:r>
              <w:t>S2-2405841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471C0" w14:textId="77777777" w:rsidR="00E308B2" w:rsidRDefault="00E308B2" w:rsidP="00AC5BAF">
            <w:pPr>
              <w:pStyle w:val="TAL"/>
            </w:pPr>
            <w: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CD726" w14:textId="77777777" w:rsidR="00E308B2" w:rsidRDefault="00E308B2" w:rsidP="00AC5BAF">
            <w:pPr>
              <w:pStyle w:val="TAL"/>
            </w:pPr>
            <w:r>
              <w:t>SA2#163 meeting 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6A526"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A5C3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FEF9D"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820D7" w14:textId="77777777" w:rsidR="00E308B2" w:rsidRDefault="00E308B2" w:rsidP="00AC5BAF">
            <w:pPr>
              <w:pStyle w:val="TAL"/>
              <w:rPr>
                <w:sz w:val="24"/>
                <w:szCs w:val="24"/>
              </w:rPr>
            </w:pPr>
            <w:r>
              <w:t>This AGENDA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0CAE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49786" w14:textId="77777777" w:rsidR="00E308B2" w:rsidRDefault="00E308B2" w:rsidP="00AC5BAF">
            <w:pPr>
              <w:pStyle w:val="TAL"/>
            </w:pPr>
          </w:p>
        </w:tc>
      </w:tr>
      <w:tr w:rsidR="00E308B2" w14:paraId="66A0471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018D8" w14:textId="77777777" w:rsidR="00E308B2" w:rsidRDefault="00E308B2" w:rsidP="00AC5BAF">
            <w:pPr>
              <w:pStyle w:val="TAL"/>
              <w:rPr>
                <w:sz w:val="24"/>
                <w:szCs w:val="24"/>
              </w:rPr>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61937" w14:textId="77777777" w:rsidR="00E308B2" w:rsidRDefault="00E308B2" w:rsidP="00AC5BAF">
            <w:pPr>
              <w:pStyle w:val="TAL"/>
            </w:pPr>
            <w:r>
              <w:t>S2-2406082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251D7" w14:textId="77777777" w:rsidR="00E308B2" w:rsidRDefault="00E308B2" w:rsidP="00AC5BAF">
            <w:pPr>
              <w:pStyle w:val="TAL"/>
            </w:pPr>
            <w: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A4614" w14:textId="77777777" w:rsidR="00E308B2" w:rsidRDefault="00E308B2" w:rsidP="00AC5BAF">
            <w:pPr>
              <w:pStyle w:val="TAL"/>
            </w:pPr>
            <w:r>
              <w:t>SA WG2#163 session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F1DBF"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4FB5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C388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1D57C" w14:textId="77777777" w:rsidR="00E308B2" w:rsidRDefault="00E308B2" w:rsidP="00AC5BAF">
            <w:pPr>
              <w:pStyle w:val="TAL"/>
              <w:rPr>
                <w:sz w:val="24"/>
                <w:szCs w:val="24"/>
              </w:rPr>
            </w:pPr>
            <w:r>
              <w:t>Revised to S2-2406874.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7B73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D53B0" w14:textId="77777777" w:rsidR="00E308B2" w:rsidRDefault="00E308B2" w:rsidP="00AC5BAF">
            <w:pPr>
              <w:pStyle w:val="TAL"/>
            </w:pPr>
            <w:r>
              <w:t>S2-2406874</w:t>
            </w:r>
          </w:p>
        </w:tc>
      </w:tr>
      <w:tr w:rsidR="00E308B2" w14:paraId="5C1FDA1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39053"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493A0" w14:textId="77777777" w:rsidR="00E308B2" w:rsidRDefault="00E308B2" w:rsidP="00AC5BAF">
            <w:pPr>
              <w:pStyle w:val="TAL"/>
            </w:pPr>
            <w:r>
              <w:t>S2-2406874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021F0" w14:textId="77777777" w:rsidR="00E308B2" w:rsidRDefault="00E308B2" w:rsidP="00AC5BAF">
            <w:pPr>
              <w:pStyle w:val="TAL"/>
            </w:pPr>
            <w: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2D299" w14:textId="77777777" w:rsidR="00E308B2" w:rsidRDefault="00E308B2" w:rsidP="00AC5BAF">
            <w:pPr>
              <w:pStyle w:val="TAL"/>
            </w:pPr>
            <w:r>
              <w:t>SA WG2#163 session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60C53"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3B6B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4D641"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C64BC" w14:textId="77777777" w:rsidR="00E308B2" w:rsidRDefault="00E308B2" w:rsidP="00AC5BAF">
            <w:pPr>
              <w:pStyle w:val="TAL"/>
              <w:rPr>
                <w:sz w:val="24"/>
                <w:szCs w:val="24"/>
              </w:rPr>
            </w:pPr>
            <w:r>
              <w:t>Revision of S2-2406082. This was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17A81" w14:textId="77777777" w:rsidR="00E308B2" w:rsidRDefault="00E308B2" w:rsidP="00AC5BAF">
            <w:pPr>
              <w:pStyle w:val="TAL"/>
            </w:pPr>
            <w: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58A84" w14:textId="77777777" w:rsidR="00E308B2" w:rsidRDefault="00E308B2" w:rsidP="00AC5BAF">
            <w:pPr>
              <w:pStyle w:val="TAL"/>
            </w:pPr>
          </w:p>
        </w:tc>
      </w:tr>
      <w:tr w:rsidR="00E308B2" w14:paraId="3CB5132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FADE1" w14:textId="77777777" w:rsidR="00E308B2" w:rsidRDefault="00E308B2" w:rsidP="00AC5BAF">
            <w:pPr>
              <w:pStyle w:val="TAL"/>
              <w:rPr>
                <w:sz w:val="24"/>
                <w:szCs w:val="24"/>
              </w:rPr>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E69AF" w14:textId="77777777" w:rsidR="00E308B2" w:rsidRDefault="00E308B2" w:rsidP="00AC5BAF">
            <w:pPr>
              <w:pStyle w:val="TAL"/>
            </w:pPr>
            <w:r>
              <w:t>S2-2406084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902FE"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48864" w14:textId="77777777" w:rsidR="00E308B2" w:rsidRPr="00925BE9" w:rsidRDefault="00E308B2" w:rsidP="00AC5BAF">
            <w:pPr>
              <w:pStyle w:val="TAL"/>
              <w:rPr>
                <w:lang w:val="fr-FR"/>
              </w:rPr>
            </w:pPr>
            <w:r w:rsidRPr="00925BE9">
              <w:rPr>
                <w:lang w:val="fr-FR"/>
              </w:rPr>
              <w:t>Rapporteur guidance for SA WG2#163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12E0E"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0C51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62D2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EAED9" w14:textId="77777777" w:rsidR="00E308B2" w:rsidRDefault="00E308B2" w:rsidP="00AC5BAF">
            <w:pPr>
              <w:pStyle w:val="TAL"/>
              <w:rPr>
                <w:sz w:val="24"/>
                <w:szCs w:val="24"/>
              </w:rPr>
            </w:pPr>
            <w: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67C8B" w14:textId="77777777" w:rsidR="00E308B2" w:rsidRDefault="00E308B2" w:rsidP="00AC5BAF">
            <w:pPr>
              <w:pStyle w:val="TAL"/>
            </w:pPr>
            <w: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4C5CC" w14:textId="77777777" w:rsidR="00E308B2" w:rsidRDefault="00E308B2" w:rsidP="00AC5BAF">
            <w:pPr>
              <w:pStyle w:val="TAL"/>
            </w:pPr>
          </w:p>
        </w:tc>
      </w:tr>
      <w:tr w:rsidR="00E308B2" w14:paraId="77C041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BA1AC" w14:textId="77777777" w:rsidR="00E308B2" w:rsidRDefault="00E308B2" w:rsidP="00AC5BAF">
            <w:pPr>
              <w:pStyle w:val="TAL"/>
              <w:rPr>
                <w:sz w:val="24"/>
                <w:szCs w:val="24"/>
              </w:rPr>
            </w:pPr>
            <w: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5FE4E" w14:textId="77777777" w:rsidR="00E308B2" w:rsidRDefault="00E308B2" w:rsidP="00AC5BAF">
            <w:pPr>
              <w:pStyle w:val="TAL"/>
            </w:pPr>
            <w:r>
              <w:t>S2-2405842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9C05E"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59B50" w14:textId="77777777" w:rsidR="00E308B2" w:rsidRDefault="00E308B2" w:rsidP="00AC5BAF">
            <w:pPr>
              <w:pStyle w:val="TAL"/>
            </w:pPr>
            <w:r>
              <w:t>Draft Report of SA WG2 meeting #162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3F246" w14:textId="77777777" w:rsidR="00E308B2" w:rsidRDefault="00E308B2" w:rsidP="00AC5BAF">
            <w:pPr>
              <w:pStyle w:val="TAL"/>
            </w:pPr>
            <w:r>
              <w:t>SA WG2 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259B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7DB9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F9568" w14:textId="77777777" w:rsidR="00E308B2" w:rsidRDefault="00E308B2" w:rsidP="00AC5BAF">
            <w:pPr>
              <w:pStyle w:val="TAL"/>
              <w:rPr>
                <w:sz w:val="24"/>
                <w:szCs w:val="24"/>
              </w:rPr>
            </w:pPr>
            <w:r>
              <w:t>Revised to S2-2406875.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38C0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09D53" w14:textId="77777777" w:rsidR="00E308B2" w:rsidRDefault="00E308B2" w:rsidP="00AC5BAF">
            <w:pPr>
              <w:pStyle w:val="TAL"/>
            </w:pPr>
            <w:r>
              <w:t>S2-2406875</w:t>
            </w:r>
          </w:p>
        </w:tc>
      </w:tr>
      <w:tr w:rsidR="00E308B2" w14:paraId="69E54E1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C0A36" w14:textId="77777777" w:rsidR="00E308B2" w:rsidRDefault="00E308B2" w:rsidP="00AC5BAF">
            <w:pPr>
              <w:pStyle w:val="TAL"/>
            </w:pPr>
            <w: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071E3" w14:textId="77777777" w:rsidR="00E308B2" w:rsidRDefault="00E308B2" w:rsidP="00AC5BAF">
            <w:pPr>
              <w:pStyle w:val="TAL"/>
            </w:pPr>
            <w:r>
              <w:t>S2-2406875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DFB1D"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765DE" w14:textId="77777777" w:rsidR="00E308B2" w:rsidRDefault="00E308B2" w:rsidP="00AC5BAF">
            <w:pPr>
              <w:pStyle w:val="TAL"/>
            </w:pPr>
            <w:r>
              <w:t>Draft Report of SA WG2 meeting #162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BE9CA" w14:textId="77777777" w:rsidR="00E308B2" w:rsidRDefault="00E308B2" w:rsidP="00AC5BAF">
            <w:pPr>
              <w:pStyle w:val="TAL"/>
            </w:pPr>
            <w:r>
              <w:t>SA WG2 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4B2B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7EEA5"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AE836" w14:textId="77777777" w:rsidR="00E308B2" w:rsidRDefault="00E308B2" w:rsidP="00AC5BAF">
            <w:pPr>
              <w:pStyle w:val="TAL"/>
              <w:rPr>
                <w:sz w:val="24"/>
                <w:szCs w:val="24"/>
              </w:rPr>
            </w:pPr>
            <w:r>
              <w:t>Revision of S2-2405842. This REPORT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B6044"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90C30" w14:textId="77777777" w:rsidR="00E308B2" w:rsidRDefault="00E308B2" w:rsidP="00AC5BAF">
            <w:pPr>
              <w:pStyle w:val="TAL"/>
            </w:pPr>
          </w:p>
        </w:tc>
      </w:tr>
      <w:tr w:rsidR="00E308B2" w14:paraId="3467DB0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20BEC"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0135C" w14:textId="77777777" w:rsidR="00E308B2" w:rsidRDefault="00E308B2" w:rsidP="00AC5BAF">
            <w:pPr>
              <w:pStyle w:val="TAL"/>
            </w:pPr>
            <w:r>
              <w:t>S2-2405883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373DC"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084AE" w14:textId="77777777" w:rsidR="00E308B2" w:rsidRDefault="00E308B2" w:rsidP="00AC5BAF">
            <w:pPr>
              <w:pStyle w:val="TAL"/>
            </w:pPr>
            <w:r>
              <w:t>LS from GSMA OPG: LS on clarifications on consent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EE52D" w14:textId="77777777" w:rsidR="00E308B2" w:rsidRDefault="00E308B2" w:rsidP="00AC5BAF">
            <w:pPr>
              <w:pStyle w:val="TAL"/>
            </w:pPr>
            <w:r>
              <w:t>GSMA OPG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A9A4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D9911"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60402" w14:textId="77777777" w:rsidR="00E308B2" w:rsidRDefault="00E308B2" w:rsidP="00AC5BAF">
            <w:pPr>
              <w:pStyle w:val="TAL"/>
              <w:rPr>
                <w:sz w:val="24"/>
                <w:szCs w:val="24"/>
              </w:rPr>
            </w:pPr>
            <w:r>
              <w:t>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48A9B"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639E5" w14:textId="77777777" w:rsidR="00E308B2" w:rsidRDefault="00E308B2" w:rsidP="00AC5BAF">
            <w:pPr>
              <w:pStyle w:val="TAL"/>
            </w:pPr>
          </w:p>
        </w:tc>
      </w:tr>
      <w:tr w:rsidR="00E308B2" w14:paraId="71B15B5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9CD3F"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3A47C" w14:textId="77777777" w:rsidR="00E308B2" w:rsidRDefault="00E308B2" w:rsidP="00AC5BAF">
            <w:pPr>
              <w:pStyle w:val="TAL"/>
            </w:pPr>
            <w:r>
              <w:t>S2-2406855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9DE2C"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D0F82" w14:textId="77777777" w:rsidR="00E308B2" w:rsidRDefault="00E308B2" w:rsidP="00AC5BAF">
            <w:pPr>
              <w:pStyle w:val="TAL"/>
            </w:pPr>
            <w:r>
              <w:t>LS from SA WG3: Reply-LS on clarifications on consent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8B9AF"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81EA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DC436"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D4501"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CF4B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57AB5" w14:textId="77777777" w:rsidR="00E308B2" w:rsidRDefault="00E308B2" w:rsidP="00AC5BAF">
            <w:pPr>
              <w:pStyle w:val="TAL"/>
            </w:pPr>
          </w:p>
        </w:tc>
      </w:tr>
      <w:tr w:rsidR="00E308B2" w14:paraId="1A83A22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97CCF"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5DC34" w14:textId="77777777" w:rsidR="00E308B2" w:rsidRDefault="00E308B2" w:rsidP="00AC5BAF">
            <w:pPr>
              <w:pStyle w:val="TAL"/>
            </w:pPr>
            <w:r>
              <w:t>S2-2405890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D89EA"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09360" w14:textId="77777777" w:rsidR="00E308B2" w:rsidRDefault="00E308B2" w:rsidP="00AC5BAF">
            <w:pPr>
              <w:pStyle w:val="TAL"/>
            </w:pPr>
            <w:r>
              <w:t>LS from BBF: Multi-Tenant FWA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29AA6" w14:textId="77777777" w:rsidR="00E308B2" w:rsidRDefault="00E308B2" w:rsidP="00AC5BAF">
            <w:pPr>
              <w:pStyle w:val="TAL"/>
            </w:pPr>
            <w:r>
              <w:t>BBF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3A4C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625C9"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47DA3" w14:textId="77777777" w:rsidR="00E308B2" w:rsidRDefault="00E308B2" w:rsidP="00AC5BAF">
            <w:pPr>
              <w:pStyle w:val="TAL"/>
              <w:rPr>
                <w:sz w:val="24"/>
                <w:szCs w:val="24"/>
              </w:rPr>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4CC75"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449E5" w14:textId="77777777" w:rsidR="00E308B2" w:rsidRDefault="00E308B2" w:rsidP="00AC5BAF">
            <w:pPr>
              <w:pStyle w:val="TAL"/>
            </w:pPr>
          </w:p>
        </w:tc>
      </w:tr>
      <w:tr w:rsidR="00E308B2" w14:paraId="590558D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12C81"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52562" w14:textId="77777777" w:rsidR="00E308B2" w:rsidRDefault="00E308B2" w:rsidP="00AC5BAF">
            <w:pPr>
              <w:pStyle w:val="TAL"/>
            </w:pPr>
            <w:r>
              <w:t>S2-2405852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7F63E"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E99F7" w14:textId="77777777" w:rsidR="00E308B2" w:rsidRDefault="00E308B2" w:rsidP="00AC5BAF">
            <w:pPr>
              <w:pStyle w:val="TAL"/>
            </w:pPr>
            <w:r>
              <w:t>LS from ETSI ISG MEC: ETSI ISG MEC publication of MEC Phase 3 deliverables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572B7" w14:textId="77777777" w:rsidR="00E308B2" w:rsidRDefault="00E308B2" w:rsidP="00AC5BAF">
            <w:pPr>
              <w:pStyle w:val="TAL"/>
            </w:pPr>
            <w:r>
              <w:t>ETSI ISG MEC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EDC7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C1F4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928DB"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144A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2C3FC" w14:textId="77777777" w:rsidR="00E308B2" w:rsidRDefault="00E308B2" w:rsidP="00AC5BAF">
            <w:pPr>
              <w:pStyle w:val="TAL"/>
            </w:pPr>
          </w:p>
        </w:tc>
      </w:tr>
      <w:tr w:rsidR="00E308B2" w14:paraId="36E0739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CFB3B"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ECDD8" w14:textId="77777777" w:rsidR="00E308B2" w:rsidRDefault="00E308B2" w:rsidP="00AC5BAF">
            <w:pPr>
              <w:pStyle w:val="TAL"/>
            </w:pPr>
            <w:r>
              <w:t>S2-2405853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B8EEB"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690BB" w14:textId="77777777" w:rsidR="00E308B2" w:rsidRDefault="00E308B2" w:rsidP="00AC5BAF">
            <w:pPr>
              <w:pStyle w:val="TAL"/>
            </w:pPr>
            <w:r>
              <w:t>LS from ETSI ISG MEC: ETSI ISG MEC publication of MEC Phase 3 specifications related to MEC federation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B5216" w14:textId="77777777" w:rsidR="00E308B2" w:rsidRDefault="00E308B2" w:rsidP="00AC5BAF">
            <w:pPr>
              <w:pStyle w:val="TAL"/>
            </w:pPr>
            <w:r>
              <w:t>ETSI ISG MEC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9157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88F3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AA118"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30271"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17207" w14:textId="77777777" w:rsidR="00E308B2" w:rsidRDefault="00E308B2" w:rsidP="00AC5BAF">
            <w:pPr>
              <w:pStyle w:val="TAL"/>
            </w:pPr>
          </w:p>
        </w:tc>
      </w:tr>
      <w:tr w:rsidR="00E308B2" w14:paraId="1B213B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F9490"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34C4D" w14:textId="77777777" w:rsidR="00E308B2" w:rsidRDefault="00E308B2" w:rsidP="00AC5BAF">
            <w:pPr>
              <w:pStyle w:val="TAL"/>
            </w:pPr>
            <w:r>
              <w:t>S2-2405855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306B4"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51456" w14:textId="77777777" w:rsidR="00E308B2" w:rsidRDefault="00E308B2" w:rsidP="00AC5BAF">
            <w:pPr>
              <w:pStyle w:val="TAL"/>
            </w:pPr>
            <w:r>
              <w:t>LS from ITU-T SG13: LS on initiation of new work item ITU-T Y.IMT2020-DDP 'Future networks including IMT-2020: requirements and framework of distributed data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A0547" w14:textId="77777777" w:rsidR="00E308B2" w:rsidRDefault="00E308B2" w:rsidP="00AC5BAF">
            <w:pPr>
              <w:pStyle w:val="TAL"/>
            </w:pPr>
            <w:r>
              <w:t>ITU-T SG13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94D0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E113E"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8345E"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DC08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F0435" w14:textId="77777777" w:rsidR="00E308B2" w:rsidRDefault="00E308B2" w:rsidP="00AC5BAF">
            <w:pPr>
              <w:pStyle w:val="TAL"/>
            </w:pPr>
          </w:p>
        </w:tc>
      </w:tr>
      <w:tr w:rsidR="00E308B2" w14:paraId="7C7122A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592D2"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E6F50" w14:textId="77777777" w:rsidR="00E308B2" w:rsidRDefault="00E308B2" w:rsidP="00AC5BAF">
            <w:pPr>
              <w:pStyle w:val="TAL"/>
            </w:pPr>
            <w:r>
              <w:t>S2-2405856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10E8D"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823CB" w14:textId="77777777" w:rsidR="00E308B2" w:rsidRDefault="00E308B2" w:rsidP="00AC5BAF">
            <w:pPr>
              <w:pStyle w:val="TAL"/>
            </w:pPr>
            <w:r>
              <w:t>LS from ITU-T SG13: LS on initiation of new work item ITU-T Y.ESBN 'Enhanced service-based network in IMT-2020 networks and beyond'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20439" w14:textId="77777777" w:rsidR="00E308B2" w:rsidRDefault="00E308B2" w:rsidP="00AC5BAF">
            <w:pPr>
              <w:pStyle w:val="TAL"/>
            </w:pPr>
            <w:r>
              <w:t>ITU-T SG13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90AF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6CD7E"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64F36"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9AECC"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39C55" w14:textId="77777777" w:rsidR="00E308B2" w:rsidRDefault="00E308B2" w:rsidP="00AC5BAF">
            <w:pPr>
              <w:pStyle w:val="TAL"/>
            </w:pPr>
          </w:p>
        </w:tc>
      </w:tr>
      <w:tr w:rsidR="00E308B2" w14:paraId="08DA45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B15DF"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2BE4A" w14:textId="77777777" w:rsidR="00E308B2" w:rsidRDefault="00E308B2" w:rsidP="00AC5BAF">
            <w:pPr>
              <w:pStyle w:val="TAL"/>
            </w:pPr>
            <w:r>
              <w:t>S2-2405860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AF226"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890C6" w14:textId="77777777" w:rsidR="00E308B2" w:rsidRDefault="00E308B2" w:rsidP="00AC5BAF">
            <w:pPr>
              <w:pStyle w:val="TAL"/>
            </w:pPr>
            <w:r>
              <w:t>LS from CT WG1: LS on the condition for provisioning of the ePDG identity to the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69DCC"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078D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8D939" w14:textId="77777777" w:rsidR="00E308B2" w:rsidRDefault="00E308B2" w:rsidP="00AC5BAF">
            <w:pPr>
              <w:pStyle w:val="TAL"/>
            </w:pPr>
            <w:r>
              <w:t>SAES18-non3GPP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248F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6A6E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D4D46" w14:textId="77777777" w:rsidR="00E308B2" w:rsidRDefault="00E308B2" w:rsidP="00AC5BAF">
            <w:pPr>
              <w:pStyle w:val="TAL"/>
            </w:pPr>
          </w:p>
        </w:tc>
      </w:tr>
      <w:tr w:rsidR="00E308B2" w14:paraId="4DAA54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9EC02"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FE258" w14:textId="77777777" w:rsidR="00E308B2" w:rsidRDefault="00E308B2" w:rsidP="00AC5BAF">
            <w:pPr>
              <w:pStyle w:val="TAL"/>
            </w:pPr>
            <w:r>
              <w:t>S2-2406854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B06BD"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E400C" w14:textId="77777777" w:rsidR="00E308B2" w:rsidRDefault="00E308B2" w:rsidP="00AC5BAF">
            <w:pPr>
              <w:pStyle w:val="TAL"/>
            </w:pPr>
            <w:r>
              <w:t>LS from SA WG3: Reply LS on the condition for provisioning of the ePDG identity to the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BFFD3"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2180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14864"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321D5"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5CBC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89F76" w14:textId="77777777" w:rsidR="00E308B2" w:rsidRDefault="00E308B2" w:rsidP="00AC5BAF">
            <w:pPr>
              <w:pStyle w:val="TAL"/>
            </w:pPr>
          </w:p>
        </w:tc>
      </w:tr>
      <w:tr w:rsidR="00E308B2" w14:paraId="3B6C243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5E0A7"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815A7" w14:textId="77777777" w:rsidR="00E308B2" w:rsidRDefault="00E308B2" w:rsidP="00AC5BAF">
            <w:pPr>
              <w:pStyle w:val="TAL"/>
            </w:pPr>
            <w:r>
              <w:t>S2-2405862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356DF"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8937B" w14:textId="77777777" w:rsidR="00E308B2" w:rsidRDefault="00E308B2" w:rsidP="00AC5BAF">
            <w:pPr>
              <w:pStyle w:val="TAL"/>
            </w:pPr>
            <w:r>
              <w:t>LS from CT WG3: LS on Clarification related to NSI and Target Service Area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EDA28" w14:textId="77777777" w:rsidR="00E308B2" w:rsidRDefault="00E308B2" w:rsidP="00AC5BAF">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40FC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DA6DF"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79C97"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F360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991D3" w14:textId="77777777" w:rsidR="00E308B2" w:rsidRDefault="00E308B2" w:rsidP="00AC5BAF">
            <w:pPr>
              <w:pStyle w:val="TAL"/>
            </w:pPr>
          </w:p>
        </w:tc>
      </w:tr>
      <w:tr w:rsidR="00E308B2" w14:paraId="5B3B6C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646A5"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0FAA9" w14:textId="77777777" w:rsidR="00E308B2" w:rsidRDefault="00E308B2" w:rsidP="00AC5BAF">
            <w:pPr>
              <w:pStyle w:val="TAL"/>
            </w:pPr>
            <w:r>
              <w:t>S2-2405866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D139E"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64F5D" w14:textId="77777777" w:rsidR="00E308B2" w:rsidRDefault="00E308B2" w:rsidP="00AC5BAF">
            <w:pPr>
              <w:pStyle w:val="TAL"/>
            </w:pPr>
            <w:r>
              <w:t>LS from CT WG4: Reply LS on the Modified PRINS solution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FA11C"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4B8F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8B712" w14:textId="77777777" w:rsidR="00E308B2" w:rsidRDefault="00E308B2" w:rsidP="00AC5BAF">
            <w:pPr>
              <w:pStyle w:val="TAL"/>
            </w:pPr>
            <w:r>
              <w:t>Roaming5G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3F13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90C3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58567" w14:textId="77777777" w:rsidR="00E308B2" w:rsidRDefault="00E308B2" w:rsidP="00AC5BAF">
            <w:pPr>
              <w:pStyle w:val="TAL"/>
            </w:pPr>
          </w:p>
        </w:tc>
      </w:tr>
      <w:tr w:rsidR="00E308B2" w14:paraId="4E45603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D56AB" w14:textId="77777777" w:rsidR="00E308B2" w:rsidRDefault="00E308B2" w:rsidP="00AC5BAF">
            <w:pPr>
              <w:pStyle w:val="TAL"/>
              <w:rPr>
                <w:sz w:val="24"/>
                <w:szCs w:val="24"/>
              </w:rPr>
            </w:pPr>
            <w:r>
              <w:lastRenderedPageBreak/>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2A980" w14:textId="77777777" w:rsidR="00E308B2" w:rsidRDefault="00E308B2" w:rsidP="00AC5BAF">
            <w:pPr>
              <w:pStyle w:val="TAL"/>
            </w:pPr>
            <w:r>
              <w:t>S2-2405873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D6301"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BC61F" w14:textId="77777777" w:rsidR="00E308B2" w:rsidRDefault="00E308B2" w:rsidP="00AC5BAF">
            <w:pPr>
              <w:pStyle w:val="TAL"/>
            </w:pPr>
            <w:r>
              <w:t>LS from SA WG5: Reply LS on 3GPP Reservation of Edge Resources and Correlation information for API volume based charging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C8C45" w14:textId="77777777" w:rsidR="00E308B2" w:rsidRDefault="00E308B2" w:rsidP="00AC5BAF">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E1A5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47ACE"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80189"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FB04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B310B" w14:textId="77777777" w:rsidR="00E308B2" w:rsidRDefault="00E308B2" w:rsidP="00AC5BAF">
            <w:pPr>
              <w:pStyle w:val="TAL"/>
            </w:pPr>
          </w:p>
        </w:tc>
      </w:tr>
      <w:tr w:rsidR="00E308B2" w14:paraId="12C5075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9FE11"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4C053" w14:textId="77777777" w:rsidR="00E308B2" w:rsidRDefault="00E308B2" w:rsidP="00AC5BAF">
            <w:pPr>
              <w:pStyle w:val="TAL"/>
            </w:pPr>
            <w:r>
              <w:t>S2-2405876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2E415"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4A863" w14:textId="77777777" w:rsidR="00E308B2" w:rsidRDefault="00E308B2" w:rsidP="00AC5BAF">
            <w:pPr>
              <w:pStyle w:val="TAL"/>
            </w:pPr>
            <w:r>
              <w:t>LS from SA WG5: Reply LS on the user consent for trace reporting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C9EA2" w14:textId="77777777" w:rsidR="00E308B2" w:rsidRDefault="00E308B2" w:rsidP="00AC5BAF">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E56F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AF85A"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67E7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F93E6"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9963A" w14:textId="77777777" w:rsidR="00E308B2" w:rsidRDefault="00E308B2" w:rsidP="00AC5BAF">
            <w:pPr>
              <w:pStyle w:val="TAL"/>
            </w:pPr>
          </w:p>
        </w:tc>
      </w:tr>
      <w:tr w:rsidR="00E308B2" w14:paraId="6EE4EC5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74709"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CE11D" w14:textId="77777777" w:rsidR="00E308B2" w:rsidRDefault="00E308B2" w:rsidP="00AC5BAF">
            <w:pPr>
              <w:pStyle w:val="TAL"/>
            </w:pPr>
            <w:r>
              <w:t>S2-2405881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4DBE5"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4A92D" w14:textId="77777777" w:rsidR="00E308B2" w:rsidRDefault="00E308B2" w:rsidP="00AC5BAF">
            <w:pPr>
              <w:pStyle w:val="TAL"/>
            </w:pPr>
            <w:r>
              <w:t>LS from RAN WG2: LS to RAN WG3 on MDT for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AD3AD"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773C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0A02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C1D34"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94076"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AD046" w14:textId="77777777" w:rsidR="00E308B2" w:rsidRDefault="00E308B2" w:rsidP="00AC5BAF">
            <w:pPr>
              <w:pStyle w:val="TAL"/>
            </w:pPr>
          </w:p>
        </w:tc>
      </w:tr>
      <w:tr w:rsidR="00E308B2" w14:paraId="73D241D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C8AF1"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B33C4" w14:textId="77777777" w:rsidR="00E308B2" w:rsidRDefault="00E308B2" w:rsidP="00AC5BAF">
            <w:pPr>
              <w:pStyle w:val="TAL"/>
            </w:pPr>
            <w:r>
              <w:t>S2-2406862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DB57B"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7E9E7" w14:textId="77777777" w:rsidR="00E308B2" w:rsidRDefault="00E308B2" w:rsidP="00AC5BAF">
            <w:pPr>
              <w:pStyle w:val="TAL"/>
            </w:pPr>
            <w:r>
              <w:t>LS from RAN WG3: Reply LS on MDT for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521EE"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3673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BE5A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5F960"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CE38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21526" w14:textId="77777777" w:rsidR="00E308B2" w:rsidRDefault="00E308B2" w:rsidP="00AC5BAF">
            <w:pPr>
              <w:pStyle w:val="TAL"/>
            </w:pPr>
          </w:p>
        </w:tc>
      </w:tr>
      <w:tr w:rsidR="00E308B2" w14:paraId="43FB679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50303"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17A8E" w14:textId="77777777" w:rsidR="00E308B2" w:rsidRDefault="00E308B2" w:rsidP="00AC5BAF">
            <w:pPr>
              <w:pStyle w:val="TAL"/>
            </w:pPr>
            <w:r>
              <w:t>S2-2406869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78C13"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5A3B8" w14:textId="77777777" w:rsidR="00E308B2" w:rsidRDefault="00E308B2" w:rsidP="00AC5BAF">
            <w:pPr>
              <w:pStyle w:val="TAL"/>
            </w:pPr>
            <w:r>
              <w:t>LS from SA WG6: Reply LS on clarifications on consent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6BC8F"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C975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597FA" w14:textId="77777777" w:rsidR="00E308B2" w:rsidRDefault="00E308B2" w:rsidP="00AC5BAF">
            <w:pPr>
              <w:pStyle w:val="TAL"/>
            </w:pPr>
            <w:r>
              <w:t>SNAAPP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42957"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2A81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6C6F5" w14:textId="77777777" w:rsidR="00E308B2" w:rsidRDefault="00E308B2" w:rsidP="00AC5BAF">
            <w:pPr>
              <w:pStyle w:val="TAL"/>
            </w:pPr>
          </w:p>
        </w:tc>
      </w:tr>
      <w:tr w:rsidR="00E308B2" w14:paraId="1332B84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2DE3C"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4625D" w14:textId="77777777" w:rsidR="00E308B2" w:rsidRDefault="00E308B2" w:rsidP="00AC5BAF">
            <w:pPr>
              <w:pStyle w:val="TAL"/>
            </w:pPr>
            <w:r>
              <w:t>S2-2405885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E56F6"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AF8A7" w14:textId="77777777" w:rsidR="00E308B2" w:rsidRDefault="00E308B2" w:rsidP="00AC5BAF">
            <w:pPr>
              <w:pStyle w:val="TAL"/>
            </w:pPr>
            <w:r>
              <w:t>LS from SA WG3: LS to request clarification on mobile metaverse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1FDFA"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93B7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AD6F7" w14:textId="77777777" w:rsidR="00E308B2" w:rsidRDefault="00E308B2" w:rsidP="00AC5BAF">
            <w:pPr>
              <w:pStyle w:val="TAL"/>
            </w:pPr>
            <w:r>
              <w:t>FS_Metaverse_Sec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584F1"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9E8C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39187" w14:textId="77777777" w:rsidR="00E308B2" w:rsidRDefault="00E308B2" w:rsidP="00AC5BAF">
            <w:pPr>
              <w:pStyle w:val="TAL"/>
            </w:pPr>
          </w:p>
        </w:tc>
      </w:tr>
      <w:tr w:rsidR="00E308B2" w14:paraId="4A7796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4DD54"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BAF50" w14:textId="77777777" w:rsidR="00E308B2" w:rsidRDefault="00E308B2" w:rsidP="00AC5BAF">
            <w:pPr>
              <w:pStyle w:val="TAL"/>
            </w:pPr>
            <w:r>
              <w:t>S2-2405893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17B10"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AD6F9" w14:textId="77777777" w:rsidR="00E308B2" w:rsidRDefault="00E308B2" w:rsidP="00AC5BAF">
            <w:pPr>
              <w:pStyle w:val="TAL"/>
            </w:pPr>
            <w:r>
              <w:t>LS from GSMA OGWTS: Reply LS on collaboration and alignment of 3GPP defined application enablers with GSMA Open Gateway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5F735" w14:textId="77777777" w:rsidR="00E308B2" w:rsidRDefault="00E308B2" w:rsidP="00AC5BAF">
            <w:pPr>
              <w:pStyle w:val="TAL"/>
            </w:pPr>
            <w:r>
              <w:t>GSMA OGWTS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9838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85CC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C7D6F"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4F32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1D5E4" w14:textId="77777777" w:rsidR="00E308B2" w:rsidRDefault="00E308B2" w:rsidP="00AC5BAF">
            <w:pPr>
              <w:pStyle w:val="TAL"/>
            </w:pPr>
          </w:p>
        </w:tc>
      </w:tr>
      <w:tr w:rsidR="00E308B2" w14:paraId="7E347C7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7EF44"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2FE22" w14:textId="77777777" w:rsidR="00E308B2" w:rsidRDefault="00E308B2" w:rsidP="00AC5BAF">
            <w:pPr>
              <w:pStyle w:val="TAL"/>
            </w:pPr>
            <w:r>
              <w:t>S2-2406844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C56EA"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F0C73" w14:textId="77777777" w:rsidR="00E308B2" w:rsidRDefault="00E308B2" w:rsidP="00AC5BAF">
            <w:pPr>
              <w:pStyle w:val="TAL"/>
            </w:pPr>
            <w:r>
              <w:t>LS from ITU-T SG11: LS on initiation of new work item ITU-T Q.IEM_arch_req 'Reference architecture and signalling requirements for interactive emergency messaging through mobile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D6F86" w14:textId="77777777" w:rsidR="00E308B2" w:rsidRDefault="00E308B2" w:rsidP="00AC5BAF">
            <w:pPr>
              <w:pStyle w:val="TAL"/>
            </w:pPr>
            <w:r>
              <w:t>ITU-T SG11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C0FB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2D2FE"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51E02"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D145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2DAE6" w14:textId="77777777" w:rsidR="00E308B2" w:rsidRDefault="00E308B2" w:rsidP="00AC5BAF">
            <w:pPr>
              <w:pStyle w:val="TAL"/>
            </w:pPr>
          </w:p>
        </w:tc>
      </w:tr>
      <w:tr w:rsidR="00E308B2" w14:paraId="5CED5F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91743"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E3A63" w14:textId="77777777" w:rsidR="00E308B2" w:rsidRDefault="00E308B2" w:rsidP="00AC5BAF">
            <w:pPr>
              <w:pStyle w:val="TAL"/>
            </w:pPr>
            <w:r>
              <w:t>S2-2406845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2A1A9"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0A4FD" w14:textId="77777777" w:rsidR="00E308B2" w:rsidRDefault="00E308B2" w:rsidP="00AC5BAF">
            <w:pPr>
              <w:pStyle w:val="TAL"/>
            </w:pPr>
            <w:r>
              <w:t>LS from SA WG4: Reply LS on the MBS broadcast service continuity and MBS session identification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65A86" w14:textId="77777777" w:rsidR="00E308B2" w:rsidRDefault="00E308B2" w:rsidP="00AC5BAF">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B8DA3"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58094" w14:textId="77777777" w:rsidR="00E308B2" w:rsidRDefault="00E308B2" w:rsidP="00AC5BAF">
            <w:pPr>
              <w:pStyle w:val="TAL"/>
            </w:pPr>
            <w:r>
              <w:t>NR_MBS-Core, 5MBP3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289D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F5319"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3DD4B" w14:textId="77777777" w:rsidR="00E308B2" w:rsidRDefault="00E308B2" w:rsidP="00AC5BAF">
            <w:pPr>
              <w:pStyle w:val="TAL"/>
            </w:pPr>
          </w:p>
        </w:tc>
      </w:tr>
      <w:tr w:rsidR="00E308B2" w14:paraId="12C4915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D9E50"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F2AB3" w14:textId="77777777" w:rsidR="00E308B2" w:rsidRDefault="00E308B2" w:rsidP="00AC5BAF">
            <w:pPr>
              <w:pStyle w:val="TAL"/>
            </w:pPr>
            <w:r>
              <w:t>S2-2406848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5BB04"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465D0" w14:textId="77777777" w:rsidR="00E308B2" w:rsidRDefault="00E308B2" w:rsidP="00AC5BAF">
            <w:pPr>
              <w:pStyle w:val="TAL"/>
            </w:pPr>
            <w:r>
              <w:t>LS from SA WG6: Reply LS on request clarification on mobile metaverse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2D9D8"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C01E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27508" w14:textId="77777777" w:rsidR="00E308B2" w:rsidRDefault="00E308B2" w:rsidP="00AC5BAF">
            <w:pPr>
              <w:pStyle w:val="TAL"/>
            </w:pPr>
            <w:r>
              <w:t>FS_Metaverse_App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07385"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C975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6151C" w14:textId="77777777" w:rsidR="00E308B2" w:rsidRDefault="00E308B2" w:rsidP="00AC5BAF">
            <w:pPr>
              <w:pStyle w:val="TAL"/>
            </w:pPr>
          </w:p>
        </w:tc>
      </w:tr>
      <w:tr w:rsidR="00E308B2" w14:paraId="02829A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96D7C"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9F992" w14:textId="77777777" w:rsidR="00E308B2" w:rsidRDefault="00E308B2" w:rsidP="00AC5BAF">
            <w:pPr>
              <w:pStyle w:val="TAL"/>
            </w:pPr>
            <w:r>
              <w:t>S2-2406864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859D6"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B540F" w14:textId="77777777" w:rsidR="00E308B2" w:rsidRDefault="00E308B2" w:rsidP="00AC5BAF">
            <w:pPr>
              <w:pStyle w:val="TAL"/>
            </w:pPr>
            <w:r>
              <w:t>LS from RAN WG3: Reply LS to SA WG5 on improved KPIs involving end-to-end data volume transfer time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4C42D"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6CE9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01AF8" w14:textId="77777777" w:rsidR="00E308B2" w:rsidRDefault="00E308B2" w:rsidP="00AC5BAF">
            <w:pPr>
              <w:pStyle w:val="TAL"/>
            </w:pPr>
            <w:r>
              <w:t>NR_AIML_NGRAN-Core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78B0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EBF07"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33DB2" w14:textId="77777777" w:rsidR="00E308B2" w:rsidRDefault="00E308B2" w:rsidP="00AC5BAF">
            <w:pPr>
              <w:pStyle w:val="TAL"/>
            </w:pPr>
          </w:p>
        </w:tc>
      </w:tr>
      <w:tr w:rsidR="00E308B2" w14:paraId="2444AD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BFDE0"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75AE3" w14:textId="77777777" w:rsidR="00E308B2" w:rsidRDefault="00E308B2" w:rsidP="00AC5BAF">
            <w:pPr>
              <w:pStyle w:val="TAL"/>
            </w:pPr>
            <w:r>
              <w:t>S2-2406871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67F26"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88FA0" w14:textId="77777777" w:rsidR="00E308B2" w:rsidRDefault="00E308B2" w:rsidP="00AC5BAF">
            <w:pPr>
              <w:pStyle w:val="TAL"/>
            </w:pPr>
            <w:r>
              <w:t>LS from SA WG6: LS reply on updated AECC Publications for Future Connected Vehicle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AB727"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13EB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ED8F3"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5DB95"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5E64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F20A8" w14:textId="77777777" w:rsidR="00E308B2" w:rsidRDefault="00E308B2" w:rsidP="00AC5BAF">
            <w:pPr>
              <w:pStyle w:val="TAL"/>
            </w:pPr>
          </w:p>
        </w:tc>
      </w:tr>
      <w:tr w:rsidR="00E308B2" w14:paraId="64CC7F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11FF2"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389E4" w14:textId="77777777" w:rsidR="00E308B2" w:rsidRDefault="00E308B2" w:rsidP="00AC5BAF">
            <w:pPr>
              <w:pStyle w:val="TAL"/>
            </w:pPr>
            <w:r>
              <w:t>S2-2405858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DB6C9"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A1762" w14:textId="77777777" w:rsidR="00E308B2" w:rsidRDefault="00E308B2" w:rsidP="00AC5BAF">
            <w:pPr>
              <w:pStyle w:val="TAL"/>
            </w:pPr>
            <w:r>
              <w:t>LS from CT WG1: Reply LS on Handling of regulatory prioritized services in Non-allowed areas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FE6B0"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1D0D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5BF50" w14:textId="77777777" w:rsidR="00E308B2" w:rsidRDefault="00E308B2" w:rsidP="00AC5BAF">
            <w:pPr>
              <w:pStyle w:val="TAL"/>
            </w:pPr>
            <w:r>
              <w:t>5GProtoc18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95FE5"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0832C"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5048E" w14:textId="77777777" w:rsidR="00E308B2" w:rsidRDefault="00E308B2" w:rsidP="00AC5BAF">
            <w:pPr>
              <w:pStyle w:val="TAL"/>
            </w:pPr>
          </w:p>
        </w:tc>
      </w:tr>
      <w:tr w:rsidR="00E308B2" w14:paraId="1798151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BADC7"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6642A" w14:textId="77777777" w:rsidR="00E308B2" w:rsidRDefault="00E308B2" w:rsidP="00AC5BAF">
            <w:pPr>
              <w:pStyle w:val="TAL"/>
            </w:pPr>
            <w:r>
              <w:t>S2-2405868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D73EE"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52EAD" w14:textId="77777777" w:rsidR="00E308B2" w:rsidRDefault="00E308B2" w:rsidP="00AC5BAF">
            <w:pPr>
              <w:pStyle w:val="TAL"/>
            </w:pPr>
            <w:r>
              <w:t>LS from CT WG4: LS on Clarification on Dual Registration Indication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C8C0D"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5831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32EA5" w14:textId="77777777" w:rsidR="00E308B2" w:rsidRDefault="00E308B2" w:rsidP="00AC5BAF">
            <w:pPr>
              <w:pStyle w:val="TAL"/>
            </w:pPr>
            <w:r>
              <w:t>TEI18, 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1649A" w14:textId="77777777" w:rsidR="00E308B2" w:rsidRDefault="00E308B2" w:rsidP="00AC5BAF">
            <w:pPr>
              <w:pStyle w:val="TAL"/>
            </w:pPr>
            <w:r>
              <w:t>Response drafted in S2-2406215. This LS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D6109"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037C4" w14:textId="77777777" w:rsidR="00E308B2" w:rsidRDefault="00E308B2" w:rsidP="00AC5BAF">
            <w:pPr>
              <w:pStyle w:val="TAL"/>
            </w:pPr>
          </w:p>
        </w:tc>
      </w:tr>
      <w:tr w:rsidR="00E308B2" w14:paraId="73DCC6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E4815"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02BF6" w14:textId="77777777" w:rsidR="00E308B2" w:rsidRDefault="00E308B2" w:rsidP="00AC5BAF">
            <w:pPr>
              <w:pStyle w:val="TAL"/>
            </w:pPr>
            <w:r>
              <w:t>S2-2406215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3708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FF388" w14:textId="77777777" w:rsidR="00E308B2" w:rsidRDefault="00E308B2" w:rsidP="00AC5BAF">
            <w:pPr>
              <w:pStyle w:val="TAL"/>
            </w:pPr>
            <w:r>
              <w:t>[DRAFT] Reply LS on Clarification on Dual Registration Indication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E8D1C"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849C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44D7D" w14:textId="77777777" w:rsidR="00E308B2" w:rsidRDefault="00E308B2" w:rsidP="00AC5BAF">
            <w:pPr>
              <w:pStyle w:val="TAL"/>
              <w:rPr>
                <w:sz w:val="24"/>
                <w:szCs w:val="24"/>
              </w:rPr>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D6C3B" w14:textId="77777777" w:rsidR="00E308B2" w:rsidRDefault="00E308B2" w:rsidP="00AC5BAF">
            <w:pPr>
              <w:pStyle w:val="TAL"/>
            </w:pPr>
            <w:r>
              <w:t>Response to S2-2405868. This response LS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DF9A3"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EB2C4" w14:textId="77777777" w:rsidR="00E308B2" w:rsidRDefault="00E308B2" w:rsidP="00AC5BAF">
            <w:pPr>
              <w:pStyle w:val="TAL"/>
            </w:pPr>
          </w:p>
        </w:tc>
      </w:tr>
      <w:tr w:rsidR="00E308B2" w14:paraId="11F0C6C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33F6C"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4FECF" w14:textId="77777777" w:rsidR="00E308B2" w:rsidRDefault="00E308B2" w:rsidP="00AC5BAF">
            <w:pPr>
              <w:pStyle w:val="TAL"/>
            </w:pPr>
            <w:r>
              <w:t>S2-2405869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00651"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F3754" w14:textId="77777777" w:rsidR="00E308B2" w:rsidRDefault="00E308B2" w:rsidP="00AC5BAF">
            <w:pPr>
              <w:pStyle w:val="TAL"/>
            </w:pPr>
            <w:r>
              <w:t>LS from SA WG3LI: LI considerations for TR 33.757 (Study on security for PLMN hosting a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A6C8E" w14:textId="77777777" w:rsidR="00E308B2" w:rsidRDefault="00E308B2" w:rsidP="00AC5BAF">
            <w:pPr>
              <w:pStyle w:val="TAL"/>
            </w:pPr>
            <w: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351A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0A494" w14:textId="77777777" w:rsidR="00E308B2" w:rsidRDefault="00E308B2" w:rsidP="00AC5BAF">
            <w:pPr>
              <w:pStyle w:val="TAL"/>
            </w:pPr>
            <w:r>
              <w:t>LI19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66FB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7E6C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CC4A5" w14:textId="77777777" w:rsidR="00E308B2" w:rsidRDefault="00E308B2" w:rsidP="00AC5BAF">
            <w:pPr>
              <w:pStyle w:val="TAL"/>
            </w:pPr>
          </w:p>
        </w:tc>
      </w:tr>
      <w:tr w:rsidR="00E308B2" w14:paraId="13D4ED0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7B702" w14:textId="77777777" w:rsidR="00E308B2" w:rsidRDefault="00E308B2" w:rsidP="00AC5BAF">
            <w:pPr>
              <w:pStyle w:val="TAL"/>
              <w:rPr>
                <w:sz w:val="24"/>
                <w:szCs w:val="24"/>
              </w:rPr>
            </w:pPr>
            <w:r>
              <w:lastRenderedPageBreak/>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4B054" w14:textId="77777777" w:rsidR="00E308B2" w:rsidRDefault="00E308B2" w:rsidP="00AC5BAF">
            <w:pPr>
              <w:pStyle w:val="TAL"/>
            </w:pPr>
            <w:r>
              <w:t>S2-2406857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D4FDF"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DF12E" w14:textId="77777777" w:rsidR="00E308B2" w:rsidRDefault="00E308B2" w:rsidP="00AC5BAF">
            <w:pPr>
              <w:pStyle w:val="TAL"/>
            </w:pPr>
            <w:r>
              <w:t>LS from SA WG3: Reply LS on LI considerations for TR 33.757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A6361"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348D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E60AF" w14:textId="77777777" w:rsidR="00E308B2" w:rsidRDefault="00E308B2" w:rsidP="00AC5BAF">
            <w:pPr>
              <w:pStyle w:val="TAL"/>
            </w:pPr>
            <w:r>
              <w:t>LI19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FE7B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98F5C"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D6628" w14:textId="77777777" w:rsidR="00E308B2" w:rsidRDefault="00E308B2" w:rsidP="00AC5BAF">
            <w:pPr>
              <w:pStyle w:val="TAL"/>
            </w:pPr>
          </w:p>
        </w:tc>
      </w:tr>
      <w:tr w:rsidR="00E308B2" w14:paraId="3A4A70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670AC"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D60BC" w14:textId="77777777" w:rsidR="00E308B2" w:rsidRDefault="00E308B2" w:rsidP="00AC5BAF">
            <w:pPr>
              <w:pStyle w:val="TAL"/>
            </w:pPr>
            <w:r>
              <w:t>S2-2405877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4D581"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F7B19" w14:textId="77777777" w:rsidR="00E308B2" w:rsidRDefault="00E308B2" w:rsidP="00AC5BAF">
            <w:pPr>
              <w:pStyle w:val="TAL"/>
            </w:pPr>
            <w:r>
              <w:t>LS from SA WG6: Reply LS on Clarification related to the predictive slice modification in Inter-PLMN based slice service continuity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241A0"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C854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18282"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871EC" w14:textId="77777777" w:rsidR="00E308B2" w:rsidRDefault="00E308B2" w:rsidP="00AC5BAF">
            <w:pPr>
              <w:pStyle w:val="TAL"/>
            </w:pPr>
            <w:r>
              <w:t>Response drafted in S2-2406663. Final response in S2-2407353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72327"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C86C0" w14:textId="77777777" w:rsidR="00E308B2" w:rsidRDefault="00E308B2" w:rsidP="00AC5BAF">
            <w:pPr>
              <w:pStyle w:val="TAL"/>
            </w:pPr>
          </w:p>
        </w:tc>
      </w:tr>
      <w:tr w:rsidR="00E308B2" w14:paraId="3882F3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9B01D"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61901" w14:textId="77777777" w:rsidR="00E308B2" w:rsidRDefault="00E308B2" w:rsidP="00AC5BAF">
            <w:pPr>
              <w:pStyle w:val="TAL"/>
            </w:pPr>
            <w:r>
              <w:t>S2-2406663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A3EB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4B5FE" w14:textId="77777777" w:rsidR="00E308B2" w:rsidRDefault="00E308B2" w:rsidP="00AC5BAF">
            <w:pPr>
              <w:pStyle w:val="TAL"/>
            </w:pPr>
            <w:r>
              <w:t>[DRAFT] Reply LS on Clarification related to the predictive slice modification in Inter-PLMN based slice service continuity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69E01"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83FD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5ECC6"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967AF" w14:textId="77777777" w:rsidR="00E308B2" w:rsidRDefault="00E308B2" w:rsidP="00AC5BAF">
            <w:pPr>
              <w:pStyle w:val="TAL"/>
            </w:pPr>
            <w:r>
              <w:t>Response to S2-2405877. Revised to S2-2406876.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B72C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FEE39" w14:textId="77777777" w:rsidR="00E308B2" w:rsidRDefault="00E308B2" w:rsidP="00AC5BAF">
            <w:pPr>
              <w:pStyle w:val="TAL"/>
            </w:pPr>
            <w:r>
              <w:t>S2-2406876</w:t>
            </w:r>
          </w:p>
        </w:tc>
      </w:tr>
      <w:tr w:rsidR="00E308B2" w14:paraId="48A9A30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2F43F"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0C30A" w14:textId="77777777" w:rsidR="00E308B2" w:rsidRDefault="00E308B2" w:rsidP="00AC5BAF">
            <w:pPr>
              <w:pStyle w:val="TAL"/>
            </w:pPr>
            <w:r>
              <w:t>S2-2406876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752A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A28BC" w14:textId="77777777" w:rsidR="00E308B2" w:rsidRDefault="00E308B2" w:rsidP="00AC5BAF">
            <w:pPr>
              <w:pStyle w:val="TAL"/>
            </w:pPr>
            <w:r>
              <w:t>[DRAFT] Reply LS on Clarification related to the predictive slice modification in Inter-PLMN based slice service continuity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96EE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FFC5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F80F2"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2B5BA" w14:textId="77777777" w:rsidR="00E308B2" w:rsidRDefault="00E308B2" w:rsidP="00AC5BAF">
            <w:pPr>
              <w:pStyle w:val="TAL"/>
            </w:pPr>
            <w:r>
              <w:t>Revision of S2-2406663. Revised to S2-2407353.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29D7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0235E" w14:textId="77777777" w:rsidR="00E308B2" w:rsidRDefault="00E308B2" w:rsidP="00AC5BAF">
            <w:pPr>
              <w:pStyle w:val="TAL"/>
            </w:pPr>
            <w:r>
              <w:t>S2-2407353</w:t>
            </w:r>
          </w:p>
        </w:tc>
      </w:tr>
      <w:tr w:rsidR="00E308B2" w14:paraId="7F53419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FB070"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08650" w14:textId="77777777" w:rsidR="00E308B2" w:rsidRDefault="00E308B2" w:rsidP="00AC5BAF">
            <w:pPr>
              <w:pStyle w:val="TAL"/>
            </w:pPr>
            <w:r>
              <w:t>S2-2407353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D8BC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8D7B1" w14:textId="77777777" w:rsidR="00E308B2" w:rsidRDefault="00E308B2" w:rsidP="00AC5BAF">
            <w:pPr>
              <w:pStyle w:val="TAL"/>
            </w:pPr>
            <w:r>
              <w:t>Reply LS on Clarification related to the predictive slice modification in Inter-PLMN based slice service continuity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77F2F"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71ED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7062F"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4F816" w14:textId="77777777" w:rsidR="00E308B2" w:rsidRDefault="00E308B2" w:rsidP="00AC5BAF">
            <w:pPr>
              <w:pStyle w:val="TAL"/>
            </w:pPr>
            <w:r>
              <w:t>Revision of S2-2406876.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E5AF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513BF" w14:textId="77777777" w:rsidR="00E308B2" w:rsidRDefault="00E308B2" w:rsidP="00AC5BAF">
            <w:pPr>
              <w:pStyle w:val="TAL"/>
            </w:pPr>
          </w:p>
        </w:tc>
      </w:tr>
      <w:tr w:rsidR="00E308B2" w14:paraId="34C8330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7B7A3"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CBF36" w14:textId="77777777" w:rsidR="00E308B2" w:rsidRDefault="00E308B2" w:rsidP="00AC5BAF">
            <w:pPr>
              <w:pStyle w:val="TAL"/>
            </w:pPr>
            <w:r>
              <w:t>S2-2405882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029AC"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B8806" w14:textId="77777777" w:rsidR="00E308B2" w:rsidRDefault="00E308B2" w:rsidP="00AC5BAF">
            <w:pPr>
              <w:pStyle w:val="TAL"/>
            </w:pPr>
            <w:r>
              <w:t>LS from RAN WG2: LS on interpretation when TX profile is not provided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E0E2A"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2661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3F598" w14:textId="77777777" w:rsidR="00E308B2" w:rsidRDefault="00E308B2" w:rsidP="00AC5BAF">
            <w:pPr>
              <w:pStyle w:val="TAL"/>
            </w:pPr>
            <w:r>
              <w:t>NR_SL_enh2-Core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1B5B0"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4093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33D01" w14:textId="77777777" w:rsidR="00E308B2" w:rsidRDefault="00E308B2" w:rsidP="00AC5BAF">
            <w:pPr>
              <w:pStyle w:val="TAL"/>
            </w:pPr>
          </w:p>
        </w:tc>
      </w:tr>
      <w:tr w:rsidR="00E308B2" w14:paraId="775E63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A279F"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EF2AD" w14:textId="77777777" w:rsidR="00E308B2" w:rsidRDefault="00E308B2" w:rsidP="00AC5BAF">
            <w:pPr>
              <w:pStyle w:val="TAL"/>
            </w:pPr>
            <w:r>
              <w:t>S2-2405884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0B0B1"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7219C" w14:textId="77777777" w:rsidR="00E308B2" w:rsidRDefault="00E308B2" w:rsidP="00AC5BAF">
            <w:pPr>
              <w:pStyle w:val="TAL"/>
            </w:pPr>
            <w:r>
              <w:t>LS from CT WG1: LS on the stage 2 aspects of 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1370F"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A2F0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B5E62" w14:textId="77777777" w:rsidR="00E308B2" w:rsidRDefault="00E308B2" w:rsidP="00AC5BAF">
            <w:pPr>
              <w:pStyle w:val="TAL"/>
            </w:pPr>
            <w:r>
              <w:t>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0C7F1" w14:textId="77777777" w:rsidR="00E308B2" w:rsidRDefault="00E308B2" w:rsidP="00AC5BAF">
            <w:pPr>
              <w:pStyle w:val="TAL"/>
            </w:pPr>
            <w:r>
              <w:t>Response drafted in S2-2405894. Final response in S2-2407313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34970"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4FBD7" w14:textId="77777777" w:rsidR="00E308B2" w:rsidRDefault="00E308B2" w:rsidP="00AC5BAF">
            <w:pPr>
              <w:pStyle w:val="TAL"/>
            </w:pPr>
          </w:p>
        </w:tc>
      </w:tr>
      <w:tr w:rsidR="00E308B2" w14:paraId="336170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D1AAF"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5B2F8" w14:textId="77777777" w:rsidR="00E308B2" w:rsidRDefault="00E308B2" w:rsidP="00AC5BAF">
            <w:pPr>
              <w:pStyle w:val="TAL"/>
            </w:pPr>
            <w:r>
              <w:t>S2-2405894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FB69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DEC7F" w14:textId="77777777" w:rsidR="00E308B2" w:rsidRDefault="00E308B2" w:rsidP="00AC5BAF">
            <w:pPr>
              <w:pStyle w:val="TAL"/>
            </w:pPr>
            <w:r>
              <w:t>[DRAFT] Reply LS on the stage 2 aspects of 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68BFF"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5708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AE267" w14:textId="77777777" w:rsidR="00E308B2" w:rsidRDefault="00E308B2" w:rsidP="00AC5BAF">
            <w:pPr>
              <w:pStyle w:val="TAL"/>
            </w:pPr>
            <w:r>
              <w:t>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C70D1" w14:textId="77777777" w:rsidR="00E308B2" w:rsidRDefault="00E308B2" w:rsidP="00AC5BAF">
            <w:pPr>
              <w:pStyle w:val="TAL"/>
            </w:pPr>
            <w:r>
              <w:t>Response to S2-2405884. Revised to S2-2406878.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0F53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D13E8" w14:textId="77777777" w:rsidR="00E308B2" w:rsidRDefault="00E308B2" w:rsidP="00AC5BAF">
            <w:pPr>
              <w:pStyle w:val="TAL"/>
            </w:pPr>
            <w:r>
              <w:t>S2-2406878</w:t>
            </w:r>
          </w:p>
        </w:tc>
      </w:tr>
      <w:tr w:rsidR="00E308B2" w14:paraId="158AE4E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92B5F"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19F2D" w14:textId="77777777" w:rsidR="00E308B2" w:rsidRDefault="00E308B2" w:rsidP="00AC5BAF">
            <w:pPr>
              <w:pStyle w:val="TAL"/>
            </w:pPr>
            <w:r>
              <w:t>S2-2406878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435A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AF2E7" w14:textId="77777777" w:rsidR="00E308B2" w:rsidRDefault="00E308B2" w:rsidP="00AC5BAF">
            <w:pPr>
              <w:pStyle w:val="TAL"/>
            </w:pPr>
            <w:r>
              <w:t>[DRAFT] Reply LS on the stage 2 aspects of 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55A56"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78DF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D9504" w14:textId="77777777" w:rsidR="00E308B2" w:rsidRDefault="00E308B2" w:rsidP="00AC5BAF">
            <w:pPr>
              <w:pStyle w:val="TAL"/>
            </w:pPr>
            <w:r>
              <w:t>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AB050" w14:textId="77777777" w:rsidR="00E308B2" w:rsidRDefault="00E308B2" w:rsidP="00AC5BAF">
            <w:pPr>
              <w:pStyle w:val="TAL"/>
            </w:pPr>
            <w:r>
              <w:t>Revision of S2-2405894. Revised in parallel session to S2-2407313.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AE28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20DDE" w14:textId="77777777" w:rsidR="00E308B2" w:rsidRDefault="00E308B2" w:rsidP="00AC5BAF">
            <w:pPr>
              <w:pStyle w:val="TAL"/>
            </w:pPr>
            <w:r>
              <w:t>S2-2407313</w:t>
            </w:r>
          </w:p>
        </w:tc>
      </w:tr>
      <w:tr w:rsidR="00E308B2" w14:paraId="0116F4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C30F0"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E1173" w14:textId="77777777" w:rsidR="00E308B2" w:rsidRDefault="00E308B2" w:rsidP="00AC5BAF">
            <w:pPr>
              <w:pStyle w:val="TAL"/>
            </w:pPr>
            <w:r>
              <w:t>S2-2407313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02D5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81DCD" w14:textId="77777777" w:rsidR="00E308B2" w:rsidRDefault="00E308B2" w:rsidP="00AC5BAF">
            <w:pPr>
              <w:pStyle w:val="TAL"/>
            </w:pPr>
            <w:r>
              <w:t>Reply LS on the stage 2 aspects of 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C07FC"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B0A9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2930B" w14:textId="77777777" w:rsidR="00E308B2" w:rsidRDefault="00E308B2" w:rsidP="00AC5BAF">
            <w:pPr>
              <w:pStyle w:val="TAL"/>
            </w:pPr>
            <w:r>
              <w:t>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FEE11" w14:textId="77777777" w:rsidR="00E308B2" w:rsidRDefault="00E308B2" w:rsidP="00AC5BAF">
            <w:pPr>
              <w:pStyle w:val="TAL"/>
            </w:pPr>
            <w:r>
              <w:t>Revision of S2-2406878.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CD4E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0436A" w14:textId="77777777" w:rsidR="00E308B2" w:rsidRDefault="00E308B2" w:rsidP="00AC5BAF">
            <w:pPr>
              <w:pStyle w:val="TAL"/>
            </w:pPr>
          </w:p>
        </w:tc>
      </w:tr>
      <w:tr w:rsidR="00E308B2" w14:paraId="14FE914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AE46A"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99DE8" w14:textId="77777777" w:rsidR="00E308B2" w:rsidRDefault="00E308B2" w:rsidP="00AC5BAF">
            <w:pPr>
              <w:pStyle w:val="TAL"/>
            </w:pPr>
            <w:r>
              <w:t>S2-2405891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BCC10"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0422E" w14:textId="77777777" w:rsidR="00E308B2" w:rsidRDefault="00E308B2" w:rsidP="00AC5BAF">
            <w:pPr>
              <w:pStyle w:val="TAL"/>
            </w:pPr>
            <w:r>
              <w:t>LS from ITU-T SG12: LS on contribution about the 'impact of 5G Home Base Routing on conversational Voice Quality'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79350" w14:textId="77777777" w:rsidR="00E308B2" w:rsidRDefault="00E308B2" w:rsidP="00AC5BAF">
            <w:pPr>
              <w:pStyle w:val="TAL"/>
            </w:pPr>
            <w:r>
              <w:t>ITU-T SG12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B2B2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3F8EC"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14995" w14:textId="77777777" w:rsidR="00E308B2" w:rsidRDefault="00E308B2" w:rsidP="00AC5BAF">
            <w:pPr>
              <w:pStyle w:val="TAL"/>
              <w:rPr>
                <w:sz w:val="24"/>
                <w:szCs w:val="24"/>
              </w:rPr>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0966C"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77709" w14:textId="77777777" w:rsidR="00E308B2" w:rsidRDefault="00E308B2" w:rsidP="00AC5BAF">
            <w:pPr>
              <w:pStyle w:val="TAL"/>
            </w:pPr>
          </w:p>
        </w:tc>
      </w:tr>
      <w:tr w:rsidR="00E308B2" w14:paraId="603A9B6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71D32"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7AB94" w14:textId="77777777" w:rsidR="00E308B2" w:rsidRDefault="00E308B2" w:rsidP="00AC5BAF">
            <w:pPr>
              <w:pStyle w:val="TAL"/>
            </w:pPr>
            <w:r>
              <w:t>S2-2405861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E313F"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4079E" w14:textId="77777777" w:rsidR="00E308B2" w:rsidRDefault="00E308B2" w:rsidP="00AC5BAF">
            <w:pPr>
              <w:pStyle w:val="TAL"/>
            </w:pPr>
            <w:r>
              <w:t>LS from CT WG1: LS affirming CT1s responsibilities for PLMN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5080C"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2916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1A6A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2A34B" w14:textId="77777777" w:rsidR="00E308B2" w:rsidRDefault="00E308B2" w:rsidP="00AC5BAF">
            <w:pPr>
              <w:pStyle w:val="TAL"/>
              <w:rPr>
                <w:sz w:val="24"/>
                <w:szCs w:val="24"/>
              </w:rPr>
            </w:pPr>
            <w:r>
              <w:t>Responses drafted in S2-2405980, S2-2406169.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F3330"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B8218" w14:textId="77777777" w:rsidR="00E308B2" w:rsidRDefault="00E308B2" w:rsidP="00AC5BAF">
            <w:pPr>
              <w:pStyle w:val="TAL"/>
            </w:pPr>
          </w:p>
        </w:tc>
      </w:tr>
      <w:tr w:rsidR="00E308B2" w14:paraId="7B3953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8793D" w14:textId="77777777" w:rsidR="00E308B2" w:rsidRDefault="00E308B2" w:rsidP="00AC5BAF">
            <w:pPr>
              <w:pStyle w:val="TAL"/>
              <w:rPr>
                <w:sz w:val="24"/>
                <w:szCs w:val="24"/>
              </w:rPr>
            </w:pPr>
            <w:r>
              <w:lastRenderedPageBreak/>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FE331" w14:textId="77777777" w:rsidR="00E308B2" w:rsidRDefault="00E308B2" w:rsidP="00AC5BAF">
            <w:pPr>
              <w:pStyle w:val="TAL"/>
            </w:pPr>
            <w:r>
              <w:t>S2-2405980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B93F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810F2" w14:textId="77777777" w:rsidR="00E308B2" w:rsidRDefault="00E308B2" w:rsidP="00AC5BAF">
            <w:pPr>
              <w:pStyle w:val="TAL"/>
            </w:pPr>
            <w:r>
              <w:t>[DRAFT] Reply LS on affirming CT WG1's responsibilities for PLMN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EDFD1"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D2ED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AC6B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762A7" w14:textId="77777777" w:rsidR="00E308B2" w:rsidRDefault="00E308B2" w:rsidP="00AC5BAF">
            <w:pPr>
              <w:pStyle w:val="TAL"/>
              <w:rPr>
                <w:sz w:val="24"/>
                <w:szCs w:val="24"/>
              </w:rPr>
            </w:pPr>
            <w:r>
              <w:t>Response to S2-2405861. Revised to S2-2406879 (withdrawn).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095A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93029" w14:textId="77777777" w:rsidR="00E308B2" w:rsidRDefault="00E308B2" w:rsidP="00AC5BAF">
            <w:pPr>
              <w:pStyle w:val="TAL"/>
            </w:pPr>
            <w:r>
              <w:t>S2-2406879</w:t>
            </w:r>
          </w:p>
        </w:tc>
      </w:tr>
      <w:tr w:rsidR="00E308B2" w14:paraId="5F1941B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B036E"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F7CB0" w14:textId="77777777" w:rsidR="00E308B2" w:rsidRDefault="00E308B2" w:rsidP="00AC5BAF">
            <w:pPr>
              <w:pStyle w:val="TAL"/>
            </w:pPr>
            <w:r>
              <w:t>S2-2406879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F2AB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703A7" w14:textId="77777777" w:rsidR="00E308B2" w:rsidRDefault="00E308B2" w:rsidP="00AC5BAF">
            <w:pPr>
              <w:pStyle w:val="TAL"/>
            </w:pPr>
            <w:r>
              <w:t>[DRAFT] Reply LS on affirming CT WG1's responsibilities for PLMN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3EEAA"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7D72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60CD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7A937" w14:textId="77777777" w:rsidR="00E308B2" w:rsidRDefault="00E308B2" w:rsidP="00AC5BAF">
            <w:pPr>
              <w:pStyle w:val="TAL"/>
              <w:rPr>
                <w:sz w:val="24"/>
                <w:szCs w:val="24"/>
              </w:rPr>
            </w:pPr>
            <w:r>
              <w:t>Revision of S2-2405980.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3684B"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4B966" w14:textId="77777777" w:rsidR="00E308B2" w:rsidRDefault="00E308B2" w:rsidP="00AC5BAF">
            <w:pPr>
              <w:pStyle w:val="TAL"/>
            </w:pPr>
          </w:p>
        </w:tc>
      </w:tr>
      <w:tr w:rsidR="00E308B2" w14:paraId="0536308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AE424"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F310A" w14:textId="77777777" w:rsidR="00E308B2" w:rsidRDefault="00E308B2" w:rsidP="00AC5BAF">
            <w:pPr>
              <w:pStyle w:val="TAL"/>
            </w:pPr>
            <w:r>
              <w:t>S2-2406169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91F0D"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92E6F" w14:textId="77777777" w:rsidR="00E308B2" w:rsidRDefault="00E308B2" w:rsidP="00AC5BAF">
            <w:pPr>
              <w:pStyle w:val="TAL"/>
            </w:pPr>
            <w:r>
              <w:t>[DRAFT] LS reply to CT WG1 LS about responsibilities on PLMN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723B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17FE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41CF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78F49" w14:textId="77777777" w:rsidR="00E308B2" w:rsidRDefault="00E308B2" w:rsidP="00AC5BAF">
            <w:pPr>
              <w:pStyle w:val="TAL"/>
              <w:rPr>
                <w:sz w:val="24"/>
                <w:szCs w:val="24"/>
              </w:rPr>
            </w:pPr>
            <w:r>
              <w:t>Response to S2-2405861.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0CAC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FCCF1" w14:textId="77777777" w:rsidR="00E308B2" w:rsidRDefault="00E308B2" w:rsidP="00AC5BAF">
            <w:pPr>
              <w:pStyle w:val="TAL"/>
            </w:pPr>
          </w:p>
        </w:tc>
      </w:tr>
      <w:tr w:rsidR="00E308B2" w14:paraId="5FFD4BF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0E2B2"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581DB" w14:textId="77777777" w:rsidR="00E308B2" w:rsidRDefault="00E308B2" w:rsidP="00AC5BAF">
            <w:pPr>
              <w:pStyle w:val="TAL"/>
            </w:pPr>
            <w:r>
              <w:t>S2-2406846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39B6E"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EA1E1" w14:textId="77777777" w:rsidR="00E308B2" w:rsidRDefault="00E308B2" w:rsidP="00AC5BAF">
            <w:pPr>
              <w:pStyle w:val="TAL"/>
            </w:pPr>
            <w:r>
              <w:t>LS from SA WG6: LS on Clarification related to Internal 5G Core information expose to trusted 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5032F"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8291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D63D9"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C456A" w14:textId="77777777" w:rsidR="00E308B2" w:rsidRDefault="00E308B2" w:rsidP="00AC5BAF">
            <w:pPr>
              <w:pStyle w:val="TAL"/>
            </w:pPr>
            <w:r>
              <w:t>Response drafted in S2-2406877. Final response in S2-2407354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FB538"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80AA5" w14:textId="77777777" w:rsidR="00E308B2" w:rsidRDefault="00E308B2" w:rsidP="00AC5BAF">
            <w:pPr>
              <w:pStyle w:val="TAL"/>
            </w:pPr>
          </w:p>
        </w:tc>
      </w:tr>
      <w:tr w:rsidR="00E308B2" w14:paraId="7328502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7E520"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DBE6A" w14:textId="77777777" w:rsidR="00E308B2" w:rsidRDefault="00E308B2" w:rsidP="00AC5BAF">
            <w:pPr>
              <w:pStyle w:val="TAL"/>
            </w:pPr>
            <w:r>
              <w:t>S2-2406877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EAE6A"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60467" w14:textId="77777777" w:rsidR="00E308B2" w:rsidRDefault="00E308B2" w:rsidP="00AC5BAF">
            <w:pPr>
              <w:pStyle w:val="TAL"/>
            </w:pPr>
            <w:r>
              <w:t>LS Reply on Internal 5G Core information expose to trusted 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3D2D6"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C396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30035"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BB849" w14:textId="77777777" w:rsidR="00E308B2" w:rsidRDefault="00E308B2" w:rsidP="00AC5BAF">
            <w:pPr>
              <w:pStyle w:val="TAL"/>
            </w:pPr>
            <w:r>
              <w:t>Created at meeting. Response to S2-2406846. Revised in parallel session to S2-2407314.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9A9D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5E829" w14:textId="77777777" w:rsidR="00E308B2" w:rsidRDefault="00E308B2" w:rsidP="00AC5BAF">
            <w:pPr>
              <w:pStyle w:val="TAL"/>
            </w:pPr>
            <w:r>
              <w:t>S2-2407314</w:t>
            </w:r>
          </w:p>
        </w:tc>
      </w:tr>
      <w:tr w:rsidR="00E308B2" w14:paraId="362154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89BBF"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BE0A7" w14:textId="77777777" w:rsidR="00E308B2" w:rsidRDefault="00E308B2" w:rsidP="00AC5BAF">
            <w:pPr>
              <w:pStyle w:val="TAL"/>
            </w:pPr>
            <w:r>
              <w:t>S2-2407314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640A8"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B4CA3" w14:textId="77777777" w:rsidR="00E308B2" w:rsidRDefault="00E308B2" w:rsidP="00AC5BAF">
            <w:pPr>
              <w:pStyle w:val="TAL"/>
            </w:pPr>
            <w:r>
              <w:t>LS Reply on Internal 5G Core information expose to trusted 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800B9"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0AE8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4F5B7"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36AE9" w14:textId="77777777" w:rsidR="00E308B2" w:rsidRDefault="00E308B2" w:rsidP="00AC5BAF">
            <w:pPr>
              <w:pStyle w:val="TAL"/>
            </w:pPr>
            <w:r>
              <w:t>Revision of S2-2406877. Revised to S2-2407354.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9492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95011" w14:textId="77777777" w:rsidR="00E308B2" w:rsidRDefault="00E308B2" w:rsidP="00AC5BAF">
            <w:pPr>
              <w:pStyle w:val="TAL"/>
            </w:pPr>
            <w:r>
              <w:t>S2-2407354</w:t>
            </w:r>
          </w:p>
        </w:tc>
      </w:tr>
      <w:tr w:rsidR="00E308B2" w14:paraId="20017D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BC353"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10737" w14:textId="77777777" w:rsidR="00E308B2" w:rsidRDefault="00E308B2" w:rsidP="00AC5BAF">
            <w:pPr>
              <w:pStyle w:val="TAL"/>
            </w:pPr>
            <w:r>
              <w:t>S2-2407354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EAE6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6AFEA" w14:textId="77777777" w:rsidR="00E308B2" w:rsidRDefault="00E308B2" w:rsidP="00AC5BAF">
            <w:pPr>
              <w:pStyle w:val="TAL"/>
            </w:pPr>
            <w:r>
              <w:t>LS Reply on Internal 5G Core information expose to trusted 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78AD0"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5092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C2056" w14:textId="77777777" w:rsidR="00E308B2" w:rsidRDefault="00E308B2" w:rsidP="00AC5BAF">
            <w:pPr>
              <w:pStyle w:val="TAL"/>
            </w:pPr>
            <w:r>
              <w:t>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16BEA" w14:textId="77777777" w:rsidR="00E308B2" w:rsidRDefault="00E308B2" w:rsidP="00AC5BAF">
            <w:pPr>
              <w:pStyle w:val="TAL"/>
            </w:pPr>
            <w:r>
              <w:t>Revision of S2-2407314.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5E6B1"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009B6" w14:textId="77777777" w:rsidR="00E308B2" w:rsidRDefault="00E308B2" w:rsidP="00AC5BAF">
            <w:pPr>
              <w:pStyle w:val="TAL"/>
            </w:pPr>
          </w:p>
        </w:tc>
      </w:tr>
      <w:tr w:rsidR="00E308B2" w14:paraId="15001A5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E32C5"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EB6D0" w14:textId="77777777" w:rsidR="00E308B2" w:rsidRDefault="00E308B2" w:rsidP="00AC5BAF">
            <w:pPr>
              <w:pStyle w:val="TAL"/>
            </w:pPr>
            <w:r>
              <w:t>S2-2406863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81E27"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9C125" w14:textId="77777777" w:rsidR="00E308B2" w:rsidRDefault="00E308B2" w:rsidP="00AC5BAF">
            <w:pPr>
              <w:pStyle w:val="TAL"/>
            </w:pPr>
            <w:r>
              <w:t>LS from RAN WG3: LS on Indicating Emergency Service Support over 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36F65"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5766B" w14:textId="77777777" w:rsidR="00E308B2" w:rsidRDefault="00E308B2" w:rsidP="00AC5BAF">
            <w:pPr>
              <w:pStyle w:val="TAL"/>
            </w:pPr>
            <w:r>
              <w:t>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CC2F6" w14:textId="77777777" w:rsidR="00E308B2" w:rsidRDefault="00E308B2" w:rsidP="00AC5BAF">
            <w:pPr>
              <w:pStyle w:val="TAL"/>
            </w:pPr>
            <w:r>
              <w:t>NR_newRAT-Core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013E9"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8A27F"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E953D" w14:textId="77777777" w:rsidR="00E308B2" w:rsidRDefault="00E308B2" w:rsidP="00AC5BAF">
            <w:pPr>
              <w:pStyle w:val="TAL"/>
            </w:pPr>
          </w:p>
        </w:tc>
      </w:tr>
      <w:tr w:rsidR="00E308B2" w14:paraId="7C60C7D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FDCB1"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23EA7" w14:textId="77777777" w:rsidR="00E308B2" w:rsidRDefault="00E308B2" w:rsidP="00AC5BAF">
            <w:pPr>
              <w:pStyle w:val="TAL"/>
            </w:pPr>
            <w:r>
              <w:t>S2-2406367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A6A0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274D3" w14:textId="77777777" w:rsidR="00E308B2" w:rsidRDefault="00E308B2" w:rsidP="00AC5BAF">
            <w:pPr>
              <w:pStyle w:val="TAL"/>
            </w:pPr>
            <w:r>
              <w:t>23.503 CR1299 (Rel-18, 'D'): Cleanup CR for TS 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873CE" w14:textId="77777777" w:rsidR="00E308B2" w:rsidRDefault="00E308B2" w:rsidP="00AC5BAF">
            <w:pPr>
              <w:pStyle w:val="TAL"/>
            </w:pPr>
            <w:r>
              <w:t>Huawei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F85A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7D73F" w14:textId="77777777" w:rsidR="00E308B2" w:rsidRDefault="00E308B2" w:rsidP="00AC5BAF">
            <w:pPr>
              <w:pStyle w:val="TAL"/>
            </w:pPr>
            <w:r>
              <w:t>TEI18, 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97BD5" w14:textId="77777777" w:rsidR="00E308B2" w:rsidRDefault="00E308B2" w:rsidP="00AC5BAF">
            <w:pPr>
              <w:pStyle w:val="TAL"/>
            </w:pPr>
            <w:r>
              <w:t>Revised to S2-2406880.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05C3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F8367" w14:textId="77777777" w:rsidR="00E308B2" w:rsidRDefault="00E308B2" w:rsidP="00AC5BAF">
            <w:pPr>
              <w:pStyle w:val="TAL"/>
            </w:pPr>
            <w:r>
              <w:t>S2-2406880</w:t>
            </w:r>
          </w:p>
        </w:tc>
      </w:tr>
      <w:tr w:rsidR="00E308B2" w14:paraId="13D8F57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EFFCF"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88257" w14:textId="77777777" w:rsidR="00E308B2" w:rsidRDefault="00E308B2" w:rsidP="00AC5BAF">
            <w:pPr>
              <w:pStyle w:val="TAL"/>
            </w:pPr>
            <w:r>
              <w:t>S2-2406880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D0AC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3B04B" w14:textId="77777777" w:rsidR="00E308B2" w:rsidRDefault="00E308B2" w:rsidP="00AC5BAF">
            <w:pPr>
              <w:pStyle w:val="TAL"/>
            </w:pPr>
            <w:r>
              <w:t>23.503 CR1299R1 (Rel-18, 'D'): Cleanup CR for TS 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ED69C" w14:textId="77777777" w:rsidR="00E308B2" w:rsidRDefault="00E308B2" w:rsidP="00AC5BAF">
            <w:pPr>
              <w:pStyle w:val="TAL"/>
            </w:pPr>
            <w:r>
              <w:t>Huawei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BDC5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0BBE4" w14:textId="77777777" w:rsidR="00E308B2" w:rsidRDefault="00E308B2" w:rsidP="00AC5BAF">
            <w:pPr>
              <w:pStyle w:val="TAL"/>
            </w:pPr>
            <w:r>
              <w:t>TEI18, 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4DBD7" w14:textId="77777777" w:rsidR="00E308B2" w:rsidRDefault="00E308B2" w:rsidP="00AC5BAF">
            <w:pPr>
              <w:pStyle w:val="TAL"/>
            </w:pPr>
            <w:r>
              <w:t>Revision of S2-2406367. Revised in parallel session to S2-2407317.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2A1E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A93E8" w14:textId="77777777" w:rsidR="00E308B2" w:rsidRDefault="00E308B2" w:rsidP="00AC5BAF">
            <w:pPr>
              <w:pStyle w:val="TAL"/>
            </w:pPr>
            <w:r>
              <w:t>S2-2407317</w:t>
            </w:r>
          </w:p>
        </w:tc>
      </w:tr>
      <w:tr w:rsidR="00E308B2" w14:paraId="01924A8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D82F7"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60212" w14:textId="77777777" w:rsidR="00E308B2" w:rsidRDefault="00E308B2" w:rsidP="00AC5BAF">
            <w:pPr>
              <w:pStyle w:val="TAL"/>
            </w:pPr>
            <w:r>
              <w:t>S2-2407317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A12D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121E3" w14:textId="77777777" w:rsidR="00E308B2" w:rsidRDefault="00E308B2" w:rsidP="00AC5BAF">
            <w:pPr>
              <w:pStyle w:val="TAL"/>
            </w:pPr>
            <w:r>
              <w:t>23.503 CR1299R2 (Rel-18, 'D'): Cleanup CR for TS 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DD742" w14:textId="77777777" w:rsidR="00E308B2" w:rsidRDefault="00E308B2" w:rsidP="00AC5BAF">
            <w:pPr>
              <w:pStyle w:val="TAL"/>
            </w:pPr>
            <w:r>
              <w:t>Huawei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7D7F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5FD05"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8892D" w14:textId="77777777" w:rsidR="00E308B2" w:rsidRDefault="00E308B2" w:rsidP="00AC5BAF">
            <w:pPr>
              <w:pStyle w:val="TAL"/>
            </w:pPr>
            <w:r>
              <w:t>Revision of S2-2406880. This CR was 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34D73"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F2745" w14:textId="77777777" w:rsidR="00E308B2" w:rsidRDefault="00E308B2" w:rsidP="00AC5BAF">
            <w:pPr>
              <w:pStyle w:val="TAL"/>
            </w:pPr>
          </w:p>
        </w:tc>
      </w:tr>
      <w:tr w:rsidR="00E308B2" w14:paraId="7DC6939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1C2F4"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10766" w14:textId="77777777" w:rsidR="00E308B2" w:rsidRDefault="00E308B2" w:rsidP="00AC5BAF">
            <w:pPr>
              <w:pStyle w:val="TAL"/>
            </w:pPr>
            <w:r>
              <w:t>S2-2406842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5A38D"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04DB5" w14:textId="77777777" w:rsidR="00E308B2" w:rsidRDefault="00E308B2" w:rsidP="00AC5BAF">
            <w:pPr>
              <w:pStyle w:val="TAL"/>
            </w:pPr>
            <w:r>
              <w:t>23.501 CR5404 (Rel-18, 'D'): 23.501 Cleanup 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211C3"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04D2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D30AE"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156AF" w14:textId="77777777" w:rsidR="00E308B2" w:rsidRDefault="00E308B2" w:rsidP="00AC5BAF">
            <w:pPr>
              <w:pStyle w:val="TAL"/>
            </w:pPr>
            <w:r>
              <w:t>Revised to S2-2406881.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7386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B0C60" w14:textId="77777777" w:rsidR="00E308B2" w:rsidRDefault="00E308B2" w:rsidP="00AC5BAF">
            <w:pPr>
              <w:pStyle w:val="TAL"/>
            </w:pPr>
            <w:r>
              <w:t>S2-2406881</w:t>
            </w:r>
          </w:p>
        </w:tc>
      </w:tr>
      <w:tr w:rsidR="00E308B2" w14:paraId="5DFFE9D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9FEF2"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66F24" w14:textId="77777777" w:rsidR="00E308B2" w:rsidRDefault="00E308B2" w:rsidP="00AC5BAF">
            <w:pPr>
              <w:pStyle w:val="TAL"/>
            </w:pPr>
            <w:r>
              <w:t>S2-2406881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2A12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C3BF0" w14:textId="77777777" w:rsidR="00E308B2" w:rsidRDefault="00E308B2" w:rsidP="00AC5BAF">
            <w:pPr>
              <w:pStyle w:val="TAL"/>
            </w:pPr>
            <w:r>
              <w:t>23.501 CR5404R1 (Rel-18, 'D'): 23.501 Cleanup 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454E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B1A4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C249B"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53017" w14:textId="77777777" w:rsidR="00E308B2" w:rsidRDefault="00E308B2" w:rsidP="00AC5BAF">
            <w:pPr>
              <w:pStyle w:val="TAL"/>
            </w:pPr>
            <w:r>
              <w:t>Revision of S2-2406842. Revised in parallel session to S2-2407315.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2BDC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6F91F" w14:textId="77777777" w:rsidR="00E308B2" w:rsidRDefault="00E308B2" w:rsidP="00AC5BAF">
            <w:pPr>
              <w:pStyle w:val="TAL"/>
            </w:pPr>
            <w:r>
              <w:t>S2-2407315</w:t>
            </w:r>
          </w:p>
        </w:tc>
      </w:tr>
      <w:tr w:rsidR="00E308B2" w14:paraId="7B6A619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AA3D7" w14:textId="77777777" w:rsidR="00E308B2" w:rsidRDefault="00E308B2" w:rsidP="00AC5BAF">
            <w:pPr>
              <w:pStyle w:val="TAL"/>
            </w:pPr>
            <w:r>
              <w:lastRenderedPageBreak/>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C3491" w14:textId="77777777" w:rsidR="00E308B2" w:rsidRDefault="00E308B2" w:rsidP="00AC5BAF">
            <w:pPr>
              <w:pStyle w:val="TAL"/>
            </w:pPr>
            <w:r>
              <w:t>S2-2407315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960C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1FA9F" w14:textId="77777777" w:rsidR="00E308B2" w:rsidRDefault="00E308B2" w:rsidP="00AC5BAF">
            <w:pPr>
              <w:pStyle w:val="TAL"/>
            </w:pPr>
            <w:r>
              <w:t>23.501 CR5404R2 (Rel-18, 'D'): 23.501 Cleanup 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8812D"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065E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21E7E"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89DDD" w14:textId="77777777" w:rsidR="00E308B2" w:rsidRDefault="00E308B2" w:rsidP="00AC5BAF">
            <w:pPr>
              <w:pStyle w:val="TAL"/>
            </w:pPr>
            <w:r>
              <w:t>Revision of S2-2406881. This CR was 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D1C2C"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EAB9C" w14:textId="77777777" w:rsidR="00E308B2" w:rsidRDefault="00E308B2" w:rsidP="00AC5BAF">
            <w:pPr>
              <w:pStyle w:val="TAL"/>
            </w:pPr>
          </w:p>
        </w:tc>
      </w:tr>
      <w:tr w:rsidR="00E308B2" w14:paraId="6ACB29E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F3A5F"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F17DE" w14:textId="77777777" w:rsidR="00E308B2" w:rsidRDefault="00E308B2" w:rsidP="00AC5BAF">
            <w:pPr>
              <w:pStyle w:val="TAL"/>
            </w:pPr>
            <w:r>
              <w:t>S2-2406662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372D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8AD98" w14:textId="77777777" w:rsidR="00E308B2" w:rsidRDefault="00E308B2" w:rsidP="00AC5BAF">
            <w:pPr>
              <w:pStyle w:val="TAL"/>
            </w:pPr>
            <w:r>
              <w:t>23.502 CR4823 (Rel-18, 'D'): Editorial cleanup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868BF"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760F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0E8E8"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3F70E" w14:textId="77777777" w:rsidR="00E308B2" w:rsidRDefault="00E308B2" w:rsidP="00AC5BAF">
            <w:pPr>
              <w:pStyle w:val="TAL"/>
            </w:pPr>
            <w:r>
              <w:t>Revised to S2-2406843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9A7C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6795F" w14:textId="77777777" w:rsidR="00E308B2" w:rsidRDefault="00E308B2" w:rsidP="00AC5BAF">
            <w:pPr>
              <w:pStyle w:val="TAL"/>
            </w:pPr>
            <w:r>
              <w:t>S2-2406843</w:t>
            </w:r>
          </w:p>
        </w:tc>
      </w:tr>
      <w:tr w:rsidR="00E308B2" w14:paraId="5CB8445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418AE"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38BE1" w14:textId="77777777" w:rsidR="00E308B2" w:rsidRDefault="00E308B2" w:rsidP="00AC5BAF">
            <w:pPr>
              <w:pStyle w:val="TAL"/>
            </w:pPr>
            <w:r>
              <w:t>S2-2406843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9E0D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3C1D2" w14:textId="77777777" w:rsidR="00E308B2" w:rsidRDefault="00E308B2" w:rsidP="00AC5BAF">
            <w:pPr>
              <w:pStyle w:val="TAL"/>
            </w:pPr>
            <w:r>
              <w:t>23.502 CR4823R1 (Rel-18, 'D'): Editorial cleanup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F58B9"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B9D5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F7D7A"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D829E" w14:textId="77777777" w:rsidR="00E308B2" w:rsidRDefault="00E308B2" w:rsidP="00AC5BAF">
            <w:pPr>
              <w:pStyle w:val="TAL"/>
            </w:pPr>
            <w:r>
              <w:t>Revision of S2-2406662. Revised to S2-2406882.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8C44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FED88" w14:textId="77777777" w:rsidR="00E308B2" w:rsidRDefault="00E308B2" w:rsidP="00AC5BAF">
            <w:pPr>
              <w:pStyle w:val="TAL"/>
            </w:pPr>
            <w:r>
              <w:t>S2-2406882</w:t>
            </w:r>
          </w:p>
        </w:tc>
      </w:tr>
      <w:tr w:rsidR="00E308B2" w14:paraId="556D7D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361FA"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28484" w14:textId="77777777" w:rsidR="00E308B2" w:rsidRDefault="00E308B2" w:rsidP="00AC5BAF">
            <w:pPr>
              <w:pStyle w:val="TAL"/>
            </w:pPr>
            <w:r>
              <w:t>S2-2406882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2ADD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414E8" w14:textId="77777777" w:rsidR="00E308B2" w:rsidRDefault="00E308B2" w:rsidP="00AC5BAF">
            <w:pPr>
              <w:pStyle w:val="TAL"/>
            </w:pPr>
            <w:r>
              <w:t>23.502 CR4823R2 (Rel-18, 'D'): Editorial cleanup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2CF29"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251A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353E0"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59AE9" w14:textId="77777777" w:rsidR="00E308B2" w:rsidRDefault="00E308B2" w:rsidP="00AC5BAF">
            <w:pPr>
              <w:pStyle w:val="TAL"/>
            </w:pPr>
            <w:r>
              <w:t>Revision of S2-2406843. Revised in parallel session to S2-2407316.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48AA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7F060" w14:textId="77777777" w:rsidR="00E308B2" w:rsidRDefault="00E308B2" w:rsidP="00AC5BAF">
            <w:pPr>
              <w:pStyle w:val="TAL"/>
            </w:pPr>
            <w:r>
              <w:t>S2-2407316</w:t>
            </w:r>
          </w:p>
        </w:tc>
      </w:tr>
      <w:tr w:rsidR="00E308B2" w14:paraId="106946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881C3"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70230" w14:textId="77777777" w:rsidR="00E308B2" w:rsidRDefault="00E308B2" w:rsidP="00AC5BAF">
            <w:pPr>
              <w:pStyle w:val="TAL"/>
            </w:pPr>
            <w:r>
              <w:t>S2-2407316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BB7F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C5D7C" w14:textId="77777777" w:rsidR="00E308B2" w:rsidRDefault="00E308B2" w:rsidP="00AC5BAF">
            <w:pPr>
              <w:pStyle w:val="TAL"/>
            </w:pPr>
            <w:r>
              <w:t>23.502 CR4823R3 (Rel-18, 'D'): Editorial cleanup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B3C16"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CC9E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A2EFB"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93677" w14:textId="77777777" w:rsidR="00E308B2" w:rsidRDefault="00E308B2" w:rsidP="00AC5BAF">
            <w:pPr>
              <w:pStyle w:val="TAL"/>
            </w:pPr>
            <w:r>
              <w:t>Revision of S2-2406882. This CR was 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B408E"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872CE" w14:textId="77777777" w:rsidR="00E308B2" w:rsidRDefault="00E308B2" w:rsidP="00AC5BAF">
            <w:pPr>
              <w:pStyle w:val="TAL"/>
            </w:pPr>
          </w:p>
        </w:tc>
      </w:tr>
      <w:tr w:rsidR="00E308B2" w14:paraId="650E392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97B17"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3F9C6" w14:textId="77777777" w:rsidR="00E308B2" w:rsidRDefault="00E308B2" w:rsidP="00AC5BAF">
            <w:pPr>
              <w:pStyle w:val="TAL"/>
            </w:pPr>
            <w:r>
              <w:t>S2-2406856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1E14C"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CD537" w14:textId="77777777" w:rsidR="00E308B2" w:rsidRDefault="00E308B2" w:rsidP="00AC5BAF">
            <w:pPr>
              <w:pStyle w:val="TAL"/>
            </w:pPr>
            <w:r>
              <w:t>LS from SA WG3: Reply LS on limited MSISDN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C3FBA"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5848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94312" w14:textId="77777777" w:rsidR="00E308B2" w:rsidRDefault="00E308B2" w:rsidP="00AC5BAF">
            <w:pPr>
              <w:pStyle w:val="TAL"/>
            </w:pPr>
            <w:r>
              <w:t>EDGEAPP,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EED45"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140E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42A79" w14:textId="77777777" w:rsidR="00E308B2" w:rsidRDefault="00E308B2" w:rsidP="00AC5BAF">
            <w:pPr>
              <w:pStyle w:val="TAL"/>
            </w:pPr>
          </w:p>
        </w:tc>
      </w:tr>
      <w:tr w:rsidR="00E308B2" w14:paraId="65E1A8E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354CC"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908D4" w14:textId="77777777" w:rsidR="00E308B2" w:rsidRDefault="00E308B2" w:rsidP="00AC5BAF">
            <w:pPr>
              <w:pStyle w:val="TAL"/>
            </w:pPr>
            <w:r>
              <w:t>S2-2406579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46417"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08D3E" w14:textId="77777777" w:rsidR="00E308B2" w:rsidRDefault="00E308B2" w:rsidP="00AC5BAF">
            <w:pPr>
              <w:pStyle w:val="TAL"/>
            </w:pPr>
            <w:r>
              <w:t>User consent issue on MSISDN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7308F"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E97C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237A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D8C63" w14:textId="77777777" w:rsidR="00E308B2" w:rsidRDefault="00E308B2" w:rsidP="00AC5BAF">
            <w:pPr>
              <w:pStyle w:val="TAL"/>
              <w:rPr>
                <w:sz w:val="24"/>
                <w:szCs w:val="24"/>
              </w:rPr>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F648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0F347" w14:textId="77777777" w:rsidR="00E308B2" w:rsidRDefault="00E308B2" w:rsidP="00AC5BAF">
            <w:pPr>
              <w:pStyle w:val="TAL"/>
            </w:pPr>
          </w:p>
        </w:tc>
      </w:tr>
      <w:tr w:rsidR="00E308B2" w14:paraId="00F177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9BC60" w14:textId="77777777" w:rsidR="00E308B2" w:rsidRDefault="00E308B2" w:rsidP="00AC5BAF">
            <w:pPr>
              <w:pStyle w:val="TAL"/>
              <w:rPr>
                <w:sz w:val="24"/>
                <w:szCs w:val="24"/>
              </w:rPr>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C7E85" w14:textId="77777777" w:rsidR="00E308B2" w:rsidRDefault="00E308B2" w:rsidP="00AC5BAF">
            <w:pPr>
              <w:pStyle w:val="TAL"/>
            </w:pPr>
            <w:r>
              <w:t>S2-2406580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EB7B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BBE94" w14:textId="77777777" w:rsidR="00E308B2" w:rsidRDefault="00E308B2" w:rsidP="00AC5BAF">
            <w:pPr>
              <w:pStyle w:val="TAL"/>
            </w:pPr>
            <w:r>
              <w:t>23.502 CR4805R4 (Rel-18, 'F'): 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B0357" w14:textId="77777777" w:rsidR="00E308B2" w:rsidRDefault="00E308B2" w:rsidP="00AC5BAF">
            <w:pPr>
              <w:pStyle w:val="TAL"/>
            </w:pPr>
            <w:r>
              <w:t>[AT&amp;T, Ericsson],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BF6B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3FF8E" w14:textId="77777777" w:rsidR="00E308B2" w:rsidRDefault="00E308B2" w:rsidP="00AC5BAF">
            <w:pPr>
              <w:pStyle w:val="TAL"/>
            </w:pPr>
            <w:r>
              <w:t>EDGEAPP,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FABD9" w14:textId="77777777" w:rsidR="00E308B2" w:rsidRDefault="00E308B2" w:rsidP="00AC5BAF">
            <w:pPr>
              <w:pStyle w:val="TAL"/>
            </w:pPr>
            <w:r>
              <w:t>Revision of S2-2405823 from SA WG2#162. Revised in parallel session to S2-2407110.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085B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59351" w14:textId="77777777" w:rsidR="00E308B2" w:rsidRDefault="00E308B2" w:rsidP="00AC5BAF">
            <w:pPr>
              <w:pStyle w:val="TAL"/>
            </w:pPr>
            <w:r>
              <w:t>S2-2407110</w:t>
            </w:r>
          </w:p>
        </w:tc>
      </w:tr>
      <w:tr w:rsidR="00E308B2" w14:paraId="1C51118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795A8"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5209A" w14:textId="77777777" w:rsidR="00E308B2" w:rsidRDefault="00E308B2" w:rsidP="00AC5BAF">
            <w:pPr>
              <w:pStyle w:val="TAL"/>
            </w:pPr>
            <w:r>
              <w:t>S2-2407110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09FB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B2AC9" w14:textId="77777777" w:rsidR="00E308B2" w:rsidRDefault="00E308B2" w:rsidP="00AC5BAF">
            <w:pPr>
              <w:pStyle w:val="TAL"/>
            </w:pPr>
            <w:r>
              <w:t>23.502 CR4805R5 (Rel-18, 'F'): 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5208F" w14:textId="77777777" w:rsidR="00E308B2" w:rsidRDefault="00E308B2" w:rsidP="00AC5BAF">
            <w:pPr>
              <w:pStyle w:val="TAL"/>
            </w:pPr>
            <w:r>
              <w:t>AT&amp;T, [Ericsson?], Samsung, Nokia, Google,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EE8F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CFFFD" w14:textId="77777777" w:rsidR="00E308B2" w:rsidRDefault="00E308B2" w:rsidP="00AC5BAF">
            <w:pPr>
              <w:pStyle w:val="TAL"/>
            </w:pPr>
            <w:r>
              <w:t>EDGEAPP,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54ABA" w14:textId="77777777" w:rsidR="00E308B2" w:rsidRDefault="00E308B2" w:rsidP="00AC5BAF">
            <w:pPr>
              <w:pStyle w:val="TAL"/>
            </w:pPr>
            <w:r>
              <w:t>Revision of S2-2406580. Revised in parallel session to S2-2407312.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095C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F4685" w14:textId="77777777" w:rsidR="00E308B2" w:rsidRDefault="00E308B2" w:rsidP="00AC5BAF">
            <w:pPr>
              <w:pStyle w:val="TAL"/>
            </w:pPr>
            <w:r>
              <w:t>S2-2407312</w:t>
            </w:r>
          </w:p>
        </w:tc>
      </w:tr>
      <w:tr w:rsidR="00E308B2" w14:paraId="3F6F8AF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9CD71" w14:textId="77777777" w:rsidR="00E308B2" w:rsidRDefault="00E308B2" w:rsidP="00AC5BAF">
            <w:pPr>
              <w:pStyle w:val="TAL"/>
            </w:pPr>
            <w: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B55C0" w14:textId="77777777" w:rsidR="00E308B2" w:rsidRDefault="00E308B2" w:rsidP="00AC5BAF">
            <w:pPr>
              <w:pStyle w:val="TAL"/>
            </w:pPr>
            <w:r>
              <w:t>S2-2407312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5573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039EA" w14:textId="77777777" w:rsidR="00E308B2" w:rsidRDefault="00E308B2" w:rsidP="00AC5BAF">
            <w:pPr>
              <w:pStyle w:val="TAL"/>
            </w:pPr>
            <w:r>
              <w:t>23.502 CR4805R6 (Rel-18, 'F'): 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AAAC9" w14:textId="77777777" w:rsidR="00E308B2" w:rsidRDefault="00E308B2" w:rsidP="00AC5BAF">
            <w:pPr>
              <w:pStyle w:val="TAL"/>
            </w:pPr>
            <w:r>
              <w:t>AT&amp;T, Ericsson, Samsung, Nokia, Google,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6C69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EA74A" w14:textId="77777777" w:rsidR="00E308B2" w:rsidRDefault="00E308B2" w:rsidP="00AC5BAF">
            <w:pPr>
              <w:pStyle w:val="TAL"/>
            </w:pPr>
            <w:r>
              <w:t>EDGEAPP,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4A071" w14:textId="77777777" w:rsidR="00E308B2" w:rsidRDefault="00E308B2" w:rsidP="00AC5BAF">
            <w:pPr>
              <w:pStyle w:val="TAL"/>
            </w:pPr>
            <w:r>
              <w:t>Revision of S2-2407110.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BF1BC"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5753D" w14:textId="77777777" w:rsidR="00E308B2" w:rsidRDefault="00E308B2" w:rsidP="00AC5BAF">
            <w:pPr>
              <w:pStyle w:val="TAL"/>
            </w:pPr>
          </w:p>
        </w:tc>
      </w:tr>
      <w:tr w:rsidR="00E308B2" w14:paraId="78C35A1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3E00E" w14:textId="77777777" w:rsidR="00E308B2" w:rsidRDefault="00E308B2" w:rsidP="00AC5BAF">
            <w:pPr>
              <w:pStyle w:val="TAL"/>
              <w:rPr>
                <w:sz w:val="24"/>
                <w:szCs w:val="24"/>
              </w:rPr>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75241" w14:textId="77777777" w:rsidR="00E308B2" w:rsidRDefault="00E308B2" w:rsidP="00AC5BAF">
            <w:pPr>
              <w:pStyle w:val="TAL"/>
            </w:pPr>
            <w:r>
              <w:t>S2-2405867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B40EF"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6E8F0" w14:textId="77777777" w:rsidR="00E308B2" w:rsidRDefault="00E308B2" w:rsidP="00AC5BAF">
            <w:pPr>
              <w:pStyle w:val="TAL"/>
            </w:pPr>
            <w:r>
              <w:t>LS from CT WG4: LS on MPS PDU Session Handling for Non-MPS Subscriber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33068"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4CAD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76C41"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0F001" w14:textId="77777777" w:rsidR="00E308B2" w:rsidRDefault="00E308B2" w:rsidP="00AC5BAF">
            <w:pPr>
              <w:pStyle w:val="TAL"/>
              <w:rPr>
                <w:sz w:val="24"/>
                <w:szCs w:val="24"/>
              </w:rPr>
            </w:pPr>
            <w:r>
              <w:t>Responses drafted in S2-2406117, S2-2406246.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4098B"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ECF4B" w14:textId="77777777" w:rsidR="00E308B2" w:rsidRDefault="00E308B2" w:rsidP="00AC5BAF">
            <w:pPr>
              <w:pStyle w:val="TAL"/>
            </w:pPr>
          </w:p>
        </w:tc>
      </w:tr>
      <w:tr w:rsidR="00E308B2" w14:paraId="3E732A3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523FC" w14:textId="77777777" w:rsidR="00E308B2" w:rsidRDefault="00E308B2" w:rsidP="00AC5BAF">
            <w:pPr>
              <w:pStyle w:val="TAL"/>
              <w:rPr>
                <w:sz w:val="24"/>
                <w:szCs w:val="24"/>
              </w:rPr>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27AC0" w14:textId="77777777" w:rsidR="00E308B2" w:rsidRDefault="00E308B2" w:rsidP="00AC5BAF">
            <w:pPr>
              <w:pStyle w:val="TAL"/>
            </w:pPr>
            <w:r>
              <w:t>S2-2406117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BE980"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98D7F" w14:textId="77777777" w:rsidR="00E308B2" w:rsidRDefault="00E308B2" w:rsidP="00AC5BAF">
            <w:pPr>
              <w:pStyle w:val="TAL"/>
            </w:pPr>
            <w:r>
              <w:t>[DRAFT] Reply LS on MPS PDU session handling for Non-MPS subscriber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60B3D"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A15A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D701F"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347E7" w14:textId="77777777" w:rsidR="00E308B2" w:rsidRDefault="00E308B2" w:rsidP="00AC5BAF">
            <w:pPr>
              <w:pStyle w:val="TAL"/>
            </w:pPr>
            <w:r>
              <w:t>Response to S2-2405867. Revised in parallel session to S2-2406999, merging S2-2406246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A3F5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BA41A" w14:textId="77777777" w:rsidR="00E308B2" w:rsidRDefault="00E308B2" w:rsidP="00AC5BAF">
            <w:pPr>
              <w:pStyle w:val="TAL"/>
            </w:pPr>
            <w:r>
              <w:t>S2-2406999</w:t>
            </w:r>
          </w:p>
        </w:tc>
      </w:tr>
      <w:tr w:rsidR="00E308B2" w14:paraId="1496A60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7B00F" w14:textId="77777777" w:rsidR="00E308B2" w:rsidRDefault="00E308B2" w:rsidP="00AC5BAF">
            <w:pPr>
              <w:pStyle w:val="TAL"/>
            </w:pPr>
            <w:r>
              <w:lastRenderedPageBreak/>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A2A1C" w14:textId="77777777" w:rsidR="00E308B2" w:rsidRDefault="00E308B2" w:rsidP="00AC5BAF">
            <w:pPr>
              <w:pStyle w:val="TAL"/>
            </w:pPr>
            <w:r>
              <w:t>S2-2406999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E34E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0A616" w14:textId="77777777" w:rsidR="00E308B2" w:rsidRDefault="00E308B2" w:rsidP="00AC5BAF">
            <w:pPr>
              <w:pStyle w:val="TAL"/>
            </w:pPr>
            <w:r>
              <w:t>[DRAFT] Reply LS on MPS PDU session handling for Non-MPS subscriber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072DC"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325B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B5F89"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CD420" w14:textId="77777777" w:rsidR="00E308B2" w:rsidRDefault="00E308B2" w:rsidP="00AC5BAF">
            <w:pPr>
              <w:pStyle w:val="TAL"/>
            </w:pPr>
            <w:r>
              <w:t>Revision of S2-2406117, merging S2-2406246.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2A2CC"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C376A" w14:textId="77777777" w:rsidR="00E308B2" w:rsidRDefault="00E308B2" w:rsidP="00AC5BAF">
            <w:pPr>
              <w:pStyle w:val="TAL"/>
            </w:pPr>
          </w:p>
        </w:tc>
      </w:tr>
      <w:tr w:rsidR="00E308B2" w14:paraId="1417098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CA0E0" w14:textId="77777777" w:rsidR="00E308B2" w:rsidRDefault="00E308B2" w:rsidP="00AC5BAF">
            <w:pPr>
              <w:pStyle w:val="TAL"/>
              <w:rPr>
                <w:sz w:val="24"/>
                <w:szCs w:val="24"/>
              </w:rPr>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4AA02" w14:textId="77777777" w:rsidR="00E308B2" w:rsidRDefault="00E308B2" w:rsidP="00AC5BAF">
            <w:pPr>
              <w:pStyle w:val="TAL"/>
            </w:pPr>
            <w:r>
              <w:t>S2-2406246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AF9A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836DD" w14:textId="77777777" w:rsidR="00E308B2" w:rsidRDefault="00E308B2" w:rsidP="00AC5BAF">
            <w:pPr>
              <w:pStyle w:val="TAL"/>
            </w:pPr>
            <w:r>
              <w:t>[DRAFT] LS on MPS PDU Session Handling for Non-MPS Subscriber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D82CB"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F7CA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E5435"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155EA" w14:textId="77777777" w:rsidR="00E308B2" w:rsidRDefault="00E308B2" w:rsidP="00AC5BAF">
            <w:pPr>
              <w:pStyle w:val="TAL"/>
            </w:pPr>
            <w:r>
              <w:t>Response to S2-2405867. Merged into S2-2406999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9B1A0"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002C5" w14:textId="77777777" w:rsidR="00E308B2" w:rsidRDefault="00E308B2" w:rsidP="00AC5BAF">
            <w:pPr>
              <w:pStyle w:val="TAL"/>
            </w:pPr>
          </w:p>
        </w:tc>
      </w:tr>
      <w:tr w:rsidR="00E308B2" w14:paraId="6FBDE5E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517DF" w14:textId="77777777" w:rsidR="00E308B2" w:rsidRDefault="00E308B2" w:rsidP="00AC5BAF">
            <w:pPr>
              <w:pStyle w:val="TAL"/>
              <w:rPr>
                <w:sz w:val="24"/>
                <w:szCs w:val="24"/>
              </w:rPr>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196B5" w14:textId="77777777" w:rsidR="00E308B2" w:rsidRDefault="00E308B2" w:rsidP="00AC5BAF">
            <w:pPr>
              <w:pStyle w:val="TAL"/>
            </w:pPr>
            <w:r>
              <w:t>S2-2406115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F8FA5"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68A60" w14:textId="77777777" w:rsidR="00E308B2" w:rsidRDefault="00E308B2" w:rsidP="00AC5BAF">
            <w:pPr>
              <w:pStyle w:val="TAL"/>
            </w:pPr>
            <w:r>
              <w:t>23.501 CR5401 (Rel-18, 'F'): Session level priority realization in AMF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7721F" w14:textId="77777777" w:rsidR="00E308B2" w:rsidRDefault="00E308B2" w:rsidP="00AC5BAF">
            <w:pPr>
              <w:pStyle w:val="TAL"/>
            </w:pPr>
            <w:r>
              <w:t>Ericsson, Verizon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1E2C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6E6FB"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80579" w14:textId="77777777" w:rsidR="00E308B2" w:rsidRDefault="00E308B2" w:rsidP="00AC5BAF">
            <w:pPr>
              <w:pStyle w:val="TAL"/>
            </w:pPr>
            <w:r>
              <w:t>Revised in parallel session to S2-2406997.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6C81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667EF" w14:textId="77777777" w:rsidR="00E308B2" w:rsidRDefault="00E308B2" w:rsidP="00AC5BAF">
            <w:pPr>
              <w:pStyle w:val="TAL"/>
            </w:pPr>
            <w:r>
              <w:t>S2-2406997</w:t>
            </w:r>
          </w:p>
        </w:tc>
      </w:tr>
      <w:tr w:rsidR="00E308B2" w14:paraId="3CF228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ADECF" w14:textId="77777777" w:rsidR="00E308B2" w:rsidRDefault="00E308B2" w:rsidP="00AC5BAF">
            <w:pPr>
              <w:pStyle w:val="TAL"/>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29512" w14:textId="77777777" w:rsidR="00E308B2" w:rsidRDefault="00E308B2" w:rsidP="00AC5BAF">
            <w:pPr>
              <w:pStyle w:val="TAL"/>
            </w:pPr>
            <w:r>
              <w:t>S2-2406997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DC6A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9E854" w14:textId="77777777" w:rsidR="00E308B2" w:rsidRDefault="00E308B2" w:rsidP="00AC5BAF">
            <w:pPr>
              <w:pStyle w:val="TAL"/>
            </w:pPr>
            <w:r>
              <w:t>23.501 CR5401R1 (Rel-18, 'F'): Session level priority realization in AMF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2B030" w14:textId="77777777" w:rsidR="00E308B2" w:rsidRDefault="00E308B2" w:rsidP="00AC5BAF">
            <w:pPr>
              <w:pStyle w:val="TAL"/>
            </w:pPr>
            <w:r>
              <w:t>Ericsson, Verizon, Nokia? Peraton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DFAD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C653E"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4C747" w14:textId="77777777" w:rsidR="00E308B2" w:rsidRDefault="00E308B2" w:rsidP="00AC5BAF">
            <w:pPr>
              <w:pStyle w:val="TAL"/>
            </w:pPr>
            <w:r>
              <w:t>Revision of S2-2406115.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DBAC5"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2F874" w14:textId="77777777" w:rsidR="00E308B2" w:rsidRDefault="00E308B2" w:rsidP="00AC5BAF">
            <w:pPr>
              <w:pStyle w:val="TAL"/>
            </w:pPr>
          </w:p>
        </w:tc>
      </w:tr>
      <w:tr w:rsidR="00E308B2" w14:paraId="0F6CF7A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0C141" w14:textId="77777777" w:rsidR="00E308B2" w:rsidRDefault="00E308B2" w:rsidP="00AC5BAF">
            <w:pPr>
              <w:pStyle w:val="TAL"/>
              <w:rPr>
                <w:sz w:val="24"/>
                <w:szCs w:val="24"/>
              </w:rPr>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2A5B2" w14:textId="77777777" w:rsidR="00E308B2" w:rsidRDefault="00E308B2" w:rsidP="00AC5BAF">
            <w:pPr>
              <w:pStyle w:val="TAL"/>
            </w:pPr>
            <w:r>
              <w:t>S2-2406116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B514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A637E" w14:textId="77777777" w:rsidR="00E308B2" w:rsidRDefault="00E308B2" w:rsidP="00AC5BAF">
            <w:pPr>
              <w:pStyle w:val="TAL"/>
            </w:pPr>
            <w:r>
              <w:t>23.502 CR4813 (Rel-18, 'F'): Session level priority realization in AMF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7A9EC" w14:textId="77777777" w:rsidR="00E308B2" w:rsidRDefault="00E308B2" w:rsidP="00AC5BAF">
            <w:pPr>
              <w:pStyle w:val="TAL"/>
            </w:pPr>
            <w:r>
              <w:t>Ericsson, Verizon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E91B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8B7D3"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10925" w14:textId="77777777" w:rsidR="00E308B2" w:rsidRDefault="00E308B2" w:rsidP="00AC5BAF">
            <w:pPr>
              <w:pStyle w:val="TAL"/>
            </w:pPr>
            <w:r>
              <w:t>Revised in parallel session to S2-2406998, merging S2-2406247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8B51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74B34" w14:textId="77777777" w:rsidR="00E308B2" w:rsidRDefault="00E308B2" w:rsidP="00AC5BAF">
            <w:pPr>
              <w:pStyle w:val="TAL"/>
            </w:pPr>
            <w:r>
              <w:t>S2-2406998</w:t>
            </w:r>
          </w:p>
        </w:tc>
      </w:tr>
      <w:tr w:rsidR="00E308B2" w14:paraId="6F41469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5EC34" w14:textId="77777777" w:rsidR="00E308B2" w:rsidRDefault="00E308B2" w:rsidP="00AC5BAF">
            <w:pPr>
              <w:pStyle w:val="TAL"/>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3709C" w14:textId="77777777" w:rsidR="00E308B2" w:rsidRDefault="00E308B2" w:rsidP="00AC5BAF">
            <w:pPr>
              <w:pStyle w:val="TAL"/>
            </w:pPr>
            <w:r>
              <w:t>S2-2406998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41C3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A3FAB" w14:textId="77777777" w:rsidR="00E308B2" w:rsidRDefault="00E308B2" w:rsidP="00AC5BAF">
            <w:pPr>
              <w:pStyle w:val="TAL"/>
            </w:pPr>
            <w:r>
              <w:t>23.502 CR4813R1 (Rel-18, 'F'): Session level priority realization in AMF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961FC" w14:textId="77777777" w:rsidR="00E308B2" w:rsidRDefault="00E308B2" w:rsidP="00AC5BAF">
            <w:pPr>
              <w:pStyle w:val="TAL"/>
            </w:pPr>
            <w:r>
              <w:t>Ericsson, Verizon,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0B26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7DEB3"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739FE" w14:textId="77777777" w:rsidR="00E308B2" w:rsidRDefault="00E308B2" w:rsidP="00AC5BAF">
            <w:pPr>
              <w:pStyle w:val="TAL"/>
            </w:pPr>
            <w:r>
              <w:t>Revision of S2-2406116, merging S2-2406247.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88B41"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32F7B" w14:textId="77777777" w:rsidR="00E308B2" w:rsidRDefault="00E308B2" w:rsidP="00AC5BAF">
            <w:pPr>
              <w:pStyle w:val="TAL"/>
            </w:pPr>
          </w:p>
        </w:tc>
      </w:tr>
      <w:tr w:rsidR="00E308B2" w14:paraId="4D8E0CC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EF96F" w14:textId="77777777" w:rsidR="00E308B2" w:rsidRDefault="00E308B2" w:rsidP="00AC5BAF">
            <w:pPr>
              <w:pStyle w:val="TAL"/>
              <w:rPr>
                <w:sz w:val="24"/>
                <w:szCs w:val="24"/>
              </w:rPr>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3EFAB" w14:textId="77777777" w:rsidR="00E308B2" w:rsidRDefault="00E308B2" w:rsidP="00AC5BAF">
            <w:pPr>
              <w:pStyle w:val="TAL"/>
            </w:pPr>
            <w:r>
              <w:t>S2-2406247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E2C8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EA30A" w14:textId="77777777" w:rsidR="00E308B2" w:rsidRDefault="00E308B2" w:rsidP="00AC5BAF">
            <w:pPr>
              <w:pStyle w:val="TAL"/>
            </w:pPr>
            <w:r>
              <w:t>23.502 CR4818 (Rel-18, 'F'): MPS PDU Session Handling for Non-MPS Subscriber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17D5E"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3449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BD6C2"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AB243" w14:textId="77777777" w:rsidR="00E308B2" w:rsidRDefault="00E308B2" w:rsidP="00AC5BAF">
            <w:pPr>
              <w:pStyle w:val="TAL"/>
            </w:pPr>
            <w:r>
              <w:t>Merged into S2-2406998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56963"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8EBE3" w14:textId="77777777" w:rsidR="00E308B2" w:rsidRDefault="00E308B2" w:rsidP="00AC5BAF">
            <w:pPr>
              <w:pStyle w:val="TAL"/>
            </w:pPr>
          </w:p>
        </w:tc>
      </w:tr>
      <w:tr w:rsidR="00E308B2" w14:paraId="0325C40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BFECF" w14:textId="77777777" w:rsidR="00E308B2" w:rsidRDefault="00E308B2" w:rsidP="00AC5BAF">
            <w:pPr>
              <w:pStyle w:val="TAL"/>
              <w:rPr>
                <w:sz w:val="24"/>
                <w:szCs w:val="24"/>
              </w:rPr>
            </w:pPr>
            <w: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B3BF7" w14:textId="77777777" w:rsidR="00E308B2" w:rsidRDefault="00E308B2" w:rsidP="00AC5BAF">
            <w:pPr>
              <w:pStyle w:val="TAL"/>
            </w:pPr>
            <w:r>
              <w:t>S2-2405922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85AB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D9646" w14:textId="77777777" w:rsidR="00E308B2" w:rsidRDefault="00E308B2" w:rsidP="00AC5BAF">
            <w:pPr>
              <w:pStyle w:val="TAL"/>
            </w:pPr>
            <w:r>
              <w:t>23.501 CR5375R2 (Rel-17, 'F'): Align H-PCF selection with H-SMF selection in 23.501 R17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AA2D7" w14:textId="77777777" w:rsidR="00E308B2" w:rsidRDefault="00E308B2" w:rsidP="00AC5BAF">
            <w:pPr>
              <w:pStyle w:val="TAL"/>
            </w:pPr>
            <w:r>
              <w:t>Oracle,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600C6"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890A2" w14:textId="77777777" w:rsidR="00E308B2" w:rsidRDefault="00E308B2" w:rsidP="00AC5BAF">
            <w:pPr>
              <w:pStyle w:val="TAL"/>
            </w:pPr>
            <w:r>
              <w:t>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1757C" w14:textId="77777777" w:rsidR="00E308B2" w:rsidRDefault="00E308B2" w:rsidP="00AC5BAF">
            <w:pPr>
              <w:pStyle w:val="TAL"/>
            </w:pPr>
            <w:r>
              <w:t>Revision of S2-2404522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4FFB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22DDA" w14:textId="77777777" w:rsidR="00E308B2" w:rsidRDefault="00E308B2" w:rsidP="00AC5BAF">
            <w:pPr>
              <w:pStyle w:val="TAL"/>
            </w:pPr>
          </w:p>
        </w:tc>
      </w:tr>
      <w:tr w:rsidR="00E308B2" w14:paraId="2FFB408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E5DD1" w14:textId="77777777" w:rsidR="00E308B2" w:rsidRDefault="00E308B2" w:rsidP="00AC5BAF">
            <w:pPr>
              <w:pStyle w:val="TAL"/>
              <w:rPr>
                <w:sz w:val="24"/>
                <w:szCs w:val="24"/>
              </w:rPr>
            </w:pPr>
            <w: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1FEE2" w14:textId="77777777" w:rsidR="00E308B2" w:rsidRDefault="00E308B2" w:rsidP="00AC5BAF">
            <w:pPr>
              <w:pStyle w:val="TAL"/>
            </w:pPr>
            <w:r>
              <w:t>S2-2405923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BFA6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2BE4E" w14:textId="77777777" w:rsidR="00E308B2" w:rsidRDefault="00E308B2" w:rsidP="00AC5BAF">
            <w:pPr>
              <w:pStyle w:val="TAL"/>
            </w:pPr>
            <w:r>
              <w:t>23.502 CR4790R1 (Rel-17, 'F'): Align H-PCF selection with H-SMF selection in 23.502 R17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B6B4F" w14:textId="77777777" w:rsidR="00E308B2" w:rsidRDefault="00E308B2" w:rsidP="00AC5BAF">
            <w:pPr>
              <w:pStyle w:val="TAL"/>
            </w:pPr>
            <w:r>
              <w:t>Oracle,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09FA5"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976FF" w14:textId="77777777" w:rsidR="00E308B2" w:rsidRDefault="00E308B2" w:rsidP="00AC5BAF">
            <w:pPr>
              <w:pStyle w:val="TAL"/>
            </w:pPr>
            <w:r>
              <w:t>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710B7" w14:textId="77777777" w:rsidR="00E308B2" w:rsidRDefault="00E308B2" w:rsidP="00AC5BAF">
            <w:pPr>
              <w:pStyle w:val="TAL"/>
            </w:pPr>
            <w:r>
              <w:t>Revision of S2-2404448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934E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EE4C6" w14:textId="77777777" w:rsidR="00E308B2" w:rsidRDefault="00E308B2" w:rsidP="00AC5BAF">
            <w:pPr>
              <w:pStyle w:val="TAL"/>
            </w:pPr>
          </w:p>
        </w:tc>
      </w:tr>
      <w:tr w:rsidR="00E308B2" w14:paraId="66B6A3A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6F7D2" w14:textId="77777777" w:rsidR="00E308B2" w:rsidRDefault="00E308B2" w:rsidP="00AC5BAF">
            <w:pPr>
              <w:pStyle w:val="TAL"/>
              <w:rPr>
                <w:sz w:val="24"/>
                <w:szCs w:val="24"/>
              </w:rPr>
            </w:pPr>
            <w: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E1466" w14:textId="77777777" w:rsidR="00E308B2" w:rsidRDefault="00E308B2" w:rsidP="00AC5BAF">
            <w:pPr>
              <w:pStyle w:val="TAL"/>
            </w:pPr>
            <w:r>
              <w:t>S2-2405924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1501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B582E" w14:textId="77777777" w:rsidR="00E308B2" w:rsidRDefault="00E308B2" w:rsidP="00AC5BAF">
            <w:pPr>
              <w:pStyle w:val="TAL"/>
            </w:pPr>
            <w:r>
              <w:t>23.501 CR5373R1 (Rel-18, 'A'): Align H-PCF selection with H-SMF selection in 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2A8EA" w14:textId="77777777" w:rsidR="00E308B2" w:rsidRDefault="00E308B2" w:rsidP="00AC5BAF">
            <w:pPr>
              <w:pStyle w:val="TAL"/>
            </w:pPr>
            <w:r>
              <w:t>Oracle,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6E86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FB27A" w14:textId="77777777" w:rsidR="00E308B2" w:rsidRDefault="00E308B2" w:rsidP="00AC5BAF">
            <w:pPr>
              <w:pStyle w:val="TAL"/>
            </w:pPr>
            <w:r>
              <w:t>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EEF74" w14:textId="77777777" w:rsidR="00E308B2" w:rsidRDefault="00E308B2" w:rsidP="00AC5BAF">
            <w:pPr>
              <w:pStyle w:val="TAL"/>
            </w:pPr>
            <w:r>
              <w:t>Revision of S2-2404422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4F5C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6B050" w14:textId="77777777" w:rsidR="00E308B2" w:rsidRDefault="00E308B2" w:rsidP="00AC5BAF">
            <w:pPr>
              <w:pStyle w:val="TAL"/>
            </w:pPr>
          </w:p>
        </w:tc>
      </w:tr>
      <w:tr w:rsidR="00E308B2" w14:paraId="540F7C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25A60" w14:textId="77777777" w:rsidR="00E308B2" w:rsidRDefault="00E308B2" w:rsidP="00AC5BAF">
            <w:pPr>
              <w:pStyle w:val="TAL"/>
              <w:rPr>
                <w:sz w:val="24"/>
                <w:szCs w:val="24"/>
              </w:rPr>
            </w:pPr>
            <w: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1DAA2" w14:textId="77777777" w:rsidR="00E308B2" w:rsidRDefault="00E308B2" w:rsidP="00AC5BAF">
            <w:pPr>
              <w:pStyle w:val="TAL"/>
            </w:pPr>
            <w:r>
              <w:t>S2-2405925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D56C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83ADC" w14:textId="77777777" w:rsidR="00E308B2" w:rsidRDefault="00E308B2" w:rsidP="00AC5BAF">
            <w:pPr>
              <w:pStyle w:val="TAL"/>
            </w:pPr>
            <w:r>
              <w:t>23.502 CR4791R1 (Rel-18, 'A'): Align H-PCF selection with H-SMF selection in 23.502 R18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6E6D6" w14:textId="77777777" w:rsidR="00E308B2" w:rsidRDefault="00E308B2" w:rsidP="00AC5BAF">
            <w:pPr>
              <w:pStyle w:val="TAL"/>
            </w:pPr>
            <w:r>
              <w:t>Oracle,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25C3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84D7F" w14:textId="77777777" w:rsidR="00E308B2" w:rsidRDefault="00E308B2" w:rsidP="00AC5BAF">
            <w:pPr>
              <w:pStyle w:val="TAL"/>
            </w:pPr>
            <w:r>
              <w:t>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1DEB9" w14:textId="77777777" w:rsidR="00E308B2" w:rsidRDefault="00E308B2" w:rsidP="00AC5BAF">
            <w:pPr>
              <w:pStyle w:val="TAL"/>
            </w:pPr>
            <w:r>
              <w:t>Revision of S2-2404455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A340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ABBB2" w14:textId="77777777" w:rsidR="00E308B2" w:rsidRDefault="00E308B2" w:rsidP="00AC5BAF">
            <w:pPr>
              <w:pStyle w:val="TAL"/>
            </w:pPr>
          </w:p>
        </w:tc>
      </w:tr>
      <w:tr w:rsidR="00E308B2" w14:paraId="2C68820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CBB3F" w14:textId="77777777" w:rsidR="00E308B2" w:rsidRDefault="00E308B2" w:rsidP="00AC5BAF">
            <w:pPr>
              <w:pStyle w:val="TAL"/>
              <w:rPr>
                <w:sz w:val="24"/>
                <w:szCs w:val="24"/>
              </w:rPr>
            </w:pPr>
            <w:r>
              <w:t>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857C5" w14:textId="77777777" w:rsidR="00E308B2" w:rsidRDefault="00E308B2" w:rsidP="00AC5BAF">
            <w:pPr>
              <w:pStyle w:val="TAL"/>
            </w:pPr>
            <w:r>
              <w:t>S2-2406858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C1262"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A1011" w14:textId="77777777" w:rsidR="00E308B2" w:rsidRDefault="00E308B2" w:rsidP="00AC5BAF">
            <w:pPr>
              <w:pStyle w:val="TAL"/>
            </w:pPr>
            <w:r>
              <w:t>LS from SA WG3: Reply LS on Clarification related to reliable location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74D8C"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6A097"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BAB8E" w14:textId="77777777" w:rsidR="00E308B2" w:rsidRDefault="00E308B2" w:rsidP="00AC5BAF">
            <w:pPr>
              <w:pStyle w:val="TAL"/>
            </w:pPr>
            <w: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1333D"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77E08"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ACEB4" w14:textId="77777777" w:rsidR="00E308B2" w:rsidRDefault="00E308B2" w:rsidP="00AC5BAF">
            <w:pPr>
              <w:pStyle w:val="TAL"/>
            </w:pPr>
          </w:p>
        </w:tc>
      </w:tr>
      <w:tr w:rsidR="00E308B2" w14:paraId="29A940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1B1BE" w14:textId="77777777" w:rsidR="00E308B2" w:rsidRDefault="00E308B2" w:rsidP="00AC5BAF">
            <w:pPr>
              <w:pStyle w:val="TAL"/>
              <w:rPr>
                <w:sz w:val="24"/>
                <w:szCs w:val="24"/>
              </w:rPr>
            </w:pPr>
            <w:r>
              <w:lastRenderedPageBreak/>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CA662" w14:textId="77777777" w:rsidR="00E308B2" w:rsidRDefault="00E308B2" w:rsidP="00AC5BAF">
            <w:pPr>
              <w:pStyle w:val="TAL"/>
            </w:pPr>
            <w:r>
              <w:t>S2-2405846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7C7B4"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536E2" w14:textId="77777777" w:rsidR="00E308B2" w:rsidRDefault="00E308B2" w:rsidP="00AC5BAF">
            <w:pPr>
              <w:pStyle w:val="TAL"/>
            </w:pPr>
            <w:r>
              <w:t>LS from RAN WG3: Reply LS on the service requirement of restricting satellite access RAT type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7448E"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DEE3B"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8FD9E" w14:textId="77777777" w:rsidR="00E308B2" w:rsidRPr="00925BE9" w:rsidRDefault="00E308B2" w:rsidP="00AC5BAF">
            <w:pPr>
              <w:pStyle w:val="TAL"/>
              <w:rPr>
                <w:lang w:val="fr-FR"/>
              </w:rPr>
            </w:pPr>
            <w:r w:rsidRPr="00925BE9">
              <w:rPr>
                <w:lang w:val="fr-FR"/>
              </w:rPr>
              <w:t>NR_NTN_solutions, LTE_NBIOT_eMTC_NTN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64201" w14:textId="77777777" w:rsidR="00E308B2" w:rsidRDefault="00E308B2" w:rsidP="00AC5BAF">
            <w:pPr>
              <w:pStyle w:val="TAL"/>
            </w:pPr>
            <w:r>
              <w:t>Revision of Postponed S2-2403896 from S2#162.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F15A0"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D963C" w14:textId="77777777" w:rsidR="00E308B2" w:rsidRDefault="00E308B2" w:rsidP="00AC5BAF">
            <w:pPr>
              <w:pStyle w:val="TAL"/>
            </w:pPr>
          </w:p>
        </w:tc>
      </w:tr>
      <w:tr w:rsidR="00E308B2" w14:paraId="69EAE4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B4522"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80059" w14:textId="77777777" w:rsidR="00E308B2" w:rsidRDefault="00E308B2" w:rsidP="00AC5BAF">
            <w:pPr>
              <w:pStyle w:val="TAL"/>
            </w:pPr>
            <w:r>
              <w:t>S2-2405879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20562"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58381" w14:textId="77777777" w:rsidR="00E308B2" w:rsidRDefault="00E308B2" w:rsidP="00AC5BAF">
            <w:pPr>
              <w:pStyle w:val="TAL"/>
            </w:pPr>
            <w:r>
              <w:t>LS from RAN WG2: Reply LS on UE Location Information for NB-IoT 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2ABED"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A888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560F6" w14:textId="77777777" w:rsidR="00E308B2" w:rsidRDefault="00E308B2" w:rsidP="00AC5BAF">
            <w:pPr>
              <w:pStyle w:val="TAL"/>
            </w:pPr>
            <w:r>
              <w:t>IoT_NTN_enh-Core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5B21C" w14:textId="77777777" w:rsidR="00E308B2" w:rsidRDefault="00E308B2" w:rsidP="00AC5BAF">
            <w:pPr>
              <w:pStyle w:val="TAL"/>
            </w:pPr>
            <w:r>
              <w:t>Responses drafted in S2-2406195, S2-2406482, S2-2406508, S2-2406535.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E8FA6"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9A4FA" w14:textId="77777777" w:rsidR="00E308B2" w:rsidRDefault="00E308B2" w:rsidP="00AC5BAF">
            <w:pPr>
              <w:pStyle w:val="TAL"/>
            </w:pPr>
          </w:p>
        </w:tc>
      </w:tr>
      <w:tr w:rsidR="00E308B2" w14:paraId="5115A8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1B9D7"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35F39" w14:textId="77777777" w:rsidR="00E308B2" w:rsidRDefault="00E308B2" w:rsidP="00AC5BAF">
            <w:pPr>
              <w:pStyle w:val="TAL"/>
            </w:pPr>
            <w:r>
              <w:t>S2-2406195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8D9C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6CF54" w14:textId="77777777" w:rsidR="00E308B2" w:rsidRDefault="00E308B2" w:rsidP="00AC5BAF">
            <w:pPr>
              <w:pStyle w:val="TAL"/>
            </w:pPr>
            <w:r>
              <w:t>[DRAFT] Reply LS on UE Location Information for NB-IoT 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C99E9"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97C0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7E01A"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D0AE7" w14:textId="77777777" w:rsidR="00E308B2" w:rsidRDefault="00E308B2" w:rsidP="00AC5BAF">
            <w:pPr>
              <w:pStyle w:val="TAL"/>
            </w:pPr>
            <w:r>
              <w:t>Response to S2-2405879.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8285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17FEF" w14:textId="77777777" w:rsidR="00E308B2" w:rsidRDefault="00E308B2" w:rsidP="00AC5BAF">
            <w:pPr>
              <w:pStyle w:val="TAL"/>
            </w:pPr>
          </w:p>
        </w:tc>
      </w:tr>
      <w:tr w:rsidR="00E308B2" w14:paraId="752665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F43CD"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8DAED" w14:textId="77777777" w:rsidR="00E308B2" w:rsidRDefault="00E308B2" w:rsidP="00AC5BAF">
            <w:pPr>
              <w:pStyle w:val="TAL"/>
            </w:pPr>
            <w:r>
              <w:t>S2-2406482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38C91"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461AD" w14:textId="77777777" w:rsidR="00E308B2" w:rsidRDefault="00E308B2" w:rsidP="00AC5BAF">
            <w:pPr>
              <w:pStyle w:val="TAL"/>
            </w:pPr>
            <w:r>
              <w:t>[DRAFT] Reply LS on Reply LS on UE Location Information for NB-IoT 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4233B"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8722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08608"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2B367" w14:textId="77777777" w:rsidR="00E308B2" w:rsidRDefault="00E308B2" w:rsidP="00AC5BAF">
            <w:pPr>
              <w:pStyle w:val="TAL"/>
            </w:pPr>
            <w:r>
              <w:t>Response to S2-2405879.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94FB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4A68D" w14:textId="77777777" w:rsidR="00E308B2" w:rsidRDefault="00E308B2" w:rsidP="00AC5BAF">
            <w:pPr>
              <w:pStyle w:val="TAL"/>
            </w:pPr>
          </w:p>
        </w:tc>
      </w:tr>
      <w:tr w:rsidR="00E308B2" w14:paraId="7C4734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F2B9E"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93ED1" w14:textId="77777777" w:rsidR="00E308B2" w:rsidRDefault="00E308B2" w:rsidP="00AC5BAF">
            <w:pPr>
              <w:pStyle w:val="TAL"/>
            </w:pPr>
            <w:r>
              <w:t>S2-2406508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B996A"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947E9" w14:textId="77777777" w:rsidR="00E308B2" w:rsidRDefault="00E308B2" w:rsidP="00AC5BAF">
            <w:pPr>
              <w:pStyle w:val="TAL"/>
            </w:pPr>
            <w:r>
              <w:t>[DRAFT] LS reply on eNB obtaining UE Coarse Location Information for NB-IoT 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8654C"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3028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4E0CA"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086DD" w14:textId="77777777" w:rsidR="00E308B2" w:rsidRDefault="00E308B2" w:rsidP="00AC5BAF">
            <w:pPr>
              <w:pStyle w:val="TAL"/>
            </w:pPr>
            <w:r>
              <w:t>Response to S2-2405879.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2B23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AB679" w14:textId="77777777" w:rsidR="00E308B2" w:rsidRDefault="00E308B2" w:rsidP="00AC5BAF">
            <w:pPr>
              <w:pStyle w:val="TAL"/>
            </w:pPr>
          </w:p>
        </w:tc>
      </w:tr>
      <w:tr w:rsidR="00E308B2" w14:paraId="430ACB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1EB05"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2010D" w14:textId="77777777" w:rsidR="00E308B2" w:rsidRDefault="00E308B2" w:rsidP="00AC5BAF">
            <w:pPr>
              <w:pStyle w:val="TAL"/>
            </w:pPr>
            <w:r>
              <w:t>S2-2406535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F083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B248A" w14:textId="77777777" w:rsidR="00E308B2" w:rsidRDefault="00E308B2" w:rsidP="00AC5BAF">
            <w:pPr>
              <w:pStyle w:val="TAL"/>
            </w:pPr>
            <w:r>
              <w:t>[DRAFT] Reply LS on UE Location Information for NB-IoT 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56D97" w14:textId="77777777" w:rsidR="00E308B2" w:rsidRDefault="00E308B2" w:rsidP="00AC5BAF">
            <w:pPr>
              <w:pStyle w:val="TAL"/>
            </w:pPr>
            <w: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A212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7CE21" w14:textId="77777777" w:rsidR="00E308B2" w:rsidRDefault="00E308B2" w:rsidP="00AC5BAF">
            <w:pPr>
              <w:pStyle w:val="TAL"/>
            </w:pPr>
            <w:r>
              <w:t>IoT_NTN_enh-Core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BC1D3" w14:textId="77777777" w:rsidR="00E308B2" w:rsidRDefault="00E308B2" w:rsidP="00AC5BAF">
            <w:pPr>
              <w:pStyle w:val="TAL"/>
            </w:pPr>
            <w:r>
              <w:t>Response to S2-2405879.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77C7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EBFA4" w14:textId="77777777" w:rsidR="00E308B2" w:rsidRDefault="00E308B2" w:rsidP="00AC5BAF">
            <w:pPr>
              <w:pStyle w:val="TAL"/>
            </w:pPr>
          </w:p>
        </w:tc>
      </w:tr>
      <w:tr w:rsidR="00E308B2" w14:paraId="38A871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6F357"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20F52" w14:textId="77777777" w:rsidR="00E308B2" w:rsidRDefault="00E308B2" w:rsidP="00AC5BAF">
            <w:pPr>
              <w:pStyle w:val="TAL"/>
            </w:pPr>
            <w:r>
              <w:t>S2-2406193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297E8"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A4DF6" w14:textId="77777777" w:rsidR="00E308B2" w:rsidRDefault="00E308B2" w:rsidP="00AC5BAF">
            <w:pPr>
              <w:pStyle w:val="TAL"/>
            </w:pPr>
            <w:r>
              <w:t>Discussion on sending UE coarse location to eNB.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DB66C"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C483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A5C7D"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AF55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2BA7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90381" w14:textId="77777777" w:rsidR="00E308B2" w:rsidRDefault="00E308B2" w:rsidP="00AC5BAF">
            <w:pPr>
              <w:pStyle w:val="TAL"/>
            </w:pPr>
          </w:p>
        </w:tc>
      </w:tr>
      <w:tr w:rsidR="00E308B2" w14:paraId="4B7E161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B505B"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66EFF" w14:textId="77777777" w:rsidR="00E308B2" w:rsidRDefault="00E308B2" w:rsidP="00AC5BAF">
            <w:pPr>
              <w:pStyle w:val="TAL"/>
            </w:pPr>
            <w:r>
              <w:t>S2-2406395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D38D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9F129" w14:textId="77777777" w:rsidR="00E308B2" w:rsidRDefault="00E308B2" w:rsidP="00AC5BAF">
            <w:pPr>
              <w:pStyle w:val="TAL"/>
            </w:pPr>
            <w:r>
              <w:t>23.401 CR3782 (Rel-18, 'F'): UE coarse location handling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58B0F"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49E2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35677"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9047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C74F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EE7C4" w14:textId="77777777" w:rsidR="00E308B2" w:rsidRDefault="00E308B2" w:rsidP="00AC5BAF">
            <w:pPr>
              <w:pStyle w:val="TAL"/>
            </w:pPr>
          </w:p>
        </w:tc>
      </w:tr>
      <w:tr w:rsidR="00E308B2" w14:paraId="5BCCA35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2E3B9"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708D9" w14:textId="77777777" w:rsidR="00E308B2" w:rsidRDefault="00E308B2" w:rsidP="00AC5BAF">
            <w:pPr>
              <w:pStyle w:val="TAL"/>
            </w:pPr>
            <w:r>
              <w:t>S2-2406466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B421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3AE0C" w14:textId="77777777" w:rsidR="00E308B2" w:rsidRDefault="00E308B2" w:rsidP="00AC5BAF">
            <w:pPr>
              <w:pStyle w:val="TAL"/>
            </w:pPr>
            <w:r>
              <w:t>23.401 CR3783 (Rel-18, 'F'): Coarse UE location reporting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8CA98"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0E09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4E39D"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CC0F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2E59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FD935" w14:textId="77777777" w:rsidR="00E308B2" w:rsidRDefault="00E308B2" w:rsidP="00AC5BAF">
            <w:pPr>
              <w:pStyle w:val="TAL"/>
            </w:pPr>
          </w:p>
        </w:tc>
      </w:tr>
      <w:tr w:rsidR="00E308B2" w14:paraId="6EEB142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224D4"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BC104" w14:textId="77777777" w:rsidR="00E308B2" w:rsidRDefault="00E308B2" w:rsidP="00AC5BAF">
            <w:pPr>
              <w:pStyle w:val="TAL"/>
            </w:pPr>
            <w:r>
              <w:t>S2-2406506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894C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0D73C" w14:textId="77777777" w:rsidR="00E308B2" w:rsidRDefault="00E308B2" w:rsidP="00AC5BAF">
            <w:pPr>
              <w:pStyle w:val="TAL"/>
            </w:pPr>
            <w:r>
              <w:t>23.401 CR3784 (Rel-18, 'F'): Support of MME obtaining mapped Cell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DE812"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CDB1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F1346"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3243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05BB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C7041" w14:textId="77777777" w:rsidR="00E308B2" w:rsidRDefault="00E308B2" w:rsidP="00AC5BAF">
            <w:pPr>
              <w:pStyle w:val="TAL"/>
            </w:pPr>
          </w:p>
        </w:tc>
      </w:tr>
      <w:tr w:rsidR="00E308B2" w14:paraId="56F8794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FF766"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2F3ED" w14:textId="77777777" w:rsidR="00E308B2" w:rsidRDefault="00E308B2" w:rsidP="00AC5BAF">
            <w:pPr>
              <w:pStyle w:val="TAL"/>
            </w:pPr>
            <w:r>
              <w:t>S2-2406507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485D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F7288" w14:textId="77777777" w:rsidR="00E308B2" w:rsidRDefault="00E308B2" w:rsidP="00AC5BAF">
            <w:pPr>
              <w:pStyle w:val="TAL"/>
            </w:pPr>
            <w:r>
              <w:t>23.271 CR0440 (Rel-18, 'F'): Support of E-SMLC mapping UE Coarse Location Information to Cell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994B0"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9F02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E6480"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2710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6A39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E7202" w14:textId="77777777" w:rsidR="00E308B2" w:rsidRDefault="00E308B2" w:rsidP="00AC5BAF">
            <w:pPr>
              <w:pStyle w:val="TAL"/>
            </w:pPr>
          </w:p>
        </w:tc>
      </w:tr>
      <w:tr w:rsidR="00E308B2" w14:paraId="783259E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0E492" w14:textId="77777777" w:rsidR="00E308B2" w:rsidRDefault="00E308B2" w:rsidP="00AC5BAF">
            <w:pPr>
              <w:pStyle w:val="TAL"/>
              <w:rPr>
                <w:sz w:val="24"/>
                <w:szCs w:val="24"/>
              </w:rPr>
            </w:pPr>
            <w:r>
              <w:t>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D77B9" w14:textId="77777777" w:rsidR="00E308B2" w:rsidRDefault="00E308B2" w:rsidP="00AC5BAF">
            <w:pPr>
              <w:pStyle w:val="TAL"/>
            </w:pPr>
            <w:r>
              <w:t>S2-2406532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6E76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70853" w14:textId="77777777" w:rsidR="00E308B2" w:rsidRDefault="00E308B2" w:rsidP="00AC5BAF">
            <w:pPr>
              <w:pStyle w:val="TAL"/>
            </w:pPr>
            <w:r>
              <w:t>23.401 CR3785 (Rel-18, 'F'): Reporting coarse location information to NB-IoT eNB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6FF58"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E865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5B538"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5DC7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89BA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72F67" w14:textId="77777777" w:rsidR="00E308B2" w:rsidRDefault="00E308B2" w:rsidP="00AC5BAF">
            <w:pPr>
              <w:pStyle w:val="TAL"/>
            </w:pPr>
          </w:p>
        </w:tc>
      </w:tr>
      <w:tr w:rsidR="00E308B2" w14:paraId="535AC2E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105A8" w14:textId="77777777" w:rsidR="00E308B2" w:rsidRDefault="00E308B2" w:rsidP="00AC5BAF">
            <w:pPr>
              <w:pStyle w:val="TAL"/>
              <w:rPr>
                <w:sz w:val="24"/>
                <w:szCs w:val="24"/>
              </w:rPr>
            </w:pPr>
            <w:r>
              <w:t>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2E429" w14:textId="77777777" w:rsidR="00E308B2" w:rsidRDefault="00E308B2" w:rsidP="00AC5BAF">
            <w:pPr>
              <w:pStyle w:val="TAL"/>
            </w:pPr>
            <w:r>
              <w:t>S2-2405875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7C279"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C8407" w14:textId="77777777" w:rsidR="00E308B2" w:rsidRDefault="00E308B2" w:rsidP="00AC5BAF">
            <w:pPr>
              <w:pStyle w:val="TAL"/>
            </w:pPr>
            <w:r>
              <w:t>LS from SA WG5: LS reply on OAM requirements for UE location verification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20C35" w14:textId="77777777" w:rsidR="00E308B2" w:rsidRDefault="00E308B2" w:rsidP="00AC5BAF">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B3D4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A6F1D" w14:textId="77777777" w:rsidR="00E308B2" w:rsidRDefault="00E308B2" w:rsidP="00AC5BAF">
            <w:pPr>
              <w:pStyle w:val="TAL"/>
            </w:pPr>
            <w:r>
              <w:t>NTN_OAM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56682"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A3AD5"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FBA4C" w14:textId="77777777" w:rsidR="00E308B2" w:rsidRDefault="00E308B2" w:rsidP="00AC5BAF">
            <w:pPr>
              <w:pStyle w:val="TAL"/>
            </w:pPr>
          </w:p>
        </w:tc>
      </w:tr>
      <w:tr w:rsidR="00E308B2" w14:paraId="17755BF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5360C"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7416D" w14:textId="77777777" w:rsidR="00E308B2" w:rsidRDefault="00E308B2" w:rsidP="00AC5BAF">
            <w:pPr>
              <w:pStyle w:val="TAL"/>
            </w:pPr>
            <w:r>
              <w:t>S2-2405863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5CEFD"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271F6" w14:textId="77777777" w:rsidR="00E308B2" w:rsidRDefault="00E308B2" w:rsidP="00AC5BAF">
            <w:pPr>
              <w:pStyle w:val="TAL"/>
            </w:pPr>
            <w:r>
              <w:t>LS from CT WG3: Question on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AD118" w14:textId="77777777" w:rsidR="00E308B2" w:rsidRDefault="00E308B2" w:rsidP="00AC5BAF">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460A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DE0AE"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15B83" w14:textId="77777777" w:rsidR="00E308B2" w:rsidRDefault="00E308B2" w:rsidP="00AC5BAF">
            <w:pPr>
              <w:pStyle w:val="TAL"/>
            </w:pPr>
            <w:r>
              <w:t>Responses drafted in S2-2406219, S2-2406111, S2-2406588. Final response in S2-2407141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08470"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579FB" w14:textId="77777777" w:rsidR="00E308B2" w:rsidRDefault="00E308B2" w:rsidP="00AC5BAF">
            <w:pPr>
              <w:pStyle w:val="TAL"/>
            </w:pPr>
          </w:p>
        </w:tc>
      </w:tr>
      <w:tr w:rsidR="00E308B2" w14:paraId="38CB623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6CF88" w14:textId="77777777" w:rsidR="00E308B2" w:rsidRDefault="00E308B2" w:rsidP="00AC5BAF">
            <w:pPr>
              <w:pStyle w:val="TAL"/>
              <w:rPr>
                <w:sz w:val="24"/>
                <w:szCs w:val="24"/>
              </w:rPr>
            </w:pPr>
            <w:r>
              <w:lastRenderedPageBreak/>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446FB" w14:textId="77777777" w:rsidR="00E308B2" w:rsidRDefault="00E308B2" w:rsidP="00AC5BAF">
            <w:pPr>
              <w:pStyle w:val="TAL"/>
            </w:pPr>
            <w:r>
              <w:t>S2-2406219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3FC5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3E0C9" w14:textId="77777777" w:rsidR="00E308B2" w:rsidRDefault="00E308B2" w:rsidP="00AC5BAF">
            <w:pPr>
              <w:pStyle w:val="TAL"/>
            </w:pPr>
            <w:r>
              <w:t>[DRAFT] Reply LS on Question on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33053"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1A78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5F6C2"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85A33" w14:textId="77777777" w:rsidR="00E308B2" w:rsidRDefault="00E308B2" w:rsidP="00AC5BAF">
            <w:pPr>
              <w:pStyle w:val="TAL"/>
            </w:pPr>
            <w:r>
              <w:t>Response to S2-2405863. Revised in parallel session to S2-2407092 (withdrawn).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93BA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3644C" w14:textId="77777777" w:rsidR="00E308B2" w:rsidRDefault="00E308B2" w:rsidP="00AC5BAF">
            <w:pPr>
              <w:pStyle w:val="TAL"/>
            </w:pPr>
            <w:r>
              <w:t>S2-2407092</w:t>
            </w:r>
          </w:p>
        </w:tc>
      </w:tr>
      <w:tr w:rsidR="00E308B2" w14:paraId="1DF6CA2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4CBEC"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0100D" w14:textId="77777777" w:rsidR="00E308B2" w:rsidRDefault="00E308B2" w:rsidP="00AC5BAF">
            <w:pPr>
              <w:pStyle w:val="TAL"/>
            </w:pPr>
            <w:r>
              <w:t>S2-2407092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48B2E"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C2FFD" w14:textId="77777777" w:rsidR="00E308B2" w:rsidRDefault="00E308B2" w:rsidP="00AC5BAF">
            <w:pPr>
              <w:pStyle w:val="TAL"/>
            </w:pPr>
            <w:r>
              <w:t>[DRAFT] Reply LS on Question on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9D34D"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C1B5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2E2A7"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E0419" w14:textId="77777777" w:rsidR="00E308B2" w:rsidRDefault="00E308B2" w:rsidP="00AC5BAF">
            <w:pPr>
              <w:pStyle w:val="TAL"/>
            </w:pPr>
            <w:r>
              <w:t>Revision of S2-2406219.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00E57"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328F3" w14:textId="77777777" w:rsidR="00E308B2" w:rsidRDefault="00E308B2" w:rsidP="00AC5BAF">
            <w:pPr>
              <w:pStyle w:val="TAL"/>
            </w:pPr>
          </w:p>
        </w:tc>
      </w:tr>
      <w:tr w:rsidR="00E308B2" w14:paraId="2AE5EB7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6AFEF"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83546" w14:textId="77777777" w:rsidR="00E308B2" w:rsidRDefault="00E308B2" w:rsidP="00AC5BAF">
            <w:pPr>
              <w:pStyle w:val="TAL"/>
            </w:pPr>
            <w:r>
              <w:t>S2-2406111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082EB"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B2599" w14:textId="77777777" w:rsidR="00E308B2" w:rsidRDefault="00E308B2" w:rsidP="00AC5BAF">
            <w:pPr>
              <w:pStyle w:val="TAL"/>
            </w:pPr>
            <w:r>
              <w:t>[DRAFT] Reply LS on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E2936"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FD32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49DDE"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91C8D" w14:textId="77777777" w:rsidR="00E308B2" w:rsidRDefault="00E308B2" w:rsidP="00AC5BAF">
            <w:pPr>
              <w:pStyle w:val="TAL"/>
            </w:pPr>
            <w:r>
              <w:t>Response to S2-2405863. Revised in parallel session to S2-2407141.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90AF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672FC" w14:textId="77777777" w:rsidR="00E308B2" w:rsidRDefault="00E308B2" w:rsidP="00AC5BAF">
            <w:pPr>
              <w:pStyle w:val="TAL"/>
            </w:pPr>
            <w:r>
              <w:t>S2-2407141</w:t>
            </w:r>
          </w:p>
        </w:tc>
      </w:tr>
      <w:tr w:rsidR="00E308B2" w14:paraId="733D54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602E0"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92764" w14:textId="77777777" w:rsidR="00E308B2" w:rsidRDefault="00E308B2" w:rsidP="00AC5BAF">
            <w:pPr>
              <w:pStyle w:val="TAL"/>
            </w:pPr>
            <w:r>
              <w:t>S2-2407141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8DCE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F5EE2" w14:textId="77777777" w:rsidR="00E308B2" w:rsidRDefault="00E308B2" w:rsidP="00AC5BAF">
            <w:pPr>
              <w:pStyle w:val="TAL"/>
            </w:pPr>
            <w:r>
              <w:t>Reply LS on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8038E"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D376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24115"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788FC" w14:textId="77777777" w:rsidR="00E308B2" w:rsidRDefault="00E308B2" w:rsidP="00AC5BAF">
            <w:pPr>
              <w:pStyle w:val="TAL"/>
            </w:pPr>
            <w:r>
              <w:t>Revision of S2-2406111.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F1AE4"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773AB" w14:textId="77777777" w:rsidR="00E308B2" w:rsidRDefault="00E308B2" w:rsidP="00AC5BAF">
            <w:pPr>
              <w:pStyle w:val="TAL"/>
            </w:pPr>
          </w:p>
        </w:tc>
      </w:tr>
      <w:tr w:rsidR="00E308B2" w14:paraId="082B35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16C83"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C9CE7" w14:textId="77777777" w:rsidR="00E308B2" w:rsidRDefault="00E308B2" w:rsidP="00AC5BAF">
            <w:pPr>
              <w:pStyle w:val="TAL"/>
            </w:pPr>
            <w:r>
              <w:t>S2-2406588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C366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05AF2" w14:textId="77777777" w:rsidR="00E308B2" w:rsidRDefault="00E308B2" w:rsidP="00AC5BAF">
            <w:pPr>
              <w:pStyle w:val="TAL"/>
            </w:pPr>
            <w:r>
              <w:t>[DRAFT] LS reply to LS on Application layer ID and GPSI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DD90C"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C60B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872DB"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AEB83" w14:textId="77777777" w:rsidR="00E308B2" w:rsidRDefault="00E308B2" w:rsidP="00AC5BAF">
            <w:pPr>
              <w:pStyle w:val="TAL"/>
            </w:pPr>
            <w:r>
              <w:t>Response to S2-2405863.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9E405"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D6F13" w14:textId="77777777" w:rsidR="00E308B2" w:rsidRDefault="00E308B2" w:rsidP="00AC5BAF">
            <w:pPr>
              <w:pStyle w:val="TAL"/>
            </w:pPr>
          </w:p>
        </w:tc>
      </w:tr>
      <w:tr w:rsidR="00E308B2" w14:paraId="53D718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689C6"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0739B" w14:textId="77777777" w:rsidR="00E308B2" w:rsidRDefault="00E308B2" w:rsidP="00AC5BAF">
            <w:pPr>
              <w:pStyle w:val="TAL"/>
            </w:pPr>
            <w:r>
              <w:t>S2-2406109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FD2C1"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520F5" w14:textId="77777777" w:rsidR="00E308B2" w:rsidRDefault="00E308B2" w:rsidP="00AC5BAF">
            <w:pPr>
              <w:pStyle w:val="TAL"/>
            </w:pPr>
            <w:r>
              <w:t>GPSI and Application Layer ID mapping service operations.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E57F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11CB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72956"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9C36C"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AF7C0"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F61C9" w14:textId="77777777" w:rsidR="00E308B2" w:rsidRDefault="00E308B2" w:rsidP="00AC5BAF">
            <w:pPr>
              <w:pStyle w:val="TAL"/>
            </w:pPr>
          </w:p>
        </w:tc>
      </w:tr>
      <w:tr w:rsidR="00E308B2" w14:paraId="3A94D53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4DDEF"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30C05" w14:textId="77777777" w:rsidR="00E308B2" w:rsidRDefault="00E308B2" w:rsidP="00AC5BAF">
            <w:pPr>
              <w:pStyle w:val="TAL"/>
            </w:pPr>
            <w:r>
              <w:t>S2-2406220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0C86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4CDD1" w14:textId="77777777" w:rsidR="00E308B2" w:rsidRDefault="00E308B2" w:rsidP="00AC5BAF">
            <w:pPr>
              <w:pStyle w:val="TAL"/>
            </w:pPr>
            <w:r>
              <w:t>23.502 CR4816 (Rel-18, 'F'): Adding Application Layer ID to Nnef_ServiceParameter service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89FD2"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80D6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751FB"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0E60B" w14:textId="77777777" w:rsidR="00E308B2" w:rsidRDefault="00E308B2" w:rsidP="00AC5BAF">
            <w:pPr>
              <w:pStyle w:val="TAL"/>
            </w:pPr>
            <w:r>
              <w:t>Merged into S2-2407091.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6285B"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72EA1" w14:textId="77777777" w:rsidR="00E308B2" w:rsidRDefault="00E308B2" w:rsidP="00AC5BAF">
            <w:pPr>
              <w:pStyle w:val="TAL"/>
            </w:pPr>
          </w:p>
        </w:tc>
      </w:tr>
      <w:tr w:rsidR="00E308B2" w14:paraId="75BE8BF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398A1"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364E8" w14:textId="77777777" w:rsidR="00E308B2" w:rsidRDefault="00E308B2" w:rsidP="00AC5BAF">
            <w:pPr>
              <w:pStyle w:val="TAL"/>
            </w:pPr>
            <w:r>
              <w:t>S2-2407090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2DB0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A08C5" w14:textId="77777777" w:rsidR="00E308B2" w:rsidRDefault="00E308B2" w:rsidP="00AC5BAF">
            <w:pPr>
              <w:pStyle w:val="TAL"/>
            </w:pPr>
            <w:r>
              <w:t>23.502 CR4816R1 (Rel-18, 'F'): Adding Application Layer ID to Nnef_ServiceParameter service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F23E3"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0AFC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3555A"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E6085" w14:textId="77777777" w:rsidR="00E308B2" w:rsidRDefault="00E308B2" w:rsidP="00AC5BAF">
            <w:pPr>
              <w:pStyle w:val="TAL"/>
            </w:pPr>
            <w:r>
              <w:t>Revision of S2-2406220.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9ADDA"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F4E60" w14:textId="77777777" w:rsidR="00E308B2" w:rsidRDefault="00E308B2" w:rsidP="00AC5BAF">
            <w:pPr>
              <w:pStyle w:val="TAL"/>
            </w:pPr>
          </w:p>
        </w:tc>
      </w:tr>
      <w:tr w:rsidR="00E308B2" w14:paraId="071716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C93CB"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E9F66" w14:textId="77777777" w:rsidR="00E308B2" w:rsidRDefault="00E308B2" w:rsidP="00AC5BAF">
            <w:pPr>
              <w:pStyle w:val="TAL"/>
            </w:pPr>
            <w:r>
              <w:t>S2-2406110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5DEED"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5FFE3" w14:textId="77777777" w:rsidR="00E308B2" w:rsidRDefault="00E308B2" w:rsidP="00AC5BAF">
            <w:pPr>
              <w:pStyle w:val="TAL"/>
            </w:pPr>
            <w:r>
              <w:t>23.502 CR4812 (Rel-18, 'F'): Corrections to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6A6D9" w14:textId="77777777" w:rsidR="00E308B2" w:rsidRDefault="00E308B2" w:rsidP="00AC5BAF">
            <w:pPr>
              <w:pStyle w:val="TAL"/>
            </w:pPr>
            <w:r>
              <w:t>Ericsson,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B7E3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5E457"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5A7B5" w14:textId="77777777" w:rsidR="00E308B2" w:rsidRDefault="00E308B2" w:rsidP="00AC5BAF">
            <w:pPr>
              <w:pStyle w:val="TAL"/>
            </w:pPr>
            <w:r>
              <w:t>Revised in parallel session, merging S2-2406220, S2-2406589, to S2-2407091.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FBD3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BE258" w14:textId="77777777" w:rsidR="00E308B2" w:rsidRDefault="00E308B2" w:rsidP="00AC5BAF">
            <w:pPr>
              <w:pStyle w:val="TAL"/>
            </w:pPr>
            <w:r>
              <w:t>S2-2407091</w:t>
            </w:r>
          </w:p>
        </w:tc>
      </w:tr>
      <w:tr w:rsidR="00E308B2" w14:paraId="78AE2F2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D4548"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79F31" w14:textId="77777777" w:rsidR="00E308B2" w:rsidRDefault="00E308B2" w:rsidP="00AC5BAF">
            <w:pPr>
              <w:pStyle w:val="TAL"/>
            </w:pPr>
            <w:r>
              <w:t>S2-2407091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2F1F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88DE8" w14:textId="77777777" w:rsidR="00E308B2" w:rsidRDefault="00E308B2" w:rsidP="00AC5BAF">
            <w:pPr>
              <w:pStyle w:val="TAL"/>
            </w:pPr>
            <w:r>
              <w:t>23.502 CR4812R1 (Rel-18, 'F'): Corrections to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8D1BA" w14:textId="77777777" w:rsidR="00E308B2" w:rsidRDefault="00E308B2" w:rsidP="00AC5BAF">
            <w:pPr>
              <w:pStyle w:val="TAL"/>
            </w:pPr>
            <w:r>
              <w:t>Ericsson, Xiaomi, ZTE, OPPO, Huawei,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29B3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A8F15"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0189B" w14:textId="77777777" w:rsidR="00E308B2" w:rsidRDefault="00E308B2" w:rsidP="00AC5BAF">
            <w:pPr>
              <w:pStyle w:val="TAL"/>
            </w:pPr>
            <w:r>
              <w:t>Revision of S2-2406110, merging S2-2406220, S2-2406589.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CD571"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50F70" w14:textId="77777777" w:rsidR="00E308B2" w:rsidRDefault="00E308B2" w:rsidP="00AC5BAF">
            <w:pPr>
              <w:pStyle w:val="TAL"/>
            </w:pPr>
          </w:p>
        </w:tc>
      </w:tr>
      <w:tr w:rsidR="00E308B2" w14:paraId="4CC2A75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3C17C"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2957B" w14:textId="77777777" w:rsidR="00E308B2" w:rsidRDefault="00E308B2" w:rsidP="00AC5BAF">
            <w:pPr>
              <w:pStyle w:val="TAL"/>
            </w:pPr>
            <w:r>
              <w:t>S2-2406589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D449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CEB1C" w14:textId="77777777" w:rsidR="00E308B2" w:rsidRDefault="00E308B2" w:rsidP="00AC5BAF">
            <w:pPr>
              <w:pStyle w:val="TAL"/>
            </w:pPr>
            <w:r>
              <w:t>23.502 CR4821 (Rel-18, 'F'): Update on Nnef_ServiceParameter service for Application Layer ID and GPSI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468FE"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C874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D9E2F"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A3530" w14:textId="77777777" w:rsidR="00E308B2" w:rsidRDefault="00E308B2" w:rsidP="00AC5BAF">
            <w:pPr>
              <w:pStyle w:val="TAL"/>
            </w:pPr>
            <w:r>
              <w:t>Merged into S2-2407091.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72A30"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A2C4F" w14:textId="77777777" w:rsidR="00E308B2" w:rsidRDefault="00E308B2" w:rsidP="00AC5BAF">
            <w:pPr>
              <w:pStyle w:val="TAL"/>
            </w:pPr>
          </w:p>
        </w:tc>
      </w:tr>
      <w:tr w:rsidR="00E308B2" w14:paraId="27D8B21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BB031" w14:textId="77777777" w:rsidR="00E308B2" w:rsidRDefault="00E308B2" w:rsidP="00AC5BAF">
            <w:pPr>
              <w:pStyle w:val="TAL"/>
              <w:rPr>
                <w:sz w:val="24"/>
                <w:szCs w:val="24"/>
              </w:rPr>
            </w:pPr>
            <w:r>
              <w:lastRenderedPageBreak/>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328FD" w14:textId="77777777" w:rsidR="00E308B2" w:rsidRDefault="00E308B2" w:rsidP="00AC5BAF">
            <w:pPr>
              <w:pStyle w:val="TAL"/>
            </w:pPr>
            <w:r>
              <w:t>S2-2406221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8159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093ED" w14:textId="77777777" w:rsidR="00E308B2" w:rsidRDefault="00E308B2" w:rsidP="00AC5BAF">
            <w:pPr>
              <w:pStyle w:val="TAL"/>
            </w:pPr>
            <w:r>
              <w:t>23.586 CR0138 (Rel-18, 'F'): Clarification on the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7B7AD"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E33C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426A9"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C2065" w14:textId="77777777" w:rsidR="00E308B2" w:rsidRDefault="00E308B2" w:rsidP="00AC5BAF">
            <w:pPr>
              <w:pStyle w:val="TAL"/>
            </w:pPr>
            <w:r>
              <w:t>Revised in parallel session to S2-2407093.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3BE6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C24B3" w14:textId="77777777" w:rsidR="00E308B2" w:rsidRDefault="00E308B2" w:rsidP="00AC5BAF">
            <w:pPr>
              <w:pStyle w:val="TAL"/>
            </w:pPr>
            <w:r>
              <w:t>S2-2407093</w:t>
            </w:r>
          </w:p>
        </w:tc>
      </w:tr>
      <w:tr w:rsidR="00E308B2" w14:paraId="63EC79E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58FCC"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A64B9" w14:textId="77777777" w:rsidR="00E308B2" w:rsidRDefault="00E308B2" w:rsidP="00AC5BAF">
            <w:pPr>
              <w:pStyle w:val="TAL"/>
            </w:pPr>
            <w:r>
              <w:t>S2-2407093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6B7F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D5A40" w14:textId="77777777" w:rsidR="00E308B2" w:rsidRDefault="00E308B2" w:rsidP="00AC5BAF">
            <w:pPr>
              <w:pStyle w:val="TAL"/>
            </w:pPr>
            <w:r>
              <w:t>23.586 CR0138R1 (Rel-18, 'F'): Clarification on the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C0DF6"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05F8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C6FC4"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889DF" w14:textId="77777777" w:rsidR="00E308B2" w:rsidRDefault="00E308B2" w:rsidP="00AC5BAF">
            <w:pPr>
              <w:pStyle w:val="TAL"/>
            </w:pPr>
            <w:r>
              <w:t>Revision of S2-2406221.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DF76C"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9A1AE" w14:textId="77777777" w:rsidR="00E308B2" w:rsidRDefault="00E308B2" w:rsidP="00AC5BAF">
            <w:pPr>
              <w:pStyle w:val="TAL"/>
            </w:pPr>
          </w:p>
        </w:tc>
      </w:tr>
      <w:tr w:rsidR="00E308B2" w14:paraId="0A2AF5A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EAB0E"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4FAC7" w14:textId="77777777" w:rsidR="00E308B2" w:rsidRDefault="00E308B2" w:rsidP="00AC5BAF">
            <w:pPr>
              <w:pStyle w:val="TAL"/>
            </w:pPr>
            <w:r>
              <w:t>S2-2405880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54ABC"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0DFBC" w14:textId="77777777" w:rsidR="00E308B2" w:rsidRDefault="00E308B2" w:rsidP="00AC5BAF">
            <w:pPr>
              <w:pStyle w:val="TAL"/>
            </w:pPr>
            <w:r>
              <w:t>LS from RAN WG2: LS on application layer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40AE5"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2E26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3B8B8" w14:textId="77777777" w:rsidR="00E308B2" w:rsidRDefault="00E308B2" w:rsidP="00AC5BAF">
            <w:pPr>
              <w:pStyle w:val="TAL"/>
            </w:pPr>
            <w:r>
              <w:t>NR_pos_enh2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252FF" w14:textId="77777777" w:rsidR="00E308B2" w:rsidRDefault="00E308B2" w:rsidP="00AC5BAF">
            <w:pPr>
              <w:pStyle w:val="TAL"/>
            </w:pPr>
            <w:r>
              <w:t>Responses drafted in S2-2406223, S2-2406590, S2-2406622. Final response in S2-2407318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6C6B1"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16E23" w14:textId="77777777" w:rsidR="00E308B2" w:rsidRDefault="00E308B2" w:rsidP="00AC5BAF">
            <w:pPr>
              <w:pStyle w:val="TAL"/>
            </w:pPr>
          </w:p>
        </w:tc>
      </w:tr>
      <w:tr w:rsidR="00E308B2" w14:paraId="42E3F9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FDA32"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27CAB" w14:textId="77777777" w:rsidR="00E308B2" w:rsidRDefault="00E308B2" w:rsidP="00AC5BAF">
            <w:pPr>
              <w:pStyle w:val="TAL"/>
            </w:pPr>
            <w:r>
              <w:t>S2-2406223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5710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F0420" w14:textId="77777777" w:rsidR="00E308B2" w:rsidRDefault="00E308B2" w:rsidP="00AC5BAF">
            <w:pPr>
              <w:pStyle w:val="TAL"/>
            </w:pPr>
            <w:r>
              <w:t>[DRAFT] Reply LS on application layer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DF186"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7A0D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1EEA9"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D96B8" w14:textId="77777777" w:rsidR="00E308B2" w:rsidRDefault="00E308B2" w:rsidP="00AC5BAF">
            <w:pPr>
              <w:pStyle w:val="TAL"/>
            </w:pPr>
            <w:r>
              <w:t>Response to S2-2405880.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BFC11"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1EF3E" w14:textId="77777777" w:rsidR="00E308B2" w:rsidRDefault="00E308B2" w:rsidP="00AC5BAF">
            <w:pPr>
              <w:pStyle w:val="TAL"/>
            </w:pPr>
          </w:p>
        </w:tc>
      </w:tr>
      <w:tr w:rsidR="00E308B2" w14:paraId="337FB7B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7380F"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E7E2D" w14:textId="77777777" w:rsidR="00E308B2" w:rsidRDefault="00E308B2" w:rsidP="00AC5BAF">
            <w:pPr>
              <w:pStyle w:val="TAL"/>
            </w:pPr>
            <w:r>
              <w:t>S2-2406590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B5F4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4472C" w14:textId="77777777" w:rsidR="00E308B2" w:rsidRDefault="00E308B2" w:rsidP="00AC5BAF">
            <w:pPr>
              <w:pStyle w:val="TAL"/>
            </w:pPr>
            <w:r>
              <w:t>[DRAFT] Reply LS to LS on application layer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B2500"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7257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48C50"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7A33E" w14:textId="77777777" w:rsidR="00E308B2" w:rsidRDefault="00E308B2" w:rsidP="00AC5BAF">
            <w:pPr>
              <w:pStyle w:val="TAL"/>
            </w:pPr>
            <w:r>
              <w:t>Response to S2-2405880.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E549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11C1A" w14:textId="77777777" w:rsidR="00E308B2" w:rsidRDefault="00E308B2" w:rsidP="00AC5BAF">
            <w:pPr>
              <w:pStyle w:val="TAL"/>
            </w:pPr>
          </w:p>
        </w:tc>
      </w:tr>
      <w:tr w:rsidR="00E308B2" w14:paraId="0C0525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87A2B"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3996A" w14:textId="77777777" w:rsidR="00E308B2" w:rsidRDefault="00E308B2" w:rsidP="00AC5BAF">
            <w:pPr>
              <w:pStyle w:val="TAL"/>
            </w:pPr>
            <w:r>
              <w:t>S2-2406622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1508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AF66D" w14:textId="77777777" w:rsidR="00E308B2" w:rsidRDefault="00E308B2" w:rsidP="00AC5BAF">
            <w:pPr>
              <w:pStyle w:val="TAL"/>
            </w:pPr>
            <w:r>
              <w:t>[DRAFT] Reply LS on application layer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C93F4" w14:textId="77777777" w:rsidR="00E308B2" w:rsidRDefault="00E308B2" w:rsidP="00AC5BAF">
            <w:pPr>
              <w:pStyle w:val="TAL"/>
            </w:pPr>
            <w:r>
              <w:t>Xiaomi EV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4E81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9464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AC06D" w14:textId="77777777" w:rsidR="00E308B2" w:rsidRDefault="00E308B2" w:rsidP="00AC5BAF">
            <w:pPr>
              <w:pStyle w:val="TAL"/>
              <w:rPr>
                <w:sz w:val="24"/>
                <w:szCs w:val="24"/>
              </w:rPr>
            </w:pPr>
            <w:r>
              <w:t>Response to S2-2405880. Revised in parallel session to S2-2407089.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5083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9E28D" w14:textId="77777777" w:rsidR="00E308B2" w:rsidRDefault="00E308B2" w:rsidP="00AC5BAF">
            <w:pPr>
              <w:pStyle w:val="TAL"/>
            </w:pPr>
            <w:r>
              <w:t>S2-2407089</w:t>
            </w:r>
          </w:p>
        </w:tc>
      </w:tr>
      <w:tr w:rsidR="00E308B2" w14:paraId="7F28D1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11BE7"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85046" w14:textId="77777777" w:rsidR="00E308B2" w:rsidRDefault="00E308B2" w:rsidP="00AC5BAF">
            <w:pPr>
              <w:pStyle w:val="TAL"/>
            </w:pPr>
            <w:r>
              <w:t>S2-2407089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C61B8"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DDD4F" w14:textId="77777777" w:rsidR="00E308B2" w:rsidRDefault="00E308B2" w:rsidP="00AC5BAF">
            <w:pPr>
              <w:pStyle w:val="TAL"/>
            </w:pPr>
            <w:r>
              <w:t>[DRAFT] Reply LS on application layer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FF725" w14:textId="77777777" w:rsidR="00E308B2" w:rsidRDefault="00E308B2" w:rsidP="00AC5BAF">
            <w:pPr>
              <w:pStyle w:val="TAL"/>
            </w:pPr>
            <w:r>
              <w:t>Xiaomi EV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8F8F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31FB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4E4E3" w14:textId="77777777" w:rsidR="00E308B2" w:rsidRDefault="00E308B2" w:rsidP="00AC5BAF">
            <w:pPr>
              <w:pStyle w:val="TAL"/>
              <w:rPr>
                <w:sz w:val="24"/>
                <w:szCs w:val="24"/>
              </w:rPr>
            </w:pPr>
            <w:r>
              <w:t>Revision of S2-2406622. Revised in parallel session to S2-2407318.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D826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15EA5" w14:textId="77777777" w:rsidR="00E308B2" w:rsidRDefault="00E308B2" w:rsidP="00AC5BAF">
            <w:pPr>
              <w:pStyle w:val="TAL"/>
            </w:pPr>
            <w:r>
              <w:t>S2-2407318</w:t>
            </w:r>
          </w:p>
        </w:tc>
      </w:tr>
      <w:tr w:rsidR="00E308B2" w14:paraId="17D1B10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C758E"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6ADAA" w14:textId="77777777" w:rsidR="00E308B2" w:rsidRDefault="00E308B2" w:rsidP="00AC5BAF">
            <w:pPr>
              <w:pStyle w:val="TAL"/>
            </w:pPr>
            <w:r>
              <w:t>S2-2407318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12DD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9990D" w14:textId="77777777" w:rsidR="00E308B2" w:rsidRDefault="00E308B2" w:rsidP="00AC5BAF">
            <w:pPr>
              <w:pStyle w:val="TAL"/>
            </w:pPr>
            <w:r>
              <w:t>Reply LS on application layer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18E24"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6F62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F539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7DFD8" w14:textId="77777777" w:rsidR="00E308B2" w:rsidRDefault="00E308B2" w:rsidP="00AC5BAF">
            <w:pPr>
              <w:pStyle w:val="TAL"/>
              <w:rPr>
                <w:sz w:val="24"/>
                <w:szCs w:val="24"/>
              </w:rPr>
            </w:pPr>
            <w:r>
              <w:t>Revision of S2-2407089.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31638"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83764" w14:textId="77777777" w:rsidR="00E308B2" w:rsidRDefault="00E308B2" w:rsidP="00AC5BAF">
            <w:pPr>
              <w:pStyle w:val="TAL"/>
            </w:pPr>
          </w:p>
        </w:tc>
      </w:tr>
      <w:tr w:rsidR="00E308B2" w14:paraId="58DB0A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107C6"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4138B" w14:textId="77777777" w:rsidR="00E308B2" w:rsidRDefault="00E308B2" w:rsidP="00AC5BAF">
            <w:pPr>
              <w:pStyle w:val="TAL"/>
            </w:pPr>
            <w:r>
              <w:t>S2-2406222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E8275"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F7682" w14:textId="77777777" w:rsidR="00E308B2" w:rsidRDefault="00E308B2" w:rsidP="00AC5BAF">
            <w:pPr>
              <w:pStyle w:val="TAL"/>
            </w:pPr>
            <w:r>
              <w:t>Discussion and proposal on the ALID in the SLPP.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20EF3"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4632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DD2EC"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18134"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656B9"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9BED8" w14:textId="77777777" w:rsidR="00E308B2" w:rsidRDefault="00E308B2" w:rsidP="00AC5BAF">
            <w:pPr>
              <w:pStyle w:val="TAL"/>
            </w:pPr>
          </w:p>
        </w:tc>
      </w:tr>
      <w:tr w:rsidR="00E308B2" w14:paraId="29FBB2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D07DD"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38F8F" w14:textId="77777777" w:rsidR="00E308B2" w:rsidRDefault="00E308B2" w:rsidP="00AC5BAF">
            <w:pPr>
              <w:pStyle w:val="TAL"/>
            </w:pPr>
            <w:r>
              <w:t>S2-2406096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75ED3"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DCAD9" w14:textId="77777777" w:rsidR="00E308B2" w:rsidRDefault="00E308B2" w:rsidP="00AC5BAF">
            <w:pPr>
              <w:pStyle w:val="TAL"/>
            </w:pPr>
            <w:r>
              <w:t>23.586 CR0135 (Rel-18, 'F'): Update on SLPP message based on RAN WG2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BCCF5"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2C2F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DA5FE"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5C037"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BC7A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680E5" w14:textId="77777777" w:rsidR="00E308B2" w:rsidRDefault="00E308B2" w:rsidP="00AC5BAF">
            <w:pPr>
              <w:pStyle w:val="TAL"/>
            </w:pPr>
          </w:p>
        </w:tc>
      </w:tr>
      <w:tr w:rsidR="00E308B2" w14:paraId="1A868E5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6D6E8"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F4771" w14:textId="77777777" w:rsidR="00E308B2" w:rsidRDefault="00E308B2" w:rsidP="00AC5BAF">
            <w:pPr>
              <w:pStyle w:val="TAL"/>
            </w:pPr>
            <w:r>
              <w:t>S2-2406224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486A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D9A64" w14:textId="77777777" w:rsidR="00E308B2" w:rsidRDefault="00E308B2" w:rsidP="00AC5BAF">
            <w:pPr>
              <w:pStyle w:val="TAL"/>
            </w:pPr>
            <w:r>
              <w:t>23.586 CR0139 (Rel-18, 'F'): Clarification on the Application Layer ID in SLPP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8C83F"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6CB2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CDF86"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80CA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9DE3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FFBAA" w14:textId="77777777" w:rsidR="00E308B2" w:rsidRDefault="00E308B2" w:rsidP="00AC5BAF">
            <w:pPr>
              <w:pStyle w:val="TAL"/>
            </w:pPr>
          </w:p>
        </w:tc>
      </w:tr>
      <w:tr w:rsidR="00E308B2" w14:paraId="691DE0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044F3"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1FCD7" w14:textId="77777777" w:rsidR="00E308B2" w:rsidRDefault="00E308B2" w:rsidP="00AC5BAF">
            <w:pPr>
              <w:pStyle w:val="TAL"/>
            </w:pPr>
            <w:r>
              <w:t>S2-2406592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D806C"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4918A" w14:textId="77777777" w:rsidR="00E308B2" w:rsidRDefault="00E308B2" w:rsidP="00AC5BAF">
            <w:pPr>
              <w:pStyle w:val="TAL"/>
            </w:pPr>
            <w:r>
              <w:t>23.586 CR0140 (Rel-18, 'F'): Update about the Application layer ID and SLPP message forwarding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040F6"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8F18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607C1"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456CB"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2A83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C83EC" w14:textId="77777777" w:rsidR="00E308B2" w:rsidRDefault="00E308B2" w:rsidP="00AC5BAF">
            <w:pPr>
              <w:pStyle w:val="TAL"/>
            </w:pPr>
          </w:p>
        </w:tc>
      </w:tr>
      <w:tr w:rsidR="00E308B2" w14:paraId="7DCFCD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E30AF"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E799A" w14:textId="77777777" w:rsidR="00E308B2" w:rsidRDefault="00E308B2" w:rsidP="00AC5BAF">
            <w:pPr>
              <w:pStyle w:val="TAL"/>
            </w:pPr>
            <w:r>
              <w:t>S2-2406095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BBC1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CCD6C" w14:textId="77777777" w:rsidR="00E308B2" w:rsidRDefault="00E308B2" w:rsidP="00AC5BAF">
            <w:pPr>
              <w:pStyle w:val="TAL"/>
            </w:pPr>
            <w:r>
              <w:t>23.273 CR0528 (Rel-18, 'F'): Update on SLPP message based on RAN WG2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1921C"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F08E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53964"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7A95D"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92E2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D4292" w14:textId="77777777" w:rsidR="00E308B2" w:rsidRDefault="00E308B2" w:rsidP="00AC5BAF">
            <w:pPr>
              <w:pStyle w:val="TAL"/>
            </w:pPr>
          </w:p>
        </w:tc>
      </w:tr>
      <w:tr w:rsidR="00E308B2" w14:paraId="5D44E75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E4396" w14:textId="77777777" w:rsidR="00E308B2" w:rsidRDefault="00E308B2" w:rsidP="00AC5BAF">
            <w:pPr>
              <w:pStyle w:val="TAL"/>
              <w:rPr>
                <w:sz w:val="24"/>
                <w:szCs w:val="24"/>
              </w:rPr>
            </w:pPr>
            <w:r>
              <w:lastRenderedPageBreak/>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3930E" w14:textId="77777777" w:rsidR="00E308B2" w:rsidRDefault="00E308B2" w:rsidP="00AC5BAF">
            <w:pPr>
              <w:pStyle w:val="TAL"/>
            </w:pPr>
            <w:r>
              <w:t>S2-2406591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D577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0CF09" w14:textId="77777777" w:rsidR="00E308B2" w:rsidRDefault="00E308B2" w:rsidP="00AC5BAF">
            <w:pPr>
              <w:pStyle w:val="TAL"/>
            </w:pPr>
            <w:r>
              <w:t>23.273 CR0530 (Rel-18, 'F'): Update about the Application layer ID and SLPP message forwarding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37A91"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1CE8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D5103"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9A181"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59B4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371E3" w14:textId="77777777" w:rsidR="00E308B2" w:rsidRDefault="00E308B2" w:rsidP="00AC5BAF">
            <w:pPr>
              <w:pStyle w:val="TAL"/>
            </w:pPr>
          </w:p>
        </w:tc>
      </w:tr>
      <w:tr w:rsidR="00E308B2" w14:paraId="28A1303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B87DD"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7F6E9" w14:textId="77777777" w:rsidR="00E308B2" w:rsidRDefault="00E308B2" w:rsidP="00AC5BAF">
            <w:pPr>
              <w:pStyle w:val="TAL"/>
            </w:pPr>
            <w:r>
              <w:t>S2-2405850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82960"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834D3" w14:textId="77777777" w:rsidR="00E308B2" w:rsidRDefault="00E308B2" w:rsidP="00AC5BAF">
            <w:pPr>
              <w:pStyle w:val="TAL"/>
            </w:pPr>
            <w:r>
              <w:t>LS from TSG SA: LS on removing Ranging/SL Positioning service exposure to Client UE through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F3A54" w14:textId="77777777" w:rsidR="00E308B2" w:rsidRDefault="00E308B2" w:rsidP="00AC5BAF">
            <w:pPr>
              <w:pStyle w:val="TAL"/>
            </w:pPr>
            <w: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D5A6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2AAAA" w14:textId="77777777" w:rsidR="00E308B2" w:rsidRDefault="00E308B2" w:rsidP="00AC5BAF">
            <w:pPr>
              <w:pStyle w:val="TAL"/>
            </w:pPr>
            <w:r>
              <w:t>Ranging_SL, Ranging_SL_SEC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A15E5" w14:textId="77777777" w:rsidR="00E308B2" w:rsidRDefault="00E308B2" w:rsidP="00AC5BAF">
            <w:pPr>
              <w:pStyle w:val="TAL"/>
            </w:pPr>
            <w:r>
              <w:t>Revision of Postponed S2-2403915 from S2#162.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6DFBC"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21EB7" w14:textId="77777777" w:rsidR="00E308B2" w:rsidRDefault="00E308B2" w:rsidP="00AC5BAF">
            <w:pPr>
              <w:pStyle w:val="TAL"/>
            </w:pPr>
          </w:p>
        </w:tc>
      </w:tr>
      <w:tr w:rsidR="00E308B2" w14:paraId="1484472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390BC"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46592" w14:textId="77777777" w:rsidR="00E308B2" w:rsidRDefault="00E308B2" w:rsidP="00AC5BAF">
            <w:pPr>
              <w:pStyle w:val="TAL"/>
            </w:pPr>
            <w:r>
              <w:t>S2-2406218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973C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A3AD4" w14:textId="77777777" w:rsidR="00E308B2" w:rsidRDefault="00E308B2" w:rsidP="00AC5BAF">
            <w:pPr>
              <w:pStyle w:val="TAL"/>
            </w:pPr>
            <w:r>
              <w:t>23.586 CR0137 (Rel-18, 'F'): Clarification on the service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FCC0D"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4044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53E35"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0616D" w14:textId="77777777" w:rsidR="00E308B2" w:rsidRDefault="00E308B2" w:rsidP="00AC5BAF">
            <w:pPr>
              <w:pStyle w:val="TAL"/>
            </w:pPr>
            <w:r>
              <w:t>Revised in parallel session to S2-2407094.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67B4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3FCC0" w14:textId="77777777" w:rsidR="00E308B2" w:rsidRDefault="00E308B2" w:rsidP="00AC5BAF">
            <w:pPr>
              <w:pStyle w:val="TAL"/>
            </w:pPr>
            <w:r>
              <w:t>S2-2407094</w:t>
            </w:r>
          </w:p>
        </w:tc>
      </w:tr>
      <w:tr w:rsidR="00E308B2" w14:paraId="1550775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AE1F0"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A7933" w14:textId="77777777" w:rsidR="00E308B2" w:rsidRDefault="00E308B2" w:rsidP="00AC5BAF">
            <w:pPr>
              <w:pStyle w:val="TAL"/>
            </w:pPr>
            <w:r>
              <w:t>S2-2407094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8582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B3DC3" w14:textId="77777777" w:rsidR="00E308B2" w:rsidRDefault="00E308B2" w:rsidP="00AC5BAF">
            <w:pPr>
              <w:pStyle w:val="TAL"/>
            </w:pPr>
            <w:r>
              <w:t>23.586 CR0137R1 (Rel-18, 'F'): Clarification on the service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D615D"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D32F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9AD50"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A9FB8" w14:textId="77777777" w:rsidR="00E308B2" w:rsidRDefault="00E308B2" w:rsidP="00AC5BAF">
            <w:pPr>
              <w:pStyle w:val="TAL"/>
            </w:pPr>
            <w:r>
              <w:t>Revision of S2-2406218.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E1E86"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5DBDC" w14:textId="77777777" w:rsidR="00E308B2" w:rsidRDefault="00E308B2" w:rsidP="00AC5BAF">
            <w:pPr>
              <w:pStyle w:val="TAL"/>
            </w:pPr>
          </w:p>
        </w:tc>
      </w:tr>
      <w:tr w:rsidR="00E308B2" w14:paraId="7E59981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E2396"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7FE12" w14:textId="77777777" w:rsidR="00E308B2" w:rsidRDefault="00E308B2" w:rsidP="00AC5BAF">
            <w:pPr>
              <w:pStyle w:val="TAL"/>
            </w:pPr>
            <w:r>
              <w:t>S2-2405991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AC47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EFCF6" w14:textId="77777777" w:rsidR="00E308B2" w:rsidRDefault="00E308B2" w:rsidP="00AC5BAF">
            <w:pPr>
              <w:pStyle w:val="TAL"/>
            </w:pPr>
            <w:r>
              <w:t>23.273 CR0517R1 (Rel-18, 'F'): Support for UE Ranging/SL Positioning privacy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B6860"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FD9D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57C20"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7C23F" w14:textId="77777777" w:rsidR="00E308B2" w:rsidRDefault="00E308B2" w:rsidP="00AC5BAF">
            <w:pPr>
              <w:pStyle w:val="TAL"/>
            </w:pPr>
            <w:r>
              <w:t>Revision of S2-2404112 from SA WG2#162. Revised in parallel session, merging S2-2406108, to S2-2407095.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3D6E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965F7" w14:textId="77777777" w:rsidR="00E308B2" w:rsidRDefault="00E308B2" w:rsidP="00AC5BAF">
            <w:pPr>
              <w:pStyle w:val="TAL"/>
            </w:pPr>
            <w:r>
              <w:t>S2-2407095</w:t>
            </w:r>
          </w:p>
        </w:tc>
      </w:tr>
      <w:tr w:rsidR="00E308B2" w14:paraId="46E736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C5849"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3CFB3" w14:textId="77777777" w:rsidR="00E308B2" w:rsidRDefault="00E308B2" w:rsidP="00AC5BAF">
            <w:pPr>
              <w:pStyle w:val="TAL"/>
            </w:pPr>
            <w:r>
              <w:t>S2-2407095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3BE13"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FB3A5" w14:textId="77777777" w:rsidR="00E308B2" w:rsidRDefault="00E308B2" w:rsidP="00AC5BAF">
            <w:pPr>
              <w:pStyle w:val="TAL"/>
            </w:pPr>
            <w:r>
              <w:t>23.273 CR0517R2 (Rel-18, 'F'): Support for UE Ranging/SL Positioning privacy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BAB7E" w14:textId="77777777" w:rsidR="00E308B2" w:rsidRDefault="00E308B2" w:rsidP="00AC5BAF">
            <w:pPr>
              <w:pStyle w:val="TAL"/>
            </w:pPr>
            <w:r>
              <w:t>Sony,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EBF7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4F987"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575BA" w14:textId="77777777" w:rsidR="00E308B2" w:rsidRDefault="00E308B2" w:rsidP="00AC5BAF">
            <w:pPr>
              <w:pStyle w:val="TAL"/>
            </w:pPr>
            <w:r>
              <w:t>Revision of S2-2405991, merging S2-2406108.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23790"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A64BA" w14:textId="77777777" w:rsidR="00E308B2" w:rsidRDefault="00E308B2" w:rsidP="00AC5BAF">
            <w:pPr>
              <w:pStyle w:val="TAL"/>
            </w:pPr>
          </w:p>
        </w:tc>
      </w:tr>
      <w:tr w:rsidR="00E308B2" w14:paraId="1BCA182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18006"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92545" w14:textId="77777777" w:rsidR="00E308B2" w:rsidRDefault="00E308B2" w:rsidP="00AC5BAF">
            <w:pPr>
              <w:pStyle w:val="TAL"/>
            </w:pPr>
            <w:r>
              <w:t>S2-2406107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79FA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4D6D5" w14:textId="77777777" w:rsidR="00E308B2" w:rsidRDefault="00E308B2" w:rsidP="00AC5BAF">
            <w:pPr>
              <w:pStyle w:val="TAL"/>
            </w:pPr>
            <w:r>
              <w:t>23.586 CR0136 (Rel-18, 'F'): Add reference to UE Ranging privacy profile for Ranging/SL Positioning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28B4F"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73F0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A9830"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D2155" w14:textId="77777777" w:rsidR="00E308B2" w:rsidRDefault="00E308B2" w:rsidP="00AC5BAF">
            <w:pPr>
              <w:pStyle w:val="TAL"/>
            </w:pPr>
            <w:r>
              <w:t>Revised in parallel session to S2-2407096.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4A70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96A26" w14:textId="77777777" w:rsidR="00E308B2" w:rsidRDefault="00E308B2" w:rsidP="00AC5BAF">
            <w:pPr>
              <w:pStyle w:val="TAL"/>
            </w:pPr>
            <w:r>
              <w:t>S2-2407096</w:t>
            </w:r>
          </w:p>
        </w:tc>
      </w:tr>
      <w:tr w:rsidR="00E308B2" w14:paraId="65C2F35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CB282"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8FD1F" w14:textId="77777777" w:rsidR="00E308B2" w:rsidRDefault="00E308B2" w:rsidP="00AC5BAF">
            <w:pPr>
              <w:pStyle w:val="TAL"/>
            </w:pPr>
            <w:r>
              <w:t>S2-2407096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3443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C9D11" w14:textId="77777777" w:rsidR="00E308B2" w:rsidRDefault="00E308B2" w:rsidP="00AC5BAF">
            <w:pPr>
              <w:pStyle w:val="TAL"/>
            </w:pPr>
            <w:r>
              <w:t>23.586 CR0136R1 (Rel-18, 'F'): Add reference to UE Ranging privacy profile for Ranging/SL Positioning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259A9" w14:textId="77777777" w:rsidR="00E308B2" w:rsidRDefault="00E308B2" w:rsidP="00AC5BAF">
            <w:pPr>
              <w:pStyle w:val="TAL"/>
            </w:pPr>
            <w:r>
              <w:t>Ericsson, 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682F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BC82D"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B3CE3" w14:textId="77777777" w:rsidR="00E308B2" w:rsidRDefault="00E308B2" w:rsidP="00AC5BAF">
            <w:pPr>
              <w:pStyle w:val="TAL"/>
            </w:pPr>
            <w:r>
              <w:t>Revision of S2-2406107. Revised in parallel session to S2-2407140.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BC8C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32F87" w14:textId="77777777" w:rsidR="00E308B2" w:rsidRDefault="00E308B2" w:rsidP="00AC5BAF">
            <w:pPr>
              <w:pStyle w:val="TAL"/>
            </w:pPr>
            <w:r>
              <w:t>S2-2407140</w:t>
            </w:r>
          </w:p>
        </w:tc>
      </w:tr>
      <w:tr w:rsidR="00E308B2" w14:paraId="18E21B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ED56F"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EC1F8" w14:textId="77777777" w:rsidR="00E308B2" w:rsidRDefault="00E308B2" w:rsidP="00AC5BAF">
            <w:pPr>
              <w:pStyle w:val="TAL"/>
            </w:pPr>
            <w:r>
              <w:t>S2-2407140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3F4E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62589" w14:textId="77777777" w:rsidR="00E308B2" w:rsidRDefault="00E308B2" w:rsidP="00AC5BAF">
            <w:pPr>
              <w:pStyle w:val="TAL"/>
            </w:pPr>
            <w:r>
              <w:t>23.586 CR0136R2 (Rel-18, 'F'): Add reference to UE Ranging privacy profile for Ranging/SL Positioning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AC01A" w14:textId="77777777" w:rsidR="00E308B2" w:rsidRDefault="00E308B2" w:rsidP="00AC5BAF">
            <w:pPr>
              <w:pStyle w:val="TAL"/>
            </w:pPr>
            <w:r>
              <w:t>Ericsson, 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87C4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4EA5E"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FD690" w14:textId="77777777" w:rsidR="00E308B2" w:rsidRDefault="00E308B2" w:rsidP="00AC5BAF">
            <w:pPr>
              <w:pStyle w:val="TAL"/>
            </w:pPr>
            <w:r>
              <w:t>Revision of S2-2407096.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737EC"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8FF2D" w14:textId="77777777" w:rsidR="00E308B2" w:rsidRDefault="00E308B2" w:rsidP="00AC5BAF">
            <w:pPr>
              <w:pStyle w:val="TAL"/>
            </w:pPr>
          </w:p>
        </w:tc>
      </w:tr>
      <w:tr w:rsidR="00E308B2" w14:paraId="5B280C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1084C"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82561" w14:textId="77777777" w:rsidR="00E308B2" w:rsidRDefault="00E308B2" w:rsidP="00AC5BAF">
            <w:pPr>
              <w:pStyle w:val="TAL"/>
            </w:pPr>
            <w:r>
              <w:t>S2-2406108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E9E9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67148" w14:textId="77777777" w:rsidR="00E308B2" w:rsidRDefault="00E308B2" w:rsidP="00AC5BAF">
            <w:pPr>
              <w:pStyle w:val="TAL"/>
            </w:pPr>
            <w:r>
              <w:t>23.273 CR0529 (Rel-18, 'F'): Update Ranging/SL Positioning procedures with Ranging Privacy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48A2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48B5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34FD1"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9E775" w14:textId="77777777" w:rsidR="00E308B2" w:rsidRDefault="00E308B2" w:rsidP="00AC5BAF">
            <w:pPr>
              <w:pStyle w:val="TAL"/>
            </w:pPr>
            <w:r>
              <w:t>Merged into S2-2407095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147E0"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F2415" w14:textId="77777777" w:rsidR="00E308B2" w:rsidRDefault="00E308B2" w:rsidP="00AC5BAF">
            <w:pPr>
              <w:pStyle w:val="TAL"/>
            </w:pPr>
          </w:p>
        </w:tc>
      </w:tr>
      <w:tr w:rsidR="00E308B2" w14:paraId="6EA3A93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59F85" w14:textId="77777777" w:rsidR="00E308B2" w:rsidRDefault="00E308B2" w:rsidP="00AC5BAF">
            <w:pPr>
              <w:pStyle w:val="TAL"/>
              <w:rPr>
                <w:sz w:val="24"/>
                <w:szCs w:val="24"/>
              </w:rPr>
            </w:pPr>
            <w:r>
              <w:lastRenderedPageBreak/>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5719A" w14:textId="77777777" w:rsidR="00E308B2" w:rsidRDefault="00E308B2" w:rsidP="00AC5BAF">
            <w:pPr>
              <w:pStyle w:val="TAL"/>
            </w:pPr>
            <w:r>
              <w:t>S2-2405992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41B4D"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84A90" w14:textId="77777777" w:rsidR="00E308B2" w:rsidRDefault="00E308B2" w:rsidP="00AC5BAF">
            <w:pPr>
              <w:pStyle w:val="TAL"/>
            </w:pPr>
            <w:r>
              <w:t>23.502 CR4775R1 (Rel-18, 'F'): Support for UE Ranging/SL Positioning privacy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15E3D"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9218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809F1"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22A7C" w14:textId="77777777" w:rsidR="00E308B2" w:rsidRDefault="00E308B2" w:rsidP="00AC5BAF">
            <w:pPr>
              <w:pStyle w:val="TAL"/>
            </w:pPr>
            <w:r>
              <w:t>Revision of S2-2404128 from SA WG2#162. Revised in parallel session to S2-2407097.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498E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AEF85" w14:textId="77777777" w:rsidR="00E308B2" w:rsidRDefault="00E308B2" w:rsidP="00AC5BAF">
            <w:pPr>
              <w:pStyle w:val="TAL"/>
            </w:pPr>
            <w:r>
              <w:t>S2-2407097</w:t>
            </w:r>
          </w:p>
        </w:tc>
      </w:tr>
      <w:tr w:rsidR="00E308B2" w14:paraId="2F44C8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086E5" w14:textId="77777777" w:rsidR="00E308B2" w:rsidRDefault="00E308B2" w:rsidP="00AC5BAF">
            <w:pPr>
              <w:pStyle w:val="TAL"/>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3AAE1" w14:textId="77777777" w:rsidR="00E308B2" w:rsidRDefault="00E308B2" w:rsidP="00AC5BAF">
            <w:pPr>
              <w:pStyle w:val="TAL"/>
            </w:pPr>
            <w:r>
              <w:t>S2-2407097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F293D"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E0F82" w14:textId="77777777" w:rsidR="00E308B2" w:rsidRDefault="00E308B2" w:rsidP="00AC5BAF">
            <w:pPr>
              <w:pStyle w:val="TAL"/>
            </w:pPr>
            <w:r>
              <w:t>23.502 CR4775R2 (Rel-18, 'F'): Support for UE Ranging/SL Positioning privacy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5BBED"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75AC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32CF0"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FAB16" w14:textId="77777777" w:rsidR="00E308B2" w:rsidRDefault="00E308B2" w:rsidP="00AC5BAF">
            <w:pPr>
              <w:pStyle w:val="TAL"/>
            </w:pPr>
            <w:r>
              <w:t>Revision of S2-2405992.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331CD"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A51E7" w14:textId="77777777" w:rsidR="00E308B2" w:rsidRDefault="00E308B2" w:rsidP="00AC5BAF">
            <w:pPr>
              <w:pStyle w:val="TAL"/>
            </w:pPr>
          </w:p>
        </w:tc>
      </w:tr>
      <w:tr w:rsidR="00E308B2" w14:paraId="6CCE281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B6841" w14:textId="77777777" w:rsidR="00E308B2" w:rsidRDefault="00E308B2" w:rsidP="00AC5BAF">
            <w:pPr>
              <w:pStyle w:val="TAL"/>
              <w:rPr>
                <w:sz w:val="24"/>
                <w:szCs w:val="24"/>
              </w:rPr>
            </w:pPr>
            <w:r>
              <w:t>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B83DF" w14:textId="77777777" w:rsidR="00E308B2" w:rsidRDefault="00E308B2" w:rsidP="00AC5BAF">
            <w:pPr>
              <w:pStyle w:val="TAL"/>
            </w:pPr>
            <w:r>
              <w:t>S2-2406647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EB80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709AF" w14:textId="77777777" w:rsidR="00E308B2" w:rsidRDefault="00E308B2" w:rsidP="00AC5BAF">
            <w:pPr>
              <w:pStyle w:val="TAL"/>
            </w:pPr>
            <w:r>
              <w:t>23.586 CR0141 (Rel-18, 'F'): Cleanups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B654D"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A160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B3F2A"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31270" w14:textId="77777777" w:rsidR="00E308B2" w:rsidRDefault="00E308B2" w:rsidP="00AC5BAF">
            <w:pPr>
              <w:pStyle w:val="TAL"/>
            </w:pPr>
            <w:r>
              <w:t>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726E9"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C726B" w14:textId="77777777" w:rsidR="00E308B2" w:rsidRDefault="00E308B2" w:rsidP="00AC5BAF">
            <w:pPr>
              <w:pStyle w:val="TAL"/>
            </w:pPr>
          </w:p>
        </w:tc>
      </w:tr>
      <w:tr w:rsidR="00E308B2" w14:paraId="5198453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41308" w14:textId="77777777" w:rsidR="00E308B2" w:rsidRDefault="00E308B2" w:rsidP="00AC5BAF">
            <w:pPr>
              <w:pStyle w:val="TAL"/>
              <w:rPr>
                <w:sz w:val="24"/>
                <w:szCs w:val="24"/>
              </w:rPr>
            </w:pPr>
            <w:r>
              <w:t>9.6.2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AECDA" w14:textId="77777777" w:rsidR="00E308B2" w:rsidRDefault="00E308B2" w:rsidP="00AC5BAF">
            <w:pPr>
              <w:pStyle w:val="TAL"/>
            </w:pPr>
            <w:r>
              <w:t>S2-2406758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D43F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4E2E7" w14:textId="77777777" w:rsidR="00E308B2" w:rsidRDefault="00E308B2" w:rsidP="00AC5BAF">
            <w:pPr>
              <w:pStyle w:val="TAL"/>
            </w:pPr>
            <w:r>
              <w:t>23.273 CR0531 (Rel-18, 'F'): Update the user plane positioning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163AE"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9C0A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1D56F" w14:textId="77777777" w:rsidR="00E308B2" w:rsidRDefault="00E308B2" w:rsidP="00AC5BAF">
            <w:pPr>
              <w:pStyle w:val="TAL"/>
            </w:pPr>
            <w:r>
              <w:t>5G_eLCS_Ph3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5F7B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BF82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BA225" w14:textId="77777777" w:rsidR="00E308B2" w:rsidRDefault="00E308B2" w:rsidP="00AC5BAF">
            <w:pPr>
              <w:pStyle w:val="TAL"/>
            </w:pPr>
          </w:p>
        </w:tc>
      </w:tr>
      <w:tr w:rsidR="00E308B2" w14:paraId="19E35F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3949C" w14:textId="77777777" w:rsidR="00E308B2" w:rsidRDefault="00E308B2" w:rsidP="00AC5BAF">
            <w:pPr>
              <w:pStyle w:val="TAL"/>
              <w:rPr>
                <w:sz w:val="24"/>
                <w:szCs w:val="24"/>
              </w:rPr>
            </w:pPr>
            <w:r>
              <w:t>9.6.2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911C4" w14:textId="77777777" w:rsidR="00E308B2" w:rsidRDefault="00E308B2" w:rsidP="00AC5BAF">
            <w:pPr>
              <w:pStyle w:val="TAL"/>
            </w:pPr>
            <w:r>
              <w:t>S2-2406759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B780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866B4" w14:textId="77777777" w:rsidR="00E308B2" w:rsidRDefault="00E308B2" w:rsidP="00AC5BAF">
            <w:pPr>
              <w:pStyle w:val="TAL"/>
            </w:pPr>
            <w:r>
              <w:t>23.273 CR0494R1 (Rel-18, 'F'): Add description for immediate location request cancellation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8F037"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44C3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DAD55" w14:textId="77777777" w:rsidR="00E308B2" w:rsidRDefault="00E308B2" w:rsidP="00AC5BAF">
            <w:pPr>
              <w:pStyle w:val="TAL"/>
            </w:pPr>
            <w:r>
              <w:t>5G_eLCS_Ph3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F624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B3A2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1DE21" w14:textId="77777777" w:rsidR="00E308B2" w:rsidRDefault="00E308B2" w:rsidP="00AC5BAF">
            <w:pPr>
              <w:pStyle w:val="TAL"/>
            </w:pPr>
          </w:p>
        </w:tc>
      </w:tr>
      <w:tr w:rsidR="00E308B2" w14:paraId="1DCC796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6EF5B" w14:textId="77777777" w:rsidR="00E308B2" w:rsidRDefault="00E308B2" w:rsidP="00AC5BAF">
            <w:pPr>
              <w:pStyle w:val="TAL"/>
              <w:rPr>
                <w:sz w:val="24"/>
                <w:szCs w:val="24"/>
              </w:rPr>
            </w:pPr>
            <w:r>
              <w:t>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93DC3" w14:textId="77777777" w:rsidR="00E308B2" w:rsidRDefault="00E308B2" w:rsidP="00AC5BAF">
            <w:pPr>
              <w:pStyle w:val="TAL"/>
            </w:pPr>
            <w:r>
              <w:t>S2-2405843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35B85"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AFCEB" w14:textId="77777777" w:rsidR="00E308B2" w:rsidRDefault="00E308B2" w:rsidP="00AC5BAF">
            <w:pPr>
              <w:pStyle w:val="TAL"/>
            </w:pPr>
            <w:r>
              <w:t>LS from CT WG1: LS on identifiers of 5G ProSe end UEs for 5G ProSe UE-to-UE relay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5AA1A"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B5C0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6FF78" w14:textId="77777777" w:rsidR="00E308B2" w:rsidRDefault="00E308B2" w:rsidP="00AC5BAF">
            <w:pPr>
              <w:pStyle w:val="TAL"/>
            </w:pPr>
            <w:r>
              <w:t>5G_ProSe_Ph2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36089" w14:textId="77777777" w:rsidR="00E308B2" w:rsidRDefault="00E308B2" w:rsidP="00AC5BAF">
            <w:pPr>
              <w:pStyle w:val="TAL"/>
            </w:pPr>
            <w:r>
              <w:t>Revision of Postponed S2-2403872 from S2#162.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B154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B32E7" w14:textId="77777777" w:rsidR="00E308B2" w:rsidRDefault="00E308B2" w:rsidP="00AC5BAF">
            <w:pPr>
              <w:pStyle w:val="TAL"/>
            </w:pPr>
          </w:p>
        </w:tc>
      </w:tr>
      <w:tr w:rsidR="00E308B2" w14:paraId="6A1006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A1AD1" w14:textId="77777777" w:rsidR="00E308B2" w:rsidRDefault="00E308B2" w:rsidP="00AC5BAF">
            <w:pPr>
              <w:pStyle w:val="TAL"/>
              <w:rPr>
                <w:sz w:val="24"/>
                <w:szCs w:val="24"/>
              </w:rPr>
            </w:pPr>
            <w:r>
              <w:t>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398D2" w14:textId="77777777" w:rsidR="00E308B2" w:rsidRDefault="00E308B2" w:rsidP="00AC5BAF">
            <w:pPr>
              <w:pStyle w:val="TAL"/>
            </w:pPr>
            <w:r>
              <w:t>S2-2406859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A8269"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9D2FC" w14:textId="77777777" w:rsidR="00E308B2" w:rsidRDefault="00E308B2" w:rsidP="00AC5BAF">
            <w:pPr>
              <w:pStyle w:val="TAL"/>
            </w:pPr>
            <w:r>
              <w:t>LS from SA WG3: Reply LS on identifications of 5G ProSe End UEs for 5G ProSe UE-to-UE relay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FC30B"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A715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BB3A3" w14:textId="77777777" w:rsidR="00E308B2" w:rsidRDefault="00E308B2" w:rsidP="00AC5BAF">
            <w:pPr>
              <w:pStyle w:val="TAL"/>
            </w:pPr>
            <w:r>
              <w:t>5G_ProSe_Ph2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72632"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1058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F1E08" w14:textId="77777777" w:rsidR="00E308B2" w:rsidRDefault="00E308B2" w:rsidP="00AC5BAF">
            <w:pPr>
              <w:pStyle w:val="TAL"/>
            </w:pPr>
          </w:p>
        </w:tc>
      </w:tr>
      <w:tr w:rsidR="00E308B2" w14:paraId="728E8CC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319D3" w14:textId="77777777" w:rsidR="00E308B2" w:rsidRDefault="00E308B2" w:rsidP="00AC5BAF">
            <w:pPr>
              <w:pStyle w:val="TAL"/>
              <w:rPr>
                <w:sz w:val="24"/>
                <w:szCs w:val="24"/>
              </w:rPr>
            </w:pPr>
            <w:r>
              <w:t>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275BD" w14:textId="77777777" w:rsidR="00E308B2" w:rsidRDefault="00E308B2" w:rsidP="00AC5BAF">
            <w:pPr>
              <w:pStyle w:val="TAL"/>
            </w:pPr>
            <w:r>
              <w:t>S2-2406302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BB57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C8B89" w14:textId="77777777" w:rsidR="00E308B2" w:rsidRDefault="00E308B2" w:rsidP="00AC5BAF">
            <w:pPr>
              <w:pStyle w:val="TAL"/>
            </w:pPr>
            <w:r>
              <w:t>23.304 CR0443 (Rel-18, 'F'): Alignment with stage 3 specification on End UE user info and Direct discovery set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1FEA7" w14:textId="77777777" w:rsidR="00E308B2" w:rsidRDefault="00E308B2" w:rsidP="00AC5BAF">
            <w:pPr>
              <w:pStyle w:val="TAL"/>
            </w:pPr>
            <w:r>
              <w:t>CATT,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33E7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0F197" w14:textId="77777777" w:rsidR="00E308B2" w:rsidRDefault="00E308B2" w:rsidP="00AC5BAF">
            <w:pPr>
              <w:pStyle w:val="TAL"/>
            </w:pPr>
            <w:r>
              <w:t>5G_ProSe_Ph2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0FFD4" w14:textId="77777777" w:rsidR="00E308B2" w:rsidRDefault="00E308B2" w:rsidP="00AC5BAF">
            <w:pPr>
              <w:pStyle w:val="TAL"/>
            </w:pPr>
            <w:r>
              <w:t>Revised in parallel session to S2-2406892.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336E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E931E" w14:textId="77777777" w:rsidR="00E308B2" w:rsidRDefault="00E308B2" w:rsidP="00AC5BAF">
            <w:pPr>
              <w:pStyle w:val="TAL"/>
            </w:pPr>
            <w:r>
              <w:t>S2-2406892</w:t>
            </w:r>
          </w:p>
        </w:tc>
      </w:tr>
      <w:tr w:rsidR="00E308B2" w14:paraId="0B12B3B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BDF46" w14:textId="77777777" w:rsidR="00E308B2" w:rsidRDefault="00E308B2" w:rsidP="00AC5BAF">
            <w:pPr>
              <w:pStyle w:val="TAL"/>
            </w:pPr>
            <w:r>
              <w:t>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15BC4" w14:textId="77777777" w:rsidR="00E308B2" w:rsidRDefault="00E308B2" w:rsidP="00AC5BAF">
            <w:pPr>
              <w:pStyle w:val="TAL"/>
            </w:pPr>
            <w:r>
              <w:t>S2-2406892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A582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4A403" w14:textId="77777777" w:rsidR="00E308B2" w:rsidRDefault="00E308B2" w:rsidP="00AC5BAF">
            <w:pPr>
              <w:pStyle w:val="TAL"/>
            </w:pPr>
            <w:r>
              <w:t>23.304 CR0443R1 (Rel-18, 'F'): Alignment with stage 3 specification on End UE user info and Direct discovery set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4EABF" w14:textId="77777777" w:rsidR="00E308B2" w:rsidRDefault="00E308B2" w:rsidP="00AC5BAF">
            <w:pPr>
              <w:pStyle w:val="TAL"/>
            </w:pPr>
            <w:r>
              <w:t>CATT, Samsung,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E6B3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30D6B" w14:textId="77777777" w:rsidR="00E308B2" w:rsidRDefault="00E308B2" w:rsidP="00AC5BAF">
            <w:pPr>
              <w:pStyle w:val="TAL"/>
            </w:pPr>
            <w:r>
              <w:t>5G_ProSe_Ph2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69AD0" w14:textId="77777777" w:rsidR="00E308B2" w:rsidRDefault="00E308B2" w:rsidP="00AC5BAF">
            <w:pPr>
              <w:pStyle w:val="TAL"/>
            </w:pPr>
            <w:r>
              <w:t>Revision of S2-2406302.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DE857"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73615" w14:textId="77777777" w:rsidR="00E308B2" w:rsidRDefault="00E308B2" w:rsidP="00AC5BAF">
            <w:pPr>
              <w:pStyle w:val="TAL"/>
            </w:pPr>
          </w:p>
        </w:tc>
      </w:tr>
      <w:tr w:rsidR="00E308B2" w14:paraId="5B8194E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58FDB"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CA1A0" w14:textId="77777777" w:rsidR="00E308B2" w:rsidRDefault="00E308B2" w:rsidP="00AC5BAF">
            <w:pPr>
              <w:pStyle w:val="TAL"/>
            </w:pPr>
            <w:r>
              <w:t>S2-2406849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11B2A"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C0243" w14:textId="77777777" w:rsidR="00E308B2" w:rsidRDefault="00E308B2" w:rsidP="00AC5BAF">
            <w:pPr>
              <w:pStyle w:val="TAL"/>
            </w:pPr>
            <w:r>
              <w:t>LS from SA WG4: LS Reply on Clarification related to NR RedCap UE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F7C50" w14:textId="77777777" w:rsidR="00E308B2" w:rsidRDefault="00E308B2" w:rsidP="00AC5BAF">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0D6D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EBE6A" w14:textId="77777777" w:rsidR="00E308B2" w:rsidRDefault="00E308B2" w:rsidP="00AC5BAF">
            <w:pPr>
              <w:pStyle w:val="TAL"/>
            </w:pPr>
            <w:r>
              <w:t>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BA6DA"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CB177"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10BE1" w14:textId="77777777" w:rsidR="00E308B2" w:rsidRDefault="00E308B2" w:rsidP="00AC5BAF">
            <w:pPr>
              <w:pStyle w:val="TAL"/>
            </w:pPr>
          </w:p>
        </w:tc>
      </w:tr>
      <w:tr w:rsidR="00E308B2" w14:paraId="4DA2440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B07F1"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C52BD" w14:textId="77777777" w:rsidR="00E308B2" w:rsidRDefault="00E308B2" w:rsidP="00AC5BAF">
            <w:pPr>
              <w:pStyle w:val="TAL"/>
            </w:pPr>
            <w:r>
              <w:t>S2-2405864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EDA41"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7AEEE" w14:textId="77777777" w:rsidR="00E308B2" w:rsidRDefault="00E308B2" w:rsidP="00AC5BAF">
            <w:pPr>
              <w:pStyle w:val="TAL"/>
            </w:pPr>
            <w:r>
              <w:t>LS from CT WG3: LS on Clarification related to NR RedCap UE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EA697" w14:textId="77777777" w:rsidR="00E308B2" w:rsidRDefault="00E308B2" w:rsidP="00AC5BAF">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9EFA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BE329" w14:textId="77777777" w:rsidR="00E308B2" w:rsidRDefault="00E308B2" w:rsidP="00AC5BAF">
            <w:pPr>
              <w:pStyle w:val="TAL"/>
            </w:pPr>
            <w:r>
              <w:t>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681A7" w14:textId="77777777" w:rsidR="00E308B2" w:rsidRDefault="00E308B2" w:rsidP="00AC5BAF">
            <w:pPr>
              <w:pStyle w:val="TAL"/>
            </w:pPr>
            <w:r>
              <w:t>Response drafted in S2-2406216. Final response in S2-2407156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88A67"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28E19" w14:textId="77777777" w:rsidR="00E308B2" w:rsidRDefault="00E308B2" w:rsidP="00AC5BAF">
            <w:pPr>
              <w:pStyle w:val="TAL"/>
            </w:pPr>
          </w:p>
        </w:tc>
      </w:tr>
      <w:tr w:rsidR="00E308B2" w14:paraId="0099795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980EF"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44557" w14:textId="77777777" w:rsidR="00E308B2" w:rsidRDefault="00E308B2" w:rsidP="00AC5BAF">
            <w:pPr>
              <w:pStyle w:val="TAL"/>
            </w:pPr>
            <w:r>
              <w:t>S2-2406216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4DF6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ACF6E" w14:textId="77777777" w:rsidR="00E308B2" w:rsidRDefault="00E308B2" w:rsidP="00AC5BAF">
            <w:pPr>
              <w:pStyle w:val="TAL"/>
            </w:pPr>
            <w:r>
              <w:t>[DRAFT] Reply LS on Clarification related to NR RedCap UE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4692E"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3E8B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3D7FA"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15255" w14:textId="77777777" w:rsidR="00E308B2" w:rsidRDefault="00E308B2" w:rsidP="00AC5BAF">
            <w:pPr>
              <w:pStyle w:val="TAL"/>
            </w:pPr>
            <w:r>
              <w:t>Response to S2-2405864. Revised in parallel session to S2-2406918.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06FC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D0A86" w14:textId="77777777" w:rsidR="00E308B2" w:rsidRDefault="00E308B2" w:rsidP="00AC5BAF">
            <w:pPr>
              <w:pStyle w:val="TAL"/>
            </w:pPr>
            <w:r>
              <w:t>S2-2406918</w:t>
            </w:r>
          </w:p>
        </w:tc>
      </w:tr>
      <w:tr w:rsidR="00E308B2" w14:paraId="1854034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1D7F4" w14:textId="77777777" w:rsidR="00E308B2" w:rsidRDefault="00E308B2" w:rsidP="00AC5BAF">
            <w:pPr>
              <w:pStyle w:val="TAL"/>
            </w:pPr>
            <w:r>
              <w:lastRenderedPageBreak/>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66615" w14:textId="77777777" w:rsidR="00E308B2" w:rsidRDefault="00E308B2" w:rsidP="00AC5BAF">
            <w:pPr>
              <w:pStyle w:val="TAL"/>
            </w:pPr>
            <w:r>
              <w:t>S2-2406918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7330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E1586" w14:textId="77777777" w:rsidR="00E308B2" w:rsidRDefault="00E308B2" w:rsidP="00AC5BAF">
            <w:pPr>
              <w:pStyle w:val="TAL"/>
            </w:pPr>
            <w:r>
              <w:t>[DRAFT] Reply LS on Clarification related to NR RedCap UE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C7810"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6FB7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9F598"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FC19A" w14:textId="77777777" w:rsidR="00E308B2" w:rsidRDefault="00E308B2" w:rsidP="00AC5BAF">
            <w:pPr>
              <w:pStyle w:val="TAL"/>
            </w:pPr>
            <w:r>
              <w:t>Revision of S2-2406216. Revised in parallel session to S2-2407156.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314A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D019E" w14:textId="77777777" w:rsidR="00E308B2" w:rsidRDefault="00E308B2" w:rsidP="00AC5BAF">
            <w:pPr>
              <w:pStyle w:val="TAL"/>
            </w:pPr>
            <w:r>
              <w:t>S2-2407156</w:t>
            </w:r>
          </w:p>
        </w:tc>
      </w:tr>
      <w:tr w:rsidR="00E308B2" w14:paraId="31C595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DD45D" w14:textId="77777777" w:rsidR="00E308B2" w:rsidRDefault="00E308B2" w:rsidP="00AC5BAF">
            <w:pPr>
              <w:pStyle w:val="TAL"/>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8E860" w14:textId="77777777" w:rsidR="00E308B2" w:rsidRDefault="00E308B2" w:rsidP="00AC5BAF">
            <w:pPr>
              <w:pStyle w:val="TAL"/>
            </w:pPr>
            <w:r>
              <w:t>S2-2407156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776A1"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ECA77" w14:textId="77777777" w:rsidR="00E308B2" w:rsidRDefault="00E308B2" w:rsidP="00AC5BAF">
            <w:pPr>
              <w:pStyle w:val="TAL"/>
            </w:pPr>
            <w:r>
              <w:t>Reply LS on Clarification related to NR RedCap UE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A181D"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BE50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F1FBA"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11402" w14:textId="77777777" w:rsidR="00E308B2" w:rsidRDefault="00E308B2" w:rsidP="00AC5BAF">
            <w:pPr>
              <w:pStyle w:val="TAL"/>
            </w:pPr>
            <w:r>
              <w:t>Revision of S2-2406918.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9913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54BB1" w14:textId="77777777" w:rsidR="00E308B2" w:rsidRDefault="00E308B2" w:rsidP="00AC5BAF">
            <w:pPr>
              <w:pStyle w:val="TAL"/>
            </w:pPr>
          </w:p>
        </w:tc>
      </w:tr>
      <w:tr w:rsidR="00E308B2" w14:paraId="0CE36D4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8AAF4"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310AE" w14:textId="77777777" w:rsidR="00E308B2" w:rsidRDefault="00E308B2" w:rsidP="00AC5BAF">
            <w:pPr>
              <w:pStyle w:val="TAL"/>
            </w:pPr>
            <w:r>
              <w:t>S2-2406217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3CC5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2D317" w14:textId="77777777" w:rsidR="00E308B2" w:rsidRDefault="00E308B2" w:rsidP="00AC5BAF">
            <w:pPr>
              <w:pStyle w:val="TAL"/>
            </w:pPr>
            <w:r>
              <w:t>23.247 CR0370 (Rel-18, 'F'): Clarification on NR RedCap UEs Information and Group message delivery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8D6A6"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F681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9D0CA"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BAE54" w14:textId="77777777" w:rsidR="00E308B2" w:rsidRDefault="00E308B2" w:rsidP="00AC5BAF">
            <w:pPr>
              <w:pStyle w:val="TAL"/>
            </w:pPr>
            <w:r>
              <w:t>Revised in parallel session to S2-2406917.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B70E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83EF1" w14:textId="77777777" w:rsidR="00E308B2" w:rsidRDefault="00E308B2" w:rsidP="00AC5BAF">
            <w:pPr>
              <w:pStyle w:val="TAL"/>
            </w:pPr>
            <w:r>
              <w:t>S2-2406917</w:t>
            </w:r>
          </w:p>
        </w:tc>
      </w:tr>
      <w:tr w:rsidR="00E308B2" w14:paraId="1047139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432CF" w14:textId="77777777" w:rsidR="00E308B2" w:rsidRDefault="00E308B2" w:rsidP="00AC5BAF">
            <w:pPr>
              <w:pStyle w:val="TAL"/>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DE5E5" w14:textId="77777777" w:rsidR="00E308B2" w:rsidRDefault="00E308B2" w:rsidP="00AC5BAF">
            <w:pPr>
              <w:pStyle w:val="TAL"/>
            </w:pPr>
            <w:r>
              <w:t>S2-2406917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972F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C0901" w14:textId="77777777" w:rsidR="00E308B2" w:rsidRDefault="00E308B2" w:rsidP="00AC5BAF">
            <w:pPr>
              <w:pStyle w:val="TAL"/>
            </w:pPr>
            <w:r>
              <w:t>23.247 CR0370R1 (Rel-18, 'F'): Clarification on NR RedCap UEs Information and Group message delivery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249B3" w14:textId="77777777" w:rsidR="00E308B2" w:rsidRDefault="00E308B2" w:rsidP="00AC5BAF">
            <w:pPr>
              <w:pStyle w:val="TAL"/>
            </w:pPr>
            <w:r>
              <w:t>ZTE,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225C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11824"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801C8" w14:textId="77777777" w:rsidR="00E308B2" w:rsidRDefault="00E308B2" w:rsidP="00AC5BAF">
            <w:pPr>
              <w:pStyle w:val="TAL"/>
            </w:pPr>
            <w:r>
              <w:t>Revision of S2-2406217.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9344B"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7E489" w14:textId="77777777" w:rsidR="00E308B2" w:rsidRDefault="00E308B2" w:rsidP="00AC5BAF">
            <w:pPr>
              <w:pStyle w:val="TAL"/>
            </w:pPr>
          </w:p>
        </w:tc>
      </w:tr>
      <w:tr w:rsidR="00E308B2" w14:paraId="187EFD3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76E10"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60600" w14:textId="77777777" w:rsidR="00E308B2" w:rsidRDefault="00E308B2" w:rsidP="00AC5BAF">
            <w:pPr>
              <w:pStyle w:val="TAL"/>
            </w:pPr>
            <w:r>
              <w:t>S2-2405952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0EB97"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AE588" w14:textId="77777777" w:rsidR="00E308B2" w:rsidRDefault="00E308B2" w:rsidP="00AC5BAF">
            <w:pPr>
              <w:pStyle w:val="TAL"/>
            </w:pPr>
            <w:r>
              <w:t>MBS FSA ID for the RedCap UEs.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47EFA"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81E4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F55E0"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E4D6B"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CB50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A6985" w14:textId="77777777" w:rsidR="00E308B2" w:rsidRDefault="00E308B2" w:rsidP="00AC5BAF">
            <w:pPr>
              <w:pStyle w:val="TAL"/>
            </w:pPr>
          </w:p>
        </w:tc>
      </w:tr>
      <w:tr w:rsidR="00E308B2" w14:paraId="7DA20C1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40D87"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7CDE2" w14:textId="77777777" w:rsidR="00E308B2" w:rsidRDefault="00E308B2" w:rsidP="00AC5BAF">
            <w:pPr>
              <w:pStyle w:val="TAL"/>
            </w:pPr>
            <w:r>
              <w:t>S2-2405953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228C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30D52" w14:textId="77777777" w:rsidR="00E308B2" w:rsidRDefault="00E308B2" w:rsidP="00AC5BAF">
            <w:pPr>
              <w:pStyle w:val="TAL"/>
            </w:pPr>
            <w:r>
              <w:t>23.247 CR0360R2 (Rel-18, 'F'): MBS FSA ID for the RedCap UEs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2D104"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9523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3873B"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7C352" w14:textId="77777777" w:rsidR="00E308B2" w:rsidRDefault="00E308B2" w:rsidP="00AC5BAF">
            <w:pPr>
              <w:pStyle w:val="TAL"/>
            </w:pPr>
            <w:r>
              <w:t>Revision of S2-2405176 from SA2#162.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CCEF1"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BEF8F" w14:textId="77777777" w:rsidR="00E308B2" w:rsidRDefault="00E308B2" w:rsidP="00AC5BAF">
            <w:pPr>
              <w:pStyle w:val="TAL"/>
            </w:pPr>
          </w:p>
        </w:tc>
      </w:tr>
      <w:tr w:rsidR="00E308B2" w14:paraId="3062FB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72267"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FA50F" w14:textId="77777777" w:rsidR="00E308B2" w:rsidRDefault="00E308B2" w:rsidP="00AC5BAF">
            <w:pPr>
              <w:pStyle w:val="TAL"/>
            </w:pPr>
            <w:r>
              <w:t>S2-2406463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BE98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B6311" w14:textId="77777777" w:rsidR="00E308B2" w:rsidRDefault="00E308B2" w:rsidP="00AC5BAF">
            <w:pPr>
              <w:pStyle w:val="TAL"/>
            </w:pPr>
            <w:r>
              <w:t>23.247 CR0363R2 (Rel-18, 'F'): FSA ID used for MBS session involving RedCap and non-RedCap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480D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F364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340C0"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7ED9A" w14:textId="77777777" w:rsidR="00E308B2" w:rsidRDefault="00E308B2" w:rsidP="00AC5BAF">
            <w:pPr>
              <w:pStyle w:val="TAL"/>
            </w:pPr>
            <w:r>
              <w:t>Revision of S2-2405177 from SA WG2#162. Revised in parallel session to S2-2406920.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2FD7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3AEBB" w14:textId="77777777" w:rsidR="00E308B2" w:rsidRDefault="00E308B2" w:rsidP="00AC5BAF">
            <w:pPr>
              <w:pStyle w:val="TAL"/>
            </w:pPr>
            <w:r>
              <w:t>S2-2406920</w:t>
            </w:r>
          </w:p>
        </w:tc>
      </w:tr>
      <w:tr w:rsidR="00E308B2" w14:paraId="3CF8DF8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D8C62" w14:textId="77777777" w:rsidR="00E308B2" w:rsidRDefault="00E308B2" w:rsidP="00AC5BAF">
            <w:pPr>
              <w:pStyle w:val="TAL"/>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F660B" w14:textId="77777777" w:rsidR="00E308B2" w:rsidRDefault="00E308B2" w:rsidP="00AC5BAF">
            <w:pPr>
              <w:pStyle w:val="TAL"/>
            </w:pPr>
            <w:r>
              <w:t>S2-2406920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A70B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1EEBA" w14:textId="77777777" w:rsidR="00E308B2" w:rsidRDefault="00E308B2" w:rsidP="00AC5BAF">
            <w:pPr>
              <w:pStyle w:val="TAL"/>
            </w:pPr>
            <w:r>
              <w:t>23.247 CR0363R3 (Rel-18, 'F'): FSA ID used for MBS session involving RedCap and non-RedCap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0006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D51E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C0042"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2A8AF" w14:textId="77777777" w:rsidR="00E308B2" w:rsidRDefault="00E308B2" w:rsidP="00AC5BAF">
            <w:pPr>
              <w:pStyle w:val="TAL"/>
            </w:pPr>
            <w:r>
              <w:t>Revision of S2-2406463. Revised in parallel session to S2-2407157.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E311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D3DCD" w14:textId="77777777" w:rsidR="00E308B2" w:rsidRDefault="00E308B2" w:rsidP="00AC5BAF">
            <w:pPr>
              <w:pStyle w:val="TAL"/>
            </w:pPr>
            <w:r>
              <w:t>S2-2407157</w:t>
            </w:r>
          </w:p>
        </w:tc>
      </w:tr>
      <w:tr w:rsidR="00E308B2" w14:paraId="5BAFBFA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31F6C" w14:textId="77777777" w:rsidR="00E308B2" w:rsidRDefault="00E308B2" w:rsidP="00AC5BAF">
            <w:pPr>
              <w:pStyle w:val="TAL"/>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9379E" w14:textId="77777777" w:rsidR="00E308B2" w:rsidRDefault="00E308B2" w:rsidP="00AC5BAF">
            <w:pPr>
              <w:pStyle w:val="TAL"/>
            </w:pPr>
            <w:r>
              <w:t>S2-2407157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789E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162A5" w14:textId="77777777" w:rsidR="00E308B2" w:rsidRDefault="00E308B2" w:rsidP="00AC5BAF">
            <w:pPr>
              <w:pStyle w:val="TAL"/>
            </w:pPr>
            <w:r>
              <w:t>23.247 CR0363R4 (Rel-18, 'F'): FSA ID used for MBS session involving RedCap and non-RedCap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2089E"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1637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1FD23"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8FBF0" w14:textId="77777777" w:rsidR="00E308B2" w:rsidRDefault="00E308B2" w:rsidP="00AC5BAF">
            <w:pPr>
              <w:pStyle w:val="TAL"/>
            </w:pPr>
            <w:r>
              <w:t>Revision of S2-2406920.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5DFF5"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D9592" w14:textId="77777777" w:rsidR="00E308B2" w:rsidRDefault="00E308B2" w:rsidP="00AC5BAF">
            <w:pPr>
              <w:pStyle w:val="TAL"/>
            </w:pPr>
          </w:p>
        </w:tc>
      </w:tr>
      <w:tr w:rsidR="00E308B2" w14:paraId="268A521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7692C"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A5CC1" w14:textId="77777777" w:rsidR="00E308B2" w:rsidRDefault="00E308B2" w:rsidP="00AC5BAF">
            <w:pPr>
              <w:pStyle w:val="TAL"/>
            </w:pPr>
            <w:r>
              <w:t>S2-2405865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5328D"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13CA9" w14:textId="77777777" w:rsidR="00E308B2" w:rsidRDefault="00E308B2" w:rsidP="00AC5BAF">
            <w:pPr>
              <w:pStyle w:val="TAL"/>
            </w:pPr>
            <w:r>
              <w:t>LS from CT WG4: Reply LS on Restoration of N3mb Failure for MBS broadcast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11FE5"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181C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DD86F" w14:textId="77777777" w:rsidR="00E308B2" w:rsidRDefault="00E308B2" w:rsidP="00AC5BAF">
            <w:pPr>
              <w:pStyle w:val="TAL"/>
            </w:pPr>
            <w:r>
              <w:t>NR_MBS_end-Core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50C71" w14:textId="77777777" w:rsidR="00E308B2" w:rsidRDefault="00E308B2" w:rsidP="00AC5BAF">
            <w:pPr>
              <w:pStyle w:val="TAL"/>
            </w:pPr>
            <w:r>
              <w:t>Response drafted in S2-2406174. Final response in S2-2407158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B1707"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F486D" w14:textId="77777777" w:rsidR="00E308B2" w:rsidRDefault="00E308B2" w:rsidP="00AC5BAF">
            <w:pPr>
              <w:pStyle w:val="TAL"/>
            </w:pPr>
          </w:p>
        </w:tc>
      </w:tr>
      <w:tr w:rsidR="00E308B2" w14:paraId="682E27B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D1E8B"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98594" w14:textId="77777777" w:rsidR="00E308B2" w:rsidRDefault="00E308B2" w:rsidP="00AC5BAF">
            <w:pPr>
              <w:pStyle w:val="TAL"/>
            </w:pPr>
            <w:r>
              <w:t>S2-2406861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63265"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805F1" w14:textId="77777777" w:rsidR="00E308B2" w:rsidRDefault="00E308B2" w:rsidP="00AC5BAF">
            <w:pPr>
              <w:pStyle w:val="TAL"/>
            </w:pPr>
            <w:r>
              <w:t>LS from RAN WG3: Response LS on Restoration of N3mb Failure for MBS Broadcast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89955"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F473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BF435" w14:textId="77777777" w:rsidR="00E308B2" w:rsidRDefault="00E308B2" w:rsidP="00AC5BAF">
            <w:pPr>
              <w:pStyle w:val="TAL"/>
            </w:pPr>
            <w:r>
              <w:t>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445F6"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CA46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B68BF" w14:textId="77777777" w:rsidR="00E308B2" w:rsidRDefault="00E308B2" w:rsidP="00AC5BAF">
            <w:pPr>
              <w:pStyle w:val="TAL"/>
            </w:pPr>
          </w:p>
        </w:tc>
      </w:tr>
      <w:tr w:rsidR="00E308B2" w14:paraId="38FCEED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7CBB6" w14:textId="77777777" w:rsidR="00E308B2" w:rsidRDefault="00E308B2" w:rsidP="00AC5BAF">
            <w:pPr>
              <w:pStyle w:val="TAL"/>
              <w:rPr>
                <w:sz w:val="24"/>
                <w:szCs w:val="24"/>
              </w:rPr>
            </w:pPr>
            <w:r>
              <w:lastRenderedPageBreak/>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EF297" w14:textId="77777777" w:rsidR="00E308B2" w:rsidRDefault="00E308B2" w:rsidP="00AC5BAF">
            <w:pPr>
              <w:pStyle w:val="TAL"/>
            </w:pPr>
            <w:r>
              <w:t>S2-2406174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D4CC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7DB98" w14:textId="77777777" w:rsidR="00E308B2" w:rsidRDefault="00E308B2" w:rsidP="00AC5BAF">
            <w:pPr>
              <w:pStyle w:val="TAL"/>
            </w:pPr>
            <w:r>
              <w:t>[DRAFT] Reply LS on Restoration of N3mb Failure for MBS broadcast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01383"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9526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AC34F" w14:textId="77777777" w:rsidR="00E308B2" w:rsidRDefault="00E308B2" w:rsidP="00AC5BAF">
            <w:pPr>
              <w:pStyle w:val="TAL"/>
            </w:pPr>
            <w:r>
              <w:t>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386A3" w14:textId="77777777" w:rsidR="00E308B2" w:rsidRDefault="00E308B2" w:rsidP="00AC5BAF">
            <w:pPr>
              <w:pStyle w:val="TAL"/>
            </w:pPr>
            <w:r>
              <w:t>Response to S2-2405865. Revised in parallel session to S2-2406922.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10C5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3E38A" w14:textId="77777777" w:rsidR="00E308B2" w:rsidRDefault="00E308B2" w:rsidP="00AC5BAF">
            <w:pPr>
              <w:pStyle w:val="TAL"/>
            </w:pPr>
            <w:r>
              <w:t>S2-2406922</w:t>
            </w:r>
          </w:p>
        </w:tc>
      </w:tr>
      <w:tr w:rsidR="00E308B2" w14:paraId="34158D2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463EF" w14:textId="77777777" w:rsidR="00E308B2" w:rsidRDefault="00E308B2" w:rsidP="00AC5BAF">
            <w:pPr>
              <w:pStyle w:val="TAL"/>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AA4E2" w14:textId="77777777" w:rsidR="00E308B2" w:rsidRDefault="00E308B2" w:rsidP="00AC5BAF">
            <w:pPr>
              <w:pStyle w:val="TAL"/>
            </w:pPr>
            <w:r>
              <w:t>S2-2406922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462D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1C6A7" w14:textId="77777777" w:rsidR="00E308B2" w:rsidRDefault="00E308B2" w:rsidP="00AC5BAF">
            <w:pPr>
              <w:pStyle w:val="TAL"/>
            </w:pPr>
            <w:r>
              <w:t>[DRAFT] Reply LS on Restoration of N3mb Failure for MBS broadcast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EACA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1DD5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5B45D" w14:textId="77777777" w:rsidR="00E308B2" w:rsidRDefault="00E308B2" w:rsidP="00AC5BAF">
            <w:pPr>
              <w:pStyle w:val="TAL"/>
            </w:pPr>
            <w:r>
              <w:t>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5387E" w14:textId="77777777" w:rsidR="00E308B2" w:rsidRDefault="00E308B2" w:rsidP="00AC5BAF">
            <w:pPr>
              <w:pStyle w:val="TAL"/>
            </w:pPr>
            <w:r>
              <w:t>Revision of S2-2406174. Revised in parallel session to S2-2407158.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4F20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679A5" w14:textId="77777777" w:rsidR="00E308B2" w:rsidRDefault="00E308B2" w:rsidP="00AC5BAF">
            <w:pPr>
              <w:pStyle w:val="TAL"/>
            </w:pPr>
            <w:r>
              <w:t>S2-2407158</w:t>
            </w:r>
          </w:p>
        </w:tc>
      </w:tr>
      <w:tr w:rsidR="00E308B2" w14:paraId="1C74DCA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3EAD4" w14:textId="77777777" w:rsidR="00E308B2" w:rsidRDefault="00E308B2" w:rsidP="00AC5BAF">
            <w:pPr>
              <w:pStyle w:val="TAL"/>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49791" w14:textId="77777777" w:rsidR="00E308B2" w:rsidRDefault="00E308B2" w:rsidP="00AC5BAF">
            <w:pPr>
              <w:pStyle w:val="TAL"/>
            </w:pPr>
            <w:r>
              <w:t>S2-2407158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75345"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23D62" w14:textId="77777777" w:rsidR="00E308B2" w:rsidRDefault="00E308B2" w:rsidP="00AC5BAF">
            <w:pPr>
              <w:pStyle w:val="TAL"/>
            </w:pPr>
            <w:r>
              <w:t>Reply LS on Restoration of N3mb Failure for MBS broadcast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99EBD"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B6CB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74B5A" w14:textId="77777777" w:rsidR="00E308B2" w:rsidRDefault="00E308B2" w:rsidP="00AC5BAF">
            <w:pPr>
              <w:pStyle w:val="TAL"/>
            </w:pPr>
            <w:r>
              <w:t>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29A7B" w14:textId="77777777" w:rsidR="00E308B2" w:rsidRDefault="00E308B2" w:rsidP="00AC5BAF">
            <w:pPr>
              <w:pStyle w:val="TAL"/>
            </w:pPr>
            <w:r>
              <w:t>Revision of S2-2406922.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D31E9"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0673A" w14:textId="77777777" w:rsidR="00E308B2" w:rsidRDefault="00E308B2" w:rsidP="00AC5BAF">
            <w:pPr>
              <w:pStyle w:val="TAL"/>
            </w:pPr>
          </w:p>
        </w:tc>
      </w:tr>
      <w:tr w:rsidR="00E308B2" w14:paraId="0D99CD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208E6"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C40A9" w14:textId="77777777" w:rsidR="00E308B2" w:rsidRDefault="00E308B2" w:rsidP="00AC5BAF">
            <w:pPr>
              <w:pStyle w:val="TAL"/>
            </w:pPr>
            <w:r>
              <w:t>S2-2406175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97CD3"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64D92" w14:textId="77777777" w:rsidR="00E308B2" w:rsidRDefault="00E308B2" w:rsidP="00AC5BAF">
            <w:pPr>
              <w:pStyle w:val="TAL"/>
            </w:pPr>
            <w:r>
              <w:t>23.247 CR0369 (Rel-18, 'F'): Transport change for resource sharing across broadcast MBS Sessions &amp;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AA63E"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867F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89D6F" w14:textId="77777777" w:rsidR="00E308B2" w:rsidRDefault="00E308B2" w:rsidP="00AC5BAF">
            <w:pPr>
              <w:pStyle w:val="TAL"/>
            </w:pPr>
            <w:r>
              <w:t>5MBS_Ph2, 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C8218" w14:textId="77777777" w:rsidR="00E308B2" w:rsidRDefault="00E308B2" w:rsidP="00AC5BAF">
            <w:pPr>
              <w:pStyle w:val="TAL"/>
            </w:pPr>
            <w:r>
              <w:t>Revised in parallel session to S2-2406921.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7933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82756" w14:textId="77777777" w:rsidR="00E308B2" w:rsidRDefault="00E308B2" w:rsidP="00AC5BAF">
            <w:pPr>
              <w:pStyle w:val="TAL"/>
            </w:pPr>
            <w:r>
              <w:t>S2-2406921</w:t>
            </w:r>
          </w:p>
        </w:tc>
      </w:tr>
      <w:tr w:rsidR="00E308B2" w14:paraId="648C035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E6DDB" w14:textId="77777777" w:rsidR="00E308B2" w:rsidRDefault="00E308B2" w:rsidP="00AC5BAF">
            <w:pPr>
              <w:pStyle w:val="TAL"/>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95DBA" w14:textId="77777777" w:rsidR="00E308B2" w:rsidRDefault="00E308B2" w:rsidP="00AC5BAF">
            <w:pPr>
              <w:pStyle w:val="TAL"/>
            </w:pPr>
            <w:r>
              <w:t>S2-2406921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D6303"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C5E01" w14:textId="77777777" w:rsidR="00E308B2" w:rsidRDefault="00E308B2" w:rsidP="00AC5BAF">
            <w:pPr>
              <w:pStyle w:val="TAL"/>
            </w:pPr>
            <w:r>
              <w:t>23.247 CR0369R1 (Rel-18, 'F'): Transport change for resource sharing across broadcast MBS Sessions &amp;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F263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96A9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9EFB4" w14:textId="77777777" w:rsidR="00E308B2" w:rsidRDefault="00E308B2" w:rsidP="00AC5BAF">
            <w:pPr>
              <w:pStyle w:val="TAL"/>
            </w:pPr>
            <w:r>
              <w:t>5MBS_Ph2, 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D9A9D" w14:textId="77777777" w:rsidR="00E308B2" w:rsidRDefault="00E308B2" w:rsidP="00AC5BAF">
            <w:pPr>
              <w:pStyle w:val="TAL"/>
            </w:pPr>
            <w:r>
              <w:t>Revision of S2-2406175. Revised in parallel session to S2-2406952.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16B2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88324" w14:textId="77777777" w:rsidR="00E308B2" w:rsidRDefault="00E308B2" w:rsidP="00AC5BAF">
            <w:pPr>
              <w:pStyle w:val="TAL"/>
            </w:pPr>
            <w:r>
              <w:t>S2-2406952</w:t>
            </w:r>
          </w:p>
        </w:tc>
      </w:tr>
      <w:tr w:rsidR="00E308B2" w14:paraId="61AA3A7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872AC" w14:textId="77777777" w:rsidR="00E308B2" w:rsidRDefault="00E308B2" w:rsidP="00AC5BAF">
            <w:pPr>
              <w:pStyle w:val="TAL"/>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4236D" w14:textId="77777777" w:rsidR="00E308B2" w:rsidRDefault="00E308B2" w:rsidP="00AC5BAF">
            <w:pPr>
              <w:pStyle w:val="TAL"/>
            </w:pPr>
            <w:r>
              <w:t>S2-2406952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FD87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1806A" w14:textId="77777777" w:rsidR="00E308B2" w:rsidRDefault="00E308B2" w:rsidP="00AC5BAF">
            <w:pPr>
              <w:pStyle w:val="TAL"/>
            </w:pPr>
            <w:r>
              <w:t>23.247 CR0369R2 (Rel-18, 'F'): Transport change for resource sharing across broadcast MBS Sessions &amp;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83B27"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1F61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A0581" w14:textId="77777777" w:rsidR="00E308B2" w:rsidRDefault="00E308B2" w:rsidP="00AC5BAF">
            <w:pPr>
              <w:pStyle w:val="TAL"/>
            </w:pPr>
            <w:r>
              <w:t>5MBS_Ph2, 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1EE19" w14:textId="77777777" w:rsidR="00E308B2" w:rsidRDefault="00E308B2" w:rsidP="00AC5BAF">
            <w:pPr>
              <w:pStyle w:val="TAL"/>
            </w:pPr>
            <w:r>
              <w:t>Revision of S2-2406921.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7EC74"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700E6" w14:textId="77777777" w:rsidR="00E308B2" w:rsidRDefault="00E308B2" w:rsidP="00AC5BAF">
            <w:pPr>
              <w:pStyle w:val="TAL"/>
            </w:pPr>
          </w:p>
        </w:tc>
      </w:tr>
      <w:tr w:rsidR="00E308B2" w14:paraId="716F12D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1C8F0" w14:textId="77777777" w:rsidR="00E308B2" w:rsidRDefault="00E308B2" w:rsidP="00AC5BAF">
            <w:pPr>
              <w:pStyle w:val="TAL"/>
              <w:rPr>
                <w:sz w:val="24"/>
                <w:szCs w:val="24"/>
              </w:rPr>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673A2" w14:textId="77777777" w:rsidR="00E308B2" w:rsidRDefault="00E308B2" w:rsidP="00AC5BAF">
            <w:pPr>
              <w:pStyle w:val="TAL"/>
            </w:pPr>
            <w:r>
              <w:t>S2-2406094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EDC8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EF63E" w14:textId="77777777" w:rsidR="00E308B2" w:rsidRDefault="00E308B2" w:rsidP="00AC5BAF">
            <w:pPr>
              <w:pStyle w:val="TAL"/>
            </w:pPr>
            <w:r>
              <w:t>23.247 CR0368 (Rel-18, 'D'): Cleanup CR for TS 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98223" w14:textId="77777777" w:rsidR="00E308B2" w:rsidRDefault="00E308B2" w:rsidP="00AC5BAF">
            <w:pPr>
              <w:pStyle w:val="TAL"/>
            </w:pPr>
            <w:r>
              <w:t>Huawei, HiSilicon, Ericsson, Nokia,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25BD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A5339" w14:textId="77777777" w:rsidR="00E308B2" w:rsidRDefault="00E308B2" w:rsidP="00AC5BAF">
            <w:pPr>
              <w:pStyle w:val="TAL"/>
            </w:pPr>
            <w:r>
              <w:t>TEI18, 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77ECE" w14:textId="77777777" w:rsidR="00E308B2" w:rsidRDefault="00E308B2" w:rsidP="00AC5BAF">
            <w:pPr>
              <w:pStyle w:val="TAL"/>
            </w:pPr>
            <w:r>
              <w:t>Revised in parallel session to S2-2406919.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8A18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92862" w14:textId="77777777" w:rsidR="00E308B2" w:rsidRDefault="00E308B2" w:rsidP="00AC5BAF">
            <w:pPr>
              <w:pStyle w:val="TAL"/>
            </w:pPr>
            <w:r>
              <w:t>S2-2406919</w:t>
            </w:r>
          </w:p>
        </w:tc>
      </w:tr>
      <w:tr w:rsidR="00E308B2" w14:paraId="609C414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38B44" w14:textId="77777777" w:rsidR="00E308B2" w:rsidRDefault="00E308B2" w:rsidP="00AC5BAF">
            <w:pPr>
              <w:pStyle w:val="TAL"/>
            </w:pPr>
            <w:r>
              <w:t>9.10.2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28798" w14:textId="77777777" w:rsidR="00E308B2" w:rsidRDefault="00E308B2" w:rsidP="00AC5BAF">
            <w:pPr>
              <w:pStyle w:val="TAL"/>
            </w:pPr>
            <w:r>
              <w:t>S2-2406919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8AE8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C68DA" w14:textId="77777777" w:rsidR="00E308B2" w:rsidRDefault="00E308B2" w:rsidP="00AC5BAF">
            <w:pPr>
              <w:pStyle w:val="TAL"/>
            </w:pPr>
            <w:r>
              <w:t>23.247 CR0368R1 (Rel-18, 'D'): Cleanup CR for TS 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F5E0B" w14:textId="77777777" w:rsidR="00E308B2" w:rsidRDefault="00E308B2" w:rsidP="00AC5BAF">
            <w:pPr>
              <w:pStyle w:val="TAL"/>
            </w:pPr>
            <w:r>
              <w:t>Huawei, HiSilicon, Ericsson, Nokia,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7A69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E9320"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EE2CF" w14:textId="77777777" w:rsidR="00E308B2" w:rsidRDefault="00E308B2" w:rsidP="00AC5BAF">
            <w:pPr>
              <w:pStyle w:val="TAL"/>
            </w:pPr>
            <w:r>
              <w:t>Revision of S2-2406094.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FCACE"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43619" w14:textId="77777777" w:rsidR="00E308B2" w:rsidRDefault="00E308B2" w:rsidP="00AC5BAF">
            <w:pPr>
              <w:pStyle w:val="TAL"/>
            </w:pPr>
          </w:p>
        </w:tc>
      </w:tr>
      <w:tr w:rsidR="00E308B2" w14:paraId="396F36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07BA2" w14:textId="77777777" w:rsidR="00E308B2" w:rsidRDefault="00E308B2" w:rsidP="00AC5BAF">
            <w:pPr>
              <w:pStyle w:val="TAL"/>
              <w:rPr>
                <w:sz w:val="24"/>
                <w:szCs w:val="24"/>
              </w:rPr>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3DCF5" w14:textId="77777777" w:rsidR="00E308B2" w:rsidRDefault="00E308B2" w:rsidP="00AC5BAF">
            <w:pPr>
              <w:pStyle w:val="TAL"/>
            </w:pPr>
            <w:r>
              <w:t>S2-2405845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05415"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6827E" w14:textId="77777777" w:rsidR="00E308B2" w:rsidRDefault="00E308B2" w:rsidP="00AC5BAF">
            <w:pPr>
              <w:pStyle w:val="TAL"/>
            </w:pPr>
            <w:r>
              <w:t>LS from CT WG3: LS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905F2" w14:textId="77777777" w:rsidR="00E308B2" w:rsidRDefault="00E308B2" w:rsidP="00AC5BAF">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5FD8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B7A4F"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FFBDF" w14:textId="77777777" w:rsidR="00E308B2" w:rsidRDefault="00E308B2" w:rsidP="00AC5BAF">
            <w:pPr>
              <w:pStyle w:val="TAL"/>
            </w:pPr>
            <w:r>
              <w:t>Revision of Postponed S2-2403877 from S2#162. Response drafted in S2-2406177. Final response in S2-2407234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E6551"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19CF4" w14:textId="77777777" w:rsidR="00E308B2" w:rsidRDefault="00E308B2" w:rsidP="00AC5BAF">
            <w:pPr>
              <w:pStyle w:val="TAL"/>
            </w:pPr>
          </w:p>
        </w:tc>
      </w:tr>
      <w:tr w:rsidR="00E308B2" w14:paraId="7066EC8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10785" w14:textId="77777777" w:rsidR="00E308B2" w:rsidRDefault="00E308B2" w:rsidP="00AC5BAF">
            <w:pPr>
              <w:pStyle w:val="TAL"/>
              <w:rPr>
                <w:sz w:val="24"/>
                <w:szCs w:val="24"/>
              </w:rPr>
            </w:pPr>
            <w:r>
              <w:lastRenderedPageBreak/>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A6417" w14:textId="77777777" w:rsidR="00E308B2" w:rsidRDefault="00E308B2" w:rsidP="00AC5BAF">
            <w:pPr>
              <w:pStyle w:val="TAL"/>
            </w:pPr>
            <w:r>
              <w:t>S2-2406177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E9A0E"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8BA71" w14:textId="77777777" w:rsidR="00E308B2" w:rsidRDefault="00E308B2" w:rsidP="00AC5BAF">
            <w:pPr>
              <w:pStyle w:val="TAL"/>
            </w:pPr>
            <w:r>
              <w:t>[DRAFT] LS Reply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55318"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1C76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C058D"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DB61D" w14:textId="77777777" w:rsidR="00E308B2" w:rsidRDefault="00E308B2" w:rsidP="00AC5BAF">
            <w:pPr>
              <w:pStyle w:val="TAL"/>
            </w:pPr>
            <w:r>
              <w:t>Revision of S2-2405425 from SA2#162. Response to S2-2405845. Revised in parallel session to S2-2407018, merging S2-2406685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0196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A6379" w14:textId="77777777" w:rsidR="00E308B2" w:rsidRDefault="00E308B2" w:rsidP="00AC5BAF">
            <w:pPr>
              <w:pStyle w:val="TAL"/>
            </w:pPr>
            <w:r>
              <w:t>S2-2407018</w:t>
            </w:r>
          </w:p>
        </w:tc>
      </w:tr>
      <w:tr w:rsidR="00E308B2" w14:paraId="5C1039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BD8A5" w14:textId="77777777" w:rsidR="00E308B2" w:rsidRDefault="00E308B2" w:rsidP="00AC5BAF">
            <w:pPr>
              <w:pStyle w:val="TAL"/>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30C62" w14:textId="77777777" w:rsidR="00E308B2" w:rsidRDefault="00E308B2" w:rsidP="00AC5BAF">
            <w:pPr>
              <w:pStyle w:val="TAL"/>
            </w:pPr>
            <w:r>
              <w:t>S2-2407018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EC84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6C407" w14:textId="77777777" w:rsidR="00E308B2" w:rsidRDefault="00E308B2" w:rsidP="00AC5BAF">
            <w:pPr>
              <w:pStyle w:val="TAL"/>
            </w:pPr>
            <w:r>
              <w:t>[DRAFT] LS Reply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B3822"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51FE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6D469"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FB004" w14:textId="77777777" w:rsidR="00E308B2" w:rsidRDefault="00E308B2" w:rsidP="00AC5BAF">
            <w:pPr>
              <w:pStyle w:val="TAL"/>
            </w:pPr>
            <w:r>
              <w:t>Revision of S2-2406177, merging S2-2406685. Revised in parallel session to S2-2407229.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0443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51B98" w14:textId="77777777" w:rsidR="00E308B2" w:rsidRDefault="00E308B2" w:rsidP="00AC5BAF">
            <w:pPr>
              <w:pStyle w:val="TAL"/>
            </w:pPr>
            <w:r>
              <w:t>S2-2407229</w:t>
            </w:r>
          </w:p>
        </w:tc>
      </w:tr>
      <w:tr w:rsidR="00E308B2" w14:paraId="5743EF5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F9FC9" w14:textId="77777777" w:rsidR="00E308B2" w:rsidRDefault="00E308B2" w:rsidP="00AC5BAF">
            <w:pPr>
              <w:pStyle w:val="TAL"/>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1E212" w14:textId="77777777" w:rsidR="00E308B2" w:rsidRDefault="00E308B2" w:rsidP="00AC5BAF">
            <w:pPr>
              <w:pStyle w:val="TAL"/>
            </w:pPr>
            <w:r>
              <w:t>S2-2407229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AB6B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04CB8" w14:textId="77777777" w:rsidR="00E308B2" w:rsidRDefault="00E308B2" w:rsidP="00AC5BAF">
            <w:pPr>
              <w:pStyle w:val="TAL"/>
            </w:pPr>
            <w:r>
              <w:t>[DRAFT] LS Reply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BF83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D8FB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E9155"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A3268" w14:textId="77777777" w:rsidR="00E308B2" w:rsidRDefault="00E308B2" w:rsidP="00AC5BAF">
            <w:pPr>
              <w:pStyle w:val="TAL"/>
            </w:pPr>
            <w:r>
              <w:t>Revision of S2-2407018. Revised in parallel session to S2-2407234.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CB96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10399" w14:textId="77777777" w:rsidR="00E308B2" w:rsidRDefault="00E308B2" w:rsidP="00AC5BAF">
            <w:pPr>
              <w:pStyle w:val="TAL"/>
            </w:pPr>
            <w:r>
              <w:t>S2-2407234</w:t>
            </w:r>
          </w:p>
        </w:tc>
      </w:tr>
      <w:tr w:rsidR="00E308B2" w14:paraId="39CADF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249C0" w14:textId="77777777" w:rsidR="00E308B2" w:rsidRDefault="00E308B2" w:rsidP="00AC5BAF">
            <w:pPr>
              <w:pStyle w:val="TAL"/>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446D4" w14:textId="77777777" w:rsidR="00E308B2" w:rsidRDefault="00E308B2" w:rsidP="00AC5BAF">
            <w:pPr>
              <w:pStyle w:val="TAL"/>
            </w:pPr>
            <w:r>
              <w:t>S2-2407234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E2B6D"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4CA78" w14:textId="77777777" w:rsidR="00E308B2" w:rsidRDefault="00E308B2" w:rsidP="00AC5BAF">
            <w:pPr>
              <w:pStyle w:val="TAL"/>
            </w:pPr>
            <w:r>
              <w:t>LS Reply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81738"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F669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0290B"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35194" w14:textId="77777777" w:rsidR="00E308B2" w:rsidRDefault="00E308B2" w:rsidP="00AC5BAF">
            <w:pPr>
              <w:pStyle w:val="TAL"/>
            </w:pPr>
            <w:r>
              <w:t>Revision of S2-2407229.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D78A7"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A6900" w14:textId="77777777" w:rsidR="00E308B2" w:rsidRDefault="00E308B2" w:rsidP="00AC5BAF">
            <w:pPr>
              <w:pStyle w:val="TAL"/>
            </w:pPr>
          </w:p>
        </w:tc>
      </w:tr>
      <w:tr w:rsidR="00E308B2" w14:paraId="2E40097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38594" w14:textId="77777777" w:rsidR="00E308B2" w:rsidRDefault="00E308B2" w:rsidP="00AC5BAF">
            <w:pPr>
              <w:pStyle w:val="TAL"/>
              <w:rPr>
                <w:sz w:val="24"/>
                <w:szCs w:val="24"/>
              </w:rPr>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84C2B" w14:textId="77777777" w:rsidR="00E308B2" w:rsidRDefault="00E308B2" w:rsidP="00AC5BAF">
            <w:pPr>
              <w:pStyle w:val="TAL"/>
            </w:pPr>
            <w:r>
              <w:t>S2-2406178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ED973"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8E3BA" w14:textId="77777777" w:rsidR="00E308B2" w:rsidRDefault="00E308B2" w:rsidP="00AC5BAF">
            <w:pPr>
              <w:pStyle w:val="TAL"/>
            </w:pPr>
            <w:r>
              <w:t>23.503 CR1285R3 (Rel-18, 'F'): Clarification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50CF9" w14:textId="77777777" w:rsidR="00E308B2" w:rsidRDefault="00E308B2" w:rsidP="00AC5BAF">
            <w:pPr>
              <w:pStyle w:val="TAL"/>
            </w:pPr>
            <w:r>
              <w:t>Huawei, HiSilicon, Samsung,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F5AF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26E09"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405BF" w14:textId="77777777" w:rsidR="00E308B2" w:rsidRDefault="00E308B2" w:rsidP="00AC5BAF">
            <w:pPr>
              <w:pStyle w:val="TAL"/>
            </w:pPr>
            <w:r>
              <w:t>Revision of S2-2405424 from SA WG2#162. Revised in parallel session to S2-2407017, merging S2-2406686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D25E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34378" w14:textId="77777777" w:rsidR="00E308B2" w:rsidRDefault="00E308B2" w:rsidP="00AC5BAF">
            <w:pPr>
              <w:pStyle w:val="TAL"/>
            </w:pPr>
            <w:r>
              <w:t>S2-2407017</w:t>
            </w:r>
          </w:p>
        </w:tc>
      </w:tr>
      <w:tr w:rsidR="00E308B2" w14:paraId="264475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70C64" w14:textId="77777777" w:rsidR="00E308B2" w:rsidRDefault="00E308B2" w:rsidP="00AC5BAF">
            <w:pPr>
              <w:pStyle w:val="TAL"/>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33816" w14:textId="77777777" w:rsidR="00E308B2" w:rsidRDefault="00E308B2" w:rsidP="00AC5BAF">
            <w:pPr>
              <w:pStyle w:val="TAL"/>
            </w:pPr>
            <w:r>
              <w:t>S2-2407017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B831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05CFF" w14:textId="77777777" w:rsidR="00E308B2" w:rsidRDefault="00E308B2" w:rsidP="00AC5BAF">
            <w:pPr>
              <w:pStyle w:val="TAL"/>
            </w:pPr>
            <w:r>
              <w:t>23.503 CR1285R4 (Rel-18, 'F'): Clarification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C8E76" w14:textId="77777777" w:rsidR="00E308B2" w:rsidRDefault="00E308B2" w:rsidP="00AC5BAF">
            <w:pPr>
              <w:pStyle w:val="TAL"/>
            </w:pPr>
            <w:r>
              <w:t>Huawei, HiSilicon, Samsung, Nokia,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206F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1A06D"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42AA6" w14:textId="77777777" w:rsidR="00E308B2" w:rsidRDefault="00E308B2" w:rsidP="00AC5BAF">
            <w:pPr>
              <w:pStyle w:val="TAL"/>
            </w:pPr>
            <w:r>
              <w:t>Revision of S2-2406178, merging S2-2406686. Revised in parallel session to S2-2407072.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4ECD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F837E" w14:textId="77777777" w:rsidR="00E308B2" w:rsidRDefault="00E308B2" w:rsidP="00AC5BAF">
            <w:pPr>
              <w:pStyle w:val="TAL"/>
            </w:pPr>
            <w:r>
              <w:t>S2-2407072</w:t>
            </w:r>
          </w:p>
        </w:tc>
      </w:tr>
      <w:tr w:rsidR="00E308B2" w14:paraId="6F1908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22709" w14:textId="77777777" w:rsidR="00E308B2" w:rsidRDefault="00E308B2" w:rsidP="00AC5BAF">
            <w:pPr>
              <w:pStyle w:val="TAL"/>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04C81" w14:textId="77777777" w:rsidR="00E308B2" w:rsidRDefault="00E308B2" w:rsidP="00AC5BAF">
            <w:pPr>
              <w:pStyle w:val="TAL"/>
            </w:pPr>
            <w:r>
              <w:t>S2-2407072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3A83C"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9E88E" w14:textId="77777777" w:rsidR="00E308B2" w:rsidRDefault="00E308B2" w:rsidP="00AC5BAF">
            <w:pPr>
              <w:pStyle w:val="TAL"/>
            </w:pPr>
            <w:r>
              <w:t>23.503 CR1285R5 (Rel-18, 'F'): Clarification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B5280" w14:textId="77777777" w:rsidR="00E308B2" w:rsidRDefault="00E308B2" w:rsidP="00AC5BAF">
            <w:pPr>
              <w:pStyle w:val="TAL"/>
            </w:pPr>
            <w:r>
              <w:t>Huawei, HiSilicon, Samsung, Nokia,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8B3D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839E9"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294AF" w14:textId="77777777" w:rsidR="00E308B2" w:rsidRDefault="00E308B2" w:rsidP="00AC5BAF">
            <w:pPr>
              <w:pStyle w:val="TAL"/>
            </w:pPr>
            <w:r>
              <w:t>Revision of S2-2407017. Revised in parallel session to S2-2407233.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ECCE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8614A" w14:textId="77777777" w:rsidR="00E308B2" w:rsidRDefault="00E308B2" w:rsidP="00AC5BAF">
            <w:pPr>
              <w:pStyle w:val="TAL"/>
            </w:pPr>
            <w:r>
              <w:t>S2-2407233</w:t>
            </w:r>
          </w:p>
        </w:tc>
      </w:tr>
      <w:tr w:rsidR="00E308B2" w14:paraId="39E8A1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46449" w14:textId="77777777" w:rsidR="00E308B2" w:rsidRDefault="00E308B2" w:rsidP="00AC5BAF">
            <w:pPr>
              <w:pStyle w:val="TAL"/>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80A93" w14:textId="77777777" w:rsidR="00E308B2" w:rsidRDefault="00E308B2" w:rsidP="00AC5BAF">
            <w:pPr>
              <w:pStyle w:val="TAL"/>
            </w:pPr>
            <w:r>
              <w:t>S2-2407233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AA33D"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51BF8" w14:textId="77777777" w:rsidR="00E308B2" w:rsidRDefault="00E308B2" w:rsidP="00AC5BAF">
            <w:pPr>
              <w:pStyle w:val="TAL"/>
            </w:pPr>
            <w:r>
              <w:t>23.503 CR1285R6 (Rel-18, 'F'): Clarification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EFDDD" w14:textId="77777777" w:rsidR="00E308B2" w:rsidRDefault="00E308B2" w:rsidP="00AC5BAF">
            <w:pPr>
              <w:pStyle w:val="TAL"/>
            </w:pPr>
            <w:r>
              <w:t>Huawei, HiSilicon, Samsung, Nokia, OPPO,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E026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EA0F4"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17652" w14:textId="77777777" w:rsidR="00E308B2" w:rsidRDefault="00E308B2" w:rsidP="00AC5BAF">
            <w:pPr>
              <w:pStyle w:val="TAL"/>
            </w:pPr>
            <w:r>
              <w:t>Revision of S2-2407072.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52524"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ED1EE" w14:textId="77777777" w:rsidR="00E308B2" w:rsidRDefault="00E308B2" w:rsidP="00AC5BAF">
            <w:pPr>
              <w:pStyle w:val="TAL"/>
            </w:pPr>
          </w:p>
        </w:tc>
      </w:tr>
      <w:tr w:rsidR="00E308B2" w14:paraId="62DA8E1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4D5B2" w14:textId="77777777" w:rsidR="00E308B2" w:rsidRDefault="00E308B2" w:rsidP="00AC5BAF">
            <w:pPr>
              <w:pStyle w:val="TAL"/>
              <w:rPr>
                <w:sz w:val="24"/>
                <w:szCs w:val="24"/>
              </w:rPr>
            </w:pPr>
            <w:r>
              <w:lastRenderedPageBreak/>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6C901" w14:textId="77777777" w:rsidR="00E308B2" w:rsidRDefault="00E308B2" w:rsidP="00AC5BAF">
            <w:pPr>
              <w:pStyle w:val="TAL"/>
            </w:pPr>
            <w:r>
              <w:t>S2-2406685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A262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734BD" w14:textId="77777777" w:rsidR="00E308B2" w:rsidRDefault="00E308B2" w:rsidP="00AC5BAF">
            <w:pPr>
              <w:pStyle w:val="TAL"/>
            </w:pPr>
            <w:r>
              <w:t>[DRAFT] Reply LS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EE677"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C38B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8F4B7"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0CC5A" w14:textId="77777777" w:rsidR="00E308B2" w:rsidRDefault="00E308B2" w:rsidP="00AC5BAF">
            <w:pPr>
              <w:pStyle w:val="TAL"/>
            </w:pPr>
            <w:r>
              <w:t>Response to S2-2405845. Merged into S2-2407018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C5131"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39CFD" w14:textId="77777777" w:rsidR="00E308B2" w:rsidRDefault="00E308B2" w:rsidP="00AC5BAF">
            <w:pPr>
              <w:pStyle w:val="TAL"/>
            </w:pPr>
          </w:p>
        </w:tc>
      </w:tr>
      <w:tr w:rsidR="00E308B2" w14:paraId="271CEB3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A160B" w14:textId="77777777" w:rsidR="00E308B2" w:rsidRDefault="00E308B2" w:rsidP="00AC5BAF">
            <w:pPr>
              <w:pStyle w:val="TAL"/>
              <w:rPr>
                <w:sz w:val="24"/>
                <w:szCs w:val="24"/>
              </w:rPr>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C9058" w14:textId="77777777" w:rsidR="00E308B2" w:rsidRDefault="00E308B2" w:rsidP="00AC5BAF">
            <w:pPr>
              <w:pStyle w:val="TAL"/>
            </w:pPr>
            <w:r>
              <w:t>S2-2406686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A4C9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A42A3" w14:textId="77777777" w:rsidR="00E308B2" w:rsidRDefault="00E308B2" w:rsidP="00AC5BAF">
            <w:pPr>
              <w:pStyle w:val="TAL"/>
            </w:pPr>
            <w:r>
              <w:t>23.503 CR1301 (Rel-18, 'F'):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B16A4"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090F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5D8C0"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91E1C" w14:textId="77777777" w:rsidR="00E308B2" w:rsidRDefault="00E308B2" w:rsidP="00AC5BAF">
            <w:pPr>
              <w:pStyle w:val="TAL"/>
            </w:pPr>
            <w:r>
              <w:t>Merged into S2-2407017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4E247"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989EB" w14:textId="77777777" w:rsidR="00E308B2" w:rsidRDefault="00E308B2" w:rsidP="00AC5BAF">
            <w:pPr>
              <w:pStyle w:val="TAL"/>
            </w:pPr>
          </w:p>
        </w:tc>
      </w:tr>
      <w:tr w:rsidR="00E308B2" w14:paraId="2C3EB5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78328" w14:textId="77777777" w:rsidR="00E308B2" w:rsidRDefault="00E308B2" w:rsidP="00AC5BAF">
            <w:pPr>
              <w:pStyle w:val="TAL"/>
              <w:rPr>
                <w:sz w:val="24"/>
                <w:szCs w:val="24"/>
              </w:rPr>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F4C87" w14:textId="77777777" w:rsidR="00E308B2" w:rsidRDefault="00E308B2" w:rsidP="00AC5BAF">
            <w:pPr>
              <w:pStyle w:val="TAL"/>
            </w:pPr>
            <w:r>
              <w:t>S2-2406721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7BD5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6CA4E" w14:textId="77777777" w:rsidR="00E308B2" w:rsidRDefault="00E308B2" w:rsidP="00AC5BAF">
            <w:pPr>
              <w:pStyle w:val="TAL"/>
            </w:pPr>
            <w:r>
              <w:t>23.503 CR1293R1 (Rel-18, 'F'): Clarification on the network slice replacement event in PCF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BF22B" w14:textId="77777777" w:rsidR="00E308B2" w:rsidRDefault="00E308B2" w:rsidP="00AC5BAF">
            <w:pPr>
              <w:pStyle w:val="TAL"/>
            </w:pPr>
            <w:r>
              <w:t>ZTE,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641A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24C75"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C10B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987F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18F2F" w14:textId="77777777" w:rsidR="00E308B2" w:rsidRDefault="00E308B2" w:rsidP="00AC5BAF">
            <w:pPr>
              <w:pStyle w:val="TAL"/>
            </w:pPr>
          </w:p>
        </w:tc>
      </w:tr>
      <w:tr w:rsidR="00E308B2" w14:paraId="0AD6262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279F1" w14:textId="77777777" w:rsidR="00E308B2" w:rsidRDefault="00E308B2" w:rsidP="00AC5BAF">
            <w:pPr>
              <w:pStyle w:val="TAL"/>
              <w:rPr>
                <w:sz w:val="24"/>
                <w:szCs w:val="24"/>
              </w:rPr>
            </w:pPr>
            <w:r>
              <w:t>9.11.2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D148D" w14:textId="77777777" w:rsidR="00E308B2" w:rsidRDefault="00E308B2" w:rsidP="00AC5BAF">
            <w:pPr>
              <w:pStyle w:val="TAL"/>
            </w:pPr>
            <w:r>
              <w:t>S2-2406722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A44C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C90A8" w14:textId="77777777" w:rsidR="00E308B2" w:rsidRDefault="00E308B2" w:rsidP="00AC5BAF">
            <w:pPr>
              <w:pStyle w:val="TAL"/>
            </w:pPr>
            <w:r>
              <w:t>[DRAFT] Response to CT WG3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65020"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CC65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12ACE"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3F3B6" w14:textId="77777777" w:rsidR="00E308B2" w:rsidRDefault="00E308B2" w:rsidP="00AC5BAF">
            <w:pPr>
              <w:pStyle w:val="TAL"/>
            </w:pPr>
            <w:r>
              <w:t>Response to S2-2405845.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93C8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49FE1" w14:textId="77777777" w:rsidR="00E308B2" w:rsidRDefault="00E308B2" w:rsidP="00AC5BAF">
            <w:pPr>
              <w:pStyle w:val="TAL"/>
            </w:pPr>
          </w:p>
        </w:tc>
      </w:tr>
      <w:tr w:rsidR="00E308B2" w14:paraId="1A7FCE2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1539E" w14:textId="77777777" w:rsidR="00E308B2" w:rsidRDefault="00E308B2" w:rsidP="00AC5BAF">
            <w:pPr>
              <w:pStyle w:val="TAL"/>
              <w:rPr>
                <w:sz w:val="24"/>
                <w:szCs w:val="24"/>
              </w:rPr>
            </w:pPr>
            <w:r>
              <w:t>9.13.2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1C4DF" w14:textId="77777777" w:rsidR="00E308B2" w:rsidRDefault="00E308B2" w:rsidP="00AC5BAF">
            <w:pPr>
              <w:pStyle w:val="TAL"/>
            </w:pPr>
            <w:r>
              <w:t>S2-2405844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A44C7"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D4EBF" w14:textId="77777777" w:rsidR="00E308B2" w:rsidRDefault="00E308B2" w:rsidP="00AC5BAF">
            <w:pPr>
              <w:pStyle w:val="TAL"/>
            </w:pPr>
            <w:r>
              <w:t>LS from CT WG1: LS on Rel-18 RedCap enhancements 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2F388"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5670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F0B81" w14:textId="77777777" w:rsidR="00E308B2" w:rsidRDefault="00E308B2" w:rsidP="00AC5BAF">
            <w:pPr>
              <w:pStyle w:val="TAL"/>
            </w:pPr>
            <w:r>
              <w:t>NR_redcap_enh-Core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92D07" w14:textId="77777777" w:rsidR="00E308B2" w:rsidRDefault="00E308B2" w:rsidP="00AC5BAF">
            <w:pPr>
              <w:pStyle w:val="TAL"/>
            </w:pPr>
            <w:r>
              <w:t>Revision of Postponed S2-2403873 from S2#162.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1453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99A43" w14:textId="77777777" w:rsidR="00E308B2" w:rsidRDefault="00E308B2" w:rsidP="00AC5BAF">
            <w:pPr>
              <w:pStyle w:val="TAL"/>
            </w:pPr>
          </w:p>
        </w:tc>
      </w:tr>
      <w:tr w:rsidR="00E308B2" w14:paraId="42D7950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4E239" w14:textId="77777777" w:rsidR="00E308B2" w:rsidRDefault="00E308B2" w:rsidP="00AC5BAF">
            <w:pPr>
              <w:pStyle w:val="TAL"/>
              <w:rPr>
                <w:sz w:val="24"/>
                <w:szCs w:val="24"/>
              </w:rPr>
            </w:pPr>
            <w:r>
              <w:t>9.14.2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76AB1" w14:textId="77777777" w:rsidR="00E308B2" w:rsidRDefault="00E308B2" w:rsidP="00AC5BAF">
            <w:pPr>
              <w:pStyle w:val="TAL"/>
            </w:pPr>
            <w:r>
              <w:t>S2-2406661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4D4C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4A7C6" w14:textId="77777777" w:rsidR="00E308B2" w:rsidRDefault="00E308B2" w:rsidP="00AC5BAF">
            <w:pPr>
              <w:pStyle w:val="TAL"/>
            </w:pPr>
            <w:r>
              <w:t>23.228 CR1399 (Rel-18, 'F'): Remove MRF from IMS data channel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50E9A"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E023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7AA69" w14:textId="77777777" w:rsidR="00E308B2" w:rsidRDefault="00E308B2" w:rsidP="00AC5BAF">
            <w:pPr>
              <w:pStyle w:val="TAL"/>
            </w:pPr>
            <w:r>
              <w:t>NG_RTC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13AF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0C24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99A0C" w14:textId="77777777" w:rsidR="00E308B2" w:rsidRDefault="00E308B2" w:rsidP="00AC5BAF">
            <w:pPr>
              <w:pStyle w:val="TAL"/>
            </w:pPr>
          </w:p>
        </w:tc>
      </w:tr>
      <w:tr w:rsidR="00E308B2" w14:paraId="2EA7EE3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DF3A1"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85482" w14:textId="77777777" w:rsidR="00E308B2" w:rsidRDefault="00E308B2" w:rsidP="00AC5BAF">
            <w:pPr>
              <w:pStyle w:val="TAL"/>
            </w:pPr>
            <w:r>
              <w:t>S2-2405857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EE414"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0BFFD" w14:textId="77777777" w:rsidR="00E308B2" w:rsidRDefault="00E308B2" w:rsidP="00AC5BAF">
            <w:pPr>
              <w:pStyle w:val="TAL"/>
            </w:pPr>
            <w:r>
              <w:t>LS from CT WG1: LS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215E5"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EA28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DA839"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B7FBB" w14:textId="77777777" w:rsidR="00E308B2" w:rsidRDefault="00E308B2" w:rsidP="00AC5BAF">
            <w:pPr>
              <w:pStyle w:val="TAL"/>
            </w:pPr>
            <w:r>
              <w:t>Responses drafted in S2-2406053, S2-2406061, S2-2406404, S2-2406407. Final response in S2-2406888.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FE76D"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E06CE" w14:textId="77777777" w:rsidR="00E308B2" w:rsidRDefault="00E308B2" w:rsidP="00AC5BAF">
            <w:pPr>
              <w:pStyle w:val="TAL"/>
            </w:pPr>
          </w:p>
        </w:tc>
      </w:tr>
      <w:tr w:rsidR="00E308B2" w14:paraId="2F476DD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B9F74"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12AA9" w14:textId="77777777" w:rsidR="00E308B2" w:rsidRDefault="00E308B2" w:rsidP="00AC5BAF">
            <w:pPr>
              <w:pStyle w:val="TAL"/>
            </w:pPr>
            <w:r>
              <w:t>S2-2406061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E899B"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1F505" w14:textId="77777777" w:rsidR="00E308B2" w:rsidRDefault="00E308B2" w:rsidP="00AC5BAF">
            <w:pPr>
              <w:pStyle w:val="TAL"/>
            </w:pPr>
            <w:r>
              <w:t>[DRAFT] Reply LS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1A870"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7D8E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91ED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FE5EE" w14:textId="77777777" w:rsidR="00E308B2" w:rsidRDefault="00E308B2" w:rsidP="00AC5BAF">
            <w:pPr>
              <w:pStyle w:val="TAL"/>
              <w:rPr>
                <w:sz w:val="24"/>
                <w:szCs w:val="24"/>
              </w:rPr>
            </w:pPr>
            <w:r>
              <w:t>Response to S2-2405857. Revised in parallel session to S2-2406888, merging S2-2406053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4C98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439BA" w14:textId="77777777" w:rsidR="00E308B2" w:rsidRDefault="00E308B2" w:rsidP="00AC5BAF">
            <w:pPr>
              <w:pStyle w:val="TAL"/>
            </w:pPr>
            <w:r>
              <w:t>S2-2406888</w:t>
            </w:r>
          </w:p>
        </w:tc>
      </w:tr>
      <w:tr w:rsidR="00E308B2" w14:paraId="4D74E30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C84D9" w14:textId="77777777" w:rsidR="00E308B2" w:rsidRDefault="00E308B2" w:rsidP="00AC5BAF">
            <w:pPr>
              <w:pStyle w:val="TAL"/>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17331" w14:textId="77777777" w:rsidR="00E308B2" w:rsidRDefault="00E308B2" w:rsidP="00AC5BAF">
            <w:pPr>
              <w:pStyle w:val="TAL"/>
            </w:pPr>
            <w:r>
              <w:t>S2-2406888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CEA0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AF679" w14:textId="77777777" w:rsidR="00E308B2" w:rsidRDefault="00E308B2" w:rsidP="00AC5BAF">
            <w:pPr>
              <w:pStyle w:val="TAL"/>
            </w:pPr>
            <w:r>
              <w:t>Reply LS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E30F7"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91F4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13BA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99E14" w14:textId="77777777" w:rsidR="00E308B2" w:rsidRDefault="00E308B2" w:rsidP="00AC5BAF">
            <w:pPr>
              <w:pStyle w:val="TAL"/>
            </w:pPr>
            <w:r>
              <w:t>Revision of S2-2406061, merging S2-2406053. Agreed in parallel session.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23237"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D56B9" w14:textId="77777777" w:rsidR="00E308B2" w:rsidRDefault="00E308B2" w:rsidP="00AC5BAF">
            <w:pPr>
              <w:pStyle w:val="TAL"/>
            </w:pPr>
          </w:p>
        </w:tc>
      </w:tr>
      <w:tr w:rsidR="00E308B2" w14:paraId="20CB016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66C12"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CB0EC" w14:textId="77777777" w:rsidR="00E308B2" w:rsidRDefault="00E308B2" w:rsidP="00AC5BAF">
            <w:pPr>
              <w:pStyle w:val="TAL"/>
            </w:pPr>
            <w:r>
              <w:t>S2-2405892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C4B63"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50654" w14:textId="77777777" w:rsidR="00E308B2" w:rsidRDefault="00E308B2" w:rsidP="00AC5BAF">
            <w:pPr>
              <w:pStyle w:val="TAL"/>
            </w:pPr>
            <w:r>
              <w:t>LS from SA WG3: Reply LS on DNS over TLS (DoT)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0BDF9"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4E42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19F2E"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4A106" w14:textId="77777777" w:rsidR="00E308B2" w:rsidRDefault="00E308B2" w:rsidP="00AC5BAF">
            <w:pPr>
              <w:pStyle w:val="TAL"/>
            </w:pPr>
            <w:r>
              <w:t>Resubmission of (noted) S2-2403908. Response drafted in S2-2406088.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219A7"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EF788" w14:textId="77777777" w:rsidR="00E308B2" w:rsidRDefault="00E308B2" w:rsidP="00AC5BAF">
            <w:pPr>
              <w:pStyle w:val="TAL"/>
            </w:pPr>
          </w:p>
        </w:tc>
      </w:tr>
      <w:tr w:rsidR="00E308B2" w14:paraId="7C76BBB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1ED4A" w14:textId="77777777" w:rsidR="00E308B2" w:rsidRDefault="00E308B2" w:rsidP="00AC5BAF">
            <w:pPr>
              <w:pStyle w:val="TAL"/>
              <w:rPr>
                <w:sz w:val="24"/>
                <w:szCs w:val="24"/>
              </w:rPr>
            </w:pPr>
            <w:r>
              <w:lastRenderedPageBreak/>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9090D" w14:textId="77777777" w:rsidR="00E308B2" w:rsidRDefault="00E308B2" w:rsidP="00AC5BAF">
            <w:pPr>
              <w:pStyle w:val="TAL"/>
            </w:pPr>
            <w:r>
              <w:t>S2-2406088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CF10B"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80B1D" w14:textId="77777777" w:rsidR="00E308B2" w:rsidRDefault="00E308B2" w:rsidP="00AC5BAF">
            <w:pPr>
              <w:pStyle w:val="TAL"/>
            </w:pPr>
            <w:r>
              <w:t>[DRAFT] Reply LS on DNS over TLS (DoT)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F2263"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71B6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3771F"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D89EC" w14:textId="77777777" w:rsidR="00E308B2" w:rsidRDefault="00E308B2" w:rsidP="00AC5BAF">
            <w:pPr>
              <w:pStyle w:val="TAL"/>
            </w:pPr>
            <w:r>
              <w:t>Response to S2-2405892. Revised in parallel session to S2-2406887.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0FC4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AE598" w14:textId="77777777" w:rsidR="00E308B2" w:rsidRDefault="00E308B2" w:rsidP="00AC5BAF">
            <w:pPr>
              <w:pStyle w:val="TAL"/>
            </w:pPr>
            <w:r>
              <w:t>S2-2406887</w:t>
            </w:r>
          </w:p>
        </w:tc>
      </w:tr>
      <w:tr w:rsidR="00E308B2" w14:paraId="330CC6C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CC1A8" w14:textId="77777777" w:rsidR="00E308B2" w:rsidRDefault="00E308B2" w:rsidP="00AC5BAF">
            <w:pPr>
              <w:pStyle w:val="TAL"/>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E4A3B" w14:textId="77777777" w:rsidR="00E308B2" w:rsidRDefault="00E308B2" w:rsidP="00AC5BAF">
            <w:pPr>
              <w:pStyle w:val="TAL"/>
            </w:pPr>
            <w:r>
              <w:t>S2-2406887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2B18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201EF" w14:textId="77777777" w:rsidR="00E308B2" w:rsidRDefault="00E308B2" w:rsidP="00AC5BAF">
            <w:pPr>
              <w:pStyle w:val="TAL"/>
            </w:pPr>
            <w:r>
              <w:t>[DRAFT] Reply LS on DNS over TLS (DoT)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0D889"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FC7C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FE61F"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C2261" w14:textId="77777777" w:rsidR="00E308B2" w:rsidRDefault="00E308B2" w:rsidP="00AC5BAF">
            <w:pPr>
              <w:pStyle w:val="TAL"/>
            </w:pPr>
            <w:r>
              <w:t>Revision of S2-2406088.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FCB63"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A813C" w14:textId="77777777" w:rsidR="00E308B2" w:rsidRDefault="00E308B2" w:rsidP="00AC5BAF">
            <w:pPr>
              <w:pStyle w:val="TAL"/>
            </w:pPr>
          </w:p>
        </w:tc>
      </w:tr>
      <w:tr w:rsidR="00E308B2" w14:paraId="7157908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24398"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7D164" w14:textId="77777777" w:rsidR="00E308B2" w:rsidRDefault="00E308B2" w:rsidP="00AC5BAF">
            <w:pPr>
              <w:pStyle w:val="TAL"/>
            </w:pPr>
            <w:r>
              <w:t>S2-2406089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8EBDA"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CF438" w14:textId="77777777" w:rsidR="00E308B2" w:rsidRDefault="00E308B2" w:rsidP="00AC5BAF">
            <w:pPr>
              <w:pStyle w:val="TAL"/>
            </w:pPr>
            <w:r>
              <w:t>Issues related to DNS over TLS and DNS over DTLS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1E303"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E955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36392"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FD0BF"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82121"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BBE7D" w14:textId="77777777" w:rsidR="00E308B2" w:rsidRDefault="00E308B2" w:rsidP="00AC5BAF">
            <w:pPr>
              <w:pStyle w:val="TAL"/>
            </w:pPr>
          </w:p>
        </w:tc>
      </w:tr>
      <w:tr w:rsidR="00E308B2" w14:paraId="3B4DD4E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0AA6A"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68BD5" w14:textId="77777777" w:rsidR="00E308B2" w:rsidRDefault="00E308B2" w:rsidP="00AC5BAF">
            <w:pPr>
              <w:pStyle w:val="TAL"/>
            </w:pPr>
            <w:r>
              <w:t>S2-2406860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F56BA"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EEA39" w14:textId="77777777" w:rsidR="00E308B2" w:rsidRDefault="00E308B2" w:rsidP="00AC5BAF">
            <w:pPr>
              <w:pStyle w:val="TAL"/>
            </w:pPr>
            <w:r>
              <w:t>LS from SA WG3: Reply LS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C5F93"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B868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5F509"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65959"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E879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3B685" w14:textId="77777777" w:rsidR="00E308B2" w:rsidRDefault="00E308B2" w:rsidP="00AC5BAF">
            <w:pPr>
              <w:pStyle w:val="TAL"/>
            </w:pPr>
          </w:p>
        </w:tc>
      </w:tr>
      <w:tr w:rsidR="00E308B2" w14:paraId="7F46A02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E3BF3"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EA76D" w14:textId="77777777" w:rsidR="00E308B2" w:rsidRDefault="00E308B2" w:rsidP="00AC5BAF">
            <w:pPr>
              <w:pStyle w:val="TAL"/>
            </w:pPr>
            <w:r>
              <w:t>S2-2406847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9EBBE"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5CE7D" w14:textId="77777777" w:rsidR="00E308B2" w:rsidRDefault="00E308B2" w:rsidP="00AC5BAF">
            <w:pPr>
              <w:pStyle w:val="TAL"/>
            </w:pPr>
            <w:r>
              <w:t>LS from SA WG6: Reply LS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F4BA2"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53E8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B7444" w14:textId="77777777" w:rsidR="00E308B2" w:rsidRDefault="00E308B2" w:rsidP="00AC5BAF">
            <w:pPr>
              <w:pStyle w:val="TAL"/>
            </w:pPr>
            <w:r>
              <w:t>EDGE_Ph2, EDGEAPP_Ph2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81E48"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E983C"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2F4CF" w14:textId="77777777" w:rsidR="00E308B2" w:rsidRDefault="00E308B2" w:rsidP="00AC5BAF">
            <w:pPr>
              <w:pStyle w:val="TAL"/>
            </w:pPr>
          </w:p>
        </w:tc>
      </w:tr>
      <w:tr w:rsidR="00E308B2" w14:paraId="184B1F1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C15FF"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4B944" w14:textId="77777777" w:rsidR="00E308B2" w:rsidRDefault="00E308B2" w:rsidP="00AC5BAF">
            <w:pPr>
              <w:pStyle w:val="TAL"/>
            </w:pPr>
            <w:r>
              <w:t>S2-2406053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4598A"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BFC4B" w14:textId="77777777" w:rsidR="00E308B2" w:rsidRDefault="00E308B2" w:rsidP="00AC5BAF">
            <w:pPr>
              <w:pStyle w:val="TAL"/>
            </w:pPr>
            <w:r>
              <w:t>[DRAFT] LS reply to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A9813"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8C7A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1093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B8D60" w14:textId="77777777" w:rsidR="00E308B2" w:rsidRDefault="00E308B2" w:rsidP="00AC5BAF">
            <w:pPr>
              <w:pStyle w:val="TAL"/>
              <w:rPr>
                <w:sz w:val="24"/>
                <w:szCs w:val="24"/>
              </w:rPr>
            </w:pPr>
            <w:r>
              <w:t>Response to S2-2405857. Merged into S2-2406888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B6229"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180E7" w14:textId="77777777" w:rsidR="00E308B2" w:rsidRDefault="00E308B2" w:rsidP="00AC5BAF">
            <w:pPr>
              <w:pStyle w:val="TAL"/>
            </w:pPr>
          </w:p>
        </w:tc>
      </w:tr>
      <w:tr w:rsidR="00E308B2" w14:paraId="667EEBF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4BB41"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076CC" w14:textId="77777777" w:rsidR="00E308B2" w:rsidRDefault="00E308B2" w:rsidP="00AC5BAF">
            <w:pPr>
              <w:pStyle w:val="TAL"/>
            </w:pPr>
            <w:r>
              <w:t>S2-2406404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A1CD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14ECE" w14:textId="77777777" w:rsidR="00E308B2" w:rsidRDefault="00E308B2" w:rsidP="00AC5BAF">
            <w:pPr>
              <w:pStyle w:val="TAL"/>
            </w:pPr>
            <w:r>
              <w:t>LS reply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9017E"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AEB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0FEF3"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1894C" w14:textId="77777777" w:rsidR="00E308B2" w:rsidRDefault="00E308B2" w:rsidP="00AC5BAF">
            <w:pPr>
              <w:pStyle w:val="TAL"/>
            </w:pPr>
            <w:r>
              <w:t>Response to S2-2405857.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CD3F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D97A2" w14:textId="77777777" w:rsidR="00E308B2" w:rsidRDefault="00E308B2" w:rsidP="00AC5BAF">
            <w:pPr>
              <w:pStyle w:val="TAL"/>
            </w:pPr>
          </w:p>
        </w:tc>
      </w:tr>
      <w:tr w:rsidR="00E308B2" w14:paraId="2619124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EE222"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5FACE" w14:textId="77777777" w:rsidR="00E308B2" w:rsidRDefault="00E308B2" w:rsidP="00AC5BAF">
            <w:pPr>
              <w:pStyle w:val="TAL"/>
            </w:pPr>
            <w:r>
              <w:t>S2-2406407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3A37B"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355B6" w14:textId="77777777" w:rsidR="00E308B2" w:rsidRDefault="00E308B2" w:rsidP="00AC5BAF">
            <w:pPr>
              <w:pStyle w:val="TAL"/>
            </w:pPr>
            <w:r>
              <w:t>LS reply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C1184"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8CC1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A9814"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8E532" w14:textId="77777777" w:rsidR="00E308B2" w:rsidRDefault="00E308B2" w:rsidP="00AC5BAF">
            <w:pPr>
              <w:pStyle w:val="TAL"/>
            </w:pPr>
            <w:r>
              <w:t>Response to S2-2405857.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D964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A8625" w14:textId="77777777" w:rsidR="00E308B2" w:rsidRDefault="00E308B2" w:rsidP="00AC5BAF">
            <w:pPr>
              <w:pStyle w:val="TAL"/>
            </w:pPr>
          </w:p>
        </w:tc>
      </w:tr>
      <w:tr w:rsidR="00E308B2" w14:paraId="7833C0A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02483"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577D3" w14:textId="77777777" w:rsidR="00E308B2" w:rsidRDefault="00E308B2" w:rsidP="00AC5BAF">
            <w:pPr>
              <w:pStyle w:val="TAL"/>
            </w:pPr>
            <w:r>
              <w:t>S2-2406051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2C95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414C2" w14:textId="77777777" w:rsidR="00E308B2" w:rsidRDefault="00E308B2" w:rsidP="00AC5BAF">
            <w:pPr>
              <w:pStyle w:val="TAL"/>
            </w:pPr>
            <w:r>
              <w:t>23.502 CR4810 (Rel-18, 'F'): Correction of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D28BF"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1122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28284"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5D0B4"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45F8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2C672" w14:textId="77777777" w:rsidR="00E308B2" w:rsidRDefault="00E308B2" w:rsidP="00AC5BAF">
            <w:pPr>
              <w:pStyle w:val="TAL"/>
            </w:pPr>
          </w:p>
        </w:tc>
      </w:tr>
      <w:tr w:rsidR="00E308B2" w14:paraId="3D81B65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1C9AF"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33FAD" w14:textId="77777777" w:rsidR="00E308B2" w:rsidRDefault="00E308B2" w:rsidP="00AC5BAF">
            <w:pPr>
              <w:pStyle w:val="TAL"/>
            </w:pPr>
            <w:r>
              <w:t>S2-2406052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EA87D"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298AE" w14:textId="77777777" w:rsidR="00E308B2" w:rsidRDefault="00E308B2" w:rsidP="00AC5BAF">
            <w:pPr>
              <w:pStyle w:val="TAL"/>
            </w:pPr>
            <w:r>
              <w:t>23.548 CR0228 (Rel-18, 'F'): Correction of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819D1"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308C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5317B"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81E71" w14:textId="77777777" w:rsidR="00E308B2" w:rsidRDefault="00E308B2" w:rsidP="00AC5BAF">
            <w:pPr>
              <w:pStyle w:val="TAL"/>
            </w:pPr>
            <w:r>
              <w:t>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497F7"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69A14" w14:textId="77777777" w:rsidR="00E308B2" w:rsidRDefault="00E308B2" w:rsidP="00AC5BAF">
            <w:pPr>
              <w:pStyle w:val="TAL"/>
            </w:pPr>
          </w:p>
        </w:tc>
      </w:tr>
      <w:tr w:rsidR="00E308B2" w14:paraId="6AF2929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D604E"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4605C" w14:textId="77777777" w:rsidR="00E308B2" w:rsidRDefault="00E308B2" w:rsidP="00AC5BAF">
            <w:pPr>
              <w:pStyle w:val="TAL"/>
            </w:pPr>
            <w:r>
              <w:t>S2-2406188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182F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9F387" w14:textId="77777777" w:rsidR="00E308B2" w:rsidRDefault="00E308B2" w:rsidP="00AC5BAF">
            <w:pPr>
              <w:pStyle w:val="TAL"/>
            </w:pPr>
            <w:r>
              <w:t>23.502 CR4815 (Rel-18, 'F'): 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06BEB" w14:textId="77777777" w:rsidR="00E308B2" w:rsidRDefault="00E308B2" w:rsidP="00AC5BAF">
            <w:pPr>
              <w:pStyle w:val="TAL"/>
            </w:pPr>
            <w:r>
              <w:t>Ericsson,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8E31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D0FEC"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8A27C" w14:textId="77777777" w:rsidR="00E308B2" w:rsidRDefault="00E308B2" w:rsidP="00AC5BAF">
            <w:pPr>
              <w:pStyle w:val="TAL"/>
            </w:pPr>
            <w:r>
              <w:t>Revised in parallel session to S2-2406889, merging S2-2406033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E290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9551A" w14:textId="77777777" w:rsidR="00E308B2" w:rsidRDefault="00E308B2" w:rsidP="00AC5BAF">
            <w:pPr>
              <w:pStyle w:val="TAL"/>
            </w:pPr>
            <w:r>
              <w:t>S2-2406889</w:t>
            </w:r>
          </w:p>
        </w:tc>
      </w:tr>
      <w:tr w:rsidR="00E308B2" w14:paraId="0B917E0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DD9DB" w14:textId="77777777" w:rsidR="00E308B2" w:rsidRDefault="00E308B2" w:rsidP="00AC5BAF">
            <w:pPr>
              <w:pStyle w:val="TAL"/>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B9947" w14:textId="77777777" w:rsidR="00E308B2" w:rsidRDefault="00E308B2" w:rsidP="00AC5BAF">
            <w:pPr>
              <w:pStyle w:val="TAL"/>
            </w:pPr>
            <w:r>
              <w:t>S2-2406889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3EFD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5DE88" w14:textId="77777777" w:rsidR="00E308B2" w:rsidRDefault="00E308B2" w:rsidP="00AC5BAF">
            <w:pPr>
              <w:pStyle w:val="TAL"/>
            </w:pPr>
            <w:r>
              <w:t>23.502 CR4815R1 (Rel-18, 'F'): 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6DACD" w14:textId="77777777" w:rsidR="00E308B2" w:rsidRDefault="00E308B2" w:rsidP="00AC5BAF">
            <w:pPr>
              <w:pStyle w:val="TAL"/>
            </w:pPr>
            <w:r>
              <w:t>Ericsson, AT&amp;T,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4CAA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057BD"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2E864" w14:textId="77777777" w:rsidR="00E308B2" w:rsidRDefault="00E308B2" w:rsidP="00AC5BAF">
            <w:pPr>
              <w:pStyle w:val="TAL"/>
            </w:pPr>
            <w:r>
              <w:t>Revision of S2-2406188, merging S2-2406033. Revised in parallel session to S2-2406946.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A328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2061E" w14:textId="77777777" w:rsidR="00E308B2" w:rsidRDefault="00E308B2" w:rsidP="00AC5BAF">
            <w:pPr>
              <w:pStyle w:val="TAL"/>
            </w:pPr>
            <w:r>
              <w:t>S2-2406946</w:t>
            </w:r>
          </w:p>
        </w:tc>
      </w:tr>
      <w:tr w:rsidR="00E308B2" w14:paraId="491BAAD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D6155" w14:textId="77777777" w:rsidR="00E308B2" w:rsidRDefault="00E308B2" w:rsidP="00AC5BAF">
            <w:pPr>
              <w:pStyle w:val="TAL"/>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BE4F4" w14:textId="77777777" w:rsidR="00E308B2" w:rsidRDefault="00E308B2" w:rsidP="00AC5BAF">
            <w:pPr>
              <w:pStyle w:val="TAL"/>
            </w:pPr>
            <w:r>
              <w:t>S2-2406946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B2DC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7C333" w14:textId="77777777" w:rsidR="00E308B2" w:rsidRDefault="00E308B2" w:rsidP="00AC5BAF">
            <w:pPr>
              <w:pStyle w:val="TAL"/>
            </w:pPr>
            <w:r>
              <w:t>23.502 CR4815R2 (Rel-18, 'F'): 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82CD5" w14:textId="77777777" w:rsidR="00E308B2" w:rsidRDefault="00E308B2" w:rsidP="00AC5BAF">
            <w:pPr>
              <w:pStyle w:val="TAL"/>
            </w:pPr>
            <w:r>
              <w:t>Ericsson, AT&amp;T,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CAEC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A32D4"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CD8BE" w14:textId="77777777" w:rsidR="00E308B2" w:rsidRDefault="00E308B2" w:rsidP="00AC5BAF">
            <w:pPr>
              <w:pStyle w:val="TAL"/>
            </w:pPr>
            <w:r>
              <w:t>Revision of S2-2406889.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3AFD0"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CA0A6" w14:textId="77777777" w:rsidR="00E308B2" w:rsidRDefault="00E308B2" w:rsidP="00AC5BAF">
            <w:pPr>
              <w:pStyle w:val="TAL"/>
            </w:pPr>
          </w:p>
        </w:tc>
      </w:tr>
      <w:tr w:rsidR="00E308B2" w14:paraId="78334A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6C0B8" w14:textId="77777777" w:rsidR="00E308B2" w:rsidRDefault="00E308B2" w:rsidP="00AC5BAF">
            <w:pPr>
              <w:pStyle w:val="TAL"/>
              <w:rPr>
                <w:sz w:val="24"/>
                <w:szCs w:val="24"/>
              </w:rPr>
            </w:pPr>
            <w:r>
              <w:t>9.17.2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C23EA" w14:textId="77777777" w:rsidR="00E308B2" w:rsidRDefault="00E308B2" w:rsidP="00AC5BAF">
            <w:pPr>
              <w:pStyle w:val="TAL"/>
            </w:pPr>
            <w:r>
              <w:t>S2-2406033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AB66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37024" w14:textId="77777777" w:rsidR="00E308B2" w:rsidRDefault="00E308B2" w:rsidP="00AC5BAF">
            <w:pPr>
              <w:pStyle w:val="TAL"/>
            </w:pPr>
            <w:r>
              <w:t>23.502 CR4809 (Rel-18, 'F'): Clarification on SUPI exposure in Nnef_UEId to roaming partners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20B3E"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60E3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CDCED"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454BA" w14:textId="77777777" w:rsidR="00E308B2" w:rsidRDefault="00E308B2" w:rsidP="00AC5BAF">
            <w:pPr>
              <w:pStyle w:val="TAL"/>
            </w:pPr>
            <w:r>
              <w:t>Merged into S2-2406889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33B3D"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45A90" w14:textId="77777777" w:rsidR="00E308B2" w:rsidRDefault="00E308B2" w:rsidP="00AC5BAF">
            <w:pPr>
              <w:pStyle w:val="TAL"/>
            </w:pPr>
          </w:p>
        </w:tc>
      </w:tr>
      <w:tr w:rsidR="00E308B2" w14:paraId="763A72B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D60C5" w14:textId="77777777" w:rsidR="00E308B2" w:rsidRDefault="00E308B2" w:rsidP="00AC5BAF">
            <w:pPr>
              <w:pStyle w:val="TAL"/>
              <w:rPr>
                <w:sz w:val="24"/>
                <w:szCs w:val="24"/>
              </w:rPr>
            </w:pPr>
            <w:r>
              <w:lastRenderedPageBreak/>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64ACC" w14:textId="77777777" w:rsidR="00E308B2" w:rsidRDefault="00E308B2" w:rsidP="00AC5BAF">
            <w:pPr>
              <w:pStyle w:val="TAL"/>
            </w:pPr>
            <w:r>
              <w:t>S2-2405859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036CC"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2FCEA" w14:textId="77777777" w:rsidR="00E308B2" w:rsidRDefault="00E308B2" w:rsidP="00AC5BAF">
            <w:pPr>
              <w:pStyle w:val="TAL"/>
            </w:pPr>
            <w:r>
              <w:t>LS from CT WG1: LS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D5774"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0CAB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CC211"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DD0E1" w14:textId="77777777" w:rsidR="00E308B2" w:rsidRDefault="00E308B2" w:rsidP="00AC5BAF">
            <w:pPr>
              <w:pStyle w:val="TAL"/>
            </w:pPr>
            <w:r>
              <w:t>Responses drafted in S2-2406245, S2-2406154, S2-2406368, S2-2406649, S2-2406687. Final response in S2-2406945.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3253F" w14:textId="77777777" w:rsidR="00E308B2" w:rsidRDefault="00E308B2" w:rsidP="00AC5BAF">
            <w:pPr>
              <w:pStyle w:val="TAL"/>
            </w:pPr>
            <w: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8D61A" w14:textId="77777777" w:rsidR="00E308B2" w:rsidRDefault="00E308B2" w:rsidP="00AC5BAF">
            <w:pPr>
              <w:pStyle w:val="TAL"/>
            </w:pPr>
          </w:p>
        </w:tc>
      </w:tr>
      <w:tr w:rsidR="00E308B2" w14:paraId="0FDDFC1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FDD6D" w14:textId="77777777" w:rsidR="00E308B2" w:rsidRDefault="00E308B2" w:rsidP="00AC5BAF">
            <w:pPr>
              <w:pStyle w:val="TAL"/>
              <w:rPr>
                <w:sz w:val="24"/>
                <w:szCs w:val="24"/>
              </w:rPr>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E7DB0" w14:textId="77777777" w:rsidR="00E308B2" w:rsidRDefault="00E308B2" w:rsidP="00AC5BAF">
            <w:pPr>
              <w:pStyle w:val="TAL"/>
            </w:pPr>
            <w:r>
              <w:t>S2-2406244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8694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CC12A" w14:textId="77777777" w:rsidR="00E308B2" w:rsidRDefault="00E308B2" w:rsidP="00AC5BAF">
            <w:pPr>
              <w:pStyle w:val="TAL"/>
            </w:pPr>
            <w:r>
              <w:t>23.502 CR4817 (Rel-18, 'F'): Correction about the UE indication of the support of slice based N3IWF/TNGF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B1AFD"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70E4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AFC94"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8843F" w14:textId="77777777" w:rsidR="00E308B2" w:rsidRDefault="00E308B2" w:rsidP="00AC5BAF">
            <w:pPr>
              <w:pStyle w:val="TAL"/>
            </w:pPr>
            <w:r>
              <w:t>Revised in parallel session to S2-2406890, merging S2-2406652 and S2-2406155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62D7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C14FD" w14:textId="77777777" w:rsidR="00E308B2" w:rsidRDefault="00E308B2" w:rsidP="00AC5BAF">
            <w:pPr>
              <w:pStyle w:val="TAL"/>
            </w:pPr>
            <w:r>
              <w:t>S2-2406890</w:t>
            </w:r>
          </w:p>
        </w:tc>
      </w:tr>
      <w:tr w:rsidR="00E308B2" w14:paraId="0F03FCE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BB699" w14:textId="77777777" w:rsidR="00E308B2" w:rsidRDefault="00E308B2" w:rsidP="00AC5BAF">
            <w:pPr>
              <w:pStyle w:val="TAL"/>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8DBAF" w14:textId="77777777" w:rsidR="00E308B2" w:rsidRDefault="00E308B2" w:rsidP="00AC5BAF">
            <w:pPr>
              <w:pStyle w:val="TAL"/>
            </w:pPr>
            <w:r>
              <w:t>S2-2406890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082B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3A4E3" w14:textId="77777777" w:rsidR="00E308B2" w:rsidRDefault="00E308B2" w:rsidP="00AC5BAF">
            <w:pPr>
              <w:pStyle w:val="TAL"/>
            </w:pPr>
            <w:r>
              <w:t>23.502 CR4817R1 (Rel-18, 'F'): Correction about the UE indication of the support of slice based N3IWF/TNGF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95C6E" w14:textId="77777777" w:rsidR="00E308B2" w:rsidRDefault="00E308B2" w:rsidP="00AC5BAF">
            <w:pPr>
              <w:pStyle w:val="TAL"/>
            </w:pPr>
            <w:r>
              <w:t>Nokia, LG Electronics, Samsung,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B91C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41A0B"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802EB" w14:textId="77777777" w:rsidR="00E308B2" w:rsidRDefault="00E308B2" w:rsidP="00AC5BAF">
            <w:pPr>
              <w:pStyle w:val="TAL"/>
            </w:pPr>
            <w:r>
              <w:t>Revision of S2-2406244, merging S2-2406652 and S2-2406155. Revised in parallel session to S2-2406944.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4D30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F9AD7" w14:textId="77777777" w:rsidR="00E308B2" w:rsidRDefault="00E308B2" w:rsidP="00AC5BAF">
            <w:pPr>
              <w:pStyle w:val="TAL"/>
            </w:pPr>
            <w:r>
              <w:t>S2-2406944</w:t>
            </w:r>
          </w:p>
        </w:tc>
      </w:tr>
      <w:tr w:rsidR="00E308B2" w14:paraId="364D29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9F8BF" w14:textId="77777777" w:rsidR="00E308B2" w:rsidRDefault="00E308B2" w:rsidP="00AC5BAF">
            <w:pPr>
              <w:pStyle w:val="TAL"/>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86E29" w14:textId="77777777" w:rsidR="00E308B2" w:rsidRDefault="00E308B2" w:rsidP="00AC5BAF">
            <w:pPr>
              <w:pStyle w:val="TAL"/>
            </w:pPr>
            <w:r>
              <w:t>S2-2406944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6EC45"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2D095" w14:textId="77777777" w:rsidR="00E308B2" w:rsidRDefault="00E308B2" w:rsidP="00AC5BAF">
            <w:pPr>
              <w:pStyle w:val="TAL"/>
            </w:pPr>
            <w:r>
              <w:t>23.502 CR4817R2 (Rel-18, 'F'): Correction about the UE indication of the support of slice based N3IWF/TNGF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8C2D7" w14:textId="77777777" w:rsidR="00E308B2" w:rsidRDefault="00E308B2" w:rsidP="00AC5BAF">
            <w:pPr>
              <w:pStyle w:val="TAL"/>
            </w:pPr>
            <w:r>
              <w:t>Nokia, LG Electronics, Samsung,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77C5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AAF7B"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B0E9F" w14:textId="77777777" w:rsidR="00E308B2" w:rsidRDefault="00E308B2" w:rsidP="00AC5BAF">
            <w:pPr>
              <w:pStyle w:val="TAL"/>
            </w:pPr>
            <w:r>
              <w:t>Revision of S2-2406890. Agreed in parallel session. This CR was 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CDD3A"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FD076" w14:textId="77777777" w:rsidR="00E308B2" w:rsidRDefault="00E308B2" w:rsidP="00AC5BAF">
            <w:pPr>
              <w:pStyle w:val="TAL"/>
            </w:pPr>
          </w:p>
        </w:tc>
      </w:tr>
      <w:tr w:rsidR="00E308B2" w14:paraId="363E87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4ECD8" w14:textId="77777777" w:rsidR="00E308B2" w:rsidRDefault="00E308B2" w:rsidP="00AC5BAF">
            <w:pPr>
              <w:pStyle w:val="TAL"/>
              <w:rPr>
                <w:sz w:val="24"/>
                <w:szCs w:val="24"/>
              </w:rPr>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EFDD4" w14:textId="77777777" w:rsidR="00E308B2" w:rsidRDefault="00E308B2" w:rsidP="00AC5BAF">
            <w:pPr>
              <w:pStyle w:val="TAL"/>
            </w:pPr>
            <w:r>
              <w:t>S2-2406245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C5BF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03A05" w14:textId="77777777" w:rsidR="00E308B2" w:rsidRDefault="00E308B2" w:rsidP="00AC5BAF">
            <w:pPr>
              <w:pStyle w:val="TAL"/>
            </w:pPr>
            <w:r>
              <w:t>[DRAFT] LS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E82E6"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0640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B5743"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F7331" w14:textId="77777777" w:rsidR="00E308B2" w:rsidRDefault="00E308B2" w:rsidP="00AC5BAF">
            <w:pPr>
              <w:pStyle w:val="TAL"/>
            </w:pPr>
            <w:r>
              <w:t>Response to S2-2405859. Revised in parallel session to S2-2406891.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2EE1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42F7B" w14:textId="77777777" w:rsidR="00E308B2" w:rsidRDefault="00E308B2" w:rsidP="00AC5BAF">
            <w:pPr>
              <w:pStyle w:val="TAL"/>
            </w:pPr>
            <w:r>
              <w:t>S2-2406891</w:t>
            </w:r>
          </w:p>
        </w:tc>
      </w:tr>
      <w:tr w:rsidR="00E308B2" w14:paraId="68DBFBA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00A37" w14:textId="77777777" w:rsidR="00E308B2" w:rsidRDefault="00E308B2" w:rsidP="00AC5BAF">
            <w:pPr>
              <w:pStyle w:val="TAL"/>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4A990" w14:textId="77777777" w:rsidR="00E308B2" w:rsidRDefault="00E308B2" w:rsidP="00AC5BAF">
            <w:pPr>
              <w:pStyle w:val="TAL"/>
            </w:pPr>
            <w:r>
              <w:t>S2-2406891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9BB0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8BA7B" w14:textId="77777777" w:rsidR="00E308B2" w:rsidRDefault="00E308B2" w:rsidP="00AC5BAF">
            <w:pPr>
              <w:pStyle w:val="TAL"/>
            </w:pPr>
            <w:r>
              <w:t>[DRAFT] LS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6F0B3"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CF21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F7DE0"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CABF9" w14:textId="77777777" w:rsidR="00E308B2" w:rsidRDefault="00E308B2" w:rsidP="00AC5BAF">
            <w:pPr>
              <w:pStyle w:val="TAL"/>
            </w:pPr>
            <w:r>
              <w:t>Revision of S2-2406245. Revised in parallel session to S2-2406945.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E791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8A7D8" w14:textId="77777777" w:rsidR="00E308B2" w:rsidRDefault="00E308B2" w:rsidP="00AC5BAF">
            <w:pPr>
              <w:pStyle w:val="TAL"/>
            </w:pPr>
            <w:r>
              <w:t>S2-2406945</w:t>
            </w:r>
          </w:p>
        </w:tc>
      </w:tr>
      <w:tr w:rsidR="00E308B2" w14:paraId="2726F6C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25557" w14:textId="77777777" w:rsidR="00E308B2" w:rsidRDefault="00E308B2" w:rsidP="00AC5BAF">
            <w:pPr>
              <w:pStyle w:val="TAL"/>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0C75E" w14:textId="77777777" w:rsidR="00E308B2" w:rsidRDefault="00E308B2" w:rsidP="00AC5BAF">
            <w:pPr>
              <w:pStyle w:val="TAL"/>
            </w:pPr>
            <w:r>
              <w:t>S2-2406945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D360A"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F161F" w14:textId="77777777" w:rsidR="00E308B2" w:rsidRDefault="00E308B2" w:rsidP="00AC5BAF">
            <w:pPr>
              <w:pStyle w:val="TAL"/>
            </w:pPr>
            <w:r>
              <w:t>LS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059BC"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F5D2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5BBE5"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61D66" w14:textId="77777777" w:rsidR="00E308B2" w:rsidRDefault="00E308B2" w:rsidP="00AC5BAF">
            <w:pPr>
              <w:pStyle w:val="TAL"/>
            </w:pPr>
            <w:r>
              <w:t>Revision of S2-2406891. Agreed in parallel session.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2D0C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F824F" w14:textId="77777777" w:rsidR="00E308B2" w:rsidRDefault="00E308B2" w:rsidP="00AC5BAF">
            <w:pPr>
              <w:pStyle w:val="TAL"/>
            </w:pPr>
          </w:p>
        </w:tc>
      </w:tr>
      <w:tr w:rsidR="00E308B2" w14:paraId="164820F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50CBA" w14:textId="77777777" w:rsidR="00E308B2" w:rsidRDefault="00E308B2" w:rsidP="00AC5BAF">
            <w:pPr>
              <w:pStyle w:val="TAL"/>
              <w:rPr>
                <w:sz w:val="24"/>
                <w:szCs w:val="24"/>
              </w:rPr>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60168" w14:textId="77777777" w:rsidR="00E308B2" w:rsidRDefault="00E308B2" w:rsidP="00AC5BAF">
            <w:pPr>
              <w:pStyle w:val="TAL"/>
            </w:pPr>
            <w:r>
              <w:t>S2-2406154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0B158"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07081" w14:textId="77777777" w:rsidR="00E308B2" w:rsidRDefault="00E308B2" w:rsidP="00AC5BAF">
            <w:pPr>
              <w:pStyle w:val="TAL"/>
            </w:pPr>
            <w:r>
              <w:t>[DRAFT] LS Reply on indicating the support of slice based N3IWF TNGF selection from the UE to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90883"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868F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FFB10"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F7027" w14:textId="77777777" w:rsidR="00E308B2" w:rsidRDefault="00E308B2" w:rsidP="00AC5BAF">
            <w:pPr>
              <w:pStyle w:val="TAL"/>
            </w:pPr>
            <w:r>
              <w:t>Response to S2-2405859.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E4BC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CFECF" w14:textId="77777777" w:rsidR="00E308B2" w:rsidRDefault="00E308B2" w:rsidP="00AC5BAF">
            <w:pPr>
              <w:pStyle w:val="TAL"/>
            </w:pPr>
          </w:p>
        </w:tc>
      </w:tr>
      <w:tr w:rsidR="00E308B2" w14:paraId="31A364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68949" w14:textId="77777777" w:rsidR="00E308B2" w:rsidRDefault="00E308B2" w:rsidP="00AC5BAF">
            <w:pPr>
              <w:pStyle w:val="TAL"/>
              <w:rPr>
                <w:sz w:val="24"/>
                <w:szCs w:val="24"/>
              </w:rPr>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DADA2" w14:textId="77777777" w:rsidR="00E308B2" w:rsidRDefault="00E308B2" w:rsidP="00AC5BAF">
            <w:pPr>
              <w:pStyle w:val="TAL"/>
            </w:pPr>
            <w:r>
              <w:t>S2-2406368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AD9D8"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423F1" w14:textId="77777777" w:rsidR="00E308B2" w:rsidRDefault="00E308B2" w:rsidP="00AC5BAF">
            <w:pPr>
              <w:pStyle w:val="TAL"/>
            </w:pPr>
            <w:r>
              <w:t>[DRAFT] Reply LS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37A63"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B1DC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13D45"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856D5" w14:textId="77777777" w:rsidR="00E308B2" w:rsidRDefault="00E308B2" w:rsidP="00AC5BAF">
            <w:pPr>
              <w:pStyle w:val="TAL"/>
            </w:pPr>
            <w:r>
              <w:t>Response to S2-2405859.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8104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47684" w14:textId="77777777" w:rsidR="00E308B2" w:rsidRDefault="00E308B2" w:rsidP="00AC5BAF">
            <w:pPr>
              <w:pStyle w:val="TAL"/>
            </w:pPr>
          </w:p>
        </w:tc>
      </w:tr>
      <w:tr w:rsidR="00E308B2" w14:paraId="461A7A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F8EF9" w14:textId="77777777" w:rsidR="00E308B2" w:rsidRDefault="00E308B2" w:rsidP="00AC5BAF">
            <w:pPr>
              <w:pStyle w:val="TAL"/>
              <w:rPr>
                <w:sz w:val="24"/>
                <w:szCs w:val="24"/>
              </w:rPr>
            </w:pPr>
            <w:r>
              <w:lastRenderedPageBreak/>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CD99F" w14:textId="77777777" w:rsidR="00E308B2" w:rsidRDefault="00E308B2" w:rsidP="00AC5BAF">
            <w:pPr>
              <w:pStyle w:val="TAL"/>
            </w:pPr>
            <w:r>
              <w:t>S2-2406649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5899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B7398" w14:textId="77777777" w:rsidR="00E308B2" w:rsidRDefault="00E308B2" w:rsidP="00AC5BAF">
            <w:pPr>
              <w:pStyle w:val="TAL"/>
            </w:pPr>
            <w:r>
              <w:t>[DRAFT] Reply LS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E419E"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83B7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E21D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423D1" w14:textId="77777777" w:rsidR="00E308B2" w:rsidRDefault="00E308B2" w:rsidP="00AC5BAF">
            <w:pPr>
              <w:pStyle w:val="TAL"/>
              <w:rPr>
                <w:sz w:val="24"/>
                <w:szCs w:val="24"/>
              </w:rPr>
            </w:pPr>
            <w:r>
              <w:t>Response to S2-2405859.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F016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5F5FB" w14:textId="77777777" w:rsidR="00E308B2" w:rsidRDefault="00E308B2" w:rsidP="00AC5BAF">
            <w:pPr>
              <w:pStyle w:val="TAL"/>
            </w:pPr>
          </w:p>
        </w:tc>
      </w:tr>
      <w:tr w:rsidR="00E308B2" w14:paraId="78F559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8EC5D" w14:textId="77777777" w:rsidR="00E308B2" w:rsidRDefault="00E308B2" w:rsidP="00AC5BAF">
            <w:pPr>
              <w:pStyle w:val="TAL"/>
              <w:rPr>
                <w:sz w:val="24"/>
                <w:szCs w:val="24"/>
              </w:rPr>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062A2" w14:textId="77777777" w:rsidR="00E308B2" w:rsidRDefault="00E308B2" w:rsidP="00AC5BAF">
            <w:pPr>
              <w:pStyle w:val="TAL"/>
            </w:pPr>
            <w:r>
              <w:t>S2-2406687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4B931"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17806" w14:textId="77777777" w:rsidR="00E308B2" w:rsidRDefault="00E308B2" w:rsidP="00AC5BAF">
            <w:pPr>
              <w:pStyle w:val="TAL"/>
            </w:pPr>
            <w:r>
              <w:t>[DRAFT] Reply LS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65552"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40E2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F75E4"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A5423" w14:textId="77777777" w:rsidR="00E308B2" w:rsidRDefault="00E308B2" w:rsidP="00AC5BAF">
            <w:pPr>
              <w:pStyle w:val="TAL"/>
            </w:pPr>
            <w:r>
              <w:t>Response to S2-2405859.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AB84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C5568" w14:textId="77777777" w:rsidR="00E308B2" w:rsidRDefault="00E308B2" w:rsidP="00AC5BAF">
            <w:pPr>
              <w:pStyle w:val="TAL"/>
            </w:pPr>
          </w:p>
        </w:tc>
      </w:tr>
      <w:tr w:rsidR="00E308B2" w14:paraId="673C7C5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72565" w14:textId="77777777" w:rsidR="00E308B2" w:rsidRDefault="00E308B2" w:rsidP="00AC5BAF">
            <w:pPr>
              <w:pStyle w:val="TAL"/>
              <w:rPr>
                <w:sz w:val="24"/>
                <w:szCs w:val="24"/>
              </w:rPr>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2874F" w14:textId="77777777" w:rsidR="00E308B2" w:rsidRDefault="00E308B2" w:rsidP="00AC5BAF">
            <w:pPr>
              <w:pStyle w:val="TAL"/>
            </w:pPr>
            <w:r>
              <w:t>S2-2406155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D9FA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31EE9" w14:textId="77777777" w:rsidR="00E308B2" w:rsidRDefault="00E308B2" w:rsidP="00AC5BAF">
            <w:pPr>
              <w:pStyle w:val="TAL"/>
            </w:pPr>
            <w:r>
              <w:t>23.502 CR4814 (Rel-18, 'F'): Remove the Notes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5CEE6"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F29F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8DAF8"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51C75" w14:textId="77777777" w:rsidR="00E308B2" w:rsidRDefault="00E308B2" w:rsidP="00AC5BAF">
            <w:pPr>
              <w:pStyle w:val="TAL"/>
            </w:pPr>
            <w:r>
              <w:t>Merged into S2-2406890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18F78"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9B5B3" w14:textId="77777777" w:rsidR="00E308B2" w:rsidRDefault="00E308B2" w:rsidP="00AC5BAF">
            <w:pPr>
              <w:pStyle w:val="TAL"/>
            </w:pPr>
          </w:p>
        </w:tc>
      </w:tr>
      <w:tr w:rsidR="00E308B2" w14:paraId="26DA74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A765D" w14:textId="77777777" w:rsidR="00E308B2" w:rsidRDefault="00E308B2" w:rsidP="00AC5BAF">
            <w:pPr>
              <w:pStyle w:val="TAL"/>
              <w:rPr>
                <w:sz w:val="24"/>
                <w:szCs w:val="24"/>
              </w:rPr>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B8B13" w14:textId="77777777" w:rsidR="00E308B2" w:rsidRDefault="00E308B2" w:rsidP="00AC5BAF">
            <w:pPr>
              <w:pStyle w:val="TAL"/>
            </w:pPr>
            <w:r>
              <w:t>S2-2406652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34813"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0B13B" w14:textId="77777777" w:rsidR="00E308B2" w:rsidRDefault="00E308B2" w:rsidP="00AC5BAF">
            <w:pPr>
              <w:pStyle w:val="TAL"/>
            </w:pPr>
            <w:r>
              <w:t>23.502 CR4822 (Rel-18, 'F'): UE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C0457"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F81A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CD96E"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DFF92" w14:textId="77777777" w:rsidR="00E308B2" w:rsidRDefault="00E308B2" w:rsidP="00AC5BAF">
            <w:pPr>
              <w:pStyle w:val="TAL"/>
            </w:pPr>
            <w:r>
              <w:t>Merged into S2-2406890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236C4"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BD5EC" w14:textId="77777777" w:rsidR="00E308B2" w:rsidRDefault="00E308B2" w:rsidP="00AC5BAF">
            <w:pPr>
              <w:pStyle w:val="TAL"/>
            </w:pPr>
          </w:p>
        </w:tc>
      </w:tr>
      <w:tr w:rsidR="00E308B2" w14:paraId="33779C5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84F27" w14:textId="77777777" w:rsidR="00E308B2" w:rsidRDefault="00E308B2" w:rsidP="00AC5BAF">
            <w:pPr>
              <w:pStyle w:val="TAL"/>
              <w:rPr>
                <w:sz w:val="24"/>
                <w:szCs w:val="24"/>
              </w:rPr>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15F47" w14:textId="77777777" w:rsidR="00E308B2" w:rsidRDefault="00E308B2" w:rsidP="00AC5BAF">
            <w:pPr>
              <w:pStyle w:val="TAL"/>
            </w:pPr>
            <w:r>
              <w:t>S2-2406688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0E94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2B0D0" w14:textId="77777777" w:rsidR="00E308B2" w:rsidRDefault="00E308B2" w:rsidP="00AC5BAF">
            <w:pPr>
              <w:pStyle w:val="TAL"/>
            </w:pPr>
            <w:r>
              <w:t>23.502 CR4824 (Rel-18, 'F'):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5CD2A"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CA78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42676"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441B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A53A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7709A" w14:textId="77777777" w:rsidR="00E308B2" w:rsidRDefault="00E308B2" w:rsidP="00AC5BAF">
            <w:pPr>
              <w:pStyle w:val="TAL"/>
            </w:pPr>
          </w:p>
        </w:tc>
      </w:tr>
      <w:tr w:rsidR="00E308B2" w14:paraId="3DEE33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65C27" w14:textId="77777777" w:rsidR="00E308B2" w:rsidRDefault="00E308B2" w:rsidP="00AC5BAF">
            <w:pPr>
              <w:pStyle w:val="TAL"/>
              <w:rPr>
                <w:sz w:val="24"/>
                <w:szCs w:val="24"/>
              </w:rPr>
            </w:pPr>
            <w:r>
              <w:t>9.20.2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9F8C6" w14:textId="77777777" w:rsidR="00E308B2" w:rsidRDefault="00E308B2" w:rsidP="00AC5BAF">
            <w:pPr>
              <w:pStyle w:val="TAL"/>
            </w:pPr>
            <w:r>
              <w:t>S2-2405889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964AD"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802C9" w14:textId="77777777" w:rsidR="00E308B2" w:rsidRDefault="00E308B2" w:rsidP="00AC5BAF">
            <w:pPr>
              <w:pStyle w:val="TAL"/>
            </w:pPr>
            <w:r>
              <w:t>LS from BBF: BBF answer to your liaison S2-2311801 on 'LS on the progress of 5WWC_Ph2 normative 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FACDD" w14:textId="77777777" w:rsidR="00E308B2" w:rsidRDefault="00E308B2" w:rsidP="00AC5BAF">
            <w:pPr>
              <w:pStyle w:val="TAL"/>
            </w:pPr>
            <w:r>
              <w:t>BBF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77DF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7505A" w14:textId="77777777" w:rsidR="00E308B2" w:rsidRDefault="00E308B2" w:rsidP="00AC5BAF">
            <w:pPr>
              <w:pStyle w:val="TAL"/>
              <w:rPr>
                <w:sz w:val="24"/>
                <w:szCs w:val="24"/>
              </w:rPr>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289AE"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88AC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13228" w14:textId="77777777" w:rsidR="00E308B2" w:rsidRDefault="00E308B2" w:rsidP="00AC5BAF">
            <w:pPr>
              <w:pStyle w:val="TAL"/>
            </w:pPr>
          </w:p>
        </w:tc>
      </w:tr>
      <w:tr w:rsidR="00E308B2" w14:paraId="2232DE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5B3AD"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AF0D5" w14:textId="77777777" w:rsidR="00E308B2" w:rsidRDefault="00E308B2" w:rsidP="00AC5BAF">
            <w:pPr>
              <w:pStyle w:val="TAL"/>
            </w:pPr>
            <w:r>
              <w:t>S2-2405849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5CDF5"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AFAC8" w14:textId="77777777" w:rsidR="00E308B2" w:rsidRDefault="00E308B2" w:rsidP="00AC5BAF">
            <w:pPr>
              <w:pStyle w:val="TAL"/>
            </w:pPr>
            <w:r>
              <w:t>LS from SA WG3: LS on Issues related Analytics context transfer between AnLF(s)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3AF23"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29B7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23411" w14:textId="77777777" w:rsidR="00E308B2" w:rsidRDefault="00E308B2" w:rsidP="00AC5BAF">
            <w:pPr>
              <w:pStyle w:val="TAL"/>
            </w:pPr>
            <w:r>
              <w:t>eNA_Ph3_SEC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426E0" w14:textId="77777777" w:rsidR="00E308B2" w:rsidRDefault="00E308B2" w:rsidP="00AC5BAF">
            <w:pPr>
              <w:pStyle w:val="TAL"/>
            </w:pPr>
            <w:r>
              <w:t>Revision of Postponed S2-2403909 from S2#162. Responses drafted in S2-2405979 and S2-2406490.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429C7"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39F4B" w14:textId="77777777" w:rsidR="00E308B2" w:rsidRDefault="00E308B2" w:rsidP="00AC5BAF">
            <w:pPr>
              <w:pStyle w:val="TAL"/>
            </w:pPr>
          </w:p>
        </w:tc>
      </w:tr>
      <w:tr w:rsidR="00E308B2" w14:paraId="7CF53B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1C7E8"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ED796" w14:textId="77777777" w:rsidR="00E308B2" w:rsidRDefault="00E308B2" w:rsidP="00AC5BAF">
            <w:pPr>
              <w:pStyle w:val="TAL"/>
            </w:pPr>
            <w:r>
              <w:t>S2-2405979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17A3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9AECC" w14:textId="77777777" w:rsidR="00E308B2" w:rsidRDefault="00E308B2" w:rsidP="00AC5BAF">
            <w:pPr>
              <w:pStyle w:val="TAL"/>
            </w:pPr>
            <w:r>
              <w:t>[DRAFT] Reply LS on issues related to analytics context transfer between AnLF(s)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3B1C3"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73DD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B2258" w14:textId="77777777" w:rsidR="00E308B2" w:rsidRDefault="00E308B2" w:rsidP="00AC5BAF">
            <w:pPr>
              <w:pStyle w:val="TAL"/>
            </w:pPr>
            <w:r>
              <w:t>eNA_Ph3_SEC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12BE9" w14:textId="77777777" w:rsidR="00E308B2" w:rsidRDefault="00E308B2" w:rsidP="00AC5BAF">
            <w:pPr>
              <w:pStyle w:val="TAL"/>
            </w:pPr>
            <w:r>
              <w:t>Revision of S2-2404001 from SA2#162. Response to S2-2405849.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E855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E7542" w14:textId="77777777" w:rsidR="00E308B2" w:rsidRDefault="00E308B2" w:rsidP="00AC5BAF">
            <w:pPr>
              <w:pStyle w:val="TAL"/>
            </w:pPr>
          </w:p>
        </w:tc>
      </w:tr>
      <w:tr w:rsidR="00E308B2" w14:paraId="4027B44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DAFCE"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E515F" w14:textId="77777777" w:rsidR="00E308B2" w:rsidRDefault="00E308B2" w:rsidP="00AC5BAF">
            <w:pPr>
              <w:pStyle w:val="TAL"/>
            </w:pPr>
            <w:r>
              <w:t>S2-2406338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473B1"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72065" w14:textId="77777777" w:rsidR="00E308B2" w:rsidRDefault="00E308B2" w:rsidP="00AC5BAF">
            <w:pPr>
              <w:pStyle w:val="TAL"/>
            </w:pPr>
            <w:r>
              <w:t>[DRAFT] Reply LS on Issues related Analytics context transfer between AnLF(s)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2AD63" w14:textId="77777777" w:rsidR="00E308B2" w:rsidRDefault="00E308B2" w:rsidP="00AC5BAF">
            <w:pPr>
              <w:pStyle w:val="TAL"/>
            </w:pPr>
            <w:r>
              <w:t>Samsung Electronics France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2A1F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CED0E" w14:textId="77777777" w:rsidR="00E308B2" w:rsidRDefault="00E308B2" w:rsidP="00AC5BAF">
            <w:pPr>
              <w:pStyle w:val="TAL"/>
            </w:pPr>
            <w:r>
              <w:t>eNA_Ph3_SEC, 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F07E0" w14:textId="77777777" w:rsidR="00E308B2" w:rsidRDefault="00E308B2" w:rsidP="00AC5BAF">
            <w:pPr>
              <w:pStyle w:val="TAL"/>
            </w:pPr>
            <w:r>
              <w:t>Revision of S2-2404898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E1BC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B8CDB" w14:textId="77777777" w:rsidR="00E308B2" w:rsidRDefault="00E308B2" w:rsidP="00AC5BAF">
            <w:pPr>
              <w:pStyle w:val="TAL"/>
            </w:pPr>
          </w:p>
        </w:tc>
      </w:tr>
      <w:tr w:rsidR="00E308B2" w14:paraId="63ADBB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BF869"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5AE35" w14:textId="77777777" w:rsidR="00E308B2" w:rsidRDefault="00E308B2" w:rsidP="00AC5BAF">
            <w:pPr>
              <w:pStyle w:val="TAL"/>
            </w:pPr>
            <w:r>
              <w:t>S2-2406490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90DD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4717B" w14:textId="77777777" w:rsidR="00E308B2" w:rsidRDefault="00E308B2" w:rsidP="00AC5BAF">
            <w:pPr>
              <w:pStyle w:val="TAL"/>
            </w:pPr>
            <w:r>
              <w:t>[DRAFT] Reply LS on Issues related to Analytics context transfer between AnLF(s)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2521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38D4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09A1D"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52DE4" w14:textId="77777777" w:rsidR="00E308B2" w:rsidRDefault="00E308B2" w:rsidP="00AC5BAF">
            <w:pPr>
              <w:pStyle w:val="TAL"/>
            </w:pPr>
            <w:r>
              <w:t>Revision of S2-2404070 from SA WG2#162. Response to S2-2405849. Revised in parallel session to S2-2407014.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E581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7845D" w14:textId="77777777" w:rsidR="00E308B2" w:rsidRDefault="00E308B2" w:rsidP="00AC5BAF">
            <w:pPr>
              <w:pStyle w:val="TAL"/>
            </w:pPr>
            <w:r>
              <w:t>S2-2407014</w:t>
            </w:r>
          </w:p>
        </w:tc>
      </w:tr>
      <w:tr w:rsidR="00E308B2" w14:paraId="6E63B11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478F0" w14:textId="77777777" w:rsidR="00E308B2" w:rsidRDefault="00E308B2" w:rsidP="00AC5BAF">
            <w:pPr>
              <w:pStyle w:val="TAL"/>
            </w:pPr>
            <w:r>
              <w:lastRenderedPageBreak/>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05300" w14:textId="77777777" w:rsidR="00E308B2" w:rsidRDefault="00E308B2" w:rsidP="00AC5BAF">
            <w:pPr>
              <w:pStyle w:val="TAL"/>
            </w:pPr>
            <w:r>
              <w:t>S2-2407014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CE93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C9285" w14:textId="77777777" w:rsidR="00E308B2" w:rsidRDefault="00E308B2" w:rsidP="00AC5BAF">
            <w:pPr>
              <w:pStyle w:val="TAL"/>
            </w:pPr>
            <w:r>
              <w:t>[DRAFT] Reply LS on Issues related to Analytics context transfer between AnLF(s)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DA520"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487E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F7DFE"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14C84" w14:textId="77777777" w:rsidR="00E308B2" w:rsidRDefault="00E308B2" w:rsidP="00AC5BAF">
            <w:pPr>
              <w:pStyle w:val="TAL"/>
            </w:pPr>
            <w:r>
              <w:t>Revision of S2-2406490. Revised in parallel session to S2-2407070.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15C9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9D16A" w14:textId="77777777" w:rsidR="00E308B2" w:rsidRDefault="00E308B2" w:rsidP="00AC5BAF">
            <w:pPr>
              <w:pStyle w:val="TAL"/>
            </w:pPr>
            <w:r>
              <w:t>S2-2407070</w:t>
            </w:r>
          </w:p>
        </w:tc>
      </w:tr>
      <w:tr w:rsidR="00E308B2" w14:paraId="41D9A6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C9FB0" w14:textId="77777777" w:rsidR="00E308B2" w:rsidRDefault="00E308B2" w:rsidP="00AC5BAF">
            <w:pPr>
              <w:pStyle w:val="TAL"/>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6D392" w14:textId="77777777" w:rsidR="00E308B2" w:rsidRDefault="00E308B2" w:rsidP="00AC5BAF">
            <w:pPr>
              <w:pStyle w:val="TAL"/>
            </w:pPr>
            <w:r>
              <w:t>S2-2407070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F3718"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17BC2" w14:textId="77777777" w:rsidR="00E308B2" w:rsidRDefault="00E308B2" w:rsidP="00AC5BAF">
            <w:pPr>
              <w:pStyle w:val="TAL"/>
            </w:pPr>
            <w:r>
              <w:t>[DRAFT] Reply LS on Issues related to Analytics context transfer between AnLF(s)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5903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AD73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014A7"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52E40" w14:textId="77777777" w:rsidR="00E308B2" w:rsidRDefault="00E308B2" w:rsidP="00AC5BAF">
            <w:pPr>
              <w:pStyle w:val="TAL"/>
            </w:pPr>
            <w:r>
              <w:t>Revision of S2-2407014. Revised in parallel session to S2-2407077.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C102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4D699" w14:textId="77777777" w:rsidR="00E308B2" w:rsidRDefault="00E308B2" w:rsidP="00AC5BAF">
            <w:pPr>
              <w:pStyle w:val="TAL"/>
            </w:pPr>
            <w:r>
              <w:t>S2-2407077</w:t>
            </w:r>
          </w:p>
        </w:tc>
      </w:tr>
      <w:tr w:rsidR="00E308B2" w14:paraId="2198939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11914" w14:textId="77777777" w:rsidR="00E308B2" w:rsidRDefault="00E308B2" w:rsidP="00AC5BAF">
            <w:pPr>
              <w:pStyle w:val="TAL"/>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BEA6F" w14:textId="77777777" w:rsidR="00E308B2" w:rsidRDefault="00E308B2" w:rsidP="00AC5BAF">
            <w:pPr>
              <w:pStyle w:val="TAL"/>
            </w:pPr>
            <w:r>
              <w:t>S2-2407077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D79D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72A6E" w14:textId="77777777" w:rsidR="00E308B2" w:rsidRDefault="00E308B2" w:rsidP="00AC5BAF">
            <w:pPr>
              <w:pStyle w:val="TAL"/>
            </w:pPr>
            <w:r>
              <w:t>[DRAFT] Reply LS on Issues related to Analytics context transfer between AnLF(s)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3A032"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556A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A6995"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17151" w14:textId="77777777" w:rsidR="00E308B2" w:rsidRDefault="00E308B2" w:rsidP="00AC5BAF">
            <w:pPr>
              <w:pStyle w:val="TAL"/>
            </w:pPr>
            <w:r>
              <w:t>Revision of S2-2407070.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4F16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D4F50" w14:textId="77777777" w:rsidR="00E308B2" w:rsidRDefault="00E308B2" w:rsidP="00AC5BAF">
            <w:pPr>
              <w:pStyle w:val="TAL"/>
            </w:pPr>
          </w:p>
        </w:tc>
      </w:tr>
      <w:tr w:rsidR="00E308B2" w14:paraId="0EDB8A7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203E7"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CBA24" w14:textId="77777777" w:rsidR="00E308B2" w:rsidRDefault="00E308B2" w:rsidP="00AC5BAF">
            <w:pPr>
              <w:pStyle w:val="TAL"/>
            </w:pPr>
            <w:r>
              <w:t>S2-2406356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DCF6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B1BA2" w14:textId="77777777" w:rsidR="00E308B2" w:rsidRDefault="00E308B2" w:rsidP="00AC5BAF">
            <w:pPr>
              <w:pStyle w:val="TAL"/>
            </w:pPr>
            <w:r>
              <w:t>23.288 CR1088 (Rel-18, 'F'): Removal of security issues on analytics context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FCE93"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4A42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9982D"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FB87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35C1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15EB8" w14:textId="77777777" w:rsidR="00E308B2" w:rsidRDefault="00E308B2" w:rsidP="00AC5BAF">
            <w:pPr>
              <w:pStyle w:val="TAL"/>
            </w:pPr>
          </w:p>
        </w:tc>
      </w:tr>
      <w:tr w:rsidR="00E308B2" w14:paraId="76AF0CA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AE37A"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56B4E" w14:textId="77777777" w:rsidR="00E308B2" w:rsidRDefault="00E308B2" w:rsidP="00AC5BAF">
            <w:pPr>
              <w:pStyle w:val="TAL"/>
            </w:pPr>
            <w:r>
              <w:t>S2-2406357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25AB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EEDFA" w14:textId="77777777" w:rsidR="00E308B2" w:rsidRDefault="00E308B2" w:rsidP="00AC5BAF">
            <w:pPr>
              <w:pStyle w:val="TAL"/>
            </w:pPr>
            <w:r>
              <w:t>23.288 CR1089 (Rel-17, 'F'): Clarification of security issues on analytics context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C854E"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2FA58"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AE938"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1EEB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FFFE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932CF" w14:textId="77777777" w:rsidR="00E308B2" w:rsidRDefault="00E308B2" w:rsidP="00AC5BAF">
            <w:pPr>
              <w:pStyle w:val="TAL"/>
            </w:pPr>
          </w:p>
        </w:tc>
      </w:tr>
      <w:tr w:rsidR="00E308B2" w14:paraId="252DD82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49019"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8E2A0" w14:textId="77777777" w:rsidR="00E308B2" w:rsidRDefault="00E308B2" w:rsidP="00AC5BAF">
            <w:pPr>
              <w:pStyle w:val="TAL"/>
            </w:pPr>
            <w:r>
              <w:t>S2-2406491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B024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2EB5B" w14:textId="77777777" w:rsidR="00E308B2" w:rsidRDefault="00E308B2" w:rsidP="00AC5BAF">
            <w:pPr>
              <w:pStyle w:val="TAL"/>
            </w:pPr>
            <w:r>
              <w:t>23.288 CR1081R4 (Rel-18, 'F'): Correction of ML Model sharing in the scenario of Analytics context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BD741" w14:textId="77777777" w:rsidR="00E308B2" w:rsidRDefault="00E308B2" w:rsidP="00AC5BAF">
            <w:pPr>
              <w:pStyle w:val="TAL"/>
            </w:pPr>
            <w:r>
              <w:t>Huawei, HiSilicon,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DA03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95D3D"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ACA86" w14:textId="77777777" w:rsidR="00E308B2" w:rsidRDefault="00E308B2" w:rsidP="00AC5BAF">
            <w:pPr>
              <w:pStyle w:val="TAL"/>
            </w:pPr>
            <w:r>
              <w:t>Revision of S2-2405801 from SA WG2#162. Revised in parallel session to S2-2407013.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8369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33CBD" w14:textId="77777777" w:rsidR="00E308B2" w:rsidRDefault="00E308B2" w:rsidP="00AC5BAF">
            <w:pPr>
              <w:pStyle w:val="TAL"/>
            </w:pPr>
            <w:r>
              <w:t>S2-2407013</w:t>
            </w:r>
          </w:p>
        </w:tc>
      </w:tr>
      <w:tr w:rsidR="00E308B2" w14:paraId="1480EA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9500A" w14:textId="77777777" w:rsidR="00E308B2" w:rsidRDefault="00E308B2" w:rsidP="00AC5BAF">
            <w:pPr>
              <w:pStyle w:val="TAL"/>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0789B" w14:textId="77777777" w:rsidR="00E308B2" w:rsidRDefault="00E308B2" w:rsidP="00AC5BAF">
            <w:pPr>
              <w:pStyle w:val="TAL"/>
            </w:pPr>
            <w:r>
              <w:t>S2-2407013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FBE95"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F1FAA" w14:textId="77777777" w:rsidR="00E308B2" w:rsidRDefault="00E308B2" w:rsidP="00AC5BAF">
            <w:pPr>
              <w:pStyle w:val="TAL"/>
            </w:pPr>
            <w:r>
              <w:t>23.288 CR1081R5 (Rel-18, 'F'): Correction of ML Model sharing in the scenario of Analytics context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E85D0" w14:textId="77777777" w:rsidR="00E308B2" w:rsidRDefault="00E308B2" w:rsidP="00AC5BAF">
            <w:pPr>
              <w:pStyle w:val="TAL"/>
            </w:pPr>
            <w:r>
              <w:t>Huawei, HiSilicon,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05A3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2187F"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2872C" w14:textId="77777777" w:rsidR="00E308B2" w:rsidRDefault="00E308B2" w:rsidP="00AC5BAF">
            <w:pPr>
              <w:pStyle w:val="TAL"/>
            </w:pPr>
            <w:r>
              <w:t>Revision of S2-2406491. Revised in parallel session to S2-2407069 (withdrawn).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85DF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9319B" w14:textId="77777777" w:rsidR="00E308B2" w:rsidRDefault="00E308B2" w:rsidP="00AC5BAF">
            <w:pPr>
              <w:pStyle w:val="TAL"/>
            </w:pPr>
            <w:r>
              <w:t>S2-2407069</w:t>
            </w:r>
          </w:p>
        </w:tc>
      </w:tr>
      <w:tr w:rsidR="00E308B2" w14:paraId="6D80F82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47042" w14:textId="77777777" w:rsidR="00E308B2" w:rsidRDefault="00E308B2" w:rsidP="00AC5BAF">
            <w:pPr>
              <w:pStyle w:val="TAL"/>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35FCF" w14:textId="77777777" w:rsidR="00E308B2" w:rsidRDefault="00E308B2" w:rsidP="00AC5BAF">
            <w:pPr>
              <w:pStyle w:val="TAL"/>
            </w:pPr>
            <w:r>
              <w:t>S2-2407069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F34C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8B96B" w14:textId="77777777" w:rsidR="00E308B2" w:rsidRDefault="00E308B2" w:rsidP="00AC5BAF">
            <w:pPr>
              <w:pStyle w:val="TAL"/>
            </w:pPr>
            <w:r>
              <w:t>23.288 CR1081R6 (Rel-18, 'F'): Correction of ML Model sharing in the scenario of Analytics context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E12C4" w14:textId="77777777" w:rsidR="00E308B2" w:rsidRDefault="00E308B2" w:rsidP="00AC5BAF">
            <w:pPr>
              <w:pStyle w:val="TAL"/>
            </w:pPr>
            <w:r>
              <w:t>Huawei, HiSilicon,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2BB5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93BFD"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F34C6" w14:textId="77777777" w:rsidR="00E308B2" w:rsidRDefault="00E308B2" w:rsidP="00AC5BAF">
            <w:pPr>
              <w:pStyle w:val="TAL"/>
            </w:pPr>
            <w:r>
              <w:t>Revision of S2-2407013.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86964"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01CE2" w14:textId="77777777" w:rsidR="00E308B2" w:rsidRDefault="00E308B2" w:rsidP="00AC5BAF">
            <w:pPr>
              <w:pStyle w:val="TAL"/>
            </w:pPr>
          </w:p>
        </w:tc>
      </w:tr>
      <w:tr w:rsidR="00E308B2" w14:paraId="4B08DBD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D834F"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32094" w14:textId="77777777" w:rsidR="00E308B2" w:rsidRDefault="00E308B2" w:rsidP="00AC5BAF">
            <w:pPr>
              <w:pStyle w:val="TAL"/>
            </w:pPr>
            <w:r>
              <w:t>S2-2405872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58E0E"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78314" w14:textId="77777777" w:rsidR="00E308B2" w:rsidRDefault="00E308B2" w:rsidP="00AC5BAF">
            <w:pPr>
              <w:pStyle w:val="TAL"/>
            </w:pPr>
            <w:r>
              <w:t>LS from SA WG5: Reply LS to SA WG2 on OAM input data for QoS Sustainability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C87DB" w14:textId="77777777" w:rsidR="00E308B2" w:rsidRDefault="00E308B2" w:rsidP="00AC5BAF">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4C47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2A06A" w14:textId="77777777" w:rsidR="00E308B2" w:rsidRDefault="00E308B2" w:rsidP="00AC5BAF">
            <w:pPr>
              <w:pStyle w:val="TAL"/>
            </w:pPr>
            <w:r>
              <w:t>PM_KPI_5G_Ph3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0D468"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161B6"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E6B58" w14:textId="77777777" w:rsidR="00E308B2" w:rsidRDefault="00E308B2" w:rsidP="00AC5BAF">
            <w:pPr>
              <w:pStyle w:val="TAL"/>
            </w:pPr>
          </w:p>
        </w:tc>
      </w:tr>
      <w:tr w:rsidR="00E308B2" w14:paraId="0DFE02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6D53F"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F9B52" w14:textId="77777777" w:rsidR="00E308B2" w:rsidRDefault="00E308B2" w:rsidP="00AC5BAF">
            <w:pPr>
              <w:pStyle w:val="TAL"/>
            </w:pPr>
            <w:r>
              <w:t>S2-2405896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64C9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41DDB" w14:textId="77777777" w:rsidR="00E308B2" w:rsidRDefault="00E308B2" w:rsidP="00AC5BAF">
            <w:pPr>
              <w:pStyle w:val="TAL"/>
            </w:pPr>
            <w:r>
              <w:t>23.288 CR1087 (Rel-18, 'F'): Clarification on QoS sustainability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A49D4"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F19B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B4BB1"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38BA9" w14:textId="77777777" w:rsidR="00E308B2" w:rsidRDefault="00E308B2" w:rsidP="00AC5BAF">
            <w:pPr>
              <w:pStyle w:val="TAL"/>
            </w:pPr>
            <w:r>
              <w:t>Revised in parallel session to S2-2407015.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19B6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28891" w14:textId="77777777" w:rsidR="00E308B2" w:rsidRDefault="00E308B2" w:rsidP="00AC5BAF">
            <w:pPr>
              <w:pStyle w:val="TAL"/>
            </w:pPr>
            <w:r>
              <w:t>S2-2407015</w:t>
            </w:r>
          </w:p>
        </w:tc>
      </w:tr>
      <w:tr w:rsidR="00E308B2" w14:paraId="0D08F02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5FB26" w14:textId="77777777" w:rsidR="00E308B2" w:rsidRDefault="00E308B2" w:rsidP="00AC5BAF">
            <w:pPr>
              <w:pStyle w:val="TAL"/>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0C5A9" w14:textId="77777777" w:rsidR="00E308B2" w:rsidRDefault="00E308B2" w:rsidP="00AC5BAF">
            <w:pPr>
              <w:pStyle w:val="TAL"/>
            </w:pPr>
            <w:r>
              <w:t>S2-2407015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BAA9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CB75B" w14:textId="77777777" w:rsidR="00E308B2" w:rsidRDefault="00E308B2" w:rsidP="00AC5BAF">
            <w:pPr>
              <w:pStyle w:val="TAL"/>
            </w:pPr>
            <w:r>
              <w:t>23.288 CR1087R1 (Rel-18, 'F'): Clarification on QoS sustainability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2D6A1" w14:textId="77777777" w:rsidR="00E308B2" w:rsidRDefault="00E308B2" w:rsidP="00AC5BAF">
            <w:pPr>
              <w:pStyle w:val="TAL"/>
            </w:pPr>
            <w:r>
              <w:t>ZTE,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0BDA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85702"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EA911" w14:textId="77777777" w:rsidR="00E308B2" w:rsidRDefault="00E308B2" w:rsidP="00AC5BAF">
            <w:pPr>
              <w:pStyle w:val="TAL"/>
            </w:pPr>
            <w:r>
              <w:t>Revision of S2-2405896.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8B3A3"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0527A" w14:textId="77777777" w:rsidR="00E308B2" w:rsidRDefault="00E308B2" w:rsidP="00AC5BAF">
            <w:pPr>
              <w:pStyle w:val="TAL"/>
            </w:pPr>
          </w:p>
        </w:tc>
      </w:tr>
      <w:tr w:rsidR="00E308B2" w14:paraId="1292D38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10BB7"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B2A44" w14:textId="77777777" w:rsidR="00E308B2" w:rsidRDefault="00E308B2" w:rsidP="00AC5BAF">
            <w:pPr>
              <w:pStyle w:val="TAL"/>
            </w:pPr>
            <w:r>
              <w:t>S2-2405888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17B26"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E31CE" w14:textId="77777777" w:rsidR="00E308B2" w:rsidRDefault="00E308B2" w:rsidP="00AC5BAF">
            <w:pPr>
              <w:pStyle w:val="TAL"/>
            </w:pPr>
            <w:r>
              <w:t>LS from SA WG3: LS on Security of ML Model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96CDF"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29A5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750E5" w14:textId="77777777" w:rsidR="00E308B2" w:rsidRDefault="00E308B2" w:rsidP="00AC5BAF">
            <w:pPr>
              <w:pStyle w:val="TAL"/>
            </w:pPr>
            <w:r>
              <w:t>eNA_Ph3_SEC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74D03" w14:textId="77777777" w:rsidR="00E308B2" w:rsidRDefault="00E308B2" w:rsidP="00AC5BAF">
            <w:pPr>
              <w:pStyle w:val="TAL"/>
            </w:pPr>
            <w:r>
              <w:t>Response drafted in S2-2406380.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2548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213EA" w14:textId="77777777" w:rsidR="00E308B2" w:rsidRDefault="00E308B2" w:rsidP="00AC5BAF">
            <w:pPr>
              <w:pStyle w:val="TAL"/>
            </w:pPr>
          </w:p>
        </w:tc>
      </w:tr>
      <w:tr w:rsidR="00E308B2" w14:paraId="41152F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880A9" w14:textId="77777777" w:rsidR="00E308B2" w:rsidRDefault="00E308B2" w:rsidP="00AC5BAF">
            <w:pPr>
              <w:pStyle w:val="TAL"/>
              <w:rPr>
                <w:sz w:val="24"/>
                <w:szCs w:val="24"/>
              </w:rPr>
            </w:pPr>
            <w:r>
              <w:lastRenderedPageBreak/>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C9EDA" w14:textId="77777777" w:rsidR="00E308B2" w:rsidRDefault="00E308B2" w:rsidP="00AC5BAF">
            <w:pPr>
              <w:pStyle w:val="TAL"/>
            </w:pPr>
            <w:r>
              <w:t>S2-2406380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6C14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271F9" w14:textId="77777777" w:rsidR="00E308B2" w:rsidRDefault="00E308B2" w:rsidP="00AC5BAF">
            <w:pPr>
              <w:pStyle w:val="TAL"/>
            </w:pPr>
            <w:r>
              <w:t>[DRAFT] Reply LS on Security of ML Model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B56D7" w14:textId="77777777" w:rsidR="00E308B2" w:rsidRDefault="00E308B2" w:rsidP="00AC5BAF">
            <w:pPr>
              <w:pStyle w:val="TAL"/>
            </w:pPr>
            <w:r>
              <w:t>Samsung Electronics France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F59D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63784" w14:textId="77777777" w:rsidR="00E308B2" w:rsidRDefault="00E308B2" w:rsidP="00AC5BAF">
            <w:pPr>
              <w:pStyle w:val="TAL"/>
            </w:pPr>
            <w:r>
              <w:t>eNA_Ph3_SEC, 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C9573" w14:textId="77777777" w:rsidR="00E308B2" w:rsidRDefault="00E308B2" w:rsidP="00AC5BAF">
            <w:pPr>
              <w:pStyle w:val="TAL"/>
            </w:pPr>
            <w:r>
              <w:t>Response to S2-2405888.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E3618"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DFDF9" w14:textId="77777777" w:rsidR="00E308B2" w:rsidRDefault="00E308B2" w:rsidP="00AC5BAF">
            <w:pPr>
              <w:pStyle w:val="TAL"/>
            </w:pPr>
          </w:p>
        </w:tc>
      </w:tr>
      <w:tr w:rsidR="00E308B2" w14:paraId="240556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38B6A"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853DA" w14:textId="77777777" w:rsidR="00E308B2" w:rsidRDefault="00E308B2" w:rsidP="00AC5BAF">
            <w:pPr>
              <w:pStyle w:val="TAL"/>
            </w:pPr>
            <w:r>
              <w:t>S2-2405895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58CB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41D00" w14:textId="77777777" w:rsidR="00E308B2" w:rsidRDefault="00E308B2" w:rsidP="00AC5BAF">
            <w:pPr>
              <w:pStyle w:val="TAL"/>
            </w:pPr>
            <w:r>
              <w:t>23.288 CR1086 (Rel-18, 'F'): Alignment of authorization procedure in federated learning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95EA5"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0AB0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DB8CF"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79672" w14:textId="77777777" w:rsidR="00E308B2" w:rsidRDefault="00E308B2" w:rsidP="00AC5BAF">
            <w:pPr>
              <w:pStyle w:val="TAL"/>
            </w:pPr>
            <w:r>
              <w:t>Merged into S2-2407016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3648F"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5B74A" w14:textId="77777777" w:rsidR="00E308B2" w:rsidRDefault="00E308B2" w:rsidP="00AC5BAF">
            <w:pPr>
              <w:pStyle w:val="TAL"/>
            </w:pPr>
          </w:p>
        </w:tc>
      </w:tr>
      <w:tr w:rsidR="00E308B2" w14:paraId="323E31F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D8E16"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0E4BD" w14:textId="77777777" w:rsidR="00E308B2" w:rsidRDefault="00E308B2" w:rsidP="00AC5BAF">
            <w:pPr>
              <w:pStyle w:val="TAL"/>
            </w:pPr>
            <w:r>
              <w:t>S2-2406385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4258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0005D" w14:textId="77777777" w:rsidR="00E308B2" w:rsidRDefault="00E308B2" w:rsidP="00AC5BAF">
            <w:pPr>
              <w:pStyle w:val="TAL"/>
            </w:pPr>
            <w:r>
              <w:t>23.288 CR1090 (Rel-18, 'F'): Correction on ML Model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AA73C"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E6C2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81FAF"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45EA8" w14:textId="77777777" w:rsidR="00E308B2" w:rsidRDefault="00E308B2" w:rsidP="00AC5BAF">
            <w:pPr>
              <w:pStyle w:val="TAL"/>
            </w:pPr>
            <w:r>
              <w:t>Merged into S2-2407016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023F5"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02812" w14:textId="77777777" w:rsidR="00E308B2" w:rsidRDefault="00E308B2" w:rsidP="00AC5BAF">
            <w:pPr>
              <w:pStyle w:val="TAL"/>
            </w:pPr>
          </w:p>
        </w:tc>
      </w:tr>
      <w:tr w:rsidR="00E308B2" w14:paraId="180220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00BD4"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28CD8" w14:textId="77777777" w:rsidR="00E308B2" w:rsidRDefault="00E308B2" w:rsidP="00AC5BAF">
            <w:pPr>
              <w:pStyle w:val="TAL"/>
            </w:pPr>
            <w:r>
              <w:t>S2-2406460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2299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247A5" w14:textId="77777777" w:rsidR="00E308B2" w:rsidRDefault="00E308B2" w:rsidP="00AC5BAF">
            <w:pPr>
              <w:pStyle w:val="TAL"/>
            </w:pPr>
            <w:r>
              <w:t>23.288 CR1091 (Rel-18, 'F'): Update for ML Model sharing in FL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34ADA"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B52B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198FD"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6FF92" w14:textId="77777777" w:rsidR="00E308B2" w:rsidRDefault="00E308B2" w:rsidP="00AC5BAF">
            <w:pPr>
              <w:pStyle w:val="TAL"/>
            </w:pPr>
            <w:r>
              <w:t>Revised in parallel session to S2-2407016, merging S2-2406489, S2-2406471, S2-2406385 and S2-2405895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75FD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40F0C" w14:textId="77777777" w:rsidR="00E308B2" w:rsidRDefault="00E308B2" w:rsidP="00AC5BAF">
            <w:pPr>
              <w:pStyle w:val="TAL"/>
            </w:pPr>
            <w:r>
              <w:t>S2-2407016</w:t>
            </w:r>
          </w:p>
        </w:tc>
      </w:tr>
      <w:tr w:rsidR="00E308B2" w14:paraId="22B7ABF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CFE45" w14:textId="77777777" w:rsidR="00E308B2" w:rsidRDefault="00E308B2" w:rsidP="00AC5BAF">
            <w:pPr>
              <w:pStyle w:val="TAL"/>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359FC" w14:textId="77777777" w:rsidR="00E308B2" w:rsidRDefault="00E308B2" w:rsidP="00AC5BAF">
            <w:pPr>
              <w:pStyle w:val="TAL"/>
            </w:pPr>
            <w:r>
              <w:t>S2-2407016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FE5D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2873C" w14:textId="77777777" w:rsidR="00E308B2" w:rsidRDefault="00E308B2" w:rsidP="00AC5BAF">
            <w:pPr>
              <w:pStyle w:val="TAL"/>
            </w:pPr>
            <w:r>
              <w:t>23.288 CR1091R1 (Rel-18, 'F'): Update for ML Model sharing in FL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ADFDC" w14:textId="77777777" w:rsidR="00E308B2" w:rsidRDefault="00E308B2" w:rsidP="00AC5BAF">
            <w:pPr>
              <w:pStyle w:val="TAL"/>
            </w:pPr>
            <w:r>
              <w:t>Vivo, ZTE, Huawei, HilSilicon, Samsung, CATT,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AFDA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287FA"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74927" w14:textId="77777777" w:rsidR="00E308B2" w:rsidRDefault="00E308B2" w:rsidP="00AC5BAF">
            <w:pPr>
              <w:pStyle w:val="TAL"/>
            </w:pPr>
            <w:r>
              <w:t>Revision of S2-2406460, merging S2-2406489, S2-2406471, S2-2406385 and S2-2405895. Revised in parallel session to S2-2407071.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E340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E1E92" w14:textId="77777777" w:rsidR="00E308B2" w:rsidRDefault="00E308B2" w:rsidP="00AC5BAF">
            <w:pPr>
              <w:pStyle w:val="TAL"/>
            </w:pPr>
            <w:r>
              <w:t>S2-2407071</w:t>
            </w:r>
          </w:p>
        </w:tc>
      </w:tr>
      <w:tr w:rsidR="00E308B2" w14:paraId="2B885EB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D1657" w14:textId="77777777" w:rsidR="00E308B2" w:rsidRDefault="00E308B2" w:rsidP="00AC5BAF">
            <w:pPr>
              <w:pStyle w:val="TAL"/>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F1239" w14:textId="77777777" w:rsidR="00E308B2" w:rsidRDefault="00E308B2" w:rsidP="00AC5BAF">
            <w:pPr>
              <w:pStyle w:val="TAL"/>
            </w:pPr>
            <w:r>
              <w:t>S2-2407071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AF00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7BFF2" w14:textId="77777777" w:rsidR="00E308B2" w:rsidRDefault="00E308B2" w:rsidP="00AC5BAF">
            <w:pPr>
              <w:pStyle w:val="TAL"/>
            </w:pPr>
            <w:r>
              <w:t>23.288 CR1091R2 (Rel-18, 'F'): Update for ML Model sharing in FL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B7AC3" w14:textId="77777777" w:rsidR="00E308B2" w:rsidRDefault="00E308B2" w:rsidP="00AC5BAF">
            <w:pPr>
              <w:pStyle w:val="TAL"/>
            </w:pPr>
            <w:r>
              <w:t>Vivo, ZTE, Huawei, HilSilicon, Samsung, CATT, Ericsson,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1482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90A28"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77726" w14:textId="77777777" w:rsidR="00E308B2" w:rsidRDefault="00E308B2" w:rsidP="00AC5BAF">
            <w:pPr>
              <w:pStyle w:val="TAL"/>
            </w:pPr>
            <w:r>
              <w:t>Revision of S2-2407016.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2C5BF"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8FB2A" w14:textId="77777777" w:rsidR="00E308B2" w:rsidRDefault="00E308B2" w:rsidP="00AC5BAF">
            <w:pPr>
              <w:pStyle w:val="TAL"/>
            </w:pPr>
          </w:p>
        </w:tc>
      </w:tr>
      <w:tr w:rsidR="00E308B2" w14:paraId="3557CC0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74264"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AC5FB" w14:textId="77777777" w:rsidR="00E308B2" w:rsidRDefault="00E308B2" w:rsidP="00AC5BAF">
            <w:pPr>
              <w:pStyle w:val="TAL"/>
            </w:pPr>
            <w:r>
              <w:t>S2-2406471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9E4E3"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E7C82" w14:textId="77777777" w:rsidR="00E308B2" w:rsidRDefault="00E308B2" w:rsidP="00AC5BAF">
            <w:pPr>
              <w:pStyle w:val="TAL"/>
            </w:pPr>
            <w:r>
              <w:t>23.288 CR1092 (Rel-18, 'F'): Clarification on authorization of an MTLF to request ML models on behalf of an AnLF from another MTLF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B48DD"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73BA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72DFC"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BF39D" w14:textId="77777777" w:rsidR="00E308B2" w:rsidRDefault="00E308B2" w:rsidP="00AC5BAF">
            <w:pPr>
              <w:pStyle w:val="TAL"/>
            </w:pPr>
            <w:r>
              <w:t>Merged into S2-2407016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DAA6C"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FC9A7" w14:textId="77777777" w:rsidR="00E308B2" w:rsidRDefault="00E308B2" w:rsidP="00AC5BAF">
            <w:pPr>
              <w:pStyle w:val="TAL"/>
            </w:pPr>
          </w:p>
        </w:tc>
      </w:tr>
      <w:tr w:rsidR="00E308B2" w14:paraId="4213456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B29E0" w14:textId="77777777" w:rsidR="00E308B2" w:rsidRDefault="00E308B2" w:rsidP="00AC5BAF">
            <w:pPr>
              <w:pStyle w:val="TAL"/>
              <w:rPr>
                <w:sz w:val="24"/>
                <w:szCs w:val="24"/>
              </w:rPr>
            </w:pPr>
            <w:r>
              <w:t>9.23.2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2171E" w14:textId="77777777" w:rsidR="00E308B2" w:rsidRDefault="00E308B2" w:rsidP="00AC5BAF">
            <w:pPr>
              <w:pStyle w:val="TAL"/>
            </w:pPr>
            <w:r>
              <w:t>S2-2406489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DC23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FF25F" w14:textId="77777777" w:rsidR="00E308B2" w:rsidRDefault="00E308B2" w:rsidP="00AC5BAF">
            <w:pPr>
              <w:pStyle w:val="TAL"/>
            </w:pPr>
            <w:r>
              <w:t>23.288 CR1093 (Rel-18, 'F'): Clarification on security issues of indirect ML Model Provisioning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20A3E"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FBD4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DDF1B"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4E81F" w14:textId="77777777" w:rsidR="00E308B2" w:rsidRDefault="00E308B2" w:rsidP="00AC5BAF">
            <w:pPr>
              <w:pStyle w:val="TAL"/>
            </w:pPr>
            <w:r>
              <w:t>Merged into S2-2407016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9DAE2"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EDFFA" w14:textId="77777777" w:rsidR="00E308B2" w:rsidRDefault="00E308B2" w:rsidP="00AC5BAF">
            <w:pPr>
              <w:pStyle w:val="TAL"/>
            </w:pPr>
          </w:p>
        </w:tc>
      </w:tr>
      <w:tr w:rsidR="00E308B2" w14:paraId="503AC51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B24A3" w14:textId="77777777" w:rsidR="00E308B2" w:rsidRDefault="00E308B2" w:rsidP="00AC5BAF">
            <w:pPr>
              <w:pStyle w:val="TAL"/>
              <w:rPr>
                <w:sz w:val="24"/>
                <w:szCs w:val="24"/>
              </w:rPr>
            </w:pPr>
            <w:r>
              <w:t>9.27.2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96A56" w14:textId="77777777" w:rsidR="00E308B2" w:rsidRDefault="00E308B2" w:rsidP="00AC5BAF">
            <w:pPr>
              <w:pStyle w:val="TAL"/>
            </w:pPr>
            <w:r>
              <w:t>S2-2406518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15F7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7A26F" w14:textId="77777777" w:rsidR="00E308B2" w:rsidRDefault="00E308B2" w:rsidP="00AC5BAF">
            <w:pPr>
              <w:pStyle w:val="TAL"/>
            </w:pPr>
            <w:r>
              <w:t>23.502 CR4820 (Rel-18, 'F'): Correcting the trigger for SM Policy Association Modification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F4621"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2369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5B13F" w14:textId="77777777" w:rsidR="00E308B2" w:rsidRDefault="00E308B2" w:rsidP="00AC5BAF">
            <w:pPr>
              <w:pStyle w:val="TAL"/>
            </w:pPr>
            <w:r>
              <w:t>TEI18,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DAF0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0842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B63A6" w14:textId="77777777" w:rsidR="00E308B2" w:rsidRDefault="00E308B2" w:rsidP="00AC5BAF">
            <w:pPr>
              <w:pStyle w:val="TAL"/>
            </w:pPr>
          </w:p>
        </w:tc>
      </w:tr>
      <w:tr w:rsidR="00E308B2" w14:paraId="5730341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747C9" w14:textId="77777777" w:rsidR="00E308B2" w:rsidRDefault="00E308B2" w:rsidP="00AC5BAF">
            <w:pPr>
              <w:pStyle w:val="TAL"/>
              <w:rPr>
                <w:sz w:val="24"/>
                <w:szCs w:val="24"/>
              </w:rPr>
            </w:pPr>
            <w:r>
              <w:t>9.38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9DAB7" w14:textId="77777777" w:rsidR="00E308B2" w:rsidRDefault="00E308B2" w:rsidP="00AC5BAF">
            <w:pPr>
              <w:pStyle w:val="TAL"/>
            </w:pPr>
            <w:r>
              <w:t>S2-2406234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8592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0E942" w14:textId="77777777" w:rsidR="00E308B2" w:rsidRDefault="00E308B2" w:rsidP="00AC5BAF">
            <w:pPr>
              <w:pStyle w:val="TAL"/>
            </w:pPr>
            <w:r>
              <w:t>23.228 CR1398 (Rel-18, 'B'): Priority IMS Registration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17CBE" w14:textId="77777777" w:rsidR="00E308B2" w:rsidRPr="00925BE9" w:rsidRDefault="00E308B2" w:rsidP="00AC5BAF">
            <w:pPr>
              <w:pStyle w:val="TAL"/>
              <w:rPr>
                <w:lang w:val="fr-FR"/>
              </w:rPr>
            </w:pPr>
            <w:r w:rsidRPr="00925BE9">
              <w:rPr>
                <w:lang w:val="fr-FR"/>
              </w:rPr>
              <w:t>Peraton Labs, CISA ECD, AT&amp;T, 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B50D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98E25" w14:textId="77777777" w:rsidR="00E308B2" w:rsidRDefault="00E308B2" w:rsidP="00AC5BAF">
            <w:pPr>
              <w:pStyle w:val="TAL"/>
            </w:pPr>
            <w:r>
              <w:t>TEI18, MPS2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ED7D8" w14:textId="77777777" w:rsidR="00E308B2" w:rsidRDefault="00E308B2" w:rsidP="00AC5BAF">
            <w:pPr>
              <w:pStyle w:val="TAL"/>
            </w:pPr>
            <w:r>
              <w:t>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B2800"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A5A1E" w14:textId="77777777" w:rsidR="00E308B2" w:rsidRDefault="00E308B2" w:rsidP="00AC5BAF">
            <w:pPr>
              <w:pStyle w:val="TAL"/>
            </w:pPr>
          </w:p>
        </w:tc>
      </w:tr>
      <w:tr w:rsidR="00E308B2" w14:paraId="04A513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B7F04" w14:textId="77777777" w:rsidR="00E308B2" w:rsidRDefault="00E308B2" w:rsidP="00AC5BAF">
            <w:pPr>
              <w:pStyle w:val="TAL"/>
              <w:rPr>
                <w:sz w:val="24"/>
                <w:szCs w:val="24"/>
              </w:rPr>
            </w:pPr>
            <w:r>
              <w:t>9.38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4B7C9" w14:textId="77777777" w:rsidR="00E308B2" w:rsidRDefault="00E308B2" w:rsidP="00AC5BAF">
            <w:pPr>
              <w:pStyle w:val="TAL"/>
            </w:pPr>
            <w:r>
              <w:t>S2-2406011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B734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191A0" w14:textId="77777777" w:rsidR="00E308B2" w:rsidRDefault="00E308B2" w:rsidP="00AC5BAF">
            <w:pPr>
              <w:pStyle w:val="TAL"/>
            </w:pPr>
            <w:r>
              <w:t>23.304 CR0442 (Rel-18, 'F'): Clarification on end-to-end PC5 link release via L2 U2U Relay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CA17C"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BDD4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4AE5B" w14:textId="77777777" w:rsidR="00E308B2" w:rsidRDefault="00E308B2" w:rsidP="00AC5BAF">
            <w:pPr>
              <w:pStyle w:val="TAL"/>
            </w:pPr>
            <w:r>
              <w:t>NR_SL_relay_enh-Core, 5G_ProSe_Ph2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1B06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A177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42B11" w14:textId="77777777" w:rsidR="00E308B2" w:rsidRDefault="00E308B2" w:rsidP="00AC5BAF">
            <w:pPr>
              <w:pStyle w:val="TAL"/>
            </w:pPr>
          </w:p>
        </w:tc>
      </w:tr>
      <w:tr w:rsidR="00E308B2" w14:paraId="7C8BEE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6235E"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7BBE4" w14:textId="77777777" w:rsidR="00E308B2" w:rsidRDefault="00E308B2" w:rsidP="00AC5BAF">
            <w:pPr>
              <w:pStyle w:val="TAL"/>
            </w:pPr>
            <w:r>
              <w:t>S2-2405870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00581"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FDA03" w14:textId="77777777" w:rsidR="00E308B2" w:rsidRDefault="00E308B2" w:rsidP="00AC5BAF">
            <w:pPr>
              <w:pStyle w:val="TAL"/>
            </w:pPr>
            <w:r>
              <w:t>LS from SA WG3LI: LI considerations for UE-Satellite-UE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B8F1E" w14:textId="77777777" w:rsidR="00E308B2" w:rsidRDefault="00E308B2" w:rsidP="00AC5BAF">
            <w:pPr>
              <w:pStyle w:val="TAL"/>
            </w:pPr>
            <w: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E263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C4421" w14:textId="77777777" w:rsidR="00E308B2" w:rsidRDefault="00E308B2" w:rsidP="00AC5BAF">
            <w:pPr>
              <w:pStyle w:val="TAL"/>
            </w:pPr>
            <w:r>
              <w:t>LI19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E520B" w14:textId="77777777" w:rsidR="00E308B2" w:rsidRDefault="00E308B2" w:rsidP="00AC5BAF">
            <w:pPr>
              <w:pStyle w:val="TAL"/>
            </w:pPr>
            <w:r>
              <w:t>Responses drafted in S2-2406198, S2-2406366, S2-2406557.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E68B5"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3B322" w14:textId="77777777" w:rsidR="00E308B2" w:rsidRDefault="00E308B2" w:rsidP="00AC5BAF">
            <w:pPr>
              <w:pStyle w:val="TAL"/>
            </w:pPr>
          </w:p>
        </w:tc>
      </w:tr>
      <w:tr w:rsidR="00E308B2" w14:paraId="5E4314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6F052" w14:textId="77777777" w:rsidR="00E308B2" w:rsidRDefault="00E308B2" w:rsidP="00AC5BAF">
            <w:pPr>
              <w:pStyle w:val="TAL"/>
              <w:rPr>
                <w:sz w:val="24"/>
                <w:szCs w:val="24"/>
              </w:rPr>
            </w:pPr>
            <w:r>
              <w:lastRenderedPageBreak/>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E4C6F" w14:textId="77777777" w:rsidR="00E308B2" w:rsidRDefault="00E308B2" w:rsidP="00AC5BAF">
            <w:pPr>
              <w:pStyle w:val="TAL"/>
            </w:pPr>
            <w:r>
              <w:t>S2-2406713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7259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95DC7" w14:textId="77777777" w:rsidR="00E308B2" w:rsidRDefault="00E308B2" w:rsidP="00AC5BAF">
            <w:pPr>
              <w:pStyle w:val="TAL"/>
            </w:pPr>
            <w:r>
              <w:t>[DRAFT] Reply to LS on LI considerations for UE-Satellite-UE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F9248"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B98B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E860A"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8F424" w14:textId="77777777" w:rsidR="00E308B2" w:rsidRDefault="00E308B2" w:rsidP="00AC5BAF">
            <w:pPr>
              <w:pStyle w:val="TAL"/>
            </w:pPr>
            <w:r>
              <w:t>Response to S2-2405870.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ADFF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00817" w14:textId="77777777" w:rsidR="00E308B2" w:rsidRDefault="00E308B2" w:rsidP="00AC5BAF">
            <w:pPr>
              <w:pStyle w:val="TAL"/>
            </w:pPr>
          </w:p>
        </w:tc>
      </w:tr>
      <w:tr w:rsidR="00E308B2" w14:paraId="43BECDC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C0A48"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34E2B" w14:textId="77777777" w:rsidR="00E308B2" w:rsidRDefault="00E308B2" w:rsidP="00AC5BAF">
            <w:pPr>
              <w:pStyle w:val="TAL"/>
            </w:pPr>
            <w:r>
              <w:t>S2-2406198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A6B3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FDB2D" w14:textId="77777777" w:rsidR="00E308B2" w:rsidRDefault="00E308B2" w:rsidP="00AC5BAF">
            <w:pPr>
              <w:pStyle w:val="TAL"/>
            </w:pPr>
            <w:r>
              <w:t>[DRAFT] Reply LS on LI considerations for UE-Satellite-UE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7F7AF" w14:textId="77777777" w:rsidR="00E308B2" w:rsidRDefault="00E308B2" w:rsidP="00AC5BAF">
            <w:pPr>
              <w:pStyle w:val="TAL"/>
            </w:pPr>
            <w: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5C01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782E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4DEFD" w14:textId="77777777" w:rsidR="00E308B2" w:rsidRDefault="00E308B2" w:rsidP="00AC5BAF">
            <w:pPr>
              <w:pStyle w:val="TAL"/>
              <w:rPr>
                <w:sz w:val="24"/>
                <w:szCs w:val="24"/>
              </w:rPr>
            </w:pPr>
            <w:r>
              <w:t>Response to S2-2405870.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B3D1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38981" w14:textId="77777777" w:rsidR="00E308B2" w:rsidRDefault="00E308B2" w:rsidP="00AC5BAF">
            <w:pPr>
              <w:pStyle w:val="TAL"/>
            </w:pPr>
          </w:p>
        </w:tc>
      </w:tr>
      <w:tr w:rsidR="00E308B2" w14:paraId="2425EDD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99381"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C7C86" w14:textId="77777777" w:rsidR="00E308B2" w:rsidRDefault="00E308B2" w:rsidP="00AC5BAF">
            <w:pPr>
              <w:pStyle w:val="TAL"/>
            </w:pPr>
            <w:r>
              <w:t>S2-2406366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21785"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CFFF0" w14:textId="77777777" w:rsidR="00E308B2" w:rsidRDefault="00E308B2" w:rsidP="00AC5BAF">
            <w:pPr>
              <w:pStyle w:val="TAL"/>
            </w:pPr>
            <w:r>
              <w:t>[DRAFT] Reply LS LI considerations for UE-Satellite-UE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383FD"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B46A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2EC15"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7B2EE" w14:textId="77777777" w:rsidR="00E308B2" w:rsidRDefault="00E308B2" w:rsidP="00AC5BAF">
            <w:pPr>
              <w:pStyle w:val="TAL"/>
            </w:pPr>
            <w:r>
              <w:t>Response to S2-2405870.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80B0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B2E8F" w14:textId="77777777" w:rsidR="00E308B2" w:rsidRDefault="00E308B2" w:rsidP="00AC5BAF">
            <w:pPr>
              <w:pStyle w:val="TAL"/>
            </w:pPr>
          </w:p>
        </w:tc>
      </w:tr>
      <w:tr w:rsidR="00E308B2" w14:paraId="217239E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1BB99"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6D7C3" w14:textId="77777777" w:rsidR="00E308B2" w:rsidRDefault="00E308B2" w:rsidP="00AC5BAF">
            <w:pPr>
              <w:pStyle w:val="TAL"/>
            </w:pPr>
            <w:r>
              <w:t>S2-2406557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0455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19503" w14:textId="77777777" w:rsidR="00E308B2" w:rsidRDefault="00E308B2" w:rsidP="00AC5BAF">
            <w:pPr>
              <w:pStyle w:val="TAL"/>
            </w:pPr>
            <w:r>
              <w:t>[DRAFT] LS reply on LI considerations for UE-Satellite-UE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E95F1"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B102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7543A"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7076B" w14:textId="77777777" w:rsidR="00E308B2" w:rsidRDefault="00E308B2" w:rsidP="00AC5BAF">
            <w:pPr>
              <w:pStyle w:val="TAL"/>
            </w:pPr>
            <w:r>
              <w:t>Response to S2-2405870.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45F4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6E9C0" w14:textId="77777777" w:rsidR="00E308B2" w:rsidRDefault="00E308B2" w:rsidP="00AC5BAF">
            <w:pPr>
              <w:pStyle w:val="TAL"/>
            </w:pPr>
          </w:p>
        </w:tc>
      </w:tr>
      <w:tr w:rsidR="00E308B2" w14:paraId="66F7ECE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31906"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3BC10" w14:textId="77777777" w:rsidR="00E308B2" w:rsidRDefault="00E308B2" w:rsidP="00AC5BAF">
            <w:pPr>
              <w:pStyle w:val="TAL"/>
            </w:pPr>
            <w:r>
              <w:t>S2-2405871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2BD8F"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EC149" w14:textId="77777777" w:rsidR="00E308B2" w:rsidRDefault="00E308B2" w:rsidP="00AC5BAF">
            <w:pPr>
              <w:pStyle w:val="TAL"/>
            </w:pPr>
            <w:r>
              <w:t>LS from SA WG3LI: LS on LI considerations for Store and Forward NT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9D90C" w14:textId="77777777" w:rsidR="00E308B2" w:rsidRDefault="00E308B2" w:rsidP="00AC5BAF">
            <w:pPr>
              <w:pStyle w:val="TAL"/>
            </w:pPr>
            <w: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87EC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51EFD" w14:textId="77777777" w:rsidR="00E308B2" w:rsidRDefault="00E308B2" w:rsidP="00AC5BAF">
            <w:pPr>
              <w:pStyle w:val="TAL"/>
            </w:pPr>
            <w:r>
              <w:t>LI19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2C9D1" w14:textId="77777777" w:rsidR="00E308B2" w:rsidRDefault="00E308B2" w:rsidP="00AC5BAF">
            <w:pPr>
              <w:pStyle w:val="TAL"/>
            </w:pPr>
            <w:r>
              <w:t>Responses drafted in S2-2406196, S2-2406360, S2-2406558.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54526"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A7DC6" w14:textId="77777777" w:rsidR="00E308B2" w:rsidRDefault="00E308B2" w:rsidP="00AC5BAF">
            <w:pPr>
              <w:pStyle w:val="TAL"/>
            </w:pPr>
          </w:p>
        </w:tc>
      </w:tr>
      <w:tr w:rsidR="00E308B2" w14:paraId="75FB5C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7F079"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11F48" w14:textId="77777777" w:rsidR="00E308B2" w:rsidRDefault="00E308B2" w:rsidP="00AC5BAF">
            <w:pPr>
              <w:pStyle w:val="TAL"/>
            </w:pPr>
            <w:r>
              <w:t>S2-2406360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9F861"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A7860" w14:textId="77777777" w:rsidR="00E308B2" w:rsidRDefault="00E308B2" w:rsidP="00AC5BAF">
            <w:pPr>
              <w:pStyle w:val="TAL"/>
            </w:pPr>
            <w:r>
              <w:t>[DRAFT] Reply LS LI considerations for Store and Forward NT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90499"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20FA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FBB6E"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66C06" w14:textId="77777777" w:rsidR="00E308B2" w:rsidRDefault="00E308B2" w:rsidP="00AC5BAF">
            <w:pPr>
              <w:pStyle w:val="TAL"/>
            </w:pPr>
            <w:r>
              <w:t>Response to S2-2405871.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B0A8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0C466" w14:textId="77777777" w:rsidR="00E308B2" w:rsidRDefault="00E308B2" w:rsidP="00AC5BAF">
            <w:pPr>
              <w:pStyle w:val="TAL"/>
            </w:pPr>
          </w:p>
        </w:tc>
      </w:tr>
      <w:tr w:rsidR="00E308B2" w14:paraId="018BCE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BD709"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54785" w14:textId="77777777" w:rsidR="00E308B2" w:rsidRDefault="00E308B2" w:rsidP="00AC5BAF">
            <w:pPr>
              <w:pStyle w:val="TAL"/>
            </w:pPr>
            <w:r>
              <w:t>S2-2406196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5653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9267B" w14:textId="77777777" w:rsidR="00E308B2" w:rsidRDefault="00E308B2" w:rsidP="00AC5BAF">
            <w:pPr>
              <w:pStyle w:val="TAL"/>
            </w:pPr>
            <w:r>
              <w:t>[DRAFT] Reply LS on LI considerations for Store and Forward NTN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6104D" w14:textId="77777777" w:rsidR="00E308B2" w:rsidRDefault="00E308B2" w:rsidP="00AC5BAF">
            <w:pPr>
              <w:pStyle w:val="TAL"/>
            </w:pPr>
            <w: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C4F1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2D52A"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85B63" w14:textId="77777777" w:rsidR="00E308B2" w:rsidRDefault="00E308B2" w:rsidP="00AC5BAF">
            <w:pPr>
              <w:pStyle w:val="TAL"/>
            </w:pPr>
            <w:r>
              <w:t>Response to S2-2405871.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6C87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585D2" w14:textId="77777777" w:rsidR="00E308B2" w:rsidRDefault="00E308B2" w:rsidP="00AC5BAF">
            <w:pPr>
              <w:pStyle w:val="TAL"/>
            </w:pPr>
          </w:p>
        </w:tc>
      </w:tr>
      <w:tr w:rsidR="00E308B2" w14:paraId="6DED63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E4FEE"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D3D38" w14:textId="77777777" w:rsidR="00E308B2" w:rsidRDefault="00E308B2" w:rsidP="00AC5BAF">
            <w:pPr>
              <w:pStyle w:val="TAL"/>
            </w:pPr>
            <w:r>
              <w:t>S2-2406558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277F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12AC7" w14:textId="77777777" w:rsidR="00E308B2" w:rsidRDefault="00E308B2" w:rsidP="00AC5BAF">
            <w:pPr>
              <w:pStyle w:val="TAL"/>
            </w:pPr>
            <w:r>
              <w:t>[DRAFT] LS reply on LI considerations for Store and Forward NT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2EB49"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924F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AE7BA"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88A90" w14:textId="77777777" w:rsidR="00E308B2" w:rsidRDefault="00E308B2" w:rsidP="00AC5BAF">
            <w:pPr>
              <w:pStyle w:val="TAL"/>
            </w:pPr>
            <w:r>
              <w:t>Response to S2-2405871.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86E6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1740A" w14:textId="77777777" w:rsidR="00E308B2" w:rsidRDefault="00E308B2" w:rsidP="00AC5BAF">
            <w:pPr>
              <w:pStyle w:val="TAL"/>
            </w:pPr>
          </w:p>
        </w:tc>
      </w:tr>
      <w:tr w:rsidR="00E308B2" w14:paraId="0BADFE6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6891E"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71BA4" w14:textId="77777777" w:rsidR="00E308B2" w:rsidRDefault="00E308B2" w:rsidP="00AC5BAF">
            <w:pPr>
              <w:pStyle w:val="TAL"/>
            </w:pPr>
            <w:r>
              <w:t>S2-2405886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C30F4"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EDA55" w14:textId="77777777" w:rsidR="00E308B2" w:rsidRDefault="00E308B2" w:rsidP="00AC5BAF">
            <w:pPr>
              <w:pStyle w:val="TAL"/>
            </w:pPr>
            <w:r>
              <w:t>LS from SA WG3: LS to SA WG2 and RAN WG2 on selected satellite architecture for Store and Forward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AB29D"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312A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FF798" w14:textId="77777777" w:rsidR="00E308B2" w:rsidRDefault="00E308B2" w:rsidP="00AC5BAF">
            <w:pPr>
              <w:pStyle w:val="TAL"/>
            </w:pPr>
            <w:r>
              <w:t>5GSAT_SEC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A7B60" w14:textId="77777777" w:rsidR="00E308B2" w:rsidRDefault="00E308B2" w:rsidP="00AC5BAF">
            <w:pPr>
              <w:pStyle w:val="TAL"/>
            </w:pPr>
            <w:r>
              <w:t>Response drafted in S2-2406192, S2-2406711.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C0724"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AADE4" w14:textId="77777777" w:rsidR="00E308B2" w:rsidRDefault="00E308B2" w:rsidP="00AC5BAF">
            <w:pPr>
              <w:pStyle w:val="TAL"/>
            </w:pPr>
          </w:p>
        </w:tc>
      </w:tr>
      <w:tr w:rsidR="00E308B2" w14:paraId="44A1DBE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5E247"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6995B" w14:textId="77777777" w:rsidR="00E308B2" w:rsidRDefault="00E308B2" w:rsidP="00AC5BAF">
            <w:pPr>
              <w:pStyle w:val="TAL"/>
            </w:pPr>
            <w:r>
              <w:t>S2-2406639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6108D"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5B88F" w14:textId="77777777" w:rsidR="00E308B2" w:rsidRDefault="00E308B2" w:rsidP="00AC5BAF">
            <w:pPr>
              <w:pStyle w:val="TAL"/>
            </w:pPr>
            <w:r>
              <w:t>[DRAFT] Reply LS on selected satellite architecture for Store and Forward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5F66E"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BA17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D5C55"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BF6C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6A31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C1DD9" w14:textId="77777777" w:rsidR="00E308B2" w:rsidRDefault="00E308B2" w:rsidP="00AC5BAF">
            <w:pPr>
              <w:pStyle w:val="TAL"/>
            </w:pPr>
          </w:p>
        </w:tc>
      </w:tr>
      <w:tr w:rsidR="00E308B2" w14:paraId="7A4E346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E3777"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27E16" w14:textId="77777777" w:rsidR="00E308B2" w:rsidRDefault="00E308B2" w:rsidP="00AC5BAF">
            <w:pPr>
              <w:pStyle w:val="TAL"/>
            </w:pPr>
            <w:r>
              <w:t>S2-2406711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BF221"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49130" w14:textId="77777777" w:rsidR="00E308B2" w:rsidRDefault="00E308B2" w:rsidP="00AC5BAF">
            <w:pPr>
              <w:pStyle w:val="TAL"/>
            </w:pPr>
            <w:r>
              <w:t>[DRAFT] Reply LS on selected architecture for Store and Forward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2B6EE"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08FC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93596"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9A957" w14:textId="77777777" w:rsidR="00E308B2" w:rsidRDefault="00E308B2" w:rsidP="00AC5BAF">
            <w:pPr>
              <w:pStyle w:val="TAL"/>
            </w:pPr>
            <w:r>
              <w:t>Response to S2-2405886.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22D0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5FE6C" w14:textId="77777777" w:rsidR="00E308B2" w:rsidRDefault="00E308B2" w:rsidP="00AC5BAF">
            <w:pPr>
              <w:pStyle w:val="TAL"/>
            </w:pPr>
          </w:p>
        </w:tc>
      </w:tr>
      <w:tr w:rsidR="00E308B2" w14:paraId="4888FE1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D0B9E"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368DE" w14:textId="77777777" w:rsidR="00E308B2" w:rsidRDefault="00E308B2" w:rsidP="00AC5BAF">
            <w:pPr>
              <w:pStyle w:val="TAL"/>
            </w:pPr>
            <w:r>
              <w:t>S2-2406192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AD68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4D6A1" w14:textId="77777777" w:rsidR="00E308B2" w:rsidRDefault="00E308B2" w:rsidP="00AC5BAF">
            <w:pPr>
              <w:pStyle w:val="TAL"/>
            </w:pPr>
            <w:r>
              <w:t>[DRAFT] Reply LS on selected satellite architecture for Store and Forward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AB350"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DA8D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39427"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777A8" w14:textId="77777777" w:rsidR="00E308B2" w:rsidRDefault="00E308B2" w:rsidP="00AC5BAF">
            <w:pPr>
              <w:pStyle w:val="TAL"/>
            </w:pPr>
            <w:r>
              <w:t>Response to S2-2405886.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6398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AC80B" w14:textId="77777777" w:rsidR="00E308B2" w:rsidRDefault="00E308B2" w:rsidP="00AC5BAF">
            <w:pPr>
              <w:pStyle w:val="TAL"/>
            </w:pPr>
          </w:p>
        </w:tc>
      </w:tr>
      <w:tr w:rsidR="00E308B2" w14:paraId="01A374B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8F673"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36CCD" w14:textId="77777777" w:rsidR="00E308B2" w:rsidRDefault="00E308B2" w:rsidP="00AC5BAF">
            <w:pPr>
              <w:pStyle w:val="TAL"/>
            </w:pPr>
            <w:r>
              <w:t>S2-2406865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1B1D7"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055E2" w14:textId="77777777" w:rsidR="00E308B2" w:rsidRDefault="00E308B2" w:rsidP="00AC5BAF">
            <w:pPr>
              <w:pStyle w:val="TAL"/>
            </w:pPr>
            <w:r>
              <w:t>LS from RAN WG3: Reply LS on Support of Regenerative-based Satellite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B6B3D"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DB61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03DCC" w14:textId="77777777" w:rsidR="00E308B2" w:rsidRDefault="00E308B2" w:rsidP="00AC5BAF">
            <w:pPr>
              <w:pStyle w:val="TAL"/>
            </w:pPr>
            <w:r>
              <w:t>NR_NTN_Ph3-Core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F64A0"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3F35E"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C2991" w14:textId="77777777" w:rsidR="00E308B2" w:rsidRDefault="00E308B2" w:rsidP="00AC5BAF">
            <w:pPr>
              <w:pStyle w:val="TAL"/>
            </w:pPr>
          </w:p>
        </w:tc>
      </w:tr>
      <w:tr w:rsidR="00E308B2" w14:paraId="103A6AB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196E6"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6F083" w14:textId="77777777" w:rsidR="00E308B2" w:rsidRDefault="00E308B2" w:rsidP="00AC5BAF">
            <w:pPr>
              <w:pStyle w:val="TAL"/>
            </w:pPr>
            <w:r>
              <w:t>S2-2406866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5B9D1"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653E0" w14:textId="77777777" w:rsidR="00E308B2" w:rsidRDefault="00E308B2" w:rsidP="00AC5BAF">
            <w:pPr>
              <w:pStyle w:val="TAL"/>
            </w:pPr>
            <w:r>
              <w:t>LS from RAN WG3: Reply LS on security of IP transport over satellite transport links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CA71F"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4159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C5C8E" w14:textId="77777777" w:rsidR="00E308B2" w:rsidRDefault="00E308B2" w:rsidP="00AC5BAF">
            <w:pPr>
              <w:pStyle w:val="TAL"/>
            </w:pPr>
            <w:r>
              <w:t>NR_NTN_Ph3-Core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7773F"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6868D"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4A0D2" w14:textId="77777777" w:rsidR="00E308B2" w:rsidRDefault="00E308B2" w:rsidP="00AC5BAF">
            <w:pPr>
              <w:pStyle w:val="TAL"/>
            </w:pPr>
          </w:p>
        </w:tc>
      </w:tr>
      <w:tr w:rsidR="00E308B2" w14:paraId="1E8682B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C9A77"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E929B" w14:textId="77777777" w:rsidR="00E308B2" w:rsidRDefault="00E308B2" w:rsidP="00AC5BAF">
            <w:pPr>
              <w:pStyle w:val="TAL"/>
            </w:pPr>
            <w:r>
              <w:t>S2-2406906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B3A2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3791C" w14:textId="77777777" w:rsidR="00E308B2" w:rsidRDefault="00E308B2" w:rsidP="00AC5BAF">
            <w:pPr>
              <w:pStyle w:val="TAL"/>
            </w:pPr>
            <w:r>
              <w:t>[DRAFT] LS on FS_5GSAT_Ph3_ARCH_Ph3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9F9D1"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1AE2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3D9B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48532" w14:textId="77777777" w:rsidR="00E308B2" w:rsidRDefault="00E308B2" w:rsidP="00AC5BAF">
            <w:pPr>
              <w:pStyle w:val="TAL"/>
            </w:pPr>
            <w:r>
              <w:t>Created in parallel session. Revised in parallel session to S2-2407165.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693B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E01C4" w14:textId="77777777" w:rsidR="00E308B2" w:rsidRDefault="00E308B2" w:rsidP="00AC5BAF">
            <w:pPr>
              <w:pStyle w:val="TAL"/>
            </w:pPr>
            <w:r>
              <w:t>S2-2407165</w:t>
            </w:r>
          </w:p>
        </w:tc>
      </w:tr>
      <w:tr w:rsidR="00E308B2" w14:paraId="72ABC40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15709"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4C2B9" w14:textId="77777777" w:rsidR="00E308B2" w:rsidRDefault="00E308B2" w:rsidP="00AC5BAF">
            <w:pPr>
              <w:pStyle w:val="TAL"/>
            </w:pPr>
            <w:r>
              <w:t>S2-2407165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EED80"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A2D7A" w14:textId="77777777" w:rsidR="00E308B2" w:rsidRDefault="00E308B2" w:rsidP="00AC5BAF">
            <w:pPr>
              <w:pStyle w:val="TAL"/>
            </w:pPr>
            <w:r>
              <w:t>[DRAFT] LS on FS_5GSAT_Ph3_ARCH_Ph3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F8367"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0D75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2050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821B5" w14:textId="77777777" w:rsidR="00E308B2" w:rsidRDefault="00E308B2" w:rsidP="00AC5BAF">
            <w:pPr>
              <w:pStyle w:val="TAL"/>
            </w:pPr>
            <w:r>
              <w:t>Revision of S2-2406906. Revised in parallel session to S2-2407187.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1E4E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79569" w14:textId="77777777" w:rsidR="00E308B2" w:rsidRDefault="00E308B2" w:rsidP="00AC5BAF">
            <w:pPr>
              <w:pStyle w:val="TAL"/>
            </w:pPr>
            <w:r>
              <w:t>S2-2407187</w:t>
            </w:r>
          </w:p>
        </w:tc>
      </w:tr>
      <w:tr w:rsidR="00E308B2" w14:paraId="5DDA9F6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BDCB7" w14:textId="77777777" w:rsidR="00E308B2" w:rsidRDefault="00E308B2" w:rsidP="00AC5BAF">
            <w:pPr>
              <w:pStyle w:val="TAL"/>
            </w:pPr>
            <w:r>
              <w:lastRenderedPageBreak/>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F3DB6" w14:textId="77777777" w:rsidR="00E308B2" w:rsidRDefault="00E308B2" w:rsidP="00AC5BAF">
            <w:pPr>
              <w:pStyle w:val="TAL"/>
            </w:pPr>
            <w:r>
              <w:t>S2-2407187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F31CE"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678A3" w14:textId="77777777" w:rsidR="00E308B2" w:rsidRDefault="00E308B2" w:rsidP="00AC5BAF">
            <w:pPr>
              <w:pStyle w:val="TAL"/>
            </w:pPr>
            <w:r>
              <w:t>[DRAFT] LS on FS_5GSAT_Ph3_ARCH_Ph3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EE606"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B41B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57CB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DA9E2" w14:textId="77777777" w:rsidR="00E308B2" w:rsidRDefault="00E308B2" w:rsidP="00AC5BAF">
            <w:pPr>
              <w:pStyle w:val="TAL"/>
            </w:pPr>
            <w:r>
              <w:t>Revision of S2-2407165. Revised in parallel session to S2-2407192.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B083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5DF0C" w14:textId="77777777" w:rsidR="00E308B2" w:rsidRDefault="00E308B2" w:rsidP="00AC5BAF">
            <w:pPr>
              <w:pStyle w:val="TAL"/>
            </w:pPr>
            <w:r>
              <w:t>S2-2407192</w:t>
            </w:r>
          </w:p>
        </w:tc>
      </w:tr>
      <w:tr w:rsidR="00E308B2" w14:paraId="1228640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14C25"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2DD3D" w14:textId="77777777" w:rsidR="00E308B2" w:rsidRDefault="00E308B2" w:rsidP="00AC5BAF">
            <w:pPr>
              <w:pStyle w:val="TAL"/>
            </w:pPr>
            <w:r>
              <w:t>S2-2407192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E570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DC0FF" w14:textId="77777777" w:rsidR="00E308B2" w:rsidRDefault="00E308B2" w:rsidP="00AC5BAF">
            <w:pPr>
              <w:pStyle w:val="TAL"/>
            </w:pPr>
            <w:r>
              <w:t>[DRAFT] LS on FS_5GSAT_Ph3_ARCH_Ph3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1D07A"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7A9F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14EA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39DFB" w14:textId="77777777" w:rsidR="00E308B2" w:rsidRDefault="00E308B2" w:rsidP="00AC5BAF">
            <w:pPr>
              <w:pStyle w:val="TAL"/>
            </w:pPr>
            <w:r>
              <w:t>Revision of S2-2407187. Revised to S2-2407350.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0984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F8E06" w14:textId="77777777" w:rsidR="00E308B2" w:rsidRDefault="00E308B2" w:rsidP="00AC5BAF">
            <w:pPr>
              <w:pStyle w:val="TAL"/>
            </w:pPr>
            <w:r>
              <w:t>S2-2407350</w:t>
            </w:r>
          </w:p>
        </w:tc>
      </w:tr>
      <w:tr w:rsidR="00E308B2" w14:paraId="15D9C8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26E4F"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E99A7" w14:textId="77777777" w:rsidR="00E308B2" w:rsidRDefault="00E308B2" w:rsidP="00AC5BAF">
            <w:pPr>
              <w:pStyle w:val="TAL"/>
            </w:pPr>
            <w:r>
              <w:t>S2-2407350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9640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00C08" w14:textId="77777777" w:rsidR="00E308B2" w:rsidRDefault="00E308B2" w:rsidP="00AC5BAF">
            <w:pPr>
              <w:pStyle w:val="TAL"/>
            </w:pPr>
            <w:r>
              <w:t>LS on FS_5GSAT_Ph3_ARCH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A697E"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DF7C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6F0B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EA15C" w14:textId="77777777" w:rsidR="00E308B2" w:rsidRDefault="00E308B2" w:rsidP="00AC5BAF">
            <w:pPr>
              <w:pStyle w:val="TAL"/>
            </w:pPr>
            <w:r>
              <w:t>Revision of S2-2407192.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11579"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18EA3" w14:textId="77777777" w:rsidR="00E308B2" w:rsidRDefault="00E308B2" w:rsidP="00AC5BAF">
            <w:pPr>
              <w:pStyle w:val="TAL"/>
            </w:pPr>
          </w:p>
        </w:tc>
      </w:tr>
      <w:tr w:rsidR="00E308B2" w14:paraId="24AF22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317B5"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17543" w14:textId="77777777" w:rsidR="00E308B2" w:rsidRDefault="00E308B2" w:rsidP="00AC5BAF">
            <w:pPr>
              <w:pStyle w:val="TAL"/>
            </w:pPr>
            <w:r>
              <w:t>S2-2406526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C648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8888B" w14:textId="77777777" w:rsidR="00E308B2" w:rsidRDefault="00E308B2" w:rsidP="00AC5BAF">
            <w:pPr>
              <w:pStyle w:val="TAL"/>
            </w:pPr>
            <w:r>
              <w:t>Introduction for conclusions on the architecture principles following the NWM discussions,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B3AFA" w14:textId="77777777" w:rsidR="00E308B2" w:rsidRDefault="00E308B2" w:rsidP="00AC5BAF">
            <w:pPr>
              <w:pStyle w:val="TAL"/>
            </w:pPr>
            <w:r>
              <w:t>Thales(rapporteur)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253A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0D8EF"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F0E6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9885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097DF" w14:textId="77777777" w:rsidR="00E308B2" w:rsidRDefault="00E308B2" w:rsidP="00AC5BAF">
            <w:pPr>
              <w:pStyle w:val="TAL"/>
            </w:pPr>
          </w:p>
        </w:tc>
      </w:tr>
      <w:tr w:rsidR="00E308B2" w14:paraId="1A9294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EDBDB"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553A6" w14:textId="77777777" w:rsidR="00E308B2" w:rsidRDefault="00E308B2" w:rsidP="00AC5BAF">
            <w:pPr>
              <w:pStyle w:val="TAL"/>
            </w:pPr>
            <w:r>
              <w:t>S2-2406551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6E12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81A1D" w14:textId="77777777" w:rsidR="00E308B2" w:rsidRDefault="00E308B2" w:rsidP="00AC5BAF">
            <w:pPr>
              <w:pStyle w:val="TAL"/>
            </w:pPr>
            <w:r>
              <w:t>KI#1 Conclusion: For regenerative-based satellite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EA3E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3895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800E7"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79043" w14:textId="77777777" w:rsidR="00E308B2" w:rsidRDefault="00E308B2" w:rsidP="00AC5BAF">
            <w:pPr>
              <w:pStyle w:val="TAL"/>
            </w:pPr>
            <w:r>
              <w:t>Revised in parallel session to S2-2406905.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614D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B1071" w14:textId="77777777" w:rsidR="00E308B2" w:rsidRDefault="00E308B2" w:rsidP="00AC5BAF">
            <w:pPr>
              <w:pStyle w:val="TAL"/>
            </w:pPr>
            <w:r>
              <w:t>S2-2406905</w:t>
            </w:r>
          </w:p>
        </w:tc>
      </w:tr>
      <w:tr w:rsidR="00E308B2" w14:paraId="6485CE8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F3BBF"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3C203" w14:textId="77777777" w:rsidR="00E308B2" w:rsidRDefault="00E308B2" w:rsidP="00AC5BAF">
            <w:pPr>
              <w:pStyle w:val="TAL"/>
            </w:pPr>
            <w:r>
              <w:t>S2-2406905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6CCB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7C02D" w14:textId="77777777" w:rsidR="00E308B2" w:rsidRDefault="00E308B2" w:rsidP="00AC5BAF">
            <w:pPr>
              <w:pStyle w:val="TAL"/>
            </w:pPr>
            <w:r>
              <w:t>KI#1 Conclusion: For regenerative-based satellite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44D53" w14:textId="77777777" w:rsidR="00E308B2" w:rsidRDefault="00E308B2" w:rsidP="00AC5BAF">
            <w:pPr>
              <w:pStyle w:val="TAL"/>
            </w:pPr>
            <w:r>
              <w:t>Huawei, HiSilicon, Intel, NTT DOCOMO, 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72DD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7406A"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F0723" w14:textId="77777777" w:rsidR="00E308B2" w:rsidRDefault="00E308B2" w:rsidP="00AC5BAF">
            <w:pPr>
              <w:pStyle w:val="TAL"/>
            </w:pPr>
            <w:r>
              <w:t>Revision of S2-2406551. Revised in parallel session to S2-2407160.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1A16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8F403" w14:textId="77777777" w:rsidR="00E308B2" w:rsidRDefault="00E308B2" w:rsidP="00AC5BAF">
            <w:pPr>
              <w:pStyle w:val="TAL"/>
            </w:pPr>
            <w:r>
              <w:t>S2-2407160</w:t>
            </w:r>
          </w:p>
        </w:tc>
      </w:tr>
      <w:tr w:rsidR="00E308B2" w14:paraId="132E68D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1477D"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091ED" w14:textId="77777777" w:rsidR="00E308B2" w:rsidRDefault="00E308B2" w:rsidP="00AC5BAF">
            <w:pPr>
              <w:pStyle w:val="TAL"/>
            </w:pPr>
            <w:r>
              <w:t>S2-2407160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B135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15C61" w14:textId="77777777" w:rsidR="00E308B2" w:rsidRDefault="00E308B2" w:rsidP="00AC5BAF">
            <w:pPr>
              <w:pStyle w:val="TAL"/>
            </w:pPr>
            <w:r>
              <w:t>KI#1 Conclusion: For regenerative-based satellite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1A712" w14:textId="77777777" w:rsidR="00E308B2" w:rsidRDefault="00E308B2" w:rsidP="00AC5BAF">
            <w:pPr>
              <w:pStyle w:val="TAL"/>
            </w:pPr>
            <w:r>
              <w:t>Huawei, HiSilicon, Intel, NTT DOCOMO, Thales, Samsung, China Telecom, vivo, OPPO,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308F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D05F6"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A9ACA" w14:textId="77777777" w:rsidR="00E308B2" w:rsidRDefault="00E308B2" w:rsidP="00AC5BAF">
            <w:pPr>
              <w:pStyle w:val="TAL"/>
            </w:pPr>
            <w:r>
              <w:t>Revision of S2-2406905.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10AE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D143F" w14:textId="77777777" w:rsidR="00E308B2" w:rsidRDefault="00E308B2" w:rsidP="00AC5BAF">
            <w:pPr>
              <w:pStyle w:val="TAL"/>
            </w:pPr>
          </w:p>
        </w:tc>
      </w:tr>
      <w:tr w:rsidR="00E308B2" w14:paraId="547A25A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7D710"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28967" w14:textId="77777777" w:rsidR="00E308B2" w:rsidRDefault="00E308B2" w:rsidP="00AC5BAF">
            <w:pPr>
              <w:pStyle w:val="TAL"/>
            </w:pPr>
            <w:r>
              <w:t>S2-2406007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E39B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900B8" w14:textId="77777777" w:rsidR="00E308B2" w:rsidRDefault="00E308B2" w:rsidP="00AC5BAF">
            <w:pPr>
              <w:pStyle w:val="TAL"/>
            </w:pPr>
            <w:r>
              <w:t>Conclusions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D4126" w14:textId="77777777" w:rsidR="00E308B2" w:rsidRDefault="00E308B2" w:rsidP="00AC5BAF">
            <w:pPr>
              <w:pStyle w:val="TAL"/>
            </w:pPr>
            <w:r>
              <w:t>Qualcomm Incorporated, 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9326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EC2CC"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40D3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BA94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91E3F" w14:textId="77777777" w:rsidR="00E308B2" w:rsidRDefault="00E308B2" w:rsidP="00AC5BAF">
            <w:pPr>
              <w:pStyle w:val="TAL"/>
            </w:pPr>
          </w:p>
        </w:tc>
      </w:tr>
      <w:tr w:rsidR="00E308B2" w14:paraId="094EEF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2B461"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EE919" w14:textId="77777777" w:rsidR="00E308B2" w:rsidRDefault="00E308B2" w:rsidP="00AC5BAF">
            <w:pPr>
              <w:pStyle w:val="TAL"/>
            </w:pPr>
            <w:r>
              <w:t>S2-2406019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1214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749CF" w14:textId="77777777" w:rsidR="00E308B2" w:rsidRDefault="00E308B2" w:rsidP="00AC5BAF">
            <w:pPr>
              <w:pStyle w:val="TAL"/>
            </w:pPr>
            <w:r>
              <w:t>FS_5GSAT_ARCH_Ph3 KI#1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764F0"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823C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0716A"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BC23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7194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20D25" w14:textId="77777777" w:rsidR="00E308B2" w:rsidRDefault="00E308B2" w:rsidP="00AC5BAF">
            <w:pPr>
              <w:pStyle w:val="TAL"/>
            </w:pPr>
          </w:p>
        </w:tc>
      </w:tr>
      <w:tr w:rsidR="00E308B2" w14:paraId="6857D7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6934E"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DE44A" w14:textId="77777777" w:rsidR="00E308B2" w:rsidRDefault="00E308B2" w:rsidP="00AC5BAF">
            <w:pPr>
              <w:pStyle w:val="TAL"/>
            </w:pPr>
            <w:r>
              <w:t>S2-2406189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BB34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8FD02" w14:textId="77777777" w:rsidR="00E308B2" w:rsidRDefault="00E308B2" w:rsidP="00AC5BAF">
            <w:pPr>
              <w:pStyle w:val="TAL"/>
            </w:pPr>
            <w:r>
              <w:t>Conclusions on KI#1 Support of regenerative-based satellite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F369A" w14:textId="77777777" w:rsidR="00E308B2" w:rsidRDefault="00E308B2" w:rsidP="00AC5BAF">
            <w:pPr>
              <w:pStyle w:val="TAL"/>
            </w:pPr>
            <w:r>
              <w:t>Vivo,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E9BF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253C1"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40B1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9AA6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AE45F" w14:textId="77777777" w:rsidR="00E308B2" w:rsidRDefault="00E308B2" w:rsidP="00AC5BAF">
            <w:pPr>
              <w:pStyle w:val="TAL"/>
            </w:pPr>
          </w:p>
        </w:tc>
      </w:tr>
      <w:tr w:rsidR="00E308B2" w14:paraId="73DE082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D7072"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F6AA7" w14:textId="77777777" w:rsidR="00E308B2" w:rsidRDefault="00E308B2" w:rsidP="00AC5BAF">
            <w:pPr>
              <w:pStyle w:val="TAL"/>
            </w:pPr>
            <w:r>
              <w:t>S2-2406239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B6D1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434AA" w14:textId="77777777" w:rsidR="00E308B2" w:rsidRDefault="00E308B2" w:rsidP="00AC5BAF">
            <w:pPr>
              <w:pStyle w:val="TAL"/>
            </w:pPr>
            <w:r>
              <w:t>KI#1: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53188"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9E4B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8A7DB"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C792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11CB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79E3B" w14:textId="77777777" w:rsidR="00E308B2" w:rsidRDefault="00E308B2" w:rsidP="00AC5BAF">
            <w:pPr>
              <w:pStyle w:val="TAL"/>
            </w:pPr>
          </w:p>
        </w:tc>
      </w:tr>
      <w:tr w:rsidR="00E308B2" w14:paraId="6C921F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B043A"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DF2EB" w14:textId="77777777" w:rsidR="00E308B2" w:rsidRDefault="00E308B2" w:rsidP="00AC5BAF">
            <w:pPr>
              <w:pStyle w:val="TAL"/>
            </w:pPr>
            <w:r>
              <w:t>S2-2406363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D170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88875" w14:textId="77777777" w:rsidR="00E308B2" w:rsidRDefault="00E308B2" w:rsidP="00AC5BAF">
            <w:pPr>
              <w:pStyle w:val="TAL"/>
            </w:pPr>
            <w:r>
              <w:t>Conclusions for KI#1 for Regenerative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7DD87"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A429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A27D8"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78D1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D974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187C3" w14:textId="77777777" w:rsidR="00E308B2" w:rsidRDefault="00E308B2" w:rsidP="00AC5BAF">
            <w:pPr>
              <w:pStyle w:val="TAL"/>
            </w:pPr>
          </w:p>
        </w:tc>
      </w:tr>
      <w:tr w:rsidR="00E308B2" w14:paraId="6209DA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2EB4C"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99675" w14:textId="77777777" w:rsidR="00E308B2" w:rsidRDefault="00E308B2" w:rsidP="00AC5BAF">
            <w:pPr>
              <w:pStyle w:val="TAL"/>
            </w:pPr>
            <w:r>
              <w:t>S2-2406479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DC3C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D32EA" w14:textId="77777777" w:rsidR="00E308B2" w:rsidRDefault="00E308B2" w:rsidP="00AC5BAF">
            <w:pPr>
              <w:pStyle w:val="TAL"/>
            </w:pPr>
            <w:r>
              <w:t>KI#1:Evaluation and conclusions for N2/S1 connection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711B3" w14:textId="77777777" w:rsidR="00E308B2" w:rsidRDefault="00E308B2" w:rsidP="00AC5BAF">
            <w:pPr>
              <w:pStyle w:val="TAL"/>
            </w:pPr>
            <w:r>
              <w:t>IPLOOK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EDFF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1C0D8"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0035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C4D5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0A3D5" w14:textId="77777777" w:rsidR="00E308B2" w:rsidRDefault="00E308B2" w:rsidP="00AC5BAF">
            <w:pPr>
              <w:pStyle w:val="TAL"/>
            </w:pPr>
          </w:p>
        </w:tc>
      </w:tr>
      <w:tr w:rsidR="00E308B2" w14:paraId="6788E69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17B70"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94564" w14:textId="77777777" w:rsidR="00E308B2" w:rsidRDefault="00E308B2" w:rsidP="00AC5BAF">
            <w:pPr>
              <w:pStyle w:val="TAL"/>
            </w:pPr>
            <w:r>
              <w:t>S2-2406550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7CEAA"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03896" w14:textId="77777777" w:rsidR="00E308B2" w:rsidRDefault="00E308B2" w:rsidP="00AC5BAF">
            <w:pPr>
              <w:pStyle w:val="TAL"/>
            </w:pPr>
            <w:r>
              <w:t>KI#1: Discussion on Link Layer Proxy as a deployment option with existing procedures.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78A6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4E52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73C24"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B156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118F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68714" w14:textId="77777777" w:rsidR="00E308B2" w:rsidRDefault="00E308B2" w:rsidP="00AC5BAF">
            <w:pPr>
              <w:pStyle w:val="TAL"/>
            </w:pPr>
          </w:p>
        </w:tc>
      </w:tr>
      <w:tr w:rsidR="00E308B2" w14:paraId="52E761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28D37"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03B78" w14:textId="77777777" w:rsidR="00E308B2" w:rsidRDefault="00E308B2" w:rsidP="00AC5BAF">
            <w:pPr>
              <w:pStyle w:val="TAL"/>
            </w:pPr>
            <w:r>
              <w:t>S2-2406561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61ED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928EB"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395E9"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B0F7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DBF45"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F8EE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9659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C3F5B" w14:textId="77777777" w:rsidR="00E308B2" w:rsidRDefault="00E308B2" w:rsidP="00AC5BAF">
            <w:pPr>
              <w:pStyle w:val="TAL"/>
            </w:pPr>
          </w:p>
        </w:tc>
      </w:tr>
      <w:tr w:rsidR="00E308B2" w14:paraId="37BD01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BC920" w14:textId="77777777" w:rsidR="00E308B2" w:rsidRDefault="00E308B2" w:rsidP="00AC5BAF">
            <w:pPr>
              <w:pStyle w:val="TAL"/>
              <w:rPr>
                <w:sz w:val="24"/>
                <w:szCs w:val="24"/>
              </w:rPr>
            </w:pPr>
            <w:r>
              <w:lastRenderedPageBreak/>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F93D7" w14:textId="77777777" w:rsidR="00E308B2" w:rsidRDefault="00E308B2" w:rsidP="00AC5BAF">
            <w:pPr>
              <w:pStyle w:val="TAL"/>
            </w:pPr>
            <w:r>
              <w:t>S2-2406709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74FF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35455" w14:textId="77777777" w:rsidR="00E308B2" w:rsidRDefault="00E308B2" w:rsidP="00AC5BAF">
            <w:pPr>
              <w:pStyle w:val="TAL"/>
            </w:pPr>
            <w:r>
              <w:t>KI#1: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6EAB0"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6496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B3B6D"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3AF3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5E36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14A53" w14:textId="77777777" w:rsidR="00E308B2" w:rsidRDefault="00E308B2" w:rsidP="00AC5BAF">
            <w:pPr>
              <w:pStyle w:val="TAL"/>
            </w:pPr>
          </w:p>
        </w:tc>
      </w:tr>
      <w:tr w:rsidR="00E308B2" w14:paraId="6DBF08E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42ACA"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A6DBD" w14:textId="77777777" w:rsidR="00E308B2" w:rsidRDefault="00E308B2" w:rsidP="00AC5BAF">
            <w:pPr>
              <w:pStyle w:val="TAL"/>
            </w:pPr>
            <w:r>
              <w:t>S2-2406529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0A3C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80B5E" w14:textId="77777777" w:rsidR="00E308B2" w:rsidRDefault="00E308B2" w:rsidP="00AC5BAF">
            <w:pPr>
              <w:pStyle w:val="TAL"/>
            </w:pPr>
            <w:r>
              <w:t>Introduction for conclusions on the architecture principles following the NWM discussions,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8FB93" w14:textId="77777777" w:rsidR="00E308B2" w:rsidRDefault="00E308B2" w:rsidP="00AC5BAF">
            <w:pPr>
              <w:pStyle w:val="TAL"/>
            </w:pPr>
            <w:r>
              <w:t>Thales(rapporteur)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81BD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17827"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B309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48C3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4E983" w14:textId="77777777" w:rsidR="00E308B2" w:rsidRDefault="00E308B2" w:rsidP="00AC5BAF">
            <w:pPr>
              <w:pStyle w:val="TAL"/>
            </w:pPr>
          </w:p>
        </w:tc>
      </w:tr>
      <w:tr w:rsidR="00E308B2" w14:paraId="18D746D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5563D"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A5793" w14:textId="77777777" w:rsidR="00E308B2" w:rsidRDefault="00E308B2" w:rsidP="00AC5BAF">
            <w:pPr>
              <w:pStyle w:val="TAL"/>
            </w:pPr>
            <w:r>
              <w:t>S2-2406623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E6E1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1E0A4" w14:textId="77777777" w:rsidR="00E308B2" w:rsidRDefault="00E308B2" w:rsidP="00AC5BAF">
            <w:pPr>
              <w:pStyle w:val="TAL"/>
            </w:pPr>
            <w:r>
              <w:t>Discussion on KI#2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3B237"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8E27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5AEA7"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9FCF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A16F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1264E" w14:textId="77777777" w:rsidR="00E308B2" w:rsidRDefault="00E308B2" w:rsidP="00AC5BAF">
            <w:pPr>
              <w:pStyle w:val="TAL"/>
            </w:pPr>
          </w:p>
        </w:tc>
      </w:tr>
      <w:tr w:rsidR="00E308B2" w14:paraId="47550F6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685E6"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B7476" w14:textId="77777777" w:rsidR="00E308B2" w:rsidRDefault="00E308B2" w:rsidP="00AC5BAF">
            <w:pPr>
              <w:pStyle w:val="TAL"/>
            </w:pPr>
            <w:r>
              <w:t>S2-2406796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FBDA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B1045"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C2327" w14:textId="77777777" w:rsidR="00E308B2" w:rsidRDefault="00E308B2" w:rsidP="00AC5BAF">
            <w:pPr>
              <w:pStyle w:val="TAL"/>
            </w:pPr>
            <w:r>
              <w:t>Samsung, Sateliot, NOVAMINT, DISH Network, EchoStar, Inmarsat, Viasat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D3AD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79310"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1ACCB" w14:textId="77777777" w:rsidR="00E308B2" w:rsidRDefault="00E308B2" w:rsidP="00AC5BAF">
            <w:pPr>
              <w:pStyle w:val="TAL"/>
            </w:pPr>
            <w:r>
              <w:t>Revised in parallel session to S2-2406901, merging S2-2406468 and S2-2405986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EDBD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37BE7" w14:textId="77777777" w:rsidR="00E308B2" w:rsidRDefault="00E308B2" w:rsidP="00AC5BAF">
            <w:pPr>
              <w:pStyle w:val="TAL"/>
            </w:pPr>
            <w:r>
              <w:t>S2-2406901</w:t>
            </w:r>
          </w:p>
        </w:tc>
      </w:tr>
      <w:tr w:rsidR="00E308B2" w14:paraId="5E2B881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BDA80"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A2750" w14:textId="77777777" w:rsidR="00E308B2" w:rsidRDefault="00E308B2" w:rsidP="00AC5BAF">
            <w:pPr>
              <w:pStyle w:val="TAL"/>
            </w:pPr>
            <w:r>
              <w:t>S2-2406901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2CE2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A85F3"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1C3CC" w14:textId="77777777" w:rsidR="00E308B2" w:rsidRDefault="00E308B2" w:rsidP="00AC5BAF">
            <w:pPr>
              <w:pStyle w:val="TAL"/>
            </w:pPr>
            <w:r>
              <w:t>Samsung, Sateliot, NOVAMINT, DISH Network, EchoStar, Inmarsat, Viasat, Intel, SHARP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1412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D390D"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2974A" w14:textId="77777777" w:rsidR="00E308B2" w:rsidRDefault="00E308B2" w:rsidP="00AC5BAF">
            <w:pPr>
              <w:pStyle w:val="TAL"/>
            </w:pPr>
            <w:r>
              <w:t>Revision of S2-2406796, merging S2-2406468 and S2-2405986. Revised in parallel session to S2-2407161.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2DD8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A6B19" w14:textId="77777777" w:rsidR="00E308B2" w:rsidRDefault="00E308B2" w:rsidP="00AC5BAF">
            <w:pPr>
              <w:pStyle w:val="TAL"/>
            </w:pPr>
            <w:r>
              <w:t>S2-2407161</w:t>
            </w:r>
          </w:p>
        </w:tc>
      </w:tr>
      <w:tr w:rsidR="00E308B2" w14:paraId="69D6605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14E79"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C498D" w14:textId="77777777" w:rsidR="00E308B2" w:rsidRDefault="00E308B2" w:rsidP="00AC5BAF">
            <w:pPr>
              <w:pStyle w:val="TAL"/>
            </w:pPr>
            <w:r>
              <w:t>S2-2407161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E9F0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6E213"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BBE47" w14:textId="77777777" w:rsidR="00E308B2" w:rsidRDefault="00E308B2" w:rsidP="00AC5BAF">
            <w:pPr>
              <w:pStyle w:val="TAL"/>
            </w:pPr>
            <w:r>
              <w:t>Samsung, Sateliot, NOVAMINT, DISH Network, EchoStar, Inmarsat, Viasat, Intel, SHARP, 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F9FA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CBF3C"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1140D" w14:textId="77777777" w:rsidR="00E308B2" w:rsidRDefault="00E308B2" w:rsidP="00AC5BAF">
            <w:pPr>
              <w:pStyle w:val="TAL"/>
            </w:pPr>
            <w:r>
              <w:t>Revision of S2-2406901. Revised in parallel session to S2-2407185.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AF37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BE82A" w14:textId="77777777" w:rsidR="00E308B2" w:rsidRDefault="00E308B2" w:rsidP="00AC5BAF">
            <w:pPr>
              <w:pStyle w:val="TAL"/>
            </w:pPr>
            <w:r>
              <w:t>S2-2407185</w:t>
            </w:r>
          </w:p>
        </w:tc>
      </w:tr>
      <w:tr w:rsidR="00E308B2" w14:paraId="74FF631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B7FBD"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05917" w14:textId="77777777" w:rsidR="00E308B2" w:rsidRDefault="00E308B2" w:rsidP="00AC5BAF">
            <w:pPr>
              <w:pStyle w:val="TAL"/>
            </w:pPr>
            <w:r>
              <w:t>S2-2407185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6A29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96A60"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2E30E" w14:textId="77777777" w:rsidR="00E308B2" w:rsidRDefault="00E308B2" w:rsidP="00AC5BAF">
            <w:pPr>
              <w:pStyle w:val="TAL"/>
            </w:pPr>
            <w:r>
              <w:t>Samsung, Sateliot, NOVAMINT, DISH Network, EchoStar, Inmarsat, Viasat, Intel, SHARP, 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D656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90287"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2DF84" w14:textId="77777777" w:rsidR="00E308B2" w:rsidRDefault="00E308B2" w:rsidP="00AC5BAF">
            <w:pPr>
              <w:pStyle w:val="TAL"/>
            </w:pPr>
            <w:r>
              <w:t>Revision of S2-2407161. Revised in parallel session to S2-2407191.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5A90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3AA0B" w14:textId="77777777" w:rsidR="00E308B2" w:rsidRDefault="00E308B2" w:rsidP="00AC5BAF">
            <w:pPr>
              <w:pStyle w:val="TAL"/>
            </w:pPr>
            <w:r>
              <w:t>S2-2407191</w:t>
            </w:r>
          </w:p>
        </w:tc>
      </w:tr>
      <w:tr w:rsidR="00E308B2" w14:paraId="77D853F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9C712"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6C34C" w14:textId="77777777" w:rsidR="00E308B2" w:rsidRDefault="00E308B2" w:rsidP="00AC5BAF">
            <w:pPr>
              <w:pStyle w:val="TAL"/>
            </w:pPr>
            <w:r>
              <w:t>S2-2407191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F189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E6A55"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2423A" w14:textId="77777777" w:rsidR="00E308B2" w:rsidRDefault="00E308B2" w:rsidP="00AC5BAF">
            <w:pPr>
              <w:pStyle w:val="TAL"/>
            </w:pPr>
            <w:r>
              <w:t>Samsung, Sateliot, NOVAMINT, DISH Network, EchoStar, Inmarsat, Viasat, Intel, SHARP, 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394F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5D4A4"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B716C" w14:textId="77777777" w:rsidR="00E308B2" w:rsidRDefault="00E308B2" w:rsidP="00AC5BAF">
            <w:pPr>
              <w:pStyle w:val="TAL"/>
            </w:pPr>
            <w:r>
              <w:t>Revision of S2-2407185.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AF30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96519" w14:textId="77777777" w:rsidR="00E308B2" w:rsidRDefault="00E308B2" w:rsidP="00AC5BAF">
            <w:pPr>
              <w:pStyle w:val="TAL"/>
            </w:pPr>
          </w:p>
        </w:tc>
      </w:tr>
      <w:tr w:rsidR="00E308B2" w14:paraId="294F740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9E314"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94086" w14:textId="77777777" w:rsidR="00E308B2" w:rsidRDefault="00E308B2" w:rsidP="00AC5BAF">
            <w:pPr>
              <w:pStyle w:val="TAL"/>
            </w:pPr>
            <w:r>
              <w:t>S2-2405986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D086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757D1" w14:textId="77777777" w:rsidR="00E308B2" w:rsidRDefault="00E308B2" w:rsidP="00AC5BAF">
            <w:pPr>
              <w:pStyle w:val="TAL"/>
            </w:pPr>
            <w:r>
              <w:t>KI#2: Initial evaluation and conclusion for SMS support in satellite access for Store and Forward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0B9F4" w14:textId="77777777" w:rsidR="00E308B2" w:rsidRPr="00925BE9" w:rsidRDefault="00E308B2" w:rsidP="00AC5BAF">
            <w:pPr>
              <w:pStyle w:val="TAL"/>
              <w:rPr>
                <w:lang w:val="fr-FR"/>
              </w:rPr>
            </w:pPr>
            <w:r w:rsidRPr="00925BE9">
              <w:rPr>
                <w:lang w:val="fr-FR"/>
              </w:rPr>
              <w:t>Intel, Sateliot, Novamint, EchoStar, Inmarsat, Viasat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A94F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29575"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CAAC1" w14:textId="77777777" w:rsidR="00E308B2" w:rsidRDefault="00E308B2" w:rsidP="00AC5BAF">
            <w:pPr>
              <w:pStyle w:val="TAL"/>
            </w:pPr>
            <w:r>
              <w:t>Revision of S2-2404195 from SA WG2#162. Merged into S2-2406901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FA03C"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2C368" w14:textId="77777777" w:rsidR="00E308B2" w:rsidRDefault="00E308B2" w:rsidP="00AC5BAF">
            <w:pPr>
              <w:pStyle w:val="TAL"/>
            </w:pPr>
          </w:p>
        </w:tc>
      </w:tr>
      <w:tr w:rsidR="00E308B2" w14:paraId="164C0E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30523"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8EC54" w14:textId="77777777" w:rsidR="00E308B2" w:rsidRDefault="00E308B2" w:rsidP="00AC5BAF">
            <w:pPr>
              <w:pStyle w:val="TAL"/>
            </w:pPr>
            <w:r>
              <w:t>S2-2406468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F197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11151" w14:textId="77777777" w:rsidR="00E308B2" w:rsidRDefault="00E308B2" w:rsidP="00AC5BAF">
            <w:pPr>
              <w:pStyle w:val="TAL"/>
            </w:pPr>
            <w:r>
              <w:t>KI#2: Initial evaluation and conclusion for Attach procedure in satellite access for Store and Forward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25307" w14:textId="77777777" w:rsidR="00E308B2" w:rsidRPr="00925BE9" w:rsidRDefault="00E308B2" w:rsidP="00AC5BAF">
            <w:pPr>
              <w:pStyle w:val="TAL"/>
              <w:rPr>
                <w:lang w:val="fr-FR"/>
              </w:rPr>
            </w:pPr>
            <w:r w:rsidRPr="00925BE9">
              <w:rPr>
                <w:lang w:val="fr-FR"/>
              </w:rPr>
              <w:t>Intel, Sateliot, Novamint, EchoStar, Inmarsat, Viasat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7FE1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BD4A9"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A0721" w14:textId="77777777" w:rsidR="00E308B2" w:rsidRDefault="00E308B2" w:rsidP="00AC5BAF">
            <w:pPr>
              <w:pStyle w:val="TAL"/>
            </w:pPr>
            <w:r>
              <w:t>Revision of S2-2404503 from SA WG2#162. Merged into S2-2406901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02526"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E15EE" w14:textId="77777777" w:rsidR="00E308B2" w:rsidRDefault="00E308B2" w:rsidP="00AC5BAF">
            <w:pPr>
              <w:pStyle w:val="TAL"/>
            </w:pPr>
          </w:p>
        </w:tc>
      </w:tr>
      <w:tr w:rsidR="00E308B2" w14:paraId="75E0932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1D4DD" w14:textId="77777777" w:rsidR="00E308B2" w:rsidRDefault="00E308B2" w:rsidP="00AC5BAF">
            <w:pPr>
              <w:pStyle w:val="TAL"/>
              <w:rPr>
                <w:sz w:val="24"/>
                <w:szCs w:val="24"/>
              </w:rPr>
            </w:pPr>
            <w:r>
              <w:lastRenderedPageBreak/>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00B55" w14:textId="77777777" w:rsidR="00E308B2" w:rsidRDefault="00E308B2" w:rsidP="00AC5BAF">
            <w:pPr>
              <w:pStyle w:val="TAL"/>
            </w:pPr>
            <w:r>
              <w:t>S2-2406554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FAF3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0D99E" w14:textId="77777777" w:rsidR="00E308B2" w:rsidRDefault="00E308B2" w:rsidP="00AC5BAF">
            <w:pPr>
              <w:pStyle w:val="TAL"/>
            </w:pPr>
            <w:r>
              <w:t>KI#2 Conclusion: For Support of Store and Forward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9750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BD72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AAB53"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B37B0" w14:textId="77777777" w:rsidR="00E308B2" w:rsidRDefault="00E308B2" w:rsidP="00AC5BAF">
            <w:pPr>
              <w:pStyle w:val="TAL"/>
            </w:pPr>
            <w:r>
              <w:t>Revised in parallel session to S2-2406902.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43F0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3563E" w14:textId="77777777" w:rsidR="00E308B2" w:rsidRDefault="00E308B2" w:rsidP="00AC5BAF">
            <w:pPr>
              <w:pStyle w:val="TAL"/>
            </w:pPr>
            <w:r>
              <w:t>S2-2406902</w:t>
            </w:r>
          </w:p>
        </w:tc>
      </w:tr>
      <w:tr w:rsidR="00E308B2" w14:paraId="199AD4F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9A76A"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87788" w14:textId="77777777" w:rsidR="00E308B2" w:rsidRDefault="00E308B2" w:rsidP="00AC5BAF">
            <w:pPr>
              <w:pStyle w:val="TAL"/>
            </w:pPr>
            <w:r>
              <w:t>S2-2406902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E771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ABF23" w14:textId="77777777" w:rsidR="00E308B2" w:rsidRDefault="00E308B2" w:rsidP="00AC5BAF">
            <w:pPr>
              <w:pStyle w:val="TAL"/>
            </w:pPr>
            <w:r>
              <w:t>KI#2 Conclusion: For Support of Store and Forward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37422"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B351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F7243"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F712B" w14:textId="77777777" w:rsidR="00E308B2" w:rsidRDefault="00E308B2" w:rsidP="00AC5BAF">
            <w:pPr>
              <w:pStyle w:val="TAL"/>
            </w:pPr>
            <w:r>
              <w:t>Revision of S2-2406554. Revised in parallel session to S2-2407162.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5702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BCFAD" w14:textId="77777777" w:rsidR="00E308B2" w:rsidRDefault="00E308B2" w:rsidP="00AC5BAF">
            <w:pPr>
              <w:pStyle w:val="TAL"/>
            </w:pPr>
            <w:r>
              <w:t>S2-2407162</w:t>
            </w:r>
          </w:p>
        </w:tc>
      </w:tr>
      <w:tr w:rsidR="00E308B2" w14:paraId="1D4493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925FA"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2D9A4" w14:textId="77777777" w:rsidR="00E308B2" w:rsidRDefault="00E308B2" w:rsidP="00AC5BAF">
            <w:pPr>
              <w:pStyle w:val="TAL"/>
            </w:pPr>
            <w:r>
              <w:t>S2-2407162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418A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3BC95" w14:textId="77777777" w:rsidR="00E308B2" w:rsidRDefault="00E308B2" w:rsidP="00AC5BAF">
            <w:pPr>
              <w:pStyle w:val="TAL"/>
            </w:pPr>
            <w:r>
              <w:t>KI#2 Conclusion: For Support of Store and Forward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663C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F170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3F8F4"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2A180" w14:textId="77777777" w:rsidR="00E308B2" w:rsidRDefault="00E308B2" w:rsidP="00AC5BAF">
            <w:pPr>
              <w:pStyle w:val="TAL"/>
            </w:pPr>
            <w:r>
              <w:t>Revision of S2-2406902. Revised in parallel session to S2-2407186.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A84D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60D2F" w14:textId="77777777" w:rsidR="00E308B2" w:rsidRDefault="00E308B2" w:rsidP="00AC5BAF">
            <w:pPr>
              <w:pStyle w:val="TAL"/>
            </w:pPr>
            <w:r>
              <w:t>S2-2407186</w:t>
            </w:r>
          </w:p>
        </w:tc>
      </w:tr>
      <w:tr w:rsidR="00E308B2" w14:paraId="5542140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C9CE1"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B4825" w14:textId="77777777" w:rsidR="00E308B2" w:rsidRDefault="00E308B2" w:rsidP="00AC5BAF">
            <w:pPr>
              <w:pStyle w:val="TAL"/>
            </w:pPr>
            <w:r>
              <w:t>S2-2407186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B763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27CA9" w14:textId="77777777" w:rsidR="00E308B2" w:rsidRDefault="00E308B2" w:rsidP="00AC5BAF">
            <w:pPr>
              <w:pStyle w:val="TAL"/>
            </w:pPr>
            <w:r>
              <w:t>KI#2 Conclusion: For Support of Store and Forward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53C3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47F4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454C3"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4819F" w14:textId="77777777" w:rsidR="00E308B2" w:rsidRDefault="00E308B2" w:rsidP="00AC5BAF">
            <w:pPr>
              <w:pStyle w:val="TAL"/>
            </w:pPr>
            <w:r>
              <w:t>Revision of S2-2407162.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DA739"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51637" w14:textId="77777777" w:rsidR="00E308B2" w:rsidRDefault="00E308B2" w:rsidP="00AC5BAF">
            <w:pPr>
              <w:pStyle w:val="TAL"/>
            </w:pPr>
          </w:p>
        </w:tc>
      </w:tr>
      <w:tr w:rsidR="00E308B2" w14:paraId="3B87D1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6EE10"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7CB62" w14:textId="77777777" w:rsidR="00E308B2" w:rsidRDefault="00E308B2" w:rsidP="00AC5BAF">
            <w:pPr>
              <w:pStyle w:val="TAL"/>
            </w:pPr>
            <w:r>
              <w:t>S2-2406806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233D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B6C4B" w14:textId="77777777" w:rsidR="00E308B2" w:rsidRDefault="00E308B2" w:rsidP="00AC5BAF">
            <w:pPr>
              <w:pStyle w:val="TAL"/>
            </w:pPr>
            <w:r>
              <w:t>Evaluation and Conclusions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61AAA"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9C60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F8F7A"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0225A"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280C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43BD2" w14:textId="77777777" w:rsidR="00E308B2" w:rsidRDefault="00E308B2" w:rsidP="00AC5BAF">
            <w:pPr>
              <w:pStyle w:val="TAL"/>
            </w:pPr>
          </w:p>
        </w:tc>
      </w:tr>
      <w:tr w:rsidR="00E308B2" w14:paraId="64A908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D251D"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5A77F" w14:textId="77777777" w:rsidR="00E308B2" w:rsidRDefault="00E308B2" w:rsidP="00AC5BAF">
            <w:pPr>
              <w:pStyle w:val="TAL"/>
            </w:pPr>
            <w:r>
              <w:t>S2-2405920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7847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0733D" w14:textId="77777777" w:rsidR="00E308B2" w:rsidRDefault="00E308B2" w:rsidP="00AC5BAF">
            <w:pPr>
              <w:pStyle w:val="TAL"/>
            </w:pPr>
            <w:r>
              <w:t>Evaluation and 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1A7A1"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8955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714BB"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3451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F5B0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4E2AF" w14:textId="77777777" w:rsidR="00E308B2" w:rsidRDefault="00E308B2" w:rsidP="00AC5BAF">
            <w:pPr>
              <w:pStyle w:val="TAL"/>
            </w:pPr>
          </w:p>
        </w:tc>
      </w:tr>
      <w:tr w:rsidR="00E308B2" w14:paraId="0D4112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F8C8D"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FC8AD" w14:textId="77777777" w:rsidR="00E308B2" w:rsidRDefault="00E308B2" w:rsidP="00AC5BAF">
            <w:pPr>
              <w:pStyle w:val="TAL"/>
            </w:pPr>
            <w:r>
              <w:t>S2-2406190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26B5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BCD6F" w14:textId="77777777" w:rsidR="00E308B2" w:rsidRDefault="00E308B2" w:rsidP="00AC5BAF">
            <w:pPr>
              <w:pStyle w:val="TAL"/>
            </w:pPr>
            <w:r>
              <w:t>Evaluation and 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4C7FA"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8CBE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3B7C8"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E638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CECC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4C471" w14:textId="77777777" w:rsidR="00E308B2" w:rsidRDefault="00E308B2" w:rsidP="00AC5BAF">
            <w:pPr>
              <w:pStyle w:val="TAL"/>
            </w:pPr>
          </w:p>
        </w:tc>
      </w:tr>
      <w:tr w:rsidR="00E308B2" w14:paraId="58EA6D9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70E55"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D9A49" w14:textId="77777777" w:rsidR="00E308B2" w:rsidRDefault="00E308B2" w:rsidP="00AC5BAF">
            <w:pPr>
              <w:pStyle w:val="TAL"/>
            </w:pPr>
            <w:r>
              <w:t>S2-2406361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4C05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3403E" w14:textId="77777777" w:rsidR="00E308B2" w:rsidRDefault="00E308B2" w:rsidP="00AC5BAF">
            <w:pPr>
              <w:pStyle w:val="TAL"/>
            </w:pPr>
            <w:r>
              <w:t>Evaluation and conclusions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44950"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D642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7B05D"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5C03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BF56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2D1E1" w14:textId="77777777" w:rsidR="00E308B2" w:rsidRDefault="00E308B2" w:rsidP="00AC5BAF">
            <w:pPr>
              <w:pStyle w:val="TAL"/>
            </w:pPr>
          </w:p>
        </w:tc>
      </w:tr>
      <w:tr w:rsidR="00E308B2" w14:paraId="2CDDB9D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A42CC"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14DE5" w14:textId="77777777" w:rsidR="00E308B2" w:rsidRDefault="00E308B2" w:rsidP="00AC5BAF">
            <w:pPr>
              <w:pStyle w:val="TAL"/>
            </w:pPr>
            <w:r>
              <w:t>S2-2406384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6367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438C4" w14:textId="77777777" w:rsidR="00E308B2" w:rsidRDefault="00E308B2" w:rsidP="00AC5BAF">
            <w:pPr>
              <w:pStyle w:val="TAL"/>
            </w:pPr>
            <w:r>
              <w:t>KI#2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28042"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F41A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5E600"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57B7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E92F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90EE9" w14:textId="77777777" w:rsidR="00E308B2" w:rsidRDefault="00E308B2" w:rsidP="00AC5BAF">
            <w:pPr>
              <w:pStyle w:val="TAL"/>
            </w:pPr>
          </w:p>
        </w:tc>
      </w:tr>
      <w:tr w:rsidR="00E308B2" w14:paraId="70EBAC9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E511B"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A4BE7" w14:textId="77777777" w:rsidR="00E308B2" w:rsidRDefault="00E308B2" w:rsidP="00AC5BAF">
            <w:pPr>
              <w:pStyle w:val="TAL"/>
            </w:pPr>
            <w:r>
              <w:t>S2-2406484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EC79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CC50C" w14:textId="77777777" w:rsidR="00E308B2" w:rsidRDefault="00E308B2" w:rsidP="00AC5BAF">
            <w:pPr>
              <w:pStyle w:val="TAL"/>
            </w:pPr>
            <w:r>
              <w:t>KI#2:Evaluation and conclusions for MO/MT data transport for S&amp;F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05699" w14:textId="77777777" w:rsidR="00E308B2" w:rsidRDefault="00E308B2" w:rsidP="00AC5BAF">
            <w:pPr>
              <w:pStyle w:val="TAL"/>
            </w:pPr>
            <w:r>
              <w:t>IPLOOK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6DB0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CDB1B"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E780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0892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97AE0" w14:textId="77777777" w:rsidR="00E308B2" w:rsidRDefault="00E308B2" w:rsidP="00AC5BAF">
            <w:pPr>
              <w:pStyle w:val="TAL"/>
            </w:pPr>
          </w:p>
        </w:tc>
      </w:tr>
      <w:tr w:rsidR="00E308B2" w14:paraId="06DECCF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8955D"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6E455" w14:textId="77777777" w:rsidR="00E308B2" w:rsidRDefault="00E308B2" w:rsidP="00AC5BAF">
            <w:pPr>
              <w:pStyle w:val="TAL"/>
            </w:pPr>
            <w:r>
              <w:t>S2-2406485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258A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025AF" w14:textId="77777777" w:rsidR="00E308B2" w:rsidRDefault="00E308B2" w:rsidP="00AC5BAF">
            <w:pPr>
              <w:pStyle w:val="TAL"/>
            </w:pPr>
            <w:r>
              <w:t>KI#2: Methodology and Results of Solutions from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27FB1" w14:textId="77777777" w:rsidR="00E308B2" w:rsidRDefault="00E308B2" w:rsidP="00AC5BAF">
            <w:pPr>
              <w:pStyle w:val="TAL"/>
            </w:pPr>
            <w:r>
              <w:t>IPLOOK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9905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2B6FD"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2E4E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40EF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FEC09" w14:textId="77777777" w:rsidR="00E308B2" w:rsidRDefault="00E308B2" w:rsidP="00AC5BAF">
            <w:pPr>
              <w:pStyle w:val="TAL"/>
            </w:pPr>
          </w:p>
        </w:tc>
      </w:tr>
      <w:tr w:rsidR="00E308B2" w14:paraId="19539D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911D1"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D57B7" w14:textId="77777777" w:rsidR="00E308B2" w:rsidRDefault="00E308B2" w:rsidP="00AC5BAF">
            <w:pPr>
              <w:pStyle w:val="TAL"/>
            </w:pPr>
            <w:r>
              <w:t>S2-2406552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AEAB0"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A284C" w14:textId="77777777" w:rsidR="00E308B2" w:rsidRDefault="00E308B2" w:rsidP="00AC5BAF">
            <w:pPr>
              <w:pStyle w:val="TAL"/>
            </w:pPr>
            <w:r>
              <w:t>KI#2: Discussion on UE location verification for Store and Forward.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8B498"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4DB8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769C5"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1713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17C8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466AB" w14:textId="77777777" w:rsidR="00E308B2" w:rsidRDefault="00E308B2" w:rsidP="00AC5BAF">
            <w:pPr>
              <w:pStyle w:val="TAL"/>
            </w:pPr>
          </w:p>
        </w:tc>
      </w:tr>
      <w:tr w:rsidR="00E308B2" w14:paraId="1AFDF7F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CB513"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B6162" w14:textId="77777777" w:rsidR="00E308B2" w:rsidRDefault="00E308B2" w:rsidP="00AC5BAF">
            <w:pPr>
              <w:pStyle w:val="TAL"/>
            </w:pPr>
            <w:r>
              <w:t>S2-2406553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3D16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45BD7" w14:textId="77777777" w:rsidR="00E308B2" w:rsidRDefault="00E308B2" w:rsidP="00AC5BAF">
            <w:pPr>
              <w:pStyle w:val="TAL"/>
            </w:pPr>
            <w:r>
              <w:t>KI#2 Evaluation: For Support of Store and Forward.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42CA2"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1216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B9BD4"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5CFF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7CFD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CF273" w14:textId="77777777" w:rsidR="00E308B2" w:rsidRDefault="00E308B2" w:rsidP="00AC5BAF">
            <w:pPr>
              <w:pStyle w:val="TAL"/>
            </w:pPr>
          </w:p>
        </w:tc>
      </w:tr>
      <w:tr w:rsidR="00E308B2" w14:paraId="0FC3CFD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EEF44"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DB514" w14:textId="77777777" w:rsidR="00E308B2" w:rsidRDefault="00E308B2" w:rsidP="00AC5BAF">
            <w:pPr>
              <w:pStyle w:val="TAL"/>
            </w:pPr>
            <w:r>
              <w:t>S2-2406559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8B50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4C10D"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EF9D2"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2CEE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90136"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0476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07C5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EA605" w14:textId="77777777" w:rsidR="00E308B2" w:rsidRDefault="00E308B2" w:rsidP="00AC5BAF">
            <w:pPr>
              <w:pStyle w:val="TAL"/>
            </w:pPr>
          </w:p>
        </w:tc>
      </w:tr>
      <w:tr w:rsidR="00E308B2" w14:paraId="0A77C4C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8D2D4"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CEE8C" w14:textId="77777777" w:rsidR="00E308B2" w:rsidRDefault="00E308B2" w:rsidP="00AC5BAF">
            <w:pPr>
              <w:pStyle w:val="TAL"/>
            </w:pPr>
            <w:r>
              <w:t>S2-2406562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8616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D7FAA" w14:textId="77777777" w:rsidR="00E308B2" w:rsidRDefault="00E308B2" w:rsidP="00AC5BAF">
            <w:pPr>
              <w:pStyle w:val="TAL"/>
            </w:pPr>
            <w:r>
              <w:t>Evaluation and 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76F09"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B4A5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ED90D"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97B9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7F47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B3547" w14:textId="77777777" w:rsidR="00E308B2" w:rsidRDefault="00E308B2" w:rsidP="00AC5BAF">
            <w:pPr>
              <w:pStyle w:val="TAL"/>
            </w:pPr>
          </w:p>
        </w:tc>
      </w:tr>
      <w:tr w:rsidR="00E308B2" w14:paraId="2FE83CA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4D3EC"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2BF1B" w14:textId="77777777" w:rsidR="00E308B2" w:rsidRDefault="00E308B2" w:rsidP="00AC5BAF">
            <w:pPr>
              <w:pStyle w:val="TAL"/>
            </w:pPr>
            <w:r>
              <w:t>S2-2406605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A356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F1B36" w14:textId="77777777" w:rsidR="00E308B2" w:rsidRDefault="00E308B2" w:rsidP="00AC5BAF">
            <w:pPr>
              <w:pStyle w:val="TAL"/>
            </w:pPr>
            <w:r>
              <w:t>KI#2: Conclusion for SMS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3D74F"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7D2B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C3263"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5F3B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418D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9A3A8" w14:textId="77777777" w:rsidR="00E308B2" w:rsidRDefault="00E308B2" w:rsidP="00AC5BAF">
            <w:pPr>
              <w:pStyle w:val="TAL"/>
            </w:pPr>
          </w:p>
        </w:tc>
      </w:tr>
      <w:tr w:rsidR="00E308B2" w14:paraId="4E5732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C67C0" w14:textId="77777777" w:rsidR="00E308B2" w:rsidRDefault="00E308B2" w:rsidP="00AC5BAF">
            <w:pPr>
              <w:pStyle w:val="TAL"/>
              <w:rPr>
                <w:sz w:val="24"/>
                <w:szCs w:val="24"/>
              </w:rPr>
            </w:pPr>
            <w:r>
              <w:lastRenderedPageBreak/>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525B7" w14:textId="77777777" w:rsidR="00E308B2" w:rsidRDefault="00E308B2" w:rsidP="00AC5BAF">
            <w:pPr>
              <w:pStyle w:val="TAL"/>
            </w:pPr>
            <w:r>
              <w:t>S2-2406640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4A5C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8F4B9" w14:textId="77777777" w:rsidR="00E308B2" w:rsidRDefault="00E308B2" w:rsidP="00AC5BAF">
            <w:pPr>
              <w:pStyle w:val="TAL"/>
            </w:pPr>
            <w:r>
              <w:t>KI#2, Evaluation for architecture options to support S&amp;F Satellite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13BD7"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190C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B1A4C"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CBBD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DEB1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17520" w14:textId="77777777" w:rsidR="00E308B2" w:rsidRDefault="00E308B2" w:rsidP="00AC5BAF">
            <w:pPr>
              <w:pStyle w:val="TAL"/>
            </w:pPr>
          </w:p>
        </w:tc>
      </w:tr>
      <w:tr w:rsidR="00E308B2" w14:paraId="5C55E0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7604A"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5A9B0" w14:textId="77777777" w:rsidR="00E308B2" w:rsidRDefault="00E308B2" w:rsidP="00AC5BAF">
            <w:pPr>
              <w:pStyle w:val="TAL"/>
            </w:pPr>
            <w:r>
              <w:t>S2-2406641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B7E4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79919" w14:textId="77777777" w:rsidR="00E308B2" w:rsidRDefault="00E308B2" w:rsidP="00AC5BAF">
            <w:pPr>
              <w:pStyle w:val="TAL"/>
            </w:pPr>
            <w:r>
              <w:t>KI#2,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915DF" w14:textId="77777777" w:rsidR="00E308B2" w:rsidRDefault="00E308B2" w:rsidP="00AC5BAF">
            <w:pPr>
              <w:pStyle w:val="TAL"/>
            </w:pPr>
            <w:r>
              <w:t>OPPO,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8D1E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A1EA5"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67B4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43CB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B18DE" w14:textId="77777777" w:rsidR="00E308B2" w:rsidRDefault="00E308B2" w:rsidP="00AC5BAF">
            <w:pPr>
              <w:pStyle w:val="TAL"/>
            </w:pPr>
          </w:p>
        </w:tc>
      </w:tr>
      <w:tr w:rsidR="00E308B2" w14:paraId="52FDF74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ADA23"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F6DB3" w14:textId="77777777" w:rsidR="00E308B2" w:rsidRDefault="00E308B2" w:rsidP="00AC5BAF">
            <w:pPr>
              <w:pStyle w:val="TAL"/>
            </w:pPr>
            <w:r>
              <w:t>S2-2406710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01E9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2EB17" w14:textId="77777777" w:rsidR="00E308B2" w:rsidRDefault="00E308B2" w:rsidP="00AC5BAF">
            <w:pPr>
              <w:pStyle w:val="TAL"/>
            </w:pPr>
            <w:r>
              <w:t>KI#2: Overall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18F78"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9DEA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0D597"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EB8A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DC9D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5E0CD" w14:textId="77777777" w:rsidR="00E308B2" w:rsidRDefault="00E308B2" w:rsidP="00AC5BAF">
            <w:pPr>
              <w:pStyle w:val="TAL"/>
            </w:pPr>
          </w:p>
        </w:tc>
      </w:tr>
      <w:tr w:rsidR="00E308B2" w14:paraId="606E75D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37032"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42A78" w14:textId="77777777" w:rsidR="00E308B2" w:rsidRDefault="00E308B2" w:rsidP="00AC5BAF">
            <w:pPr>
              <w:pStyle w:val="TAL"/>
            </w:pPr>
            <w:r>
              <w:t>S2-2406383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E249F"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FB83C" w14:textId="77777777" w:rsidR="00E308B2" w:rsidRDefault="00E308B2" w:rsidP="00AC5BAF">
            <w:pPr>
              <w:pStyle w:val="TAL"/>
            </w:pPr>
            <w:r>
              <w:t>KI#2, SMS transmission with eNB onboard satellite.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BB2C8"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68C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72A4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D2A60"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F7D2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0A6DE" w14:textId="77777777" w:rsidR="00E308B2" w:rsidRDefault="00E308B2" w:rsidP="00AC5BAF">
            <w:pPr>
              <w:pStyle w:val="TAL"/>
            </w:pPr>
          </w:p>
        </w:tc>
      </w:tr>
      <w:tr w:rsidR="00E308B2" w14:paraId="4FD2CCF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C18EC"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4B85A" w14:textId="77777777" w:rsidR="00E308B2" w:rsidRDefault="00E308B2" w:rsidP="00AC5BAF">
            <w:pPr>
              <w:pStyle w:val="TAL"/>
            </w:pPr>
            <w:r>
              <w:t>S2-2406530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12B6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A54E0" w14:textId="77777777" w:rsidR="00E308B2" w:rsidRDefault="00E308B2" w:rsidP="00AC5BAF">
            <w:pPr>
              <w:pStyle w:val="TAL"/>
            </w:pPr>
            <w:r>
              <w:t>Introduction for conclusions on the architecture principles following the NWM discussions,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6DC09" w14:textId="77777777" w:rsidR="00E308B2" w:rsidRDefault="00E308B2" w:rsidP="00AC5BAF">
            <w:pPr>
              <w:pStyle w:val="TAL"/>
            </w:pPr>
            <w:r>
              <w:t>Thales(rapporteur)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403C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1160C"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7ABC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55D2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2E6F3" w14:textId="77777777" w:rsidR="00E308B2" w:rsidRDefault="00E308B2" w:rsidP="00AC5BAF">
            <w:pPr>
              <w:pStyle w:val="TAL"/>
            </w:pPr>
          </w:p>
        </w:tc>
      </w:tr>
      <w:tr w:rsidR="00E308B2" w14:paraId="0935BAF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D437E"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321F9" w14:textId="77777777" w:rsidR="00E308B2" w:rsidRDefault="00E308B2" w:rsidP="00AC5BAF">
            <w:pPr>
              <w:pStyle w:val="TAL"/>
            </w:pPr>
            <w:r>
              <w:t>S2-2406556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B283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1DEBA" w14:textId="77777777" w:rsidR="00E308B2" w:rsidRDefault="00E308B2" w:rsidP="00AC5BAF">
            <w:pPr>
              <w:pStyle w:val="TAL"/>
            </w:pPr>
            <w:r>
              <w:t>KI#3 Conclusion: For UE-SAT-UE communication.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A7A3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0229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BF00C"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4BEA3" w14:textId="77777777" w:rsidR="00E308B2" w:rsidRDefault="00E308B2" w:rsidP="00AC5BAF">
            <w:pPr>
              <w:pStyle w:val="TAL"/>
            </w:pPr>
            <w:r>
              <w:t>Revised in parallel session to S2-2406903.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22CD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04B4F" w14:textId="77777777" w:rsidR="00E308B2" w:rsidRDefault="00E308B2" w:rsidP="00AC5BAF">
            <w:pPr>
              <w:pStyle w:val="TAL"/>
            </w:pPr>
            <w:r>
              <w:t>S2-2406903</w:t>
            </w:r>
          </w:p>
        </w:tc>
      </w:tr>
      <w:tr w:rsidR="00E308B2" w14:paraId="4072C7E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16D97"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6315B" w14:textId="77777777" w:rsidR="00E308B2" w:rsidRDefault="00E308B2" w:rsidP="00AC5BAF">
            <w:pPr>
              <w:pStyle w:val="TAL"/>
            </w:pPr>
            <w:r>
              <w:t>S2-2406903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0563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73904" w14:textId="77777777" w:rsidR="00E308B2" w:rsidRDefault="00E308B2" w:rsidP="00AC5BAF">
            <w:pPr>
              <w:pStyle w:val="TAL"/>
            </w:pPr>
            <w:r>
              <w:t>KI#3 Conclusion: For UE-SAT-UE communication.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33687"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FBE6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905DB"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28D7C" w14:textId="77777777" w:rsidR="00E308B2" w:rsidRDefault="00E308B2" w:rsidP="00AC5BAF">
            <w:pPr>
              <w:pStyle w:val="TAL"/>
            </w:pPr>
            <w:r>
              <w:t>Revision of S2-2406556. Revised in parallel session to S2-2407163.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A893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FD608" w14:textId="77777777" w:rsidR="00E308B2" w:rsidRDefault="00E308B2" w:rsidP="00AC5BAF">
            <w:pPr>
              <w:pStyle w:val="TAL"/>
            </w:pPr>
            <w:r>
              <w:t>S2-2407163</w:t>
            </w:r>
          </w:p>
        </w:tc>
      </w:tr>
      <w:tr w:rsidR="00E308B2" w14:paraId="78F56C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B97FA"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207FE" w14:textId="77777777" w:rsidR="00E308B2" w:rsidRDefault="00E308B2" w:rsidP="00AC5BAF">
            <w:pPr>
              <w:pStyle w:val="TAL"/>
            </w:pPr>
            <w:r>
              <w:t>S2-2407163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981A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EB59D" w14:textId="77777777" w:rsidR="00E308B2" w:rsidRDefault="00E308B2" w:rsidP="00AC5BAF">
            <w:pPr>
              <w:pStyle w:val="TAL"/>
            </w:pPr>
            <w:r>
              <w:t>KI#3 Conclusion: For UE-SAT-UE communication.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9FD62"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A7F0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814FE"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A5261" w14:textId="77777777" w:rsidR="00E308B2" w:rsidRDefault="00E308B2" w:rsidP="00AC5BAF">
            <w:pPr>
              <w:pStyle w:val="TAL"/>
            </w:pPr>
            <w:r>
              <w:t>Revision of S2-2406903.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7219D"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15DBA" w14:textId="77777777" w:rsidR="00E308B2" w:rsidRDefault="00E308B2" w:rsidP="00AC5BAF">
            <w:pPr>
              <w:pStyle w:val="TAL"/>
            </w:pPr>
          </w:p>
        </w:tc>
      </w:tr>
      <w:tr w:rsidR="00E308B2" w14:paraId="176625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8CDF7"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270A5" w14:textId="77777777" w:rsidR="00E308B2" w:rsidRDefault="00E308B2" w:rsidP="00AC5BAF">
            <w:pPr>
              <w:pStyle w:val="TAL"/>
            </w:pPr>
            <w:r>
              <w:t>S2-2406020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843C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D2154" w14:textId="77777777" w:rsidR="00E308B2" w:rsidRDefault="00E308B2" w:rsidP="00AC5BAF">
            <w:pPr>
              <w:pStyle w:val="TAL"/>
            </w:pPr>
            <w:r>
              <w:t>FS_5GSAT_ARCH KI#3 Solution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46CE7"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2CE8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91CFA"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9952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C26C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874D0" w14:textId="77777777" w:rsidR="00E308B2" w:rsidRDefault="00E308B2" w:rsidP="00AC5BAF">
            <w:pPr>
              <w:pStyle w:val="TAL"/>
            </w:pPr>
          </w:p>
        </w:tc>
      </w:tr>
      <w:tr w:rsidR="00E308B2" w14:paraId="0B6568B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E2D55"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DEFDE" w14:textId="77777777" w:rsidR="00E308B2" w:rsidRDefault="00E308B2" w:rsidP="00AC5BAF">
            <w:pPr>
              <w:pStyle w:val="TAL"/>
            </w:pPr>
            <w:r>
              <w:t>S2-2406021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7F74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5701F" w14:textId="77777777" w:rsidR="00E308B2" w:rsidRDefault="00E308B2" w:rsidP="00AC5BAF">
            <w:pPr>
              <w:pStyle w:val="TAL"/>
            </w:pPr>
            <w:r>
              <w:t>FS_5GSAT_ARCH_Ph3 KI#3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B4A9B"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9BAA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A882B"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6888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071A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48F2C" w14:textId="77777777" w:rsidR="00E308B2" w:rsidRDefault="00E308B2" w:rsidP="00AC5BAF">
            <w:pPr>
              <w:pStyle w:val="TAL"/>
            </w:pPr>
          </w:p>
        </w:tc>
      </w:tr>
      <w:tr w:rsidR="00E308B2" w14:paraId="5A1D237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F3D99"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AFFDB" w14:textId="77777777" w:rsidR="00E308B2" w:rsidRDefault="00E308B2" w:rsidP="00AC5BAF">
            <w:pPr>
              <w:pStyle w:val="TAL"/>
            </w:pPr>
            <w:r>
              <w:t>S2-2406062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6564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84325"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4D78E"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E38C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4199B"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732D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537C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A459B" w14:textId="77777777" w:rsidR="00E308B2" w:rsidRDefault="00E308B2" w:rsidP="00AC5BAF">
            <w:pPr>
              <w:pStyle w:val="TAL"/>
            </w:pPr>
          </w:p>
        </w:tc>
      </w:tr>
      <w:tr w:rsidR="00E308B2" w14:paraId="5596E70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7B753"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0AC1E" w14:textId="77777777" w:rsidR="00E308B2" w:rsidRDefault="00E308B2" w:rsidP="00AC5BAF">
            <w:pPr>
              <w:pStyle w:val="TAL"/>
            </w:pPr>
            <w:r>
              <w:t>S2-2406191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7C0E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F6A9B" w14:textId="77777777" w:rsidR="00E308B2" w:rsidRDefault="00E308B2" w:rsidP="00AC5BAF">
            <w:pPr>
              <w:pStyle w:val="TAL"/>
            </w:pPr>
            <w:r>
              <w:t>KI#3 Evaluations and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98151"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2E56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8811B"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DC1F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74D2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73632" w14:textId="77777777" w:rsidR="00E308B2" w:rsidRDefault="00E308B2" w:rsidP="00AC5BAF">
            <w:pPr>
              <w:pStyle w:val="TAL"/>
            </w:pPr>
          </w:p>
        </w:tc>
      </w:tr>
      <w:tr w:rsidR="00E308B2" w14:paraId="770D46E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96FE7"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6B686" w14:textId="77777777" w:rsidR="00E308B2" w:rsidRDefault="00E308B2" w:rsidP="00AC5BAF">
            <w:pPr>
              <w:pStyle w:val="TAL"/>
            </w:pPr>
            <w:r>
              <w:t>S2-2406353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5291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54AB7" w14:textId="77777777" w:rsidR="00E308B2" w:rsidRDefault="00E308B2" w:rsidP="00AC5BAF">
            <w:pPr>
              <w:pStyle w:val="TAL"/>
            </w:pPr>
            <w:r>
              <w:t>KI#3: Overall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02AA4"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0BF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D91DD"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1CB7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84C2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E7AE3" w14:textId="77777777" w:rsidR="00E308B2" w:rsidRDefault="00E308B2" w:rsidP="00AC5BAF">
            <w:pPr>
              <w:pStyle w:val="TAL"/>
            </w:pPr>
          </w:p>
        </w:tc>
      </w:tr>
      <w:tr w:rsidR="00E308B2" w14:paraId="1A29C6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70AF3"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BFB19" w14:textId="77777777" w:rsidR="00E308B2" w:rsidRDefault="00E308B2" w:rsidP="00AC5BAF">
            <w:pPr>
              <w:pStyle w:val="TAL"/>
            </w:pPr>
            <w:r>
              <w:t>S2-2406364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CBA5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631D0" w14:textId="77777777" w:rsidR="00E308B2" w:rsidRDefault="00E308B2" w:rsidP="00AC5BAF">
            <w:pPr>
              <w:pStyle w:val="TAL"/>
            </w:pPr>
            <w:r>
              <w:t>Conclusions for KI#3 for UE-Sat-UE.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1E2F6"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CCE8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B3494"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D0C92" w14:textId="77777777" w:rsidR="00E308B2" w:rsidRDefault="00E308B2" w:rsidP="00AC5BAF">
            <w:pPr>
              <w:pStyle w:val="TAL"/>
            </w:pPr>
            <w:r>
              <w:t>Revised in parallel session to S2-2406904.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8321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5F877" w14:textId="77777777" w:rsidR="00E308B2" w:rsidRDefault="00E308B2" w:rsidP="00AC5BAF">
            <w:pPr>
              <w:pStyle w:val="TAL"/>
            </w:pPr>
            <w:r>
              <w:t>S2-2406904</w:t>
            </w:r>
          </w:p>
        </w:tc>
      </w:tr>
      <w:tr w:rsidR="00E308B2" w14:paraId="3657D51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E2F99" w14:textId="77777777" w:rsidR="00E308B2" w:rsidRDefault="00E308B2" w:rsidP="00AC5BAF">
            <w:pPr>
              <w:pStyle w:val="TAL"/>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4E656" w14:textId="77777777" w:rsidR="00E308B2" w:rsidRDefault="00E308B2" w:rsidP="00AC5BAF">
            <w:pPr>
              <w:pStyle w:val="TAL"/>
            </w:pPr>
            <w:r>
              <w:t>S2-2406904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53E5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58C49" w14:textId="77777777" w:rsidR="00E308B2" w:rsidRDefault="00E308B2" w:rsidP="00AC5BAF">
            <w:pPr>
              <w:pStyle w:val="TAL"/>
            </w:pPr>
            <w:r>
              <w:t>Conclusions for KI#3 for UE-Sat-UE.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3AFF3" w14:textId="77777777" w:rsidR="00E308B2" w:rsidRDefault="00E308B2" w:rsidP="00AC5BAF">
            <w:pPr>
              <w:pStyle w:val="TAL"/>
            </w:pPr>
            <w:r>
              <w:t>Nokia,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1D88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D091C"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3756D" w14:textId="77777777" w:rsidR="00E308B2" w:rsidRDefault="00E308B2" w:rsidP="00AC5BAF">
            <w:pPr>
              <w:pStyle w:val="TAL"/>
            </w:pPr>
            <w:r>
              <w:t>Revision of S2-2406364. Revised in parallel session to S2-2407164.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CB2F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B45F6" w14:textId="77777777" w:rsidR="00E308B2" w:rsidRDefault="00E308B2" w:rsidP="00AC5BAF">
            <w:pPr>
              <w:pStyle w:val="TAL"/>
            </w:pPr>
            <w:r>
              <w:t>S2-2407164</w:t>
            </w:r>
          </w:p>
        </w:tc>
      </w:tr>
      <w:tr w:rsidR="00E308B2" w14:paraId="07816E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6D4AE" w14:textId="77777777" w:rsidR="00E308B2" w:rsidRDefault="00E308B2" w:rsidP="00AC5BAF">
            <w:pPr>
              <w:pStyle w:val="TAL"/>
            </w:pPr>
            <w:r>
              <w:lastRenderedPageBreak/>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A04AE" w14:textId="77777777" w:rsidR="00E308B2" w:rsidRDefault="00E308B2" w:rsidP="00AC5BAF">
            <w:pPr>
              <w:pStyle w:val="TAL"/>
            </w:pPr>
            <w:r>
              <w:t>S2-2407164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26F8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CC86F" w14:textId="77777777" w:rsidR="00E308B2" w:rsidRDefault="00E308B2" w:rsidP="00AC5BAF">
            <w:pPr>
              <w:pStyle w:val="TAL"/>
            </w:pPr>
            <w:r>
              <w:t>Conclusions for KI#3 for UE-Sat-UE.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22DFA" w14:textId="77777777" w:rsidR="00E308B2" w:rsidRDefault="00E308B2" w:rsidP="00AC5BAF">
            <w:pPr>
              <w:pStyle w:val="TAL"/>
            </w:pPr>
            <w:r>
              <w:t>Nokia, NTT DOCOMO, CATT, China Mobile,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ABFF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42386"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3CAFC" w14:textId="77777777" w:rsidR="00E308B2" w:rsidRDefault="00E308B2" w:rsidP="00AC5BAF">
            <w:pPr>
              <w:pStyle w:val="TAL"/>
            </w:pPr>
            <w:r>
              <w:t>Revision of S2-2406904.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EF06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96481" w14:textId="77777777" w:rsidR="00E308B2" w:rsidRDefault="00E308B2" w:rsidP="00AC5BAF">
            <w:pPr>
              <w:pStyle w:val="TAL"/>
            </w:pPr>
          </w:p>
        </w:tc>
      </w:tr>
      <w:tr w:rsidR="00E308B2" w14:paraId="0BBB38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DA7BA"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83580" w14:textId="77777777" w:rsidR="00E308B2" w:rsidRDefault="00E308B2" w:rsidP="00AC5BAF">
            <w:pPr>
              <w:pStyle w:val="TAL"/>
            </w:pPr>
            <w:r>
              <w:t>S2-2406519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972C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4F8C2" w14:textId="77777777" w:rsidR="00E308B2" w:rsidRDefault="00E308B2" w:rsidP="00AC5BAF">
            <w:pPr>
              <w:pStyle w:val="TAL"/>
            </w:pPr>
            <w:r>
              <w:t>KI#3 Evaluation: Evaluate based on the NWM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81AB9" w14:textId="77777777" w:rsidR="00E308B2" w:rsidRDefault="00E308B2" w:rsidP="00AC5BAF">
            <w:pPr>
              <w:pStyle w:val="TAL"/>
            </w:pPr>
            <w:r>
              <w:t>IPLOOK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5E29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22A86"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6199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0978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343C2" w14:textId="77777777" w:rsidR="00E308B2" w:rsidRDefault="00E308B2" w:rsidP="00AC5BAF">
            <w:pPr>
              <w:pStyle w:val="TAL"/>
            </w:pPr>
          </w:p>
        </w:tc>
      </w:tr>
      <w:tr w:rsidR="00E308B2" w14:paraId="47953DD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8DF3D"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8FCA7" w14:textId="77777777" w:rsidR="00E308B2" w:rsidRDefault="00E308B2" w:rsidP="00AC5BAF">
            <w:pPr>
              <w:pStyle w:val="TAL"/>
            </w:pPr>
            <w:r>
              <w:t>S2-2406555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1762C"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F5837" w14:textId="77777777" w:rsidR="00E308B2" w:rsidRDefault="00E308B2" w:rsidP="00AC5BAF">
            <w:pPr>
              <w:pStyle w:val="TAL"/>
            </w:pPr>
            <w:r>
              <w:t>Discussion on interconnectivity of satellites and determination of enabling UE-SAT-UE communication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814D7"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4544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2B96E"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09849" w14:textId="77777777" w:rsidR="00E308B2" w:rsidRDefault="00E308B2" w:rsidP="00AC5BAF">
            <w:pPr>
              <w:pStyle w:val="TAL"/>
            </w:pPr>
            <w:r>
              <w:t>Revision of S2-2404707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F14D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0554D" w14:textId="77777777" w:rsidR="00E308B2" w:rsidRDefault="00E308B2" w:rsidP="00AC5BAF">
            <w:pPr>
              <w:pStyle w:val="TAL"/>
            </w:pPr>
          </w:p>
        </w:tc>
      </w:tr>
      <w:tr w:rsidR="00E308B2" w14:paraId="13FE6A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25D43"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0AC5C" w14:textId="77777777" w:rsidR="00E308B2" w:rsidRDefault="00E308B2" w:rsidP="00AC5BAF">
            <w:pPr>
              <w:pStyle w:val="TAL"/>
            </w:pPr>
            <w:r>
              <w:t>S2-2406697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0F0C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2EF32"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F1B46"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5F23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9309F"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B100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3260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69E94" w14:textId="77777777" w:rsidR="00E308B2" w:rsidRDefault="00E308B2" w:rsidP="00AC5BAF">
            <w:pPr>
              <w:pStyle w:val="TAL"/>
            </w:pPr>
          </w:p>
        </w:tc>
      </w:tr>
      <w:tr w:rsidR="00E308B2" w14:paraId="5E91F25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829A3"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22683" w14:textId="77777777" w:rsidR="00E308B2" w:rsidRDefault="00E308B2" w:rsidP="00AC5BAF">
            <w:pPr>
              <w:pStyle w:val="TAL"/>
            </w:pPr>
            <w:r>
              <w:t>S2-2406712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C305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6DDF4" w14:textId="77777777" w:rsidR="00E308B2" w:rsidRDefault="00E308B2" w:rsidP="00AC5BAF">
            <w:pPr>
              <w:pStyle w:val="TAL"/>
            </w:pPr>
            <w:r>
              <w:t>Evaluation and 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DD8DE" w14:textId="77777777" w:rsidR="00E308B2" w:rsidRDefault="00E308B2" w:rsidP="00AC5BAF">
            <w:pPr>
              <w:pStyle w:val="TAL"/>
            </w:pPr>
            <w:r>
              <w:t>CATT, CSCN, CATR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5A6F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36EA2"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7FE1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C806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65EDC" w14:textId="77777777" w:rsidR="00E308B2" w:rsidRDefault="00E308B2" w:rsidP="00AC5BAF">
            <w:pPr>
              <w:pStyle w:val="TAL"/>
            </w:pPr>
          </w:p>
        </w:tc>
      </w:tr>
      <w:tr w:rsidR="00E308B2" w14:paraId="78F1A5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BCED3"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A43DB" w14:textId="77777777" w:rsidR="00E308B2" w:rsidRDefault="00E308B2" w:rsidP="00AC5BAF">
            <w:pPr>
              <w:pStyle w:val="TAL"/>
            </w:pPr>
            <w:r>
              <w:t>S2-2405990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9DBD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27754" w14:textId="77777777" w:rsidR="00E308B2" w:rsidRDefault="00E308B2" w:rsidP="00AC5BAF">
            <w:pPr>
              <w:pStyle w:val="TAL"/>
            </w:pPr>
            <w:r>
              <w:t>KI#1: Content for Informative annex on IWF.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8C4E8" w14:textId="77777777" w:rsidR="00E308B2" w:rsidRDefault="00E308B2" w:rsidP="00AC5BAF">
            <w:pPr>
              <w:pStyle w:val="TAL"/>
            </w:pPr>
            <w:r>
              <w:t>Intel, Qualcomm Incorporated,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6C7A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5530B"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F818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8C8D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D03A5" w14:textId="77777777" w:rsidR="00E308B2" w:rsidRDefault="00E308B2" w:rsidP="00AC5BAF">
            <w:pPr>
              <w:pStyle w:val="TAL"/>
            </w:pPr>
          </w:p>
        </w:tc>
      </w:tr>
      <w:tr w:rsidR="00E308B2" w14:paraId="666CD8C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CD5E5"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6AFFF" w14:textId="77777777" w:rsidR="00E308B2" w:rsidRDefault="00E308B2" w:rsidP="00AC5BAF">
            <w:pPr>
              <w:pStyle w:val="TAL"/>
            </w:pPr>
            <w:r>
              <w:t>S2-2405965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AA28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8F2AD" w14:textId="77777777" w:rsidR="00E308B2" w:rsidRDefault="00E308B2" w:rsidP="00AC5BAF">
            <w:pPr>
              <w:pStyle w:val="TAL"/>
            </w:pPr>
            <w:r>
              <w:t>New Solution for Key Issue #3 to Guarantee IMS Traffic Remain within the Satellite While Maintaining the delay.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29916" w14:textId="77777777" w:rsidR="00E308B2" w:rsidRDefault="00E308B2" w:rsidP="00AC5BAF">
            <w:pPr>
              <w:pStyle w:val="TAL"/>
            </w:pPr>
            <w:r>
              <w:t>TCL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7AA5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EEB81"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D7F2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45D2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67469" w14:textId="77777777" w:rsidR="00E308B2" w:rsidRDefault="00E308B2" w:rsidP="00AC5BAF">
            <w:pPr>
              <w:pStyle w:val="TAL"/>
            </w:pPr>
          </w:p>
        </w:tc>
      </w:tr>
      <w:tr w:rsidR="00E308B2" w14:paraId="2CB639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53510"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1A0CC" w14:textId="77777777" w:rsidR="00E308B2" w:rsidRDefault="00E308B2" w:rsidP="00AC5BAF">
            <w:pPr>
              <w:pStyle w:val="TAL"/>
            </w:pPr>
            <w:r>
              <w:t>S2-2405966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280D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64E16" w14:textId="77777777" w:rsidR="00E308B2" w:rsidRDefault="00E308B2" w:rsidP="00AC5BAF">
            <w:pPr>
              <w:pStyle w:val="TAL"/>
            </w:pPr>
            <w:r>
              <w:t>Solution for Key Issue #3 to Address IMS Call Service Interruption Issue during Satellite Change.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E9DDA" w14:textId="77777777" w:rsidR="00E308B2" w:rsidRDefault="00E308B2" w:rsidP="00AC5BAF">
            <w:pPr>
              <w:pStyle w:val="TAL"/>
            </w:pPr>
            <w:r>
              <w:t>TCL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A716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DB258"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FB4B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45C5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68417" w14:textId="77777777" w:rsidR="00E308B2" w:rsidRDefault="00E308B2" w:rsidP="00AC5BAF">
            <w:pPr>
              <w:pStyle w:val="TAL"/>
            </w:pPr>
          </w:p>
        </w:tc>
      </w:tr>
      <w:tr w:rsidR="00E308B2" w14:paraId="0DFB54C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B5BFE"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4FC68" w14:textId="77777777" w:rsidR="00E308B2" w:rsidRDefault="00E308B2" w:rsidP="00AC5BAF">
            <w:pPr>
              <w:pStyle w:val="TAL"/>
            </w:pPr>
            <w:r>
              <w:t>S2-2405905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4198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3C0D5" w14:textId="77777777" w:rsidR="00E308B2" w:rsidRDefault="00E308B2" w:rsidP="00AC5BAF">
            <w:pPr>
              <w:pStyle w:val="TAL"/>
            </w:pPr>
            <w:r>
              <w:t>KI#1: Sol#1 update to handle feeder link switch and resolve editor s notes.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98A16" w14:textId="77777777" w:rsidR="00E308B2" w:rsidRDefault="00E308B2" w:rsidP="00AC5BAF">
            <w:pPr>
              <w:pStyle w:val="TAL"/>
            </w:pPr>
            <w:r>
              <w:t>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35E9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160BC"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8F2E0" w14:textId="77777777" w:rsidR="00E308B2" w:rsidRDefault="00E308B2" w:rsidP="00AC5BAF">
            <w:pPr>
              <w:pStyle w:val="TAL"/>
            </w:pPr>
            <w:r>
              <w:t>Revision of S2-2404454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A486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866C5" w14:textId="77777777" w:rsidR="00E308B2" w:rsidRDefault="00E308B2" w:rsidP="00AC5BAF">
            <w:pPr>
              <w:pStyle w:val="TAL"/>
            </w:pPr>
          </w:p>
        </w:tc>
      </w:tr>
      <w:tr w:rsidR="00E308B2" w14:paraId="7D36EDC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F4AFF"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D2580" w14:textId="77777777" w:rsidR="00E308B2" w:rsidRDefault="00E308B2" w:rsidP="00AC5BAF">
            <w:pPr>
              <w:pStyle w:val="TAL"/>
            </w:pPr>
            <w:r>
              <w:t>S2-2405921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48BE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8B034" w14:textId="77777777" w:rsidR="00E308B2" w:rsidRDefault="00E308B2" w:rsidP="00AC5BAF">
            <w:pPr>
              <w:pStyle w:val="TAL"/>
            </w:pPr>
            <w:r>
              <w:t>Sol#24 Update to solve the EN about the UPF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CA212"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2449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E033C"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EFF59" w14:textId="77777777" w:rsidR="00E308B2" w:rsidRDefault="00E308B2" w:rsidP="00AC5BAF">
            <w:pPr>
              <w:pStyle w:val="TAL"/>
            </w:pPr>
            <w:r>
              <w:t>Revision of S2-2404009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6B83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53F37" w14:textId="77777777" w:rsidR="00E308B2" w:rsidRDefault="00E308B2" w:rsidP="00AC5BAF">
            <w:pPr>
              <w:pStyle w:val="TAL"/>
            </w:pPr>
          </w:p>
        </w:tc>
      </w:tr>
      <w:tr w:rsidR="00E308B2" w14:paraId="30C8C48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CF277"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E8CC9" w14:textId="77777777" w:rsidR="00E308B2" w:rsidRDefault="00E308B2" w:rsidP="00AC5BAF">
            <w:pPr>
              <w:pStyle w:val="TAL"/>
            </w:pPr>
            <w:r>
              <w:t>S2-2406079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BAE6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F2FF0" w14:textId="77777777" w:rsidR="00E308B2" w:rsidRDefault="00E308B2" w:rsidP="00AC5BAF">
            <w:pPr>
              <w:pStyle w:val="TAL"/>
            </w:pPr>
            <w:r>
              <w:t>KI#2, Sol#38 Update to clarify the event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EE7B3" w14:textId="77777777" w:rsidR="00E308B2" w:rsidRDefault="00E308B2" w:rsidP="00AC5BAF">
            <w:pPr>
              <w:pStyle w:val="TAL"/>
            </w:pPr>
            <w:r>
              <w:t>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B8BE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20604"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D81AD" w14:textId="77777777" w:rsidR="00E308B2" w:rsidRDefault="00E308B2" w:rsidP="00AC5BAF">
            <w:pPr>
              <w:pStyle w:val="TAL"/>
            </w:pPr>
            <w:r>
              <w:t>Revision of S2-2404213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4827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F01E6" w14:textId="77777777" w:rsidR="00E308B2" w:rsidRDefault="00E308B2" w:rsidP="00AC5BAF">
            <w:pPr>
              <w:pStyle w:val="TAL"/>
            </w:pPr>
          </w:p>
        </w:tc>
      </w:tr>
      <w:tr w:rsidR="00E308B2" w14:paraId="29A786B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72437"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510EB" w14:textId="77777777" w:rsidR="00E308B2" w:rsidRDefault="00E308B2" w:rsidP="00AC5BAF">
            <w:pPr>
              <w:pStyle w:val="TAL"/>
            </w:pPr>
            <w:r>
              <w:t>S2-2406351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6F76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D8015" w14:textId="77777777" w:rsidR="00E308B2" w:rsidRDefault="00E308B2" w:rsidP="00AC5BAF">
            <w:pPr>
              <w:pStyle w:val="TAL"/>
            </w:pPr>
            <w:r>
              <w:t>Solution #33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78DC9"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6F79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43B37"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066A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FCF7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5FEAB" w14:textId="77777777" w:rsidR="00E308B2" w:rsidRDefault="00E308B2" w:rsidP="00AC5BAF">
            <w:pPr>
              <w:pStyle w:val="TAL"/>
            </w:pPr>
          </w:p>
        </w:tc>
      </w:tr>
      <w:tr w:rsidR="00E308B2" w14:paraId="24ABC1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7F4D9"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8EA0E" w14:textId="77777777" w:rsidR="00E308B2" w:rsidRDefault="00E308B2" w:rsidP="00AC5BAF">
            <w:pPr>
              <w:pStyle w:val="TAL"/>
            </w:pPr>
            <w:r>
              <w:t>S2-2406352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80CA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9C0CE" w14:textId="77777777" w:rsidR="00E308B2" w:rsidRDefault="00E308B2" w:rsidP="00AC5BAF">
            <w:pPr>
              <w:pStyle w:val="TAL"/>
            </w:pPr>
            <w:r>
              <w:t>KI #3, Update sol: Update to solution #40.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64E6B"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B1F7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2C6D7"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2D8D5" w14:textId="77777777" w:rsidR="00E308B2" w:rsidRDefault="00E308B2" w:rsidP="00AC5BAF">
            <w:pPr>
              <w:pStyle w:val="TAL"/>
            </w:pPr>
            <w:r>
              <w:t>Revision of S2-2404766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53C1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F40F4" w14:textId="77777777" w:rsidR="00E308B2" w:rsidRDefault="00E308B2" w:rsidP="00AC5BAF">
            <w:pPr>
              <w:pStyle w:val="TAL"/>
            </w:pPr>
          </w:p>
        </w:tc>
      </w:tr>
      <w:tr w:rsidR="00E308B2" w14:paraId="3BD17CB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A7AA6" w14:textId="77777777" w:rsidR="00E308B2" w:rsidRDefault="00E308B2" w:rsidP="00AC5BAF">
            <w:pPr>
              <w:pStyle w:val="TAL"/>
              <w:rPr>
                <w:sz w:val="24"/>
                <w:szCs w:val="24"/>
              </w:rPr>
            </w:pPr>
            <w:r>
              <w:lastRenderedPageBreak/>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032E2" w14:textId="77777777" w:rsidR="00E308B2" w:rsidRDefault="00E308B2" w:rsidP="00AC5BAF">
            <w:pPr>
              <w:pStyle w:val="TAL"/>
            </w:pPr>
            <w:r>
              <w:t>S2-2406486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CD64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44066" w14:textId="77777777" w:rsidR="00E308B2" w:rsidRDefault="00E308B2" w:rsidP="00AC5BAF">
            <w:pPr>
              <w:pStyle w:val="TAL"/>
            </w:pPr>
            <w:r>
              <w:t>Solution#42 Update: Addressing ENs.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75927"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40DA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D7DE3"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357CA" w14:textId="77777777" w:rsidR="00E308B2" w:rsidRDefault="00E308B2" w:rsidP="00AC5BAF">
            <w:pPr>
              <w:pStyle w:val="TAL"/>
            </w:pPr>
            <w:r>
              <w:t>Revision of S2-2404617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BB08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11F0F" w14:textId="77777777" w:rsidR="00E308B2" w:rsidRDefault="00E308B2" w:rsidP="00AC5BAF">
            <w:pPr>
              <w:pStyle w:val="TAL"/>
            </w:pPr>
          </w:p>
        </w:tc>
      </w:tr>
      <w:tr w:rsidR="00E308B2" w14:paraId="03C29E0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AFC8E"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7BFA2" w14:textId="77777777" w:rsidR="00E308B2" w:rsidRDefault="00E308B2" w:rsidP="00AC5BAF">
            <w:pPr>
              <w:pStyle w:val="TAL"/>
            </w:pPr>
            <w:r>
              <w:t>S2-2406487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F80F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473A2" w14:textId="77777777" w:rsidR="00E308B2" w:rsidRDefault="00E308B2" w:rsidP="00AC5BAF">
            <w:pPr>
              <w:pStyle w:val="TAL"/>
            </w:pPr>
            <w:r>
              <w:t>Update Sol#7 to solve the ENs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4BBC8" w14:textId="77777777" w:rsidR="00E308B2" w:rsidRDefault="00E308B2" w:rsidP="00AC5BAF">
            <w:pPr>
              <w:pStyle w:val="TAL"/>
            </w:pPr>
            <w:r>
              <w:t>IPLOOK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4CEC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CBFEB"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B733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0AEF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548B2" w14:textId="77777777" w:rsidR="00E308B2" w:rsidRDefault="00E308B2" w:rsidP="00AC5BAF">
            <w:pPr>
              <w:pStyle w:val="TAL"/>
            </w:pPr>
          </w:p>
        </w:tc>
      </w:tr>
      <w:tr w:rsidR="00E308B2" w14:paraId="57600A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4F8FC"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0CD36" w14:textId="77777777" w:rsidR="00E308B2" w:rsidRDefault="00E308B2" w:rsidP="00AC5BAF">
            <w:pPr>
              <w:pStyle w:val="TAL"/>
            </w:pPr>
            <w:r>
              <w:t>S2-2406563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D7F8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197D5" w14:textId="77777777" w:rsidR="00E308B2" w:rsidRDefault="00E308B2" w:rsidP="00AC5BAF">
            <w:pPr>
              <w:pStyle w:val="TAL"/>
            </w:pPr>
            <w:r>
              <w:t>KI#2: Sol#21 update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ABF03"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EC10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F71B9"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A93A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0735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6D256" w14:textId="77777777" w:rsidR="00E308B2" w:rsidRDefault="00E308B2" w:rsidP="00AC5BAF">
            <w:pPr>
              <w:pStyle w:val="TAL"/>
            </w:pPr>
          </w:p>
        </w:tc>
      </w:tr>
      <w:tr w:rsidR="00E308B2" w14:paraId="7C34D27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AFC9D" w14:textId="77777777" w:rsidR="00E308B2" w:rsidRDefault="00E308B2" w:rsidP="00AC5BAF">
            <w:pPr>
              <w:pStyle w:val="TAL"/>
              <w:rPr>
                <w:sz w:val="24"/>
                <w:szCs w:val="24"/>
              </w:rPr>
            </w:pPr>
            <w:r>
              <w:t>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9D08C" w14:textId="77777777" w:rsidR="00E308B2" w:rsidRDefault="00E308B2" w:rsidP="00AC5BAF">
            <w:pPr>
              <w:pStyle w:val="TAL"/>
            </w:pPr>
            <w:r>
              <w:t>S2-2406566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28FE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88E15" w14:textId="77777777" w:rsidR="00E308B2" w:rsidRDefault="00E308B2" w:rsidP="00AC5BAF">
            <w:pPr>
              <w:pStyle w:val="TAL"/>
            </w:pPr>
            <w:r>
              <w:t>KI#2: Update related to power saving to solution 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F6F67"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1AFF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85FA2"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9BFF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53E3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0B0A1" w14:textId="77777777" w:rsidR="00E308B2" w:rsidRDefault="00E308B2" w:rsidP="00AC5BAF">
            <w:pPr>
              <w:pStyle w:val="TAL"/>
            </w:pPr>
          </w:p>
        </w:tc>
      </w:tr>
      <w:tr w:rsidR="00E308B2" w14:paraId="1D0D2A9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C5351"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50398" w14:textId="77777777" w:rsidR="00E308B2" w:rsidRDefault="00E308B2" w:rsidP="00AC5BAF">
            <w:pPr>
              <w:pStyle w:val="TAL"/>
            </w:pPr>
            <w:r>
              <w:t>S2-2406105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7CEC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3E1EF" w14:textId="77777777" w:rsidR="00E308B2" w:rsidRPr="00925BE9" w:rsidRDefault="00E308B2" w:rsidP="00AC5BAF">
            <w:pPr>
              <w:pStyle w:val="TAL"/>
              <w:rPr>
                <w:lang w:val="fr-FR"/>
              </w:rPr>
            </w:pPr>
            <w:r w:rsidRPr="00925BE9">
              <w:rPr>
                <w:lang w:val="fr-FR"/>
              </w:rPr>
              <w:t>KI#1: Conclusion on solution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F7885" w14:textId="77777777" w:rsidR="00E308B2" w:rsidRDefault="00E308B2" w:rsidP="00AC5BAF">
            <w:pPr>
              <w:pStyle w:val="TAL"/>
            </w:pPr>
            <w:r>
              <w:t>Ericsson, Nokia,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F795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E84C0"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78F8C" w14:textId="77777777" w:rsidR="00E308B2" w:rsidRDefault="00E308B2" w:rsidP="00AC5BAF">
            <w:pPr>
              <w:pStyle w:val="TAL"/>
            </w:pPr>
            <w:r>
              <w:t>Revised in parallel session to S2-2406895.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AA08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C9357" w14:textId="77777777" w:rsidR="00E308B2" w:rsidRDefault="00E308B2" w:rsidP="00AC5BAF">
            <w:pPr>
              <w:pStyle w:val="TAL"/>
            </w:pPr>
            <w:r>
              <w:t>S2-2406895</w:t>
            </w:r>
          </w:p>
        </w:tc>
      </w:tr>
      <w:tr w:rsidR="00E308B2" w14:paraId="60FFFC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8200D"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25EDA" w14:textId="77777777" w:rsidR="00E308B2" w:rsidRDefault="00E308B2" w:rsidP="00AC5BAF">
            <w:pPr>
              <w:pStyle w:val="TAL"/>
            </w:pPr>
            <w:r>
              <w:t>S2-2406895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D99A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C67F1" w14:textId="77777777" w:rsidR="00E308B2" w:rsidRPr="00925BE9" w:rsidRDefault="00E308B2" w:rsidP="00AC5BAF">
            <w:pPr>
              <w:pStyle w:val="TAL"/>
              <w:rPr>
                <w:lang w:val="fr-FR"/>
              </w:rPr>
            </w:pPr>
            <w:r w:rsidRPr="00925BE9">
              <w:rPr>
                <w:lang w:val="fr-FR"/>
              </w:rPr>
              <w:t>KI#1: Conclusion on solution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C854E" w14:textId="77777777" w:rsidR="00E308B2" w:rsidRDefault="00E308B2" w:rsidP="00AC5BAF">
            <w:pPr>
              <w:pStyle w:val="TAL"/>
            </w:pPr>
            <w:r>
              <w:t>Ericsson, Nokia, AT&amp;T,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2EBB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A6271"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F461F" w14:textId="77777777" w:rsidR="00E308B2" w:rsidRDefault="00E308B2" w:rsidP="00AC5BAF">
            <w:pPr>
              <w:pStyle w:val="TAL"/>
            </w:pPr>
            <w:r>
              <w:t>Revision of S2-2406105. Revised in parallel session to S2-2406936.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1C82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8AFDF" w14:textId="77777777" w:rsidR="00E308B2" w:rsidRDefault="00E308B2" w:rsidP="00AC5BAF">
            <w:pPr>
              <w:pStyle w:val="TAL"/>
            </w:pPr>
            <w:r>
              <w:t>S2-2406936</w:t>
            </w:r>
          </w:p>
        </w:tc>
      </w:tr>
      <w:tr w:rsidR="00E308B2" w14:paraId="6554E2B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AB925"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D9603" w14:textId="77777777" w:rsidR="00E308B2" w:rsidRDefault="00E308B2" w:rsidP="00AC5BAF">
            <w:pPr>
              <w:pStyle w:val="TAL"/>
            </w:pPr>
            <w:r>
              <w:t>S2-2406936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0B53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443A4" w14:textId="77777777" w:rsidR="00E308B2" w:rsidRPr="00925BE9" w:rsidRDefault="00E308B2" w:rsidP="00AC5BAF">
            <w:pPr>
              <w:pStyle w:val="TAL"/>
              <w:rPr>
                <w:lang w:val="fr-FR"/>
              </w:rPr>
            </w:pPr>
            <w:r w:rsidRPr="00925BE9">
              <w:rPr>
                <w:lang w:val="fr-FR"/>
              </w:rPr>
              <w:t>KI#1: Conclusion on solution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3A373" w14:textId="77777777" w:rsidR="00E308B2" w:rsidRDefault="00E308B2" w:rsidP="00AC5BAF">
            <w:pPr>
              <w:pStyle w:val="TAL"/>
            </w:pPr>
            <w:r>
              <w:t>Ericsson, Nokia, AT&amp;T,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2477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BC3FE"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AD079" w14:textId="77777777" w:rsidR="00E308B2" w:rsidRDefault="00E308B2" w:rsidP="00AC5BAF">
            <w:pPr>
              <w:pStyle w:val="TAL"/>
            </w:pPr>
            <w:r>
              <w:t>Revision of S2-2406895. Revised in parallel session to S2-2406967.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C8CB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E613B" w14:textId="77777777" w:rsidR="00E308B2" w:rsidRDefault="00E308B2" w:rsidP="00AC5BAF">
            <w:pPr>
              <w:pStyle w:val="TAL"/>
            </w:pPr>
            <w:r>
              <w:t>S2-2406967</w:t>
            </w:r>
          </w:p>
        </w:tc>
      </w:tr>
      <w:tr w:rsidR="00E308B2" w14:paraId="56EEAA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B1906"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B9CAC" w14:textId="77777777" w:rsidR="00E308B2" w:rsidRDefault="00E308B2" w:rsidP="00AC5BAF">
            <w:pPr>
              <w:pStyle w:val="TAL"/>
            </w:pPr>
            <w:r>
              <w:t>S2-2406967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653B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77106" w14:textId="77777777" w:rsidR="00E308B2" w:rsidRPr="00925BE9" w:rsidRDefault="00E308B2" w:rsidP="00AC5BAF">
            <w:pPr>
              <w:pStyle w:val="TAL"/>
              <w:rPr>
                <w:lang w:val="fr-FR"/>
              </w:rPr>
            </w:pPr>
            <w:r w:rsidRPr="00925BE9">
              <w:rPr>
                <w:lang w:val="fr-FR"/>
              </w:rPr>
              <w:t>KI#1: Conclusion on solution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7B438" w14:textId="77777777" w:rsidR="00E308B2" w:rsidRDefault="00E308B2" w:rsidP="00AC5BAF">
            <w:pPr>
              <w:pStyle w:val="TAL"/>
            </w:pPr>
            <w:r>
              <w:t>Ericsson, Nokia, AT&amp;T, NTT DOCOMO,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9954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14CFE"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37194" w14:textId="77777777" w:rsidR="00E308B2" w:rsidRDefault="00E308B2" w:rsidP="00AC5BAF">
            <w:pPr>
              <w:pStyle w:val="TAL"/>
            </w:pPr>
            <w:r>
              <w:t>Revision of S2-2406936.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93BA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1EC99" w14:textId="77777777" w:rsidR="00E308B2" w:rsidRDefault="00E308B2" w:rsidP="00AC5BAF">
            <w:pPr>
              <w:pStyle w:val="TAL"/>
            </w:pPr>
          </w:p>
        </w:tc>
      </w:tr>
      <w:tr w:rsidR="00E308B2" w14:paraId="4BA788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3F46C"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48D3B" w14:textId="77777777" w:rsidR="00E308B2" w:rsidRDefault="00E308B2" w:rsidP="00AC5BAF">
            <w:pPr>
              <w:pStyle w:val="TAL"/>
            </w:pPr>
            <w:r>
              <w:t>S2-2406346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ADA8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EAC42" w14:textId="77777777" w:rsidR="00E308B2" w:rsidRDefault="00E308B2" w:rsidP="00AC5BAF">
            <w:pPr>
              <w:pStyle w:val="TAL"/>
            </w:pPr>
            <w:r>
              <w:t>KI #1, Conclusion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34ECC"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2B46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F105B"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35D7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528A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52560" w14:textId="77777777" w:rsidR="00E308B2" w:rsidRDefault="00E308B2" w:rsidP="00AC5BAF">
            <w:pPr>
              <w:pStyle w:val="TAL"/>
            </w:pPr>
          </w:p>
        </w:tc>
      </w:tr>
      <w:tr w:rsidR="00E308B2" w14:paraId="3787BC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9D6C7"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18A5A" w14:textId="77777777" w:rsidR="00E308B2" w:rsidRDefault="00E308B2" w:rsidP="00AC5BAF">
            <w:pPr>
              <w:pStyle w:val="TAL"/>
            </w:pPr>
            <w:r>
              <w:t>S2-2406733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5747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2B86C" w14:textId="77777777" w:rsidR="00E308B2" w:rsidRDefault="00E308B2" w:rsidP="00AC5BAF">
            <w:pPr>
              <w:pStyle w:val="TAL"/>
            </w:pPr>
            <w:r>
              <w:t>KI#1: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9FF58"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5B35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D679F"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D0AE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7954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6DDCB" w14:textId="77777777" w:rsidR="00E308B2" w:rsidRDefault="00E308B2" w:rsidP="00AC5BAF">
            <w:pPr>
              <w:pStyle w:val="TAL"/>
            </w:pPr>
          </w:p>
        </w:tc>
      </w:tr>
      <w:tr w:rsidR="00E308B2" w14:paraId="5AF8BA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93242"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A08B5" w14:textId="77777777" w:rsidR="00E308B2" w:rsidRDefault="00E308B2" w:rsidP="00AC5BAF">
            <w:pPr>
              <w:pStyle w:val="TAL"/>
            </w:pPr>
            <w:r>
              <w:t>S2-2406635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CF5F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532CA" w14:textId="77777777" w:rsidR="00E308B2" w:rsidRDefault="00E308B2" w:rsidP="00AC5BAF">
            <w:pPr>
              <w:pStyle w:val="TAL"/>
            </w:pPr>
            <w:r>
              <w:t>KI#1,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A4759"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0049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DC85D"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C5CA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AFD0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9121D" w14:textId="77777777" w:rsidR="00E308B2" w:rsidRDefault="00E308B2" w:rsidP="00AC5BAF">
            <w:pPr>
              <w:pStyle w:val="TAL"/>
            </w:pPr>
          </w:p>
        </w:tc>
      </w:tr>
      <w:tr w:rsidR="00E308B2" w14:paraId="65F1643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8E302"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97854" w14:textId="77777777" w:rsidR="00E308B2" w:rsidRDefault="00E308B2" w:rsidP="00AC5BAF">
            <w:pPr>
              <w:pStyle w:val="TAL"/>
            </w:pPr>
            <w:r>
              <w:t>S2-2406696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9F59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0BD10"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1E2A8"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12AA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F6BBF"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52EA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B228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81318" w14:textId="77777777" w:rsidR="00E308B2" w:rsidRDefault="00E308B2" w:rsidP="00AC5BAF">
            <w:pPr>
              <w:pStyle w:val="TAL"/>
            </w:pPr>
          </w:p>
        </w:tc>
      </w:tr>
      <w:tr w:rsidR="00E308B2" w14:paraId="6D6D02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DC241"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22DA0" w14:textId="77777777" w:rsidR="00E308B2" w:rsidRDefault="00E308B2" w:rsidP="00AC5BAF">
            <w:pPr>
              <w:pStyle w:val="TAL"/>
            </w:pPr>
            <w:r>
              <w:t>S2-2406699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D304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14BB7"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268FF"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2DD5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26997"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979A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C030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D3954" w14:textId="77777777" w:rsidR="00E308B2" w:rsidRDefault="00E308B2" w:rsidP="00AC5BAF">
            <w:pPr>
              <w:pStyle w:val="TAL"/>
            </w:pPr>
          </w:p>
        </w:tc>
      </w:tr>
      <w:tr w:rsidR="00E308B2" w14:paraId="2AD42F6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4A139"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9CAC4" w14:textId="77777777" w:rsidR="00E308B2" w:rsidRDefault="00E308B2" w:rsidP="00AC5BAF">
            <w:pPr>
              <w:pStyle w:val="TAL"/>
            </w:pPr>
            <w:r>
              <w:t>S2-2406633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4B0D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14109" w14:textId="77777777" w:rsidR="00E308B2" w:rsidRDefault="00E308B2" w:rsidP="00AC5BAF">
            <w:pPr>
              <w:pStyle w:val="TAL"/>
            </w:pPr>
            <w:r>
              <w:t>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8C5B2"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505D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D200E"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39FF7" w14:textId="77777777" w:rsidR="00E308B2" w:rsidRDefault="00E308B2" w:rsidP="00AC5BAF">
            <w:pPr>
              <w:pStyle w:val="TAL"/>
            </w:pPr>
            <w:r>
              <w:t>Revised in parallel session to S2-2406896.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C895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DBACD" w14:textId="77777777" w:rsidR="00E308B2" w:rsidRDefault="00E308B2" w:rsidP="00AC5BAF">
            <w:pPr>
              <w:pStyle w:val="TAL"/>
            </w:pPr>
            <w:r>
              <w:t>S2-2406896</w:t>
            </w:r>
          </w:p>
        </w:tc>
      </w:tr>
      <w:tr w:rsidR="00E308B2" w14:paraId="465CA96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B4F99" w14:textId="77777777" w:rsidR="00E308B2" w:rsidRDefault="00E308B2" w:rsidP="00AC5BAF">
            <w:pPr>
              <w:pStyle w:val="TAL"/>
            </w:pPr>
            <w:r>
              <w:lastRenderedPageBreak/>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95780" w14:textId="77777777" w:rsidR="00E308B2" w:rsidRDefault="00E308B2" w:rsidP="00AC5BAF">
            <w:pPr>
              <w:pStyle w:val="TAL"/>
            </w:pPr>
            <w:r>
              <w:t>S2-2406896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ECF2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EA69E" w14:textId="77777777" w:rsidR="00E308B2" w:rsidRDefault="00E308B2" w:rsidP="00AC5BAF">
            <w:pPr>
              <w:pStyle w:val="TAL"/>
            </w:pPr>
            <w:r>
              <w:t>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B014C"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D8AD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51A5A"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0AF0F" w14:textId="77777777" w:rsidR="00E308B2" w:rsidRDefault="00E308B2" w:rsidP="00AC5BAF">
            <w:pPr>
              <w:pStyle w:val="TAL"/>
            </w:pPr>
            <w:r>
              <w:t>Revision of S2-2406633. Revised in parallel session to S2-2406937.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8AD6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1829D" w14:textId="77777777" w:rsidR="00E308B2" w:rsidRDefault="00E308B2" w:rsidP="00AC5BAF">
            <w:pPr>
              <w:pStyle w:val="TAL"/>
            </w:pPr>
            <w:r>
              <w:t>S2-2406937</w:t>
            </w:r>
          </w:p>
        </w:tc>
      </w:tr>
      <w:tr w:rsidR="00E308B2" w14:paraId="6BF619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BFBF5"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DC589" w14:textId="77777777" w:rsidR="00E308B2" w:rsidRDefault="00E308B2" w:rsidP="00AC5BAF">
            <w:pPr>
              <w:pStyle w:val="TAL"/>
            </w:pPr>
            <w:r>
              <w:t>S2-2406937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0096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4F51B" w14:textId="77777777" w:rsidR="00E308B2" w:rsidRDefault="00E308B2" w:rsidP="00AC5BAF">
            <w:pPr>
              <w:pStyle w:val="TAL"/>
            </w:pPr>
            <w:r>
              <w:t>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BD3F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0802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23482"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54A4D" w14:textId="77777777" w:rsidR="00E308B2" w:rsidRDefault="00E308B2" w:rsidP="00AC5BAF">
            <w:pPr>
              <w:pStyle w:val="TAL"/>
            </w:pPr>
            <w:r>
              <w:t>Revision of S2-2406896. Revised in parallel session to S2-2406968.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0352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4EAF2" w14:textId="77777777" w:rsidR="00E308B2" w:rsidRDefault="00E308B2" w:rsidP="00AC5BAF">
            <w:pPr>
              <w:pStyle w:val="TAL"/>
            </w:pPr>
            <w:r>
              <w:t>S2-2406968</w:t>
            </w:r>
          </w:p>
        </w:tc>
      </w:tr>
      <w:tr w:rsidR="00E308B2" w14:paraId="45A297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B8BA6"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939BF" w14:textId="77777777" w:rsidR="00E308B2" w:rsidRDefault="00E308B2" w:rsidP="00AC5BAF">
            <w:pPr>
              <w:pStyle w:val="TAL"/>
            </w:pPr>
            <w:r>
              <w:t>S2-2406968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9111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10B0C" w14:textId="77777777" w:rsidR="00E308B2" w:rsidRDefault="00E308B2" w:rsidP="00AC5BAF">
            <w:pPr>
              <w:pStyle w:val="TAL"/>
            </w:pPr>
            <w:r>
              <w:t>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1C2F1" w14:textId="77777777" w:rsidR="00E308B2" w:rsidRDefault="00E308B2" w:rsidP="00AC5BAF">
            <w:pPr>
              <w:pStyle w:val="TAL"/>
            </w:pPr>
            <w:r>
              <w:t>Huawei, HiSilicon, Samsung, Nokia, 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093D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51F82"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6AE18" w14:textId="77777777" w:rsidR="00E308B2" w:rsidRDefault="00E308B2" w:rsidP="00AC5BAF">
            <w:pPr>
              <w:pStyle w:val="TAL"/>
            </w:pPr>
            <w:r>
              <w:t>Revision of S2-2406937.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1AFD4"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31B13" w14:textId="77777777" w:rsidR="00E308B2" w:rsidRDefault="00E308B2" w:rsidP="00AC5BAF">
            <w:pPr>
              <w:pStyle w:val="TAL"/>
            </w:pPr>
          </w:p>
        </w:tc>
      </w:tr>
      <w:tr w:rsidR="00E308B2" w14:paraId="5F2546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CAD87"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9DB73" w14:textId="77777777" w:rsidR="00E308B2" w:rsidRDefault="00E308B2" w:rsidP="00AC5BAF">
            <w:pPr>
              <w:pStyle w:val="TAL"/>
            </w:pPr>
            <w:r>
              <w:t>S2-2406348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4A89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46C37" w14:textId="77777777" w:rsidR="00E308B2" w:rsidRDefault="00E308B2" w:rsidP="00AC5BAF">
            <w:pPr>
              <w:pStyle w:val="TAL"/>
            </w:pPr>
            <w:r>
              <w:t>KI #6, Conclusion update for KI#6.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85F22" w14:textId="77777777" w:rsidR="00E308B2" w:rsidRDefault="00E308B2" w:rsidP="00AC5BAF">
            <w:pPr>
              <w:pStyle w:val="TAL"/>
            </w:pPr>
            <w:r>
              <w:t>China Mobile,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67D6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6DC3F"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C3D53" w14:textId="77777777" w:rsidR="00E308B2" w:rsidRDefault="00E308B2" w:rsidP="00AC5BAF">
            <w:pPr>
              <w:pStyle w:val="TAL"/>
            </w:pPr>
            <w:r>
              <w:t>Revised in parallel session to S2-2406897.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943D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D3D4C" w14:textId="77777777" w:rsidR="00E308B2" w:rsidRDefault="00E308B2" w:rsidP="00AC5BAF">
            <w:pPr>
              <w:pStyle w:val="TAL"/>
            </w:pPr>
            <w:r>
              <w:t>S2-2406897</w:t>
            </w:r>
          </w:p>
        </w:tc>
      </w:tr>
      <w:tr w:rsidR="00E308B2" w14:paraId="18F347B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E5352"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F3367" w14:textId="77777777" w:rsidR="00E308B2" w:rsidRDefault="00E308B2" w:rsidP="00AC5BAF">
            <w:pPr>
              <w:pStyle w:val="TAL"/>
            </w:pPr>
            <w:r>
              <w:t>S2-2406897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3BC4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9C82D" w14:textId="77777777" w:rsidR="00E308B2" w:rsidRDefault="00E308B2" w:rsidP="00AC5BAF">
            <w:pPr>
              <w:pStyle w:val="TAL"/>
            </w:pPr>
            <w:r>
              <w:t>KI #6, Conclusion update for KI#6.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159E4" w14:textId="77777777" w:rsidR="00E308B2" w:rsidRDefault="00E308B2" w:rsidP="00AC5BAF">
            <w:pPr>
              <w:pStyle w:val="TAL"/>
            </w:pPr>
            <w:r>
              <w:t>China Mobile,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236E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102CD"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545DF" w14:textId="77777777" w:rsidR="00E308B2" w:rsidRDefault="00E308B2" w:rsidP="00AC5BAF">
            <w:pPr>
              <w:pStyle w:val="TAL"/>
            </w:pPr>
            <w:r>
              <w:t>Revision of S2-2406348. Revised in parallel session to S2-2406938.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635D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CF517" w14:textId="77777777" w:rsidR="00E308B2" w:rsidRDefault="00E308B2" w:rsidP="00AC5BAF">
            <w:pPr>
              <w:pStyle w:val="TAL"/>
            </w:pPr>
            <w:r>
              <w:t>S2-2406938</w:t>
            </w:r>
          </w:p>
        </w:tc>
      </w:tr>
      <w:tr w:rsidR="00E308B2" w14:paraId="50B1E4A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37247"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3E11D" w14:textId="77777777" w:rsidR="00E308B2" w:rsidRDefault="00E308B2" w:rsidP="00AC5BAF">
            <w:pPr>
              <w:pStyle w:val="TAL"/>
            </w:pPr>
            <w:r>
              <w:t>S2-2406938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FEEC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80894" w14:textId="77777777" w:rsidR="00E308B2" w:rsidRDefault="00E308B2" w:rsidP="00AC5BAF">
            <w:pPr>
              <w:pStyle w:val="TAL"/>
            </w:pPr>
            <w:r>
              <w:t>KI #6, Conclusion update for KI#6.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E1046" w14:textId="77777777" w:rsidR="00E308B2" w:rsidRDefault="00E308B2" w:rsidP="00AC5BAF">
            <w:pPr>
              <w:pStyle w:val="TAL"/>
            </w:pPr>
            <w:r>
              <w:t>China Mobile, vivo,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326A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F54C7"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403EC" w14:textId="77777777" w:rsidR="00E308B2" w:rsidRDefault="00E308B2" w:rsidP="00AC5BAF">
            <w:pPr>
              <w:pStyle w:val="TAL"/>
            </w:pPr>
            <w:r>
              <w:t>Revision of S2-2406897. Revised in parallel session to S2-2406969.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7665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D6615" w14:textId="77777777" w:rsidR="00E308B2" w:rsidRDefault="00E308B2" w:rsidP="00AC5BAF">
            <w:pPr>
              <w:pStyle w:val="TAL"/>
            </w:pPr>
            <w:r>
              <w:t>S2-2406969</w:t>
            </w:r>
          </w:p>
        </w:tc>
      </w:tr>
      <w:tr w:rsidR="00E308B2" w14:paraId="3FF88C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D03BE"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565F7" w14:textId="77777777" w:rsidR="00E308B2" w:rsidRDefault="00E308B2" w:rsidP="00AC5BAF">
            <w:pPr>
              <w:pStyle w:val="TAL"/>
            </w:pPr>
            <w:r>
              <w:t>S2-2406969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59BA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25215" w14:textId="77777777" w:rsidR="00E308B2" w:rsidRDefault="00E308B2" w:rsidP="00AC5BAF">
            <w:pPr>
              <w:pStyle w:val="TAL"/>
            </w:pPr>
            <w:r>
              <w:t>KI #6, Conclusion update for KI#6.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3AA5F" w14:textId="77777777" w:rsidR="00E308B2" w:rsidRDefault="00E308B2" w:rsidP="00AC5BAF">
            <w:pPr>
              <w:pStyle w:val="TAL"/>
            </w:pPr>
            <w:r>
              <w:t>China Mobile, vivo,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BE7E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DAB8A"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AC6AA" w14:textId="77777777" w:rsidR="00E308B2" w:rsidRDefault="00E308B2" w:rsidP="00AC5BAF">
            <w:pPr>
              <w:pStyle w:val="TAL"/>
            </w:pPr>
            <w:r>
              <w:t>Revision of S2-2406938. Revised in parallel session to S2-2407183.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4596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77320" w14:textId="77777777" w:rsidR="00E308B2" w:rsidRDefault="00E308B2" w:rsidP="00AC5BAF">
            <w:pPr>
              <w:pStyle w:val="TAL"/>
            </w:pPr>
            <w:r>
              <w:t>S2-2407183</w:t>
            </w:r>
          </w:p>
        </w:tc>
      </w:tr>
      <w:tr w:rsidR="00E308B2" w14:paraId="7291ED1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8AC25"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0D2D1" w14:textId="77777777" w:rsidR="00E308B2" w:rsidRDefault="00E308B2" w:rsidP="00AC5BAF">
            <w:pPr>
              <w:pStyle w:val="TAL"/>
            </w:pPr>
            <w:r>
              <w:t>S2-2407183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491C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9C182" w14:textId="77777777" w:rsidR="00E308B2" w:rsidRDefault="00E308B2" w:rsidP="00AC5BAF">
            <w:pPr>
              <w:pStyle w:val="TAL"/>
            </w:pPr>
            <w:r>
              <w:t>KI #6, Conclusion update for KI#6.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16ADF" w14:textId="77777777" w:rsidR="00E308B2" w:rsidRDefault="00E308B2" w:rsidP="00AC5BAF">
            <w:pPr>
              <w:pStyle w:val="TAL"/>
            </w:pPr>
            <w:r>
              <w:t>China Mobile, vivo, NTT DOCOMO,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DD44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4F3B7"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6AA78" w14:textId="77777777" w:rsidR="00E308B2" w:rsidRDefault="00E308B2" w:rsidP="00AC5BAF">
            <w:pPr>
              <w:pStyle w:val="TAL"/>
            </w:pPr>
            <w:r>
              <w:t>Revision of S2-2406969. Revised in parallel session to S2-2407200.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6822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BF3B9" w14:textId="77777777" w:rsidR="00E308B2" w:rsidRDefault="00E308B2" w:rsidP="00AC5BAF">
            <w:pPr>
              <w:pStyle w:val="TAL"/>
            </w:pPr>
            <w:r>
              <w:t>S2-2407200</w:t>
            </w:r>
          </w:p>
        </w:tc>
      </w:tr>
      <w:tr w:rsidR="00E308B2" w14:paraId="5C78CBD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0EF41"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78C78" w14:textId="77777777" w:rsidR="00E308B2" w:rsidRDefault="00E308B2" w:rsidP="00AC5BAF">
            <w:pPr>
              <w:pStyle w:val="TAL"/>
            </w:pPr>
            <w:r>
              <w:t>S2-2407200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4BB1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A9050" w14:textId="77777777" w:rsidR="00E308B2" w:rsidRDefault="00E308B2" w:rsidP="00AC5BAF">
            <w:pPr>
              <w:pStyle w:val="TAL"/>
            </w:pPr>
            <w:r>
              <w:t>KI #6, Conclusion update for KI#6.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F2BED" w14:textId="77777777" w:rsidR="00E308B2" w:rsidRDefault="00E308B2" w:rsidP="00AC5BAF">
            <w:pPr>
              <w:pStyle w:val="TAL"/>
            </w:pPr>
            <w:r>
              <w:t>China Mobile, vivo, NTT DOCOMO, Huawei, Hisilicon, Samsung,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4E06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12621"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0BCF8" w14:textId="77777777" w:rsidR="00E308B2" w:rsidRDefault="00E308B2" w:rsidP="00AC5BAF">
            <w:pPr>
              <w:pStyle w:val="TAL"/>
            </w:pPr>
            <w:r>
              <w:t>Revision of S2-2407183.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E4F09"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AD70C" w14:textId="77777777" w:rsidR="00E308B2" w:rsidRDefault="00E308B2" w:rsidP="00AC5BAF">
            <w:pPr>
              <w:pStyle w:val="TAL"/>
            </w:pPr>
          </w:p>
        </w:tc>
      </w:tr>
      <w:tr w:rsidR="00E308B2" w14:paraId="61288FA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0C0E9"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58142" w14:textId="77777777" w:rsidR="00E308B2" w:rsidRDefault="00E308B2" w:rsidP="00AC5BAF">
            <w:pPr>
              <w:pStyle w:val="TAL"/>
            </w:pPr>
            <w:r>
              <w:t>S2-2406406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CC04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954EF" w14:textId="77777777" w:rsidR="00E308B2" w:rsidRDefault="00E308B2" w:rsidP="00AC5BAF">
            <w:pPr>
              <w:pStyle w:val="TAL"/>
            </w:pPr>
            <w:r>
              <w:t>KI#6: Conclusion update for standalone IMS DC.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C394E"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F2F2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04EB3"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7DB9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0941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DF478" w14:textId="77777777" w:rsidR="00E308B2" w:rsidRDefault="00E308B2" w:rsidP="00AC5BAF">
            <w:pPr>
              <w:pStyle w:val="TAL"/>
            </w:pPr>
          </w:p>
        </w:tc>
      </w:tr>
      <w:tr w:rsidR="00E308B2" w14:paraId="10DF908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D2295"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4B18E" w14:textId="77777777" w:rsidR="00E308B2" w:rsidRDefault="00E308B2" w:rsidP="00AC5BAF">
            <w:pPr>
              <w:pStyle w:val="TAL"/>
            </w:pPr>
            <w:r>
              <w:t>S2-2406658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C5F2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AB7A7" w14:textId="77777777" w:rsidR="00E308B2" w:rsidRDefault="00E308B2" w:rsidP="00AC5BAF">
            <w:pPr>
              <w:pStyle w:val="TAL"/>
            </w:pPr>
            <w:r>
              <w:t>KI#6: Update on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457EA"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D621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98531"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78B6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BF01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798D9" w14:textId="77777777" w:rsidR="00E308B2" w:rsidRDefault="00E308B2" w:rsidP="00AC5BAF">
            <w:pPr>
              <w:pStyle w:val="TAL"/>
            </w:pPr>
          </w:p>
        </w:tc>
      </w:tr>
      <w:tr w:rsidR="00E308B2" w14:paraId="2C27E7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860C2"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4EAE4" w14:textId="77777777" w:rsidR="00E308B2" w:rsidRDefault="00E308B2" w:rsidP="00AC5BAF">
            <w:pPr>
              <w:pStyle w:val="TAL"/>
            </w:pPr>
            <w:r>
              <w:t>S2-2406673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3DC6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B68BD" w14:textId="77777777" w:rsidR="00E308B2" w:rsidRDefault="00E308B2" w:rsidP="00AC5BAF">
            <w:pPr>
              <w:pStyle w:val="TAL"/>
            </w:pPr>
            <w:r>
              <w:t>KI #6, Conclusion update for KI#6.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DBDCE"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7429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21132"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A598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A140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FCF14" w14:textId="77777777" w:rsidR="00E308B2" w:rsidRDefault="00E308B2" w:rsidP="00AC5BAF">
            <w:pPr>
              <w:pStyle w:val="TAL"/>
            </w:pPr>
          </w:p>
        </w:tc>
      </w:tr>
      <w:tr w:rsidR="00E308B2" w14:paraId="52A0799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9395F" w14:textId="77777777" w:rsidR="00E308B2" w:rsidRDefault="00E308B2" w:rsidP="00AC5BAF">
            <w:pPr>
              <w:pStyle w:val="TAL"/>
              <w:rPr>
                <w:sz w:val="24"/>
                <w:szCs w:val="24"/>
              </w:rPr>
            </w:pPr>
            <w:r>
              <w:lastRenderedPageBreak/>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AA716" w14:textId="77777777" w:rsidR="00E308B2" w:rsidRDefault="00E308B2" w:rsidP="00AC5BAF">
            <w:pPr>
              <w:pStyle w:val="TAL"/>
            </w:pPr>
            <w:r>
              <w:t>S2-2406766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8CBF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57576" w14:textId="77777777" w:rsidR="00E308B2" w:rsidRDefault="00E308B2" w:rsidP="00AC5BAF">
            <w:pPr>
              <w:pStyle w:val="TAL"/>
            </w:pPr>
            <w:r>
              <w:t>Interim Conclusion Update for KI#6.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7E239"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E5A9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5D09B"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0B94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0B30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021E0" w14:textId="77777777" w:rsidR="00E308B2" w:rsidRDefault="00E308B2" w:rsidP="00AC5BAF">
            <w:pPr>
              <w:pStyle w:val="TAL"/>
            </w:pPr>
          </w:p>
        </w:tc>
      </w:tr>
      <w:tr w:rsidR="00E308B2" w14:paraId="425319D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5B9A5"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FF1B0" w14:textId="77777777" w:rsidR="00E308B2" w:rsidRDefault="00E308B2" w:rsidP="00AC5BAF">
            <w:pPr>
              <w:pStyle w:val="TAL"/>
            </w:pPr>
            <w:r>
              <w:t>S2-2406387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7EBC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D9213" w14:textId="77777777" w:rsidR="00E308B2" w:rsidRDefault="00E308B2" w:rsidP="00AC5BAF">
            <w:pPr>
              <w:pStyle w:val="TAL"/>
            </w:pPr>
            <w:r>
              <w:t>Conclusions of KI#8.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9E01B"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759B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A2065"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984C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7A81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7BC65" w14:textId="77777777" w:rsidR="00E308B2" w:rsidRDefault="00E308B2" w:rsidP="00AC5BAF">
            <w:pPr>
              <w:pStyle w:val="TAL"/>
            </w:pPr>
          </w:p>
        </w:tc>
      </w:tr>
      <w:tr w:rsidR="00E308B2" w14:paraId="2EB9425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38BA7"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135C5" w14:textId="77777777" w:rsidR="00E308B2" w:rsidRDefault="00E308B2" w:rsidP="00AC5BAF">
            <w:pPr>
              <w:pStyle w:val="TAL"/>
            </w:pPr>
            <w:r>
              <w:t>S2-2406433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8B7E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51ED8" w14:textId="77777777" w:rsidR="00E308B2" w:rsidRDefault="00E308B2" w:rsidP="00AC5BAF">
            <w:pPr>
              <w:pStyle w:val="TAL"/>
            </w:pPr>
            <w:r>
              <w:t>KI#8: Conclusion for Avatar communication.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D2834"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BFD4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14578"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2E5E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AE2E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F87CC" w14:textId="77777777" w:rsidR="00E308B2" w:rsidRDefault="00E308B2" w:rsidP="00AC5BAF">
            <w:pPr>
              <w:pStyle w:val="TAL"/>
            </w:pPr>
          </w:p>
        </w:tc>
      </w:tr>
      <w:tr w:rsidR="00E308B2" w14:paraId="308D9D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334BD"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B04ED" w14:textId="77777777" w:rsidR="00E308B2" w:rsidRDefault="00E308B2" w:rsidP="00AC5BAF">
            <w:pPr>
              <w:pStyle w:val="TAL"/>
            </w:pPr>
            <w:r>
              <w:t>S2-2406634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8B42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41943" w14:textId="77777777" w:rsidR="00E308B2" w:rsidRDefault="00E308B2" w:rsidP="00AC5BAF">
            <w:pPr>
              <w:pStyle w:val="TAL"/>
            </w:pPr>
            <w:r>
              <w:t>KI#8,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A26C7"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E4CB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24A65"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CE1D4" w14:textId="77777777" w:rsidR="00E308B2" w:rsidRDefault="00E308B2" w:rsidP="00AC5BAF">
            <w:pPr>
              <w:pStyle w:val="TAL"/>
            </w:pPr>
            <w:r>
              <w:t>Revised in parallel session to S2-2406898.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0536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BE0D9" w14:textId="77777777" w:rsidR="00E308B2" w:rsidRDefault="00E308B2" w:rsidP="00AC5BAF">
            <w:pPr>
              <w:pStyle w:val="TAL"/>
            </w:pPr>
            <w:r>
              <w:t>S2-2406898</w:t>
            </w:r>
          </w:p>
        </w:tc>
      </w:tr>
      <w:tr w:rsidR="00E308B2" w14:paraId="21EAA98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3B7F7"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558CC" w14:textId="77777777" w:rsidR="00E308B2" w:rsidRDefault="00E308B2" w:rsidP="00AC5BAF">
            <w:pPr>
              <w:pStyle w:val="TAL"/>
            </w:pPr>
            <w:r>
              <w:t>S2-2406898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C4A5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C1F2F" w14:textId="77777777" w:rsidR="00E308B2" w:rsidRDefault="00E308B2" w:rsidP="00AC5BAF">
            <w:pPr>
              <w:pStyle w:val="TAL"/>
            </w:pPr>
            <w:r>
              <w:t>KI#8,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4F70F"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6E20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8F4E3"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78EF8" w14:textId="77777777" w:rsidR="00E308B2" w:rsidRDefault="00E308B2" w:rsidP="00AC5BAF">
            <w:pPr>
              <w:pStyle w:val="TAL"/>
            </w:pPr>
            <w:r>
              <w:t>Revision of S2-2406634. Revised in parallel session to S2-2406939.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4862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B59A4" w14:textId="77777777" w:rsidR="00E308B2" w:rsidRDefault="00E308B2" w:rsidP="00AC5BAF">
            <w:pPr>
              <w:pStyle w:val="TAL"/>
            </w:pPr>
            <w:r>
              <w:t>S2-2406939</w:t>
            </w:r>
          </w:p>
        </w:tc>
      </w:tr>
      <w:tr w:rsidR="00E308B2" w14:paraId="07BDB8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6FF7B"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3DE2F" w14:textId="77777777" w:rsidR="00E308B2" w:rsidRDefault="00E308B2" w:rsidP="00AC5BAF">
            <w:pPr>
              <w:pStyle w:val="TAL"/>
            </w:pPr>
            <w:r>
              <w:t>S2-2406939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F9C5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EC68C" w14:textId="77777777" w:rsidR="00E308B2" w:rsidRDefault="00E308B2" w:rsidP="00AC5BAF">
            <w:pPr>
              <w:pStyle w:val="TAL"/>
            </w:pPr>
            <w:r>
              <w:t>KI#8,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3C121"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4C16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CE2B7"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24CD6" w14:textId="77777777" w:rsidR="00E308B2" w:rsidRDefault="00E308B2" w:rsidP="00AC5BAF">
            <w:pPr>
              <w:pStyle w:val="TAL"/>
            </w:pPr>
            <w:r>
              <w:t>Revision of S2-2406898. Revised in parallel session to S2-2406970.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A9D1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92BAF" w14:textId="77777777" w:rsidR="00E308B2" w:rsidRDefault="00E308B2" w:rsidP="00AC5BAF">
            <w:pPr>
              <w:pStyle w:val="TAL"/>
            </w:pPr>
            <w:r>
              <w:t>S2-2406970</w:t>
            </w:r>
          </w:p>
        </w:tc>
      </w:tr>
      <w:tr w:rsidR="00E308B2" w14:paraId="6C9D37C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B33B5"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B653F" w14:textId="77777777" w:rsidR="00E308B2" w:rsidRDefault="00E308B2" w:rsidP="00AC5BAF">
            <w:pPr>
              <w:pStyle w:val="TAL"/>
            </w:pPr>
            <w:r>
              <w:t>S2-2406970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7E81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FC220" w14:textId="77777777" w:rsidR="00E308B2" w:rsidRDefault="00E308B2" w:rsidP="00AC5BAF">
            <w:pPr>
              <w:pStyle w:val="TAL"/>
            </w:pPr>
            <w:r>
              <w:t>KI#8,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7248F" w14:textId="77777777" w:rsidR="00E308B2" w:rsidRDefault="00E308B2" w:rsidP="00AC5BAF">
            <w:pPr>
              <w:pStyle w:val="TAL"/>
            </w:pPr>
            <w:r>
              <w:t>Huawei, HiSilicon,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2611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43D05"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5DE74" w14:textId="77777777" w:rsidR="00E308B2" w:rsidRDefault="00E308B2" w:rsidP="00AC5BAF">
            <w:pPr>
              <w:pStyle w:val="TAL"/>
            </w:pPr>
            <w:r>
              <w:t>Revision of S2-2406939. Revised in parallel session to S2-2407184.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3E8D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9A008" w14:textId="77777777" w:rsidR="00E308B2" w:rsidRDefault="00E308B2" w:rsidP="00AC5BAF">
            <w:pPr>
              <w:pStyle w:val="TAL"/>
            </w:pPr>
            <w:r>
              <w:t>S2-2407184</w:t>
            </w:r>
          </w:p>
        </w:tc>
      </w:tr>
      <w:tr w:rsidR="00E308B2" w14:paraId="32B186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0FA0C"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57FD8" w14:textId="77777777" w:rsidR="00E308B2" w:rsidRDefault="00E308B2" w:rsidP="00AC5BAF">
            <w:pPr>
              <w:pStyle w:val="TAL"/>
            </w:pPr>
            <w:r>
              <w:t>S2-2407184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6410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8C4C4" w14:textId="77777777" w:rsidR="00E308B2" w:rsidRDefault="00E308B2" w:rsidP="00AC5BAF">
            <w:pPr>
              <w:pStyle w:val="TAL"/>
            </w:pPr>
            <w:r>
              <w:t>KI#8,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1615A" w14:textId="77777777" w:rsidR="00E308B2" w:rsidRDefault="00E308B2" w:rsidP="00AC5BAF">
            <w:pPr>
              <w:pStyle w:val="TAL"/>
            </w:pPr>
            <w:r>
              <w:t>Huawei, HiSilicon,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0A4D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0C292"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51530" w14:textId="77777777" w:rsidR="00E308B2" w:rsidRDefault="00E308B2" w:rsidP="00AC5BAF">
            <w:pPr>
              <w:pStyle w:val="TAL"/>
            </w:pPr>
            <w:r>
              <w:t>Revision of S2-2406970. Revised in parallel session to S2-2407201.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A841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B36C9" w14:textId="77777777" w:rsidR="00E308B2" w:rsidRDefault="00E308B2" w:rsidP="00AC5BAF">
            <w:pPr>
              <w:pStyle w:val="TAL"/>
            </w:pPr>
            <w:r>
              <w:t>S2-2407201</w:t>
            </w:r>
          </w:p>
        </w:tc>
      </w:tr>
      <w:tr w:rsidR="00E308B2" w14:paraId="14BFBD3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CE40B"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56BA9" w14:textId="77777777" w:rsidR="00E308B2" w:rsidRDefault="00E308B2" w:rsidP="00AC5BAF">
            <w:pPr>
              <w:pStyle w:val="TAL"/>
            </w:pPr>
            <w:r>
              <w:t>S2-2407201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0214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9E721" w14:textId="77777777" w:rsidR="00E308B2" w:rsidRDefault="00E308B2" w:rsidP="00AC5BAF">
            <w:pPr>
              <w:pStyle w:val="TAL"/>
            </w:pPr>
            <w:r>
              <w:t>KI#8,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4AF42" w14:textId="77777777" w:rsidR="00E308B2" w:rsidRDefault="00E308B2" w:rsidP="00AC5BAF">
            <w:pPr>
              <w:pStyle w:val="TAL"/>
            </w:pPr>
            <w:r>
              <w:t>Huawei, HiSilicon, ZTE, vivo,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461C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6D65E"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AC943" w14:textId="77777777" w:rsidR="00E308B2" w:rsidRDefault="00E308B2" w:rsidP="00AC5BAF">
            <w:pPr>
              <w:pStyle w:val="TAL"/>
            </w:pPr>
            <w:r>
              <w:t>Revision of S2-2407184.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7E59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F6197" w14:textId="77777777" w:rsidR="00E308B2" w:rsidRDefault="00E308B2" w:rsidP="00AC5BAF">
            <w:pPr>
              <w:pStyle w:val="TAL"/>
            </w:pPr>
          </w:p>
        </w:tc>
      </w:tr>
      <w:tr w:rsidR="00E308B2" w14:paraId="3C27778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BAFC5"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2CD8B" w14:textId="77777777" w:rsidR="00E308B2" w:rsidRDefault="00E308B2" w:rsidP="00AC5BAF">
            <w:pPr>
              <w:pStyle w:val="TAL"/>
            </w:pPr>
            <w:r>
              <w:t>S2-2406660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4111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02654" w14:textId="77777777" w:rsidR="00E308B2" w:rsidRDefault="00E308B2" w:rsidP="00AC5BAF">
            <w:pPr>
              <w:pStyle w:val="TAL"/>
            </w:pPr>
            <w:r>
              <w:t>KI#8: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B13D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6240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22951"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7E86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BD1C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B534C" w14:textId="77777777" w:rsidR="00E308B2" w:rsidRDefault="00E308B2" w:rsidP="00AC5BAF">
            <w:pPr>
              <w:pStyle w:val="TAL"/>
            </w:pPr>
          </w:p>
        </w:tc>
      </w:tr>
      <w:tr w:rsidR="00E308B2" w14:paraId="206A22E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2609F"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18C07" w14:textId="77777777" w:rsidR="00E308B2" w:rsidRDefault="00E308B2" w:rsidP="00AC5BAF">
            <w:pPr>
              <w:pStyle w:val="TAL"/>
            </w:pPr>
            <w:r>
              <w:t>S2-2406106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5C15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6BD15" w14:textId="77777777" w:rsidR="00E308B2" w:rsidRDefault="00E308B2" w:rsidP="00AC5BAF">
            <w:pPr>
              <w:pStyle w:val="TAL"/>
            </w:pPr>
            <w:r>
              <w:t>KI#4 Update to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0BB5A"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034A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1A78A"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5390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A21A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9E886" w14:textId="77777777" w:rsidR="00E308B2" w:rsidRDefault="00E308B2" w:rsidP="00AC5BAF">
            <w:pPr>
              <w:pStyle w:val="TAL"/>
            </w:pPr>
          </w:p>
        </w:tc>
      </w:tr>
      <w:tr w:rsidR="00E308B2" w14:paraId="4FC82AD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93FE0"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42CF3" w14:textId="77777777" w:rsidR="00E308B2" w:rsidRDefault="00E308B2" w:rsidP="00AC5BAF">
            <w:pPr>
              <w:pStyle w:val="TAL"/>
            </w:pPr>
            <w:r>
              <w:t>S2-2406655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D1F1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DE99B" w14:textId="77777777" w:rsidR="00E308B2" w:rsidRDefault="00E308B2" w:rsidP="00AC5BAF">
            <w:pPr>
              <w:pStyle w:val="TAL"/>
            </w:pPr>
            <w:r>
              <w:t>KI#4: Update on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7A0A6" w14:textId="77777777" w:rsidR="00E308B2" w:rsidRDefault="00E308B2" w:rsidP="00AC5BAF">
            <w:pPr>
              <w:pStyle w:val="TAL"/>
            </w:pPr>
            <w:r>
              <w:t>Nokia,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AC2C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EB777"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11731" w14:textId="77777777" w:rsidR="00E308B2" w:rsidRDefault="00E308B2" w:rsidP="00AC5BAF">
            <w:pPr>
              <w:pStyle w:val="TAL"/>
            </w:pPr>
            <w:r>
              <w:t>Revised in parallel session to S2-2406893.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366C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BA290" w14:textId="77777777" w:rsidR="00E308B2" w:rsidRDefault="00E308B2" w:rsidP="00AC5BAF">
            <w:pPr>
              <w:pStyle w:val="TAL"/>
            </w:pPr>
            <w:r>
              <w:t>S2-2406893</w:t>
            </w:r>
          </w:p>
        </w:tc>
      </w:tr>
      <w:tr w:rsidR="00E308B2" w14:paraId="69A9C3A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0E468"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74340" w14:textId="77777777" w:rsidR="00E308B2" w:rsidRDefault="00E308B2" w:rsidP="00AC5BAF">
            <w:pPr>
              <w:pStyle w:val="TAL"/>
            </w:pPr>
            <w:r>
              <w:t>S2-2406893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B9D1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5F642" w14:textId="77777777" w:rsidR="00E308B2" w:rsidRDefault="00E308B2" w:rsidP="00AC5BAF">
            <w:pPr>
              <w:pStyle w:val="TAL"/>
            </w:pPr>
            <w:r>
              <w:t>KI#4: Update on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54BB2" w14:textId="77777777" w:rsidR="00E308B2" w:rsidRDefault="00E308B2" w:rsidP="00AC5BAF">
            <w:pPr>
              <w:pStyle w:val="TAL"/>
            </w:pPr>
            <w:r>
              <w:t>Nokia,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5C01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7C0D9"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E1409" w14:textId="77777777" w:rsidR="00E308B2" w:rsidRDefault="00E308B2" w:rsidP="00AC5BAF">
            <w:pPr>
              <w:pStyle w:val="TAL"/>
            </w:pPr>
            <w:r>
              <w:t>Revision of S2-2406655. Revised in parallel session to S2-2406940.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3508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4E172" w14:textId="77777777" w:rsidR="00E308B2" w:rsidRDefault="00E308B2" w:rsidP="00AC5BAF">
            <w:pPr>
              <w:pStyle w:val="TAL"/>
            </w:pPr>
            <w:r>
              <w:t>S2-2406940</w:t>
            </w:r>
          </w:p>
        </w:tc>
      </w:tr>
      <w:tr w:rsidR="00E308B2" w14:paraId="5503130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452E9" w14:textId="77777777" w:rsidR="00E308B2" w:rsidRDefault="00E308B2" w:rsidP="00AC5BAF">
            <w:pPr>
              <w:pStyle w:val="TAL"/>
            </w:pPr>
            <w:r>
              <w:lastRenderedPageBreak/>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D7BAC" w14:textId="77777777" w:rsidR="00E308B2" w:rsidRDefault="00E308B2" w:rsidP="00AC5BAF">
            <w:pPr>
              <w:pStyle w:val="TAL"/>
            </w:pPr>
            <w:r>
              <w:t>S2-2406940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E7D2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525C0" w14:textId="77777777" w:rsidR="00E308B2" w:rsidRDefault="00E308B2" w:rsidP="00AC5BAF">
            <w:pPr>
              <w:pStyle w:val="TAL"/>
            </w:pPr>
            <w:r>
              <w:t>KI#4: Update on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62113" w14:textId="77777777" w:rsidR="00E308B2" w:rsidRDefault="00E308B2" w:rsidP="00AC5BAF">
            <w:pPr>
              <w:pStyle w:val="TAL"/>
            </w:pPr>
            <w:r>
              <w:t>Nokia,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FA61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30E60"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B733B" w14:textId="77777777" w:rsidR="00E308B2" w:rsidRDefault="00E308B2" w:rsidP="00AC5BAF">
            <w:pPr>
              <w:pStyle w:val="TAL"/>
            </w:pPr>
            <w:r>
              <w:t>Revision of S2-2406893. Revised in parallel session to S2-2406947.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0901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4FE0D" w14:textId="77777777" w:rsidR="00E308B2" w:rsidRDefault="00E308B2" w:rsidP="00AC5BAF">
            <w:pPr>
              <w:pStyle w:val="TAL"/>
            </w:pPr>
            <w:r>
              <w:t>S2-2406947</w:t>
            </w:r>
          </w:p>
        </w:tc>
      </w:tr>
      <w:tr w:rsidR="00E308B2" w14:paraId="5FD27FD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D2F35"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8EB48" w14:textId="77777777" w:rsidR="00E308B2" w:rsidRDefault="00E308B2" w:rsidP="00AC5BAF">
            <w:pPr>
              <w:pStyle w:val="TAL"/>
            </w:pPr>
            <w:r>
              <w:t>S2-2406947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6F9B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65259" w14:textId="77777777" w:rsidR="00E308B2" w:rsidRDefault="00E308B2" w:rsidP="00AC5BAF">
            <w:pPr>
              <w:pStyle w:val="TAL"/>
            </w:pPr>
            <w:r>
              <w:t>KI#4: Update on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1DFA6" w14:textId="77777777" w:rsidR="00E308B2" w:rsidRDefault="00E308B2" w:rsidP="00AC5BAF">
            <w:pPr>
              <w:pStyle w:val="TAL"/>
            </w:pPr>
            <w:r>
              <w:t>Nokia, Samsung, Qualcomm,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DA97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A0820"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696AE" w14:textId="77777777" w:rsidR="00E308B2" w:rsidRDefault="00E308B2" w:rsidP="00AC5BAF">
            <w:pPr>
              <w:pStyle w:val="TAL"/>
            </w:pPr>
            <w:r>
              <w:t>Revision of S2-2406940. Revised in parallel session to S2-2406971.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F6FF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85ADC" w14:textId="77777777" w:rsidR="00E308B2" w:rsidRDefault="00E308B2" w:rsidP="00AC5BAF">
            <w:pPr>
              <w:pStyle w:val="TAL"/>
            </w:pPr>
            <w:r>
              <w:t>S2-2406971</w:t>
            </w:r>
          </w:p>
        </w:tc>
      </w:tr>
      <w:tr w:rsidR="00E308B2" w14:paraId="4307A30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0283D"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475AA" w14:textId="77777777" w:rsidR="00E308B2" w:rsidRDefault="00E308B2" w:rsidP="00AC5BAF">
            <w:pPr>
              <w:pStyle w:val="TAL"/>
            </w:pPr>
            <w:r>
              <w:t>S2-2406971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2DBD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996B5" w14:textId="77777777" w:rsidR="00E308B2" w:rsidRDefault="00E308B2" w:rsidP="00AC5BAF">
            <w:pPr>
              <w:pStyle w:val="TAL"/>
            </w:pPr>
            <w:r>
              <w:t>KI#4: Update on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78D67" w14:textId="77777777" w:rsidR="00E308B2" w:rsidRDefault="00E308B2" w:rsidP="00AC5BAF">
            <w:pPr>
              <w:pStyle w:val="TAL"/>
            </w:pPr>
            <w:r>
              <w:t>Nokia, Samsung, Qualcomm,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84E4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F0967"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87C93" w14:textId="77777777" w:rsidR="00E308B2" w:rsidRDefault="00E308B2" w:rsidP="00AC5BAF">
            <w:pPr>
              <w:pStyle w:val="TAL"/>
            </w:pPr>
            <w:r>
              <w:t>Revision of S2-2406947.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FEA2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75A80" w14:textId="77777777" w:rsidR="00E308B2" w:rsidRDefault="00E308B2" w:rsidP="00AC5BAF">
            <w:pPr>
              <w:pStyle w:val="TAL"/>
            </w:pPr>
          </w:p>
        </w:tc>
      </w:tr>
      <w:tr w:rsidR="00E308B2" w14:paraId="7B29EA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67580"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6722F" w14:textId="77777777" w:rsidR="00E308B2" w:rsidRDefault="00E308B2" w:rsidP="00AC5BAF">
            <w:pPr>
              <w:pStyle w:val="TAL"/>
            </w:pPr>
            <w:r>
              <w:t>S2-2406331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7683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6CD0C" w14:textId="77777777" w:rsidR="00E308B2" w:rsidRDefault="00E308B2" w:rsidP="00AC5BAF">
            <w:pPr>
              <w:pStyle w:val="TAL"/>
            </w:pPr>
            <w:r>
              <w:t>KI#5, Evaluation and Conclusion of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4F383"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EE49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48CA9"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5096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5D43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AECC3" w14:textId="77777777" w:rsidR="00E308B2" w:rsidRDefault="00E308B2" w:rsidP="00AC5BAF">
            <w:pPr>
              <w:pStyle w:val="TAL"/>
            </w:pPr>
          </w:p>
        </w:tc>
      </w:tr>
      <w:tr w:rsidR="00E308B2" w14:paraId="177FCC1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9AB6C"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21771" w14:textId="77777777" w:rsidR="00E308B2" w:rsidRDefault="00E308B2" w:rsidP="00AC5BAF">
            <w:pPr>
              <w:pStyle w:val="TAL"/>
            </w:pPr>
            <w:r>
              <w:t>S2-2406386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A0F4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93710" w14:textId="77777777" w:rsidR="00E308B2" w:rsidRDefault="00E308B2" w:rsidP="00AC5BAF">
            <w:pPr>
              <w:pStyle w:val="TAL"/>
            </w:pPr>
            <w:r>
              <w:t>Conclusions of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24EF6"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BE77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ABD1A"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59397" w14:textId="77777777" w:rsidR="00E308B2" w:rsidRDefault="00E308B2" w:rsidP="00AC5BAF">
            <w:pPr>
              <w:pStyle w:val="TAL"/>
            </w:pPr>
            <w:r>
              <w:t>Revised in parallel session to S2-2406894.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BFF8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647DE" w14:textId="77777777" w:rsidR="00E308B2" w:rsidRDefault="00E308B2" w:rsidP="00AC5BAF">
            <w:pPr>
              <w:pStyle w:val="TAL"/>
            </w:pPr>
            <w:r>
              <w:t>S2-2406894</w:t>
            </w:r>
          </w:p>
        </w:tc>
      </w:tr>
      <w:tr w:rsidR="00E308B2" w14:paraId="4C9C43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664C8"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50F62" w14:textId="77777777" w:rsidR="00E308B2" w:rsidRDefault="00E308B2" w:rsidP="00AC5BAF">
            <w:pPr>
              <w:pStyle w:val="TAL"/>
            </w:pPr>
            <w:r>
              <w:t>S2-2406894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BDFB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1EE52" w14:textId="77777777" w:rsidR="00E308B2" w:rsidRDefault="00E308B2" w:rsidP="00AC5BAF">
            <w:pPr>
              <w:pStyle w:val="TAL"/>
            </w:pPr>
            <w:r>
              <w:t>Conclusions of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0A491" w14:textId="77777777" w:rsidR="00E308B2" w:rsidRDefault="00E308B2" w:rsidP="00AC5BAF">
            <w:pPr>
              <w:pStyle w:val="TAL"/>
            </w:pPr>
            <w:r>
              <w:t>Qualcomm Incorporated, Samsung, Nokia, Deutsche Telekom, vivo,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6344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06D51"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EC15A" w14:textId="77777777" w:rsidR="00E308B2" w:rsidRDefault="00E308B2" w:rsidP="00AC5BAF">
            <w:pPr>
              <w:pStyle w:val="TAL"/>
            </w:pPr>
            <w:r>
              <w:t>Revision of S2-2406386. Revised in parallel session to S2-2406941.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C562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25322" w14:textId="77777777" w:rsidR="00E308B2" w:rsidRDefault="00E308B2" w:rsidP="00AC5BAF">
            <w:pPr>
              <w:pStyle w:val="TAL"/>
            </w:pPr>
            <w:r>
              <w:t>S2-2406941</w:t>
            </w:r>
          </w:p>
        </w:tc>
      </w:tr>
      <w:tr w:rsidR="00E308B2" w14:paraId="760467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EB5DE"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3D7C6" w14:textId="77777777" w:rsidR="00E308B2" w:rsidRDefault="00E308B2" w:rsidP="00AC5BAF">
            <w:pPr>
              <w:pStyle w:val="TAL"/>
            </w:pPr>
            <w:r>
              <w:t>S2-2406941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97D6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CB447" w14:textId="77777777" w:rsidR="00E308B2" w:rsidRDefault="00E308B2" w:rsidP="00AC5BAF">
            <w:pPr>
              <w:pStyle w:val="TAL"/>
            </w:pPr>
            <w:r>
              <w:t>Conclusions of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CFC27" w14:textId="77777777" w:rsidR="00E308B2" w:rsidRDefault="00E308B2" w:rsidP="00AC5BAF">
            <w:pPr>
              <w:pStyle w:val="TAL"/>
            </w:pPr>
            <w:r>
              <w:t>Qualcomm Incorporated, Samsung, Nokia, Deutsche Telekom, vivo,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267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2BC5E"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11B8B" w14:textId="77777777" w:rsidR="00E308B2" w:rsidRDefault="00E308B2" w:rsidP="00AC5BAF">
            <w:pPr>
              <w:pStyle w:val="TAL"/>
            </w:pPr>
            <w:r>
              <w:t>Revision of S2-2406894.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A8294"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054DD" w14:textId="77777777" w:rsidR="00E308B2" w:rsidRDefault="00E308B2" w:rsidP="00AC5BAF">
            <w:pPr>
              <w:pStyle w:val="TAL"/>
            </w:pPr>
          </w:p>
        </w:tc>
      </w:tr>
      <w:tr w:rsidR="00E308B2" w14:paraId="35BB450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CCC7A"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D1FE3" w14:textId="77777777" w:rsidR="00E308B2" w:rsidRDefault="00E308B2" w:rsidP="00AC5BAF">
            <w:pPr>
              <w:pStyle w:val="TAL"/>
            </w:pPr>
            <w:r>
              <w:t>S2-2406601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D30D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6843D" w14:textId="77777777" w:rsidR="00E308B2" w:rsidRDefault="00E308B2" w:rsidP="00AC5BAF">
            <w:pPr>
              <w:pStyle w:val="TAL"/>
            </w:pPr>
            <w:r>
              <w:t>KI #5,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BE890"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58BF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770A7"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9930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B588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F0D3A" w14:textId="77777777" w:rsidR="00E308B2" w:rsidRDefault="00E308B2" w:rsidP="00AC5BAF">
            <w:pPr>
              <w:pStyle w:val="TAL"/>
            </w:pPr>
          </w:p>
        </w:tc>
      </w:tr>
      <w:tr w:rsidR="00E308B2" w14:paraId="3F649B2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43160"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7182C" w14:textId="77777777" w:rsidR="00E308B2" w:rsidRDefault="00E308B2" w:rsidP="00AC5BAF">
            <w:pPr>
              <w:pStyle w:val="TAL"/>
            </w:pPr>
            <w:r>
              <w:t>S2-2406671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74A3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61D89" w14:textId="77777777" w:rsidR="00E308B2" w:rsidRDefault="00E308B2" w:rsidP="00AC5BAF">
            <w:pPr>
              <w:pStyle w:val="TAL"/>
            </w:pPr>
            <w:r>
              <w:t>Conclusions of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7BB2E" w14:textId="77777777" w:rsidR="00E308B2" w:rsidRDefault="00E308B2" w:rsidP="00AC5BAF">
            <w:pPr>
              <w:pStyle w:val="TAL"/>
            </w:pPr>
            <w:r>
              <w:t>Samsung,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4A63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91892"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0604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B137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747A6" w14:textId="77777777" w:rsidR="00E308B2" w:rsidRDefault="00E308B2" w:rsidP="00AC5BAF">
            <w:pPr>
              <w:pStyle w:val="TAL"/>
            </w:pPr>
          </w:p>
        </w:tc>
      </w:tr>
      <w:tr w:rsidR="00E308B2" w14:paraId="4EC063F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1C818"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603C9" w14:textId="77777777" w:rsidR="00E308B2" w:rsidRDefault="00E308B2" w:rsidP="00AC5BAF">
            <w:pPr>
              <w:pStyle w:val="TAL"/>
            </w:pPr>
            <w:r>
              <w:t>S2-2406332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BD8E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E3B64" w14:textId="77777777" w:rsidR="00E308B2" w:rsidRDefault="00E308B2" w:rsidP="00AC5BAF">
            <w:pPr>
              <w:pStyle w:val="TAL"/>
            </w:pPr>
            <w:r>
              <w:t>KI #3, Conclusion EN Resolving.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93AC0"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FC64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61BD5"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6A14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5238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03DD1" w14:textId="77777777" w:rsidR="00E308B2" w:rsidRDefault="00E308B2" w:rsidP="00AC5BAF">
            <w:pPr>
              <w:pStyle w:val="TAL"/>
            </w:pPr>
          </w:p>
        </w:tc>
      </w:tr>
      <w:tr w:rsidR="00E308B2" w14:paraId="3FD255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83A9F"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DC692" w14:textId="77777777" w:rsidR="00E308B2" w:rsidRDefault="00E308B2" w:rsidP="00AC5BAF">
            <w:pPr>
              <w:pStyle w:val="TAL"/>
            </w:pPr>
            <w:r>
              <w:t>S2-2406359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79C9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F269E" w14:textId="77777777" w:rsidR="00E308B2" w:rsidRDefault="00E308B2" w:rsidP="00AC5BAF">
            <w:pPr>
              <w:pStyle w:val="TAL"/>
            </w:pPr>
            <w:r>
              <w:t>KI#3: Conclusion update for MTSI UE interworking.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96C77"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2EEB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DBCDF"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3ACB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61CD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CF93D" w14:textId="77777777" w:rsidR="00E308B2" w:rsidRDefault="00E308B2" w:rsidP="00AC5BAF">
            <w:pPr>
              <w:pStyle w:val="TAL"/>
            </w:pPr>
          </w:p>
        </w:tc>
      </w:tr>
      <w:tr w:rsidR="00E308B2" w14:paraId="11F9286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A8C26"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F3764" w14:textId="77777777" w:rsidR="00E308B2" w:rsidRDefault="00E308B2" w:rsidP="00AC5BAF">
            <w:pPr>
              <w:pStyle w:val="TAL"/>
            </w:pPr>
            <w:r>
              <w:t>S2-2406600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CC9E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A73D6" w14:textId="77777777" w:rsidR="00E308B2" w:rsidRDefault="00E308B2" w:rsidP="00AC5BAF">
            <w:pPr>
              <w:pStyle w:val="TAL"/>
            </w:pPr>
            <w:r>
              <w:t>KI #3, Conclusion EN Resolving.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ADF8A"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E824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8D321"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88410" w14:textId="77777777" w:rsidR="00E308B2" w:rsidRDefault="00E308B2" w:rsidP="00AC5BAF">
            <w:pPr>
              <w:pStyle w:val="TAL"/>
            </w:pPr>
            <w:r>
              <w:t>Revised in parallel session to S2-2406899.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F22F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C5C2E" w14:textId="77777777" w:rsidR="00E308B2" w:rsidRDefault="00E308B2" w:rsidP="00AC5BAF">
            <w:pPr>
              <w:pStyle w:val="TAL"/>
            </w:pPr>
            <w:r>
              <w:t>S2-2406899</w:t>
            </w:r>
          </w:p>
        </w:tc>
      </w:tr>
      <w:tr w:rsidR="00E308B2" w14:paraId="3B8A19A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ED8A6"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A0FC0" w14:textId="77777777" w:rsidR="00E308B2" w:rsidRDefault="00E308B2" w:rsidP="00AC5BAF">
            <w:pPr>
              <w:pStyle w:val="TAL"/>
            </w:pPr>
            <w:r>
              <w:t>S2-2406899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B227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6611D" w14:textId="77777777" w:rsidR="00E308B2" w:rsidRDefault="00E308B2" w:rsidP="00AC5BAF">
            <w:pPr>
              <w:pStyle w:val="TAL"/>
            </w:pPr>
            <w:r>
              <w:t>KI #3, Conclusion EN Resolving.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85142"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1FB8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B9735"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4826E" w14:textId="77777777" w:rsidR="00E308B2" w:rsidRDefault="00E308B2" w:rsidP="00AC5BAF">
            <w:pPr>
              <w:pStyle w:val="TAL"/>
            </w:pPr>
            <w:r>
              <w:t>Revision of S2-2406600. Revised in parallel session to S2-2406942.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C75F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5C9C3" w14:textId="77777777" w:rsidR="00E308B2" w:rsidRDefault="00E308B2" w:rsidP="00AC5BAF">
            <w:pPr>
              <w:pStyle w:val="TAL"/>
            </w:pPr>
            <w:r>
              <w:t>S2-2406942</w:t>
            </w:r>
          </w:p>
        </w:tc>
      </w:tr>
      <w:tr w:rsidR="00E308B2" w14:paraId="72340BB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5FC85" w14:textId="77777777" w:rsidR="00E308B2" w:rsidRDefault="00E308B2" w:rsidP="00AC5BAF">
            <w:pPr>
              <w:pStyle w:val="TAL"/>
            </w:pPr>
            <w:r>
              <w:lastRenderedPageBreak/>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55BA6" w14:textId="77777777" w:rsidR="00E308B2" w:rsidRDefault="00E308B2" w:rsidP="00AC5BAF">
            <w:pPr>
              <w:pStyle w:val="TAL"/>
            </w:pPr>
            <w:r>
              <w:t>S2-2406942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9C74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E8559" w14:textId="77777777" w:rsidR="00E308B2" w:rsidRDefault="00E308B2" w:rsidP="00AC5BAF">
            <w:pPr>
              <w:pStyle w:val="TAL"/>
            </w:pPr>
            <w:r>
              <w:t>KI #3, Conclusion EN Resolving.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E74A9"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E3C4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A60AE"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BCF99" w14:textId="77777777" w:rsidR="00E308B2" w:rsidRDefault="00E308B2" w:rsidP="00AC5BAF">
            <w:pPr>
              <w:pStyle w:val="TAL"/>
            </w:pPr>
            <w:r>
              <w:t>Revision of S2-2406899. Revised in parallel session to S2-2406972.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7F8F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8355D" w14:textId="77777777" w:rsidR="00E308B2" w:rsidRDefault="00E308B2" w:rsidP="00AC5BAF">
            <w:pPr>
              <w:pStyle w:val="TAL"/>
            </w:pPr>
            <w:r>
              <w:t>S2-2406972</w:t>
            </w:r>
          </w:p>
        </w:tc>
      </w:tr>
      <w:tr w:rsidR="00E308B2" w14:paraId="55378C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38BDB"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938EE" w14:textId="77777777" w:rsidR="00E308B2" w:rsidRDefault="00E308B2" w:rsidP="00AC5BAF">
            <w:pPr>
              <w:pStyle w:val="TAL"/>
            </w:pPr>
            <w:r>
              <w:t>S2-2406972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A03A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A63C0" w14:textId="77777777" w:rsidR="00E308B2" w:rsidRDefault="00E308B2" w:rsidP="00AC5BAF">
            <w:pPr>
              <w:pStyle w:val="TAL"/>
            </w:pPr>
            <w:r>
              <w:t>KI #3, Conclusion EN Resolving.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186ED"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22B8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DD148"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2AA2C" w14:textId="77777777" w:rsidR="00E308B2" w:rsidRDefault="00E308B2" w:rsidP="00AC5BAF">
            <w:pPr>
              <w:pStyle w:val="TAL"/>
            </w:pPr>
            <w:r>
              <w:t>Revision of S2-2406942.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72CD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0A35A" w14:textId="77777777" w:rsidR="00E308B2" w:rsidRDefault="00E308B2" w:rsidP="00AC5BAF">
            <w:pPr>
              <w:pStyle w:val="TAL"/>
            </w:pPr>
          </w:p>
        </w:tc>
      </w:tr>
      <w:tr w:rsidR="00E308B2" w14:paraId="62B627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DF3DD"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145A5" w14:textId="77777777" w:rsidR="00E308B2" w:rsidRDefault="00E308B2" w:rsidP="00AC5BAF">
            <w:pPr>
              <w:pStyle w:val="TAL"/>
            </w:pPr>
            <w:r>
              <w:t>S2-2406654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9950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7B97D" w14:textId="77777777" w:rsidR="00E308B2" w:rsidRDefault="00E308B2" w:rsidP="00AC5BAF">
            <w:pPr>
              <w:pStyle w:val="TAL"/>
            </w:pPr>
            <w:r>
              <w:t>KI#3: Update on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3B8DD"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7E8E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FA2A3"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F3F8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5D34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6F01B" w14:textId="77777777" w:rsidR="00E308B2" w:rsidRDefault="00E308B2" w:rsidP="00AC5BAF">
            <w:pPr>
              <w:pStyle w:val="TAL"/>
            </w:pPr>
          </w:p>
        </w:tc>
      </w:tr>
      <w:tr w:rsidR="00E308B2" w14:paraId="216DC0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9F4B8"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DE49F" w14:textId="77777777" w:rsidR="00E308B2" w:rsidRDefault="00E308B2" w:rsidP="00AC5BAF">
            <w:pPr>
              <w:pStyle w:val="TAL"/>
            </w:pPr>
            <w:r>
              <w:t>S2-2406339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8A74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6AD1C" w14:textId="77777777" w:rsidR="00E308B2" w:rsidRDefault="00E308B2" w:rsidP="00AC5BAF">
            <w:pPr>
              <w:pStyle w:val="TAL"/>
            </w:pPr>
            <w:r>
              <w:t>KI#7: Conclusion for multiplexing.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BBBE1"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35CC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A7D42"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40D5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09D9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9B126" w14:textId="77777777" w:rsidR="00E308B2" w:rsidRDefault="00E308B2" w:rsidP="00AC5BAF">
            <w:pPr>
              <w:pStyle w:val="TAL"/>
            </w:pPr>
          </w:p>
        </w:tc>
      </w:tr>
      <w:tr w:rsidR="00E308B2" w14:paraId="797943E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AECBE"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8EE32" w14:textId="77777777" w:rsidR="00E308B2" w:rsidRDefault="00E308B2" w:rsidP="00AC5BAF">
            <w:pPr>
              <w:pStyle w:val="TAL"/>
            </w:pPr>
            <w:r>
              <w:t>S2-2406347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6BE5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10911" w14:textId="77777777" w:rsidR="00E308B2" w:rsidRDefault="00E308B2" w:rsidP="00AC5BAF">
            <w:pPr>
              <w:pStyle w:val="TAL"/>
            </w:pPr>
            <w:r>
              <w:t>KI #7, Conclusion for KI#7.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59584"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5A63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788B2"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3C4EA" w14:textId="77777777" w:rsidR="00E308B2" w:rsidRDefault="00E308B2" w:rsidP="00AC5BAF">
            <w:pPr>
              <w:pStyle w:val="TAL"/>
            </w:pPr>
            <w:r>
              <w:t>Revised in parallel session to S2-2406900.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6445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792D8" w14:textId="77777777" w:rsidR="00E308B2" w:rsidRDefault="00E308B2" w:rsidP="00AC5BAF">
            <w:pPr>
              <w:pStyle w:val="TAL"/>
            </w:pPr>
            <w:r>
              <w:t>S2-2406900</w:t>
            </w:r>
          </w:p>
        </w:tc>
      </w:tr>
      <w:tr w:rsidR="00E308B2" w14:paraId="33ECB9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DFFA8"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59FAE" w14:textId="77777777" w:rsidR="00E308B2" w:rsidRDefault="00E308B2" w:rsidP="00AC5BAF">
            <w:pPr>
              <w:pStyle w:val="TAL"/>
            </w:pPr>
            <w:r>
              <w:t>S2-2406900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BB34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94ED5" w14:textId="77777777" w:rsidR="00E308B2" w:rsidRDefault="00E308B2" w:rsidP="00AC5BAF">
            <w:pPr>
              <w:pStyle w:val="TAL"/>
            </w:pPr>
            <w:r>
              <w:t>KI #7, Conclusion for KI#7.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22960"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A4C9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87140"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D99E3" w14:textId="77777777" w:rsidR="00E308B2" w:rsidRDefault="00E308B2" w:rsidP="00AC5BAF">
            <w:pPr>
              <w:pStyle w:val="TAL"/>
            </w:pPr>
            <w:r>
              <w:t>Revision of S2-2406347. Revised in parallel session to S2-2406943.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57A3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DBD1B" w14:textId="77777777" w:rsidR="00E308B2" w:rsidRDefault="00E308B2" w:rsidP="00AC5BAF">
            <w:pPr>
              <w:pStyle w:val="TAL"/>
            </w:pPr>
            <w:r>
              <w:t>S2-2406943</w:t>
            </w:r>
          </w:p>
        </w:tc>
      </w:tr>
      <w:tr w:rsidR="00E308B2" w14:paraId="6F62D9D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43EDB"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C1932" w14:textId="77777777" w:rsidR="00E308B2" w:rsidRDefault="00E308B2" w:rsidP="00AC5BAF">
            <w:pPr>
              <w:pStyle w:val="TAL"/>
            </w:pPr>
            <w:r>
              <w:t>S2-2406943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F718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20947" w14:textId="77777777" w:rsidR="00E308B2" w:rsidRDefault="00E308B2" w:rsidP="00AC5BAF">
            <w:pPr>
              <w:pStyle w:val="TAL"/>
            </w:pPr>
            <w:r>
              <w:t>KI #7, Conclusion for KI#7.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AB119"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8F0C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A2DA7"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64952" w14:textId="77777777" w:rsidR="00E308B2" w:rsidRDefault="00E308B2" w:rsidP="00AC5BAF">
            <w:pPr>
              <w:pStyle w:val="TAL"/>
            </w:pPr>
            <w:r>
              <w:t>Revision of S2-2406900. Revised in parallel session to S2-2407155.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786C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9B49D" w14:textId="77777777" w:rsidR="00E308B2" w:rsidRDefault="00E308B2" w:rsidP="00AC5BAF">
            <w:pPr>
              <w:pStyle w:val="TAL"/>
            </w:pPr>
            <w:r>
              <w:t>S2-2407155</w:t>
            </w:r>
          </w:p>
        </w:tc>
      </w:tr>
      <w:tr w:rsidR="00E308B2" w14:paraId="220EFC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C72D6" w14:textId="77777777" w:rsidR="00E308B2" w:rsidRDefault="00E308B2" w:rsidP="00AC5BAF">
            <w:pPr>
              <w:pStyle w:val="TAL"/>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E524A" w14:textId="77777777" w:rsidR="00E308B2" w:rsidRDefault="00E308B2" w:rsidP="00AC5BAF">
            <w:pPr>
              <w:pStyle w:val="TAL"/>
            </w:pPr>
            <w:r>
              <w:t>S2-2407155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78C7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58CAC" w14:textId="77777777" w:rsidR="00E308B2" w:rsidRDefault="00E308B2" w:rsidP="00AC5BAF">
            <w:pPr>
              <w:pStyle w:val="TAL"/>
            </w:pPr>
            <w:r>
              <w:t>KI #7, Conclusion for KI#7.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28696" w14:textId="77777777" w:rsidR="00E308B2" w:rsidRDefault="00E308B2" w:rsidP="00AC5BAF">
            <w:pPr>
              <w:pStyle w:val="TAL"/>
            </w:pPr>
            <w:r>
              <w:t>China Mobile,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21C1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D1C23"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D4CDE" w14:textId="77777777" w:rsidR="00E308B2" w:rsidRDefault="00E308B2" w:rsidP="00AC5BAF">
            <w:pPr>
              <w:pStyle w:val="TAL"/>
            </w:pPr>
            <w:r>
              <w:t>Revision of S2-2406943.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ADF0D"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BE00B" w14:textId="77777777" w:rsidR="00E308B2" w:rsidRDefault="00E308B2" w:rsidP="00AC5BAF">
            <w:pPr>
              <w:pStyle w:val="TAL"/>
            </w:pPr>
          </w:p>
        </w:tc>
      </w:tr>
      <w:tr w:rsidR="00E308B2" w14:paraId="4B66A9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DB4C1"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C1FEA" w14:textId="77777777" w:rsidR="00E308B2" w:rsidRDefault="00E308B2" w:rsidP="00AC5BAF">
            <w:pPr>
              <w:pStyle w:val="TAL"/>
            </w:pPr>
            <w:r>
              <w:t>S2-2406333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118A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B341A" w14:textId="77777777" w:rsidR="00E308B2" w:rsidRDefault="00E308B2" w:rsidP="00AC5BAF">
            <w:pPr>
              <w:pStyle w:val="TAL"/>
            </w:pPr>
            <w:r>
              <w:t>KI#3, update solution 8 Interworking between a DCMTSI UE and an MTSI UE by using messaging.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AB231"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2FF7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EF670"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0CC61" w14:textId="77777777" w:rsidR="00E308B2" w:rsidRDefault="00E308B2" w:rsidP="00AC5BAF">
            <w:pPr>
              <w:pStyle w:val="TAL"/>
            </w:pPr>
            <w:r>
              <w:t>Revision of S2-2404157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D66B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ABDF8" w14:textId="77777777" w:rsidR="00E308B2" w:rsidRDefault="00E308B2" w:rsidP="00AC5BAF">
            <w:pPr>
              <w:pStyle w:val="TAL"/>
            </w:pPr>
          </w:p>
        </w:tc>
      </w:tr>
      <w:tr w:rsidR="00E308B2" w14:paraId="14D5240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28518"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8AF1B" w14:textId="77777777" w:rsidR="00E308B2" w:rsidRDefault="00E308B2" w:rsidP="00AC5BAF">
            <w:pPr>
              <w:pStyle w:val="TAL"/>
            </w:pPr>
            <w:r>
              <w:t>S2-2406334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259E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0BF00" w14:textId="77777777" w:rsidR="00E308B2" w:rsidRDefault="00E308B2" w:rsidP="00AC5BAF">
            <w:pPr>
              <w:pStyle w:val="TAL"/>
            </w:pPr>
            <w:r>
              <w:t>KI#6, provide new procedure to support standalone bootstrap and application data channel.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C3E09" w14:textId="77777777" w:rsidR="00E308B2" w:rsidRDefault="00E308B2" w:rsidP="00AC5BAF">
            <w:pPr>
              <w:pStyle w:val="TAL"/>
            </w:pPr>
            <w:r>
              <w:t>Vivo,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4D3B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AAAF0"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C670B" w14:textId="77777777" w:rsidR="00E308B2" w:rsidRDefault="00E308B2" w:rsidP="00AC5BAF">
            <w:pPr>
              <w:pStyle w:val="TAL"/>
            </w:pPr>
            <w:r>
              <w:t>Revision of S2-2404159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9F12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4718D" w14:textId="77777777" w:rsidR="00E308B2" w:rsidRDefault="00E308B2" w:rsidP="00AC5BAF">
            <w:pPr>
              <w:pStyle w:val="TAL"/>
            </w:pPr>
          </w:p>
        </w:tc>
      </w:tr>
      <w:tr w:rsidR="00E308B2" w14:paraId="1CFA365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34F3F"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3FAA7" w14:textId="77777777" w:rsidR="00E308B2" w:rsidRDefault="00E308B2" w:rsidP="00AC5BAF">
            <w:pPr>
              <w:pStyle w:val="TAL"/>
            </w:pPr>
            <w:r>
              <w:t>S2-2406602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3BF8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82079" w14:textId="77777777" w:rsidR="00E308B2" w:rsidRDefault="00E308B2" w:rsidP="00AC5BAF">
            <w:pPr>
              <w:pStyle w:val="TAL"/>
            </w:pPr>
            <w:r>
              <w:t>KI #6, Sol #14, Clarification on Procedures.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287CB"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0354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A0B3D"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E0099" w14:textId="77777777" w:rsidR="00E308B2" w:rsidRDefault="00E308B2" w:rsidP="00AC5BAF">
            <w:pPr>
              <w:pStyle w:val="TAL"/>
            </w:pPr>
            <w:r>
              <w:t>Revision of S2-2404346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9B47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D0CA0" w14:textId="77777777" w:rsidR="00E308B2" w:rsidRDefault="00E308B2" w:rsidP="00AC5BAF">
            <w:pPr>
              <w:pStyle w:val="TAL"/>
            </w:pPr>
          </w:p>
        </w:tc>
      </w:tr>
      <w:tr w:rsidR="00E308B2" w14:paraId="3785C6E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33D69"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7B985" w14:textId="77777777" w:rsidR="00E308B2" w:rsidRDefault="00E308B2" w:rsidP="00AC5BAF">
            <w:pPr>
              <w:pStyle w:val="TAL"/>
            </w:pPr>
            <w:r>
              <w:t>S2-2406653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4C4A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95AB7" w14:textId="77777777" w:rsidR="00E308B2" w:rsidRDefault="00E308B2" w:rsidP="00AC5BAF">
            <w:pPr>
              <w:pStyle w:val="TAL"/>
            </w:pPr>
            <w:r>
              <w:t>KI#2: Update of solution #7 on solution for IMS capability exposure via DC3/DC4.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9F7B8"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1347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7C021"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2A39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A4CB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CF9BE" w14:textId="77777777" w:rsidR="00E308B2" w:rsidRDefault="00E308B2" w:rsidP="00AC5BAF">
            <w:pPr>
              <w:pStyle w:val="TAL"/>
            </w:pPr>
          </w:p>
        </w:tc>
      </w:tr>
      <w:tr w:rsidR="00E308B2" w14:paraId="68DE3C5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BDCA4" w14:textId="77777777" w:rsidR="00E308B2" w:rsidRDefault="00E308B2" w:rsidP="00AC5BAF">
            <w:pPr>
              <w:pStyle w:val="TAL"/>
              <w:rPr>
                <w:sz w:val="24"/>
                <w:szCs w:val="24"/>
              </w:rPr>
            </w:pPr>
            <w:r>
              <w:lastRenderedPageBreak/>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C41D2" w14:textId="77777777" w:rsidR="00E308B2" w:rsidRDefault="00E308B2" w:rsidP="00AC5BAF">
            <w:pPr>
              <w:pStyle w:val="TAL"/>
            </w:pPr>
            <w:r>
              <w:t>S2-2406656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5B84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B7554" w14:textId="77777777" w:rsidR="00E308B2" w:rsidRDefault="00E308B2" w:rsidP="00AC5BAF">
            <w:pPr>
              <w:pStyle w:val="TAL"/>
            </w:pPr>
            <w:r>
              <w:t>KI#4: Update of solution #13 for support of authorization and authentication of third-party identities.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0E2D1"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A5AD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AFD89"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D431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4A14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BF04B" w14:textId="77777777" w:rsidR="00E308B2" w:rsidRDefault="00E308B2" w:rsidP="00AC5BAF">
            <w:pPr>
              <w:pStyle w:val="TAL"/>
            </w:pPr>
          </w:p>
        </w:tc>
      </w:tr>
      <w:tr w:rsidR="00E308B2" w14:paraId="5C5E721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EDB29"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A74C9" w14:textId="77777777" w:rsidR="00E308B2" w:rsidRDefault="00E308B2" w:rsidP="00AC5BAF">
            <w:pPr>
              <w:pStyle w:val="TAL"/>
            </w:pPr>
            <w:r>
              <w:t>S2-2406657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F020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DE3E4" w14:textId="77777777" w:rsidR="00E308B2" w:rsidRDefault="00E308B2" w:rsidP="00AC5BAF">
            <w:pPr>
              <w:pStyle w:val="TAL"/>
            </w:pPr>
            <w:r>
              <w:t>KI#6: Update of solution#19 to Support Standalone IMS Data Channel.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C8CC1"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0836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D1414"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8161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332A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A7459" w14:textId="77777777" w:rsidR="00E308B2" w:rsidRDefault="00E308B2" w:rsidP="00AC5BAF">
            <w:pPr>
              <w:pStyle w:val="TAL"/>
            </w:pPr>
          </w:p>
        </w:tc>
      </w:tr>
      <w:tr w:rsidR="00E308B2" w14:paraId="1BAF600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ADA35"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1E98A" w14:textId="77777777" w:rsidR="00E308B2" w:rsidRDefault="00E308B2" w:rsidP="00AC5BAF">
            <w:pPr>
              <w:pStyle w:val="TAL"/>
            </w:pPr>
            <w:r>
              <w:t>S2-2406659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9152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D0742" w14:textId="77777777" w:rsidR="00E308B2" w:rsidRDefault="00E308B2" w:rsidP="00AC5BAF">
            <w:pPr>
              <w:pStyle w:val="TAL"/>
            </w:pPr>
            <w:r>
              <w:t>KI#8: Update of solution #17 on Support of IMS Avatar Communication using data channel.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C2825"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D03F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EADCB"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E170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5DF3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187B1" w14:textId="77777777" w:rsidR="00E308B2" w:rsidRDefault="00E308B2" w:rsidP="00AC5BAF">
            <w:pPr>
              <w:pStyle w:val="TAL"/>
            </w:pPr>
          </w:p>
        </w:tc>
      </w:tr>
      <w:tr w:rsidR="00E308B2" w14:paraId="07A8F4E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4A8E4"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00851" w14:textId="77777777" w:rsidR="00E308B2" w:rsidRDefault="00E308B2" w:rsidP="00AC5BAF">
            <w:pPr>
              <w:pStyle w:val="TAL"/>
            </w:pPr>
            <w:r>
              <w:t>S2-2405878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C154C"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9C07A" w14:textId="77777777" w:rsidR="00E308B2" w:rsidRDefault="00E308B2" w:rsidP="00AC5BAF">
            <w:pPr>
              <w:pStyle w:val="TAL"/>
            </w:pPr>
            <w:r>
              <w:t>LS from SA WG6: LS on data channel application related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9E72E"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6BEE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6930A" w14:textId="77777777" w:rsidR="00E308B2" w:rsidRDefault="00E308B2" w:rsidP="00AC5BAF">
            <w:pPr>
              <w:pStyle w:val="TAL"/>
            </w:pPr>
            <w:r>
              <w:t>FS_eMMTelAPP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3A86C" w14:textId="77777777" w:rsidR="00E308B2" w:rsidRDefault="00E308B2" w:rsidP="00AC5BAF">
            <w:pPr>
              <w:pStyle w:val="TAL"/>
            </w:pPr>
            <w:r>
              <w:t>Responses drafted in S2--2406350, S2-2406388, S2-2406527.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0FD25"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C39F9" w14:textId="77777777" w:rsidR="00E308B2" w:rsidRDefault="00E308B2" w:rsidP="00AC5BAF">
            <w:pPr>
              <w:pStyle w:val="TAL"/>
            </w:pPr>
          </w:p>
        </w:tc>
      </w:tr>
      <w:tr w:rsidR="00E308B2" w14:paraId="010078C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71308"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21C0F" w14:textId="77777777" w:rsidR="00E308B2" w:rsidRDefault="00E308B2" w:rsidP="00AC5BAF">
            <w:pPr>
              <w:pStyle w:val="TAL"/>
            </w:pPr>
            <w:r>
              <w:t>S2-2406350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B328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F59E2" w14:textId="77777777" w:rsidR="00E308B2" w:rsidRDefault="00E308B2" w:rsidP="00AC5BAF">
            <w:pPr>
              <w:pStyle w:val="TAL"/>
            </w:pPr>
            <w:r>
              <w:t>[DRAFT] Reply LS on data channel application related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82D4F"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F136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933CF" w14:textId="77777777" w:rsidR="00E308B2" w:rsidRDefault="00E308B2" w:rsidP="00AC5BAF">
            <w:pPr>
              <w:pStyle w:val="TAL"/>
            </w:pPr>
            <w:r>
              <w:t>FS_eMMTelAPP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565AA" w14:textId="77777777" w:rsidR="00E308B2" w:rsidRDefault="00E308B2" w:rsidP="00AC5BAF">
            <w:pPr>
              <w:pStyle w:val="TAL"/>
            </w:pPr>
            <w:r>
              <w:t>Response to S2-2405878.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9FFF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CFB46" w14:textId="77777777" w:rsidR="00E308B2" w:rsidRDefault="00E308B2" w:rsidP="00AC5BAF">
            <w:pPr>
              <w:pStyle w:val="TAL"/>
            </w:pPr>
          </w:p>
        </w:tc>
      </w:tr>
      <w:tr w:rsidR="00E308B2" w14:paraId="358C7DA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66E05"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775BA" w14:textId="77777777" w:rsidR="00E308B2" w:rsidRDefault="00E308B2" w:rsidP="00AC5BAF">
            <w:pPr>
              <w:pStyle w:val="TAL"/>
            </w:pPr>
            <w:r>
              <w:t>S2-2406388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C69F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97DCB" w14:textId="77777777" w:rsidR="00E308B2" w:rsidRDefault="00E308B2" w:rsidP="00AC5BAF">
            <w:pPr>
              <w:pStyle w:val="TAL"/>
            </w:pPr>
            <w:r>
              <w:t>[DRAFT] Reply LS on data channel application related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BD1E1"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F654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C3126"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66408" w14:textId="77777777" w:rsidR="00E308B2" w:rsidRDefault="00E308B2" w:rsidP="00AC5BAF">
            <w:pPr>
              <w:pStyle w:val="TAL"/>
            </w:pPr>
            <w:r>
              <w:t>Response to S2-2405878.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86FF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BD6CE" w14:textId="77777777" w:rsidR="00E308B2" w:rsidRDefault="00E308B2" w:rsidP="00AC5BAF">
            <w:pPr>
              <w:pStyle w:val="TAL"/>
            </w:pPr>
          </w:p>
        </w:tc>
      </w:tr>
      <w:tr w:rsidR="00E308B2" w14:paraId="1E357A9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CF07D"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2EB8A" w14:textId="77777777" w:rsidR="00E308B2" w:rsidRDefault="00E308B2" w:rsidP="00AC5BAF">
            <w:pPr>
              <w:pStyle w:val="TAL"/>
            </w:pPr>
            <w:r>
              <w:t>S2-2406527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2D7D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F0A41" w14:textId="77777777" w:rsidR="00E308B2" w:rsidRDefault="00E308B2" w:rsidP="00AC5BAF">
            <w:pPr>
              <w:pStyle w:val="TAL"/>
            </w:pPr>
            <w:r>
              <w:t>[DRAFT] Reply to LS on data channel application related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92D76"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1FD8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71E98"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D9A2A" w14:textId="77777777" w:rsidR="00E308B2" w:rsidRDefault="00E308B2" w:rsidP="00AC5BAF">
            <w:pPr>
              <w:pStyle w:val="TAL"/>
            </w:pPr>
            <w:r>
              <w:t>Response to S2-2405878.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01B2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E24C6" w14:textId="77777777" w:rsidR="00E308B2" w:rsidRDefault="00E308B2" w:rsidP="00AC5BAF">
            <w:pPr>
              <w:pStyle w:val="TAL"/>
            </w:pPr>
          </w:p>
        </w:tc>
      </w:tr>
      <w:tr w:rsidR="00E308B2" w14:paraId="0E5C0F7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D220B"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FA70A" w14:textId="77777777" w:rsidR="00E308B2" w:rsidRDefault="00E308B2" w:rsidP="00AC5BAF">
            <w:pPr>
              <w:pStyle w:val="TAL"/>
            </w:pPr>
            <w:r>
              <w:t>S2-2405848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7D018"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72208" w14:textId="77777777" w:rsidR="00E308B2" w:rsidRDefault="00E308B2" w:rsidP="00AC5BAF">
            <w:pPr>
              <w:pStyle w:val="TAL"/>
            </w:pPr>
            <w:r>
              <w:t>LS from SA WG1: Reply LS to clarify PS Data Off exemption for services over IMS DC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14EC5" w14:textId="77777777" w:rsidR="00E308B2" w:rsidRDefault="00E308B2" w:rsidP="00AC5BAF">
            <w:pPr>
              <w:pStyle w:val="TAL"/>
            </w:pPr>
            <w: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7A87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5DED4"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23472" w14:textId="77777777" w:rsidR="00E308B2" w:rsidRDefault="00E308B2" w:rsidP="00AC5BAF">
            <w:pPr>
              <w:pStyle w:val="TAL"/>
            </w:pPr>
            <w:r>
              <w:t>Revision of Postponed S2-2403900 from S2#162.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2D38E"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AB5C4" w14:textId="77777777" w:rsidR="00E308B2" w:rsidRDefault="00E308B2" w:rsidP="00AC5BAF">
            <w:pPr>
              <w:pStyle w:val="TAL"/>
            </w:pPr>
          </w:p>
        </w:tc>
      </w:tr>
      <w:tr w:rsidR="00E308B2" w14:paraId="074F036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A64AD"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54B3D" w14:textId="77777777" w:rsidR="00E308B2" w:rsidRDefault="00E308B2" w:rsidP="00AC5BAF">
            <w:pPr>
              <w:pStyle w:val="TAL"/>
            </w:pPr>
            <w:r>
              <w:t>S2-2406389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44FE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95A29" w14:textId="77777777" w:rsidR="00E308B2" w:rsidRDefault="00E308B2" w:rsidP="00AC5BAF">
            <w:pPr>
              <w:pStyle w:val="TAL"/>
            </w:pPr>
            <w:r>
              <w:t>[DRAFT] LS on IMS Avatar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48E31"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FC99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56CE4"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F21C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0671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F272E" w14:textId="77777777" w:rsidR="00E308B2" w:rsidRDefault="00E308B2" w:rsidP="00AC5BAF">
            <w:pPr>
              <w:pStyle w:val="TAL"/>
            </w:pPr>
          </w:p>
        </w:tc>
      </w:tr>
      <w:tr w:rsidR="00E308B2" w14:paraId="3FD8108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24B46"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EB9DB" w14:textId="77777777" w:rsidR="00E308B2" w:rsidRDefault="00E308B2" w:rsidP="00AC5BAF">
            <w:pPr>
              <w:pStyle w:val="TAL"/>
            </w:pPr>
            <w:r>
              <w:t>S2-2406349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D097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0B3EE" w14:textId="77777777" w:rsidR="00E308B2" w:rsidRDefault="00E308B2" w:rsidP="00AC5BAF">
            <w:pPr>
              <w:pStyle w:val="TAL"/>
            </w:pPr>
            <w:r>
              <w:t>Summary of NWM discussion on FS_NG_RTC_Ph2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396EB"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166C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FA220"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B7F5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00A2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2A887" w14:textId="77777777" w:rsidR="00E308B2" w:rsidRDefault="00E308B2" w:rsidP="00AC5BAF">
            <w:pPr>
              <w:pStyle w:val="TAL"/>
            </w:pPr>
          </w:p>
        </w:tc>
      </w:tr>
      <w:tr w:rsidR="00E308B2" w14:paraId="0862FC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E911C"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1D45C" w14:textId="77777777" w:rsidR="00E308B2" w:rsidRDefault="00E308B2" w:rsidP="00AC5BAF">
            <w:pPr>
              <w:pStyle w:val="TAL"/>
            </w:pPr>
            <w:r>
              <w:t>S2-2406599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CAA8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80153" w14:textId="77777777" w:rsidR="00E308B2" w:rsidRDefault="00E308B2" w:rsidP="00AC5BAF">
            <w:pPr>
              <w:pStyle w:val="TAL"/>
            </w:pPr>
            <w:r>
              <w:t>KI #5, Remove 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78AAC"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FA0D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9D5A3"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581EB" w14:textId="77777777" w:rsidR="00E308B2" w:rsidRDefault="00E308B2" w:rsidP="00AC5BAF">
            <w:pPr>
              <w:pStyle w:val="TAL"/>
            </w:pPr>
            <w:r>
              <w:t>Revision of S2-2404343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5D49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94B85" w14:textId="77777777" w:rsidR="00E308B2" w:rsidRDefault="00E308B2" w:rsidP="00AC5BAF">
            <w:pPr>
              <w:pStyle w:val="TAL"/>
            </w:pPr>
          </w:p>
        </w:tc>
      </w:tr>
      <w:tr w:rsidR="00E308B2" w14:paraId="7F84DB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3ED4F" w14:textId="77777777" w:rsidR="00E308B2" w:rsidRDefault="00E308B2" w:rsidP="00AC5BAF">
            <w:pPr>
              <w:pStyle w:val="TAL"/>
              <w:rPr>
                <w:sz w:val="24"/>
                <w:szCs w:val="24"/>
              </w:rPr>
            </w:pPr>
            <w:r>
              <w:t>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3CA96" w14:textId="77777777" w:rsidR="00E308B2" w:rsidRDefault="00E308B2" w:rsidP="00AC5BAF">
            <w:pPr>
              <w:pStyle w:val="TAL"/>
            </w:pPr>
            <w:r>
              <w:t>S2-2406870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FC2FE"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876B1" w14:textId="77777777" w:rsidR="00E308B2" w:rsidRDefault="00E308B2" w:rsidP="00AC5BAF">
            <w:pPr>
              <w:pStyle w:val="TAL"/>
            </w:pPr>
            <w:r>
              <w:t>LS from SA WG6: LS on SA WG6 new work item proposal for MMTel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E5E22"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E258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28A75" w14:textId="77777777" w:rsidR="00E308B2" w:rsidRDefault="00E308B2" w:rsidP="00AC5BAF">
            <w:pPr>
              <w:pStyle w:val="TAL"/>
            </w:pPr>
            <w:r>
              <w:t>FS_MMTelAPP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658E2"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CC0A7"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78562" w14:textId="77777777" w:rsidR="00E308B2" w:rsidRDefault="00E308B2" w:rsidP="00AC5BAF">
            <w:pPr>
              <w:pStyle w:val="TAL"/>
            </w:pPr>
          </w:p>
        </w:tc>
      </w:tr>
      <w:tr w:rsidR="00E308B2" w14:paraId="3A05E2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DD087"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584D1" w14:textId="77777777" w:rsidR="00E308B2" w:rsidRDefault="00E308B2" w:rsidP="00AC5BAF">
            <w:pPr>
              <w:pStyle w:val="TAL"/>
            </w:pPr>
            <w:r>
              <w:t>S2-2406850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4FB20"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2D31E" w14:textId="77777777" w:rsidR="00E308B2" w:rsidRDefault="00E308B2" w:rsidP="00AC5BAF">
            <w:pPr>
              <w:pStyle w:val="TAL"/>
            </w:pPr>
            <w:r>
              <w:t>LS from SA WG4: LS Reply to SA WG2 LS on Application-Layer FEC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9ED3A" w14:textId="77777777" w:rsidR="00E308B2" w:rsidRDefault="00E308B2" w:rsidP="00AC5BAF">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EC74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FB659" w14:textId="77777777" w:rsidR="00E308B2" w:rsidRDefault="00E308B2" w:rsidP="00AC5BAF">
            <w:pPr>
              <w:pStyle w:val="TAL"/>
            </w:pPr>
            <w:r>
              <w:t>FS_XRM_Ph2, FS_5G_RTP_Ph2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36013" w14:textId="77777777" w:rsidR="00E308B2" w:rsidRDefault="00E308B2" w:rsidP="00AC5BAF">
            <w:pPr>
              <w:pStyle w:val="TAL"/>
            </w:pPr>
            <w:r>
              <w:t>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9C0BF"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4455C" w14:textId="77777777" w:rsidR="00E308B2" w:rsidRDefault="00E308B2" w:rsidP="00AC5BAF">
            <w:pPr>
              <w:pStyle w:val="TAL"/>
            </w:pPr>
          </w:p>
        </w:tc>
      </w:tr>
      <w:tr w:rsidR="00E308B2" w14:paraId="4EBBDAC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A4FB4"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06A94" w14:textId="77777777" w:rsidR="00E308B2" w:rsidRDefault="00E308B2" w:rsidP="00AC5BAF">
            <w:pPr>
              <w:pStyle w:val="TAL"/>
            </w:pPr>
            <w:r>
              <w:t>S2-2406851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5A6D4"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DDE8B" w14:textId="77777777" w:rsidR="00E308B2" w:rsidRDefault="00E308B2" w:rsidP="00AC5BAF">
            <w:pPr>
              <w:pStyle w:val="TAL"/>
            </w:pPr>
            <w:r>
              <w:t>LS from SA WG4: LS Reply on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F57EE" w14:textId="77777777" w:rsidR="00E308B2" w:rsidRDefault="00E308B2" w:rsidP="00AC5BAF">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D32B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F1D4C" w14:textId="77777777" w:rsidR="00E308B2" w:rsidRDefault="00E308B2" w:rsidP="00AC5BAF">
            <w:pPr>
              <w:pStyle w:val="TAL"/>
            </w:pPr>
            <w:r>
              <w:t>FS_XRM_Ph2, FS_5G_RTP_Ph2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3DAC2"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BF868"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55C8A" w14:textId="77777777" w:rsidR="00E308B2" w:rsidRDefault="00E308B2" w:rsidP="00AC5BAF">
            <w:pPr>
              <w:pStyle w:val="TAL"/>
            </w:pPr>
          </w:p>
        </w:tc>
      </w:tr>
      <w:tr w:rsidR="00E308B2" w14:paraId="0AD446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59496"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1F51E" w14:textId="77777777" w:rsidR="00E308B2" w:rsidRDefault="00E308B2" w:rsidP="00AC5BAF">
            <w:pPr>
              <w:pStyle w:val="TAL"/>
            </w:pPr>
            <w:r>
              <w:t>S2-2406852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54356"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50001" w14:textId="77777777" w:rsidR="00E308B2" w:rsidRDefault="00E308B2" w:rsidP="00AC5BAF">
            <w:pPr>
              <w:pStyle w:val="TAL"/>
            </w:pPr>
            <w:r>
              <w:t>LS from RAN WG2: Reply LS on Application-Layer FEC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DDDF6"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8F7A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211AC" w14:textId="77777777" w:rsidR="00E308B2" w:rsidRDefault="00E308B2" w:rsidP="00AC5BAF">
            <w:pPr>
              <w:pStyle w:val="TAL"/>
            </w:pPr>
            <w:r>
              <w:t>NR_XR_Ph3-Core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CAFF5" w14:textId="77777777" w:rsidR="00E308B2" w:rsidRDefault="00E308B2" w:rsidP="00AC5BAF">
            <w:pPr>
              <w:pStyle w:val="TAL"/>
            </w:pPr>
            <w:r>
              <w:t>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6ED86"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2E4E6" w14:textId="77777777" w:rsidR="00E308B2" w:rsidRDefault="00E308B2" w:rsidP="00AC5BAF">
            <w:pPr>
              <w:pStyle w:val="TAL"/>
            </w:pPr>
          </w:p>
        </w:tc>
      </w:tr>
      <w:tr w:rsidR="00E308B2" w14:paraId="3B40545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A8BD1"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28B86" w14:textId="77777777" w:rsidR="00E308B2" w:rsidRDefault="00E308B2" w:rsidP="00AC5BAF">
            <w:pPr>
              <w:pStyle w:val="TAL"/>
            </w:pPr>
            <w:r>
              <w:t>S2-2406853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F48CF"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8D85C" w14:textId="77777777" w:rsidR="00E308B2" w:rsidRDefault="00E308B2" w:rsidP="00AC5BAF">
            <w:pPr>
              <w:pStyle w:val="TAL"/>
            </w:pPr>
            <w:r>
              <w:t>LS from RAN WG2: LS on multi-modality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10CE1"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7C3D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1007A" w14:textId="77777777" w:rsidR="00E308B2" w:rsidRDefault="00E308B2" w:rsidP="00AC5BAF">
            <w:pPr>
              <w:pStyle w:val="TAL"/>
            </w:pPr>
            <w:r>
              <w:t>NR_XR_Ph3-Core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BF50D" w14:textId="77777777" w:rsidR="00E308B2" w:rsidRDefault="00E308B2" w:rsidP="00AC5BAF">
            <w:pPr>
              <w:pStyle w:val="TAL"/>
            </w:pPr>
            <w:r>
              <w:t>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4DE6B"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5A1E3" w14:textId="77777777" w:rsidR="00E308B2" w:rsidRDefault="00E308B2" w:rsidP="00AC5BAF">
            <w:pPr>
              <w:pStyle w:val="TAL"/>
            </w:pPr>
          </w:p>
        </w:tc>
      </w:tr>
      <w:tr w:rsidR="00E308B2" w14:paraId="6ABC923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03D09"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25B48" w14:textId="77777777" w:rsidR="00E308B2" w:rsidRDefault="00E308B2" w:rsidP="00AC5BAF">
            <w:pPr>
              <w:pStyle w:val="TAL"/>
            </w:pPr>
            <w:r>
              <w:t>S2-2406867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4D143"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CFE22" w14:textId="77777777" w:rsidR="00E308B2" w:rsidRDefault="00E308B2" w:rsidP="00AC5BAF">
            <w:pPr>
              <w:pStyle w:val="TAL"/>
            </w:pPr>
            <w:r>
              <w:t>LS from RAN WG3: Response LS on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E55DE"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0CE4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5A50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9ACDA"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90BD3"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77552" w14:textId="77777777" w:rsidR="00E308B2" w:rsidRDefault="00E308B2" w:rsidP="00AC5BAF">
            <w:pPr>
              <w:pStyle w:val="TAL"/>
            </w:pPr>
          </w:p>
        </w:tc>
      </w:tr>
      <w:tr w:rsidR="00E308B2" w14:paraId="20750EC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165F9" w14:textId="77777777" w:rsidR="00E308B2" w:rsidRDefault="00E308B2" w:rsidP="00AC5BAF">
            <w:pPr>
              <w:pStyle w:val="TAL"/>
              <w:rPr>
                <w:sz w:val="24"/>
                <w:szCs w:val="24"/>
              </w:rPr>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1EB2E" w14:textId="77777777" w:rsidR="00E308B2" w:rsidRDefault="00E308B2" w:rsidP="00AC5BAF">
            <w:pPr>
              <w:pStyle w:val="TAL"/>
            </w:pPr>
            <w:r>
              <w:t>S2-2406927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828DD"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48884" w14:textId="77777777" w:rsidR="00E308B2" w:rsidRDefault="00E308B2" w:rsidP="00AC5BAF">
            <w:pPr>
              <w:pStyle w:val="TAL"/>
            </w:pPr>
            <w:r>
              <w:t>[DRAFT] Reply LS to RAN WG2: LS on multi-modality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60EC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319C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FD30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EE206" w14:textId="77777777" w:rsidR="00E308B2" w:rsidRDefault="00E308B2" w:rsidP="00AC5BAF">
            <w:pPr>
              <w:pStyle w:val="TAL"/>
            </w:pPr>
            <w:r>
              <w:t>Created in parallel session. Response to S2-2406853. Revised in parallel session to S2-2406965.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1C20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DECDF" w14:textId="77777777" w:rsidR="00E308B2" w:rsidRDefault="00E308B2" w:rsidP="00AC5BAF">
            <w:pPr>
              <w:pStyle w:val="TAL"/>
            </w:pPr>
            <w:r>
              <w:t>S2-2406965</w:t>
            </w:r>
          </w:p>
        </w:tc>
      </w:tr>
      <w:tr w:rsidR="00E308B2" w14:paraId="70D8000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524D0"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219B4" w14:textId="77777777" w:rsidR="00E308B2" w:rsidRDefault="00E308B2" w:rsidP="00AC5BAF">
            <w:pPr>
              <w:pStyle w:val="TAL"/>
            </w:pPr>
            <w:r>
              <w:t>S2-2406965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0D59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E314E" w14:textId="77777777" w:rsidR="00E308B2" w:rsidRDefault="00E308B2" w:rsidP="00AC5BAF">
            <w:pPr>
              <w:pStyle w:val="TAL"/>
            </w:pPr>
            <w:r>
              <w:t>[DRAFT] Reply LS to RAN WG2: LS on multi-modality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6736C"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6DA4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028F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13412" w14:textId="77777777" w:rsidR="00E308B2" w:rsidRDefault="00E308B2" w:rsidP="00AC5BAF">
            <w:pPr>
              <w:pStyle w:val="TAL"/>
            </w:pPr>
            <w:r>
              <w:t>Revision of S2-2406927.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77F5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DF11E" w14:textId="77777777" w:rsidR="00E308B2" w:rsidRDefault="00E308B2" w:rsidP="00AC5BAF">
            <w:pPr>
              <w:pStyle w:val="TAL"/>
            </w:pPr>
          </w:p>
        </w:tc>
      </w:tr>
      <w:tr w:rsidR="00E308B2" w14:paraId="2E6F9BE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64817"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866B6" w14:textId="77777777" w:rsidR="00E308B2" w:rsidRDefault="00E308B2" w:rsidP="00AC5BAF">
            <w:pPr>
              <w:pStyle w:val="TAL"/>
            </w:pPr>
            <w:r>
              <w:t>S2-2406873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90B1D"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C3DCF" w14:textId="77777777" w:rsidR="00E308B2" w:rsidRDefault="00E308B2" w:rsidP="00AC5BAF">
            <w:pPr>
              <w:pStyle w:val="TAL"/>
            </w:pPr>
            <w:r>
              <w:t>LS from RAN WG2: Reply LS to SA WG2 on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C2C14"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3DB1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93423" w14:textId="77777777" w:rsidR="00E308B2" w:rsidRDefault="00E308B2" w:rsidP="00AC5BAF">
            <w:pPr>
              <w:pStyle w:val="TAL"/>
            </w:pPr>
            <w:r>
              <w:t>NR_XR_Ph3-Core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1E57A"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D4D17"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3480B" w14:textId="77777777" w:rsidR="00E308B2" w:rsidRDefault="00E308B2" w:rsidP="00AC5BAF">
            <w:pPr>
              <w:pStyle w:val="TAL"/>
            </w:pPr>
          </w:p>
        </w:tc>
      </w:tr>
      <w:tr w:rsidR="00E308B2" w14:paraId="4DC735B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D82FB"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68D49" w14:textId="77777777" w:rsidR="00E308B2" w:rsidRDefault="00E308B2" w:rsidP="00AC5BAF">
            <w:pPr>
              <w:pStyle w:val="TAL"/>
            </w:pPr>
            <w:r>
              <w:t>S2-2406027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6E28A"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DAABD" w14:textId="77777777" w:rsidR="00E308B2" w:rsidRDefault="00E308B2" w:rsidP="00AC5BAF">
            <w:pPr>
              <w:pStyle w:val="TAL"/>
            </w:pPr>
            <w:r>
              <w:t>NWM Report and way forward proposal by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BEFFF" w14:textId="77777777" w:rsidR="00E308B2" w:rsidRDefault="00E308B2" w:rsidP="00AC5BAF">
            <w:pPr>
              <w:pStyle w:val="TAL"/>
            </w:pPr>
            <w:r>
              <w:t>Nokia, Meta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2F39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79530"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32827"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8589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AFBB6" w14:textId="77777777" w:rsidR="00E308B2" w:rsidRDefault="00E308B2" w:rsidP="00AC5BAF">
            <w:pPr>
              <w:pStyle w:val="TAL"/>
            </w:pPr>
          </w:p>
        </w:tc>
      </w:tr>
      <w:tr w:rsidR="00E308B2" w14:paraId="5B30201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42A42"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60716" w14:textId="77777777" w:rsidR="00E308B2" w:rsidRDefault="00E308B2" w:rsidP="00AC5BAF">
            <w:pPr>
              <w:pStyle w:val="TAL"/>
            </w:pPr>
            <w:r>
              <w:t>S2-2405955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A9A0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4D45D" w14:textId="77777777" w:rsidR="00E308B2" w:rsidRDefault="00E308B2" w:rsidP="00AC5BAF">
            <w:pPr>
              <w:pStyle w:val="TAL"/>
            </w:pPr>
            <w:r>
              <w:t>KI#1, interim agreement for other PDU Set handling.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3E65A" w14:textId="77777777" w:rsidR="00E308B2" w:rsidRDefault="00E308B2" w:rsidP="00AC5BAF">
            <w:pPr>
              <w:pStyle w:val="TAL"/>
            </w:pPr>
            <w:r>
              <w:t>Vivo, China Mobile, China Unicom, OPPO, MediaTek, Meta USA,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8DA1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49F6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4A2B7" w14:textId="77777777" w:rsidR="00E308B2" w:rsidRDefault="00E308B2" w:rsidP="00AC5BAF">
            <w:pPr>
              <w:pStyle w:val="TAL"/>
            </w:pPr>
            <w:r>
              <w:t>Revised in parallel session to S2-2406883, merging S2-2405954 and S2-2405910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30DF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B7B25" w14:textId="77777777" w:rsidR="00E308B2" w:rsidRDefault="00E308B2" w:rsidP="00AC5BAF">
            <w:pPr>
              <w:pStyle w:val="TAL"/>
            </w:pPr>
            <w:r>
              <w:t>S2-2406883</w:t>
            </w:r>
          </w:p>
        </w:tc>
      </w:tr>
      <w:tr w:rsidR="00E308B2" w14:paraId="587A49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D0B65"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AFC22" w14:textId="77777777" w:rsidR="00E308B2" w:rsidRDefault="00E308B2" w:rsidP="00AC5BAF">
            <w:pPr>
              <w:pStyle w:val="TAL"/>
            </w:pPr>
            <w:r>
              <w:t>S2-2406883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7610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2C1C7" w14:textId="77777777" w:rsidR="00E308B2" w:rsidRDefault="00E308B2" w:rsidP="00AC5BAF">
            <w:pPr>
              <w:pStyle w:val="TAL"/>
            </w:pPr>
            <w:r>
              <w:t>KI#1, interim agreement for other PDU Set handling.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0E6E1" w14:textId="77777777" w:rsidR="00E308B2" w:rsidRDefault="00E308B2" w:rsidP="00AC5BAF">
            <w:pPr>
              <w:pStyle w:val="TAL"/>
            </w:pPr>
            <w:r>
              <w:t>Vivo, China Mobile, China Unicom, OPPO, MediaTek, Meta USA, Tencent, Tencent Cloud, ZTE, China Telecom, Lenovo, Samsung, Xiaomi,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61BA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0C92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219C4" w14:textId="77777777" w:rsidR="00E308B2" w:rsidRDefault="00E308B2" w:rsidP="00AC5BAF">
            <w:pPr>
              <w:pStyle w:val="TAL"/>
            </w:pPr>
            <w:r>
              <w:t>Revision of S2-2405955, merging S2-2405954 and S2-2405910. Revised in parallel session to S2-2406953.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32EF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CE357" w14:textId="77777777" w:rsidR="00E308B2" w:rsidRDefault="00E308B2" w:rsidP="00AC5BAF">
            <w:pPr>
              <w:pStyle w:val="TAL"/>
            </w:pPr>
            <w:r>
              <w:t>S2-2406953</w:t>
            </w:r>
          </w:p>
        </w:tc>
      </w:tr>
      <w:tr w:rsidR="00E308B2" w14:paraId="39145A0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43589"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6BA70" w14:textId="77777777" w:rsidR="00E308B2" w:rsidRDefault="00E308B2" w:rsidP="00AC5BAF">
            <w:pPr>
              <w:pStyle w:val="TAL"/>
            </w:pPr>
            <w:r>
              <w:t>S2-2406953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B233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2EE97" w14:textId="77777777" w:rsidR="00E308B2" w:rsidRDefault="00E308B2" w:rsidP="00AC5BAF">
            <w:pPr>
              <w:pStyle w:val="TAL"/>
            </w:pPr>
            <w:r>
              <w:t>KI#1, interim agreement for other PDU Set handling.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7E920" w14:textId="77777777" w:rsidR="00E308B2" w:rsidRDefault="00E308B2" w:rsidP="00AC5BAF">
            <w:pPr>
              <w:pStyle w:val="TAL"/>
            </w:pPr>
            <w:r>
              <w:t>Vivo, China Mobile, China Unicom, OPPO, MediaTek, Meta USA, Tencent, Tencent Cloud, ZTE, China Telecom, Lenovo, Samsung, Xiaomi,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75B6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A2BA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A5A9A" w14:textId="77777777" w:rsidR="00E308B2" w:rsidRDefault="00E308B2" w:rsidP="00AC5BAF">
            <w:pPr>
              <w:pStyle w:val="TAL"/>
            </w:pPr>
            <w:r>
              <w:t>Revision of S2-2406883. Revised in parallel session to S2-2407173.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275C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C1C3E" w14:textId="77777777" w:rsidR="00E308B2" w:rsidRDefault="00E308B2" w:rsidP="00AC5BAF">
            <w:pPr>
              <w:pStyle w:val="TAL"/>
            </w:pPr>
            <w:r>
              <w:t>S2-2407173</w:t>
            </w:r>
          </w:p>
        </w:tc>
      </w:tr>
      <w:tr w:rsidR="00E308B2" w14:paraId="01BB6E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EA0C6"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AAAC9" w14:textId="77777777" w:rsidR="00E308B2" w:rsidRDefault="00E308B2" w:rsidP="00AC5BAF">
            <w:pPr>
              <w:pStyle w:val="TAL"/>
            </w:pPr>
            <w:r>
              <w:t>S2-2407173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6DF9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BDC4D" w14:textId="77777777" w:rsidR="00E308B2" w:rsidRDefault="00E308B2" w:rsidP="00AC5BAF">
            <w:pPr>
              <w:pStyle w:val="TAL"/>
            </w:pPr>
            <w:r>
              <w:t>KI#1, interim agreement for other PDU Set handling.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F3DE7" w14:textId="77777777" w:rsidR="00E308B2" w:rsidRDefault="00E308B2" w:rsidP="00AC5BAF">
            <w:pPr>
              <w:pStyle w:val="TAL"/>
            </w:pPr>
            <w:r>
              <w:t>Vivo, China Mobile, China Unicom, OPPO, MediaTek, Meta USA, Tencent, Tencent Cloud, ZTE, China Telecom, Lenovo, Samsung, Xiaomi,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6AF2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9EB5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56A33" w14:textId="77777777" w:rsidR="00E308B2" w:rsidRDefault="00E308B2" w:rsidP="00AC5BAF">
            <w:pPr>
              <w:pStyle w:val="TAL"/>
            </w:pPr>
            <w:r>
              <w:t>Revision of S2-2406953. Revised in parallel session to S2-2407195.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8165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D21ED" w14:textId="77777777" w:rsidR="00E308B2" w:rsidRDefault="00E308B2" w:rsidP="00AC5BAF">
            <w:pPr>
              <w:pStyle w:val="TAL"/>
            </w:pPr>
            <w:r>
              <w:t>S2-2407195</w:t>
            </w:r>
          </w:p>
        </w:tc>
      </w:tr>
      <w:tr w:rsidR="00E308B2" w14:paraId="408F2F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07900" w14:textId="77777777" w:rsidR="00E308B2" w:rsidRDefault="00E308B2" w:rsidP="00AC5BAF">
            <w:pPr>
              <w:pStyle w:val="TAL"/>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EAC4C" w14:textId="77777777" w:rsidR="00E308B2" w:rsidRDefault="00E308B2" w:rsidP="00AC5BAF">
            <w:pPr>
              <w:pStyle w:val="TAL"/>
            </w:pPr>
            <w:r>
              <w:t>S2-2407195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4D26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87763" w14:textId="77777777" w:rsidR="00E308B2" w:rsidRDefault="00E308B2" w:rsidP="00AC5BAF">
            <w:pPr>
              <w:pStyle w:val="TAL"/>
            </w:pPr>
            <w:r>
              <w:t>KI#1, interim agreement for other PDU Set handling.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8CCC1" w14:textId="77777777" w:rsidR="00E308B2" w:rsidRDefault="00E308B2" w:rsidP="00AC5BAF">
            <w:pPr>
              <w:pStyle w:val="TAL"/>
            </w:pPr>
            <w:r>
              <w:t>Vivo, China Mobile, China Unicom, OPPO, MediaTek, Meta USA, Tencent, Tencent Cloud, ZTE, China Telecom, Lenovo, Samsung, Xiaomi, Huawei, Hisilicon,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4065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5208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E0030" w14:textId="77777777" w:rsidR="00E308B2" w:rsidRDefault="00E308B2" w:rsidP="00AC5BAF">
            <w:pPr>
              <w:pStyle w:val="TAL"/>
            </w:pPr>
            <w:r>
              <w:t>Revision of S2-2407173. This P-CR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9F1CD"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E2070" w14:textId="77777777" w:rsidR="00E308B2" w:rsidRDefault="00E308B2" w:rsidP="00AC5BAF">
            <w:pPr>
              <w:pStyle w:val="TAL"/>
            </w:pPr>
          </w:p>
        </w:tc>
      </w:tr>
      <w:tr w:rsidR="00E308B2" w14:paraId="5889DC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9670C"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30B34" w14:textId="77777777" w:rsidR="00E308B2" w:rsidRDefault="00E308B2" w:rsidP="00AC5BAF">
            <w:pPr>
              <w:pStyle w:val="TAL"/>
            </w:pPr>
            <w:r>
              <w:t>S2-2406035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1AD8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B9DAA" w14:textId="77777777" w:rsidR="00E308B2" w:rsidRDefault="00E308B2" w:rsidP="00AC5BAF">
            <w:pPr>
              <w:pStyle w:val="TAL"/>
            </w:pPr>
            <w:r>
              <w:t>Key Issue #1,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C5974"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070A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FD69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86A1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A211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51094" w14:textId="77777777" w:rsidR="00E308B2" w:rsidRDefault="00E308B2" w:rsidP="00AC5BAF">
            <w:pPr>
              <w:pStyle w:val="TAL"/>
            </w:pPr>
          </w:p>
        </w:tc>
      </w:tr>
      <w:tr w:rsidR="00E308B2" w14:paraId="3F8E675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49E30"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56523" w14:textId="77777777" w:rsidR="00E308B2" w:rsidRDefault="00E308B2" w:rsidP="00AC5BAF">
            <w:pPr>
              <w:pStyle w:val="TAL"/>
            </w:pPr>
            <w:r>
              <w:t>S2-2406093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5D76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5E655" w14:textId="77777777" w:rsidR="00E308B2" w:rsidRDefault="00E308B2" w:rsidP="00AC5BAF">
            <w:pPr>
              <w:pStyle w:val="TAL"/>
            </w:pPr>
            <w:r>
              <w:t>Conclusions for Key Issue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22924"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110E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1A0E4"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62F2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BF3B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07ED4" w14:textId="77777777" w:rsidR="00E308B2" w:rsidRDefault="00E308B2" w:rsidP="00AC5BAF">
            <w:pPr>
              <w:pStyle w:val="TAL"/>
            </w:pPr>
          </w:p>
        </w:tc>
      </w:tr>
      <w:tr w:rsidR="00E308B2" w14:paraId="3513B3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ED2F6"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01238" w14:textId="77777777" w:rsidR="00E308B2" w:rsidRDefault="00E308B2" w:rsidP="00AC5BAF">
            <w:pPr>
              <w:pStyle w:val="TAL"/>
            </w:pPr>
            <w:r>
              <w:t>S2-2406228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7A29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485AB" w14:textId="77777777" w:rsidR="00E308B2" w:rsidRDefault="00E308B2" w:rsidP="00AC5BAF">
            <w:pPr>
              <w:pStyle w:val="TAL"/>
            </w:pPr>
            <w:r>
              <w:t>KI#1 Evaluation and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8C7AA"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096B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352D6"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D997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5F74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D02DE" w14:textId="77777777" w:rsidR="00E308B2" w:rsidRDefault="00E308B2" w:rsidP="00AC5BAF">
            <w:pPr>
              <w:pStyle w:val="TAL"/>
            </w:pPr>
          </w:p>
        </w:tc>
      </w:tr>
      <w:tr w:rsidR="00E308B2" w14:paraId="083E29B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904F8"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07A08" w14:textId="77777777" w:rsidR="00E308B2" w:rsidRDefault="00E308B2" w:rsidP="00AC5BAF">
            <w:pPr>
              <w:pStyle w:val="TAL"/>
            </w:pPr>
            <w:r>
              <w:t>S2-2406298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659E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2BF77" w14:textId="77777777" w:rsidR="00E308B2" w:rsidRDefault="00E308B2" w:rsidP="00AC5BAF">
            <w:pPr>
              <w:pStyle w:val="TAL"/>
            </w:pPr>
            <w:r>
              <w:t>Conclusion for KI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810F2"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EF02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FD2A6"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0F2E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3AED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7FC13" w14:textId="77777777" w:rsidR="00E308B2" w:rsidRDefault="00E308B2" w:rsidP="00AC5BAF">
            <w:pPr>
              <w:pStyle w:val="TAL"/>
            </w:pPr>
          </w:p>
        </w:tc>
      </w:tr>
      <w:tr w:rsidR="00E308B2" w14:paraId="5369ECD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21509"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DDAC7" w14:textId="77777777" w:rsidR="00E308B2" w:rsidRDefault="00E308B2" w:rsidP="00AC5BAF">
            <w:pPr>
              <w:pStyle w:val="TAL"/>
            </w:pPr>
            <w:r>
              <w:t>S2-2406311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EDC5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79321" w14:textId="77777777" w:rsidR="00E308B2" w:rsidRDefault="00E308B2" w:rsidP="00AC5BAF">
            <w:pPr>
              <w:pStyle w:val="TAL"/>
            </w:pPr>
            <w:r>
              <w:t>KI#1: Interim Conclusions for PDU Set Handling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42232"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09D6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3259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64CC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D35B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317EE" w14:textId="77777777" w:rsidR="00E308B2" w:rsidRDefault="00E308B2" w:rsidP="00AC5BAF">
            <w:pPr>
              <w:pStyle w:val="TAL"/>
            </w:pPr>
          </w:p>
        </w:tc>
      </w:tr>
      <w:tr w:rsidR="00E308B2" w14:paraId="6597BEE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0A73D"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C978B" w14:textId="77777777" w:rsidR="00E308B2" w:rsidRDefault="00E308B2" w:rsidP="00AC5BAF">
            <w:pPr>
              <w:pStyle w:val="TAL"/>
            </w:pPr>
            <w:r>
              <w:t>S2-2406399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E74C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3DD59" w14:textId="77777777" w:rsidR="00E308B2" w:rsidRDefault="00E308B2" w:rsidP="00AC5BAF">
            <w:pPr>
              <w:pStyle w:val="TAL"/>
            </w:pPr>
            <w:r>
              <w:t>KI#1: Initial conclusion of KI#1 on support of PDU set based QoS handling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F895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542B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D84CD"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CA54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CA75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BE687" w14:textId="77777777" w:rsidR="00E308B2" w:rsidRDefault="00E308B2" w:rsidP="00AC5BAF">
            <w:pPr>
              <w:pStyle w:val="TAL"/>
            </w:pPr>
          </w:p>
        </w:tc>
      </w:tr>
      <w:tr w:rsidR="00E308B2" w14:paraId="693910D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39969"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0FD6E" w14:textId="77777777" w:rsidR="00E308B2" w:rsidRDefault="00E308B2" w:rsidP="00AC5BAF">
            <w:pPr>
              <w:pStyle w:val="TAL"/>
            </w:pPr>
            <w:r>
              <w:t>S2-2406443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725D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3DB36" w14:textId="77777777" w:rsidR="00E308B2" w:rsidRDefault="00E308B2" w:rsidP="00AC5BAF">
            <w:pPr>
              <w:pStyle w:val="TAL"/>
            </w:pPr>
            <w:r>
              <w:t>Conclusion for Key Issue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D7751"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729F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15314"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CED2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29E3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BEABC" w14:textId="77777777" w:rsidR="00E308B2" w:rsidRDefault="00E308B2" w:rsidP="00AC5BAF">
            <w:pPr>
              <w:pStyle w:val="TAL"/>
            </w:pPr>
          </w:p>
        </w:tc>
      </w:tr>
      <w:tr w:rsidR="00E308B2" w14:paraId="0E8D42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76962"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2C2AC" w14:textId="77777777" w:rsidR="00E308B2" w:rsidRDefault="00E308B2" w:rsidP="00AC5BAF">
            <w:pPr>
              <w:pStyle w:val="TAL"/>
            </w:pPr>
            <w:r>
              <w:t>S2-2406624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313C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B9F13" w14:textId="77777777" w:rsidR="00E308B2" w:rsidRDefault="00E308B2" w:rsidP="00AC5BAF">
            <w:pPr>
              <w:pStyle w:val="TAL"/>
            </w:pPr>
            <w:r>
              <w:t>KI#1_Evaluation and Conclusion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2828D"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7559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B005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98AF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5BCE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D2EE8" w14:textId="77777777" w:rsidR="00E308B2" w:rsidRDefault="00E308B2" w:rsidP="00AC5BAF">
            <w:pPr>
              <w:pStyle w:val="TAL"/>
            </w:pPr>
          </w:p>
        </w:tc>
      </w:tr>
      <w:tr w:rsidR="00E308B2" w14:paraId="69E3FE3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1F9D7"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AA059" w14:textId="77777777" w:rsidR="00E308B2" w:rsidRDefault="00E308B2" w:rsidP="00AC5BAF">
            <w:pPr>
              <w:pStyle w:val="TAL"/>
            </w:pPr>
            <w:r>
              <w:t>S2-2406800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637B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563D1" w14:textId="77777777" w:rsidR="00E308B2" w:rsidRDefault="00E308B2" w:rsidP="00AC5BAF">
            <w:pPr>
              <w:pStyle w:val="TAL"/>
            </w:pPr>
            <w:r>
              <w:t>KI#1, interim agreement, PDU set dependency information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32311" w14:textId="77777777" w:rsidR="00E308B2" w:rsidRDefault="00E308B2" w:rsidP="00AC5BAF">
            <w:pPr>
              <w:pStyle w:val="TAL"/>
            </w:pPr>
            <w:r>
              <w:t>Meta USA,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50A5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B3454"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34A51"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6CA0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289F9" w14:textId="77777777" w:rsidR="00E308B2" w:rsidRDefault="00E308B2" w:rsidP="00AC5BAF">
            <w:pPr>
              <w:pStyle w:val="TAL"/>
            </w:pPr>
          </w:p>
        </w:tc>
      </w:tr>
      <w:tr w:rsidR="00E308B2" w14:paraId="6DC4A2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C0EB1"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C9B87" w14:textId="77777777" w:rsidR="00E308B2" w:rsidRDefault="00E308B2" w:rsidP="00AC5BAF">
            <w:pPr>
              <w:pStyle w:val="TAL"/>
            </w:pPr>
            <w:r>
              <w:t>S2-2405910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7743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24AA8" w14:textId="77777777" w:rsidR="00E308B2" w:rsidRDefault="00E308B2" w:rsidP="00AC5BAF">
            <w:pPr>
              <w:pStyle w:val="TAL"/>
            </w:pPr>
            <w:r>
              <w:t>Conclusion for Key Issue #1b of Alternative PDU Set QoS Parameters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6DF5C"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3751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07ED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F3634" w14:textId="77777777" w:rsidR="00E308B2" w:rsidRDefault="00E308B2" w:rsidP="00AC5BAF">
            <w:pPr>
              <w:pStyle w:val="TAL"/>
            </w:pPr>
            <w:r>
              <w:t>Merged into S2-2406883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F4DE5"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C1E56" w14:textId="77777777" w:rsidR="00E308B2" w:rsidRDefault="00E308B2" w:rsidP="00AC5BAF">
            <w:pPr>
              <w:pStyle w:val="TAL"/>
            </w:pPr>
          </w:p>
        </w:tc>
      </w:tr>
      <w:tr w:rsidR="00E308B2" w14:paraId="5E47DAD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74F77"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0606B" w14:textId="77777777" w:rsidR="00E308B2" w:rsidRDefault="00E308B2" w:rsidP="00AC5BAF">
            <w:pPr>
              <w:pStyle w:val="TAL"/>
            </w:pPr>
            <w:r>
              <w:t>S2-2405956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FE10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9BD69" w14:textId="77777777" w:rsidR="00E308B2" w:rsidRDefault="00E308B2" w:rsidP="00AC5BAF">
            <w:pPr>
              <w:pStyle w:val="TAL"/>
            </w:pPr>
            <w:r>
              <w:t>KI#1, Interim conclusions for AQP.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4517F"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71B6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3F77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98C6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B8AF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F90EF" w14:textId="77777777" w:rsidR="00E308B2" w:rsidRDefault="00E308B2" w:rsidP="00AC5BAF">
            <w:pPr>
              <w:pStyle w:val="TAL"/>
            </w:pPr>
          </w:p>
        </w:tc>
      </w:tr>
      <w:tr w:rsidR="00E308B2" w14:paraId="24D2087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27466"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812D2" w14:textId="77777777" w:rsidR="00E308B2" w:rsidRDefault="00E308B2" w:rsidP="00AC5BAF">
            <w:pPr>
              <w:pStyle w:val="TAL"/>
            </w:pPr>
            <w:r>
              <w:t>S2-2406570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6CAC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CCDAA" w14:textId="77777777" w:rsidR="00E308B2" w:rsidRDefault="00E308B2" w:rsidP="00AC5BAF">
            <w:pPr>
              <w:pStyle w:val="TAL"/>
            </w:pPr>
            <w:r>
              <w:t>Conclusion for KI#1: Interim Conclusion for the Alternative PDU Set QoS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AC927"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3B83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E9754"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055B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461E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BFB3D" w14:textId="77777777" w:rsidR="00E308B2" w:rsidRDefault="00E308B2" w:rsidP="00AC5BAF">
            <w:pPr>
              <w:pStyle w:val="TAL"/>
            </w:pPr>
          </w:p>
        </w:tc>
      </w:tr>
      <w:tr w:rsidR="00E308B2" w14:paraId="0C05518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A69C9"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9073B" w14:textId="77777777" w:rsidR="00E308B2" w:rsidRDefault="00E308B2" w:rsidP="00AC5BAF">
            <w:pPr>
              <w:pStyle w:val="TAL"/>
            </w:pPr>
            <w:r>
              <w:t>S2-2405970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739A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B7FA1" w14:textId="77777777" w:rsidR="00E308B2" w:rsidRDefault="00E308B2" w:rsidP="00AC5BAF">
            <w:pPr>
              <w:pStyle w:val="TAL"/>
            </w:pPr>
            <w:r>
              <w:t>Key Issue #1 Conclusion on FEC and AQP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C13A9" w14:textId="77777777" w:rsidR="00E308B2" w:rsidRDefault="00E308B2" w:rsidP="00AC5BAF">
            <w:pPr>
              <w:pStyle w:val="TAL"/>
            </w:pPr>
            <w:r>
              <w:t>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B21D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F3BEF"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B041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885A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D14D6" w14:textId="77777777" w:rsidR="00E308B2" w:rsidRDefault="00E308B2" w:rsidP="00AC5BAF">
            <w:pPr>
              <w:pStyle w:val="TAL"/>
            </w:pPr>
          </w:p>
        </w:tc>
      </w:tr>
      <w:tr w:rsidR="00E308B2" w14:paraId="5BDBDA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55E37"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C4A56" w14:textId="77777777" w:rsidR="00E308B2" w:rsidRDefault="00E308B2" w:rsidP="00AC5BAF">
            <w:pPr>
              <w:pStyle w:val="TAL"/>
            </w:pPr>
            <w:r>
              <w:t>S2-2406609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C7D5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2347F" w14:textId="77777777" w:rsidR="00E308B2" w:rsidRDefault="00E308B2" w:rsidP="00AC5BAF">
            <w:pPr>
              <w:pStyle w:val="TAL"/>
            </w:pPr>
            <w:r>
              <w:t>Conclusion for KI#1: AL-FEC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4D291"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EC3D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BEDA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9756F" w14:textId="77777777" w:rsidR="00E308B2" w:rsidRDefault="00E308B2" w:rsidP="00AC5BAF">
            <w:pPr>
              <w:pStyle w:val="TAL"/>
            </w:pPr>
            <w:r>
              <w:t>Revised in parallel session to S2-2406926.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B2BF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39519" w14:textId="77777777" w:rsidR="00E308B2" w:rsidRDefault="00E308B2" w:rsidP="00AC5BAF">
            <w:pPr>
              <w:pStyle w:val="TAL"/>
            </w:pPr>
            <w:r>
              <w:t>S2-2406926</w:t>
            </w:r>
          </w:p>
        </w:tc>
      </w:tr>
      <w:tr w:rsidR="00E308B2" w14:paraId="5A8330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ADA8A" w14:textId="77777777" w:rsidR="00E308B2" w:rsidRDefault="00E308B2" w:rsidP="00AC5BAF">
            <w:pPr>
              <w:pStyle w:val="TAL"/>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E98C7" w14:textId="77777777" w:rsidR="00E308B2" w:rsidRDefault="00E308B2" w:rsidP="00AC5BAF">
            <w:pPr>
              <w:pStyle w:val="TAL"/>
            </w:pPr>
            <w:r>
              <w:t>S2-2406926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7F06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F28D1" w14:textId="77777777" w:rsidR="00E308B2" w:rsidRDefault="00E308B2" w:rsidP="00AC5BAF">
            <w:pPr>
              <w:pStyle w:val="TAL"/>
            </w:pPr>
            <w:r>
              <w:t>Conclusion for KI#1: AL-FEC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D9BA4" w14:textId="77777777" w:rsidR="00E308B2" w:rsidRDefault="00E308B2" w:rsidP="00AC5BAF">
            <w:pPr>
              <w:pStyle w:val="TAL"/>
            </w:pPr>
            <w:r>
              <w:t>Qualcomm Incorporated, Nokia, Nokia Shanghai Bell, OPPO, Apple,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8A18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934F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1FD24" w14:textId="77777777" w:rsidR="00E308B2" w:rsidRDefault="00E308B2" w:rsidP="00AC5BAF">
            <w:pPr>
              <w:pStyle w:val="TAL"/>
            </w:pPr>
            <w:r>
              <w:t>Revision of S2-2406609. Revised in parallel session to S2-2406954.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908E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72996" w14:textId="77777777" w:rsidR="00E308B2" w:rsidRDefault="00E308B2" w:rsidP="00AC5BAF">
            <w:pPr>
              <w:pStyle w:val="TAL"/>
            </w:pPr>
            <w:r>
              <w:t>S2-2406954</w:t>
            </w:r>
          </w:p>
        </w:tc>
      </w:tr>
      <w:tr w:rsidR="00E308B2" w14:paraId="5313644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B2364"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9A5F7" w14:textId="77777777" w:rsidR="00E308B2" w:rsidRDefault="00E308B2" w:rsidP="00AC5BAF">
            <w:pPr>
              <w:pStyle w:val="TAL"/>
            </w:pPr>
            <w:r>
              <w:t>S2-2406954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0F1A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2CC43" w14:textId="77777777" w:rsidR="00E308B2" w:rsidRDefault="00E308B2" w:rsidP="00AC5BAF">
            <w:pPr>
              <w:pStyle w:val="TAL"/>
            </w:pPr>
            <w:r>
              <w:t>Conclusion for KI#1: AL-FEC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2FC36" w14:textId="77777777" w:rsidR="00E308B2" w:rsidRDefault="00E308B2" w:rsidP="00AC5BAF">
            <w:pPr>
              <w:pStyle w:val="TAL"/>
            </w:pPr>
            <w:r>
              <w:t>Qualcomm Incorporated, Nokia, Nokia Shanghai Bell, OPPO, Apple, CATT,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25D3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FBAC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D91C0" w14:textId="77777777" w:rsidR="00E308B2" w:rsidRDefault="00E308B2" w:rsidP="00AC5BAF">
            <w:pPr>
              <w:pStyle w:val="TAL"/>
            </w:pPr>
            <w:r>
              <w:t>Revision of S2-2406926. Objections by MediaTek, Ericsson, Samsung, Meta.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D5FB3"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D0DB4" w14:textId="77777777" w:rsidR="00E308B2" w:rsidRDefault="00E308B2" w:rsidP="00AC5BAF">
            <w:pPr>
              <w:pStyle w:val="TAL"/>
            </w:pPr>
          </w:p>
        </w:tc>
      </w:tr>
      <w:tr w:rsidR="00E308B2" w14:paraId="42360E8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B6A0A"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FBE7A" w14:textId="77777777" w:rsidR="00E308B2" w:rsidRDefault="00E308B2" w:rsidP="00AC5BAF">
            <w:pPr>
              <w:pStyle w:val="TAL"/>
            </w:pPr>
            <w:r>
              <w:t>S2-2405957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B14A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52031" w14:textId="77777777" w:rsidR="00E308B2" w:rsidRDefault="00E308B2" w:rsidP="00AC5BAF">
            <w:pPr>
              <w:pStyle w:val="TAL"/>
            </w:pPr>
            <w:r>
              <w:t>KI#1, interim agreement for flex FEC.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0CE7E"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E97A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DDB3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04B4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51C3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93F81" w14:textId="77777777" w:rsidR="00E308B2" w:rsidRDefault="00E308B2" w:rsidP="00AC5BAF">
            <w:pPr>
              <w:pStyle w:val="TAL"/>
            </w:pPr>
          </w:p>
        </w:tc>
      </w:tr>
      <w:tr w:rsidR="00E308B2" w14:paraId="3CBFA37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93D7F"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8F7CB" w14:textId="77777777" w:rsidR="00E308B2" w:rsidRDefault="00E308B2" w:rsidP="00AC5BAF">
            <w:pPr>
              <w:pStyle w:val="TAL"/>
            </w:pPr>
            <w:r>
              <w:t>S2-2406636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70B9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4D927" w14:textId="77777777" w:rsidR="00E308B2" w:rsidRDefault="00E308B2" w:rsidP="00AC5BAF">
            <w:pPr>
              <w:pStyle w:val="TAL"/>
            </w:pPr>
            <w:r>
              <w:t>KI#1, Conclusion Principles for AL-FEC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B8E93"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97C5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3CE66"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2131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4649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447B5" w14:textId="77777777" w:rsidR="00E308B2" w:rsidRDefault="00E308B2" w:rsidP="00AC5BAF">
            <w:pPr>
              <w:pStyle w:val="TAL"/>
            </w:pPr>
          </w:p>
        </w:tc>
      </w:tr>
      <w:tr w:rsidR="00E308B2" w14:paraId="71A31F1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F460E"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F4C8B" w14:textId="77777777" w:rsidR="00E308B2" w:rsidRDefault="00E308B2" w:rsidP="00AC5BAF">
            <w:pPr>
              <w:pStyle w:val="TAL"/>
            </w:pPr>
            <w:r>
              <w:t>S2-2405954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858F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91DB3" w14:textId="77777777" w:rsidR="00E308B2" w:rsidRDefault="00E308B2" w:rsidP="00AC5BAF">
            <w:pPr>
              <w:pStyle w:val="TAL"/>
            </w:pPr>
            <w:r>
              <w:t>KI#1, interim agreement for UL/DL PDU Set handling support indications.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51114" w14:textId="77777777" w:rsidR="00E308B2" w:rsidRDefault="00E308B2" w:rsidP="00AC5BAF">
            <w:pPr>
              <w:pStyle w:val="TAL"/>
            </w:pPr>
            <w:r>
              <w:t>Vivo, China Mobile, China Unicom, OPPO, MediaTek, Meta USA,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CF6D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5A5DE"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8E561" w14:textId="77777777" w:rsidR="00E308B2" w:rsidRDefault="00E308B2" w:rsidP="00AC5BAF">
            <w:pPr>
              <w:pStyle w:val="TAL"/>
            </w:pPr>
            <w:r>
              <w:t>Merged into S2-2406883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488C4"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F8878" w14:textId="77777777" w:rsidR="00E308B2" w:rsidRDefault="00E308B2" w:rsidP="00AC5BAF">
            <w:pPr>
              <w:pStyle w:val="TAL"/>
            </w:pPr>
          </w:p>
        </w:tc>
      </w:tr>
      <w:tr w:rsidR="00E308B2" w14:paraId="11D7BCD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C7161"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64D50" w14:textId="77777777" w:rsidR="00E308B2" w:rsidRDefault="00E308B2" w:rsidP="00AC5BAF">
            <w:pPr>
              <w:pStyle w:val="TAL"/>
            </w:pPr>
            <w:r>
              <w:t>S2-2406571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0BCF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D6350" w14:textId="77777777" w:rsidR="00E308B2" w:rsidRDefault="00E308B2" w:rsidP="00AC5BAF">
            <w:pPr>
              <w:pStyle w:val="TAL"/>
            </w:pPr>
            <w:r>
              <w:t>Conclusion for KI#1: UL PDU Set Handling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7ADE8"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77FD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F22EF"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BF28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42D1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385FA" w14:textId="77777777" w:rsidR="00E308B2" w:rsidRDefault="00E308B2" w:rsidP="00AC5BAF">
            <w:pPr>
              <w:pStyle w:val="TAL"/>
            </w:pPr>
          </w:p>
        </w:tc>
      </w:tr>
      <w:tr w:rsidR="00E308B2" w14:paraId="549FEBF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51346"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1259E" w14:textId="77777777" w:rsidR="00E308B2" w:rsidRDefault="00E308B2" w:rsidP="00AC5BAF">
            <w:pPr>
              <w:pStyle w:val="TAL"/>
            </w:pPr>
            <w:r>
              <w:t>S2-2406227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CF94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44C06" w14:textId="77777777" w:rsidR="00E308B2" w:rsidRDefault="00E308B2" w:rsidP="00AC5BAF">
            <w:pPr>
              <w:pStyle w:val="TAL"/>
            </w:pPr>
            <w:r>
              <w:t>KI#2 Evaluation and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5483D" w14:textId="77777777" w:rsidR="00E308B2" w:rsidRDefault="00E308B2" w:rsidP="00AC5BAF">
            <w:pPr>
              <w:pStyle w:val="TAL"/>
            </w:pPr>
            <w:r>
              <w:t>Ericsson, Meta USA, Apple,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11FA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74AA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83A2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C585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6D256" w14:textId="77777777" w:rsidR="00E308B2" w:rsidRDefault="00E308B2" w:rsidP="00AC5BAF">
            <w:pPr>
              <w:pStyle w:val="TAL"/>
            </w:pPr>
          </w:p>
        </w:tc>
      </w:tr>
      <w:tr w:rsidR="00E308B2" w14:paraId="772946A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BF11F"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DE0F2" w14:textId="77777777" w:rsidR="00E308B2" w:rsidRDefault="00E308B2" w:rsidP="00AC5BAF">
            <w:pPr>
              <w:pStyle w:val="TAL"/>
            </w:pPr>
            <w:r>
              <w:t>S2-2405909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B5D9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2FE45" w14:textId="77777777" w:rsidR="00E308B2" w:rsidRDefault="00E308B2" w:rsidP="00AC5BAF">
            <w:pPr>
              <w:pStyle w:val="TAL"/>
            </w:pPr>
            <w:r>
              <w:t>TR 23.700-70 KI#2: Evaluation &amp; Conclusion for Supporting PDU Set Info. Identification for E2E Encrypted XRM 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15350" w14:textId="77777777" w:rsidR="00E308B2" w:rsidRDefault="00E308B2" w:rsidP="00AC5BAF">
            <w:pPr>
              <w:pStyle w:val="TAL"/>
            </w:pPr>
            <w:r>
              <w:t>China Mobile, China Unicom, Huawei, HiSilicon,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6116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5B70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BDDB0" w14:textId="77777777" w:rsidR="00E308B2" w:rsidRDefault="00E308B2" w:rsidP="00AC5BAF">
            <w:pPr>
              <w:pStyle w:val="TAL"/>
            </w:pPr>
            <w:r>
              <w:t>Revised in parallel session to S2-2406884.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487E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D552C" w14:textId="77777777" w:rsidR="00E308B2" w:rsidRDefault="00E308B2" w:rsidP="00AC5BAF">
            <w:pPr>
              <w:pStyle w:val="TAL"/>
            </w:pPr>
            <w:r>
              <w:t>S2-2406884</w:t>
            </w:r>
          </w:p>
        </w:tc>
      </w:tr>
      <w:tr w:rsidR="00E308B2" w14:paraId="18EC4F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98F47"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A5942" w14:textId="77777777" w:rsidR="00E308B2" w:rsidRDefault="00E308B2" w:rsidP="00AC5BAF">
            <w:pPr>
              <w:pStyle w:val="TAL"/>
            </w:pPr>
            <w:r>
              <w:t>S2-2406884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EF0E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B882E" w14:textId="77777777" w:rsidR="00E308B2" w:rsidRDefault="00E308B2" w:rsidP="00AC5BAF">
            <w:pPr>
              <w:pStyle w:val="TAL"/>
            </w:pPr>
            <w:r>
              <w:t>TR 23.700-70 KI#2: Evaluation &amp; Conclusion for Supporting PDU Set Info. Identification for E2E Encrypted XRM 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43F81" w14:textId="77777777" w:rsidR="00E308B2" w:rsidRDefault="00E308B2" w:rsidP="00AC5BAF">
            <w:pPr>
              <w:pStyle w:val="TAL"/>
            </w:pPr>
            <w:r>
              <w:t>China Mobile, China Unicom, Huawei, HiSilicon,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4F5D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7A82D"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B77E0" w14:textId="77777777" w:rsidR="00E308B2" w:rsidRDefault="00E308B2" w:rsidP="00AC5BAF">
            <w:pPr>
              <w:pStyle w:val="TAL"/>
            </w:pPr>
            <w:r>
              <w:t>Revision of S2-2405909. Revised in parallel session to S2-2406955.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2A8A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E3963" w14:textId="77777777" w:rsidR="00E308B2" w:rsidRDefault="00E308B2" w:rsidP="00AC5BAF">
            <w:pPr>
              <w:pStyle w:val="TAL"/>
            </w:pPr>
            <w:r>
              <w:t>S2-2406955</w:t>
            </w:r>
          </w:p>
        </w:tc>
      </w:tr>
      <w:tr w:rsidR="00E308B2" w14:paraId="2767E79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0C95E"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9E5C6" w14:textId="77777777" w:rsidR="00E308B2" w:rsidRDefault="00E308B2" w:rsidP="00AC5BAF">
            <w:pPr>
              <w:pStyle w:val="TAL"/>
            </w:pPr>
            <w:r>
              <w:t>S2-2406955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0D9D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1B8B8" w14:textId="77777777" w:rsidR="00E308B2" w:rsidRDefault="00E308B2" w:rsidP="00AC5BAF">
            <w:pPr>
              <w:pStyle w:val="TAL"/>
            </w:pPr>
            <w:r>
              <w:t>TR 23.700-70 KI#2: Evaluation &amp; Conclusion for Supporting PDU Set Info. Identification for E2E Encrypted XRM 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81361" w14:textId="77777777" w:rsidR="00E308B2" w:rsidRDefault="00E308B2" w:rsidP="00AC5BAF">
            <w:pPr>
              <w:pStyle w:val="TAL"/>
            </w:pPr>
            <w:r>
              <w:t>China Mobile, China Unicom, Huawei, HiSilicon,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C545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C813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62598" w14:textId="77777777" w:rsidR="00E308B2" w:rsidRDefault="00E308B2" w:rsidP="00AC5BAF">
            <w:pPr>
              <w:pStyle w:val="TAL"/>
            </w:pPr>
            <w:r>
              <w:t>Revision of S2-2406884. Revised in parallel session to S2-2407174.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D39C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E16A7" w14:textId="77777777" w:rsidR="00E308B2" w:rsidRDefault="00E308B2" w:rsidP="00AC5BAF">
            <w:pPr>
              <w:pStyle w:val="TAL"/>
            </w:pPr>
            <w:r>
              <w:t>S2-2407174</w:t>
            </w:r>
          </w:p>
        </w:tc>
      </w:tr>
      <w:tr w:rsidR="00E308B2" w14:paraId="189D748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BC340"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E47B7" w14:textId="77777777" w:rsidR="00E308B2" w:rsidRDefault="00E308B2" w:rsidP="00AC5BAF">
            <w:pPr>
              <w:pStyle w:val="TAL"/>
            </w:pPr>
            <w:r>
              <w:t>S2-2407174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20CA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D107A" w14:textId="77777777" w:rsidR="00E308B2" w:rsidRDefault="00E308B2" w:rsidP="00AC5BAF">
            <w:pPr>
              <w:pStyle w:val="TAL"/>
            </w:pPr>
            <w:r>
              <w:t>TR 23.700-70 KI#2: Evaluation &amp; Conclusion for Supporting PDU Set Info. Identification for E2E Encrypted XRM 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E0B0A" w14:textId="77777777" w:rsidR="00E308B2" w:rsidRDefault="00E308B2" w:rsidP="00AC5BAF">
            <w:pPr>
              <w:pStyle w:val="TAL"/>
            </w:pPr>
            <w:r>
              <w:t>China Mobile, China Unicom, Huawei, HiSilicon,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A35B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B27A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C6B9C" w14:textId="77777777" w:rsidR="00E308B2" w:rsidRDefault="00E308B2" w:rsidP="00AC5BAF">
            <w:pPr>
              <w:pStyle w:val="TAL"/>
            </w:pPr>
            <w:r>
              <w:t>Revision of S2-2406955. Revised in parallel session to S2-2407196.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91FE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8DD45" w14:textId="77777777" w:rsidR="00E308B2" w:rsidRDefault="00E308B2" w:rsidP="00AC5BAF">
            <w:pPr>
              <w:pStyle w:val="TAL"/>
            </w:pPr>
            <w:r>
              <w:t>S2-2407196</w:t>
            </w:r>
          </w:p>
        </w:tc>
      </w:tr>
      <w:tr w:rsidR="00E308B2" w14:paraId="140730F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B9443" w14:textId="77777777" w:rsidR="00E308B2" w:rsidRDefault="00E308B2" w:rsidP="00AC5BAF">
            <w:pPr>
              <w:pStyle w:val="TAL"/>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3C3E7" w14:textId="77777777" w:rsidR="00E308B2" w:rsidRDefault="00E308B2" w:rsidP="00AC5BAF">
            <w:pPr>
              <w:pStyle w:val="TAL"/>
            </w:pPr>
            <w:r>
              <w:t>S2-2407196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F4E9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77A69" w14:textId="77777777" w:rsidR="00E308B2" w:rsidRDefault="00E308B2" w:rsidP="00AC5BAF">
            <w:pPr>
              <w:pStyle w:val="TAL"/>
            </w:pPr>
            <w:r>
              <w:t>TR 23.700-70 KI#2: Evaluation &amp; Conclusion for Supporting PDU Set Info. Identification for E2E Encrypted XRM 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FC96A" w14:textId="77777777" w:rsidR="00E308B2" w:rsidRDefault="00E308B2" w:rsidP="00AC5BAF">
            <w:pPr>
              <w:pStyle w:val="TAL"/>
            </w:pPr>
            <w:r>
              <w:t>China Mobile, China Unicom, Huawei, HiSilicon, vivo, Ericsson, Nokia, ZTE, Apple,CATT, OPPO, Xiaomi, Interdigital, Lenovo, LGE,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EB4F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1FA57"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DD0CB" w14:textId="77777777" w:rsidR="00E308B2" w:rsidRDefault="00E308B2" w:rsidP="00AC5BAF">
            <w:pPr>
              <w:pStyle w:val="TAL"/>
            </w:pPr>
            <w:r>
              <w:t>Revision of S2-2407174. Google objected to this.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FD8E1"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02779" w14:textId="77777777" w:rsidR="00E308B2" w:rsidRDefault="00E308B2" w:rsidP="00AC5BAF">
            <w:pPr>
              <w:pStyle w:val="TAL"/>
            </w:pPr>
          </w:p>
        </w:tc>
      </w:tr>
      <w:tr w:rsidR="00E308B2" w14:paraId="69722A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F2044"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5C00C" w14:textId="77777777" w:rsidR="00E308B2" w:rsidRDefault="00E308B2" w:rsidP="00AC5BAF">
            <w:pPr>
              <w:pStyle w:val="TAL"/>
            </w:pPr>
            <w:r>
              <w:t>S2-2406248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5633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B895F" w14:textId="77777777" w:rsidR="00E308B2" w:rsidRDefault="00E308B2" w:rsidP="00AC5BAF">
            <w:pPr>
              <w:pStyle w:val="TAL"/>
            </w:pPr>
            <w:r>
              <w:t>[DRAFT] LS on handling of end-to-end ciphered XRM traffic using MoQ between the UE and the Application server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1E64B"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C8A7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99C9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891F7" w14:textId="77777777" w:rsidR="00E308B2" w:rsidRDefault="00E308B2" w:rsidP="00AC5BAF">
            <w:pPr>
              <w:pStyle w:val="TAL"/>
            </w:pPr>
            <w:r>
              <w:t>Revised in parallel session to S2-2406885.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46D0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847AA" w14:textId="77777777" w:rsidR="00E308B2" w:rsidRDefault="00E308B2" w:rsidP="00AC5BAF">
            <w:pPr>
              <w:pStyle w:val="TAL"/>
            </w:pPr>
            <w:r>
              <w:t>S2-2406885</w:t>
            </w:r>
          </w:p>
        </w:tc>
      </w:tr>
      <w:tr w:rsidR="00E308B2" w14:paraId="10E294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8908F"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EB683" w14:textId="77777777" w:rsidR="00E308B2" w:rsidRDefault="00E308B2" w:rsidP="00AC5BAF">
            <w:pPr>
              <w:pStyle w:val="TAL"/>
            </w:pPr>
            <w:r>
              <w:t>S2-2406885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C7D0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573A6" w14:textId="77777777" w:rsidR="00E308B2" w:rsidRDefault="00E308B2" w:rsidP="00AC5BAF">
            <w:pPr>
              <w:pStyle w:val="TAL"/>
            </w:pPr>
            <w:r>
              <w:t>[DRAFT] LS on handling of end-to-end ciphered XRM traffic using MoQ between the UE and the Application server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275A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9795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1C6DD"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703A5" w14:textId="77777777" w:rsidR="00E308B2" w:rsidRDefault="00E308B2" w:rsidP="00AC5BAF">
            <w:pPr>
              <w:pStyle w:val="TAL"/>
            </w:pPr>
            <w:r>
              <w:t>Revision of S2-2406248. Revised in parallel session to S2-2406964.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3B86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6B4CA" w14:textId="77777777" w:rsidR="00E308B2" w:rsidRDefault="00E308B2" w:rsidP="00AC5BAF">
            <w:pPr>
              <w:pStyle w:val="TAL"/>
            </w:pPr>
            <w:r>
              <w:t>S2-2406964</w:t>
            </w:r>
          </w:p>
        </w:tc>
      </w:tr>
      <w:tr w:rsidR="00E308B2" w14:paraId="4D42B3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4D669"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25123" w14:textId="77777777" w:rsidR="00E308B2" w:rsidRDefault="00E308B2" w:rsidP="00AC5BAF">
            <w:pPr>
              <w:pStyle w:val="TAL"/>
            </w:pPr>
            <w:r>
              <w:t>S2-2406964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F812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9D1E4" w14:textId="77777777" w:rsidR="00E308B2" w:rsidRDefault="00E308B2" w:rsidP="00AC5BAF">
            <w:pPr>
              <w:pStyle w:val="TAL"/>
            </w:pPr>
            <w:r>
              <w:t>[DRAFT] LS on handling of end-to-end ciphered XRM traffic using MoQ between the UE and the Application server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5D7D1"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54B6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AD6D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175FD" w14:textId="77777777" w:rsidR="00E308B2" w:rsidRDefault="00E308B2" w:rsidP="00AC5BAF">
            <w:pPr>
              <w:pStyle w:val="TAL"/>
            </w:pPr>
            <w:r>
              <w:t>Revision of S2-2406885. Revised in parallel session to S2-2407175.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82A0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01998" w14:textId="77777777" w:rsidR="00E308B2" w:rsidRDefault="00E308B2" w:rsidP="00AC5BAF">
            <w:pPr>
              <w:pStyle w:val="TAL"/>
            </w:pPr>
            <w:r>
              <w:t>S2-2407175</w:t>
            </w:r>
          </w:p>
        </w:tc>
      </w:tr>
      <w:tr w:rsidR="00E308B2" w14:paraId="4AF49CB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2D740"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873F7" w14:textId="77777777" w:rsidR="00E308B2" w:rsidRDefault="00E308B2" w:rsidP="00AC5BAF">
            <w:pPr>
              <w:pStyle w:val="TAL"/>
            </w:pPr>
            <w:r>
              <w:t>S2-2407175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589AB"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F5524" w14:textId="77777777" w:rsidR="00E308B2" w:rsidRDefault="00E308B2" w:rsidP="00AC5BAF">
            <w:pPr>
              <w:pStyle w:val="TAL"/>
            </w:pPr>
            <w:r>
              <w:t>[DRAFT] LS on handling of end-to-end ciphered XRM traffic using MoQ between the UE and the Application server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20EC3"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D09A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8626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4B4C1" w14:textId="77777777" w:rsidR="00E308B2" w:rsidRDefault="00E308B2" w:rsidP="00AC5BAF">
            <w:pPr>
              <w:pStyle w:val="TAL"/>
            </w:pPr>
            <w:r>
              <w:t>Revision of S2-2406964.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74320"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71BDC" w14:textId="77777777" w:rsidR="00E308B2" w:rsidRDefault="00E308B2" w:rsidP="00AC5BAF">
            <w:pPr>
              <w:pStyle w:val="TAL"/>
            </w:pPr>
          </w:p>
        </w:tc>
      </w:tr>
      <w:tr w:rsidR="00E308B2" w14:paraId="1591B1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CF17F"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966E2" w14:textId="77777777" w:rsidR="00E308B2" w:rsidRDefault="00E308B2" w:rsidP="00AC5BAF">
            <w:pPr>
              <w:pStyle w:val="TAL"/>
            </w:pPr>
            <w:r>
              <w:t>S2-2406242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CCC7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C94F9" w14:textId="77777777" w:rsidR="00E308B2" w:rsidRDefault="00E308B2" w:rsidP="00AC5BAF">
            <w:pPr>
              <w:pStyle w:val="TAL"/>
            </w:pPr>
            <w:r>
              <w:t>Conclusion for KI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BE095"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3A2F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F108E"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AEDF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87A3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58D7C" w14:textId="77777777" w:rsidR="00E308B2" w:rsidRDefault="00E308B2" w:rsidP="00AC5BAF">
            <w:pPr>
              <w:pStyle w:val="TAL"/>
            </w:pPr>
          </w:p>
        </w:tc>
      </w:tr>
      <w:tr w:rsidR="00E308B2" w14:paraId="1240D7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F90B7"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F7D38" w14:textId="77777777" w:rsidR="00E308B2" w:rsidRDefault="00E308B2" w:rsidP="00AC5BAF">
            <w:pPr>
              <w:pStyle w:val="TAL"/>
            </w:pPr>
            <w:r>
              <w:t>S2-2406805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3A4C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58BE2" w14:textId="77777777" w:rsidR="00E308B2" w:rsidRDefault="00E308B2" w:rsidP="00AC5BAF">
            <w:pPr>
              <w:pStyle w:val="TAL"/>
            </w:pPr>
            <w:r>
              <w:t>KI#2: Proposal for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44746" w14:textId="77777777" w:rsidR="00E308B2" w:rsidRDefault="00E308B2" w:rsidP="00AC5BAF">
            <w:pPr>
              <w:pStyle w:val="TAL"/>
            </w:pPr>
            <w:r>
              <w:t>Google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F310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8C94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DE28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786E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EC7B8" w14:textId="77777777" w:rsidR="00E308B2" w:rsidRDefault="00E308B2" w:rsidP="00AC5BAF">
            <w:pPr>
              <w:pStyle w:val="TAL"/>
            </w:pPr>
          </w:p>
        </w:tc>
      </w:tr>
      <w:tr w:rsidR="00E308B2" w14:paraId="2FB66AE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64F69"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159EC" w14:textId="77777777" w:rsidR="00E308B2" w:rsidRDefault="00E308B2" w:rsidP="00AC5BAF">
            <w:pPr>
              <w:pStyle w:val="TAL"/>
            </w:pPr>
            <w:r>
              <w:t>S2-2406236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35FF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66206" w14:textId="77777777" w:rsidR="00E308B2" w:rsidRDefault="00E308B2" w:rsidP="00AC5BAF">
            <w:pPr>
              <w:pStyle w:val="TAL"/>
            </w:pPr>
            <w:r>
              <w:t>KI#2: Proposal for Evaluation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B5658" w14:textId="77777777" w:rsidR="00E308B2" w:rsidRDefault="00E308B2" w:rsidP="00AC5BAF">
            <w:pPr>
              <w:pStyle w:val="TAL"/>
            </w:pPr>
            <w:r>
              <w:t>Futurewei, 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C69D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4A73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06BA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E009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9906C" w14:textId="77777777" w:rsidR="00E308B2" w:rsidRDefault="00E308B2" w:rsidP="00AC5BAF">
            <w:pPr>
              <w:pStyle w:val="TAL"/>
            </w:pPr>
          </w:p>
        </w:tc>
      </w:tr>
      <w:tr w:rsidR="00E308B2" w14:paraId="5F1405A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020CC"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6F5C5" w14:textId="77777777" w:rsidR="00E308B2" w:rsidRDefault="00E308B2" w:rsidP="00AC5BAF">
            <w:pPr>
              <w:pStyle w:val="TAL"/>
            </w:pPr>
            <w:r>
              <w:t>S2-2406700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F613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1E609" w14:textId="77777777" w:rsidR="00E308B2" w:rsidRDefault="00E308B2" w:rsidP="00AC5BAF">
            <w:pPr>
              <w:pStyle w:val="TAL"/>
            </w:pPr>
            <w:r>
              <w:t>KI#2: Additional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29354"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ACFD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51CA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9754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4341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F9C17" w14:textId="77777777" w:rsidR="00E308B2" w:rsidRDefault="00E308B2" w:rsidP="00AC5BAF">
            <w:pPr>
              <w:pStyle w:val="TAL"/>
            </w:pPr>
          </w:p>
        </w:tc>
      </w:tr>
      <w:tr w:rsidR="00E308B2" w14:paraId="312C3BC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AD0A2"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2AA52" w14:textId="77777777" w:rsidR="00E308B2" w:rsidRDefault="00E308B2" w:rsidP="00AC5BAF">
            <w:pPr>
              <w:pStyle w:val="TAL"/>
            </w:pPr>
            <w:r>
              <w:t>S2-2405989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CF2F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1CC37" w14:textId="77777777" w:rsidR="00E308B2" w:rsidRDefault="00E308B2" w:rsidP="00AC5BAF">
            <w:pPr>
              <w:pStyle w:val="TAL"/>
            </w:pPr>
            <w:r>
              <w:t>KI#3: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435C4"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F8D9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807E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473F9" w14:textId="77777777" w:rsidR="00E308B2" w:rsidRDefault="00E308B2" w:rsidP="00AC5BAF">
            <w:pPr>
              <w:pStyle w:val="TAL"/>
            </w:pPr>
            <w:r>
              <w:t>Revised in parallel session to S2-2406886.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1FAB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CF1FC" w14:textId="77777777" w:rsidR="00E308B2" w:rsidRDefault="00E308B2" w:rsidP="00AC5BAF">
            <w:pPr>
              <w:pStyle w:val="TAL"/>
            </w:pPr>
            <w:r>
              <w:t>S2-2406886</w:t>
            </w:r>
          </w:p>
        </w:tc>
      </w:tr>
      <w:tr w:rsidR="00E308B2" w14:paraId="33038E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DCBA3"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9E23E" w14:textId="77777777" w:rsidR="00E308B2" w:rsidRDefault="00E308B2" w:rsidP="00AC5BAF">
            <w:pPr>
              <w:pStyle w:val="TAL"/>
            </w:pPr>
            <w:r>
              <w:t>S2-2406886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9169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3EC21" w14:textId="77777777" w:rsidR="00E308B2" w:rsidRDefault="00E308B2" w:rsidP="00AC5BAF">
            <w:pPr>
              <w:pStyle w:val="TAL"/>
            </w:pPr>
            <w:r>
              <w:t>KI#3: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688F3" w14:textId="77777777" w:rsidR="00E308B2" w:rsidRDefault="00E308B2" w:rsidP="00AC5BAF">
            <w:pPr>
              <w:pStyle w:val="TAL"/>
            </w:pPr>
            <w:r>
              <w:t>Intel, Lenovo, Nokia, China Telecom, Xiaomi, InterDigital, 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0BF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8EAB1"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035C8" w14:textId="77777777" w:rsidR="00E308B2" w:rsidRDefault="00E308B2" w:rsidP="00AC5BAF">
            <w:pPr>
              <w:pStyle w:val="TAL"/>
            </w:pPr>
            <w:r>
              <w:t>Revision of S2-2405989. Revised in parallel session to S2-2406956.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C1D5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D5004" w14:textId="77777777" w:rsidR="00E308B2" w:rsidRDefault="00E308B2" w:rsidP="00AC5BAF">
            <w:pPr>
              <w:pStyle w:val="TAL"/>
            </w:pPr>
            <w:r>
              <w:t>S2-2406956</w:t>
            </w:r>
          </w:p>
        </w:tc>
      </w:tr>
      <w:tr w:rsidR="00E308B2" w14:paraId="2EFB76A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BB36D"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F2821" w14:textId="77777777" w:rsidR="00E308B2" w:rsidRDefault="00E308B2" w:rsidP="00AC5BAF">
            <w:pPr>
              <w:pStyle w:val="TAL"/>
            </w:pPr>
            <w:r>
              <w:t>S2-2406956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3311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DF9B1" w14:textId="77777777" w:rsidR="00E308B2" w:rsidRDefault="00E308B2" w:rsidP="00AC5BAF">
            <w:pPr>
              <w:pStyle w:val="TAL"/>
            </w:pPr>
            <w:r>
              <w:t>KI#3: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1008F" w14:textId="77777777" w:rsidR="00E308B2" w:rsidRDefault="00E308B2" w:rsidP="00AC5BAF">
            <w:pPr>
              <w:pStyle w:val="TAL"/>
            </w:pPr>
            <w:r>
              <w:t>Intel, Lenovo, Nokia, China Telecom, Xiaomi, InterDigital, 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F5CE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C7D95"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AB1A5" w14:textId="77777777" w:rsidR="00E308B2" w:rsidRDefault="00E308B2" w:rsidP="00AC5BAF">
            <w:pPr>
              <w:pStyle w:val="TAL"/>
            </w:pPr>
            <w:r>
              <w:t>Revision of S2-2406886. Revised in parallel session to S2-2407176.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DCBB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D6EAC" w14:textId="77777777" w:rsidR="00E308B2" w:rsidRDefault="00E308B2" w:rsidP="00AC5BAF">
            <w:pPr>
              <w:pStyle w:val="TAL"/>
            </w:pPr>
            <w:r>
              <w:t>S2-2407176</w:t>
            </w:r>
          </w:p>
        </w:tc>
      </w:tr>
      <w:tr w:rsidR="00E308B2" w14:paraId="2D6729F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2D689" w14:textId="77777777" w:rsidR="00E308B2" w:rsidRDefault="00E308B2" w:rsidP="00AC5BAF">
            <w:pPr>
              <w:pStyle w:val="TAL"/>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CE34C" w14:textId="77777777" w:rsidR="00E308B2" w:rsidRDefault="00E308B2" w:rsidP="00AC5BAF">
            <w:pPr>
              <w:pStyle w:val="TAL"/>
            </w:pPr>
            <w:r>
              <w:t>S2-2407176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87D7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19E34" w14:textId="77777777" w:rsidR="00E308B2" w:rsidRDefault="00E308B2" w:rsidP="00AC5BAF">
            <w:pPr>
              <w:pStyle w:val="TAL"/>
            </w:pPr>
            <w:r>
              <w:t>KI#3: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F3A89" w14:textId="77777777" w:rsidR="00E308B2" w:rsidRDefault="00E308B2" w:rsidP="00AC5BAF">
            <w:pPr>
              <w:pStyle w:val="TAL"/>
            </w:pPr>
            <w:r>
              <w:t>Intel, Lenovo, Nokia, China Telecom, Xiaomi, InterDigital, 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5672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3CED0"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1D483" w14:textId="77777777" w:rsidR="00E308B2" w:rsidRDefault="00E308B2" w:rsidP="00AC5BAF">
            <w:pPr>
              <w:pStyle w:val="TAL"/>
            </w:pPr>
            <w:r>
              <w:t>Revision of S2-2406956. Revised in parallel session to S2-2407194.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25BF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FCDCE" w14:textId="77777777" w:rsidR="00E308B2" w:rsidRDefault="00E308B2" w:rsidP="00AC5BAF">
            <w:pPr>
              <w:pStyle w:val="TAL"/>
            </w:pPr>
            <w:r>
              <w:t>S2-2407194</w:t>
            </w:r>
          </w:p>
        </w:tc>
      </w:tr>
      <w:tr w:rsidR="00E308B2" w14:paraId="602170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178D6"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5ABF8" w14:textId="77777777" w:rsidR="00E308B2" w:rsidRDefault="00E308B2" w:rsidP="00AC5BAF">
            <w:pPr>
              <w:pStyle w:val="TAL"/>
            </w:pPr>
            <w:r>
              <w:t>S2-2407194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3171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9D0EE" w14:textId="77777777" w:rsidR="00E308B2" w:rsidRDefault="00E308B2" w:rsidP="00AC5BAF">
            <w:pPr>
              <w:pStyle w:val="TAL"/>
            </w:pPr>
            <w:r>
              <w:t>KI#3: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112CD" w14:textId="77777777" w:rsidR="00E308B2" w:rsidRDefault="00E308B2" w:rsidP="00AC5BAF">
            <w:pPr>
              <w:pStyle w:val="TAL"/>
            </w:pPr>
            <w:r>
              <w:t>Intel, Lenovo, Nokia, China Telecom, Xiaomi, InterDigital, 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B223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D1085"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F850C" w14:textId="77777777" w:rsidR="00E308B2" w:rsidRDefault="00E308B2" w:rsidP="00AC5BAF">
            <w:pPr>
              <w:pStyle w:val="TAL"/>
            </w:pPr>
            <w:r>
              <w:t>Revision of S2-2407176.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0092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D123C" w14:textId="77777777" w:rsidR="00E308B2" w:rsidRDefault="00E308B2" w:rsidP="00AC5BAF">
            <w:pPr>
              <w:pStyle w:val="TAL"/>
            </w:pPr>
          </w:p>
        </w:tc>
      </w:tr>
      <w:tr w:rsidR="00E308B2" w14:paraId="132D32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78226"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8DD19" w14:textId="77777777" w:rsidR="00E308B2" w:rsidRDefault="00E308B2" w:rsidP="00AC5BAF">
            <w:pPr>
              <w:pStyle w:val="TAL"/>
            </w:pPr>
            <w:r>
              <w:t>S2-2406520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6D42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50433" w14:textId="77777777" w:rsidR="00E308B2" w:rsidRDefault="00E308B2" w:rsidP="00AC5BAF">
            <w:pPr>
              <w:pStyle w:val="TAL"/>
            </w:pPr>
            <w:r>
              <w:t>Key Issue#3,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F0F70" w14:textId="77777777" w:rsidR="00E308B2" w:rsidRDefault="00E308B2" w:rsidP="00AC5BAF">
            <w:pPr>
              <w:pStyle w:val="TAL"/>
            </w:pPr>
            <w:r>
              <w:t>Lenovo,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01FB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D9C21"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B602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47A8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E70E0" w14:textId="77777777" w:rsidR="00E308B2" w:rsidRDefault="00E308B2" w:rsidP="00AC5BAF">
            <w:pPr>
              <w:pStyle w:val="TAL"/>
            </w:pPr>
          </w:p>
        </w:tc>
      </w:tr>
      <w:tr w:rsidR="00E308B2" w14:paraId="2D78F38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D962C"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6FDD5" w14:textId="77777777" w:rsidR="00E308B2" w:rsidRDefault="00E308B2" w:rsidP="00AC5BAF">
            <w:pPr>
              <w:pStyle w:val="TAL"/>
            </w:pPr>
            <w:r>
              <w:t>S2-2406229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4CB2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1FA19" w14:textId="77777777" w:rsidR="00E308B2" w:rsidRDefault="00E308B2" w:rsidP="00AC5BAF">
            <w:pPr>
              <w:pStyle w:val="TAL"/>
            </w:pPr>
            <w:r>
              <w:t>KI#3 Evaluation and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458A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950F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3CED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340B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7475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87C64" w14:textId="77777777" w:rsidR="00E308B2" w:rsidRDefault="00E308B2" w:rsidP="00AC5BAF">
            <w:pPr>
              <w:pStyle w:val="TAL"/>
            </w:pPr>
          </w:p>
        </w:tc>
      </w:tr>
      <w:tr w:rsidR="00E308B2" w14:paraId="03270B3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43F5E"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FB624" w14:textId="77777777" w:rsidR="00E308B2" w:rsidRDefault="00E308B2" w:rsidP="00AC5BAF">
            <w:pPr>
              <w:pStyle w:val="TAL"/>
            </w:pPr>
            <w:r>
              <w:t>S2-2406299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B576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3BE9D" w14:textId="77777777" w:rsidR="00E308B2" w:rsidRDefault="00E308B2" w:rsidP="00AC5BAF">
            <w:pPr>
              <w:pStyle w:val="TAL"/>
            </w:pPr>
            <w:r>
              <w:t>Conclusion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4647C"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F8C3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1EE8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933E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9AE0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59BCE" w14:textId="77777777" w:rsidR="00E308B2" w:rsidRDefault="00E308B2" w:rsidP="00AC5BAF">
            <w:pPr>
              <w:pStyle w:val="TAL"/>
            </w:pPr>
          </w:p>
        </w:tc>
      </w:tr>
      <w:tr w:rsidR="00E308B2" w14:paraId="76E424E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56372"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4BD91" w14:textId="77777777" w:rsidR="00E308B2" w:rsidRDefault="00E308B2" w:rsidP="00AC5BAF">
            <w:pPr>
              <w:pStyle w:val="TAL"/>
            </w:pPr>
            <w:r>
              <w:t>S2-2406400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95A8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1D4B7" w14:textId="77777777" w:rsidR="00E308B2" w:rsidRDefault="00E308B2" w:rsidP="00AC5BAF">
            <w:pPr>
              <w:pStyle w:val="TAL"/>
            </w:pPr>
            <w:r>
              <w:t>KI#3: Initial conclusion of KI#3 on enhancement for leveraging PDU Set QoS information for DSCP marking.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A3FD5"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F8F9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38891"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AE2E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F11D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CCDE8" w14:textId="77777777" w:rsidR="00E308B2" w:rsidRDefault="00E308B2" w:rsidP="00AC5BAF">
            <w:pPr>
              <w:pStyle w:val="TAL"/>
            </w:pPr>
          </w:p>
        </w:tc>
      </w:tr>
      <w:tr w:rsidR="00E308B2" w14:paraId="4F3D932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8BA24"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9B33F" w14:textId="77777777" w:rsidR="00E308B2" w:rsidRDefault="00E308B2" w:rsidP="00AC5BAF">
            <w:pPr>
              <w:pStyle w:val="TAL"/>
            </w:pPr>
            <w:r>
              <w:t>S2-2406445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E4C4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047AE" w14:textId="77777777" w:rsidR="00E308B2" w:rsidRDefault="00E308B2" w:rsidP="00AC5BAF">
            <w:pPr>
              <w:pStyle w:val="TAL"/>
            </w:pPr>
            <w:r>
              <w:t>Conclusion for Key Issue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AD7E6"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9456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9739E"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5220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7582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CF846" w14:textId="77777777" w:rsidR="00E308B2" w:rsidRDefault="00E308B2" w:rsidP="00AC5BAF">
            <w:pPr>
              <w:pStyle w:val="TAL"/>
            </w:pPr>
          </w:p>
        </w:tc>
      </w:tr>
      <w:tr w:rsidR="00E308B2" w14:paraId="0F6738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35DCB"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1FCAE" w14:textId="77777777" w:rsidR="00E308B2" w:rsidRDefault="00E308B2" w:rsidP="00AC5BAF">
            <w:pPr>
              <w:pStyle w:val="TAL"/>
            </w:pPr>
            <w:r>
              <w:t>S2-2406820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7611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3E2C7" w14:textId="77777777" w:rsidR="00E308B2" w:rsidRDefault="00E308B2" w:rsidP="00AC5BAF">
            <w:pPr>
              <w:pStyle w:val="TAL"/>
            </w:pPr>
            <w:r>
              <w:t>KI#3: Conclusion Proposal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FD437" w14:textId="77777777" w:rsidR="00E308B2" w:rsidRDefault="00E308B2" w:rsidP="00AC5BAF">
            <w:pPr>
              <w:pStyle w:val="TAL"/>
            </w:pPr>
            <w:r>
              <w:t>Google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D3FC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4DAF5"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0DA2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DA1E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9A478" w14:textId="77777777" w:rsidR="00E308B2" w:rsidRDefault="00E308B2" w:rsidP="00AC5BAF">
            <w:pPr>
              <w:pStyle w:val="TAL"/>
            </w:pPr>
          </w:p>
        </w:tc>
      </w:tr>
      <w:tr w:rsidR="00E308B2" w14:paraId="67FF87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DECCE"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23EE0" w14:textId="77777777" w:rsidR="00E308B2" w:rsidRDefault="00E308B2" w:rsidP="00AC5BAF">
            <w:pPr>
              <w:pStyle w:val="TAL"/>
            </w:pPr>
            <w:r>
              <w:t>S2-2406424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2FF6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BE435" w14:textId="77777777" w:rsidR="00E308B2" w:rsidRDefault="00E308B2" w:rsidP="00AC5BAF">
            <w:pPr>
              <w:pStyle w:val="TAL"/>
            </w:pPr>
            <w:r>
              <w:t>TR 23.700-70 KI#3: Evaluation &amp; Conclusion for leveraging PDU Set QoS information for DSCP marking over N3/N9 in the transport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EB965"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B1FF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75E5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B0E3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E23D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09A63" w14:textId="77777777" w:rsidR="00E308B2" w:rsidRDefault="00E308B2" w:rsidP="00AC5BAF">
            <w:pPr>
              <w:pStyle w:val="TAL"/>
            </w:pPr>
          </w:p>
        </w:tc>
      </w:tr>
      <w:tr w:rsidR="00E308B2" w14:paraId="7490BDD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9BA62"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0258D" w14:textId="77777777" w:rsidR="00E308B2" w:rsidRDefault="00E308B2" w:rsidP="00AC5BAF">
            <w:pPr>
              <w:pStyle w:val="TAL"/>
            </w:pPr>
            <w:r>
              <w:t>S2-2406689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D9E4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D5CE9" w14:textId="77777777" w:rsidR="00E308B2" w:rsidRDefault="00E308B2" w:rsidP="00AC5BAF">
            <w:pPr>
              <w:pStyle w:val="TAL"/>
            </w:pPr>
            <w:r>
              <w:t>Conclusions for KI#4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2380E" w14:textId="77777777" w:rsidR="00E308B2" w:rsidRDefault="00E308B2" w:rsidP="00AC5BAF">
            <w:pPr>
              <w:pStyle w:val="TAL"/>
            </w:pPr>
            <w:r>
              <w:t>Nokia,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D29A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3F130"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8B281" w14:textId="77777777" w:rsidR="00E308B2" w:rsidRDefault="00E308B2" w:rsidP="00AC5BAF">
            <w:pPr>
              <w:pStyle w:val="TAL"/>
            </w:pPr>
            <w:r>
              <w:t>Revised in parallel session to S2-2406928.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4C04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12D39" w14:textId="77777777" w:rsidR="00E308B2" w:rsidRDefault="00E308B2" w:rsidP="00AC5BAF">
            <w:pPr>
              <w:pStyle w:val="TAL"/>
            </w:pPr>
            <w:r>
              <w:t>S2-2406928</w:t>
            </w:r>
          </w:p>
        </w:tc>
      </w:tr>
      <w:tr w:rsidR="00E308B2" w14:paraId="7181A09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FF503"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76383" w14:textId="77777777" w:rsidR="00E308B2" w:rsidRDefault="00E308B2" w:rsidP="00AC5BAF">
            <w:pPr>
              <w:pStyle w:val="TAL"/>
            </w:pPr>
            <w:r>
              <w:t>S2-2406928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14FF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57320" w14:textId="77777777" w:rsidR="00E308B2" w:rsidRDefault="00E308B2" w:rsidP="00AC5BAF">
            <w:pPr>
              <w:pStyle w:val="TAL"/>
            </w:pPr>
            <w:r>
              <w:t>Conclusions for KI#4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E558A" w14:textId="77777777" w:rsidR="00E308B2" w:rsidRDefault="00E308B2" w:rsidP="00AC5BAF">
            <w:pPr>
              <w:pStyle w:val="TAL"/>
            </w:pPr>
            <w:r>
              <w:t>Nokia, NTT DOCOMO, Huawei, Meta, Tencent,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44A7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9FEC5"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F73E0" w14:textId="77777777" w:rsidR="00E308B2" w:rsidRDefault="00E308B2" w:rsidP="00AC5BAF">
            <w:pPr>
              <w:pStyle w:val="TAL"/>
            </w:pPr>
            <w:r>
              <w:t>Revision of S2-2406689. Revised in parallel session to S2-2406957.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D4DF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3C9CD" w14:textId="77777777" w:rsidR="00E308B2" w:rsidRDefault="00E308B2" w:rsidP="00AC5BAF">
            <w:pPr>
              <w:pStyle w:val="TAL"/>
            </w:pPr>
            <w:r>
              <w:t>S2-2406957</w:t>
            </w:r>
          </w:p>
        </w:tc>
      </w:tr>
      <w:tr w:rsidR="00E308B2" w14:paraId="33ACA4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B19B3"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5B548" w14:textId="77777777" w:rsidR="00E308B2" w:rsidRDefault="00E308B2" w:rsidP="00AC5BAF">
            <w:pPr>
              <w:pStyle w:val="TAL"/>
            </w:pPr>
            <w:r>
              <w:t>S2-2406957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8490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72C8D" w14:textId="77777777" w:rsidR="00E308B2" w:rsidRDefault="00E308B2" w:rsidP="00AC5BAF">
            <w:pPr>
              <w:pStyle w:val="TAL"/>
            </w:pPr>
            <w:r>
              <w:t>Conclusions for KI#4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4E082" w14:textId="77777777" w:rsidR="00E308B2" w:rsidRDefault="00E308B2" w:rsidP="00AC5BAF">
            <w:pPr>
              <w:pStyle w:val="TAL"/>
            </w:pPr>
            <w:r>
              <w:t>Nokia, NTT DOCOMO, Huawei, Meta, Tencent, CATT, Qualcomm, China Mobile, OPPO,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5B96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6D75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041E2" w14:textId="77777777" w:rsidR="00E308B2" w:rsidRDefault="00E308B2" w:rsidP="00AC5BAF">
            <w:pPr>
              <w:pStyle w:val="TAL"/>
            </w:pPr>
            <w:r>
              <w:t>Revision of S2-2406928. Revised in parallel session to S2-2407177.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C38C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AA3DA" w14:textId="77777777" w:rsidR="00E308B2" w:rsidRDefault="00E308B2" w:rsidP="00AC5BAF">
            <w:pPr>
              <w:pStyle w:val="TAL"/>
            </w:pPr>
            <w:r>
              <w:t>S2-2407177</w:t>
            </w:r>
          </w:p>
        </w:tc>
      </w:tr>
      <w:tr w:rsidR="00E308B2" w14:paraId="2EE824B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46012"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64BB5" w14:textId="77777777" w:rsidR="00E308B2" w:rsidRDefault="00E308B2" w:rsidP="00AC5BAF">
            <w:pPr>
              <w:pStyle w:val="TAL"/>
            </w:pPr>
            <w:r>
              <w:t>S2-2407177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34F4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5F53E" w14:textId="77777777" w:rsidR="00E308B2" w:rsidRDefault="00E308B2" w:rsidP="00AC5BAF">
            <w:pPr>
              <w:pStyle w:val="TAL"/>
            </w:pPr>
            <w:r>
              <w:t>Conclusions for KI#4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E352C" w14:textId="77777777" w:rsidR="00E308B2" w:rsidRDefault="00E308B2" w:rsidP="00AC5BAF">
            <w:pPr>
              <w:pStyle w:val="TAL"/>
            </w:pPr>
            <w:r>
              <w:t>Nokia, NTT DOCOMO, Huawei, Meta, Tencent, CATT, Qualcomm, China Mobile, OPPO, Xiaomi, Samsung, Lenovo,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AB75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79291"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E8CFB" w14:textId="77777777" w:rsidR="00E308B2" w:rsidRDefault="00E308B2" w:rsidP="00AC5BAF">
            <w:pPr>
              <w:pStyle w:val="TAL"/>
            </w:pPr>
            <w:r>
              <w:t>Revision of S2-2406957. Revised in parallel session to S2-2407193.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35DE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5AC19" w14:textId="77777777" w:rsidR="00E308B2" w:rsidRDefault="00E308B2" w:rsidP="00AC5BAF">
            <w:pPr>
              <w:pStyle w:val="TAL"/>
            </w:pPr>
            <w:r>
              <w:t>S2-2407193</w:t>
            </w:r>
          </w:p>
        </w:tc>
      </w:tr>
      <w:tr w:rsidR="00E308B2" w14:paraId="34C8585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5F845" w14:textId="77777777" w:rsidR="00E308B2" w:rsidRDefault="00E308B2" w:rsidP="00AC5BAF">
            <w:pPr>
              <w:pStyle w:val="TAL"/>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23CD8" w14:textId="77777777" w:rsidR="00E308B2" w:rsidRDefault="00E308B2" w:rsidP="00AC5BAF">
            <w:pPr>
              <w:pStyle w:val="TAL"/>
            </w:pPr>
            <w:r>
              <w:t>S2-2407193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4F2C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27AA1" w14:textId="77777777" w:rsidR="00E308B2" w:rsidRDefault="00E308B2" w:rsidP="00AC5BAF">
            <w:pPr>
              <w:pStyle w:val="TAL"/>
            </w:pPr>
            <w:r>
              <w:t>Conclusions for KI#4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7777D" w14:textId="77777777" w:rsidR="00E308B2" w:rsidRDefault="00E308B2" w:rsidP="00AC5BAF">
            <w:pPr>
              <w:pStyle w:val="TAL"/>
            </w:pPr>
            <w:r>
              <w:t>Nokia, NTT DOCOMO, Huawei, Meta, Tencent, CATT, Qualcomm, China Mobile, OPPO, Xiaomi, Samsung, Lenovo,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FB9C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69FB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A37ED" w14:textId="77777777" w:rsidR="00E308B2" w:rsidRDefault="00E308B2" w:rsidP="00AC5BAF">
            <w:pPr>
              <w:pStyle w:val="TAL"/>
            </w:pPr>
            <w:r>
              <w:t>Revision of S2-2407177. Revised in parallel session to S2-2407199.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0500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AB040" w14:textId="77777777" w:rsidR="00E308B2" w:rsidRDefault="00E308B2" w:rsidP="00AC5BAF">
            <w:pPr>
              <w:pStyle w:val="TAL"/>
            </w:pPr>
            <w:r>
              <w:t>S2-2407199</w:t>
            </w:r>
          </w:p>
        </w:tc>
      </w:tr>
      <w:tr w:rsidR="00E308B2" w14:paraId="75375CB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1302A"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15DBA" w14:textId="77777777" w:rsidR="00E308B2" w:rsidRDefault="00E308B2" w:rsidP="00AC5BAF">
            <w:pPr>
              <w:pStyle w:val="TAL"/>
            </w:pPr>
            <w:r>
              <w:t>S2-2407199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5715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9654E" w14:textId="77777777" w:rsidR="00E308B2" w:rsidRDefault="00E308B2" w:rsidP="00AC5BAF">
            <w:pPr>
              <w:pStyle w:val="TAL"/>
            </w:pPr>
            <w:r>
              <w:t>Conclusions for KI#4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02740" w14:textId="77777777" w:rsidR="00E308B2" w:rsidRDefault="00E308B2" w:rsidP="00AC5BAF">
            <w:pPr>
              <w:pStyle w:val="TAL"/>
            </w:pPr>
            <w:r>
              <w:t>Nokia, NTT DOCOMO, Huawei, Meta, Tencent, CATT, Qualcomm, China Mobile, OPPO, Xiaomi, Samsung, Lenovo,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E786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EAD95"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631FA" w14:textId="77777777" w:rsidR="00E308B2" w:rsidRDefault="00E308B2" w:rsidP="00AC5BAF">
            <w:pPr>
              <w:pStyle w:val="TAL"/>
            </w:pPr>
            <w:r>
              <w:t>Revision of S2-2407193. This P-CR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81F9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16AB4" w14:textId="77777777" w:rsidR="00E308B2" w:rsidRDefault="00E308B2" w:rsidP="00AC5BAF">
            <w:pPr>
              <w:pStyle w:val="TAL"/>
            </w:pPr>
          </w:p>
        </w:tc>
      </w:tr>
      <w:tr w:rsidR="00E308B2" w14:paraId="2E664F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CFD2C"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9646B" w14:textId="77777777" w:rsidR="00E308B2" w:rsidRDefault="00E308B2" w:rsidP="00AC5BAF">
            <w:pPr>
              <w:pStyle w:val="TAL"/>
            </w:pPr>
            <w:r>
              <w:t>S2-2405958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E11C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C958C" w14:textId="77777777" w:rsidR="00E308B2" w:rsidRDefault="00E308B2" w:rsidP="00AC5BAF">
            <w:pPr>
              <w:pStyle w:val="TAL"/>
            </w:pPr>
            <w:r>
              <w:t>KI#4, interim agreement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1F3AD"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E093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3725E"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76AA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23F7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A5D33" w14:textId="77777777" w:rsidR="00E308B2" w:rsidRDefault="00E308B2" w:rsidP="00AC5BAF">
            <w:pPr>
              <w:pStyle w:val="TAL"/>
            </w:pPr>
          </w:p>
        </w:tc>
      </w:tr>
      <w:tr w:rsidR="00E308B2" w14:paraId="61A9AE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8E499"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67BA7" w14:textId="77777777" w:rsidR="00E308B2" w:rsidRDefault="00E308B2" w:rsidP="00AC5BAF">
            <w:pPr>
              <w:pStyle w:val="TAL"/>
            </w:pPr>
            <w:r>
              <w:t>S2-2405971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286B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7EF07" w14:textId="77777777" w:rsidR="00E308B2" w:rsidRDefault="00E308B2" w:rsidP="00AC5BAF">
            <w:pPr>
              <w:pStyle w:val="TAL"/>
            </w:pPr>
            <w:r>
              <w:t>Key Issue #4 Interim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9CEBC" w14:textId="77777777" w:rsidR="00E308B2" w:rsidRDefault="00E308B2" w:rsidP="00AC5BAF">
            <w:pPr>
              <w:pStyle w:val="TAL"/>
            </w:pPr>
            <w:r>
              <w:t>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CF16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657A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DB44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AD9D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50911" w14:textId="77777777" w:rsidR="00E308B2" w:rsidRDefault="00E308B2" w:rsidP="00AC5BAF">
            <w:pPr>
              <w:pStyle w:val="TAL"/>
            </w:pPr>
          </w:p>
        </w:tc>
      </w:tr>
      <w:tr w:rsidR="00E308B2" w14:paraId="77CB1B6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80366"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74954" w14:textId="77777777" w:rsidR="00E308B2" w:rsidRDefault="00E308B2" w:rsidP="00AC5BAF">
            <w:pPr>
              <w:pStyle w:val="TAL"/>
            </w:pPr>
            <w:r>
              <w:t>S2-2406036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4FD3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34827" w14:textId="77777777" w:rsidR="00E308B2" w:rsidRDefault="00E308B2" w:rsidP="00AC5BAF">
            <w:pPr>
              <w:pStyle w:val="TAL"/>
            </w:pPr>
            <w:r>
              <w:t>Key Issue #4,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3CED7"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303A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090BD"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D5F6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2BE5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D4FCC" w14:textId="77777777" w:rsidR="00E308B2" w:rsidRDefault="00E308B2" w:rsidP="00AC5BAF">
            <w:pPr>
              <w:pStyle w:val="TAL"/>
            </w:pPr>
          </w:p>
        </w:tc>
      </w:tr>
      <w:tr w:rsidR="00E308B2" w14:paraId="464323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80807"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8CFE1" w14:textId="77777777" w:rsidR="00E308B2" w:rsidRDefault="00E308B2" w:rsidP="00AC5BAF">
            <w:pPr>
              <w:pStyle w:val="TAL"/>
            </w:pPr>
            <w:r>
              <w:t>S2-2406230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BD4B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B37C7" w14:textId="77777777" w:rsidR="00E308B2" w:rsidRDefault="00E308B2" w:rsidP="00AC5BAF">
            <w:pPr>
              <w:pStyle w:val="TAL"/>
            </w:pPr>
            <w:r>
              <w:t>KI#4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7D74F" w14:textId="77777777" w:rsidR="00E308B2" w:rsidRDefault="00E308B2" w:rsidP="00AC5BAF">
            <w:pPr>
              <w:pStyle w:val="TAL"/>
            </w:pPr>
            <w:r>
              <w:t>Ericsson,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BE20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A980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6556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8022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6630F" w14:textId="77777777" w:rsidR="00E308B2" w:rsidRDefault="00E308B2" w:rsidP="00AC5BAF">
            <w:pPr>
              <w:pStyle w:val="TAL"/>
            </w:pPr>
          </w:p>
        </w:tc>
      </w:tr>
      <w:tr w:rsidR="00E308B2" w14:paraId="374D213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D3710"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61AA9" w14:textId="77777777" w:rsidR="00E308B2" w:rsidRDefault="00E308B2" w:rsidP="00AC5BAF">
            <w:pPr>
              <w:pStyle w:val="TAL"/>
            </w:pPr>
            <w:r>
              <w:t>S2-2406312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9819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C45AE" w14:textId="77777777" w:rsidR="00E308B2" w:rsidRDefault="00E308B2" w:rsidP="00AC5BAF">
            <w:pPr>
              <w:pStyle w:val="TAL"/>
            </w:pPr>
            <w:r>
              <w:t>KI#4: Conclusions for multiplexed flows identification and QoS flow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A1248"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C277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34C8F"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CF0A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9F7C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4ADD1" w14:textId="77777777" w:rsidR="00E308B2" w:rsidRDefault="00E308B2" w:rsidP="00AC5BAF">
            <w:pPr>
              <w:pStyle w:val="TAL"/>
            </w:pPr>
          </w:p>
        </w:tc>
      </w:tr>
      <w:tr w:rsidR="00E308B2" w14:paraId="1570202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0F3CF"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60D17" w14:textId="77777777" w:rsidR="00E308B2" w:rsidRDefault="00E308B2" w:rsidP="00AC5BAF">
            <w:pPr>
              <w:pStyle w:val="TAL"/>
            </w:pPr>
            <w:r>
              <w:t>S2-2406401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0EA6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C0F22" w14:textId="77777777" w:rsidR="00E308B2" w:rsidRDefault="00E308B2" w:rsidP="00AC5BAF">
            <w:pPr>
              <w:pStyle w:val="TAL"/>
            </w:pPr>
            <w:r>
              <w:t>KI#4: Initial conclusion of KI#4 on traffic identification and QoS Flow mapping for mixed 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D7647"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F3D1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65C4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F55A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6C30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50D67" w14:textId="77777777" w:rsidR="00E308B2" w:rsidRDefault="00E308B2" w:rsidP="00AC5BAF">
            <w:pPr>
              <w:pStyle w:val="TAL"/>
            </w:pPr>
          </w:p>
        </w:tc>
      </w:tr>
      <w:tr w:rsidR="00E308B2" w14:paraId="559E6C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E5C33"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3D6D0" w14:textId="77777777" w:rsidR="00E308B2" w:rsidRDefault="00E308B2" w:rsidP="00AC5BAF">
            <w:pPr>
              <w:pStyle w:val="TAL"/>
            </w:pPr>
            <w:r>
              <w:t>S2-2406626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4AB9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70138" w14:textId="77777777" w:rsidR="00E308B2" w:rsidRDefault="00E308B2" w:rsidP="00AC5BAF">
            <w:pPr>
              <w:pStyle w:val="TAL"/>
            </w:pPr>
            <w:r>
              <w:t>KI#4_Evaluation and Conclusion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67A84"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6E42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ABF7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F633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CFC0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E9A33" w14:textId="77777777" w:rsidR="00E308B2" w:rsidRDefault="00E308B2" w:rsidP="00AC5BAF">
            <w:pPr>
              <w:pStyle w:val="TAL"/>
            </w:pPr>
          </w:p>
        </w:tc>
      </w:tr>
      <w:tr w:rsidR="00E308B2" w14:paraId="0CF1AA9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CBE28"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7E80A" w14:textId="77777777" w:rsidR="00E308B2" w:rsidRDefault="00E308B2" w:rsidP="00AC5BAF">
            <w:pPr>
              <w:pStyle w:val="TAL"/>
            </w:pPr>
            <w:r>
              <w:t>S2-2406637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D838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AA45D" w14:textId="77777777" w:rsidR="00E308B2" w:rsidRDefault="00E308B2" w:rsidP="00AC5BAF">
            <w:pPr>
              <w:pStyle w:val="TAL"/>
            </w:pPr>
            <w:r>
              <w:t>KI#4, Conclusions of traffic detection for multiplexed data flows.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0359C"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599D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C4DE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4C38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DBF2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AFBFB" w14:textId="77777777" w:rsidR="00E308B2" w:rsidRDefault="00E308B2" w:rsidP="00AC5BAF">
            <w:pPr>
              <w:pStyle w:val="TAL"/>
            </w:pPr>
          </w:p>
        </w:tc>
      </w:tr>
      <w:tr w:rsidR="00E308B2" w14:paraId="3593334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A5DF7"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390EB" w14:textId="77777777" w:rsidR="00E308B2" w:rsidRDefault="00E308B2" w:rsidP="00AC5BAF">
            <w:pPr>
              <w:pStyle w:val="TAL"/>
            </w:pPr>
            <w:r>
              <w:t>S2-2405969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B461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C951B" w14:textId="77777777" w:rsidR="00E308B2" w:rsidRDefault="00E308B2" w:rsidP="00AC5BAF">
            <w:pPr>
              <w:pStyle w:val="TAL"/>
            </w:pPr>
            <w:r>
              <w:t>Key Issue #5 Interim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101DA" w14:textId="77777777" w:rsidR="00E308B2" w:rsidRDefault="00E308B2" w:rsidP="00AC5BAF">
            <w:pPr>
              <w:pStyle w:val="TAL"/>
            </w:pPr>
            <w:r>
              <w:t>Tencent, Tencent Cloud,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0E84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ADA5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7BF9C" w14:textId="77777777" w:rsidR="00E308B2" w:rsidRDefault="00E308B2" w:rsidP="00AC5BAF">
            <w:pPr>
              <w:pStyle w:val="TAL"/>
            </w:pPr>
            <w:r>
              <w:t>Revised in parallel session to S2-2406929.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E826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CEB14" w14:textId="77777777" w:rsidR="00E308B2" w:rsidRDefault="00E308B2" w:rsidP="00AC5BAF">
            <w:pPr>
              <w:pStyle w:val="TAL"/>
            </w:pPr>
            <w:r>
              <w:t>S2-2406929</w:t>
            </w:r>
          </w:p>
        </w:tc>
      </w:tr>
      <w:tr w:rsidR="00E308B2" w14:paraId="207521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43DC1"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21012" w14:textId="77777777" w:rsidR="00E308B2" w:rsidRDefault="00E308B2" w:rsidP="00AC5BAF">
            <w:pPr>
              <w:pStyle w:val="TAL"/>
            </w:pPr>
            <w:r>
              <w:t>S2-2406929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F5F3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50200" w14:textId="77777777" w:rsidR="00E308B2" w:rsidRDefault="00E308B2" w:rsidP="00AC5BAF">
            <w:pPr>
              <w:pStyle w:val="TAL"/>
            </w:pPr>
            <w:r>
              <w:t>Key Issue #5 Interim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A69E1" w14:textId="77777777" w:rsidR="00E308B2" w:rsidRDefault="00E308B2" w:rsidP="00AC5BAF">
            <w:pPr>
              <w:pStyle w:val="TAL"/>
            </w:pPr>
            <w:r>
              <w:t>Tencent, Tencent Cloud, Lenovo, Huawei, Hisilicon, Meta USA, Intel, InterDigital Inc., Xiaomi, Samsung,vivo,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CB93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9B8E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7A553" w14:textId="77777777" w:rsidR="00E308B2" w:rsidRDefault="00E308B2" w:rsidP="00AC5BAF">
            <w:pPr>
              <w:pStyle w:val="TAL"/>
            </w:pPr>
            <w:r>
              <w:t>Revision of S2-2405969. Revised in parallel session to S2-2406958.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E437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EC555" w14:textId="77777777" w:rsidR="00E308B2" w:rsidRDefault="00E308B2" w:rsidP="00AC5BAF">
            <w:pPr>
              <w:pStyle w:val="TAL"/>
            </w:pPr>
            <w:r>
              <w:t>S2-2406958</w:t>
            </w:r>
          </w:p>
        </w:tc>
      </w:tr>
      <w:tr w:rsidR="00E308B2" w14:paraId="6BBBB72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43979" w14:textId="77777777" w:rsidR="00E308B2" w:rsidRDefault="00E308B2" w:rsidP="00AC5BAF">
            <w:pPr>
              <w:pStyle w:val="TAL"/>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DBAC3" w14:textId="77777777" w:rsidR="00E308B2" w:rsidRDefault="00E308B2" w:rsidP="00AC5BAF">
            <w:pPr>
              <w:pStyle w:val="TAL"/>
            </w:pPr>
            <w:r>
              <w:t>S2-2406958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2A29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3FC81" w14:textId="77777777" w:rsidR="00E308B2" w:rsidRDefault="00E308B2" w:rsidP="00AC5BAF">
            <w:pPr>
              <w:pStyle w:val="TAL"/>
            </w:pPr>
            <w:r>
              <w:t>Key Issue #5 Interim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ABA8D" w14:textId="77777777" w:rsidR="00E308B2" w:rsidRDefault="00E308B2" w:rsidP="00AC5BAF">
            <w:pPr>
              <w:pStyle w:val="TAL"/>
            </w:pPr>
            <w:r>
              <w:t>Tencent, Tencent Cloud, Lenovo, Huawei, Hisilicon, Meta USA, Intel, InterDigital Inc., Xiaomi, Samsung,vivo, China Telecom,China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39D5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7346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2E0B5" w14:textId="77777777" w:rsidR="00E308B2" w:rsidRDefault="00E308B2" w:rsidP="00AC5BAF">
            <w:pPr>
              <w:pStyle w:val="TAL"/>
            </w:pPr>
            <w:r>
              <w:t>Revision of S2-2406929. Revised in parallel session to S2-2407178.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3791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837A6" w14:textId="77777777" w:rsidR="00E308B2" w:rsidRDefault="00E308B2" w:rsidP="00AC5BAF">
            <w:pPr>
              <w:pStyle w:val="TAL"/>
            </w:pPr>
            <w:r>
              <w:t>S2-2407178</w:t>
            </w:r>
          </w:p>
        </w:tc>
      </w:tr>
      <w:tr w:rsidR="00E308B2" w14:paraId="47FE02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EBAA0"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A430D" w14:textId="77777777" w:rsidR="00E308B2" w:rsidRDefault="00E308B2" w:rsidP="00AC5BAF">
            <w:pPr>
              <w:pStyle w:val="TAL"/>
            </w:pPr>
            <w:r>
              <w:t>S2-2407178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B02A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235C2" w14:textId="77777777" w:rsidR="00E308B2" w:rsidRDefault="00E308B2" w:rsidP="00AC5BAF">
            <w:pPr>
              <w:pStyle w:val="TAL"/>
            </w:pPr>
            <w:r>
              <w:t>Key Issue #5 Interim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549F1" w14:textId="77777777" w:rsidR="00E308B2" w:rsidRDefault="00E308B2" w:rsidP="00AC5BAF">
            <w:pPr>
              <w:pStyle w:val="TAL"/>
            </w:pPr>
            <w:r>
              <w:t>Tencent, Tencent Cloud, Lenovo, Huawei, Hisilicon, Meta USA, Intel, InterDigital Inc., Xiaomi, Samsung,vivo, China Telecom,China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25CC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DD094"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77D87" w14:textId="77777777" w:rsidR="00E308B2" w:rsidRDefault="00E308B2" w:rsidP="00AC5BAF">
            <w:pPr>
              <w:pStyle w:val="TAL"/>
            </w:pPr>
            <w:r>
              <w:t>Revision of S2-2406958. Objections by Qualcomm and Nokia.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793FD"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512C6" w14:textId="77777777" w:rsidR="00E308B2" w:rsidRDefault="00E308B2" w:rsidP="00AC5BAF">
            <w:pPr>
              <w:pStyle w:val="TAL"/>
            </w:pPr>
          </w:p>
        </w:tc>
      </w:tr>
      <w:tr w:rsidR="00E308B2" w14:paraId="5D0778D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E809C"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8D078" w14:textId="77777777" w:rsidR="00E308B2" w:rsidRDefault="00E308B2" w:rsidP="00AC5BAF">
            <w:pPr>
              <w:pStyle w:val="TAL"/>
            </w:pPr>
            <w:r>
              <w:t>S2-2406628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23F5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5E6B1" w14:textId="77777777" w:rsidR="00E308B2" w:rsidRDefault="00E308B2" w:rsidP="00AC5BAF">
            <w:pPr>
              <w:pStyle w:val="TAL"/>
            </w:pPr>
            <w:r>
              <w:t>KI#5_Evaluation and Conclusion for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00391"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5C7D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047BD"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D062F" w14:textId="77777777" w:rsidR="00E308B2" w:rsidRDefault="00E308B2" w:rsidP="00AC5BAF">
            <w:pPr>
              <w:pStyle w:val="TAL"/>
            </w:pPr>
            <w:r>
              <w:t>Revised in parallel session to S2-2406930.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321D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572F2" w14:textId="77777777" w:rsidR="00E308B2" w:rsidRDefault="00E308B2" w:rsidP="00AC5BAF">
            <w:pPr>
              <w:pStyle w:val="TAL"/>
            </w:pPr>
            <w:r>
              <w:t>S2-2406930</w:t>
            </w:r>
          </w:p>
        </w:tc>
      </w:tr>
      <w:tr w:rsidR="00E308B2" w14:paraId="25EB1E8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3C286"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A502B" w14:textId="77777777" w:rsidR="00E308B2" w:rsidRDefault="00E308B2" w:rsidP="00AC5BAF">
            <w:pPr>
              <w:pStyle w:val="TAL"/>
            </w:pPr>
            <w:r>
              <w:t>S2-2406930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2520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176D6" w14:textId="77777777" w:rsidR="00E308B2" w:rsidRDefault="00E308B2" w:rsidP="00AC5BAF">
            <w:pPr>
              <w:pStyle w:val="TAL"/>
            </w:pPr>
            <w:r>
              <w:t>KI#5_Evaluation and Conclusion for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8D499" w14:textId="77777777" w:rsidR="00E308B2" w:rsidRDefault="00E308B2" w:rsidP="00AC5BAF">
            <w:pPr>
              <w:pStyle w:val="TAL"/>
            </w:pPr>
            <w:r>
              <w:t>Xiaomi, China Mobile, Huawei, Hisilicon, InterDigital, Nokia, Tencent, ZTE, OPPO, Samsung,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0B7C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7A1C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6A151" w14:textId="77777777" w:rsidR="00E308B2" w:rsidRDefault="00E308B2" w:rsidP="00AC5BAF">
            <w:pPr>
              <w:pStyle w:val="TAL"/>
            </w:pPr>
            <w:r>
              <w:t>Revision of S2-2406628. Revised in parallel session to S2-2406959.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77F9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66B31" w14:textId="77777777" w:rsidR="00E308B2" w:rsidRDefault="00E308B2" w:rsidP="00AC5BAF">
            <w:pPr>
              <w:pStyle w:val="TAL"/>
            </w:pPr>
            <w:r>
              <w:t>S2-2406959</w:t>
            </w:r>
          </w:p>
        </w:tc>
      </w:tr>
      <w:tr w:rsidR="00E308B2" w14:paraId="5F7E13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DFD53"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C3769" w14:textId="77777777" w:rsidR="00E308B2" w:rsidRDefault="00E308B2" w:rsidP="00AC5BAF">
            <w:pPr>
              <w:pStyle w:val="TAL"/>
            </w:pPr>
            <w:r>
              <w:t>S2-2406959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6A45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A83EE" w14:textId="77777777" w:rsidR="00E308B2" w:rsidRDefault="00E308B2" w:rsidP="00AC5BAF">
            <w:pPr>
              <w:pStyle w:val="TAL"/>
            </w:pPr>
            <w:r>
              <w:t>KI#5_Evaluation and Conclusion for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40665" w14:textId="77777777" w:rsidR="00E308B2" w:rsidRDefault="00E308B2" w:rsidP="00AC5BAF">
            <w:pPr>
              <w:pStyle w:val="TAL"/>
            </w:pPr>
            <w:r>
              <w:t>Xiaomi, China Mobile, Huawei, Hisilicon, InterDigital, Nokia, Tencent, ZTE, OPPO, Samsung, China Telecom, Meta USA,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645B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DE62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27FF8" w14:textId="77777777" w:rsidR="00E308B2" w:rsidRDefault="00E308B2" w:rsidP="00AC5BAF">
            <w:pPr>
              <w:pStyle w:val="TAL"/>
            </w:pPr>
            <w:r>
              <w:t>Revision of S2-2406930. Revised in parallel session to S2-2407179.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409D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B22AC" w14:textId="77777777" w:rsidR="00E308B2" w:rsidRDefault="00E308B2" w:rsidP="00AC5BAF">
            <w:pPr>
              <w:pStyle w:val="TAL"/>
            </w:pPr>
            <w:r>
              <w:t>S2-2407179</w:t>
            </w:r>
          </w:p>
        </w:tc>
      </w:tr>
      <w:tr w:rsidR="00E308B2" w14:paraId="1297BE9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02799"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BD5A7" w14:textId="77777777" w:rsidR="00E308B2" w:rsidRDefault="00E308B2" w:rsidP="00AC5BAF">
            <w:pPr>
              <w:pStyle w:val="TAL"/>
            </w:pPr>
            <w:r>
              <w:t>S2-2407179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01C9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4E0A6" w14:textId="77777777" w:rsidR="00E308B2" w:rsidRDefault="00E308B2" w:rsidP="00AC5BAF">
            <w:pPr>
              <w:pStyle w:val="TAL"/>
            </w:pPr>
            <w:r>
              <w:t>KI#5_Evaluation and Conclusion for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B2622" w14:textId="77777777" w:rsidR="00E308B2" w:rsidRDefault="00E308B2" w:rsidP="00AC5BAF">
            <w:pPr>
              <w:pStyle w:val="TAL"/>
            </w:pPr>
            <w:r>
              <w:t>Xiaomi, China Mobile, Huawei, Hisilicon, InterDigital, Nokia, Tencent, ZTE, OPPO, Samsung, China Telecom, Meta USA,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2BA6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6936E"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2C6C5" w14:textId="77777777" w:rsidR="00E308B2" w:rsidRDefault="00E308B2" w:rsidP="00AC5BAF">
            <w:pPr>
              <w:pStyle w:val="TAL"/>
            </w:pPr>
            <w:r>
              <w:t>Revision of S2-2406959.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024F3"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6264A" w14:textId="77777777" w:rsidR="00E308B2" w:rsidRDefault="00E308B2" w:rsidP="00AC5BAF">
            <w:pPr>
              <w:pStyle w:val="TAL"/>
            </w:pPr>
          </w:p>
        </w:tc>
      </w:tr>
      <w:tr w:rsidR="00E308B2" w14:paraId="296EDC0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6D123"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20D5A" w14:textId="77777777" w:rsidR="00E308B2" w:rsidRDefault="00E308B2" w:rsidP="00AC5BAF">
            <w:pPr>
              <w:pStyle w:val="TAL"/>
            </w:pPr>
            <w:r>
              <w:t>S2-2406231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6DCD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1C3FF" w14:textId="77777777" w:rsidR="00E308B2" w:rsidRDefault="00E308B2" w:rsidP="00AC5BAF">
            <w:pPr>
              <w:pStyle w:val="TAL"/>
            </w:pPr>
            <w:r>
              <w:t>KI#5 Evaluation and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8F378"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0F04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F8C2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1316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1FA5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DA9FC" w14:textId="77777777" w:rsidR="00E308B2" w:rsidRDefault="00E308B2" w:rsidP="00AC5BAF">
            <w:pPr>
              <w:pStyle w:val="TAL"/>
            </w:pPr>
          </w:p>
        </w:tc>
      </w:tr>
      <w:tr w:rsidR="00E308B2" w14:paraId="17871C1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BA3DB"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9BB95" w14:textId="77777777" w:rsidR="00E308B2" w:rsidRDefault="00E308B2" w:rsidP="00AC5BAF">
            <w:pPr>
              <w:pStyle w:val="TAL"/>
            </w:pPr>
            <w:r>
              <w:t>S2-2406402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E37B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C5999" w14:textId="77777777" w:rsidR="00E308B2" w:rsidRDefault="00E308B2" w:rsidP="00AC5BAF">
            <w:pPr>
              <w:pStyle w:val="TAL"/>
            </w:pPr>
            <w:r>
              <w:t>KI#5: Initial conclusion of KI#5 on QoS Handling when Traffic Characteristics Change Dynamically.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60E8F"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964D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E13E5"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E343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553A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81B2C" w14:textId="77777777" w:rsidR="00E308B2" w:rsidRDefault="00E308B2" w:rsidP="00AC5BAF">
            <w:pPr>
              <w:pStyle w:val="TAL"/>
            </w:pPr>
          </w:p>
        </w:tc>
      </w:tr>
      <w:tr w:rsidR="00E308B2" w14:paraId="380919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E2FB2" w14:textId="77777777" w:rsidR="00E308B2" w:rsidRDefault="00E308B2" w:rsidP="00AC5BAF">
            <w:pPr>
              <w:pStyle w:val="TAL"/>
              <w:rPr>
                <w:sz w:val="24"/>
                <w:szCs w:val="24"/>
              </w:rPr>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88B1F" w14:textId="77777777" w:rsidR="00E308B2" w:rsidRDefault="00E308B2" w:rsidP="00AC5BAF">
            <w:pPr>
              <w:pStyle w:val="TAL"/>
            </w:pPr>
            <w:r>
              <w:t>S2-2406690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DD45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8E526" w14:textId="77777777" w:rsidR="00E308B2" w:rsidRDefault="00E308B2" w:rsidP="00AC5BAF">
            <w:pPr>
              <w:pStyle w:val="TAL"/>
            </w:pPr>
            <w:r>
              <w:t>Conclusions for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BDC44"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DE10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F094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4086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2BA4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0D004" w14:textId="77777777" w:rsidR="00E308B2" w:rsidRDefault="00E308B2" w:rsidP="00AC5BAF">
            <w:pPr>
              <w:pStyle w:val="TAL"/>
            </w:pPr>
          </w:p>
        </w:tc>
      </w:tr>
      <w:tr w:rsidR="00E308B2" w14:paraId="23C9EAC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D3FF8"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BFD7D" w14:textId="77777777" w:rsidR="00E308B2" w:rsidRDefault="00E308B2" w:rsidP="00AC5BAF">
            <w:pPr>
              <w:pStyle w:val="TAL"/>
            </w:pPr>
            <w:r>
              <w:t>S2-2406797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8699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6D29E" w14:textId="77777777" w:rsidR="00E308B2" w:rsidRDefault="00E308B2" w:rsidP="00AC5BAF">
            <w:pPr>
              <w:pStyle w:val="TAL"/>
            </w:pPr>
            <w:r>
              <w:t>KI#5, Conclusion, Boost with RQoS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AC373" w14:textId="77777777" w:rsidR="00E308B2" w:rsidRDefault="00E308B2" w:rsidP="00AC5BAF">
            <w:pPr>
              <w:pStyle w:val="TAL"/>
            </w:pPr>
            <w:r>
              <w:t>Meta USA, Tencent, Intel, 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8FAA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3C2E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8547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DE09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E5FB2" w14:textId="77777777" w:rsidR="00E308B2" w:rsidRDefault="00E308B2" w:rsidP="00AC5BAF">
            <w:pPr>
              <w:pStyle w:val="TAL"/>
            </w:pPr>
          </w:p>
        </w:tc>
      </w:tr>
      <w:tr w:rsidR="00E308B2" w14:paraId="4F030A5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0E090"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3A8FD" w14:textId="77777777" w:rsidR="00E308B2" w:rsidRDefault="00E308B2" w:rsidP="00AC5BAF">
            <w:pPr>
              <w:pStyle w:val="TAL"/>
            </w:pPr>
            <w:r>
              <w:t>S2-2406442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6BFF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00ABB" w14:textId="77777777" w:rsidR="00E308B2" w:rsidRDefault="00E308B2" w:rsidP="00AC5BAF">
            <w:pPr>
              <w:pStyle w:val="TAL"/>
            </w:pPr>
            <w:r>
              <w:t>Solution #16 update and conclusion for Key Issue #5.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855DE"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2E66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D3B6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CDDB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2CCF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EC407" w14:textId="77777777" w:rsidR="00E308B2" w:rsidRDefault="00E308B2" w:rsidP="00AC5BAF">
            <w:pPr>
              <w:pStyle w:val="TAL"/>
            </w:pPr>
          </w:p>
        </w:tc>
      </w:tr>
      <w:tr w:rsidR="00E308B2" w14:paraId="256FB98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0CEF3"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01938" w14:textId="77777777" w:rsidR="00E308B2" w:rsidRDefault="00E308B2" w:rsidP="00AC5BAF">
            <w:pPr>
              <w:pStyle w:val="TAL"/>
            </w:pPr>
            <w:r>
              <w:t>S2-2406521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4441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63DBF" w14:textId="77777777" w:rsidR="00E308B2" w:rsidRDefault="00E308B2" w:rsidP="00AC5BAF">
            <w:pPr>
              <w:pStyle w:val="TAL"/>
            </w:pPr>
            <w:r>
              <w:t>Key Issue#7, Conclusions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B6BC1" w14:textId="77777777" w:rsidR="00E308B2" w:rsidRDefault="00E308B2" w:rsidP="00AC5BAF">
            <w:pPr>
              <w:pStyle w:val="TAL"/>
            </w:pPr>
            <w:r>
              <w:t>Lenovo, InterDigital Inc., Charter Communications, CableLabs, CATT,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19AC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B07E6"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AF352" w14:textId="77777777" w:rsidR="00E308B2" w:rsidRDefault="00E308B2" w:rsidP="00AC5BAF">
            <w:pPr>
              <w:pStyle w:val="TAL"/>
            </w:pPr>
            <w:r>
              <w:t>Revised in parallel session to S2-2406931.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578D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A9B97" w14:textId="77777777" w:rsidR="00E308B2" w:rsidRDefault="00E308B2" w:rsidP="00AC5BAF">
            <w:pPr>
              <w:pStyle w:val="TAL"/>
            </w:pPr>
            <w:r>
              <w:t>S2-2406931</w:t>
            </w:r>
          </w:p>
        </w:tc>
      </w:tr>
      <w:tr w:rsidR="00E308B2" w14:paraId="7517DD6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C9F45"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6FB40" w14:textId="77777777" w:rsidR="00E308B2" w:rsidRDefault="00E308B2" w:rsidP="00AC5BAF">
            <w:pPr>
              <w:pStyle w:val="TAL"/>
            </w:pPr>
            <w:r>
              <w:t>S2-2406931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1904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8DF50" w14:textId="77777777" w:rsidR="00E308B2" w:rsidRDefault="00E308B2" w:rsidP="00AC5BAF">
            <w:pPr>
              <w:pStyle w:val="TAL"/>
            </w:pPr>
            <w:r>
              <w:t>Key Issue#7, Conclusions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BF300" w14:textId="77777777" w:rsidR="00E308B2" w:rsidRDefault="00E308B2" w:rsidP="00AC5BAF">
            <w:pPr>
              <w:pStyle w:val="TAL"/>
            </w:pPr>
            <w:r>
              <w:t>Lenovo, InterDigital Inc., Charter Communications, CableLabs, CATT,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6394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FBF9D"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6E909" w14:textId="77777777" w:rsidR="00E308B2" w:rsidRDefault="00E308B2" w:rsidP="00AC5BAF">
            <w:pPr>
              <w:pStyle w:val="TAL"/>
            </w:pPr>
            <w:r>
              <w:t>Revision of S2-2406521. Revised in parallel session to S2-2406960.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6F9F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0C164" w14:textId="77777777" w:rsidR="00E308B2" w:rsidRDefault="00E308B2" w:rsidP="00AC5BAF">
            <w:pPr>
              <w:pStyle w:val="TAL"/>
            </w:pPr>
            <w:r>
              <w:t>S2-2406960</w:t>
            </w:r>
          </w:p>
        </w:tc>
      </w:tr>
      <w:tr w:rsidR="00E308B2" w14:paraId="36B1DB8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6EFCC"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A4458" w14:textId="77777777" w:rsidR="00E308B2" w:rsidRDefault="00E308B2" w:rsidP="00AC5BAF">
            <w:pPr>
              <w:pStyle w:val="TAL"/>
            </w:pPr>
            <w:r>
              <w:t>S2-2406960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CB8A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428CB" w14:textId="77777777" w:rsidR="00E308B2" w:rsidRDefault="00E308B2" w:rsidP="00AC5BAF">
            <w:pPr>
              <w:pStyle w:val="TAL"/>
            </w:pPr>
            <w:r>
              <w:t>Key Issue#7, Conclusions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DDCF3" w14:textId="77777777" w:rsidR="00E308B2" w:rsidRDefault="00E308B2" w:rsidP="00AC5BAF">
            <w:pPr>
              <w:pStyle w:val="TAL"/>
            </w:pPr>
            <w:r>
              <w:t>Lenovo, InterDigital Inc., Charter Communications, CableLabs, CATT,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20AA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F813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DA918" w14:textId="77777777" w:rsidR="00E308B2" w:rsidRDefault="00E308B2" w:rsidP="00AC5BAF">
            <w:pPr>
              <w:pStyle w:val="TAL"/>
            </w:pPr>
            <w:r>
              <w:t>Revision of S2-2406931.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CF6CD"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504B1" w14:textId="77777777" w:rsidR="00E308B2" w:rsidRDefault="00E308B2" w:rsidP="00AC5BAF">
            <w:pPr>
              <w:pStyle w:val="TAL"/>
            </w:pPr>
          </w:p>
        </w:tc>
      </w:tr>
      <w:tr w:rsidR="00E308B2" w14:paraId="42AE6B2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0CDF2"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9A451" w14:textId="77777777" w:rsidR="00E308B2" w:rsidRDefault="00E308B2" w:rsidP="00AC5BAF">
            <w:pPr>
              <w:pStyle w:val="TAL"/>
            </w:pPr>
            <w:r>
              <w:t>S2-2406691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1846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0459E" w14:textId="77777777" w:rsidR="00E308B2" w:rsidRDefault="00E308B2" w:rsidP="00AC5BAF">
            <w:pPr>
              <w:pStyle w:val="TAL"/>
            </w:pPr>
            <w:r>
              <w:t>Evaluation for KI#7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BAA11"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84F0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D8FC0"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06D1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73D3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34F19" w14:textId="77777777" w:rsidR="00E308B2" w:rsidRDefault="00E308B2" w:rsidP="00AC5BAF">
            <w:pPr>
              <w:pStyle w:val="TAL"/>
            </w:pPr>
          </w:p>
        </w:tc>
      </w:tr>
      <w:tr w:rsidR="00E308B2" w14:paraId="449145C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2187A"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1E194" w14:textId="77777777" w:rsidR="00E308B2" w:rsidRDefault="00E308B2" w:rsidP="00AC5BAF">
            <w:pPr>
              <w:pStyle w:val="TAL"/>
            </w:pPr>
            <w:r>
              <w:t>S2-2406638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7BBC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B0F3E" w14:textId="77777777" w:rsidR="00E308B2" w:rsidRDefault="00E308B2" w:rsidP="00AC5BAF">
            <w:pPr>
              <w:pStyle w:val="TAL"/>
            </w:pPr>
            <w:r>
              <w:t>Key Issue #8, Conclusion Principles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48A7A" w14:textId="77777777" w:rsidR="00E308B2" w:rsidRDefault="00E308B2" w:rsidP="00AC5BAF">
            <w:pPr>
              <w:pStyle w:val="TAL"/>
            </w:pPr>
            <w:r>
              <w:t>OPPO,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132B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2E8B4"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5F58B" w14:textId="77777777" w:rsidR="00E308B2" w:rsidRDefault="00E308B2" w:rsidP="00AC5BAF">
            <w:pPr>
              <w:pStyle w:val="TAL"/>
            </w:pPr>
            <w:r>
              <w:t>Merged into S2-2406932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99928"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56E32" w14:textId="77777777" w:rsidR="00E308B2" w:rsidRDefault="00E308B2" w:rsidP="00AC5BAF">
            <w:pPr>
              <w:pStyle w:val="TAL"/>
            </w:pPr>
          </w:p>
        </w:tc>
      </w:tr>
      <w:tr w:rsidR="00E308B2" w14:paraId="57E2AB9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E1C44"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F08B0" w14:textId="77777777" w:rsidR="00E308B2" w:rsidRDefault="00E308B2" w:rsidP="00AC5BAF">
            <w:pPr>
              <w:pStyle w:val="TAL"/>
            </w:pPr>
            <w:r>
              <w:t>S2-2405968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D135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AD9EE" w14:textId="77777777" w:rsidR="00E308B2" w:rsidRDefault="00E308B2" w:rsidP="00AC5BAF">
            <w:pPr>
              <w:pStyle w:val="TAL"/>
            </w:pPr>
            <w:r>
              <w:t>Key Issue #8 Interim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72839" w14:textId="77777777" w:rsidR="00E308B2" w:rsidRDefault="00E308B2" w:rsidP="00AC5BAF">
            <w:pPr>
              <w:pStyle w:val="TAL"/>
            </w:pPr>
            <w:r>
              <w:t>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EE55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194F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BED4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B26D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EFD93" w14:textId="77777777" w:rsidR="00E308B2" w:rsidRDefault="00E308B2" w:rsidP="00AC5BAF">
            <w:pPr>
              <w:pStyle w:val="TAL"/>
            </w:pPr>
          </w:p>
        </w:tc>
      </w:tr>
      <w:tr w:rsidR="00E308B2" w14:paraId="50C27D6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DD317"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7F046" w14:textId="77777777" w:rsidR="00E308B2" w:rsidRDefault="00E308B2" w:rsidP="00AC5BAF">
            <w:pPr>
              <w:pStyle w:val="TAL"/>
            </w:pPr>
            <w:r>
              <w:t>S2-2406114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97BE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24765" w14:textId="77777777" w:rsidR="00E308B2" w:rsidRDefault="00E308B2" w:rsidP="00AC5BAF">
            <w:pPr>
              <w:pStyle w:val="TAL"/>
            </w:pPr>
            <w:r>
              <w:t>Key Issue #8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9D3AB"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A292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8A0F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3221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0368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7E4D4" w14:textId="77777777" w:rsidR="00E308B2" w:rsidRDefault="00E308B2" w:rsidP="00AC5BAF">
            <w:pPr>
              <w:pStyle w:val="TAL"/>
            </w:pPr>
          </w:p>
        </w:tc>
      </w:tr>
      <w:tr w:rsidR="00E308B2" w14:paraId="57C04E8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25AFF"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9BC69" w14:textId="77777777" w:rsidR="00E308B2" w:rsidRDefault="00E308B2" w:rsidP="00AC5BAF">
            <w:pPr>
              <w:pStyle w:val="TAL"/>
            </w:pPr>
            <w:r>
              <w:t>S2-2406241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DBE7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0CF86" w14:textId="77777777" w:rsidR="00E308B2" w:rsidRDefault="00E308B2" w:rsidP="00AC5BAF">
            <w:pPr>
              <w:pStyle w:val="TAL"/>
            </w:pPr>
            <w:r>
              <w:t>Conclusion for KI 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60E8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97DB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8690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267C5" w14:textId="77777777" w:rsidR="00E308B2" w:rsidRDefault="00E308B2" w:rsidP="00AC5BAF">
            <w:pPr>
              <w:pStyle w:val="TAL"/>
            </w:pPr>
            <w:r>
              <w:t>Revised in parallel session to S2-2406932, merging S2-2406638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3C0D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8DA02" w14:textId="77777777" w:rsidR="00E308B2" w:rsidRDefault="00E308B2" w:rsidP="00AC5BAF">
            <w:pPr>
              <w:pStyle w:val="TAL"/>
            </w:pPr>
            <w:r>
              <w:t>S2-2406932</w:t>
            </w:r>
          </w:p>
        </w:tc>
      </w:tr>
      <w:tr w:rsidR="00E308B2" w14:paraId="4AE9742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155AE"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0B65F" w14:textId="77777777" w:rsidR="00E308B2" w:rsidRDefault="00E308B2" w:rsidP="00AC5BAF">
            <w:pPr>
              <w:pStyle w:val="TAL"/>
            </w:pPr>
            <w:r>
              <w:t>S2-2406932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1434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E38C9" w14:textId="77777777" w:rsidR="00E308B2" w:rsidRDefault="00E308B2" w:rsidP="00AC5BAF">
            <w:pPr>
              <w:pStyle w:val="TAL"/>
            </w:pPr>
            <w:r>
              <w:t>Conclusion for KI 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52985"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6BD7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04D16"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A1552" w14:textId="77777777" w:rsidR="00E308B2" w:rsidRDefault="00E308B2" w:rsidP="00AC5BAF">
            <w:pPr>
              <w:pStyle w:val="TAL"/>
            </w:pPr>
            <w:r>
              <w:t>Revision of S2-2406241, merging S2-2406638.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09379"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67B00" w14:textId="77777777" w:rsidR="00E308B2" w:rsidRDefault="00E308B2" w:rsidP="00AC5BAF">
            <w:pPr>
              <w:pStyle w:val="TAL"/>
            </w:pPr>
          </w:p>
        </w:tc>
      </w:tr>
      <w:tr w:rsidR="00E308B2" w14:paraId="23E006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A1578"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68EDB" w14:textId="77777777" w:rsidR="00E308B2" w:rsidRDefault="00E308B2" w:rsidP="00AC5BAF">
            <w:pPr>
              <w:pStyle w:val="TAL"/>
            </w:pPr>
            <w:r>
              <w:t>S2-2406447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367E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63554" w14:textId="77777777" w:rsidR="00E308B2" w:rsidRDefault="00E308B2" w:rsidP="00AC5BAF">
            <w:pPr>
              <w:pStyle w:val="TAL"/>
            </w:pPr>
            <w:r>
              <w:t>Conclusion for Key Issue #8.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8AFA2"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6A4B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978D7"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D95B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55D8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0F767" w14:textId="77777777" w:rsidR="00E308B2" w:rsidRDefault="00E308B2" w:rsidP="00AC5BAF">
            <w:pPr>
              <w:pStyle w:val="TAL"/>
            </w:pPr>
          </w:p>
        </w:tc>
      </w:tr>
      <w:tr w:rsidR="00E308B2" w14:paraId="4424FDF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945A3" w14:textId="77777777" w:rsidR="00E308B2" w:rsidRDefault="00E308B2" w:rsidP="00AC5BAF">
            <w:pPr>
              <w:pStyle w:val="TAL"/>
              <w:rPr>
                <w:sz w:val="24"/>
                <w:szCs w:val="24"/>
              </w:rPr>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1714E" w14:textId="77777777" w:rsidR="00E308B2" w:rsidRDefault="00E308B2" w:rsidP="00AC5BAF">
            <w:pPr>
              <w:pStyle w:val="TAL"/>
            </w:pPr>
            <w:r>
              <w:t>S2-2406802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4972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86B05" w14:textId="77777777" w:rsidR="00E308B2" w:rsidRDefault="00E308B2" w:rsidP="00AC5BAF">
            <w:pPr>
              <w:pStyle w:val="TAL"/>
            </w:pPr>
            <w:r>
              <w:t>KI#9, interim agreement, rate limitation exposure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E7836" w14:textId="77777777" w:rsidR="00E308B2" w:rsidRDefault="00E308B2" w:rsidP="00AC5BAF">
            <w:pPr>
              <w:pStyle w:val="TAL"/>
            </w:pPr>
            <w:r>
              <w:t>Meta USA, Tencent,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6577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6D570"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70CAA" w14:textId="77777777" w:rsidR="00E308B2" w:rsidRDefault="00E308B2" w:rsidP="00AC5BAF">
            <w:pPr>
              <w:pStyle w:val="TAL"/>
            </w:pPr>
            <w:r>
              <w:t>Revised in parallel session to S2-2406934.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DD3F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87387" w14:textId="77777777" w:rsidR="00E308B2" w:rsidRDefault="00E308B2" w:rsidP="00AC5BAF">
            <w:pPr>
              <w:pStyle w:val="TAL"/>
            </w:pPr>
            <w:r>
              <w:t>S2-2406934</w:t>
            </w:r>
          </w:p>
        </w:tc>
      </w:tr>
      <w:tr w:rsidR="00E308B2" w14:paraId="0CBF8B0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023EE"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F3F93" w14:textId="77777777" w:rsidR="00E308B2" w:rsidRDefault="00E308B2" w:rsidP="00AC5BAF">
            <w:pPr>
              <w:pStyle w:val="TAL"/>
            </w:pPr>
            <w:r>
              <w:t>S2-2406934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6A34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28918" w14:textId="77777777" w:rsidR="00E308B2" w:rsidRDefault="00E308B2" w:rsidP="00AC5BAF">
            <w:pPr>
              <w:pStyle w:val="TAL"/>
            </w:pPr>
            <w:r>
              <w:t>KI#9, interim agreement, rate limitation exposure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267AA" w14:textId="77777777" w:rsidR="00E308B2" w:rsidRDefault="00E308B2" w:rsidP="00AC5BAF">
            <w:pPr>
              <w:pStyle w:val="TAL"/>
            </w:pPr>
            <w:r>
              <w:t>Meta USA, Tencent, Vivo,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FA7A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02CD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49575" w14:textId="77777777" w:rsidR="00E308B2" w:rsidRDefault="00E308B2" w:rsidP="00AC5BAF">
            <w:pPr>
              <w:pStyle w:val="TAL"/>
            </w:pPr>
            <w:r>
              <w:t>Revision of S2-2406802. Revised in parallel session to S2-2406961.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69E8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D09D9" w14:textId="77777777" w:rsidR="00E308B2" w:rsidRDefault="00E308B2" w:rsidP="00AC5BAF">
            <w:pPr>
              <w:pStyle w:val="TAL"/>
            </w:pPr>
            <w:r>
              <w:t>S2-2406961</w:t>
            </w:r>
          </w:p>
        </w:tc>
      </w:tr>
      <w:tr w:rsidR="00E308B2" w14:paraId="6F7D91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519B5"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7F4E5" w14:textId="77777777" w:rsidR="00E308B2" w:rsidRDefault="00E308B2" w:rsidP="00AC5BAF">
            <w:pPr>
              <w:pStyle w:val="TAL"/>
            </w:pPr>
            <w:r>
              <w:t>S2-2406961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ABB4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E59B9" w14:textId="77777777" w:rsidR="00E308B2" w:rsidRDefault="00E308B2" w:rsidP="00AC5BAF">
            <w:pPr>
              <w:pStyle w:val="TAL"/>
            </w:pPr>
            <w:r>
              <w:t>KI#9, interim agreement, rate limitation exposure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4CF05" w14:textId="77777777" w:rsidR="00E308B2" w:rsidRDefault="00E308B2" w:rsidP="00AC5BAF">
            <w:pPr>
              <w:pStyle w:val="TAL"/>
            </w:pPr>
            <w:r>
              <w:t>Meta USA, Tencent, Vivo,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6D13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572D0"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2801D" w14:textId="77777777" w:rsidR="00E308B2" w:rsidRDefault="00E308B2" w:rsidP="00AC5BAF">
            <w:pPr>
              <w:pStyle w:val="TAL"/>
            </w:pPr>
            <w:r>
              <w:t>Revision of S2-2406934. Revised in parallel session to S2-2407180.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9976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20D1B" w14:textId="77777777" w:rsidR="00E308B2" w:rsidRDefault="00E308B2" w:rsidP="00AC5BAF">
            <w:pPr>
              <w:pStyle w:val="TAL"/>
            </w:pPr>
            <w:r>
              <w:t>S2-2407180</w:t>
            </w:r>
          </w:p>
        </w:tc>
      </w:tr>
      <w:tr w:rsidR="00E308B2" w14:paraId="6566AE4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7EE7B"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4B23C" w14:textId="77777777" w:rsidR="00E308B2" w:rsidRDefault="00E308B2" w:rsidP="00AC5BAF">
            <w:pPr>
              <w:pStyle w:val="TAL"/>
            </w:pPr>
            <w:r>
              <w:t>S2-2407180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6818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53C04" w14:textId="77777777" w:rsidR="00E308B2" w:rsidRDefault="00E308B2" w:rsidP="00AC5BAF">
            <w:pPr>
              <w:pStyle w:val="TAL"/>
            </w:pPr>
            <w:r>
              <w:t>KI#9, interim agreement, rate limitation exposure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C430B" w14:textId="77777777" w:rsidR="00E308B2" w:rsidRDefault="00E308B2" w:rsidP="00AC5BAF">
            <w:pPr>
              <w:pStyle w:val="TAL"/>
            </w:pPr>
            <w:r>
              <w:t>Meta USA, Tencent, Vivo,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4AB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24C4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5BA34" w14:textId="77777777" w:rsidR="00E308B2" w:rsidRDefault="00E308B2" w:rsidP="00AC5BAF">
            <w:pPr>
              <w:pStyle w:val="TAL"/>
            </w:pPr>
            <w:r>
              <w:t>Revision of S2-2406961.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53861"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0B2C2" w14:textId="77777777" w:rsidR="00E308B2" w:rsidRDefault="00E308B2" w:rsidP="00AC5BAF">
            <w:pPr>
              <w:pStyle w:val="TAL"/>
            </w:pPr>
          </w:p>
        </w:tc>
      </w:tr>
      <w:tr w:rsidR="00E308B2" w14:paraId="3087BC1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949B7"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DBC7C" w14:textId="77777777" w:rsidR="00E308B2" w:rsidRDefault="00E308B2" w:rsidP="00AC5BAF">
            <w:pPr>
              <w:pStyle w:val="TAL"/>
            </w:pPr>
            <w:r>
              <w:t>S2-2406403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4B41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CD3E9" w14:textId="77777777" w:rsidR="00E308B2" w:rsidRDefault="00E308B2" w:rsidP="00AC5BAF">
            <w:pPr>
              <w:pStyle w:val="TAL"/>
            </w:pPr>
            <w:r>
              <w:t>KI#9: Initial conclusion of KI#9 on enhancement for XR related network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A3C0E"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EB79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5BF7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E5D0B" w14:textId="77777777" w:rsidR="00E308B2" w:rsidRDefault="00E308B2" w:rsidP="00AC5BAF">
            <w:pPr>
              <w:pStyle w:val="TAL"/>
            </w:pPr>
            <w:r>
              <w:t>Revised in parallel session to S2-2406933.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446A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7AF2A" w14:textId="77777777" w:rsidR="00E308B2" w:rsidRDefault="00E308B2" w:rsidP="00AC5BAF">
            <w:pPr>
              <w:pStyle w:val="TAL"/>
            </w:pPr>
            <w:r>
              <w:t>S2-2406933</w:t>
            </w:r>
          </w:p>
        </w:tc>
      </w:tr>
      <w:tr w:rsidR="00E308B2" w14:paraId="58C37E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6C1E6"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979B5" w14:textId="77777777" w:rsidR="00E308B2" w:rsidRDefault="00E308B2" w:rsidP="00AC5BAF">
            <w:pPr>
              <w:pStyle w:val="TAL"/>
            </w:pPr>
            <w:r>
              <w:t>S2-2406933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EF6D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040AB" w14:textId="77777777" w:rsidR="00E308B2" w:rsidRDefault="00E308B2" w:rsidP="00AC5BAF">
            <w:pPr>
              <w:pStyle w:val="TAL"/>
            </w:pPr>
            <w:r>
              <w:t>KI#9: Initial conclusion of KI#9 on enhancement for XR related network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D9A30"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11AE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0CB8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CF72D" w14:textId="77777777" w:rsidR="00E308B2" w:rsidRDefault="00E308B2" w:rsidP="00AC5BAF">
            <w:pPr>
              <w:pStyle w:val="TAL"/>
            </w:pPr>
            <w:r>
              <w:t>Revision of S2-2406403. Revised in parallel session to S2-2406962.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339D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F95D2" w14:textId="77777777" w:rsidR="00E308B2" w:rsidRDefault="00E308B2" w:rsidP="00AC5BAF">
            <w:pPr>
              <w:pStyle w:val="TAL"/>
            </w:pPr>
            <w:r>
              <w:t>S2-2406962</w:t>
            </w:r>
          </w:p>
        </w:tc>
      </w:tr>
      <w:tr w:rsidR="00E308B2" w14:paraId="7494225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97700"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72E2A" w14:textId="77777777" w:rsidR="00E308B2" w:rsidRDefault="00E308B2" w:rsidP="00AC5BAF">
            <w:pPr>
              <w:pStyle w:val="TAL"/>
            </w:pPr>
            <w:r>
              <w:t>S2-2406962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2E21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773BA" w14:textId="77777777" w:rsidR="00E308B2" w:rsidRDefault="00E308B2" w:rsidP="00AC5BAF">
            <w:pPr>
              <w:pStyle w:val="TAL"/>
            </w:pPr>
            <w:r>
              <w:t>KI#9: Initial conclusion of KI#9 on enhancement for XR related network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F8056" w14:textId="77777777" w:rsidR="00E308B2" w:rsidRDefault="00E308B2" w:rsidP="00AC5BAF">
            <w:pPr>
              <w:pStyle w:val="TAL"/>
            </w:pPr>
            <w:r>
              <w:t>Huawei, HiSilicon, CATT, Tencent, Meta USA, Lenovo,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B2DF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E7A6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B7573" w14:textId="77777777" w:rsidR="00E308B2" w:rsidRDefault="00E308B2" w:rsidP="00AC5BAF">
            <w:pPr>
              <w:pStyle w:val="TAL"/>
            </w:pPr>
            <w:r>
              <w:t>Revision of S2-2406933. Revised in parallel session to S2-2407181.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58C0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AAF4F" w14:textId="77777777" w:rsidR="00E308B2" w:rsidRDefault="00E308B2" w:rsidP="00AC5BAF">
            <w:pPr>
              <w:pStyle w:val="TAL"/>
            </w:pPr>
            <w:r>
              <w:t>S2-2407181</w:t>
            </w:r>
          </w:p>
        </w:tc>
      </w:tr>
      <w:tr w:rsidR="00E308B2" w14:paraId="6283A7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67B97"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046EB" w14:textId="77777777" w:rsidR="00E308B2" w:rsidRDefault="00E308B2" w:rsidP="00AC5BAF">
            <w:pPr>
              <w:pStyle w:val="TAL"/>
            </w:pPr>
            <w:r>
              <w:t>S2-2407181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D70F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3E4DD" w14:textId="77777777" w:rsidR="00E308B2" w:rsidRDefault="00E308B2" w:rsidP="00AC5BAF">
            <w:pPr>
              <w:pStyle w:val="TAL"/>
            </w:pPr>
            <w:r>
              <w:t>KI#9: Initial conclusion of KI#9 on enhancement for XR related network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FB50D" w14:textId="77777777" w:rsidR="00E308B2" w:rsidRDefault="00E308B2" w:rsidP="00AC5BAF">
            <w:pPr>
              <w:pStyle w:val="TAL"/>
            </w:pPr>
            <w:r>
              <w:t>Huawei, HiSilicon, CATT, Tencent, Meta USA, Lenovo,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1612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80BAD"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4B9C5" w14:textId="77777777" w:rsidR="00E308B2" w:rsidRDefault="00E308B2" w:rsidP="00AC5BAF">
            <w:pPr>
              <w:pStyle w:val="TAL"/>
            </w:pPr>
            <w:r>
              <w:t>Revision of S2-2406962.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7B72D"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AEF86" w14:textId="77777777" w:rsidR="00E308B2" w:rsidRDefault="00E308B2" w:rsidP="00AC5BAF">
            <w:pPr>
              <w:pStyle w:val="TAL"/>
            </w:pPr>
          </w:p>
        </w:tc>
      </w:tr>
      <w:tr w:rsidR="00E308B2" w14:paraId="272154A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4299A"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CFB05" w14:textId="77777777" w:rsidR="00E308B2" w:rsidRDefault="00E308B2" w:rsidP="00AC5BAF">
            <w:pPr>
              <w:pStyle w:val="TAL"/>
            </w:pPr>
            <w:r>
              <w:t>S2-2405911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6D53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F90FB" w14:textId="77777777" w:rsidR="00E308B2" w:rsidRDefault="00E308B2" w:rsidP="00AC5BAF">
            <w:pPr>
              <w:pStyle w:val="TAL"/>
            </w:pPr>
            <w:r>
              <w:t>Conclusion for Key Issue #9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99E91"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4C8A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3E1A0"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3A14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FC93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6E5F8" w14:textId="77777777" w:rsidR="00E308B2" w:rsidRDefault="00E308B2" w:rsidP="00AC5BAF">
            <w:pPr>
              <w:pStyle w:val="TAL"/>
            </w:pPr>
          </w:p>
        </w:tc>
      </w:tr>
      <w:tr w:rsidR="00E308B2" w14:paraId="1EA5C30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86FF1"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B4704" w14:textId="77777777" w:rsidR="00E308B2" w:rsidRDefault="00E308B2" w:rsidP="00AC5BAF">
            <w:pPr>
              <w:pStyle w:val="TAL"/>
            </w:pPr>
            <w:r>
              <w:t>S2-2405959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055D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92C62" w14:textId="77777777" w:rsidR="00E308B2" w:rsidRDefault="00E308B2" w:rsidP="00AC5BAF">
            <w:pPr>
              <w:pStyle w:val="TAL"/>
            </w:pPr>
            <w:r>
              <w:t>KI#9, interim agreement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8964C"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AD4A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BD100"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D9C6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700F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D4891" w14:textId="77777777" w:rsidR="00E308B2" w:rsidRDefault="00E308B2" w:rsidP="00AC5BAF">
            <w:pPr>
              <w:pStyle w:val="TAL"/>
            </w:pPr>
          </w:p>
        </w:tc>
      </w:tr>
      <w:tr w:rsidR="00E308B2" w14:paraId="530F17D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7FA5F"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D0100" w14:textId="77777777" w:rsidR="00E308B2" w:rsidRDefault="00E308B2" w:rsidP="00AC5BAF">
            <w:pPr>
              <w:pStyle w:val="TAL"/>
            </w:pPr>
            <w:r>
              <w:t>S2-2406232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C4BD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583A4" w14:textId="77777777" w:rsidR="00E308B2" w:rsidRDefault="00E308B2" w:rsidP="00AC5BAF">
            <w:pPr>
              <w:pStyle w:val="TAL"/>
            </w:pPr>
            <w:r>
              <w:t>KI#9 Evaluation and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807F1"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5687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574BF"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CA33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E817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9C889" w14:textId="77777777" w:rsidR="00E308B2" w:rsidRDefault="00E308B2" w:rsidP="00AC5BAF">
            <w:pPr>
              <w:pStyle w:val="TAL"/>
            </w:pPr>
          </w:p>
        </w:tc>
      </w:tr>
      <w:tr w:rsidR="00E308B2" w14:paraId="70ADE5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29EC7"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1DB96" w14:textId="77777777" w:rsidR="00E308B2" w:rsidRDefault="00E308B2" w:rsidP="00AC5BAF">
            <w:pPr>
              <w:pStyle w:val="TAL"/>
            </w:pPr>
            <w:r>
              <w:t>S2-2406397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1D2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8C32C" w14:textId="77777777" w:rsidR="00E308B2" w:rsidRDefault="00E308B2" w:rsidP="00AC5BAF">
            <w:pPr>
              <w:pStyle w:val="TAL"/>
            </w:pPr>
            <w:r>
              <w:t>KI#9, Interim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412A7"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C55D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5729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9FD1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0682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95EFE" w14:textId="77777777" w:rsidR="00E308B2" w:rsidRDefault="00E308B2" w:rsidP="00AC5BAF">
            <w:pPr>
              <w:pStyle w:val="TAL"/>
            </w:pPr>
          </w:p>
        </w:tc>
      </w:tr>
      <w:tr w:rsidR="00E308B2" w14:paraId="5CEB083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DE44F"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C995F" w14:textId="77777777" w:rsidR="00E308B2" w:rsidRDefault="00E308B2" w:rsidP="00AC5BAF">
            <w:pPr>
              <w:pStyle w:val="TAL"/>
            </w:pPr>
            <w:r>
              <w:t>S2-2406448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48FD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F7CD5" w14:textId="77777777" w:rsidR="00E308B2" w:rsidRDefault="00E308B2" w:rsidP="00AC5BAF">
            <w:pPr>
              <w:pStyle w:val="TAL"/>
            </w:pPr>
            <w:r>
              <w:t>Conclusion for Key Issue #9.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4BAAA"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9E9F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0A8C1"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6C4A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36B5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A1B02" w14:textId="77777777" w:rsidR="00E308B2" w:rsidRDefault="00E308B2" w:rsidP="00AC5BAF">
            <w:pPr>
              <w:pStyle w:val="TAL"/>
            </w:pPr>
          </w:p>
        </w:tc>
      </w:tr>
      <w:tr w:rsidR="00E308B2" w14:paraId="7838166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74D25"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76780" w14:textId="77777777" w:rsidR="00E308B2" w:rsidRDefault="00E308B2" w:rsidP="00AC5BAF">
            <w:pPr>
              <w:pStyle w:val="TAL"/>
            </w:pPr>
            <w:r>
              <w:t>S2-2406522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A51E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59BF6" w14:textId="77777777" w:rsidR="00E308B2" w:rsidRDefault="00E308B2" w:rsidP="00AC5BAF">
            <w:pPr>
              <w:pStyle w:val="TAL"/>
            </w:pPr>
            <w:r>
              <w:t>Key Issue#9,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CDBF3"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EB9D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D4326"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6105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E16C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D829B" w14:textId="77777777" w:rsidR="00E308B2" w:rsidRDefault="00E308B2" w:rsidP="00AC5BAF">
            <w:pPr>
              <w:pStyle w:val="TAL"/>
            </w:pPr>
          </w:p>
        </w:tc>
      </w:tr>
      <w:tr w:rsidR="00E308B2" w14:paraId="66BDD5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039B3" w14:textId="77777777" w:rsidR="00E308B2" w:rsidRDefault="00E308B2" w:rsidP="00AC5BAF">
            <w:pPr>
              <w:pStyle w:val="TAL"/>
              <w:rPr>
                <w:sz w:val="24"/>
                <w:szCs w:val="24"/>
              </w:rPr>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23834" w14:textId="77777777" w:rsidR="00E308B2" w:rsidRDefault="00E308B2" w:rsidP="00AC5BAF">
            <w:pPr>
              <w:pStyle w:val="TAL"/>
            </w:pPr>
            <w:r>
              <w:t>S2-2406572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31B3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84EF8" w14:textId="77777777" w:rsidR="00E308B2" w:rsidRDefault="00E308B2" w:rsidP="00AC5BAF">
            <w:pPr>
              <w:pStyle w:val="TAL"/>
            </w:pPr>
            <w:r>
              <w:t>Conclusion for KI#9: Interim Conclusion for the network information exposure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A6432"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2C5C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A478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7A10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A256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88972" w14:textId="77777777" w:rsidR="00E308B2" w:rsidRDefault="00E308B2" w:rsidP="00AC5BAF">
            <w:pPr>
              <w:pStyle w:val="TAL"/>
            </w:pPr>
          </w:p>
        </w:tc>
      </w:tr>
      <w:tr w:rsidR="00E308B2" w14:paraId="427C129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DD9A1"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2B5C6" w14:textId="77777777" w:rsidR="00E308B2" w:rsidRDefault="00E308B2" w:rsidP="00AC5BAF">
            <w:pPr>
              <w:pStyle w:val="TAL"/>
            </w:pPr>
            <w:r>
              <w:t>S2-2406630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4674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B4D1D" w14:textId="77777777" w:rsidR="00E308B2" w:rsidRDefault="00E308B2" w:rsidP="00AC5BAF">
            <w:pPr>
              <w:pStyle w:val="TAL"/>
            </w:pPr>
            <w:r>
              <w:t>KI#9_Evaluation and Conclusion for KI#9.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A1319"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B7D7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876A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D92C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4C48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3EF31" w14:textId="77777777" w:rsidR="00E308B2" w:rsidRDefault="00E308B2" w:rsidP="00AC5BAF">
            <w:pPr>
              <w:pStyle w:val="TAL"/>
            </w:pPr>
          </w:p>
        </w:tc>
      </w:tr>
      <w:tr w:rsidR="00E308B2" w14:paraId="18DA106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18132"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6354D" w14:textId="77777777" w:rsidR="00E308B2" w:rsidRDefault="00E308B2" w:rsidP="00AC5BAF">
            <w:pPr>
              <w:pStyle w:val="TAL"/>
            </w:pPr>
            <w:r>
              <w:t>S2-2406692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7B88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E8F38" w14:textId="77777777" w:rsidR="00E308B2" w:rsidRDefault="00E308B2" w:rsidP="00AC5BAF">
            <w:pPr>
              <w:pStyle w:val="TAL"/>
            </w:pPr>
            <w:r>
              <w:t>Conclusions for KI#9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94D81"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F38D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5387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3563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0406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4360C" w14:textId="77777777" w:rsidR="00E308B2" w:rsidRDefault="00E308B2" w:rsidP="00AC5BAF">
            <w:pPr>
              <w:pStyle w:val="TAL"/>
            </w:pPr>
          </w:p>
        </w:tc>
      </w:tr>
      <w:tr w:rsidR="00E308B2" w14:paraId="159862B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4E391"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AED78" w14:textId="77777777" w:rsidR="00E308B2" w:rsidRDefault="00E308B2" w:rsidP="00AC5BAF">
            <w:pPr>
              <w:pStyle w:val="TAL"/>
            </w:pPr>
            <w:r>
              <w:t>S2-2405960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4EC7D"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138D3" w14:textId="77777777" w:rsidR="00E308B2" w:rsidRDefault="00E308B2" w:rsidP="00AC5BAF">
            <w:pPr>
              <w:pStyle w:val="TAL"/>
            </w:pPr>
            <w:r>
              <w:t>[DRAFT] LS on 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DC016"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EBFC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FAFBF"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621A8" w14:textId="77777777" w:rsidR="00E308B2" w:rsidRDefault="00E308B2" w:rsidP="00AC5BAF">
            <w:pPr>
              <w:pStyle w:val="TAL"/>
            </w:pPr>
            <w:r>
              <w:t>Revised in parallel session to S2-2406935.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5F9C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B4524" w14:textId="77777777" w:rsidR="00E308B2" w:rsidRDefault="00E308B2" w:rsidP="00AC5BAF">
            <w:pPr>
              <w:pStyle w:val="TAL"/>
            </w:pPr>
            <w:r>
              <w:t>S2-2406935</w:t>
            </w:r>
          </w:p>
        </w:tc>
      </w:tr>
      <w:tr w:rsidR="00E308B2" w14:paraId="76784D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03BBC"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05DB0" w14:textId="77777777" w:rsidR="00E308B2" w:rsidRDefault="00E308B2" w:rsidP="00AC5BAF">
            <w:pPr>
              <w:pStyle w:val="TAL"/>
            </w:pPr>
            <w:r>
              <w:t>S2-2406935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6D9DE"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0E495" w14:textId="77777777" w:rsidR="00E308B2" w:rsidRDefault="00E308B2" w:rsidP="00AC5BAF">
            <w:pPr>
              <w:pStyle w:val="TAL"/>
            </w:pPr>
            <w:r>
              <w:t>[DRAFT] LS on 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DCDD2"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DB2C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04CB1"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AF852" w14:textId="77777777" w:rsidR="00E308B2" w:rsidRDefault="00E308B2" w:rsidP="00AC5BAF">
            <w:pPr>
              <w:pStyle w:val="TAL"/>
            </w:pPr>
            <w:r>
              <w:t>Revision of S2-2405960. Revised in parallel session to S2-2406963.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5295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000B6" w14:textId="77777777" w:rsidR="00E308B2" w:rsidRDefault="00E308B2" w:rsidP="00AC5BAF">
            <w:pPr>
              <w:pStyle w:val="TAL"/>
            </w:pPr>
            <w:r>
              <w:t>S2-2406963</w:t>
            </w:r>
          </w:p>
        </w:tc>
      </w:tr>
      <w:tr w:rsidR="00E308B2" w14:paraId="4099362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3BC59"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D5E0D" w14:textId="77777777" w:rsidR="00E308B2" w:rsidRDefault="00E308B2" w:rsidP="00AC5BAF">
            <w:pPr>
              <w:pStyle w:val="TAL"/>
            </w:pPr>
            <w:r>
              <w:t>S2-2406963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DE9A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94DC2" w14:textId="77777777" w:rsidR="00E308B2" w:rsidRDefault="00E308B2" w:rsidP="00AC5BAF">
            <w:pPr>
              <w:pStyle w:val="TAL"/>
            </w:pPr>
            <w:r>
              <w:t>[DRAFT] LS on 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8FE1D"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99B7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D1006"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C8515" w14:textId="77777777" w:rsidR="00E308B2" w:rsidRDefault="00E308B2" w:rsidP="00AC5BAF">
            <w:pPr>
              <w:pStyle w:val="TAL"/>
            </w:pPr>
            <w:r>
              <w:t>Revision of S2-2406935. Revised in parallel session to S2-2407182.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A345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7EDC4" w14:textId="77777777" w:rsidR="00E308B2" w:rsidRDefault="00E308B2" w:rsidP="00AC5BAF">
            <w:pPr>
              <w:pStyle w:val="TAL"/>
            </w:pPr>
            <w:r>
              <w:t>S2-2407182</w:t>
            </w:r>
          </w:p>
        </w:tc>
      </w:tr>
      <w:tr w:rsidR="00E308B2" w14:paraId="1D48A5E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FF1C7"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B372E" w14:textId="77777777" w:rsidR="00E308B2" w:rsidRDefault="00E308B2" w:rsidP="00AC5BAF">
            <w:pPr>
              <w:pStyle w:val="TAL"/>
            </w:pPr>
            <w:r>
              <w:t>S2-2407182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0E26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9C16A" w14:textId="77777777" w:rsidR="00E308B2" w:rsidRDefault="00E308B2" w:rsidP="00AC5BAF">
            <w:pPr>
              <w:pStyle w:val="TAL"/>
            </w:pPr>
            <w:r>
              <w:t>[DRAFT] LS on 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DC3FF"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4C1D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E05E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5B88C" w14:textId="77777777" w:rsidR="00E308B2" w:rsidRDefault="00E308B2" w:rsidP="00AC5BAF">
            <w:pPr>
              <w:pStyle w:val="TAL"/>
            </w:pPr>
            <w:r>
              <w:t>Revision of S2-2406963. Revised in parallel session to S2-2407197.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5CB3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10C11" w14:textId="77777777" w:rsidR="00E308B2" w:rsidRDefault="00E308B2" w:rsidP="00AC5BAF">
            <w:pPr>
              <w:pStyle w:val="TAL"/>
            </w:pPr>
            <w:r>
              <w:t>S2-2407197</w:t>
            </w:r>
          </w:p>
        </w:tc>
      </w:tr>
      <w:tr w:rsidR="00E308B2" w14:paraId="314FFD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1F5A1"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8C484" w14:textId="77777777" w:rsidR="00E308B2" w:rsidRDefault="00E308B2" w:rsidP="00AC5BAF">
            <w:pPr>
              <w:pStyle w:val="TAL"/>
            </w:pPr>
            <w:r>
              <w:t>S2-2407197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7E5CB"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752D8" w14:textId="77777777" w:rsidR="00E308B2" w:rsidRDefault="00E308B2" w:rsidP="00AC5BAF">
            <w:pPr>
              <w:pStyle w:val="TAL"/>
            </w:pPr>
            <w:r>
              <w:t>[DRAFT] LS on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207D9"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418C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84BD0"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12E26" w14:textId="77777777" w:rsidR="00E308B2" w:rsidRDefault="00E308B2" w:rsidP="00AC5BAF">
            <w:pPr>
              <w:pStyle w:val="TAL"/>
            </w:pPr>
            <w:r>
              <w:t>Revision of S2-2407182. Revised to S2-2407351.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43B8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B7337" w14:textId="77777777" w:rsidR="00E308B2" w:rsidRDefault="00E308B2" w:rsidP="00AC5BAF">
            <w:pPr>
              <w:pStyle w:val="TAL"/>
            </w:pPr>
            <w:r>
              <w:t>S2-2407351</w:t>
            </w:r>
          </w:p>
        </w:tc>
      </w:tr>
      <w:tr w:rsidR="00E308B2" w14:paraId="5545C05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8BB45" w14:textId="77777777" w:rsidR="00E308B2" w:rsidRDefault="00E308B2" w:rsidP="00AC5BAF">
            <w:pPr>
              <w:pStyle w:val="TAL"/>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52D05" w14:textId="77777777" w:rsidR="00E308B2" w:rsidRDefault="00E308B2" w:rsidP="00AC5BAF">
            <w:pPr>
              <w:pStyle w:val="TAL"/>
            </w:pPr>
            <w:r>
              <w:t>S2-2407351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CE25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344E6" w14:textId="77777777" w:rsidR="00E308B2" w:rsidRDefault="00E308B2" w:rsidP="00AC5BAF">
            <w:pPr>
              <w:pStyle w:val="TAL"/>
            </w:pPr>
            <w:r>
              <w:t>LS on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6EE9D"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CECA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09B6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70101" w14:textId="77777777" w:rsidR="00E308B2" w:rsidRDefault="00E308B2" w:rsidP="00AC5BAF">
            <w:pPr>
              <w:pStyle w:val="TAL"/>
            </w:pPr>
            <w:r>
              <w:t>Revision of S2-2407197.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E78D9"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F15D7" w14:textId="77777777" w:rsidR="00E308B2" w:rsidRDefault="00E308B2" w:rsidP="00AC5BAF">
            <w:pPr>
              <w:pStyle w:val="TAL"/>
            </w:pPr>
          </w:p>
        </w:tc>
      </w:tr>
      <w:tr w:rsidR="00E308B2" w14:paraId="4C7BED8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1486F"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4C150" w14:textId="77777777" w:rsidR="00E308B2" w:rsidRDefault="00E308B2" w:rsidP="00AC5BAF">
            <w:pPr>
              <w:pStyle w:val="TAL"/>
            </w:pPr>
            <w:r>
              <w:t>S2-2405967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8DEA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15B51" w14:textId="77777777" w:rsidR="00E308B2" w:rsidRDefault="00E308B2" w:rsidP="00AC5BAF">
            <w:pPr>
              <w:pStyle w:val="TAL"/>
            </w:pPr>
            <w:r>
              <w:t>KI#8 Sol#33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91F4C" w14:textId="77777777" w:rsidR="00E308B2" w:rsidRDefault="00E308B2" w:rsidP="00AC5BAF">
            <w:pPr>
              <w:pStyle w:val="TAL"/>
            </w:pPr>
            <w:r>
              <w:t>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27D9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9525E"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99652" w14:textId="77777777" w:rsidR="00E308B2" w:rsidRDefault="00E308B2" w:rsidP="00AC5BAF">
            <w:pPr>
              <w:pStyle w:val="TAL"/>
            </w:pPr>
            <w:r>
              <w:t>Revision of S2-2405370 from SA2#162.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8BC8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4A8C9" w14:textId="77777777" w:rsidR="00E308B2" w:rsidRDefault="00E308B2" w:rsidP="00AC5BAF">
            <w:pPr>
              <w:pStyle w:val="TAL"/>
            </w:pPr>
          </w:p>
        </w:tc>
      </w:tr>
      <w:tr w:rsidR="00E308B2" w14:paraId="2B15134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42AF6"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0EDD1" w14:textId="77777777" w:rsidR="00E308B2" w:rsidRDefault="00E308B2" w:rsidP="00AC5BAF">
            <w:pPr>
              <w:pStyle w:val="TAL"/>
            </w:pPr>
            <w:r>
              <w:t>S2-2405987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04B9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0791B" w14:textId="77777777" w:rsidR="00E308B2" w:rsidRDefault="00E308B2" w:rsidP="00AC5BAF">
            <w:pPr>
              <w:pStyle w:val="TAL"/>
            </w:pPr>
            <w:r>
              <w:t>KI#2, Sol#25: Update to remove 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2E2D1"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435E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3DD4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D56F3" w14:textId="77777777" w:rsidR="00E308B2" w:rsidRDefault="00E308B2" w:rsidP="00AC5BAF">
            <w:pPr>
              <w:pStyle w:val="TAL"/>
            </w:pPr>
            <w:r>
              <w:t>Revision of S2-2404505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D4D7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0C57D" w14:textId="77777777" w:rsidR="00E308B2" w:rsidRDefault="00E308B2" w:rsidP="00AC5BAF">
            <w:pPr>
              <w:pStyle w:val="TAL"/>
            </w:pPr>
          </w:p>
        </w:tc>
      </w:tr>
      <w:tr w:rsidR="00E308B2" w14:paraId="2A7B802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1F7A4"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62ECA" w14:textId="77777777" w:rsidR="00E308B2" w:rsidRDefault="00E308B2" w:rsidP="00AC5BAF">
            <w:pPr>
              <w:pStyle w:val="TAL"/>
            </w:pPr>
            <w:r>
              <w:t>S2-2406009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DB78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77098" w14:textId="77777777" w:rsidR="00E308B2" w:rsidRDefault="00E308B2" w:rsidP="00AC5BAF">
            <w:pPr>
              <w:pStyle w:val="TAL"/>
            </w:pPr>
            <w:r>
              <w:t>KI#1: Sol#1: Update to remove EN on UE sending Assistance Information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73F12"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B9D2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8FF0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D17F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D705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AAA7D" w14:textId="77777777" w:rsidR="00E308B2" w:rsidRDefault="00E308B2" w:rsidP="00AC5BAF">
            <w:pPr>
              <w:pStyle w:val="TAL"/>
            </w:pPr>
          </w:p>
        </w:tc>
      </w:tr>
      <w:tr w:rsidR="00E308B2" w14:paraId="779777D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07D62"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7064C" w14:textId="77777777" w:rsidR="00E308B2" w:rsidRDefault="00E308B2" w:rsidP="00AC5BAF">
            <w:pPr>
              <w:pStyle w:val="TAL"/>
            </w:pPr>
            <w:r>
              <w:t>S2-2406112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9687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8F1A0" w14:textId="77777777" w:rsidR="00E308B2" w:rsidRDefault="00E308B2" w:rsidP="00AC5BAF">
            <w:pPr>
              <w:pStyle w:val="TAL"/>
            </w:pPr>
            <w:r>
              <w:t>Key Issue #8, Solution #31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A458A" w14:textId="77777777" w:rsidR="00E308B2" w:rsidRDefault="00E308B2" w:rsidP="00AC5BAF">
            <w:pPr>
              <w:pStyle w:val="TAL"/>
            </w:pPr>
            <w:r>
              <w:t>InterDigital Inc., OPPO,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AA4B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EA5D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C6E3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CF04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B75EB" w14:textId="77777777" w:rsidR="00E308B2" w:rsidRDefault="00E308B2" w:rsidP="00AC5BAF">
            <w:pPr>
              <w:pStyle w:val="TAL"/>
            </w:pPr>
          </w:p>
        </w:tc>
      </w:tr>
      <w:tr w:rsidR="00E308B2" w14:paraId="5A5637C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D20D1" w14:textId="77777777" w:rsidR="00E308B2" w:rsidRDefault="00E308B2" w:rsidP="00AC5BAF">
            <w:pPr>
              <w:pStyle w:val="TAL"/>
              <w:rPr>
                <w:sz w:val="24"/>
                <w:szCs w:val="24"/>
              </w:rPr>
            </w:pPr>
            <w:r>
              <w:lastRenderedPageBreak/>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09DE9" w14:textId="77777777" w:rsidR="00E308B2" w:rsidRDefault="00E308B2" w:rsidP="00AC5BAF">
            <w:pPr>
              <w:pStyle w:val="TAL"/>
            </w:pPr>
            <w:r>
              <w:t>S2-2406226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6BF0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B18AD" w14:textId="77777777" w:rsidR="00E308B2" w:rsidRDefault="00E308B2" w:rsidP="00AC5BAF">
            <w:pPr>
              <w:pStyle w:val="TAL"/>
            </w:pPr>
            <w:r>
              <w:t>KI#2, Sol #26: Update to remove ENs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E9A55" w14:textId="77777777" w:rsidR="00E308B2" w:rsidRDefault="00E308B2" w:rsidP="00AC5BAF">
            <w:pPr>
              <w:pStyle w:val="TAL"/>
            </w:pPr>
            <w:r>
              <w:t>Ericsson, Meta USA, Apple, Lenovo, 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3A7E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C96C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1AFB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F657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33EA0" w14:textId="77777777" w:rsidR="00E308B2" w:rsidRDefault="00E308B2" w:rsidP="00AC5BAF">
            <w:pPr>
              <w:pStyle w:val="TAL"/>
            </w:pPr>
          </w:p>
        </w:tc>
      </w:tr>
      <w:tr w:rsidR="00E308B2" w14:paraId="0FC065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76560"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8F822" w14:textId="77777777" w:rsidR="00E308B2" w:rsidRDefault="00E308B2" w:rsidP="00AC5BAF">
            <w:pPr>
              <w:pStyle w:val="TAL"/>
            </w:pPr>
            <w:r>
              <w:t>S2-2406394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3E5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BCB5D" w14:textId="77777777" w:rsidR="00E308B2" w:rsidRPr="00925BE9" w:rsidRDefault="00E308B2" w:rsidP="00AC5BAF">
            <w:pPr>
              <w:pStyle w:val="TAL"/>
              <w:rPr>
                <w:lang w:val="fr-FR"/>
              </w:rPr>
            </w:pPr>
            <w:r w:rsidRPr="00925BE9">
              <w:rPr>
                <w:lang w:val="fr-FR"/>
              </w:rPr>
              <w:t>KI#9, Sol#19: Solution updates on exposure part.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5645C"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7F26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ABF6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E44A9" w14:textId="77777777" w:rsidR="00E308B2" w:rsidRDefault="00E308B2" w:rsidP="00AC5BAF">
            <w:pPr>
              <w:pStyle w:val="TAL"/>
            </w:pPr>
            <w:r>
              <w:t>Revision of S2-2404611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CEA9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0DC4F" w14:textId="77777777" w:rsidR="00E308B2" w:rsidRDefault="00E308B2" w:rsidP="00AC5BAF">
            <w:pPr>
              <w:pStyle w:val="TAL"/>
            </w:pPr>
          </w:p>
        </w:tc>
      </w:tr>
      <w:tr w:rsidR="00E308B2" w14:paraId="4D4B63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BAB1E"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07DCE" w14:textId="77777777" w:rsidR="00E308B2" w:rsidRDefault="00E308B2" w:rsidP="00AC5BAF">
            <w:pPr>
              <w:pStyle w:val="TAL"/>
            </w:pPr>
            <w:r>
              <w:t>S2-2406432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734D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39A7D" w14:textId="77777777" w:rsidR="00E308B2" w:rsidRDefault="00E308B2" w:rsidP="00AC5BAF">
            <w:pPr>
              <w:pStyle w:val="TAL"/>
            </w:pPr>
            <w:r>
              <w:t>Solution #31 update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A7A96"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DA9C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7169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AED9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94C9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C0011" w14:textId="77777777" w:rsidR="00E308B2" w:rsidRDefault="00E308B2" w:rsidP="00AC5BAF">
            <w:pPr>
              <w:pStyle w:val="TAL"/>
            </w:pPr>
          </w:p>
        </w:tc>
      </w:tr>
      <w:tr w:rsidR="00E308B2" w14:paraId="620FBFD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0DDA6"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41FD7" w14:textId="77777777" w:rsidR="00E308B2" w:rsidRDefault="00E308B2" w:rsidP="00AC5BAF">
            <w:pPr>
              <w:pStyle w:val="TAL"/>
            </w:pPr>
            <w:r>
              <w:t>S2-2406549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6629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0C20C" w14:textId="77777777" w:rsidR="00E308B2" w:rsidRDefault="00E308B2" w:rsidP="00AC5BAF">
            <w:pPr>
              <w:pStyle w:val="TAL"/>
            </w:pPr>
            <w:r>
              <w:t>KI#2, Sol #24: Update to remove ENs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130FC"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0F93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6236D"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9E20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08FF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0C343" w14:textId="77777777" w:rsidR="00E308B2" w:rsidRDefault="00E308B2" w:rsidP="00AC5BAF">
            <w:pPr>
              <w:pStyle w:val="TAL"/>
            </w:pPr>
          </w:p>
        </w:tc>
      </w:tr>
      <w:tr w:rsidR="00E308B2" w14:paraId="52979C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EDD5E"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F1F37" w14:textId="77777777" w:rsidR="00E308B2" w:rsidRDefault="00E308B2" w:rsidP="00AC5BAF">
            <w:pPr>
              <w:pStyle w:val="TAL"/>
            </w:pPr>
            <w:r>
              <w:t>S2-2406625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D401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FCA21" w14:textId="77777777" w:rsidR="00E308B2" w:rsidRDefault="00E308B2" w:rsidP="00AC5BAF">
            <w:pPr>
              <w:pStyle w:val="TAL"/>
            </w:pPr>
            <w:r>
              <w:t>KI#1_Update of Sol#1 to Clarify the Discard by RAN due to FEC.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A3ACB" w14:textId="77777777" w:rsidR="00E308B2" w:rsidRDefault="00E308B2" w:rsidP="00AC5BAF">
            <w:pPr>
              <w:pStyle w:val="TAL"/>
            </w:pPr>
            <w:r>
              <w:t>Xiaomi,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E395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99B69"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BF3D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58F9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34917" w14:textId="77777777" w:rsidR="00E308B2" w:rsidRDefault="00E308B2" w:rsidP="00AC5BAF">
            <w:pPr>
              <w:pStyle w:val="TAL"/>
            </w:pPr>
          </w:p>
        </w:tc>
      </w:tr>
      <w:tr w:rsidR="00E308B2" w14:paraId="1BF6B46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2377F"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7C1C7" w14:textId="77777777" w:rsidR="00E308B2" w:rsidRDefault="00E308B2" w:rsidP="00AC5BAF">
            <w:pPr>
              <w:pStyle w:val="TAL"/>
            </w:pPr>
            <w:r>
              <w:t>S2-2406627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1C37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378DA" w14:textId="77777777" w:rsidR="00E308B2" w:rsidRDefault="00E308B2" w:rsidP="00AC5BAF">
            <w:pPr>
              <w:pStyle w:val="TAL"/>
            </w:pPr>
            <w:r>
              <w:t>KI#4_ Update of Sol#29 to Clarify the Multiple QoS Mapping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022E0"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6E9E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9215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18E5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EFAE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CFCAF" w14:textId="77777777" w:rsidR="00E308B2" w:rsidRDefault="00E308B2" w:rsidP="00AC5BAF">
            <w:pPr>
              <w:pStyle w:val="TAL"/>
            </w:pPr>
          </w:p>
        </w:tc>
      </w:tr>
      <w:tr w:rsidR="00E308B2" w14:paraId="5DEDA65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3530B"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5AA5A" w14:textId="77777777" w:rsidR="00E308B2" w:rsidRDefault="00E308B2" w:rsidP="00AC5BAF">
            <w:pPr>
              <w:pStyle w:val="TAL"/>
            </w:pPr>
            <w:r>
              <w:t>S2-2406629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54B5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7F9D6" w14:textId="77777777" w:rsidR="00E308B2" w:rsidRDefault="00E308B2" w:rsidP="00AC5BAF">
            <w:pPr>
              <w:pStyle w:val="TAL"/>
            </w:pPr>
            <w:r>
              <w:t>KI#5_Update of Solution #16 with the QoS flow Binding and 5QI Regress.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84741"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2718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993D1"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8A1F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AC0C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23450" w14:textId="77777777" w:rsidR="00E308B2" w:rsidRDefault="00E308B2" w:rsidP="00AC5BAF">
            <w:pPr>
              <w:pStyle w:val="TAL"/>
            </w:pPr>
          </w:p>
        </w:tc>
      </w:tr>
      <w:tr w:rsidR="00E308B2" w14:paraId="2F721DC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46507"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48135" w14:textId="77777777" w:rsidR="00E308B2" w:rsidRDefault="00E308B2" w:rsidP="00AC5BAF">
            <w:pPr>
              <w:pStyle w:val="TAL"/>
            </w:pPr>
            <w:r>
              <w:t>S2-2406631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D828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65EAE" w14:textId="77777777" w:rsidR="00E308B2" w:rsidRDefault="00E308B2" w:rsidP="00AC5BAF">
            <w:pPr>
              <w:pStyle w:val="TAL"/>
            </w:pPr>
            <w:r>
              <w:t>KI#4_Update of Solution #28.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B12AE"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84C0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A09A0"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031D7" w14:textId="77777777" w:rsidR="00E308B2" w:rsidRDefault="00E308B2" w:rsidP="00AC5BAF">
            <w:pPr>
              <w:pStyle w:val="TAL"/>
            </w:pPr>
            <w:r>
              <w:t>Revision of S2-2404879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4E28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3B560" w14:textId="77777777" w:rsidR="00E308B2" w:rsidRDefault="00E308B2" w:rsidP="00AC5BAF">
            <w:pPr>
              <w:pStyle w:val="TAL"/>
            </w:pPr>
          </w:p>
        </w:tc>
      </w:tr>
      <w:tr w:rsidR="00E308B2" w14:paraId="35AA29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D6FE0"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9C5A1" w14:textId="77777777" w:rsidR="00E308B2" w:rsidRDefault="00E308B2" w:rsidP="00AC5BAF">
            <w:pPr>
              <w:pStyle w:val="TAL"/>
            </w:pPr>
            <w:r>
              <w:t>S2-2406643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FA8D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D7450" w14:textId="77777777" w:rsidR="00E308B2" w:rsidRDefault="00E308B2" w:rsidP="00AC5BAF">
            <w:pPr>
              <w:pStyle w:val="TAL"/>
            </w:pPr>
            <w:r>
              <w:t>KI#4, Solution#14 update for using unencrypted QUIC Connection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3CEB1"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D4DE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20BC2"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9C27A" w14:textId="77777777" w:rsidR="00E308B2" w:rsidRDefault="00E308B2" w:rsidP="00AC5BAF">
            <w:pPr>
              <w:pStyle w:val="TAL"/>
            </w:pPr>
            <w:r>
              <w:t>Revision of S2-2404450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6BA9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0B986" w14:textId="77777777" w:rsidR="00E308B2" w:rsidRDefault="00E308B2" w:rsidP="00AC5BAF">
            <w:pPr>
              <w:pStyle w:val="TAL"/>
            </w:pPr>
          </w:p>
        </w:tc>
      </w:tr>
      <w:tr w:rsidR="00E308B2" w14:paraId="5615C38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5CBFF"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FCA01" w14:textId="77777777" w:rsidR="00E308B2" w:rsidRDefault="00E308B2" w:rsidP="00AC5BAF">
            <w:pPr>
              <w:pStyle w:val="TAL"/>
            </w:pPr>
            <w:r>
              <w:t>S2-2406757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5766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D53A5" w14:textId="77777777" w:rsidR="00E308B2" w:rsidRDefault="00E308B2" w:rsidP="00AC5BAF">
            <w:pPr>
              <w:pStyle w:val="TAL"/>
            </w:pPr>
            <w:r>
              <w:t>Update on Sol #10 PDU Set information identification based on MoQ.</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EBA2E"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95D5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F8CEE"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E5FB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A3CA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6B336" w14:textId="77777777" w:rsidR="00E308B2" w:rsidRDefault="00E308B2" w:rsidP="00AC5BAF">
            <w:pPr>
              <w:pStyle w:val="TAL"/>
            </w:pPr>
          </w:p>
        </w:tc>
      </w:tr>
      <w:tr w:rsidR="00E308B2" w14:paraId="2E261B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C0D7C"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E11EF" w14:textId="77777777" w:rsidR="00E308B2" w:rsidRDefault="00E308B2" w:rsidP="00AC5BAF">
            <w:pPr>
              <w:pStyle w:val="TAL"/>
            </w:pPr>
            <w:r>
              <w:t>S2-2406763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2C70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A4323" w14:textId="77777777" w:rsidR="00E308B2" w:rsidRDefault="00E308B2" w:rsidP="00AC5BAF">
            <w:pPr>
              <w:pStyle w:val="TAL"/>
            </w:pPr>
            <w:r>
              <w:t>KI#1, Update to sol#21 to clarify the QoS flow mapping of flex-FEC.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E8FA0"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8B4F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3E270"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2DA0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3E5D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516BC" w14:textId="77777777" w:rsidR="00E308B2" w:rsidRDefault="00E308B2" w:rsidP="00AC5BAF">
            <w:pPr>
              <w:pStyle w:val="TAL"/>
            </w:pPr>
          </w:p>
        </w:tc>
      </w:tr>
      <w:tr w:rsidR="00E308B2" w14:paraId="5134B87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B9B44" w14:textId="77777777" w:rsidR="00E308B2" w:rsidRDefault="00E308B2" w:rsidP="00AC5BAF">
            <w:pPr>
              <w:pStyle w:val="TAL"/>
              <w:rPr>
                <w:sz w:val="24"/>
                <w:szCs w:val="24"/>
              </w:rPr>
            </w:pPr>
            <w:r>
              <w:t>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02C95" w14:textId="77777777" w:rsidR="00E308B2" w:rsidRDefault="00E308B2" w:rsidP="00AC5BAF">
            <w:pPr>
              <w:pStyle w:val="TAL"/>
            </w:pPr>
            <w:r>
              <w:t>S2-2406764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B48C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34B9D" w14:textId="77777777" w:rsidR="00E308B2" w:rsidRDefault="00E308B2" w:rsidP="00AC5BAF">
            <w:pPr>
              <w:pStyle w:val="TAL"/>
            </w:pPr>
            <w:r>
              <w:t>KI#1, Update to sol#22 to clarify the QoS notification detail.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899A8"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B90C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E1ED3"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15A4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1E0A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59A13" w14:textId="77777777" w:rsidR="00E308B2" w:rsidRDefault="00E308B2" w:rsidP="00AC5BAF">
            <w:pPr>
              <w:pStyle w:val="TAL"/>
            </w:pPr>
          </w:p>
        </w:tc>
      </w:tr>
      <w:tr w:rsidR="00E308B2" w14:paraId="01C1274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4DCAE"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2F54C" w14:textId="77777777" w:rsidR="00E308B2" w:rsidRDefault="00E308B2" w:rsidP="00AC5BAF">
            <w:pPr>
              <w:pStyle w:val="TAL"/>
            </w:pPr>
            <w:r>
              <w:t>S2-2406134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948A4"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481DD" w14:textId="77777777" w:rsidR="00E308B2" w:rsidRDefault="00E308B2" w:rsidP="00AC5BAF">
            <w:pPr>
              <w:pStyle w:val="TAL"/>
            </w:pPr>
            <w:r>
              <w:t>Report on NWM discussion and proposals for conclusion by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6BD4C" w14:textId="77777777" w:rsidR="00E308B2" w:rsidRDefault="00E308B2" w:rsidP="00AC5BAF">
            <w:pPr>
              <w:pStyle w:val="TAL"/>
            </w:pPr>
            <w:r>
              <w:t>Samsung, Lenovo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8E76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2F9C5"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4C4B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CA67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BA763" w14:textId="77777777" w:rsidR="00E308B2" w:rsidRDefault="00E308B2" w:rsidP="00AC5BAF">
            <w:pPr>
              <w:pStyle w:val="TAL"/>
            </w:pPr>
          </w:p>
        </w:tc>
      </w:tr>
      <w:tr w:rsidR="00E308B2" w14:paraId="62F6B70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BBB7B"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459D7" w14:textId="77777777" w:rsidR="00E308B2" w:rsidRDefault="00E308B2" w:rsidP="00AC5BAF">
            <w:pPr>
              <w:pStyle w:val="TAL"/>
            </w:pPr>
            <w:r>
              <w:t>S2-2406836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77D2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7FD4F" w14:textId="77777777" w:rsidR="00E308B2" w:rsidRDefault="00E308B2" w:rsidP="00AC5BAF">
            <w:pPr>
              <w:pStyle w:val="TAL"/>
            </w:pPr>
            <w:r>
              <w:t>Conclusion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D7A85" w14:textId="77777777" w:rsidR="00E308B2" w:rsidRDefault="00E308B2" w:rsidP="00AC5BAF">
            <w:pPr>
              <w:pStyle w:val="TAL"/>
            </w:pPr>
            <w:r>
              <w:t>Samsung, Lenovo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20A5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3BD7E"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9576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BC37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6A863" w14:textId="77777777" w:rsidR="00E308B2" w:rsidRDefault="00E308B2" w:rsidP="00AC5BAF">
            <w:pPr>
              <w:pStyle w:val="TAL"/>
            </w:pPr>
          </w:p>
        </w:tc>
      </w:tr>
      <w:tr w:rsidR="00E308B2" w14:paraId="71DF20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96CCD"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FD0B7" w14:textId="77777777" w:rsidR="00E308B2" w:rsidRDefault="00E308B2" w:rsidP="00AC5BAF">
            <w:pPr>
              <w:pStyle w:val="TAL"/>
            </w:pPr>
            <w:r>
              <w:t>S2-2405907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6A09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BD631" w14:textId="77777777" w:rsidR="00E308B2" w:rsidRDefault="00E308B2" w:rsidP="00AC5BAF">
            <w:pPr>
              <w:pStyle w:val="TAL"/>
            </w:pPr>
            <w:r>
              <w:t>Conclusion on KI#1: Network energy related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4C9A7" w14:textId="77777777" w:rsidR="00E308B2" w:rsidRDefault="00E308B2" w:rsidP="00AC5BAF">
            <w:pPr>
              <w:pStyle w:val="TAL"/>
            </w:pPr>
            <w:r>
              <w:t>China Mobile, Huawei, vivo, China Unicom, NEC, Tencent, CATT,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8D9D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91214"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73300" w14:textId="77777777" w:rsidR="00E308B2" w:rsidRDefault="00E308B2" w:rsidP="00AC5BAF">
            <w:pPr>
              <w:pStyle w:val="TAL"/>
            </w:pPr>
            <w:r>
              <w:t>Revision of S2-2405840 from SA WG2#162. Revised in parallel session to S2-2406989.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C678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BBE46" w14:textId="77777777" w:rsidR="00E308B2" w:rsidRDefault="00E308B2" w:rsidP="00AC5BAF">
            <w:pPr>
              <w:pStyle w:val="TAL"/>
            </w:pPr>
            <w:r>
              <w:t>S2-2406989</w:t>
            </w:r>
          </w:p>
        </w:tc>
      </w:tr>
      <w:tr w:rsidR="00E308B2" w14:paraId="1C2FF69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FF9D9" w14:textId="77777777" w:rsidR="00E308B2" w:rsidRDefault="00E308B2" w:rsidP="00AC5BAF">
            <w:pPr>
              <w:pStyle w:val="TAL"/>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0CAAE" w14:textId="77777777" w:rsidR="00E308B2" w:rsidRDefault="00E308B2" w:rsidP="00AC5BAF">
            <w:pPr>
              <w:pStyle w:val="TAL"/>
            </w:pPr>
            <w:r>
              <w:t>S2-2406989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C4EA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3180B" w14:textId="77777777" w:rsidR="00E308B2" w:rsidRDefault="00E308B2" w:rsidP="00AC5BAF">
            <w:pPr>
              <w:pStyle w:val="TAL"/>
            </w:pPr>
            <w:r>
              <w:t>Conclusion on KI#1: Network energy related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E25A1" w14:textId="77777777" w:rsidR="00E308B2" w:rsidRDefault="00E308B2" w:rsidP="00AC5BAF">
            <w:pPr>
              <w:pStyle w:val="TAL"/>
            </w:pPr>
            <w:r>
              <w:t>China Mobile, China Unicom, NTT DOCOMO, SK Telecom, China Telecom,KDDI, Deutsche Telekom, DISH Network, Orange, KPN, vivo,NEC, Huawei, Tencent, CATT, Lenovo,Toyota, ZTE, Samsung, LGE, Meta, Interdigital,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65DD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ADE78"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56182" w14:textId="77777777" w:rsidR="00E308B2" w:rsidRDefault="00E308B2" w:rsidP="00AC5BAF">
            <w:pPr>
              <w:pStyle w:val="TAL"/>
            </w:pPr>
            <w:r>
              <w:t>Revision of S2-2405907. Revised in parallel session to S2-2407056.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A8FB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94BDB" w14:textId="77777777" w:rsidR="00E308B2" w:rsidRDefault="00E308B2" w:rsidP="00AC5BAF">
            <w:pPr>
              <w:pStyle w:val="TAL"/>
            </w:pPr>
            <w:r>
              <w:t>S2-2407056</w:t>
            </w:r>
          </w:p>
        </w:tc>
      </w:tr>
      <w:tr w:rsidR="00E308B2" w14:paraId="33D9D0F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4A7A5"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05123" w14:textId="77777777" w:rsidR="00E308B2" w:rsidRDefault="00E308B2" w:rsidP="00AC5BAF">
            <w:pPr>
              <w:pStyle w:val="TAL"/>
            </w:pPr>
            <w:r>
              <w:t>S2-2407056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590A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AD732" w14:textId="77777777" w:rsidR="00E308B2" w:rsidRDefault="00E308B2" w:rsidP="00AC5BAF">
            <w:pPr>
              <w:pStyle w:val="TAL"/>
            </w:pPr>
            <w:r>
              <w:t>Conclusion on KI#1: Network energy related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E570D" w14:textId="77777777" w:rsidR="00E308B2" w:rsidRDefault="00E308B2" w:rsidP="00AC5BAF">
            <w:pPr>
              <w:pStyle w:val="TAL"/>
            </w:pPr>
            <w:r>
              <w:t>China Mobile, China Unicom, NTT DOCOMO, SK Telecom, China Telecom,KDDI, Deutsche Telekom, DISH Network, Orange, KPN, T-Mobile, vivo,NEC, Huawei, Tencent, CATT, Lenovo,Toyota, ZTE, Samsung, LGE, Meta, Interdigital, OPPO, MediaTek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E8F4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B4C84"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346DB" w14:textId="77777777" w:rsidR="00E308B2" w:rsidRDefault="00E308B2" w:rsidP="00AC5BAF">
            <w:pPr>
              <w:pStyle w:val="TAL"/>
            </w:pPr>
            <w:r>
              <w:t>Revision of S2-2406989. Revised in parallel session to S2-2407074.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236C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BFD1A" w14:textId="77777777" w:rsidR="00E308B2" w:rsidRDefault="00E308B2" w:rsidP="00AC5BAF">
            <w:pPr>
              <w:pStyle w:val="TAL"/>
            </w:pPr>
            <w:r>
              <w:t>S2-2407074</w:t>
            </w:r>
          </w:p>
        </w:tc>
      </w:tr>
      <w:tr w:rsidR="00E308B2" w14:paraId="6C08EE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2A41E"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EED90" w14:textId="77777777" w:rsidR="00E308B2" w:rsidRDefault="00E308B2" w:rsidP="00AC5BAF">
            <w:pPr>
              <w:pStyle w:val="TAL"/>
            </w:pPr>
            <w:r>
              <w:t>S2-2407074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C7EE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D8311" w14:textId="77777777" w:rsidR="00E308B2" w:rsidRDefault="00E308B2" w:rsidP="00AC5BAF">
            <w:pPr>
              <w:pStyle w:val="TAL"/>
            </w:pPr>
            <w:r>
              <w:t>Conclusion on KI#1: Network energy related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9F586" w14:textId="77777777" w:rsidR="00E308B2" w:rsidRDefault="00E308B2" w:rsidP="00AC5BAF">
            <w:pPr>
              <w:pStyle w:val="TAL"/>
            </w:pPr>
            <w:r>
              <w:t>China Mobile, China Unicom, NTT DOCOMO, SK Telecom, China Telecom, KDDI, Deutsche Telekom, DISH Network, Orange, KPN, T-Mobile, BT, Rakuten Mobile, Vodafone, vivo,NEC, Huawei, Tencent, CATT, Lenovo,Toyota, ZTE, Samsung, LGE, Meta, Interdigital, OPPO, Medi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CE10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2CBF3"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6F867" w14:textId="77777777" w:rsidR="00E308B2" w:rsidRDefault="00E308B2" w:rsidP="00AC5BAF">
            <w:pPr>
              <w:pStyle w:val="TAL"/>
            </w:pPr>
            <w:r>
              <w:t>Revision of S2-2407056. Revised to S2-2407359.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45A1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FFF10" w14:textId="77777777" w:rsidR="00E308B2" w:rsidRDefault="00E308B2" w:rsidP="00AC5BAF">
            <w:pPr>
              <w:pStyle w:val="TAL"/>
            </w:pPr>
            <w:r>
              <w:t>S2-2407359</w:t>
            </w:r>
          </w:p>
        </w:tc>
      </w:tr>
      <w:tr w:rsidR="00E308B2" w14:paraId="1F948B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69E6D" w14:textId="77777777" w:rsidR="00E308B2" w:rsidRDefault="00E308B2" w:rsidP="00AC5BAF">
            <w:pPr>
              <w:pStyle w:val="TAL"/>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88028" w14:textId="77777777" w:rsidR="00E308B2" w:rsidRDefault="00E308B2" w:rsidP="00AC5BAF">
            <w:pPr>
              <w:pStyle w:val="TAL"/>
            </w:pPr>
            <w:r>
              <w:t>S2-2407359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9601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81904" w14:textId="77777777" w:rsidR="00E308B2" w:rsidRDefault="00E308B2" w:rsidP="00AC5BAF">
            <w:pPr>
              <w:pStyle w:val="TAL"/>
            </w:pPr>
            <w:r>
              <w:t>Conclusion on KI#1: Network energy related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46CF2" w14:textId="77777777" w:rsidR="00E308B2" w:rsidRDefault="00E308B2" w:rsidP="00AC5BAF">
            <w:pPr>
              <w:pStyle w:val="TAL"/>
            </w:pPr>
            <w:r>
              <w:t>China Mobile, China Unicom, NTT DOCOMO, SK Telecom, China Telecom, KDDI, Deutsche Telekom, DISH Network, Orange, KPN, T-Mobile, BT, Rakuten Mobile, Vodafone, vivo,NEC, Huawei, Tencent, CATT, Lenovo,Toyota, ZTE, Samsung, LGE, Meta, Interdigital, OPPO, Medi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45D2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56CF7"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21F7D" w14:textId="77777777" w:rsidR="00E308B2" w:rsidRDefault="00E308B2" w:rsidP="00AC5BAF">
            <w:pPr>
              <w:pStyle w:val="TAL"/>
            </w:pPr>
            <w:r>
              <w:t>Revision of S2-2407074. This P-CR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EDD7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417DF" w14:textId="77777777" w:rsidR="00E308B2" w:rsidRDefault="00E308B2" w:rsidP="00AC5BAF">
            <w:pPr>
              <w:pStyle w:val="TAL"/>
            </w:pPr>
          </w:p>
        </w:tc>
      </w:tr>
      <w:tr w:rsidR="00E308B2" w14:paraId="7EF6A5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7630C"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F7EC7" w14:textId="77777777" w:rsidR="00E308B2" w:rsidRDefault="00E308B2" w:rsidP="00AC5BAF">
            <w:pPr>
              <w:pStyle w:val="TAL"/>
            </w:pPr>
            <w:r>
              <w:t>S2-2405972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F73B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6B150" w14:textId="77777777" w:rsidR="00E308B2" w:rsidRDefault="00E308B2" w:rsidP="00AC5BAF">
            <w:pPr>
              <w:pStyle w:val="TAL"/>
            </w:pPr>
            <w:r>
              <w:t>Conclusions for KI#1, Network energy related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CF346" w14:textId="77777777" w:rsidR="00E308B2" w:rsidRDefault="00E308B2" w:rsidP="00AC5BAF">
            <w:pPr>
              <w:pStyle w:val="TAL"/>
            </w:pPr>
            <w:r>
              <w:t>Deutsche Telekom, 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D9A8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DEC35"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B8BD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F98B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2320A" w14:textId="77777777" w:rsidR="00E308B2" w:rsidRDefault="00E308B2" w:rsidP="00AC5BAF">
            <w:pPr>
              <w:pStyle w:val="TAL"/>
            </w:pPr>
          </w:p>
        </w:tc>
      </w:tr>
      <w:tr w:rsidR="00E308B2" w14:paraId="67D88B3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9308F"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8D4DC" w14:textId="77777777" w:rsidR="00E308B2" w:rsidRDefault="00E308B2" w:rsidP="00AC5BAF">
            <w:pPr>
              <w:pStyle w:val="TAL"/>
            </w:pPr>
            <w:r>
              <w:t>S2-2405997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ADFE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B7A0E" w14:textId="77777777" w:rsidR="00E308B2" w:rsidRDefault="00E308B2" w:rsidP="00AC5BAF">
            <w:pPr>
              <w:pStyle w:val="TAL"/>
            </w:pPr>
            <w:r>
              <w:t>KI#1,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63139"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B0BC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FDAB6"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6570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66CE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BE7CE" w14:textId="77777777" w:rsidR="00E308B2" w:rsidRDefault="00E308B2" w:rsidP="00AC5BAF">
            <w:pPr>
              <w:pStyle w:val="TAL"/>
            </w:pPr>
          </w:p>
        </w:tc>
      </w:tr>
      <w:tr w:rsidR="00E308B2" w14:paraId="085AE4A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2DFAD"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BF059" w14:textId="77777777" w:rsidR="00E308B2" w:rsidRDefault="00E308B2" w:rsidP="00AC5BAF">
            <w:pPr>
              <w:pStyle w:val="TAL"/>
            </w:pPr>
            <w:r>
              <w:t>S2-2406055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073F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D2784" w14:textId="77777777" w:rsidR="00E308B2" w:rsidRDefault="00E308B2" w:rsidP="00AC5BAF">
            <w:pPr>
              <w:pStyle w:val="TAL"/>
            </w:pPr>
            <w:r>
              <w:t>Conclusions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1BEB6"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DF1B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F73D2"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B047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642D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00635" w14:textId="77777777" w:rsidR="00E308B2" w:rsidRDefault="00E308B2" w:rsidP="00AC5BAF">
            <w:pPr>
              <w:pStyle w:val="TAL"/>
            </w:pPr>
          </w:p>
        </w:tc>
      </w:tr>
      <w:tr w:rsidR="00E308B2" w14:paraId="762084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222B3"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9EC91" w14:textId="77777777" w:rsidR="00E308B2" w:rsidRDefault="00E308B2" w:rsidP="00AC5BAF">
            <w:pPr>
              <w:pStyle w:val="TAL"/>
            </w:pPr>
            <w:r>
              <w:t>S2-2406233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551B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CA78E" w14:textId="77777777" w:rsidR="00E308B2" w:rsidRDefault="00E308B2" w:rsidP="00AC5BAF">
            <w:pPr>
              <w:pStyle w:val="TAL"/>
            </w:pPr>
            <w:r>
              <w:t>KI#1: Conclusion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4D6EB"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5B12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A7026"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D3E1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4D65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FD8E3" w14:textId="77777777" w:rsidR="00E308B2" w:rsidRDefault="00E308B2" w:rsidP="00AC5BAF">
            <w:pPr>
              <w:pStyle w:val="TAL"/>
            </w:pPr>
          </w:p>
        </w:tc>
      </w:tr>
      <w:tr w:rsidR="00E308B2" w14:paraId="5033A7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6706B"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392B6" w14:textId="77777777" w:rsidR="00E308B2" w:rsidRDefault="00E308B2" w:rsidP="00AC5BAF">
            <w:pPr>
              <w:pStyle w:val="TAL"/>
            </w:pPr>
            <w:r>
              <w:t>S2-2406273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021C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D1BC6"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F4928"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64F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C6F80"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E3C2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7201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66CAA" w14:textId="77777777" w:rsidR="00E308B2" w:rsidRDefault="00E308B2" w:rsidP="00AC5BAF">
            <w:pPr>
              <w:pStyle w:val="TAL"/>
            </w:pPr>
          </w:p>
        </w:tc>
      </w:tr>
      <w:tr w:rsidR="00E308B2" w14:paraId="1E9EF2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EE839"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FAF77" w14:textId="77777777" w:rsidR="00E308B2" w:rsidRDefault="00E308B2" w:rsidP="00AC5BAF">
            <w:pPr>
              <w:pStyle w:val="TAL"/>
            </w:pPr>
            <w:r>
              <w:t>S2-2406288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B637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4849B" w14:textId="77777777" w:rsidR="00E308B2" w:rsidRDefault="00E308B2" w:rsidP="00AC5BAF">
            <w:pPr>
              <w:pStyle w:val="TAL"/>
            </w:pPr>
            <w:r>
              <w:t>KI#1 Conclusions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0121D"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3BA4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E042A"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2BF4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223E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70A9D" w14:textId="77777777" w:rsidR="00E308B2" w:rsidRDefault="00E308B2" w:rsidP="00AC5BAF">
            <w:pPr>
              <w:pStyle w:val="TAL"/>
            </w:pPr>
          </w:p>
        </w:tc>
      </w:tr>
      <w:tr w:rsidR="00E308B2" w14:paraId="3AD5FBE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5B97F"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A2ECF" w14:textId="77777777" w:rsidR="00E308B2" w:rsidRDefault="00E308B2" w:rsidP="00AC5BAF">
            <w:pPr>
              <w:pStyle w:val="TAL"/>
            </w:pPr>
            <w:r>
              <w:t>S2-2406499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25D5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4B265" w14:textId="77777777" w:rsidR="00E308B2" w:rsidRDefault="00E308B2" w:rsidP="00AC5BAF">
            <w:pPr>
              <w:pStyle w:val="TAL"/>
            </w:pPr>
            <w:r>
              <w:t>KI#1: Conclusion update and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C9EF7"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B2E2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5EEB3"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317C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4037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59B5D" w14:textId="77777777" w:rsidR="00E308B2" w:rsidRDefault="00E308B2" w:rsidP="00AC5BAF">
            <w:pPr>
              <w:pStyle w:val="TAL"/>
            </w:pPr>
          </w:p>
        </w:tc>
      </w:tr>
      <w:tr w:rsidR="00E308B2" w14:paraId="676FAF1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E9555"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3A1D7" w14:textId="77777777" w:rsidR="00E308B2" w:rsidRDefault="00E308B2" w:rsidP="00AC5BAF">
            <w:pPr>
              <w:pStyle w:val="TAL"/>
            </w:pPr>
            <w:r>
              <w:t>S2-2406582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4854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9DC45" w14:textId="77777777" w:rsidR="00E308B2" w:rsidRDefault="00E308B2" w:rsidP="00AC5BAF">
            <w:pPr>
              <w:pStyle w:val="TAL"/>
            </w:pPr>
            <w:r>
              <w:t>KI#1: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416FD"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2AC2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3D9AB"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24C4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489B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345F4" w14:textId="77777777" w:rsidR="00E308B2" w:rsidRDefault="00E308B2" w:rsidP="00AC5BAF">
            <w:pPr>
              <w:pStyle w:val="TAL"/>
            </w:pPr>
          </w:p>
        </w:tc>
      </w:tr>
      <w:tr w:rsidR="00E308B2" w14:paraId="4BCEA9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D7640"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E4E1E" w14:textId="77777777" w:rsidR="00E308B2" w:rsidRDefault="00E308B2" w:rsidP="00AC5BAF">
            <w:pPr>
              <w:pStyle w:val="TAL"/>
            </w:pPr>
            <w:r>
              <w:t>S2-2406610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798B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A405A" w14:textId="77777777" w:rsidR="00E308B2" w:rsidRDefault="00E308B2" w:rsidP="00AC5BAF">
            <w:pPr>
              <w:pStyle w:val="TAL"/>
            </w:pPr>
            <w:r>
              <w:t>KI#1,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3AC6B"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A31C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38B63"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7306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7C3C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F1252" w14:textId="77777777" w:rsidR="00E308B2" w:rsidRDefault="00E308B2" w:rsidP="00AC5BAF">
            <w:pPr>
              <w:pStyle w:val="TAL"/>
            </w:pPr>
          </w:p>
        </w:tc>
      </w:tr>
      <w:tr w:rsidR="00E308B2" w14:paraId="23A70D3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811A0"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90EC1" w14:textId="77777777" w:rsidR="00E308B2" w:rsidRDefault="00E308B2" w:rsidP="00AC5BAF">
            <w:pPr>
              <w:pStyle w:val="TAL"/>
            </w:pPr>
            <w:r>
              <w:t>S2-2406613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7BD9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1C5B0" w14:textId="77777777" w:rsidR="00E308B2" w:rsidRDefault="00E308B2" w:rsidP="00AC5BAF">
            <w:pPr>
              <w:pStyle w:val="TAL"/>
            </w:pPr>
            <w:r>
              <w:t>Conclusion proposal architecture impact.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9DDBD"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C453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95475"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9ECF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3844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5C65A" w14:textId="77777777" w:rsidR="00E308B2" w:rsidRDefault="00E308B2" w:rsidP="00AC5BAF">
            <w:pPr>
              <w:pStyle w:val="TAL"/>
            </w:pPr>
          </w:p>
        </w:tc>
      </w:tr>
      <w:tr w:rsidR="00E308B2" w14:paraId="22FA6A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3ACE2"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C3E22" w14:textId="77777777" w:rsidR="00E308B2" w:rsidRDefault="00E308B2" w:rsidP="00AC5BAF">
            <w:pPr>
              <w:pStyle w:val="TAL"/>
            </w:pPr>
            <w:r>
              <w:t>S2-2406675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864A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9833B" w14:textId="77777777" w:rsidR="00E308B2" w:rsidRDefault="00E308B2" w:rsidP="00AC5BAF">
            <w:pPr>
              <w:pStyle w:val="TAL"/>
            </w:pPr>
            <w:r>
              <w:t>Conclusion update for KI#1: Energy related information reported from RAN node.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C22E2" w14:textId="77777777" w:rsidR="00E308B2" w:rsidRDefault="00E308B2" w:rsidP="00AC5BAF">
            <w:pPr>
              <w:pStyle w:val="TAL"/>
            </w:pPr>
            <w:r>
              <w:t>Qualcomm Incorporated,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317A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E9265"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2FFC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BACB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DDB7E" w14:textId="77777777" w:rsidR="00E308B2" w:rsidRDefault="00E308B2" w:rsidP="00AC5BAF">
            <w:pPr>
              <w:pStyle w:val="TAL"/>
            </w:pPr>
          </w:p>
        </w:tc>
      </w:tr>
      <w:tr w:rsidR="00E308B2" w14:paraId="6A592A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1A484"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15B55" w14:textId="77777777" w:rsidR="00E308B2" w:rsidRDefault="00E308B2" w:rsidP="00AC5BAF">
            <w:pPr>
              <w:pStyle w:val="TAL"/>
            </w:pPr>
            <w:r>
              <w:t>S2-2406837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99DA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0E37C"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3D627" w14:textId="77777777" w:rsidR="00E308B2" w:rsidRDefault="00E308B2" w:rsidP="00AC5BAF">
            <w:pPr>
              <w:pStyle w:val="TAL"/>
            </w:pPr>
            <w:r>
              <w:t>Samsung, Lenovo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B624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6C611"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94673" w14:textId="77777777" w:rsidR="00E308B2" w:rsidRDefault="00E308B2" w:rsidP="00AC5BAF">
            <w:pPr>
              <w:pStyle w:val="TAL"/>
            </w:pPr>
            <w:r>
              <w:t>Revised in parallel session to S2-2406990.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0A68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199E0" w14:textId="77777777" w:rsidR="00E308B2" w:rsidRDefault="00E308B2" w:rsidP="00AC5BAF">
            <w:pPr>
              <w:pStyle w:val="TAL"/>
            </w:pPr>
            <w:r>
              <w:t>S2-2406990</w:t>
            </w:r>
          </w:p>
        </w:tc>
      </w:tr>
      <w:tr w:rsidR="00E308B2" w14:paraId="12C8496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DA610" w14:textId="77777777" w:rsidR="00E308B2" w:rsidRDefault="00E308B2" w:rsidP="00AC5BAF">
            <w:pPr>
              <w:pStyle w:val="TAL"/>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8AED8" w14:textId="77777777" w:rsidR="00E308B2" w:rsidRDefault="00E308B2" w:rsidP="00AC5BAF">
            <w:pPr>
              <w:pStyle w:val="TAL"/>
            </w:pPr>
            <w:r>
              <w:t>S2-2406990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8783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80D4D"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31579" w14:textId="77777777" w:rsidR="00E308B2" w:rsidRDefault="00E308B2" w:rsidP="00AC5BAF">
            <w:pPr>
              <w:pStyle w:val="TAL"/>
            </w:pPr>
            <w:r>
              <w:t>Samsung, Lenovo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B75E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732E6"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897CA" w14:textId="77777777" w:rsidR="00E308B2" w:rsidRDefault="00E308B2" w:rsidP="00AC5BAF">
            <w:pPr>
              <w:pStyle w:val="TAL"/>
            </w:pPr>
            <w:r>
              <w:t>Revision of S2-2406837. Revised in parallel session to S2-2407057.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4125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0C4BD" w14:textId="77777777" w:rsidR="00E308B2" w:rsidRDefault="00E308B2" w:rsidP="00AC5BAF">
            <w:pPr>
              <w:pStyle w:val="TAL"/>
            </w:pPr>
            <w:r>
              <w:t>S2-2407057</w:t>
            </w:r>
          </w:p>
        </w:tc>
      </w:tr>
      <w:tr w:rsidR="00E308B2" w14:paraId="7ECBF5F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58802"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F6B0C" w14:textId="77777777" w:rsidR="00E308B2" w:rsidRDefault="00E308B2" w:rsidP="00AC5BAF">
            <w:pPr>
              <w:pStyle w:val="TAL"/>
            </w:pPr>
            <w:r>
              <w:t>S2-2407057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A9FA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B798B"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2CC52" w14:textId="77777777" w:rsidR="00E308B2" w:rsidRDefault="00E308B2" w:rsidP="00AC5BAF">
            <w:pPr>
              <w:pStyle w:val="TAL"/>
            </w:pPr>
            <w:r>
              <w:t>Samsung, Lenovo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5455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14B55"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3CEF9" w14:textId="77777777" w:rsidR="00E308B2" w:rsidRDefault="00E308B2" w:rsidP="00AC5BAF">
            <w:pPr>
              <w:pStyle w:val="TAL"/>
            </w:pPr>
            <w:r>
              <w:t>Revision of S2-2406990. Revised in parallel session to S2-2407078.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8112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6F82E" w14:textId="77777777" w:rsidR="00E308B2" w:rsidRDefault="00E308B2" w:rsidP="00AC5BAF">
            <w:pPr>
              <w:pStyle w:val="TAL"/>
            </w:pPr>
            <w:r>
              <w:t>S2-2407078</w:t>
            </w:r>
          </w:p>
        </w:tc>
      </w:tr>
      <w:tr w:rsidR="00E308B2" w14:paraId="1BC2B8F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71ADB"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E2A96" w14:textId="77777777" w:rsidR="00E308B2" w:rsidRDefault="00E308B2" w:rsidP="00AC5BAF">
            <w:pPr>
              <w:pStyle w:val="TAL"/>
            </w:pPr>
            <w:r>
              <w:t>S2-2407078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48D0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39C96"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B0C2C" w14:textId="77777777" w:rsidR="00E308B2" w:rsidRDefault="00E308B2" w:rsidP="00AC5BAF">
            <w:pPr>
              <w:pStyle w:val="TAL"/>
            </w:pPr>
            <w:r>
              <w:t>Samsung, Lenovo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EBA1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6EB57"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F254D" w14:textId="77777777" w:rsidR="00E308B2" w:rsidRDefault="00E308B2" w:rsidP="00AC5BAF">
            <w:pPr>
              <w:pStyle w:val="TAL"/>
            </w:pPr>
            <w:r>
              <w:t>Revision of S2-2407057. Revised to S2-2407360.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6B36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CFAEA" w14:textId="77777777" w:rsidR="00E308B2" w:rsidRDefault="00E308B2" w:rsidP="00AC5BAF">
            <w:pPr>
              <w:pStyle w:val="TAL"/>
            </w:pPr>
            <w:r>
              <w:t>S2-2407360</w:t>
            </w:r>
          </w:p>
        </w:tc>
      </w:tr>
      <w:tr w:rsidR="00E308B2" w14:paraId="32B7253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E293B"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085F1" w14:textId="77777777" w:rsidR="00E308B2" w:rsidRDefault="00E308B2" w:rsidP="00AC5BAF">
            <w:pPr>
              <w:pStyle w:val="TAL"/>
            </w:pPr>
            <w:r>
              <w:t>S2-2407360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F294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00BAC"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C8EC3" w14:textId="77777777" w:rsidR="00E308B2" w:rsidRDefault="00E308B2" w:rsidP="00AC5BAF">
            <w:pPr>
              <w:pStyle w:val="TAL"/>
            </w:pPr>
            <w:r>
              <w:t>Samsung, Lenovo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DC16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18235"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CF369" w14:textId="77777777" w:rsidR="00E308B2" w:rsidRDefault="00E308B2" w:rsidP="00AC5BAF">
            <w:pPr>
              <w:pStyle w:val="TAL"/>
            </w:pPr>
            <w:r>
              <w:t>Revision of S2-2407078. Revised to S2-2407362.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2D9E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EA685" w14:textId="77777777" w:rsidR="00E308B2" w:rsidRDefault="00E308B2" w:rsidP="00AC5BAF">
            <w:pPr>
              <w:pStyle w:val="TAL"/>
            </w:pPr>
            <w:r>
              <w:t>S2-2407362</w:t>
            </w:r>
          </w:p>
        </w:tc>
      </w:tr>
      <w:tr w:rsidR="00E308B2" w14:paraId="71A744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B9436"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19E4E" w14:textId="77777777" w:rsidR="00E308B2" w:rsidRDefault="00E308B2" w:rsidP="00AC5BAF">
            <w:pPr>
              <w:pStyle w:val="TAL"/>
            </w:pPr>
            <w:r>
              <w:t>S2-2407362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2E32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09685"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B603B" w14:textId="77777777" w:rsidR="00E308B2" w:rsidRDefault="00E308B2" w:rsidP="00AC5BAF">
            <w:pPr>
              <w:pStyle w:val="TAL"/>
            </w:pPr>
            <w:r>
              <w:t>Samsung, Lenovo, NEC, Rakuten Mobile, 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7914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CFC19"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04AD5" w14:textId="77777777" w:rsidR="00E308B2" w:rsidRDefault="00E308B2" w:rsidP="00AC5BAF">
            <w:pPr>
              <w:pStyle w:val="TAL"/>
            </w:pPr>
            <w:r>
              <w:t>Revision of S2-2407360. This P-CR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3C20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7F2B9" w14:textId="77777777" w:rsidR="00E308B2" w:rsidRDefault="00E308B2" w:rsidP="00AC5BAF">
            <w:pPr>
              <w:pStyle w:val="TAL"/>
            </w:pPr>
          </w:p>
        </w:tc>
      </w:tr>
      <w:tr w:rsidR="00E308B2" w14:paraId="6B7E04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36849"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4950E" w14:textId="77777777" w:rsidR="00E308B2" w:rsidRDefault="00E308B2" w:rsidP="00AC5BAF">
            <w:pPr>
              <w:pStyle w:val="TAL"/>
            </w:pPr>
            <w:r>
              <w:t>S2-2405982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7207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4472B" w14:textId="77777777" w:rsidR="00E308B2" w:rsidRDefault="00E308B2" w:rsidP="00AC5BAF">
            <w:pPr>
              <w:pStyle w:val="TAL"/>
            </w:pPr>
            <w:r>
              <w:t>Conclusions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B3EB2" w14:textId="77777777" w:rsidR="00E308B2" w:rsidRDefault="00E308B2" w:rsidP="00AC5BAF">
            <w:pPr>
              <w:pStyle w:val="TAL"/>
            </w:pPr>
            <w:r>
              <w:t>CATT, China Mobile, vivo, China Telecom, China Unicom, 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1191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C6CE2"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9F8AA" w14:textId="77777777" w:rsidR="00E308B2" w:rsidRDefault="00E308B2" w:rsidP="00AC5BAF">
            <w:pPr>
              <w:pStyle w:val="TAL"/>
            </w:pPr>
            <w:r>
              <w:t>Revision of S2-2405838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54E1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11135" w14:textId="77777777" w:rsidR="00E308B2" w:rsidRDefault="00E308B2" w:rsidP="00AC5BAF">
            <w:pPr>
              <w:pStyle w:val="TAL"/>
            </w:pPr>
          </w:p>
        </w:tc>
      </w:tr>
      <w:tr w:rsidR="00E308B2" w14:paraId="657A628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F6DB2"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03E60" w14:textId="77777777" w:rsidR="00E308B2" w:rsidRDefault="00E308B2" w:rsidP="00AC5BAF">
            <w:pPr>
              <w:pStyle w:val="TAL"/>
            </w:pPr>
            <w:r>
              <w:t>S2-2405998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5B44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0F11C" w14:textId="77777777" w:rsidR="00E308B2" w:rsidRDefault="00E308B2" w:rsidP="00AC5BAF">
            <w:pPr>
              <w:pStyle w:val="TAL"/>
            </w:pPr>
            <w:r>
              <w:t>KI#2,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EB4A8"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58A0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D88E2"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92B7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5DE4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E4143" w14:textId="77777777" w:rsidR="00E308B2" w:rsidRDefault="00E308B2" w:rsidP="00AC5BAF">
            <w:pPr>
              <w:pStyle w:val="TAL"/>
            </w:pPr>
          </w:p>
        </w:tc>
      </w:tr>
      <w:tr w:rsidR="00E308B2" w14:paraId="61B1DE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2E847"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5C2B7" w14:textId="77777777" w:rsidR="00E308B2" w:rsidRDefault="00E308B2" w:rsidP="00AC5BAF">
            <w:pPr>
              <w:pStyle w:val="TAL"/>
            </w:pPr>
            <w:r>
              <w:t>S2-2406056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B8E9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93156" w14:textId="77777777" w:rsidR="00E308B2" w:rsidRDefault="00E308B2" w:rsidP="00AC5BAF">
            <w:pPr>
              <w:pStyle w:val="TAL"/>
            </w:pPr>
            <w:r>
              <w:t>Conclusions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66FDC"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E069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EB2A2"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7AF0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309B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7BD31" w14:textId="77777777" w:rsidR="00E308B2" w:rsidRDefault="00E308B2" w:rsidP="00AC5BAF">
            <w:pPr>
              <w:pStyle w:val="TAL"/>
            </w:pPr>
          </w:p>
        </w:tc>
      </w:tr>
      <w:tr w:rsidR="00E308B2" w14:paraId="13AF7E1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7910A"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42664" w14:textId="77777777" w:rsidR="00E308B2" w:rsidRDefault="00E308B2" w:rsidP="00AC5BAF">
            <w:pPr>
              <w:pStyle w:val="TAL"/>
            </w:pPr>
            <w:r>
              <w:t>S2-2406086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1AA9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B0C2C" w14:textId="77777777" w:rsidR="00E308B2" w:rsidRDefault="00E308B2" w:rsidP="00AC5BAF">
            <w:pPr>
              <w:pStyle w:val="TAL"/>
            </w:pPr>
            <w:r>
              <w:t>KI#2, Conclusion for BDT Policy Negotiation with energy related information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EC43C" w14:textId="77777777" w:rsidR="00E308B2" w:rsidRDefault="00E308B2" w:rsidP="00AC5BAF">
            <w:pPr>
              <w:pStyle w:val="TAL"/>
            </w:pPr>
            <w:r>
              <w:t>KDDI, TOYOTA MOTOR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AF9E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0FC89"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4FEC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E8DB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00151" w14:textId="77777777" w:rsidR="00E308B2" w:rsidRDefault="00E308B2" w:rsidP="00AC5BAF">
            <w:pPr>
              <w:pStyle w:val="TAL"/>
            </w:pPr>
          </w:p>
        </w:tc>
      </w:tr>
      <w:tr w:rsidR="00E308B2" w14:paraId="16789CC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4B6A2"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F37DF" w14:textId="77777777" w:rsidR="00E308B2" w:rsidRDefault="00E308B2" w:rsidP="00AC5BAF">
            <w:pPr>
              <w:pStyle w:val="TAL"/>
            </w:pPr>
            <w:r>
              <w:t>S2-2406183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F49B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CCECB" w14:textId="77777777" w:rsidR="00E308B2" w:rsidRDefault="00E308B2" w:rsidP="00AC5BAF">
            <w:pPr>
              <w:pStyle w:val="TAL"/>
            </w:pPr>
            <w:r>
              <w:t>KI#1 and 2: Conclusions and General approach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63A9B"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325B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A1241"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B135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2C92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AB181" w14:textId="77777777" w:rsidR="00E308B2" w:rsidRDefault="00E308B2" w:rsidP="00AC5BAF">
            <w:pPr>
              <w:pStyle w:val="TAL"/>
            </w:pPr>
          </w:p>
        </w:tc>
      </w:tr>
      <w:tr w:rsidR="00E308B2" w14:paraId="607B75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22108"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9FAFC" w14:textId="77777777" w:rsidR="00E308B2" w:rsidRDefault="00E308B2" w:rsidP="00AC5BAF">
            <w:pPr>
              <w:pStyle w:val="TAL"/>
            </w:pPr>
            <w:r>
              <w:t>S2-2406235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E6F8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9BA62" w14:textId="77777777" w:rsidR="00E308B2" w:rsidRDefault="00E308B2" w:rsidP="00AC5BAF">
            <w:pPr>
              <w:pStyle w:val="TAL"/>
            </w:pPr>
            <w:r>
              <w:t>KI#2: Conclusion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FEC63"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C60F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FC242"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C4D8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7B91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4A145" w14:textId="77777777" w:rsidR="00E308B2" w:rsidRDefault="00E308B2" w:rsidP="00AC5BAF">
            <w:pPr>
              <w:pStyle w:val="TAL"/>
            </w:pPr>
          </w:p>
        </w:tc>
      </w:tr>
      <w:tr w:rsidR="00E308B2" w14:paraId="17FC3D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6F055"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EE85C" w14:textId="77777777" w:rsidR="00E308B2" w:rsidRDefault="00E308B2" w:rsidP="00AC5BAF">
            <w:pPr>
              <w:pStyle w:val="TAL"/>
            </w:pPr>
            <w:r>
              <w:t>S2-2406274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4F87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C2441"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7883D"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24F9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46657"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6F59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78CF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8095F" w14:textId="77777777" w:rsidR="00E308B2" w:rsidRDefault="00E308B2" w:rsidP="00AC5BAF">
            <w:pPr>
              <w:pStyle w:val="TAL"/>
            </w:pPr>
          </w:p>
        </w:tc>
      </w:tr>
      <w:tr w:rsidR="00E308B2" w14:paraId="21A9FF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29010"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D9367" w14:textId="77777777" w:rsidR="00E308B2" w:rsidRDefault="00E308B2" w:rsidP="00AC5BAF">
            <w:pPr>
              <w:pStyle w:val="TAL"/>
            </w:pPr>
            <w:r>
              <w:t>S2-2406289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C84D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25088" w14:textId="77777777" w:rsidR="00E308B2" w:rsidRDefault="00E308B2" w:rsidP="00AC5BAF">
            <w:pPr>
              <w:pStyle w:val="TAL"/>
            </w:pPr>
            <w:r>
              <w:t>KI#2 Conclusions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82C12"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FB75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A11F9"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0573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EF06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9C9A8" w14:textId="77777777" w:rsidR="00E308B2" w:rsidRDefault="00E308B2" w:rsidP="00AC5BAF">
            <w:pPr>
              <w:pStyle w:val="TAL"/>
            </w:pPr>
          </w:p>
        </w:tc>
      </w:tr>
      <w:tr w:rsidR="00E308B2" w14:paraId="6BCB148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A5061"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A5376" w14:textId="77777777" w:rsidR="00E308B2" w:rsidRDefault="00E308B2" w:rsidP="00AC5BAF">
            <w:pPr>
              <w:pStyle w:val="TAL"/>
            </w:pPr>
            <w:r>
              <w:t>S2-2406501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08E8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81DB8" w14:textId="77777777" w:rsidR="00E308B2" w:rsidRDefault="00E308B2" w:rsidP="00AC5BAF">
            <w:pPr>
              <w:pStyle w:val="TAL"/>
            </w:pPr>
            <w:r>
              <w:t>KI#2: Conclusion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8E56C"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6485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0E400"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7C40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7BC7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73579" w14:textId="77777777" w:rsidR="00E308B2" w:rsidRDefault="00E308B2" w:rsidP="00AC5BAF">
            <w:pPr>
              <w:pStyle w:val="TAL"/>
            </w:pPr>
          </w:p>
        </w:tc>
      </w:tr>
      <w:tr w:rsidR="00E308B2" w14:paraId="559699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0953A"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9C5D7" w14:textId="77777777" w:rsidR="00E308B2" w:rsidRDefault="00E308B2" w:rsidP="00AC5BAF">
            <w:pPr>
              <w:pStyle w:val="TAL"/>
            </w:pPr>
            <w:r>
              <w:t>S2-2406611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76E9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9A9FD" w14:textId="77777777" w:rsidR="00E308B2" w:rsidRDefault="00E308B2" w:rsidP="00AC5BAF">
            <w:pPr>
              <w:pStyle w:val="TAL"/>
            </w:pPr>
            <w:r>
              <w:t>KI#2,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B0562"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A5C7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A0F3B"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727A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8BD4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252FE" w14:textId="77777777" w:rsidR="00E308B2" w:rsidRDefault="00E308B2" w:rsidP="00AC5BAF">
            <w:pPr>
              <w:pStyle w:val="TAL"/>
            </w:pPr>
          </w:p>
        </w:tc>
      </w:tr>
      <w:tr w:rsidR="00E308B2" w14:paraId="527A16D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D5B58" w14:textId="77777777" w:rsidR="00E308B2" w:rsidRDefault="00E308B2" w:rsidP="00AC5BAF">
            <w:pPr>
              <w:pStyle w:val="TAL"/>
              <w:rPr>
                <w:sz w:val="24"/>
                <w:szCs w:val="24"/>
              </w:rPr>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604CD" w14:textId="77777777" w:rsidR="00E308B2" w:rsidRDefault="00E308B2" w:rsidP="00AC5BAF">
            <w:pPr>
              <w:pStyle w:val="TAL"/>
            </w:pPr>
            <w:r>
              <w:t>S2-2406676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3116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F6998" w14:textId="77777777" w:rsidR="00E308B2" w:rsidRDefault="00E308B2" w:rsidP="00AC5BAF">
            <w:pPr>
              <w:pStyle w:val="TAL"/>
            </w:pPr>
            <w:r>
              <w:t>Conclusion update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2C981"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9392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3289F"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A3B3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EBCE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25A97" w14:textId="77777777" w:rsidR="00E308B2" w:rsidRDefault="00E308B2" w:rsidP="00AC5BAF">
            <w:pPr>
              <w:pStyle w:val="TAL"/>
            </w:pPr>
          </w:p>
        </w:tc>
      </w:tr>
      <w:tr w:rsidR="00E308B2" w14:paraId="735475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A201A"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E468F" w14:textId="77777777" w:rsidR="00E308B2" w:rsidRDefault="00E308B2" w:rsidP="00AC5BAF">
            <w:pPr>
              <w:pStyle w:val="TAL"/>
            </w:pPr>
            <w:r>
              <w:t>S2-2406682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5AFD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8C246" w14:textId="77777777" w:rsidR="00E308B2" w:rsidRDefault="00E308B2" w:rsidP="00AC5BAF">
            <w:pPr>
              <w:pStyle w:val="TAL"/>
            </w:pPr>
            <w:r>
              <w:t>KI#2: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1BD1C"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0D88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F888A"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5D34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706A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76041" w14:textId="77777777" w:rsidR="00E308B2" w:rsidRDefault="00E308B2" w:rsidP="00AC5BAF">
            <w:pPr>
              <w:pStyle w:val="TAL"/>
            </w:pPr>
          </w:p>
        </w:tc>
      </w:tr>
      <w:tr w:rsidR="00E308B2" w14:paraId="7A4C968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831A9"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5E15C" w14:textId="77777777" w:rsidR="00E308B2" w:rsidRDefault="00E308B2" w:rsidP="00AC5BAF">
            <w:pPr>
              <w:pStyle w:val="TAL"/>
            </w:pPr>
            <w:r>
              <w:t>S2-2406702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34C6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6FE49" w14:textId="77777777" w:rsidR="00E308B2" w:rsidRDefault="00E308B2" w:rsidP="00AC5BAF">
            <w:pPr>
              <w:pStyle w:val="TAL"/>
            </w:pPr>
            <w:r>
              <w:t>Update to the Conclusions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5FB75"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C6F2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1E99D"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C04F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7B59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E9310" w14:textId="77777777" w:rsidR="00E308B2" w:rsidRDefault="00E308B2" w:rsidP="00AC5BAF">
            <w:pPr>
              <w:pStyle w:val="TAL"/>
            </w:pPr>
          </w:p>
        </w:tc>
      </w:tr>
      <w:tr w:rsidR="00E308B2" w14:paraId="49537F6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82225"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2C293" w14:textId="77777777" w:rsidR="00E308B2" w:rsidRDefault="00E308B2" w:rsidP="00AC5BAF">
            <w:pPr>
              <w:pStyle w:val="TAL"/>
            </w:pPr>
            <w:r>
              <w:t>S2-2406769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F792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717BE" w14:textId="77777777" w:rsidR="00E308B2" w:rsidRDefault="00E308B2" w:rsidP="00AC5BAF">
            <w:pPr>
              <w:pStyle w:val="TAL"/>
            </w:pPr>
            <w:r>
              <w:t>KI#2 conclusion update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6C0AB"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A48A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1CAB1"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9BF9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7F52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47EDB" w14:textId="77777777" w:rsidR="00E308B2" w:rsidRDefault="00E308B2" w:rsidP="00AC5BAF">
            <w:pPr>
              <w:pStyle w:val="TAL"/>
            </w:pPr>
          </w:p>
        </w:tc>
      </w:tr>
      <w:tr w:rsidR="00E308B2" w14:paraId="68374C4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BC68C"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CB5D0" w14:textId="77777777" w:rsidR="00E308B2" w:rsidRDefault="00E308B2" w:rsidP="00AC5BAF">
            <w:pPr>
              <w:pStyle w:val="TAL"/>
            </w:pPr>
            <w:r>
              <w:t>S2-2406838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7B4F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56D39" w14:textId="77777777" w:rsidR="00E308B2" w:rsidRDefault="00E308B2" w:rsidP="00AC5BAF">
            <w:pPr>
              <w:pStyle w:val="TAL"/>
            </w:pPr>
            <w:r>
              <w:t>Conclusion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BFE38" w14:textId="77777777" w:rsidR="00E308B2" w:rsidRDefault="00E308B2" w:rsidP="00AC5BAF">
            <w:pPr>
              <w:pStyle w:val="TAL"/>
            </w:pPr>
            <w:r>
              <w:t>Samsung, Lenovo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4945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CB4D1"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1612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9345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8D9C7" w14:textId="77777777" w:rsidR="00E308B2" w:rsidRDefault="00E308B2" w:rsidP="00AC5BAF">
            <w:pPr>
              <w:pStyle w:val="TAL"/>
            </w:pPr>
          </w:p>
        </w:tc>
      </w:tr>
      <w:tr w:rsidR="00E308B2" w14:paraId="188A5F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74233"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36DA6" w14:textId="77777777" w:rsidR="00E308B2" w:rsidRDefault="00E308B2" w:rsidP="00AC5BAF">
            <w:pPr>
              <w:pStyle w:val="TAL"/>
            </w:pPr>
            <w:r>
              <w:t>S2-2405983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2725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84E64"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41850"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5819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85C9C"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5AAB5" w14:textId="77777777" w:rsidR="00E308B2" w:rsidRDefault="00E308B2" w:rsidP="00AC5BAF">
            <w:pPr>
              <w:pStyle w:val="TAL"/>
            </w:pPr>
            <w:r>
              <w:t>Revision of S2-2403937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2BA0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72A9B" w14:textId="77777777" w:rsidR="00E308B2" w:rsidRDefault="00E308B2" w:rsidP="00AC5BAF">
            <w:pPr>
              <w:pStyle w:val="TAL"/>
            </w:pPr>
          </w:p>
        </w:tc>
      </w:tr>
      <w:tr w:rsidR="00E308B2" w14:paraId="557DF0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F1150"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7F30C" w14:textId="77777777" w:rsidR="00E308B2" w:rsidRDefault="00E308B2" w:rsidP="00AC5BAF">
            <w:pPr>
              <w:pStyle w:val="TAL"/>
            </w:pPr>
            <w:r>
              <w:t>S2-2405999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3C3B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716D8" w14:textId="77777777" w:rsidR="00E308B2" w:rsidRDefault="00E308B2" w:rsidP="00AC5BAF">
            <w:pPr>
              <w:pStyle w:val="TAL"/>
            </w:pPr>
            <w:r>
              <w:t>KI#3,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4497D"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4255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947C8"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3A0F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21CD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9FF8F" w14:textId="77777777" w:rsidR="00E308B2" w:rsidRDefault="00E308B2" w:rsidP="00AC5BAF">
            <w:pPr>
              <w:pStyle w:val="TAL"/>
            </w:pPr>
          </w:p>
        </w:tc>
      </w:tr>
      <w:tr w:rsidR="00E308B2" w14:paraId="2258872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CAF5B"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00D46" w14:textId="77777777" w:rsidR="00E308B2" w:rsidRDefault="00E308B2" w:rsidP="00AC5BAF">
            <w:pPr>
              <w:pStyle w:val="TAL"/>
            </w:pPr>
            <w:r>
              <w:t>S2-2406057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A20C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75C4A"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C4400" w14:textId="77777777" w:rsidR="00E308B2" w:rsidRDefault="00E308B2" w:rsidP="00AC5BAF">
            <w:pPr>
              <w:pStyle w:val="TAL"/>
            </w:pPr>
            <w:r>
              <w:t>Vivo, KDDI, CMCC, CATT, Lenovo, NEC, Orange, Tencent, Tencent Cloud Huawei?, HiSilicon?, Samsung?, China Unicom?, ZTE?, InterDigital Inc.?,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9618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06F35"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7304D" w14:textId="77777777" w:rsidR="00E308B2" w:rsidRDefault="00E308B2" w:rsidP="00AC5BAF">
            <w:pPr>
              <w:pStyle w:val="TAL"/>
            </w:pPr>
            <w:r>
              <w:t>Revised in parallel session to S2-2406991.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4D11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728E4" w14:textId="77777777" w:rsidR="00E308B2" w:rsidRDefault="00E308B2" w:rsidP="00AC5BAF">
            <w:pPr>
              <w:pStyle w:val="TAL"/>
            </w:pPr>
            <w:r>
              <w:t>S2-2406991</w:t>
            </w:r>
          </w:p>
        </w:tc>
      </w:tr>
      <w:tr w:rsidR="00E308B2" w14:paraId="18C727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4975D"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FA23B" w14:textId="77777777" w:rsidR="00E308B2" w:rsidRDefault="00E308B2" w:rsidP="00AC5BAF">
            <w:pPr>
              <w:pStyle w:val="TAL"/>
            </w:pPr>
            <w:r>
              <w:t>S2-2406991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F63F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9B1FF"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E6C3C" w14:textId="77777777" w:rsidR="00E308B2" w:rsidRDefault="00E308B2" w:rsidP="00AC5BAF">
            <w:pPr>
              <w:pStyle w:val="TAL"/>
            </w:pPr>
            <w:r>
              <w:t>Vivo, KDDI, CMCC, CATT, Lenovo, NEC, Orange, Tencent, Tencent Cloud Huawei?, HiSilicon?, Samsung?, China Unicom?, ZTE?, InterDigital Inc.?,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B298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48021"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416ED" w14:textId="77777777" w:rsidR="00E308B2" w:rsidRDefault="00E308B2" w:rsidP="00AC5BAF">
            <w:pPr>
              <w:pStyle w:val="TAL"/>
            </w:pPr>
            <w:r>
              <w:t>Revision of S2-2406057. Revised in parallel session to S2-2407073.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070F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B9384" w14:textId="77777777" w:rsidR="00E308B2" w:rsidRDefault="00E308B2" w:rsidP="00AC5BAF">
            <w:pPr>
              <w:pStyle w:val="TAL"/>
            </w:pPr>
            <w:r>
              <w:t>S2-2407073</w:t>
            </w:r>
          </w:p>
        </w:tc>
      </w:tr>
      <w:tr w:rsidR="00E308B2" w14:paraId="4E9E791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6906B"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F1410" w14:textId="77777777" w:rsidR="00E308B2" w:rsidRDefault="00E308B2" w:rsidP="00AC5BAF">
            <w:pPr>
              <w:pStyle w:val="TAL"/>
            </w:pPr>
            <w:r>
              <w:t>S2-2407073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196A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E8E7E"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D4639" w14:textId="77777777" w:rsidR="00E308B2" w:rsidRDefault="00E308B2" w:rsidP="00AC5BAF">
            <w:pPr>
              <w:pStyle w:val="TAL"/>
            </w:pPr>
            <w:r>
              <w:t>Vivo, KDDI, CMCC, CATT, Lenovo, NEC, Orange, Tencent, Tencent Cloud Huawei?, HiSilicon?, Samsung?, China Unicom?, ZTE?, InterDigital Inc.?,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BD95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EAAC4"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9DCD9" w14:textId="77777777" w:rsidR="00E308B2" w:rsidRDefault="00E308B2" w:rsidP="00AC5BAF">
            <w:pPr>
              <w:pStyle w:val="TAL"/>
            </w:pPr>
            <w:r>
              <w:t>Revision of S2-2406991. Revised in parallel session to S2-2407076.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A3AC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E1594" w14:textId="77777777" w:rsidR="00E308B2" w:rsidRDefault="00E308B2" w:rsidP="00AC5BAF">
            <w:pPr>
              <w:pStyle w:val="TAL"/>
            </w:pPr>
            <w:r>
              <w:t>S2-2407076</w:t>
            </w:r>
          </w:p>
        </w:tc>
      </w:tr>
      <w:tr w:rsidR="00E308B2" w14:paraId="3467D4B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8A5FA" w14:textId="77777777" w:rsidR="00E308B2" w:rsidRDefault="00E308B2" w:rsidP="00AC5BAF">
            <w:pPr>
              <w:pStyle w:val="TAL"/>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42D47" w14:textId="77777777" w:rsidR="00E308B2" w:rsidRDefault="00E308B2" w:rsidP="00AC5BAF">
            <w:pPr>
              <w:pStyle w:val="TAL"/>
            </w:pPr>
            <w:r>
              <w:t>S2-2407076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9E53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C5D74"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A147D" w14:textId="77777777" w:rsidR="00E308B2" w:rsidRDefault="00E308B2" w:rsidP="00AC5BAF">
            <w:pPr>
              <w:pStyle w:val="TAL"/>
            </w:pPr>
            <w:r>
              <w:t>Vivo, KDDI, CMCC, CATT, Lenovo, NEC, Orange, Tencent, Tencent Cloud, OPPO, ETRI, Huawei, HiSilicon, NTT-DOCOMO, Toyota, Samsung, China Unicom, Intel, ZTE,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0E81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46451"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9467A" w14:textId="77777777" w:rsidR="00E308B2" w:rsidRDefault="00E308B2" w:rsidP="00AC5BAF">
            <w:pPr>
              <w:pStyle w:val="TAL"/>
            </w:pPr>
            <w:r>
              <w:t>Revision of S2-2407073. Revised to S2-2407361.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1820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4FF02" w14:textId="77777777" w:rsidR="00E308B2" w:rsidRDefault="00E308B2" w:rsidP="00AC5BAF">
            <w:pPr>
              <w:pStyle w:val="TAL"/>
            </w:pPr>
            <w:r>
              <w:t>S2-2407361</w:t>
            </w:r>
          </w:p>
        </w:tc>
      </w:tr>
      <w:tr w:rsidR="00E308B2" w14:paraId="5D81ABF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8DE15"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C7E6F" w14:textId="77777777" w:rsidR="00E308B2" w:rsidRDefault="00E308B2" w:rsidP="00AC5BAF">
            <w:pPr>
              <w:pStyle w:val="TAL"/>
            </w:pPr>
            <w:r>
              <w:t>S2-2407361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B21A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68F10"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B144F" w14:textId="77777777" w:rsidR="00E308B2" w:rsidRDefault="00E308B2" w:rsidP="00AC5BAF">
            <w:pPr>
              <w:pStyle w:val="TAL"/>
            </w:pPr>
            <w:r>
              <w:t>Vivo, KDDI, CMCC, CATT, Lenovo, NEC, Orange, Tencent, Tencent Cloud, OPPO, ETRI, Huawei, HiSilicon, NTT-DOCOMO, Toyota, Samsung, China Unicom, Intel, ZTE, Deutsche Telekom, Rakuten Mobile,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6D6B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81747"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1CEBE" w14:textId="77777777" w:rsidR="00E308B2" w:rsidRDefault="00E308B2" w:rsidP="00AC5BAF">
            <w:pPr>
              <w:pStyle w:val="TAL"/>
            </w:pPr>
            <w:r>
              <w:t>Revision of S2-2407076. This P-CR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52198"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6A480" w14:textId="77777777" w:rsidR="00E308B2" w:rsidRDefault="00E308B2" w:rsidP="00AC5BAF">
            <w:pPr>
              <w:pStyle w:val="TAL"/>
            </w:pPr>
          </w:p>
        </w:tc>
      </w:tr>
      <w:tr w:rsidR="00E308B2" w14:paraId="376D14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04C3F"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9FB55" w14:textId="77777777" w:rsidR="00E308B2" w:rsidRDefault="00E308B2" w:rsidP="00AC5BAF">
            <w:pPr>
              <w:pStyle w:val="TAL"/>
            </w:pPr>
            <w:r>
              <w:t>S2-2406087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BBBA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BC6D8" w14:textId="77777777" w:rsidR="00E308B2" w:rsidRDefault="00E308B2" w:rsidP="00AC5BAF">
            <w:pPr>
              <w:pStyle w:val="TAL"/>
            </w:pPr>
            <w:r>
              <w:t>KI#3, Conclusion for UP path adjustment and NWDAF-Based Energy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834FF" w14:textId="77777777" w:rsidR="00E308B2" w:rsidRDefault="00E308B2" w:rsidP="00AC5BAF">
            <w:pPr>
              <w:pStyle w:val="TAL"/>
            </w:pPr>
            <w:r>
              <w:t>KDDI, TOYOTA MOTOR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5DD0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D0678"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E1AE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A428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6A9CE" w14:textId="77777777" w:rsidR="00E308B2" w:rsidRDefault="00E308B2" w:rsidP="00AC5BAF">
            <w:pPr>
              <w:pStyle w:val="TAL"/>
            </w:pPr>
          </w:p>
        </w:tc>
      </w:tr>
      <w:tr w:rsidR="00E308B2" w14:paraId="407ED46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E17D0"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4747C" w14:textId="77777777" w:rsidR="00E308B2" w:rsidRDefault="00E308B2" w:rsidP="00AC5BAF">
            <w:pPr>
              <w:pStyle w:val="TAL"/>
            </w:pPr>
            <w:r>
              <w:t>S2-2406184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57E8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30350" w14:textId="77777777" w:rsidR="00E308B2" w:rsidRDefault="00E308B2" w:rsidP="00AC5BAF">
            <w:pPr>
              <w:pStyle w:val="TAL"/>
            </w:pPr>
            <w:r>
              <w:t>KI#3: NF selection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2F5D8"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E3AE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5BAA8"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68EA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C864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7F5D5" w14:textId="77777777" w:rsidR="00E308B2" w:rsidRDefault="00E308B2" w:rsidP="00AC5BAF">
            <w:pPr>
              <w:pStyle w:val="TAL"/>
            </w:pPr>
          </w:p>
        </w:tc>
      </w:tr>
      <w:tr w:rsidR="00E308B2" w14:paraId="4BB4175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66B92"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9B42D" w14:textId="77777777" w:rsidR="00E308B2" w:rsidRDefault="00E308B2" w:rsidP="00AC5BAF">
            <w:pPr>
              <w:pStyle w:val="TAL"/>
            </w:pPr>
            <w:r>
              <w:t>S2-2406275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2110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3AB3B" w14:textId="77777777" w:rsidR="00E308B2" w:rsidRDefault="00E308B2" w:rsidP="00AC5BAF">
            <w:pPr>
              <w:pStyle w:val="TAL"/>
            </w:pPr>
            <w:r>
              <w:t>KI#3: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CDC0A"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22AC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0B2AB"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32CC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A96C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7361F" w14:textId="77777777" w:rsidR="00E308B2" w:rsidRDefault="00E308B2" w:rsidP="00AC5BAF">
            <w:pPr>
              <w:pStyle w:val="TAL"/>
            </w:pPr>
          </w:p>
        </w:tc>
      </w:tr>
      <w:tr w:rsidR="00E308B2" w14:paraId="364C808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FEA13"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3BEB5" w14:textId="77777777" w:rsidR="00E308B2" w:rsidRDefault="00E308B2" w:rsidP="00AC5BAF">
            <w:pPr>
              <w:pStyle w:val="TAL"/>
            </w:pPr>
            <w:r>
              <w:t>S2-2406500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7FD7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4BF84"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3DE47"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333E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A9376"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7E35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979C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1231A" w14:textId="77777777" w:rsidR="00E308B2" w:rsidRDefault="00E308B2" w:rsidP="00AC5BAF">
            <w:pPr>
              <w:pStyle w:val="TAL"/>
            </w:pPr>
          </w:p>
        </w:tc>
      </w:tr>
      <w:tr w:rsidR="00E308B2" w14:paraId="52813A1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C6E7A"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6FC37" w14:textId="77777777" w:rsidR="00E308B2" w:rsidRDefault="00E308B2" w:rsidP="00AC5BAF">
            <w:pPr>
              <w:pStyle w:val="TAL"/>
            </w:pPr>
            <w:r>
              <w:t>S2-2406612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67EC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B80DA" w14:textId="77777777" w:rsidR="00E308B2" w:rsidRDefault="00E308B2" w:rsidP="00AC5BAF">
            <w:pPr>
              <w:pStyle w:val="TAL"/>
            </w:pPr>
            <w:r>
              <w:t>KI#3,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AE0C4"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DBA8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9F302"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C7A6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FAF3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25C07" w14:textId="77777777" w:rsidR="00E308B2" w:rsidRDefault="00E308B2" w:rsidP="00AC5BAF">
            <w:pPr>
              <w:pStyle w:val="TAL"/>
            </w:pPr>
          </w:p>
        </w:tc>
      </w:tr>
      <w:tr w:rsidR="00E308B2" w14:paraId="45C81E5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EF52D"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0913E" w14:textId="77777777" w:rsidR="00E308B2" w:rsidRDefault="00E308B2" w:rsidP="00AC5BAF">
            <w:pPr>
              <w:pStyle w:val="TAL"/>
            </w:pPr>
            <w:r>
              <w:t>S2-2406648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0E5D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D6B27"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4840B"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A81C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1526F"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44D8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E3E4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72F23" w14:textId="77777777" w:rsidR="00E308B2" w:rsidRDefault="00E308B2" w:rsidP="00AC5BAF">
            <w:pPr>
              <w:pStyle w:val="TAL"/>
            </w:pPr>
          </w:p>
        </w:tc>
      </w:tr>
      <w:tr w:rsidR="00E308B2" w14:paraId="7253E10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1CF05"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FC89C" w14:textId="77777777" w:rsidR="00E308B2" w:rsidRDefault="00E308B2" w:rsidP="00AC5BAF">
            <w:pPr>
              <w:pStyle w:val="TAL"/>
            </w:pPr>
            <w:r>
              <w:t>S2-2406678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FE1A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1EEB0" w14:textId="77777777" w:rsidR="00E308B2" w:rsidRDefault="00E308B2" w:rsidP="00AC5BAF">
            <w:pPr>
              <w:pStyle w:val="TAL"/>
            </w:pPr>
            <w:r>
              <w:t>Conclusion update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E8FEE"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48DE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5AF97"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DFC5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5555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7C0FF" w14:textId="77777777" w:rsidR="00E308B2" w:rsidRDefault="00E308B2" w:rsidP="00AC5BAF">
            <w:pPr>
              <w:pStyle w:val="TAL"/>
            </w:pPr>
          </w:p>
        </w:tc>
      </w:tr>
      <w:tr w:rsidR="00E308B2" w14:paraId="5C1462B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CED6A"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CB894" w14:textId="77777777" w:rsidR="00E308B2" w:rsidRDefault="00E308B2" w:rsidP="00AC5BAF">
            <w:pPr>
              <w:pStyle w:val="TAL"/>
            </w:pPr>
            <w:r>
              <w:t>S2-2406767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1BAA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2EEBE" w14:textId="77777777" w:rsidR="00E308B2" w:rsidRDefault="00E308B2" w:rsidP="00AC5BAF">
            <w:pPr>
              <w:pStyle w:val="TAL"/>
            </w:pPr>
            <w:r>
              <w:t>Key Issue #3, Conclusion Update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DA08C"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51D8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AE237"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542D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1999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E99F1" w14:textId="77777777" w:rsidR="00E308B2" w:rsidRDefault="00E308B2" w:rsidP="00AC5BAF">
            <w:pPr>
              <w:pStyle w:val="TAL"/>
            </w:pPr>
          </w:p>
        </w:tc>
      </w:tr>
      <w:tr w:rsidR="00E308B2" w14:paraId="4B7D6D8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C71E8"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AA02D" w14:textId="77777777" w:rsidR="00E308B2" w:rsidRDefault="00E308B2" w:rsidP="00AC5BAF">
            <w:pPr>
              <w:pStyle w:val="TAL"/>
            </w:pPr>
            <w:r>
              <w:t>S2-2406770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FE8D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3672D" w14:textId="77777777" w:rsidR="00E308B2" w:rsidRDefault="00E308B2" w:rsidP="00AC5BAF">
            <w:pPr>
              <w:pStyle w:val="TAL"/>
            </w:pPr>
            <w:r>
              <w:t>KI#3 conclusion update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A0DAD"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B880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D6641"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8A7E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F008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4BF59" w14:textId="77777777" w:rsidR="00E308B2" w:rsidRDefault="00E308B2" w:rsidP="00AC5BAF">
            <w:pPr>
              <w:pStyle w:val="TAL"/>
            </w:pPr>
          </w:p>
        </w:tc>
      </w:tr>
      <w:tr w:rsidR="00E308B2" w14:paraId="2377A77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0D194"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4F14F" w14:textId="77777777" w:rsidR="00E308B2" w:rsidRDefault="00E308B2" w:rsidP="00AC5BAF">
            <w:pPr>
              <w:pStyle w:val="TAL"/>
            </w:pPr>
            <w:r>
              <w:t>S2-2406059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A35A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9D662" w14:textId="77777777" w:rsidR="00E308B2" w:rsidRDefault="00E308B2" w:rsidP="00AC5BAF">
            <w:pPr>
              <w:pStyle w:val="TAL"/>
            </w:pPr>
            <w:r>
              <w:t>Evaluation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251B5"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55A0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ABC9E"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2D49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25A8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6E2CC" w14:textId="77777777" w:rsidR="00E308B2" w:rsidRDefault="00E308B2" w:rsidP="00AC5BAF">
            <w:pPr>
              <w:pStyle w:val="TAL"/>
            </w:pPr>
          </w:p>
        </w:tc>
      </w:tr>
      <w:tr w:rsidR="00E308B2" w14:paraId="73DCC78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F734A" w14:textId="77777777" w:rsidR="00E308B2" w:rsidRDefault="00E308B2" w:rsidP="00AC5BAF">
            <w:pPr>
              <w:pStyle w:val="TAL"/>
              <w:rPr>
                <w:sz w:val="24"/>
                <w:szCs w:val="24"/>
              </w:rPr>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6C489" w14:textId="77777777" w:rsidR="00E308B2" w:rsidRDefault="00E308B2" w:rsidP="00AC5BAF">
            <w:pPr>
              <w:pStyle w:val="TAL"/>
            </w:pPr>
            <w:r>
              <w:t>S2-2405847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E8FC3"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E1D6E" w14:textId="77777777" w:rsidR="00E308B2" w:rsidRDefault="00E308B2" w:rsidP="00AC5BAF">
            <w:pPr>
              <w:pStyle w:val="TAL"/>
            </w:pPr>
            <w:r>
              <w:t>LS from TSG RAN: Reply LS RP-240029 on per UE energy consumption in RAN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BECE3" w14:textId="77777777" w:rsidR="00E308B2" w:rsidRDefault="00E308B2" w:rsidP="00AC5BAF">
            <w:pPr>
              <w:pStyle w:val="TAL"/>
            </w:pPr>
            <w: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B97D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C9847"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AA3CD" w14:textId="77777777" w:rsidR="00E308B2" w:rsidRDefault="00E308B2" w:rsidP="00AC5BAF">
            <w:pPr>
              <w:pStyle w:val="TAL"/>
            </w:pPr>
            <w:r>
              <w:t>Revision of Postponed S2-2403898 from S2#162.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AB84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D5117" w14:textId="77777777" w:rsidR="00E308B2" w:rsidRDefault="00E308B2" w:rsidP="00AC5BAF">
            <w:pPr>
              <w:pStyle w:val="TAL"/>
            </w:pPr>
          </w:p>
        </w:tc>
      </w:tr>
      <w:tr w:rsidR="00E308B2" w14:paraId="0AD94B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E8C22"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2E053" w14:textId="77777777" w:rsidR="00E308B2" w:rsidRDefault="00E308B2" w:rsidP="00AC5BAF">
            <w:pPr>
              <w:pStyle w:val="TAL"/>
            </w:pPr>
            <w:r>
              <w:t>S2-2405874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4A03F"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497C2" w14:textId="77777777" w:rsidR="00E308B2" w:rsidRDefault="00E308B2" w:rsidP="00AC5BAF">
            <w:pPr>
              <w:pStyle w:val="TAL"/>
            </w:pPr>
            <w:r>
              <w:t>LS from SA WG5: LS Reply to SA4 on 3GPP work on energy efficiency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EC585" w14:textId="77777777" w:rsidR="00E308B2" w:rsidRDefault="00E308B2" w:rsidP="00AC5BAF">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C433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AEB18" w14:textId="77777777" w:rsidR="00E308B2" w:rsidRDefault="00E308B2" w:rsidP="00AC5BAF">
            <w:pPr>
              <w:pStyle w:val="TAL"/>
            </w:pPr>
            <w:r>
              <w:t>FS_Energy_OAM_Ph3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9E350"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26DF8"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1B13D" w14:textId="77777777" w:rsidR="00E308B2" w:rsidRDefault="00E308B2" w:rsidP="00AC5BAF">
            <w:pPr>
              <w:pStyle w:val="TAL"/>
            </w:pPr>
          </w:p>
        </w:tc>
      </w:tr>
      <w:tr w:rsidR="00E308B2" w14:paraId="6FF512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04FE5"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5EB38" w14:textId="77777777" w:rsidR="00E308B2" w:rsidRDefault="00E308B2" w:rsidP="00AC5BAF">
            <w:pPr>
              <w:pStyle w:val="TAL"/>
            </w:pPr>
            <w:r>
              <w:t>S2-2406531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D93D1"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C95E9" w14:textId="77777777" w:rsidR="00E308B2" w:rsidRDefault="00E308B2" w:rsidP="00AC5BAF">
            <w:pPr>
              <w:pStyle w:val="TAL"/>
            </w:pPr>
            <w:r>
              <w:t>[DRAFT] LS on Charging Support for Energy Credit Limit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FF572" w14:textId="77777777" w:rsidR="00E308B2" w:rsidRDefault="00E308B2" w:rsidP="00AC5BAF">
            <w:pPr>
              <w:pStyle w:val="TAL"/>
            </w:pPr>
            <w:r>
              <w:t>vivo Mobile Communication (S)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7DC2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661F3"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8523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6BE8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823E1" w14:textId="77777777" w:rsidR="00E308B2" w:rsidRDefault="00E308B2" w:rsidP="00AC5BAF">
            <w:pPr>
              <w:pStyle w:val="TAL"/>
            </w:pPr>
          </w:p>
        </w:tc>
      </w:tr>
      <w:tr w:rsidR="00E308B2" w14:paraId="0F5897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A2533"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1EA6D" w14:textId="77777777" w:rsidR="00E308B2" w:rsidRDefault="00E308B2" w:rsidP="00AC5BAF">
            <w:pPr>
              <w:pStyle w:val="TAL"/>
            </w:pPr>
            <w:r>
              <w:t>S2-2406026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B035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C96E6" w14:textId="77777777" w:rsidR="00E308B2" w:rsidRDefault="00E308B2" w:rsidP="00AC5BAF">
            <w:pPr>
              <w:pStyle w:val="TAL"/>
            </w:pPr>
            <w:r>
              <w:t>[DRAFT] LS to SA WG5 on green subscription indication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5AB0F"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0061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65733"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C3E3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C3D4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73FD5" w14:textId="77777777" w:rsidR="00E308B2" w:rsidRDefault="00E308B2" w:rsidP="00AC5BAF">
            <w:pPr>
              <w:pStyle w:val="TAL"/>
            </w:pPr>
          </w:p>
        </w:tc>
      </w:tr>
      <w:tr w:rsidR="00E308B2" w14:paraId="09B9B46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A7A14"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A3691" w14:textId="77777777" w:rsidR="00E308B2" w:rsidRDefault="00E308B2" w:rsidP="00AC5BAF">
            <w:pPr>
              <w:pStyle w:val="TAL"/>
            </w:pPr>
            <w:r>
              <w:t>S2-2406992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C48B1"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D9D6C" w14:textId="77777777" w:rsidR="00E308B2" w:rsidRDefault="00E308B2" w:rsidP="00AC5BAF">
            <w:pPr>
              <w:pStyle w:val="TAL"/>
            </w:pPr>
            <w:r>
              <w:t>LS on Status of work for 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CFA05" w14:textId="77777777" w:rsidR="00E308B2" w:rsidRDefault="00E308B2" w:rsidP="00AC5BAF">
            <w:pPr>
              <w:pStyle w:val="TAL"/>
            </w:pPr>
            <w: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07E1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1FDE3"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5DCE3" w14:textId="77777777" w:rsidR="00E308B2" w:rsidRDefault="00E308B2" w:rsidP="00AC5BAF">
            <w:pPr>
              <w:pStyle w:val="TAL"/>
            </w:pPr>
            <w:r>
              <w:t>Created at meeting. Revised in parallel session to S2-2407075.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7A7D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E9F7F" w14:textId="77777777" w:rsidR="00E308B2" w:rsidRDefault="00E308B2" w:rsidP="00AC5BAF">
            <w:pPr>
              <w:pStyle w:val="TAL"/>
            </w:pPr>
            <w:r>
              <w:t>S2-2407075</w:t>
            </w:r>
          </w:p>
        </w:tc>
      </w:tr>
      <w:tr w:rsidR="00E308B2" w14:paraId="4790E1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B01ED" w14:textId="77777777" w:rsidR="00E308B2" w:rsidRDefault="00E308B2" w:rsidP="00AC5BAF">
            <w:pPr>
              <w:pStyle w:val="TAL"/>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5BC83" w14:textId="77777777" w:rsidR="00E308B2" w:rsidRDefault="00E308B2" w:rsidP="00AC5BAF">
            <w:pPr>
              <w:pStyle w:val="TAL"/>
            </w:pPr>
            <w:r>
              <w:t>S2-2407075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DB82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E3304" w14:textId="77777777" w:rsidR="00E308B2" w:rsidRDefault="00E308B2" w:rsidP="00AC5BAF">
            <w:pPr>
              <w:pStyle w:val="TAL"/>
            </w:pPr>
            <w:r>
              <w:t>[DRAFT] Status of work for 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7F68C" w14:textId="77777777" w:rsidR="00E308B2" w:rsidRDefault="00E308B2" w:rsidP="00AC5BAF">
            <w:pPr>
              <w:pStyle w:val="TAL"/>
            </w:pPr>
            <w: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A276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5C23A"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90CED" w14:textId="77777777" w:rsidR="00E308B2" w:rsidRDefault="00E308B2" w:rsidP="00AC5BAF">
            <w:pPr>
              <w:pStyle w:val="TAL"/>
            </w:pPr>
            <w:r>
              <w:t>Revision of S2-2406992.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1C27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EAF1D" w14:textId="77777777" w:rsidR="00E308B2" w:rsidRDefault="00E308B2" w:rsidP="00AC5BAF">
            <w:pPr>
              <w:pStyle w:val="TAL"/>
            </w:pPr>
          </w:p>
        </w:tc>
      </w:tr>
      <w:tr w:rsidR="00E308B2" w14:paraId="0011A59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5147B"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F7392" w14:textId="77777777" w:rsidR="00E308B2" w:rsidRDefault="00E308B2" w:rsidP="00AC5BAF">
            <w:pPr>
              <w:pStyle w:val="TAL"/>
            </w:pPr>
            <w:r>
              <w:t>S2-2405913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18D6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B127F" w14:textId="77777777" w:rsidR="00E308B2" w:rsidRDefault="00E308B2" w:rsidP="00AC5BAF">
            <w:pPr>
              <w:pStyle w:val="TAL"/>
            </w:pPr>
            <w:r>
              <w:t>Update on Solution #1: Energy related information collection and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156B1"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7CC3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2844B"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A0610" w14:textId="77777777" w:rsidR="00E308B2" w:rsidRDefault="00E308B2" w:rsidP="00AC5BAF">
            <w:pPr>
              <w:pStyle w:val="TAL"/>
            </w:pPr>
            <w:r>
              <w:t>Revision of S2-2404006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7855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2C879" w14:textId="77777777" w:rsidR="00E308B2" w:rsidRDefault="00E308B2" w:rsidP="00AC5BAF">
            <w:pPr>
              <w:pStyle w:val="TAL"/>
            </w:pPr>
          </w:p>
        </w:tc>
      </w:tr>
      <w:tr w:rsidR="00E308B2" w14:paraId="7ACFFC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A97AD"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9B16C" w14:textId="77777777" w:rsidR="00E308B2" w:rsidRDefault="00E308B2" w:rsidP="00AC5BAF">
            <w:pPr>
              <w:pStyle w:val="TAL"/>
            </w:pPr>
            <w:r>
              <w:t>S2-2406022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8611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175B6" w14:textId="77777777" w:rsidR="00E308B2" w:rsidRDefault="00E308B2" w:rsidP="00AC5BAF">
            <w:pPr>
              <w:pStyle w:val="TAL"/>
            </w:pPr>
            <w:r>
              <w:t>KI #1, Sol#16: critical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DB689" w14:textId="77777777" w:rsidR="00E308B2" w:rsidRDefault="00E308B2" w:rsidP="00AC5BAF">
            <w:pPr>
              <w:pStyle w:val="TAL"/>
            </w:pPr>
            <w:r>
              <w:t>OPPO,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0836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EEEC0"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A02C8" w14:textId="77777777" w:rsidR="00E308B2" w:rsidRDefault="00E308B2" w:rsidP="00AC5BAF">
            <w:pPr>
              <w:pStyle w:val="TAL"/>
            </w:pPr>
            <w:r>
              <w:t>Revision of S2-2404306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993F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F28DF" w14:textId="77777777" w:rsidR="00E308B2" w:rsidRDefault="00E308B2" w:rsidP="00AC5BAF">
            <w:pPr>
              <w:pStyle w:val="TAL"/>
            </w:pPr>
          </w:p>
        </w:tc>
      </w:tr>
      <w:tr w:rsidR="00E308B2" w14:paraId="16644D0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2462D"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AF001" w14:textId="77777777" w:rsidR="00E308B2" w:rsidRDefault="00E308B2" w:rsidP="00AC5BAF">
            <w:pPr>
              <w:pStyle w:val="TAL"/>
            </w:pPr>
            <w:r>
              <w:t>S2-2406210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6576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36912" w14:textId="77777777" w:rsidR="00E308B2" w:rsidRDefault="00E308B2" w:rsidP="00AC5BAF">
            <w:pPr>
              <w:pStyle w:val="TAL"/>
            </w:pPr>
            <w:r>
              <w:t>KI#1, Sol#2: Solution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2DE43"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57A9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CF348"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DF7BC" w14:textId="77777777" w:rsidR="00E308B2" w:rsidRDefault="00E308B2" w:rsidP="00AC5BAF">
            <w:pPr>
              <w:pStyle w:val="TAL"/>
            </w:pPr>
            <w:r>
              <w:t>Revision of S2-2404352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5B45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3A381" w14:textId="77777777" w:rsidR="00E308B2" w:rsidRDefault="00E308B2" w:rsidP="00AC5BAF">
            <w:pPr>
              <w:pStyle w:val="TAL"/>
            </w:pPr>
          </w:p>
        </w:tc>
      </w:tr>
      <w:tr w:rsidR="00E308B2" w14:paraId="7F96E0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CC69D"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C352D" w14:textId="77777777" w:rsidR="00E308B2" w:rsidRDefault="00E308B2" w:rsidP="00AC5BAF">
            <w:pPr>
              <w:pStyle w:val="TAL"/>
            </w:pPr>
            <w:r>
              <w:t>S2-2406261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0C56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1FA41" w14:textId="77777777" w:rsidR="00E308B2" w:rsidRDefault="00E308B2" w:rsidP="00AC5BAF">
            <w:pPr>
              <w:pStyle w:val="TAL"/>
            </w:pPr>
            <w:r>
              <w:t>KI#1: Solution 20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A506E"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C440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9D578"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F4725" w14:textId="77777777" w:rsidR="00E308B2" w:rsidRDefault="00E308B2" w:rsidP="00AC5BAF">
            <w:pPr>
              <w:pStyle w:val="TAL"/>
            </w:pPr>
            <w:r>
              <w:t>Revision of S2-2404231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9152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D7AA6" w14:textId="77777777" w:rsidR="00E308B2" w:rsidRDefault="00E308B2" w:rsidP="00AC5BAF">
            <w:pPr>
              <w:pStyle w:val="TAL"/>
            </w:pPr>
          </w:p>
        </w:tc>
      </w:tr>
      <w:tr w:rsidR="00E308B2" w14:paraId="3A5EA5F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2039B"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1260E" w14:textId="77777777" w:rsidR="00E308B2" w:rsidRDefault="00E308B2" w:rsidP="00AC5BAF">
            <w:pPr>
              <w:pStyle w:val="TAL"/>
            </w:pPr>
            <w:r>
              <w:t>S2-2406365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DAB4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05B26" w14:textId="77777777" w:rsidR="00E308B2" w:rsidRDefault="00E308B2" w:rsidP="00AC5BAF">
            <w:pPr>
              <w:pStyle w:val="TAL"/>
            </w:pPr>
            <w:r>
              <w:t>Clarification related to Energy consumption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5758E"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B9DA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B098D"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A1473" w14:textId="77777777" w:rsidR="00E308B2" w:rsidRDefault="00E308B2" w:rsidP="00AC5BAF">
            <w:pPr>
              <w:pStyle w:val="TAL"/>
            </w:pPr>
            <w:r>
              <w:t>Revision of S2-2404052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F82C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7ED12" w14:textId="77777777" w:rsidR="00E308B2" w:rsidRDefault="00E308B2" w:rsidP="00AC5BAF">
            <w:pPr>
              <w:pStyle w:val="TAL"/>
            </w:pPr>
          </w:p>
        </w:tc>
      </w:tr>
      <w:tr w:rsidR="00E308B2" w14:paraId="157D27A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24AE0"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F5229" w14:textId="77777777" w:rsidR="00E308B2" w:rsidRDefault="00E308B2" w:rsidP="00AC5BAF">
            <w:pPr>
              <w:pStyle w:val="TAL"/>
            </w:pPr>
            <w:r>
              <w:t>S2-2406498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FC01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A14D8" w14:textId="77777777" w:rsidR="00E308B2" w:rsidRDefault="00E308B2" w:rsidP="00AC5BAF">
            <w:pPr>
              <w:pStyle w:val="TAL"/>
            </w:pPr>
            <w:r>
              <w:t>KI#1, Sol #17 update: update the Energy related information collection based on two granularities.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E630F"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AFFF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A14BF"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ACCCF" w14:textId="77777777" w:rsidR="00E308B2" w:rsidRDefault="00E308B2" w:rsidP="00AC5BAF">
            <w:pPr>
              <w:pStyle w:val="TAL"/>
            </w:pPr>
            <w:r>
              <w:t>Revision of S2-2404791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010D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2FAD2" w14:textId="77777777" w:rsidR="00E308B2" w:rsidRDefault="00E308B2" w:rsidP="00AC5BAF">
            <w:pPr>
              <w:pStyle w:val="TAL"/>
            </w:pPr>
          </w:p>
        </w:tc>
      </w:tr>
      <w:tr w:rsidR="00E308B2" w14:paraId="29C18A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6F194" w14:textId="77777777" w:rsidR="00E308B2" w:rsidRDefault="00E308B2" w:rsidP="00AC5BAF">
            <w:pPr>
              <w:pStyle w:val="TAL"/>
              <w:rPr>
                <w:sz w:val="24"/>
                <w:szCs w:val="24"/>
              </w:rPr>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EB8A4" w14:textId="77777777" w:rsidR="00E308B2" w:rsidRDefault="00E308B2" w:rsidP="00AC5BAF">
            <w:pPr>
              <w:pStyle w:val="TAL"/>
            </w:pPr>
            <w:r>
              <w:t>S2-2406614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E71C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F9F0E" w14:textId="77777777" w:rsidR="00E308B2" w:rsidRDefault="00E308B2" w:rsidP="00AC5BAF">
            <w:pPr>
              <w:pStyle w:val="TAL"/>
            </w:pPr>
            <w:r>
              <w:t>KI#1, update the Solution 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5CC1A"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3F07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DCC97"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EAD40" w14:textId="77777777" w:rsidR="00E308B2" w:rsidRDefault="00E308B2" w:rsidP="00AC5BAF">
            <w:pPr>
              <w:pStyle w:val="TAL"/>
            </w:pPr>
            <w:r>
              <w:t>Revision of S2-2404386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9356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2C9B8" w14:textId="77777777" w:rsidR="00E308B2" w:rsidRDefault="00E308B2" w:rsidP="00AC5BAF">
            <w:pPr>
              <w:pStyle w:val="TAL"/>
            </w:pPr>
          </w:p>
        </w:tc>
      </w:tr>
      <w:tr w:rsidR="00E308B2" w14:paraId="6E6FEE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C2E2A"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3BA81" w14:textId="77777777" w:rsidR="00E308B2" w:rsidRDefault="00E308B2" w:rsidP="00AC5BAF">
            <w:pPr>
              <w:pStyle w:val="TAL"/>
            </w:pPr>
            <w:r>
              <w:t>S2-2405912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6B80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E2590" w14:textId="77777777" w:rsidR="00E308B2" w:rsidRDefault="00E308B2" w:rsidP="00AC5BAF">
            <w:pPr>
              <w:pStyle w:val="TAL"/>
            </w:pPr>
            <w:r>
              <w:t>Update on Solution #7: Policy control for network energy saving.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3FF00"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A55E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D5906"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D358A" w14:textId="77777777" w:rsidR="00E308B2" w:rsidRDefault="00E308B2" w:rsidP="00AC5BAF">
            <w:pPr>
              <w:pStyle w:val="TAL"/>
            </w:pPr>
            <w:r>
              <w:t>Revision of S2-2404007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BBA7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C2337" w14:textId="77777777" w:rsidR="00E308B2" w:rsidRDefault="00E308B2" w:rsidP="00AC5BAF">
            <w:pPr>
              <w:pStyle w:val="TAL"/>
            </w:pPr>
          </w:p>
        </w:tc>
      </w:tr>
      <w:tr w:rsidR="00E308B2" w14:paraId="591C01B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0E933"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F3B58" w14:textId="77777777" w:rsidR="00E308B2" w:rsidRDefault="00E308B2" w:rsidP="00AC5BAF">
            <w:pPr>
              <w:pStyle w:val="TAL"/>
            </w:pPr>
            <w:r>
              <w:t>S2-2406024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4757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A14B1" w14:textId="77777777" w:rsidR="00E308B2" w:rsidRDefault="00E308B2" w:rsidP="00AC5BAF">
            <w:pPr>
              <w:pStyle w:val="TAL"/>
            </w:pPr>
            <w:r>
              <w:t>Solution#25: Enhancements to include PDTQ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89D53"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8368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05D18"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00DD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03D8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491D8" w14:textId="77777777" w:rsidR="00E308B2" w:rsidRDefault="00E308B2" w:rsidP="00AC5BAF">
            <w:pPr>
              <w:pStyle w:val="TAL"/>
            </w:pPr>
          </w:p>
        </w:tc>
      </w:tr>
      <w:tr w:rsidR="00E308B2" w14:paraId="1E92371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A485C"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6AF76" w14:textId="77777777" w:rsidR="00E308B2" w:rsidRDefault="00E308B2" w:rsidP="00AC5BAF">
            <w:pPr>
              <w:pStyle w:val="TAL"/>
            </w:pPr>
            <w:r>
              <w:t>S2-2406025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62AF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C260C" w14:textId="77777777" w:rsidR="00E308B2" w:rsidRDefault="00E308B2" w:rsidP="00AC5BAF">
            <w:pPr>
              <w:pStyle w:val="TAL"/>
            </w:pPr>
            <w:r>
              <w:t>Solution#24: Enhancements to extend green subscription information towards PCC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C50D4"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5D73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F33AD"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E38A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F6EF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040C9" w14:textId="77777777" w:rsidR="00E308B2" w:rsidRDefault="00E308B2" w:rsidP="00AC5BAF">
            <w:pPr>
              <w:pStyle w:val="TAL"/>
            </w:pPr>
          </w:p>
        </w:tc>
      </w:tr>
      <w:tr w:rsidR="00E308B2" w14:paraId="2E46855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724B2"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7B03C" w14:textId="77777777" w:rsidR="00E308B2" w:rsidRDefault="00E308B2" w:rsidP="00AC5BAF">
            <w:pPr>
              <w:pStyle w:val="TAL"/>
            </w:pPr>
            <w:r>
              <w:t>S2-2406060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0B30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10D73" w14:textId="77777777" w:rsidR="00E308B2" w:rsidRDefault="00E308B2" w:rsidP="00AC5BAF">
            <w:pPr>
              <w:pStyle w:val="TAL"/>
            </w:pPr>
            <w:r>
              <w:t>Solution #9: Update on credit limit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DE2EC"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7522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8450B"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D6F6C" w14:textId="77777777" w:rsidR="00E308B2" w:rsidRDefault="00E308B2" w:rsidP="00AC5BAF">
            <w:pPr>
              <w:pStyle w:val="TAL"/>
            </w:pPr>
            <w:r>
              <w:t>Revision of S2-2404240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82D1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6C7AA" w14:textId="77777777" w:rsidR="00E308B2" w:rsidRDefault="00E308B2" w:rsidP="00AC5BAF">
            <w:pPr>
              <w:pStyle w:val="TAL"/>
            </w:pPr>
          </w:p>
        </w:tc>
      </w:tr>
      <w:tr w:rsidR="00E308B2" w14:paraId="4665AB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670D6"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3A2D9" w14:textId="77777777" w:rsidR="00E308B2" w:rsidRDefault="00E308B2" w:rsidP="00AC5BAF">
            <w:pPr>
              <w:pStyle w:val="TAL"/>
            </w:pPr>
            <w:r>
              <w:t>S2-2406209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B484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FD556" w14:textId="77777777" w:rsidR="00E308B2" w:rsidRDefault="00E308B2" w:rsidP="00AC5BAF">
            <w:pPr>
              <w:pStyle w:val="TAL"/>
            </w:pPr>
            <w:r>
              <w:t>KI#2, Sol#7: Solution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7F11F" w14:textId="77777777" w:rsidR="00E308B2" w:rsidRDefault="00E308B2" w:rsidP="00AC5BAF">
            <w:pPr>
              <w:pStyle w:val="TAL"/>
            </w:pPr>
            <w:r>
              <w:t>LG Electronics, China Mobile, TOYOTA MOTOR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A2AE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C7DF6"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9405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68B7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06A96" w14:textId="77777777" w:rsidR="00E308B2" w:rsidRDefault="00E308B2" w:rsidP="00AC5BAF">
            <w:pPr>
              <w:pStyle w:val="TAL"/>
            </w:pPr>
          </w:p>
        </w:tc>
      </w:tr>
      <w:tr w:rsidR="00E308B2" w14:paraId="7D7A3DC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5D644"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9D0EF" w14:textId="77777777" w:rsidR="00E308B2" w:rsidRDefault="00E308B2" w:rsidP="00AC5BAF">
            <w:pPr>
              <w:pStyle w:val="TAL"/>
            </w:pPr>
            <w:r>
              <w:t>S2-2406211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13FB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4F4C4" w14:textId="77777777" w:rsidR="00E308B2" w:rsidRDefault="00E308B2" w:rsidP="00AC5BAF">
            <w:pPr>
              <w:pStyle w:val="TAL"/>
            </w:pPr>
            <w:r>
              <w:t>KI#2&amp;3, Sol#15: Solution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ED506"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F2E8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7F736"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39F1F" w14:textId="77777777" w:rsidR="00E308B2" w:rsidRDefault="00E308B2" w:rsidP="00AC5BAF">
            <w:pPr>
              <w:pStyle w:val="TAL"/>
            </w:pPr>
            <w:r>
              <w:t>Revision of S2-2404354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C2D3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EB533" w14:textId="77777777" w:rsidR="00E308B2" w:rsidRDefault="00E308B2" w:rsidP="00AC5BAF">
            <w:pPr>
              <w:pStyle w:val="TAL"/>
            </w:pPr>
          </w:p>
        </w:tc>
      </w:tr>
      <w:tr w:rsidR="00E308B2" w14:paraId="585FF32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16D89"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4040D" w14:textId="77777777" w:rsidR="00E308B2" w:rsidRDefault="00E308B2" w:rsidP="00AC5BAF">
            <w:pPr>
              <w:pStyle w:val="TAL"/>
            </w:pPr>
            <w:r>
              <w:t>S2-2406286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C340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59B96" w14:textId="77777777" w:rsidR="00E308B2" w:rsidRDefault="00E308B2" w:rsidP="00AC5BAF">
            <w:pPr>
              <w:pStyle w:val="TAL"/>
            </w:pPr>
            <w:r>
              <w:t>Solution#10 update for KI#2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E7A32"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2AC8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275A3"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7D4F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1138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6935C" w14:textId="77777777" w:rsidR="00E308B2" w:rsidRDefault="00E308B2" w:rsidP="00AC5BAF">
            <w:pPr>
              <w:pStyle w:val="TAL"/>
            </w:pPr>
          </w:p>
        </w:tc>
      </w:tr>
      <w:tr w:rsidR="00E308B2" w14:paraId="6983757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125D7"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5AC27" w14:textId="77777777" w:rsidR="00E308B2" w:rsidRDefault="00E308B2" w:rsidP="00AC5BAF">
            <w:pPr>
              <w:pStyle w:val="TAL"/>
            </w:pPr>
            <w:r>
              <w:t>S2-2406291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A488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D66B2" w14:textId="77777777" w:rsidR="00E308B2" w:rsidRDefault="00E308B2" w:rsidP="00AC5BAF">
            <w:pPr>
              <w:pStyle w:val="TAL"/>
            </w:pPr>
            <w:r>
              <w:t>KI#2: Updates to Solution #8 Energy efficiency subscriptions and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9739D"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5034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CCD28"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76141" w14:textId="77777777" w:rsidR="00E308B2" w:rsidRDefault="00E308B2" w:rsidP="00AC5BAF">
            <w:pPr>
              <w:pStyle w:val="TAL"/>
            </w:pPr>
            <w:r>
              <w:t>Revision of S2-2404730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ADFC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74449" w14:textId="77777777" w:rsidR="00E308B2" w:rsidRDefault="00E308B2" w:rsidP="00AC5BAF">
            <w:pPr>
              <w:pStyle w:val="TAL"/>
            </w:pPr>
          </w:p>
        </w:tc>
      </w:tr>
      <w:tr w:rsidR="00E308B2" w14:paraId="53AA697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D507B"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5761F" w14:textId="77777777" w:rsidR="00E308B2" w:rsidRDefault="00E308B2" w:rsidP="00AC5BAF">
            <w:pPr>
              <w:pStyle w:val="TAL"/>
            </w:pPr>
            <w:r>
              <w:t>S2-2406481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14B6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71EA4" w14:textId="77777777" w:rsidR="00E308B2" w:rsidRDefault="00E308B2" w:rsidP="00AC5BAF">
            <w:pPr>
              <w:pStyle w:val="TAL"/>
            </w:pPr>
            <w:r>
              <w:t>KI#2 Solution 24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F3A18"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46D4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03BD8"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49029" w14:textId="77777777" w:rsidR="00E308B2" w:rsidRDefault="00E308B2" w:rsidP="00AC5BAF">
            <w:pPr>
              <w:pStyle w:val="TAL"/>
            </w:pPr>
            <w:r>
              <w:t>Revision of S2-2404230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B1B5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46CB0" w14:textId="77777777" w:rsidR="00E308B2" w:rsidRDefault="00E308B2" w:rsidP="00AC5BAF">
            <w:pPr>
              <w:pStyle w:val="TAL"/>
            </w:pPr>
          </w:p>
        </w:tc>
      </w:tr>
      <w:tr w:rsidR="00E308B2" w14:paraId="4200D6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DBA2D"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C1B0C" w14:textId="77777777" w:rsidR="00E308B2" w:rsidRDefault="00E308B2" w:rsidP="00AC5BAF">
            <w:pPr>
              <w:pStyle w:val="TAL"/>
            </w:pPr>
            <w:r>
              <w:t>S2-2406607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69F3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78EA7" w14:textId="77777777" w:rsidR="00E308B2" w:rsidRDefault="00E308B2" w:rsidP="00AC5BAF">
            <w:pPr>
              <w:pStyle w:val="TAL"/>
            </w:pPr>
            <w:r>
              <w:t>Update of Solution #22: Energy related UE subscription information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845A8" w14:textId="77777777" w:rsidR="00E308B2" w:rsidRDefault="00E308B2" w:rsidP="00AC5BAF">
            <w:pPr>
              <w:pStyle w:val="TAL"/>
            </w:pPr>
            <w:r>
              <w:t>Toyota Motor Corporation, KDDI, CMCC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4FF3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FE23B"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6D7EF" w14:textId="77777777" w:rsidR="00E308B2" w:rsidRDefault="00E308B2" w:rsidP="00AC5BAF">
            <w:pPr>
              <w:pStyle w:val="TAL"/>
            </w:pPr>
            <w:r>
              <w:t>Revision of S2-2404804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6D83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2BC5B" w14:textId="77777777" w:rsidR="00E308B2" w:rsidRDefault="00E308B2" w:rsidP="00AC5BAF">
            <w:pPr>
              <w:pStyle w:val="TAL"/>
            </w:pPr>
          </w:p>
        </w:tc>
      </w:tr>
      <w:tr w:rsidR="00E308B2" w14:paraId="2C31B3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D59F3" w14:textId="77777777" w:rsidR="00E308B2" w:rsidRDefault="00E308B2" w:rsidP="00AC5BAF">
            <w:pPr>
              <w:pStyle w:val="TAL"/>
              <w:rPr>
                <w:sz w:val="24"/>
                <w:szCs w:val="24"/>
              </w:rPr>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08BC8" w14:textId="77777777" w:rsidR="00E308B2" w:rsidRDefault="00E308B2" w:rsidP="00AC5BAF">
            <w:pPr>
              <w:pStyle w:val="TAL"/>
            </w:pPr>
            <w:r>
              <w:t>S2-2406615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F3C9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44AE5" w14:textId="77777777" w:rsidR="00E308B2" w:rsidRDefault="00E308B2" w:rsidP="00AC5BAF">
            <w:pPr>
              <w:pStyle w:val="TAL"/>
            </w:pPr>
            <w:r>
              <w:t>KI#2, update the Solution 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9E52B"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9826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BA254"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F10F5" w14:textId="77777777" w:rsidR="00E308B2" w:rsidRDefault="00E308B2" w:rsidP="00AC5BAF">
            <w:pPr>
              <w:pStyle w:val="TAL"/>
            </w:pPr>
            <w:r>
              <w:t>Revision of S2-2404388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A79C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F5377" w14:textId="77777777" w:rsidR="00E308B2" w:rsidRDefault="00E308B2" w:rsidP="00AC5BAF">
            <w:pPr>
              <w:pStyle w:val="TAL"/>
            </w:pPr>
          </w:p>
        </w:tc>
      </w:tr>
      <w:tr w:rsidR="00E308B2" w14:paraId="54F784A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59E5A"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893DA" w14:textId="77777777" w:rsidR="00E308B2" w:rsidRDefault="00E308B2" w:rsidP="00AC5BAF">
            <w:pPr>
              <w:pStyle w:val="TAL"/>
            </w:pPr>
            <w:r>
              <w:t>S2-2405981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CCBA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E1ED0" w14:textId="77777777" w:rsidR="00E308B2" w:rsidRDefault="00E308B2" w:rsidP="00AC5BAF">
            <w:pPr>
              <w:pStyle w:val="TAL"/>
            </w:pPr>
            <w:r>
              <w:t>KI#3 update solution #15 Enhancements to existing 5GS procedures for energy saving.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0D452"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E47E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A0592"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48DFA" w14:textId="77777777" w:rsidR="00E308B2" w:rsidRDefault="00E308B2" w:rsidP="00AC5BAF">
            <w:pPr>
              <w:pStyle w:val="TAL"/>
            </w:pPr>
            <w:r>
              <w:t>Revision of S2-2403933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784C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E127A" w14:textId="77777777" w:rsidR="00E308B2" w:rsidRDefault="00E308B2" w:rsidP="00AC5BAF">
            <w:pPr>
              <w:pStyle w:val="TAL"/>
            </w:pPr>
          </w:p>
        </w:tc>
      </w:tr>
      <w:tr w:rsidR="00E308B2" w14:paraId="5BB3AD2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996B9"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801B0" w14:textId="77777777" w:rsidR="00E308B2" w:rsidRDefault="00E308B2" w:rsidP="00AC5BAF">
            <w:pPr>
              <w:pStyle w:val="TAL"/>
            </w:pPr>
            <w:r>
              <w:t>S2-2406058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5858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0FFB5" w14:textId="77777777" w:rsidR="00E308B2" w:rsidRDefault="00E308B2" w:rsidP="00AC5BAF">
            <w:pPr>
              <w:pStyle w:val="TAL"/>
            </w:pPr>
            <w:r>
              <w:t>KI #3, Updates to Sol#2 NF selection based on energy related info.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EB744"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996E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FD92A"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AFCCB" w14:textId="77777777" w:rsidR="00E308B2" w:rsidRDefault="00E308B2" w:rsidP="00AC5BAF">
            <w:pPr>
              <w:pStyle w:val="TAL"/>
            </w:pPr>
            <w:r>
              <w:t>Revision of S2-2404242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0DE1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543B8" w14:textId="77777777" w:rsidR="00E308B2" w:rsidRDefault="00E308B2" w:rsidP="00AC5BAF">
            <w:pPr>
              <w:pStyle w:val="TAL"/>
            </w:pPr>
          </w:p>
        </w:tc>
      </w:tr>
      <w:tr w:rsidR="00E308B2" w14:paraId="51781FE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5A92D"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7E330" w14:textId="77777777" w:rsidR="00E308B2" w:rsidRDefault="00E308B2" w:rsidP="00AC5BAF">
            <w:pPr>
              <w:pStyle w:val="TAL"/>
            </w:pPr>
            <w:r>
              <w:t>S2-2406065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378F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53F80" w14:textId="77777777" w:rsidR="00E308B2" w:rsidRDefault="00E308B2" w:rsidP="00AC5BAF">
            <w:pPr>
              <w:pStyle w:val="TAL"/>
            </w:pPr>
            <w:r>
              <w:t>KI#1&amp;3, Sol#3: Solution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1F72E" w14:textId="77777777" w:rsidR="00E308B2" w:rsidRDefault="00E308B2" w:rsidP="00AC5BAF">
            <w:pPr>
              <w:pStyle w:val="TAL"/>
            </w:pPr>
            <w:r>
              <w:t>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465D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3E9E7"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14C56" w14:textId="77777777" w:rsidR="00E308B2" w:rsidRDefault="00E308B2" w:rsidP="00AC5BAF">
            <w:pPr>
              <w:pStyle w:val="TAL"/>
            </w:pPr>
            <w:r>
              <w:t>Revision of S2-2404284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A5E2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BC382" w14:textId="77777777" w:rsidR="00E308B2" w:rsidRDefault="00E308B2" w:rsidP="00AC5BAF">
            <w:pPr>
              <w:pStyle w:val="TAL"/>
            </w:pPr>
          </w:p>
        </w:tc>
      </w:tr>
      <w:tr w:rsidR="00E308B2" w14:paraId="0189065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DAECD"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7B0EE" w14:textId="77777777" w:rsidR="00E308B2" w:rsidRDefault="00E308B2" w:rsidP="00AC5BAF">
            <w:pPr>
              <w:pStyle w:val="TAL"/>
            </w:pPr>
            <w:r>
              <w:t>S2-2406153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B9F1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2D5F2" w14:textId="77777777" w:rsidR="00E308B2" w:rsidRDefault="00E308B2" w:rsidP="00AC5BAF">
            <w:pPr>
              <w:pStyle w:val="TAL"/>
            </w:pPr>
            <w:r>
              <w:t>Updates on Solution 29: NF selection based on energy related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6A5A3"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D60D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7FC7A"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DCA41" w14:textId="77777777" w:rsidR="00E308B2" w:rsidRDefault="00E308B2" w:rsidP="00AC5BAF">
            <w:pPr>
              <w:pStyle w:val="TAL"/>
            </w:pPr>
            <w:r>
              <w:t>Revision of S2-2404591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51C1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2AD23" w14:textId="77777777" w:rsidR="00E308B2" w:rsidRDefault="00E308B2" w:rsidP="00AC5BAF">
            <w:pPr>
              <w:pStyle w:val="TAL"/>
            </w:pPr>
          </w:p>
        </w:tc>
      </w:tr>
      <w:tr w:rsidR="00E308B2" w14:paraId="5503E4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3E270"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29F14" w14:textId="77777777" w:rsidR="00E308B2" w:rsidRDefault="00E308B2" w:rsidP="00AC5BAF">
            <w:pPr>
              <w:pStyle w:val="TAL"/>
            </w:pPr>
            <w:r>
              <w:t>S2-2406173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DB70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3D405" w14:textId="77777777" w:rsidR="00E308B2" w:rsidRDefault="00E308B2" w:rsidP="00AC5BAF">
            <w:pPr>
              <w:pStyle w:val="TAL"/>
            </w:pPr>
            <w:r>
              <w:t>Updates on NWDAF-based Energy Analytics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9B869"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4398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008BF"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C6844" w14:textId="77777777" w:rsidR="00E308B2" w:rsidRDefault="00E308B2" w:rsidP="00AC5BAF">
            <w:pPr>
              <w:pStyle w:val="TAL"/>
            </w:pPr>
            <w:r>
              <w:t>Revision of S2-2404509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8F39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59723" w14:textId="77777777" w:rsidR="00E308B2" w:rsidRDefault="00E308B2" w:rsidP="00AC5BAF">
            <w:pPr>
              <w:pStyle w:val="TAL"/>
            </w:pPr>
          </w:p>
        </w:tc>
      </w:tr>
      <w:tr w:rsidR="00E308B2" w14:paraId="414C5DA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D19BD"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120E8" w14:textId="77777777" w:rsidR="00E308B2" w:rsidRDefault="00E308B2" w:rsidP="00AC5BAF">
            <w:pPr>
              <w:pStyle w:val="TAL"/>
            </w:pPr>
            <w:r>
              <w:t>S2-2406290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8356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68BF0" w14:textId="77777777" w:rsidR="00E308B2" w:rsidRDefault="00E308B2" w:rsidP="00AC5BAF">
            <w:pPr>
              <w:pStyle w:val="TAL"/>
            </w:pPr>
            <w:r>
              <w:t>KI#3: Updates to Solution #14 UE energy usage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33B0C"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D126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8BBFC"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08AF6" w14:textId="77777777" w:rsidR="00E308B2" w:rsidRDefault="00E308B2" w:rsidP="00AC5BAF">
            <w:pPr>
              <w:pStyle w:val="TAL"/>
            </w:pPr>
            <w:r>
              <w:t>Revision of S2-2404731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FE61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B01B0" w14:textId="77777777" w:rsidR="00E308B2" w:rsidRDefault="00E308B2" w:rsidP="00AC5BAF">
            <w:pPr>
              <w:pStyle w:val="TAL"/>
            </w:pPr>
          </w:p>
        </w:tc>
      </w:tr>
      <w:tr w:rsidR="00E308B2" w14:paraId="086FC5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2C484"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9B712" w14:textId="77777777" w:rsidR="00E308B2" w:rsidRDefault="00E308B2" w:rsidP="00AC5BAF">
            <w:pPr>
              <w:pStyle w:val="TAL"/>
            </w:pPr>
            <w:r>
              <w:t>S2-2406495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1137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3B117" w14:textId="77777777" w:rsidR="00E308B2" w:rsidRDefault="00E308B2" w:rsidP="00AC5BAF">
            <w:pPr>
              <w:pStyle w:val="TAL"/>
            </w:pPr>
            <w:r>
              <w:t>KI#3, Solution update to Sol#12 and New Solution: Energy-aware Analytics Exposure and Data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D8D6E"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7992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ACE4D"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919BF" w14:textId="77777777" w:rsidR="00E308B2" w:rsidRDefault="00E308B2" w:rsidP="00AC5BAF">
            <w:pPr>
              <w:pStyle w:val="TAL"/>
            </w:pPr>
            <w:r>
              <w:t>Revision of S2-2404075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D699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877FC" w14:textId="77777777" w:rsidR="00E308B2" w:rsidRDefault="00E308B2" w:rsidP="00AC5BAF">
            <w:pPr>
              <w:pStyle w:val="TAL"/>
            </w:pPr>
          </w:p>
        </w:tc>
      </w:tr>
      <w:tr w:rsidR="00E308B2" w14:paraId="5C65E69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71F95"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35E9D" w14:textId="77777777" w:rsidR="00E308B2" w:rsidRDefault="00E308B2" w:rsidP="00AC5BAF">
            <w:pPr>
              <w:pStyle w:val="TAL"/>
            </w:pPr>
            <w:r>
              <w:t>S2-2406768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16B7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40062" w14:textId="77777777" w:rsidR="00E308B2" w:rsidRDefault="00E308B2" w:rsidP="00AC5BAF">
            <w:pPr>
              <w:pStyle w:val="TAL"/>
            </w:pPr>
            <w:r>
              <w:t>Key Issue #3, Solution 29 Update for Per Service Operation Energy Consumption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F85C5"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BAC0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49EF4"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2D8D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6C1F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B4013" w14:textId="77777777" w:rsidR="00E308B2" w:rsidRDefault="00E308B2" w:rsidP="00AC5BAF">
            <w:pPr>
              <w:pStyle w:val="TAL"/>
            </w:pPr>
          </w:p>
        </w:tc>
      </w:tr>
      <w:tr w:rsidR="00E308B2" w14:paraId="43F52D7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C89A5"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967C4" w14:textId="77777777" w:rsidR="00E308B2" w:rsidRDefault="00E308B2" w:rsidP="00AC5BAF">
            <w:pPr>
              <w:pStyle w:val="TAL"/>
            </w:pPr>
            <w:r>
              <w:t>S2-2406023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EA87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1A409" w14:textId="77777777" w:rsidR="00E308B2" w:rsidRDefault="00E308B2" w:rsidP="00AC5BAF">
            <w:pPr>
              <w:pStyle w:val="TAL"/>
            </w:pPr>
            <w:r>
              <w:t>KI #1, New Sol: Energy related information exposure and granularity.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EE010"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683C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A4B73"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D52AC" w14:textId="77777777" w:rsidR="00E308B2" w:rsidRDefault="00E308B2" w:rsidP="00AC5BAF">
            <w:pPr>
              <w:pStyle w:val="TAL"/>
            </w:pPr>
            <w:r>
              <w:t>Revision of S2-2404305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9466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FE1C6" w14:textId="77777777" w:rsidR="00E308B2" w:rsidRDefault="00E308B2" w:rsidP="00AC5BAF">
            <w:pPr>
              <w:pStyle w:val="TAL"/>
            </w:pPr>
          </w:p>
        </w:tc>
      </w:tr>
      <w:tr w:rsidR="00E308B2" w14:paraId="1D836A3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EF5F8" w14:textId="77777777" w:rsidR="00E308B2" w:rsidRDefault="00E308B2" w:rsidP="00AC5BAF">
            <w:pPr>
              <w:pStyle w:val="TAL"/>
              <w:rPr>
                <w:sz w:val="24"/>
                <w:szCs w:val="24"/>
              </w:rPr>
            </w:pPr>
            <w:r>
              <w:lastRenderedPageBreak/>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EF19B" w14:textId="77777777" w:rsidR="00E308B2" w:rsidRDefault="00E308B2" w:rsidP="00AC5BAF">
            <w:pPr>
              <w:pStyle w:val="TAL"/>
            </w:pPr>
            <w:r>
              <w:t>S2-2406262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777D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E27BD" w14:textId="77777777" w:rsidR="00E308B2" w:rsidRDefault="00E308B2" w:rsidP="00AC5BAF">
            <w:pPr>
              <w:pStyle w:val="TAL"/>
            </w:pPr>
            <w:r>
              <w:t>KI#3 New Solution on NF energy state impact on event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737F3"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A719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59C7B"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0EB9C" w14:textId="77777777" w:rsidR="00E308B2" w:rsidRDefault="00E308B2" w:rsidP="00AC5BAF">
            <w:pPr>
              <w:pStyle w:val="TAL"/>
            </w:pPr>
            <w:r>
              <w:t>Revision of S2-2404238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B79B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A3F19" w14:textId="77777777" w:rsidR="00E308B2" w:rsidRDefault="00E308B2" w:rsidP="00AC5BAF">
            <w:pPr>
              <w:pStyle w:val="TAL"/>
            </w:pPr>
          </w:p>
        </w:tc>
      </w:tr>
      <w:tr w:rsidR="00E308B2" w14:paraId="63C589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F7CED"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876F9" w14:textId="77777777" w:rsidR="00E308B2" w:rsidRDefault="00E308B2" w:rsidP="00AC5BAF">
            <w:pPr>
              <w:pStyle w:val="TAL"/>
            </w:pPr>
            <w:r>
              <w:t>S2-2406271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9175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1E34A" w14:textId="77777777" w:rsidR="00E308B2" w:rsidRDefault="00E308B2" w:rsidP="00AC5BAF">
            <w:pPr>
              <w:pStyle w:val="TAL"/>
            </w:pPr>
            <w:r>
              <w:t>KI #2, New Sol: UE involved energy saving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95092" w14:textId="77777777" w:rsidR="00E308B2" w:rsidRDefault="00E308B2" w:rsidP="00AC5BAF">
            <w:pPr>
              <w:pStyle w:val="TAL"/>
            </w:pPr>
            <w:r>
              <w:t>Nokia,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4BDD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3C1E9"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2FB90" w14:textId="77777777" w:rsidR="00E308B2" w:rsidRDefault="00E308B2" w:rsidP="00AC5BAF">
            <w:pPr>
              <w:pStyle w:val="TAL"/>
            </w:pPr>
            <w:r>
              <w:t>Revision of S2-2404239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976B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C152F" w14:textId="77777777" w:rsidR="00E308B2" w:rsidRDefault="00E308B2" w:rsidP="00AC5BAF">
            <w:pPr>
              <w:pStyle w:val="TAL"/>
            </w:pPr>
          </w:p>
        </w:tc>
      </w:tr>
      <w:tr w:rsidR="00E308B2" w14:paraId="0B3148E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C0D58"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8B83F" w14:textId="77777777" w:rsidR="00E308B2" w:rsidRDefault="00E308B2" w:rsidP="00AC5BAF">
            <w:pPr>
              <w:pStyle w:val="TAL"/>
            </w:pPr>
            <w:r>
              <w:t>S2-2406272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1031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101D1" w14:textId="77777777" w:rsidR="00E308B2" w:rsidRDefault="00E308B2" w:rsidP="00AC5BAF">
            <w:pPr>
              <w:pStyle w:val="TAL"/>
            </w:pPr>
            <w:r>
              <w:t>KI#3 New Solution on UE energy category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F950E"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603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A58B4"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9D293" w14:textId="77777777" w:rsidR="00E308B2" w:rsidRDefault="00E308B2" w:rsidP="00AC5BAF">
            <w:pPr>
              <w:pStyle w:val="TAL"/>
            </w:pPr>
            <w:r>
              <w:t>Revision of S2-2404236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026E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102B3" w14:textId="77777777" w:rsidR="00E308B2" w:rsidRDefault="00E308B2" w:rsidP="00AC5BAF">
            <w:pPr>
              <w:pStyle w:val="TAL"/>
            </w:pPr>
          </w:p>
        </w:tc>
      </w:tr>
      <w:tr w:rsidR="00E308B2" w14:paraId="2DA5898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6580C"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CC2E9" w14:textId="77777777" w:rsidR="00E308B2" w:rsidRDefault="00E308B2" w:rsidP="00AC5BAF">
            <w:pPr>
              <w:pStyle w:val="TAL"/>
            </w:pPr>
            <w:r>
              <w:t>S2-2406502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E5CE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EF836" w14:textId="77777777" w:rsidR="00E308B2" w:rsidRDefault="00E308B2" w:rsidP="00AC5BAF">
            <w:pPr>
              <w:pStyle w:val="TAL"/>
            </w:pPr>
            <w:r>
              <w:t>KI#2, New Sol: Control of UE current energy consumption.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517D8"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0865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EC5BF"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4F9E5" w14:textId="77777777" w:rsidR="00E308B2" w:rsidRDefault="00E308B2" w:rsidP="00AC5BAF">
            <w:pPr>
              <w:pStyle w:val="TAL"/>
            </w:pPr>
            <w:r>
              <w:t>Revision of S2-2404798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380E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63A41" w14:textId="77777777" w:rsidR="00E308B2" w:rsidRDefault="00E308B2" w:rsidP="00AC5BAF">
            <w:pPr>
              <w:pStyle w:val="TAL"/>
            </w:pPr>
          </w:p>
        </w:tc>
      </w:tr>
      <w:tr w:rsidR="00E308B2" w14:paraId="11FDB35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A0FE8"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10788" w14:textId="77777777" w:rsidR="00E308B2" w:rsidRDefault="00E308B2" w:rsidP="00AC5BAF">
            <w:pPr>
              <w:pStyle w:val="TAL"/>
            </w:pPr>
            <w:r>
              <w:t>S2-2406503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AB47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AEF35" w14:textId="77777777" w:rsidR="00E308B2" w:rsidRDefault="00E308B2" w:rsidP="00AC5BAF">
            <w:pPr>
              <w:pStyle w:val="TAL"/>
            </w:pPr>
            <w:r>
              <w:t>KI#2, New Sol: UE energy credit control and enforcement.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7AF40"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B12C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C1EC2"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4B05F" w14:textId="77777777" w:rsidR="00E308B2" w:rsidRDefault="00E308B2" w:rsidP="00AC5BAF">
            <w:pPr>
              <w:pStyle w:val="TAL"/>
            </w:pPr>
            <w:r>
              <w:t>Revision of S2-2404799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F19A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91B01" w14:textId="77777777" w:rsidR="00E308B2" w:rsidRDefault="00E308B2" w:rsidP="00AC5BAF">
            <w:pPr>
              <w:pStyle w:val="TAL"/>
            </w:pPr>
          </w:p>
        </w:tc>
      </w:tr>
      <w:tr w:rsidR="00E308B2" w14:paraId="6E3AB02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57FAC" w14:textId="77777777" w:rsidR="00E308B2" w:rsidRDefault="00E308B2" w:rsidP="00AC5BAF">
            <w:pPr>
              <w:pStyle w:val="TAL"/>
              <w:rPr>
                <w:sz w:val="24"/>
                <w:szCs w:val="24"/>
              </w:rPr>
            </w:pPr>
            <w:r>
              <w:t>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FC160" w14:textId="77777777" w:rsidR="00E308B2" w:rsidRDefault="00E308B2" w:rsidP="00AC5BAF">
            <w:pPr>
              <w:pStyle w:val="TAL"/>
            </w:pPr>
            <w:r>
              <w:t>S2-2406504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A5C2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F6EE3" w14:textId="77777777" w:rsidR="00E308B2" w:rsidRDefault="00E308B2" w:rsidP="00AC5BAF">
            <w:pPr>
              <w:pStyle w:val="TAL"/>
            </w:pPr>
            <w:r>
              <w:t>Consideration on usage of renewable energy, energy efficiency and granularity from NF or Slice.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DBEF3"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34AD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BF148"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4075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A403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E63E2" w14:textId="77777777" w:rsidR="00E308B2" w:rsidRDefault="00E308B2" w:rsidP="00AC5BAF">
            <w:pPr>
              <w:pStyle w:val="TAL"/>
            </w:pPr>
          </w:p>
        </w:tc>
      </w:tr>
      <w:tr w:rsidR="00E308B2" w14:paraId="5D259D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42327" w14:textId="77777777" w:rsidR="00E308B2" w:rsidRDefault="00E308B2" w:rsidP="00AC5BAF">
            <w:pPr>
              <w:pStyle w:val="TAL"/>
              <w:rPr>
                <w:sz w:val="24"/>
                <w:szCs w:val="24"/>
              </w:rPr>
            </w:pPr>
            <w:r>
              <w:t>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5737F" w14:textId="77777777" w:rsidR="00E308B2" w:rsidRDefault="00E308B2" w:rsidP="00AC5BAF">
            <w:pPr>
              <w:pStyle w:val="TAL"/>
            </w:pPr>
            <w:r>
              <w:t>S2-2406199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CB14C"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A6222" w14:textId="77777777" w:rsidR="00E308B2" w:rsidRDefault="00E308B2" w:rsidP="00AC5BAF">
            <w:pPr>
              <w:pStyle w:val="TAL"/>
            </w:pPr>
            <w:r>
              <w:t>FS_MPS4msg outstanding issues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3B507" w14:textId="77777777" w:rsidR="00E308B2" w:rsidRDefault="00E308B2" w:rsidP="00AC5BAF">
            <w:pPr>
              <w:pStyle w:val="TAL"/>
            </w:pPr>
            <w:r>
              <w:t>Peraton Labs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49EF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43AC2" w14:textId="77777777" w:rsidR="00E308B2" w:rsidRDefault="00E308B2" w:rsidP="00AC5BAF">
            <w:pPr>
              <w:pStyle w:val="TAL"/>
            </w:pPr>
            <w:r>
              <w:t>FS_MPS4msg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EFF11"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BF9C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B2A62" w14:textId="77777777" w:rsidR="00E308B2" w:rsidRDefault="00E308B2" w:rsidP="00AC5BAF">
            <w:pPr>
              <w:pStyle w:val="TAL"/>
            </w:pPr>
          </w:p>
        </w:tc>
      </w:tr>
      <w:tr w:rsidR="00E308B2" w14:paraId="0FE250E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CEF85" w14:textId="77777777" w:rsidR="00E308B2" w:rsidRDefault="00E308B2" w:rsidP="00AC5BAF">
            <w:pPr>
              <w:pStyle w:val="TAL"/>
              <w:rPr>
                <w:sz w:val="24"/>
                <w:szCs w:val="24"/>
              </w:rPr>
            </w:pPr>
            <w:r>
              <w:t>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D7F0F" w14:textId="77777777" w:rsidR="00E308B2" w:rsidRDefault="00E308B2" w:rsidP="00AC5BAF">
            <w:pPr>
              <w:pStyle w:val="TAL"/>
            </w:pPr>
            <w:r>
              <w:t>S2-2406200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02FB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2CA49" w14:textId="77777777" w:rsidR="00E308B2" w:rsidRDefault="00E308B2" w:rsidP="00AC5BAF">
            <w:pPr>
              <w:pStyle w:val="TAL"/>
            </w:pPr>
            <w:r>
              <w:t>TR 23.700-75,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70758" w14:textId="77777777" w:rsidR="00E308B2" w:rsidRDefault="00E308B2" w:rsidP="00AC5BAF">
            <w:pPr>
              <w:pStyle w:val="TAL"/>
            </w:pPr>
            <w:r>
              <w:t>Peraton Labs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196F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9F720" w14:textId="77777777" w:rsidR="00E308B2" w:rsidRDefault="00E308B2" w:rsidP="00AC5BAF">
            <w:pPr>
              <w:pStyle w:val="TAL"/>
            </w:pPr>
            <w:r>
              <w:t>FS_MPS4msg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A353C" w14:textId="77777777" w:rsidR="00E308B2" w:rsidRDefault="00E308B2" w:rsidP="00AC5BAF">
            <w:pPr>
              <w:pStyle w:val="TAL"/>
            </w:pPr>
            <w:r>
              <w:t>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8F18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67A66" w14:textId="77777777" w:rsidR="00E308B2" w:rsidRDefault="00E308B2" w:rsidP="00AC5BAF">
            <w:pPr>
              <w:pStyle w:val="TAL"/>
            </w:pPr>
          </w:p>
        </w:tc>
      </w:tr>
      <w:tr w:rsidR="00E308B2" w14:paraId="70BDB4D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784F0" w14:textId="77777777" w:rsidR="00E308B2" w:rsidRDefault="00E308B2" w:rsidP="00AC5BAF">
            <w:pPr>
              <w:pStyle w:val="TAL"/>
              <w:rPr>
                <w:sz w:val="24"/>
                <w:szCs w:val="24"/>
              </w:rPr>
            </w:pPr>
            <w:r>
              <w:t>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3DA27" w14:textId="77777777" w:rsidR="00E308B2" w:rsidRDefault="00E308B2" w:rsidP="00AC5BAF">
            <w:pPr>
              <w:pStyle w:val="TAL"/>
            </w:pPr>
            <w:r>
              <w:t>S2-2406201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50AD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CEF68" w14:textId="77777777" w:rsidR="00E308B2" w:rsidRDefault="00E308B2" w:rsidP="00AC5BAF">
            <w:pPr>
              <w:pStyle w:val="TAL"/>
            </w:pPr>
            <w:r>
              <w:t>TR 23.700-75,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94FCF" w14:textId="77777777" w:rsidR="00E308B2" w:rsidRDefault="00E308B2" w:rsidP="00AC5BAF">
            <w:pPr>
              <w:pStyle w:val="TAL"/>
            </w:pPr>
            <w:r>
              <w:t>Peraton Labs, CISA ECD, Nokia, Ericsson, Qualcomm, Samsung, 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788A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30B78" w14:textId="77777777" w:rsidR="00E308B2" w:rsidRDefault="00E308B2" w:rsidP="00AC5BAF">
            <w:pPr>
              <w:pStyle w:val="TAL"/>
            </w:pPr>
            <w:r>
              <w:t>FS_MPS4msg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BE464" w14:textId="77777777" w:rsidR="00E308B2" w:rsidRDefault="00E308B2" w:rsidP="00AC5BAF">
            <w:pPr>
              <w:pStyle w:val="TAL"/>
            </w:pPr>
            <w:r>
              <w:t>Revised in parallel session to S2-2406996.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5BC7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B65D0" w14:textId="77777777" w:rsidR="00E308B2" w:rsidRDefault="00E308B2" w:rsidP="00AC5BAF">
            <w:pPr>
              <w:pStyle w:val="TAL"/>
            </w:pPr>
            <w:r>
              <w:t>S2-2406996</w:t>
            </w:r>
          </w:p>
        </w:tc>
      </w:tr>
      <w:tr w:rsidR="00E308B2" w14:paraId="559CAFF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F01CE" w14:textId="77777777" w:rsidR="00E308B2" w:rsidRDefault="00E308B2" w:rsidP="00AC5BAF">
            <w:pPr>
              <w:pStyle w:val="TAL"/>
            </w:pPr>
            <w:r>
              <w:t>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51F1D" w14:textId="77777777" w:rsidR="00E308B2" w:rsidRDefault="00E308B2" w:rsidP="00AC5BAF">
            <w:pPr>
              <w:pStyle w:val="TAL"/>
            </w:pPr>
            <w:r>
              <w:t>S2-2406996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78F3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E68EF" w14:textId="77777777" w:rsidR="00E308B2" w:rsidRDefault="00E308B2" w:rsidP="00AC5BAF">
            <w:pPr>
              <w:pStyle w:val="TAL"/>
            </w:pPr>
            <w:r>
              <w:t>TR 23.700-75,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C4987" w14:textId="77777777" w:rsidR="00E308B2" w:rsidRDefault="00E308B2" w:rsidP="00AC5BAF">
            <w:pPr>
              <w:pStyle w:val="TAL"/>
            </w:pPr>
            <w:r>
              <w:t>Peraton Labs, CISA ECD, Nokia, Ericsson, Qualcomm, Samsung, 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D9C6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70060" w14:textId="77777777" w:rsidR="00E308B2" w:rsidRDefault="00E308B2" w:rsidP="00AC5BAF">
            <w:pPr>
              <w:pStyle w:val="TAL"/>
            </w:pPr>
            <w:r>
              <w:t>FS_MPS4msg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6499A" w14:textId="77777777" w:rsidR="00E308B2" w:rsidRDefault="00E308B2" w:rsidP="00AC5BAF">
            <w:pPr>
              <w:pStyle w:val="TAL"/>
            </w:pPr>
            <w:r>
              <w:t>Revision of S2-2406201.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273F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8589E" w14:textId="77777777" w:rsidR="00E308B2" w:rsidRDefault="00E308B2" w:rsidP="00AC5BAF">
            <w:pPr>
              <w:pStyle w:val="TAL"/>
            </w:pPr>
          </w:p>
        </w:tc>
      </w:tr>
      <w:tr w:rsidR="00E308B2" w14:paraId="6CC73F6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684D8"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33992" w14:textId="77777777" w:rsidR="00E308B2" w:rsidRDefault="00E308B2" w:rsidP="00AC5BAF">
            <w:pPr>
              <w:pStyle w:val="TAL"/>
            </w:pPr>
            <w:r>
              <w:t>S2-2406785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46D7B"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8E08D" w14:textId="77777777" w:rsidR="00E308B2" w:rsidRDefault="00E308B2" w:rsidP="00AC5BAF">
            <w:pPr>
              <w:pStyle w:val="TAL"/>
            </w:pPr>
            <w:r>
              <w:t>Summary of NWM feedback on FS_VMR_Ph2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B4508"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42C8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C4095"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6674D" w14:textId="77777777" w:rsidR="00E308B2" w:rsidRDefault="00E308B2" w:rsidP="00AC5BAF">
            <w:pPr>
              <w:pStyle w:val="TAL"/>
              <w:rPr>
                <w:sz w:val="24"/>
                <w:szCs w:val="24"/>
              </w:rPr>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5C048"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E2C53" w14:textId="77777777" w:rsidR="00E308B2" w:rsidRDefault="00E308B2" w:rsidP="00AC5BAF">
            <w:pPr>
              <w:pStyle w:val="TAL"/>
            </w:pPr>
          </w:p>
        </w:tc>
      </w:tr>
      <w:tr w:rsidR="00E308B2" w14:paraId="4843902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7FE54" w14:textId="77777777" w:rsidR="00E308B2" w:rsidRDefault="00E308B2" w:rsidP="00AC5BAF">
            <w:pPr>
              <w:pStyle w:val="TAL"/>
              <w:rPr>
                <w:sz w:val="24"/>
                <w:szCs w:val="24"/>
              </w:rPr>
            </w:pPr>
            <w:r>
              <w:lastRenderedPageBreak/>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4A114" w14:textId="77777777" w:rsidR="00E308B2" w:rsidRDefault="00E308B2" w:rsidP="00AC5BAF">
            <w:pPr>
              <w:pStyle w:val="TAL"/>
            </w:pPr>
            <w:r>
              <w:t>S2-2406783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4377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07060" w14:textId="77777777" w:rsidR="00E308B2" w:rsidRDefault="00E308B2" w:rsidP="00AC5BAF">
            <w:pPr>
              <w:pStyle w:val="TAL"/>
            </w:pPr>
            <w:r>
              <w:t>TR 23.700-06 conclusion proposals based on NWM discussions.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3E9CB"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CDF3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B61D3"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49B45" w14:textId="77777777" w:rsidR="00E308B2" w:rsidRDefault="00E308B2" w:rsidP="00AC5BAF">
            <w:pPr>
              <w:pStyle w:val="TAL"/>
            </w:pPr>
            <w:r>
              <w:t>Revised in parallel session, merging S2-2406097, S2-2406123, S2-2406143, S2-2406099, S2-2406125, S2-2406798, S2-2406126, S2-2406760, S2-2406101, S2-2406102, S2-2406128, S2-2406585, 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561B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24D11" w14:textId="77777777" w:rsidR="00E308B2" w:rsidRDefault="00E308B2" w:rsidP="00AC5BAF">
            <w:pPr>
              <w:pStyle w:val="TAL"/>
            </w:pPr>
            <w:r>
              <w:t>S2-2407111</w:t>
            </w:r>
          </w:p>
        </w:tc>
      </w:tr>
      <w:tr w:rsidR="00E308B2" w14:paraId="4B7A96F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E995C"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E5329" w14:textId="77777777" w:rsidR="00E308B2" w:rsidRDefault="00E308B2" w:rsidP="00AC5BAF">
            <w:pPr>
              <w:pStyle w:val="TAL"/>
            </w:pPr>
            <w:r>
              <w:t>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9259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3AF39" w14:textId="77777777" w:rsidR="00E308B2" w:rsidRDefault="00E308B2" w:rsidP="00AC5BAF">
            <w:pPr>
              <w:pStyle w:val="TAL"/>
            </w:pPr>
            <w:r>
              <w:t>TR 23.700-06 conclusion proposals based on NWM discussions.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625B3"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137F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BF252"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BD821" w14:textId="77777777" w:rsidR="00E308B2" w:rsidRDefault="00E308B2" w:rsidP="00AC5BAF">
            <w:pPr>
              <w:pStyle w:val="TAL"/>
            </w:pPr>
            <w:r>
              <w:t>Revision of S2-2406783, merging S2-2406097, S2-2406123, S2-2406143, S2-2406099, S2-2406125, S2-2406798, S2-2406100, S2-2406126, S2-2406760, S2-2406101, S2-2406102, S2-2406128, S2-2406585. Revised in parallel session, merging S2-2407114, to S2-2407269.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F478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6C759" w14:textId="77777777" w:rsidR="00E308B2" w:rsidRDefault="00E308B2" w:rsidP="00AC5BAF">
            <w:pPr>
              <w:pStyle w:val="TAL"/>
            </w:pPr>
            <w:r>
              <w:t>S2-2407269</w:t>
            </w:r>
          </w:p>
        </w:tc>
      </w:tr>
      <w:tr w:rsidR="00E308B2" w14:paraId="15DA348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E88AD"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E33DC" w14:textId="77777777" w:rsidR="00E308B2" w:rsidRDefault="00E308B2" w:rsidP="00AC5BAF">
            <w:pPr>
              <w:pStyle w:val="TAL"/>
            </w:pPr>
            <w:r>
              <w:t>S2-2407269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83EA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9AF84" w14:textId="77777777" w:rsidR="00E308B2" w:rsidRDefault="00E308B2" w:rsidP="00AC5BAF">
            <w:pPr>
              <w:pStyle w:val="TAL"/>
            </w:pPr>
            <w:r>
              <w:t>TR 23.700-06 conclusion proposals based on NWM discussions.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F4308" w14:textId="77777777" w:rsidR="00E308B2" w:rsidRDefault="00E308B2" w:rsidP="00AC5BAF">
            <w:pPr>
              <w:pStyle w:val="TAL"/>
            </w:pPr>
            <w:r>
              <w:t>Qualcomm Incorporated,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B48D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6767D"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C708E" w14:textId="77777777" w:rsidR="00E308B2" w:rsidRDefault="00E308B2" w:rsidP="00AC5BAF">
            <w:pPr>
              <w:pStyle w:val="TAL"/>
            </w:pPr>
            <w:r>
              <w:t>Revision of S2-2407111, merging S2-2407114. Revised in parallel session to S2-2407340.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6B49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A6610" w14:textId="77777777" w:rsidR="00E308B2" w:rsidRDefault="00E308B2" w:rsidP="00AC5BAF">
            <w:pPr>
              <w:pStyle w:val="TAL"/>
            </w:pPr>
            <w:r>
              <w:t>S2-2407340</w:t>
            </w:r>
          </w:p>
        </w:tc>
      </w:tr>
      <w:tr w:rsidR="00E308B2" w14:paraId="69D7A3C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EDCA9"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43EA0" w14:textId="77777777" w:rsidR="00E308B2" w:rsidRDefault="00E308B2" w:rsidP="00AC5BAF">
            <w:pPr>
              <w:pStyle w:val="TAL"/>
            </w:pPr>
            <w:r>
              <w:t>S2-2407340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3441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7D02A" w14:textId="77777777" w:rsidR="00E308B2" w:rsidRDefault="00E308B2" w:rsidP="00AC5BAF">
            <w:pPr>
              <w:pStyle w:val="TAL"/>
            </w:pPr>
            <w:r>
              <w:t>TR 23.700-06 conclusion proposals based on NWM discussions.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9C2BC" w14:textId="77777777" w:rsidR="00E308B2" w:rsidRDefault="00E308B2" w:rsidP="00AC5BAF">
            <w:pPr>
              <w:pStyle w:val="TAL"/>
            </w:pPr>
            <w:r>
              <w:t>Qualcomm Incorporated,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07A3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D7A9A"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551FE" w14:textId="77777777" w:rsidR="00E308B2" w:rsidRDefault="00E308B2" w:rsidP="00AC5BAF">
            <w:pPr>
              <w:pStyle w:val="TAL"/>
            </w:pPr>
            <w:r>
              <w:t>Revision of S2-2407269.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75444"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88A1F" w14:textId="77777777" w:rsidR="00E308B2" w:rsidRDefault="00E308B2" w:rsidP="00AC5BAF">
            <w:pPr>
              <w:pStyle w:val="TAL"/>
            </w:pPr>
          </w:p>
        </w:tc>
      </w:tr>
      <w:tr w:rsidR="00E308B2" w14:paraId="4BB2011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3AF77" w14:textId="77777777" w:rsidR="00E308B2" w:rsidRDefault="00E308B2" w:rsidP="00AC5BAF">
            <w:pPr>
              <w:pStyle w:val="TAL"/>
              <w:rPr>
                <w:sz w:val="24"/>
                <w:szCs w:val="24"/>
              </w:rPr>
            </w:pPr>
            <w:r>
              <w:lastRenderedPageBreak/>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F205A" w14:textId="77777777" w:rsidR="00E308B2" w:rsidRDefault="00E308B2" w:rsidP="00AC5BAF">
            <w:pPr>
              <w:pStyle w:val="TAL"/>
            </w:pPr>
            <w:r>
              <w:t>S2-2406868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8F868"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E9435" w14:textId="77777777" w:rsidR="00E308B2" w:rsidRDefault="00E308B2" w:rsidP="00AC5BAF">
            <w:pPr>
              <w:pStyle w:val="TAL"/>
            </w:pPr>
            <w:r>
              <w:t>LS from RAN WG3: Reply LS on FS_VMR_Ph2 solution impacts to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89AB4"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3E95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BBBD8"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23673"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F793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B4AD1" w14:textId="77777777" w:rsidR="00E308B2" w:rsidRDefault="00E308B2" w:rsidP="00AC5BAF">
            <w:pPr>
              <w:pStyle w:val="TAL"/>
            </w:pPr>
          </w:p>
        </w:tc>
      </w:tr>
      <w:tr w:rsidR="00E308B2" w14:paraId="62632E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11FBC"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B283F" w14:textId="77777777" w:rsidR="00E308B2" w:rsidRDefault="00E308B2" w:rsidP="00AC5BAF">
            <w:pPr>
              <w:pStyle w:val="TAL"/>
            </w:pPr>
            <w:r>
              <w:t>S2-2407112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3AE2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D3A5B" w14:textId="77777777" w:rsidR="00E308B2" w:rsidRDefault="00E308B2" w:rsidP="00AC5BAF">
            <w:pPr>
              <w:pStyle w:val="TAL"/>
            </w:pPr>
            <w:r>
              <w:t>LS on questions regarding 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47846"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6C6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1A27B"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318DC" w14:textId="77777777" w:rsidR="00E308B2" w:rsidRDefault="00E308B2" w:rsidP="00AC5BAF">
            <w:pPr>
              <w:pStyle w:val="TAL"/>
            </w:pPr>
            <w:r>
              <w:t>Created at meeting. Revised in parallel session to S2-2407270.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D710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63A30" w14:textId="77777777" w:rsidR="00E308B2" w:rsidRDefault="00E308B2" w:rsidP="00AC5BAF">
            <w:pPr>
              <w:pStyle w:val="TAL"/>
            </w:pPr>
            <w:r>
              <w:t>S2-2407270</w:t>
            </w:r>
          </w:p>
        </w:tc>
      </w:tr>
      <w:tr w:rsidR="00E308B2" w14:paraId="48630AC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AE180"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99C20" w14:textId="77777777" w:rsidR="00E308B2" w:rsidRDefault="00E308B2" w:rsidP="00AC5BAF">
            <w:pPr>
              <w:pStyle w:val="TAL"/>
            </w:pPr>
            <w:r>
              <w:t>S2-2407270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7736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33952" w14:textId="77777777" w:rsidR="00E308B2" w:rsidRDefault="00E308B2" w:rsidP="00AC5BAF">
            <w:pPr>
              <w:pStyle w:val="TAL"/>
            </w:pPr>
            <w:r>
              <w:t>LS on questions regarding 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ABEC8"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5B6C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1CC02"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C28CB" w14:textId="77777777" w:rsidR="00E308B2" w:rsidRDefault="00E308B2" w:rsidP="00AC5BAF">
            <w:pPr>
              <w:pStyle w:val="TAL"/>
            </w:pPr>
            <w:r>
              <w:t>Revision of S2-2407112. Revised in parallel session to S2-2407345.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5B2D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A9355" w14:textId="77777777" w:rsidR="00E308B2" w:rsidRDefault="00E308B2" w:rsidP="00AC5BAF">
            <w:pPr>
              <w:pStyle w:val="TAL"/>
            </w:pPr>
            <w:r>
              <w:t>S2-2407345</w:t>
            </w:r>
          </w:p>
        </w:tc>
      </w:tr>
      <w:tr w:rsidR="00E308B2" w14:paraId="7DEC43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07704"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29352" w14:textId="77777777" w:rsidR="00E308B2" w:rsidRDefault="00E308B2" w:rsidP="00AC5BAF">
            <w:pPr>
              <w:pStyle w:val="TAL"/>
            </w:pPr>
            <w:r>
              <w:t>S2-2407345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A737A"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CDC1F" w14:textId="77777777" w:rsidR="00E308B2" w:rsidRDefault="00E308B2" w:rsidP="00AC5BAF">
            <w:pPr>
              <w:pStyle w:val="TAL"/>
            </w:pPr>
            <w:r>
              <w:t>LS on questions regarding 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57211"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5EA1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24E32"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EA5D7" w14:textId="77777777" w:rsidR="00E308B2" w:rsidRDefault="00E308B2" w:rsidP="00AC5BAF">
            <w:pPr>
              <w:pStyle w:val="TAL"/>
            </w:pPr>
            <w:r>
              <w:t>Revision of S2-2407270.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CDC2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5D293" w14:textId="77777777" w:rsidR="00E308B2" w:rsidRDefault="00E308B2" w:rsidP="00AC5BAF">
            <w:pPr>
              <w:pStyle w:val="TAL"/>
            </w:pPr>
          </w:p>
        </w:tc>
      </w:tr>
      <w:tr w:rsidR="00E308B2" w14:paraId="24BB4DE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7114B"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F4B48" w14:textId="77777777" w:rsidR="00E308B2" w:rsidRDefault="00E308B2" w:rsidP="00AC5BAF">
            <w:pPr>
              <w:pStyle w:val="TAL"/>
            </w:pPr>
            <w:r>
              <w:t>S2-2406256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7C554"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9D586" w14:textId="77777777" w:rsidR="00E308B2" w:rsidRDefault="00E308B2" w:rsidP="00AC5BAF">
            <w:pPr>
              <w:pStyle w:val="TAL"/>
            </w:pPr>
            <w:r>
              <w:t>Position on open issues.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13D64"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CD24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C13C3"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EE022"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925F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2FFC7" w14:textId="77777777" w:rsidR="00E308B2" w:rsidRDefault="00E308B2" w:rsidP="00AC5BAF">
            <w:pPr>
              <w:pStyle w:val="TAL"/>
            </w:pPr>
          </w:p>
        </w:tc>
      </w:tr>
      <w:tr w:rsidR="00E308B2" w14:paraId="30ED0E7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99F18"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92A52" w14:textId="77777777" w:rsidR="00E308B2" w:rsidRDefault="00E308B2" w:rsidP="00AC5BAF">
            <w:pPr>
              <w:pStyle w:val="TAL"/>
            </w:pPr>
            <w:r>
              <w:t>S2-2406104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9540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9218D" w14:textId="77777777" w:rsidR="00E308B2" w:rsidRDefault="00E308B2" w:rsidP="00AC5BAF">
            <w:pPr>
              <w:pStyle w:val="TAL"/>
            </w:pPr>
            <w:r>
              <w:t>Discussion on dedicated slice for MWAB-UE authorization.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9010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A3FF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4C450"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C2C52"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D17FC"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E025A" w14:textId="77777777" w:rsidR="00E308B2" w:rsidRDefault="00E308B2" w:rsidP="00AC5BAF">
            <w:pPr>
              <w:pStyle w:val="TAL"/>
            </w:pPr>
          </w:p>
        </w:tc>
      </w:tr>
      <w:tr w:rsidR="00E308B2" w14:paraId="45F5ED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FAD11"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F1881" w14:textId="77777777" w:rsidR="00E308B2" w:rsidRDefault="00E308B2" w:rsidP="00AC5BAF">
            <w:pPr>
              <w:pStyle w:val="TAL"/>
            </w:pPr>
            <w:r>
              <w:t>S2-2406103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BD09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E5F36" w14:textId="77777777" w:rsidR="00E308B2" w:rsidRDefault="00E308B2" w:rsidP="00AC5BAF">
            <w:pPr>
              <w:pStyle w:val="TAL"/>
            </w:pPr>
            <w:r>
              <w:t>KI#1: Update of Solution#2.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78E7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0F14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5E5CD"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DA03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9624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B61DB" w14:textId="77777777" w:rsidR="00E308B2" w:rsidRDefault="00E308B2" w:rsidP="00AC5BAF">
            <w:pPr>
              <w:pStyle w:val="TAL"/>
            </w:pPr>
          </w:p>
        </w:tc>
      </w:tr>
      <w:tr w:rsidR="00E308B2" w14:paraId="5A2E30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C3A53"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635DB" w14:textId="77777777" w:rsidR="00E308B2" w:rsidRDefault="00E308B2" w:rsidP="00AC5BAF">
            <w:pPr>
              <w:pStyle w:val="TAL"/>
            </w:pPr>
            <w:r>
              <w:t>S2-2406214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CD2C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EC2F5" w14:textId="77777777" w:rsidR="00E308B2" w:rsidRDefault="00E308B2" w:rsidP="00AC5BAF">
            <w:pPr>
              <w:pStyle w:val="TAL"/>
            </w:pPr>
            <w:r>
              <w:t>KI#1,2,3,5&amp;6, Sol#1: Updates to resolve some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A005A"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C644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E9FEE"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A152C" w14:textId="77777777" w:rsidR="00E308B2" w:rsidRDefault="00E308B2" w:rsidP="00AC5BAF">
            <w:pPr>
              <w:pStyle w:val="TAL"/>
            </w:pPr>
            <w:r>
              <w:t>Revision of S2-2404581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B1D2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AA87A" w14:textId="77777777" w:rsidR="00E308B2" w:rsidRDefault="00E308B2" w:rsidP="00AC5BAF">
            <w:pPr>
              <w:pStyle w:val="TAL"/>
            </w:pPr>
          </w:p>
        </w:tc>
      </w:tr>
      <w:tr w:rsidR="00E308B2" w14:paraId="303C255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5ADB4"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5AAE2" w14:textId="77777777" w:rsidR="00E308B2" w:rsidRDefault="00E308B2" w:rsidP="00AC5BAF">
            <w:pPr>
              <w:pStyle w:val="TAL"/>
            </w:pPr>
            <w:r>
              <w:t>S2-2406255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9676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1E42B" w14:textId="77777777" w:rsidR="00E308B2" w:rsidRDefault="00E308B2" w:rsidP="00AC5BAF">
            <w:pPr>
              <w:pStyle w:val="TAL"/>
            </w:pPr>
            <w:r>
              <w:t>KI#1: Updated solution 3 on N3 backhaul PDU session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B0D2E"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5631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77134"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E9781" w14:textId="77777777" w:rsidR="00E308B2" w:rsidRDefault="00E308B2" w:rsidP="00AC5BAF">
            <w:pPr>
              <w:pStyle w:val="TAL"/>
            </w:pPr>
            <w:r>
              <w:t>Revision of S2-2404458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711D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561F8" w14:textId="77777777" w:rsidR="00E308B2" w:rsidRDefault="00E308B2" w:rsidP="00AC5BAF">
            <w:pPr>
              <w:pStyle w:val="TAL"/>
            </w:pPr>
          </w:p>
        </w:tc>
      </w:tr>
      <w:tr w:rsidR="00E308B2" w14:paraId="03244C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21217"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CC3C3" w14:textId="77777777" w:rsidR="00E308B2" w:rsidRDefault="00E308B2" w:rsidP="00AC5BAF">
            <w:pPr>
              <w:pStyle w:val="TAL"/>
            </w:pPr>
            <w:r>
              <w:t>S2-2406121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EEDA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FE308" w14:textId="77777777" w:rsidR="00E308B2" w:rsidRDefault="00E308B2" w:rsidP="00AC5BAF">
            <w:pPr>
              <w:pStyle w:val="TAL"/>
            </w:pPr>
            <w:r>
              <w:t>KI#2, Sol#4, Update with MWAB authorization enhancement and configuration.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568B3"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E56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2AE50"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6042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97AB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5D40A" w14:textId="77777777" w:rsidR="00E308B2" w:rsidRDefault="00E308B2" w:rsidP="00AC5BAF">
            <w:pPr>
              <w:pStyle w:val="TAL"/>
            </w:pPr>
          </w:p>
        </w:tc>
      </w:tr>
      <w:tr w:rsidR="00E308B2" w14:paraId="1708E87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35A1E"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4F6D0" w14:textId="77777777" w:rsidR="00E308B2" w:rsidRDefault="00E308B2" w:rsidP="00AC5BAF">
            <w:pPr>
              <w:pStyle w:val="TAL"/>
            </w:pPr>
            <w:r>
              <w:t>S2-2406122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D3FB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2F5A6" w14:textId="77777777" w:rsidR="00E308B2" w:rsidRDefault="00E308B2" w:rsidP="00AC5BAF">
            <w:pPr>
              <w:pStyle w:val="TAL"/>
            </w:pPr>
            <w:r>
              <w:t>KI#4, Sol#9, Update to address CN-RAN connection aspect.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6BFC9"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8841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07326"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E37E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323C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09675" w14:textId="77777777" w:rsidR="00E308B2" w:rsidRDefault="00E308B2" w:rsidP="00AC5BAF">
            <w:pPr>
              <w:pStyle w:val="TAL"/>
            </w:pPr>
          </w:p>
        </w:tc>
      </w:tr>
      <w:tr w:rsidR="00E308B2" w14:paraId="290D965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9D3AC"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A5629" w14:textId="77777777" w:rsidR="00E308B2" w:rsidRDefault="00E308B2" w:rsidP="00AC5BAF">
            <w:pPr>
              <w:pStyle w:val="TAL"/>
            </w:pPr>
            <w:r>
              <w:t>S2-2406144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8333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1BA65" w14:textId="77777777" w:rsidR="00E308B2" w:rsidRDefault="00E308B2" w:rsidP="00AC5BAF">
            <w:pPr>
              <w:pStyle w:val="TAL"/>
            </w:pPr>
            <w:r>
              <w:t>KI#2, solution#5, Update on the authorization info.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8805F"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1818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2B051"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30DE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A62F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46398" w14:textId="77777777" w:rsidR="00E308B2" w:rsidRDefault="00E308B2" w:rsidP="00AC5BAF">
            <w:pPr>
              <w:pStyle w:val="TAL"/>
            </w:pPr>
          </w:p>
        </w:tc>
      </w:tr>
      <w:tr w:rsidR="00E308B2" w14:paraId="26659C6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D2C19"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1802A" w14:textId="77777777" w:rsidR="00E308B2" w:rsidRDefault="00E308B2" w:rsidP="00AC5BAF">
            <w:pPr>
              <w:pStyle w:val="TAL"/>
            </w:pPr>
            <w:r>
              <w:t>S2-2406212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EB73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82287" w14:textId="77777777" w:rsidR="00E308B2" w:rsidRDefault="00E308B2" w:rsidP="00AC5BAF">
            <w:pPr>
              <w:pStyle w:val="TAL"/>
            </w:pPr>
            <w:r>
              <w:t>KI#2, Sol#4: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19BFE"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A17F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75860"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610F7" w14:textId="77777777" w:rsidR="00E308B2" w:rsidRDefault="00E308B2" w:rsidP="00AC5BAF">
            <w:pPr>
              <w:pStyle w:val="TAL"/>
            </w:pPr>
            <w:r>
              <w:t>Revision of S2-2404579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5A3D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BF07D" w14:textId="77777777" w:rsidR="00E308B2" w:rsidRDefault="00E308B2" w:rsidP="00AC5BAF">
            <w:pPr>
              <w:pStyle w:val="TAL"/>
            </w:pPr>
          </w:p>
        </w:tc>
      </w:tr>
      <w:tr w:rsidR="00E308B2" w14:paraId="0CDA8B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E6068" w14:textId="77777777" w:rsidR="00E308B2" w:rsidRDefault="00E308B2" w:rsidP="00AC5BAF">
            <w:pPr>
              <w:pStyle w:val="TAL"/>
              <w:rPr>
                <w:sz w:val="24"/>
                <w:szCs w:val="24"/>
              </w:rPr>
            </w:pPr>
            <w:r>
              <w:lastRenderedPageBreak/>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53DB6" w14:textId="77777777" w:rsidR="00E308B2" w:rsidRDefault="00E308B2" w:rsidP="00AC5BAF">
            <w:pPr>
              <w:pStyle w:val="TAL"/>
            </w:pPr>
            <w:r>
              <w:t>S2-2406213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D575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C97D9" w14:textId="77777777" w:rsidR="00E308B2" w:rsidRDefault="00E308B2" w:rsidP="00AC5BAF">
            <w:pPr>
              <w:pStyle w:val="TAL"/>
            </w:pPr>
            <w:r>
              <w:t>KI#2, Sol#4&amp;Sol#5: Updates regarding subscription data for MWAB.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A213E"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A375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8F890"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499DB" w14:textId="77777777" w:rsidR="00E308B2" w:rsidRDefault="00E308B2" w:rsidP="00AC5BAF">
            <w:pPr>
              <w:pStyle w:val="TAL"/>
            </w:pPr>
            <w:r>
              <w:t>Revision of S2-2404580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F55F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2357C" w14:textId="77777777" w:rsidR="00E308B2" w:rsidRDefault="00E308B2" w:rsidP="00AC5BAF">
            <w:pPr>
              <w:pStyle w:val="TAL"/>
            </w:pPr>
          </w:p>
        </w:tc>
      </w:tr>
      <w:tr w:rsidR="00E308B2" w14:paraId="5C5A07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567FD"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3363E" w14:textId="77777777" w:rsidR="00E308B2" w:rsidRDefault="00E308B2" w:rsidP="00AC5BAF">
            <w:pPr>
              <w:pStyle w:val="TAL"/>
            </w:pPr>
            <w:r>
              <w:t>S2-2406420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4C07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95EB1" w14:textId="77777777" w:rsidR="00E308B2" w:rsidRDefault="00E308B2" w:rsidP="00AC5BAF">
            <w:pPr>
              <w:pStyle w:val="TAL"/>
            </w:pPr>
            <w:r>
              <w:t>Solution #2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279A1"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0DA5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55F66"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9A87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FCF7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6EEF4" w14:textId="77777777" w:rsidR="00E308B2" w:rsidRDefault="00E308B2" w:rsidP="00AC5BAF">
            <w:pPr>
              <w:pStyle w:val="TAL"/>
            </w:pPr>
          </w:p>
        </w:tc>
      </w:tr>
      <w:tr w:rsidR="00E308B2" w14:paraId="78248E5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07C5B"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F5892" w14:textId="77777777" w:rsidR="00E308B2" w:rsidRDefault="00E308B2" w:rsidP="00AC5BAF">
            <w:pPr>
              <w:pStyle w:val="TAL"/>
            </w:pPr>
            <w:r>
              <w:t>S2-2406762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5A4A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A0BFC" w14:textId="77777777" w:rsidR="00E308B2" w:rsidRDefault="00E308B2" w:rsidP="00AC5BAF">
            <w:pPr>
              <w:pStyle w:val="TAL"/>
            </w:pPr>
            <w:r>
              <w:t>KI#5, Sol#11: Solve FFS and update the procedures.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A854F"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8FB7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40748"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8231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6B2E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8F179" w14:textId="77777777" w:rsidR="00E308B2" w:rsidRDefault="00E308B2" w:rsidP="00AC5BAF">
            <w:pPr>
              <w:pStyle w:val="TAL"/>
            </w:pPr>
          </w:p>
        </w:tc>
      </w:tr>
      <w:tr w:rsidR="00E308B2" w14:paraId="4BBC01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58236"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12CF5" w14:textId="77777777" w:rsidR="00E308B2" w:rsidRDefault="00E308B2" w:rsidP="00AC5BAF">
            <w:pPr>
              <w:pStyle w:val="TAL"/>
            </w:pPr>
            <w:r>
              <w:t>S2-2406097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6769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0528C" w14:textId="77777777" w:rsidR="00E308B2" w:rsidRDefault="00E308B2" w:rsidP="00AC5BAF">
            <w:pPr>
              <w:pStyle w:val="TAL"/>
            </w:pPr>
            <w:r>
              <w:t>KI#1: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BC105"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88F8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7A036"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A13DB"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88309"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7DF3E" w14:textId="77777777" w:rsidR="00E308B2" w:rsidRDefault="00E308B2" w:rsidP="00AC5BAF">
            <w:pPr>
              <w:pStyle w:val="TAL"/>
            </w:pPr>
          </w:p>
        </w:tc>
      </w:tr>
      <w:tr w:rsidR="00E308B2" w14:paraId="289404E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D8E08"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E7E54" w14:textId="77777777" w:rsidR="00E308B2" w:rsidRDefault="00E308B2" w:rsidP="00AC5BAF">
            <w:pPr>
              <w:pStyle w:val="TAL"/>
            </w:pPr>
            <w:r>
              <w:t>S2-2406123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149E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D50FB" w14:textId="77777777" w:rsidR="00E308B2" w:rsidRDefault="00E308B2" w:rsidP="00AC5BAF">
            <w:pPr>
              <w:pStyle w:val="TAL"/>
            </w:pPr>
            <w:r>
              <w:t>KI #1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85ECA"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9284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BDF4C"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251D6"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A2F72"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B04CC" w14:textId="77777777" w:rsidR="00E308B2" w:rsidRDefault="00E308B2" w:rsidP="00AC5BAF">
            <w:pPr>
              <w:pStyle w:val="TAL"/>
            </w:pPr>
          </w:p>
        </w:tc>
      </w:tr>
      <w:tr w:rsidR="00E308B2" w14:paraId="7823C3C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C5F31"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CB5C4" w14:textId="77777777" w:rsidR="00E308B2" w:rsidRDefault="00E308B2" w:rsidP="00AC5BAF">
            <w:pPr>
              <w:pStyle w:val="TAL"/>
            </w:pPr>
            <w:r>
              <w:t>S2-2406143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5E74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7AA00" w14:textId="77777777" w:rsidR="00E308B2" w:rsidRDefault="00E308B2" w:rsidP="00AC5BAF">
            <w:pPr>
              <w:pStyle w:val="TAL"/>
            </w:pPr>
            <w:r>
              <w:t>KI#1, Conclusion on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195D8"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E631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D8C6E"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12E93"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4BCB6"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8369C" w14:textId="77777777" w:rsidR="00E308B2" w:rsidRDefault="00E308B2" w:rsidP="00AC5BAF">
            <w:pPr>
              <w:pStyle w:val="TAL"/>
            </w:pPr>
          </w:p>
        </w:tc>
      </w:tr>
      <w:tr w:rsidR="00E308B2" w14:paraId="32B6EAF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9AF17"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EAF17" w14:textId="77777777" w:rsidR="00E308B2" w:rsidRDefault="00E308B2" w:rsidP="00AC5BAF">
            <w:pPr>
              <w:pStyle w:val="TAL"/>
            </w:pPr>
            <w:r>
              <w:t>S2-2406260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FE5D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22753"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B8568"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989C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7441B"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C7BC0" w14:textId="77777777" w:rsidR="00E308B2" w:rsidRDefault="00E308B2" w:rsidP="00AC5BAF">
            <w:pPr>
              <w:pStyle w:val="TAL"/>
            </w:pPr>
            <w:r>
              <w:t>Revised in parallel session to S2-2407113.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45A9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3B3D6" w14:textId="77777777" w:rsidR="00E308B2" w:rsidRDefault="00E308B2" w:rsidP="00AC5BAF">
            <w:pPr>
              <w:pStyle w:val="TAL"/>
            </w:pPr>
            <w:r>
              <w:t>S2-2407113</w:t>
            </w:r>
          </w:p>
        </w:tc>
      </w:tr>
      <w:tr w:rsidR="00E308B2" w14:paraId="11EB27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FF3FF"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04C50" w14:textId="77777777" w:rsidR="00E308B2" w:rsidRDefault="00E308B2" w:rsidP="00AC5BAF">
            <w:pPr>
              <w:pStyle w:val="TAL"/>
            </w:pPr>
            <w:r>
              <w:t>S2-2407113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C684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8ABF5"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992C4"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0755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1980A"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29BE3" w14:textId="77777777" w:rsidR="00E308B2" w:rsidRDefault="00E308B2" w:rsidP="00AC5BAF">
            <w:pPr>
              <w:pStyle w:val="TAL"/>
            </w:pPr>
            <w:r>
              <w:t>Revision of S2-2406260. Revised in parallel session to S2-2407271.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32EA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198AE" w14:textId="77777777" w:rsidR="00E308B2" w:rsidRDefault="00E308B2" w:rsidP="00AC5BAF">
            <w:pPr>
              <w:pStyle w:val="TAL"/>
            </w:pPr>
            <w:r>
              <w:t>S2-2407271</w:t>
            </w:r>
          </w:p>
        </w:tc>
      </w:tr>
      <w:tr w:rsidR="00E308B2" w14:paraId="01F8BFE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9B1C7"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5D204" w14:textId="77777777" w:rsidR="00E308B2" w:rsidRDefault="00E308B2" w:rsidP="00AC5BAF">
            <w:pPr>
              <w:pStyle w:val="TAL"/>
            </w:pPr>
            <w:r>
              <w:t>S2-2407271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6E28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D57A4"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81F6C"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A3AF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5E410"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AFFB9" w14:textId="77777777" w:rsidR="00E308B2" w:rsidRDefault="00E308B2" w:rsidP="00AC5BAF">
            <w:pPr>
              <w:pStyle w:val="TAL"/>
            </w:pPr>
            <w:r>
              <w:t>Revision of S2-2407113. Revised in parallel session to S2-2407341.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121B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83F15" w14:textId="77777777" w:rsidR="00E308B2" w:rsidRDefault="00E308B2" w:rsidP="00AC5BAF">
            <w:pPr>
              <w:pStyle w:val="TAL"/>
            </w:pPr>
            <w:r>
              <w:t>S2-2407341</w:t>
            </w:r>
          </w:p>
        </w:tc>
      </w:tr>
      <w:tr w:rsidR="00E308B2" w14:paraId="76F3DB5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7C2E3"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C457F" w14:textId="77777777" w:rsidR="00E308B2" w:rsidRDefault="00E308B2" w:rsidP="00AC5BAF">
            <w:pPr>
              <w:pStyle w:val="TAL"/>
            </w:pPr>
            <w:r>
              <w:t>S2-2407341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3117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21DDB"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03EAA"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0CD0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5A9FC"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6DD5F" w14:textId="77777777" w:rsidR="00E308B2" w:rsidRDefault="00E308B2" w:rsidP="00AC5BAF">
            <w:pPr>
              <w:pStyle w:val="TAL"/>
            </w:pPr>
            <w:r>
              <w:t>Revision of S2-2407271.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7618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52D9F" w14:textId="77777777" w:rsidR="00E308B2" w:rsidRDefault="00E308B2" w:rsidP="00AC5BAF">
            <w:pPr>
              <w:pStyle w:val="TAL"/>
            </w:pPr>
          </w:p>
        </w:tc>
      </w:tr>
      <w:tr w:rsidR="00E308B2" w14:paraId="5371E0B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37E3E"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EC2F3" w14:textId="77777777" w:rsidR="00E308B2" w:rsidRDefault="00E308B2" w:rsidP="00AC5BAF">
            <w:pPr>
              <w:pStyle w:val="TAL"/>
            </w:pPr>
            <w:r>
              <w:t>S2-2406792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9C77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6A667"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AACC4"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28BA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5800D"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E7DDE" w14:textId="77777777" w:rsidR="00E308B2" w:rsidRDefault="00E308B2" w:rsidP="00AC5BAF">
            <w:pPr>
              <w:pStyle w:val="TAL"/>
            </w:pPr>
            <w:r>
              <w:t>Revised in parallel session to S2-2407114.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F6CF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405DE" w14:textId="77777777" w:rsidR="00E308B2" w:rsidRDefault="00E308B2" w:rsidP="00AC5BAF">
            <w:pPr>
              <w:pStyle w:val="TAL"/>
            </w:pPr>
            <w:r>
              <w:t>S2-2407114</w:t>
            </w:r>
          </w:p>
        </w:tc>
      </w:tr>
      <w:tr w:rsidR="00E308B2" w14:paraId="412A13E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7198F"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C628F" w14:textId="77777777" w:rsidR="00E308B2" w:rsidRDefault="00E308B2" w:rsidP="00AC5BAF">
            <w:pPr>
              <w:pStyle w:val="TAL"/>
            </w:pPr>
            <w:r>
              <w:t>S2-2407114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DD91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E630E"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AFB29"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21D0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053CF"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C03DE" w14:textId="77777777" w:rsidR="00E308B2" w:rsidRDefault="00E308B2" w:rsidP="00AC5BAF">
            <w:pPr>
              <w:pStyle w:val="TAL"/>
            </w:pPr>
            <w:r>
              <w:t>Revision of S2-2406792. Merged into S2-2407269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D230E"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6ADE6" w14:textId="77777777" w:rsidR="00E308B2" w:rsidRDefault="00E308B2" w:rsidP="00AC5BAF">
            <w:pPr>
              <w:pStyle w:val="TAL"/>
            </w:pPr>
          </w:p>
        </w:tc>
      </w:tr>
      <w:tr w:rsidR="00E308B2" w14:paraId="2572F24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ADD2A" w14:textId="77777777" w:rsidR="00E308B2" w:rsidRDefault="00E308B2" w:rsidP="00AC5BAF">
            <w:pPr>
              <w:pStyle w:val="TAL"/>
              <w:rPr>
                <w:sz w:val="24"/>
                <w:szCs w:val="24"/>
              </w:rPr>
            </w:pPr>
            <w:r>
              <w:lastRenderedPageBreak/>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34FFB" w14:textId="77777777" w:rsidR="00E308B2" w:rsidRDefault="00E308B2" w:rsidP="00AC5BAF">
            <w:pPr>
              <w:pStyle w:val="TAL"/>
            </w:pPr>
            <w:r>
              <w:t>S2-2406124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FFAB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32B74" w14:textId="77777777" w:rsidR="00E308B2" w:rsidRDefault="00E308B2" w:rsidP="00AC5BAF">
            <w:pPr>
              <w:pStyle w:val="TAL"/>
            </w:pPr>
            <w:r>
              <w:t>KI #2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7040A"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2DA1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456E8"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6B382" w14:textId="77777777" w:rsidR="00E308B2" w:rsidRDefault="00E308B2" w:rsidP="00AC5BAF">
            <w:pPr>
              <w:pStyle w:val="TAL"/>
            </w:pPr>
            <w:r>
              <w:t>Revised in parallel session, merging S2-2406259, S2-2406098, S2-2406317, S2-2406793, to S2-2407115.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1690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71379" w14:textId="77777777" w:rsidR="00E308B2" w:rsidRDefault="00E308B2" w:rsidP="00AC5BAF">
            <w:pPr>
              <w:pStyle w:val="TAL"/>
            </w:pPr>
            <w:r>
              <w:t>S2-2407115</w:t>
            </w:r>
          </w:p>
        </w:tc>
      </w:tr>
      <w:tr w:rsidR="00E308B2" w14:paraId="18E2EC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68303"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CDA69" w14:textId="77777777" w:rsidR="00E308B2" w:rsidRDefault="00E308B2" w:rsidP="00AC5BAF">
            <w:pPr>
              <w:pStyle w:val="TAL"/>
            </w:pPr>
            <w:r>
              <w:t>S2-2407115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3E38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DB0B4" w14:textId="77777777" w:rsidR="00E308B2" w:rsidRDefault="00E308B2" w:rsidP="00AC5BAF">
            <w:pPr>
              <w:pStyle w:val="TAL"/>
            </w:pPr>
            <w:r>
              <w:t>KI #2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0B571"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D97E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94952"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E7E72" w14:textId="77777777" w:rsidR="00E308B2" w:rsidRDefault="00E308B2" w:rsidP="00AC5BAF">
            <w:pPr>
              <w:pStyle w:val="TAL"/>
            </w:pPr>
            <w:r>
              <w:t>Revision of S2-2406124, merging S2-2406259, S2-2406098, S2-2406317, S2-2406793. Revised in parallel session to S2-2407272.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5A2F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9EFD7" w14:textId="77777777" w:rsidR="00E308B2" w:rsidRDefault="00E308B2" w:rsidP="00AC5BAF">
            <w:pPr>
              <w:pStyle w:val="TAL"/>
            </w:pPr>
            <w:r>
              <w:t>S2-2407272</w:t>
            </w:r>
          </w:p>
        </w:tc>
      </w:tr>
      <w:tr w:rsidR="00E308B2" w14:paraId="35223A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B1C65"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D29BA" w14:textId="77777777" w:rsidR="00E308B2" w:rsidRDefault="00E308B2" w:rsidP="00AC5BAF">
            <w:pPr>
              <w:pStyle w:val="TAL"/>
            </w:pPr>
            <w:r>
              <w:t>S2-2407272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6B90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465E8" w14:textId="77777777" w:rsidR="00E308B2" w:rsidRDefault="00E308B2" w:rsidP="00AC5BAF">
            <w:pPr>
              <w:pStyle w:val="TAL"/>
            </w:pPr>
            <w:r>
              <w:t>KI #2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64993" w14:textId="77777777" w:rsidR="00E308B2" w:rsidRDefault="00E308B2" w:rsidP="00AC5BAF">
            <w:pPr>
              <w:pStyle w:val="TAL"/>
            </w:pPr>
            <w:r>
              <w:t>Ericsson, 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1738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8F34D"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AD034" w14:textId="77777777" w:rsidR="00E308B2" w:rsidRDefault="00E308B2" w:rsidP="00AC5BAF">
            <w:pPr>
              <w:pStyle w:val="TAL"/>
            </w:pPr>
            <w:r>
              <w:t>Revision of S2-2407115. Revised in parallel session to S2-2407342.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21ED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6615E" w14:textId="77777777" w:rsidR="00E308B2" w:rsidRDefault="00E308B2" w:rsidP="00AC5BAF">
            <w:pPr>
              <w:pStyle w:val="TAL"/>
            </w:pPr>
            <w:r>
              <w:t>S2-2407342</w:t>
            </w:r>
          </w:p>
        </w:tc>
      </w:tr>
      <w:tr w:rsidR="00E308B2" w14:paraId="47BE80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FE00B"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2F09F" w14:textId="77777777" w:rsidR="00E308B2" w:rsidRDefault="00E308B2" w:rsidP="00AC5BAF">
            <w:pPr>
              <w:pStyle w:val="TAL"/>
            </w:pPr>
            <w:r>
              <w:t>S2-2407342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5C98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0D147" w14:textId="77777777" w:rsidR="00E308B2" w:rsidRDefault="00E308B2" w:rsidP="00AC5BAF">
            <w:pPr>
              <w:pStyle w:val="TAL"/>
            </w:pPr>
            <w:r>
              <w:t>KI #2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96217" w14:textId="77777777" w:rsidR="00E308B2" w:rsidRDefault="00E308B2" w:rsidP="00AC5BAF">
            <w:pPr>
              <w:pStyle w:val="TAL"/>
            </w:pPr>
            <w:r>
              <w:t>Ericsson, LG Electronics,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4E94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5B889"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529A7" w14:textId="77777777" w:rsidR="00E308B2" w:rsidRDefault="00E308B2" w:rsidP="00AC5BAF">
            <w:pPr>
              <w:pStyle w:val="TAL"/>
            </w:pPr>
            <w:r>
              <w:t>Revision of S2-2407272.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BA2E3"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4D9A5" w14:textId="77777777" w:rsidR="00E308B2" w:rsidRDefault="00E308B2" w:rsidP="00AC5BAF">
            <w:pPr>
              <w:pStyle w:val="TAL"/>
            </w:pPr>
          </w:p>
        </w:tc>
      </w:tr>
      <w:tr w:rsidR="00E308B2" w14:paraId="2936433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2E975"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32F5A" w14:textId="77777777" w:rsidR="00E308B2" w:rsidRDefault="00E308B2" w:rsidP="00AC5BAF">
            <w:pPr>
              <w:pStyle w:val="TAL"/>
            </w:pPr>
            <w:r>
              <w:t>S2-2406259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C87A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D0A87"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9B65B"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5AEA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B1916"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E2C98" w14:textId="77777777" w:rsidR="00E308B2" w:rsidRDefault="00E308B2" w:rsidP="00AC5BAF">
            <w:pPr>
              <w:pStyle w:val="TAL"/>
            </w:pPr>
            <w:r>
              <w:t>Merged into S2-2407115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1A79F"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867E2" w14:textId="77777777" w:rsidR="00E308B2" w:rsidRDefault="00E308B2" w:rsidP="00AC5BAF">
            <w:pPr>
              <w:pStyle w:val="TAL"/>
            </w:pPr>
          </w:p>
        </w:tc>
      </w:tr>
      <w:tr w:rsidR="00E308B2" w14:paraId="41505AE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E317C"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D2FFA" w14:textId="77777777" w:rsidR="00E308B2" w:rsidRDefault="00E308B2" w:rsidP="00AC5BAF">
            <w:pPr>
              <w:pStyle w:val="TAL"/>
            </w:pPr>
            <w:r>
              <w:t>S2-2406793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639B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0647E"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BEECC"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4C45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D8C08"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1F8DA" w14:textId="77777777" w:rsidR="00E308B2" w:rsidRDefault="00E308B2" w:rsidP="00AC5BAF">
            <w:pPr>
              <w:pStyle w:val="TAL"/>
            </w:pPr>
            <w:r>
              <w:t>Merged into S2-2407115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4BD41"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D3C55" w14:textId="77777777" w:rsidR="00E308B2" w:rsidRDefault="00E308B2" w:rsidP="00AC5BAF">
            <w:pPr>
              <w:pStyle w:val="TAL"/>
            </w:pPr>
          </w:p>
        </w:tc>
      </w:tr>
      <w:tr w:rsidR="00E308B2" w14:paraId="1B2E370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D0BF7"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0E2B6" w14:textId="77777777" w:rsidR="00E308B2" w:rsidRDefault="00E308B2" w:rsidP="00AC5BAF">
            <w:pPr>
              <w:pStyle w:val="TAL"/>
            </w:pPr>
            <w:r>
              <w:t>S2-2406098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6541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5708B" w14:textId="77777777" w:rsidR="00E308B2" w:rsidRDefault="00E308B2" w:rsidP="00AC5BAF">
            <w:pPr>
              <w:pStyle w:val="TAL"/>
            </w:pPr>
            <w:r>
              <w:t>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B4B1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C1C2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0CE7F"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EBF2C" w14:textId="77777777" w:rsidR="00E308B2" w:rsidRDefault="00E308B2" w:rsidP="00AC5BAF">
            <w:pPr>
              <w:pStyle w:val="TAL"/>
            </w:pPr>
            <w:r>
              <w:t>Merged into S2-2407115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8B713"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447AB" w14:textId="77777777" w:rsidR="00E308B2" w:rsidRDefault="00E308B2" w:rsidP="00AC5BAF">
            <w:pPr>
              <w:pStyle w:val="TAL"/>
            </w:pPr>
          </w:p>
        </w:tc>
      </w:tr>
      <w:tr w:rsidR="00E308B2" w14:paraId="073E32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1BB18"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3605B" w14:textId="77777777" w:rsidR="00E308B2" w:rsidRDefault="00E308B2" w:rsidP="00AC5BAF">
            <w:pPr>
              <w:pStyle w:val="TAL"/>
            </w:pPr>
            <w:r>
              <w:t>S2-2406317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47EB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D1B0D" w14:textId="77777777" w:rsidR="00E308B2" w:rsidRDefault="00E308B2" w:rsidP="00AC5BAF">
            <w:pPr>
              <w:pStyle w:val="TAL"/>
            </w:pPr>
            <w:r>
              <w:t>KI#2: Conclusion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397F7"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9BB3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F2630"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8BBAE" w14:textId="77777777" w:rsidR="00E308B2" w:rsidRDefault="00E308B2" w:rsidP="00AC5BAF">
            <w:pPr>
              <w:pStyle w:val="TAL"/>
            </w:pPr>
            <w:r>
              <w:t>Merged into S2-2407115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4DD8C"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42DCE" w14:textId="77777777" w:rsidR="00E308B2" w:rsidRDefault="00E308B2" w:rsidP="00AC5BAF">
            <w:pPr>
              <w:pStyle w:val="TAL"/>
            </w:pPr>
          </w:p>
        </w:tc>
      </w:tr>
      <w:tr w:rsidR="00E308B2" w14:paraId="3395CC2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2B3B9"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5B759" w14:textId="77777777" w:rsidR="00E308B2" w:rsidRDefault="00E308B2" w:rsidP="00AC5BAF">
            <w:pPr>
              <w:pStyle w:val="TAL"/>
            </w:pPr>
            <w:r>
              <w:t>S2-2406099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77D9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AD749"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1FC67"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CB47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30F4A"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E8B95"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DBD26"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E5BD5" w14:textId="77777777" w:rsidR="00E308B2" w:rsidRDefault="00E308B2" w:rsidP="00AC5BAF">
            <w:pPr>
              <w:pStyle w:val="TAL"/>
            </w:pPr>
          </w:p>
        </w:tc>
      </w:tr>
      <w:tr w:rsidR="00E308B2" w14:paraId="6715D94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4C7FC"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8D8A6" w14:textId="77777777" w:rsidR="00E308B2" w:rsidRDefault="00E308B2" w:rsidP="00AC5BAF">
            <w:pPr>
              <w:pStyle w:val="TAL"/>
            </w:pPr>
            <w:r>
              <w:t>S2-2406125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C4AC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E3C91" w14:textId="77777777" w:rsidR="00E308B2" w:rsidRDefault="00E308B2" w:rsidP="00AC5BAF">
            <w:pPr>
              <w:pStyle w:val="TAL"/>
            </w:pPr>
            <w:r>
              <w:t>KI #3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652F5"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9310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AEA4E"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B897B"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5F0AC"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EF124" w14:textId="77777777" w:rsidR="00E308B2" w:rsidRDefault="00E308B2" w:rsidP="00AC5BAF">
            <w:pPr>
              <w:pStyle w:val="TAL"/>
            </w:pPr>
          </w:p>
        </w:tc>
      </w:tr>
      <w:tr w:rsidR="00E308B2" w14:paraId="247A17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C7106"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8C7EC" w14:textId="77777777" w:rsidR="00E308B2" w:rsidRDefault="00E308B2" w:rsidP="00AC5BAF">
            <w:pPr>
              <w:pStyle w:val="TAL"/>
            </w:pPr>
            <w:r>
              <w:t>S2-2406798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A934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1163D" w14:textId="77777777" w:rsidR="00E308B2" w:rsidRDefault="00E308B2" w:rsidP="00AC5BAF">
            <w:pPr>
              <w:pStyle w:val="TAL"/>
            </w:pPr>
            <w:r>
              <w:t>KI#3: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ED6E8"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77DB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DA8FF"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9133A"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39B0B"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FE251" w14:textId="77777777" w:rsidR="00E308B2" w:rsidRDefault="00E308B2" w:rsidP="00AC5BAF">
            <w:pPr>
              <w:pStyle w:val="TAL"/>
            </w:pPr>
          </w:p>
        </w:tc>
      </w:tr>
      <w:tr w:rsidR="00E308B2" w14:paraId="02BCF56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F7C77"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6EA80" w14:textId="77777777" w:rsidR="00E308B2" w:rsidRDefault="00E308B2" w:rsidP="00AC5BAF">
            <w:pPr>
              <w:pStyle w:val="TAL"/>
            </w:pPr>
            <w:r>
              <w:t>S2-2406100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F015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38CCC" w14:textId="77777777" w:rsidR="00E308B2" w:rsidRDefault="00E308B2" w:rsidP="00AC5BAF">
            <w:pPr>
              <w:pStyle w:val="TAL"/>
            </w:pPr>
            <w:r>
              <w:t>KI#4: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D434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BCEF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FCC73"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30EC6"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AA836"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3D0C5" w14:textId="77777777" w:rsidR="00E308B2" w:rsidRDefault="00E308B2" w:rsidP="00AC5BAF">
            <w:pPr>
              <w:pStyle w:val="TAL"/>
            </w:pPr>
          </w:p>
        </w:tc>
      </w:tr>
      <w:tr w:rsidR="00E308B2" w14:paraId="3E8CA2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F301C"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564CA" w14:textId="77777777" w:rsidR="00E308B2" w:rsidRDefault="00E308B2" w:rsidP="00AC5BAF">
            <w:pPr>
              <w:pStyle w:val="TAL"/>
            </w:pPr>
            <w:r>
              <w:t>S2-2406126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84FD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C606B" w14:textId="77777777" w:rsidR="00E308B2" w:rsidRDefault="00E308B2" w:rsidP="00AC5BAF">
            <w:pPr>
              <w:pStyle w:val="TAL"/>
            </w:pPr>
            <w:r>
              <w:t>KI #4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BDD3D"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3240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93912"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F20EF"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F4FEA"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96461" w14:textId="77777777" w:rsidR="00E308B2" w:rsidRDefault="00E308B2" w:rsidP="00AC5BAF">
            <w:pPr>
              <w:pStyle w:val="TAL"/>
            </w:pPr>
          </w:p>
        </w:tc>
      </w:tr>
      <w:tr w:rsidR="00E308B2" w14:paraId="7B3B463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A7A9E" w14:textId="77777777" w:rsidR="00E308B2" w:rsidRDefault="00E308B2" w:rsidP="00AC5BAF">
            <w:pPr>
              <w:pStyle w:val="TAL"/>
              <w:rPr>
                <w:sz w:val="24"/>
                <w:szCs w:val="24"/>
              </w:rPr>
            </w:pPr>
            <w:r>
              <w:lastRenderedPageBreak/>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EC96E" w14:textId="77777777" w:rsidR="00E308B2" w:rsidRDefault="00E308B2" w:rsidP="00AC5BAF">
            <w:pPr>
              <w:pStyle w:val="TAL"/>
            </w:pPr>
            <w:r>
              <w:t>S2-2406258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2461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8DFD7" w14:textId="77777777" w:rsidR="00E308B2" w:rsidRDefault="00E308B2" w:rsidP="00AC5BAF">
            <w:pPr>
              <w:pStyle w:val="TAL"/>
            </w:pPr>
            <w:r>
              <w:t>KI#4: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00728"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F716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D8D26"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CCEC3" w14:textId="77777777" w:rsidR="00E308B2" w:rsidRDefault="00E308B2" w:rsidP="00AC5BAF">
            <w:pPr>
              <w:pStyle w:val="TAL"/>
            </w:pPr>
            <w:r>
              <w:t>Revised in parallel session to S2-2407116.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4CE2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59AAA" w14:textId="77777777" w:rsidR="00E308B2" w:rsidRDefault="00E308B2" w:rsidP="00AC5BAF">
            <w:pPr>
              <w:pStyle w:val="TAL"/>
            </w:pPr>
            <w:r>
              <w:t>S2-2407116</w:t>
            </w:r>
          </w:p>
        </w:tc>
      </w:tr>
      <w:tr w:rsidR="00E308B2" w14:paraId="6D107C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0CF39"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A7647" w14:textId="77777777" w:rsidR="00E308B2" w:rsidRDefault="00E308B2" w:rsidP="00AC5BAF">
            <w:pPr>
              <w:pStyle w:val="TAL"/>
            </w:pPr>
            <w:r>
              <w:t>S2-2407116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860F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C3E56" w14:textId="77777777" w:rsidR="00E308B2" w:rsidRDefault="00E308B2" w:rsidP="00AC5BAF">
            <w:pPr>
              <w:pStyle w:val="TAL"/>
            </w:pPr>
            <w:r>
              <w:t>KI#4: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0774E"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DD42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1073A"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F3035" w14:textId="77777777" w:rsidR="00E308B2" w:rsidRDefault="00E308B2" w:rsidP="00AC5BAF">
            <w:pPr>
              <w:pStyle w:val="TAL"/>
            </w:pPr>
            <w:r>
              <w:t>Revision of S2-2406258. Revised in parallel session to S2-2407273.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9501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1B52E" w14:textId="77777777" w:rsidR="00E308B2" w:rsidRDefault="00E308B2" w:rsidP="00AC5BAF">
            <w:pPr>
              <w:pStyle w:val="TAL"/>
            </w:pPr>
            <w:r>
              <w:t>S2-2407273</w:t>
            </w:r>
          </w:p>
        </w:tc>
      </w:tr>
      <w:tr w:rsidR="00E308B2" w14:paraId="240888B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B9B96"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C988B" w14:textId="77777777" w:rsidR="00E308B2" w:rsidRDefault="00E308B2" w:rsidP="00AC5BAF">
            <w:pPr>
              <w:pStyle w:val="TAL"/>
            </w:pPr>
            <w:r>
              <w:t>S2-2407273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4D82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5FB5B" w14:textId="77777777" w:rsidR="00E308B2" w:rsidRDefault="00E308B2" w:rsidP="00AC5BAF">
            <w:pPr>
              <w:pStyle w:val="TAL"/>
            </w:pPr>
            <w:r>
              <w:t>KI#4: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8B711"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3B4F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1F42B"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0F54F" w14:textId="77777777" w:rsidR="00E308B2" w:rsidRDefault="00E308B2" w:rsidP="00AC5BAF">
            <w:pPr>
              <w:pStyle w:val="TAL"/>
            </w:pPr>
            <w:r>
              <w:t>Revision of S2-2407116. Revised in parallel session to S2-2407343.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F897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8F1FF" w14:textId="77777777" w:rsidR="00E308B2" w:rsidRDefault="00E308B2" w:rsidP="00AC5BAF">
            <w:pPr>
              <w:pStyle w:val="TAL"/>
            </w:pPr>
            <w:r>
              <w:t>S2-2407343</w:t>
            </w:r>
          </w:p>
        </w:tc>
      </w:tr>
      <w:tr w:rsidR="00E308B2" w14:paraId="6DA7C71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1E6D0"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0AFF4" w14:textId="77777777" w:rsidR="00E308B2" w:rsidRDefault="00E308B2" w:rsidP="00AC5BAF">
            <w:pPr>
              <w:pStyle w:val="TAL"/>
            </w:pPr>
            <w:r>
              <w:t>S2-2407343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AD6D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FEC17" w14:textId="77777777" w:rsidR="00E308B2" w:rsidRDefault="00E308B2" w:rsidP="00AC5BAF">
            <w:pPr>
              <w:pStyle w:val="TAL"/>
            </w:pPr>
            <w:r>
              <w:t>KI#4: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0F1DE"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B9E6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7A2B8"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A1828" w14:textId="77777777" w:rsidR="00E308B2" w:rsidRDefault="00E308B2" w:rsidP="00AC5BAF">
            <w:pPr>
              <w:pStyle w:val="TAL"/>
            </w:pPr>
            <w:r>
              <w:t>Revision of S2-2407273. This P-CR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D698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7612D" w14:textId="77777777" w:rsidR="00E308B2" w:rsidRDefault="00E308B2" w:rsidP="00AC5BAF">
            <w:pPr>
              <w:pStyle w:val="TAL"/>
            </w:pPr>
          </w:p>
        </w:tc>
      </w:tr>
      <w:tr w:rsidR="00E308B2" w14:paraId="409D22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DFC6C"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99C44" w14:textId="77777777" w:rsidR="00E308B2" w:rsidRDefault="00E308B2" w:rsidP="00AC5BAF">
            <w:pPr>
              <w:pStyle w:val="TAL"/>
            </w:pPr>
            <w:r>
              <w:t>S2-2406760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CBF2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E554B" w14:textId="77777777" w:rsidR="00E308B2" w:rsidRDefault="00E308B2" w:rsidP="00AC5BAF">
            <w:pPr>
              <w:pStyle w:val="TAL"/>
            </w:pPr>
            <w:r>
              <w:t>KI#4: Evaluation and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B1071"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26BA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8029D"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915EF"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B1D95"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AB9F7" w14:textId="77777777" w:rsidR="00E308B2" w:rsidRDefault="00E308B2" w:rsidP="00AC5BAF">
            <w:pPr>
              <w:pStyle w:val="TAL"/>
            </w:pPr>
          </w:p>
        </w:tc>
      </w:tr>
      <w:tr w:rsidR="00E308B2" w14:paraId="13CDDB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701AE"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85EA8" w14:textId="77777777" w:rsidR="00E308B2" w:rsidRDefault="00E308B2" w:rsidP="00AC5BAF">
            <w:pPr>
              <w:pStyle w:val="TAL"/>
            </w:pPr>
            <w:r>
              <w:t>S2-2406101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422D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90A03" w14:textId="77777777" w:rsidR="00E308B2" w:rsidRDefault="00E308B2" w:rsidP="00AC5BAF">
            <w:pPr>
              <w:pStyle w:val="TAL"/>
            </w:pPr>
            <w:r>
              <w:t>KI#5: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1FD9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B58C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9EE50"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83DFE"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F0554"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C2900" w14:textId="77777777" w:rsidR="00E308B2" w:rsidRDefault="00E308B2" w:rsidP="00AC5BAF">
            <w:pPr>
              <w:pStyle w:val="TAL"/>
            </w:pPr>
          </w:p>
        </w:tc>
      </w:tr>
      <w:tr w:rsidR="00E308B2" w14:paraId="0DE6B45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4AB7E"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3F0F1" w14:textId="77777777" w:rsidR="00E308B2" w:rsidRDefault="00E308B2" w:rsidP="00AC5BAF">
            <w:pPr>
              <w:pStyle w:val="TAL"/>
            </w:pPr>
            <w:r>
              <w:t>S2-2406001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F242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B5E8F" w14:textId="77777777" w:rsidR="00E308B2" w:rsidRDefault="00E308B2" w:rsidP="00AC5BAF">
            <w:pPr>
              <w:pStyle w:val="TAL"/>
            </w:pPr>
            <w:r>
              <w:t>KI#5,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78516" w14:textId="77777777" w:rsidR="00E308B2" w:rsidRDefault="00E308B2" w:rsidP="00AC5BAF">
            <w:pPr>
              <w:pStyle w:val="TAL"/>
            </w:pPr>
            <w:r>
              <w:t>Sony,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9A7D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8868D"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E7F79"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D444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094BB" w14:textId="77777777" w:rsidR="00E308B2" w:rsidRDefault="00E308B2" w:rsidP="00AC5BAF">
            <w:pPr>
              <w:pStyle w:val="TAL"/>
            </w:pPr>
          </w:p>
        </w:tc>
      </w:tr>
      <w:tr w:rsidR="00E308B2" w14:paraId="24AE441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0F805"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7BB2C" w14:textId="77777777" w:rsidR="00E308B2" w:rsidRDefault="00E308B2" w:rsidP="00AC5BAF">
            <w:pPr>
              <w:pStyle w:val="TAL"/>
            </w:pPr>
            <w:r>
              <w:t>S2-2406127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45B4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E99E4" w14:textId="77777777" w:rsidR="00E308B2" w:rsidRDefault="00E308B2" w:rsidP="00AC5BAF">
            <w:pPr>
              <w:pStyle w:val="TAL"/>
            </w:pPr>
            <w:r>
              <w:t>KI #5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2BDA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1C8B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DFEA8"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F3545" w14:textId="77777777" w:rsidR="00E308B2" w:rsidRDefault="00E308B2" w:rsidP="00AC5BAF">
            <w:pPr>
              <w:pStyle w:val="TAL"/>
            </w:pPr>
            <w:r>
              <w:t>Revised in parallel session, merging S2-2406778, S2-2406761, to S2-2407117.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B616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53F68" w14:textId="77777777" w:rsidR="00E308B2" w:rsidRDefault="00E308B2" w:rsidP="00AC5BAF">
            <w:pPr>
              <w:pStyle w:val="TAL"/>
            </w:pPr>
            <w:r>
              <w:t>S2-2407117</w:t>
            </w:r>
          </w:p>
        </w:tc>
      </w:tr>
      <w:tr w:rsidR="00E308B2" w14:paraId="3CE670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6C886"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78FEE" w14:textId="77777777" w:rsidR="00E308B2" w:rsidRDefault="00E308B2" w:rsidP="00AC5BAF">
            <w:pPr>
              <w:pStyle w:val="TAL"/>
            </w:pPr>
            <w:r>
              <w:t>S2-2407117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9495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085EC" w14:textId="77777777" w:rsidR="00E308B2" w:rsidRDefault="00E308B2" w:rsidP="00AC5BAF">
            <w:pPr>
              <w:pStyle w:val="TAL"/>
            </w:pPr>
            <w:r>
              <w:t>KI #5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E825C"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BABC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AFA5F"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3C91C" w14:textId="77777777" w:rsidR="00E308B2" w:rsidRDefault="00E308B2" w:rsidP="00AC5BAF">
            <w:pPr>
              <w:pStyle w:val="TAL"/>
            </w:pPr>
            <w:r>
              <w:t>Revision of S2-2406127, merging S2-2406778, S2-2406761. Revised in parallel session to S2-2407344.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6EC4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3F122" w14:textId="77777777" w:rsidR="00E308B2" w:rsidRDefault="00E308B2" w:rsidP="00AC5BAF">
            <w:pPr>
              <w:pStyle w:val="TAL"/>
            </w:pPr>
            <w:r>
              <w:t>S2-2407344</w:t>
            </w:r>
          </w:p>
        </w:tc>
      </w:tr>
      <w:tr w:rsidR="00E308B2" w14:paraId="339A5E3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2654D"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52C56" w14:textId="77777777" w:rsidR="00E308B2" w:rsidRDefault="00E308B2" w:rsidP="00AC5BAF">
            <w:pPr>
              <w:pStyle w:val="TAL"/>
            </w:pPr>
            <w:r>
              <w:t>S2-2407344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2D8B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035CD" w14:textId="77777777" w:rsidR="00E308B2" w:rsidRDefault="00E308B2" w:rsidP="00AC5BAF">
            <w:pPr>
              <w:pStyle w:val="TAL"/>
            </w:pPr>
            <w:r>
              <w:t>KI #5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CCD19"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4E07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431C3"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5DB55" w14:textId="77777777" w:rsidR="00E308B2" w:rsidRDefault="00E308B2" w:rsidP="00AC5BAF">
            <w:pPr>
              <w:pStyle w:val="TAL"/>
            </w:pPr>
            <w:r>
              <w:t>Revision of S2-2407117.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C2F6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2A4D6" w14:textId="77777777" w:rsidR="00E308B2" w:rsidRDefault="00E308B2" w:rsidP="00AC5BAF">
            <w:pPr>
              <w:pStyle w:val="TAL"/>
            </w:pPr>
          </w:p>
        </w:tc>
      </w:tr>
      <w:tr w:rsidR="00E308B2" w14:paraId="60EBE9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E225A"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8A884" w14:textId="77777777" w:rsidR="00E308B2" w:rsidRDefault="00E308B2" w:rsidP="00AC5BAF">
            <w:pPr>
              <w:pStyle w:val="TAL"/>
            </w:pPr>
            <w:r>
              <w:t>S2-2406778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5B74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50B24" w14:textId="77777777" w:rsidR="00E308B2" w:rsidRDefault="00E308B2" w:rsidP="00AC5BAF">
            <w:pPr>
              <w:pStyle w:val="TAL"/>
            </w:pPr>
            <w:r>
              <w:t>Additional ULI related discussions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930BB"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F48C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8DCA1"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4E581" w14:textId="77777777" w:rsidR="00E308B2" w:rsidRDefault="00E308B2" w:rsidP="00AC5BAF">
            <w:pPr>
              <w:pStyle w:val="TAL"/>
            </w:pPr>
            <w:r>
              <w:t>Merged into S2-2407117.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5579D"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EDC07" w14:textId="77777777" w:rsidR="00E308B2" w:rsidRDefault="00E308B2" w:rsidP="00AC5BAF">
            <w:pPr>
              <w:pStyle w:val="TAL"/>
            </w:pPr>
          </w:p>
        </w:tc>
      </w:tr>
      <w:tr w:rsidR="00E308B2" w14:paraId="12807AE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6E437"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E00CE" w14:textId="77777777" w:rsidR="00E308B2" w:rsidRDefault="00E308B2" w:rsidP="00AC5BAF">
            <w:pPr>
              <w:pStyle w:val="TAL"/>
            </w:pPr>
            <w:r>
              <w:t>S2-2406761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184C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E9025" w14:textId="77777777" w:rsidR="00E308B2" w:rsidRDefault="00E308B2" w:rsidP="00AC5BAF">
            <w:pPr>
              <w:pStyle w:val="TAL"/>
            </w:pPr>
            <w:r>
              <w:t>KI#5, Sol#11: Solve FFS and add conclusion related to Additional ULI.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CAAF2"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6AEA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7F57E"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1CA07" w14:textId="77777777" w:rsidR="00E308B2" w:rsidRDefault="00E308B2" w:rsidP="00AC5BAF">
            <w:pPr>
              <w:pStyle w:val="TAL"/>
            </w:pPr>
            <w:r>
              <w:t>Merged into S2-2407117.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02DB4"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65750" w14:textId="77777777" w:rsidR="00E308B2" w:rsidRDefault="00E308B2" w:rsidP="00AC5BAF">
            <w:pPr>
              <w:pStyle w:val="TAL"/>
            </w:pPr>
          </w:p>
        </w:tc>
      </w:tr>
      <w:tr w:rsidR="00E308B2" w14:paraId="190E75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76D25"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308FE" w14:textId="77777777" w:rsidR="00E308B2" w:rsidRDefault="00E308B2" w:rsidP="00AC5BAF">
            <w:pPr>
              <w:pStyle w:val="TAL"/>
            </w:pPr>
            <w:r>
              <w:t>S2-2406102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CEF5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681C5" w14:textId="77777777" w:rsidR="00E308B2" w:rsidRDefault="00E308B2" w:rsidP="00AC5BAF">
            <w:pPr>
              <w:pStyle w:val="TAL"/>
            </w:pPr>
            <w:r>
              <w:t>KI#6: Support of Emergency services for UEs via a MWAB.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D4000"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D2D4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D9D49"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7B35D"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8D951"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5CCCC" w14:textId="77777777" w:rsidR="00E308B2" w:rsidRDefault="00E308B2" w:rsidP="00AC5BAF">
            <w:pPr>
              <w:pStyle w:val="TAL"/>
            </w:pPr>
          </w:p>
        </w:tc>
      </w:tr>
      <w:tr w:rsidR="00E308B2" w14:paraId="1ECCF06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AA63F" w14:textId="77777777" w:rsidR="00E308B2" w:rsidRDefault="00E308B2" w:rsidP="00AC5BAF">
            <w:pPr>
              <w:pStyle w:val="TAL"/>
              <w:rPr>
                <w:sz w:val="24"/>
                <w:szCs w:val="24"/>
              </w:rPr>
            </w:pPr>
            <w:r>
              <w:lastRenderedPageBreak/>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89821" w14:textId="77777777" w:rsidR="00E308B2" w:rsidRDefault="00E308B2" w:rsidP="00AC5BAF">
            <w:pPr>
              <w:pStyle w:val="TAL"/>
            </w:pPr>
            <w:r>
              <w:t>S2-2406128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0EA4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879C9" w14:textId="77777777" w:rsidR="00E308B2" w:rsidRDefault="00E308B2" w:rsidP="00AC5BAF">
            <w:pPr>
              <w:pStyle w:val="TAL"/>
            </w:pPr>
            <w:r>
              <w:t>KI #6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5059C"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5250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BA629"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25A73"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4A24E"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34A7A" w14:textId="77777777" w:rsidR="00E308B2" w:rsidRDefault="00E308B2" w:rsidP="00AC5BAF">
            <w:pPr>
              <w:pStyle w:val="TAL"/>
            </w:pPr>
          </w:p>
        </w:tc>
      </w:tr>
      <w:tr w:rsidR="00E308B2" w14:paraId="502D0C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E8CB6"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8E2EF" w14:textId="77777777" w:rsidR="00E308B2" w:rsidRDefault="00E308B2" w:rsidP="00AC5BAF">
            <w:pPr>
              <w:pStyle w:val="TAL"/>
            </w:pPr>
            <w:r>
              <w:t>S2-2406257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6A2E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319C1" w14:textId="77777777" w:rsidR="00E308B2" w:rsidRDefault="00E308B2" w:rsidP="00AC5BAF">
            <w:pPr>
              <w:pStyle w:val="TAL"/>
            </w:pPr>
            <w:r>
              <w:t>KI#6: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FEBAA"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0977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FD811"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0FF96" w14:textId="77777777" w:rsidR="00E308B2" w:rsidRDefault="00E308B2" w:rsidP="00AC5BAF">
            <w:pPr>
              <w:pStyle w:val="TAL"/>
            </w:pPr>
            <w:r>
              <w:t>Merged into S2-2407118.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9D72F"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12107" w14:textId="77777777" w:rsidR="00E308B2" w:rsidRDefault="00E308B2" w:rsidP="00AC5BAF">
            <w:pPr>
              <w:pStyle w:val="TAL"/>
            </w:pPr>
          </w:p>
        </w:tc>
      </w:tr>
      <w:tr w:rsidR="00E308B2" w14:paraId="65BDB1F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61145"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184CA" w14:textId="77777777" w:rsidR="00E308B2" w:rsidRDefault="00E308B2" w:rsidP="00AC5BAF">
            <w:pPr>
              <w:pStyle w:val="TAL"/>
            </w:pPr>
            <w:r>
              <w:t>S2-2406585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03BF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9FD1A" w14:textId="77777777" w:rsidR="00E308B2" w:rsidRDefault="00E308B2" w:rsidP="00AC5BAF">
            <w:pPr>
              <w:pStyle w:val="TAL"/>
            </w:pPr>
            <w:r>
              <w:t>KI#6:Evaluation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F9E06" w14:textId="77777777" w:rsidR="00E308B2" w:rsidRDefault="00E308B2" w:rsidP="00AC5BAF">
            <w:pPr>
              <w:pStyle w:val="TAL"/>
            </w:pPr>
            <w:r>
              <w:t>IIT Bombay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DFBE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5E82C"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8A13E" w14:textId="77777777" w:rsidR="00E308B2" w:rsidRDefault="00E308B2" w:rsidP="00AC5BAF">
            <w:pPr>
              <w:pStyle w:val="TAL"/>
            </w:pPr>
            <w:r>
              <w:t>Merged into S2-2407111.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ECFBE"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48E8F" w14:textId="77777777" w:rsidR="00E308B2" w:rsidRDefault="00E308B2" w:rsidP="00AC5BAF">
            <w:pPr>
              <w:pStyle w:val="TAL"/>
            </w:pPr>
          </w:p>
        </w:tc>
      </w:tr>
      <w:tr w:rsidR="00E308B2" w14:paraId="3583C80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0CBB6" w14:textId="77777777" w:rsidR="00E308B2" w:rsidRDefault="00E308B2" w:rsidP="00AC5BAF">
            <w:pPr>
              <w:pStyle w:val="TAL"/>
              <w:rPr>
                <w:sz w:val="24"/>
                <w:szCs w:val="24"/>
              </w:rPr>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3D870" w14:textId="77777777" w:rsidR="00E308B2" w:rsidRDefault="00E308B2" w:rsidP="00AC5BAF">
            <w:pPr>
              <w:pStyle w:val="TAL"/>
            </w:pPr>
            <w:r>
              <w:t>S2-2406801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319E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67FBF" w14:textId="77777777" w:rsidR="00E308B2" w:rsidRDefault="00E308B2" w:rsidP="00AC5BAF">
            <w:pPr>
              <w:pStyle w:val="TAL"/>
            </w:pPr>
            <w:r>
              <w:t>KI#6: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FBCBF"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8B6B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56CD6"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CFA9F" w14:textId="77777777" w:rsidR="00E308B2" w:rsidRDefault="00E308B2" w:rsidP="00AC5BAF">
            <w:pPr>
              <w:pStyle w:val="TAL"/>
            </w:pPr>
            <w:r>
              <w:t>Revised in parallel session, merging S2-2406257, to S2-2407118.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79E6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48A8A" w14:textId="77777777" w:rsidR="00E308B2" w:rsidRDefault="00E308B2" w:rsidP="00AC5BAF">
            <w:pPr>
              <w:pStyle w:val="TAL"/>
            </w:pPr>
            <w:r>
              <w:t>S2-2407118</w:t>
            </w:r>
          </w:p>
        </w:tc>
      </w:tr>
      <w:tr w:rsidR="00E308B2" w14:paraId="205B6C9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D4A46"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72CD4" w14:textId="77777777" w:rsidR="00E308B2" w:rsidRDefault="00E308B2" w:rsidP="00AC5BAF">
            <w:pPr>
              <w:pStyle w:val="TAL"/>
            </w:pPr>
            <w:r>
              <w:t>S2-2407118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FB33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ACB33" w14:textId="77777777" w:rsidR="00E308B2" w:rsidRDefault="00E308B2" w:rsidP="00AC5BAF">
            <w:pPr>
              <w:pStyle w:val="TAL"/>
            </w:pPr>
            <w:r>
              <w:t>KI#6: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2405D"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C0BA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7AD4E"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0668D" w14:textId="77777777" w:rsidR="00E308B2" w:rsidRDefault="00E308B2" w:rsidP="00AC5BAF">
            <w:pPr>
              <w:pStyle w:val="TAL"/>
            </w:pPr>
            <w:r>
              <w:t>Revision of S2-2406801, merging S2-2406257. Revised in parallel session to S2-2407274.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AE13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E4149" w14:textId="77777777" w:rsidR="00E308B2" w:rsidRDefault="00E308B2" w:rsidP="00AC5BAF">
            <w:pPr>
              <w:pStyle w:val="TAL"/>
            </w:pPr>
            <w:r>
              <w:t>S2-2407274</w:t>
            </w:r>
          </w:p>
        </w:tc>
      </w:tr>
      <w:tr w:rsidR="00E308B2" w14:paraId="41D4599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23D0A" w14:textId="77777777" w:rsidR="00E308B2" w:rsidRDefault="00E308B2" w:rsidP="00AC5BAF">
            <w:pPr>
              <w:pStyle w:val="TAL"/>
            </w:pPr>
            <w:r>
              <w:t>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C9474" w14:textId="77777777" w:rsidR="00E308B2" w:rsidRDefault="00E308B2" w:rsidP="00AC5BAF">
            <w:pPr>
              <w:pStyle w:val="TAL"/>
            </w:pPr>
            <w:r>
              <w:t>S2-2407274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80EA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77882" w14:textId="77777777" w:rsidR="00E308B2" w:rsidRDefault="00E308B2" w:rsidP="00AC5BAF">
            <w:pPr>
              <w:pStyle w:val="TAL"/>
            </w:pPr>
            <w:r>
              <w:t>KI#6: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6EA85"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FBB3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F2BF1"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57E09" w14:textId="77777777" w:rsidR="00E308B2" w:rsidRDefault="00E308B2" w:rsidP="00AC5BAF">
            <w:pPr>
              <w:pStyle w:val="TAL"/>
            </w:pPr>
            <w:r>
              <w:t>Revision of S2-2407118.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11607"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70701" w14:textId="77777777" w:rsidR="00E308B2" w:rsidRDefault="00E308B2" w:rsidP="00AC5BAF">
            <w:pPr>
              <w:pStyle w:val="TAL"/>
            </w:pPr>
          </w:p>
        </w:tc>
      </w:tr>
      <w:tr w:rsidR="00E308B2" w14:paraId="64A79D3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E312E"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16916" w14:textId="77777777" w:rsidR="00E308B2" w:rsidRDefault="00E308B2" w:rsidP="00AC5BAF">
            <w:pPr>
              <w:pStyle w:val="TAL"/>
            </w:pPr>
            <w:r>
              <w:t>S2-2407106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92D62" w14:textId="77777777" w:rsidR="00E308B2" w:rsidRDefault="00E308B2" w:rsidP="00AC5BAF">
            <w:pPr>
              <w:pStyle w:val="TAL"/>
            </w:pPr>
            <w:r>
              <w:t>Other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EF1E1" w14:textId="77777777" w:rsidR="00E308B2" w:rsidRDefault="00E308B2" w:rsidP="00AC5BAF">
            <w:pPr>
              <w:pStyle w:val="TAL"/>
            </w:pPr>
            <w:r>
              <w:t>Open Issues for 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20014" w14:textId="77777777" w:rsidR="00E308B2" w:rsidRDefault="00E308B2" w:rsidP="00AC5BAF">
            <w:pPr>
              <w:pStyle w:val="TAL"/>
            </w:pPr>
            <w:r>
              <w:t>AT&amp;T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9FA1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B79A7"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6D1D6" w14:textId="77777777" w:rsidR="00E308B2" w:rsidRDefault="00E308B2" w:rsidP="00AC5BAF">
            <w:pPr>
              <w:pStyle w:val="TAL"/>
              <w:rPr>
                <w:sz w:val="24"/>
                <w:szCs w:val="24"/>
              </w:rPr>
            </w:pPr>
            <w:r>
              <w:t>Created at meeting. Endorsed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CD43D" w14:textId="77777777" w:rsidR="00E308B2" w:rsidRDefault="00E308B2" w:rsidP="00AC5BAF">
            <w:pPr>
              <w:pStyle w:val="TAL"/>
            </w:pPr>
            <w: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6E54E" w14:textId="77777777" w:rsidR="00E308B2" w:rsidRDefault="00E308B2" w:rsidP="00AC5BAF">
            <w:pPr>
              <w:pStyle w:val="TAL"/>
            </w:pPr>
          </w:p>
        </w:tc>
      </w:tr>
      <w:tr w:rsidR="00E308B2" w14:paraId="7C0158F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6B2C1"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447F0" w14:textId="77777777" w:rsidR="00E308B2" w:rsidRDefault="00E308B2" w:rsidP="00AC5BAF">
            <w:pPr>
              <w:pStyle w:val="TAL"/>
            </w:pPr>
            <w:r>
              <w:t>S2-2407109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8BA60"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2B5D7" w14:textId="77777777" w:rsidR="00E308B2" w:rsidRDefault="00E308B2" w:rsidP="00AC5BAF">
            <w:pPr>
              <w:pStyle w:val="TAL"/>
            </w:pPr>
            <w:r>
              <w:t>LS on security considerations for 5G ProSe multi-hop relays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6BF17"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DA1D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739DB"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36498" w14:textId="77777777" w:rsidR="00E308B2" w:rsidRDefault="00E308B2" w:rsidP="00AC5BAF">
            <w:pPr>
              <w:pStyle w:val="TAL"/>
              <w:rPr>
                <w:sz w:val="24"/>
                <w:szCs w:val="24"/>
              </w:rPr>
            </w:pPr>
            <w:r>
              <w:t>Created at meeting. Revised in parallel session to S2-2407207.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6F37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7B4D6" w14:textId="77777777" w:rsidR="00E308B2" w:rsidRDefault="00E308B2" w:rsidP="00AC5BAF">
            <w:pPr>
              <w:pStyle w:val="TAL"/>
            </w:pPr>
            <w:r>
              <w:t>S2-2407207</w:t>
            </w:r>
          </w:p>
        </w:tc>
      </w:tr>
      <w:tr w:rsidR="00E308B2" w14:paraId="76E167F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E28A2" w14:textId="77777777" w:rsidR="00E308B2" w:rsidRDefault="00E308B2" w:rsidP="00AC5BAF">
            <w:pPr>
              <w:pStyle w:val="TAL"/>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9BE45" w14:textId="77777777" w:rsidR="00E308B2" w:rsidRDefault="00E308B2" w:rsidP="00AC5BAF">
            <w:pPr>
              <w:pStyle w:val="TAL"/>
            </w:pPr>
            <w:r>
              <w:t>S2-2407207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53AB9"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ACD5C" w14:textId="77777777" w:rsidR="00E308B2" w:rsidRDefault="00E308B2" w:rsidP="00AC5BAF">
            <w:pPr>
              <w:pStyle w:val="TAL"/>
            </w:pPr>
            <w:r>
              <w:t>LS on security considerations for 5G ProSe multi-hop relays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50987"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B685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ECBD0"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DCE38" w14:textId="77777777" w:rsidR="00E308B2" w:rsidRDefault="00E308B2" w:rsidP="00AC5BAF">
            <w:pPr>
              <w:pStyle w:val="TAL"/>
              <w:rPr>
                <w:sz w:val="24"/>
                <w:szCs w:val="24"/>
              </w:rPr>
            </w:pPr>
            <w:r>
              <w:t>Revision of S2-2407109.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D044D"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ABC2A" w14:textId="77777777" w:rsidR="00E308B2" w:rsidRDefault="00E308B2" w:rsidP="00AC5BAF">
            <w:pPr>
              <w:pStyle w:val="TAL"/>
            </w:pPr>
          </w:p>
        </w:tc>
      </w:tr>
      <w:tr w:rsidR="00E308B2" w14:paraId="2E93F9F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DED88"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E57D7" w14:textId="77777777" w:rsidR="00E308B2" w:rsidRDefault="00E308B2" w:rsidP="00AC5BAF">
            <w:pPr>
              <w:pStyle w:val="TAL"/>
            </w:pPr>
            <w:r>
              <w:t>S2-2406788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CC05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C103E" w14:textId="77777777" w:rsidR="00E308B2" w:rsidRDefault="00E308B2" w:rsidP="00AC5BAF">
            <w:pPr>
              <w:pStyle w:val="TAL"/>
            </w:pPr>
            <w:r>
              <w:t>Proposed Conclusions for FS_5G_ProSe_Ph3 based on NWM Discussions.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7E24E" w14:textId="77777777" w:rsidR="00E308B2" w:rsidRDefault="00E308B2" w:rsidP="00AC5BAF">
            <w:pPr>
              <w:pStyle w:val="TAL"/>
            </w:pPr>
            <w:r>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1A4A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5633E"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D288D"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979C5"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15E85" w14:textId="77777777" w:rsidR="00E308B2" w:rsidRDefault="00E308B2" w:rsidP="00AC5BAF">
            <w:pPr>
              <w:pStyle w:val="TAL"/>
            </w:pPr>
          </w:p>
        </w:tc>
      </w:tr>
      <w:tr w:rsidR="00E308B2" w14:paraId="6C93409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A71D7"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E4CE1" w14:textId="77777777" w:rsidR="00E308B2" w:rsidRDefault="00E308B2" w:rsidP="00AC5BAF">
            <w:pPr>
              <w:pStyle w:val="TAL"/>
            </w:pPr>
            <w:r>
              <w:t>S2-2406776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80C4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D11DB" w14:textId="77777777" w:rsidR="00E308B2" w:rsidRDefault="00E308B2" w:rsidP="00AC5BAF">
            <w:pPr>
              <w:pStyle w:val="TAL"/>
            </w:pPr>
            <w:r>
              <w:t>TR 23.700-03: Solution#3 updates based on NWM feedback.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2F2C5"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8653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F5C78"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B6CF8" w14:textId="77777777" w:rsidR="00E308B2" w:rsidRDefault="00E308B2" w:rsidP="00AC5BAF">
            <w:pPr>
              <w:pStyle w:val="TAL"/>
            </w:pPr>
            <w:r>
              <w:t>Revised in parallel session to S2-2407107.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025D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93280" w14:textId="77777777" w:rsidR="00E308B2" w:rsidRDefault="00E308B2" w:rsidP="00AC5BAF">
            <w:pPr>
              <w:pStyle w:val="TAL"/>
            </w:pPr>
            <w:r>
              <w:t>S2-2407107</w:t>
            </w:r>
          </w:p>
        </w:tc>
      </w:tr>
      <w:tr w:rsidR="00E308B2" w14:paraId="58E98D2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12CB4" w14:textId="77777777" w:rsidR="00E308B2" w:rsidRDefault="00E308B2" w:rsidP="00AC5BAF">
            <w:pPr>
              <w:pStyle w:val="TAL"/>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CE568" w14:textId="77777777" w:rsidR="00E308B2" w:rsidRDefault="00E308B2" w:rsidP="00AC5BAF">
            <w:pPr>
              <w:pStyle w:val="TAL"/>
            </w:pPr>
            <w:r>
              <w:t>S2-2407107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9B5D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140D7" w14:textId="77777777" w:rsidR="00E308B2" w:rsidRDefault="00E308B2" w:rsidP="00AC5BAF">
            <w:pPr>
              <w:pStyle w:val="TAL"/>
            </w:pPr>
            <w:r>
              <w:t>TR 23.700-03: Solution#3 updates based on NWM feedback.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11BDA"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61FF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4E8D2"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4B2EF" w14:textId="77777777" w:rsidR="00E308B2" w:rsidRDefault="00E308B2" w:rsidP="00AC5BAF">
            <w:pPr>
              <w:pStyle w:val="TAL"/>
            </w:pPr>
            <w:r>
              <w:t>Revision of S2-2406776. Revised in parallel session to S2-2407206.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12B0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B9757" w14:textId="77777777" w:rsidR="00E308B2" w:rsidRDefault="00E308B2" w:rsidP="00AC5BAF">
            <w:pPr>
              <w:pStyle w:val="TAL"/>
            </w:pPr>
            <w:r>
              <w:t>S2-2407206</w:t>
            </w:r>
          </w:p>
        </w:tc>
      </w:tr>
      <w:tr w:rsidR="00E308B2" w14:paraId="3C432D1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8822F" w14:textId="77777777" w:rsidR="00E308B2" w:rsidRDefault="00E308B2" w:rsidP="00AC5BAF">
            <w:pPr>
              <w:pStyle w:val="TAL"/>
            </w:pPr>
            <w:r>
              <w:lastRenderedPageBreak/>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71254" w14:textId="77777777" w:rsidR="00E308B2" w:rsidRDefault="00E308B2" w:rsidP="00AC5BAF">
            <w:pPr>
              <w:pStyle w:val="TAL"/>
            </w:pPr>
            <w:r>
              <w:t>S2-2407206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6DE6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F16F7" w14:textId="77777777" w:rsidR="00E308B2" w:rsidRDefault="00E308B2" w:rsidP="00AC5BAF">
            <w:pPr>
              <w:pStyle w:val="TAL"/>
            </w:pPr>
            <w:r>
              <w:t>TR 23.700-03: Solution#3 updates based on NWM feedback.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1041C"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75B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7835B"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71325" w14:textId="77777777" w:rsidR="00E308B2" w:rsidRDefault="00E308B2" w:rsidP="00AC5BAF">
            <w:pPr>
              <w:pStyle w:val="TAL"/>
            </w:pPr>
            <w:r>
              <w:t>Revision of S2-2407107.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6718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DD78F" w14:textId="77777777" w:rsidR="00E308B2" w:rsidRDefault="00E308B2" w:rsidP="00AC5BAF">
            <w:pPr>
              <w:pStyle w:val="TAL"/>
            </w:pPr>
          </w:p>
        </w:tc>
      </w:tr>
      <w:tr w:rsidR="00E308B2" w14:paraId="1344781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4ADC7"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BABDF" w14:textId="77777777" w:rsidR="00E308B2" w:rsidRDefault="00E308B2" w:rsidP="00AC5BAF">
            <w:pPr>
              <w:pStyle w:val="TAL"/>
            </w:pPr>
            <w:r>
              <w:t>S2-2406135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D582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C080C" w14:textId="77777777" w:rsidR="00E308B2" w:rsidRDefault="00E308B2" w:rsidP="00AC5BAF">
            <w:pPr>
              <w:pStyle w:val="TAL"/>
            </w:pPr>
            <w:r>
              <w:t>KI#1 and 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D5E18" w14:textId="77777777" w:rsidR="00E308B2" w:rsidRDefault="00E308B2" w:rsidP="00AC5BAF">
            <w:pPr>
              <w:pStyle w:val="TAL"/>
            </w:pPr>
            <w:r>
              <w:t>Ericsson, Qualcomm Incorporated, FirstNet,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F9F3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C4C1D"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0B86C" w14:textId="77777777" w:rsidR="00E308B2" w:rsidRDefault="00E308B2" w:rsidP="00AC5BAF">
            <w:pPr>
              <w:pStyle w:val="TAL"/>
            </w:pPr>
            <w:r>
              <w:t>Revised in parallel session to S2-2407108.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FD07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C4449" w14:textId="77777777" w:rsidR="00E308B2" w:rsidRDefault="00E308B2" w:rsidP="00AC5BAF">
            <w:pPr>
              <w:pStyle w:val="TAL"/>
            </w:pPr>
            <w:r>
              <w:t>S2-2407108</w:t>
            </w:r>
          </w:p>
        </w:tc>
      </w:tr>
      <w:tr w:rsidR="00E308B2" w14:paraId="27C1535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EEBF5" w14:textId="77777777" w:rsidR="00E308B2" w:rsidRDefault="00E308B2" w:rsidP="00AC5BAF">
            <w:pPr>
              <w:pStyle w:val="TAL"/>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EF04A" w14:textId="77777777" w:rsidR="00E308B2" w:rsidRDefault="00E308B2" w:rsidP="00AC5BAF">
            <w:pPr>
              <w:pStyle w:val="TAL"/>
            </w:pPr>
            <w:r>
              <w:t>S2-2407108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5425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FD0CF" w14:textId="77777777" w:rsidR="00E308B2" w:rsidRDefault="00E308B2" w:rsidP="00AC5BAF">
            <w:pPr>
              <w:pStyle w:val="TAL"/>
            </w:pPr>
            <w:r>
              <w:t>KI#1 and 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A8C08" w14:textId="77777777" w:rsidR="00E308B2" w:rsidRDefault="00E308B2" w:rsidP="00AC5BAF">
            <w:pPr>
              <w:pStyle w:val="TAL"/>
            </w:pPr>
            <w:r>
              <w:t>Ericsson, Qualcomm Incorporated, FirstNet, AT&amp;T, NIST, Nokia, Nokia Shanghai Bell, Huawei, OPPO, Hisilicon, KPN N.V., LGE, Intel, MediaTek Inc., Samsung, SHARP, US DHS Science &amp; Technology, InterDigital, China Telecom,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B124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8317C"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F5522" w14:textId="77777777" w:rsidR="00E308B2" w:rsidRDefault="00E308B2" w:rsidP="00AC5BAF">
            <w:pPr>
              <w:pStyle w:val="TAL"/>
            </w:pPr>
            <w:r>
              <w:t>Revision of S2-2406135.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1F98E"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F8E42" w14:textId="77777777" w:rsidR="00E308B2" w:rsidRDefault="00E308B2" w:rsidP="00AC5BAF">
            <w:pPr>
              <w:pStyle w:val="TAL"/>
            </w:pPr>
          </w:p>
        </w:tc>
      </w:tr>
      <w:tr w:rsidR="00E308B2" w14:paraId="5D9F9BA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80B60"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92DA0" w14:textId="77777777" w:rsidR="00E308B2" w:rsidRDefault="00E308B2" w:rsidP="00AC5BAF">
            <w:pPr>
              <w:pStyle w:val="TAL"/>
            </w:pPr>
            <w:r>
              <w:t>S2-2406493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8457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DC71D" w14:textId="77777777" w:rsidR="00E308B2" w:rsidRDefault="00E308B2" w:rsidP="00AC5BAF">
            <w:pPr>
              <w:pStyle w:val="TAL"/>
            </w:pPr>
            <w:r>
              <w:t>Solution summary and conclusion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C7820" w14:textId="77777777" w:rsidR="00E308B2" w:rsidRDefault="00E308B2" w:rsidP="00AC5BAF">
            <w:pPr>
              <w:pStyle w:val="TAL"/>
            </w:pPr>
            <w:r>
              <w:t>Huawei, HiSilicon, KPN N.V., InterDigital,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9669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1E8E7"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0C04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D663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83B81" w14:textId="77777777" w:rsidR="00E308B2" w:rsidRDefault="00E308B2" w:rsidP="00AC5BAF">
            <w:pPr>
              <w:pStyle w:val="TAL"/>
            </w:pPr>
          </w:p>
        </w:tc>
      </w:tr>
      <w:tr w:rsidR="00E308B2" w14:paraId="7A2F66C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4378E"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41828" w14:textId="77777777" w:rsidR="00E308B2" w:rsidRDefault="00E308B2" w:rsidP="00AC5BAF">
            <w:pPr>
              <w:pStyle w:val="TAL"/>
            </w:pPr>
            <w:r>
              <w:t>S2-2406494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F7AA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0C3B1" w14:textId="77777777" w:rsidR="00E308B2" w:rsidRDefault="00E308B2" w:rsidP="00AC5BAF">
            <w:pPr>
              <w:pStyle w:val="TAL"/>
            </w:pPr>
            <w:r>
              <w:t>Solution summary and 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0162D" w14:textId="77777777" w:rsidR="00E308B2" w:rsidRDefault="00E308B2" w:rsidP="00AC5BAF">
            <w:pPr>
              <w:pStyle w:val="TAL"/>
            </w:pPr>
            <w:r>
              <w:t>Huawei, HiSilicon, KPN N.V., InterDigital,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F6AA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B6C40"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4961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EA4B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2727F" w14:textId="77777777" w:rsidR="00E308B2" w:rsidRDefault="00E308B2" w:rsidP="00AC5BAF">
            <w:pPr>
              <w:pStyle w:val="TAL"/>
            </w:pPr>
          </w:p>
        </w:tc>
      </w:tr>
      <w:tr w:rsidR="00E308B2" w14:paraId="4EF119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79946"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FBAF6" w14:textId="77777777" w:rsidR="00E308B2" w:rsidRDefault="00E308B2" w:rsidP="00AC5BAF">
            <w:pPr>
              <w:pStyle w:val="TAL"/>
            </w:pPr>
            <w:r>
              <w:t>S2-2406145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479D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2D3FF" w14:textId="77777777" w:rsidR="00E308B2" w:rsidRDefault="00E308B2" w:rsidP="00AC5BAF">
            <w:pPr>
              <w:pStyle w:val="TAL"/>
            </w:pPr>
            <w:r>
              <w:t>KI#1, Conclusions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B9B88"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A653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A6472"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C455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D62A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EECD9" w14:textId="77777777" w:rsidR="00E308B2" w:rsidRDefault="00E308B2" w:rsidP="00AC5BAF">
            <w:pPr>
              <w:pStyle w:val="TAL"/>
            </w:pPr>
          </w:p>
        </w:tc>
      </w:tr>
      <w:tr w:rsidR="00E308B2" w14:paraId="2D3F11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DEC19"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74590" w14:textId="77777777" w:rsidR="00E308B2" w:rsidRDefault="00E308B2" w:rsidP="00AC5BAF">
            <w:pPr>
              <w:pStyle w:val="TAL"/>
            </w:pPr>
            <w:r>
              <w:t>S2-2406146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46DE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9AA95" w14:textId="77777777" w:rsidR="00E308B2" w:rsidRDefault="00E308B2" w:rsidP="00AC5BAF">
            <w:pPr>
              <w:pStyle w:val="TAL"/>
            </w:pPr>
            <w:r>
              <w:t>KI#2, Conclusions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20AA5"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F20C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A2F8A"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E9DA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38F7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3F370" w14:textId="77777777" w:rsidR="00E308B2" w:rsidRDefault="00E308B2" w:rsidP="00AC5BAF">
            <w:pPr>
              <w:pStyle w:val="TAL"/>
            </w:pPr>
          </w:p>
        </w:tc>
      </w:tr>
      <w:tr w:rsidR="00E308B2" w14:paraId="0802A92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94C44"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FB227" w14:textId="77777777" w:rsidR="00E308B2" w:rsidRDefault="00E308B2" w:rsidP="00AC5BAF">
            <w:pPr>
              <w:pStyle w:val="TAL"/>
            </w:pPr>
            <w:r>
              <w:t>S2-2406308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2802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A0C23" w14:textId="77777777" w:rsidR="00E308B2" w:rsidRDefault="00E308B2" w:rsidP="00AC5BAF">
            <w:pPr>
              <w:pStyle w:val="TAL"/>
            </w:pPr>
            <w:r>
              <w:t>Conclusion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0839D"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6034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80A63"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36B2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1B1C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EACAA" w14:textId="77777777" w:rsidR="00E308B2" w:rsidRDefault="00E308B2" w:rsidP="00AC5BAF">
            <w:pPr>
              <w:pStyle w:val="TAL"/>
            </w:pPr>
          </w:p>
        </w:tc>
      </w:tr>
      <w:tr w:rsidR="00E308B2" w14:paraId="1043F25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05499"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A6617" w14:textId="77777777" w:rsidR="00E308B2" w:rsidRDefault="00E308B2" w:rsidP="00AC5BAF">
            <w:pPr>
              <w:pStyle w:val="TAL"/>
            </w:pPr>
            <w:r>
              <w:t>S2-2406309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B35D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DE08F"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CAB29"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F1C3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B098E"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A6BD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72BF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E3995" w14:textId="77777777" w:rsidR="00E308B2" w:rsidRDefault="00E308B2" w:rsidP="00AC5BAF">
            <w:pPr>
              <w:pStyle w:val="TAL"/>
            </w:pPr>
          </w:p>
        </w:tc>
      </w:tr>
      <w:tr w:rsidR="00E308B2" w14:paraId="0C9F69C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45B42"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DA52E" w14:textId="77777777" w:rsidR="00E308B2" w:rsidRDefault="00E308B2" w:rsidP="00AC5BAF">
            <w:pPr>
              <w:pStyle w:val="TAL"/>
            </w:pPr>
            <w:r>
              <w:t>S2-2406695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6A40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ED9D0" w14:textId="77777777" w:rsidR="00E308B2" w:rsidRDefault="00E308B2" w:rsidP="00AC5BAF">
            <w:pPr>
              <w:pStyle w:val="TAL"/>
            </w:pPr>
            <w:r>
              <w:t>QoS handling for KI#1&amp;KI#2: evaluation and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6C86A"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3922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9CD22"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F86B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EF92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970F5" w14:textId="77777777" w:rsidR="00E308B2" w:rsidRDefault="00E308B2" w:rsidP="00AC5BAF">
            <w:pPr>
              <w:pStyle w:val="TAL"/>
            </w:pPr>
          </w:p>
        </w:tc>
      </w:tr>
      <w:tr w:rsidR="00E308B2" w14:paraId="569B45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8E99A"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6A6A5" w14:textId="77777777" w:rsidR="00E308B2" w:rsidRDefault="00E308B2" w:rsidP="00AC5BAF">
            <w:pPr>
              <w:pStyle w:val="TAL"/>
            </w:pPr>
            <w:r>
              <w:t>S2-2406779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3B86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6CEB7" w14:textId="77777777" w:rsidR="00E308B2" w:rsidRDefault="00E308B2" w:rsidP="00AC5BAF">
            <w:pPr>
              <w:pStyle w:val="TAL"/>
            </w:pPr>
            <w:r>
              <w:t>KI#1, KI#2: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52742"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FF4A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9972B"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900B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C8FB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264A0" w14:textId="77777777" w:rsidR="00E308B2" w:rsidRDefault="00E308B2" w:rsidP="00AC5BAF">
            <w:pPr>
              <w:pStyle w:val="TAL"/>
            </w:pPr>
          </w:p>
        </w:tc>
      </w:tr>
      <w:tr w:rsidR="00E308B2" w14:paraId="7686EB6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E3B73"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B6693" w14:textId="77777777" w:rsidR="00E308B2" w:rsidRDefault="00E308B2" w:rsidP="00AC5BAF">
            <w:pPr>
              <w:pStyle w:val="TAL"/>
            </w:pPr>
            <w:r>
              <w:t>S2-2406803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AC6E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E74C6" w14:textId="77777777" w:rsidR="00E308B2" w:rsidRDefault="00E308B2" w:rsidP="00AC5BAF">
            <w:pPr>
              <w:pStyle w:val="TAL"/>
            </w:pPr>
            <w:r>
              <w:t>Conclusions for multi-hop UE-to-Network relay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2A161" w14:textId="77777777" w:rsidR="00E308B2" w:rsidRDefault="00E308B2" w:rsidP="00AC5BAF">
            <w:pPr>
              <w:pStyle w:val="TAL"/>
            </w:pPr>
            <w:r>
              <w:t>NIST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5CAB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EF5CC"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85DD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3D21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EF0C2" w14:textId="77777777" w:rsidR="00E308B2" w:rsidRDefault="00E308B2" w:rsidP="00AC5BAF">
            <w:pPr>
              <w:pStyle w:val="TAL"/>
            </w:pPr>
          </w:p>
        </w:tc>
      </w:tr>
      <w:tr w:rsidR="00E308B2" w14:paraId="77B24D3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1158C"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47AF2" w14:textId="77777777" w:rsidR="00E308B2" w:rsidRDefault="00E308B2" w:rsidP="00AC5BAF">
            <w:pPr>
              <w:pStyle w:val="TAL"/>
            </w:pPr>
            <w:r>
              <w:t>S2-2406819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D5CA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811C4" w14:textId="77777777" w:rsidR="00E308B2" w:rsidRDefault="00E308B2" w:rsidP="00AC5BAF">
            <w:pPr>
              <w:pStyle w:val="TAL"/>
            </w:pPr>
            <w:r>
              <w:t>Update solution#10 to resolve the ENs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E4E5D"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12E8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31536"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1917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705D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88B3B" w14:textId="77777777" w:rsidR="00E308B2" w:rsidRDefault="00E308B2" w:rsidP="00AC5BAF">
            <w:pPr>
              <w:pStyle w:val="TAL"/>
            </w:pPr>
          </w:p>
        </w:tc>
      </w:tr>
      <w:tr w:rsidR="00E308B2" w14:paraId="58A27C1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84D2F" w14:textId="77777777" w:rsidR="00E308B2" w:rsidRDefault="00E308B2" w:rsidP="00AC5BAF">
            <w:pPr>
              <w:pStyle w:val="TAL"/>
              <w:rPr>
                <w:sz w:val="24"/>
                <w:szCs w:val="24"/>
              </w:rPr>
            </w:pPr>
            <w:r>
              <w:lastRenderedPageBreak/>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5CBA2" w14:textId="77777777" w:rsidR="00E308B2" w:rsidRDefault="00E308B2" w:rsidP="00AC5BAF">
            <w:pPr>
              <w:pStyle w:val="TAL"/>
            </w:pPr>
            <w:r>
              <w:t>S2-2406038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1CB3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E9E47" w14:textId="77777777" w:rsidR="00E308B2" w:rsidRDefault="00E308B2" w:rsidP="00AC5BAF">
            <w:pPr>
              <w:pStyle w:val="TAL"/>
            </w:pPr>
            <w:r>
              <w:t>KI#1: Update of Solution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AEFC5" w14:textId="77777777" w:rsidR="00E308B2" w:rsidRDefault="00E308B2" w:rsidP="00AC5BAF">
            <w:pPr>
              <w:pStyle w:val="TAL"/>
            </w:pPr>
            <w:r>
              <w:t>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D3A9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CE35C"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AFE9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69DB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E00D3" w14:textId="77777777" w:rsidR="00E308B2" w:rsidRDefault="00E308B2" w:rsidP="00AC5BAF">
            <w:pPr>
              <w:pStyle w:val="TAL"/>
            </w:pPr>
          </w:p>
        </w:tc>
      </w:tr>
      <w:tr w:rsidR="00E308B2" w14:paraId="37302C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F453C" w14:textId="77777777" w:rsidR="00E308B2" w:rsidRDefault="00E308B2" w:rsidP="00AC5BAF">
            <w:pPr>
              <w:pStyle w:val="TAL"/>
              <w:rPr>
                <w:sz w:val="24"/>
                <w:szCs w:val="24"/>
              </w:rPr>
            </w:pPr>
            <w:r>
              <w:t>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0088E" w14:textId="77777777" w:rsidR="00E308B2" w:rsidRDefault="00E308B2" w:rsidP="00AC5BAF">
            <w:pPr>
              <w:pStyle w:val="TAL"/>
            </w:pPr>
            <w:r>
              <w:t>S2-2406197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50FDE"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EA126" w14:textId="77777777" w:rsidR="00E308B2" w:rsidRDefault="00E308B2" w:rsidP="00AC5BAF">
            <w:pPr>
              <w:pStyle w:val="TAL"/>
            </w:pPr>
            <w:r>
              <w:t>Supporting MCPTT Off-Network Mode Group Call Over U2U Multi-Hop Relay.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8FF0E" w14:textId="77777777" w:rsidR="00E308B2" w:rsidRDefault="00E308B2" w:rsidP="00AC5BAF">
            <w:pPr>
              <w:pStyle w:val="TAL"/>
            </w:pPr>
            <w:r>
              <w:t>NIST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D842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4356B"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234F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5F10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D17A1" w14:textId="77777777" w:rsidR="00E308B2" w:rsidRDefault="00E308B2" w:rsidP="00AC5BAF">
            <w:pPr>
              <w:pStyle w:val="TAL"/>
            </w:pPr>
          </w:p>
        </w:tc>
      </w:tr>
      <w:tr w:rsidR="00E308B2" w14:paraId="1018DC7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32F27"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4C8FB" w14:textId="77777777" w:rsidR="00E308B2" w:rsidRDefault="00E308B2" w:rsidP="00AC5BAF">
            <w:pPr>
              <w:pStyle w:val="TAL"/>
            </w:pPr>
            <w:r>
              <w:t>S2-2406251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F088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7A1A6" w14:textId="77777777" w:rsidR="00E308B2" w:rsidRDefault="00E308B2" w:rsidP="00AC5BAF">
            <w:pPr>
              <w:pStyle w:val="TAL"/>
            </w:pPr>
            <w:r>
              <w:t>Key Issue #1,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13F89" w14:textId="77777777" w:rsidR="00E308B2" w:rsidRDefault="00E308B2" w:rsidP="00AC5BAF">
            <w:pPr>
              <w:pStyle w:val="TAL"/>
            </w:pPr>
            <w:r>
              <w:t>InterDigital Inc.,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F49A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87DAE"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A4E1B" w14:textId="77777777" w:rsidR="00E308B2" w:rsidRDefault="00E308B2" w:rsidP="00AC5BAF">
            <w:pPr>
              <w:pStyle w:val="TAL"/>
            </w:pPr>
            <w:r>
              <w:t>Revised in parallel session to S2-2407020.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3501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4DDAC" w14:textId="77777777" w:rsidR="00E308B2" w:rsidRDefault="00E308B2" w:rsidP="00AC5BAF">
            <w:pPr>
              <w:pStyle w:val="TAL"/>
            </w:pPr>
            <w:r>
              <w:t>S2-2407020</w:t>
            </w:r>
          </w:p>
        </w:tc>
      </w:tr>
      <w:tr w:rsidR="00E308B2" w14:paraId="1775689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D7D12"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3E0D8" w14:textId="77777777" w:rsidR="00E308B2" w:rsidRDefault="00E308B2" w:rsidP="00AC5BAF">
            <w:pPr>
              <w:pStyle w:val="TAL"/>
            </w:pPr>
            <w:r>
              <w:t>S2-2407020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5BF5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A7CFD" w14:textId="77777777" w:rsidR="00E308B2" w:rsidRDefault="00E308B2" w:rsidP="00AC5BAF">
            <w:pPr>
              <w:pStyle w:val="TAL"/>
            </w:pPr>
            <w:r>
              <w:t>Key Issue #1,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9F6F1" w14:textId="77777777" w:rsidR="00E308B2" w:rsidRDefault="00E308B2" w:rsidP="00AC5BAF">
            <w:pPr>
              <w:pStyle w:val="TAL"/>
            </w:pPr>
            <w:r>
              <w:t>InterDigital Inc., NEC, Nokia, OPPO, CATT, LG Electronics, Lenovo?, Huawei, ZTE?, Xiaomi, Philips,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326F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97F2E"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0F82E" w14:textId="77777777" w:rsidR="00E308B2" w:rsidRDefault="00E308B2" w:rsidP="00AC5BAF">
            <w:pPr>
              <w:pStyle w:val="TAL"/>
            </w:pPr>
            <w:r>
              <w:t>Revision of S2-2406251. Revised in parallel session to S2-2407060.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DC8D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EA890" w14:textId="77777777" w:rsidR="00E308B2" w:rsidRDefault="00E308B2" w:rsidP="00AC5BAF">
            <w:pPr>
              <w:pStyle w:val="TAL"/>
            </w:pPr>
            <w:r>
              <w:t>S2-2407060</w:t>
            </w:r>
          </w:p>
        </w:tc>
      </w:tr>
      <w:tr w:rsidR="00E308B2" w14:paraId="12720AA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A3F40"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93E48" w14:textId="77777777" w:rsidR="00E308B2" w:rsidRDefault="00E308B2" w:rsidP="00AC5BAF">
            <w:pPr>
              <w:pStyle w:val="TAL"/>
            </w:pPr>
            <w:r>
              <w:t>S2-2407060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74DA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B2FD3" w14:textId="77777777" w:rsidR="00E308B2" w:rsidRDefault="00E308B2" w:rsidP="00AC5BAF">
            <w:pPr>
              <w:pStyle w:val="TAL"/>
            </w:pPr>
            <w:r>
              <w:t>Key Issue #1,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68CFD" w14:textId="77777777" w:rsidR="00E308B2" w:rsidRDefault="00E308B2" w:rsidP="00AC5BAF">
            <w:pPr>
              <w:pStyle w:val="TAL"/>
            </w:pPr>
            <w:r>
              <w:t>InterDigital Inc., NEC?, Nokia, OPPO, CATT, LG Electronics, Lenovo, Huawei, ZTE?, Xiaomi, Philips,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BAFD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65E9E"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8A91D" w14:textId="77777777" w:rsidR="00E308B2" w:rsidRDefault="00E308B2" w:rsidP="00AC5BAF">
            <w:pPr>
              <w:pStyle w:val="TAL"/>
            </w:pPr>
            <w:r>
              <w:t>Revision of S2-2407020. Revised in parallel session to S2-2407221.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CB5F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CDAC9" w14:textId="77777777" w:rsidR="00E308B2" w:rsidRDefault="00E308B2" w:rsidP="00AC5BAF">
            <w:pPr>
              <w:pStyle w:val="TAL"/>
            </w:pPr>
            <w:r>
              <w:t>S2-2407221</w:t>
            </w:r>
          </w:p>
        </w:tc>
      </w:tr>
      <w:tr w:rsidR="00E308B2" w14:paraId="746122B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F0334"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AC2A0" w14:textId="77777777" w:rsidR="00E308B2" w:rsidRDefault="00E308B2" w:rsidP="00AC5BAF">
            <w:pPr>
              <w:pStyle w:val="TAL"/>
            </w:pPr>
            <w:r>
              <w:t>S2-2407221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93AB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E0FA3" w14:textId="77777777" w:rsidR="00E308B2" w:rsidRDefault="00E308B2" w:rsidP="00AC5BAF">
            <w:pPr>
              <w:pStyle w:val="TAL"/>
            </w:pPr>
            <w:r>
              <w:t>Key Issue #1,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AD0FC" w14:textId="77777777" w:rsidR="00E308B2" w:rsidRDefault="00E308B2" w:rsidP="00AC5BAF">
            <w:pPr>
              <w:pStyle w:val="TAL"/>
            </w:pPr>
            <w:r>
              <w:t>InterDigital Inc., NEC, Nokia, OPPO, CATT, LG Electronics, Lenovo, Huawei, ZTE?, Xiaomi, Philips, Deutsche Telekom, Futurewei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0153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98A6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FABEB" w14:textId="77777777" w:rsidR="00E308B2" w:rsidRDefault="00E308B2" w:rsidP="00AC5BAF">
            <w:pPr>
              <w:pStyle w:val="TAL"/>
            </w:pPr>
            <w:r>
              <w:t>Revision of S2-2407060. Revised in parallel session to S2-2407225.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3450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C7569" w14:textId="77777777" w:rsidR="00E308B2" w:rsidRDefault="00E308B2" w:rsidP="00AC5BAF">
            <w:pPr>
              <w:pStyle w:val="TAL"/>
            </w:pPr>
            <w:r>
              <w:t>S2-2407225</w:t>
            </w:r>
          </w:p>
        </w:tc>
      </w:tr>
      <w:tr w:rsidR="00E308B2" w14:paraId="7661BC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EDEEA"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A95A5" w14:textId="77777777" w:rsidR="00E308B2" w:rsidRDefault="00E308B2" w:rsidP="00AC5BAF">
            <w:pPr>
              <w:pStyle w:val="TAL"/>
            </w:pPr>
            <w:r>
              <w:t>S2-2407225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B9E3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1F542" w14:textId="77777777" w:rsidR="00E308B2" w:rsidRDefault="00E308B2" w:rsidP="00AC5BAF">
            <w:pPr>
              <w:pStyle w:val="TAL"/>
            </w:pPr>
            <w:r>
              <w:t>Key Issue #1,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AA4D0" w14:textId="77777777" w:rsidR="00E308B2" w:rsidRDefault="00E308B2" w:rsidP="00AC5BAF">
            <w:pPr>
              <w:pStyle w:val="TAL"/>
            </w:pPr>
            <w:r>
              <w:t>InterDigital Inc., NEC, Nokia, OPPO, CATT, LG Electronics, Lenovo, Huawei, ZTE, Xiaomi, Philips, Deutsche Telekom, Futurewei,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1B67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223FD"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B6731" w14:textId="77777777" w:rsidR="00E308B2" w:rsidRDefault="00E308B2" w:rsidP="00AC5BAF">
            <w:pPr>
              <w:pStyle w:val="TAL"/>
            </w:pPr>
            <w:r>
              <w:t>Revision of S2-2407221. Revised in parallel session to S2-2407239.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2AB2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DB83D" w14:textId="77777777" w:rsidR="00E308B2" w:rsidRDefault="00E308B2" w:rsidP="00AC5BAF">
            <w:pPr>
              <w:pStyle w:val="TAL"/>
            </w:pPr>
            <w:r>
              <w:t>S2-2407239</w:t>
            </w:r>
          </w:p>
        </w:tc>
      </w:tr>
      <w:tr w:rsidR="00E308B2" w14:paraId="5951238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19C08"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BB273" w14:textId="77777777" w:rsidR="00E308B2" w:rsidRDefault="00E308B2" w:rsidP="00AC5BAF">
            <w:pPr>
              <w:pStyle w:val="TAL"/>
            </w:pPr>
            <w:r>
              <w:t>S2-2407239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9D3E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3DF2C" w14:textId="77777777" w:rsidR="00E308B2" w:rsidRDefault="00E308B2" w:rsidP="00AC5BAF">
            <w:pPr>
              <w:pStyle w:val="TAL"/>
            </w:pPr>
            <w:r>
              <w:t>Key Issue #1,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57E0A" w14:textId="77777777" w:rsidR="00E308B2" w:rsidRDefault="00E308B2" w:rsidP="00AC5BAF">
            <w:pPr>
              <w:pStyle w:val="TAL"/>
            </w:pPr>
            <w:r>
              <w:t>InterDigital Inc., NEC, Nokia, OPPO, CATT, LG Electronics, Lenovo, Huawei, ZTE, Xiaomi, Philips, Deutsche Telekom, Futurewei,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1249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4ADD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DB872" w14:textId="77777777" w:rsidR="00E308B2" w:rsidRDefault="00E308B2" w:rsidP="00AC5BAF">
            <w:pPr>
              <w:pStyle w:val="TAL"/>
            </w:pPr>
            <w:r>
              <w:t>Revision of S2-2407225. Objections from Qualcomm and Ericsson.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9AED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4C471" w14:textId="77777777" w:rsidR="00E308B2" w:rsidRDefault="00E308B2" w:rsidP="00AC5BAF">
            <w:pPr>
              <w:pStyle w:val="TAL"/>
            </w:pPr>
          </w:p>
        </w:tc>
      </w:tr>
      <w:tr w:rsidR="00E308B2" w14:paraId="27E08FE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DC5D8"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BBF58" w14:textId="77777777" w:rsidR="00E308B2" w:rsidRDefault="00E308B2" w:rsidP="00AC5BAF">
            <w:pPr>
              <w:pStyle w:val="TAL"/>
            </w:pPr>
            <w:r>
              <w:t>S2-2405929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85E9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0EB71" w14:textId="77777777" w:rsidR="00E308B2" w:rsidRDefault="00E308B2" w:rsidP="00AC5BAF">
            <w:pPr>
              <w:pStyle w:val="TAL"/>
            </w:pPr>
            <w:r>
              <w:t>Conclusion Paper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5372D"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28D3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F7474"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3764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E8B5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37B5E" w14:textId="77777777" w:rsidR="00E308B2" w:rsidRDefault="00E308B2" w:rsidP="00AC5BAF">
            <w:pPr>
              <w:pStyle w:val="TAL"/>
            </w:pPr>
          </w:p>
        </w:tc>
      </w:tr>
      <w:tr w:rsidR="00E308B2" w14:paraId="309DDE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E5B93" w14:textId="77777777" w:rsidR="00E308B2" w:rsidRDefault="00E308B2" w:rsidP="00AC5BAF">
            <w:pPr>
              <w:pStyle w:val="TAL"/>
              <w:rPr>
                <w:sz w:val="24"/>
                <w:szCs w:val="24"/>
              </w:rPr>
            </w:pPr>
            <w:r>
              <w:lastRenderedPageBreak/>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C067E" w14:textId="77777777" w:rsidR="00E308B2" w:rsidRDefault="00E308B2" w:rsidP="00AC5BAF">
            <w:pPr>
              <w:pStyle w:val="TAL"/>
            </w:pPr>
            <w:r>
              <w:t>S2-2406012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205C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4CD27" w14:textId="77777777" w:rsidR="00E308B2" w:rsidRDefault="00E308B2" w:rsidP="00AC5BAF">
            <w:pPr>
              <w:pStyle w:val="TAL"/>
            </w:pPr>
            <w:r>
              <w:t>FS_UIA_ARC KI#1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F48E8"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CA9F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09590"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6775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C85F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C3443" w14:textId="77777777" w:rsidR="00E308B2" w:rsidRDefault="00E308B2" w:rsidP="00AC5BAF">
            <w:pPr>
              <w:pStyle w:val="TAL"/>
            </w:pPr>
          </w:p>
        </w:tc>
      </w:tr>
      <w:tr w:rsidR="00E308B2" w14:paraId="1C42FD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C5759"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FC39A" w14:textId="77777777" w:rsidR="00E308B2" w:rsidRDefault="00E308B2" w:rsidP="00AC5BAF">
            <w:pPr>
              <w:pStyle w:val="TAL"/>
            </w:pPr>
            <w:r>
              <w:t>S2-2406014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FD5B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6C777" w14:textId="77777777" w:rsidR="00E308B2" w:rsidRDefault="00E308B2" w:rsidP="00AC5BAF">
            <w:pPr>
              <w:pStyle w:val="TAL"/>
            </w:pPr>
            <w:r>
              <w:t>Use case for multiple user identities in one user identity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EEEFB" w14:textId="77777777" w:rsidR="00E308B2" w:rsidRDefault="00E308B2" w:rsidP="00AC5BAF">
            <w:pPr>
              <w:pStyle w:val="TAL"/>
            </w:pPr>
            <w:r>
              <w:t>OPPO, Apple,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2E95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EF730"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DCFF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F32C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C0183" w14:textId="77777777" w:rsidR="00E308B2" w:rsidRDefault="00E308B2" w:rsidP="00AC5BAF">
            <w:pPr>
              <w:pStyle w:val="TAL"/>
            </w:pPr>
          </w:p>
        </w:tc>
      </w:tr>
      <w:tr w:rsidR="00E308B2" w14:paraId="1574E3B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64656"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53F8A" w14:textId="77777777" w:rsidR="00E308B2" w:rsidRDefault="00E308B2" w:rsidP="00AC5BAF">
            <w:pPr>
              <w:pStyle w:val="TAL"/>
            </w:pPr>
            <w:r>
              <w:t>S2-2406040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352F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3CD83" w14:textId="77777777" w:rsidR="00E308B2" w:rsidRDefault="00E308B2" w:rsidP="00AC5BAF">
            <w:pPr>
              <w:pStyle w:val="TAL"/>
            </w:pPr>
            <w:r>
              <w:t>Conclusions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0025E"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7999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B9CE7"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F377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F992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2A370" w14:textId="77777777" w:rsidR="00E308B2" w:rsidRDefault="00E308B2" w:rsidP="00AC5BAF">
            <w:pPr>
              <w:pStyle w:val="TAL"/>
            </w:pPr>
          </w:p>
        </w:tc>
      </w:tr>
      <w:tr w:rsidR="00E308B2" w14:paraId="45C755C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0D020"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D43FF" w14:textId="77777777" w:rsidR="00E308B2" w:rsidRDefault="00E308B2" w:rsidP="00AC5BAF">
            <w:pPr>
              <w:pStyle w:val="TAL"/>
            </w:pPr>
            <w:r>
              <w:t>S2-2406264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68ED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1A119" w14:textId="77777777" w:rsidR="00E308B2" w:rsidRDefault="00E308B2" w:rsidP="00AC5BAF">
            <w:pPr>
              <w:pStyle w:val="TAL"/>
            </w:pPr>
            <w:r>
              <w:t>KI#1 conclusion related to SMS and IMS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E0643"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30B7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A8C0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A8ED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6545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DD0FE" w14:textId="77777777" w:rsidR="00E308B2" w:rsidRDefault="00E308B2" w:rsidP="00AC5BAF">
            <w:pPr>
              <w:pStyle w:val="TAL"/>
            </w:pPr>
          </w:p>
        </w:tc>
      </w:tr>
      <w:tr w:rsidR="00E308B2" w14:paraId="757591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25AEF"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739AC" w14:textId="77777777" w:rsidR="00E308B2" w:rsidRDefault="00E308B2" w:rsidP="00AC5BAF">
            <w:pPr>
              <w:pStyle w:val="TAL"/>
            </w:pPr>
            <w:r>
              <w:t>S2-2406371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C53D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8A569" w14:textId="77777777" w:rsidR="00E308B2" w:rsidRDefault="00E308B2" w:rsidP="00AC5BAF">
            <w:pPr>
              <w:pStyle w:val="TAL"/>
            </w:pPr>
            <w:r>
              <w:t>KI#1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E8C3B"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67A2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9891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CACC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DAA2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4B1CB" w14:textId="77777777" w:rsidR="00E308B2" w:rsidRDefault="00E308B2" w:rsidP="00AC5BAF">
            <w:pPr>
              <w:pStyle w:val="TAL"/>
            </w:pPr>
          </w:p>
        </w:tc>
      </w:tr>
      <w:tr w:rsidR="00E308B2" w14:paraId="3158D7B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FF7D9"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40226" w14:textId="77777777" w:rsidR="00E308B2" w:rsidRDefault="00E308B2" w:rsidP="00AC5BAF">
            <w:pPr>
              <w:pStyle w:val="TAL"/>
            </w:pPr>
            <w:r>
              <w:t>S2-2406391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315C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6CF41" w14:textId="77777777" w:rsidR="00E308B2" w:rsidRDefault="00E308B2" w:rsidP="00AC5BAF">
            <w:pPr>
              <w:pStyle w:val="TAL"/>
            </w:pPr>
            <w:r>
              <w:t>Conclusions on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9BC4C" w14:textId="77777777" w:rsidR="00E308B2" w:rsidRDefault="00E308B2" w:rsidP="00AC5BAF">
            <w:pPr>
              <w:pStyle w:val="TAL"/>
            </w:pPr>
            <w:r>
              <w:t>Qualcomm Incorporated,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94E4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BF89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DA50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17EC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AAB42" w14:textId="77777777" w:rsidR="00E308B2" w:rsidRDefault="00E308B2" w:rsidP="00AC5BAF">
            <w:pPr>
              <w:pStyle w:val="TAL"/>
            </w:pPr>
          </w:p>
        </w:tc>
      </w:tr>
      <w:tr w:rsidR="00E308B2" w14:paraId="4342DD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89864"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B1968" w14:textId="77777777" w:rsidR="00E308B2" w:rsidRDefault="00E308B2" w:rsidP="00AC5BAF">
            <w:pPr>
              <w:pStyle w:val="TAL"/>
            </w:pPr>
            <w:r>
              <w:t>S2-2406480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A85E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F773D" w14:textId="77777777" w:rsidR="00E308B2" w:rsidRDefault="00E308B2" w:rsidP="00AC5BAF">
            <w:pPr>
              <w:pStyle w:val="TAL"/>
            </w:pPr>
            <w:r>
              <w:t>Proposed Conclusions for KI#1 and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E18DB"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C5E2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4F1C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C69E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7EAD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8C965" w14:textId="77777777" w:rsidR="00E308B2" w:rsidRDefault="00E308B2" w:rsidP="00AC5BAF">
            <w:pPr>
              <w:pStyle w:val="TAL"/>
            </w:pPr>
          </w:p>
        </w:tc>
      </w:tr>
      <w:tr w:rsidR="00E308B2" w14:paraId="18FE93B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F4EAC"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A0109" w14:textId="77777777" w:rsidR="00E308B2" w:rsidRDefault="00E308B2" w:rsidP="00AC5BAF">
            <w:pPr>
              <w:pStyle w:val="TAL"/>
            </w:pPr>
            <w:r>
              <w:t>S2-2406545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6AD7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A213A" w14:textId="77777777" w:rsidR="00E308B2" w:rsidRDefault="00E308B2" w:rsidP="00AC5BAF">
            <w:pPr>
              <w:pStyle w:val="TAL"/>
            </w:pPr>
            <w:r>
              <w:t>Update Conclusion for KI#1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963DE"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9258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1526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3399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65A7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82DB7" w14:textId="77777777" w:rsidR="00E308B2" w:rsidRDefault="00E308B2" w:rsidP="00AC5BAF">
            <w:pPr>
              <w:pStyle w:val="TAL"/>
            </w:pPr>
          </w:p>
        </w:tc>
      </w:tr>
      <w:tr w:rsidR="00E308B2" w14:paraId="01BC9F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55281"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B1135" w14:textId="77777777" w:rsidR="00E308B2" w:rsidRDefault="00E308B2" w:rsidP="00AC5BAF">
            <w:pPr>
              <w:pStyle w:val="TAL"/>
            </w:pPr>
            <w:r>
              <w:t>S2-2406616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FD8E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1B831" w14:textId="77777777" w:rsidR="00E308B2" w:rsidRDefault="00E308B2" w:rsidP="00AC5BAF">
            <w:pPr>
              <w:pStyle w:val="TAL"/>
            </w:pPr>
            <w:r>
              <w:t>KI#1,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3FD34"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57FB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188CA"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98A2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5825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5EF5D" w14:textId="77777777" w:rsidR="00E308B2" w:rsidRDefault="00E308B2" w:rsidP="00AC5BAF">
            <w:pPr>
              <w:pStyle w:val="TAL"/>
            </w:pPr>
          </w:p>
        </w:tc>
      </w:tr>
      <w:tr w:rsidR="00E308B2" w14:paraId="56D99F1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472A0"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E3221" w14:textId="77777777" w:rsidR="00E308B2" w:rsidRDefault="00E308B2" w:rsidP="00AC5BAF">
            <w:pPr>
              <w:pStyle w:val="TAL"/>
            </w:pPr>
            <w:r>
              <w:t>S2-2406816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5E9D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8AC61" w14:textId="77777777" w:rsidR="00E308B2" w:rsidRDefault="00E308B2" w:rsidP="00AC5BAF">
            <w:pPr>
              <w:pStyle w:val="TAL"/>
            </w:pPr>
            <w:r>
              <w:t>Interim conclusions for KI#1 Identifying the Human User of a Subscription.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9E5D3"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2884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3B1BC"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6693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0313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DB01A" w14:textId="77777777" w:rsidR="00E308B2" w:rsidRDefault="00E308B2" w:rsidP="00AC5BAF">
            <w:pPr>
              <w:pStyle w:val="TAL"/>
            </w:pPr>
          </w:p>
        </w:tc>
      </w:tr>
      <w:tr w:rsidR="00E308B2" w14:paraId="1D2A30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9711F"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5B9CE" w14:textId="77777777" w:rsidR="00E308B2" w:rsidRDefault="00E308B2" w:rsidP="00AC5BAF">
            <w:pPr>
              <w:pStyle w:val="TAL"/>
            </w:pPr>
            <w:r>
              <w:t>S2-2406039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6044E"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FF076" w14:textId="77777777" w:rsidR="00E308B2" w:rsidRDefault="00E308B2" w:rsidP="00AC5BAF">
            <w:pPr>
              <w:pStyle w:val="TAL"/>
            </w:pPr>
            <w:r>
              <w:t>Discussion on user identity activation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8CDB0"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7A54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CE53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361F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18CB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0B986" w14:textId="77777777" w:rsidR="00E308B2" w:rsidRDefault="00E308B2" w:rsidP="00AC5BAF">
            <w:pPr>
              <w:pStyle w:val="TAL"/>
            </w:pPr>
          </w:p>
        </w:tc>
      </w:tr>
      <w:tr w:rsidR="00E308B2" w14:paraId="177F5F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2C09D"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43062" w14:textId="77777777" w:rsidR="00E308B2" w:rsidRDefault="00E308B2" w:rsidP="00AC5BAF">
            <w:pPr>
              <w:pStyle w:val="TAL"/>
            </w:pPr>
            <w:r>
              <w:t>S2-2406048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1086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D1BF0" w14:textId="77777777" w:rsidR="00E308B2" w:rsidRDefault="00E308B2" w:rsidP="00AC5BAF">
            <w:pPr>
              <w:pStyle w:val="TAL"/>
            </w:pPr>
            <w:r>
              <w:t>Conclusion update of policy enhancement for KI#1 and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56D9B"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A754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0FCF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5124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B0E6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357E2" w14:textId="77777777" w:rsidR="00E308B2" w:rsidRDefault="00E308B2" w:rsidP="00AC5BAF">
            <w:pPr>
              <w:pStyle w:val="TAL"/>
            </w:pPr>
          </w:p>
        </w:tc>
      </w:tr>
      <w:tr w:rsidR="00E308B2" w14:paraId="125DBB3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52404"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36F2B" w14:textId="77777777" w:rsidR="00E308B2" w:rsidRDefault="00E308B2" w:rsidP="00AC5BAF">
            <w:pPr>
              <w:pStyle w:val="TAL"/>
            </w:pPr>
            <w:r>
              <w:t>S2-2406170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C839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FF4F8" w14:textId="77777777" w:rsidR="00E308B2" w:rsidRDefault="00E308B2" w:rsidP="00AC5BAF">
            <w:pPr>
              <w:pStyle w:val="TAL"/>
            </w:pPr>
            <w:r>
              <w:t>Conclusion on KI#2 of UIA.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596C7"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60B1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52191"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57CD6" w14:textId="77777777" w:rsidR="00E308B2" w:rsidRDefault="00E308B2" w:rsidP="00AC5BAF">
            <w:pPr>
              <w:pStyle w:val="TAL"/>
            </w:pPr>
            <w:r>
              <w:t>Revised in parallel session to S2-2407021.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2EA5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417B0" w14:textId="77777777" w:rsidR="00E308B2" w:rsidRDefault="00E308B2" w:rsidP="00AC5BAF">
            <w:pPr>
              <w:pStyle w:val="TAL"/>
            </w:pPr>
            <w:r>
              <w:t>S2-2407021</w:t>
            </w:r>
          </w:p>
        </w:tc>
      </w:tr>
      <w:tr w:rsidR="00E308B2" w14:paraId="141DDCE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4059F"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87A08" w14:textId="77777777" w:rsidR="00E308B2" w:rsidRDefault="00E308B2" w:rsidP="00AC5BAF">
            <w:pPr>
              <w:pStyle w:val="TAL"/>
            </w:pPr>
            <w:r>
              <w:t>S2-2407021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E538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66A75" w14:textId="77777777" w:rsidR="00E308B2" w:rsidRDefault="00E308B2" w:rsidP="00AC5BAF">
            <w:pPr>
              <w:pStyle w:val="TAL"/>
            </w:pPr>
            <w:r>
              <w:t>Conclusion on KI#2 of UIA.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EE83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04EE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0504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4BBDE" w14:textId="77777777" w:rsidR="00E308B2" w:rsidRDefault="00E308B2" w:rsidP="00AC5BAF">
            <w:pPr>
              <w:pStyle w:val="TAL"/>
            </w:pPr>
            <w:r>
              <w:t>Revision of S2-2406170. Revised in parallel session to S2-2407061.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7E1B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B919B" w14:textId="77777777" w:rsidR="00E308B2" w:rsidRDefault="00E308B2" w:rsidP="00AC5BAF">
            <w:pPr>
              <w:pStyle w:val="TAL"/>
            </w:pPr>
            <w:r>
              <w:t>S2-2407061</w:t>
            </w:r>
          </w:p>
        </w:tc>
      </w:tr>
      <w:tr w:rsidR="00E308B2" w14:paraId="69B337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F30A0"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94D41" w14:textId="77777777" w:rsidR="00E308B2" w:rsidRDefault="00E308B2" w:rsidP="00AC5BAF">
            <w:pPr>
              <w:pStyle w:val="TAL"/>
            </w:pPr>
            <w:r>
              <w:t>S2-2407061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59C5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C8F3F" w14:textId="77777777" w:rsidR="00E308B2" w:rsidRDefault="00E308B2" w:rsidP="00AC5BAF">
            <w:pPr>
              <w:pStyle w:val="TAL"/>
            </w:pPr>
            <w:r>
              <w:t>Conclusion on KI#2 of UIA.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06091"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57E1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3AD12"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36E85" w14:textId="77777777" w:rsidR="00E308B2" w:rsidRDefault="00E308B2" w:rsidP="00AC5BAF">
            <w:pPr>
              <w:pStyle w:val="TAL"/>
            </w:pPr>
            <w:r>
              <w:t>Revision of S2-2407021. Revised in parallel session to S2-2407222.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3BC2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539B2" w14:textId="77777777" w:rsidR="00E308B2" w:rsidRDefault="00E308B2" w:rsidP="00AC5BAF">
            <w:pPr>
              <w:pStyle w:val="TAL"/>
            </w:pPr>
            <w:r>
              <w:t>S2-2407222</w:t>
            </w:r>
          </w:p>
        </w:tc>
      </w:tr>
      <w:tr w:rsidR="00E308B2" w14:paraId="1C46EBA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ABCE9"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DEE65" w14:textId="77777777" w:rsidR="00E308B2" w:rsidRDefault="00E308B2" w:rsidP="00AC5BAF">
            <w:pPr>
              <w:pStyle w:val="TAL"/>
            </w:pPr>
            <w:r>
              <w:t>S2-2407222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F519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8D5FC" w14:textId="77777777" w:rsidR="00E308B2" w:rsidRDefault="00E308B2" w:rsidP="00AC5BAF">
            <w:pPr>
              <w:pStyle w:val="TAL"/>
            </w:pPr>
            <w:r>
              <w:t>Conclusion on KI#2 of UIA.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5F8C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5575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459E1"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8EC45" w14:textId="77777777" w:rsidR="00E308B2" w:rsidRDefault="00E308B2" w:rsidP="00AC5BAF">
            <w:pPr>
              <w:pStyle w:val="TAL"/>
            </w:pPr>
            <w:r>
              <w:t>Revision of S2-2407061. Revised in parallel session to S2-2407226.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D039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04AEA" w14:textId="77777777" w:rsidR="00E308B2" w:rsidRDefault="00E308B2" w:rsidP="00AC5BAF">
            <w:pPr>
              <w:pStyle w:val="TAL"/>
            </w:pPr>
            <w:r>
              <w:t>S2-2407226</w:t>
            </w:r>
          </w:p>
        </w:tc>
      </w:tr>
      <w:tr w:rsidR="00E308B2" w14:paraId="002DA60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ADD80" w14:textId="77777777" w:rsidR="00E308B2" w:rsidRDefault="00E308B2" w:rsidP="00AC5BAF">
            <w:pPr>
              <w:pStyle w:val="TAL"/>
            </w:pPr>
            <w:r>
              <w:lastRenderedPageBreak/>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0590E" w14:textId="77777777" w:rsidR="00E308B2" w:rsidRDefault="00E308B2" w:rsidP="00AC5BAF">
            <w:pPr>
              <w:pStyle w:val="TAL"/>
            </w:pPr>
            <w:r>
              <w:t>S2-2407226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55AF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F3FFF" w14:textId="77777777" w:rsidR="00E308B2" w:rsidRDefault="00E308B2" w:rsidP="00AC5BAF">
            <w:pPr>
              <w:pStyle w:val="TAL"/>
            </w:pPr>
            <w:r>
              <w:t>Conclusion on KI#2 of UIA.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6EF0F" w14:textId="77777777" w:rsidR="00E308B2" w:rsidRDefault="00E308B2" w:rsidP="00AC5BAF">
            <w:pPr>
              <w:pStyle w:val="TAL"/>
            </w:pPr>
            <w:r>
              <w:t>Huawei, HiSilicon, 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DC89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6621D"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ED105" w14:textId="77777777" w:rsidR="00E308B2" w:rsidRDefault="00E308B2" w:rsidP="00AC5BAF">
            <w:pPr>
              <w:pStyle w:val="TAL"/>
            </w:pPr>
            <w:r>
              <w:t>Revision of S2-2407222. Revised in parallel session to S2-2407238.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5888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38979" w14:textId="77777777" w:rsidR="00E308B2" w:rsidRDefault="00E308B2" w:rsidP="00AC5BAF">
            <w:pPr>
              <w:pStyle w:val="TAL"/>
            </w:pPr>
            <w:r>
              <w:t>S2-2407238</w:t>
            </w:r>
          </w:p>
        </w:tc>
      </w:tr>
      <w:tr w:rsidR="00E308B2" w14:paraId="235898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7F1F3"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9DE14" w14:textId="77777777" w:rsidR="00E308B2" w:rsidRDefault="00E308B2" w:rsidP="00AC5BAF">
            <w:pPr>
              <w:pStyle w:val="TAL"/>
            </w:pPr>
            <w:r>
              <w:t>S2-2407238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9959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C59B0" w14:textId="77777777" w:rsidR="00E308B2" w:rsidRDefault="00E308B2" w:rsidP="00AC5BAF">
            <w:pPr>
              <w:pStyle w:val="TAL"/>
            </w:pPr>
            <w:r>
              <w:t>Conclusion on KI#2 of UIA.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95F6C" w14:textId="77777777" w:rsidR="00E308B2" w:rsidRDefault="00E308B2" w:rsidP="00AC5BAF">
            <w:pPr>
              <w:pStyle w:val="TAL"/>
            </w:pPr>
            <w:r>
              <w:t>Huawei, HiSilicon, 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E8BB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2273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77D6A" w14:textId="77777777" w:rsidR="00E308B2" w:rsidRDefault="00E308B2" w:rsidP="00AC5BAF">
            <w:pPr>
              <w:pStyle w:val="TAL"/>
            </w:pPr>
            <w:r>
              <w:t>Revision of S2-2407226.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31ED5"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28441" w14:textId="77777777" w:rsidR="00E308B2" w:rsidRDefault="00E308B2" w:rsidP="00AC5BAF">
            <w:pPr>
              <w:pStyle w:val="TAL"/>
            </w:pPr>
          </w:p>
        </w:tc>
      </w:tr>
      <w:tr w:rsidR="00E308B2" w14:paraId="26A1154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63CB3"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36A41" w14:textId="77777777" w:rsidR="00E308B2" w:rsidRDefault="00E308B2" w:rsidP="00AC5BAF">
            <w:pPr>
              <w:pStyle w:val="TAL"/>
            </w:pPr>
            <w:r>
              <w:t>S2-2405930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0278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9B094" w14:textId="77777777" w:rsidR="00E308B2" w:rsidRDefault="00E308B2" w:rsidP="00AC5BAF">
            <w:pPr>
              <w:pStyle w:val="TAL"/>
            </w:pPr>
            <w:r>
              <w:t>Conclusion Paper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7D045"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DAAE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13BFB"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6AF2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B248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4CD9E" w14:textId="77777777" w:rsidR="00E308B2" w:rsidRDefault="00E308B2" w:rsidP="00AC5BAF">
            <w:pPr>
              <w:pStyle w:val="TAL"/>
            </w:pPr>
          </w:p>
        </w:tc>
      </w:tr>
      <w:tr w:rsidR="00E308B2" w14:paraId="0D9C6D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AB17F"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8010B" w14:textId="77777777" w:rsidR="00E308B2" w:rsidRDefault="00E308B2" w:rsidP="00AC5BAF">
            <w:pPr>
              <w:pStyle w:val="TAL"/>
            </w:pPr>
            <w:r>
              <w:t>S2-2406252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CEDC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A7244" w14:textId="77777777" w:rsidR="00E308B2" w:rsidRDefault="00E308B2" w:rsidP="00AC5BAF">
            <w:pPr>
              <w:pStyle w:val="TAL"/>
            </w:pPr>
            <w:r>
              <w:t>Key Issue #2, New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E4A0E" w14:textId="77777777" w:rsidR="00E308B2" w:rsidRDefault="00E308B2" w:rsidP="00AC5BAF">
            <w:pPr>
              <w:pStyle w:val="TAL"/>
            </w:pPr>
            <w:r>
              <w:t>InterDigital Inc.,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BF38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92513"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0573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EC8F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1CDAE" w14:textId="77777777" w:rsidR="00E308B2" w:rsidRDefault="00E308B2" w:rsidP="00AC5BAF">
            <w:pPr>
              <w:pStyle w:val="TAL"/>
            </w:pPr>
          </w:p>
        </w:tc>
      </w:tr>
      <w:tr w:rsidR="00E308B2" w14:paraId="35DE7D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34576"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CA325" w14:textId="77777777" w:rsidR="00E308B2" w:rsidRDefault="00E308B2" w:rsidP="00AC5BAF">
            <w:pPr>
              <w:pStyle w:val="TAL"/>
            </w:pPr>
            <w:r>
              <w:t>S2-2406358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BB62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6FB36" w14:textId="77777777" w:rsidR="00E308B2" w:rsidRDefault="00E308B2" w:rsidP="00AC5BAF">
            <w:pPr>
              <w:pStyle w:val="TAL"/>
            </w:pPr>
            <w:r>
              <w:t>KI#2 interim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01DAF"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F9EF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21BC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0AE6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EC09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E41C9" w14:textId="77777777" w:rsidR="00E308B2" w:rsidRDefault="00E308B2" w:rsidP="00AC5BAF">
            <w:pPr>
              <w:pStyle w:val="TAL"/>
            </w:pPr>
          </w:p>
        </w:tc>
      </w:tr>
      <w:tr w:rsidR="00E308B2" w14:paraId="09DBCFD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30ADA"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427C9" w14:textId="77777777" w:rsidR="00E308B2" w:rsidRDefault="00E308B2" w:rsidP="00AC5BAF">
            <w:pPr>
              <w:pStyle w:val="TAL"/>
            </w:pPr>
            <w:r>
              <w:t>S2-2406392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714A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FFAD9" w14:textId="77777777" w:rsidR="00E308B2" w:rsidRDefault="00E308B2" w:rsidP="00AC5BAF">
            <w:pPr>
              <w:pStyle w:val="TAL"/>
            </w:pPr>
            <w:r>
              <w:t>Conclusions on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728CE" w14:textId="77777777" w:rsidR="00E308B2" w:rsidRDefault="00E308B2" w:rsidP="00AC5BAF">
            <w:pPr>
              <w:pStyle w:val="TAL"/>
            </w:pPr>
            <w:r>
              <w:t>Qualcomm Incorporated,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535B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B5167"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EA9A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FE95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8E311" w14:textId="77777777" w:rsidR="00E308B2" w:rsidRDefault="00E308B2" w:rsidP="00AC5BAF">
            <w:pPr>
              <w:pStyle w:val="TAL"/>
            </w:pPr>
          </w:p>
        </w:tc>
      </w:tr>
      <w:tr w:rsidR="00E308B2" w14:paraId="6C4CE91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0CAE3"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43C43" w14:textId="77777777" w:rsidR="00E308B2" w:rsidRDefault="00E308B2" w:rsidP="00AC5BAF">
            <w:pPr>
              <w:pStyle w:val="TAL"/>
            </w:pPr>
            <w:r>
              <w:t>S2-2406617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888F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C4A06" w14:textId="77777777" w:rsidR="00E308B2" w:rsidRDefault="00E308B2" w:rsidP="00AC5BAF">
            <w:pPr>
              <w:pStyle w:val="TAL"/>
            </w:pPr>
            <w:r>
              <w:t>KI#2,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0822C"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EC2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6A84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2278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30BF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E8C66" w14:textId="77777777" w:rsidR="00E308B2" w:rsidRDefault="00E308B2" w:rsidP="00AC5BAF">
            <w:pPr>
              <w:pStyle w:val="TAL"/>
            </w:pPr>
          </w:p>
        </w:tc>
      </w:tr>
      <w:tr w:rsidR="00E308B2" w14:paraId="34B4660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6EE7F"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86192" w14:textId="77777777" w:rsidR="00E308B2" w:rsidRDefault="00E308B2" w:rsidP="00AC5BAF">
            <w:pPr>
              <w:pStyle w:val="TAL"/>
            </w:pPr>
            <w:r>
              <w:t>S2-2406703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3D2F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0242C" w14:textId="77777777" w:rsidR="00E308B2" w:rsidRDefault="00E308B2" w:rsidP="00AC5BAF">
            <w:pPr>
              <w:pStyle w:val="TAL"/>
            </w:pPr>
            <w:r>
              <w:t>Conclusion for KI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87471"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7DF5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F6FE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501A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E475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42B0D" w14:textId="77777777" w:rsidR="00E308B2" w:rsidRDefault="00E308B2" w:rsidP="00AC5BAF">
            <w:pPr>
              <w:pStyle w:val="TAL"/>
            </w:pPr>
          </w:p>
        </w:tc>
      </w:tr>
      <w:tr w:rsidR="00E308B2" w14:paraId="01C417F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A8E8F"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BB508" w14:textId="77777777" w:rsidR="00E308B2" w:rsidRDefault="00E308B2" w:rsidP="00AC5BAF">
            <w:pPr>
              <w:pStyle w:val="TAL"/>
            </w:pPr>
            <w:r>
              <w:t>S2-2406815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CA66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8CDF5" w14:textId="77777777" w:rsidR="00E308B2" w:rsidRDefault="00E308B2" w:rsidP="00AC5BAF">
            <w:pPr>
              <w:pStyle w:val="TAL"/>
            </w:pPr>
            <w:r>
              <w:t>Interim conclusions for KI#2 Authentication and Authorization of Users and Restrictions on Users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1F23D"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6FDE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673E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97D1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0FEA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5121A" w14:textId="77777777" w:rsidR="00E308B2" w:rsidRDefault="00E308B2" w:rsidP="00AC5BAF">
            <w:pPr>
              <w:pStyle w:val="TAL"/>
            </w:pPr>
          </w:p>
        </w:tc>
      </w:tr>
      <w:tr w:rsidR="00E308B2" w14:paraId="1E5F571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8DC49"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7D023" w14:textId="77777777" w:rsidR="00E308B2" w:rsidRDefault="00E308B2" w:rsidP="00AC5BAF">
            <w:pPr>
              <w:pStyle w:val="TAL"/>
            </w:pPr>
            <w:r>
              <w:t>S2-2406618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8A39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969CB"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C6D96"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4C8F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F864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F08A4" w14:textId="77777777" w:rsidR="00E308B2" w:rsidRDefault="00E308B2" w:rsidP="00AC5BAF">
            <w:pPr>
              <w:pStyle w:val="TAL"/>
            </w:pPr>
            <w:r>
              <w:t>Revised in parallel session to S2-2407022.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B53E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F3E21" w14:textId="77777777" w:rsidR="00E308B2" w:rsidRDefault="00E308B2" w:rsidP="00AC5BAF">
            <w:pPr>
              <w:pStyle w:val="TAL"/>
            </w:pPr>
            <w:r>
              <w:t>S2-2407022</w:t>
            </w:r>
          </w:p>
        </w:tc>
      </w:tr>
      <w:tr w:rsidR="00E308B2" w14:paraId="4334DF3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C3AA2"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244AC" w14:textId="77777777" w:rsidR="00E308B2" w:rsidRDefault="00E308B2" w:rsidP="00AC5BAF">
            <w:pPr>
              <w:pStyle w:val="TAL"/>
            </w:pPr>
            <w:r>
              <w:t>S2-2407022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162F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D4C9C"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0B1B9" w14:textId="77777777" w:rsidR="00E308B2" w:rsidRDefault="00E308B2" w:rsidP="00AC5BAF">
            <w:pPr>
              <w:pStyle w:val="TAL"/>
            </w:pPr>
            <w:r>
              <w:t>ZTE, 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ED0C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B986A"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2F09A" w14:textId="77777777" w:rsidR="00E308B2" w:rsidRDefault="00E308B2" w:rsidP="00AC5BAF">
            <w:pPr>
              <w:pStyle w:val="TAL"/>
            </w:pPr>
            <w:r>
              <w:t>Revision of S2-2406618. Revised in parallel session to S2-2407062.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5127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26D39" w14:textId="77777777" w:rsidR="00E308B2" w:rsidRDefault="00E308B2" w:rsidP="00AC5BAF">
            <w:pPr>
              <w:pStyle w:val="TAL"/>
            </w:pPr>
            <w:r>
              <w:t>S2-2407062</w:t>
            </w:r>
          </w:p>
        </w:tc>
      </w:tr>
      <w:tr w:rsidR="00E308B2" w14:paraId="47515BF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39568"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7B244" w14:textId="77777777" w:rsidR="00E308B2" w:rsidRDefault="00E308B2" w:rsidP="00AC5BAF">
            <w:pPr>
              <w:pStyle w:val="TAL"/>
            </w:pPr>
            <w:r>
              <w:t>S2-2407062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E9B5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B359F"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4F1E7" w14:textId="77777777" w:rsidR="00E308B2" w:rsidRDefault="00E308B2" w:rsidP="00AC5BAF">
            <w:pPr>
              <w:pStyle w:val="TAL"/>
            </w:pPr>
            <w:r>
              <w:t>ZTE, 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0D5E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BC8F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9FD87" w14:textId="77777777" w:rsidR="00E308B2" w:rsidRDefault="00E308B2" w:rsidP="00AC5BAF">
            <w:pPr>
              <w:pStyle w:val="TAL"/>
            </w:pPr>
            <w:r>
              <w:t>Revision of S2-2407022. Revised in parallel session to S2-2407223.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014A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57189" w14:textId="77777777" w:rsidR="00E308B2" w:rsidRDefault="00E308B2" w:rsidP="00AC5BAF">
            <w:pPr>
              <w:pStyle w:val="TAL"/>
            </w:pPr>
            <w:r>
              <w:t>S2-2407223</w:t>
            </w:r>
          </w:p>
        </w:tc>
      </w:tr>
      <w:tr w:rsidR="00E308B2" w14:paraId="7699370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17F8D"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70AE1" w14:textId="77777777" w:rsidR="00E308B2" w:rsidRDefault="00E308B2" w:rsidP="00AC5BAF">
            <w:pPr>
              <w:pStyle w:val="TAL"/>
            </w:pPr>
            <w:r>
              <w:t>S2-2407223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93E9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3136D"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D1E02" w14:textId="77777777" w:rsidR="00E308B2" w:rsidRDefault="00E308B2" w:rsidP="00AC5BAF">
            <w:pPr>
              <w:pStyle w:val="TAL"/>
            </w:pPr>
            <w:r>
              <w:t>ZTE, 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4EB4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3A1C6"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1E746" w14:textId="77777777" w:rsidR="00E308B2" w:rsidRDefault="00E308B2" w:rsidP="00AC5BAF">
            <w:pPr>
              <w:pStyle w:val="TAL"/>
            </w:pPr>
            <w:r>
              <w:t>Revision of S2-2407062. Revised in parallel session to S2-2407227.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220B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D5CAD" w14:textId="77777777" w:rsidR="00E308B2" w:rsidRDefault="00E308B2" w:rsidP="00AC5BAF">
            <w:pPr>
              <w:pStyle w:val="TAL"/>
            </w:pPr>
            <w:r>
              <w:t>S2-2407227</w:t>
            </w:r>
          </w:p>
        </w:tc>
      </w:tr>
      <w:tr w:rsidR="00E308B2" w14:paraId="4CB3DCC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1141B"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D46B8" w14:textId="77777777" w:rsidR="00E308B2" w:rsidRDefault="00E308B2" w:rsidP="00AC5BAF">
            <w:pPr>
              <w:pStyle w:val="TAL"/>
            </w:pPr>
            <w:r>
              <w:t>S2-2407227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EE4E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F2BA8"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AB469" w14:textId="77777777" w:rsidR="00E308B2" w:rsidRDefault="00E308B2" w:rsidP="00AC5BAF">
            <w:pPr>
              <w:pStyle w:val="TAL"/>
            </w:pPr>
            <w:r>
              <w:t>ZTE, InterDigital,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7D49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3AAC0"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A784C" w14:textId="77777777" w:rsidR="00E308B2" w:rsidRDefault="00E308B2" w:rsidP="00AC5BAF">
            <w:pPr>
              <w:pStyle w:val="TAL"/>
            </w:pPr>
            <w:r>
              <w:t>Revision of S2-2407223.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5A87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DBC0C" w14:textId="77777777" w:rsidR="00E308B2" w:rsidRDefault="00E308B2" w:rsidP="00AC5BAF">
            <w:pPr>
              <w:pStyle w:val="TAL"/>
            </w:pPr>
          </w:p>
        </w:tc>
      </w:tr>
      <w:tr w:rsidR="00E308B2" w14:paraId="2BD74AF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94531"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02830" w14:textId="77777777" w:rsidR="00E308B2" w:rsidRDefault="00E308B2" w:rsidP="00AC5BAF">
            <w:pPr>
              <w:pStyle w:val="TAL"/>
            </w:pPr>
            <w:r>
              <w:t>S2-2405931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2ACE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FF03D" w14:textId="77777777" w:rsidR="00E308B2" w:rsidRDefault="00E308B2" w:rsidP="00AC5BAF">
            <w:pPr>
              <w:pStyle w:val="TAL"/>
            </w:pPr>
            <w:r>
              <w:t>Conclusion Paper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0113A"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1B95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FD4DB"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5D3B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8CF0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A2EEE" w14:textId="77777777" w:rsidR="00E308B2" w:rsidRDefault="00E308B2" w:rsidP="00AC5BAF">
            <w:pPr>
              <w:pStyle w:val="TAL"/>
            </w:pPr>
          </w:p>
        </w:tc>
      </w:tr>
      <w:tr w:rsidR="00E308B2" w14:paraId="69FCBE8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290EE" w14:textId="77777777" w:rsidR="00E308B2" w:rsidRDefault="00E308B2" w:rsidP="00AC5BAF">
            <w:pPr>
              <w:pStyle w:val="TAL"/>
              <w:rPr>
                <w:sz w:val="24"/>
                <w:szCs w:val="24"/>
              </w:rPr>
            </w:pPr>
            <w:r>
              <w:lastRenderedPageBreak/>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F000F" w14:textId="77777777" w:rsidR="00E308B2" w:rsidRDefault="00E308B2" w:rsidP="00AC5BAF">
            <w:pPr>
              <w:pStyle w:val="TAL"/>
            </w:pPr>
            <w:r>
              <w:t>S2-2406010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2143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D8659" w14:textId="77777777" w:rsidR="00E308B2" w:rsidRDefault="00E308B2" w:rsidP="00AC5BAF">
            <w:pPr>
              <w:pStyle w:val="TAL"/>
            </w:pPr>
            <w:r>
              <w:t>KI#3: Updates to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7E969"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23C5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164E3"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85AC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EE63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3DEF2" w14:textId="77777777" w:rsidR="00E308B2" w:rsidRDefault="00E308B2" w:rsidP="00AC5BAF">
            <w:pPr>
              <w:pStyle w:val="TAL"/>
            </w:pPr>
          </w:p>
        </w:tc>
      </w:tr>
      <w:tr w:rsidR="00E308B2" w14:paraId="64EAA50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55DD7"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DC810" w14:textId="77777777" w:rsidR="00E308B2" w:rsidRDefault="00E308B2" w:rsidP="00AC5BAF">
            <w:pPr>
              <w:pStyle w:val="TAL"/>
            </w:pPr>
            <w:r>
              <w:t>S2-2406171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0E82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7E26E" w14:textId="77777777" w:rsidR="00E308B2" w:rsidRDefault="00E308B2" w:rsidP="00AC5BAF">
            <w:pPr>
              <w:pStyle w:val="TAL"/>
            </w:pPr>
            <w:r>
              <w:t>Conclusion on KI#3 of UIA.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69F3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76B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B829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EE2F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598A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D7191" w14:textId="77777777" w:rsidR="00E308B2" w:rsidRDefault="00E308B2" w:rsidP="00AC5BAF">
            <w:pPr>
              <w:pStyle w:val="TAL"/>
            </w:pPr>
          </w:p>
        </w:tc>
      </w:tr>
      <w:tr w:rsidR="00E308B2" w14:paraId="1024A8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A308D"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54261" w14:textId="77777777" w:rsidR="00E308B2" w:rsidRDefault="00E308B2" w:rsidP="00AC5BAF">
            <w:pPr>
              <w:pStyle w:val="TAL"/>
            </w:pPr>
            <w:r>
              <w:t>S2-2406253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03CB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5D1CE" w14:textId="77777777" w:rsidR="00E308B2" w:rsidRDefault="00E308B2" w:rsidP="00AC5BAF">
            <w:pPr>
              <w:pStyle w:val="TAL"/>
            </w:pPr>
            <w:r>
              <w:t>Key Issue #3,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EB4D0"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B557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AC87E"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A52D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86CA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E04A2" w14:textId="77777777" w:rsidR="00E308B2" w:rsidRDefault="00E308B2" w:rsidP="00AC5BAF">
            <w:pPr>
              <w:pStyle w:val="TAL"/>
            </w:pPr>
          </w:p>
        </w:tc>
      </w:tr>
      <w:tr w:rsidR="00E308B2" w14:paraId="66BB3A7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75A37"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CEE4F" w14:textId="77777777" w:rsidR="00E308B2" w:rsidRDefault="00E308B2" w:rsidP="00AC5BAF">
            <w:pPr>
              <w:pStyle w:val="TAL"/>
            </w:pPr>
            <w:r>
              <w:t>S2-2406393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F2FF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07D82" w14:textId="77777777" w:rsidR="00E308B2" w:rsidRDefault="00E308B2" w:rsidP="00AC5BAF">
            <w:pPr>
              <w:pStyle w:val="TAL"/>
            </w:pPr>
            <w:r>
              <w:t>Conclusions on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BCF72" w14:textId="77777777" w:rsidR="00E308B2" w:rsidRDefault="00E308B2" w:rsidP="00AC5BAF">
            <w:pPr>
              <w:pStyle w:val="TAL"/>
            </w:pPr>
            <w:r>
              <w:t>Qualcomm Incorporated,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245D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E4C02"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6A8B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352F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2A972" w14:textId="77777777" w:rsidR="00E308B2" w:rsidRDefault="00E308B2" w:rsidP="00AC5BAF">
            <w:pPr>
              <w:pStyle w:val="TAL"/>
            </w:pPr>
          </w:p>
        </w:tc>
      </w:tr>
      <w:tr w:rsidR="00E308B2" w14:paraId="0B9ECED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F3FC7"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E7D86" w14:textId="77777777" w:rsidR="00E308B2" w:rsidRDefault="00E308B2" w:rsidP="00AC5BAF">
            <w:pPr>
              <w:pStyle w:val="TAL"/>
            </w:pPr>
            <w:r>
              <w:t>S2-2406683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25B6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9D443"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0F79C"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823D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2E46B"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1880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C665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FADE3" w14:textId="77777777" w:rsidR="00E308B2" w:rsidRDefault="00E308B2" w:rsidP="00AC5BAF">
            <w:pPr>
              <w:pStyle w:val="TAL"/>
            </w:pPr>
          </w:p>
        </w:tc>
      </w:tr>
      <w:tr w:rsidR="00E308B2" w14:paraId="67D7E32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19466"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6F0C9" w14:textId="77777777" w:rsidR="00E308B2" w:rsidRDefault="00E308B2" w:rsidP="00AC5BAF">
            <w:pPr>
              <w:pStyle w:val="TAL"/>
            </w:pPr>
            <w:r>
              <w:t>S2-2406739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01FC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0813D" w14:textId="77777777" w:rsidR="00E308B2" w:rsidRDefault="00E308B2" w:rsidP="00AC5BAF">
            <w:pPr>
              <w:pStyle w:val="TAL"/>
            </w:pPr>
            <w:r>
              <w:t>KI#3: Updates to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B00D6" w14:textId="77777777" w:rsidR="00E308B2" w:rsidRDefault="00E308B2" w:rsidP="00AC5BAF">
            <w:pPr>
              <w:pStyle w:val="TAL"/>
            </w:pPr>
            <w:r>
              <w:t>[Apple],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BFF5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062A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5B90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6F31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98FA0" w14:textId="77777777" w:rsidR="00E308B2" w:rsidRDefault="00E308B2" w:rsidP="00AC5BAF">
            <w:pPr>
              <w:pStyle w:val="TAL"/>
            </w:pPr>
          </w:p>
        </w:tc>
      </w:tr>
      <w:tr w:rsidR="00E308B2" w14:paraId="1FC4854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192D9"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B8691" w14:textId="77777777" w:rsidR="00E308B2" w:rsidRDefault="00E308B2" w:rsidP="00AC5BAF">
            <w:pPr>
              <w:pStyle w:val="TAL"/>
            </w:pPr>
            <w:r>
              <w:t>S2-2406814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64C8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3C24B" w14:textId="77777777" w:rsidR="00E308B2" w:rsidRDefault="00E308B2" w:rsidP="00AC5BAF">
            <w:pPr>
              <w:pStyle w:val="TAL"/>
            </w:pPr>
            <w:r>
              <w:t>Interim conclusions for KI#3 Exposure of User Identity Profile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1A7DD"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1A36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753C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5E88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7AC0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FB94D" w14:textId="77777777" w:rsidR="00E308B2" w:rsidRDefault="00E308B2" w:rsidP="00AC5BAF">
            <w:pPr>
              <w:pStyle w:val="TAL"/>
            </w:pPr>
          </w:p>
        </w:tc>
      </w:tr>
      <w:tr w:rsidR="00E308B2" w14:paraId="576A319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8F6FD"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822BA" w14:textId="77777777" w:rsidR="00E308B2" w:rsidRDefault="00E308B2" w:rsidP="00AC5BAF">
            <w:pPr>
              <w:pStyle w:val="TAL"/>
            </w:pPr>
            <w:r>
              <w:t>S2-2406587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8F2BD"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52D33" w14:textId="77777777" w:rsidR="00E308B2" w:rsidRDefault="00E308B2" w:rsidP="00AC5BAF">
            <w:pPr>
              <w:pStyle w:val="TAL"/>
            </w:pPr>
            <w:r>
              <w:t>Discussion on User Identity profile exposure APIs.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3F6FD"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70C3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D998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81601"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0FA2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9A98B" w14:textId="77777777" w:rsidR="00E308B2" w:rsidRDefault="00E308B2" w:rsidP="00AC5BAF">
            <w:pPr>
              <w:pStyle w:val="TAL"/>
            </w:pPr>
          </w:p>
        </w:tc>
      </w:tr>
      <w:tr w:rsidR="00E308B2" w14:paraId="5B404CE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DE7BE"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03518" w14:textId="77777777" w:rsidR="00E308B2" w:rsidRDefault="00E308B2" w:rsidP="00AC5BAF">
            <w:pPr>
              <w:pStyle w:val="TAL"/>
            </w:pPr>
            <w:r>
              <w:t>S2-2406813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1C81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5E32F" w14:textId="77777777" w:rsidR="00E308B2" w:rsidRDefault="00E308B2" w:rsidP="00AC5BAF">
            <w:pPr>
              <w:pStyle w:val="TAL"/>
            </w:pPr>
            <w:r>
              <w:t>Interim conclusions for KI#4 Identifying non-3GPP Devices Connecting behind a UE or 5G-RG.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97131"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84CF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CF2B3"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79092" w14:textId="77777777" w:rsidR="00E308B2" w:rsidRDefault="00E308B2" w:rsidP="00AC5BAF">
            <w:pPr>
              <w:pStyle w:val="TAL"/>
            </w:pPr>
            <w:r>
              <w:t>Revised in parallel session to S2-2407019.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21F2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3285D" w14:textId="77777777" w:rsidR="00E308B2" w:rsidRDefault="00E308B2" w:rsidP="00AC5BAF">
            <w:pPr>
              <w:pStyle w:val="TAL"/>
            </w:pPr>
            <w:r>
              <w:t>S2-2407019</w:t>
            </w:r>
          </w:p>
        </w:tc>
      </w:tr>
      <w:tr w:rsidR="00E308B2" w14:paraId="1AC10CC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320F2"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3B463" w14:textId="77777777" w:rsidR="00E308B2" w:rsidRDefault="00E308B2" w:rsidP="00AC5BAF">
            <w:pPr>
              <w:pStyle w:val="TAL"/>
            </w:pPr>
            <w:r>
              <w:t>S2-2407019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C16F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95213" w14:textId="77777777" w:rsidR="00E308B2" w:rsidRDefault="00E308B2" w:rsidP="00AC5BAF">
            <w:pPr>
              <w:pStyle w:val="TAL"/>
            </w:pPr>
            <w:r>
              <w:t>Interim conclusions for KI#4 Identifying non-3GPP Devices Connecting behind a UE or 5G-RG.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E8F06" w14:textId="77777777" w:rsidR="00E308B2" w:rsidRDefault="00E308B2" w:rsidP="00AC5BAF">
            <w:pPr>
              <w:pStyle w:val="TAL"/>
            </w:pPr>
            <w:r>
              <w:t>Xiaomi, Nokia, CableLabs, Charter Communications, LGE, Oppo, InterDigital, Huawei,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1B72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BB161"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08CDC" w14:textId="77777777" w:rsidR="00E308B2" w:rsidRDefault="00E308B2" w:rsidP="00AC5BAF">
            <w:pPr>
              <w:pStyle w:val="TAL"/>
            </w:pPr>
            <w:r>
              <w:t>Revision of S2-2406813. Revised in parallel session to S2-2407063.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8BDB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327F6" w14:textId="77777777" w:rsidR="00E308B2" w:rsidRDefault="00E308B2" w:rsidP="00AC5BAF">
            <w:pPr>
              <w:pStyle w:val="TAL"/>
            </w:pPr>
            <w:r>
              <w:t>S2-2407063</w:t>
            </w:r>
          </w:p>
        </w:tc>
      </w:tr>
      <w:tr w:rsidR="00E308B2" w14:paraId="5EE7E31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3938A"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01B41" w14:textId="77777777" w:rsidR="00E308B2" w:rsidRDefault="00E308B2" w:rsidP="00AC5BAF">
            <w:pPr>
              <w:pStyle w:val="TAL"/>
            </w:pPr>
            <w:r>
              <w:t>S2-2407063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26BD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03881" w14:textId="77777777" w:rsidR="00E308B2" w:rsidRDefault="00E308B2" w:rsidP="00AC5BAF">
            <w:pPr>
              <w:pStyle w:val="TAL"/>
            </w:pPr>
            <w:r>
              <w:t>Interim conclusions for KI#4 Identifying non-3GPP Devices Connecting behind a UE or 5G-RG.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46A15" w14:textId="77777777" w:rsidR="00E308B2" w:rsidRDefault="00E308B2" w:rsidP="00AC5BAF">
            <w:pPr>
              <w:pStyle w:val="TAL"/>
            </w:pPr>
            <w:r>
              <w:t>Xiaomi, Nokia, CableLabs, Charter Communications, LGE, OPPO, vivo, InterDigital, Huawei,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66A7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F31F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CE6A9" w14:textId="77777777" w:rsidR="00E308B2" w:rsidRDefault="00E308B2" w:rsidP="00AC5BAF">
            <w:pPr>
              <w:pStyle w:val="TAL"/>
            </w:pPr>
            <w:r>
              <w:t>Revision of S2-2407019. Revised in parallel session to S2-2407224.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9CCF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9FFD2" w14:textId="77777777" w:rsidR="00E308B2" w:rsidRDefault="00E308B2" w:rsidP="00AC5BAF">
            <w:pPr>
              <w:pStyle w:val="TAL"/>
            </w:pPr>
            <w:r>
              <w:t>S2-2407224</w:t>
            </w:r>
          </w:p>
        </w:tc>
      </w:tr>
      <w:tr w:rsidR="00E308B2" w14:paraId="0667B5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F03D5"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2B122" w14:textId="77777777" w:rsidR="00E308B2" w:rsidRDefault="00E308B2" w:rsidP="00AC5BAF">
            <w:pPr>
              <w:pStyle w:val="TAL"/>
            </w:pPr>
            <w:r>
              <w:t>S2-2407224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24C6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9012C" w14:textId="77777777" w:rsidR="00E308B2" w:rsidRDefault="00E308B2" w:rsidP="00AC5BAF">
            <w:pPr>
              <w:pStyle w:val="TAL"/>
            </w:pPr>
            <w:r>
              <w:t>Interim conclusions for KI#4 Identifying non-3GPP Devices Connecting behind a UE or 5G-RG.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EF050" w14:textId="77777777" w:rsidR="00E308B2" w:rsidRDefault="00E308B2" w:rsidP="00AC5BAF">
            <w:pPr>
              <w:pStyle w:val="TAL"/>
            </w:pPr>
            <w:r>
              <w:t>Xiaomi, Nokia, CableLabs, Charter Communications, LGE, OPPO, vivo, InterDigital, Huawei,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62CA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C5C6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1FC23" w14:textId="77777777" w:rsidR="00E308B2" w:rsidRDefault="00E308B2" w:rsidP="00AC5BAF">
            <w:pPr>
              <w:pStyle w:val="TAL"/>
            </w:pPr>
            <w:r>
              <w:t>Revision of S2-2407063. Revised in parallel session to S2-2407228.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2BC4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EE443" w14:textId="77777777" w:rsidR="00E308B2" w:rsidRDefault="00E308B2" w:rsidP="00AC5BAF">
            <w:pPr>
              <w:pStyle w:val="TAL"/>
            </w:pPr>
            <w:r>
              <w:t>S2-2407228</w:t>
            </w:r>
          </w:p>
        </w:tc>
      </w:tr>
      <w:tr w:rsidR="00E308B2" w14:paraId="1844B4A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2C9A7"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EF0E6" w14:textId="77777777" w:rsidR="00E308B2" w:rsidRDefault="00E308B2" w:rsidP="00AC5BAF">
            <w:pPr>
              <w:pStyle w:val="TAL"/>
            </w:pPr>
            <w:r>
              <w:t>S2-2407228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C6A3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49954" w14:textId="77777777" w:rsidR="00E308B2" w:rsidRDefault="00E308B2" w:rsidP="00AC5BAF">
            <w:pPr>
              <w:pStyle w:val="TAL"/>
            </w:pPr>
            <w:r>
              <w:t>Interim conclusions for KI#4 Identifying non-3GPP Devices Connecting behind a UE or 5G-RG.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AE5F5" w14:textId="77777777" w:rsidR="00E308B2" w:rsidRDefault="00E308B2" w:rsidP="00AC5BAF">
            <w:pPr>
              <w:pStyle w:val="TAL"/>
            </w:pPr>
            <w:r>
              <w:t>Xiaomi, Nokia, CableLabs, Charter Communications, LGE, OPPO, vivo, InterDigital, Huawei,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4DBE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5A036"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00949" w14:textId="77777777" w:rsidR="00E308B2" w:rsidRDefault="00E308B2" w:rsidP="00AC5BAF">
            <w:pPr>
              <w:pStyle w:val="TAL"/>
            </w:pPr>
            <w:r>
              <w:t>Revision of S2-2407224. Revised in parallel session to S2-2407237.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1354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58CBB" w14:textId="77777777" w:rsidR="00E308B2" w:rsidRDefault="00E308B2" w:rsidP="00AC5BAF">
            <w:pPr>
              <w:pStyle w:val="TAL"/>
            </w:pPr>
            <w:r>
              <w:t>S2-2407237</w:t>
            </w:r>
          </w:p>
        </w:tc>
      </w:tr>
      <w:tr w:rsidR="00E308B2" w14:paraId="4D105BD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358E4" w14:textId="77777777" w:rsidR="00E308B2" w:rsidRDefault="00E308B2" w:rsidP="00AC5BAF">
            <w:pPr>
              <w:pStyle w:val="TAL"/>
            </w:pPr>
            <w:r>
              <w:lastRenderedPageBreak/>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5DDB9" w14:textId="77777777" w:rsidR="00E308B2" w:rsidRDefault="00E308B2" w:rsidP="00AC5BAF">
            <w:pPr>
              <w:pStyle w:val="TAL"/>
            </w:pPr>
            <w:r>
              <w:t>S2-2407237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7D33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E594C" w14:textId="77777777" w:rsidR="00E308B2" w:rsidRDefault="00E308B2" w:rsidP="00AC5BAF">
            <w:pPr>
              <w:pStyle w:val="TAL"/>
            </w:pPr>
            <w:r>
              <w:t>Interim conclusions for KI#4 Identifying non-3GPP Devices Connecting behind a UE or 5G-RG.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45F32" w14:textId="77777777" w:rsidR="00E308B2" w:rsidRDefault="00E308B2" w:rsidP="00AC5BAF">
            <w:pPr>
              <w:pStyle w:val="TAL"/>
            </w:pPr>
            <w:r>
              <w:t>Xiaomi, Nokia, CableLabs, Charter Communications, LGE, OPPO, vivo, InterDigital, Huawei, NEC, Ericsson, China Mobile,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4EFE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482F4"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0A527" w14:textId="77777777" w:rsidR="00E308B2" w:rsidRDefault="00E308B2" w:rsidP="00AC5BAF">
            <w:pPr>
              <w:pStyle w:val="TAL"/>
            </w:pPr>
            <w:r>
              <w:t>Revision of S2-2407228. Agreed in parallel session. Revised to S2-2407357.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CB33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33978" w14:textId="77777777" w:rsidR="00E308B2" w:rsidRDefault="00E308B2" w:rsidP="00AC5BAF">
            <w:pPr>
              <w:pStyle w:val="TAL"/>
            </w:pPr>
            <w:r>
              <w:t>S2-2407357</w:t>
            </w:r>
          </w:p>
        </w:tc>
      </w:tr>
      <w:tr w:rsidR="00E308B2" w14:paraId="33EDAF8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FA671"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0E909" w14:textId="77777777" w:rsidR="00E308B2" w:rsidRDefault="00E308B2" w:rsidP="00AC5BAF">
            <w:pPr>
              <w:pStyle w:val="TAL"/>
            </w:pPr>
            <w:r>
              <w:t>S2-2407357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8C9A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CB4CF" w14:textId="77777777" w:rsidR="00E308B2" w:rsidRDefault="00E308B2" w:rsidP="00AC5BAF">
            <w:pPr>
              <w:pStyle w:val="TAL"/>
            </w:pPr>
            <w:r>
              <w:t>Interim conclusions for KI#4 Identifying non-3GPP Devices Connecting behind a UE or 5G-RG.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111F6" w14:textId="77777777" w:rsidR="00E308B2" w:rsidRDefault="00E308B2" w:rsidP="00AC5BAF">
            <w:pPr>
              <w:pStyle w:val="TAL"/>
            </w:pPr>
            <w:r>
              <w:t>Xiaomi, Nokia, CableLabs, Charter Communications, LGE, OPPO, vivo, InterDigital, Huawei, NEC, Ericsson, China Mobile,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ADD0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DA357"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02622" w14:textId="77777777" w:rsidR="00E308B2" w:rsidRDefault="00E308B2" w:rsidP="00AC5BAF">
            <w:pPr>
              <w:pStyle w:val="TAL"/>
            </w:pPr>
            <w:r>
              <w:t>Revision of S2-2407237. This P-CR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3C4E8"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60153" w14:textId="77777777" w:rsidR="00E308B2" w:rsidRDefault="00E308B2" w:rsidP="00AC5BAF">
            <w:pPr>
              <w:pStyle w:val="TAL"/>
            </w:pPr>
          </w:p>
        </w:tc>
      </w:tr>
      <w:tr w:rsidR="00E308B2" w14:paraId="750FA6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3E134"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357D7" w14:textId="77777777" w:rsidR="00E308B2" w:rsidRDefault="00E308B2" w:rsidP="00AC5BAF">
            <w:pPr>
              <w:pStyle w:val="TAL"/>
            </w:pPr>
            <w:r>
              <w:t>S2-2405932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A5A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9BE21" w14:textId="77777777" w:rsidR="00E308B2" w:rsidRDefault="00E308B2" w:rsidP="00AC5BAF">
            <w:pPr>
              <w:pStyle w:val="TAL"/>
            </w:pPr>
            <w:r>
              <w:t>Conclusion Paper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FE17D"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A48A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2437B"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36F1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ABCE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D85B7" w14:textId="77777777" w:rsidR="00E308B2" w:rsidRDefault="00E308B2" w:rsidP="00AC5BAF">
            <w:pPr>
              <w:pStyle w:val="TAL"/>
            </w:pPr>
          </w:p>
        </w:tc>
      </w:tr>
      <w:tr w:rsidR="00E308B2" w14:paraId="0270AF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8FCDF"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9F650" w14:textId="77777777" w:rsidR="00E308B2" w:rsidRDefault="00E308B2" w:rsidP="00AC5BAF">
            <w:pPr>
              <w:pStyle w:val="TAL"/>
            </w:pPr>
            <w:r>
              <w:t>S2-2406018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B4C4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A2B50" w14:textId="77777777" w:rsidR="00E308B2" w:rsidRDefault="00E308B2" w:rsidP="00AC5BAF">
            <w:pPr>
              <w:pStyle w:val="TAL"/>
            </w:pPr>
            <w:r>
              <w:t>FS_UIA_ARC KI#4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C8F01"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6E54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63B9E"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9F50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A55E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E4D85" w14:textId="77777777" w:rsidR="00E308B2" w:rsidRDefault="00E308B2" w:rsidP="00AC5BAF">
            <w:pPr>
              <w:pStyle w:val="TAL"/>
            </w:pPr>
          </w:p>
        </w:tc>
      </w:tr>
      <w:tr w:rsidR="00E308B2" w14:paraId="4BFCA49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E4B77"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1F2DF" w14:textId="77777777" w:rsidR="00E308B2" w:rsidRDefault="00E308B2" w:rsidP="00AC5BAF">
            <w:pPr>
              <w:pStyle w:val="TAL"/>
            </w:pPr>
            <w:r>
              <w:t>S2-2406047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F08F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6B44E" w14:textId="77777777" w:rsidR="00E308B2" w:rsidRDefault="00E308B2" w:rsidP="00AC5BAF">
            <w:pPr>
              <w:pStyle w:val="TAL"/>
            </w:pPr>
            <w:r>
              <w:t>Conclusion device identification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FFB5C"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AEF4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9941D"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3EDE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AC12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1209A" w14:textId="77777777" w:rsidR="00E308B2" w:rsidRDefault="00E308B2" w:rsidP="00AC5BAF">
            <w:pPr>
              <w:pStyle w:val="TAL"/>
            </w:pPr>
          </w:p>
        </w:tc>
      </w:tr>
      <w:tr w:rsidR="00E308B2" w14:paraId="63833CD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20261"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20374" w14:textId="77777777" w:rsidR="00E308B2" w:rsidRDefault="00E308B2" w:rsidP="00AC5BAF">
            <w:pPr>
              <w:pStyle w:val="TAL"/>
            </w:pPr>
            <w:r>
              <w:t>S2-2406254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B462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FAEF9" w14:textId="77777777" w:rsidR="00E308B2" w:rsidRDefault="00E308B2" w:rsidP="00AC5BAF">
            <w:pPr>
              <w:pStyle w:val="TAL"/>
            </w:pPr>
            <w:r>
              <w:t>Key Issue #4 New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847A6" w14:textId="77777777" w:rsidR="00E308B2" w:rsidRDefault="00E308B2" w:rsidP="00AC5BAF">
            <w:pPr>
              <w:pStyle w:val="TAL"/>
            </w:pPr>
            <w:r>
              <w:t>InterDigital Inc.,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15FD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62E8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36A5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4B85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0EF25" w14:textId="77777777" w:rsidR="00E308B2" w:rsidRDefault="00E308B2" w:rsidP="00AC5BAF">
            <w:pPr>
              <w:pStyle w:val="TAL"/>
            </w:pPr>
          </w:p>
        </w:tc>
      </w:tr>
      <w:tr w:rsidR="00E308B2" w14:paraId="34A0AB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25771"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15CED" w14:textId="77777777" w:rsidR="00E308B2" w:rsidRDefault="00E308B2" w:rsidP="00AC5BAF">
            <w:pPr>
              <w:pStyle w:val="TAL"/>
            </w:pPr>
            <w:r>
              <w:t>S2-2406267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69F8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2D70F" w14:textId="77777777" w:rsidR="00E308B2" w:rsidRDefault="00E308B2" w:rsidP="00AC5BAF">
            <w:pPr>
              <w:pStyle w:val="TAL"/>
            </w:pPr>
            <w:r>
              <w:t>Conclusion of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12C3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95A8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290CA"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93B2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EE94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7929F" w14:textId="77777777" w:rsidR="00E308B2" w:rsidRDefault="00E308B2" w:rsidP="00AC5BAF">
            <w:pPr>
              <w:pStyle w:val="TAL"/>
            </w:pPr>
          </w:p>
        </w:tc>
      </w:tr>
      <w:tr w:rsidR="00E308B2" w14:paraId="6D665E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05638"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8530C" w14:textId="77777777" w:rsidR="00E308B2" w:rsidRDefault="00E308B2" w:rsidP="00AC5BAF">
            <w:pPr>
              <w:pStyle w:val="TAL"/>
            </w:pPr>
            <w:r>
              <w:t>S2-2406310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6CFB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CAACE" w14:textId="77777777" w:rsidR="00E308B2" w:rsidRDefault="00E308B2" w:rsidP="00AC5BAF">
            <w:pPr>
              <w:pStyle w:val="TAL"/>
            </w:pPr>
            <w:r>
              <w:t>Conclusion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16133"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ABC7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DF4E1"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8440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7077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6B6FB" w14:textId="77777777" w:rsidR="00E308B2" w:rsidRDefault="00E308B2" w:rsidP="00AC5BAF">
            <w:pPr>
              <w:pStyle w:val="TAL"/>
            </w:pPr>
          </w:p>
        </w:tc>
      </w:tr>
      <w:tr w:rsidR="00E308B2" w14:paraId="2F802A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8F6BF"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EAFF8" w14:textId="77777777" w:rsidR="00E308B2" w:rsidRDefault="00E308B2" w:rsidP="00AC5BAF">
            <w:pPr>
              <w:pStyle w:val="TAL"/>
            </w:pPr>
            <w:r>
              <w:t>S2-2406372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1618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69CB5" w14:textId="77777777" w:rsidR="00E308B2" w:rsidRDefault="00E308B2" w:rsidP="00AC5BAF">
            <w:pPr>
              <w:pStyle w:val="TAL"/>
            </w:pPr>
            <w:r>
              <w:t>KI#4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6957B"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185B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2DACE"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0BBD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3315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9020B" w14:textId="77777777" w:rsidR="00E308B2" w:rsidRDefault="00E308B2" w:rsidP="00AC5BAF">
            <w:pPr>
              <w:pStyle w:val="TAL"/>
            </w:pPr>
          </w:p>
        </w:tc>
      </w:tr>
      <w:tr w:rsidR="00E308B2" w14:paraId="5F8B5F7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1B350"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8EAA5" w14:textId="77777777" w:rsidR="00E308B2" w:rsidRDefault="00E308B2" w:rsidP="00AC5BAF">
            <w:pPr>
              <w:pStyle w:val="TAL"/>
            </w:pPr>
            <w:r>
              <w:t>S2-2406396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E629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9A3A8" w14:textId="77777777" w:rsidR="00E308B2" w:rsidRDefault="00E308B2" w:rsidP="00AC5BAF">
            <w:pPr>
              <w:pStyle w:val="TAL"/>
            </w:pPr>
            <w:r>
              <w:t>Conclusions on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84BA8"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B4DE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7DFD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34E4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E56A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F173D" w14:textId="77777777" w:rsidR="00E308B2" w:rsidRDefault="00E308B2" w:rsidP="00AC5BAF">
            <w:pPr>
              <w:pStyle w:val="TAL"/>
            </w:pPr>
          </w:p>
        </w:tc>
      </w:tr>
      <w:tr w:rsidR="00E308B2" w14:paraId="543C44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95B8E"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A0079" w14:textId="77777777" w:rsidR="00E308B2" w:rsidRDefault="00E308B2" w:rsidP="00AC5BAF">
            <w:pPr>
              <w:pStyle w:val="TAL"/>
            </w:pPr>
            <w:r>
              <w:t>S2-2406546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0EA0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F5CF0" w14:textId="77777777" w:rsidR="00E308B2" w:rsidRDefault="00E308B2" w:rsidP="00AC5BAF">
            <w:pPr>
              <w:pStyle w:val="TAL"/>
            </w:pPr>
            <w:r>
              <w:t>Conclusion for KI#4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D101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FC4B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BA90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0630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5176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FCC45" w14:textId="77777777" w:rsidR="00E308B2" w:rsidRDefault="00E308B2" w:rsidP="00AC5BAF">
            <w:pPr>
              <w:pStyle w:val="TAL"/>
            </w:pPr>
          </w:p>
        </w:tc>
      </w:tr>
      <w:tr w:rsidR="00E308B2" w14:paraId="7025292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0204F"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44D2B" w14:textId="77777777" w:rsidR="00E308B2" w:rsidRDefault="00E308B2" w:rsidP="00AC5BAF">
            <w:pPr>
              <w:pStyle w:val="TAL"/>
            </w:pPr>
            <w:r>
              <w:t>S2-2406780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1359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30E26" w14:textId="77777777" w:rsidR="00E308B2" w:rsidRDefault="00E308B2" w:rsidP="00AC5BAF">
            <w:pPr>
              <w:pStyle w:val="TAL"/>
            </w:pPr>
            <w:r>
              <w:t>KI#4: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2852B" w14:textId="77777777" w:rsidR="00E308B2" w:rsidRDefault="00E308B2" w:rsidP="00AC5BAF">
            <w:pPr>
              <w:pStyle w:val="TAL"/>
            </w:pPr>
            <w: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BB9C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21A1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0FE8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0CD1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9D676" w14:textId="77777777" w:rsidR="00E308B2" w:rsidRDefault="00E308B2" w:rsidP="00AC5BAF">
            <w:pPr>
              <w:pStyle w:val="TAL"/>
            </w:pPr>
          </w:p>
        </w:tc>
      </w:tr>
      <w:tr w:rsidR="00E308B2" w14:paraId="15AF9D1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9D261"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8B910" w14:textId="77777777" w:rsidR="00E308B2" w:rsidRDefault="00E308B2" w:rsidP="00AC5BAF">
            <w:pPr>
              <w:pStyle w:val="TAL"/>
            </w:pPr>
            <w:r>
              <w:t>S2-2406467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0953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A643C" w14:textId="77777777" w:rsidR="00E308B2" w:rsidRDefault="00E308B2" w:rsidP="00AC5BAF">
            <w:pPr>
              <w:pStyle w:val="TAL"/>
            </w:pPr>
            <w:r>
              <w:t>[DRAFT] LS on User Identity Profile management by 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41D2D"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016D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951F4"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9F6A6" w14:textId="77777777" w:rsidR="00E308B2" w:rsidRDefault="00E308B2" w:rsidP="00AC5BAF">
            <w:pPr>
              <w:pStyle w:val="TAL"/>
            </w:pPr>
            <w:r>
              <w:t>Revised in parallel session to S2-2407024.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8258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59E1D" w14:textId="77777777" w:rsidR="00E308B2" w:rsidRDefault="00E308B2" w:rsidP="00AC5BAF">
            <w:pPr>
              <w:pStyle w:val="TAL"/>
            </w:pPr>
            <w:r>
              <w:t>S2-2407024</w:t>
            </w:r>
          </w:p>
        </w:tc>
      </w:tr>
      <w:tr w:rsidR="00E308B2" w14:paraId="3DEBBC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A8467"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61F5D" w14:textId="77777777" w:rsidR="00E308B2" w:rsidRDefault="00E308B2" w:rsidP="00AC5BAF">
            <w:pPr>
              <w:pStyle w:val="TAL"/>
            </w:pPr>
            <w:r>
              <w:t>S2-2407024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DF240"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35552" w14:textId="77777777" w:rsidR="00E308B2" w:rsidRDefault="00E308B2" w:rsidP="00AC5BAF">
            <w:pPr>
              <w:pStyle w:val="TAL"/>
            </w:pPr>
            <w:r>
              <w:t>[DRAFT] LS on User Identity Profile management by 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CFCFD"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2335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8DB6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72610" w14:textId="77777777" w:rsidR="00E308B2" w:rsidRDefault="00E308B2" w:rsidP="00AC5BAF">
            <w:pPr>
              <w:pStyle w:val="TAL"/>
            </w:pPr>
            <w:r>
              <w:t>Revision of S2-2406467. Revised to S2-2407352.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C0D8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ED19A" w14:textId="77777777" w:rsidR="00E308B2" w:rsidRDefault="00E308B2" w:rsidP="00AC5BAF">
            <w:pPr>
              <w:pStyle w:val="TAL"/>
            </w:pPr>
            <w:r>
              <w:t>S2-2407352</w:t>
            </w:r>
          </w:p>
        </w:tc>
      </w:tr>
      <w:tr w:rsidR="00E308B2" w14:paraId="6AC9F3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05776"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7F64C" w14:textId="77777777" w:rsidR="00E308B2" w:rsidRDefault="00E308B2" w:rsidP="00AC5BAF">
            <w:pPr>
              <w:pStyle w:val="TAL"/>
            </w:pPr>
            <w:r>
              <w:t>S2-2407352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0B6C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18D3F" w14:textId="77777777" w:rsidR="00E308B2" w:rsidRDefault="00E308B2" w:rsidP="00AC5BAF">
            <w:pPr>
              <w:pStyle w:val="TAL"/>
            </w:pPr>
            <w:r>
              <w:t>[DRAFT] LS on User Identity Profile management by 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47B42"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976D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18E4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BB751" w14:textId="77777777" w:rsidR="00E308B2" w:rsidRDefault="00E308B2" w:rsidP="00AC5BAF">
            <w:pPr>
              <w:pStyle w:val="TAL"/>
            </w:pPr>
            <w:r>
              <w:t>Revision of S2-2407024.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49ED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EF7EC" w14:textId="77777777" w:rsidR="00E308B2" w:rsidRDefault="00E308B2" w:rsidP="00AC5BAF">
            <w:pPr>
              <w:pStyle w:val="TAL"/>
            </w:pPr>
          </w:p>
        </w:tc>
      </w:tr>
      <w:tr w:rsidR="00E308B2" w14:paraId="2430C33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6E122" w14:textId="77777777" w:rsidR="00E308B2" w:rsidRDefault="00E308B2" w:rsidP="00AC5BAF">
            <w:pPr>
              <w:pStyle w:val="TAL"/>
              <w:rPr>
                <w:sz w:val="24"/>
                <w:szCs w:val="24"/>
              </w:rPr>
            </w:pPr>
            <w:r>
              <w:lastRenderedPageBreak/>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7BDBB" w14:textId="77777777" w:rsidR="00E308B2" w:rsidRDefault="00E308B2" w:rsidP="00AC5BAF">
            <w:pPr>
              <w:pStyle w:val="TAL"/>
            </w:pPr>
            <w:r>
              <w:t>S2-2406748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6636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F8623" w14:textId="77777777" w:rsidR="00E308B2" w:rsidRDefault="00E308B2" w:rsidP="00AC5BAF">
            <w:pPr>
              <w:pStyle w:val="TAL"/>
            </w:pPr>
            <w:r>
              <w:t>[DRAFT] LS on Management, Orchestration and Charging aspects of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9B6E4"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A424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DD54A"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C71D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9206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CBF38" w14:textId="77777777" w:rsidR="00E308B2" w:rsidRDefault="00E308B2" w:rsidP="00AC5BAF">
            <w:pPr>
              <w:pStyle w:val="TAL"/>
            </w:pPr>
          </w:p>
        </w:tc>
      </w:tr>
      <w:tr w:rsidR="00E308B2" w14:paraId="588CA82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D5F07"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39823" w14:textId="77777777" w:rsidR="00E308B2" w:rsidRDefault="00E308B2" w:rsidP="00AC5BAF">
            <w:pPr>
              <w:pStyle w:val="TAL"/>
            </w:pPr>
            <w:r>
              <w:t>S2-2406263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055A5"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2A077" w14:textId="77777777" w:rsidR="00E308B2" w:rsidRDefault="00E308B2" w:rsidP="00AC5BAF">
            <w:pPr>
              <w:pStyle w:val="TAL"/>
            </w:pPr>
            <w:r>
              <w:t>[DRAFT] LS on Clarifications related to User Identities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2C31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2CBE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53D7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53682" w14:textId="77777777" w:rsidR="00E308B2" w:rsidRDefault="00E308B2" w:rsidP="00AC5BAF">
            <w:pPr>
              <w:pStyle w:val="TAL"/>
            </w:pPr>
            <w:r>
              <w:t>Revised in parallel session to S2-2407023.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8FF5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90FB7" w14:textId="77777777" w:rsidR="00E308B2" w:rsidRDefault="00E308B2" w:rsidP="00AC5BAF">
            <w:pPr>
              <w:pStyle w:val="TAL"/>
            </w:pPr>
            <w:r>
              <w:t>S2-2407023</w:t>
            </w:r>
          </w:p>
        </w:tc>
      </w:tr>
      <w:tr w:rsidR="00E308B2" w14:paraId="31E401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C0E14"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4DF4B" w14:textId="77777777" w:rsidR="00E308B2" w:rsidRDefault="00E308B2" w:rsidP="00AC5BAF">
            <w:pPr>
              <w:pStyle w:val="TAL"/>
            </w:pPr>
            <w:r>
              <w:t>S2-2407023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72BC5"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6F138" w14:textId="77777777" w:rsidR="00E308B2" w:rsidRDefault="00E308B2" w:rsidP="00AC5BAF">
            <w:pPr>
              <w:pStyle w:val="TAL"/>
            </w:pPr>
            <w:r>
              <w:t>[DRAFT] LS on Clarifications related to User Identities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0C437"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447C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24FF2"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1C8A8" w14:textId="77777777" w:rsidR="00E308B2" w:rsidRDefault="00E308B2" w:rsidP="00AC5BAF">
            <w:pPr>
              <w:pStyle w:val="TAL"/>
            </w:pPr>
            <w:r>
              <w:t>Revision of S2-2406263. Revised in parallel session to S2-2407058.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BDBC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A455E" w14:textId="77777777" w:rsidR="00E308B2" w:rsidRDefault="00E308B2" w:rsidP="00AC5BAF">
            <w:pPr>
              <w:pStyle w:val="TAL"/>
            </w:pPr>
            <w:r>
              <w:t>S2-2407058</w:t>
            </w:r>
          </w:p>
        </w:tc>
      </w:tr>
      <w:tr w:rsidR="00E308B2" w14:paraId="68D6E92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F5B32"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A5A31" w14:textId="77777777" w:rsidR="00E308B2" w:rsidRDefault="00E308B2" w:rsidP="00AC5BAF">
            <w:pPr>
              <w:pStyle w:val="TAL"/>
            </w:pPr>
            <w:r>
              <w:t>S2-2407058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2D92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16E5C" w14:textId="77777777" w:rsidR="00E308B2" w:rsidRDefault="00E308B2" w:rsidP="00AC5BAF">
            <w:pPr>
              <w:pStyle w:val="TAL"/>
            </w:pPr>
            <w:r>
              <w:t>[DRAFT] LS on Clarifications related to User Identities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373F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3F16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172E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3053A" w14:textId="77777777" w:rsidR="00E308B2" w:rsidRDefault="00E308B2" w:rsidP="00AC5BAF">
            <w:pPr>
              <w:pStyle w:val="TAL"/>
            </w:pPr>
            <w:r>
              <w:t>Revision of S2-2407023. Revised in parallel session to S2-2407219.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C6A1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E12E0" w14:textId="77777777" w:rsidR="00E308B2" w:rsidRDefault="00E308B2" w:rsidP="00AC5BAF">
            <w:pPr>
              <w:pStyle w:val="TAL"/>
            </w:pPr>
            <w:r>
              <w:t>S2-2407219</w:t>
            </w:r>
          </w:p>
        </w:tc>
      </w:tr>
      <w:tr w:rsidR="00E308B2" w14:paraId="6CE1486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B457A"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517AA" w14:textId="77777777" w:rsidR="00E308B2" w:rsidRDefault="00E308B2" w:rsidP="00AC5BAF">
            <w:pPr>
              <w:pStyle w:val="TAL"/>
            </w:pPr>
            <w:r>
              <w:t>S2-2407219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98D0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42F30" w14:textId="77777777" w:rsidR="00E308B2" w:rsidRDefault="00E308B2" w:rsidP="00AC5BAF">
            <w:pPr>
              <w:pStyle w:val="TAL"/>
            </w:pPr>
            <w:r>
              <w:t>LS on Clarifications related to User Identities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34922"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9919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236F3"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2E8DC" w14:textId="77777777" w:rsidR="00E308B2" w:rsidRDefault="00E308B2" w:rsidP="00AC5BAF">
            <w:pPr>
              <w:pStyle w:val="TAL"/>
            </w:pPr>
            <w:r>
              <w:t>Revision of S2-2407058.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C1EE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B7697" w14:textId="77777777" w:rsidR="00E308B2" w:rsidRDefault="00E308B2" w:rsidP="00AC5BAF">
            <w:pPr>
              <w:pStyle w:val="TAL"/>
            </w:pPr>
          </w:p>
        </w:tc>
      </w:tr>
      <w:tr w:rsidR="00E308B2" w14:paraId="63E659B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4B267"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CD86E" w14:textId="77777777" w:rsidR="00E308B2" w:rsidRDefault="00E308B2" w:rsidP="00AC5BAF">
            <w:pPr>
              <w:pStyle w:val="TAL"/>
            </w:pPr>
            <w:r>
              <w:t>S2-2406684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7EAF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D30D7" w14:textId="77777777" w:rsidR="00E308B2" w:rsidRDefault="00E308B2" w:rsidP="00AC5BAF">
            <w:pPr>
              <w:pStyle w:val="TAL"/>
            </w:pPr>
            <w:r>
              <w:t>[DRAFT] LS on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7634C"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9477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8109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1B265" w14:textId="77777777" w:rsidR="00E308B2" w:rsidRDefault="00E308B2" w:rsidP="00AC5BAF">
            <w:pPr>
              <w:pStyle w:val="TAL"/>
            </w:pPr>
            <w:r>
              <w:t>Revised in parallel session to S2-2407025.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5AD5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81550" w14:textId="77777777" w:rsidR="00E308B2" w:rsidRDefault="00E308B2" w:rsidP="00AC5BAF">
            <w:pPr>
              <w:pStyle w:val="TAL"/>
            </w:pPr>
            <w:r>
              <w:t>S2-2407025</w:t>
            </w:r>
          </w:p>
        </w:tc>
      </w:tr>
      <w:tr w:rsidR="00E308B2" w14:paraId="5D97D6C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C55B7"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1029B" w14:textId="77777777" w:rsidR="00E308B2" w:rsidRDefault="00E308B2" w:rsidP="00AC5BAF">
            <w:pPr>
              <w:pStyle w:val="TAL"/>
            </w:pPr>
            <w:r>
              <w:t>S2-2407025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DC5D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B47D6" w14:textId="77777777" w:rsidR="00E308B2" w:rsidRDefault="00E308B2" w:rsidP="00AC5BAF">
            <w:pPr>
              <w:pStyle w:val="TAL"/>
            </w:pPr>
            <w:r>
              <w:t>[DRAFT] LS on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F8CD9"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B2BD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D83C4"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4B393" w14:textId="77777777" w:rsidR="00E308B2" w:rsidRDefault="00E308B2" w:rsidP="00AC5BAF">
            <w:pPr>
              <w:pStyle w:val="TAL"/>
            </w:pPr>
            <w:r>
              <w:t>Revision of S2-2406684. Revised in parallel session to S2-2407059.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9B8D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3D60F" w14:textId="77777777" w:rsidR="00E308B2" w:rsidRDefault="00E308B2" w:rsidP="00AC5BAF">
            <w:pPr>
              <w:pStyle w:val="TAL"/>
            </w:pPr>
            <w:r>
              <w:t>S2-2407059</w:t>
            </w:r>
          </w:p>
        </w:tc>
      </w:tr>
      <w:tr w:rsidR="00E308B2" w14:paraId="3C6782C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6E476"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752BD" w14:textId="77777777" w:rsidR="00E308B2" w:rsidRDefault="00E308B2" w:rsidP="00AC5BAF">
            <w:pPr>
              <w:pStyle w:val="TAL"/>
            </w:pPr>
            <w:r>
              <w:t>S2-2407059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E0EA1"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3F49A" w14:textId="77777777" w:rsidR="00E308B2" w:rsidRDefault="00E308B2" w:rsidP="00AC5BAF">
            <w:pPr>
              <w:pStyle w:val="TAL"/>
            </w:pPr>
            <w:r>
              <w:t>[DRAFT] LS on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BA80A"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A574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34237"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028C0" w14:textId="77777777" w:rsidR="00E308B2" w:rsidRDefault="00E308B2" w:rsidP="00AC5BAF">
            <w:pPr>
              <w:pStyle w:val="TAL"/>
            </w:pPr>
            <w:r>
              <w:t>Revision of S2-2407025. Revised in parallel session to S2-2407220.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80F6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3274E" w14:textId="77777777" w:rsidR="00E308B2" w:rsidRDefault="00E308B2" w:rsidP="00AC5BAF">
            <w:pPr>
              <w:pStyle w:val="TAL"/>
            </w:pPr>
            <w:r>
              <w:t>S2-2407220</w:t>
            </w:r>
          </w:p>
        </w:tc>
      </w:tr>
      <w:tr w:rsidR="00E308B2" w14:paraId="0176305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FC80E"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AA5C9" w14:textId="77777777" w:rsidR="00E308B2" w:rsidRDefault="00E308B2" w:rsidP="00AC5BAF">
            <w:pPr>
              <w:pStyle w:val="TAL"/>
            </w:pPr>
            <w:r>
              <w:t>S2-2407220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7150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E242E" w14:textId="77777777" w:rsidR="00E308B2" w:rsidRDefault="00E308B2" w:rsidP="00AC5BAF">
            <w:pPr>
              <w:pStyle w:val="TAL"/>
            </w:pPr>
            <w:r>
              <w:t>[DRAFT] LS on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EB781"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28B9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1A40D"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F6728" w14:textId="77777777" w:rsidR="00E308B2" w:rsidRDefault="00E308B2" w:rsidP="00AC5BAF">
            <w:pPr>
              <w:pStyle w:val="TAL"/>
            </w:pPr>
            <w:r>
              <w:t>Revision of S2-2407059. Revised in parallel session to S2-2407235.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53A9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61451" w14:textId="77777777" w:rsidR="00E308B2" w:rsidRDefault="00E308B2" w:rsidP="00AC5BAF">
            <w:pPr>
              <w:pStyle w:val="TAL"/>
            </w:pPr>
            <w:r>
              <w:t>S2-2407235</w:t>
            </w:r>
          </w:p>
        </w:tc>
      </w:tr>
      <w:tr w:rsidR="00E308B2" w14:paraId="0588AE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8FC9B"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F83F9" w14:textId="77777777" w:rsidR="00E308B2" w:rsidRDefault="00E308B2" w:rsidP="00AC5BAF">
            <w:pPr>
              <w:pStyle w:val="TAL"/>
            </w:pPr>
            <w:r>
              <w:t>S2-2407235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6DF9B"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D0E02" w14:textId="77777777" w:rsidR="00E308B2" w:rsidRDefault="00E308B2" w:rsidP="00AC5BAF">
            <w:pPr>
              <w:pStyle w:val="TAL"/>
            </w:pPr>
            <w:r>
              <w:t>[DRAFT] LS on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F2E41"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E510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8269A"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DDBB3" w14:textId="77777777" w:rsidR="00E308B2" w:rsidRDefault="00E308B2" w:rsidP="00AC5BAF">
            <w:pPr>
              <w:pStyle w:val="TAL"/>
            </w:pPr>
            <w:r>
              <w:t>Revision of S2-2407220. Revised in parallel session to S2-2407236.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268A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6780E" w14:textId="77777777" w:rsidR="00E308B2" w:rsidRDefault="00E308B2" w:rsidP="00AC5BAF">
            <w:pPr>
              <w:pStyle w:val="TAL"/>
            </w:pPr>
            <w:r>
              <w:t>S2-2407236</w:t>
            </w:r>
          </w:p>
        </w:tc>
      </w:tr>
      <w:tr w:rsidR="00E308B2" w14:paraId="3DDFB5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19A14"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0E7CD" w14:textId="77777777" w:rsidR="00E308B2" w:rsidRDefault="00E308B2" w:rsidP="00AC5BAF">
            <w:pPr>
              <w:pStyle w:val="TAL"/>
            </w:pPr>
            <w:r>
              <w:t>S2-2407236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98AF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46032" w14:textId="77777777" w:rsidR="00E308B2" w:rsidRDefault="00E308B2" w:rsidP="00AC5BAF">
            <w:pPr>
              <w:pStyle w:val="TAL"/>
            </w:pPr>
            <w:r>
              <w:t>LS on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B48CA"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4332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ACA0A"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5B2ED" w14:textId="77777777" w:rsidR="00E308B2" w:rsidRDefault="00E308B2" w:rsidP="00AC5BAF">
            <w:pPr>
              <w:pStyle w:val="TAL"/>
            </w:pPr>
            <w:r>
              <w:t>Revision of S2-2407235.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E315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8EC58" w14:textId="77777777" w:rsidR="00E308B2" w:rsidRDefault="00E308B2" w:rsidP="00AC5BAF">
            <w:pPr>
              <w:pStyle w:val="TAL"/>
            </w:pPr>
          </w:p>
        </w:tc>
      </w:tr>
      <w:tr w:rsidR="00E308B2" w14:paraId="1AC79B9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0236B" w14:textId="77777777" w:rsidR="00E308B2" w:rsidRDefault="00E308B2" w:rsidP="00AC5BAF">
            <w:pPr>
              <w:pStyle w:val="TAL"/>
              <w:rPr>
                <w:sz w:val="24"/>
                <w:szCs w:val="24"/>
              </w:rPr>
            </w:pPr>
            <w:r>
              <w:lastRenderedPageBreak/>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B94B0" w14:textId="77777777" w:rsidR="00E308B2" w:rsidRDefault="00E308B2" w:rsidP="00AC5BAF">
            <w:pPr>
              <w:pStyle w:val="TAL"/>
            </w:pPr>
            <w:r>
              <w:t>S2-2406370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4157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7E42D" w14:textId="77777777" w:rsidR="00E308B2" w:rsidRDefault="00E308B2" w:rsidP="00AC5BAF">
            <w:pPr>
              <w:pStyle w:val="TAL"/>
            </w:pPr>
            <w:r>
              <w:t>[DRAFT] LS on privacy concern on IMS and SMS services when another user is using a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94E71"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312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7B7F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9780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EF46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29B95" w14:textId="77777777" w:rsidR="00E308B2" w:rsidRDefault="00E308B2" w:rsidP="00AC5BAF">
            <w:pPr>
              <w:pStyle w:val="TAL"/>
            </w:pPr>
          </w:p>
        </w:tc>
      </w:tr>
      <w:tr w:rsidR="00E308B2" w14:paraId="77EDC18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9B2DE"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FF0DF" w14:textId="77777777" w:rsidR="00E308B2" w:rsidRDefault="00E308B2" w:rsidP="00AC5BAF">
            <w:pPr>
              <w:pStyle w:val="TAL"/>
            </w:pPr>
            <w:r>
              <w:t>S2-2406285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88F8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6F2D4" w14:textId="77777777" w:rsidR="00E308B2" w:rsidRDefault="00E308B2" w:rsidP="00AC5BAF">
            <w:pPr>
              <w:pStyle w:val="TAL"/>
            </w:pPr>
            <w:r>
              <w:t>[DRAFT] LS on 5G-RG aspects of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E7F1E"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F5C0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AEA0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14585" w14:textId="77777777" w:rsidR="00E308B2" w:rsidRDefault="00E308B2" w:rsidP="00AC5BAF">
            <w:pPr>
              <w:pStyle w:val="TAL"/>
            </w:pPr>
            <w:r>
              <w:t>Revised in parallel session to S2-2407026.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4C88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D81E9" w14:textId="77777777" w:rsidR="00E308B2" w:rsidRDefault="00E308B2" w:rsidP="00AC5BAF">
            <w:pPr>
              <w:pStyle w:val="TAL"/>
            </w:pPr>
            <w:r>
              <w:t>S2-2407026</w:t>
            </w:r>
          </w:p>
        </w:tc>
      </w:tr>
      <w:tr w:rsidR="00E308B2" w14:paraId="2EE40D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72C5D"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DEC97" w14:textId="77777777" w:rsidR="00E308B2" w:rsidRDefault="00E308B2" w:rsidP="00AC5BAF">
            <w:pPr>
              <w:pStyle w:val="TAL"/>
            </w:pPr>
            <w:r>
              <w:t>S2-2407026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A199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5CE84" w14:textId="77777777" w:rsidR="00E308B2" w:rsidRDefault="00E308B2" w:rsidP="00AC5BAF">
            <w:pPr>
              <w:pStyle w:val="TAL"/>
            </w:pPr>
            <w:r>
              <w:t>[DRAFT] LS on 5G-RG aspects of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06B0E"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7CE6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628D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9E818" w14:textId="77777777" w:rsidR="00E308B2" w:rsidRDefault="00E308B2" w:rsidP="00AC5BAF">
            <w:pPr>
              <w:pStyle w:val="TAL"/>
            </w:pPr>
            <w:r>
              <w:t>Revision of S2-2406285.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9DAB5"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7FA24" w14:textId="77777777" w:rsidR="00E308B2" w:rsidRDefault="00E308B2" w:rsidP="00AC5BAF">
            <w:pPr>
              <w:pStyle w:val="TAL"/>
            </w:pPr>
          </w:p>
        </w:tc>
      </w:tr>
      <w:tr w:rsidR="00E308B2" w14:paraId="484E00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D1661"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0880B" w14:textId="77777777" w:rsidR="00E308B2" w:rsidRDefault="00E308B2" w:rsidP="00AC5BAF">
            <w:pPr>
              <w:pStyle w:val="TAL"/>
            </w:pPr>
            <w:r>
              <w:t>S2-2406781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FCAC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28097" w14:textId="77777777" w:rsidR="00E308B2" w:rsidRDefault="00E308B2" w:rsidP="00AC5BAF">
            <w:pPr>
              <w:pStyle w:val="TAL"/>
            </w:pPr>
            <w:r>
              <w:t>Editorial Clean Up in TR 23.700-32.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C1452"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4729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C0A5A"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60B30" w14:textId="77777777" w:rsidR="00E308B2" w:rsidRDefault="00E308B2" w:rsidP="00AC5BAF">
            <w:pPr>
              <w:pStyle w:val="TAL"/>
            </w:pPr>
            <w:r>
              <w:t>Revised in parallel session to S2-2407027.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8313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5D44A" w14:textId="77777777" w:rsidR="00E308B2" w:rsidRDefault="00E308B2" w:rsidP="00AC5BAF">
            <w:pPr>
              <w:pStyle w:val="TAL"/>
            </w:pPr>
            <w:r>
              <w:t>S2-2407027</w:t>
            </w:r>
          </w:p>
        </w:tc>
      </w:tr>
      <w:tr w:rsidR="00E308B2" w14:paraId="267D58A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E1A2F"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F75A2" w14:textId="77777777" w:rsidR="00E308B2" w:rsidRDefault="00E308B2" w:rsidP="00AC5BAF">
            <w:pPr>
              <w:pStyle w:val="TAL"/>
            </w:pPr>
            <w:r>
              <w:t>S2-2407027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0ABB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903A4" w14:textId="77777777" w:rsidR="00E308B2" w:rsidRDefault="00E308B2" w:rsidP="00AC5BAF">
            <w:pPr>
              <w:pStyle w:val="TAL"/>
            </w:pPr>
            <w:r>
              <w:t>Editorial Clean Up in TR 23.700-32.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D9B33"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7A74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A228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B1139" w14:textId="77777777" w:rsidR="00E308B2" w:rsidRDefault="00E308B2" w:rsidP="00AC5BAF">
            <w:pPr>
              <w:pStyle w:val="TAL"/>
            </w:pPr>
            <w:r>
              <w:t>Revision of S2-2406781.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0876E"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86AFD" w14:textId="77777777" w:rsidR="00E308B2" w:rsidRDefault="00E308B2" w:rsidP="00AC5BAF">
            <w:pPr>
              <w:pStyle w:val="TAL"/>
            </w:pPr>
          </w:p>
        </w:tc>
      </w:tr>
      <w:tr w:rsidR="00E308B2" w14:paraId="77A30B6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E07D5"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F4D12" w14:textId="77777777" w:rsidR="00E308B2" w:rsidRDefault="00E308B2" w:rsidP="00AC5BAF">
            <w:pPr>
              <w:pStyle w:val="TAL"/>
            </w:pPr>
            <w:r>
              <w:t>S2-2406072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C8B7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E8170" w14:textId="77777777" w:rsidR="00E308B2" w:rsidRDefault="00E308B2" w:rsidP="00AC5BAF">
            <w:pPr>
              <w:pStyle w:val="TAL"/>
            </w:pPr>
            <w:r>
              <w:t>KI#1, Sol#6: Solution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8642D"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7FEE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B5EDB"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2B719" w14:textId="77777777" w:rsidR="00E308B2" w:rsidRDefault="00E308B2" w:rsidP="00AC5BAF">
            <w:pPr>
              <w:pStyle w:val="TAL"/>
            </w:pPr>
            <w:r>
              <w:t>Revision of S2-2404536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7151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21456" w14:textId="77777777" w:rsidR="00E308B2" w:rsidRDefault="00E308B2" w:rsidP="00AC5BAF">
            <w:pPr>
              <w:pStyle w:val="TAL"/>
            </w:pPr>
          </w:p>
        </w:tc>
      </w:tr>
      <w:tr w:rsidR="00E308B2" w14:paraId="6B04B7B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A0274"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CFC46" w14:textId="77777777" w:rsidR="00E308B2" w:rsidRDefault="00E308B2" w:rsidP="00AC5BAF">
            <w:pPr>
              <w:pStyle w:val="TAL"/>
            </w:pPr>
            <w:r>
              <w:t>S2-2406543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6E4F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BBCC4" w14:textId="77777777" w:rsidR="00E308B2" w:rsidRDefault="00E308B2" w:rsidP="00AC5BAF">
            <w:pPr>
              <w:pStyle w:val="TAL"/>
            </w:pPr>
            <w:r>
              <w:t>KI#1/#2: Update Solution#5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57288"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7C89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7F697"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BEAAD" w14:textId="77777777" w:rsidR="00E308B2" w:rsidRDefault="00E308B2" w:rsidP="00AC5BAF">
            <w:pPr>
              <w:pStyle w:val="TAL"/>
            </w:pPr>
            <w:r>
              <w:t>Revision of S2-2404634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6D74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E6064" w14:textId="77777777" w:rsidR="00E308B2" w:rsidRDefault="00E308B2" w:rsidP="00AC5BAF">
            <w:pPr>
              <w:pStyle w:val="TAL"/>
            </w:pPr>
          </w:p>
        </w:tc>
      </w:tr>
      <w:tr w:rsidR="00E308B2" w14:paraId="08196B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9BE94"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1036B" w14:textId="77777777" w:rsidR="00E308B2" w:rsidRDefault="00E308B2" w:rsidP="00AC5BAF">
            <w:pPr>
              <w:pStyle w:val="TAL"/>
            </w:pPr>
            <w:r>
              <w:t>S2-2406292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CD69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06971" w14:textId="77777777" w:rsidR="00E308B2" w:rsidRDefault="00E308B2" w:rsidP="00AC5BAF">
            <w:pPr>
              <w:pStyle w:val="TAL"/>
            </w:pPr>
            <w:r>
              <w:t>KI#1: Updates to Solution 4 Registration for a UE and a user.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9FC0E"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75D0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9D63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C3787" w14:textId="77777777" w:rsidR="00E308B2" w:rsidRDefault="00E308B2" w:rsidP="00AC5BAF">
            <w:pPr>
              <w:pStyle w:val="TAL"/>
            </w:pPr>
            <w:r>
              <w:t>Revision of S2-2404734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B026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7BA0D" w14:textId="77777777" w:rsidR="00E308B2" w:rsidRDefault="00E308B2" w:rsidP="00AC5BAF">
            <w:pPr>
              <w:pStyle w:val="TAL"/>
            </w:pPr>
          </w:p>
        </w:tc>
      </w:tr>
      <w:tr w:rsidR="00E308B2" w14:paraId="770EF55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07642"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59992" w14:textId="77777777" w:rsidR="00E308B2" w:rsidRDefault="00E308B2" w:rsidP="00AC5BAF">
            <w:pPr>
              <w:pStyle w:val="TAL"/>
            </w:pPr>
            <w:r>
              <w:t>S2-2406362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1367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3C840" w14:textId="77777777" w:rsidR="00E308B2" w:rsidRDefault="00E308B2" w:rsidP="00AC5BAF">
            <w:pPr>
              <w:pStyle w:val="TAL"/>
            </w:pPr>
            <w:r>
              <w:t>Update solution#2 on usage of user state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62899"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05E4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CDA4C"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F8B06" w14:textId="77777777" w:rsidR="00E308B2" w:rsidRDefault="00E308B2" w:rsidP="00AC5BAF">
            <w:pPr>
              <w:pStyle w:val="TAL"/>
            </w:pPr>
            <w:r>
              <w:t>Revision of S2-2404057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530E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30CCE" w14:textId="77777777" w:rsidR="00E308B2" w:rsidRDefault="00E308B2" w:rsidP="00AC5BAF">
            <w:pPr>
              <w:pStyle w:val="TAL"/>
            </w:pPr>
          </w:p>
        </w:tc>
      </w:tr>
      <w:tr w:rsidR="00E308B2" w14:paraId="150A68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77895"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99B69" w14:textId="77777777" w:rsidR="00E308B2" w:rsidRDefault="00E308B2" w:rsidP="00AC5BAF">
            <w:pPr>
              <w:pStyle w:val="TAL"/>
            </w:pPr>
            <w:r>
              <w:t>S2-2406015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BD63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622B2" w14:textId="77777777" w:rsidR="00E308B2" w:rsidRDefault="00E308B2" w:rsidP="00AC5BAF">
            <w:pPr>
              <w:pStyle w:val="TAL"/>
            </w:pPr>
            <w:r>
              <w:t>KI#1, Sol#2: Critical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DE645"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7DC9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5E8D1"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1659A" w14:textId="77777777" w:rsidR="00E308B2" w:rsidRDefault="00E308B2" w:rsidP="00AC5BAF">
            <w:pPr>
              <w:pStyle w:val="TAL"/>
            </w:pPr>
            <w:r>
              <w:t>Revision of S2-2404307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3B05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FF86D" w14:textId="77777777" w:rsidR="00E308B2" w:rsidRDefault="00E308B2" w:rsidP="00AC5BAF">
            <w:pPr>
              <w:pStyle w:val="TAL"/>
            </w:pPr>
          </w:p>
        </w:tc>
      </w:tr>
      <w:tr w:rsidR="00E308B2" w14:paraId="453C4DE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8AD0C"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38C03" w14:textId="77777777" w:rsidR="00E308B2" w:rsidRDefault="00E308B2" w:rsidP="00AC5BAF">
            <w:pPr>
              <w:pStyle w:val="TAL"/>
            </w:pPr>
            <w:r>
              <w:t>S2-2406483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F231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1CE38" w14:textId="77777777" w:rsidR="00E308B2" w:rsidRDefault="00E308B2" w:rsidP="00AC5BAF">
            <w:pPr>
              <w:pStyle w:val="TAL"/>
            </w:pPr>
            <w:r>
              <w:t>Update to Solution 1 and addressing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12245"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C886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ADC3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F3EA4" w14:textId="77777777" w:rsidR="00E308B2" w:rsidRDefault="00E308B2" w:rsidP="00AC5BAF">
            <w:pPr>
              <w:pStyle w:val="TAL"/>
            </w:pPr>
            <w:r>
              <w:t>Revision of S2-2404135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2DB7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94AEE" w14:textId="77777777" w:rsidR="00E308B2" w:rsidRDefault="00E308B2" w:rsidP="00AC5BAF">
            <w:pPr>
              <w:pStyle w:val="TAL"/>
            </w:pPr>
          </w:p>
        </w:tc>
      </w:tr>
      <w:tr w:rsidR="00E308B2" w14:paraId="43CB762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453CE"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FDFFA" w14:textId="77777777" w:rsidR="00E308B2" w:rsidRDefault="00E308B2" w:rsidP="00AC5BAF">
            <w:pPr>
              <w:pStyle w:val="TAL"/>
            </w:pPr>
            <w:r>
              <w:t>S2-2406737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0410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A8C45" w14:textId="77777777" w:rsidR="00E308B2" w:rsidRDefault="00E308B2" w:rsidP="00AC5BAF">
            <w:pPr>
              <w:pStyle w:val="TAL"/>
            </w:pPr>
            <w:r>
              <w:t>KI#1, Update Sol#7: resolve EN and clarify the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402CB"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BE36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01FCB"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070C2" w14:textId="77777777" w:rsidR="00E308B2" w:rsidRDefault="00E308B2" w:rsidP="00AC5BAF">
            <w:pPr>
              <w:pStyle w:val="TAL"/>
            </w:pPr>
            <w:r>
              <w:t>Is a revision of S2-2404117, not S2-2404115.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29D4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8FF6A" w14:textId="77777777" w:rsidR="00E308B2" w:rsidRDefault="00E308B2" w:rsidP="00AC5BAF">
            <w:pPr>
              <w:pStyle w:val="TAL"/>
            </w:pPr>
          </w:p>
        </w:tc>
      </w:tr>
      <w:tr w:rsidR="00E308B2" w14:paraId="1235AB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F83C3" w14:textId="77777777" w:rsidR="00E308B2" w:rsidRDefault="00E308B2" w:rsidP="00AC5BAF">
            <w:pPr>
              <w:pStyle w:val="TAL"/>
              <w:rPr>
                <w:sz w:val="24"/>
                <w:szCs w:val="24"/>
              </w:rPr>
            </w:pPr>
            <w:r>
              <w:lastRenderedPageBreak/>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EBD63" w14:textId="77777777" w:rsidR="00E308B2" w:rsidRDefault="00E308B2" w:rsidP="00AC5BAF">
            <w:pPr>
              <w:pStyle w:val="TAL"/>
            </w:pPr>
            <w:r>
              <w:t>S2-2406172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4480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BC57B" w14:textId="77777777" w:rsidR="00E308B2" w:rsidRDefault="00E308B2" w:rsidP="00AC5BAF">
            <w:pPr>
              <w:pStyle w:val="TAL"/>
            </w:pPr>
            <w:r>
              <w:t>KI#1, update to Sol#22 to resolve the 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3B51C"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7BA3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F3E39"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2E8B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7D1A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2236C" w14:textId="77777777" w:rsidR="00E308B2" w:rsidRDefault="00E308B2" w:rsidP="00AC5BAF">
            <w:pPr>
              <w:pStyle w:val="TAL"/>
            </w:pPr>
          </w:p>
        </w:tc>
      </w:tr>
      <w:tr w:rsidR="00E308B2" w14:paraId="1FB2B4D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FEE24"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FA2DD" w14:textId="77777777" w:rsidR="00E308B2" w:rsidRDefault="00E308B2" w:rsidP="00AC5BAF">
            <w:pPr>
              <w:pStyle w:val="TAL"/>
            </w:pPr>
            <w:r>
              <w:t>S2-2406016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7AC3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668BC" w14:textId="77777777" w:rsidR="00E308B2" w:rsidRDefault="00E308B2" w:rsidP="00AC5BAF">
            <w:pPr>
              <w:pStyle w:val="TAL"/>
            </w:pPr>
            <w:r>
              <w:t>Sol#32: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CDB53"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6CFA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80A1C"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8BDF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CBF3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07EF0" w14:textId="77777777" w:rsidR="00E308B2" w:rsidRDefault="00E308B2" w:rsidP="00AC5BAF">
            <w:pPr>
              <w:pStyle w:val="TAL"/>
            </w:pPr>
          </w:p>
        </w:tc>
      </w:tr>
      <w:tr w:rsidR="00E308B2" w14:paraId="23A2AE5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0D136"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6B911" w14:textId="77777777" w:rsidR="00E308B2" w:rsidRDefault="00E308B2" w:rsidP="00AC5BAF">
            <w:pPr>
              <w:pStyle w:val="TAL"/>
            </w:pPr>
            <w:r>
              <w:t>S2-2406050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6A0B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0304C" w14:textId="77777777" w:rsidR="00E308B2" w:rsidRDefault="00E308B2" w:rsidP="00AC5BAF">
            <w:pPr>
              <w:pStyle w:val="TAL"/>
            </w:pPr>
            <w:r>
              <w:t>Solution update for number of non-3GPP devices restriction.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9A6B4"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D321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76901"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4449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8778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E36A1" w14:textId="77777777" w:rsidR="00E308B2" w:rsidRDefault="00E308B2" w:rsidP="00AC5BAF">
            <w:pPr>
              <w:pStyle w:val="TAL"/>
            </w:pPr>
          </w:p>
        </w:tc>
      </w:tr>
      <w:tr w:rsidR="00E308B2" w14:paraId="41261FB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7BA3E"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0A68D" w14:textId="77777777" w:rsidR="00E308B2" w:rsidRDefault="00E308B2" w:rsidP="00AC5BAF">
            <w:pPr>
              <w:pStyle w:val="TAL"/>
            </w:pPr>
            <w:r>
              <w:t>S2-2406293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25AB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01DF6" w14:textId="77777777" w:rsidR="00E308B2" w:rsidRDefault="00E308B2" w:rsidP="00AC5BAF">
            <w:pPr>
              <w:pStyle w:val="TAL"/>
            </w:pPr>
            <w:r>
              <w:t>KI#4: Updates to Solution 33: Number of the active non-3gpp devices restriction.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A58A2"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718C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DEFD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706C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D2F2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5EF9C" w14:textId="77777777" w:rsidR="00E308B2" w:rsidRDefault="00E308B2" w:rsidP="00AC5BAF">
            <w:pPr>
              <w:pStyle w:val="TAL"/>
            </w:pPr>
          </w:p>
        </w:tc>
      </w:tr>
      <w:tr w:rsidR="00E308B2" w14:paraId="7617142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BACD5"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26329" w14:textId="77777777" w:rsidR="00E308B2" w:rsidRDefault="00E308B2" w:rsidP="00AC5BAF">
            <w:pPr>
              <w:pStyle w:val="TAL"/>
            </w:pPr>
            <w:r>
              <w:t>S2-2406369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2F86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17A51" w14:textId="77777777" w:rsidR="00E308B2" w:rsidRDefault="00E308B2" w:rsidP="00AC5BAF">
            <w:pPr>
              <w:pStyle w:val="TAL"/>
            </w:pPr>
            <w:r>
              <w:t>KI#4, Sol#34 update to support non-3GPP device authentication.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E2D8C"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62F9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BDA77"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8ECA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CCD5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D6ACE" w14:textId="77777777" w:rsidR="00E308B2" w:rsidRDefault="00E308B2" w:rsidP="00AC5BAF">
            <w:pPr>
              <w:pStyle w:val="TAL"/>
            </w:pPr>
          </w:p>
        </w:tc>
      </w:tr>
      <w:tr w:rsidR="00E308B2" w14:paraId="5296E7C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D5E7E"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EF817" w14:textId="77777777" w:rsidR="00E308B2" w:rsidRDefault="00E308B2" w:rsidP="00AC5BAF">
            <w:pPr>
              <w:pStyle w:val="TAL"/>
            </w:pPr>
            <w:r>
              <w:t>S2-2406777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06EF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E9149" w14:textId="77777777" w:rsidR="00E308B2" w:rsidRDefault="00E308B2" w:rsidP="00AC5BAF">
            <w:pPr>
              <w:pStyle w:val="TAL"/>
            </w:pPr>
            <w:r>
              <w:t>Key Issue #4, Solution #34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89242"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FC7A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BAEDC"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FE93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1CA4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9D897" w14:textId="77777777" w:rsidR="00E308B2" w:rsidRDefault="00E308B2" w:rsidP="00AC5BAF">
            <w:pPr>
              <w:pStyle w:val="TAL"/>
            </w:pPr>
          </w:p>
        </w:tc>
      </w:tr>
      <w:tr w:rsidR="00E308B2" w14:paraId="6D577C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5BB39"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C2098" w14:textId="77777777" w:rsidR="00E308B2" w:rsidRDefault="00E308B2" w:rsidP="00AC5BAF">
            <w:pPr>
              <w:pStyle w:val="TAL"/>
            </w:pPr>
            <w:r>
              <w:t>S2-2406544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B4B7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B5325" w14:textId="77777777" w:rsidR="00E308B2" w:rsidRDefault="00E308B2" w:rsidP="00AC5BAF">
            <w:pPr>
              <w:pStyle w:val="TAL"/>
            </w:pPr>
            <w:r>
              <w:t>KI#4: Update Solution#31.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1ABC1"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6C18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A937C"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8CE2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A247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5785E" w14:textId="77777777" w:rsidR="00E308B2" w:rsidRDefault="00E308B2" w:rsidP="00AC5BAF">
            <w:pPr>
              <w:pStyle w:val="TAL"/>
            </w:pPr>
          </w:p>
        </w:tc>
      </w:tr>
      <w:tr w:rsidR="00E308B2" w14:paraId="5EE3C1C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29B04"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1C0CC" w14:textId="77777777" w:rsidR="00E308B2" w:rsidRDefault="00E308B2" w:rsidP="00AC5BAF">
            <w:pPr>
              <w:pStyle w:val="TAL"/>
            </w:pPr>
            <w:r>
              <w:t>S2-2406784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E0B8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C32F3" w14:textId="77777777" w:rsidR="00E308B2" w:rsidRDefault="00E308B2" w:rsidP="00AC5BAF">
            <w:pPr>
              <w:pStyle w:val="TAL"/>
            </w:pPr>
            <w:r>
              <w:t>KI#4: Solution #31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B5B02" w14:textId="77777777" w:rsidR="00E308B2" w:rsidRDefault="00E308B2" w:rsidP="00AC5BAF">
            <w:pPr>
              <w:pStyle w:val="TAL"/>
            </w:pPr>
            <w: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F478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8AE50"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3EE7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0C01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649A3" w14:textId="77777777" w:rsidR="00E308B2" w:rsidRDefault="00E308B2" w:rsidP="00AC5BAF">
            <w:pPr>
              <w:pStyle w:val="TAL"/>
            </w:pPr>
          </w:p>
        </w:tc>
      </w:tr>
      <w:tr w:rsidR="00E308B2" w14:paraId="1D90A5F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E3879"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96ED9" w14:textId="77777777" w:rsidR="00E308B2" w:rsidRDefault="00E308B2" w:rsidP="00AC5BAF">
            <w:pPr>
              <w:pStyle w:val="TAL"/>
            </w:pPr>
            <w:r>
              <w:t>S2-2406606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E3C1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44694" w14:textId="77777777" w:rsidR="00E308B2" w:rsidRDefault="00E308B2" w:rsidP="00AC5BAF">
            <w:pPr>
              <w:pStyle w:val="TAL"/>
            </w:pPr>
            <w:r>
              <w:t>KI#4 Sol#30 Update: Device descriptor and User.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457CA" w14:textId="77777777" w:rsidR="00E308B2" w:rsidRDefault="00E308B2" w:rsidP="00AC5BAF">
            <w:pPr>
              <w:pStyle w:val="TAL"/>
            </w:pPr>
            <w:r>
              <w:t>CSCN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880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4B218"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0FA63" w14:textId="77777777" w:rsidR="00E308B2" w:rsidRDefault="00E308B2" w:rsidP="00AC5BAF">
            <w:pPr>
              <w:pStyle w:val="TAL"/>
            </w:pPr>
            <w:r>
              <w:t>Revised to S2-2406644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2A69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DEE03" w14:textId="77777777" w:rsidR="00E308B2" w:rsidRDefault="00E308B2" w:rsidP="00AC5BAF">
            <w:pPr>
              <w:pStyle w:val="TAL"/>
            </w:pPr>
            <w:r>
              <w:t>S2-2406644</w:t>
            </w:r>
          </w:p>
        </w:tc>
      </w:tr>
      <w:tr w:rsidR="00E308B2" w14:paraId="7B7090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A9F2F" w14:textId="77777777" w:rsidR="00E308B2" w:rsidRDefault="00E308B2" w:rsidP="00AC5BAF">
            <w:pPr>
              <w:pStyle w:val="TAL"/>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9B45A" w14:textId="77777777" w:rsidR="00E308B2" w:rsidRDefault="00E308B2" w:rsidP="00AC5BAF">
            <w:pPr>
              <w:pStyle w:val="TAL"/>
            </w:pPr>
            <w:r>
              <w:t>S2-2406644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8B83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FCF74" w14:textId="77777777" w:rsidR="00E308B2" w:rsidRDefault="00E308B2" w:rsidP="00AC5BAF">
            <w:pPr>
              <w:pStyle w:val="TAL"/>
            </w:pPr>
            <w:r>
              <w:t>KI#4 Sol#30 Update: Device descriptor and User.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654D4" w14:textId="77777777" w:rsidR="00E308B2" w:rsidRDefault="00E308B2" w:rsidP="00AC5BAF">
            <w:pPr>
              <w:pStyle w:val="TAL"/>
            </w:pPr>
            <w:r>
              <w:t>CSCN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131F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7A32F"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C079B" w14:textId="77777777" w:rsidR="00E308B2" w:rsidRDefault="00E308B2" w:rsidP="00AC5BAF">
            <w:pPr>
              <w:pStyle w:val="TAL"/>
            </w:pPr>
            <w:r>
              <w:t>Revision of S2-2406606.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CB4B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E214F" w14:textId="77777777" w:rsidR="00E308B2" w:rsidRDefault="00E308B2" w:rsidP="00AC5BAF">
            <w:pPr>
              <w:pStyle w:val="TAL"/>
            </w:pPr>
          </w:p>
        </w:tc>
      </w:tr>
      <w:tr w:rsidR="00E308B2" w14:paraId="62783D2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4ABA2"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92145" w14:textId="77777777" w:rsidR="00E308B2" w:rsidRDefault="00E308B2" w:rsidP="00AC5BAF">
            <w:pPr>
              <w:pStyle w:val="TAL"/>
            </w:pPr>
            <w:r>
              <w:t>S2-2406701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E2F7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04C3C" w14:textId="77777777" w:rsidR="00E308B2" w:rsidRDefault="00E308B2" w:rsidP="00AC5BAF">
            <w:pPr>
              <w:pStyle w:val="TAL"/>
            </w:pPr>
            <w:r>
              <w:t>Update of Solution #30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98FBC" w14:textId="77777777" w:rsidR="00E308B2" w:rsidRDefault="00E308B2" w:rsidP="00AC5BAF">
            <w:pPr>
              <w:pStyle w:val="TAL"/>
            </w:pPr>
            <w:r>
              <w:t>Siemens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BF56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1CBDB"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651D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DC72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DB8D3" w14:textId="77777777" w:rsidR="00E308B2" w:rsidRDefault="00E308B2" w:rsidP="00AC5BAF">
            <w:pPr>
              <w:pStyle w:val="TAL"/>
            </w:pPr>
          </w:p>
        </w:tc>
      </w:tr>
      <w:tr w:rsidR="00E308B2" w14:paraId="381F7BC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F24D0"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40E03" w14:textId="77777777" w:rsidR="00E308B2" w:rsidRDefault="00E308B2" w:rsidP="00AC5BAF">
            <w:pPr>
              <w:pStyle w:val="TAL"/>
            </w:pPr>
            <w:r>
              <w:t>S2-2406049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A69C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7AA5D" w14:textId="77777777" w:rsidR="00E308B2" w:rsidRDefault="00E308B2" w:rsidP="00AC5BAF">
            <w:pPr>
              <w:pStyle w:val="TAL"/>
            </w:pPr>
            <w:r>
              <w:t>Solution update for application layer device registration.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F93CB"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59CB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9639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E1BD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E5F8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434EE" w14:textId="77777777" w:rsidR="00E308B2" w:rsidRDefault="00E308B2" w:rsidP="00AC5BAF">
            <w:pPr>
              <w:pStyle w:val="TAL"/>
            </w:pPr>
          </w:p>
        </w:tc>
      </w:tr>
      <w:tr w:rsidR="00E308B2" w14:paraId="7ECF63F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C8205"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4D5E7" w14:textId="77777777" w:rsidR="00E308B2" w:rsidRDefault="00E308B2" w:rsidP="00AC5BAF">
            <w:pPr>
              <w:pStyle w:val="TAL"/>
            </w:pPr>
            <w:r>
              <w:t>S2-2406534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EE1D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A2C80" w14:textId="77777777" w:rsidR="00E308B2" w:rsidRDefault="00E308B2" w:rsidP="00AC5BAF">
            <w:pPr>
              <w:pStyle w:val="TAL"/>
            </w:pPr>
            <w:r>
              <w:t>FS_UIA_ARC Updating Soln#9 for AMF based User ID authentication.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A03F7"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6EFE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F1EBA"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AB84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CA5E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48F03" w14:textId="77777777" w:rsidR="00E308B2" w:rsidRDefault="00E308B2" w:rsidP="00AC5BAF">
            <w:pPr>
              <w:pStyle w:val="TAL"/>
            </w:pPr>
          </w:p>
        </w:tc>
      </w:tr>
      <w:tr w:rsidR="00E308B2" w14:paraId="2124CE9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B0C77"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A164E" w14:textId="77777777" w:rsidR="00E308B2" w:rsidRDefault="00E308B2" w:rsidP="00AC5BAF">
            <w:pPr>
              <w:pStyle w:val="TAL"/>
            </w:pPr>
            <w:r>
              <w:t>S2-2406736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6AFE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6738E" w14:textId="77777777" w:rsidR="00E308B2" w:rsidRDefault="00E308B2" w:rsidP="00AC5BAF">
            <w:pPr>
              <w:pStyle w:val="TAL"/>
            </w:pPr>
            <w:r>
              <w:t>KI#2, KI#3, Update Sol#11 Clarify exposure of authentication/verification results and propose additional authentication method.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BCB21"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C81D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DC83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66E7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7F96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7FD7F" w14:textId="77777777" w:rsidR="00E308B2" w:rsidRDefault="00E308B2" w:rsidP="00AC5BAF">
            <w:pPr>
              <w:pStyle w:val="TAL"/>
            </w:pPr>
          </w:p>
        </w:tc>
      </w:tr>
      <w:tr w:rsidR="00E308B2" w14:paraId="5F8C56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5A449"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C57EB" w14:textId="77777777" w:rsidR="00E308B2" w:rsidRDefault="00E308B2" w:rsidP="00AC5BAF">
            <w:pPr>
              <w:pStyle w:val="TAL"/>
            </w:pPr>
            <w:r>
              <w:t>S2-2406266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58C3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0FC84" w14:textId="77777777" w:rsidR="00E308B2" w:rsidRDefault="00E308B2" w:rsidP="00AC5BAF">
            <w:pPr>
              <w:pStyle w:val="TAL"/>
            </w:pPr>
            <w:r>
              <w:t>Solution #12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401F6"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C021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8663A"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671F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E379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689AB" w14:textId="77777777" w:rsidR="00E308B2" w:rsidRDefault="00E308B2" w:rsidP="00AC5BAF">
            <w:pPr>
              <w:pStyle w:val="TAL"/>
            </w:pPr>
          </w:p>
        </w:tc>
      </w:tr>
      <w:tr w:rsidR="00E308B2" w14:paraId="3CE5C07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76C0B"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8B95D" w14:textId="77777777" w:rsidR="00E308B2" w:rsidRDefault="00E308B2" w:rsidP="00AC5BAF">
            <w:pPr>
              <w:pStyle w:val="TAL"/>
            </w:pPr>
            <w:r>
              <w:t>S2-2406013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BF6A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35F82" w14:textId="77777777" w:rsidR="00E308B2" w:rsidRDefault="00E308B2" w:rsidP="00AC5BAF">
            <w:pPr>
              <w:pStyle w:val="TAL"/>
            </w:pPr>
            <w:r>
              <w:t>FS_UIA_ARC KI#1 Solution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3C017"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CFF3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86235"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C7B0C" w14:textId="77777777" w:rsidR="00E308B2" w:rsidRDefault="00E308B2" w:rsidP="00AC5BAF">
            <w:pPr>
              <w:pStyle w:val="TAL"/>
            </w:pPr>
            <w:r>
              <w:t>Revision of S2-2404308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9558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1D6AE" w14:textId="77777777" w:rsidR="00E308B2" w:rsidRDefault="00E308B2" w:rsidP="00AC5BAF">
            <w:pPr>
              <w:pStyle w:val="TAL"/>
            </w:pPr>
          </w:p>
        </w:tc>
      </w:tr>
      <w:tr w:rsidR="00E308B2" w14:paraId="017364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5FE7B"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09FAE" w14:textId="77777777" w:rsidR="00E308B2" w:rsidRDefault="00E308B2" w:rsidP="00AC5BAF">
            <w:pPr>
              <w:pStyle w:val="TAL"/>
            </w:pPr>
            <w:r>
              <w:t>S2-2406017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ABEB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41B0C" w14:textId="77777777" w:rsidR="00E308B2" w:rsidRDefault="00E308B2" w:rsidP="00AC5BAF">
            <w:pPr>
              <w:pStyle w:val="TAL"/>
            </w:pPr>
            <w:r>
              <w:t>FS_UIA_ARC KI#4 Solution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E72A6"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13B9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828A3"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BB6B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CE7C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50667" w14:textId="77777777" w:rsidR="00E308B2" w:rsidRDefault="00E308B2" w:rsidP="00AC5BAF">
            <w:pPr>
              <w:pStyle w:val="TAL"/>
            </w:pPr>
          </w:p>
        </w:tc>
      </w:tr>
      <w:tr w:rsidR="00E308B2" w14:paraId="53CBAB8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59034"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9FC5F" w14:textId="77777777" w:rsidR="00E308B2" w:rsidRDefault="00E308B2" w:rsidP="00AC5BAF">
            <w:pPr>
              <w:pStyle w:val="TAL"/>
            </w:pPr>
            <w:r>
              <w:t>S2-2406265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3B9E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EBFC3" w14:textId="77777777" w:rsidR="00E308B2" w:rsidRDefault="00E308B2" w:rsidP="00AC5BAF">
            <w:pPr>
              <w:pStyle w:val="TAL"/>
            </w:pPr>
            <w:r>
              <w:t>New Solution for KI4: Identifying devices behind UE/5G-RG using DHCPv6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F5935"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E170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63A0A"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D6AF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CB38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05EA6" w14:textId="77777777" w:rsidR="00E308B2" w:rsidRDefault="00E308B2" w:rsidP="00AC5BAF">
            <w:pPr>
              <w:pStyle w:val="TAL"/>
            </w:pPr>
          </w:p>
        </w:tc>
      </w:tr>
      <w:tr w:rsidR="00E308B2" w14:paraId="7650CB6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0D7E6" w14:textId="77777777" w:rsidR="00E308B2" w:rsidRDefault="00E308B2" w:rsidP="00AC5BAF">
            <w:pPr>
              <w:pStyle w:val="TAL"/>
              <w:rPr>
                <w:sz w:val="24"/>
                <w:szCs w:val="24"/>
              </w:rPr>
            </w:pPr>
            <w:r>
              <w:lastRenderedPageBreak/>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77BAE" w14:textId="77777777" w:rsidR="00E308B2" w:rsidRDefault="00E308B2" w:rsidP="00AC5BAF">
            <w:pPr>
              <w:pStyle w:val="TAL"/>
            </w:pPr>
            <w:r>
              <w:t>S2-2406390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095F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69ADE" w14:textId="77777777" w:rsidR="00E308B2" w:rsidRDefault="00E308B2" w:rsidP="00AC5BAF">
            <w:pPr>
              <w:pStyle w:val="TAL"/>
            </w:pPr>
            <w:r>
              <w:t>KI#4 Solution on Authentication/authorization of non-3GPP devices behind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02AF0"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C0F6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8CB6C"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0CDC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2C8B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C1A7C" w14:textId="77777777" w:rsidR="00E308B2" w:rsidRDefault="00E308B2" w:rsidP="00AC5BAF">
            <w:pPr>
              <w:pStyle w:val="TAL"/>
            </w:pPr>
          </w:p>
        </w:tc>
      </w:tr>
      <w:tr w:rsidR="00E308B2" w14:paraId="5163296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73B42" w14:textId="77777777" w:rsidR="00E308B2" w:rsidRDefault="00E308B2" w:rsidP="00AC5BAF">
            <w:pPr>
              <w:pStyle w:val="TAL"/>
              <w:rPr>
                <w:sz w:val="24"/>
                <w:szCs w:val="24"/>
              </w:rPr>
            </w:pPr>
            <w:r>
              <w:t>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8FF90" w14:textId="77777777" w:rsidR="00E308B2" w:rsidRDefault="00E308B2" w:rsidP="00AC5BAF">
            <w:pPr>
              <w:pStyle w:val="TAL"/>
            </w:pPr>
            <w:r>
              <w:t>S2-2406249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0EDB6"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C3403" w14:textId="77777777" w:rsidR="00E308B2" w:rsidRDefault="00E308B2" w:rsidP="00AC5BAF">
            <w:pPr>
              <w:pStyle w:val="TAL"/>
            </w:pPr>
            <w:r>
              <w:t>Pre-SA2 #163 NWM Discussion for FS_UIA_ARC Rel-19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42937" w14:textId="77777777" w:rsidR="00E308B2" w:rsidRDefault="00E308B2" w:rsidP="00AC5BAF">
            <w:pPr>
              <w:pStyle w:val="TAL"/>
            </w:pPr>
            <w:r>
              <w:t>InterDigital Inc.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DD9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C1300"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1DB5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95C1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DFDED" w14:textId="77777777" w:rsidR="00E308B2" w:rsidRDefault="00E308B2" w:rsidP="00AC5BAF">
            <w:pPr>
              <w:pStyle w:val="TAL"/>
            </w:pPr>
          </w:p>
        </w:tc>
      </w:tr>
      <w:tr w:rsidR="00E308B2" w14:paraId="08A696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8A9D0"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77663" w14:textId="77777777" w:rsidR="00E308B2" w:rsidRDefault="00E308B2" w:rsidP="00AC5BAF">
            <w:pPr>
              <w:pStyle w:val="TAL"/>
            </w:pPr>
            <w:r>
              <w:t>S2-2406835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5AE66"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05167" w14:textId="77777777" w:rsidR="00E308B2" w:rsidRDefault="00E308B2" w:rsidP="00AC5BAF">
            <w:pPr>
              <w:pStyle w:val="TAL"/>
            </w:pPr>
            <w:r>
              <w:t>Summary of NWM feedback on 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FA7CB"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50C9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18BC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CE3C2"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A4A5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3B72A" w14:textId="77777777" w:rsidR="00E308B2" w:rsidRDefault="00E308B2" w:rsidP="00AC5BAF">
            <w:pPr>
              <w:pStyle w:val="TAL"/>
            </w:pPr>
          </w:p>
        </w:tc>
      </w:tr>
      <w:tr w:rsidR="00E308B2" w14:paraId="19FE29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A0087"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33ED8" w14:textId="77777777" w:rsidR="00E308B2" w:rsidRDefault="00E308B2" w:rsidP="00AC5BAF">
            <w:pPr>
              <w:pStyle w:val="TAL"/>
            </w:pPr>
            <w:r>
              <w:t>S2-2406185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EAB6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34EF5" w14:textId="77777777" w:rsidR="00E308B2" w:rsidRDefault="00E308B2" w:rsidP="00AC5BAF">
            <w:pPr>
              <w:pStyle w:val="TAL"/>
            </w:pPr>
            <w:r>
              <w:t>KI#1: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90F74" w14:textId="77777777" w:rsidR="00E308B2" w:rsidRDefault="00E308B2" w:rsidP="00AC5BAF">
            <w:pPr>
              <w:pStyle w:val="TAL"/>
            </w:pPr>
            <w:r>
              <w:t>Ericsson, Nokia,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2B81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E5514"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2B59C" w14:textId="77777777" w:rsidR="00E308B2" w:rsidRDefault="00E308B2" w:rsidP="00AC5BAF">
            <w:pPr>
              <w:pStyle w:val="TAL"/>
            </w:pPr>
            <w:r>
              <w:t>Revised in parallel session to S2-2406923.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DF73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2C9A3" w14:textId="77777777" w:rsidR="00E308B2" w:rsidRDefault="00E308B2" w:rsidP="00AC5BAF">
            <w:pPr>
              <w:pStyle w:val="TAL"/>
            </w:pPr>
            <w:r>
              <w:t>S2-2406923</w:t>
            </w:r>
          </w:p>
        </w:tc>
      </w:tr>
      <w:tr w:rsidR="00E308B2" w14:paraId="3905E3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CA19A" w14:textId="77777777" w:rsidR="00E308B2" w:rsidRDefault="00E308B2" w:rsidP="00AC5BAF">
            <w:pPr>
              <w:pStyle w:val="TAL"/>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0659E" w14:textId="77777777" w:rsidR="00E308B2" w:rsidRDefault="00E308B2" w:rsidP="00AC5BAF">
            <w:pPr>
              <w:pStyle w:val="TAL"/>
            </w:pPr>
            <w:r>
              <w:t>S2-2406923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71B9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B3F3D" w14:textId="77777777" w:rsidR="00E308B2" w:rsidRDefault="00E308B2" w:rsidP="00AC5BAF">
            <w:pPr>
              <w:pStyle w:val="TAL"/>
            </w:pPr>
            <w:r>
              <w:t>KI#1: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5D29D" w14:textId="77777777" w:rsidR="00E308B2" w:rsidRDefault="00E308B2" w:rsidP="00AC5BAF">
            <w:pPr>
              <w:pStyle w:val="TAL"/>
            </w:pPr>
            <w:r>
              <w:t>Ericsson, Nokia, AT&amp;T,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DA78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FCADD"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679AC" w14:textId="77777777" w:rsidR="00E308B2" w:rsidRDefault="00E308B2" w:rsidP="00AC5BAF">
            <w:pPr>
              <w:pStyle w:val="TAL"/>
            </w:pPr>
            <w:r>
              <w:t>Revision of S2-2406185. Revised in parallel session to S2-2407170.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678D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713F9" w14:textId="77777777" w:rsidR="00E308B2" w:rsidRDefault="00E308B2" w:rsidP="00AC5BAF">
            <w:pPr>
              <w:pStyle w:val="TAL"/>
            </w:pPr>
            <w:r>
              <w:t>S2-2407170</w:t>
            </w:r>
          </w:p>
        </w:tc>
      </w:tr>
      <w:tr w:rsidR="00E308B2" w14:paraId="44D0288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8F12C" w14:textId="77777777" w:rsidR="00E308B2" w:rsidRDefault="00E308B2" w:rsidP="00AC5BAF">
            <w:pPr>
              <w:pStyle w:val="TAL"/>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8F7B5" w14:textId="77777777" w:rsidR="00E308B2" w:rsidRDefault="00E308B2" w:rsidP="00AC5BAF">
            <w:pPr>
              <w:pStyle w:val="TAL"/>
            </w:pPr>
            <w:r>
              <w:t>S2-2407170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3A29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21BEE" w14:textId="77777777" w:rsidR="00E308B2" w:rsidRDefault="00E308B2" w:rsidP="00AC5BAF">
            <w:pPr>
              <w:pStyle w:val="TAL"/>
            </w:pPr>
            <w:r>
              <w:t>KI#1: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64A76" w14:textId="77777777" w:rsidR="00E308B2" w:rsidRDefault="00E308B2" w:rsidP="00AC5BAF">
            <w:pPr>
              <w:pStyle w:val="TAL"/>
            </w:pPr>
            <w:r>
              <w:t>Ericsson, Nokia, AT&amp;T,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351E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9FE3C"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B0C2E" w14:textId="77777777" w:rsidR="00E308B2" w:rsidRDefault="00E308B2" w:rsidP="00AC5BAF">
            <w:pPr>
              <w:pStyle w:val="TAL"/>
            </w:pPr>
            <w:r>
              <w:t>Revision of S2-2406923.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F060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6C854" w14:textId="77777777" w:rsidR="00E308B2" w:rsidRDefault="00E308B2" w:rsidP="00AC5BAF">
            <w:pPr>
              <w:pStyle w:val="TAL"/>
            </w:pPr>
          </w:p>
        </w:tc>
      </w:tr>
      <w:tr w:rsidR="00E308B2" w14:paraId="157E0C3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010CD"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133B4" w14:textId="77777777" w:rsidR="00E308B2" w:rsidRDefault="00E308B2" w:rsidP="00AC5BAF">
            <w:pPr>
              <w:pStyle w:val="TAL"/>
            </w:pPr>
            <w:r>
              <w:t>S2-2406464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9792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A913B" w14:textId="77777777" w:rsidR="00E308B2" w:rsidRDefault="00E308B2" w:rsidP="00AC5BAF">
            <w:pPr>
              <w:pStyle w:val="TAL"/>
            </w:pPr>
            <w:r>
              <w:t>KI#1: Evaluation and conclusion of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27521" w14:textId="77777777" w:rsidR="00E308B2" w:rsidRDefault="00E308B2" w:rsidP="00AC5BAF">
            <w:pPr>
              <w:pStyle w:val="TAL"/>
            </w:pPr>
            <w:r>
              <w:t>Huawei, HiSilicon, China Telecom, China Unicom,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42DA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8687D"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D50C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2076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25A46" w14:textId="77777777" w:rsidR="00E308B2" w:rsidRDefault="00E308B2" w:rsidP="00AC5BAF">
            <w:pPr>
              <w:pStyle w:val="TAL"/>
            </w:pPr>
          </w:p>
        </w:tc>
      </w:tr>
      <w:tr w:rsidR="00E308B2" w14:paraId="2A891C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688B2"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6E6C9" w14:textId="77777777" w:rsidR="00E308B2" w:rsidRDefault="00E308B2" w:rsidP="00AC5BAF">
            <w:pPr>
              <w:pStyle w:val="TAL"/>
            </w:pPr>
            <w:r>
              <w:t>S2-2406435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089D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5726C" w14:textId="77777777" w:rsidR="00E308B2" w:rsidRDefault="00E308B2" w:rsidP="00AC5BAF">
            <w:pPr>
              <w:pStyle w:val="TAL"/>
            </w:pPr>
            <w:r>
              <w:t>KI#1: Conclusion update based on NWM 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3673C"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C460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69312"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4D2F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CF9E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C2661" w14:textId="77777777" w:rsidR="00E308B2" w:rsidRDefault="00E308B2" w:rsidP="00AC5BAF">
            <w:pPr>
              <w:pStyle w:val="TAL"/>
            </w:pPr>
          </w:p>
        </w:tc>
      </w:tr>
      <w:tr w:rsidR="00E308B2" w14:paraId="2948002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EC11D"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35751" w14:textId="77777777" w:rsidR="00E308B2" w:rsidRDefault="00E308B2" w:rsidP="00AC5BAF">
            <w:pPr>
              <w:pStyle w:val="TAL"/>
            </w:pPr>
            <w:r>
              <w:t>S2-2405914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999D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F97AA" w14:textId="77777777" w:rsidR="00E308B2" w:rsidRDefault="00E308B2" w:rsidP="00AC5BAF">
            <w:pPr>
              <w:pStyle w:val="TAL"/>
            </w:pPr>
            <w:r>
              <w:t>KI#1 evaluation and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9FDF9"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0E92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EA4F7"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B648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C963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B8988" w14:textId="77777777" w:rsidR="00E308B2" w:rsidRDefault="00E308B2" w:rsidP="00AC5BAF">
            <w:pPr>
              <w:pStyle w:val="TAL"/>
            </w:pPr>
          </w:p>
        </w:tc>
      </w:tr>
      <w:tr w:rsidR="00E308B2" w14:paraId="37D4082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B62B0"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5D772" w14:textId="77777777" w:rsidR="00E308B2" w:rsidRDefault="00E308B2" w:rsidP="00AC5BAF">
            <w:pPr>
              <w:pStyle w:val="TAL"/>
            </w:pPr>
            <w:r>
              <w:t>S2-2406090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724A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503C3" w14:textId="77777777" w:rsidR="00E308B2" w:rsidRDefault="00E308B2" w:rsidP="00AC5BAF">
            <w:pPr>
              <w:pStyle w:val="TAL"/>
            </w:pPr>
            <w:r>
              <w:t>Conclusion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E306C"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47E3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BF6A6"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22E3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50EF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BD8AC" w14:textId="77777777" w:rsidR="00E308B2" w:rsidRDefault="00E308B2" w:rsidP="00AC5BAF">
            <w:pPr>
              <w:pStyle w:val="TAL"/>
            </w:pPr>
          </w:p>
        </w:tc>
      </w:tr>
      <w:tr w:rsidR="00E308B2" w14:paraId="40B305D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915C2"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494A8" w14:textId="77777777" w:rsidR="00E308B2" w:rsidRDefault="00E308B2" w:rsidP="00AC5BAF">
            <w:pPr>
              <w:pStyle w:val="TAL"/>
            </w:pPr>
            <w:r>
              <w:t>S2-2406030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7E16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FD7C1" w14:textId="77777777" w:rsidR="00E308B2" w:rsidRDefault="00E308B2" w:rsidP="00AC5BAF">
            <w:pPr>
              <w:pStyle w:val="TAL"/>
            </w:pPr>
            <w:r>
              <w:t>KI 1: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4FA0D"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9B72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3A192"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A081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496E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EAEC1" w14:textId="77777777" w:rsidR="00E308B2" w:rsidRDefault="00E308B2" w:rsidP="00AC5BAF">
            <w:pPr>
              <w:pStyle w:val="TAL"/>
            </w:pPr>
          </w:p>
        </w:tc>
      </w:tr>
      <w:tr w:rsidR="00E308B2" w14:paraId="3C34077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4003E"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A1D05" w14:textId="77777777" w:rsidR="00E308B2" w:rsidRDefault="00E308B2" w:rsidP="00AC5BAF">
            <w:pPr>
              <w:pStyle w:val="TAL"/>
            </w:pPr>
            <w:r>
              <w:t>S2-2406729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8222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2399C" w14:textId="77777777" w:rsidR="00E308B2" w:rsidRDefault="00E308B2" w:rsidP="00AC5BAF">
            <w:pPr>
              <w:pStyle w:val="TAL"/>
            </w:pPr>
            <w:r>
              <w:t>KI#1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8E58C"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AF77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44E46"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B963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DA99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F22BB" w14:textId="77777777" w:rsidR="00E308B2" w:rsidRDefault="00E308B2" w:rsidP="00AC5BAF">
            <w:pPr>
              <w:pStyle w:val="TAL"/>
            </w:pPr>
          </w:p>
        </w:tc>
      </w:tr>
      <w:tr w:rsidR="00E308B2" w14:paraId="76A09B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06961"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78AB4" w14:textId="77777777" w:rsidR="00E308B2" w:rsidRDefault="00E308B2" w:rsidP="00AC5BAF">
            <w:pPr>
              <w:pStyle w:val="TAL"/>
            </w:pPr>
            <w:r>
              <w:t>S2-2406436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0D46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1A2C1" w14:textId="77777777" w:rsidR="00E308B2" w:rsidRDefault="00E308B2" w:rsidP="00AC5BAF">
            <w:pPr>
              <w:pStyle w:val="TAL"/>
            </w:pPr>
            <w:r>
              <w:t>KI#2: Conclusion update based on NWM 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D7B17"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7E4F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6C53F"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9D79C" w14:textId="77777777" w:rsidR="00E308B2" w:rsidRDefault="00E308B2" w:rsidP="00AC5BAF">
            <w:pPr>
              <w:pStyle w:val="TAL"/>
            </w:pPr>
            <w:r>
              <w:t>Revised in parallel session to S2-2406924.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1275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FA3ED" w14:textId="77777777" w:rsidR="00E308B2" w:rsidRDefault="00E308B2" w:rsidP="00AC5BAF">
            <w:pPr>
              <w:pStyle w:val="TAL"/>
            </w:pPr>
            <w:r>
              <w:t>S2-2406924</w:t>
            </w:r>
          </w:p>
        </w:tc>
      </w:tr>
      <w:tr w:rsidR="00E308B2" w14:paraId="75BA71A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00200" w14:textId="77777777" w:rsidR="00E308B2" w:rsidRDefault="00E308B2" w:rsidP="00AC5BAF">
            <w:pPr>
              <w:pStyle w:val="TAL"/>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96C48" w14:textId="77777777" w:rsidR="00E308B2" w:rsidRDefault="00E308B2" w:rsidP="00AC5BAF">
            <w:pPr>
              <w:pStyle w:val="TAL"/>
            </w:pPr>
            <w:r>
              <w:t>S2-2406924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BB51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DF56A" w14:textId="77777777" w:rsidR="00E308B2" w:rsidRDefault="00E308B2" w:rsidP="00AC5BAF">
            <w:pPr>
              <w:pStyle w:val="TAL"/>
            </w:pPr>
            <w:r>
              <w:t>KI#2: Conclusion update based on NWM 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CABBE"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54F6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3B873"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7D6B0" w14:textId="77777777" w:rsidR="00E308B2" w:rsidRDefault="00E308B2" w:rsidP="00AC5BAF">
            <w:pPr>
              <w:pStyle w:val="TAL"/>
            </w:pPr>
            <w:r>
              <w:t>Revision of S2-2406436. Revised in parallel session to S2-2407171.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3FFA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33162" w14:textId="77777777" w:rsidR="00E308B2" w:rsidRDefault="00E308B2" w:rsidP="00AC5BAF">
            <w:pPr>
              <w:pStyle w:val="TAL"/>
            </w:pPr>
            <w:r>
              <w:t>S2-2407171</w:t>
            </w:r>
          </w:p>
        </w:tc>
      </w:tr>
      <w:tr w:rsidR="00E308B2" w14:paraId="76E04D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66FEE" w14:textId="77777777" w:rsidR="00E308B2" w:rsidRDefault="00E308B2" w:rsidP="00AC5BAF">
            <w:pPr>
              <w:pStyle w:val="TAL"/>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0BEB9" w14:textId="77777777" w:rsidR="00E308B2" w:rsidRDefault="00E308B2" w:rsidP="00AC5BAF">
            <w:pPr>
              <w:pStyle w:val="TAL"/>
            </w:pPr>
            <w:r>
              <w:t>S2-2407171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1A11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CC532" w14:textId="77777777" w:rsidR="00E308B2" w:rsidRDefault="00E308B2" w:rsidP="00AC5BAF">
            <w:pPr>
              <w:pStyle w:val="TAL"/>
            </w:pPr>
            <w:r>
              <w:t>KI#2: Conclusion update based on NWM 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5D598" w14:textId="77777777" w:rsidR="00E308B2" w:rsidRDefault="00E308B2" w:rsidP="00AC5BAF">
            <w:pPr>
              <w:pStyle w:val="TAL"/>
            </w:pPr>
            <w:r>
              <w:t>Intel, Huawei, ZTE, CATT,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01E8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019FB"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16C1B" w14:textId="77777777" w:rsidR="00E308B2" w:rsidRDefault="00E308B2" w:rsidP="00AC5BAF">
            <w:pPr>
              <w:pStyle w:val="TAL"/>
            </w:pPr>
            <w:r>
              <w:t>Revision of S2-2406924. Revised in parallel session to S2-2407190.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D0AF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9CD29" w14:textId="77777777" w:rsidR="00E308B2" w:rsidRDefault="00E308B2" w:rsidP="00AC5BAF">
            <w:pPr>
              <w:pStyle w:val="TAL"/>
            </w:pPr>
            <w:r>
              <w:t>S2-2407190</w:t>
            </w:r>
          </w:p>
        </w:tc>
      </w:tr>
      <w:tr w:rsidR="00E308B2" w14:paraId="2395388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EC1A7" w14:textId="77777777" w:rsidR="00E308B2" w:rsidRDefault="00E308B2" w:rsidP="00AC5BAF">
            <w:pPr>
              <w:pStyle w:val="TAL"/>
            </w:pPr>
            <w:r>
              <w:lastRenderedPageBreak/>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7E4EE" w14:textId="77777777" w:rsidR="00E308B2" w:rsidRDefault="00E308B2" w:rsidP="00AC5BAF">
            <w:pPr>
              <w:pStyle w:val="TAL"/>
            </w:pPr>
            <w:r>
              <w:t>S2-2407190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6605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9E5CE" w14:textId="77777777" w:rsidR="00E308B2" w:rsidRDefault="00E308B2" w:rsidP="00AC5BAF">
            <w:pPr>
              <w:pStyle w:val="TAL"/>
            </w:pPr>
            <w:r>
              <w:t>KI#2: Conclusion update based on NWM 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1FCA1" w14:textId="77777777" w:rsidR="00E308B2" w:rsidRDefault="00E308B2" w:rsidP="00AC5BAF">
            <w:pPr>
              <w:pStyle w:val="TAL"/>
            </w:pPr>
            <w:r>
              <w:t>Intel, Huawei, ZTE, CATT, Ericsson, CMCC, Nokia, Samsung,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5A2C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3651F"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B1739" w14:textId="77777777" w:rsidR="00E308B2" w:rsidRDefault="00E308B2" w:rsidP="00AC5BAF">
            <w:pPr>
              <w:pStyle w:val="TAL"/>
            </w:pPr>
            <w:r>
              <w:t>Revision of S2-2407171.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6D20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52FBE" w14:textId="77777777" w:rsidR="00E308B2" w:rsidRDefault="00E308B2" w:rsidP="00AC5BAF">
            <w:pPr>
              <w:pStyle w:val="TAL"/>
            </w:pPr>
          </w:p>
        </w:tc>
      </w:tr>
      <w:tr w:rsidR="00E308B2" w14:paraId="44742D8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68F33"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0708B" w14:textId="77777777" w:rsidR="00E308B2" w:rsidRDefault="00E308B2" w:rsidP="00AC5BAF">
            <w:pPr>
              <w:pStyle w:val="TAL"/>
            </w:pPr>
            <w:r>
              <w:t>S2-2405915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A563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B68E3" w14:textId="77777777" w:rsidR="00E308B2" w:rsidRDefault="00E308B2" w:rsidP="00AC5BAF">
            <w:pPr>
              <w:pStyle w:val="TAL"/>
            </w:pPr>
            <w:r>
              <w:t>KI#2 evaluation and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37035"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46D6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51C85"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404F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E573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56FF1" w14:textId="77777777" w:rsidR="00E308B2" w:rsidRDefault="00E308B2" w:rsidP="00AC5BAF">
            <w:pPr>
              <w:pStyle w:val="TAL"/>
            </w:pPr>
          </w:p>
        </w:tc>
      </w:tr>
      <w:tr w:rsidR="00E308B2" w14:paraId="297C149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401CB"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5897D" w14:textId="77777777" w:rsidR="00E308B2" w:rsidRDefault="00E308B2" w:rsidP="00AC5BAF">
            <w:pPr>
              <w:pStyle w:val="TAL"/>
            </w:pPr>
            <w:r>
              <w:t>S2-2406180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8317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F6147" w14:textId="77777777" w:rsidR="00E308B2" w:rsidRDefault="00E308B2" w:rsidP="00AC5BAF">
            <w:pPr>
              <w:pStyle w:val="TAL"/>
            </w:pPr>
            <w:r>
              <w:t>KI#2,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3A49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E908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C1437"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0552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F847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9DE91" w14:textId="77777777" w:rsidR="00E308B2" w:rsidRDefault="00E308B2" w:rsidP="00AC5BAF">
            <w:pPr>
              <w:pStyle w:val="TAL"/>
            </w:pPr>
          </w:p>
        </w:tc>
      </w:tr>
      <w:tr w:rsidR="00E308B2" w14:paraId="338E51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F2D11"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0A5D6" w14:textId="77777777" w:rsidR="00E308B2" w:rsidRDefault="00E308B2" w:rsidP="00AC5BAF">
            <w:pPr>
              <w:pStyle w:val="TAL"/>
            </w:pPr>
            <w:r>
              <w:t>S2-2406511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6F99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17FC0" w14:textId="77777777" w:rsidR="00E308B2" w:rsidRDefault="00E308B2" w:rsidP="00AC5BAF">
            <w:pPr>
              <w:pStyle w:val="TAL"/>
            </w:pPr>
            <w:r>
              <w:t>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ED28D"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030F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3EB25"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0BBE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4DE5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17DA7" w14:textId="77777777" w:rsidR="00E308B2" w:rsidRDefault="00E308B2" w:rsidP="00AC5BAF">
            <w:pPr>
              <w:pStyle w:val="TAL"/>
            </w:pPr>
          </w:p>
        </w:tc>
      </w:tr>
      <w:tr w:rsidR="00E308B2" w14:paraId="58ABE7E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1C472"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A4294" w14:textId="77777777" w:rsidR="00E308B2" w:rsidRDefault="00E308B2" w:rsidP="00AC5BAF">
            <w:pPr>
              <w:pStyle w:val="TAL"/>
            </w:pPr>
            <w:r>
              <w:t>S2-2406031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8D04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BFE14" w14:textId="77777777" w:rsidR="00E308B2" w:rsidRDefault="00E308B2" w:rsidP="00AC5BAF">
            <w:pPr>
              <w:pStyle w:val="TAL"/>
            </w:pPr>
            <w:r>
              <w:t>KI 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F1284"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6363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A6A72"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24D1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33AC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1ACB8" w14:textId="77777777" w:rsidR="00E308B2" w:rsidRDefault="00E308B2" w:rsidP="00AC5BAF">
            <w:pPr>
              <w:pStyle w:val="TAL"/>
            </w:pPr>
          </w:p>
        </w:tc>
      </w:tr>
      <w:tr w:rsidR="00E308B2" w14:paraId="3DB4ABD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D948A"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84E5F" w14:textId="77777777" w:rsidR="00E308B2" w:rsidRDefault="00E308B2" w:rsidP="00AC5BAF">
            <w:pPr>
              <w:pStyle w:val="TAL"/>
            </w:pPr>
            <w:r>
              <w:t>S2-2406186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35CF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344E1" w14:textId="77777777" w:rsidR="00E308B2" w:rsidRDefault="00E308B2" w:rsidP="00AC5BAF">
            <w:pPr>
              <w:pStyle w:val="TAL"/>
            </w:pPr>
            <w:r>
              <w:t>KI#2: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645F3"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66FC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B839C"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4A86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C474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6ADC2" w14:textId="77777777" w:rsidR="00E308B2" w:rsidRDefault="00E308B2" w:rsidP="00AC5BAF">
            <w:pPr>
              <w:pStyle w:val="TAL"/>
            </w:pPr>
          </w:p>
        </w:tc>
      </w:tr>
      <w:tr w:rsidR="00E308B2" w14:paraId="2AF84B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13211"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AA3A6" w14:textId="77777777" w:rsidR="00E308B2" w:rsidRDefault="00E308B2" w:rsidP="00AC5BAF">
            <w:pPr>
              <w:pStyle w:val="TAL"/>
            </w:pPr>
            <w:r>
              <w:t>S2-2406730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4D93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EF35E" w14:textId="77777777" w:rsidR="00E308B2" w:rsidRDefault="00E308B2" w:rsidP="00AC5BAF">
            <w:pPr>
              <w:pStyle w:val="TAL"/>
            </w:pPr>
            <w:r>
              <w:t>KI#2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B40CE"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1E8A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6B233"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F011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A339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9E5F9" w14:textId="77777777" w:rsidR="00E308B2" w:rsidRDefault="00E308B2" w:rsidP="00AC5BAF">
            <w:pPr>
              <w:pStyle w:val="TAL"/>
            </w:pPr>
          </w:p>
        </w:tc>
      </w:tr>
      <w:tr w:rsidR="00E308B2" w14:paraId="2E44A20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94017"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C690D" w14:textId="77777777" w:rsidR="00E308B2" w:rsidRDefault="00E308B2" w:rsidP="00AC5BAF">
            <w:pPr>
              <w:pStyle w:val="TAL"/>
            </w:pPr>
            <w:r>
              <w:t>S2-2406510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7087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D8B7C" w14:textId="77777777" w:rsidR="00E308B2" w:rsidRDefault="00E308B2" w:rsidP="00AC5BAF">
            <w:pPr>
              <w:pStyle w:val="TAL"/>
            </w:pPr>
            <w:r>
              <w:t>KI#2 Evaluation and Conclusions using NWDAF analytics to determine optimal EAS/UPF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CF95A" w14:textId="77777777" w:rsidR="00E308B2" w:rsidRDefault="00E308B2" w:rsidP="00AC5BAF">
            <w:pPr>
              <w:pStyle w:val="TAL"/>
            </w:pPr>
            <w:r>
              <w:t>Lenovo,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6BB5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E3460"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C281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9917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EE0D8" w14:textId="77777777" w:rsidR="00E308B2" w:rsidRDefault="00E308B2" w:rsidP="00AC5BAF">
            <w:pPr>
              <w:pStyle w:val="TAL"/>
            </w:pPr>
          </w:p>
        </w:tc>
      </w:tr>
      <w:tr w:rsidR="00E308B2" w14:paraId="342C460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98F90"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53BAF" w14:textId="77777777" w:rsidR="00E308B2" w:rsidRDefault="00E308B2" w:rsidP="00AC5BAF">
            <w:pPr>
              <w:pStyle w:val="TAL"/>
            </w:pPr>
            <w:r>
              <w:t>S2-2406091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FA78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9CE4F"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CB3B8"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77FF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53D1D"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64A3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A012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B7249" w14:textId="77777777" w:rsidR="00E308B2" w:rsidRDefault="00E308B2" w:rsidP="00AC5BAF">
            <w:pPr>
              <w:pStyle w:val="TAL"/>
            </w:pPr>
          </w:p>
        </w:tc>
      </w:tr>
      <w:tr w:rsidR="00E308B2" w14:paraId="4B81F56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7E093"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F334D" w14:textId="77777777" w:rsidR="00E308B2" w:rsidRDefault="00E308B2" w:rsidP="00AC5BAF">
            <w:pPr>
              <w:pStyle w:val="TAL"/>
            </w:pPr>
            <w:r>
              <w:t>S2-2406413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0113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29CE3" w14:textId="77777777" w:rsidR="00E308B2" w:rsidRDefault="00E308B2" w:rsidP="00AC5BAF">
            <w:pPr>
              <w:pStyle w:val="TAL"/>
            </w:pPr>
            <w:r>
              <w:t>KI#2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9AC19"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C09D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2068B"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1FE5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7A63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FD4C2" w14:textId="77777777" w:rsidR="00E308B2" w:rsidRDefault="00E308B2" w:rsidP="00AC5BAF">
            <w:pPr>
              <w:pStyle w:val="TAL"/>
            </w:pPr>
          </w:p>
        </w:tc>
      </w:tr>
      <w:tr w:rsidR="00E308B2" w14:paraId="78401BA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09C4D"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92A0A" w14:textId="77777777" w:rsidR="00E308B2" w:rsidRDefault="00E308B2" w:rsidP="00AC5BAF">
            <w:pPr>
              <w:pStyle w:val="TAL"/>
            </w:pPr>
            <w:r>
              <w:t>S2-2406715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E82F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34CEC" w14:textId="77777777" w:rsidR="00E308B2" w:rsidRDefault="00E308B2" w:rsidP="00AC5BAF">
            <w:pPr>
              <w:pStyle w:val="TAL"/>
            </w:pPr>
            <w:r>
              <w:t>KI#2 Conclusions update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AB1A1"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D5AA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BD1D3"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D499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E148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7637A" w14:textId="77777777" w:rsidR="00E308B2" w:rsidRDefault="00E308B2" w:rsidP="00AC5BAF">
            <w:pPr>
              <w:pStyle w:val="TAL"/>
            </w:pPr>
          </w:p>
        </w:tc>
      </w:tr>
      <w:tr w:rsidR="00E308B2" w14:paraId="11F779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0E74C"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63988" w14:textId="77777777" w:rsidR="00E308B2" w:rsidRDefault="00E308B2" w:rsidP="00AC5BAF">
            <w:pPr>
              <w:pStyle w:val="TAL"/>
            </w:pPr>
            <w:r>
              <w:t>S2-2406179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9F7F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A853C"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64C1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169B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17224"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48EB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2FE4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2E6A7" w14:textId="77777777" w:rsidR="00E308B2" w:rsidRDefault="00E308B2" w:rsidP="00AC5BAF">
            <w:pPr>
              <w:pStyle w:val="TAL"/>
            </w:pPr>
          </w:p>
        </w:tc>
      </w:tr>
      <w:tr w:rsidR="00E308B2" w14:paraId="765522E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53059"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CBB13" w14:textId="77777777" w:rsidR="00E308B2" w:rsidRDefault="00E308B2" w:rsidP="00AC5BAF">
            <w:pPr>
              <w:pStyle w:val="TAL"/>
            </w:pPr>
            <w:r>
              <w:t>S2-2406092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17B3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14A2B" w14:textId="77777777" w:rsidR="00E308B2" w:rsidRDefault="00E308B2" w:rsidP="00AC5BAF">
            <w:pPr>
              <w:pStyle w:val="TAL"/>
            </w:pPr>
            <w:r>
              <w:t>Conclusion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73541"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2CC1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C6126"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7E41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5445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C2B47" w14:textId="77777777" w:rsidR="00E308B2" w:rsidRDefault="00E308B2" w:rsidP="00AC5BAF">
            <w:pPr>
              <w:pStyle w:val="TAL"/>
            </w:pPr>
          </w:p>
        </w:tc>
      </w:tr>
      <w:tr w:rsidR="00E308B2" w14:paraId="4941E48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9B9A9"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46109" w14:textId="77777777" w:rsidR="00E308B2" w:rsidRDefault="00E308B2" w:rsidP="00AC5BAF">
            <w:pPr>
              <w:pStyle w:val="TAL"/>
            </w:pPr>
            <w:r>
              <w:t>S2-2406437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B6B8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95BBC"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1039A"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40FA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931F1"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DADD6" w14:textId="77777777" w:rsidR="00E308B2" w:rsidRDefault="00E308B2" w:rsidP="00AC5BAF">
            <w:pPr>
              <w:pStyle w:val="TAL"/>
            </w:pPr>
            <w:r>
              <w:t>Revised in parallel session to S2-2406925.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2C8E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3124D" w14:textId="77777777" w:rsidR="00E308B2" w:rsidRDefault="00E308B2" w:rsidP="00AC5BAF">
            <w:pPr>
              <w:pStyle w:val="TAL"/>
            </w:pPr>
            <w:r>
              <w:t>S2-2406925</w:t>
            </w:r>
          </w:p>
        </w:tc>
      </w:tr>
      <w:tr w:rsidR="00E308B2" w14:paraId="337904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8A644" w14:textId="77777777" w:rsidR="00E308B2" w:rsidRDefault="00E308B2" w:rsidP="00AC5BAF">
            <w:pPr>
              <w:pStyle w:val="TAL"/>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F8ABF" w14:textId="77777777" w:rsidR="00E308B2" w:rsidRDefault="00E308B2" w:rsidP="00AC5BAF">
            <w:pPr>
              <w:pStyle w:val="TAL"/>
            </w:pPr>
            <w:r>
              <w:t>S2-2406925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A879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0B3A0"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7E00F"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B7E9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4F460"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FC836" w14:textId="77777777" w:rsidR="00E308B2" w:rsidRDefault="00E308B2" w:rsidP="00AC5BAF">
            <w:pPr>
              <w:pStyle w:val="TAL"/>
            </w:pPr>
            <w:r>
              <w:t>Revision of S2-2406437. Revised in parallel session to S2-2407172.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0A87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AD563" w14:textId="77777777" w:rsidR="00E308B2" w:rsidRDefault="00E308B2" w:rsidP="00AC5BAF">
            <w:pPr>
              <w:pStyle w:val="TAL"/>
            </w:pPr>
            <w:r>
              <w:t>S2-2407172</w:t>
            </w:r>
          </w:p>
        </w:tc>
      </w:tr>
      <w:tr w:rsidR="00E308B2" w14:paraId="3085BA1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7B554" w14:textId="77777777" w:rsidR="00E308B2" w:rsidRDefault="00E308B2" w:rsidP="00AC5BAF">
            <w:pPr>
              <w:pStyle w:val="TAL"/>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43C38" w14:textId="77777777" w:rsidR="00E308B2" w:rsidRDefault="00E308B2" w:rsidP="00AC5BAF">
            <w:pPr>
              <w:pStyle w:val="TAL"/>
            </w:pPr>
            <w:r>
              <w:t>S2-2407172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70EF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67679"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BB7C8"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6338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26B30"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6DCAD" w14:textId="77777777" w:rsidR="00E308B2" w:rsidRDefault="00E308B2" w:rsidP="00AC5BAF">
            <w:pPr>
              <w:pStyle w:val="TAL"/>
            </w:pPr>
            <w:r>
              <w:t>Revision of S2-2406925.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CBEE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5D694" w14:textId="77777777" w:rsidR="00E308B2" w:rsidRDefault="00E308B2" w:rsidP="00AC5BAF">
            <w:pPr>
              <w:pStyle w:val="TAL"/>
            </w:pPr>
          </w:p>
        </w:tc>
      </w:tr>
      <w:tr w:rsidR="00E308B2" w14:paraId="59B289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FF0E6" w14:textId="77777777" w:rsidR="00E308B2" w:rsidRDefault="00E308B2" w:rsidP="00AC5BAF">
            <w:pPr>
              <w:pStyle w:val="TAL"/>
              <w:rPr>
                <w:sz w:val="24"/>
                <w:szCs w:val="24"/>
              </w:rPr>
            </w:pPr>
            <w:r>
              <w:lastRenderedPageBreak/>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96F69" w14:textId="77777777" w:rsidR="00E308B2" w:rsidRDefault="00E308B2" w:rsidP="00AC5BAF">
            <w:pPr>
              <w:pStyle w:val="TAL"/>
            </w:pPr>
            <w:r>
              <w:t>S2-2405916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3F06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A706B" w14:textId="77777777" w:rsidR="00E308B2" w:rsidRDefault="00E308B2" w:rsidP="00AC5BAF">
            <w:pPr>
              <w:pStyle w:val="TAL"/>
            </w:pPr>
            <w:r>
              <w:t>KI#3 evaluation and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779FC"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F8C7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C9BDB"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3E63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4AF8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E3060" w14:textId="77777777" w:rsidR="00E308B2" w:rsidRDefault="00E308B2" w:rsidP="00AC5BAF">
            <w:pPr>
              <w:pStyle w:val="TAL"/>
            </w:pPr>
          </w:p>
        </w:tc>
      </w:tr>
      <w:tr w:rsidR="00E308B2" w14:paraId="5EAC7BE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077B6"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D5F9B" w14:textId="77777777" w:rsidR="00E308B2" w:rsidRDefault="00E308B2" w:rsidP="00AC5BAF">
            <w:pPr>
              <w:pStyle w:val="TAL"/>
            </w:pPr>
            <w:r>
              <w:t>S2-2406512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972A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07D76"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9D708"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B2C7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5B3E9"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3D3F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6F71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29AE2" w14:textId="77777777" w:rsidR="00E308B2" w:rsidRDefault="00E308B2" w:rsidP="00AC5BAF">
            <w:pPr>
              <w:pStyle w:val="TAL"/>
            </w:pPr>
          </w:p>
        </w:tc>
      </w:tr>
      <w:tr w:rsidR="00E308B2" w14:paraId="16DDF7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B63A2"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9EF3B" w14:textId="77777777" w:rsidR="00E308B2" w:rsidRDefault="00E308B2" w:rsidP="00AC5BAF">
            <w:pPr>
              <w:pStyle w:val="TAL"/>
            </w:pPr>
            <w:r>
              <w:t>S2-2406716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B78D0"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676E3" w14:textId="77777777" w:rsidR="00E308B2" w:rsidRDefault="00E308B2" w:rsidP="00AC5BAF">
            <w:pPr>
              <w:pStyle w:val="TAL"/>
            </w:pPr>
            <w:r>
              <w:t>[DRAFT] LS on Charging of Edge Computing traffic between local part of DN and central part of DN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BCC90"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391F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2BE63"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ED51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2FB8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827DC" w14:textId="77777777" w:rsidR="00E308B2" w:rsidRDefault="00E308B2" w:rsidP="00AC5BAF">
            <w:pPr>
              <w:pStyle w:val="TAL"/>
            </w:pPr>
          </w:p>
        </w:tc>
      </w:tr>
      <w:tr w:rsidR="00E308B2" w14:paraId="7331F50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F0036"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7F32E" w14:textId="77777777" w:rsidR="00E308B2" w:rsidRDefault="00E308B2" w:rsidP="00AC5BAF">
            <w:pPr>
              <w:pStyle w:val="TAL"/>
            </w:pPr>
            <w:r>
              <w:t>S2-2406187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9043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30638" w14:textId="77777777" w:rsidR="00E308B2" w:rsidRDefault="00E308B2" w:rsidP="00AC5BAF">
            <w:pPr>
              <w:pStyle w:val="TAL"/>
            </w:pPr>
            <w:r>
              <w:t>KI#3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28F8D" w14:textId="77777777" w:rsidR="00E308B2" w:rsidRDefault="00E308B2" w:rsidP="00AC5BAF">
            <w:pPr>
              <w:pStyle w:val="TAL"/>
            </w:pPr>
            <w:r>
              <w:t>Ericsson, Nokia,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9DBC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14D0A"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55A4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4B02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7A781" w14:textId="77777777" w:rsidR="00E308B2" w:rsidRDefault="00E308B2" w:rsidP="00AC5BAF">
            <w:pPr>
              <w:pStyle w:val="TAL"/>
            </w:pPr>
          </w:p>
        </w:tc>
      </w:tr>
      <w:tr w:rsidR="00E308B2" w14:paraId="0B38C46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2E7DC"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5D1BE" w14:textId="77777777" w:rsidR="00E308B2" w:rsidRDefault="00E308B2" w:rsidP="00AC5BAF">
            <w:pPr>
              <w:pStyle w:val="TAL"/>
            </w:pPr>
            <w:r>
              <w:t>S2-2406731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C324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28A5D" w14:textId="77777777" w:rsidR="00E308B2" w:rsidRDefault="00E308B2" w:rsidP="00AC5BAF">
            <w:pPr>
              <w:pStyle w:val="TAL"/>
            </w:pPr>
            <w:r>
              <w:t>KI#3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2FC2E"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16E3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E176A"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4F26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462C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DAAA7" w14:textId="77777777" w:rsidR="00E308B2" w:rsidRDefault="00E308B2" w:rsidP="00AC5BAF">
            <w:pPr>
              <w:pStyle w:val="TAL"/>
            </w:pPr>
          </w:p>
        </w:tc>
      </w:tr>
      <w:tr w:rsidR="00E308B2" w14:paraId="7C6D6F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26C85"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9F564" w14:textId="77777777" w:rsidR="00E308B2" w:rsidRDefault="00E308B2" w:rsidP="00AC5BAF">
            <w:pPr>
              <w:pStyle w:val="TAL"/>
            </w:pPr>
            <w:r>
              <w:t>S2-2406434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7FDA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BDBE6" w14:textId="77777777" w:rsidR="00E308B2" w:rsidRDefault="00E308B2" w:rsidP="00AC5BAF">
            <w:pPr>
              <w:pStyle w:val="TAL"/>
            </w:pPr>
            <w:r>
              <w:t>Update on Solution #17 on the handling of encrypted 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FB84F"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E798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A01AB"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EE917" w14:textId="77777777" w:rsidR="00E308B2" w:rsidRDefault="00E308B2" w:rsidP="00AC5BAF">
            <w:pPr>
              <w:pStyle w:val="TAL"/>
            </w:pPr>
            <w:r>
              <w:t>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10DBE"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90B8F" w14:textId="77777777" w:rsidR="00E308B2" w:rsidRDefault="00E308B2" w:rsidP="00AC5BAF">
            <w:pPr>
              <w:pStyle w:val="TAL"/>
            </w:pPr>
          </w:p>
        </w:tc>
      </w:tr>
      <w:tr w:rsidR="00E308B2" w14:paraId="520E903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A5EFC" w14:textId="77777777" w:rsidR="00E308B2" w:rsidRDefault="00E308B2" w:rsidP="00AC5BAF">
            <w:pPr>
              <w:pStyle w:val="TAL"/>
              <w:rPr>
                <w:sz w:val="24"/>
                <w:szCs w:val="24"/>
              </w:rPr>
            </w:pPr>
            <w:r>
              <w:t>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A9DEC" w14:textId="77777777" w:rsidR="00E308B2" w:rsidRDefault="00E308B2" w:rsidP="00AC5BAF">
            <w:pPr>
              <w:pStyle w:val="TAL"/>
            </w:pPr>
            <w:r>
              <w:t>S2-2406181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93F4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E3B45" w14:textId="77777777" w:rsidR="00E308B2" w:rsidRDefault="00E308B2" w:rsidP="00AC5BAF">
            <w:pPr>
              <w:pStyle w:val="TAL"/>
            </w:pPr>
            <w:r>
              <w:t>KI#3, Update of Solution#24 to answer questions from NWM.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4BF26"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6030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EDE6F"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83FB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0040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83AA5" w14:textId="77777777" w:rsidR="00E308B2" w:rsidRDefault="00E308B2" w:rsidP="00AC5BAF">
            <w:pPr>
              <w:pStyle w:val="TAL"/>
            </w:pPr>
          </w:p>
        </w:tc>
      </w:tr>
      <w:tr w:rsidR="00E308B2" w14:paraId="14232B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EE094"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A3E66" w14:textId="77777777" w:rsidR="00E308B2" w:rsidRDefault="00E308B2" w:rsidP="00AC5BAF">
            <w:pPr>
              <w:pStyle w:val="TAL"/>
            </w:pPr>
            <w:r>
              <w:t>S2-2406812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87E1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AD4B5" w14:textId="77777777" w:rsidR="00E308B2" w:rsidRDefault="00E308B2" w:rsidP="00AC5BAF">
            <w:pPr>
              <w:pStyle w:val="TAL"/>
            </w:pPr>
            <w:r>
              <w:t>KI#3: Updates to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F0A1C"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38C7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FB4B4"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41537" w14:textId="77777777" w:rsidR="00E308B2" w:rsidRDefault="00E308B2" w:rsidP="00AC5BAF">
            <w:pPr>
              <w:pStyle w:val="TAL"/>
            </w:pPr>
            <w:r>
              <w:t>Revised in parallel session to S2-2407128.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E9ED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FAED6" w14:textId="77777777" w:rsidR="00E308B2" w:rsidRDefault="00E308B2" w:rsidP="00AC5BAF">
            <w:pPr>
              <w:pStyle w:val="TAL"/>
            </w:pPr>
            <w:r>
              <w:t>S2-2407128</w:t>
            </w:r>
          </w:p>
        </w:tc>
      </w:tr>
      <w:tr w:rsidR="00E308B2" w14:paraId="02650EB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03158"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1C31A" w14:textId="77777777" w:rsidR="00E308B2" w:rsidRDefault="00E308B2" w:rsidP="00AC5BAF">
            <w:pPr>
              <w:pStyle w:val="TAL"/>
            </w:pPr>
            <w:r>
              <w:t>S2-2407128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696E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73F29" w14:textId="77777777" w:rsidR="00E308B2" w:rsidRDefault="00E308B2" w:rsidP="00AC5BAF">
            <w:pPr>
              <w:pStyle w:val="TAL"/>
            </w:pPr>
            <w:r>
              <w:t>KI#3: Updates to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EC051"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4B4A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31A40"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2C9D6" w14:textId="77777777" w:rsidR="00E308B2" w:rsidRDefault="00E308B2" w:rsidP="00AC5BAF">
            <w:pPr>
              <w:pStyle w:val="TAL"/>
            </w:pPr>
            <w:r>
              <w:t>Revision of S2-2406812. Revised in parallel session to S2-2407210.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6069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86FC8" w14:textId="77777777" w:rsidR="00E308B2" w:rsidRDefault="00E308B2" w:rsidP="00AC5BAF">
            <w:pPr>
              <w:pStyle w:val="TAL"/>
            </w:pPr>
            <w:r>
              <w:t>S2-2407210</w:t>
            </w:r>
          </w:p>
        </w:tc>
      </w:tr>
      <w:tr w:rsidR="00E308B2" w14:paraId="2422BF3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2721F"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101D4" w14:textId="77777777" w:rsidR="00E308B2" w:rsidRDefault="00E308B2" w:rsidP="00AC5BAF">
            <w:pPr>
              <w:pStyle w:val="TAL"/>
            </w:pPr>
            <w:r>
              <w:t>S2-2407210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0087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0BC81" w14:textId="77777777" w:rsidR="00E308B2" w:rsidRDefault="00E308B2" w:rsidP="00AC5BAF">
            <w:pPr>
              <w:pStyle w:val="TAL"/>
            </w:pPr>
            <w:r>
              <w:t>KI#3: Updates to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C7874"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5E0F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35F7C"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2DB09" w14:textId="77777777" w:rsidR="00E308B2" w:rsidRDefault="00E308B2" w:rsidP="00AC5BAF">
            <w:pPr>
              <w:pStyle w:val="TAL"/>
            </w:pPr>
            <w:r>
              <w:t>Revision of S2-2407128. Revised in parallel session to S2-2407319.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9AA9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1E673" w14:textId="77777777" w:rsidR="00E308B2" w:rsidRDefault="00E308B2" w:rsidP="00AC5BAF">
            <w:pPr>
              <w:pStyle w:val="TAL"/>
            </w:pPr>
            <w:r>
              <w:t>S2-2407319</w:t>
            </w:r>
          </w:p>
        </w:tc>
      </w:tr>
      <w:tr w:rsidR="00E308B2" w14:paraId="56C9F7A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D867A"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CE1B1" w14:textId="77777777" w:rsidR="00E308B2" w:rsidRDefault="00E308B2" w:rsidP="00AC5BAF">
            <w:pPr>
              <w:pStyle w:val="TAL"/>
            </w:pPr>
            <w:r>
              <w:t>S2-2407319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B284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60C7B" w14:textId="77777777" w:rsidR="00E308B2" w:rsidRDefault="00E308B2" w:rsidP="00AC5BAF">
            <w:pPr>
              <w:pStyle w:val="TAL"/>
            </w:pPr>
            <w:r>
              <w:t>KI#3: Updates to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9A3DA"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F9B8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DEF13"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95064" w14:textId="77777777" w:rsidR="00E308B2" w:rsidRDefault="00E308B2" w:rsidP="00AC5BAF">
            <w:pPr>
              <w:pStyle w:val="TAL"/>
            </w:pPr>
            <w:r>
              <w:t>Revision of S2-2407210. Objection from Nokia.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DF7C6"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7530E" w14:textId="77777777" w:rsidR="00E308B2" w:rsidRDefault="00E308B2" w:rsidP="00AC5BAF">
            <w:pPr>
              <w:pStyle w:val="TAL"/>
            </w:pPr>
          </w:p>
        </w:tc>
      </w:tr>
      <w:tr w:rsidR="00E308B2" w14:paraId="16D6259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FC5E0"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6EFED" w14:textId="77777777" w:rsidR="00E308B2" w:rsidRDefault="00E308B2" w:rsidP="00AC5BAF">
            <w:pPr>
              <w:pStyle w:val="TAL"/>
            </w:pPr>
            <w:r>
              <w:t>S2-2406355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F30D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258FE" w14:textId="77777777" w:rsidR="00E308B2" w:rsidRDefault="00E308B2" w:rsidP="00AC5BAF">
            <w:pPr>
              <w:pStyle w:val="TAL"/>
            </w:pPr>
            <w:r>
              <w:t>EN removal for Solution #8: Network support for NTZ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CBF6C"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8601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AFB45"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64049" w14:textId="77777777" w:rsidR="00E308B2" w:rsidRDefault="00E308B2" w:rsidP="00AC5BAF">
            <w:pPr>
              <w:pStyle w:val="TAL"/>
            </w:pPr>
            <w:r>
              <w:t>Revision of S2-2404055 from SA WG2#162. Revised in parallel session to S2-2407130.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D0F8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9942B" w14:textId="77777777" w:rsidR="00E308B2" w:rsidRDefault="00E308B2" w:rsidP="00AC5BAF">
            <w:pPr>
              <w:pStyle w:val="TAL"/>
            </w:pPr>
            <w:r>
              <w:t>S2-2407130</w:t>
            </w:r>
          </w:p>
        </w:tc>
      </w:tr>
      <w:tr w:rsidR="00E308B2" w14:paraId="15F7E60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BED64"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ED445" w14:textId="77777777" w:rsidR="00E308B2" w:rsidRDefault="00E308B2" w:rsidP="00AC5BAF">
            <w:pPr>
              <w:pStyle w:val="TAL"/>
            </w:pPr>
            <w:r>
              <w:t>S2-2407130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224B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795E3" w14:textId="77777777" w:rsidR="00E308B2" w:rsidRDefault="00E308B2" w:rsidP="00AC5BAF">
            <w:pPr>
              <w:pStyle w:val="TAL"/>
            </w:pPr>
            <w:r>
              <w:t>EN removal for Solution #8: Network support for NTZ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E06A6"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1D85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52066"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8DBFF" w14:textId="77777777" w:rsidR="00E308B2" w:rsidRDefault="00E308B2" w:rsidP="00AC5BAF">
            <w:pPr>
              <w:pStyle w:val="TAL"/>
            </w:pPr>
            <w:r>
              <w:t>Revision of S2-2406355. Revised in parallel session to S2-2407209.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C918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8350D" w14:textId="77777777" w:rsidR="00E308B2" w:rsidRDefault="00E308B2" w:rsidP="00AC5BAF">
            <w:pPr>
              <w:pStyle w:val="TAL"/>
            </w:pPr>
            <w:r>
              <w:t>S2-2407209</w:t>
            </w:r>
          </w:p>
        </w:tc>
      </w:tr>
      <w:tr w:rsidR="00E308B2" w14:paraId="59A781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F6344" w14:textId="77777777" w:rsidR="00E308B2" w:rsidRDefault="00E308B2" w:rsidP="00AC5BAF">
            <w:pPr>
              <w:pStyle w:val="TAL"/>
            </w:pPr>
            <w:r>
              <w:lastRenderedPageBreak/>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01CAB" w14:textId="77777777" w:rsidR="00E308B2" w:rsidRDefault="00E308B2" w:rsidP="00AC5BAF">
            <w:pPr>
              <w:pStyle w:val="TAL"/>
            </w:pPr>
            <w:r>
              <w:t>S2-2407209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8945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01E6F" w14:textId="77777777" w:rsidR="00E308B2" w:rsidRDefault="00E308B2" w:rsidP="00AC5BAF">
            <w:pPr>
              <w:pStyle w:val="TAL"/>
            </w:pPr>
            <w:r>
              <w:t>EN removal for Solution #8: Network support for NTZ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C44B7"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509C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412D2"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2D6BB" w14:textId="77777777" w:rsidR="00E308B2" w:rsidRDefault="00E308B2" w:rsidP="00AC5BAF">
            <w:pPr>
              <w:pStyle w:val="TAL"/>
            </w:pPr>
            <w:r>
              <w:t>Revision of S2-2407130.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4B8FA"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8F7CE" w14:textId="77777777" w:rsidR="00E308B2" w:rsidRDefault="00E308B2" w:rsidP="00AC5BAF">
            <w:pPr>
              <w:pStyle w:val="TAL"/>
            </w:pPr>
          </w:p>
        </w:tc>
      </w:tr>
      <w:tr w:rsidR="00E308B2" w14:paraId="471C08D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B8E02"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38A70" w14:textId="77777777" w:rsidR="00E308B2" w:rsidRDefault="00E308B2" w:rsidP="00AC5BAF">
            <w:pPr>
              <w:pStyle w:val="TAL"/>
            </w:pPr>
            <w:r>
              <w:t>S2-2406141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2CED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6EEDD" w14:textId="77777777" w:rsidR="00E308B2" w:rsidRDefault="00E308B2" w:rsidP="00AC5BAF">
            <w:pPr>
              <w:pStyle w:val="TAL"/>
            </w:pPr>
            <w:r>
              <w:t>KI#3: Updating Solution#9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69AC8"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CC64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00AB5"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7851E" w14:textId="77777777" w:rsidR="00E308B2" w:rsidRDefault="00E308B2" w:rsidP="00AC5BAF">
            <w:pPr>
              <w:pStyle w:val="TAL"/>
            </w:pPr>
            <w:r>
              <w:t>Revised in parallel session to S2-2407129.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A8EA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0D805" w14:textId="77777777" w:rsidR="00E308B2" w:rsidRDefault="00E308B2" w:rsidP="00AC5BAF">
            <w:pPr>
              <w:pStyle w:val="TAL"/>
            </w:pPr>
            <w:r>
              <w:t>S2-2407129</w:t>
            </w:r>
          </w:p>
        </w:tc>
      </w:tr>
      <w:tr w:rsidR="00E308B2" w14:paraId="71B3C71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AFAF7"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AA2B0" w14:textId="77777777" w:rsidR="00E308B2" w:rsidRDefault="00E308B2" w:rsidP="00AC5BAF">
            <w:pPr>
              <w:pStyle w:val="TAL"/>
            </w:pPr>
            <w:r>
              <w:t>S2-2407129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FDBF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60B50" w14:textId="77777777" w:rsidR="00E308B2" w:rsidRDefault="00E308B2" w:rsidP="00AC5BAF">
            <w:pPr>
              <w:pStyle w:val="TAL"/>
            </w:pPr>
            <w:r>
              <w:t>KI#3: Updating Solution#9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CD694" w14:textId="77777777" w:rsidR="00E308B2" w:rsidRDefault="00E308B2" w:rsidP="00AC5BAF">
            <w:pPr>
              <w:pStyle w:val="TAL"/>
            </w:pPr>
            <w:r>
              <w:t>Ericsson,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0AF6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6C342"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DB2F1" w14:textId="77777777" w:rsidR="00E308B2" w:rsidRDefault="00E308B2" w:rsidP="00AC5BAF">
            <w:pPr>
              <w:pStyle w:val="TAL"/>
            </w:pPr>
            <w:r>
              <w:t>Revision of S2-2406141. Revised in parallel session to S2-2407211.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673A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0D9E4" w14:textId="77777777" w:rsidR="00E308B2" w:rsidRDefault="00E308B2" w:rsidP="00AC5BAF">
            <w:pPr>
              <w:pStyle w:val="TAL"/>
            </w:pPr>
            <w:r>
              <w:t>S2-2407211</w:t>
            </w:r>
          </w:p>
        </w:tc>
      </w:tr>
      <w:tr w:rsidR="00E308B2" w14:paraId="5CA2D3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966DE"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C1E67" w14:textId="77777777" w:rsidR="00E308B2" w:rsidRDefault="00E308B2" w:rsidP="00AC5BAF">
            <w:pPr>
              <w:pStyle w:val="TAL"/>
            </w:pPr>
            <w:r>
              <w:t>S2-2407211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7216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90093" w14:textId="77777777" w:rsidR="00E308B2" w:rsidRDefault="00E308B2" w:rsidP="00AC5BAF">
            <w:pPr>
              <w:pStyle w:val="TAL"/>
            </w:pPr>
            <w:r>
              <w:t>KI#3: Updating Solution#9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7DBEB" w14:textId="77777777" w:rsidR="00E308B2" w:rsidRDefault="00E308B2" w:rsidP="00AC5BAF">
            <w:pPr>
              <w:pStyle w:val="TAL"/>
            </w:pPr>
            <w:r>
              <w:t>Ericsson,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CC26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9CE64"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FB348" w14:textId="77777777" w:rsidR="00E308B2" w:rsidRDefault="00E308B2" w:rsidP="00AC5BAF">
            <w:pPr>
              <w:pStyle w:val="TAL"/>
            </w:pPr>
            <w:r>
              <w:t>Revision of S2-2407129.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DD301"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4C552" w14:textId="77777777" w:rsidR="00E308B2" w:rsidRDefault="00E308B2" w:rsidP="00AC5BAF">
            <w:pPr>
              <w:pStyle w:val="TAL"/>
            </w:pPr>
          </w:p>
        </w:tc>
      </w:tr>
      <w:tr w:rsidR="00E308B2" w14:paraId="6D1DDBF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E60B1"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05AE3" w14:textId="77777777" w:rsidR="00E308B2" w:rsidRDefault="00E308B2" w:rsidP="00AC5BAF">
            <w:pPr>
              <w:pStyle w:val="TAL"/>
            </w:pPr>
            <w:r>
              <w:t>S2-2406041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BA89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F282E" w14:textId="77777777" w:rsidR="00E308B2" w:rsidRDefault="00E308B2" w:rsidP="00AC5BAF">
            <w:pPr>
              <w:pStyle w:val="TAL"/>
            </w:pPr>
            <w:r>
              <w:t>KI#3: update of solution#16.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554A3" w14:textId="77777777" w:rsidR="00E308B2" w:rsidRDefault="00E308B2" w:rsidP="00AC5BAF">
            <w:pPr>
              <w:pStyle w:val="TAL"/>
            </w:pPr>
            <w:r>
              <w:t>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CC8A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AADE6"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E145D" w14:textId="77777777" w:rsidR="00E308B2" w:rsidRDefault="00E308B2" w:rsidP="00AC5BAF">
            <w:pPr>
              <w:pStyle w:val="TAL"/>
            </w:pPr>
            <w:r>
              <w:t>Revised in parallel session to S2-2407131.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01C6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DCB51" w14:textId="77777777" w:rsidR="00E308B2" w:rsidRDefault="00E308B2" w:rsidP="00AC5BAF">
            <w:pPr>
              <w:pStyle w:val="TAL"/>
            </w:pPr>
            <w:r>
              <w:t>S2-2407131</w:t>
            </w:r>
          </w:p>
        </w:tc>
      </w:tr>
      <w:tr w:rsidR="00E308B2" w14:paraId="5E3DA3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C4336"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B362C" w14:textId="77777777" w:rsidR="00E308B2" w:rsidRDefault="00E308B2" w:rsidP="00AC5BAF">
            <w:pPr>
              <w:pStyle w:val="TAL"/>
            </w:pPr>
            <w:r>
              <w:t>S2-2407131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A21B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CE491" w14:textId="77777777" w:rsidR="00E308B2" w:rsidRDefault="00E308B2" w:rsidP="00AC5BAF">
            <w:pPr>
              <w:pStyle w:val="TAL"/>
            </w:pPr>
            <w:r>
              <w:t>KI#3: update of solution#16.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95C28" w14:textId="77777777" w:rsidR="00E308B2" w:rsidRDefault="00E308B2" w:rsidP="00AC5BAF">
            <w:pPr>
              <w:pStyle w:val="TAL"/>
            </w:pPr>
            <w:r>
              <w:t>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116F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AD08E"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FB4B9" w14:textId="77777777" w:rsidR="00E308B2" w:rsidRDefault="00E308B2" w:rsidP="00AC5BAF">
            <w:pPr>
              <w:pStyle w:val="TAL"/>
            </w:pPr>
            <w:r>
              <w:t>Revision of S2-2406041.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4EE94"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187A6" w14:textId="77777777" w:rsidR="00E308B2" w:rsidRDefault="00E308B2" w:rsidP="00AC5BAF">
            <w:pPr>
              <w:pStyle w:val="TAL"/>
            </w:pPr>
          </w:p>
        </w:tc>
      </w:tr>
      <w:tr w:rsidR="00E308B2" w14:paraId="334ACF7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C07EB"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8C2CD" w14:textId="77777777" w:rsidR="00E308B2" w:rsidRDefault="00E308B2" w:rsidP="00AC5BAF">
            <w:pPr>
              <w:pStyle w:val="TAL"/>
            </w:pPr>
            <w:r>
              <w:t>S2-2406276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5F2D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1D6B5" w14:textId="77777777" w:rsidR="00E308B2" w:rsidRDefault="00E308B2" w:rsidP="00AC5BAF">
            <w:pPr>
              <w:pStyle w:val="TAL"/>
            </w:pPr>
            <w:r>
              <w:t>Update solution #12 to address the EN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6A4DC" w14:textId="77777777" w:rsidR="00E308B2" w:rsidRDefault="00E308B2" w:rsidP="00AC5BAF">
            <w:pPr>
              <w:pStyle w:val="TAL"/>
            </w:pPr>
            <w:r>
              <w:t>Futurewei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F743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A828E"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F3EE0" w14:textId="77777777" w:rsidR="00E308B2" w:rsidRDefault="00E308B2" w:rsidP="00AC5BAF">
            <w:pPr>
              <w:pStyle w:val="TAL"/>
            </w:pPr>
            <w:r>
              <w:t>Revised in parallel session to S2-2407132.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C078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A361D" w14:textId="77777777" w:rsidR="00E308B2" w:rsidRDefault="00E308B2" w:rsidP="00AC5BAF">
            <w:pPr>
              <w:pStyle w:val="TAL"/>
            </w:pPr>
            <w:r>
              <w:t>S2-2407132</w:t>
            </w:r>
          </w:p>
        </w:tc>
      </w:tr>
      <w:tr w:rsidR="00E308B2" w14:paraId="1219416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64619"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C1191" w14:textId="77777777" w:rsidR="00E308B2" w:rsidRDefault="00E308B2" w:rsidP="00AC5BAF">
            <w:pPr>
              <w:pStyle w:val="TAL"/>
            </w:pPr>
            <w:r>
              <w:t>S2-2407132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A8B0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4F4A6" w14:textId="77777777" w:rsidR="00E308B2" w:rsidRDefault="00E308B2" w:rsidP="00AC5BAF">
            <w:pPr>
              <w:pStyle w:val="TAL"/>
            </w:pPr>
            <w:r>
              <w:t>Update solution #12 to address the EN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A3B00" w14:textId="77777777" w:rsidR="00E308B2" w:rsidRDefault="00E308B2" w:rsidP="00AC5BAF">
            <w:pPr>
              <w:pStyle w:val="TAL"/>
            </w:pPr>
            <w:r>
              <w:t>Futurewei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65FC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4CA34"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E0B3A" w14:textId="77777777" w:rsidR="00E308B2" w:rsidRDefault="00E308B2" w:rsidP="00AC5BAF">
            <w:pPr>
              <w:pStyle w:val="TAL"/>
            </w:pPr>
            <w:r>
              <w:t>Revision of S2-2406276. Revised in parallel session to S2-2407212.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17DD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5B623" w14:textId="77777777" w:rsidR="00E308B2" w:rsidRDefault="00E308B2" w:rsidP="00AC5BAF">
            <w:pPr>
              <w:pStyle w:val="TAL"/>
            </w:pPr>
            <w:r>
              <w:t>S2-2407212</w:t>
            </w:r>
          </w:p>
        </w:tc>
      </w:tr>
      <w:tr w:rsidR="00E308B2" w14:paraId="35B87A7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F8481"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B3284" w14:textId="77777777" w:rsidR="00E308B2" w:rsidRDefault="00E308B2" w:rsidP="00AC5BAF">
            <w:pPr>
              <w:pStyle w:val="TAL"/>
            </w:pPr>
            <w:r>
              <w:t>S2-2407212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DA9E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CB6E0" w14:textId="77777777" w:rsidR="00E308B2" w:rsidRDefault="00E308B2" w:rsidP="00AC5BAF">
            <w:pPr>
              <w:pStyle w:val="TAL"/>
            </w:pPr>
            <w:r>
              <w:t>Update solution #12 to address the EN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077AF" w14:textId="77777777" w:rsidR="00E308B2" w:rsidRDefault="00E308B2" w:rsidP="00AC5BAF">
            <w:pPr>
              <w:pStyle w:val="TAL"/>
            </w:pPr>
            <w:r>
              <w:t>Futurewei,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C32E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A19A5"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6923B" w14:textId="77777777" w:rsidR="00E308B2" w:rsidRDefault="00E308B2" w:rsidP="00AC5BAF">
            <w:pPr>
              <w:pStyle w:val="TAL"/>
            </w:pPr>
            <w:r>
              <w:t>Revision of S2-2407132.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4994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838D0" w14:textId="77777777" w:rsidR="00E308B2" w:rsidRDefault="00E308B2" w:rsidP="00AC5BAF">
            <w:pPr>
              <w:pStyle w:val="TAL"/>
            </w:pPr>
          </w:p>
        </w:tc>
      </w:tr>
      <w:tr w:rsidR="00E308B2" w14:paraId="4F14CD7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F57EA"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C6B52" w14:textId="77777777" w:rsidR="00E308B2" w:rsidRDefault="00E308B2" w:rsidP="00AC5BAF">
            <w:pPr>
              <w:pStyle w:val="TAL"/>
            </w:pPr>
            <w:r>
              <w:t>S2-2406817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E154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3777F" w14:textId="77777777" w:rsidR="00E308B2" w:rsidRDefault="00E308B2" w:rsidP="00AC5BAF">
            <w:pPr>
              <w:pStyle w:val="TAL"/>
            </w:pPr>
            <w:r>
              <w:t>KI#2: Update of GMLC Option in Solution#5.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C2524" w14:textId="77777777" w:rsidR="00E308B2" w:rsidRDefault="00E308B2" w:rsidP="00AC5BAF">
            <w:pPr>
              <w:pStyle w:val="TAL"/>
            </w:pPr>
            <w: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9C66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CF53F"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94296" w14:textId="77777777" w:rsidR="00E308B2" w:rsidRDefault="00E308B2" w:rsidP="00AC5BAF">
            <w:pPr>
              <w:pStyle w:val="TAL"/>
            </w:pPr>
            <w:r>
              <w:t>Revised in parallel session to S2-2407133.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C400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0DD40" w14:textId="77777777" w:rsidR="00E308B2" w:rsidRDefault="00E308B2" w:rsidP="00AC5BAF">
            <w:pPr>
              <w:pStyle w:val="TAL"/>
            </w:pPr>
            <w:r>
              <w:t>S2-2407133</w:t>
            </w:r>
          </w:p>
        </w:tc>
      </w:tr>
      <w:tr w:rsidR="00E308B2" w14:paraId="098034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C54AE"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9855C" w14:textId="77777777" w:rsidR="00E308B2" w:rsidRDefault="00E308B2" w:rsidP="00AC5BAF">
            <w:pPr>
              <w:pStyle w:val="TAL"/>
            </w:pPr>
            <w:r>
              <w:t>S2-2407133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DCE7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7C131" w14:textId="77777777" w:rsidR="00E308B2" w:rsidRDefault="00E308B2" w:rsidP="00AC5BAF">
            <w:pPr>
              <w:pStyle w:val="TAL"/>
            </w:pPr>
            <w:r>
              <w:t>KI#2: Update of GMLC Option in Solution#5.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B5396" w14:textId="77777777" w:rsidR="00E308B2" w:rsidRDefault="00E308B2" w:rsidP="00AC5BAF">
            <w:pPr>
              <w:pStyle w:val="TAL"/>
            </w:pPr>
            <w:r>
              <w:t>Nokia, Nokia Shanghai Bell, Huawei,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272B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7AC6C"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E922F" w14:textId="77777777" w:rsidR="00E308B2" w:rsidRDefault="00E308B2" w:rsidP="00AC5BAF">
            <w:pPr>
              <w:pStyle w:val="TAL"/>
            </w:pPr>
            <w:r>
              <w:t>Revision of S2-2406817. Revised in parallel session to S2-2407213.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B051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F3279" w14:textId="77777777" w:rsidR="00E308B2" w:rsidRDefault="00E308B2" w:rsidP="00AC5BAF">
            <w:pPr>
              <w:pStyle w:val="TAL"/>
            </w:pPr>
            <w:r>
              <w:t>S2-2407213</w:t>
            </w:r>
          </w:p>
        </w:tc>
      </w:tr>
      <w:tr w:rsidR="00E308B2" w14:paraId="06FFCB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BDC3C" w14:textId="77777777" w:rsidR="00E308B2" w:rsidRDefault="00E308B2" w:rsidP="00AC5BAF">
            <w:pPr>
              <w:pStyle w:val="TAL"/>
            </w:pPr>
            <w:r>
              <w:lastRenderedPageBreak/>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C96E7" w14:textId="77777777" w:rsidR="00E308B2" w:rsidRDefault="00E308B2" w:rsidP="00AC5BAF">
            <w:pPr>
              <w:pStyle w:val="TAL"/>
            </w:pPr>
            <w:r>
              <w:t>S2-2407213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6031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18E21" w14:textId="77777777" w:rsidR="00E308B2" w:rsidRDefault="00E308B2" w:rsidP="00AC5BAF">
            <w:pPr>
              <w:pStyle w:val="TAL"/>
            </w:pPr>
            <w:r>
              <w:t>KI#2: Update of GMLC Option in Solution#5.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65CBB" w14:textId="77777777" w:rsidR="00E308B2" w:rsidRDefault="00E308B2" w:rsidP="00AC5BAF">
            <w:pPr>
              <w:pStyle w:val="TAL"/>
            </w:pPr>
            <w:r>
              <w:t>Nokia, Nokia Shanghai Bell, Huawei,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05C7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8BFC3"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176F4" w14:textId="77777777" w:rsidR="00E308B2" w:rsidRDefault="00E308B2" w:rsidP="00AC5BAF">
            <w:pPr>
              <w:pStyle w:val="TAL"/>
            </w:pPr>
            <w:r>
              <w:t>Revision of S2-2407133. Revised in parallel session to S2-2407320 (withdrawn). Objection from Qualcomm.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D43A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A70A2" w14:textId="77777777" w:rsidR="00E308B2" w:rsidRDefault="00E308B2" w:rsidP="00AC5BAF">
            <w:pPr>
              <w:pStyle w:val="TAL"/>
            </w:pPr>
            <w:r>
              <w:t>S2-2407320</w:t>
            </w:r>
          </w:p>
        </w:tc>
      </w:tr>
      <w:tr w:rsidR="00E308B2" w14:paraId="3E62621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CB107"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02080" w14:textId="77777777" w:rsidR="00E308B2" w:rsidRDefault="00E308B2" w:rsidP="00AC5BAF">
            <w:pPr>
              <w:pStyle w:val="TAL"/>
            </w:pPr>
            <w:r>
              <w:t>S2-2407320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BA8D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A025E" w14:textId="77777777" w:rsidR="00E308B2" w:rsidRDefault="00E308B2" w:rsidP="00AC5BAF">
            <w:pPr>
              <w:pStyle w:val="TAL"/>
            </w:pPr>
            <w:r>
              <w:t>KI#2: Update of GMLC Option in Solution#5.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9D96B" w14:textId="77777777" w:rsidR="00E308B2" w:rsidRDefault="00E308B2" w:rsidP="00AC5BAF">
            <w:pPr>
              <w:pStyle w:val="TAL"/>
            </w:pPr>
            <w:r>
              <w:t>Nokia, Nokia Shanghai Bell, Huawei,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6AEB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9A250"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485E6" w14:textId="77777777" w:rsidR="00E308B2" w:rsidRDefault="00E308B2" w:rsidP="00AC5BAF">
            <w:pPr>
              <w:pStyle w:val="TAL"/>
            </w:pPr>
            <w:r>
              <w:t>Revision of S2-2407213.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169D3"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59001" w14:textId="77777777" w:rsidR="00E308B2" w:rsidRDefault="00E308B2" w:rsidP="00AC5BAF">
            <w:pPr>
              <w:pStyle w:val="TAL"/>
            </w:pPr>
          </w:p>
        </w:tc>
      </w:tr>
      <w:tr w:rsidR="00E308B2" w14:paraId="674DE3C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9F5B4"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3E311" w14:textId="77777777" w:rsidR="00E308B2" w:rsidRDefault="00E308B2" w:rsidP="00AC5BAF">
            <w:pPr>
              <w:pStyle w:val="TAL"/>
            </w:pPr>
            <w:r>
              <w:t>S2-2405973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AD37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0A48D" w14:textId="77777777" w:rsidR="00E308B2" w:rsidRDefault="00E308B2" w:rsidP="00AC5BAF">
            <w:pPr>
              <w:pStyle w:val="TAL"/>
            </w:pPr>
            <w:r>
              <w:t>KI#1: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580FA" w14:textId="77777777" w:rsidR="00E308B2" w:rsidRDefault="00E308B2" w:rsidP="00AC5BAF">
            <w:pPr>
              <w:pStyle w:val="TAL"/>
            </w:pPr>
            <w:r>
              <w:t>LG Electronics, InterDigital,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1C2C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AECFD"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2A0CB" w14:textId="77777777" w:rsidR="00E308B2" w:rsidRDefault="00E308B2" w:rsidP="00AC5BAF">
            <w:pPr>
              <w:pStyle w:val="TAL"/>
            </w:pPr>
            <w:r>
              <w:t>Revised in parallel session to S2-2407134.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F616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80469" w14:textId="77777777" w:rsidR="00E308B2" w:rsidRDefault="00E308B2" w:rsidP="00AC5BAF">
            <w:pPr>
              <w:pStyle w:val="TAL"/>
            </w:pPr>
            <w:r>
              <w:t>S2-2407134</w:t>
            </w:r>
          </w:p>
        </w:tc>
      </w:tr>
      <w:tr w:rsidR="00E308B2" w14:paraId="3649595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7DC2D"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67B7F" w14:textId="77777777" w:rsidR="00E308B2" w:rsidRDefault="00E308B2" w:rsidP="00AC5BAF">
            <w:pPr>
              <w:pStyle w:val="TAL"/>
            </w:pPr>
            <w:r>
              <w:t>S2-2407134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C861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1CB40" w14:textId="77777777" w:rsidR="00E308B2" w:rsidRDefault="00E308B2" w:rsidP="00AC5BAF">
            <w:pPr>
              <w:pStyle w:val="TAL"/>
            </w:pPr>
            <w:r>
              <w:t>KI#1: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EF904" w14:textId="77777777" w:rsidR="00E308B2" w:rsidRDefault="00E308B2" w:rsidP="00AC5BAF">
            <w:pPr>
              <w:pStyle w:val="TAL"/>
            </w:pPr>
            <w:r>
              <w:t>LG Electronics, InterDigital, Qualcomm Incorporated,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3F31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1444C"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5DF2B" w14:textId="77777777" w:rsidR="00E308B2" w:rsidRDefault="00E308B2" w:rsidP="00AC5BAF">
            <w:pPr>
              <w:pStyle w:val="TAL"/>
            </w:pPr>
            <w:r>
              <w:t>Revision of S2-2405973. Revised in parallel session to S2-2407214.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F3A0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119D9" w14:textId="77777777" w:rsidR="00E308B2" w:rsidRDefault="00E308B2" w:rsidP="00AC5BAF">
            <w:pPr>
              <w:pStyle w:val="TAL"/>
            </w:pPr>
            <w:r>
              <w:t>S2-2407214</w:t>
            </w:r>
          </w:p>
        </w:tc>
      </w:tr>
      <w:tr w:rsidR="00E308B2" w14:paraId="564150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66C8D"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F2B4D" w14:textId="77777777" w:rsidR="00E308B2" w:rsidRDefault="00E308B2" w:rsidP="00AC5BAF">
            <w:pPr>
              <w:pStyle w:val="TAL"/>
            </w:pPr>
            <w:r>
              <w:t>S2-2407214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CE6C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EA79A" w14:textId="77777777" w:rsidR="00E308B2" w:rsidRDefault="00E308B2" w:rsidP="00AC5BAF">
            <w:pPr>
              <w:pStyle w:val="TAL"/>
            </w:pPr>
            <w:r>
              <w:t>KI#1: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09F15" w14:textId="77777777" w:rsidR="00E308B2" w:rsidRDefault="00E308B2" w:rsidP="00AC5BAF">
            <w:pPr>
              <w:pStyle w:val="TAL"/>
            </w:pPr>
            <w:r>
              <w:t>LG Electronics, InterDigital, Qualcomm Incorporated, Ericsson,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39DD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AA681"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2908F" w14:textId="77777777" w:rsidR="00E308B2" w:rsidRDefault="00E308B2" w:rsidP="00AC5BAF">
            <w:pPr>
              <w:pStyle w:val="TAL"/>
            </w:pPr>
            <w:r>
              <w:t>Revision of S2-2407134.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094C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8F73A" w14:textId="77777777" w:rsidR="00E308B2" w:rsidRDefault="00E308B2" w:rsidP="00AC5BAF">
            <w:pPr>
              <w:pStyle w:val="TAL"/>
            </w:pPr>
          </w:p>
        </w:tc>
      </w:tr>
      <w:tr w:rsidR="00E308B2" w14:paraId="1E2F498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77A70"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0D9DA" w14:textId="77777777" w:rsidR="00E308B2" w:rsidRDefault="00E308B2" w:rsidP="00AC5BAF">
            <w:pPr>
              <w:pStyle w:val="TAL"/>
            </w:pPr>
            <w:r>
              <w:t>S2-2406136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25EC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9F4CC" w14:textId="77777777" w:rsidR="00E308B2" w:rsidRDefault="00E308B2" w:rsidP="00AC5BAF">
            <w:pPr>
              <w:pStyle w:val="TAL"/>
            </w:pPr>
            <w:r>
              <w:t>KI#1.1-Flight Planning/Monitoring: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0F221"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5A26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4D930"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CB2A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E443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C2834" w14:textId="77777777" w:rsidR="00E308B2" w:rsidRDefault="00E308B2" w:rsidP="00AC5BAF">
            <w:pPr>
              <w:pStyle w:val="TAL"/>
            </w:pPr>
          </w:p>
        </w:tc>
      </w:tr>
      <w:tr w:rsidR="00E308B2" w14:paraId="58D62C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3A1F2"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890B6" w14:textId="77777777" w:rsidR="00E308B2" w:rsidRDefault="00E308B2" w:rsidP="00AC5BAF">
            <w:pPr>
              <w:pStyle w:val="TAL"/>
            </w:pPr>
            <w:r>
              <w:t>S2-2406137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4811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A1E10" w14:textId="77777777" w:rsidR="00E308B2" w:rsidRDefault="00E308B2" w:rsidP="00AC5BAF">
            <w:pPr>
              <w:pStyle w:val="TAL"/>
            </w:pPr>
            <w:r>
              <w:t>KI#1.2-Support of Multiple USS: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00E3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D91D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FF04B"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24044" w14:textId="77777777" w:rsidR="00E308B2" w:rsidRDefault="00E308B2" w:rsidP="00AC5BAF">
            <w:pPr>
              <w:pStyle w:val="TAL"/>
            </w:pPr>
            <w:r>
              <w:t>Revised in parallel session to S2-2407135.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8546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BF72D" w14:textId="77777777" w:rsidR="00E308B2" w:rsidRDefault="00E308B2" w:rsidP="00AC5BAF">
            <w:pPr>
              <w:pStyle w:val="TAL"/>
            </w:pPr>
            <w:r>
              <w:t>S2-2407135</w:t>
            </w:r>
          </w:p>
        </w:tc>
      </w:tr>
      <w:tr w:rsidR="00E308B2" w14:paraId="7C049D0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40CF9"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27417" w14:textId="77777777" w:rsidR="00E308B2" w:rsidRDefault="00E308B2" w:rsidP="00AC5BAF">
            <w:pPr>
              <w:pStyle w:val="TAL"/>
            </w:pPr>
            <w:r>
              <w:t>S2-2407135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C62B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3971C" w14:textId="77777777" w:rsidR="00E308B2" w:rsidRDefault="00E308B2" w:rsidP="00AC5BAF">
            <w:pPr>
              <w:pStyle w:val="TAL"/>
            </w:pPr>
            <w:r>
              <w:t>KI#1.2-Support of Multiple USS: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919D1"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0182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B76F7"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FEA07" w14:textId="77777777" w:rsidR="00E308B2" w:rsidRDefault="00E308B2" w:rsidP="00AC5BAF">
            <w:pPr>
              <w:pStyle w:val="TAL"/>
            </w:pPr>
            <w:r>
              <w:t>Revision of S2-2406137. Revised in parallel session to S2-2407215.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1D19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2F097" w14:textId="77777777" w:rsidR="00E308B2" w:rsidRDefault="00E308B2" w:rsidP="00AC5BAF">
            <w:pPr>
              <w:pStyle w:val="TAL"/>
            </w:pPr>
            <w:r>
              <w:t>S2-2407215</w:t>
            </w:r>
          </w:p>
        </w:tc>
      </w:tr>
      <w:tr w:rsidR="00E308B2" w14:paraId="7EAF8F1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A17DF"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2B489" w14:textId="77777777" w:rsidR="00E308B2" w:rsidRDefault="00E308B2" w:rsidP="00AC5BAF">
            <w:pPr>
              <w:pStyle w:val="TAL"/>
            </w:pPr>
            <w:r>
              <w:t>S2-2407215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49C2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82ADC" w14:textId="77777777" w:rsidR="00E308B2" w:rsidRDefault="00E308B2" w:rsidP="00AC5BAF">
            <w:pPr>
              <w:pStyle w:val="TAL"/>
            </w:pPr>
            <w:r>
              <w:t>KI#1.2-Support of Multiple USS: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122D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1B78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A2C00"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6EF2A" w14:textId="77777777" w:rsidR="00E308B2" w:rsidRDefault="00E308B2" w:rsidP="00AC5BAF">
            <w:pPr>
              <w:pStyle w:val="TAL"/>
            </w:pPr>
            <w:r>
              <w:t>Revision of S2-2407135.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1FF2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5DCAC" w14:textId="77777777" w:rsidR="00E308B2" w:rsidRDefault="00E308B2" w:rsidP="00AC5BAF">
            <w:pPr>
              <w:pStyle w:val="TAL"/>
            </w:pPr>
          </w:p>
        </w:tc>
      </w:tr>
      <w:tr w:rsidR="00E308B2" w14:paraId="618EFE4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18481"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51B36" w14:textId="77777777" w:rsidR="00E308B2" w:rsidRDefault="00E308B2" w:rsidP="00AC5BAF">
            <w:pPr>
              <w:pStyle w:val="TAL"/>
            </w:pPr>
            <w:r>
              <w:t>S2-2406138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1B1F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65323" w14:textId="77777777" w:rsidR="00E308B2" w:rsidRDefault="00E308B2" w:rsidP="00AC5BAF">
            <w:pPr>
              <w:pStyle w:val="TAL"/>
            </w:pPr>
            <w:r>
              <w:t>KI#1.3-C2 Reliability: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034D6"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7EEC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F2313"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17C3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86FC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40420" w14:textId="77777777" w:rsidR="00E308B2" w:rsidRDefault="00E308B2" w:rsidP="00AC5BAF">
            <w:pPr>
              <w:pStyle w:val="TAL"/>
            </w:pPr>
          </w:p>
        </w:tc>
      </w:tr>
      <w:tr w:rsidR="00E308B2" w14:paraId="3A5328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D4AD9"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D4000" w14:textId="77777777" w:rsidR="00E308B2" w:rsidRDefault="00E308B2" w:rsidP="00AC5BAF">
            <w:pPr>
              <w:pStyle w:val="TAL"/>
            </w:pPr>
            <w:r>
              <w:t>S2-2406513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CF95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596E9" w14:textId="77777777" w:rsidR="00E308B2" w:rsidRDefault="00E308B2" w:rsidP="00AC5BAF">
            <w:pPr>
              <w:pStyle w:val="TAL"/>
            </w:pPr>
            <w:r>
              <w:t>KI#1: Evaluation and conclusion on flight planning/monitoring.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B0D23"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3BCC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ECA14"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B57B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15B1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FE64F" w14:textId="77777777" w:rsidR="00E308B2" w:rsidRDefault="00E308B2" w:rsidP="00AC5BAF">
            <w:pPr>
              <w:pStyle w:val="TAL"/>
            </w:pPr>
          </w:p>
        </w:tc>
      </w:tr>
      <w:tr w:rsidR="00E308B2" w14:paraId="159E093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8CBB3"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B5743" w14:textId="77777777" w:rsidR="00E308B2" w:rsidRDefault="00E308B2" w:rsidP="00AC5BAF">
            <w:pPr>
              <w:pStyle w:val="TAL"/>
            </w:pPr>
            <w:r>
              <w:t>S2-2406514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F78E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D643F" w14:textId="77777777" w:rsidR="00E308B2" w:rsidRDefault="00E308B2" w:rsidP="00AC5BAF">
            <w:pPr>
              <w:pStyle w:val="TAL"/>
            </w:pPr>
            <w:r>
              <w:t>KI#1: Evaluation and conclusion on multiple USS.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B9F2D"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6567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FFA42"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0867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2C6C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010B7" w14:textId="77777777" w:rsidR="00E308B2" w:rsidRDefault="00E308B2" w:rsidP="00AC5BAF">
            <w:pPr>
              <w:pStyle w:val="TAL"/>
            </w:pPr>
          </w:p>
        </w:tc>
      </w:tr>
      <w:tr w:rsidR="00E308B2" w14:paraId="168E04F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41017" w14:textId="77777777" w:rsidR="00E308B2" w:rsidRDefault="00E308B2" w:rsidP="00AC5BAF">
            <w:pPr>
              <w:pStyle w:val="TAL"/>
              <w:rPr>
                <w:sz w:val="24"/>
                <w:szCs w:val="24"/>
              </w:rPr>
            </w:pPr>
            <w:r>
              <w:lastRenderedPageBreak/>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A3A64" w14:textId="77777777" w:rsidR="00E308B2" w:rsidRDefault="00E308B2" w:rsidP="00AC5BAF">
            <w:pPr>
              <w:pStyle w:val="TAL"/>
            </w:pPr>
            <w:r>
              <w:t>S2-2406515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EE7D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20BCF" w14:textId="77777777" w:rsidR="00E308B2" w:rsidRDefault="00E308B2" w:rsidP="00AC5BAF">
            <w:pPr>
              <w:pStyle w:val="TAL"/>
            </w:pPr>
            <w:r>
              <w:t>KI#1: Evaluation and conclusion on C2 communication reliability.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BEE12"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91BB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8A932"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FD713" w14:textId="77777777" w:rsidR="00E308B2" w:rsidRDefault="00E308B2" w:rsidP="00AC5BAF">
            <w:pPr>
              <w:pStyle w:val="TAL"/>
            </w:pPr>
            <w:r>
              <w:t>Revised in parallel session to S2-2407136.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AF41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3818D" w14:textId="77777777" w:rsidR="00E308B2" w:rsidRDefault="00E308B2" w:rsidP="00AC5BAF">
            <w:pPr>
              <w:pStyle w:val="TAL"/>
            </w:pPr>
            <w:r>
              <w:t>S2-2407136</w:t>
            </w:r>
          </w:p>
        </w:tc>
      </w:tr>
      <w:tr w:rsidR="00E308B2" w14:paraId="0579A7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0822B"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E85AF" w14:textId="77777777" w:rsidR="00E308B2" w:rsidRDefault="00E308B2" w:rsidP="00AC5BAF">
            <w:pPr>
              <w:pStyle w:val="TAL"/>
            </w:pPr>
            <w:r>
              <w:t>S2-2407136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B712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0B232" w14:textId="77777777" w:rsidR="00E308B2" w:rsidRDefault="00E308B2" w:rsidP="00AC5BAF">
            <w:pPr>
              <w:pStyle w:val="TAL"/>
            </w:pPr>
            <w:r>
              <w:t>KI#1: Evaluation and conclusion on C2 communication reliability.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0F784"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44FA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03014"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13F84" w14:textId="77777777" w:rsidR="00E308B2" w:rsidRDefault="00E308B2" w:rsidP="00AC5BAF">
            <w:pPr>
              <w:pStyle w:val="TAL"/>
            </w:pPr>
            <w:r>
              <w:t>Revision of S2-2406515.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E7308"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FF012" w14:textId="77777777" w:rsidR="00E308B2" w:rsidRDefault="00E308B2" w:rsidP="00AC5BAF">
            <w:pPr>
              <w:pStyle w:val="TAL"/>
            </w:pPr>
          </w:p>
        </w:tc>
      </w:tr>
      <w:tr w:rsidR="00E308B2" w14:paraId="3D0C3A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F2B83"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502FB" w14:textId="77777777" w:rsidR="00E308B2" w:rsidRDefault="00E308B2" w:rsidP="00AC5BAF">
            <w:pPr>
              <w:pStyle w:val="TAL"/>
            </w:pPr>
            <w:r>
              <w:t>S2-2406665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0081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40B77" w14:textId="77777777" w:rsidR="00E308B2" w:rsidRDefault="00E308B2" w:rsidP="00AC5BAF">
            <w:pPr>
              <w:pStyle w:val="TAL"/>
            </w:pPr>
            <w:r>
              <w:t>Evaluation for solutions of KI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8A048"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9D20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A6747"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8CC6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5B14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EDD4B" w14:textId="77777777" w:rsidR="00E308B2" w:rsidRDefault="00E308B2" w:rsidP="00AC5BAF">
            <w:pPr>
              <w:pStyle w:val="TAL"/>
            </w:pPr>
          </w:p>
        </w:tc>
      </w:tr>
      <w:tr w:rsidR="00E308B2" w14:paraId="2471E71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63ED9"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5C340" w14:textId="77777777" w:rsidR="00E308B2" w:rsidRDefault="00E308B2" w:rsidP="00AC5BAF">
            <w:pPr>
              <w:pStyle w:val="TAL"/>
            </w:pPr>
            <w:r>
              <w:t>S2-2406666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065D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F98B0" w14:textId="77777777" w:rsidR="00E308B2" w:rsidRDefault="00E308B2" w:rsidP="00AC5BAF">
            <w:pPr>
              <w:pStyle w:val="TAL"/>
            </w:pPr>
            <w:r>
              <w:t>Conclusion of KI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1589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0DC6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4E8DC"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620A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F939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ECBEB" w14:textId="77777777" w:rsidR="00E308B2" w:rsidRDefault="00E308B2" w:rsidP="00AC5BAF">
            <w:pPr>
              <w:pStyle w:val="TAL"/>
            </w:pPr>
          </w:p>
        </w:tc>
      </w:tr>
      <w:tr w:rsidR="00E308B2" w14:paraId="06E4AEE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A31D8"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70DED" w14:textId="77777777" w:rsidR="00E308B2" w:rsidRDefault="00E308B2" w:rsidP="00AC5BAF">
            <w:pPr>
              <w:pStyle w:val="TAL"/>
            </w:pPr>
            <w:r>
              <w:t>S2-2405974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E0A8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59C54" w14:textId="77777777" w:rsidR="00E308B2" w:rsidRDefault="00E308B2" w:rsidP="00AC5BAF">
            <w:pPr>
              <w:pStyle w:val="TAL"/>
            </w:pPr>
            <w:r>
              <w:t>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B1576"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32CA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3F162"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00EB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1AC0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1FDDC" w14:textId="77777777" w:rsidR="00E308B2" w:rsidRDefault="00E308B2" w:rsidP="00AC5BAF">
            <w:pPr>
              <w:pStyle w:val="TAL"/>
            </w:pPr>
          </w:p>
        </w:tc>
      </w:tr>
      <w:tr w:rsidR="00E308B2" w14:paraId="703141C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770F3"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4CC41" w14:textId="77777777" w:rsidR="00E308B2" w:rsidRDefault="00E308B2" w:rsidP="00AC5BAF">
            <w:pPr>
              <w:pStyle w:val="TAL"/>
            </w:pPr>
            <w:r>
              <w:t>S2-2406032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CB95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05099" w14:textId="77777777" w:rsidR="00E308B2" w:rsidRDefault="00E308B2" w:rsidP="00AC5BAF">
            <w:pPr>
              <w:pStyle w:val="TAL"/>
            </w:pPr>
            <w:r>
              <w:t>23.700-59: Evaluation and conclusion for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0C450"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81CE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8F2A0"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0CCE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084A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E5F0C" w14:textId="77777777" w:rsidR="00E308B2" w:rsidRDefault="00E308B2" w:rsidP="00AC5BAF">
            <w:pPr>
              <w:pStyle w:val="TAL"/>
            </w:pPr>
          </w:p>
        </w:tc>
      </w:tr>
      <w:tr w:rsidR="00E308B2" w14:paraId="57C3660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530C8"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D3934" w14:textId="77777777" w:rsidR="00E308B2" w:rsidRDefault="00E308B2" w:rsidP="00AC5BAF">
            <w:pPr>
              <w:pStyle w:val="TAL"/>
            </w:pPr>
            <w:r>
              <w:t>S2-2406139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863D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B3B25" w14:textId="77777777" w:rsidR="00E308B2" w:rsidRDefault="00E308B2" w:rsidP="00AC5BAF">
            <w:pPr>
              <w:pStyle w:val="TAL"/>
            </w:pPr>
            <w:r>
              <w:t>KI#2-NW-Assisted/Ground-based DAA: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8E6F1"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076A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3D87A"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49FE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83E9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6B5A5" w14:textId="77777777" w:rsidR="00E308B2" w:rsidRDefault="00E308B2" w:rsidP="00AC5BAF">
            <w:pPr>
              <w:pStyle w:val="TAL"/>
            </w:pPr>
          </w:p>
        </w:tc>
      </w:tr>
      <w:tr w:rsidR="00E308B2" w14:paraId="267E314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D7094"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4E8C2" w14:textId="77777777" w:rsidR="00E308B2" w:rsidRDefault="00E308B2" w:rsidP="00AC5BAF">
            <w:pPr>
              <w:pStyle w:val="TAL"/>
            </w:pPr>
            <w:r>
              <w:t>S2-2406667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2323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D5CB9" w14:textId="77777777" w:rsidR="00E308B2" w:rsidRDefault="00E308B2" w:rsidP="00AC5BAF">
            <w:pPr>
              <w:pStyle w:val="TAL"/>
            </w:pPr>
            <w:r>
              <w:t>Conclusion of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AD888"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1C38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60D7F"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08EB0" w14:textId="77777777" w:rsidR="00E308B2" w:rsidRDefault="00E308B2" w:rsidP="00AC5BAF">
            <w:pPr>
              <w:pStyle w:val="TAL"/>
            </w:pPr>
            <w:r>
              <w:t>Revised in parallel session to S2-2407137.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ECFB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2F719" w14:textId="77777777" w:rsidR="00E308B2" w:rsidRDefault="00E308B2" w:rsidP="00AC5BAF">
            <w:pPr>
              <w:pStyle w:val="TAL"/>
            </w:pPr>
            <w:r>
              <w:t>S2-2407137</w:t>
            </w:r>
          </w:p>
        </w:tc>
      </w:tr>
      <w:tr w:rsidR="00E308B2" w14:paraId="54F477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65227"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A93B0" w14:textId="77777777" w:rsidR="00E308B2" w:rsidRDefault="00E308B2" w:rsidP="00AC5BAF">
            <w:pPr>
              <w:pStyle w:val="TAL"/>
            </w:pPr>
            <w:r>
              <w:t>S2-2407137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0818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619E4" w14:textId="77777777" w:rsidR="00E308B2" w:rsidRDefault="00E308B2" w:rsidP="00AC5BAF">
            <w:pPr>
              <w:pStyle w:val="TAL"/>
            </w:pPr>
            <w:r>
              <w:t>Conclusion of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C37B7"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232F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8D14B"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1F541" w14:textId="77777777" w:rsidR="00E308B2" w:rsidRDefault="00E308B2" w:rsidP="00AC5BAF">
            <w:pPr>
              <w:pStyle w:val="TAL"/>
            </w:pPr>
            <w:r>
              <w:t>Revision of S2-2406667. Revised in parallel session to S2-2407216.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A6B4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219CB" w14:textId="77777777" w:rsidR="00E308B2" w:rsidRDefault="00E308B2" w:rsidP="00AC5BAF">
            <w:pPr>
              <w:pStyle w:val="TAL"/>
            </w:pPr>
            <w:r>
              <w:t>S2-2407216</w:t>
            </w:r>
          </w:p>
        </w:tc>
      </w:tr>
      <w:tr w:rsidR="00E308B2" w14:paraId="3A90A01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7EB99"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625E5" w14:textId="77777777" w:rsidR="00E308B2" w:rsidRDefault="00E308B2" w:rsidP="00AC5BAF">
            <w:pPr>
              <w:pStyle w:val="TAL"/>
            </w:pPr>
            <w:r>
              <w:t>S2-2407216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8AFD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D8E70" w14:textId="77777777" w:rsidR="00E308B2" w:rsidRDefault="00E308B2" w:rsidP="00AC5BAF">
            <w:pPr>
              <w:pStyle w:val="TAL"/>
            </w:pPr>
            <w:r>
              <w:t>Conclusion of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E2A4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93D4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102A5"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F47B6" w14:textId="77777777" w:rsidR="00E308B2" w:rsidRDefault="00E308B2" w:rsidP="00AC5BAF">
            <w:pPr>
              <w:pStyle w:val="TAL"/>
            </w:pPr>
            <w:r>
              <w:t>Revision of S2-2407137. Revised in parallel session to S2-2407321.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EEDC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5C5C4" w14:textId="77777777" w:rsidR="00E308B2" w:rsidRDefault="00E308B2" w:rsidP="00AC5BAF">
            <w:pPr>
              <w:pStyle w:val="TAL"/>
            </w:pPr>
            <w:r>
              <w:t>S2-2407321</w:t>
            </w:r>
          </w:p>
        </w:tc>
      </w:tr>
      <w:tr w:rsidR="00E308B2" w14:paraId="1F20F4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A2217"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AABBD" w14:textId="77777777" w:rsidR="00E308B2" w:rsidRDefault="00E308B2" w:rsidP="00AC5BAF">
            <w:pPr>
              <w:pStyle w:val="TAL"/>
            </w:pPr>
            <w:r>
              <w:t>S2-2407321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B544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C900B" w14:textId="77777777" w:rsidR="00E308B2" w:rsidRDefault="00E308B2" w:rsidP="00AC5BAF">
            <w:pPr>
              <w:pStyle w:val="TAL"/>
            </w:pPr>
            <w:r>
              <w:t>Conclusion of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EB9A8" w14:textId="77777777" w:rsidR="00E308B2" w:rsidRDefault="00E308B2" w:rsidP="00AC5BAF">
            <w:pPr>
              <w:pStyle w:val="TAL"/>
            </w:pPr>
            <w:r>
              <w:t>Huawei, HiSilicon, Ericsson,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53CB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655C3"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4FAE9" w14:textId="77777777" w:rsidR="00E308B2" w:rsidRDefault="00E308B2" w:rsidP="00AC5BAF">
            <w:pPr>
              <w:pStyle w:val="TAL"/>
            </w:pPr>
            <w:r>
              <w:t>Revision of S2-2407216. Revised to S2-2407358.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A8F5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AD101" w14:textId="77777777" w:rsidR="00E308B2" w:rsidRDefault="00E308B2" w:rsidP="00AC5BAF">
            <w:pPr>
              <w:pStyle w:val="TAL"/>
            </w:pPr>
            <w:r>
              <w:t>S2-2407358</w:t>
            </w:r>
          </w:p>
        </w:tc>
      </w:tr>
      <w:tr w:rsidR="00E308B2" w14:paraId="3A422D4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548C2"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521E1" w14:textId="77777777" w:rsidR="00E308B2" w:rsidRDefault="00E308B2" w:rsidP="00AC5BAF">
            <w:pPr>
              <w:pStyle w:val="TAL"/>
            </w:pPr>
            <w:r>
              <w:t>S2-2407358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181B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92BAE" w14:textId="77777777" w:rsidR="00E308B2" w:rsidRDefault="00E308B2" w:rsidP="00AC5BAF">
            <w:pPr>
              <w:pStyle w:val="TAL"/>
            </w:pPr>
            <w:r>
              <w:t>Conclusion of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D9DE2" w14:textId="77777777" w:rsidR="00E308B2" w:rsidRDefault="00E308B2" w:rsidP="00AC5BAF">
            <w:pPr>
              <w:pStyle w:val="TAL"/>
            </w:pPr>
            <w:r>
              <w:t>Huawei, HiSilicon, Ericsson,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EC1B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96DEF"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B1A00" w14:textId="77777777" w:rsidR="00E308B2" w:rsidRDefault="00E308B2" w:rsidP="00AC5BAF">
            <w:pPr>
              <w:pStyle w:val="TAL"/>
            </w:pPr>
            <w:r>
              <w:t>Revision of S2-2407321. This P-CR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16A5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93425" w14:textId="77777777" w:rsidR="00E308B2" w:rsidRDefault="00E308B2" w:rsidP="00AC5BAF">
            <w:pPr>
              <w:pStyle w:val="TAL"/>
            </w:pPr>
          </w:p>
        </w:tc>
      </w:tr>
      <w:tr w:rsidR="00E308B2" w14:paraId="40684FF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F1133"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38B4B" w14:textId="77777777" w:rsidR="00E308B2" w:rsidRDefault="00E308B2" w:rsidP="00AC5BAF">
            <w:pPr>
              <w:pStyle w:val="TAL"/>
            </w:pPr>
            <w:r>
              <w:t>S2-2406818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3BE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376A0" w14:textId="77777777" w:rsidR="00E308B2" w:rsidRDefault="00E308B2" w:rsidP="00AC5BAF">
            <w:pPr>
              <w:pStyle w:val="TAL"/>
            </w:pPr>
            <w:r>
              <w:t>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AAD65" w14:textId="77777777" w:rsidR="00E308B2" w:rsidRDefault="00E308B2" w:rsidP="00AC5BAF">
            <w:pPr>
              <w:pStyle w:val="TAL"/>
            </w:pPr>
            <w: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ACA4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F677B"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1910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6A8D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82961" w14:textId="77777777" w:rsidR="00E308B2" w:rsidRDefault="00E308B2" w:rsidP="00AC5BAF">
            <w:pPr>
              <w:pStyle w:val="TAL"/>
            </w:pPr>
          </w:p>
        </w:tc>
      </w:tr>
      <w:tr w:rsidR="00E308B2" w14:paraId="64EAC00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FCB5B"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95719" w14:textId="77777777" w:rsidR="00E308B2" w:rsidRDefault="00E308B2" w:rsidP="00AC5BAF">
            <w:pPr>
              <w:pStyle w:val="TAL"/>
            </w:pPr>
            <w:r>
              <w:t>S2-2405975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F296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54883"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BA47B"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1C2D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BDEB5"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BBF96" w14:textId="77777777" w:rsidR="00E308B2" w:rsidRDefault="00E308B2" w:rsidP="00AC5BAF">
            <w:pPr>
              <w:pStyle w:val="TAL"/>
            </w:pPr>
            <w:r>
              <w:t>Revised in parallel session to S2-2407138.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1C4A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2B29C" w14:textId="77777777" w:rsidR="00E308B2" w:rsidRDefault="00E308B2" w:rsidP="00AC5BAF">
            <w:pPr>
              <w:pStyle w:val="TAL"/>
            </w:pPr>
            <w:r>
              <w:t>S2-2407138</w:t>
            </w:r>
          </w:p>
        </w:tc>
      </w:tr>
      <w:tr w:rsidR="00E308B2" w14:paraId="41B1F1C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5663F" w14:textId="77777777" w:rsidR="00E308B2" w:rsidRDefault="00E308B2" w:rsidP="00AC5BAF">
            <w:pPr>
              <w:pStyle w:val="TAL"/>
            </w:pPr>
            <w:r>
              <w:lastRenderedPageBreak/>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03DFA" w14:textId="77777777" w:rsidR="00E308B2" w:rsidRDefault="00E308B2" w:rsidP="00AC5BAF">
            <w:pPr>
              <w:pStyle w:val="TAL"/>
            </w:pPr>
            <w:r>
              <w:t>S2-2407138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6776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FDDF3"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26ED9" w14:textId="77777777" w:rsidR="00E308B2" w:rsidRDefault="00E308B2" w:rsidP="00AC5BAF">
            <w:pPr>
              <w:pStyle w:val="TAL"/>
            </w:pPr>
            <w:r>
              <w:t>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33DD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7639B"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4DB46" w14:textId="77777777" w:rsidR="00E308B2" w:rsidRDefault="00E308B2" w:rsidP="00AC5BAF">
            <w:pPr>
              <w:pStyle w:val="TAL"/>
            </w:pPr>
            <w:r>
              <w:t>Revision of S2-2405975. Revised in parallel session to S2-2407217.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CB51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D0B93" w14:textId="77777777" w:rsidR="00E308B2" w:rsidRDefault="00E308B2" w:rsidP="00AC5BAF">
            <w:pPr>
              <w:pStyle w:val="TAL"/>
            </w:pPr>
            <w:r>
              <w:t>S2-2407217</w:t>
            </w:r>
          </w:p>
        </w:tc>
      </w:tr>
      <w:tr w:rsidR="00E308B2" w14:paraId="3CA7238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51E02"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D0DD8" w14:textId="77777777" w:rsidR="00E308B2" w:rsidRDefault="00E308B2" w:rsidP="00AC5BAF">
            <w:pPr>
              <w:pStyle w:val="TAL"/>
            </w:pPr>
            <w:r>
              <w:t>S2-2407217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8C62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67FDC"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415E1" w14:textId="77777777" w:rsidR="00E308B2" w:rsidRDefault="00E308B2" w:rsidP="00AC5BAF">
            <w:pPr>
              <w:pStyle w:val="TAL"/>
            </w:pPr>
            <w:r>
              <w:t>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8355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384A7"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4D508" w14:textId="77777777" w:rsidR="00E308B2" w:rsidRDefault="00E308B2" w:rsidP="00AC5BAF">
            <w:pPr>
              <w:pStyle w:val="TAL"/>
            </w:pPr>
            <w:r>
              <w:t>Revision of S2-2407138. Revised in parallel session to S2-2407322.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D6FF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E462F" w14:textId="77777777" w:rsidR="00E308B2" w:rsidRDefault="00E308B2" w:rsidP="00AC5BAF">
            <w:pPr>
              <w:pStyle w:val="TAL"/>
            </w:pPr>
            <w:r>
              <w:t>S2-2407322</w:t>
            </w:r>
          </w:p>
        </w:tc>
      </w:tr>
      <w:tr w:rsidR="00E308B2" w14:paraId="71B4B29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BFE69"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BFDB4" w14:textId="77777777" w:rsidR="00E308B2" w:rsidRDefault="00E308B2" w:rsidP="00AC5BAF">
            <w:pPr>
              <w:pStyle w:val="TAL"/>
            </w:pPr>
            <w:r>
              <w:t>S2-2407322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0AA1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A5467"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4CCA8" w14:textId="77777777" w:rsidR="00E308B2" w:rsidRDefault="00E308B2" w:rsidP="00AC5BAF">
            <w:pPr>
              <w:pStyle w:val="TAL"/>
            </w:pPr>
            <w:r>
              <w:t>LG Electronics, Ericsson, Samsung, Nokia, Nokia Shanghai Bell, CATT, Deutsche Telekom, Qualcomm Incorporated, Lenovo, China Mobile, Huawei, 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C2FA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E2092"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44C45" w14:textId="77777777" w:rsidR="00E308B2" w:rsidRDefault="00E308B2" w:rsidP="00AC5BAF">
            <w:pPr>
              <w:pStyle w:val="TAL"/>
            </w:pPr>
            <w:r>
              <w:t>Revision of S2-2407217.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EB4A0"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45BDC" w14:textId="77777777" w:rsidR="00E308B2" w:rsidRDefault="00E308B2" w:rsidP="00AC5BAF">
            <w:pPr>
              <w:pStyle w:val="TAL"/>
            </w:pPr>
          </w:p>
        </w:tc>
      </w:tr>
      <w:tr w:rsidR="00E308B2" w14:paraId="596986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4BA2D"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7307B" w14:textId="77777777" w:rsidR="00E308B2" w:rsidRDefault="00E308B2" w:rsidP="00AC5BAF">
            <w:pPr>
              <w:pStyle w:val="TAL"/>
            </w:pPr>
            <w:r>
              <w:t>S2-2406034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BBA3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4DB60" w14:textId="77777777" w:rsidR="00E308B2" w:rsidRDefault="00E308B2" w:rsidP="00AC5BAF">
            <w:pPr>
              <w:pStyle w:val="TAL"/>
            </w:pPr>
            <w:r>
              <w:t>23.700-59: Evaluation and conclusion for key issue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0DF93"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DBAE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73796"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C33E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030E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033A1" w14:textId="77777777" w:rsidR="00E308B2" w:rsidRDefault="00E308B2" w:rsidP="00AC5BAF">
            <w:pPr>
              <w:pStyle w:val="TAL"/>
            </w:pPr>
          </w:p>
        </w:tc>
      </w:tr>
      <w:tr w:rsidR="00E308B2" w14:paraId="672D437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85D0A"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62AF1" w14:textId="77777777" w:rsidR="00E308B2" w:rsidRDefault="00E308B2" w:rsidP="00AC5BAF">
            <w:pPr>
              <w:pStyle w:val="TAL"/>
            </w:pPr>
            <w:r>
              <w:t>S2-2406042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A1F0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4B085" w14:textId="77777777" w:rsidR="00E308B2" w:rsidRDefault="00E308B2" w:rsidP="00AC5BAF">
            <w:pPr>
              <w:pStyle w:val="TAL"/>
            </w:pPr>
            <w:r>
              <w:t>KI#3: NTZ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4D6E1" w14:textId="77777777" w:rsidR="00E308B2" w:rsidRDefault="00E308B2" w:rsidP="00AC5BAF">
            <w:pPr>
              <w:pStyle w:val="TAL"/>
            </w:pPr>
            <w:r>
              <w:t>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4332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C4373"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4878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FACA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EF9AE" w14:textId="77777777" w:rsidR="00E308B2" w:rsidRDefault="00E308B2" w:rsidP="00AC5BAF">
            <w:pPr>
              <w:pStyle w:val="TAL"/>
            </w:pPr>
          </w:p>
        </w:tc>
      </w:tr>
      <w:tr w:rsidR="00E308B2" w14:paraId="64FCFC3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29329"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45EB2" w14:textId="77777777" w:rsidR="00E308B2" w:rsidRDefault="00E308B2" w:rsidP="00AC5BAF">
            <w:pPr>
              <w:pStyle w:val="TAL"/>
            </w:pPr>
            <w:r>
              <w:t>S2-2406140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17B1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D57C4" w14:textId="77777777" w:rsidR="00E308B2" w:rsidRDefault="00E308B2" w:rsidP="00AC5BAF">
            <w:pPr>
              <w:pStyle w:val="TAL"/>
            </w:pPr>
            <w:r>
              <w:t>KI#3-NTZ: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CBC37"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D64C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09F49"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B575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2515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73AF1" w14:textId="77777777" w:rsidR="00E308B2" w:rsidRDefault="00E308B2" w:rsidP="00AC5BAF">
            <w:pPr>
              <w:pStyle w:val="TAL"/>
            </w:pPr>
          </w:p>
        </w:tc>
      </w:tr>
      <w:tr w:rsidR="00E308B2" w14:paraId="165D72F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429C3"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2F3A3" w14:textId="77777777" w:rsidR="00E308B2" w:rsidRDefault="00E308B2" w:rsidP="00AC5BAF">
            <w:pPr>
              <w:pStyle w:val="TAL"/>
            </w:pPr>
            <w:r>
              <w:t>S2-2406496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966D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C2466" w14:textId="77777777" w:rsidR="00E308B2" w:rsidRDefault="00E308B2" w:rsidP="00AC5BAF">
            <w:pPr>
              <w:pStyle w:val="TAL"/>
            </w:pPr>
            <w:r>
              <w:t>KI#3: Way forwards for NTZ.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D170D"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A17D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0EC24"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00FE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EB6D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8DFC6" w14:textId="77777777" w:rsidR="00E308B2" w:rsidRDefault="00E308B2" w:rsidP="00AC5BAF">
            <w:pPr>
              <w:pStyle w:val="TAL"/>
            </w:pPr>
          </w:p>
        </w:tc>
      </w:tr>
      <w:tr w:rsidR="00E308B2" w14:paraId="2C683B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044E0"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F025D" w14:textId="77777777" w:rsidR="00E308B2" w:rsidRDefault="00E308B2" w:rsidP="00AC5BAF">
            <w:pPr>
              <w:pStyle w:val="TAL"/>
            </w:pPr>
            <w:r>
              <w:t>S2-2406668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AA47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36A39" w14:textId="77777777" w:rsidR="00E308B2" w:rsidRDefault="00E308B2" w:rsidP="00AC5BAF">
            <w:pPr>
              <w:pStyle w:val="TAL"/>
            </w:pPr>
            <w:r>
              <w:t>Conclusion of key issue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F117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E706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BF039"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B806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9535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E4635" w14:textId="77777777" w:rsidR="00E308B2" w:rsidRDefault="00E308B2" w:rsidP="00AC5BAF">
            <w:pPr>
              <w:pStyle w:val="TAL"/>
            </w:pPr>
          </w:p>
        </w:tc>
      </w:tr>
      <w:tr w:rsidR="00E308B2" w14:paraId="75148A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A9ABC"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EFCC8" w14:textId="77777777" w:rsidR="00E308B2" w:rsidRDefault="00E308B2" w:rsidP="00AC5BAF">
            <w:pPr>
              <w:pStyle w:val="TAL"/>
            </w:pPr>
            <w:r>
              <w:t>S2-2406677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4605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1DC94" w14:textId="77777777" w:rsidR="00E308B2" w:rsidRDefault="00E308B2" w:rsidP="00AC5BAF">
            <w:pPr>
              <w:pStyle w:val="TAL"/>
            </w:pPr>
            <w:r>
              <w:t>Conclusions for KI#3, Support of No Transmit Zones.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7D8DC" w14:textId="77777777" w:rsidR="00E308B2" w:rsidRDefault="00E308B2" w:rsidP="00AC5BAF">
            <w:pPr>
              <w:pStyle w:val="TAL"/>
            </w:pPr>
            <w:r>
              <w:t>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7212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F959C"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B3D3D" w14:textId="77777777" w:rsidR="00E308B2" w:rsidRDefault="00E308B2" w:rsidP="00AC5BAF">
            <w:pPr>
              <w:pStyle w:val="TAL"/>
            </w:pPr>
            <w:r>
              <w:t>Revised to S2-2406807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9368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D020E" w14:textId="77777777" w:rsidR="00E308B2" w:rsidRDefault="00E308B2" w:rsidP="00AC5BAF">
            <w:pPr>
              <w:pStyle w:val="TAL"/>
            </w:pPr>
            <w:r>
              <w:t>S2-2406807</w:t>
            </w:r>
          </w:p>
        </w:tc>
      </w:tr>
      <w:tr w:rsidR="00E308B2" w14:paraId="2412405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4AC5B"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4EB90" w14:textId="77777777" w:rsidR="00E308B2" w:rsidRDefault="00E308B2" w:rsidP="00AC5BAF">
            <w:pPr>
              <w:pStyle w:val="TAL"/>
            </w:pPr>
            <w:r>
              <w:t>S2-2406807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DB84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226ED" w14:textId="77777777" w:rsidR="00E308B2" w:rsidRDefault="00E308B2" w:rsidP="00AC5BAF">
            <w:pPr>
              <w:pStyle w:val="TAL"/>
            </w:pPr>
            <w:r>
              <w:t>Conclusions for KI#3, Support of No Transmit Zones.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C0401" w14:textId="77777777" w:rsidR="00E308B2" w:rsidRDefault="00E308B2" w:rsidP="00AC5BAF">
            <w:pPr>
              <w:pStyle w:val="TAL"/>
            </w:pPr>
            <w:r>
              <w:t>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24CC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8C497"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A9B37" w14:textId="77777777" w:rsidR="00E308B2" w:rsidRDefault="00E308B2" w:rsidP="00AC5BAF">
            <w:pPr>
              <w:pStyle w:val="TAL"/>
            </w:pPr>
            <w:r>
              <w:t>Revision of S2-2406677.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155F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B950F" w14:textId="77777777" w:rsidR="00E308B2" w:rsidRDefault="00E308B2" w:rsidP="00AC5BAF">
            <w:pPr>
              <w:pStyle w:val="TAL"/>
            </w:pPr>
          </w:p>
        </w:tc>
      </w:tr>
      <w:tr w:rsidR="00E308B2" w14:paraId="4E24914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BD014"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A741E" w14:textId="77777777" w:rsidR="00E308B2" w:rsidRDefault="00E308B2" w:rsidP="00AC5BAF">
            <w:pPr>
              <w:pStyle w:val="TAL"/>
            </w:pPr>
            <w:r>
              <w:t>S2-2405976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58F9E"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38FD1" w14:textId="77777777" w:rsidR="00E308B2" w:rsidRDefault="00E308B2" w:rsidP="00AC5BAF">
            <w:pPr>
              <w:pStyle w:val="TAL"/>
            </w:pPr>
            <w:r>
              <w:t>[DRAFT] LS on NTZ solution impacts to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12296" w14:textId="77777777" w:rsidR="00E308B2" w:rsidRDefault="00E308B2" w:rsidP="00AC5BAF">
            <w:pPr>
              <w:pStyle w:val="TAL"/>
            </w:pPr>
            <w:r>
              <w:t>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8B0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F8130"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BEFC6" w14:textId="77777777" w:rsidR="00E308B2" w:rsidRDefault="00E308B2" w:rsidP="00AC5BAF">
            <w:pPr>
              <w:pStyle w:val="TAL"/>
            </w:pPr>
            <w:r>
              <w:t>Revised in parallel session to S2-2407139.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A308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4B4AF" w14:textId="77777777" w:rsidR="00E308B2" w:rsidRDefault="00E308B2" w:rsidP="00AC5BAF">
            <w:pPr>
              <w:pStyle w:val="TAL"/>
            </w:pPr>
            <w:r>
              <w:t>S2-2407139</w:t>
            </w:r>
          </w:p>
        </w:tc>
      </w:tr>
      <w:tr w:rsidR="00E308B2" w14:paraId="532CF5B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5A28F"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A4561" w14:textId="77777777" w:rsidR="00E308B2" w:rsidRDefault="00E308B2" w:rsidP="00AC5BAF">
            <w:pPr>
              <w:pStyle w:val="TAL"/>
            </w:pPr>
            <w:r>
              <w:t>S2-2407139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476C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D7049" w14:textId="77777777" w:rsidR="00E308B2" w:rsidRDefault="00E308B2" w:rsidP="00AC5BAF">
            <w:pPr>
              <w:pStyle w:val="TAL"/>
            </w:pPr>
            <w:r>
              <w:t>[DRAFT] LS on NTZ solution impacts to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958A3" w14:textId="77777777" w:rsidR="00E308B2" w:rsidRDefault="00E308B2" w:rsidP="00AC5BAF">
            <w:pPr>
              <w:pStyle w:val="TAL"/>
            </w:pPr>
            <w:r>
              <w:t>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A674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9684F"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38428" w14:textId="77777777" w:rsidR="00E308B2" w:rsidRDefault="00E308B2" w:rsidP="00AC5BAF">
            <w:pPr>
              <w:pStyle w:val="TAL"/>
            </w:pPr>
            <w:r>
              <w:t>Revision of S2-2405976. Revised in parallel session to S2-2407218.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1A3C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43048" w14:textId="77777777" w:rsidR="00E308B2" w:rsidRDefault="00E308B2" w:rsidP="00AC5BAF">
            <w:pPr>
              <w:pStyle w:val="TAL"/>
            </w:pPr>
            <w:r>
              <w:t>S2-2407218</w:t>
            </w:r>
          </w:p>
        </w:tc>
      </w:tr>
      <w:tr w:rsidR="00E308B2" w14:paraId="020DA8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BA38D"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E6743" w14:textId="77777777" w:rsidR="00E308B2" w:rsidRDefault="00E308B2" w:rsidP="00AC5BAF">
            <w:pPr>
              <w:pStyle w:val="TAL"/>
            </w:pPr>
            <w:r>
              <w:t>S2-2407218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C45B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C39AE" w14:textId="77777777" w:rsidR="00E308B2" w:rsidRDefault="00E308B2" w:rsidP="00AC5BAF">
            <w:pPr>
              <w:pStyle w:val="TAL"/>
            </w:pPr>
            <w:r>
              <w:t>[DRAFT] LS on NTZ solution impacts to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D8FC4" w14:textId="77777777" w:rsidR="00E308B2" w:rsidRDefault="00E308B2" w:rsidP="00AC5BAF">
            <w:pPr>
              <w:pStyle w:val="TAL"/>
            </w:pPr>
            <w:r>
              <w:t>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13DF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274E8"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BDC1E" w14:textId="77777777" w:rsidR="00E308B2" w:rsidRDefault="00E308B2" w:rsidP="00AC5BAF">
            <w:pPr>
              <w:pStyle w:val="TAL"/>
            </w:pPr>
            <w:r>
              <w:t>Revision of S2-2407139. Revised in parallel session to S2-2407323.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8643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92217" w14:textId="77777777" w:rsidR="00E308B2" w:rsidRDefault="00E308B2" w:rsidP="00AC5BAF">
            <w:pPr>
              <w:pStyle w:val="TAL"/>
            </w:pPr>
            <w:r>
              <w:t>S2-2407323</w:t>
            </w:r>
          </w:p>
        </w:tc>
      </w:tr>
      <w:tr w:rsidR="00E308B2" w14:paraId="2B5ABB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E1A37" w14:textId="77777777" w:rsidR="00E308B2" w:rsidRDefault="00E308B2" w:rsidP="00AC5BAF">
            <w:pPr>
              <w:pStyle w:val="TAL"/>
            </w:pPr>
            <w:r>
              <w:lastRenderedPageBreak/>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08913" w14:textId="77777777" w:rsidR="00E308B2" w:rsidRDefault="00E308B2" w:rsidP="00AC5BAF">
            <w:pPr>
              <w:pStyle w:val="TAL"/>
            </w:pPr>
            <w:r>
              <w:t>S2-2407323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76742"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12226" w14:textId="77777777" w:rsidR="00E308B2" w:rsidRDefault="00E308B2" w:rsidP="00AC5BAF">
            <w:pPr>
              <w:pStyle w:val="TAL"/>
            </w:pPr>
            <w:r>
              <w:t>LS on NTZ solution impacts to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7D71C"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415B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16DA2"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7D87D" w14:textId="77777777" w:rsidR="00E308B2" w:rsidRDefault="00E308B2" w:rsidP="00AC5BAF">
            <w:pPr>
              <w:pStyle w:val="TAL"/>
            </w:pPr>
            <w:r>
              <w:t>Revision of S2-2407218. Revised in parallel session to S2-2407324.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8F7F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DC6A6" w14:textId="77777777" w:rsidR="00E308B2" w:rsidRDefault="00E308B2" w:rsidP="00AC5BAF">
            <w:pPr>
              <w:pStyle w:val="TAL"/>
            </w:pPr>
            <w:r>
              <w:t>S2-2407324</w:t>
            </w:r>
          </w:p>
        </w:tc>
      </w:tr>
      <w:tr w:rsidR="00E308B2" w14:paraId="1F1DBE4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B8443"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DF327" w14:textId="77777777" w:rsidR="00E308B2" w:rsidRDefault="00E308B2" w:rsidP="00AC5BAF">
            <w:pPr>
              <w:pStyle w:val="TAL"/>
            </w:pPr>
            <w:r>
              <w:t>S2-2407324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5FFD4"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427A2" w14:textId="77777777" w:rsidR="00E308B2" w:rsidRDefault="00E308B2" w:rsidP="00AC5BAF">
            <w:pPr>
              <w:pStyle w:val="TAL"/>
            </w:pPr>
            <w:r>
              <w:t>LS on NTZ solution impacts to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12D7F"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B2B1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0F5E8"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6BC58" w14:textId="77777777" w:rsidR="00E308B2" w:rsidRDefault="00E308B2" w:rsidP="00AC5BAF">
            <w:pPr>
              <w:pStyle w:val="TAL"/>
            </w:pPr>
            <w:r>
              <w:t>Revision of S2-2407323. Agreed in parallel session. Revised to S2-2407355.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4477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7B092" w14:textId="77777777" w:rsidR="00E308B2" w:rsidRDefault="00E308B2" w:rsidP="00AC5BAF">
            <w:pPr>
              <w:pStyle w:val="TAL"/>
            </w:pPr>
            <w:r>
              <w:t>S2-2407355</w:t>
            </w:r>
          </w:p>
        </w:tc>
      </w:tr>
      <w:tr w:rsidR="00E308B2" w14:paraId="1EEE01D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9C9EA" w14:textId="77777777" w:rsidR="00E308B2" w:rsidRDefault="00E308B2" w:rsidP="00AC5BAF">
            <w:pPr>
              <w:pStyle w:val="TAL"/>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3F638" w14:textId="77777777" w:rsidR="00E308B2" w:rsidRDefault="00E308B2" w:rsidP="00AC5BAF">
            <w:pPr>
              <w:pStyle w:val="TAL"/>
            </w:pPr>
            <w:r>
              <w:t>S2-2407355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97E83"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73BF6" w14:textId="77777777" w:rsidR="00E308B2" w:rsidRDefault="00E308B2" w:rsidP="00AC5BAF">
            <w:pPr>
              <w:pStyle w:val="TAL"/>
            </w:pPr>
            <w:r>
              <w:t>LS on NTZ solution impacts to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41412"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2F03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693F2"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69191" w14:textId="77777777" w:rsidR="00E308B2" w:rsidRDefault="00E308B2" w:rsidP="00AC5BAF">
            <w:pPr>
              <w:pStyle w:val="TAL"/>
            </w:pPr>
            <w:r>
              <w:t>Revision of S2-2407324.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B3BD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2C074" w14:textId="77777777" w:rsidR="00E308B2" w:rsidRDefault="00E308B2" w:rsidP="00AC5BAF">
            <w:pPr>
              <w:pStyle w:val="TAL"/>
            </w:pPr>
          </w:p>
        </w:tc>
      </w:tr>
      <w:tr w:rsidR="00E308B2" w14:paraId="4A7516C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8D3C5" w14:textId="77777777" w:rsidR="00E308B2" w:rsidRDefault="00E308B2" w:rsidP="00AC5BAF">
            <w:pPr>
              <w:pStyle w:val="TAL"/>
              <w:rPr>
                <w:sz w:val="24"/>
                <w:szCs w:val="24"/>
              </w:rPr>
            </w:pPr>
            <w:r>
              <w:t>19.10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0F76B" w14:textId="77777777" w:rsidR="00E308B2" w:rsidRDefault="00E308B2" w:rsidP="00AC5BAF">
            <w:pPr>
              <w:pStyle w:val="TAL"/>
            </w:pPr>
            <w:r>
              <w:t>S2-2405977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0AF51"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2A266" w14:textId="77777777" w:rsidR="00E308B2" w:rsidRDefault="00E308B2" w:rsidP="00AC5BAF">
            <w:pPr>
              <w:pStyle w:val="TAL"/>
            </w:pPr>
            <w:r>
              <w:t>[FS_UAS_Ph3] Report of Pre-SA2#163 NWM Discussion for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CF314" w14:textId="77777777" w:rsidR="00E308B2" w:rsidRDefault="00E308B2" w:rsidP="00AC5BAF">
            <w:pPr>
              <w:pStyle w:val="TAL"/>
            </w:pPr>
            <w:r>
              <w:t>LG Electronics, Ericsson (Rapporteurs)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61FC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EFDFF"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309A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6730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8D80C" w14:textId="77777777" w:rsidR="00E308B2" w:rsidRDefault="00E308B2" w:rsidP="00AC5BAF">
            <w:pPr>
              <w:pStyle w:val="TAL"/>
            </w:pPr>
          </w:p>
        </w:tc>
      </w:tr>
      <w:tr w:rsidR="00E308B2" w14:paraId="0989975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7C902"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6F6BE" w14:textId="77777777" w:rsidR="00E308B2" w:rsidRDefault="00E308B2" w:rsidP="00AC5BAF">
            <w:pPr>
              <w:pStyle w:val="TAL"/>
            </w:pPr>
            <w:r>
              <w:t>S2-2406726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4A686"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531CE" w14:textId="77777777" w:rsidR="00E308B2" w:rsidRDefault="00E308B2" w:rsidP="00AC5BAF">
            <w:pPr>
              <w:pStyle w:val="TAL"/>
            </w:pPr>
            <w:r>
              <w:t>SA WG2_163_NWM_questionary_for_FS_UPEAS_Ph2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47E7B"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51BE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D8533"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BEC83"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D488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3AB25" w14:textId="77777777" w:rsidR="00E308B2" w:rsidRDefault="00E308B2" w:rsidP="00AC5BAF">
            <w:pPr>
              <w:pStyle w:val="TAL"/>
            </w:pPr>
          </w:p>
        </w:tc>
      </w:tr>
      <w:tr w:rsidR="00E308B2" w14:paraId="7E1E60B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EC5FB"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E19EE" w14:textId="77777777" w:rsidR="00E308B2" w:rsidRDefault="00E308B2" w:rsidP="00AC5BAF">
            <w:pPr>
              <w:pStyle w:val="TAL"/>
            </w:pPr>
            <w:r>
              <w:t>S2-2405917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5A11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1E332" w14:textId="77777777" w:rsidR="00E308B2" w:rsidRDefault="00E308B2" w:rsidP="00AC5BAF">
            <w:pPr>
              <w:pStyle w:val="TAL"/>
            </w:pPr>
            <w:r>
              <w:t>Conclusion update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5C7F7" w14:textId="77777777" w:rsidR="00E308B2" w:rsidRDefault="00E308B2" w:rsidP="00AC5BAF">
            <w:pPr>
              <w:pStyle w:val="TAL"/>
            </w:pPr>
            <w:r>
              <w:t>China Mobile, 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4F73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BEFEF"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09B8F" w14:textId="77777777" w:rsidR="00E308B2" w:rsidRDefault="00E308B2" w:rsidP="00AC5BAF">
            <w:pPr>
              <w:pStyle w:val="TAL"/>
            </w:pPr>
            <w:r>
              <w:t>Revised in parallel session to S2-2406993.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CA0D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2C3CD" w14:textId="77777777" w:rsidR="00E308B2" w:rsidRDefault="00E308B2" w:rsidP="00AC5BAF">
            <w:pPr>
              <w:pStyle w:val="TAL"/>
            </w:pPr>
            <w:r>
              <w:t>S2-2406993</w:t>
            </w:r>
          </w:p>
        </w:tc>
      </w:tr>
      <w:tr w:rsidR="00E308B2" w14:paraId="336C66B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0629B" w14:textId="77777777" w:rsidR="00E308B2" w:rsidRDefault="00E308B2" w:rsidP="00AC5BAF">
            <w:pPr>
              <w:pStyle w:val="TAL"/>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3BB55" w14:textId="77777777" w:rsidR="00E308B2" w:rsidRDefault="00E308B2" w:rsidP="00AC5BAF">
            <w:pPr>
              <w:pStyle w:val="TAL"/>
            </w:pPr>
            <w:r>
              <w:t>S2-2406993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6A2C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00357" w14:textId="77777777" w:rsidR="00E308B2" w:rsidRDefault="00E308B2" w:rsidP="00AC5BAF">
            <w:pPr>
              <w:pStyle w:val="TAL"/>
            </w:pPr>
            <w:r>
              <w:t>Conclusion update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CDFEB" w14:textId="77777777" w:rsidR="00E308B2" w:rsidRDefault="00E308B2" w:rsidP="00AC5BAF">
            <w:pPr>
              <w:pStyle w:val="TAL"/>
            </w:pPr>
            <w:r>
              <w:t>China Mobile, SK Telecom, Nokia, ETRI, 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726D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AED17"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6480D" w14:textId="77777777" w:rsidR="00E308B2" w:rsidRDefault="00E308B2" w:rsidP="00AC5BAF">
            <w:pPr>
              <w:pStyle w:val="TAL"/>
            </w:pPr>
            <w:r>
              <w:t>Revision of S2-2405917. Revised in parallel session to S2-2407079.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6D32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F03A9" w14:textId="77777777" w:rsidR="00E308B2" w:rsidRDefault="00E308B2" w:rsidP="00AC5BAF">
            <w:pPr>
              <w:pStyle w:val="TAL"/>
            </w:pPr>
            <w:r>
              <w:t>S2-2407079</w:t>
            </w:r>
          </w:p>
        </w:tc>
      </w:tr>
      <w:tr w:rsidR="00E308B2" w14:paraId="11F9DAF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CC80D" w14:textId="77777777" w:rsidR="00E308B2" w:rsidRDefault="00E308B2" w:rsidP="00AC5BAF">
            <w:pPr>
              <w:pStyle w:val="TAL"/>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3918F" w14:textId="77777777" w:rsidR="00E308B2" w:rsidRDefault="00E308B2" w:rsidP="00AC5BAF">
            <w:pPr>
              <w:pStyle w:val="TAL"/>
            </w:pPr>
            <w:r>
              <w:t>S2-2407079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3F7E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B759F" w14:textId="77777777" w:rsidR="00E308B2" w:rsidRDefault="00E308B2" w:rsidP="00AC5BAF">
            <w:pPr>
              <w:pStyle w:val="TAL"/>
            </w:pPr>
            <w:r>
              <w:t>Conclusion update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C40E2" w14:textId="77777777" w:rsidR="00E308B2" w:rsidRDefault="00E308B2" w:rsidP="00AC5BAF">
            <w:pPr>
              <w:pStyle w:val="TAL"/>
            </w:pPr>
            <w:r>
              <w:t>China Mobile, SK Telecom, Nokia, ETRI, DISH Network, Samsung,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1FC0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FC31D"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CE616" w14:textId="77777777" w:rsidR="00E308B2" w:rsidRDefault="00E308B2" w:rsidP="00AC5BAF">
            <w:pPr>
              <w:pStyle w:val="TAL"/>
            </w:pPr>
            <w:r>
              <w:t>Revision of S2-2406993.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3967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FF6BF" w14:textId="77777777" w:rsidR="00E308B2" w:rsidRDefault="00E308B2" w:rsidP="00AC5BAF">
            <w:pPr>
              <w:pStyle w:val="TAL"/>
            </w:pPr>
          </w:p>
        </w:tc>
      </w:tr>
      <w:tr w:rsidR="00E308B2" w14:paraId="609608E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25747"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B09F3" w14:textId="77777777" w:rsidR="00E308B2" w:rsidRDefault="00E308B2" w:rsidP="00AC5BAF">
            <w:pPr>
              <w:pStyle w:val="TAL"/>
            </w:pPr>
            <w:r>
              <w:t>S2-2406003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969E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F6B81" w14:textId="77777777" w:rsidR="00E308B2" w:rsidRDefault="00E308B2" w:rsidP="00AC5BAF">
            <w:pPr>
              <w:pStyle w:val="TAL"/>
            </w:pPr>
            <w:r>
              <w:t>Conclusion Update for KI #1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BDF06"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7B4A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98151"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2F1F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88B9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FB596" w14:textId="77777777" w:rsidR="00E308B2" w:rsidRDefault="00E308B2" w:rsidP="00AC5BAF">
            <w:pPr>
              <w:pStyle w:val="TAL"/>
            </w:pPr>
          </w:p>
        </w:tc>
      </w:tr>
      <w:tr w:rsidR="00E308B2" w14:paraId="4B36A12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00504"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D63C4" w14:textId="77777777" w:rsidR="00E308B2" w:rsidRDefault="00E308B2" w:rsidP="00AC5BAF">
            <w:pPr>
              <w:pStyle w:val="TAL"/>
            </w:pPr>
            <w:r>
              <w:t>S2-2406070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90CA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824B5" w14:textId="77777777" w:rsidR="00E308B2" w:rsidRDefault="00E308B2" w:rsidP="00AC5BAF">
            <w:pPr>
              <w:pStyle w:val="TAL"/>
            </w:pPr>
            <w:r>
              <w:t>Conclusion for KI#1: Selection of UPF providing a selected user plane functionality.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5281F"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0E41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BDE83"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4275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6606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DAF9B" w14:textId="77777777" w:rsidR="00E308B2" w:rsidRDefault="00E308B2" w:rsidP="00AC5BAF">
            <w:pPr>
              <w:pStyle w:val="TAL"/>
            </w:pPr>
          </w:p>
        </w:tc>
      </w:tr>
      <w:tr w:rsidR="00E308B2" w14:paraId="6AB7C0A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0AEE2"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1CE8C" w14:textId="77777777" w:rsidR="00E308B2" w:rsidRDefault="00E308B2" w:rsidP="00AC5BAF">
            <w:pPr>
              <w:pStyle w:val="TAL"/>
            </w:pPr>
            <w:r>
              <w:t>S2-2406724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D9E6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2FBE9" w14:textId="77777777" w:rsidR="00E308B2" w:rsidRDefault="00E308B2" w:rsidP="00AC5BAF">
            <w:pPr>
              <w:pStyle w:val="TAL"/>
            </w:pPr>
            <w:r>
              <w:t>KI#1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6E480"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8C79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D8B1A"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E348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2990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49367" w14:textId="77777777" w:rsidR="00E308B2" w:rsidRDefault="00E308B2" w:rsidP="00AC5BAF">
            <w:pPr>
              <w:pStyle w:val="TAL"/>
            </w:pPr>
          </w:p>
        </w:tc>
      </w:tr>
      <w:tr w:rsidR="00E308B2" w14:paraId="40BBCF1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734CB"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10CF6" w14:textId="77777777" w:rsidR="00E308B2" w:rsidRDefault="00E308B2" w:rsidP="00AC5BAF">
            <w:pPr>
              <w:pStyle w:val="TAL"/>
            </w:pPr>
            <w:r>
              <w:t>S2-2406740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B229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9EF6A" w14:textId="77777777" w:rsidR="00E308B2" w:rsidRDefault="00E308B2" w:rsidP="00AC5BAF">
            <w:pPr>
              <w:pStyle w:val="TAL"/>
            </w:pPr>
            <w:r>
              <w:t>Update Conclusions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28E14"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13D3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5C69D"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153E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C506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4916E" w14:textId="77777777" w:rsidR="00E308B2" w:rsidRDefault="00E308B2" w:rsidP="00AC5BAF">
            <w:pPr>
              <w:pStyle w:val="TAL"/>
            </w:pPr>
          </w:p>
        </w:tc>
      </w:tr>
      <w:tr w:rsidR="00E308B2" w14:paraId="48CE4C5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36D73"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A7B4B" w14:textId="77777777" w:rsidR="00E308B2" w:rsidRDefault="00E308B2" w:rsidP="00AC5BAF">
            <w:pPr>
              <w:pStyle w:val="TAL"/>
            </w:pPr>
            <w:r>
              <w:t>S2-2406693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8ADA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B03A5" w14:textId="77777777" w:rsidR="00E308B2" w:rsidRDefault="00E308B2" w:rsidP="00AC5BAF">
            <w:pPr>
              <w:pStyle w:val="TAL"/>
            </w:pPr>
            <w:r>
              <w:t>Updated conclusions for KI#1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7D1F8"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EE8D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76076"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C7F5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DD25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C4EF8" w14:textId="77777777" w:rsidR="00E308B2" w:rsidRDefault="00E308B2" w:rsidP="00AC5BAF">
            <w:pPr>
              <w:pStyle w:val="TAL"/>
            </w:pPr>
          </w:p>
        </w:tc>
      </w:tr>
      <w:tr w:rsidR="00E308B2" w14:paraId="0D4D108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4AEE8"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6BE51" w14:textId="77777777" w:rsidR="00E308B2" w:rsidRDefault="00E308B2" w:rsidP="00AC5BAF">
            <w:pPr>
              <w:pStyle w:val="TAL"/>
            </w:pPr>
            <w:r>
              <w:t>S2-2405918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0009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29E09"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56D59" w14:textId="77777777" w:rsidR="00E308B2" w:rsidRDefault="00E308B2" w:rsidP="00AC5BAF">
            <w:pPr>
              <w:pStyle w:val="TAL"/>
            </w:pPr>
            <w:r>
              <w:t>China Mobile, 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0E45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5DFDD"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9E27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216D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342F9" w14:textId="77777777" w:rsidR="00E308B2" w:rsidRDefault="00E308B2" w:rsidP="00AC5BAF">
            <w:pPr>
              <w:pStyle w:val="TAL"/>
            </w:pPr>
          </w:p>
        </w:tc>
      </w:tr>
      <w:tr w:rsidR="00E308B2" w14:paraId="56E31DA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F6B6C" w14:textId="77777777" w:rsidR="00E308B2" w:rsidRDefault="00E308B2" w:rsidP="00AC5BAF">
            <w:pPr>
              <w:pStyle w:val="TAL"/>
              <w:rPr>
                <w:sz w:val="24"/>
                <w:szCs w:val="24"/>
              </w:rPr>
            </w:pPr>
            <w:r>
              <w:lastRenderedPageBreak/>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8F56A" w14:textId="77777777" w:rsidR="00E308B2" w:rsidRDefault="00E308B2" w:rsidP="00AC5BAF">
            <w:pPr>
              <w:pStyle w:val="TAL"/>
            </w:pPr>
            <w:r>
              <w:t>S2-2406004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B9B8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B6B54" w14:textId="77777777" w:rsidR="00E308B2" w:rsidRDefault="00E308B2" w:rsidP="00AC5BAF">
            <w:pPr>
              <w:pStyle w:val="TAL"/>
            </w:pPr>
            <w:r>
              <w:t>KI#2, Evaluation and Conclusion of Solution #5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16024"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20AD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691B4"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077B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C77D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EA2A9" w14:textId="77777777" w:rsidR="00E308B2" w:rsidRDefault="00E308B2" w:rsidP="00AC5BAF">
            <w:pPr>
              <w:pStyle w:val="TAL"/>
            </w:pPr>
          </w:p>
        </w:tc>
      </w:tr>
      <w:tr w:rsidR="00E308B2" w14:paraId="0F7406F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4D3CC"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E344C" w14:textId="77777777" w:rsidR="00E308B2" w:rsidRDefault="00E308B2" w:rsidP="00AC5BAF">
            <w:pPr>
              <w:pStyle w:val="TAL"/>
            </w:pPr>
            <w:r>
              <w:t>S2-2406054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8EC6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1E603" w14:textId="77777777" w:rsidR="00E308B2" w:rsidRDefault="00E308B2" w:rsidP="00AC5BAF">
            <w:pPr>
              <w:pStyle w:val="TAL"/>
            </w:pPr>
            <w:r>
              <w:t>Conclusion of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1DC94"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7EB4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A4155"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956C8" w14:textId="77777777" w:rsidR="00E308B2" w:rsidRDefault="00E308B2" w:rsidP="00AC5BAF">
            <w:pPr>
              <w:pStyle w:val="TAL"/>
            </w:pPr>
            <w:r>
              <w:t>Revision of S2-2404363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32F1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1750B" w14:textId="77777777" w:rsidR="00E308B2" w:rsidRDefault="00E308B2" w:rsidP="00AC5BAF">
            <w:pPr>
              <w:pStyle w:val="TAL"/>
            </w:pPr>
          </w:p>
        </w:tc>
      </w:tr>
      <w:tr w:rsidR="00E308B2" w14:paraId="4762E61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C98CE"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F1DEF" w14:textId="77777777" w:rsidR="00E308B2" w:rsidRDefault="00E308B2" w:rsidP="00AC5BAF">
            <w:pPr>
              <w:pStyle w:val="TAL"/>
            </w:pPr>
            <w:r>
              <w:t>S2-2406071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C207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6F38A" w14:textId="77777777" w:rsidR="00E308B2" w:rsidRDefault="00E308B2" w:rsidP="00AC5BAF">
            <w:pPr>
              <w:pStyle w:val="TAL"/>
            </w:pPr>
            <w:r>
              <w:t>Conclusion for KI#2: Enhancements on UPF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9BB57"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4DA0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C8407"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1B95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00C4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4F40A" w14:textId="77777777" w:rsidR="00E308B2" w:rsidRDefault="00E308B2" w:rsidP="00AC5BAF">
            <w:pPr>
              <w:pStyle w:val="TAL"/>
            </w:pPr>
          </w:p>
        </w:tc>
      </w:tr>
      <w:tr w:rsidR="00E308B2" w14:paraId="50A74BA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204FB"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5D7FF" w14:textId="77777777" w:rsidR="00E308B2" w:rsidRDefault="00E308B2" w:rsidP="00AC5BAF">
            <w:pPr>
              <w:pStyle w:val="TAL"/>
            </w:pPr>
            <w:r>
              <w:t>S2-2406269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BF7B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A725B"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1EF36"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2E90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24F10"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0086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E5CD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C5149" w14:textId="77777777" w:rsidR="00E308B2" w:rsidRDefault="00E308B2" w:rsidP="00AC5BAF">
            <w:pPr>
              <w:pStyle w:val="TAL"/>
            </w:pPr>
          </w:p>
        </w:tc>
      </w:tr>
      <w:tr w:rsidR="00E308B2" w14:paraId="26FC43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E930C"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C087A" w14:textId="77777777" w:rsidR="00E308B2" w:rsidRDefault="00E308B2" w:rsidP="00AC5BAF">
            <w:pPr>
              <w:pStyle w:val="TAL"/>
            </w:pPr>
            <w:r>
              <w:t>S2-2406694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E175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281E0" w14:textId="77777777" w:rsidR="00E308B2" w:rsidRDefault="00E308B2" w:rsidP="00AC5BAF">
            <w:pPr>
              <w:pStyle w:val="TAL"/>
            </w:pPr>
            <w:r>
              <w:t>Conclusions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D78C4"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EE3E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AC427"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3E9D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E45C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8B6DF" w14:textId="77777777" w:rsidR="00E308B2" w:rsidRDefault="00E308B2" w:rsidP="00AC5BAF">
            <w:pPr>
              <w:pStyle w:val="TAL"/>
            </w:pPr>
          </w:p>
        </w:tc>
      </w:tr>
      <w:tr w:rsidR="00E308B2" w14:paraId="286515E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8CC26"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CB116" w14:textId="77777777" w:rsidR="00E308B2" w:rsidRDefault="00E308B2" w:rsidP="00AC5BAF">
            <w:pPr>
              <w:pStyle w:val="TAL"/>
            </w:pPr>
            <w:r>
              <w:t>S2-2406725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2665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C1CA7" w14:textId="77777777" w:rsidR="00E308B2" w:rsidRDefault="00E308B2" w:rsidP="00AC5BAF">
            <w:pPr>
              <w:pStyle w:val="TAL"/>
            </w:pPr>
            <w:r>
              <w:t>KI#2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3E35F"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68FE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B42F8"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50AD1" w14:textId="77777777" w:rsidR="00E308B2" w:rsidRDefault="00E308B2" w:rsidP="00AC5BAF">
            <w:pPr>
              <w:pStyle w:val="TAL"/>
            </w:pPr>
            <w:r>
              <w:t>Revised in parallel session to S2-2406994.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CF55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C65AA" w14:textId="77777777" w:rsidR="00E308B2" w:rsidRDefault="00E308B2" w:rsidP="00AC5BAF">
            <w:pPr>
              <w:pStyle w:val="TAL"/>
            </w:pPr>
            <w:r>
              <w:t>S2-2406994</w:t>
            </w:r>
          </w:p>
        </w:tc>
      </w:tr>
      <w:tr w:rsidR="00E308B2" w14:paraId="38022BF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63561" w14:textId="77777777" w:rsidR="00E308B2" w:rsidRDefault="00E308B2" w:rsidP="00AC5BAF">
            <w:pPr>
              <w:pStyle w:val="TAL"/>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AAAC0" w14:textId="77777777" w:rsidR="00E308B2" w:rsidRDefault="00E308B2" w:rsidP="00AC5BAF">
            <w:pPr>
              <w:pStyle w:val="TAL"/>
            </w:pPr>
            <w:r>
              <w:t>S2-2406994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5396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8F4D8" w14:textId="77777777" w:rsidR="00E308B2" w:rsidRDefault="00E308B2" w:rsidP="00AC5BAF">
            <w:pPr>
              <w:pStyle w:val="TAL"/>
            </w:pPr>
            <w:r>
              <w:t>KI#2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5F230" w14:textId="77777777" w:rsidR="00E308B2" w:rsidRDefault="00E308B2" w:rsidP="00AC5BAF">
            <w:pPr>
              <w:pStyle w:val="TAL"/>
            </w:pPr>
            <w:r>
              <w:t>ZTE, Nokia, Samsung, 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8EEB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981D9"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7263E" w14:textId="77777777" w:rsidR="00E308B2" w:rsidRDefault="00E308B2" w:rsidP="00AC5BAF">
            <w:pPr>
              <w:pStyle w:val="TAL"/>
            </w:pPr>
            <w:r>
              <w:t>Revision of S2-2406725. Revised in parallel session to S2-2407080.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2EC2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A1630" w14:textId="77777777" w:rsidR="00E308B2" w:rsidRDefault="00E308B2" w:rsidP="00AC5BAF">
            <w:pPr>
              <w:pStyle w:val="TAL"/>
            </w:pPr>
            <w:r>
              <w:t>S2-2407080</w:t>
            </w:r>
          </w:p>
        </w:tc>
      </w:tr>
      <w:tr w:rsidR="00E308B2" w14:paraId="5365008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D9E96" w14:textId="77777777" w:rsidR="00E308B2" w:rsidRDefault="00E308B2" w:rsidP="00AC5BAF">
            <w:pPr>
              <w:pStyle w:val="TAL"/>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9C400" w14:textId="77777777" w:rsidR="00E308B2" w:rsidRDefault="00E308B2" w:rsidP="00AC5BAF">
            <w:pPr>
              <w:pStyle w:val="TAL"/>
            </w:pPr>
            <w:r>
              <w:t>S2-2407080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0EFD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EF683" w14:textId="77777777" w:rsidR="00E308B2" w:rsidRDefault="00E308B2" w:rsidP="00AC5BAF">
            <w:pPr>
              <w:pStyle w:val="TAL"/>
            </w:pPr>
            <w:r>
              <w:t>KI#2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3B190" w14:textId="77777777" w:rsidR="00E308B2" w:rsidRDefault="00E308B2" w:rsidP="00AC5BAF">
            <w:pPr>
              <w:pStyle w:val="TAL"/>
            </w:pPr>
            <w:r>
              <w:t>ZTE, Nokia, Samsung, 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FE76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E6C8F"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77E9E" w14:textId="77777777" w:rsidR="00E308B2" w:rsidRDefault="00E308B2" w:rsidP="00AC5BAF">
            <w:pPr>
              <w:pStyle w:val="TAL"/>
            </w:pPr>
            <w:r>
              <w:t>Revision of S2-2406994.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156F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29E06" w14:textId="77777777" w:rsidR="00E308B2" w:rsidRDefault="00E308B2" w:rsidP="00AC5BAF">
            <w:pPr>
              <w:pStyle w:val="TAL"/>
            </w:pPr>
          </w:p>
        </w:tc>
      </w:tr>
      <w:tr w:rsidR="00E308B2" w14:paraId="494B4E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32026"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54679" w14:textId="77777777" w:rsidR="00E308B2" w:rsidRDefault="00E308B2" w:rsidP="00AC5BAF">
            <w:pPr>
              <w:pStyle w:val="TAL"/>
            </w:pPr>
            <w:r>
              <w:t>S2-2406741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D3C5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FB749" w14:textId="77777777" w:rsidR="00E308B2" w:rsidRDefault="00E308B2" w:rsidP="00AC5BAF">
            <w:pPr>
              <w:pStyle w:val="TAL"/>
            </w:pPr>
            <w:r>
              <w:t>Conclusions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7266B"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9818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A1944"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812A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07F6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4CAF8" w14:textId="77777777" w:rsidR="00E308B2" w:rsidRDefault="00E308B2" w:rsidP="00AC5BAF">
            <w:pPr>
              <w:pStyle w:val="TAL"/>
            </w:pPr>
          </w:p>
        </w:tc>
      </w:tr>
      <w:tr w:rsidR="00E308B2" w14:paraId="71F03E1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31C7D"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8E930" w14:textId="77777777" w:rsidR="00E308B2" w:rsidRDefault="00E308B2" w:rsidP="00AC5BAF">
            <w:pPr>
              <w:pStyle w:val="TAL"/>
            </w:pPr>
            <w:r>
              <w:t>S2-2405919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6A0F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AFFD9" w14:textId="77777777" w:rsidR="00E308B2" w:rsidRDefault="00E308B2" w:rsidP="00AC5BAF">
            <w:pPr>
              <w:pStyle w:val="TAL"/>
            </w:pPr>
            <w:r>
              <w:t>Conclusion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5FDEC" w14:textId="77777777" w:rsidR="00E308B2" w:rsidRDefault="00E308B2" w:rsidP="00AC5BAF">
            <w:pPr>
              <w:pStyle w:val="TAL"/>
            </w:pPr>
            <w:r>
              <w:t>China Mobile, 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B3BA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B2A63"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5F9D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DCFD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A7FA8" w14:textId="77777777" w:rsidR="00E308B2" w:rsidRDefault="00E308B2" w:rsidP="00AC5BAF">
            <w:pPr>
              <w:pStyle w:val="TAL"/>
            </w:pPr>
          </w:p>
        </w:tc>
      </w:tr>
      <w:tr w:rsidR="00E308B2" w14:paraId="592CB75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B3EC4"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3BE72" w14:textId="77777777" w:rsidR="00E308B2" w:rsidRDefault="00E308B2" w:rsidP="00AC5BAF">
            <w:pPr>
              <w:pStyle w:val="TAL"/>
            </w:pPr>
            <w:r>
              <w:t>S2-2406006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DDBB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25C63" w14:textId="77777777" w:rsidR="00E308B2" w:rsidRDefault="00E308B2" w:rsidP="00AC5BAF">
            <w:pPr>
              <w:pStyle w:val="TAL"/>
            </w:pPr>
            <w:r>
              <w:t>TR 23.700-63, Evaluation and conclusion -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F18B2" w14:textId="77777777" w:rsidR="00E308B2" w:rsidRDefault="00E308B2" w:rsidP="00AC5BAF">
            <w:pPr>
              <w:pStyle w:val="TAL"/>
            </w:pPr>
            <w:r>
              <w:t>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334D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EDD38"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98143" w14:textId="77777777" w:rsidR="00E308B2" w:rsidRDefault="00E308B2" w:rsidP="00AC5BAF">
            <w:pPr>
              <w:pStyle w:val="TAL"/>
            </w:pPr>
            <w:r>
              <w:t>Revised in parallel session to S2-2406995.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0D1F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3B67E" w14:textId="77777777" w:rsidR="00E308B2" w:rsidRDefault="00E308B2" w:rsidP="00AC5BAF">
            <w:pPr>
              <w:pStyle w:val="TAL"/>
            </w:pPr>
            <w:r>
              <w:t>S2-2406995</w:t>
            </w:r>
          </w:p>
        </w:tc>
      </w:tr>
      <w:tr w:rsidR="00E308B2" w14:paraId="754E345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388D0" w14:textId="77777777" w:rsidR="00E308B2" w:rsidRDefault="00E308B2" w:rsidP="00AC5BAF">
            <w:pPr>
              <w:pStyle w:val="TAL"/>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44A1D" w14:textId="77777777" w:rsidR="00E308B2" w:rsidRDefault="00E308B2" w:rsidP="00AC5BAF">
            <w:pPr>
              <w:pStyle w:val="TAL"/>
            </w:pPr>
            <w:r>
              <w:t>S2-2406995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BF70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FAB3E" w14:textId="77777777" w:rsidR="00E308B2" w:rsidRDefault="00E308B2" w:rsidP="00AC5BAF">
            <w:pPr>
              <w:pStyle w:val="TAL"/>
            </w:pPr>
            <w:r>
              <w:t>TR 23.700-63, Conclusion -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94742" w14:textId="77777777" w:rsidR="00E308B2" w:rsidRDefault="00E308B2" w:rsidP="00AC5BAF">
            <w:pPr>
              <w:pStyle w:val="TAL"/>
            </w:pPr>
            <w:r>
              <w:t>Vodafone,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F91B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69C35"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37EF7" w14:textId="77777777" w:rsidR="00E308B2" w:rsidRDefault="00E308B2" w:rsidP="00AC5BAF">
            <w:pPr>
              <w:pStyle w:val="TAL"/>
            </w:pPr>
            <w:r>
              <w:t>Revision of S2-2406006. Revised in parallel session to S2-2407081.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A77C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3353E" w14:textId="77777777" w:rsidR="00E308B2" w:rsidRDefault="00E308B2" w:rsidP="00AC5BAF">
            <w:pPr>
              <w:pStyle w:val="TAL"/>
            </w:pPr>
            <w:r>
              <w:t>S2-2407081</w:t>
            </w:r>
          </w:p>
        </w:tc>
      </w:tr>
      <w:tr w:rsidR="00E308B2" w14:paraId="17E6BD3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B8709" w14:textId="77777777" w:rsidR="00E308B2" w:rsidRDefault="00E308B2" w:rsidP="00AC5BAF">
            <w:pPr>
              <w:pStyle w:val="TAL"/>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84767" w14:textId="77777777" w:rsidR="00E308B2" w:rsidRDefault="00E308B2" w:rsidP="00AC5BAF">
            <w:pPr>
              <w:pStyle w:val="TAL"/>
            </w:pPr>
            <w:r>
              <w:t>S2-2407081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7F9C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7474E" w14:textId="77777777" w:rsidR="00E308B2" w:rsidRDefault="00E308B2" w:rsidP="00AC5BAF">
            <w:pPr>
              <w:pStyle w:val="TAL"/>
            </w:pPr>
            <w:r>
              <w:t>TR 23.700-63, Conclusion -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72B4B" w14:textId="77777777" w:rsidR="00E308B2" w:rsidRDefault="00E308B2" w:rsidP="00AC5BAF">
            <w:pPr>
              <w:pStyle w:val="TAL"/>
            </w:pPr>
            <w:r>
              <w:t>Vodafone,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4995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A6D52"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0EC23" w14:textId="77777777" w:rsidR="00E308B2" w:rsidRDefault="00E308B2" w:rsidP="00AC5BAF">
            <w:pPr>
              <w:pStyle w:val="TAL"/>
            </w:pPr>
            <w:r>
              <w:t>Revision of S2-2406995.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FAC3D"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FA2D5" w14:textId="77777777" w:rsidR="00E308B2" w:rsidRDefault="00E308B2" w:rsidP="00AC5BAF">
            <w:pPr>
              <w:pStyle w:val="TAL"/>
            </w:pPr>
          </w:p>
        </w:tc>
      </w:tr>
      <w:tr w:rsidR="00E308B2" w14:paraId="41E54D8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4C54A"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15C1C" w14:textId="77777777" w:rsidR="00E308B2" w:rsidRDefault="00E308B2" w:rsidP="00AC5BAF">
            <w:pPr>
              <w:pStyle w:val="TAL"/>
            </w:pPr>
            <w:r>
              <w:t>S2-2406270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768C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C5705" w14:textId="77777777" w:rsidR="00E308B2" w:rsidRDefault="00E308B2" w:rsidP="00AC5BAF">
            <w:pPr>
              <w:pStyle w:val="TAL"/>
            </w:pPr>
            <w:r>
              <w:t>KI#3 Evaluation and Conclusion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3067F"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D325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22022"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785F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BA88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E162B" w14:textId="77777777" w:rsidR="00E308B2" w:rsidRDefault="00E308B2" w:rsidP="00AC5BAF">
            <w:pPr>
              <w:pStyle w:val="TAL"/>
            </w:pPr>
          </w:p>
        </w:tc>
      </w:tr>
      <w:tr w:rsidR="00E308B2" w14:paraId="5289E46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B3E8F" w14:textId="77777777" w:rsidR="00E308B2" w:rsidRDefault="00E308B2" w:rsidP="00AC5BAF">
            <w:pPr>
              <w:pStyle w:val="TAL"/>
              <w:rPr>
                <w:sz w:val="24"/>
                <w:szCs w:val="24"/>
              </w:rPr>
            </w:pPr>
            <w:r>
              <w:lastRenderedPageBreak/>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BAE9E" w14:textId="77777777" w:rsidR="00E308B2" w:rsidRDefault="00E308B2" w:rsidP="00AC5BAF">
            <w:pPr>
              <w:pStyle w:val="TAL"/>
            </w:pPr>
            <w:r>
              <w:t>S2-2406509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6C5D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12FF7" w14:textId="77777777" w:rsidR="00E308B2" w:rsidRDefault="00E308B2" w:rsidP="00AC5BAF">
            <w:pPr>
              <w:pStyle w:val="TAL"/>
            </w:pPr>
            <w:r>
              <w:t>TR 23.700-63, Resolving EN in Solution#1.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9BC31" w14:textId="77777777" w:rsidR="00E308B2" w:rsidRDefault="00E308B2" w:rsidP="00AC5BAF">
            <w:pPr>
              <w:pStyle w:val="TAL"/>
            </w:pPr>
            <w:r>
              <w:t>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59D1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917EE"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800B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0650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11470" w14:textId="77777777" w:rsidR="00E308B2" w:rsidRDefault="00E308B2" w:rsidP="00AC5BAF">
            <w:pPr>
              <w:pStyle w:val="TAL"/>
            </w:pPr>
          </w:p>
        </w:tc>
      </w:tr>
      <w:tr w:rsidR="00E308B2" w14:paraId="27532D2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D1E57"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1A2EF" w14:textId="77777777" w:rsidR="00E308B2" w:rsidRDefault="00E308B2" w:rsidP="00AC5BAF">
            <w:pPr>
              <w:pStyle w:val="TAL"/>
            </w:pPr>
            <w:r>
              <w:t>S2-2406005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46E9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24596" w14:textId="77777777" w:rsidR="00E308B2" w:rsidRDefault="00E308B2" w:rsidP="00AC5BAF">
            <w:pPr>
              <w:pStyle w:val="TAL"/>
            </w:pPr>
            <w:r>
              <w:t>KI #2, Sol #5: Update to remove EN and revise some changes of the figure and its description.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4329C"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6371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CE122"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5C124" w14:textId="77777777" w:rsidR="00E308B2" w:rsidRDefault="00E308B2" w:rsidP="00AC5BAF">
            <w:pPr>
              <w:pStyle w:val="TAL"/>
            </w:pPr>
            <w:r>
              <w:t>Revision of S2-2404301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F2D8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2C818" w14:textId="77777777" w:rsidR="00E308B2" w:rsidRDefault="00E308B2" w:rsidP="00AC5BAF">
            <w:pPr>
              <w:pStyle w:val="TAL"/>
            </w:pPr>
          </w:p>
        </w:tc>
      </w:tr>
      <w:tr w:rsidR="00E308B2" w14:paraId="49ECC6C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791A0" w14:textId="77777777" w:rsidR="00E308B2" w:rsidRDefault="00E308B2" w:rsidP="00AC5BAF">
            <w:pPr>
              <w:pStyle w:val="TAL"/>
              <w:rPr>
                <w:sz w:val="24"/>
                <w:szCs w:val="24"/>
              </w:rPr>
            </w:pPr>
            <w:r>
              <w:t>19.11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A6EE9" w14:textId="77777777" w:rsidR="00E308B2" w:rsidRDefault="00E308B2" w:rsidP="00AC5BAF">
            <w:pPr>
              <w:pStyle w:val="TAL"/>
            </w:pPr>
            <w:r>
              <w:t>S2-2406743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D949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97A29" w14:textId="77777777" w:rsidR="00E308B2" w:rsidRDefault="00E308B2" w:rsidP="00AC5BAF">
            <w:pPr>
              <w:pStyle w:val="TAL"/>
            </w:pPr>
            <w:r>
              <w:t>KI#2 Solution#13 Update, clarify the Direct subscription via NEF utilizing header detection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04305"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805A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D0A7F"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85A2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7E7A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F062D" w14:textId="77777777" w:rsidR="00E308B2" w:rsidRDefault="00E308B2" w:rsidP="00AC5BAF">
            <w:pPr>
              <w:pStyle w:val="TAL"/>
            </w:pPr>
          </w:p>
        </w:tc>
      </w:tr>
      <w:tr w:rsidR="00E308B2" w14:paraId="446752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2F014"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0E7AF" w14:textId="77777777" w:rsidR="00E308B2" w:rsidRDefault="00E308B2" w:rsidP="00AC5BAF">
            <w:pPr>
              <w:pStyle w:val="TAL"/>
            </w:pPr>
            <w:r>
              <w:t>S2-2405887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51C28"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626D6" w14:textId="77777777" w:rsidR="00E308B2" w:rsidRDefault="00E308B2" w:rsidP="00AC5BAF">
            <w:pPr>
              <w:pStyle w:val="TAL"/>
            </w:pPr>
            <w:r>
              <w:t>LS from SA WG3: LS to request clarification on the potential baseline system architecture of 5G NR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CC6C4"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2440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9109F" w14:textId="77777777" w:rsidR="00E308B2" w:rsidRDefault="00E308B2" w:rsidP="00AC5BAF">
            <w:pPr>
              <w:pStyle w:val="TAL"/>
            </w:pPr>
            <w:r>
              <w:t>FS_5G_Femto_Sec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F6733" w14:textId="77777777" w:rsidR="00E308B2" w:rsidRDefault="00E308B2" w:rsidP="00AC5BAF">
            <w:pPr>
              <w:pStyle w:val="TAL"/>
            </w:pPr>
            <w:r>
              <w:t>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6D549"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12F7A" w14:textId="77777777" w:rsidR="00E308B2" w:rsidRDefault="00E308B2" w:rsidP="00AC5BAF">
            <w:pPr>
              <w:pStyle w:val="TAL"/>
            </w:pPr>
          </w:p>
        </w:tc>
      </w:tr>
      <w:tr w:rsidR="00E308B2" w14:paraId="6C32428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7442B"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F0F6C" w14:textId="77777777" w:rsidR="00E308B2" w:rsidRDefault="00E308B2" w:rsidP="00AC5BAF">
            <w:pPr>
              <w:pStyle w:val="TAL"/>
            </w:pPr>
            <w:r>
              <w:t>S2-2406717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F67F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5593B" w14:textId="77777777" w:rsidR="00E308B2" w:rsidRDefault="00E308B2" w:rsidP="00AC5BAF">
            <w:pPr>
              <w:pStyle w:val="TAL"/>
            </w:pPr>
            <w:r>
              <w:t>KI#1 update to remove 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D2419"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E89A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2C852"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BBBAC" w14:textId="77777777" w:rsidR="00E308B2" w:rsidRDefault="00E308B2" w:rsidP="00AC5BAF">
            <w:pPr>
              <w:pStyle w:val="TAL"/>
            </w:pPr>
            <w:r>
              <w:t>Revised in parallel session to S2-2407104.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B6CB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63092" w14:textId="77777777" w:rsidR="00E308B2" w:rsidRDefault="00E308B2" w:rsidP="00AC5BAF">
            <w:pPr>
              <w:pStyle w:val="TAL"/>
            </w:pPr>
            <w:r>
              <w:t>S2-2407104</w:t>
            </w:r>
          </w:p>
        </w:tc>
      </w:tr>
      <w:tr w:rsidR="00E308B2" w14:paraId="18E4A21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0228B"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A0A22" w14:textId="77777777" w:rsidR="00E308B2" w:rsidRDefault="00E308B2" w:rsidP="00AC5BAF">
            <w:pPr>
              <w:pStyle w:val="TAL"/>
            </w:pPr>
            <w:r>
              <w:t>S2-2407104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399D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083C7" w14:textId="77777777" w:rsidR="00E308B2" w:rsidRDefault="00E308B2" w:rsidP="00AC5BAF">
            <w:pPr>
              <w:pStyle w:val="TAL"/>
            </w:pPr>
            <w:r>
              <w:t>KI#1 update to remove 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C1A26"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3E7C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F1A60"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3BC59" w14:textId="77777777" w:rsidR="00E308B2" w:rsidRDefault="00E308B2" w:rsidP="00AC5BAF">
            <w:pPr>
              <w:pStyle w:val="TAL"/>
            </w:pPr>
            <w:r>
              <w:t>Revision of S2-2406717. Revised in parallel session to S2-2407154.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D9C9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E1DA9" w14:textId="77777777" w:rsidR="00E308B2" w:rsidRDefault="00E308B2" w:rsidP="00AC5BAF">
            <w:pPr>
              <w:pStyle w:val="TAL"/>
            </w:pPr>
            <w:r>
              <w:t>S2-2407154</w:t>
            </w:r>
          </w:p>
        </w:tc>
      </w:tr>
      <w:tr w:rsidR="00E308B2" w14:paraId="1AA1D89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AB043"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8A964" w14:textId="77777777" w:rsidR="00E308B2" w:rsidRDefault="00E308B2" w:rsidP="00AC5BAF">
            <w:pPr>
              <w:pStyle w:val="TAL"/>
            </w:pPr>
            <w:r>
              <w:t>S2-2407154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7643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CEB80" w14:textId="77777777" w:rsidR="00E308B2" w:rsidRDefault="00E308B2" w:rsidP="00AC5BAF">
            <w:pPr>
              <w:pStyle w:val="TAL"/>
            </w:pPr>
            <w:r>
              <w:t>KI#1 update to remove 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34C96"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E147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34037"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35FEA" w14:textId="77777777" w:rsidR="00E308B2" w:rsidRDefault="00E308B2" w:rsidP="00AC5BAF">
            <w:pPr>
              <w:pStyle w:val="TAL"/>
            </w:pPr>
            <w:r>
              <w:t>Revision of S2-2407104.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356F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D36F4" w14:textId="77777777" w:rsidR="00E308B2" w:rsidRDefault="00E308B2" w:rsidP="00AC5BAF">
            <w:pPr>
              <w:pStyle w:val="TAL"/>
            </w:pPr>
          </w:p>
        </w:tc>
      </w:tr>
      <w:tr w:rsidR="00E308B2" w14:paraId="597AA45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F5AFE"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2B450" w14:textId="77777777" w:rsidR="00E308B2" w:rsidRDefault="00E308B2" w:rsidP="00AC5BAF">
            <w:pPr>
              <w:pStyle w:val="TAL"/>
            </w:pPr>
            <w:r>
              <w:t>S2-2406118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C4C6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D2354" w14:textId="77777777" w:rsidR="00E308B2" w:rsidRDefault="00E308B2" w:rsidP="00AC5BAF">
            <w:pPr>
              <w:pStyle w:val="TAL"/>
            </w:pPr>
            <w:r>
              <w:t>KI #1, Sol#6 Update with clarification on the roaming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121A9"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5299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832A3"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B48F7" w14:textId="77777777" w:rsidR="00E308B2" w:rsidRDefault="00E308B2" w:rsidP="00AC5BAF">
            <w:pPr>
              <w:pStyle w:val="TAL"/>
            </w:pPr>
            <w:r>
              <w:t>Revised in parallel session to S2-2407099.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B1CF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25B70" w14:textId="77777777" w:rsidR="00E308B2" w:rsidRDefault="00E308B2" w:rsidP="00AC5BAF">
            <w:pPr>
              <w:pStyle w:val="TAL"/>
            </w:pPr>
            <w:r>
              <w:t>S2-2407099</w:t>
            </w:r>
          </w:p>
        </w:tc>
      </w:tr>
      <w:tr w:rsidR="00E308B2" w14:paraId="467600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F707A"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ACE1C" w14:textId="77777777" w:rsidR="00E308B2" w:rsidRDefault="00E308B2" w:rsidP="00AC5BAF">
            <w:pPr>
              <w:pStyle w:val="TAL"/>
            </w:pPr>
            <w:r>
              <w:t>S2-2407099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2078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87DF9" w14:textId="77777777" w:rsidR="00E308B2" w:rsidRDefault="00E308B2" w:rsidP="00AC5BAF">
            <w:pPr>
              <w:pStyle w:val="TAL"/>
            </w:pPr>
            <w:r>
              <w:t>KI #1, Sol#6 Update with clarification on the roaming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57373"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AF33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28416"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235C8" w14:textId="77777777" w:rsidR="00E308B2" w:rsidRDefault="00E308B2" w:rsidP="00AC5BAF">
            <w:pPr>
              <w:pStyle w:val="TAL"/>
            </w:pPr>
            <w:r>
              <w:t>Revision of S2-2406118. Revised in parallel session, merging S2-2407100, to S2-2407146.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601D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05F53" w14:textId="77777777" w:rsidR="00E308B2" w:rsidRDefault="00E308B2" w:rsidP="00AC5BAF">
            <w:pPr>
              <w:pStyle w:val="TAL"/>
            </w:pPr>
            <w:r>
              <w:t>S2-2407146</w:t>
            </w:r>
          </w:p>
        </w:tc>
      </w:tr>
      <w:tr w:rsidR="00E308B2" w14:paraId="4D732EB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9E54E"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EA72C" w14:textId="77777777" w:rsidR="00E308B2" w:rsidRDefault="00E308B2" w:rsidP="00AC5BAF">
            <w:pPr>
              <w:pStyle w:val="TAL"/>
            </w:pPr>
            <w:r>
              <w:t>S2-2407146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0018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84B66" w14:textId="77777777" w:rsidR="00E308B2" w:rsidRDefault="00E308B2" w:rsidP="00AC5BAF">
            <w:pPr>
              <w:pStyle w:val="TAL"/>
            </w:pPr>
            <w:r>
              <w:t>KI #1, Sol#6 Update with clarification on the roaming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16556" w14:textId="77777777" w:rsidR="00E308B2" w:rsidRDefault="00E308B2" w:rsidP="00AC5BAF">
            <w:pPr>
              <w:pStyle w:val="TAL"/>
            </w:pPr>
            <w:r>
              <w:t>Ericsson,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999E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281A5"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47667" w14:textId="77777777" w:rsidR="00E308B2" w:rsidRDefault="00E308B2" w:rsidP="00AC5BAF">
            <w:pPr>
              <w:pStyle w:val="TAL"/>
            </w:pPr>
            <w:r>
              <w:t>Revision of S2-2407099, merging S2-2407100. Revised in parallel session to S2-2407152.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F10A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DC7B5" w14:textId="77777777" w:rsidR="00E308B2" w:rsidRDefault="00E308B2" w:rsidP="00AC5BAF">
            <w:pPr>
              <w:pStyle w:val="TAL"/>
            </w:pPr>
            <w:r>
              <w:t>S2-2407152</w:t>
            </w:r>
          </w:p>
        </w:tc>
      </w:tr>
      <w:tr w:rsidR="00E308B2" w14:paraId="5FE7C4A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3F2A7"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0D825" w14:textId="77777777" w:rsidR="00E308B2" w:rsidRDefault="00E308B2" w:rsidP="00AC5BAF">
            <w:pPr>
              <w:pStyle w:val="TAL"/>
            </w:pPr>
            <w:r>
              <w:t>S2-2407152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0D75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2CF0B" w14:textId="77777777" w:rsidR="00E308B2" w:rsidRDefault="00E308B2" w:rsidP="00AC5BAF">
            <w:pPr>
              <w:pStyle w:val="TAL"/>
            </w:pPr>
            <w:r>
              <w:t>KI #1, Sol#6 Update with clarification on the roaming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DC50B" w14:textId="77777777" w:rsidR="00E308B2" w:rsidRDefault="00E308B2" w:rsidP="00AC5BAF">
            <w:pPr>
              <w:pStyle w:val="TAL"/>
            </w:pPr>
            <w:r>
              <w:t>Ericsson, NEC, 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D0DF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E7854"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B0B0D" w14:textId="77777777" w:rsidR="00E308B2" w:rsidRDefault="00E308B2" w:rsidP="00AC5BAF">
            <w:pPr>
              <w:pStyle w:val="TAL"/>
            </w:pPr>
            <w:r>
              <w:t>Revision of S2-2407146.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3D813"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52F63" w14:textId="77777777" w:rsidR="00E308B2" w:rsidRDefault="00E308B2" w:rsidP="00AC5BAF">
            <w:pPr>
              <w:pStyle w:val="TAL"/>
            </w:pPr>
          </w:p>
        </w:tc>
      </w:tr>
      <w:tr w:rsidR="00E308B2" w14:paraId="2C2196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10746"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0EDE2" w14:textId="77777777" w:rsidR="00E308B2" w:rsidRDefault="00E308B2" w:rsidP="00AC5BAF">
            <w:pPr>
              <w:pStyle w:val="TAL"/>
            </w:pPr>
            <w:r>
              <w:t>S2-2406577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2CEB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0431A" w14:textId="77777777" w:rsidR="00E308B2" w:rsidRDefault="00E308B2" w:rsidP="00AC5BAF">
            <w:pPr>
              <w:pStyle w:val="TAL"/>
            </w:pPr>
            <w:r>
              <w:t>KI#1: Correction to the solution 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B1E61"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9323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89D61"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A88EC" w14:textId="77777777" w:rsidR="00E308B2" w:rsidRDefault="00E308B2" w:rsidP="00AC5BAF">
            <w:pPr>
              <w:pStyle w:val="TAL"/>
            </w:pPr>
            <w:r>
              <w:t>Revised in parallel session to S2-2407100.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3BB2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F6C7B" w14:textId="77777777" w:rsidR="00E308B2" w:rsidRDefault="00E308B2" w:rsidP="00AC5BAF">
            <w:pPr>
              <w:pStyle w:val="TAL"/>
            </w:pPr>
            <w:r>
              <w:t>S2-2407100</w:t>
            </w:r>
          </w:p>
        </w:tc>
      </w:tr>
      <w:tr w:rsidR="00E308B2" w14:paraId="1181DC9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C3BE8" w14:textId="77777777" w:rsidR="00E308B2" w:rsidRDefault="00E308B2" w:rsidP="00AC5BAF">
            <w:pPr>
              <w:pStyle w:val="TAL"/>
            </w:pPr>
            <w:r>
              <w:lastRenderedPageBreak/>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30626" w14:textId="77777777" w:rsidR="00E308B2" w:rsidRDefault="00E308B2" w:rsidP="00AC5BAF">
            <w:pPr>
              <w:pStyle w:val="TAL"/>
            </w:pPr>
            <w:r>
              <w:t>S2-2407100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FDBF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64562" w14:textId="77777777" w:rsidR="00E308B2" w:rsidRDefault="00E308B2" w:rsidP="00AC5BAF">
            <w:pPr>
              <w:pStyle w:val="TAL"/>
            </w:pPr>
            <w:r>
              <w:t>KI#1: Correction to the solution 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09259"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B40B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D9068"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9B1EA" w14:textId="77777777" w:rsidR="00E308B2" w:rsidRDefault="00E308B2" w:rsidP="00AC5BAF">
            <w:pPr>
              <w:pStyle w:val="TAL"/>
            </w:pPr>
            <w:r>
              <w:t>Revision of S2-2406577. Merged into S2-2407146.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B001A"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FB1BA" w14:textId="77777777" w:rsidR="00E308B2" w:rsidRDefault="00E308B2" w:rsidP="00AC5BAF">
            <w:pPr>
              <w:pStyle w:val="TAL"/>
            </w:pPr>
          </w:p>
        </w:tc>
      </w:tr>
      <w:tr w:rsidR="00E308B2" w14:paraId="6D683C7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8C3FB"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34B54" w14:textId="77777777" w:rsidR="00E308B2" w:rsidRDefault="00E308B2" w:rsidP="00AC5BAF">
            <w:pPr>
              <w:pStyle w:val="TAL"/>
            </w:pPr>
            <w:r>
              <w:t>S2-2406621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D928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A5986" w14:textId="77777777" w:rsidR="00E308B2" w:rsidRDefault="00E308B2" w:rsidP="00AC5BAF">
            <w:pPr>
              <w:pStyle w:val="TAL"/>
            </w:pPr>
            <w:r>
              <w:t>KI#1, update the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92A6B"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D225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A2FED"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D8145" w14:textId="77777777" w:rsidR="00E308B2" w:rsidRDefault="00E308B2" w:rsidP="00AC5BAF">
            <w:pPr>
              <w:pStyle w:val="TAL"/>
            </w:pPr>
            <w:r>
              <w:t>Revised in parallel session to S2-2407101.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51CA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99579" w14:textId="77777777" w:rsidR="00E308B2" w:rsidRDefault="00E308B2" w:rsidP="00AC5BAF">
            <w:pPr>
              <w:pStyle w:val="TAL"/>
            </w:pPr>
            <w:r>
              <w:t>S2-2407101</w:t>
            </w:r>
          </w:p>
        </w:tc>
      </w:tr>
      <w:tr w:rsidR="00E308B2" w14:paraId="6BAC4A8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57913"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2BCDF" w14:textId="77777777" w:rsidR="00E308B2" w:rsidRDefault="00E308B2" w:rsidP="00AC5BAF">
            <w:pPr>
              <w:pStyle w:val="TAL"/>
            </w:pPr>
            <w:r>
              <w:t>S2-2407101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4913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42C38" w14:textId="77777777" w:rsidR="00E308B2" w:rsidRDefault="00E308B2" w:rsidP="00AC5BAF">
            <w:pPr>
              <w:pStyle w:val="TAL"/>
            </w:pPr>
            <w:r>
              <w:t>KI#1, update the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14B7E"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9F0D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A7B85"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1755C" w14:textId="77777777" w:rsidR="00E308B2" w:rsidRDefault="00E308B2" w:rsidP="00AC5BAF">
            <w:pPr>
              <w:pStyle w:val="TAL"/>
            </w:pPr>
            <w:r>
              <w:t>Revision of S2-2406621. Revised in parallel session to S2-2407147.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00E4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1B5E7" w14:textId="77777777" w:rsidR="00E308B2" w:rsidRDefault="00E308B2" w:rsidP="00AC5BAF">
            <w:pPr>
              <w:pStyle w:val="TAL"/>
            </w:pPr>
            <w:r>
              <w:t>S2-2407147</w:t>
            </w:r>
          </w:p>
        </w:tc>
      </w:tr>
      <w:tr w:rsidR="00E308B2" w14:paraId="73E8A20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37D7F"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25F5B" w14:textId="77777777" w:rsidR="00E308B2" w:rsidRDefault="00E308B2" w:rsidP="00AC5BAF">
            <w:pPr>
              <w:pStyle w:val="TAL"/>
            </w:pPr>
            <w:r>
              <w:t>S2-2407147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1075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27F6D" w14:textId="77777777" w:rsidR="00E308B2" w:rsidRDefault="00E308B2" w:rsidP="00AC5BAF">
            <w:pPr>
              <w:pStyle w:val="TAL"/>
            </w:pPr>
            <w:r>
              <w:t>KI#1, update the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F39A2"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2EF2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E0D01"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5A4AC" w14:textId="77777777" w:rsidR="00E308B2" w:rsidRDefault="00E308B2" w:rsidP="00AC5BAF">
            <w:pPr>
              <w:pStyle w:val="TAL"/>
            </w:pPr>
            <w:r>
              <w:t>Revision of S2-2407101. Revised in parallel session to S2-2407151.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B350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D04A9" w14:textId="77777777" w:rsidR="00E308B2" w:rsidRDefault="00E308B2" w:rsidP="00AC5BAF">
            <w:pPr>
              <w:pStyle w:val="TAL"/>
            </w:pPr>
            <w:r>
              <w:t>S2-2407151</w:t>
            </w:r>
          </w:p>
        </w:tc>
      </w:tr>
      <w:tr w:rsidR="00E308B2" w14:paraId="36843D2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DEB0C"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EFDDB" w14:textId="77777777" w:rsidR="00E308B2" w:rsidRDefault="00E308B2" w:rsidP="00AC5BAF">
            <w:pPr>
              <w:pStyle w:val="TAL"/>
            </w:pPr>
            <w:r>
              <w:t>S2-2407151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D93E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EBFA1" w14:textId="77777777" w:rsidR="00E308B2" w:rsidRDefault="00E308B2" w:rsidP="00AC5BAF">
            <w:pPr>
              <w:pStyle w:val="TAL"/>
            </w:pPr>
            <w:r>
              <w:t>KI#1, update the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A79B9"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CA05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F5C34"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11EBE" w14:textId="77777777" w:rsidR="00E308B2" w:rsidRDefault="00E308B2" w:rsidP="00AC5BAF">
            <w:pPr>
              <w:pStyle w:val="TAL"/>
            </w:pPr>
            <w:r>
              <w:t>Revision of S2-2407147.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52F6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91841" w14:textId="77777777" w:rsidR="00E308B2" w:rsidRDefault="00E308B2" w:rsidP="00AC5BAF">
            <w:pPr>
              <w:pStyle w:val="TAL"/>
            </w:pPr>
          </w:p>
        </w:tc>
      </w:tr>
      <w:tr w:rsidR="00E308B2" w14:paraId="67A3013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B865F"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EA5A1" w14:textId="77777777" w:rsidR="00E308B2" w:rsidRDefault="00E308B2" w:rsidP="00AC5BAF">
            <w:pPr>
              <w:pStyle w:val="TAL"/>
            </w:pPr>
            <w:r>
              <w:t>S2-2406718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4F76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3925E" w14:textId="77777777" w:rsidR="00E308B2" w:rsidRDefault="00E308B2" w:rsidP="00AC5BAF">
            <w:pPr>
              <w:pStyle w:val="TAL"/>
            </w:pPr>
            <w:r>
              <w:t>KI#1 New solution on idle mode mobility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2EE39"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9E4E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EACC2"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67594" w14:textId="77777777" w:rsidR="00E308B2" w:rsidRDefault="00E308B2" w:rsidP="00AC5BAF">
            <w:pPr>
              <w:pStyle w:val="TAL"/>
            </w:pPr>
            <w:r>
              <w:t>Revised in parallel session to S2-2407102.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9863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E781F" w14:textId="77777777" w:rsidR="00E308B2" w:rsidRDefault="00E308B2" w:rsidP="00AC5BAF">
            <w:pPr>
              <w:pStyle w:val="TAL"/>
            </w:pPr>
            <w:r>
              <w:t>S2-2407102</w:t>
            </w:r>
          </w:p>
        </w:tc>
      </w:tr>
      <w:tr w:rsidR="00E308B2" w14:paraId="7B099D4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2B7E1"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51A38" w14:textId="77777777" w:rsidR="00E308B2" w:rsidRDefault="00E308B2" w:rsidP="00AC5BAF">
            <w:pPr>
              <w:pStyle w:val="TAL"/>
            </w:pPr>
            <w:r>
              <w:t>S2-2407102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B83F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2D90D" w14:textId="77777777" w:rsidR="00E308B2" w:rsidRDefault="00E308B2" w:rsidP="00AC5BAF">
            <w:pPr>
              <w:pStyle w:val="TAL"/>
            </w:pPr>
            <w:r>
              <w:t>KI#1 New solution on idle mode mobility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D8949" w14:textId="77777777" w:rsidR="00E308B2" w:rsidRDefault="00E308B2" w:rsidP="00AC5BAF">
            <w:pPr>
              <w:pStyle w:val="TAL"/>
            </w:pPr>
            <w:r>
              <w:t>Nokia,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88CE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1B25C"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461B7" w14:textId="77777777" w:rsidR="00E308B2" w:rsidRDefault="00E308B2" w:rsidP="00AC5BAF">
            <w:pPr>
              <w:pStyle w:val="TAL"/>
            </w:pPr>
            <w:r>
              <w:t>Revision of S2-2406718. Revised in parallel session to S2-2407148.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591B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399A2" w14:textId="77777777" w:rsidR="00E308B2" w:rsidRDefault="00E308B2" w:rsidP="00AC5BAF">
            <w:pPr>
              <w:pStyle w:val="TAL"/>
            </w:pPr>
            <w:r>
              <w:t>S2-2407148</w:t>
            </w:r>
          </w:p>
        </w:tc>
      </w:tr>
      <w:tr w:rsidR="00E308B2" w14:paraId="7DEE1B8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30322"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C097E" w14:textId="77777777" w:rsidR="00E308B2" w:rsidRDefault="00E308B2" w:rsidP="00AC5BAF">
            <w:pPr>
              <w:pStyle w:val="TAL"/>
            </w:pPr>
            <w:r>
              <w:t>S2-2407148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4EDF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998E9" w14:textId="77777777" w:rsidR="00E308B2" w:rsidRDefault="00E308B2" w:rsidP="00AC5BAF">
            <w:pPr>
              <w:pStyle w:val="TAL"/>
            </w:pPr>
            <w:r>
              <w:t>KI#1 New solution on idle mode mobility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BF25F" w14:textId="77777777" w:rsidR="00E308B2" w:rsidRDefault="00E308B2" w:rsidP="00AC5BAF">
            <w:pPr>
              <w:pStyle w:val="TAL"/>
            </w:pPr>
            <w:r>
              <w:t>Nokia,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DE42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77EFF"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FBEA7" w14:textId="77777777" w:rsidR="00E308B2" w:rsidRDefault="00E308B2" w:rsidP="00AC5BAF">
            <w:pPr>
              <w:pStyle w:val="TAL"/>
            </w:pPr>
            <w:r>
              <w:t>Revision of S2-2407102.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1C11E"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A7B70" w14:textId="77777777" w:rsidR="00E308B2" w:rsidRDefault="00E308B2" w:rsidP="00AC5BAF">
            <w:pPr>
              <w:pStyle w:val="TAL"/>
            </w:pPr>
          </w:p>
        </w:tc>
      </w:tr>
      <w:tr w:rsidR="00E308B2" w14:paraId="7DDB21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1F6F6"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BFFC8" w14:textId="77777777" w:rsidR="00E308B2" w:rsidRDefault="00E308B2" w:rsidP="00AC5BAF">
            <w:pPr>
              <w:pStyle w:val="TAL"/>
            </w:pPr>
            <w:r>
              <w:t>S2-2406719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048E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A07C2" w14:textId="77777777" w:rsidR="00E308B2" w:rsidRDefault="00E308B2" w:rsidP="00AC5BAF">
            <w:pPr>
              <w:pStyle w:val="TAL"/>
            </w:pPr>
            <w:r>
              <w:t>KI#1 New Solution for handover from/to CSG cell to/from CAG cell with configuration available at RAN node.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873A5"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9566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5C3D3"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67E3F" w14:textId="77777777" w:rsidR="00E308B2" w:rsidRDefault="00E308B2" w:rsidP="00AC5BAF">
            <w:pPr>
              <w:pStyle w:val="TAL"/>
            </w:pPr>
            <w:r>
              <w:t>Revised in parallel session to S2-2407103.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615D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FF872" w14:textId="77777777" w:rsidR="00E308B2" w:rsidRDefault="00E308B2" w:rsidP="00AC5BAF">
            <w:pPr>
              <w:pStyle w:val="TAL"/>
            </w:pPr>
            <w:r>
              <w:t>S2-2407103</w:t>
            </w:r>
          </w:p>
        </w:tc>
      </w:tr>
      <w:tr w:rsidR="00E308B2" w14:paraId="246C0FF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02D05"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C01A4" w14:textId="77777777" w:rsidR="00E308B2" w:rsidRDefault="00E308B2" w:rsidP="00AC5BAF">
            <w:pPr>
              <w:pStyle w:val="TAL"/>
            </w:pPr>
            <w:r>
              <w:t>S2-2407103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7CED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6D4EA" w14:textId="77777777" w:rsidR="00E308B2" w:rsidRDefault="00E308B2" w:rsidP="00AC5BAF">
            <w:pPr>
              <w:pStyle w:val="TAL"/>
            </w:pPr>
            <w:r>
              <w:t>KI#1 New Solution for handover from/to CSG cell to/from CAG cell with configuration available at RAN node.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2E183" w14:textId="77777777" w:rsidR="00E308B2" w:rsidRDefault="00E308B2" w:rsidP="00AC5BAF">
            <w:pPr>
              <w:pStyle w:val="TAL"/>
            </w:pPr>
            <w:r>
              <w:t>Nokia,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2238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9A9B7"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0A9C0" w14:textId="77777777" w:rsidR="00E308B2" w:rsidRDefault="00E308B2" w:rsidP="00AC5BAF">
            <w:pPr>
              <w:pStyle w:val="TAL"/>
            </w:pPr>
            <w:r>
              <w:t>Revision of S2-2406719. Revised in parallel session to S2-2407149.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CDD2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DEA8E" w14:textId="77777777" w:rsidR="00E308B2" w:rsidRDefault="00E308B2" w:rsidP="00AC5BAF">
            <w:pPr>
              <w:pStyle w:val="TAL"/>
            </w:pPr>
            <w:r>
              <w:t>S2-2407149</w:t>
            </w:r>
          </w:p>
        </w:tc>
      </w:tr>
      <w:tr w:rsidR="00E308B2" w14:paraId="09C3A5A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C7FE4"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34AE2" w14:textId="77777777" w:rsidR="00E308B2" w:rsidRDefault="00E308B2" w:rsidP="00AC5BAF">
            <w:pPr>
              <w:pStyle w:val="TAL"/>
            </w:pPr>
            <w:r>
              <w:t>S2-2407149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CA00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359BE" w14:textId="77777777" w:rsidR="00E308B2" w:rsidRDefault="00E308B2" w:rsidP="00AC5BAF">
            <w:pPr>
              <w:pStyle w:val="TAL"/>
            </w:pPr>
            <w:r>
              <w:t>KI#1 New Solution for handover from/to CSG cell to/from CAG cell with configuration available at RAN node.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6D951" w14:textId="77777777" w:rsidR="00E308B2" w:rsidRDefault="00E308B2" w:rsidP="00AC5BAF">
            <w:pPr>
              <w:pStyle w:val="TAL"/>
            </w:pPr>
            <w:r>
              <w:t>Nokia,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BC5A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B621B"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F5AA2" w14:textId="77777777" w:rsidR="00E308B2" w:rsidRDefault="00E308B2" w:rsidP="00AC5BAF">
            <w:pPr>
              <w:pStyle w:val="TAL"/>
            </w:pPr>
            <w:r>
              <w:t>Revision of S2-2407103.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4D4DE"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6FE38" w14:textId="77777777" w:rsidR="00E308B2" w:rsidRDefault="00E308B2" w:rsidP="00AC5BAF">
            <w:pPr>
              <w:pStyle w:val="TAL"/>
            </w:pPr>
          </w:p>
        </w:tc>
      </w:tr>
      <w:tr w:rsidR="00E308B2" w14:paraId="47E7E4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7B6F0" w14:textId="77777777" w:rsidR="00E308B2" w:rsidRDefault="00E308B2" w:rsidP="00AC5BAF">
            <w:pPr>
              <w:pStyle w:val="TAL"/>
              <w:rPr>
                <w:sz w:val="24"/>
                <w:szCs w:val="24"/>
              </w:rPr>
            </w:pPr>
            <w:r>
              <w:lastRenderedPageBreak/>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1EDE6" w14:textId="77777777" w:rsidR="00E308B2" w:rsidRDefault="00E308B2" w:rsidP="00AC5BAF">
            <w:pPr>
              <w:pStyle w:val="TAL"/>
            </w:pPr>
            <w:r>
              <w:t>S2-2406063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0932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A3015" w14:textId="77777777" w:rsidR="00E308B2" w:rsidRDefault="00E308B2" w:rsidP="00AC5BAF">
            <w:pPr>
              <w:pStyle w:val="TAL"/>
            </w:pPr>
            <w:r>
              <w:t>Key Issue #1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38B91" w14:textId="77777777" w:rsidR="00E308B2" w:rsidRDefault="00E308B2" w:rsidP="00AC5BAF">
            <w:pPr>
              <w:pStyle w:val="TAL"/>
            </w:pPr>
            <w:r>
              <w:t>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E0FC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FC718"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5A4F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7130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24903" w14:textId="77777777" w:rsidR="00E308B2" w:rsidRDefault="00E308B2" w:rsidP="00AC5BAF">
            <w:pPr>
              <w:pStyle w:val="TAL"/>
            </w:pPr>
          </w:p>
        </w:tc>
      </w:tr>
      <w:tr w:rsidR="00E308B2" w14:paraId="2DE6920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4A86A"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DBD14" w14:textId="77777777" w:rsidR="00E308B2" w:rsidRDefault="00E308B2" w:rsidP="00AC5BAF">
            <w:pPr>
              <w:pStyle w:val="TAL"/>
            </w:pPr>
            <w:r>
              <w:t>S2-2406119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B888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24C5C" w14:textId="77777777" w:rsidR="00E308B2" w:rsidRDefault="00E308B2" w:rsidP="00AC5BAF">
            <w:pPr>
              <w:pStyle w:val="TAL"/>
            </w:pPr>
            <w:r>
              <w:t>KI #1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835AB"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FCF9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ABD7A"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3B5F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83A2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C4601" w14:textId="77777777" w:rsidR="00E308B2" w:rsidRDefault="00E308B2" w:rsidP="00AC5BAF">
            <w:pPr>
              <w:pStyle w:val="TAL"/>
            </w:pPr>
          </w:p>
        </w:tc>
      </w:tr>
      <w:tr w:rsidR="00E308B2" w14:paraId="68A39F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C94D3"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60F50" w14:textId="77777777" w:rsidR="00E308B2" w:rsidRDefault="00E308B2" w:rsidP="00AC5BAF">
            <w:pPr>
              <w:pStyle w:val="TAL"/>
            </w:pPr>
            <w:r>
              <w:t>S2-2406156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62D6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9B13B" w14:textId="77777777" w:rsidR="00E308B2" w:rsidRDefault="00E308B2" w:rsidP="00AC5BAF">
            <w:pPr>
              <w:pStyle w:val="TAL"/>
            </w:pPr>
            <w:r>
              <w:t>Evaluation on KI#1 of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12BF0"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F966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94C01"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5756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54B8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05257" w14:textId="77777777" w:rsidR="00E308B2" w:rsidRDefault="00E308B2" w:rsidP="00AC5BAF">
            <w:pPr>
              <w:pStyle w:val="TAL"/>
            </w:pPr>
          </w:p>
        </w:tc>
      </w:tr>
      <w:tr w:rsidR="00E308B2" w14:paraId="7351372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DF802"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05F9C" w14:textId="77777777" w:rsidR="00E308B2" w:rsidRDefault="00E308B2" w:rsidP="00AC5BAF">
            <w:pPr>
              <w:pStyle w:val="TAL"/>
            </w:pPr>
            <w:r>
              <w:t>S2-2406157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0B95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22381" w14:textId="77777777" w:rsidR="00E308B2" w:rsidRDefault="00E308B2" w:rsidP="00AC5BAF">
            <w:pPr>
              <w:pStyle w:val="TAL"/>
            </w:pPr>
            <w:r>
              <w:t>Conclusion on KI#1 of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8E5D9"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6BBC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F9EFC"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2F88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4F16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D5275" w14:textId="77777777" w:rsidR="00E308B2" w:rsidRDefault="00E308B2" w:rsidP="00AC5BAF">
            <w:pPr>
              <w:pStyle w:val="TAL"/>
            </w:pPr>
          </w:p>
        </w:tc>
      </w:tr>
      <w:tr w:rsidR="00E308B2" w14:paraId="0DE572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CEB05"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0E660" w14:textId="77777777" w:rsidR="00E308B2" w:rsidRDefault="00E308B2" w:rsidP="00AC5BAF">
            <w:pPr>
              <w:pStyle w:val="TAL"/>
            </w:pPr>
            <w:r>
              <w:t>S2-2406373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2B64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6E374" w14:textId="77777777" w:rsidR="00E308B2" w:rsidRDefault="00E308B2" w:rsidP="00AC5BAF">
            <w:pPr>
              <w:pStyle w:val="TAL"/>
            </w:pPr>
            <w:r>
              <w:t>KI#1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0E567"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DA1D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5C370"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78AD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603D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E2F9D" w14:textId="77777777" w:rsidR="00E308B2" w:rsidRDefault="00E308B2" w:rsidP="00AC5BAF">
            <w:pPr>
              <w:pStyle w:val="TAL"/>
            </w:pPr>
          </w:p>
        </w:tc>
      </w:tr>
      <w:tr w:rsidR="00E308B2" w14:paraId="4EFA93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62D27"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EFA60" w14:textId="77777777" w:rsidR="00E308B2" w:rsidRDefault="00E308B2" w:rsidP="00AC5BAF">
            <w:pPr>
              <w:pStyle w:val="TAL"/>
            </w:pPr>
            <w:r>
              <w:t>S2-2406619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7FA1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2D7B8" w14:textId="77777777" w:rsidR="00E308B2" w:rsidRDefault="00E308B2" w:rsidP="00AC5BAF">
            <w:pPr>
              <w:pStyle w:val="TAL"/>
            </w:pPr>
            <w:r>
              <w:t>KI#1,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A75A1"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F556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C98A1"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8192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9BDA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D1991" w14:textId="77777777" w:rsidR="00E308B2" w:rsidRDefault="00E308B2" w:rsidP="00AC5BAF">
            <w:pPr>
              <w:pStyle w:val="TAL"/>
            </w:pPr>
          </w:p>
        </w:tc>
      </w:tr>
      <w:tr w:rsidR="00E308B2" w14:paraId="65F7C5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A854A"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86C35" w14:textId="77777777" w:rsidR="00E308B2" w:rsidRDefault="00E308B2" w:rsidP="00AC5BAF">
            <w:pPr>
              <w:pStyle w:val="TAL"/>
            </w:pPr>
            <w:r>
              <w:t>S2-2406120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BFEB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703E1" w14:textId="77777777" w:rsidR="00E308B2" w:rsidRDefault="00E308B2" w:rsidP="00AC5BAF">
            <w:pPr>
              <w:pStyle w:val="TAL"/>
            </w:pPr>
            <w:r>
              <w:t>KI #2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C82F7"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9085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287F6"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6E0B4" w14:textId="77777777" w:rsidR="00E308B2" w:rsidRDefault="00E308B2" w:rsidP="00AC5BAF">
            <w:pPr>
              <w:pStyle w:val="TAL"/>
            </w:pPr>
            <w:r>
              <w:t>Revised in parallel session to S2-2407105.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7287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742BA" w14:textId="77777777" w:rsidR="00E308B2" w:rsidRDefault="00E308B2" w:rsidP="00AC5BAF">
            <w:pPr>
              <w:pStyle w:val="TAL"/>
            </w:pPr>
            <w:r>
              <w:t>S2-2407105</w:t>
            </w:r>
          </w:p>
        </w:tc>
      </w:tr>
      <w:tr w:rsidR="00E308B2" w14:paraId="2C95F7E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0F65E"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86D62" w14:textId="77777777" w:rsidR="00E308B2" w:rsidRDefault="00E308B2" w:rsidP="00AC5BAF">
            <w:pPr>
              <w:pStyle w:val="TAL"/>
            </w:pPr>
            <w:r>
              <w:t>S2-2407105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91E8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5A173" w14:textId="77777777" w:rsidR="00E308B2" w:rsidRDefault="00E308B2" w:rsidP="00AC5BAF">
            <w:pPr>
              <w:pStyle w:val="TAL"/>
            </w:pPr>
            <w:r>
              <w:t>KI #2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F8248"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5E54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924C3"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43C7B" w14:textId="77777777" w:rsidR="00E308B2" w:rsidRDefault="00E308B2" w:rsidP="00AC5BAF">
            <w:pPr>
              <w:pStyle w:val="TAL"/>
            </w:pPr>
            <w:r>
              <w:t>Revision of S2-2406120.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12D40"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1BFC0" w14:textId="77777777" w:rsidR="00E308B2" w:rsidRDefault="00E308B2" w:rsidP="00AC5BAF">
            <w:pPr>
              <w:pStyle w:val="TAL"/>
            </w:pPr>
          </w:p>
        </w:tc>
      </w:tr>
      <w:tr w:rsidR="00E308B2" w14:paraId="1971E61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31F06"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9EA11" w14:textId="77777777" w:rsidR="00E308B2" w:rsidRDefault="00E308B2" w:rsidP="00AC5BAF">
            <w:pPr>
              <w:pStyle w:val="TAL"/>
            </w:pPr>
            <w:r>
              <w:t>S2-2406158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5738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EDF35" w14:textId="77777777" w:rsidR="00E308B2" w:rsidRDefault="00E308B2" w:rsidP="00AC5BAF">
            <w:pPr>
              <w:pStyle w:val="TAL"/>
            </w:pPr>
            <w:r>
              <w:t>Evaluation on KI#2 of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5DF2C"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FA2F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C44BC"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5BA1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FC28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61F77" w14:textId="77777777" w:rsidR="00E308B2" w:rsidRDefault="00E308B2" w:rsidP="00AC5BAF">
            <w:pPr>
              <w:pStyle w:val="TAL"/>
            </w:pPr>
          </w:p>
        </w:tc>
      </w:tr>
      <w:tr w:rsidR="00E308B2" w14:paraId="7EBF5AC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482E7"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EB87F" w14:textId="77777777" w:rsidR="00E308B2" w:rsidRDefault="00E308B2" w:rsidP="00AC5BAF">
            <w:pPr>
              <w:pStyle w:val="TAL"/>
            </w:pPr>
            <w:r>
              <w:t>S2-2406159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8E58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9925B" w14:textId="77777777" w:rsidR="00E308B2" w:rsidRDefault="00E308B2" w:rsidP="00AC5BAF">
            <w:pPr>
              <w:pStyle w:val="TAL"/>
            </w:pPr>
            <w:r>
              <w:t>Conclusion on KI#2 of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076A3"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4334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08343"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8720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BB52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1C354" w14:textId="77777777" w:rsidR="00E308B2" w:rsidRDefault="00E308B2" w:rsidP="00AC5BAF">
            <w:pPr>
              <w:pStyle w:val="TAL"/>
            </w:pPr>
          </w:p>
        </w:tc>
      </w:tr>
      <w:tr w:rsidR="00E308B2" w14:paraId="54A8B82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9BE63"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9A3D3" w14:textId="77777777" w:rsidR="00E308B2" w:rsidRDefault="00E308B2" w:rsidP="00AC5BAF">
            <w:pPr>
              <w:pStyle w:val="TAL"/>
            </w:pPr>
            <w:r>
              <w:t>S2-2406374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E908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C1BDB" w14:textId="77777777" w:rsidR="00E308B2" w:rsidRDefault="00E308B2" w:rsidP="00AC5BAF">
            <w:pPr>
              <w:pStyle w:val="TAL"/>
            </w:pPr>
            <w:r>
              <w:t>KI#2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587F6"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DB55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1D32C"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F044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48BC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27B80" w14:textId="77777777" w:rsidR="00E308B2" w:rsidRDefault="00E308B2" w:rsidP="00AC5BAF">
            <w:pPr>
              <w:pStyle w:val="TAL"/>
            </w:pPr>
          </w:p>
        </w:tc>
      </w:tr>
      <w:tr w:rsidR="00E308B2" w14:paraId="5806966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DF4DA"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747FC" w14:textId="77777777" w:rsidR="00E308B2" w:rsidRDefault="00E308B2" w:rsidP="00AC5BAF">
            <w:pPr>
              <w:pStyle w:val="TAL"/>
            </w:pPr>
            <w:r>
              <w:t>S2-2406398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13A8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F3EC9" w14:textId="77777777" w:rsidR="00E308B2" w:rsidRDefault="00E308B2" w:rsidP="00AC5BAF">
            <w:pPr>
              <w:pStyle w:val="TAL"/>
            </w:pPr>
            <w:r>
              <w:t>KI#2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87484"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AE17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77EB3"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459EA" w14:textId="77777777" w:rsidR="00E308B2" w:rsidRDefault="00E308B2" w:rsidP="00AC5BAF">
            <w:pPr>
              <w:pStyle w:val="TAL"/>
            </w:pPr>
            <w:r>
              <w:t>Revised in parallel session to S2-2407098.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A4B6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AE596" w14:textId="77777777" w:rsidR="00E308B2" w:rsidRDefault="00E308B2" w:rsidP="00AC5BAF">
            <w:pPr>
              <w:pStyle w:val="TAL"/>
            </w:pPr>
            <w:r>
              <w:t>S2-2407098</w:t>
            </w:r>
          </w:p>
        </w:tc>
      </w:tr>
      <w:tr w:rsidR="00E308B2" w14:paraId="3EEB2D2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54225" w14:textId="77777777" w:rsidR="00E308B2" w:rsidRDefault="00E308B2" w:rsidP="00AC5BAF">
            <w:pPr>
              <w:pStyle w:val="TAL"/>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72C8E" w14:textId="77777777" w:rsidR="00E308B2" w:rsidRDefault="00E308B2" w:rsidP="00AC5BAF">
            <w:pPr>
              <w:pStyle w:val="TAL"/>
            </w:pPr>
            <w:r>
              <w:t>S2-2407098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5166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87C6D" w14:textId="77777777" w:rsidR="00E308B2" w:rsidRDefault="00E308B2" w:rsidP="00AC5BAF">
            <w:pPr>
              <w:pStyle w:val="TAL"/>
            </w:pPr>
            <w:r>
              <w:t>KI#2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A3EBB"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583A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91B00"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DADC8" w14:textId="77777777" w:rsidR="00E308B2" w:rsidRDefault="00E308B2" w:rsidP="00AC5BAF">
            <w:pPr>
              <w:pStyle w:val="TAL"/>
            </w:pPr>
            <w:r>
              <w:t>Revision of S2-2406398.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0C93E"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52578" w14:textId="77777777" w:rsidR="00E308B2" w:rsidRDefault="00E308B2" w:rsidP="00AC5BAF">
            <w:pPr>
              <w:pStyle w:val="TAL"/>
            </w:pPr>
          </w:p>
        </w:tc>
      </w:tr>
      <w:tr w:rsidR="00E308B2" w14:paraId="17E0AF6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12D94"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E67DF" w14:textId="77777777" w:rsidR="00E308B2" w:rsidRDefault="00E308B2" w:rsidP="00AC5BAF">
            <w:pPr>
              <w:pStyle w:val="TAL"/>
            </w:pPr>
            <w:r>
              <w:t>S2-2406429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3BF7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3F50A" w14:textId="77777777" w:rsidR="00E308B2" w:rsidRDefault="00E308B2" w:rsidP="00AC5BAF">
            <w:pPr>
              <w:pStyle w:val="TAL"/>
            </w:pPr>
            <w:r>
              <w:t>Conclusion update for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C7A2B"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78EE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2E2A1"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D0DB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4B79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32074" w14:textId="77777777" w:rsidR="00E308B2" w:rsidRDefault="00E308B2" w:rsidP="00AC5BAF">
            <w:pPr>
              <w:pStyle w:val="TAL"/>
            </w:pPr>
          </w:p>
        </w:tc>
      </w:tr>
      <w:tr w:rsidR="00E308B2" w14:paraId="26B169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5AACE"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67701" w14:textId="77777777" w:rsidR="00E308B2" w:rsidRDefault="00E308B2" w:rsidP="00AC5BAF">
            <w:pPr>
              <w:pStyle w:val="TAL"/>
            </w:pPr>
            <w:r>
              <w:t>S2-2406620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036D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55310" w14:textId="77777777" w:rsidR="00E308B2" w:rsidRDefault="00E308B2" w:rsidP="00AC5BAF">
            <w:pPr>
              <w:pStyle w:val="TAL"/>
            </w:pPr>
            <w:r>
              <w:t>KI#2,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06F0C"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0D7D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5C4BF"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9CBA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6674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630F7" w14:textId="77777777" w:rsidR="00E308B2" w:rsidRDefault="00E308B2" w:rsidP="00AC5BAF">
            <w:pPr>
              <w:pStyle w:val="TAL"/>
            </w:pPr>
          </w:p>
        </w:tc>
      </w:tr>
      <w:tr w:rsidR="00E308B2" w14:paraId="703938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55AF4"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F2F4A" w14:textId="77777777" w:rsidR="00E308B2" w:rsidRDefault="00E308B2" w:rsidP="00AC5BAF">
            <w:pPr>
              <w:pStyle w:val="TAL"/>
            </w:pPr>
            <w:r>
              <w:t>S2-2406720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5EC0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D4ABE" w14:textId="77777777" w:rsidR="00E308B2" w:rsidRDefault="00E308B2" w:rsidP="00AC5BAF">
            <w:pPr>
              <w:pStyle w:val="TAL"/>
            </w:pPr>
            <w:r>
              <w:t>KI#2 Conclusions update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958AE"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BD63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5CEFF"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316B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BD4C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ED61F" w14:textId="77777777" w:rsidR="00E308B2" w:rsidRDefault="00E308B2" w:rsidP="00AC5BAF">
            <w:pPr>
              <w:pStyle w:val="TAL"/>
            </w:pPr>
          </w:p>
        </w:tc>
      </w:tr>
      <w:tr w:rsidR="00E308B2" w14:paraId="3DE2C47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7A822" w14:textId="77777777" w:rsidR="00E308B2" w:rsidRDefault="00E308B2" w:rsidP="00AC5BAF">
            <w:pPr>
              <w:pStyle w:val="TAL"/>
              <w:rPr>
                <w:sz w:val="24"/>
                <w:szCs w:val="24"/>
              </w:rPr>
            </w:pPr>
            <w:r>
              <w:t>19.12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A1312" w14:textId="77777777" w:rsidR="00E308B2" w:rsidRDefault="00E308B2" w:rsidP="00AC5BAF">
            <w:pPr>
              <w:pStyle w:val="TAL"/>
            </w:pPr>
            <w:r>
              <w:t>S2-2406533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A508A"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07E0C" w14:textId="77777777" w:rsidR="00E308B2" w:rsidRDefault="00E308B2" w:rsidP="00AC5BAF">
            <w:pPr>
              <w:pStyle w:val="TAL"/>
            </w:pPr>
            <w:r>
              <w:t>[FS_5G_Femto] Report of Pre-SA2#163 NWM Discussion for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069E0"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A963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1554E"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27A4F"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B14E6"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D7A1F" w14:textId="77777777" w:rsidR="00E308B2" w:rsidRDefault="00E308B2" w:rsidP="00AC5BAF">
            <w:pPr>
              <w:pStyle w:val="TAL"/>
            </w:pPr>
          </w:p>
        </w:tc>
      </w:tr>
      <w:tr w:rsidR="00E308B2" w14:paraId="0B884B7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6D9F9" w14:textId="77777777" w:rsidR="00E308B2" w:rsidRDefault="00E308B2" w:rsidP="00AC5BAF">
            <w:pPr>
              <w:pStyle w:val="TAL"/>
              <w:rPr>
                <w:sz w:val="24"/>
                <w:szCs w:val="24"/>
              </w:rPr>
            </w:pPr>
            <w:r>
              <w:lastRenderedPageBreak/>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504C5" w14:textId="77777777" w:rsidR="00E308B2" w:rsidRDefault="00E308B2" w:rsidP="00AC5BAF">
            <w:pPr>
              <w:pStyle w:val="TAL"/>
            </w:pPr>
            <w:r>
              <w:t>S2-2406789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4AED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44D91" w14:textId="77777777" w:rsidR="00E308B2" w:rsidRDefault="00E308B2" w:rsidP="00AC5BAF">
            <w:pPr>
              <w:pStyle w:val="TAL"/>
            </w:pPr>
            <w:r>
              <w:t>FS_MASSS Architectural Terms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076E3" w14:textId="77777777" w:rsidR="00E308B2" w:rsidRDefault="00E308B2" w:rsidP="00AC5BAF">
            <w:pPr>
              <w:pStyle w:val="TAL"/>
            </w:pPr>
            <w:r>
              <w:t>Apple, ETRI, Nokia, Nokia Shanghai Bell, China Telecom, LG Electronics, OPPO, NEC, 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DB9A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93289"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481F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9E20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0FA89" w14:textId="77777777" w:rsidR="00E308B2" w:rsidRDefault="00E308B2" w:rsidP="00AC5BAF">
            <w:pPr>
              <w:pStyle w:val="TAL"/>
            </w:pPr>
          </w:p>
        </w:tc>
      </w:tr>
      <w:tr w:rsidR="00E308B2" w14:paraId="4F637F8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2D039"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AC796" w14:textId="77777777" w:rsidR="00E308B2" w:rsidRDefault="00E308B2" w:rsidP="00AC5BAF">
            <w:pPr>
              <w:pStyle w:val="TAL"/>
            </w:pPr>
            <w:r>
              <w:t>S2-2406165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7BE2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5BC8B" w14:textId="77777777" w:rsidR="00E308B2" w:rsidRDefault="00E308B2" w:rsidP="00AC5BAF">
            <w:pPr>
              <w:pStyle w:val="TAL"/>
            </w:pPr>
            <w:r>
              <w:t>Terms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F286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E578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0BAE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ECFC4" w14:textId="77777777" w:rsidR="00E308B2" w:rsidRDefault="00E308B2" w:rsidP="00AC5BAF">
            <w:pPr>
              <w:pStyle w:val="TAL"/>
            </w:pPr>
            <w:r>
              <w:t>Revision of S2-2404696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54D3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148D2" w14:textId="77777777" w:rsidR="00E308B2" w:rsidRDefault="00E308B2" w:rsidP="00AC5BAF">
            <w:pPr>
              <w:pStyle w:val="TAL"/>
            </w:pPr>
          </w:p>
        </w:tc>
      </w:tr>
      <w:tr w:rsidR="00E308B2" w14:paraId="528CBB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00C59"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695E9" w14:textId="77777777" w:rsidR="00E308B2" w:rsidRDefault="00E308B2" w:rsidP="00AC5BAF">
            <w:pPr>
              <w:pStyle w:val="TAL"/>
            </w:pPr>
            <w:r>
              <w:t>S2-2406427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1F4D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ADD35" w14:textId="77777777" w:rsidR="00E308B2" w:rsidRDefault="00E308B2" w:rsidP="00AC5BAF">
            <w:pPr>
              <w:pStyle w:val="TAL"/>
            </w:pPr>
            <w:r>
              <w:t>Terms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512D2"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FD09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2039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00CA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1110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6BDD0" w14:textId="77777777" w:rsidR="00E308B2" w:rsidRDefault="00E308B2" w:rsidP="00AC5BAF">
            <w:pPr>
              <w:pStyle w:val="TAL"/>
            </w:pPr>
          </w:p>
        </w:tc>
      </w:tr>
      <w:tr w:rsidR="00E308B2" w14:paraId="03410A2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3BFAE"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D64F5" w14:textId="77777777" w:rsidR="00E308B2" w:rsidRDefault="00E308B2" w:rsidP="00AC5BAF">
            <w:pPr>
              <w:pStyle w:val="TAL"/>
            </w:pPr>
            <w:r>
              <w:t>S2-2406548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6D07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82750" w14:textId="77777777" w:rsidR="00E308B2" w:rsidRDefault="00E308B2" w:rsidP="00AC5BAF">
            <w:pPr>
              <w:pStyle w:val="TAL"/>
            </w:pPr>
            <w:r>
              <w:t>KI#1 Term definition of primary and secondary SUPI.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93035"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B3CB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6168B"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BC45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7078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8B769" w14:textId="77777777" w:rsidR="00E308B2" w:rsidRDefault="00E308B2" w:rsidP="00AC5BAF">
            <w:pPr>
              <w:pStyle w:val="TAL"/>
            </w:pPr>
          </w:p>
        </w:tc>
      </w:tr>
      <w:tr w:rsidR="00E308B2" w14:paraId="3F4F0DA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FD0F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14AAF" w14:textId="77777777" w:rsidR="00E308B2" w:rsidRDefault="00E308B2" w:rsidP="00AC5BAF">
            <w:pPr>
              <w:pStyle w:val="TAL"/>
            </w:pPr>
            <w:r>
              <w:t>S2-2406790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B052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15A05" w14:textId="77777777" w:rsidR="00E308B2" w:rsidRDefault="00E308B2" w:rsidP="00AC5BAF">
            <w:pPr>
              <w:pStyle w:val="TAL"/>
            </w:pPr>
            <w:r>
              <w:t>FS_MASSS Architectural Assumptions and Requirements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75C24" w14:textId="77777777" w:rsidR="00E308B2" w:rsidRDefault="00E308B2" w:rsidP="00AC5BAF">
            <w:pPr>
              <w:pStyle w:val="TAL"/>
            </w:pPr>
            <w:r>
              <w:t>Apple, ETRI, China Telecom, Nokia, Nokia Shanghai Bell, LG Electronics, OPPO, NEC, 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6A14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4FBBA"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9E27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2C00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DDEF5" w14:textId="77777777" w:rsidR="00E308B2" w:rsidRDefault="00E308B2" w:rsidP="00AC5BAF">
            <w:pPr>
              <w:pStyle w:val="TAL"/>
            </w:pPr>
          </w:p>
        </w:tc>
      </w:tr>
      <w:tr w:rsidR="00E308B2" w14:paraId="41BC141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AD545"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4949A" w14:textId="77777777" w:rsidR="00E308B2" w:rsidRDefault="00E308B2" w:rsidP="00AC5BAF">
            <w:pPr>
              <w:pStyle w:val="TAL"/>
            </w:pPr>
            <w:r>
              <w:t>S2-2406166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5BE4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24817" w14:textId="77777777" w:rsidR="00E308B2" w:rsidRDefault="00E308B2" w:rsidP="00AC5BAF">
            <w:pPr>
              <w:pStyle w:val="TAL"/>
            </w:pPr>
            <w:r>
              <w:t>Architectural Assumptions and Requirements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49C6F"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20E6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ED16B"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4CD76" w14:textId="77777777" w:rsidR="00E308B2" w:rsidRDefault="00E308B2" w:rsidP="00AC5BAF">
            <w:pPr>
              <w:pStyle w:val="TAL"/>
            </w:pPr>
            <w:r>
              <w:t>Revision of S2-2404695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B0EA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E980D" w14:textId="77777777" w:rsidR="00E308B2" w:rsidRDefault="00E308B2" w:rsidP="00AC5BAF">
            <w:pPr>
              <w:pStyle w:val="TAL"/>
            </w:pPr>
          </w:p>
        </w:tc>
      </w:tr>
      <w:tr w:rsidR="00E308B2" w14:paraId="538623F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ADF36"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2114E" w14:textId="77777777" w:rsidR="00E308B2" w:rsidRDefault="00E308B2" w:rsidP="00AC5BAF">
            <w:pPr>
              <w:pStyle w:val="TAL"/>
            </w:pPr>
            <w:r>
              <w:t>S2-2406426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EAC6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81DA5" w14:textId="77777777" w:rsidR="00E308B2" w:rsidRDefault="00E308B2" w:rsidP="00AC5BAF">
            <w:pPr>
              <w:pStyle w:val="TAL"/>
            </w:pPr>
            <w:r>
              <w:t>Architectural Assumptions and Requirements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607F4"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BDA4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1D04D"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1019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72C7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0A711" w14:textId="77777777" w:rsidR="00E308B2" w:rsidRDefault="00E308B2" w:rsidP="00AC5BAF">
            <w:pPr>
              <w:pStyle w:val="TAL"/>
            </w:pPr>
          </w:p>
        </w:tc>
      </w:tr>
      <w:tr w:rsidR="00E308B2" w14:paraId="5B1B426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ED767"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A835B" w14:textId="77777777" w:rsidR="00E308B2" w:rsidRDefault="00E308B2" w:rsidP="00AC5BAF">
            <w:pPr>
              <w:pStyle w:val="TAL"/>
            </w:pPr>
            <w:r>
              <w:t>S2-2406581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DF3F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5A752" w14:textId="77777777" w:rsidR="00E308B2" w:rsidRDefault="00E308B2" w:rsidP="00AC5BAF">
            <w:pPr>
              <w:pStyle w:val="TAL"/>
            </w:pPr>
            <w:r>
              <w:t>FS_MASSS Architectural Assumptions and Requirements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0C50A" w14:textId="77777777" w:rsidR="00E308B2" w:rsidRDefault="00E308B2" w:rsidP="00AC5BAF">
            <w:pPr>
              <w:pStyle w:val="TAL"/>
            </w:pPr>
            <w:r>
              <w:t>[Apple, ETRI, China Telecom, Nokia, Nokia Shanghai Bell, LG Electronics, OPPO, NEC, KDDI],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3D8B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DB447"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9F2DE" w14:textId="77777777" w:rsidR="00E308B2" w:rsidRDefault="00E308B2" w:rsidP="00AC5BAF">
            <w:pPr>
              <w:pStyle w:val="TAL"/>
            </w:pPr>
            <w:r>
              <w:t>Revision of S2-2404724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6F7C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C71ED" w14:textId="77777777" w:rsidR="00E308B2" w:rsidRDefault="00E308B2" w:rsidP="00AC5BAF">
            <w:pPr>
              <w:pStyle w:val="TAL"/>
            </w:pPr>
          </w:p>
        </w:tc>
      </w:tr>
      <w:tr w:rsidR="00E308B2" w14:paraId="364D45C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F30D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10378" w14:textId="77777777" w:rsidR="00E308B2" w:rsidRDefault="00E308B2" w:rsidP="00AC5BAF">
            <w:pPr>
              <w:pStyle w:val="TAL"/>
            </w:pPr>
            <w:r>
              <w:t>S2-2406791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ECCE3"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70672" w14:textId="77777777" w:rsidR="00E308B2" w:rsidRDefault="00E308B2" w:rsidP="00AC5BAF">
            <w:pPr>
              <w:pStyle w:val="TAL"/>
            </w:pPr>
            <w:r>
              <w:t>Summary of NWM feedback on FS_MASSS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EFF21" w14:textId="77777777" w:rsidR="00E308B2" w:rsidRDefault="00E308B2" w:rsidP="00AC5BAF">
            <w:pPr>
              <w:pStyle w:val="TAL"/>
            </w:pPr>
            <w:r>
              <w:t>Apple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E8C4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839DD"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0A46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1054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51FAE" w14:textId="77777777" w:rsidR="00E308B2" w:rsidRDefault="00E308B2" w:rsidP="00AC5BAF">
            <w:pPr>
              <w:pStyle w:val="TAL"/>
            </w:pPr>
          </w:p>
        </w:tc>
      </w:tr>
      <w:tr w:rsidR="00E308B2" w14:paraId="205AE41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ACEE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FD45F" w14:textId="77777777" w:rsidR="00E308B2" w:rsidRDefault="00E308B2" w:rsidP="00AC5BAF">
            <w:pPr>
              <w:pStyle w:val="TAL"/>
            </w:pPr>
            <w:r>
              <w:t>S2-2406823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32EA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1BD78" w14:textId="77777777" w:rsidR="00E308B2" w:rsidRDefault="00E308B2" w:rsidP="00AC5BAF">
            <w:pPr>
              <w:pStyle w:val="TAL"/>
            </w:pPr>
            <w:r>
              <w:t>Interim Conclusion for KI#1.1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E87A6"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6CA1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3A594"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3F4B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FAAB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4AB43" w14:textId="77777777" w:rsidR="00E308B2" w:rsidRDefault="00E308B2" w:rsidP="00AC5BAF">
            <w:pPr>
              <w:pStyle w:val="TAL"/>
            </w:pPr>
          </w:p>
        </w:tc>
      </w:tr>
      <w:tr w:rsidR="00E308B2" w14:paraId="4FF33A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CE30D"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F595D" w14:textId="77777777" w:rsidR="00E308B2" w:rsidRDefault="00E308B2" w:rsidP="00AC5BAF">
            <w:pPr>
              <w:pStyle w:val="TAL"/>
            </w:pPr>
            <w:r>
              <w:t>S2-2406161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4375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C4732" w14:textId="77777777" w:rsidR="00E308B2" w:rsidRDefault="00E308B2" w:rsidP="00AC5BAF">
            <w:pPr>
              <w:pStyle w:val="TAL"/>
            </w:pPr>
            <w:r>
              <w:t>KI#1.1, Conclusion on Subscription Aspect to Support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4184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4ACF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D6B8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22EF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0CAA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ADAA9" w14:textId="77777777" w:rsidR="00E308B2" w:rsidRDefault="00E308B2" w:rsidP="00AC5BAF">
            <w:pPr>
              <w:pStyle w:val="TAL"/>
            </w:pPr>
          </w:p>
        </w:tc>
      </w:tr>
      <w:tr w:rsidR="00E308B2" w14:paraId="77114EF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A727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6DF1B" w14:textId="77777777" w:rsidR="00E308B2" w:rsidRDefault="00E308B2" w:rsidP="00AC5BAF">
            <w:pPr>
              <w:pStyle w:val="TAL"/>
            </w:pPr>
            <w:r>
              <w:t>S2-2406278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9E36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5C308" w14:textId="77777777" w:rsidR="00E308B2" w:rsidRDefault="00E308B2" w:rsidP="00AC5BAF">
            <w:pPr>
              <w:pStyle w:val="TAL"/>
            </w:pPr>
            <w:r>
              <w:t>KI 1.1: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7D0DE"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488A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B246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FF33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315A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23468" w14:textId="77777777" w:rsidR="00E308B2" w:rsidRDefault="00E308B2" w:rsidP="00AC5BAF">
            <w:pPr>
              <w:pStyle w:val="TAL"/>
            </w:pPr>
          </w:p>
        </w:tc>
      </w:tr>
      <w:tr w:rsidR="00E308B2" w14:paraId="02387A7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F9473"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EF27E" w14:textId="77777777" w:rsidR="00E308B2" w:rsidRDefault="00E308B2" w:rsidP="00AC5BAF">
            <w:pPr>
              <w:pStyle w:val="TAL"/>
            </w:pPr>
            <w:r>
              <w:t>S2-2406323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9A93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D437F" w14:textId="77777777" w:rsidR="00E308B2" w:rsidRDefault="00E308B2" w:rsidP="00AC5BAF">
            <w:pPr>
              <w:pStyle w:val="TAL"/>
            </w:pPr>
            <w:r>
              <w:t>Interim conclusion on KI#1.1.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358E5"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6296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F1097"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C1ED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8CBF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6A298" w14:textId="77777777" w:rsidR="00E308B2" w:rsidRDefault="00E308B2" w:rsidP="00AC5BAF">
            <w:pPr>
              <w:pStyle w:val="TAL"/>
            </w:pPr>
          </w:p>
        </w:tc>
      </w:tr>
      <w:tr w:rsidR="00E308B2" w14:paraId="2480F82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EC128"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4EF87" w14:textId="77777777" w:rsidR="00E308B2" w:rsidRDefault="00E308B2" w:rsidP="00AC5BAF">
            <w:pPr>
              <w:pStyle w:val="TAL"/>
            </w:pPr>
            <w:r>
              <w:t>S2-2406410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5F04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F8C5D" w14:textId="77777777" w:rsidR="00E308B2" w:rsidRDefault="00E308B2" w:rsidP="00AC5BAF">
            <w:pPr>
              <w:pStyle w:val="TAL"/>
            </w:pPr>
            <w:r>
              <w:t>Conclusions for KI#1.1.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8AAF1"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2D39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D15BD"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7B62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2A18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B6F7D" w14:textId="77777777" w:rsidR="00E308B2" w:rsidRDefault="00E308B2" w:rsidP="00AC5BAF">
            <w:pPr>
              <w:pStyle w:val="TAL"/>
            </w:pPr>
          </w:p>
        </w:tc>
      </w:tr>
      <w:tr w:rsidR="00E308B2" w14:paraId="07B4D3C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C1595" w14:textId="77777777" w:rsidR="00E308B2" w:rsidRDefault="00E308B2" w:rsidP="00AC5BAF">
            <w:pPr>
              <w:pStyle w:val="TAL"/>
              <w:rPr>
                <w:sz w:val="24"/>
                <w:szCs w:val="24"/>
              </w:rPr>
            </w:pPr>
            <w:r>
              <w:lastRenderedPageBreak/>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4B7D2" w14:textId="77777777" w:rsidR="00E308B2" w:rsidRDefault="00E308B2" w:rsidP="00AC5BAF">
            <w:pPr>
              <w:pStyle w:val="TAL"/>
            </w:pPr>
            <w:r>
              <w:t>S2-2406444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C99B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26C5E" w14:textId="77777777" w:rsidR="00E308B2" w:rsidRDefault="00E308B2" w:rsidP="00AC5BAF">
            <w:pPr>
              <w:pStyle w:val="TAL"/>
            </w:pPr>
            <w:r>
              <w:t>Conclusions for KI#1.1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45412"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A358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4EAD7"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20FA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023F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04C1D" w14:textId="77777777" w:rsidR="00E308B2" w:rsidRDefault="00E308B2" w:rsidP="00AC5BAF">
            <w:pPr>
              <w:pStyle w:val="TAL"/>
            </w:pPr>
          </w:p>
        </w:tc>
      </w:tr>
      <w:tr w:rsidR="00E308B2" w14:paraId="6787C02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D013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53E61" w14:textId="77777777" w:rsidR="00E308B2" w:rsidRDefault="00E308B2" w:rsidP="00AC5BAF">
            <w:pPr>
              <w:pStyle w:val="TAL"/>
            </w:pPr>
            <w:r>
              <w:t>S2-2406565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6D21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5FDA5" w14:textId="77777777" w:rsidR="00E308B2" w:rsidRDefault="00E308B2" w:rsidP="00AC5BAF">
            <w:pPr>
              <w:pStyle w:val="TAL"/>
            </w:pPr>
            <w:r>
              <w:t>Evaluation and Conclusion for KI# 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05525"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F3A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D74BF"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4A88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2985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C06A5" w14:textId="77777777" w:rsidR="00E308B2" w:rsidRDefault="00E308B2" w:rsidP="00AC5BAF">
            <w:pPr>
              <w:pStyle w:val="TAL"/>
            </w:pPr>
          </w:p>
        </w:tc>
      </w:tr>
      <w:tr w:rsidR="00E308B2" w14:paraId="7F64B05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2AA2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7414F" w14:textId="77777777" w:rsidR="00E308B2" w:rsidRDefault="00E308B2" w:rsidP="00AC5BAF">
            <w:pPr>
              <w:pStyle w:val="TAL"/>
            </w:pPr>
            <w:r>
              <w:t>S2-2406598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1600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E78DD" w14:textId="77777777" w:rsidR="00E308B2" w:rsidRDefault="00E308B2" w:rsidP="00AC5BAF">
            <w:pPr>
              <w:pStyle w:val="TAL"/>
            </w:pPr>
            <w:r>
              <w:t>FS_MASSS Interim conclusion for KI #1.1 on subscription aspects to support Dual 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F7B38"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6F16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6EE8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8A3A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B20D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8F7BB" w14:textId="77777777" w:rsidR="00E308B2" w:rsidRDefault="00E308B2" w:rsidP="00AC5BAF">
            <w:pPr>
              <w:pStyle w:val="TAL"/>
            </w:pPr>
          </w:p>
        </w:tc>
      </w:tr>
      <w:tr w:rsidR="00E308B2" w14:paraId="5491587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E4A5B"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76100" w14:textId="77777777" w:rsidR="00E308B2" w:rsidRDefault="00E308B2" w:rsidP="00AC5BAF">
            <w:pPr>
              <w:pStyle w:val="TAL"/>
            </w:pPr>
            <w:r>
              <w:t>S2-2406043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0EB9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B7266" w14:textId="77777777" w:rsidR="00E308B2" w:rsidRDefault="00E308B2" w:rsidP="00AC5BAF">
            <w:pPr>
              <w:pStyle w:val="TAL"/>
            </w:pPr>
            <w:r>
              <w:t>Conclusion for KI #1.1.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08BD9"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1C0A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97334"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5813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BB17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4E852" w14:textId="77777777" w:rsidR="00E308B2" w:rsidRDefault="00E308B2" w:rsidP="00AC5BAF">
            <w:pPr>
              <w:pStyle w:val="TAL"/>
            </w:pPr>
          </w:p>
        </w:tc>
      </w:tr>
      <w:tr w:rsidR="00E308B2" w14:paraId="0B22F36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AF24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D0746" w14:textId="77777777" w:rsidR="00E308B2" w:rsidRDefault="00E308B2" w:rsidP="00AC5BAF">
            <w:pPr>
              <w:pStyle w:val="TAL"/>
            </w:pPr>
            <w:r>
              <w:t>S2-2406824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CE9D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395AD" w14:textId="77777777" w:rsidR="00E308B2" w:rsidRDefault="00E308B2" w:rsidP="00AC5BAF">
            <w:pPr>
              <w:pStyle w:val="TAL"/>
            </w:pPr>
            <w:r>
              <w:t>Interim Conclusion for KI#1.2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1ED02"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E336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7C44D"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2806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6009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1414C" w14:textId="77777777" w:rsidR="00E308B2" w:rsidRDefault="00E308B2" w:rsidP="00AC5BAF">
            <w:pPr>
              <w:pStyle w:val="TAL"/>
            </w:pPr>
          </w:p>
        </w:tc>
      </w:tr>
      <w:tr w:rsidR="00E308B2" w14:paraId="514F728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07462"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DB5C1" w14:textId="77777777" w:rsidR="00E308B2" w:rsidRDefault="00E308B2" w:rsidP="00AC5BAF">
            <w:pPr>
              <w:pStyle w:val="TAL"/>
            </w:pPr>
            <w:r>
              <w:t>S2-2406279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2AB5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51189" w14:textId="77777777" w:rsidR="00E308B2" w:rsidRDefault="00E308B2" w:rsidP="00AC5BAF">
            <w:pPr>
              <w:pStyle w:val="TAL"/>
            </w:pPr>
            <w:r>
              <w:t>KI 1.2: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E8D30"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B2AC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5D56F"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9F0C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7840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19434" w14:textId="77777777" w:rsidR="00E308B2" w:rsidRDefault="00E308B2" w:rsidP="00AC5BAF">
            <w:pPr>
              <w:pStyle w:val="TAL"/>
            </w:pPr>
          </w:p>
        </w:tc>
      </w:tr>
      <w:tr w:rsidR="00E308B2" w14:paraId="079683F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A2EA9"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D0661" w14:textId="77777777" w:rsidR="00E308B2" w:rsidRDefault="00E308B2" w:rsidP="00AC5BAF">
            <w:pPr>
              <w:pStyle w:val="TAL"/>
            </w:pPr>
            <w:r>
              <w:t>S2-2406162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A69D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A41B4" w14:textId="77777777" w:rsidR="00E308B2" w:rsidRDefault="00E308B2" w:rsidP="00AC5BAF">
            <w:pPr>
              <w:pStyle w:val="TAL"/>
            </w:pPr>
            <w:r>
              <w:t>KI#1.2, Conclusion on registration and mobility management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77ADF"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186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AF6A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6018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6224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D4C58" w14:textId="77777777" w:rsidR="00E308B2" w:rsidRDefault="00E308B2" w:rsidP="00AC5BAF">
            <w:pPr>
              <w:pStyle w:val="TAL"/>
            </w:pPr>
          </w:p>
        </w:tc>
      </w:tr>
      <w:tr w:rsidR="00E308B2" w14:paraId="2D01835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0825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4AFD1" w14:textId="77777777" w:rsidR="00E308B2" w:rsidRDefault="00E308B2" w:rsidP="00AC5BAF">
            <w:pPr>
              <w:pStyle w:val="TAL"/>
            </w:pPr>
            <w:r>
              <w:t>S2-2406324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9B15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43E16" w14:textId="77777777" w:rsidR="00E308B2" w:rsidRDefault="00E308B2" w:rsidP="00AC5BAF">
            <w:pPr>
              <w:pStyle w:val="TAL"/>
            </w:pPr>
            <w:r>
              <w:t>Interim conclusion on KI#1.2.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EC96E"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2491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BDAAA"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092C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BF97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F33C2" w14:textId="77777777" w:rsidR="00E308B2" w:rsidRDefault="00E308B2" w:rsidP="00AC5BAF">
            <w:pPr>
              <w:pStyle w:val="TAL"/>
            </w:pPr>
          </w:p>
        </w:tc>
      </w:tr>
      <w:tr w:rsidR="00E308B2" w14:paraId="15A8AB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8E06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66914" w14:textId="77777777" w:rsidR="00E308B2" w:rsidRDefault="00E308B2" w:rsidP="00AC5BAF">
            <w:pPr>
              <w:pStyle w:val="TAL"/>
            </w:pPr>
            <w:r>
              <w:t>S2-2406524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9CF9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D13CB" w14:textId="77777777" w:rsidR="00E308B2" w:rsidRDefault="00E308B2" w:rsidP="00AC5BAF">
            <w:pPr>
              <w:pStyle w:val="TAL"/>
            </w:pPr>
            <w:r>
              <w:t>Conclusions for KI#1.2.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D210D"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99C1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5997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E0B4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4805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C2448" w14:textId="77777777" w:rsidR="00E308B2" w:rsidRDefault="00E308B2" w:rsidP="00AC5BAF">
            <w:pPr>
              <w:pStyle w:val="TAL"/>
            </w:pPr>
          </w:p>
        </w:tc>
      </w:tr>
      <w:tr w:rsidR="00E308B2" w14:paraId="46AD541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9198F"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621E6" w14:textId="77777777" w:rsidR="00E308B2" w:rsidRDefault="00E308B2" w:rsidP="00AC5BAF">
            <w:pPr>
              <w:pStyle w:val="TAL"/>
            </w:pPr>
            <w:r>
              <w:t>S2-2406446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F28B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9826B" w14:textId="77777777" w:rsidR="00E308B2" w:rsidRDefault="00E308B2" w:rsidP="00AC5BAF">
            <w:pPr>
              <w:pStyle w:val="TAL"/>
            </w:pPr>
            <w:r>
              <w:t>Conclusions for KI#1.2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D149D"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CD1C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7C9BA"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2E4F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7F13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D9802" w14:textId="77777777" w:rsidR="00E308B2" w:rsidRDefault="00E308B2" w:rsidP="00AC5BAF">
            <w:pPr>
              <w:pStyle w:val="TAL"/>
            </w:pPr>
          </w:p>
        </w:tc>
      </w:tr>
      <w:tr w:rsidR="00E308B2" w14:paraId="0018184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F4475"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1F107" w14:textId="77777777" w:rsidR="00E308B2" w:rsidRDefault="00E308B2" w:rsidP="00AC5BAF">
            <w:pPr>
              <w:pStyle w:val="TAL"/>
            </w:pPr>
            <w:r>
              <w:t>S2-2406567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8800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5296C" w14:textId="77777777" w:rsidR="00E308B2" w:rsidRDefault="00E308B2" w:rsidP="00AC5BAF">
            <w:pPr>
              <w:pStyle w:val="TAL"/>
            </w:pPr>
            <w:r>
              <w:t>Evaluation and Conclusion for KI# 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2DEA4"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3FB3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94B52"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B303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5033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879DE" w14:textId="77777777" w:rsidR="00E308B2" w:rsidRDefault="00E308B2" w:rsidP="00AC5BAF">
            <w:pPr>
              <w:pStyle w:val="TAL"/>
            </w:pPr>
          </w:p>
        </w:tc>
      </w:tr>
      <w:tr w:rsidR="00E308B2" w14:paraId="2F89CEE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86BCE"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C9C06" w14:textId="77777777" w:rsidR="00E308B2" w:rsidRDefault="00E308B2" w:rsidP="00AC5BAF">
            <w:pPr>
              <w:pStyle w:val="TAL"/>
            </w:pPr>
            <w:r>
              <w:t>S2-2406772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A5FA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482D3" w14:textId="77777777" w:rsidR="00E308B2" w:rsidRDefault="00E308B2" w:rsidP="00AC5BAF">
            <w:pPr>
              <w:pStyle w:val="TAL"/>
            </w:pPr>
            <w:r>
              <w:t>Key Issue #1.2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BCDD8"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48E3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1B1E6"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2821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4CB4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62081" w14:textId="77777777" w:rsidR="00E308B2" w:rsidRDefault="00E308B2" w:rsidP="00AC5BAF">
            <w:pPr>
              <w:pStyle w:val="TAL"/>
            </w:pPr>
          </w:p>
        </w:tc>
      </w:tr>
      <w:tr w:rsidR="00E308B2" w14:paraId="4EA2303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440A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1F9DF" w14:textId="77777777" w:rsidR="00E308B2" w:rsidRDefault="00E308B2" w:rsidP="00AC5BAF">
            <w:pPr>
              <w:pStyle w:val="TAL"/>
            </w:pPr>
            <w:r>
              <w:t>S2-2406044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BD5B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301D6" w14:textId="77777777" w:rsidR="00E308B2" w:rsidRDefault="00E308B2" w:rsidP="00AC5BAF">
            <w:pPr>
              <w:pStyle w:val="TAL"/>
            </w:pPr>
            <w:r>
              <w:t>Conclusion for KI #1.2.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A2A3D"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3222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30524"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92C6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8CAE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CB9D7" w14:textId="77777777" w:rsidR="00E308B2" w:rsidRDefault="00E308B2" w:rsidP="00AC5BAF">
            <w:pPr>
              <w:pStyle w:val="TAL"/>
            </w:pPr>
          </w:p>
        </w:tc>
      </w:tr>
      <w:tr w:rsidR="00E308B2" w14:paraId="1A5F212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18AC6"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5AD05" w14:textId="77777777" w:rsidR="00E308B2" w:rsidRDefault="00E308B2" w:rsidP="00AC5BAF">
            <w:pPr>
              <w:pStyle w:val="TAL"/>
            </w:pPr>
            <w:r>
              <w:t>S2-2406826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B393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DABE6" w14:textId="77777777" w:rsidR="00E308B2" w:rsidRDefault="00E308B2" w:rsidP="00AC5BAF">
            <w:pPr>
              <w:pStyle w:val="TAL"/>
            </w:pPr>
            <w:r>
              <w:t>Interim Conclusion for KI#1.3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858A4"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D6D5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93DD6"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6054D" w14:textId="77777777" w:rsidR="00E308B2" w:rsidRDefault="00E308B2" w:rsidP="00AC5BAF">
            <w:pPr>
              <w:pStyle w:val="TAL"/>
            </w:pPr>
            <w:r>
              <w:t>Revised in parallel session to S2-2407087.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6042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B552B" w14:textId="77777777" w:rsidR="00E308B2" w:rsidRDefault="00E308B2" w:rsidP="00AC5BAF">
            <w:pPr>
              <w:pStyle w:val="TAL"/>
            </w:pPr>
            <w:r>
              <w:t>S2-2407087</w:t>
            </w:r>
          </w:p>
        </w:tc>
      </w:tr>
      <w:tr w:rsidR="00E308B2" w14:paraId="141CEBA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77011"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31E08" w14:textId="77777777" w:rsidR="00E308B2" w:rsidRDefault="00E308B2" w:rsidP="00AC5BAF">
            <w:pPr>
              <w:pStyle w:val="TAL"/>
            </w:pPr>
            <w:r>
              <w:t>S2-2407087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3FB4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C0C50" w14:textId="77777777" w:rsidR="00E308B2" w:rsidRDefault="00E308B2" w:rsidP="00AC5BAF">
            <w:pPr>
              <w:pStyle w:val="TAL"/>
            </w:pPr>
            <w:r>
              <w:t>Interim Conclusion for KI#1.3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14F60"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EE87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83DB3"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3BF2A" w14:textId="77777777" w:rsidR="00E308B2" w:rsidRDefault="00E308B2" w:rsidP="00AC5BAF">
            <w:pPr>
              <w:pStyle w:val="TAL"/>
            </w:pPr>
            <w:r>
              <w:t>Revision of S2-2406826.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97E81"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7094F" w14:textId="77777777" w:rsidR="00E308B2" w:rsidRDefault="00E308B2" w:rsidP="00AC5BAF">
            <w:pPr>
              <w:pStyle w:val="TAL"/>
            </w:pPr>
          </w:p>
        </w:tc>
      </w:tr>
      <w:tr w:rsidR="00E308B2" w14:paraId="0D54C09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911E0"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F9EA9" w14:textId="77777777" w:rsidR="00E308B2" w:rsidRDefault="00E308B2" w:rsidP="00AC5BAF">
            <w:pPr>
              <w:pStyle w:val="TAL"/>
            </w:pPr>
            <w:r>
              <w:t>S2-2407088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67C87" w14:textId="77777777" w:rsidR="00E308B2" w:rsidRDefault="00E308B2" w:rsidP="00AC5BAF">
            <w:pPr>
              <w:pStyle w:val="TAL"/>
            </w:pPr>
            <w:r>
              <w:t>OTHER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43DA8" w14:textId="77777777" w:rsidR="00E308B2" w:rsidRDefault="00E308B2" w:rsidP="00AC5BAF">
            <w:pPr>
              <w:pStyle w:val="TAL"/>
            </w:pPr>
            <w:r>
              <w:t>Show of hands for Conclusion for KI#1.3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E1E30"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8EE3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727C5"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D731B" w14:textId="77777777" w:rsidR="00E308B2" w:rsidRDefault="00E308B2" w:rsidP="00AC5BAF">
            <w:pPr>
              <w:pStyle w:val="TAL"/>
              <w:rPr>
                <w:sz w:val="24"/>
                <w:szCs w:val="24"/>
              </w:rPr>
            </w:pPr>
            <w:r>
              <w:t>Created at meeting.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591A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25C89" w14:textId="77777777" w:rsidR="00E308B2" w:rsidRDefault="00E308B2" w:rsidP="00AC5BAF">
            <w:pPr>
              <w:pStyle w:val="TAL"/>
            </w:pPr>
          </w:p>
        </w:tc>
      </w:tr>
      <w:tr w:rsidR="00E308B2" w14:paraId="6B0499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C81DA"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E2F61" w14:textId="77777777" w:rsidR="00E308B2" w:rsidRDefault="00E308B2" w:rsidP="00AC5BAF">
            <w:pPr>
              <w:pStyle w:val="TAL"/>
            </w:pPr>
            <w:r>
              <w:t>S2-2406167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C9C5D"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78CDA" w14:textId="77777777" w:rsidR="00E308B2" w:rsidRDefault="00E308B2" w:rsidP="00AC5BAF">
            <w:pPr>
              <w:pStyle w:val="TAL"/>
            </w:pPr>
            <w:r>
              <w:t>Discussion on the solutions inspired by ATSSS and the solutions inspired by PDU session handover.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364B5"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B419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0A69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382B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A5F2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034C1" w14:textId="77777777" w:rsidR="00E308B2" w:rsidRDefault="00E308B2" w:rsidP="00AC5BAF">
            <w:pPr>
              <w:pStyle w:val="TAL"/>
            </w:pPr>
          </w:p>
        </w:tc>
      </w:tr>
      <w:tr w:rsidR="00E308B2" w14:paraId="55923C0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BE340"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9C938" w14:textId="77777777" w:rsidR="00E308B2" w:rsidRDefault="00E308B2" w:rsidP="00AC5BAF">
            <w:pPr>
              <w:pStyle w:val="TAL"/>
            </w:pPr>
            <w:r>
              <w:t>S2-2406163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9414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B56FB" w14:textId="77777777" w:rsidR="00E308B2" w:rsidRDefault="00E308B2" w:rsidP="00AC5BAF">
            <w:pPr>
              <w:pStyle w:val="TAL"/>
            </w:pPr>
            <w:r>
              <w:t>KI#1.3, Conclusion on Session management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4A882"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16E7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708D8"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B22D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503F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64E30" w14:textId="77777777" w:rsidR="00E308B2" w:rsidRDefault="00E308B2" w:rsidP="00AC5BAF">
            <w:pPr>
              <w:pStyle w:val="TAL"/>
            </w:pPr>
          </w:p>
        </w:tc>
      </w:tr>
      <w:tr w:rsidR="00E308B2" w14:paraId="468848E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612BD" w14:textId="77777777" w:rsidR="00E308B2" w:rsidRDefault="00E308B2" w:rsidP="00AC5BAF">
            <w:pPr>
              <w:pStyle w:val="TAL"/>
              <w:rPr>
                <w:sz w:val="24"/>
                <w:szCs w:val="24"/>
              </w:rPr>
            </w:pPr>
            <w:r>
              <w:lastRenderedPageBreak/>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9C4F5" w14:textId="77777777" w:rsidR="00E308B2" w:rsidRDefault="00E308B2" w:rsidP="00AC5BAF">
            <w:pPr>
              <w:pStyle w:val="TAL"/>
            </w:pPr>
            <w:r>
              <w:t>S2-2406280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5E53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72C58" w14:textId="77777777" w:rsidR="00E308B2" w:rsidRDefault="00E308B2" w:rsidP="00AC5BAF">
            <w:pPr>
              <w:pStyle w:val="TAL"/>
            </w:pPr>
            <w:r>
              <w:t>KI 1.3: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D232E"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B754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DF469"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64A0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26E8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7A456" w14:textId="77777777" w:rsidR="00E308B2" w:rsidRDefault="00E308B2" w:rsidP="00AC5BAF">
            <w:pPr>
              <w:pStyle w:val="TAL"/>
            </w:pPr>
          </w:p>
        </w:tc>
      </w:tr>
      <w:tr w:rsidR="00E308B2" w14:paraId="7E64EA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21265"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8A147" w14:textId="77777777" w:rsidR="00E308B2" w:rsidRDefault="00E308B2" w:rsidP="00AC5BAF">
            <w:pPr>
              <w:pStyle w:val="TAL"/>
            </w:pPr>
            <w:r>
              <w:t>S2-2406325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012E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2409F" w14:textId="77777777" w:rsidR="00E308B2" w:rsidRDefault="00E308B2" w:rsidP="00AC5BAF">
            <w:pPr>
              <w:pStyle w:val="TAL"/>
            </w:pPr>
            <w:r>
              <w:t>Interim conclusion on KI#1.3.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5F4A4"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7327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7AE83"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EA2A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3541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E95C8" w14:textId="77777777" w:rsidR="00E308B2" w:rsidRDefault="00E308B2" w:rsidP="00AC5BAF">
            <w:pPr>
              <w:pStyle w:val="TAL"/>
            </w:pPr>
          </w:p>
        </w:tc>
      </w:tr>
      <w:tr w:rsidR="00E308B2" w14:paraId="5C7D6C2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0AFD1"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5836C" w14:textId="77777777" w:rsidR="00E308B2" w:rsidRDefault="00E308B2" w:rsidP="00AC5BAF">
            <w:pPr>
              <w:pStyle w:val="TAL"/>
            </w:pPr>
            <w:r>
              <w:t>S2-2406449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F9D4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27AD2" w14:textId="77777777" w:rsidR="00E308B2" w:rsidRDefault="00E308B2" w:rsidP="00AC5BAF">
            <w:pPr>
              <w:pStyle w:val="TAL"/>
            </w:pPr>
            <w:r>
              <w:t>Conclusions for KI#1.3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EC10C"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0E5B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A7194"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4269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9310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A4F34" w14:textId="77777777" w:rsidR="00E308B2" w:rsidRDefault="00E308B2" w:rsidP="00AC5BAF">
            <w:pPr>
              <w:pStyle w:val="TAL"/>
            </w:pPr>
          </w:p>
        </w:tc>
      </w:tr>
      <w:tr w:rsidR="00E308B2" w14:paraId="169A56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C2F4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F69DA" w14:textId="77777777" w:rsidR="00E308B2" w:rsidRDefault="00E308B2" w:rsidP="00AC5BAF">
            <w:pPr>
              <w:pStyle w:val="TAL"/>
            </w:pPr>
            <w:r>
              <w:t>S2-2406525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C919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AD719" w14:textId="77777777" w:rsidR="00E308B2" w:rsidRDefault="00E308B2" w:rsidP="00AC5BAF">
            <w:pPr>
              <w:pStyle w:val="TAL"/>
            </w:pPr>
            <w:r>
              <w:t>Conclusions for KI#1.3.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ADA95"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073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55C9F"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F31B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3910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06973" w14:textId="77777777" w:rsidR="00E308B2" w:rsidRDefault="00E308B2" w:rsidP="00AC5BAF">
            <w:pPr>
              <w:pStyle w:val="TAL"/>
            </w:pPr>
          </w:p>
        </w:tc>
      </w:tr>
      <w:tr w:rsidR="00E308B2" w14:paraId="2DBE957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06072"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0BFD2" w14:textId="77777777" w:rsidR="00E308B2" w:rsidRDefault="00E308B2" w:rsidP="00AC5BAF">
            <w:pPr>
              <w:pStyle w:val="TAL"/>
            </w:pPr>
            <w:r>
              <w:t>S2-2406568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B9CE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00E6F" w14:textId="77777777" w:rsidR="00E308B2" w:rsidRDefault="00E308B2" w:rsidP="00AC5BAF">
            <w:pPr>
              <w:pStyle w:val="TAL"/>
            </w:pPr>
            <w:r>
              <w:t>Evaluation and Conclusion for KI# 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68619"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35BC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3B97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E75C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9169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409F3" w14:textId="77777777" w:rsidR="00E308B2" w:rsidRDefault="00E308B2" w:rsidP="00AC5BAF">
            <w:pPr>
              <w:pStyle w:val="TAL"/>
            </w:pPr>
          </w:p>
        </w:tc>
      </w:tr>
      <w:tr w:rsidR="00E308B2" w14:paraId="0096F83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9603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D9B63" w14:textId="77777777" w:rsidR="00E308B2" w:rsidRDefault="00E308B2" w:rsidP="00AC5BAF">
            <w:pPr>
              <w:pStyle w:val="TAL"/>
            </w:pPr>
            <w:r>
              <w:t>S2-2406045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F0AA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82212" w14:textId="77777777" w:rsidR="00E308B2" w:rsidRDefault="00E308B2" w:rsidP="00AC5BAF">
            <w:pPr>
              <w:pStyle w:val="TAL"/>
            </w:pPr>
            <w:r>
              <w:t>Conclusion for KI #1.3.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00D58"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CA5A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C232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E6D0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8C2A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FCA0D" w14:textId="77777777" w:rsidR="00E308B2" w:rsidRDefault="00E308B2" w:rsidP="00AC5BAF">
            <w:pPr>
              <w:pStyle w:val="TAL"/>
            </w:pPr>
          </w:p>
        </w:tc>
      </w:tr>
      <w:tr w:rsidR="00E308B2" w14:paraId="2B090A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E19BF"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E8935" w14:textId="77777777" w:rsidR="00E308B2" w:rsidRDefault="00E308B2" w:rsidP="00AC5BAF">
            <w:pPr>
              <w:pStyle w:val="TAL"/>
            </w:pPr>
            <w:r>
              <w:t>S2-2406827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28CD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31FF4" w14:textId="77777777" w:rsidR="00E308B2" w:rsidRDefault="00E308B2" w:rsidP="00AC5BAF">
            <w:pPr>
              <w:pStyle w:val="TAL"/>
            </w:pPr>
            <w:r>
              <w:t>Interim Conclusion for KI#1.4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D9E6C"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3535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16D6D"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FBE3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253F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B5BAF" w14:textId="77777777" w:rsidR="00E308B2" w:rsidRDefault="00E308B2" w:rsidP="00AC5BAF">
            <w:pPr>
              <w:pStyle w:val="TAL"/>
            </w:pPr>
          </w:p>
        </w:tc>
      </w:tr>
      <w:tr w:rsidR="00E308B2" w14:paraId="177E1E4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997F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7396A" w14:textId="77777777" w:rsidR="00E308B2" w:rsidRDefault="00E308B2" w:rsidP="00AC5BAF">
            <w:pPr>
              <w:pStyle w:val="TAL"/>
            </w:pPr>
            <w:r>
              <w:t>S2-2406409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286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25121" w14:textId="77777777" w:rsidR="00E308B2" w:rsidRDefault="00E308B2" w:rsidP="00AC5BAF">
            <w:pPr>
              <w:pStyle w:val="TAL"/>
            </w:pPr>
            <w:r>
              <w:t>Evaluation and conclusions for KI#1.4.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F1E4D"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A5C7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A4209"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40FF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52F2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EBC64" w14:textId="77777777" w:rsidR="00E308B2" w:rsidRDefault="00E308B2" w:rsidP="00AC5BAF">
            <w:pPr>
              <w:pStyle w:val="TAL"/>
            </w:pPr>
          </w:p>
        </w:tc>
      </w:tr>
      <w:tr w:rsidR="00E308B2" w14:paraId="54472A1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C240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E9D52" w14:textId="77777777" w:rsidR="00E308B2" w:rsidRDefault="00E308B2" w:rsidP="00AC5BAF">
            <w:pPr>
              <w:pStyle w:val="TAL"/>
            </w:pPr>
            <w:r>
              <w:t>S2-2406281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633E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1C19E" w14:textId="77777777" w:rsidR="00E308B2" w:rsidRDefault="00E308B2" w:rsidP="00AC5BAF">
            <w:pPr>
              <w:pStyle w:val="TAL"/>
            </w:pPr>
            <w:r>
              <w:t>KI 1.4: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D93AE"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7466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51FE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6DBF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2030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AEB06" w14:textId="77777777" w:rsidR="00E308B2" w:rsidRDefault="00E308B2" w:rsidP="00AC5BAF">
            <w:pPr>
              <w:pStyle w:val="TAL"/>
            </w:pPr>
          </w:p>
        </w:tc>
      </w:tr>
      <w:tr w:rsidR="00E308B2" w14:paraId="5FE020B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74159"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2D09F" w14:textId="77777777" w:rsidR="00E308B2" w:rsidRDefault="00E308B2" w:rsidP="00AC5BAF">
            <w:pPr>
              <w:pStyle w:val="TAL"/>
            </w:pPr>
            <w:r>
              <w:t>S2-2406164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A1CB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C2765" w14:textId="77777777" w:rsidR="00E308B2" w:rsidRDefault="00E308B2" w:rsidP="00AC5BAF">
            <w:pPr>
              <w:pStyle w:val="TAL"/>
            </w:pPr>
            <w:r>
              <w:t>KI#1.4, Conclusion on Policy Aspect to Support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01DC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3AEE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938DF"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786F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1CEA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0DDF7" w14:textId="77777777" w:rsidR="00E308B2" w:rsidRDefault="00E308B2" w:rsidP="00AC5BAF">
            <w:pPr>
              <w:pStyle w:val="TAL"/>
            </w:pPr>
          </w:p>
        </w:tc>
      </w:tr>
      <w:tr w:rsidR="00E308B2" w14:paraId="286A95D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44ACD"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65C0A" w14:textId="77777777" w:rsidR="00E308B2" w:rsidRDefault="00E308B2" w:rsidP="00AC5BAF">
            <w:pPr>
              <w:pStyle w:val="TAL"/>
            </w:pPr>
            <w:r>
              <w:t>S2-2406326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59CA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6EB1C" w14:textId="77777777" w:rsidR="00E308B2" w:rsidRDefault="00E308B2" w:rsidP="00AC5BAF">
            <w:pPr>
              <w:pStyle w:val="TAL"/>
            </w:pPr>
            <w:r>
              <w:t>Interim conclusion on KI#1.4.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67F8A"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7C05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A1F46"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E823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6644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0D726" w14:textId="77777777" w:rsidR="00E308B2" w:rsidRDefault="00E308B2" w:rsidP="00AC5BAF">
            <w:pPr>
              <w:pStyle w:val="TAL"/>
            </w:pPr>
          </w:p>
        </w:tc>
      </w:tr>
      <w:tr w:rsidR="00E308B2" w14:paraId="71B970D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3F696"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78DEA" w14:textId="77777777" w:rsidR="00E308B2" w:rsidRDefault="00E308B2" w:rsidP="00AC5BAF">
            <w:pPr>
              <w:pStyle w:val="TAL"/>
            </w:pPr>
            <w:r>
              <w:t>S2-2406597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C376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64BC0" w14:textId="77777777" w:rsidR="00E308B2" w:rsidRDefault="00E308B2" w:rsidP="00AC5BAF">
            <w:pPr>
              <w:pStyle w:val="TAL"/>
            </w:pPr>
            <w:r>
              <w:t>FS_MASSS Interim conclusion for KI #1.4 on policy enhancement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4DCB7"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43BC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5752B"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CB77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7C0C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A6249" w14:textId="77777777" w:rsidR="00E308B2" w:rsidRDefault="00E308B2" w:rsidP="00AC5BAF">
            <w:pPr>
              <w:pStyle w:val="TAL"/>
            </w:pPr>
          </w:p>
        </w:tc>
      </w:tr>
      <w:tr w:rsidR="00E308B2" w14:paraId="5C2DE6E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BF97E"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F58ED" w14:textId="77777777" w:rsidR="00E308B2" w:rsidRDefault="00E308B2" w:rsidP="00AC5BAF">
            <w:pPr>
              <w:pStyle w:val="TAL"/>
            </w:pPr>
            <w:r>
              <w:t>S2-2406774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3433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60A31" w14:textId="77777777" w:rsidR="00E308B2" w:rsidRDefault="00E308B2" w:rsidP="00AC5BAF">
            <w:pPr>
              <w:pStyle w:val="TAL"/>
            </w:pPr>
            <w:r>
              <w:t>Key Issue #1.4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1CDA6"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B169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EB564"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16D9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5C61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C6B51" w14:textId="77777777" w:rsidR="00E308B2" w:rsidRDefault="00E308B2" w:rsidP="00AC5BAF">
            <w:pPr>
              <w:pStyle w:val="TAL"/>
            </w:pPr>
          </w:p>
        </w:tc>
      </w:tr>
      <w:tr w:rsidR="00E308B2" w14:paraId="1DDF10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01C02"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F6EBD" w14:textId="77777777" w:rsidR="00E308B2" w:rsidRDefault="00E308B2" w:rsidP="00AC5BAF">
            <w:pPr>
              <w:pStyle w:val="TAL"/>
            </w:pPr>
            <w:r>
              <w:t>S2-2406046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825B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BF49D" w14:textId="77777777" w:rsidR="00E308B2" w:rsidRDefault="00E308B2" w:rsidP="00AC5BAF">
            <w:pPr>
              <w:pStyle w:val="TAL"/>
            </w:pPr>
            <w:r>
              <w:t>Conclusion for KI #1.4.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3ECAD"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B60D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E261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7227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2AD6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28D99" w14:textId="77777777" w:rsidR="00E308B2" w:rsidRDefault="00E308B2" w:rsidP="00AC5BAF">
            <w:pPr>
              <w:pStyle w:val="TAL"/>
            </w:pPr>
          </w:p>
        </w:tc>
      </w:tr>
      <w:tr w:rsidR="00E308B2" w14:paraId="21C9A01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E859F"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8E49A" w14:textId="77777777" w:rsidR="00E308B2" w:rsidRDefault="00E308B2" w:rsidP="00AC5BAF">
            <w:pPr>
              <w:pStyle w:val="TAL"/>
            </w:pPr>
            <w:r>
              <w:t>S2-2406451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6B87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09DBB" w14:textId="77777777" w:rsidR="00E308B2" w:rsidRDefault="00E308B2" w:rsidP="00AC5BAF">
            <w:pPr>
              <w:pStyle w:val="TAL"/>
            </w:pPr>
            <w:r>
              <w:t>Conclusions for KI#1.4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FCE40"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8336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81109"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28FB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F3D4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E0384" w14:textId="77777777" w:rsidR="00E308B2" w:rsidRDefault="00E308B2" w:rsidP="00AC5BAF">
            <w:pPr>
              <w:pStyle w:val="TAL"/>
            </w:pPr>
          </w:p>
        </w:tc>
      </w:tr>
      <w:tr w:rsidR="00E308B2" w14:paraId="7E74F0D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E8018"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50357" w14:textId="77777777" w:rsidR="00E308B2" w:rsidRDefault="00E308B2" w:rsidP="00AC5BAF">
            <w:pPr>
              <w:pStyle w:val="TAL"/>
            </w:pPr>
            <w:r>
              <w:t>S2-2406377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E0CA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839CF" w14:textId="77777777" w:rsidR="00E308B2" w:rsidRPr="00925BE9" w:rsidRDefault="00E308B2" w:rsidP="00AC5BAF">
            <w:pPr>
              <w:pStyle w:val="TAL"/>
              <w:rPr>
                <w:lang w:val="fr-FR"/>
              </w:rPr>
            </w:pPr>
            <w:r w:rsidRPr="00925BE9">
              <w:rPr>
                <w:lang w:val="fr-FR"/>
              </w:rPr>
              <w:t>KI#1.1, KI#1.2, KI#1.3, KI#1.4,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E9D8F"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F24E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6B2D8"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7B98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608B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98B61" w14:textId="77777777" w:rsidR="00E308B2" w:rsidRDefault="00E308B2" w:rsidP="00AC5BAF">
            <w:pPr>
              <w:pStyle w:val="TAL"/>
            </w:pPr>
          </w:p>
        </w:tc>
      </w:tr>
      <w:tr w:rsidR="00E308B2" w14:paraId="67D194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83175"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E4F1D" w14:textId="77777777" w:rsidR="00E308B2" w:rsidRDefault="00E308B2" w:rsidP="00AC5BAF">
            <w:pPr>
              <w:pStyle w:val="TAL"/>
            </w:pPr>
            <w:r>
              <w:t>S2-2406537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DDDC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3129D" w14:textId="77777777" w:rsidR="00E308B2" w:rsidRDefault="00E308B2" w:rsidP="00AC5BAF">
            <w:pPr>
              <w:pStyle w:val="TAL"/>
            </w:pPr>
            <w:r>
              <w:t>Initial conclusions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DBE5E"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CF1D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7A3B3"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FB98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D766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3BEF5" w14:textId="77777777" w:rsidR="00E308B2" w:rsidRDefault="00E308B2" w:rsidP="00AC5BAF">
            <w:pPr>
              <w:pStyle w:val="TAL"/>
            </w:pPr>
          </w:p>
        </w:tc>
      </w:tr>
      <w:tr w:rsidR="00E308B2" w14:paraId="57DB29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431C2"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5DF87" w14:textId="77777777" w:rsidR="00E308B2" w:rsidRDefault="00E308B2" w:rsidP="00AC5BAF">
            <w:pPr>
              <w:pStyle w:val="TAL"/>
            </w:pPr>
            <w:r>
              <w:t>S2-2406560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D283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CAE96"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2537C"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98F3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822A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602D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79EF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B222E" w14:textId="77777777" w:rsidR="00E308B2" w:rsidRDefault="00E308B2" w:rsidP="00AC5BAF">
            <w:pPr>
              <w:pStyle w:val="TAL"/>
            </w:pPr>
          </w:p>
        </w:tc>
      </w:tr>
      <w:tr w:rsidR="00E308B2" w14:paraId="51E9D4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34DA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767DE" w14:textId="77777777" w:rsidR="00E308B2" w:rsidRDefault="00E308B2" w:rsidP="00AC5BAF">
            <w:pPr>
              <w:pStyle w:val="TAL"/>
            </w:pPr>
            <w:r>
              <w:t>S2-2406723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8AC2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2365A" w14:textId="77777777" w:rsidR="00E308B2" w:rsidRDefault="00E308B2" w:rsidP="00AC5BAF">
            <w:pPr>
              <w:pStyle w:val="TAL"/>
            </w:pPr>
            <w:r>
              <w:t>KI#1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C0C37"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D54A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546C3"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882A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8218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ACCA6" w14:textId="77777777" w:rsidR="00E308B2" w:rsidRDefault="00E308B2" w:rsidP="00AC5BAF">
            <w:pPr>
              <w:pStyle w:val="TAL"/>
            </w:pPr>
          </w:p>
        </w:tc>
      </w:tr>
      <w:tr w:rsidR="00E308B2" w14:paraId="7539831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13E59" w14:textId="77777777" w:rsidR="00E308B2" w:rsidRDefault="00E308B2" w:rsidP="00AC5BAF">
            <w:pPr>
              <w:pStyle w:val="TAL"/>
              <w:rPr>
                <w:sz w:val="24"/>
                <w:szCs w:val="24"/>
              </w:rPr>
            </w:pPr>
            <w:r>
              <w:lastRenderedPageBreak/>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1A9A9" w14:textId="77777777" w:rsidR="00E308B2" w:rsidRDefault="00E308B2" w:rsidP="00AC5BAF">
            <w:pPr>
              <w:pStyle w:val="TAL"/>
            </w:pPr>
            <w:r>
              <w:t>S2-2406318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67D4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FFDAF" w14:textId="77777777" w:rsidR="00E308B2" w:rsidRDefault="00E308B2" w:rsidP="00AC5BAF">
            <w:pPr>
              <w:pStyle w:val="TAL"/>
            </w:pPr>
            <w:r>
              <w:t>Evaluation and interim principles for Primary/Secondary and Dualsteer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3EF97" w14:textId="77777777" w:rsidR="00E308B2" w:rsidRDefault="00E308B2" w:rsidP="00AC5BAF">
            <w:pPr>
              <w:pStyle w:val="TAL"/>
            </w:pPr>
            <w: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B5A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3619D"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4754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3722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EB103" w14:textId="77777777" w:rsidR="00E308B2" w:rsidRDefault="00E308B2" w:rsidP="00AC5BAF">
            <w:pPr>
              <w:pStyle w:val="TAL"/>
            </w:pPr>
          </w:p>
        </w:tc>
      </w:tr>
      <w:tr w:rsidR="00E308B2" w14:paraId="02E6AF0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6589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0F62B" w14:textId="77777777" w:rsidR="00E308B2" w:rsidRDefault="00E308B2" w:rsidP="00AC5BAF">
            <w:pPr>
              <w:pStyle w:val="TAL"/>
            </w:pPr>
            <w:r>
              <w:t>S2-2406282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07F4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F8E5A" w14:textId="77777777" w:rsidR="00E308B2" w:rsidRDefault="00E308B2" w:rsidP="00AC5BAF">
            <w:pPr>
              <w:pStyle w:val="TAL"/>
            </w:pPr>
            <w:r>
              <w:t>[DRAFT] LS on verification that two SUPIs are in the same DualSteer device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4D813"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258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37D5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D3AD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8279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2EC78" w14:textId="77777777" w:rsidR="00E308B2" w:rsidRDefault="00E308B2" w:rsidP="00AC5BAF">
            <w:pPr>
              <w:pStyle w:val="TAL"/>
            </w:pPr>
          </w:p>
        </w:tc>
      </w:tr>
      <w:tr w:rsidR="00E308B2" w14:paraId="35A40D8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58E0F"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7D295" w14:textId="77777777" w:rsidR="00E308B2" w:rsidRDefault="00E308B2" w:rsidP="00AC5BAF">
            <w:pPr>
              <w:pStyle w:val="TAL"/>
            </w:pPr>
            <w:r>
              <w:t>S2-2406782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675A6"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C1AC6" w14:textId="77777777" w:rsidR="00E308B2" w:rsidRDefault="00E308B2" w:rsidP="00AC5BAF">
            <w:pPr>
              <w:pStyle w:val="TAL"/>
            </w:pPr>
            <w:r>
              <w:t>[DRAFT] LS to clarify security issues identified in various solution of Dual 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C03FB" w14:textId="77777777" w:rsidR="00E308B2" w:rsidRDefault="00E308B2" w:rsidP="00AC5BAF">
            <w:pPr>
              <w:pStyle w:val="TAL"/>
            </w:pPr>
            <w:r>
              <w:t>NEC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19D2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6F3B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10B80"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2FAC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A7C01" w14:textId="77777777" w:rsidR="00E308B2" w:rsidRDefault="00E308B2" w:rsidP="00AC5BAF">
            <w:pPr>
              <w:pStyle w:val="TAL"/>
            </w:pPr>
          </w:p>
        </w:tc>
      </w:tr>
      <w:tr w:rsidR="00E308B2" w14:paraId="4B7DFD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8B63B"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3F7BB" w14:textId="77777777" w:rsidR="00E308B2" w:rsidRDefault="00E308B2" w:rsidP="00AC5BAF">
            <w:pPr>
              <w:pStyle w:val="TAL"/>
            </w:pPr>
            <w:r>
              <w:t>S2-2406822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3BC5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D35BD" w14:textId="77777777" w:rsidR="00E308B2" w:rsidRDefault="00E308B2" w:rsidP="00AC5BAF">
            <w:pPr>
              <w:pStyle w:val="TAL"/>
            </w:pPr>
            <w:r>
              <w:t>Conclusion for KI#2.1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36F3A"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EB63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089DD"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593C4" w14:textId="77777777" w:rsidR="00E308B2" w:rsidRDefault="00E308B2" w:rsidP="00AC5BAF">
            <w:pPr>
              <w:pStyle w:val="TAL"/>
            </w:pPr>
            <w:r>
              <w:t>Revised in parallel session to S2-2407084.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28DA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2575B" w14:textId="77777777" w:rsidR="00E308B2" w:rsidRDefault="00E308B2" w:rsidP="00AC5BAF">
            <w:pPr>
              <w:pStyle w:val="TAL"/>
            </w:pPr>
            <w:r>
              <w:t>S2-2407084</w:t>
            </w:r>
          </w:p>
        </w:tc>
      </w:tr>
      <w:tr w:rsidR="00E308B2" w14:paraId="1C18726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B3223"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F4747" w14:textId="77777777" w:rsidR="00E308B2" w:rsidRDefault="00E308B2" w:rsidP="00AC5BAF">
            <w:pPr>
              <w:pStyle w:val="TAL"/>
            </w:pPr>
            <w:r>
              <w:t>S2-2407084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E2B1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8B37A" w14:textId="77777777" w:rsidR="00E308B2" w:rsidRDefault="00E308B2" w:rsidP="00AC5BAF">
            <w:pPr>
              <w:pStyle w:val="TAL"/>
            </w:pPr>
            <w:r>
              <w:t>Conclusion for KI#2.1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A3527"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5C6E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B5193"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531D9" w14:textId="77777777" w:rsidR="00E308B2" w:rsidRDefault="00E308B2" w:rsidP="00AC5BAF">
            <w:pPr>
              <w:pStyle w:val="TAL"/>
            </w:pPr>
            <w:r>
              <w:t>Revision of S2-2406822. Revised in parallel session to S2-2407144.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61A3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8754A" w14:textId="77777777" w:rsidR="00E308B2" w:rsidRDefault="00E308B2" w:rsidP="00AC5BAF">
            <w:pPr>
              <w:pStyle w:val="TAL"/>
            </w:pPr>
            <w:r>
              <w:t>S2-2407144</w:t>
            </w:r>
          </w:p>
        </w:tc>
      </w:tr>
      <w:tr w:rsidR="00E308B2" w14:paraId="40E865A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976B6"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C2525" w14:textId="77777777" w:rsidR="00E308B2" w:rsidRDefault="00E308B2" w:rsidP="00AC5BAF">
            <w:pPr>
              <w:pStyle w:val="TAL"/>
            </w:pPr>
            <w:r>
              <w:t>S2-2407144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9CE3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7E7CC" w14:textId="77777777" w:rsidR="00E308B2" w:rsidRDefault="00E308B2" w:rsidP="00AC5BAF">
            <w:pPr>
              <w:pStyle w:val="TAL"/>
            </w:pPr>
            <w:r>
              <w:t>Conclusion for KI#2.1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44738" w14:textId="77777777" w:rsidR="00E308B2" w:rsidRDefault="00E308B2" w:rsidP="00AC5BAF">
            <w:pPr>
              <w:pStyle w:val="TAL"/>
            </w:pPr>
            <w:r>
              <w:t>Apple, LGE, CableLabs, Lenovo, China Telecom, Ericsson, CATT, Samsung, Nokia, Interdigital, 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CE09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197C7"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8885F" w14:textId="77777777" w:rsidR="00E308B2" w:rsidRDefault="00E308B2" w:rsidP="00AC5BAF">
            <w:pPr>
              <w:pStyle w:val="TAL"/>
            </w:pPr>
            <w:r>
              <w:t>Revision of S2-2407084. Revised in parallel session to S2-2407346.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462D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123D5" w14:textId="77777777" w:rsidR="00E308B2" w:rsidRDefault="00E308B2" w:rsidP="00AC5BAF">
            <w:pPr>
              <w:pStyle w:val="TAL"/>
            </w:pPr>
            <w:r>
              <w:t>S2-2407346</w:t>
            </w:r>
          </w:p>
        </w:tc>
      </w:tr>
      <w:tr w:rsidR="00E308B2" w14:paraId="0AC53FF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108F2"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0F738" w14:textId="77777777" w:rsidR="00E308B2" w:rsidRDefault="00E308B2" w:rsidP="00AC5BAF">
            <w:pPr>
              <w:pStyle w:val="TAL"/>
            </w:pPr>
            <w:r>
              <w:t>S2-2407346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8E7D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44F9F" w14:textId="77777777" w:rsidR="00E308B2" w:rsidRDefault="00E308B2" w:rsidP="00AC5BAF">
            <w:pPr>
              <w:pStyle w:val="TAL"/>
            </w:pPr>
            <w:r>
              <w:t>Conclusion for KI#2.1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F5909" w14:textId="77777777" w:rsidR="00E308B2" w:rsidRDefault="00E308B2" w:rsidP="00AC5BAF">
            <w:pPr>
              <w:pStyle w:val="TAL"/>
            </w:pPr>
            <w:r>
              <w:t>Apple, LGE, CableLabs, Lenovo, China Telecom, Ericsson, CATT, Samsung, Nokia, Interdigital, 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772A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750D6"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4CA21" w14:textId="77777777" w:rsidR="00E308B2" w:rsidRDefault="00E308B2" w:rsidP="00AC5BAF">
            <w:pPr>
              <w:pStyle w:val="TAL"/>
            </w:pPr>
            <w:r>
              <w:t>Revision of S2-2407144.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B2A29"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D2D06" w14:textId="77777777" w:rsidR="00E308B2" w:rsidRDefault="00E308B2" w:rsidP="00AC5BAF">
            <w:pPr>
              <w:pStyle w:val="TAL"/>
            </w:pPr>
          </w:p>
        </w:tc>
      </w:tr>
      <w:tr w:rsidR="00E308B2" w14:paraId="1740B4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46350"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2D9D1" w14:textId="77777777" w:rsidR="00E308B2" w:rsidRDefault="00E308B2" w:rsidP="00AC5BAF">
            <w:pPr>
              <w:pStyle w:val="TAL"/>
            </w:pPr>
            <w:r>
              <w:t>S2-2406378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AF40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086DC" w14:textId="77777777" w:rsidR="00E308B2" w:rsidRDefault="00E308B2" w:rsidP="00AC5BAF">
            <w:pPr>
              <w:pStyle w:val="TAL"/>
            </w:pPr>
            <w:r>
              <w:t>KI#2.1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28959"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C1CF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FC622"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0EC1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E94E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384F7" w14:textId="77777777" w:rsidR="00E308B2" w:rsidRDefault="00E308B2" w:rsidP="00AC5BAF">
            <w:pPr>
              <w:pStyle w:val="TAL"/>
            </w:pPr>
          </w:p>
        </w:tc>
      </w:tr>
      <w:tr w:rsidR="00E308B2" w14:paraId="3577D9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4D160"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10C7E" w14:textId="77777777" w:rsidR="00E308B2" w:rsidRDefault="00E308B2" w:rsidP="00AC5BAF">
            <w:pPr>
              <w:pStyle w:val="TAL"/>
            </w:pPr>
            <w:r>
              <w:t>S2-2406450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9159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E1732" w14:textId="77777777" w:rsidR="00E308B2" w:rsidRDefault="00E308B2" w:rsidP="00AC5BAF">
            <w:pPr>
              <w:pStyle w:val="TAL"/>
            </w:pPr>
            <w:r>
              <w:t>TR 23.700-54 KI#2.1 Evaluation and Conclusion: Proxying IP, TCP and Ethernet via MPQUIC steering functionality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CD518"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7E43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A09E9"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B0EE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6A26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1535C" w14:textId="77777777" w:rsidR="00E308B2" w:rsidRDefault="00E308B2" w:rsidP="00AC5BAF">
            <w:pPr>
              <w:pStyle w:val="TAL"/>
            </w:pPr>
          </w:p>
        </w:tc>
      </w:tr>
      <w:tr w:rsidR="00E308B2" w14:paraId="33CDD40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76372"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EE7D4" w14:textId="77777777" w:rsidR="00E308B2" w:rsidRDefault="00E308B2" w:rsidP="00AC5BAF">
            <w:pPr>
              <w:pStyle w:val="TAL"/>
            </w:pPr>
            <w:r>
              <w:t>S2-2406576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07A9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B029E" w14:textId="77777777" w:rsidR="00E308B2" w:rsidRDefault="00E308B2" w:rsidP="00AC5BAF">
            <w:pPr>
              <w:pStyle w:val="TAL"/>
            </w:pPr>
            <w:r>
              <w:t>Conclusion for KI#2.1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01721"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41B8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05837"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517D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04F4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E04E0" w14:textId="77777777" w:rsidR="00E308B2" w:rsidRDefault="00E308B2" w:rsidP="00AC5BAF">
            <w:pPr>
              <w:pStyle w:val="TAL"/>
            </w:pPr>
          </w:p>
        </w:tc>
      </w:tr>
      <w:tr w:rsidR="00E308B2" w14:paraId="4231D3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CC5EB"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1C859" w14:textId="77777777" w:rsidR="00E308B2" w:rsidRDefault="00E308B2" w:rsidP="00AC5BAF">
            <w:pPr>
              <w:pStyle w:val="TAL"/>
            </w:pPr>
            <w:r>
              <w:t>S2-2406771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FE17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951B3" w14:textId="77777777" w:rsidR="00E308B2" w:rsidRDefault="00E308B2" w:rsidP="00AC5BAF">
            <w:pPr>
              <w:pStyle w:val="TAL"/>
            </w:pPr>
            <w:r>
              <w:t>Key Issue #2.1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FEDBD"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0177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22094"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8A58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23A9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EFFA3" w14:textId="77777777" w:rsidR="00E308B2" w:rsidRDefault="00E308B2" w:rsidP="00AC5BAF">
            <w:pPr>
              <w:pStyle w:val="TAL"/>
            </w:pPr>
          </w:p>
        </w:tc>
      </w:tr>
      <w:tr w:rsidR="00E308B2" w14:paraId="17361A0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CF2EA"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FA21E" w14:textId="77777777" w:rsidR="00E308B2" w:rsidRDefault="00E308B2" w:rsidP="00AC5BAF">
            <w:pPr>
              <w:pStyle w:val="TAL"/>
            </w:pPr>
            <w:r>
              <w:t>S2-2406787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B520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7D85A" w14:textId="77777777" w:rsidR="00E308B2" w:rsidRDefault="00E308B2" w:rsidP="00AC5BAF">
            <w:pPr>
              <w:pStyle w:val="TAL"/>
            </w:pPr>
            <w:r>
              <w:t>Conclusion for KI#2.1.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3B271"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13FF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EBE7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CE73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FAC9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D9EE8" w14:textId="77777777" w:rsidR="00E308B2" w:rsidRDefault="00E308B2" w:rsidP="00AC5BAF">
            <w:pPr>
              <w:pStyle w:val="TAL"/>
            </w:pPr>
          </w:p>
        </w:tc>
      </w:tr>
      <w:tr w:rsidR="00E308B2" w14:paraId="209D897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0452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A7449" w14:textId="77777777" w:rsidR="00E308B2" w:rsidRDefault="00E308B2" w:rsidP="00AC5BAF">
            <w:pPr>
              <w:pStyle w:val="TAL"/>
            </w:pPr>
            <w:r>
              <w:t>S2-2405851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C036B"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BCCC0" w14:textId="77777777" w:rsidR="00E308B2" w:rsidRDefault="00E308B2" w:rsidP="00AC5BAF">
            <w:pPr>
              <w:pStyle w:val="TAL"/>
            </w:pPr>
            <w:r>
              <w:t>LS from CableLabs: Requirements for potential ATSSS Phase 4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ADA62" w14:textId="77777777" w:rsidR="00E308B2" w:rsidRDefault="00E308B2" w:rsidP="00AC5BAF">
            <w:pPr>
              <w:pStyle w:val="TAL"/>
            </w:pPr>
            <w: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8CC6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55280" w14:textId="77777777" w:rsidR="00E308B2" w:rsidRDefault="00E308B2" w:rsidP="00AC5BAF">
            <w:pPr>
              <w:pStyle w:val="TAL"/>
              <w:rPr>
                <w:sz w:val="24"/>
                <w:szCs w:val="24"/>
              </w:rPr>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AA0E4" w14:textId="77777777" w:rsidR="00E308B2" w:rsidRDefault="00E308B2" w:rsidP="00AC5BAF">
            <w:pPr>
              <w:pStyle w:val="TAL"/>
            </w:pPr>
            <w:r>
              <w:t>Revision of Postponed S2-2403916 from S2#162.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AFAA2"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DEE57" w14:textId="77777777" w:rsidR="00E308B2" w:rsidRDefault="00E308B2" w:rsidP="00AC5BAF">
            <w:pPr>
              <w:pStyle w:val="TAL"/>
            </w:pPr>
          </w:p>
        </w:tc>
      </w:tr>
      <w:tr w:rsidR="00E308B2" w14:paraId="35C46B7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FC930" w14:textId="77777777" w:rsidR="00E308B2" w:rsidRDefault="00E308B2" w:rsidP="00AC5BAF">
            <w:pPr>
              <w:pStyle w:val="TAL"/>
              <w:rPr>
                <w:sz w:val="24"/>
                <w:szCs w:val="24"/>
              </w:rPr>
            </w:pPr>
            <w:r>
              <w:lastRenderedPageBreak/>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6154C" w14:textId="77777777" w:rsidR="00E308B2" w:rsidRDefault="00E308B2" w:rsidP="00AC5BAF">
            <w:pPr>
              <w:pStyle w:val="TAL"/>
            </w:pPr>
            <w:r>
              <w:t>S2-2406029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BDCC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2764B" w14:textId="77777777" w:rsidR="00E308B2" w:rsidRDefault="00E308B2" w:rsidP="00AC5BAF">
            <w:pPr>
              <w:pStyle w:val="TAL"/>
            </w:pPr>
            <w:r>
              <w:t>KI 2.2: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10293" w14:textId="77777777" w:rsidR="00E308B2" w:rsidRDefault="00E308B2" w:rsidP="00AC5BAF">
            <w:pPr>
              <w:pStyle w:val="TAL"/>
            </w:pPr>
            <w:r>
              <w:t>Qualcomm Incorporated, Intel, Apple, InterDigital,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C876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2AD78"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59988" w14:textId="77777777" w:rsidR="00E308B2" w:rsidRDefault="00E308B2" w:rsidP="00AC5BAF">
            <w:pPr>
              <w:pStyle w:val="TAL"/>
            </w:pPr>
            <w:r>
              <w:t>Revision of S2-2403986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FAE1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62488" w14:textId="77777777" w:rsidR="00E308B2" w:rsidRDefault="00E308B2" w:rsidP="00AC5BAF">
            <w:pPr>
              <w:pStyle w:val="TAL"/>
            </w:pPr>
          </w:p>
        </w:tc>
      </w:tr>
      <w:tr w:rsidR="00E308B2" w14:paraId="07E3E4F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CA4CD"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B391F" w14:textId="77777777" w:rsidR="00E308B2" w:rsidRDefault="00E308B2" w:rsidP="00AC5BAF">
            <w:pPr>
              <w:pStyle w:val="TAL"/>
            </w:pPr>
            <w:r>
              <w:t>S2-2406674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B1C4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8843E" w14:textId="77777777" w:rsidR="00E308B2" w:rsidRDefault="00E308B2" w:rsidP="00AC5BAF">
            <w:pPr>
              <w:pStyle w:val="TAL"/>
            </w:pPr>
            <w:r>
              <w:t>Evaluation &amp; Conclusion for KI#2.2.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61E0F" w14:textId="77777777" w:rsidR="00E308B2" w:rsidRDefault="00E308B2" w:rsidP="00AC5BAF">
            <w:pPr>
              <w:pStyle w:val="TAL"/>
            </w:pPr>
            <w:r>
              <w:t>CableLabs, Deutsche Telekom, Nokia, Charter Communications,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BEFA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4C696"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32CD3" w14:textId="77777777" w:rsidR="00E308B2" w:rsidRDefault="00E308B2" w:rsidP="00AC5BAF">
            <w:pPr>
              <w:pStyle w:val="TAL"/>
            </w:pPr>
            <w:r>
              <w:t>Revised in parallel session to S2-2407085.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B8DA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6AC12" w14:textId="77777777" w:rsidR="00E308B2" w:rsidRDefault="00E308B2" w:rsidP="00AC5BAF">
            <w:pPr>
              <w:pStyle w:val="TAL"/>
            </w:pPr>
            <w:r>
              <w:t>S2-2407085</w:t>
            </w:r>
          </w:p>
        </w:tc>
      </w:tr>
      <w:tr w:rsidR="00E308B2" w14:paraId="03982B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2A015"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417C0" w14:textId="77777777" w:rsidR="00E308B2" w:rsidRDefault="00E308B2" w:rsidP="00AC5BAF">
            <w:pPr>
              <w:pStyle w:val="TAL"/>
            </w:pPr>
            <w:r>
              <w:t>S2-2407085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FFD9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03F5A" w14:textId="77777777" w:rsidR="00E308B2" w:rsidRDefault="00E308B2" w:rsidP="00AC5BAF">
            <w:pPr>
              <w:pStyle w:val="TAL"/>
            </w:pPr>
            <w:r>
              <w:t>Evaluation &amp; Conclusion for KI#2.2.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B5410" w14:textId="77777777" w:rsidR="00E308B2" w:rsidRDefault="00E308B2" w:rsidP="00AC5BAF">
            <w:pPr>
              <w:pStyle w:val="TAL"/>
            </w:pPr>
            <w:r>
              <w:t>CableLabs, Deutsche Telekom, Nokia, Charter Communications, ZTE, Cisco, Vodafone, Google,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4AF0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C32E7"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9B624" w14:textId="77777777" w:rsidR="00E308B2" w:rsidRDefault="00E308B2" w:rsidP="00AC5BAF">
            <w:pPr>
              <w:pStyle w:val="TAL"/>
            </w:pPr>
            <w:r>
              <w:t>Revision of S2-2406674. Revised in parallel session to S2-2407145.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D3DF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F4A74" w14:textId="77777777" w:rsidR="00E308B2" w:rsidRDefault="00E308B2" w:rsidP="00AC5BAF">
            <w:pPr>
              <w:pStyle w:val="TAL"/>
            </w:pPr>
            <w:r>
              <w:t>S2-2407145</w:t>
            </w:r>
          </w:p>
        </w:tc>
      </w:tr>
      <w:tr w:rsidR="00E308B2" w14:paraId="00B8A3A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B4072"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44429" w14:textId="77777777" w:rsidR="00E308B2" w:rsidRDefault="00E308B2" w:rsidP="00AC5BAF">
            <w:pPr>
              <w:pStyle w:val="TAL"/>
            </w:pPr>
            <w:r>
              <w:t>S2-2407145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79E5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2CB25" w14:textId="77777777" w:rsidR="00E308B2" w:rsidRDefault="00E308B2" w:rsidP="00AC5BAF">
            <w:pPr>
              <w:pStyle w:val="TAL"/>
            </w:pPr>
            <w:r>
              <w:t>Evaluation &amp; Conclusion for KI#2.2.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82C3A" w14:textId="77777777" w:rsidR="00E308B2" w:rsidRDefault="00E308B2" w:rsidP="00AC5BAF">
            <w:pPr>
              <w:pStyle w:val="TAL"/>
            </w:pPr>
            <w:r>
              <w:t>CableLabs, Deutsche Telekom, Nokia, Charter Communications, ZTE, Cisco, Vodafone, Google, Mediatek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5621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209D0"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F6680" w14:textId="77777777" w:rsidR="00E308B2" w:rsidRDefault="00E308B2" w:rsidP="00AC5BAF">
            <w:pPr>
              <w:pStyle w:val="TAL"/>
            </w:pPr>
            <w:r>
              <w:t>Revision of S2-2407085.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C1298"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21FBE" w14:textId="77777777" w:rsidR="00E308B2" w:rsidRDefault="00E308B2" w:rsidP="00AC5BAF">
            <w:pPr>
              <w:pStyle w:val="TAL"/>
            </w:pPr>
          </w:p>
        </w:tc>
      </w:tr>
      <w:tr w:rsidR="00E308B2" w14:paraId="0E9D63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AF929"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57C48" w14:textId="77777777" w:rsidR="00E308B2" w:rsidRDefault="00E308B2" w:rsidP="00AC5BAF">
            <w:pPr>
              <w:pStyle w:val="TAL"/>
            </w:pPr>
            <w:r>
              <w:t>S2-2406541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D81B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52B3C" w14:textId="77777777" w:rsidR="00E308B2" w:rsidRDefault="00E308B2" w:rsidP="00AC5BAF">
            <w:pPr>
              <w:pStyle w:val="TAL"/>
            </w:pPr>
            <w:r>
              <w:t>KI#2.2 Conclusion for ATSSS_Ph4.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85EAA" w14:textId="77777777" w:rsidR="00E308B2" w:rsidRDefault="00E308B2" w:rsidP="00AC5BAF">
            <w:pPr>
              <w:pStyle w:val="TAL"/>
            </w:pPr>
            <w:r>
              <w:t>Huawei, HiSilicon, 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4464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8ACD9"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BAF6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4C4D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05A19" w14:textId="77777777" w:rsidR="00E308B2" w:rsidRDefault="00E308B2" w:rsidP="00AC5BAF">
            <w:pPr>
              <w:pStyle w:val="TAL"/>
            </w:pPr>
          </w:p>
        </w:tc>
      </w:tr>
      <w:tr w:rsidR="00E308B2" w14:paraId="75CAE6B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A668B"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CCFBD" w14:textId="77777777" w:rsidR="00E308B2" w:rsidRDefault="00E308B2" w:rsidP="00AC5BAF">
            <w:pPr>
              <w:pStyle w:val="TAL"/>
            </w:pPr>
            <w:r>
              <w:t>S2-2406238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A7F6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70C27" w14:textId="77777777" w:rsidR="00E308B2" w:rsidRDefault="00E308B2" w:rsidP="00AC5BAF">
            <w:pPr>
              <w:pStyle w:val="TAL"/>
            </w:pPr>
            <w:r>
              <w:t>KI#2.2: Evaluation of Sol 2.7/2.8 and way forward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A1DAB"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0F95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B7998"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48C0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C607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D044D" w14:textId="77777777" w:rsidR="00E308B2" w:rsidRDefault="00E308B2" w:rsidP="00AC5BAF">
            <w:pPr>
              <w:pStyle w:val="TAL"/>
            </w:pPr>
          </w:p>
        </w:tc>
      </w:tr>
      <w:tr w:rsidR="00E308B2" w14:paraId="1751A0E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21E81"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8DF80" w14:textId="77777777" w:rsidR="00E308B2" w:rsidRDefault="00E308B2" w:rsidP="00AC5BAF">
            <w:pPr>
              <w:pStyle w:val="TAL"/>
            </w:pPr>
            <w:r>
              <w:t>S2-2406462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32AE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103D4" w14:textId="77777777" w:rsidR="00E308B2" w:rsidRDefault="00E308B2" w:rsidP="00AC5BAF">
            <w:pPr>
              <w:pStyle w:val="TAL"/>
            </w:pPr>
            <w:r>
              <w:t>Interim conclusion for KI#2.2.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CD327"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D51A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2C012"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F602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8D4D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A350B" w14:textId="77777777" w:rsidR="00E308B2" w:rsidRDefault="00E308B2" w:rsidP="00AC5BAF">
            <w:pPr>
              <w:pStyle w:val="TAL"/>
            </w:pPr>
          </w:p>
        </w:tc>
      </w:tr>
      <w:tr w:rsidR="00E308B2" w14:paraId="2A4A1A7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71A82"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0BD7A" w14:textId="77777777" w:rsidR="00E308B2" w:rsidRDefault="00E308B2" w:rsidP="00AC5BAF">
            <w:pPr>
              <w:pStyle w:val="TAL"/>
            </w:pPr>
            <w:r>
              <w:t>S2-2406168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1B96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27438" w14:textId="77777777" w:rsidR="00E308B2" w:rsidRDefault="00E308B2" w:rsidP="00AC5BAF">
            <w:pPr>
              <w:pStyle w:val="TAL"/>
            </w:pPr>
            <w:r>
              <w:t>[DRAFT] LS to SA WG3 for evaluation on security aspects related to simplifying non-3GPP access in ATSSS_Ph4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14CFA" w14:textId="77777777" w:rsidR="00E308B2" w:rsidRDefault="00E308B2" w:rsidP="00AC5BAF">
            <w:pPr>
              <w:pStyle w:val="TAL"/>
            </w:pPr>
            <w:r>
              <w:t>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2FB5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147CB"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C1501" w14:textId="77777777" w:rsidR="00E308B2" w:rsidRDefault="00E308B2" w:rsidP="00AC5BAF">
            <w:pPr>
              <w:pStyle w:val="TAL"/>
            </w:pPr>
            <w:r>
              <w:t>Revision of S2-2404700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EB48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0B845" w14:textId="77777777" w:rsidR="00E308B2" w:rsidRDefault="00E308B2" w:rsidP="00AC5BAF">
            <w:pPr>
              <w:pStyle w:val="TAL"/>
            </w:pPr>
          </w:p>
        </w:tc>
      </w:tr>
      <w:tr w:rsidR="00E308B2" w14:paraId="19C8DF2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51FB0"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D9D72" w14:textId="77777777" w:rsidR="00E308B2" w:rsidRDefault="00E308B2" w:rsidP="00AC5BAF">
            <w:pPr>
              <w:pStyle w:val="TAL"/>
            </w:pPr>
            <w:r>
              <w:t>S2-2406160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DF7A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2A852" w14:textId="77777777" w:rsidR="00E308B2" w:rsidRDefault="00E308B2" w:rsidP="00AC5BAF">
            <w:pPr>
              <w:pStyle w:val="TAL"/>
            </w:pPr>
            <w:r>
              <w:t>KI#1.4, Update Sol#1.15 to solve the EN about session management procedure.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025C8"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65B3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767CF"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66E01" w14:textId="77777777" w:rsidR="00E308B2" w:rsidRDefault="00E308B2" w:rsidP="00AC5BAF">
            <w:pPr>
              <w:pStyle w:val="TAL"/>
            </w:pPr>
            <w:r>
              <w:t>Revised in parallel session to S2-2407086.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6F53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A9C3F" w14:textId="77777777" w:rsidR="00E308B2" w:rsidRDefault="00E308B2" w:rsidP="00AC5BAF">
            <w:pPr>
              <w:pStyle w:val="TAL"/>
            </w:pPr>
            <w:r>
              <w:t>S2-2407086</w:t>
            </w:r>
          </w:p>
        </w:tc>
      </w:tr>
      <w:tr w:rsidR="00E308B2" w14:paraId="442C883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497FB"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74B5A" w14:textId="77777777" w:rsidR="00E308B2" w:rsidRDefault="00E308B2" w:rsidP="00AC5BAF">
            <w:pPr>
              <w:pStyle w:val="TAL"/>
            </w:pPr>
            <w:r>
              <w:t>S2-2407086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2AD5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19165" w14:textId="77777777" w:rsidR="00E308B2" w:rsidRDefault="00E308B2" w:rsidP="00AC5BAF">
            <w:pPr>
              <w:pStyle w:val="TAL"/>
            </w:pPr>
            <w:r>
              <w:t>KI#1.4, Update Sol#1.15 to solve the EN about session management procedure.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3838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A39A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25A17"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6F475" w14:textId="77777777" w:rsidR="00E308B2" w:rsidRDefault="00E308B2" w:rsidP="00AC5BAF">
            <w:pPr>
              <w:pStyle w:val="TAL"/>
            </w:pPr>
            <w:r>
              <w:t>Revision of S2-2406160. Revised in parallel session to S2-2407347.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CE6A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94658" w14:textId="77777777" w:rsidR="00E308B2" w:rsidRDefault="00E308B2" w:rsidP="00AC5BAF">
            <w:pPr>
              <w:pStyle w:val="TAL"/>
            </w:pPr>
            <w:r>
              <w:t>S2-2407347</w:t>
            </w:r>
          </w:p>
        </w:tc>
      </w:tr>
      <w:tr w:rsidR="00E308B2" w14:paraId="521EF8B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2958C" w14:textId="77777777" w:rsidR="00E308B2" w:rsidRDefault="00E308B2" w:rsidP="00AC5BAF">
            <w:pPr>
              <w:pStyle w:val="TAL"/>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00774" w14:textId="77777777" w:rsidR="00E308B2" w:rsidRDefault="00E308B2" w:rsidP="00AC5BAF">
            <w:pPr>
              <w:pStyle w:val="TAL"/>
            </w:pPr>
            <w:r>
              <w:t>S2-2407347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AE70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EA595" w14:textId="77777777" w:rsidR="00E308B2" w:rsidRDefault="00E308B2" w:rsidP="00AC5BAF">
            <w:pPr>
              <w:pStyle w:val="TAL"/>
            </w:pPr>
            <w:r>
              <w:t>KI#1.4, Update Sol#1.15 to solve the EN about session management procedure.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30007"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4B72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420BF"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932B3" w14:textId="77777777" w:rsidR="00E308B2" w:rsidRDefault="00E308B2" w:rsidP="00AC5BAF">
            <w:pPr>
              <w:pStyle w:val="TAL"/>
            </w:pPr>
            <w:r>
              <w:t>Revision of S2-2407086.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AEBD8"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6B01C" w14:textId="77777777" w:rsidR="00E308B2" w:rsidRDefault="00E308B2" w:rsidP="00AC5BAF">
            <w:pPr>
              <w:pStyle w:val="TAL"/>
            </w:pPr>
          </w:p>
        </w:tc>
      </w:tr>
      <w:tr w:rsidR="00E308B2" w14:paraId="2BFF0E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85675"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96F0A" w14:textId="77777777" w:rsidR="00E308B2" w:rsidRDefault="00E308B2" w:rsidP="00AC5BAF">
            <w:pPr>
              <w:pStyle w:val="TAL"/>
            </w:pPr>
            <w:r>
              <w:t>S2-2406237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5B6B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03DE9" w14:textId="77777777" w:rsidR="00E308B2" w:rsidRDefault="00E308B2" w:rsidP="00AC5BAF">
            <w:pPr>
              <w:pStyle w:val="TAL"/>
            </w:pPr>
            <w:r>
              <w:t>KI#1.x: Updates to Solution #1.1.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3F7F9"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CED9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477ED"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99B6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BDC9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A77B4" w14:textId="77777777" w:rsidR="00E308B2" w:rsidRDefault="00E308B2" w:rsidP="00AC5BAF">
            <w:pPr>
              <w:pStyle w:val="TAL"/>
            </w:pPr>
          </w:p>
        </w:tc>
      </w:tr>
      <w:tr w:rsidR="00E308B2" w14:paraId="7BD976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E7DCF" w14:textId="77777777" w:rsidR="00E308B2" w:rsidRDefault="00E308B2" w:rsidP="00AC5BAF">
            <w:pPr>
              <w:pStyle w:val="TAL"/>
              <w:rPr>
                <w:sz w:val="24"/>
                <w:szCs w:val="24"/>
              </w:rPr>
            </w:pPr>
            <w:r>
              <w:lastRenderedPageBreak/>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D6B1B" w14:textId="77777777" w:rsidR="00E308B2" w:rsidRDefault="00E308B2" w:rsidP="00AC5BAF">
            <w:pPr>
              <w:pStyle w:val="TAL"/>
            </w:pPr>
            <w:r>
              <w:t>S2-2406319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2BCD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3F36D" w14:textId="77777777" w:rsidR="00E308B2" w:rsidRDefault="00E308B2" w:rsidP="00AC5BAF">
            <w:pPr>
              <w:pStyle w:val="TAL"/>
            </w:pPr>
            <w:r>
              <w:t>Resolve ENs in Sol. #1.6.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E7C95" w14:textId="77777777" w:rsidR="00E308B2" w:rsidRDefault="00E308B2" w:rsidP="00AC5BAF">
            <w:pPr>
              <w:pStyle w:val="TAL"/>
            </w:pPr>
            <w: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E2DC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E25D9"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EBC7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1EC4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1B2E9" w14:textId="77777777" w:rsidR="00E308B2" w:rsidRDefault="00E308B2" w:rsidP="00AC5BAF">
            <w:pPr>
              <w:pStyle w:val="TAL"/>
            </w:pPr>
          </w:p>
        </w:tc>
      </w:tr>
      <w:tr w:rsidR="00E308B2" w14:paraId="1A9D40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2AFA8"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99F43" w14:textId="77777777" w:rsidR="00E308B2" w:rsidRDefault="00E308B2" w:rsidP="00AC5BAF">
            <w:pPr>
              <w:pStyle w:val="TAL"/>
            </w:pPr>
            <w:r>
              <w:t>S2-2406322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FC85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6C83D" w14:textId="77777777" w:rsidR="00E308B2" w:rsidRDefault="00E308B2" w:rsidP="00AC5BAF">
            <w:pPr>
              <w:pStyle w:val="TAL"/>
            </w:pPr>
            <w:r>
              <w:t>Update solution#1.17.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CC34B"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D0D4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25DD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7CCA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3666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B8229" w14:textId="77777777" w:rsidR="00E308B2" w:rsidRDefault="00E308B2" w:rsidP="00AC5BAF">
            <w:pPr>
              <w:pStyle w:val="TAL"/>
            </w:pPr>
          </w:p>
        </w:tc>
      </w:tr>
      <w:tr w:rsidR="00E308B2" w14:paraId="5083842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E741D"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94B70" w14:textId="77777777" w:rsidR="00E308B2" w:rsidRDefault="00E308B2" w:rsidP="00AC5BAF">
            <w:pPr>
              <w:pStyle w:val="TAL"/>
            </w:pPr>
            <w:r>
              <w:t>S2-2406354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FC56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5DA36" w14:textId="77777777" w:rsidR="00E308B2" w:rsidRDefault="00E308B2" w:rsidP="00AC5BAF">
            <w:pPr>
              <w:pStyle w:val="TAL"/>
            </w:pPr>
            <w:r>
              <w:t>KI #1.3, sol update: update of solution #1.14.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12DF2"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C7F1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3AD6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1314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C1BE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64B4D" w14:textId="77777777" w:rsidR="00E308B2" w:rsidRDefault="00E308B2" w:rsidP="00AC5BAF">
            <w:pPr>
              <w:pStyle w:val="TAL"/>
            </w:pPr>
          </w:p>
        </w:tc>
      </w:tr>
      <w:tr w:rsidR="00E308B2" w14:paraId="229C63D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22C21"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3C4E8" w14:textId="77777777" w:rsidR="00E308B2" w:rsidRDefault="00E308B2" w:rsidP="00AC5BAF">
            <w:pPr>
              <w:pStyle w:val="TAL"/>
            </w:pPr>
            <w:r>
              <w:t>S2-2406376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5C6B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5D496" w14:textId="77777777" w:rsidR="00E308B2" w:rsidRPr="00925BE9" w:rsidRDefault="00E308B2" w:rsidP="00AC5BAF">
            <w:pPr>
              <w:pStyle w:val="TAL"/>
              <w:rPr>
                <w:lang w:val="fr-FR"/>
              </w:rPr>
            </w:pPr>
            <w:r w:rsidRPr="00925BE9">
              <w:rPr>
                <w:lang w:val="fr-FR"/>
              </w:rPr>
              <w:t>KI#1.1, KI#1.2, KI#1.3, KI#1.4, Sol#1.4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98AFB"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5AF3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F2692"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7903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4A4B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0ABD2" w14:textId="77777777" w:rsidR="00E308B2" w:rsidRDefault="00E308B2" w:rsidP="00AC5BAF">
            <w:pPr>
              <w:pStyle w:val="TAL"/>
            </w:pPr>
          </w:p>
        </w:tc>
      </w:tr>
      <w:tr w:rsidR="00E308B2" w14:paraId="51F5AF1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0078D"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E8623" w14:textId="77777777" w:rsidR="00E308B2" w:rsidRDefault="00E308B2" w:rsidP="00AC5BAF">
            <w:pPr>
              <w:pStyle w:val="TAL"/>
            </w:pPr>
            <w:r>
              <w:t>S2-2406408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CC55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C0955" w14:textId="77777777" w:rsidR="00E308B2" w:rsidRDefault="00E308B2" w:rsidP="00AC5BAF">
            <w:pPr>
              <w:pStyle w:val="TAL"/>
            </w:pPr>
            <w:r>
              <w:t>Updates to Solution #1.3.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EAA1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1092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814B9"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FF6F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2420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B5696" w14:textId="77777777" w:rsidR="00E308B2" w:rsidRDefault="00E308B2" w:rsidP="00AC5BAF">
            <w:pPr>
              <w:pStyle w:val="TAL"/>
            </w:pPr>
          </w:p>
        </w:tc>
      </w:tr>
      <w:tr w:rsidR="00E308B2" w14:paraId="49574B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B66F7"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9E87F" w14:textId="77777777" w:rsidR="00E308B2" w:rsidRDefault="00E308B2" w:rsidP="00AC5BAF">
            <w:pPr>
              <w:pStyle w:val="TAL"/>
            </w:pPr>
            <w:r>
              <w:t>S2-2406452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9370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056FD" w14:textId="77777777" w:rsidR="00E308B2" w:rsidRDefault="00E308B2" w:rsidP="00AC5BAF">
            <w:pPr>
              <w:pStyle w:val="TAL"/>
            </w:pPr>
            <w:r>
              <w:t>Solution #1.2 update for KI#1.3: PDU Session switching across two 3GPP networks for DualSteer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60D23"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2E0C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58C0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8E32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FDC8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C4D89" w14:textId="77777777" w:rsidR="00E308B2" w:rsidRDefault="00E308B2" w:rsidP="00AC5BAF">
            <w:pPr>
              <w:pStyle w:val="TAL"/>
            </w:pPr>
          </w:p>
        </w:tc>
      </w:tr>
      <w:tr w:rsidR="00E308B2" w14:paraId="0771CD0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73E78"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44F73" w14:textId="77777777" w:rsidR="00E308B2" w:rsidRDefault="00E308B2" w:rsidP="00AC5BAF">
            <w:pPr>
              <w:pStyle w:val="TAL"/>
            </w:pPr>
            <w:r>
              <w:t>S2-2406428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897B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01B86" w14:textId="77777777" w:rsidR="00E308B2" w:rsidRDefault="00E308B2" w:rsidP="00AC5BAF">
            <w:pPr>
              <w:pStyle w:val="TAL"/>
            </w:pPr>
            <w:r>
              <w:t>Solution #1.19 Update for MA PDU Session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C9C52"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602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24DCF"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FED3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D44B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19DDC" w14:textId="77777777" w:rsidR="00E308B2" w:rsidRDefault="00E308B2" w:rsidP="00AC5BAF">
            <w:pPr>
              <w:pStyle w:val="TAL"/>
            </w:pPr>
          </w:p>
        </w:tc>
      </w:tr>
      <w:tr w:rsidR="00E308B2" w14:paraId="1EC286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4342E"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294FC" w14:textId="77777777" w:rsidR="00E308B2" w:rsidRDefault="00E308B2" w:rsidP="00AC5BAF">
            <w:pPr>
              <w:pStyle w:val="TAL"/>
            </w:pPr>
            <w:r>
              <w:t>S2-2406430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A844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26872" w14:textId="77777777" w:rsidR="00E308B2" w:rsidRDefault="00E308B2" w:rsidP="00AC5BAF">
            <w:pPr>
              <w:pStyle w:val="TAL"/>
            </w:pPr>
            <w:r>
              <w:t>Solution #1.19 Update for Registration Procedure.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DBB86"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FE2E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0FFA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D736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205C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53DD9" w14:textId="77777777" w:rsidR="00E308B2" w:rsidRDefault="00E308B2" w:rsidP="00AC5BAF">
            <w:pPr>
              <w:pStyle w:val="TAL"/>
            </w:pPr>
          </w:p>
        </w:tc>
      </w:tr>
      <w:tr w:rsidR="00E308B2" w14:paraId="3BD0A46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DA53A"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870AB" w14:textId="77777777" w:rsidR="00E308B2" w:rsidRDefault="00E308B2" w:rsidP="00AC5BAF">
            <w:pPr>
              <w:pStyle w:val="TAL"/>
            </w:pPr>
            <w:r>
              <w:t>S2-2406431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73EB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DD038" w14:textId="77777777" w:rsidR="00E308B2" w:rsidRDefault="00E308B2" w:rsidP="00AC5BAF">
            <w:pPr>
              <w:pStyle w:val="TAL"/>
            </w:pPr>
            <w:r>
              <w:t>Solution #1.18 update for DualSteer subscription data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9B0BD"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E059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8AAC0"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B532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0E87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3D289" w14:textId="77777777" w:rsidR="00E308B2" w:rsidRDefault="00E308B2" w:rsidP="00AC5BAF">
            <w:pPr>
              <w:pStyle w:val="TAL"/>
            </w:pPr>
          </w:p>
        </w:tc>
      </w:tr>
      <w:tr w:rsidR="00E308B2" w14:paraId="3E07F67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05DC2"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9C0DB" w14:textId="77777777" w:rsidR="00E308B2" w:rsidRDefault="00E308B2" w:rsidP="00AC5BAF">
            <w:pPr>
              <w:pStyle w:val="TAL"/>
            </w:pPr>
            <w:r>
              <w:t>S2-2406441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8622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B69A2" w14:textId="77777777" w:rsidR="00E308B2" w:rsidRDefault="00E308B2" w:rsidP="00AC5BAF">
            <w:pPr>
              <w:pStyle w:val="TAL"/>
            </w:pPr>
            <w:r>
              <w:t>Solution #1.19 Update for resolving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04D69"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67BA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28C96"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824F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E123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D613C" w14:textId="77777777" w:rsidR="00E308B2" w:rsidRDefault="00E308B2" w:rsidP="00AC5BAF">
            <w:pPr>
              <w:pStyle w:val="TAL"/>
            </w:pPr>
          </w:p>
        </w:tc>
      </w:tr>
      <w:tr w:rsidR="00E308B2" w14:paraId="747DA1F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61701"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D65EA" w14:textId="77777777" w:rsidR="00E308B2" w:rsidRDefault="00E308B2" w:rsidP="00AC5BAF">
            <w:pPr>
              <w:pStyle w:val="TAL"/>
            </w:pPr>
            <w:r>
              <w:t>S2-2406538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BB91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7B324" w14:textId="77777777" w:rsidR="00E308B2" w:rsidRDefault="00E308B2" w:rsidP="00AC5BAF">
            <w:pPr>
              <w:pStyle w:val="TAL"/>
            </w:pPr>
            <w:r>
              <w:t>Update solution#1.7 for subscription update for DualSteer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0507C"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C67D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743F8"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75DC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58F9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21D60" w14:textId="77777777" w:rsidR="00E308B2" w:rsidRDefault="00E308B2" w:rsidP="00AC5BAF">
            <w:pPr>
              <w:pStyle w:val="TAL"/>
            </w:pPr>
          </w:p>
        </w:tc>
      </w:tr>
      <w:tr w:rsidR="00E308B2" w14:paraId="4D3B93F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BACD8"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296C9" w14:textId="77777777" w:rsidR="00E308B2" w:rsidRDefault="00E308B2" w:rsidP="00AC5BAF">
            <w:pPr>
              <w:pStyle w:val="TAL"/>
            </w:pPr>
            <w:r>
              <w:t>S2-2406539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F7F5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478FB" w14:textId="77777777" w:rsidR="00E308B2" w:rsidRDefault="00E308B2" w:rsidP="00AC5BAF">
            <w:pPr>
              <w:pStyle w:val="TAL"/>
            </w:pPr>
            <w:r>
              <w:t>Update solution#1.15 for Registration Policy and Traffic Switching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20942"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9D4C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5ED0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2171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D352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E25C3" w14:textId="77777777" w:rsidR="00E308B2" w:rsidRDefault="00E308B2" w:rsidP="00AC5BAF">
            <w:pPr>
              <w:pStyle w:val="TAL"/>
            </w:pPr>
          </w:p>
        </w:tc>
      </w:tr>
      <w:tr w:rsidR="00E308B2" w14:paraId="7ACDA2B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73FD3"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828C5" w14:textId="77777777" w:rsidR="00E308B2" w:rsidRDefault="00E308B2" w:rsidP="00AC5BAF">
            <w:pPr>
              <w:pStyle w:val="TAL"/>
            </w:pPr>
            <w:r>
              <w:t>S2-2406564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0BA0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C6C53" w14:textId="77777777" w:rsidR="00E308B2" w:rsidRDefault="00E308B2" w:rsidP="00AC5BAF">
            <w:pPr>
              <w:pStyle w:val="TAL"/>
            </w:pPr>
            <w:r>
              <w:t>KI#1: Sol#1 update to resolve EN about SM policy association.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497E7"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4340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D232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B2A0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7F64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EFFF0" w14:textId="77777777" w:rsidR="00E308B2" w:rsidRDefault="00E308B2" w:rsidP="00AC5BAF">
            <w:pPr>
              <w:pStyle w:val="TAL"/>
            </w:pPr>
          </w:p>
        </w:tc>
      </w:tr>
      <w:tr w:rsidR="00E308B2" w14:paraId="389BE6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7D1C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84313" w14:textId="77777777" w:rsidR="00E308B2" w:rsidRDefault="00E308B2" w:rsidP="00AC5BAF">
            <w:pPr>
              <w:pStyle w:val="TAL"/>
            </w:pPr>
            <w:r>
              <w:t>S2-2406595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1D9B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A0298" w14:textId="77777777" w:rsidR="00E308B2" w:rsidRDefault="00E308B2" w:rsidP="00AC5BAF">
            <w:pPr>
              <w:pStyle w:val="TAL"/>
            </w:pPr>
            <w:r>
              <w:t>FS_MASSS: Update to solution #1.16 for to resolve the Editor 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260A4"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246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57F9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BDD0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C33D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D52BC" w14:textId="77777777" w:rsidR="00E308B2" w:rsidRDefault="00E308B2" w:rsidP="00AC5BAF">
            <w:pPr>
              <w:pStyle w:val="TAL"/>
            </w:pPr>
          </w:p>
        </w:tc>
      </w:tr>
      <w:tr w:rsidR="00E308B2" w14:paraId="3FC8969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0B95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2BA55" w14:textId="77777777" w:rsidR="00E308B2" w:rsidRDefault="00E308B2" w:rsidP="00AC5BAF">
            <w:pPr>
              <w:pStyle w:val="TAL"/>
            </w:pPr>
            <w:r>
              <w:t>S2-2406596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3418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561B6" w14:textId="77777777" w:rsidR="00E308B2" w:rsidRDefault="00E308B2" w:rsidP="00AC5BAF">
            <w:pPr>
              <w:pStyle w:val="TAL"/>
            </w:pPr>
            <w:r>
              <w:t>FS_MASSS update to solution #1.7 on Access Type and RAT Restriction.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24726"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07A5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10C2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B294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A5F3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43240" w14:textId="77777777" w:rsidR="00E308B2" w:rsidRDefault="00E308B2" w:rsidP="00AC5BAF">
            <w:pPr>
              <w:pStyle w:val="TAL"/>
            </w:pPr>
          </w:p>
        </w:tc>
      </w:tr>
      <w:tr w:rsidR="00E308B2" w14:paraId="176E17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61ACA"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E7B7E" w14:textId="77777777" w:rsidR="00E308B2" w:rsidRDefault="00E308B2" w:rsidP="00AC5BAF">
            <w:pPr>
              <w:pStyle w:val="TAL"/>
            </w:pPr>
            <w:r>
              <w:t>S2-2406786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46EE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EB355" w14:textId="77777777" w:rsidR="00E308B2" w:rsidRDefault="00E308B2" w:rsidP="00AC5BAF">
            <w:pPr>
              <w:pStyle w:val="TAL"/>
            </w:pPr>
            <w:r>
              <w:t>Update of Solution #1.13: DualSteer solution based on ATSSS.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2BEFD"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5B42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DC1A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B944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3B1B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4CDF5" w14:textId="77777777" w:rsidR="00E308B2" w:rsidRDefault="00E308B2" w:rsidP="00AC5BAF">
            <w:pPr>
              <w:pStyle w:val="TAL"/>
            </w:pPr>
          </w:p>
        </w:tc>
      </w:tr>
      <w:tr w:rsidR="00E308B2" w14:paraId="7A9DEC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93E3F"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5F61D" w14:textId="77777777" w:rsidR="00E308B2" w:rsidRDefault="00E308B2" w:rsidP="00AC5BAF">
            <w:pPr>
              <w:pStyle w:val="TAL"/>
            </w:pPr>
            <w:r>
              <w:t>S2-2406821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FA0D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AE819" w14:textId="77777777" w:rsidR="00E308B2" w:rsidRDefault="00E308B2" w:rsidP="00AC5BAF">
            <w:pPr>
              <w:pStyle w:val="TAL"/>
            </w:pPr>
            <w:r>
              <w:t>KI#1.3, KI#1.4 - Update to DualSteer Solution #1.5 on usage of Linked SUPI and DualSteer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6C832" w14:textId="77777777" w:rsidR="00E308B2" w:rsidRDefault="00E308B2" w:rsidP="00AC5BAF">
            <w:pPr>
              <w:pStyle w:val="TAL"/>
            </w:pPr>
            <w:r>
              <w:t>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AFA1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8E24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C9D4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B439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D4070" w14:textId="77777777" w:rsidR="00E308B2" w:rsidRDefault="00E308B2" w:rsidP="00AC5BAF">
            <w:pPr>
              <w:pStyle w:val="TAL"/>
            </w:pPr>
          </w:p>
        </w:tc>
      </w:tr>
      <w:tr w:rsidR="00E308B2" w14:paraId="4D542C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AF609"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D6FD7" w14:textId="77777777" w:rsidR="00E308B2" w:rsidRDefault="00E308B2" w:rsidP="00AC5BAF">
            <w:pPr>
              <w:pStyle w:val="TAL"/>
            </w:pPr>
            <w:r>
              <w:t>S2-2406669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86A4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18067" w14:textId="77777777" w:rsidR="00E308B2" w:rsidRDefault="00E308B2" w:rsidP="00AC5BAF">
            <w:pPr>
              <w:pStyle w:val="TAL"/>
            </w:pPr>
            <w:r>
              <w:t>KI#2.1: Update on Solution# 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7D71F" w14:textId="77777777" w:rsidR="00E308B2" w:rsidRDefault="00E308B2" w:rsidP="00AC5BAF">
            <w:pPr>
              <w:pStyle w:val="TAL"/>
            </w:pPr>
            <w: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482B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7D178"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BAF6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4CED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018CC" w14:textId="77777777" w:rsidR="00E308B2" w:rsidRDefault="00E308B2" w:rsidP="00AC5BAF">
            <w:pPr>
              <w:pStyle w:val="TAL"/>
            </w:pPr>
          </w:p>
        </w:tc>
      </w:tr>
      <w:tr w:rsidR="00E308B2" w14:paraId="3E17E0B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30498"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41789" w14:textId="77777777" w:rsidR="00E308B2" w:rsidRDefault="00E308B2" w:rsidP="00AC5BAF">
            <w:pPr>
              <w:pStyle w:val="TAL"/>
            </w:pPr>
            <w:r>
              <w:t>S2-2406573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78DD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9CF0B" w14:textId="77777777" w:rsidR="00E308B2" w:rsidRDefault="00E308B2" w:rsidP="00AC5BAF">
            <w:pPr>
              <w:pStyle w:val="TAL"/>
            </w:pPr>
            <w:r>
              <w:t>KI#2.1 Update Solution#2.9: Support EHC in NG-RAN for the Ethernet PDU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8B396"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E4C1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B17C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D0BD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AD31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14A2F" w14:textId="77777777" w:rsidR="00E308B2" w:rsidRDefault="00E308B2" w:rsidP="00AC5BAF">
            <w:pPr>
              <w:pStyle w:val="TAL"/>
            </w:pPr>
          </w:p>
        </w:tc>
      </w:tr>
      <w:tr w:rsidR="00E308B2" w14:paraId="3BE1EF5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3A444" w14:textId="77777777" w:rsidR="00E308B2" w:rsidRDefault="00E308B2" w:rsidP="00AC5BAF">
            <w:pPr>
              <w:pStyle w:val="TAL"/>
              <w:rPr>
                <w:sz w:val="24"/>
                <w:szCs w:val="24"/>
              </w:rPr>
            </w:pPr>
            <w:r>
              <w:lastRenderedPageBreak/>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1A6DC" w14:textId="77777777" w:rsidR="00E308B2" w:rsidRDefault="00E308B2" w:rsidP="00AC5BAF">
            <w:pPr>
              <w:pStyle w:val="TAL"/>
            </w:pPr>
            <w:r>
              <w:t>S2-2406574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B1DD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390E1" w14:textId="77777777" w:rsidR="00E308B2" w:rsidRDefault="00E308B2" w:rsidP="00AC5BAF">
            <w:pPr>
              <w:pStyle w:val="TAL"/>
            </w:pPr>
            <w:r>
              <w:t>KI#2.1 Update Solution#2.3: Support EHC in NG-RAN for the Ethernet PDU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9B2D3"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E0D2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AD24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2C4F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B0E4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F6567" w14:textId="77777777" w:rsidR="00E308B2" w:rsidRDefault="00E308B2" w:rsidP="00AC5BAF">
            <w:pPr>
              <w:pStyle w:val="TAL"/>
            </w:pPr>
          </w:p>
        </w:tc>
      </w:tr>
      <w:tr w:rsidR="00E308B2" w14:paraId="2499E49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6DA87"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A60A8" w14:textId="77777777" w:rsidR="00E308B2" w:rsidRDefault="00E308B2" w:rsidP="00AC5BAF">
            <w:pPr>
              <w:pStyle w:val="TAL"/>
            </w:pPr>
            <w:r>
              <w:t>S2-2406575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AF14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758B5" w14:textId="77777777" w:rsidR="00E308B2" w:rsidRDefault="00E308B2" w:rsidP="00AC5BAF">
            <w:pPr>
              <w:pStyle w:val="TAL"/>
            </w:pPr>
            <w:r>
              <w:t>KI#2.1 Update Solution#2.5: Support EHC in NG-RAN for the Ethernet PDU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2F3C4"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E822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3740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7C97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8197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6D302" w14:textId="77777777" w:rsidR="00E308B2" w:rsidRDefault="00E308B2" w:rsidP="00AC5BAF">
            <w:pPr>
              <w:pStyle w:val="TAL"/>
            </w:pPr>
          </w:p>
        </w:tc>
      </w:tr>
      <w:tr w:rsidR="00E308B2" w14:paraId="29A860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27DA5"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AFD29" w14:textId="77777777" w:rsidR="00E308B2" w:rsidRDefault="00E308B2" w:rsidP="00AC5BAF">
            <w:pPr>
              <w:pStyle w:val="TAL"/>
            </w:pPr>
            <w:r>
              <w:t>S2-2405988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EB5A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CBF5B" w14:textId="77777777" w:rsidR="00E308B2" w:rsidRDefault="00E308B2" w:rsidP="00AC5BAF">
            <w:pPr>
              <w:pStyle w:val="TAL"/>
            </w:pPr>
            <w:r>
              <w:t>KI#2.2, Sol#2.8: Update to remove 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5FC86"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55AD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A28B1"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7F88C" w14:textId="77777777" w:rsidR="00E308B2" w:rsidRDefault="00E308B2" w:rsidP="00AC5BAF">
            <w:pPr>
              <w:pStyle w:val="TAL"/>
            </w:pPr>
            <w:r>
              <w:t>Revision of S2-2404950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7026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4FB46" w14:textId="77777777" w:rsidR="00E308B2" w:rsidRDefault="00E308B2" w:rsidP="00AC5BAF">
            <w:pPr>
              <w:pStyle w:val="TAL"/>
            </w:pPr>
          </w:p>
        </w:tc>
      </w:tr>
      <w:tr w:rsidR="00E308B2" w14:paraId="610D63A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DF7CA"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7DB0C" w14:textId="77777777" w:rsidR="00E308B2" w:rsidRDefault="00E308B2" w:rsidP="00AC5BAF">
            <w:pPr>
              <w:pStyle w:val="TAL"/>
            </w:pPr>
            <w:r>
              <w:t>S2-2406453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B2CF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8856D" w14:textId="77777777" w:rsidR="00E308B2" w:rsidRDefault="00E308B2" w:rsidP="00AC5BAF">
            <w:pPr>
              <w:pStyle w:val="TAL"/>
            </w:pPr>
            <w:r>
              <w:t>Update for Solution #2.7: Architecture for ATSSS-Lite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378F2"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3A74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5B7B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6E98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9193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9FA1F" w14:textId="77777777" w:rsidR="00E308B2" w:rsidRDefault="00E308B2" w:rsidP="00AC5BAF">
            <w:pPr>
              <w:pStyle w:val="TAL"/>
            </w:pPr>
          </w:p>
        </w:tc>
      </w:tr>
      <w:tr w:rsidR="00E308B2" w14:paraId="0C49D9A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6041E"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8E10B" w14:textId="77777777" w:rsidR="00E308B2" w:rsidRDefault="00E308B2" w:rsidP="00AC5BAF">
            <w:pPr>
              <w:pStyle w:val="TAL"/>
            </w:pPr>
            <w:r>
              <w:t>S2-2406461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E3D4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1EEA3" w14:textId="77777777" w:rsidR="00E308B2" w:rsidRDefault="00E308B2" w:rsidP="00AC5BAF">
            <w:pPr>
              <w:pStyle w:val="TAL"/>
            </w:pPr>
            <w:r>
              <w:t>Update for Solution #2.8: Simplified ATSSS over non-3GPP based on direct MPQUIC connection between UE and UPF.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CCA3D"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77CF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31F9F"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1008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F5A1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F4293" w14:textId="77777777" w:rsidR="00E308B2" w:rsidRDefault="00E308B2" w:rsidP="00AC5BAF">
            <w:pPr>
              <w:pStyle w:val="TAL"/>
            </w:pPr>
          </w:p>
        </w:tc>
      </w:tr>
      <w:tr w:rsidR="00E308B2" w14:paraId="2AA851A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04DEA"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9C6DA" w14:textId="77777777" w:rsidR="00E308B2" w:rsidRDefault="00E308B2" w:rsidP="00AC5BAF">
            <w:pPr>
              <w:pStyle w:val="TAL"/>
            </w:pPr>
            <w:r>
              <w:t>S2-2406478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E5F8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49391" w14:textId="77777777" w:rsidR="00E308B2" w:rsidRDefault="00E308B2" w:rsidP="00AC5BAF">
            <w:pPr>
              <w:pStyle w:val="TAL"/>
            </w:pPr>
            <w:r>
              <w:t>The handling of MA PDU session for simplified ATSSS architecture over non-3GPP in case the UE loses 3GPP access coverage.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DF85E"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E0E0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E1C1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91CAA" w14:textId="77777777" w:rsidR="00E308B2" w:rsidRDefault="00E308B2" w:rsidP="00AC5BAF">
            <w:pPr>
              <w:pStyle w:val="TAL"/>
            </w:pPr>
            <w:r>
              <w:t>Revision of S2-2404156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D6BF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3C423" w14:textId="77777777" w:rsidR="00E308B2" w:rsidRDefault="00E308B2" w:rsidP="00AC5BAF">
            <w:pPr>
              <w:pStyle w:val="TAL"/>
            </w:pPr>
          </w:p>
        </w:tc>
      </w:tr>
      <w:tr w:rsidR="00E308B2" w14:paraId="1C4A27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12C77"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39EEE" w14:textId="77777777" w:rsidR="00E308B2" w:rsidRDefault="00E308B2" w:rsidP="00AC5BAF">
            <w:pPr>
              <w:pStyle w:val="TAL"/>
            </w:pPr>
            <w:r>
              <w:t>S2-2406542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4F82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125B9" w14:textId="77777777" w:rsidR="00E308B2" w:rsidRDefault="00E308B2" w:rsidP="00AC5BAF">
            <w:pPr>
              <w:pStyle w:val="TAL"/>
            </w:pPr>
            <w:r>
              <w:t>KI#2.2, Update Solution #2.6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0E21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EEC9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835D3"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5C3FC" w14:textId="77777777" w:rsidR="00E308B2" w:rsidRDefault="00E308B2" w:rsidP="00AC5BAF">
            <w:pPr>
              <w:pStyle w:val="TAL"/>
            </w:pPr>
            <w:r>
              <w:t>Revision of S2-2404632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C565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91F7E" w14:textId="77777777" w:rsidR="00E308B2" w:rsidRDefault="00E308B2" w:rsidP="00AC5BAF">
            <w:pPr>
              <w:pStyle w:val="TAL"/>
            </w:pPr>
          </w:p>
        </w:tc>
      </w:tr>
      <w:tr w:rsidR="00E308B2" w14:paraId="54305C4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83839"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1CD8D" w14:textId="77777777" w:rsidR="00E308B2" w:rsidRDefault="00E308B2" w:rsidP="00AC5BAF">
            <w:pPr>
              <w:pStyle w:val="TAL"/>
            </w:pPr>
            <w:r>
              <w:t>S2-2406775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79B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8D80C" w14:textId="77777777" w:rsidR="00E308B2" w:rsidRDefault="00E308B2" w:rsidP="00AC5BAF">
            <w:pPr>
              <w:pStyle w:val="TAL"/>
            </w:pPr>
            <w:r>
              <w:t>Solution #2.8 Update for NIN3A Time Limit Influence by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5484E"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3D39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9406B"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9065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402C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C6736" w14:textId="77777777" w:rsidR="00E308B2" w:rsidRDefault="00E308B2" w:rsidP="00AC5BAF">
            <w:pPr>
              <w:pStyle w:val="TAL"/>
            </w:pPr>
          </w:p>
        </w:tc>
      </w:tr>
      <w:tr w:rsidR="00E308B2" w14:paraId="55D3E6E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2066F"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DB1F6" w14:textId="77777777" w:rsidR="00E308B2" w:rsidRDefault="00E308B2" w:rsidP="00AC5BAF">
            <w:pPr>
              <w:pStyle w:val="TAL"/>
            </w:pPr>
            <w:r>
              <w:t>S2-2406375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0D17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12E7C" w14:textId="77777777" w:rsidR="00E308B2" w:rsidRDefault="00E308B2" w:rsidP="00AC5BAF">
            <w:pPr>
              <w:pStyle w:val="TAL"/>
            </w:pPr>
            <w:r>
              <w:t>KI#1.1, KI#1.2, KI#1.3, KI#1.4, New Sol: Support of DualSteer Device management using Primary/Secondary SUPI and DualSteer PDU Session using separate PDU Sessions.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0F395"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D7F3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6EE0B"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726B0" w14:textId="77777777" w:rsidR="00E308B2" w:rsidRDefault="00E308B2" w:rsidP="00AC5BAF">
            <w:pPr>
              <w:pStyle w:val="TAL"/>
            </w:pPr>
            <w:r>
              <w:t>Revision of S2-24045695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4102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D207B" w14:textId="77777777" w:rsidR="00E308B2" w:rsidRDefault="00E308B2" w:rsidP="00AC5BAF">
            <w:pPr>
              <w:pStyle w:val="TAL"/>
            </w:pPr>
          </w:p>
        </w:tc>
      </w:tr>
      <w:tr w:rsidR="00E308B2" w14:paraId="78F683B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CF132"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DF27D" w14:textId="77777777" w:rsidR="00E308B2" w:rsidRDefault="00E308B2" w:rsidP="00AC5BAF">
            <w:pPr>
              <w:pStyle w:val="TAL"/>
            </w:pPr>
            <w:r>
              <w:t>S2-2406411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C91C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08BFA" w14:textId="77777777" w:rsidR="00E308B2" w:rsidRDefault="00E308B2" w:rsidP="00AC5BAF">
            <w:pPr>
              <w:pStyle w:val="TAL"/>
            </w:pPr>
            <w:r>
              <w:t>Support for DualSteer devices not supporting simultaneous data transmission over two 3GPP accesses.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6E11E"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719E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ABE18"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B5126" w14:textId="77777777" w:rsidR="00E308B2" w:rsidRDefault="00E308B2" w:rsidP="00AC5BAF">
            <w:pPr>
              <w:pStyle w:val="TAL"/>
            </w:pPr>
            <w:r>
              <w:t>Revision of S2-2404575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4DBA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B35AA" w14:textId="77777777" w:rsidR="00E308B2" w:rsidRDefault="00E308B2" w:rsidP="00AC5BAF">
            <w:pPr>
              <w:pStyle w:val="TAL"/>
            </w:pPr>
          </w:p>
        </w:tc>
      </w:tr>
      <w:tr w:rsidR="00E308B2" w14:paraId="1AA3967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8C05B"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81CAE" w14:textId="77777777" w:rsidR="00E308B2" w:rsidRDefault="00E308B2" w:rsidP="00AC5BAF">
            <w:pPr>
              <w:pStyle w:val="TAL"/>
            </w:pPr>
            <w:r>
              <w:t>S2-2406412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10CD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64E79" w14:textId="77777777" w:rsidR="00E308B2" w:rsidRDefault="00E308B2" w:rsidP="00AC5BAF">
            <w:pPr>
              <w:pStyle w:val="TAL"/>
            </w:pPr>
            <w:r>
              <w:t>Solution for upgrading a single access PDU Session to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D64E8"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4CFC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4DC29"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F184A" w14:textId="77777777" w:rsidR="00E308B2" w:rsidRDefault="00E308B2" w:rsidP="00AC5BAF">
            <w:pPr>
              <w:pStyle w:val="TAL"/>
            </w:pPr>
            <w:r>
              <w:t>Revision of S2-2404576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3B16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A03E1" w14:textId="77777777" w:rsidR="00E308B2" w:rsidRDefault="00E308B2" w:rsidP="00AC5BAF">
            <w:pPr>
              <w:pStyle w:val="TAL"/>
            </w:pPr>
          </w:p>
        </w:tc>
      </w:tr>
      <w:tr w:rsidR="00E308B2" w14:paraId="480656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F66BD"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51388" w14:textId="77777777" w:rsidR="00E308B2" w:rsidRDefault="00E308B2" w:rsidP="00AC5BAF">
            <w:pPr>
              <w:pStyle w:val="TAL"/>
            </w:pPr>
            <w:r>
              <w:t>S2-2406593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B556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8E461" w14:textId="77777777" w:rsidR="00E308B2" w:rsidRDefault="00E308B2" w:rsidP="00AC5BAF">
            <w:pPr>
              <w:pStyle w:val="TAL"/>
            </w:pPr>
            <w:r>
              <w:t>FS_MASSS KI#1.3 New solution on dual steer traffic switching for session management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E367A"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CCCF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0409B"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B2D1C" w14:textId="77777777" w:rsidR="00E308B2" w:rsidRDefault="00E308B2" w:rsidP="00AC5BAF">
            <w:pPr>
              <w:pStyle w:val="TAL"/>
            </w:pPr>
            <w:r>
              <w:t>Revision of S2-2404666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E6AD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62BAD" w14:textId="77777777" w:rsidR="00E308B2" w:rsidRDefault="00E308B2" w:rsidP="00AC5BAF">
            <w:pPr>
              <w:pStyle w:val="TAL"/>
            </w:pPr>
          </w:p>
        </w:tc>
      </w:tr>
      <w:tr w:rsidR="00E308B2" w14:paraId="497FE5B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8FC7A" w14:textId="77777777" w:rsidR="00E308B2" w:rsidRDefault="00E308B2" w:rsidP="00AC5BAF">
            <w:pPr>
              <w:pStyle w:val="TAL"/>
              <w:rPr>
                <w:sz w:val="24"/>
                <w:szCs w:val="24"/>
              </w:rPr>
            </w:pPr>
            <w:r>
              <w:lastRenderedPageBreak/>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A99EE" w14:textId="77777777" w:rsidR="00E308B2" w:rsidRDefault="00E308B2" w:rsidP="00AC5BAF">
            <w:pPr>
              <w:pStyle w:val="TAL"/>
            </w:pPr>
            <w:r>
              <w:t>S2-2406594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00F7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EE196" w14:textId="77777777" w:rsidR="00E308B2" w:rsidRDefault="00E308B2" w:rsidP="00AC5BAF">
            <w:pPr>
              <w:pStyle w:val="TAL"/>
            </w:pPr>
            <w:r>
              <w:t>FS_MASSS KI#1.2 New solution for registration enhancement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113A7"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BD78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8BC4D"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C906B" w14:textId="77777777" w:rsidR="00E308B2" w:rsidRDefault="00E308B2" w:rsidP="00AC5BAF">
            <w:pPr>
              <w:pStyle w:val="TAL"/>
            </w:pPr>
            <w:r>
              <w:t>Revision of S2-2404667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D266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7D700" w14:textId="77777777" w:rsidR="00E308B2" w:rsidRDefault="00E308B2" w:rsidP="00AC5BAF">
            <w:pPr>
              <w:pStyle w:val="TAL"/>
            </w:pPr>
          </w:p>
        </w:tc>
      </w:tr>
      <w:tr w:rsidR="00E308B2" w14:paraId="2DC77B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C07E7"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7F6C4" w14:textId="77777777" w:rsidR="00E308B2" w:rsidRDefault="00E308B2" w:rsidP="00AC5BAF">
            <w:pPr>
              <w:pStyle w:val="TAL"/>
            </w:pPr>
            <w:r>
              <w:t>S2-2406680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2B2D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3C2B1" w14:textId="77777777" w:rsidR="00E308B2" w:rsidRDefault="00E308B2" w:rsidP="00AC5BAF">
            <w:pPr>
              <w:pStyle w:val="TAL"/>
            </w:pPr>
            <w:r>
              <w:t>KI 1.4: New Solution for DualSteer Activation.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0B8F2"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4020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F2992"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AD47B" w14:textId="77777777" w:rsidR="00E308B2" w:rsidRDefault="00E308B2" w:rsidP="00AC5BAF">
            <w:pPr>
              <w:pStyle w:val="TAL"/>
            </w:pPr>
            <w:r>
              <w:t>Revision of S2-2403983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631B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D70A7" w14:textId="77777777" w:rsidR="00E308B2" w:rsidRDefault="00E308B2" w:rsidP="00AC5BAF">
            <w:pPr>
              <w:pStyle w:val="TAL"/>
            </w:pPr>
          </w:p>
        </w:tc>
      </w:tr>
      <w:tr w:rsidR="00E308B2" w14:paraId="33B0D5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F41A0"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583FF" w14:textId="77777777" w:rsidR="00E308B2" w:rsidRDefault="00E308B2" w:rsidP="00AC5BAF">
            <w:pPr>
              <w:pStyle w:val="TAL"/>
            </w:pPr>
            <w:r>
              <w:t>S2-2406679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5A48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6AA08" w14:textId="77777777" w:rsidR="00E308B2" w:rsidRDefault="00E308B2" w:rsidP="00AC5BAF">
            <w:pPr>
              <w:pStyle w:val="TAL"/>
            </w:pPr>
            <w:r>
              <w:t>KIs 1.1, 1.2: New Solution for DualSteer UE Registration.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5FBEE"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E993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90FA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A3B61" w14:textId="77777777" w:rsidR="00E308B2" w:rsidRDefault="00E308B2" w:rsidP="00AC5BAF">
            <w:pPr>
              <w:pStyle w:val="TAL"/>
            </w:pPr>
            <w:r>
              <w:t>Revision of S2-2403981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4DD9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6C718" w14:textId="77777777" w:rsidR="00E308B2" w:rsidRDefault="00E308B2" w:rsidP="00AC5BAF">
            <w:pPr>
              <w:pStyle w:val="TAL"/>
            </w:pPr>
          </w:p>
        </w:tc>
      </w:tr>
      <w:tr w:rsidR="00E308B2" w14:paraId="7A00CD6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F9F1C"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7BC0D" w14:textId="77777777" w:rsidR="00E308B2" w:rsidRDefault="00E308B2" w:rsidP="00AC5BAF">
            <w:pPr>
              <w:pStyle w:val="TAL"/>
            </w:pPr>
            <w:r>
              <w:t>S2-2406751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6387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1A6E5" w14:textId="77777777" w:rsidR="00E308B2" w:rsidRDefault="00E308B2" w:rsidP="00AC5BAF">
            <w:pPr>
              <w:pStyle w:val="TAL"/>
            </w:pPr>
            <w:r>
              <w:t>New Solution for KI#1.3: session management procedures for switching between the ATSSS and DualSteer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C5B5C" w14:textId="77777777" w:rsidR="00E308B2" w:rsidRDefault="00E308B2" w:rsidP="00AC5BAF">
            <w:pPr>
              <w:pStyle w:val="TAL"/>
            </w:pPr>
            <w:r>
              <w:t>CableLabs, Comcast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9BB2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E96C5"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AF33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12AF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A4974" w14:textId="77777777" w:rsidR="00E308B2" w:rsidRDefault="00E308B2" w:rsidP="00AC5BAF">
            <w:pPr>
              <w:pStyle w:val="TAL"/>
            </w:pPr>
          </w:p>
        </w:tc>
      </w:tr>
      <w:tr w:rsidR="00E308B2" w14:paraId="7A524D2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55964"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30ACD" w14:textId="77777777" w:rsidR="00E308B2" w:rsidRDefault="00E308B2" w:rsidP="00AC5BAF">
            <w:pPr>
              <w:pStyle w:val="TAL"/>
            </w:pPr>
            <w:r>
              <w:t>S2-2406794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21A2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27FDE" w14:textId="77777777" w:rsidR="00E308B2" w:rsidRDefault="00E308B2" w:rsidP="00AC5BAF">
            <w:pPr>
              <w:pStyle w:val="TAL"/>
            </w:pPr>
            <w:r>
              <w:t>New Sol to KI#1.3: Session management aspects for DualSteer.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053D9"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D6A6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7983A"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7ECB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12E3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749AE" w14:textId="77777777" w:rsidR="00E308B2" w:rsidRDefault="00E308B2" w:rsidP="00AC5BAF">
            <w:pPr>
              <w:pStyle w:val="TAL"/>
            </w:pPr>
          </w:p>
        </w:tc>
      </w:tr>
      <w:tr w:rsidR="00E308B2" w14:paraId="6DA9C71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7EE06" w14:textId="77777777" w:rsidR="00E308B2" w:rsidRDefault="00E308B2" w:rsidP="00AC5BAF">
            <w:pPr>
              <w:pStyle w:val="TAL"/>
              <w:rPr>
                <w:sz w:val="24"/>
                <w:szCs w:val="24"/>
              </w:rPr>
            </w:pPr>
            <w:r>
              <w:t>19.13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33007" w14:textId="77777777" w:rsidR="00E308B2" w:rsidRDefault="00E308B2" w:rsidP="00AC5BAF">
            <w:pPr>
              <w:pStyle w:val="TAL"/>
            </w:pPr>
            <w:r>
              <w:t>S2-2406465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639D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5908C" w14:textId="77777777" w:rsidR="00E308B2" w:rsidRDefault="00E308B2" w:rsidP="00AC5BAF">
            <w:pPr>
              <w:pStyle w:val="TAL"/>
            </w:pPr>
            <w:r>
              <w:t>New Solution #Z: Simplified Untrusted Non-3GPP access based on QUIC.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7217A"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C1E4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1BB1E"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4526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91CF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925BF" w14:textId="77777777" w:rsidR="00E308B2" w:rsidRDefault="00E308B2" w:rsidP="00AC5BAF">
            <w:pPr>
              <w:pStyle w:val="TAL"/>
            </w:pPr>
          </w:p>
        </w:tc>
      </w:tr>
      <w:tr w:rsidR="00E308B2" w14:paraId="59635D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76166"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047C4" w14:textId="77777777" w:rsidR="00E308B2" w:rsidRDefault="00E308B2" w:rsidP="00AC5BAF">
            <w:pPr>
              <w:pStyle w:val="TAL"/>
            </w:pPr>
            <w:r>
              <w:t>S2-2406129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E0F81"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5B7E2" w14:textId="77777777" w:rsidR="00E308B2" w:rsidRDefault="00E308B2" w:rsidP="00AC5BAF">
            <w:pPr>
              <w:pStyle w:val="TAL"/>
            </w:pPr>
            <w:r>
              <w:t>[DRAFT] LS on Clarification of requirements for Ambient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C21DB"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BB6B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D2A2C"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7D3D2" w14:textId="77777777" w:rsidR="00E308B2" w:rsidRDefault="00E308B2" w:rsidP="00AC5BAF">
            <w:pPr>
              <w:pStyle w:val="TAL"/>
            </w:pPr>
            <w:r>
              <w:t>Revision of S2-2405734 from SA WG2#162. Revised in parallel session to S2-2406983, merging S2-2406632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5E01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323DB" w14:textId="77777777" w:rsidR="00E308B2" w:rsidRDefault="00E308B2" w:rsidP="00AC5BAF">
            <w:pPr>
              <w:pStyle w:val="TAL"/>
            </w:pPr>
            <w:r>
              <w:t>S2-2406983</w:t>
            </w:r>
          </w:p>
        </w:tc>
      </w:tr>
      <w:tr w:rsidR="00E308B2" w14:paraId="12F313F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F3D85"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7FC66" w14:textId="77777777" w:rsidR="00E308B2" w:rsidRDefault="00E308B2" w:rsidP="00AC5BAF">
            <w:pPr>
              <w:pStyle w:val="TAL"/>
            </w:pPr>
            <w:r>
              <w:t>S2-2406983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A89CE"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578E1" w14:textId="77777777" w:rsidR="00E308B2" w:rsidRDefault="00E308B2" w:rsidP="00AC5BAF">
            <w:pPr>
              <w:pStyle w:val="TAL"/>
            </w:pPr>
            <w:r>
              <w:t>[DRAFT] LS on Clarification of requirements for Ambient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B46CD"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7F20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BC77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EDA93" w14:textId="77777777" w:rsidR="00E308B2" w:rsidRDefault="00E308B2" w:rsidP="00AC5BAF">
            <w:pPr>
              <w:pStyle w:val="TAL"/>
            </w:pPr>
            <w:r>
              <w:t>Revision of S2-2406129, merging S2-2406632. Revised in parallel session to S2-2407048.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3E66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C1089" w14:textId="77777777" w:rsidR="00E308B2" w:rsidRDefault="00E308B2" w:rsidP="00AC5BAF">
            <w:pPr>
              <w:pStyle w:val="TAL"/>
            </w:pPr>
            <w:r>
              <w:t>S2-2407048</w:t>
            </w:r>
          </w:p>
        </w:tc>
      </w:tr>
      <w:tr w:rsidR="00E308B2" w14:paraId="15F6C9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0B28F"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EDFA8" w14:textId="77777777" w:rsidR="00E308B2" w:rsidRDefault="00E308B2" w:rsidP="00AC5BAF">
            <w:pPr>
              <w:pStyle w:val="TAL"/>
            </w:pPr>
            <w:r>
              <w:t>S2-2407048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7035A"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86CEF" w14:textId="77777777" w:rsidR="00E308B2" w:rsidRDefault="00E308B2" w:rsidP="00AC5BAF">
            <w:pPr>
              <w:pStyle w:val="TAL"/>
            </w:pPr>
            <w:r>
              <w:t>[DRAFT] LS on Clarification of requirements for Ambient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7F37A"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4635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2E5A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11F97" w14:textId="77777777" w:rsidR="00E308B2" w:rsidRDefault="00E308B2" w:rsidP="00AC5BAF">
            <w:pPr>
              <w:pStyle w:val="TAL"/>
            </w:pPr>
            <w:r>
              <w:t>Revision of S2-2406983. Revised in parallel session to S2-2407231.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5E19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C098A" w14:textId="77777777" w:rsidR="00E308B2" w:rsidRDefault="00E308B2" w:rsidP="00AC5BAF">
            <w:pPr>
              <w:pStyle w:val="TAL"/>
            </w:pPr>
            <w:r>
              <w:t>S2-2407231</w:t>
            </w:r>
          </w:p>
        </w:tc>
      </w:tr>
      <w:tr w:rsidR="00E308B2" w14:paraId="6DC0C98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CC4DB"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8CF11" w14:textId="77777777" w:rsidR="00E308B2" w:rsidRDefault="00E308B2" w:rsidP="00AC5BAF">
            <w:pPr>
              <w:pStyle w:val="TAL"/>
            </w:pPr>
            <w:r>
              <w:t>S2-2407231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C79EC"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E15CB" w14:textId="77777777" w:rsidR="00E308B2" w:rsidRDefault="00E308B2" w:rsidP="00AC5BAF">
            <w:pPr>
              <w:pStyle w:val="TAL"/>
            </w:pPr>
            <w:r>
              <w:t>[DRAFT] LS on Clarification of requirements for Ambient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6FC6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D54A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6749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2EB51" w14:textId="77777777" w:rsidR="00E308B2" w:rsidRDefault="00E308B2" w:rsidP="00AC5BAF">
            <w:pPr>
              <w:pStyle w:val="TAL"/>
            </w:pPr>
            <w:r>
              <w:t>Revision of S2-2407048.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A5A0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C3241" w14:textId="77777777" w:rsidR="00E308B2" w:rsidRDefault="00E308B2" w:rsidP="00AC5BAF">
            <w:pPr>
              <w:pStyle w:val="TAL"/>
            </w:pPr>
          </w:p>
        </w:tc>
      </w:tr>
      <w:tr w:rsidR="00E308B2" w14:paraId="67F0B2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0C2EC"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2A116" w14:textId="77777777" w:rsidR="00E308B2" w:rsidRDefault="00E308B2" w:rsidP="00AC5BAF">
            <w:pPr>
              <w:pStyle w:val="TAL"/>
            </w:pPr>
            <w:r>
              <w:t>S2-2406307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AC287"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5807F" w14:textId="77777777" w:rsidR="00E308B2" w:rsidRDefault="00E308B2" w:rsidP="00AC5BAF">
            <w:pPr>
              <w:pStyle w:val="TAL"/>
            </w:pPr>
            <w:r>
              <w:t>[DRAFT] LS on security requirements for Inventory and Command procedures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F5E9B"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D2B5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36F16"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95C5B"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90633"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F7ECF" w14:textId="77777777" w:rsidR="00E308B2" w:rsidRDefault="00E308B2" w:rsidP="00AC5BAF">
            <w:pPr>
              <w:pStyle w:val="TAL"/>
            </w:pPr>
          </w:p>
        </w:tc>
      </w:tr>
      <w:tr w:rsidR="00E308B2" w14:paraId="0315478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ACB28" w14:textId="77777777" w:rsidR="00E308B2" w:rsidRDefault="00E308B2" w:rsidP="00AC5BAF">
            <w:pPr>
              <w:pStyle w:val="TAL"/>
              <w:rPr>
                <w:sz w:val="24"/>
                <w:szCs w:val="24"/>
              </w:rPr>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08E28" w14:textId="77777777" w:rsidR="00E308B2" w:rsidRDefault="00E308B2" w:rsidP="00AC5BAF">
            <w:pPr>
              <w:pStyle w:val="TAL"/>
            </w:pPr>
            <w:r>
              <w:t>S2-2406632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A5918"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8A8EA" w14:textId="77777777" w:rsidR="00E308B2" w:rsidRDefault="00E308B2" w:rsidP="00AC5BAF">
            <w:pPr>
              <w:pStyle w:val="TAL"/>
            </w:pPr>
            <w:r>
              <w:t>[DRAFT] LS on service and security requirements for Ambient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4DF84"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FA1D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1B676" w14:textId="77777777" w:rsidR="00E308B2" w:rsidRPr="00925BE9" w:rsidRDefault="00E308B2" w:rsidP="00AC5BAF">
            <w:pPr>
              <w:pStyle w:val="TAL"/>
              <w:rPr>
                <w:lang w:val="fr-FR"/>
              </w:rPr>
            </w:pPr>
            <w:r w:rsidRPr="00925BE9">
              <w:rPr>
                <w:lang w:val="fr-FR"/>
              </w:rPr>
              <w:t>FS_AmbientIoT, FS_Ambient_IoT_Sec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1AD86" w14:textId="77777777" w:rsidR="00E308B2" w:rsidRDefault="00E308B2" w:rsidP="00AC5BAF">
            <w:pPr>
              <w:pStyle w:val="TAL"/>
            </w:pPr>
            <w:r>
              <w:t>Merged into S2-2406983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AD3A7"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6B61C" w14:textId="77777777" w:rsidR="00E308B2" w:rsidRDefault="00E308B2" w:rsidP="00AC5BAF">
            <w:pPr>
              <w:pStyle w:val="TAL"/>
            </w:pPr>
          </w:p>
        </w:tc>
      </w:tr>
      <w:tr w:rsidR="00E308B2" w14:paraId="55DEDBE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613E1"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59907" w14:textId="77777777" w:rsidR="00E308B2" w:rsidRDefault="00E308B2" w:rsidP="00AC5BAF">
            <w:pPr>
              <w:pStyle w:val="TAL"/>
            </w:pPr>
            <w:r>
              <w:t>S2-2406147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C567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D1008" w14:textId="77777777" w:rsidR="00E308B2" w:rsidRDefault="00E308B2" w:rsidP="00AC5BAF">
            <w:pPr>
              <w:pStyle w:val="TAL"/>
            </w:pPr>
            <w:r>
              <w:t>Update on the Architecture assumption.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CE639"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8FCB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4A4F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899ED" w14:textId="77777777" w:rsidR="00E308B2" w:rsidRDefault="00E308B2" w:rsidP="00AC5BAF">
            <w:pPr>
              <w:pStyle w:val="TAL"/>
            </w:pPr>
            <w:r>
              <w:t>Revised in parallel session to S2-2406984.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5F3E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B112E" w14:textId="77777777" w:rsidR="00E308B2" w:rsidRDefault="00E308B2" w:rsidP="00AC5BAF">
            <w:pPr>
              <w:pStyle w:val="TAL"/>
            </w:pPr>
            <w:r>
              <w:t>S2-2406984</w:t>
            </w:r>
          </w:p>
        </w:tc>
      </w:tr>
      <w:tr w:rsidR="00E308B2" w14:paraId="7302255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68CEC"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9246F" w14:textId="77777777" w:rsidR="00E308B2" w:rsidRDefault="00E308B2" w:rsidP="00AC5BAF">
            <w:pPr>
              <w:pStyle w:val="TAL"/>
            </w:pPr>
            <w:r>
              <w:t>S2-2406984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782F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883B0" w14:textId="77777777" w:rsidR="00E308B2" w:rsidRDefault="00E308B2" w:rsidP="00AC5BAF">
            <w:pPr>
              <w:pStyle w:val="TAL"/>
            </w:pPr>
            <w:r>
              <w:t>Update on the Architecture assumption.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0F318"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AB8C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0B5EA"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FAE40" w14:textId="77777777" w:rsidR="00E308B2" w:rsidRDefault="00E308B2" w:rsidP="00AC5BAF">
            <w:pPr>
              <w:pStyle w:val="TAL"/>
            </w:pPr>
            <w:r>
              <w:t>Revision of S2-2406147.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C715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5EBC1" w14:textId="77777777" w:rsidR="00E308B2" w:rsidRDefault="00E308B2" w:rsidP="00AC5BAF">
            <w:pPr>
              <w:pStyle w:val="TAL"/>
            </w:pPr>
          </w:p>
        </w:tc>
      </w:tr>
      <w:tr w:rsidR="00E308B2" w14:paraId="0310A9A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ED5AB"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7C5FB" w14:textId="77777777" w:rsidR="00E308B2" w:rsidRDefault="00E308B2" w:rsidP="00AC5BAF">
            <w:pPr>
              <w:pStyle w:val="TAL"/>
            </w:pPr>
            <w:r>
              <w:t>S2-2406645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3054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D44A2" w14:textId="77777777" w:rsidR="00E308B2" w:rsidRDefault="00E308B2" w:rsidP="00AC5BAF">
            <w:pPr>
              <w:pStyle w:val="TAL"/>
            </w:pPr>
            <w:r>
              <w:t>Architectural assumption on access control for Ambient 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EF9A1" w14:textId="77777777" w:rsidR="00E308B2" w:rsidRPr="00925BE9" w:rsidRDefault="00E308B2" w:rsidP="00AC5BAF">
            <w:pPr>
              <w:pStyle w:val="TAL"/>
              <w:rPr>
                <w:lang w:val="fr-FR"/>
              </w:rPr>
            </w:pPr>
            <w:r w:rsidRPr="00925BE9">
              <w:rPr>
                <w:lang w:val="fr-FR"/>
              </w:rPr>
              <w:t>NTT Docomo, KPN, Orange, T-Mobile USA,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B7C3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924F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B1F05" w14:textId="77777777" w:rsidR="00E308B2" w:rsidRDefault="00E308B2" w:rsidP="00AC5BAF">
            <w:pPr>
              <w:pStyle w:val="TAL"/>
            </w:pPr>
            <w:r>
              <w:t>Revised in parallel session to S2-2406985.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1EB1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5B1BE" w14:textId="77777777" w:rsidR="00E308B2" w:rsidRDefault="00E308B2" w:rsidP="00AC5BAF">
            <w:pPr>
              <w:pStyle w:val="TAL"/>
            </w:pPr>
            <w:r>
              <w:t>S2-2406985</w:t>
            </w:r>
          </w:p>
        </w:tc>
      </w:tr>
      <w:tr w:rsidR="00E308B2" w14:paraId="786220E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A4204"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36A14" w14:textId="77777777" w:rsidR="00E308B2" w:rsidRDefault="00E308B2" w:rsidP="00AC5BAF">
            <w:pPr>
              <w:pStyle w:val="TAL"/>
            </w:pPr>
            <w:r>
              <w:t>S2-2406985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9247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96AC2" w14:textId="77777777" w:rsidR="00E308B2" w:rsidRDefault="00E308B2" w:rsidP="00AC5BAF">
            <w:pPr>
              <w:pStyle w:val="TAL"/>
            </w:pPr>
            <w:r>
              <w:t>Architectural assumption on access control for Ambient 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179C7" w14:textId="77777777" w:rsidR="00E308B2" w:rsidRDefault="00E308B2" w:rsidP="00AC5BAF">
            <w:pPr>
              <w:pStyle w:val="TAL"/>
            </w:pPr>
            <w:r>
              <w:t>NTT Docomo, KPN, Orange, T-Mobile USA, Deutsche Telekom, China Unicom, China Telecom, China Mobile, BT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9B75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A40D1"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57A15" w14:textId="77777777" w:rsidR="00E308B2" w:rsidRDefault="00E308B2" w:rsidP="00AC5BAF">
            <w:pPr>
              <w:pStyle w:val="TAL"/>
            </w:pPr>
            <w:r>
              <w:t>Revision of S2-2406645. Revised in parallel session to S2-2407036.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9175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09E9F" w14:textId="77777777" w:rsidR="00E308B2" w:rsidRDefault="00E308B2" w:rsidP="00AC5BAF">
            <w:pPr>
              <w:pStyle w:val="TAL"/>
            </w:pPr>
            <w:r>
              <w:t>S2-2407036</w:t>
            </w:r>
          </w:p>
        </w:tc>
      </w:tr>
      <w:tr w:rsidR="00E308B2" w14:paraId="161A413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67598"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A4354" w14:textId="77777777" w:rsidR="00E308B2" w:rsidRDefault="00E308B2" w:rsidP="00AC5BAF">
            <w:pPr>
              <w:pStyle w:val="TAL"/>
            </w:pPr>
            <w:r>
              <w:t>S2-2407036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5B1B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F051B" w14:textId="77777777" w:rsidR="00E308B2" w:rsidRDefault="00E308B2" w:rsidP="00AC5BAF">
            <w:pPr>
              <w:pStyle w:val="TAL"/>
            </w:pPr>
            <w:r>
              <w:t>Architectural assumption on access control for Ambient 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3B800" w14:textId="77777777" w:rsidR="00E308B2" w:rsidRDefault="00E308B2" w:rsidP="00AC5BAF">
            <w:pPr>
              <w:pStyle w:val="TAL"/>
            </w:pPr>
            <w:r>
              <w:t>NTT Docomo, KPN, Orange, T-Mobile USA, Deutsche Telekom, China Unicom, China Telecom, China Mobile, BT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68DA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4F53F"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1207E" w14:textId="77777777" w:rsidR="00E308B2" w:rsidRDefault="00E308B2" w:rsidP="00AC5BAF">
            <w:pPr>
              <w:pStyle w:val="TAL"/>
            </w:pPr>
            <w:r>
              <w:t>Revision of S2-2406985.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85ADC"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2A901" w14:textId="77777777" w:rsidR="00E308B2" w:rsidRDefault="00E308B2" w:rsidP="00AC5BAF">
            <w:pPr>
              <w:pStyle w:val="TAL"/>
            </w:pPr>
          </w:p>
        </w:tc>
      </w:tr>
      <w:tr w:rsidR="00E308B2" w14:paraId="6B2CC88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58BA5"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ADB2E" w14:textId="77777777" w:rsidR="00E308B2" w:rsidRDefault="00E308B2" w:rsidP="00AC5BAF">
            <w:pPr>
              <w:pStyle w:val="TAL"/>
            </w:pPr>
            <w:r>
              <w:t>S2-2405962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7744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50908" w14:textId="77777777" w:rsidR="00E308B2" w:rsidRDefault="00E308B2" w:rsidP="00AC5BAF">
            <w:pPr>
              <w:pStyle w:val="TAL"/>
            </w:pPr>
            <w:r>
              <w:t>Update sol#4: Add the interaction via UE reader s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8630D"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CE05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70B65"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D1ED2" w14:textId="77777777" w:rsidR="00E308B2" w:rsidRDefault="00E308B2" w:rsidP="00AC5BAF">
            <w:pPr>
              <w:pStyle w:val="TAL"/>
            </w:pPr>
            <w:r>
              <w:t>Revised in parallel session to S2-2406986.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4455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404E6" w14:textId="77777777" w:rsidR="00E308B2" w:rsidRDefault="00E308B2" w:rsidP="00AC5BAF">
            <w:pPr>
              <w:pStyle w:val="TAL"/>
            </w:pPr>
            <w:r>
              <w:t>S2-2406986</w:t>
            </w:r>
          </w:p>
        </w:tc>
      </w:tr>
      <w:tr w:rsidR="00E308B2" w14:paraId="3DD7615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63FEF"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F7995" w14:textId="77777777" w:rsidR="00E308B2" w:rsidRDefault="00E308B2" w:rsidP="00AC5BAF">
            <w:pPr>
              <w:pStyle w:val="TAL"/>
            </w:pPr>
            <w:r>
              <w:t>S2-2406986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8271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06EA8" w14:textId="77777777" w:rsidR="00E308B2" w:rsidRDefault="00E308B2" w:rsidP="00AC5BAF">
            <w:pPr>
              <w:pStyle w:val="TAL"/>
            </w:pPr>
            <w:r>
              <w:t>Update sol#4: Add the interaction via UE reader s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1D995"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4E59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8E877"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AD473" w14:textId="77777777" w:rsidR="00E308B2" w:rsidRDefault="00E308B2" w:rsidP="00AC5BAF">
            <w:pPr>
              <w:pStyle w:val="TAL"/>
            </w:pPr>
            <w:r>
              <w:t>Revision of S2-2405962. Revised in parallel session to S2-2407039.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53AF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3BA86" w14:textId="77777777" w:rsidR="00E308B2" w:rsidRDefault="00E308B2" w:rsidP="00AC5BAF">
            <w:pPr>
              <w:pStyle w:val="TAL"/>
            </w:pPr>
            <w:r>
              <w:t>S2-2407039</w:t>
            </w:r>
          </w:p>
        </w:tc>
      </w:tr>
      <w:tr w:rsidR="00E308B2" w14:paraId="6C0249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E75CB"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993C9" w14:textId="77777777" w:rsidR="00E308B2" w:rsidRDefault="00E308B2" w:rsidP="00AC5BAF">
            <w:pPr>
              <w:pStyle w:val="TAL"/>
            </w:pPr>
            <w:r>
              <w:t>S2-2407039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751D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BC4C7" w14:textId="77777777" w:rsidR="00E308B2" w:rsidRDefault="00E308B2" w:rsidP="00AC5BAF">
            <w:pPr>
              <w:pStyle w:val="TAL"/>
            </w:pPr>
            <w:r>
              <w:t>Update sol#4: Add the interaction via UE reader s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8E30E"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B64F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DC34F"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A642C" w14:textId="77777777" w:rsidR="00E308B2" w:rsidRDefault="00E308B2" w:rsidP="00AC5BAF">
            <w:pPr>
              <w:pStyle w:val="TAL"/>
            </w:pPr>
            <w:r>
              <w:t>Revision of S2-2406986. Revised in parallel session to S2-2407049.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1C7D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CB4D5" w14:textId="77777777" w:rsidR="00E308B2" w:rsidRDefault="00E308B2" w:rsidP="00AC5BAF">
            <w:pPr>
              <w:pStyle w:val="TAL"/>
            </w:pPr>
            <w:r>
              <w:t>S2-2407049</w:t>
            </w:r>
          </w:p>
        </w:tc>
      </w:tr>
      <w:tr w:rsidR="00E308B2" w14:paraId="1639B4A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962B5"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C7A1E" w14:textId="77777777" w:rsidR="00E308B2" w:rsidRDefault="00E308B2" w:rsidP="00AC5BAF">
            <w:pPr>
              <w:pStyle w:val="TAL"/>
            </w:pPr>
            <w:r>
              <w:t>S2-2407049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5ABD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F0464" w14:textId="77777777" w:rsidR="00E308B2" w:rsidRDefault="00E308B2" w:rsidP="00AC5BAF">
            <w:pPr>
              <w:pStyle w:val="TAL"/>
            </w:pPr>
            <w:r>
              <w:t>Update sol#4: Add the interaction via UE reader s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858A2"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CEC5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35C89"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1BDBA" w14:textId="77777777" w:rsidR="00E308B2" w:rsidRDefault="00E308B2" w:rsidP="00AC5BAF">
            <w:pPr>
              <w:pStyle w:val="TAL"/>
            </w:pPr>
            <w:r>
              <w:t>Revision of S2-2407039. Revised in parallel session to S2-2407232.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846C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F778A" w14:textId="77777777" w:rsidR="00E308B2" w:rsidRDefault="00E308B2" w:rsidP="00AC5BAF">
            <w:pPr>
              <w:pStyle w:val="TAL"/>
            </w:pPr>
            <w:r>
              <w:t>S2-2407232</w:t>
            </w:r>
          </w:p>
        </w:tc>
      </w:tr>
      <w:tr w:rsidR="00E308B2" w14:paraId="2BFF2DA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494D5" w14:textId="77777777" w:rsidR="00E308B2" w:rsidRDefault="00E308B2" w:rsidP="00AC5BAF">
            <w:pPr>
              <w:pStyle w:val="TAL"/>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E7642" w14:textId="77777777" w:rsidR="00E308B2" w:rsidRDefault="00E308B2" w:rsidP="00AC5BAF">
            <w:pPr>
              <w:pStyle w:val="TAL"/>
            </w:pPr>
            <w:r>
              <w:t>S2-2407232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BBBB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DFB94" w14:textId="77777777" w:rsidR="00E308B2" w:rsidRDefault="00E308B2" w:rsidP="00AC5BAF">
            <w:pPr>
              <w:pStyle w:val="TAL"/>
            </w:pPr>
            <w:r>
              <w:t>Update sol#4: Add the interaction via UE reader s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94644"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96EF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24EB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2DF01" w14:textId="77777777" w:rsidR="00E308B2" w:rsidRDefault="00E308B2" w:rsidP="00AC5BAF">
            <w:pPr>
              <w:pStyle w:val="TAL"/>
            </w:pPr>
            <w:r>
              <w:t>Revision of S2-2407049.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2145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3F5F2" w14:textId="77777777" w:rsidR="00E308B2" w:rsidRDefault="00E308B2" w:rsidP="00AC5BAF">
            <w:pPr>
              <w:pStyle w:val="TAL"/>
            </w:pPr>
          </w:p>
        </w:tc>
      </w:tr>
      <w:tr w:rsidR="00E308B2" w14:paraId="474DFED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7AA0C"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37FA7" w14:textId="77777777" w:rsidR="00E308B2" w:rsidRDefault="00E308B2" w:rsidP="00AC5BAF">
            <w:pPr>
              <w:pStyle w:val="TAL"/>
            </w:pPr>
            <w:r>
              <w:t>S2-2406608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4F5B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37BB2" w14:textId="77777777" w:rsidR="00E308B2" w:rsidRDefault="00E308B2" w:rsidP="00AC5BAF">
            <w:pPr>
              <w:pStyle w:val="TAL"/>
            </w:pPr>
            <w:r>
              <w:t>Updates for solution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D2C37"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5F79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781B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835FA" w14:textId="77777777" w:rsidR="00E308B2" w:rsidRDefault="00E308B2" w:rsidP="00AC5BAF">
            <w:pPr>
              <w:pStyle w:val="TAL"/>
            </w:pPr>
            <w:r>
              <w:t>Revised in parallel session to S2-2406987.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B924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6D108" w14:textId="77777777" w:rsidR="00E308B2" w:rsidRDefault="00E308B2" w:rsidP="00AC5BAF">
            <w:pPr>
              <w:pStyle w:val="TAL"/>
            </w:pPr>
            <w:r>
              <w:t>S2-2406987</w:t>
            </w:r>
          </w:p>
        </w:tc>
      </w:tr>
      <w:tr w:rsidR="00E308B2" w14:paraId="3422485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65D44"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4C767" w14:textId="77777777" w:rsidR="00E308B2" w:rsidRDefault="00E308B2" w:rsidP="00AC5BAF">
            <w:pPr>
              <w:pStyle w:val="TAL"/>
            </w:pPr>
            <w:r>
              <w:t>S2-2406987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2A21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241B8" w14:textId="77777777" w:rsidR="00E308B2" w:rsidRDefault="00E308B2" w:rsidP="00AC5BAF">
            <w:pPr>
              <w:pStyle w:val="TAL"/>
            </w:pPr>
            <w:r>
              <w:t>Updates for solution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03478"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9A68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74996"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EDB94" w14:textId="77777777" w:rsidR="00E308B2" w:rsidRDefault="00E308B2" w:rsidP="00AC5BAF">
            <w:pPr>
              <w:pStyle w:val="TAL"/>
            </w:pPr>
            <w:r>
              <w:t>Revision of S2-2406608. Revised in parallel session to S2-2407035.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A9FA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C5A54" w14:textId="77777777" w:rsidR="00E308B2" w:rsidRDefault="00E308B2" w:rsidP="00AC5BAF">
            <w:pPr>
              <w:pStyle w:val="TAL"/>
            </w:pPr>
            <w:r>
              <w:t>S2-2407035</w:t>
            </w:r>
          </w:p>
        </w:tc>
      </w:tr>
      <w:tr w:rsidR="00E308B2" w14:paraId="7EE5A75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E2D2A"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76BE4" w14:textId="77777777" w:rsidR="00E308B2" w:rsidRDefault="00E308B2" w:rsidP="00AC5BAF">
            <w:pPr>
              <w:pStyle w:val="TAL"/>
            </w:pPr>
            <w:r>
              <w:t>S2-2407035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2D62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F8013" w14:textId="77777777" w:rsidR="00E308B2" w:rsidRDefault="00E308B2" w:rsidP="00AC5BAF">
            <w:pPr>
              <w:pStyle w:val="TAL"/>
            </w:pPr>
            <w:r>
              <w:t>Updates for solution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118D2"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1E17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28BE3"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D4328" w14:textId="77777777" w:rsidR="00E308B2" w:rsidRDefault="00E308B2" w:rsidP="00AC5BAF">
            <w:pPr>
              <w:pStyle w:val="TAL"/>
            </w:pPr>
            <w:r>
              <w:t>Revision of S2-2406987. Revised in parallel session to S2-2407050.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6182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90946" w14:textId="77777777" w:rsidR="00E308B2" w:rsidRDefault="00E308B2" w:rsidP="00AC5BAF">
            <w:pPr>
              <w:pStyle w:val="TAL"/>
            </w:pPr>
            <w:r>
              <w:t>S2-2407050</w:t>
            </w:r>
          </w:p>
        </w:tc>
      </w:tr>
      <w:tr w:rsidR="00E308B2" w14:paraId="5A183F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24199"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B6805" w14:textId="77777777" w:rsidR="00E308B2" w:rsidRDefault="00E308B2" w:rsidP="00AC5BAF">
            <w:pPr>
              <w:pStyle w:val="TAL"/>
            </w:pPr>
            <w:r>
              <w:t>S2-2407050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24EB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1FC6B" w14:textId="77777777" w:rsidR="00E308B2" w:rsidRDefault="00E308B2" w:rsidP="00AC5BAF">
            <w:pPr>
              <w:pStyle w:val="TAL"/>
            </w:pPr>
            <w:r>
              <w:t>Updates for solution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D9B72"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1209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BC88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79E35" w14:textId="77777777" w:rsidR="00E308B2" w:rsidRDefault="00E308B2" w:rsidP="00AC5BAF">
            <w:pPr>
              <w:pStyle w:val="TAL"/>
            </w:pPr>
            <w:r>
              <w:t>Revision of S2-2407035.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D38F7"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F09CF" w14:textId="77777777" w:rsidR="00E308B2" w:rsidRDefault="00E308B2" w:rsidP="00AC5BAF">
            <w:pPr>
              <w:pStyle w:val="TAL"/>
            </w:pPr>
          </w:p>
        </w:tc>
      </w:tr>
      <w:tr w:rsidR="00E308B2" w14:paraId="068534F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ED65B"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26109" w14:textId="77777777" w:rsidR="00E308B2" w:rsidRDefault="00E308B2" w:rsidP="00AC5BAF">
            <w:pPr>
              <w:pStyle w:val="TAL"/>
            </w:pPr>
            <w:r>
              <w:t>S2-2406414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1796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B23CF" w14:textId="77777777" w:rsidR="00E308B2" w:rsidRDefault="00E308B2" w:rsidP="00AC5BAF">
            <w:pPr>
              <w:pStyle w:val="TAL"/>
            </w:pPr>
            <w:r>
              <w:t>Address Open Issues and Update Procedure for Solution 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9894D" w14:textId="77777777" w:rsidR="00E308B2" w:rsidRDefault="00E308B2" w:rsidP="00AC5BAF">
            <w:pPr>
              <w:pStyle w:val="TAL"/>
            </w:pPr>
            <w:r>
              <w:t>China Telecom, NEC,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5254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46B5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5B753" w14:textId="77777777" w:rsidR="00E308B2" w:rsidRDefault="00E308B2" w:rsidP="00AC5BAF">
            <w:pPr>
              <w:pStyle w:val="TAL"/>
            </w:pPr>
            <w:r>
              <w:t>Revised in parallel session to S2-2406988, merging S2-2406756 and S2-2406418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6CE2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EC62B" w14:textId="77777777" w:rsidR="00E308B2" w:rsidRDefault="00E308B2" w:rsidP="00AC5BAF">
            <w:pPr>
              <w:pStyle w:val="TAL"/>
            </w:pPr>
            <w:r>
              <w:t>S2-2406988</w:t>
            </w:r>
          </w:p>
        </w:tc>
      </w:tr>
      <w:tr w:rsidR="00E308B2" w14:paraId="4552FA4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DBD4D"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3F716" w14:textId="77777777" w:rsidR="00E308B2" w:rsidRDefault="00E308B2" w:rsidP="00AC5BAF">
            <w:pPr>
              <w:pStyle w:val="TAL"/>
            </w:pPr>
            <w:r>
              <w:t>S2-2406988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ABEB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437E4" w14:textId="77777777" w:rsidR="00E308B2" w:rsidRDefault="00E308B2" w:rsidP="00AC5BAF">
            <w:pPr>
              <w:pStyle w:val="TAL"/>
            </w:pPr>
            <w:r>
              <w:t>Address Open Issues and Update Procedure for Solution 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120DC" w14:textId="77777777" w:rsidR="00E308B2" w:rsidRDefault="00E308B2" w:rsidP="00AC5BAF">
            <w:pPr>
              <w:pStyle w:val="TAL"/>
            </w:pPr>
            <w:r>
              <w:t>China Telecom, NEC, CATT, China Mobile, 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67BA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2867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C6F8C" w14:textId="77777777" w:rsidR="00E308B2" w:rsidRDefault="00E308B2" w:rsidP="00AC5BAF">
            <w:pPr>
              <w:pStyle w:val="TAL"/>
            </w:pPr>
            <w:r>
              <w:t>Revision of S2-2406414, merging S2-2406756 and S2-2406418. Revised in parallel session to S2-2407037.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0272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BB09B" w14:textId="77777777" w:rsidR="00E308B2" w:rsidRDefault="00E308B2" w:rsidP="00AC5BAF">
            <w:pPr>
              <w:pStyle w:val="TAL"/>
            </w:pPr>
            <w:r>
              <w:t>S2-2407037</w:t>
            </w:r>
          </w:p>
        </w:tc>
      </w:tr>
      <w:tr w:rsidR="00E308B2" w14:paraId="21B3F0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7888D"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E4325" w14:textId="77777777" w:rsidR="00E308B2" w:rsidRDefault="00E308B2" w:rsidP="00AC5BAF">
            <w:pPr>
              <w:pStyle w:val="TAL"/>
            </w:pPr>
            <w:r>
              <w:t>S2-2407037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2A59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6EF03" w14:textId="77777777" w:rsidR="00E308B2" w:rsidRDefault="00E308B2" w:rsidP="00AC5BAF">
            <w:pPr>
              <w:pStyle w:val="TAL"/>
            </w:pPr>
            <w:r>
              <w:t>Address Open Issues and Update Procedure for Solution 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C3489" w14:textId="77777777" w:rsidR="00E308B2" w:rsidRDefault="00E308B2" w:rsidP="00AC5BAF">
            <w:pPr>
              <w:pStyle w:val="TAL"/>
            </w:pPr>
            <w:r>
              <w:t>China Telecom, NEC, CATT, China Mobile, InterDigital,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83B9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214AD"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FF303" w14:textId="77777777" w:rsidR="00E308B2" w:rsidRDefault="00E308B2" w:rsidP="00AC5BAF">
            <w:pPr>
              <w:pStyle w:val="TAL"/>
            </w:pPr>
            <w:r>
              <w:t>Revision of S2-2406988. Revised in parallel session to S2-2407051.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A7C7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62B9E" w14:textId="77777777" w:rsidR="00E308B2" w:rsidRDefault="00E308B2" w:rsidP="00AC5BAF">
            <w:pPr>
              <w:pStyle w:val="TAL"/>
            </w:pPr>
            <w:r>
              <w:t>S2-2407051</w:t>
            </w:r>
          </w:p>
        </w:tc>
      </w:tr>
      <w:tr w:rsidR="00E308B2" w14:paraId="72F9BEF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FFFCA"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49A83" w14:textId="77777777" w:rsidR="00E308B2" w:rsidRDefault="00E308B2" w:rsidP="00AC5BAF">
            <w:pPr>
              <w:pStyle w:val="TAL"/>
            </w:pPr>
            <w:r>
              <w:t>S2-2407051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85AE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4E694" w14:textId="77777777" w:rsidR="00E308B2" w:rsidRDefault="00E308B2" w:rsidP="00AC5BAF">
            <w:pPr>
              <w:pStyle w:val="TAL"/>
            </w:pPr>
            <w:r>
              <w:t>Address Open Issues and Update Procedure for Solution 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E8353" w14:textId="77777777" w:rsidR="00E308B2" w:rsidRDefault="00E308B2" w:rsidP="00AC5BAF">
            <w:pPr>
              <w:pStyle w:val="TAL"/>
            </w:pPr>
            <w:r>
              <w:t>China Telecom, NEC, CATT, China Mobile, InterDigital, Samsung,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0CC8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3854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BCE3A" w14:textId="77777777" w:rsidR="00E308B2" w:rsidRDefault="00E308B2" w:rsidP="00AC5BAF">
            <w:pPr>
              <w:pStyle w:val="TAL"/>
            </w:pPr>
            <w:r>
              <w:t>Revision of S2-2407037.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36913"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2EE39" w14:textId="77777777" w:rsidR="00E308B2" w:rsidRDefault="00E308B2" w:rsidP="00AC5BAF">
            <w:pPr>
              <w:pStyle w:val="TAL"/>
            </w:pPr>
          </w:p>
        </w:tc>
      </w:tr>
      <w:tr w:rsidR="00E308B2" w14:paraId="2A12A7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02E1F"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6492E" w14:textId="77777777" w:rsidR="00E308B2" w:rsidRDefault="00E308B2" w:rsidP="00AC5BAF">
            <w:pPr>
              <w:pStyle w:val="TAL"/>
            </w:pPr>
            <w:r>
              <w:t>S2-2406418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2558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82ADC" w14:textId="77777777" w:rsidR="00E308B2" w:rsidRDefault="00E308B2" w:rsidP="00AC5BAF">
            <w:pPr>
              <w:pStyle w:val="TAL"/>
            </w:pPr>
            <w:r>
              <w:t>Update on Solution #10: Registration Procedure for Ambient IoT Devices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0F557"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0E60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5185F"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4C416" w14:textId="77777777" w:rsidR="00E308B2" w:rsidRDefault="00E308B2" w:rsidP="00AC5BAF">
            <w:pPr>
              <w:pStyle w:val="TAL"/>
            </w:pPr>
            <w:r>
              <w:t>Merged into S2-2406988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35616"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A5885" w14:textId="77777777" w:rsidR="00E308B2" w:rsidRDefault="00E308B2" w:rsidP="00AC5BAF">
            <w:pPr>
              <w:pStyle w:val="TAL"/>
            </w:pPr>
          </w:p>
        </w:tc>
      </w:tr>
      <w:tr w:rsidR="00E308B2" w14:paraId="5C5EE11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3BAA0" w14:textId="77777777" w:rsidR="00E308B2" w:rsidRDefault="00E308B2" w:rsidP="00AC5BAF">
            <w:pPr>
              <w:pStyle w:val="TAL"/>
              <w:rPr>
                <w:sz w:val="24"/>
                <w:szCs w:val="24"/>
              </w:rPr>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B4825" w14:textId="77777777" w:rsidR="00E308B2" w:rsidRDefault="00E308B2" w:rsidP="00AC5BAF">
            <w:pPr>
              <w:pStyle w:val="TAL"/>
            </w:pPr>
            <w:r>
              <w:t>S2-2406756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B79D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F5652" w14:textId="77777777" w:rsidR="00E308B2" w:rsidRDefault="00E308B2" w:rsidP="00AC5BAF">
            <w:pPr>
              <w:pStyle w:val="TAL"/>
            </w:pPr>
            <w:r>
              <w:t>KI#2, Update to Solution #10: Registration procedure for Ambient 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F80BA"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A197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0B9E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8EFE5" w14:textId="77777777" w:rsidR="00E308B2" w:rsidRDefault="00E308B2" w:rsidP="00AC5BAF">
            <w:pPr>
              <w:pStyle w:val="TAL"/>
            </w:pPr>
            <w:r>
              <w:t>Merged into S2-2406988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7EC46"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0093A" w14:textId="77777777" w:rsidR="00E308B2" w:rsidRDefault="00E308B2" w:rsidP="00AC5BAF">
            <w:pPr>
              <w:pStyle w:val="TAL"/>
            </w:pPr>
          </w:p>
        </w:tc>
      </w:tr>
      <w:tr w:rsidR="00E308B2" w14:paraId="6DD398A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D31B3"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888C7" w14:textId="77777777" w:rsidR="00E308B2" w:rsidRDefault="00E308B2" w:rsidP="00AC5BAF">
            <w:pPr>
              <w:pStyle w:val="TAL"/>
            </w:pPr>
            <w:r>
              <w:t>S2-2406303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4119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3726B" w14:textId="77777777" w:rsidR="00E308B2" w:rsidRDefault="00E308B2" w:rsidP="00AC5BAF">
            <w:pPr>
              <w:pStyle w:val="TAL"/>
            </w:pPr>
            <w:r>
              <w:t>KI#1, #2 and #3, Sol#5: Update to Remove ENs and Add clarifications.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96549"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F896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5D1EA"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2ADA9" w14:textId="77777777" w:rsidR="00E308B2" w:rsidRDefault="00E308B2" w:rsidP="00AC5BAF">
            <w:pPr>
              <w:pStyle w:val="TAL"/>
            </w:pPr>
            <w:r>
              <w:t>Revised in parallel session to S2-2407000.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D1A5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75ACF" w14:textId="77777777" w:rsidR="00E308B2" w:rsidRDefault="00E308B2" w:rsidP="00AC5BAF">
            <w:pPr>
              <w:pStyle w:val="TAL"/>
            </w:pPr>
            <w:r>
              <w:t>S2-2407000</w:t>
            </w:r>
          </w:p>
        </w:tc>
      </w:tr>
      <w:tr w:rsidR="00E308B2" w14:paraId="2EFDCE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5311C"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A0093" w14:textId="77777777" w:rsidR="00E308B2" w:rsidRDefault="00E308B2" w:rsidP="00AC5BAF">
            <w:pPr>
              <w:pStyle w:val="TAL"/>
            </w:pPr>
            <w:r>
              <w:t>S2-2407000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4D57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E8D80" w14:textId="77777777" w:rsidR="00E308B2" w:rsidRDefault="00E308B2" w:rsidP="00AC5BAF">
            <w:pPr>
              <w:pStyle w:val="TAL"/>
            </w:pPr>
            <w:r>
              <w:t>KI#1, #2 and #3, Sol#5: Update to Remove ENs and Add clarifications.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73BB8"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AE1F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C0F6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6FB17" w14:textId="77777777" w:rsidR="00E308B2" w:rsidRDefault="00E308B2" w:rsidP="00AC5BAF">
            <w:pPr>
              <w:pStyle w:val="TAL"/>
            </w:pPr>
            <w:r>
              <w:t>Revision of S2-2406303. Revised in parallel session to S2-2407038.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B8F0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BBC91" w14:textId="77777777" w:rsidR="00E308B2" w:rsidRDefault="00E308B2" w:rsidP="00AC5BAF">
            <w:pPr>
              <w:pStyle w:val="TAL"/>
            </w:pPr>
            <w:r>
              <w:t>S2-2407038</w:t>
            </w:r>
          </w:p>
        </w:tc>
      </w:tr>
      <w:tr w:rsidR="00E308B2" w14:paraId="7B083F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D992E"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A5B32" w14:textId="77777777" w:rsidR="00E308B2" w:rsidRDefault="00E308B2" w:rsidP="00AC5BAF">
            <w:pPr>
              <w:pStyle w:val="TAL"/>
            </w:pPr>
            <w:r>
              <w:t>S2-2407038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94CB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0706F" w14:textId="77777777" w:rsidR="00E308B2" w:rsidRDefault="00E308B2" w:rsidP="00AC5BAF">
            <w:pPr>
              <w:pStyle w:val="TAL"/>
            </w:pPr>
            <w:r>
              <w:t>KI#1, #2 and #3, Sol#5: Update to Remove ENs and Add clarifications.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5FA09"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60F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B831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030A5" w14:textId="77777777" w:rsidR="00E308B2" w:rsidRDefault="00E308B2" w:rsidP="00AC5BAF">
            <w:pPr>
              <w:pStyle w:val="TAL"/>
            </w:pPr>
            <w:r>
              <w:t>Revision of S2-2407000. Revised in parallel session to S2-2407052.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6DB0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D27AE" w14:textId="77777777" w:rsidR="00E308B2" w:rsidRDefault="00E308B2" w:rsidP="00AC5BAF">
            <w:pPr>
              <w:pStyle w:val="TAL"/>
            </w:pPr>
            <w:r>
              <w:t>S2-2407052</w:t>
            </w:r>
          </w:p>
        </w:tc>
      </w:tr>
      <w:tr w:rsidR="00E308B2" w14:paraId="214F02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43CA4"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70F4F" w14:textId="77777777" w:rsidR="00E308B2" w:rsidRDefault="00E308B2" w:rsidP="00AC5BAF">
            <w:pPr>
              <w:pStyle w:val="TAL"/>
            </w:pPr>
            <w:r>
              <w:t>S2-2407052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3183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52A55" w14:textId="77777777" w:rsidR="00E308B2" w:rsidRDefault="00E308B2" w:rsidP="00AC5BAF">
            <w:pPr>
              <w:pStyle w:val="TAL"/>
            </w:pPr>
            <w:r>
              <w:t>KI#1, #2 and #3, Sol#5: Update to Remove ENs and Add clarifications.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5E0BD"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B6EA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1CFA5"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7BCE5" w14:textId="77777777" w:rsidR="00E308B2" w:rsidRDefault="00E308B2" w:rsidP="00AC5BAF">
            <w:pPr>
              <w:pStyle w:val="TAL"/>
            </w:pPr>
            <w:r>
              <w:t>Revision of S2-2407038.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64967"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AAE56" w14:textId="77777777" w:rsidR="00E308B2" w:rsidRDefault="00E308B2" w:rsidP="00AC5BAF">
            <w:pPr>
              <w:pStyle w:val="TAL"/>
            </w:pPr>
          </w:p>
        </w:tc>
      </w:tr>
      <w:tr w:rsidR="00E308B2" w14:paraId="20F7833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90345"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F5C84" w14:textId="77777777" w:rsidR="00E308B2" w:rsidRDefault="00E308B2" w:rsidP="00AC5BAF">
            <w:pPr>
              <w:pStyle w:val="TAL"/>
            </w:pPr>
            <w:r>
              <w:t>S2-2406002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CDD8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BC9B4" w14:textId="77777777" w:rsidR="00E308B2" w:rsidRDefault="00E308B2" w:rsidP="00AC5BAF">
            <w:pPr>
              <w:pStyle w:val="TAL"/>
            </w:pPr>
            <w:r>
              <w:t>KI#3, New Sol.: Secure AIoT Inventory and command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5DEAD"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C55F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B74CC"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C7E30" w14:textId="77777777" w:rsidR="00E308B2" w:rsidRDefault="00E308B2" w:rsidP="00AC5BAF">
            <w:pPr>
              <w:pStyle w:val="TAL"/>
            </w:pPr>
            <w:r>
              <w:t>Revised in parallel session to S2-2407001.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1ED9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4F1A7" w14:textId="77777777" w:rsidR="00E308B2" w:rsidRDefault="00E308B2" w:rsidP="00AC5BAF">
            <w:pPr>
              <w:pStyle w:val="TAL"/>
            </w:pPr>
            <w:r>
              <w:t>S2-2407001</w:t>
            </w:r>
          </w:p>
        </w:tc>
      </w:tr>
      <w:tr w:rsidR="00E308B2" w14:paraId="4CE8CB2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28065"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4763D" w14:textId="77777777" w:rsidR="00E308B2" w:rsidRDefault="00E308B2" w:rsidP="00AC5BAF">
            <w:pPr>
              <w:pStyle w:val="TAL"/>
            </w:pPr>
            <w:r>
              <w:t>S2-2407001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8C9F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7FCD7" w14:textId="77777777" w:rsidR="00E308B2" w:rsidRDefault="00E308B2" w:rsidP="00AC5BAF">
            <w:pPr>
              <w:pStyle w:val="TAL"/>
            </w:pPr>
            <w:r>
              <w:t>KI#3, New Sol.: Secure AIoT Inventory and command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B993A"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206B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92AC6"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AA48D" w14:textId="77777777" w:rsidR="00E308B2" w:rsidRDefault="00E308B2" w:rsidP="00AC5BAF">
            <w:pPr>
              <w:pStyle w:val="TAL"/>
            </w:pPr>
            <w:r>
              <w:t>Revision of S2-2406002. Revised in parallel session to S2-2407040.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79F0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C6EF1" w14:textId="77777777" w:rsidR="00E308B2" w:rsidRDefault="00E308B2" w:rsidP="00AC5BAF">
            <w:pPr>
              <w:pStyle w:val="TAL"/>
            </w:pPr>
            <w:r>
              <w:t>S2-2407040</w:t>
            </w:r>
          </w:p>
        </w:tc>
      </w:tr>
      <w:tr w:rsidR="00E308B2" w14:paraId="77EFC4A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6421B"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2BC5B" w14:textId="77777777" w:rsidR="00E308B2" w:rsidRDefault="00E308B2" w:rsidP="00AC5BAF">
            <w:pPr>
              <w:pStyle w:val="TAL"/>
            </w:pPr>
            <w:r>
              <w:t>S2-2407040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0D1E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0E1B6" w14:textId="77777777" w:rsidR="00E308B2" w:rsidRDefault="00E308B2" w:rsidP="00AC5BAF">
            <w:pPr>
              <w:pStyle w:val="TAL"/>
            </w:pPr>
            <w:r>
              <w:t>KI#3, New Sol.: Secure AIoT Inventory and command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FBA57"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C706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1D0C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236B4" w14:textId="77777777" w:rsidR="00E308B2" w:rsidRDefault="00E308B2" w:rsidP="00AC5BAF">
            <w:pPr>
              <w:pStyle w:val="TAL"/>
            </w:pPr>
            <w:r>
              <w:t>Revision of S2-2407001.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9993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8B11E" w14:textId="77777777" w:rsidR="00E308B2" w:rsidRDefault="00E308B2" w:rsidP="00AC5BAF">
            <w:pPr>
              <w:pStyle w:val="TAL"/>
            </w:pPr>
          </w:p>
        </w:tc>
      </w:tr>
      <w:tr w:rsidR="00E308B2" w14:paraId="24C83B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93FEC"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60C30" w14:textId="77777777" w:rsidR="00E308B2" w:rsidRDefault="00E308B2" w:rsidP="00AC5BAF">
            <w:pPr>
              <w:pStyle w:val="TAL"/>
            </w:pPr>
            <w:r>
              <w:t>S2-2406130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E63E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B8648" w14:textId="77777777" w:rsidR="00E308B2" w:rsidRDefault="00E308B2" w:rsidP="00AC5BAF">
            <w:pPr>
              <w:pStyle w:val="TAL"/>
            </w:pPr>
            <w:r>
              <w:t>KI#1, #2, #3, New Solution: Support AIoT Devices for Topology 2 using AIOTF.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B718A"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F9ED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E550F"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1F2F2" w14:textId="77777777" w:rsidR="00E308B2" w:rsidRDefault="00E308B2" w:rsidP="00AC5BAF">
            <w:pPr>
              <w:pStyle w:val="TAL"/>
            </w:pPr>
            <w:r>
              <w:t>Revision of S2-2404492 from SA WG2#162. Revised in parallel session to S2-2407002.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2073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C29B0" w14:textId="77777777" w:rsidR="00E308B2" w:rsidRDefault="00E308B2" w:rsidP="00AC5BAF">
            <w:pPr>
              <w:pStyle w:val="TAL"/>
            </w:pPr>
            <w:r>
              <w:t>S2-2407002</w:t>
            </w:r>
          </w:p>
        </w:tc>
      </w:tr>
      <w:tr w:rsidR="00E308B2" w14:paraId="3FD56CE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2F8F4"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566AF" w14:textId="77777777" w:rsidR="00E308B2" w:rsidRDefault="00E308B2" w:rsidP="00AC5BAF">
            <w:pPr>
              <w:pStyle w:val="TAL"/>
            </w:pPr>
            <w:r>
              <w:t>S2-2407002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10A5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65903" w14:textId="77777777" w:rsidR="00E308B2" w:rsidRDefault="00E308B2" w:rsidP="00AC5BAF">
            <w:pPr>
              <w:pStyle w:val="TAL"/>
            </w:pPr>
            <w:r>
              <w:t>KI#1, #2, #3, New Solution: Support AIoT Devices for Topology 2 using AIOTF.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1A4EE"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0F3F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BF25E"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DF45D" w14:textId="77777777" w:rsidR="00E308B2" w:rsidRDefault="00E308B2" w:rsidP="00AC5BAF">
            <w:pPr>
              <w:pStyle w:val="TAL"/>
            </w:pPr>
            <w:r>
              <w:t>Revision of S2-2406130. Revised in parallel session to S2-2407041.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4630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91708" w14:textId="77777777" w:rsidR="00E308B2" w:rsidRDefault="00E308B2" w:rsidP="00AC5BAF">
            <w:pPr>
              <w:pStyle w:val="TAL"/>
            </w:pPr>
            <w:r>
              <w:t>S2-2407041</w:t>
            </w:r>
          </w:p>
        </w:tc>
      </w:tr>
      <w:tr w:rsidR="00E308B2" w14:paraId="2ECCE5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03322"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68F4B" w14:textId="77777777" w:rsidR="00E308B2" w:rsidRDefault="00E308B2" w:rsidP="00AC5BAF">
            <w:pPr>
              <w:pStyle w:val="TAL"/>
            </w:pPr>
            <w:r>
              <w:t>S2-2407041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4187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BA6D6" w14:textId="77777777" w:rsidR="00E308B2" w:rsidRDefault="00E308B2" w:rsidP="00AC5BAF">
            <w:pPr>
              <w:pStyle w:val="TAL"/>
            </w:pPr>
            <w:r>
              <w:t>KI#1, #2, #3, New Solution: Support AIoT Devices for Topology 2 using AIOTF.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C2128"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0C4F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0EB8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7A168" w14:textId="77777777" w:rsidR="00E308B2" w:rsidRDefault="00E308B2" w:rsidP="00AC5BAF">
            <w:pPr>
              <w:pStyle w:val="TAL"/>
            </w:pPr>
            <w:r>
              <w:t>Revision of S2-2407002.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8020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37C85" w14:textId="77777777" w:rsidR="00E308B2" w:rsidRDefault="00E308B2" w:rsidP="00AC5BAF">
            <w:pPr>
              <w:pStyle w:val="TAL"/>
            </w:pPr>
          </w:p>
        </w:tc>
      </w:tr>
      <w:tr w:rsidR="00E308B2" w14:paraId="1DA69E1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8F676" w14:textId="77777777" w:rsidR="00E308B2" w:rsidRDefault="00E308B2" w:rsidP="00AC5BAF">
            <w:pPr>
              <w:pStyle w:val="TAL"/>
              <w:rPr>
                <w:sz w:val="24"/>
                <w:szCs w:val="24"/>
              </w:rPr>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3CB21" w14:textId="77777777" w:rsidR="00E308B2" w:rsidRDefault="00E308B2" w:rsidP="00AC5BAF">
            <w:pPr>
              <w:pStyle w:val="TAL"/>
            </w:pPr>
            <w:r>
              <w:t>S2-2406149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4AF0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B1A60" w14:textId="77777777" w:rsidR="00E308B2" w:rsidRDefault="00E308B2" w:rsidP="00AC5BAF">
            <w:pPr>
              <w:pStyle w:val="TAL"/>
            </w:pPr>
            <w:r>
              <w:t>KI#2, New Solution on Reachablity and State machine for AIoT.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F9A56"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0975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A534C"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A6606" w14:textId="77777777" w:rsidR="00E308B2" w:rsidRDefault="00E308B2" w:rsidP="00AC5BAF">
            <w:pPr>
              <w:pStyle w:val="TAL"/>
            </w:pPr>
            <w:r>
              <w:t>Revision of S2-2404326 from SA WG2#162. Revised in parallel session to S2-2407003.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8BEB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A01E0" w14:textId="77777777" w:rsidR="00E308B2" w:rsidRDefault="00E308B2" w:rsidP="00AC5BAF">
            <w:pPr>
              <w:pStyle w:val="TAL"/>
            </w:pPr>
            <w:r>
              <w:t>S2-2407003</w:t>
            </w:r>
          </w:p>
        </w:tc>
      </w:tr>
      <w:tr w:rsidR="00E308B2" w14:paraId="47BFDCD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C4057"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CFB83" w14:textId="77777777" w:rsidR="00E308B2" w:rsidRDefault="00E308B2" w:rsidP="00AC5BAF">
            <w:pPr>
              <w:pStyle w:val="TAL"/>
            </w:pPr>
            <w:r>
              <w:t>S2-2407003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9830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413A8" w14:textId="77777777" w:rsidR="00E308B2" w:rsidRDefault="00E308B2" w:rsidP="00AC5BAF">
            <w:pPr>
              <w:pStyle w:val="TAL"/>
            </w:pPr>
            <w:r>
              <w:t>KI#2, New Solution on Reachablity and State machine for AIoT.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300C0"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0B52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3104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475F2" w14:textId="77777777" w:rsidR="00E308B2" w:rsidRDefault="00E308B2" w:rsidP="00AC5BAF">
            <w:pPr>
              <w:pStyle w:val="TAL"/>
            </w:pPr>
            <w:r>
              <w:t>Revision of S2-2406149.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D8BF3"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EA43F" w14:textId="77777777" w:rsidR="00E308B2" w:rsidRDefault="00E308B2" w:rsidP="00AC5BAF">
            <w:pPr>
              <w:pStyle w:val="TAL"/>
            </w:pPr>
          </w:p>
        </w:tc>
      </w:tr>
      <w:tr w:rsidR="00E308B2" w14:paraId="7333333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885F1"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733DC" w14:textId="77777777" w:rsidR="00E308B2" w:rsidRDefault="00E308B2" w:rsidP="00AC5BAF">
            <w:pPr>
              <w:pStyle w:val="TAL"/>
            </w:pPr>
            <w:r>
              <w:t>S2-2406294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D597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CE159" w14:textId="77777777" w:rsidR="00E308B2" w:rsidRDefault="00E308B2" w:rsidP="00AC5BAF">
            <w:pPr>
              <w:pStyle w:val="TAL"/>
            </w:pPr>
            <w:r>
              <w:t>A new solution: 5GC support for gNB to optimize AIoT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DEDF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0213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7CD3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8AFB0" w14:textId="77777777" w:rsidR="00E308B2" w:rsidRDefault="00E308B2" w:rsidP="00AC5BAF">
            <w:pPr>
              <w:pStyle w:val="TAL"/>
            </w:pPr>
            <w:r>
              <w:t>Revised in parallel session to S2-2407004 (withdrawn). 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8E4A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9B6B6" w14:textId="77777777" w:rsidR="00E308B2" w:rsidRDefault="00E308B2" w:rsidP="00AC5BAF">
            <w:pPr>
              <w:pStyle w:val="TAL"/>
            </w:pPr>
            <w:r>
              <w:t>S2-2407004</w:t>
            </w:r>
          </w:p>
        </w:tc>
      </w:tr>
      <w:tr w:rsidR="00E308B2" w14:paraId="360E46D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1A42C"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3ECF3" w14:textId="77777777" w:rsidR="00E308B2" w:rsidRDefault="00E308B2" w:rsidP="00AC5BAF">
            <w:pPr>
              <w:pStyle w:val="TAL"/>
            </w:pPr>
            <w:r>
              <w:t>S2-2407004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5EC4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592D8" w14:textId="77777777" w:rsidR="00E308B2" w:rsidRDefault="00E308B2" w:rsidP="00AC5BAF">
            <w:pPr>
              <w:pStyle w:val="TAL"/>
            </w:pPr>
            <w:r>
              <w:t>A new solution: 5GC support for gNB to optimize AIoT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F2D68"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DA6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7886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8D693" w14:textId="77777777" w:rsidR="00E308B2" w:rsidRDefault="00E308B2" w:rsidP="00AC5BAF">
            <w:pPr>
              <w:pStyle w:val="TAL"/>
            </w:pPr>
            <w:r>
              <w:t>Revision of S2-2406294.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C823E"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D713E" w14:textId="77777777" w:rsidR="00E308B2" w:rsidRDefault="00E308B2" w:rsidP="00AC5BAF">
            <w:pPr>
              <w:pStyle w:val="TAL"/>
            </w:pPr>
          </w:p>
        </w:tc>
      </w:tr>
      <w:tr w:rsidR="00E308B2" w14:paraId="3F9239C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18957"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EAE84" w14:textId="77777777" w:rsidR="00E308B2" w:rsidRDefault="00E308B2" w:rsidP="00AC5BAF">
            <w:pPr>
              <w:pStyle w:val="TAL"/>
            </w:pPr>
            <w:r>
              <w:t>S2-2406405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9C49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87986" w14:textId="77777777" w:rsidR="00E308B2" w:rsidRDefault="00E308B2" w:rsidP="00AC5BAF">
            <w:pPr>
              <w:pStyle w:val="TAL"/>
            </w:pPr>
            <w:r>
              <w:t>KI #2 and 3, New solution for Topology 2: fixed type of UE reader for Ambient IoT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AF641" w14:textId="77777777" w:rsidR="00E308B2" w:rsidRDefault="00E308B2" w:rsidP="00AC5BAF">
            <w:pPr>
              <w:pStyle w:val="TAL"/>
            </w:pPr>
            <w:r>
              <w:t>China Mobile,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5D6B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BA9D6"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F51C9" w14:textId="77777777" w:rsidR="00E308B2" w:rsidRDefault="00E308B2" w:rsidP="00AC5BAF">
            <w:pPr>
              <w:pStyle w:val="TAL"/>
            </w:pPr>
            <w:r>
              <w:t>Revised in parallel session to S2-2407005.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133B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A711D" w14:textId="77777777" w:rsidR="00E308B2" w:rsidRDefault="00E308B2" w:rsidP="00AC5BAF">
            <w:pPr>
              <w:pStyle w:val="TAL"/>
            </w:pPr>
            <w:r>
              <w:t>S2-2407005</w:t>
            </w:r>
          </w:p>
        </w:tc>
      </w:tr>
      <w:tr w:rsidR="00E308B2" w14:paraId="0232896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E813F"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12974" w14:textId="77777777" w:rsidR="00E308B2" w:rsidRDefault="00E308B2" w:rsidP="00AC5BAF">
            <w:pPr>
              <w:pStyle w:val="TAL"/>
            </w:pPr>
            <w:r>
              <w:t>S2-2407005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FF94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A9367" w14:textId="77777777" w:rsidR="00E308B2" w:rsidRDefault="00E308B2" w:rsidP="00AC5BAF">
            <w:pPr>
              <w:pStyle w:val="TAL"/>
            </w:pPr>
            <w:r>
              <w:t>KI #2 and 3, New solution for Topology 2: fixed type of UE reader for Ambient IoT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586E5" w14:textId="77777777" w:rsidR="00E308B2" w:rsidRDefault="00E308B2" w:rsidP="00AC5BAF">
            <w:pPr>
              <w:pStyle w:val="TAL"/>
            </w:pPr>
            <w:r>
              <w:t>China Mobile,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4ED0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6570C"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64CF6" w14:textId="77777777" w:rsidR="00E308B2" w:rsidRDefault="00E308B2" w:rsidP="00AC5BAF">
            <w:pPr>
              <w:pStyle w:val="TAL"/>
            </w:pPr>
            <w:r>
              <w:t>Revision of S2-2406405. Revised in parallel session to S2-2407042.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35EE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C55C1" w14:textId="77777777" w:rsidR="00E308B2" w:rsidRDefault="00E308B2" w:rsidP="00AC5BAF">
            <w:pPr>
              <w:pStyle w:val="TAL"/>
            </w:pPr>
            <w:r>
              <w:t>S2-2407042</w:t>
            </w:r>
          </w:p>
        </w:tc>
      </w:tr>
      <w:tr w:rsidR="00E308B2" w14:paraId="00D29D7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F2344"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8CD89" w14:textId="77777777" w:rsidR="00E308B2" w:rsidRDefault="00E308B2" w:rsidP="00AC5BAF">
            <w:pPr>
              <w:pStyle w:val="TAL"/>
            </w:pPr>
            <w:r>
              <w:t>S2-2407042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1C57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1C8D0" w14:textId="77777777" w:rsidR="00E308B2" w:rsidRDefault="00E308B2" w:rsidP="00AC5BAF">
            <w:pPr>
              <w:pStyle w:val="TAL"/>
            </w:pPr>
            <w:r>
              <w:t>KI #2 and 3, New solution for Topology 2: fixed type of UE reader for Ambient IoT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1B831" w14:textId="77777777" w:rsidR="00E308B2" w:rsidRDefault="00E308B2" w:rsidP="00AC5BAF">
            <w:pPr>
              <w:pStyle w:val="TAL"/>
            </w:pPr>
            <w:r>
              <w:t>China Mobile,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4077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F4E01"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033CF" w14:textId="77777777" w:rsidR="00E308B2" w:rsidRDefault="00E308B2" w:rsidP="00AC5BAF">
            <w:pPr>
              <w:pStyle w:val="TAL"/>
            </w:pPr>
            <w:r>
              <w:t>Revision of S2-2407005. Revised in parallel session to S2-2407053.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075E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8C3F7" w14:textId="77777777" w:rsidR="00E308B2" w:rsidRDefault="00E308B2" w:rsidP="00AC5BAF">
            <w:pPr>
              <w:pStyle w:val="TAL"/>
            </w:pPr>
            <w:r>
              <w:t>S2-2407053</w:t>
            </w:r>
          </w:p>
        </w:tc>
      </w:tr>
      <w:tr w:rsidR="00E308B2" w14:paraId="16396D2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0BE8B"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AB72E" w14:textId="77777777" w:rsidR="00E308B2" w:rsidRDefault="00E308B2" w:rsidP="00AC5BAF">
            <w:pPr>
              <w:pStyle w:val="TAL"/>
            </w:pPr>
            <w:r>
              <w:t>S2-2407053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25F8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6966E" w14:textId="77777777" w:rsidR="00E308B2" w:rsidRDefault="00E308B2" w:rsidP="00AC5BAF">
            <w:pPr>
              <w:pStyle w:val="TAL"/>
            </w:pPr>
            <w:r>
              <w:t>KI #2 and 3, New solution for Topology 2: fixed type of UE reader for Ambient IoT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5C723" w14:textId="77777777" w:rsidR="00E308B2" w:rsidRDefault="00E308B2" w:rsidP="00AC5BAF">
            <w:pPr>
              <w:pStyle w:val="TAL"/>
            </w:pPr>
            <w:r>
              <w:t>China Mobile,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566F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D4A5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89456" w14:textId="77777777" w:rsidR="00E308B2" w:rsidRDefault="00E308B2" w:rsidP="00AC5BAF">
            <w:pPr>
              <w:pStyle w:val="TAL"/>
            </w:pPr>
            <w:r>
              <w:t>Revision of S2-2407042.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F86B4"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F6A9B" w14:textId="77777777" w:rsidR="00E308B2" w:rsidRDefault="00E308B2" w:rsidP="00AC5BAF">
            <w:pPr>
              <w:pStyle w:val="TAL"/>
            </w:pPr>
          </w:p>
        </w:tc>
      </w:tr>
      <w:tr w:rsidR="00E308B2" w14:paraId="4A9E253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DA838"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B3C84" w14:textId="77777777" w:rsidR="00E308B2" w:rsidRDefault="00E308B2" w:rsidP="00AC5BAF">
            <w:pPr>
              <w:pStyle w:val="TAL"/>
            </w:pPr>
            <w:r>
              <w:t>S2-2406417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D7B6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4FEF5" w14:textId="77777777" w:rsidR="00E308B2" w:rsidRDefault="00E308B2" w:rsidP="00AC5BAF">
            <w:pPr>
              <w:pStyle w:val="TAL"/>
            </w:pPr>
            <w:r>
              <w:t>Solution for KI#2, Subscription Management for Ambient IoTs.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5C83C"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F675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D0BCA"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A1648" w14:textId="77777777" w:rsidR="00E308B2" w:rsidRDefault="00E308B2" w:rsidP="00AC5BAF">
            <w:pPr>
              <w:pStyle w:val="TAL"/>
            </w:pPr>
            <w:r>
              <w:t>Revised in parallel session to S2-2407006.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5901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58438" w14:textId="77777777" w:rsidR="00E308B2" w:rsidRDefault="00E308B2" w:rsidP="00AC5BAF">
            <w:pPr>
              <w:pStyle w:val="TAL"/>
            </w:pPr>
            <w:r>
              <w:t>S2-2407006</w:t>
            </w:r>
          </w:p>
        </w:tc>
      </w:tr>
      <w:tr w:rsidR="00E308B2" w14:paraId="484D6FE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6BD1F"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217B2" w14:textId="77777777" w:rsidR="00E308B2" w:rsidRDefault="00E308B2" w:rsidP="00AC5BAF">
            <w:pPr>
              <w:pStyle w:val="TAL"/>
            </w:pPr>
            <w:r>
              <w:t>S2-2407006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3BB7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AA53B" w14:textId="77777777" w:rsidR="00E308B2" w:rsidRDefault="00E308B2" w:rsidP="00AC5BAF">
            <w:pPr>
              <w:pStyle w:val="TAL"/>
            </w:pPr>
            <w:r>
              <w:t>Solution for KI#2, Subscription Management for Ambient IoTs.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1B7B4"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1443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1D07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61AD9" w14:textId="77777777" w:rsidR="00E308B2" w:rsidRDefault="00E308B2" w:rsidP="00AC5BAF">
            <w:pPr>
              <w:pStyle w:val="TAL"/>
            </w:pPr>
            <w:r>
              <w:t>Revision of S2-2406417. Revised in parallel session to S2-2407043.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0DF9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E2E93" w14:textId="77777777" w:rsidR="00E308B2" w:rsidRDefault="00E308B2" w:rsidP="00AC5BAF">
            <w:pPr>
              <w:pStyle w:val="TAL"/>
            </w:pPr>
            <w:r>
              <w:t>S2-2407043</w:t>
            </w:r>
          </w:p>
        </w:tc>
      </w:tr>
      <w:tr w:rsidR="00E308B2" w14:paraId="4633459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ADB17"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3E9F4" w14:textId="77777777" w:rsidR="00E308B2" w:rsidRDefault="00E308B2" w:rsidP="00AC5BAF">
            <w:pPr>
              <w:pStyle w:val="TAL"/>
            </w:pPr>
            <w:r>
              <w:t>S2-2407043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3255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D0D98" w14:textId="77777777" w:rsidR="00E308B2" w:rsidRDefault="00E308B2" w:rsidP="00AC5BAF">
            <w:pPr>
              <w:pStyle w:val="TAL"/>
            </w:pPr>
            <w:r>
              <w:t>Solution for KI#2, Subscription Management for Ambient IoTs.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F4B85"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11C3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416DD"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DEE8E" w14:textId="77777777" w:rsidR="00E308B2" w:rsidRDefault="00E308B2" w:rsidP="00AC5BAF">
            <w:pPr>
              <w:pStyle w:val="TAL"/>
            </w:pPr>
            <w:r>
              <w:t>Revision of S2-2407006. Revised in parallel session to S2-2407054.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5A85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8A51D" w14:textId="77777777" w:rsidR="00E308B2" w:rsidRDefault="00E308B2" w:rsidP="00AC5BAF">
            <w:pPr>
              <w:pStyle w:val="TAL"/>
            </w:pPr>
            <w:r>
              <w:t>S2-2407054</w:t>
            </w:r>
          </w:p>
        </w:tc>
      </w:tr>
      <w:tr w:rsidR="00E308B2" w14:paraId="153E270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29072" w14:textId="77777777" w:rsidR="00E308B2" w:rsidRDefault="00E308B2" w:rsidP="00AC5BAF">
            <w:pPr>
              <w:pStyle w:val="TAL"/>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C3B48" w14:textId="77777777" w:rsidR="00E308B2" w:rsidRDefault="00E308B2" w:rsidP="00AC5BAF">
            <w:pPr>
              <w:pStyle w:val="TAL"/>
            </w:pPr>
            <w:r>
              <w:t>S2-2407054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B192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047B3" w14:textId="77777777" w:rsidR="00E308B2" w:rsidRDefault="00E308B2" w:rsidP="00AC5BAF">
            <w:pPr>
              <w:pStyle w:val="TAL"/>
            </w:pPr>
            <w:r>
              <w:t>Solution for KI#2, Subscription Management for Ambient IoTs.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BA520"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A834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B460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9A74D" w14:textId="77777777" w:rsidR="00E308B2" w:rsidRDefault="00E308B2" w:rsidP="00AC5BAF">
            <w:pPr>
              <w:pStyle w:val="TAL"/>
            </w:pPr>
            <w:r>
              <w:t>Revision of S2-2407043.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3F017"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E8842" w14:textId="77777777" w:rsidR="00E308B2" w:rsidRDefault="00E308B2" w:rsidP="00AC5BAF">
            <w:pPr>
              <w:pStyle w:val="TAL"/>
            </w:pPr>
          </w:p>
        </w:tc>
      </w:tr>
      <w:tr w:rsidR="00E308B2" w14:paraId="3369418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B9288"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1293A" w14:textId="77777777" w:rsidR="00E308B2" w:rsidRDefault="00E308B2" w:rsidP="00AC5BAF">
            <w:pPr>
              <w:pStyle w:val="TAL"/>
            </w:pPr>
            <w:r>
              <w:t>S2-2406474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743E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5BB3C" w14:textId="77777777" w:rsidR="00E308B2" w:rsidRDefault="00E308B2" w:rsidP="00AC5BAF">
            <w:pPr>
              <w:pStyle w:val="TAL"/>
            </w:pPr>
            <w:r>
              <w:t>KI#2, New solution: Mobility Registration Update and Periodic Registration Update for Ambient IoT Devices for Topology-1.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CA211"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26C0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5FF5C"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25193" w14:textId="77777777" w:rsidR="00E308B2" w:rsidRDefault="00E308B2" w:rsidP="00AC5BAF">
            <w:pPr>
              <w:pStyle w:val="TAL"/>
            </w:pPr>
            <w:r>
              <w:t>Revised in parallel session to S2-2407007.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0567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2A3F9" w14:textId="77777777" w:rsidR="00E308B2" w:rsidRDefault="00E308B2" w:rsidP="00AC5BAF">
            <w:pPr>
              <w:pStyle w:val="TAL"/>
            </w:pPr>
            <w:r>
              <w:t>S2-2407007</w:t>
            </w:r>
          </w:p>
        </w:tc>
      </w:tr>
      <w:tr w:rsidR="00E308B2" w14:paraId="0D341BE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3A91D"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BABE7" w14:textId="77777777" w:rsidR="00E308B2" w:rsidRDefault="00E308B2" w:rsidP="00AC5BAF">
            <w:pPr>
              <w:pStyle w:val="TAL"/>
            </w:pPr>
            <w:r>
              <w:t>S2-2407007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EAC1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D9D4A" w14:textId="77777777" w:rsidR="00E308B2" w:rsidRDefault="00E308B2" w:rsidP="00AC5BAF">
            <w:pPr>
              <w:pStyle w:val="TAL"/>
            </w:pPr>
            <w:r>
              <w:t>KI#2, New solution: Mobility Registration Update and Periodic Registration Update for Ambient IoT Devices for Topology-1.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8081B" w14:textId="77777777" w:rsidR="00E308B2" w:rsidRDefault="00E308B2" w:rsidP="00AC5BAF">
            <w:pPr>
              <w:pStyle w:val="TAL"/>
            </w:pPr>
            <w:r>
              <w:t>NTT DOCOMO, China Telecom,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BE72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E7F0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B3509" w14:textId="77777777" w:rsidR="00E308B2" w:rsidRDefault="00E308B2" w:rsidP="00AC5BAF">
            <w:pPr>
              <w:pStyle w:val="TAL"/>
            </w:pPr>
            <w:r>
              <w:t>Revision of S2-2406474. Revised in parallel session to S2-2407055.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E74C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306AD" w14:textId="77777777" w:rsidR="00E308B2" w:rsidRDefault="00E308B2" w:rsidP="00AC5BAF">
            <w:pPr>
              <w:pStyle w:val="TAL"/>
            </w:pPr>
            <w:r>
              <w:t>S2-2407055</w:t>
            </w:r>
          </w:p>
        </w:tc>
      </w:tr>
      <w:tr w:rsidR="00E308B2" w14:paraId="4D49D3B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E3220"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5AF9E" w14:textId="77777777" w:rsidR="00E308B2" w:rsidRDefault="00E308B2" w:rsidP="00AC5BAF">
            <w:pPr>
              <w:pStyle w:val="TAL"/>
            </w:pPr>
            <w:r>
              <w:t>S2-2407055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F30D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280C6" w14:textId="77777777" w:rsidR="00E308B2" w:rsidRDefault="00E308B2" w:rsidP="00AC5BAF">
            <w:pPr>
              <w:pStyle w:val="TAL"/>
            </w:pPr>
            <w:r>
              <w:t>KI#2, New solution: Periodic triggered Ambient IoT Devices for registration update in Topology-1.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31AC0" w14:textId="77777777" w:rsidR="00E308B2" w:rsidRDefault="00E308B2" w:rsidP="00AC5BAF">
            <w:pPr>
              <w:pStyle w:val="TAL"/>
            </w:pPr>
            <w:r>
              <w:t>NTT DOCOMO, China Telecom,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6040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556EF"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4F939" w14:textId="77777777" w:rsidR="00E308B2" w:rsidRDefault="00E308B2" w:rsidP="00AC5BAF">
            <w:pPr>
              <w:pStyle w:val="TAL"/>
            </w:pPr>
            <w:r>
              <w:t>Revision of S2-2407007.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9D6DA"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42631" w14:textId="77777777" w:rsidR="00E308B2" w:rsidRDefault="00E308B2" w:rsidP="00AC5BAF">
            <w:pPr>
              <w:pStyle w:val="TAL"/>
            </w:pPr>
          </w:p>
        </w:tc>
      </w:tr>
      <w:tr w:rsidR="00E308B2" w14:paraId="5820E8B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C9409"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7F4B6" w14:textId="77777777" w:rsidR="00E308B2" w:rsidRDefault="00E308B2" w:rsidP="00AC5BAF">
            <w:pPr>
              <w:pStyle w:val="TAL"/>
            </w:pPr>
            <w:r>
              <w:t>S2-2406603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3C2F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C015B" w14:textId="77777777" w:rsidR="00E308B2" w:rsidRDefault="00E308B2" w:rsidP="00AC5BAF">
            <w:pPr>
              <w:pStyle w:val="TAL"/>
            </w:pPr>
            <w:r>
              <w:t>KI#3, New Sol, Device-Reader Binding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CE8BB"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944B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D36C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A7F00" w14:textId="77777777" w:rsidR="00E308B2" w:rsidRDefault="00E308B2" w:rsidP="00AC5BAF">
            <w:pPr>
              <w:pStyle w:val="TAL"/>
            </w:pPr>
            <w:r>
              <w:t>Revised in parallel session to S2-2407008.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70A9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F7DFB" w14:textId="77777777" w:rsidR="00E308B2" w:rsidRDefault="00E308B2" w:rsidP="00AC5BAF">
            <w:pPr>
              <w:pStyle w:val="TAL"/>
            </w:pPr>
            <w:r>
              <w:t>S2-2407008</w:t>
            </w:r>
          </w:p>
        </w:tc>
      </w:tr>
      <w:tr w:rsidR="00E308B2" w14:paraId="79203B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C88DB"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ADAE8" w14:textId="77777777" w:rsidR="00E308B2" w:rsidRDefault="00E308B2" w:rsidP="00AC5BAF">
            <w:pPr>
              <w:pStyle w:val="TAL"/>
            </w:pPr>
            <w:r>
              <w:t>S2-2407008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CA33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F3FE6" w14:textId="77777777" w:rsidR="00E308B2" w:rsidRDefault="00E308B2" w:rsidP="00AC5BAF">
            <w:pPr>
              <w:pStyle w:val="TAL"/>
            </w:pPr>
            <w:r>
              <w:t>KI#3, New Sol, Device-Reader Binding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34FDB"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B58E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F6A2A"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8C6F2" w14:textId="77777777" w:rsidR="00E308B2" w:rsidRDefault="00E308B2" w:rsidP="00AC5BAF">
            <w:pPr>
              <w:pStyle w:val="TAL"/>
            </w:pPr>
            <w:r>
              <w:t>Revision of S2-2406603. Revised in parallel session to S2-2407044.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4E4C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A000A" w14:textId="77777777" w:rsidR="00E308B2" w:rsidRDefault="00E308B2" w:rsidP="00AC5BAF">
            <w:pPr>
              <w:pStyle w:val="TAL"/>
            </w:pPr>
            <w:r>
              <w:t>S2-2407044</w:t>
            </w:r>
          </w:p>
        </w:tc>
      </w:tr>
      <w:tr w:rsidR="00E308B2" w14:paraId="14CA20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D3C19"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78164" w14:textId="77777777" w:rsidR="00E308B2" w:rsidRDefault="00E308B2" w:rsidP="00AC5BAF">
            <w:pPr>
              <w:pStyle w:val="TAL"/>
            </w:pPr>
            <w:r>
              <w:t>S2-2407044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BD24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E34C5" w14:textId="77777777" w:rsidR="00E308B2" w:rsidRDefault="00E308B2" w:rsidP="00AC5BAF">
            <w:pPr>
              <w:pStyle w:val="TAL"/>
            </w:pPr>
            <w:r>
              <w:t>KI#3, New Sol, Device-Reader Binding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B6101" w14:textId="77777777" w:rsidR="00E308B2" w:rsidRDefault="00E308B2" w:rsidP="00AC5BAF">
            <w:pPr>
              <w:pStyle w:val="TAL"/>
            </w:pPr>
            <w:r>
              <w:t>ZTE,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52B8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36416"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36082" w14:textId="77777777" w:rsidR="00E308B2" w:rsidRDefault="00E308B2" w:rsidP="00AC5BAF">
            <w:pPr>
              <w:pStyle w:val="TAL"/>
            </w:pPr>
            <w:r>
              <w:t>Revision of S2-2407008.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A1DC3"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4A711" w14:textId="77777777" w:rsidR="00E308B2" w:rsidRDefault="00E308B2" w:rsidP="00AC5BAF">
            <w:pPr>
              <w:pStyle w:val="TAL"/>
            </w:pPr>
          </w:p>
        </w:tc>
      </w:tr>
      <w:tr w:rsidR="00E308B2" w14:paraId="3DC3425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31E06"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39490" w14:textId="77777777" w:rsidR="00E308B2" w:rsidRDefault="00E308B2" w:rsidP="00AC5BAF">
            <w:pPr>
              <w:pStyle w:val="TAL"/>
            </w:pPr>
            <w:r>
              <w:t>S2-2406651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71D9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83747" w14:textId="77777777" w:rsidR="00E308B2" w:rsidRDefault="00E308B2" w:rsidP="00AC5BAF">
            <w:pPr>
              <w:pStyle w:val="TAL"/>
            </w:pPr>
            <w:r>
              <w:t>KI#3, KI#1, New Solution: AIoT communication for connectivity topology 2 and AIoT data transmission in the UP of PDU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D6275"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6D6C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B6E7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86ABF" w14:textId="77777777" w:rsidR="00E308B2" w:rsidRDefault="00E308B2" w:rsidP="00AC5BAF">
            <w:pPr>
              <w:pStyle w:val="TAL"/>
            </w:pPr>
            <w:r>
              <w:t>Revision of S2-2404899 from SA WG2#162. Revised in parallel session to S2-2407009.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3F3B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A3EAE" w14:textId="77777777" w:rsidR="00E308B2" w:rsidRDefault="00E308B2" w:rsidP="00AC5BAF">
            <w:pPr>
              <w:pStyle w:val="TAL"/>
            </w:pPr>
            <w:r>
              <w:t>S2-2407009</w:t>
            </w:r>
          </w:p>
        </w:tc>
      </w:tr>
      <w:tr w:rsidR="00E308B2" w14:paraId="198AA31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51F76"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49E27" w14:textId="77777777" w:rsidR="00E308B2" w:rsidRDefault="00E308B2" w:rsidP="00AC5BAF">
            <w:pPr>
              <w:pStyle w:val="TAL"/>
            </w:pPr>
            <w:r>
              <w:t>S2-2407009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3FF0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CA176" w14:textId="77777777" w:rsidR="00E308B2" w:rsidRDefault="00E308B2" w:rsidP="00AC5BAF">
            <w:pPr>
              <w:pStyle w:val="TAL"/>
            </w:pPr>
            <w:r>
              <w:t>KI#3, KI#1, New Solution: AIoT communication for connectivity topology 2 and AIoT data transmission in the UP of PDU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B22DB"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4F01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C9075"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E9F02" w14:textId="77777777" w:rsidR="00E308B2" w:rsidRDefault="00E308B2" w:rsidP="00AC5BAF">
            <w:pPr>
              <w:pStyle w:val="TAL"/>
            </w:pPr>
            <w:r>
              <w:t>Revision of S2-2406651. Revised in parallel session to S2-2407045.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70D0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AD42D" w14:textId="77777777" w:rsidR="00E308B2" w:rsidRDefault="00E308B2" w:rsidP="00AC5BAF">
            <w:pPr>
              <w:pStyle w:val="TAL"/>
            </w:pPr>
            <w:r>
              <w:t>S2-2407045</w:t>
            </w:r>
          </w:p>
        </w:tc>
      </w:tr>
      <w:tr w:rsidR="00E308B2" w14:paraId="06BAA1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F2335"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6AC80" w14:textId="77777777" w:rsidR="00E308B2" w:rsidRDefault="00E308B2" w:rsidP="00AC5BAF">
            <w:pPr>
              <w:pStyle w:val="TAL"/>
            </w:pPr>
            <w:r>
              <w:t>S2-2407045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49B4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567B4" w14:textId="77777777" w:rsidR="00E308B2" w:rsidRDefault="00E308B2" w:rsidP="00AC5BAF">
            <w:pPr>
              <w:pStyle w:val="TAL"/>
            </w:pPr>
            <w:r>
              <w:t>KI#3, KI#1, New Solution: AIoT communication for connectivity topology 2 and AIoT data transmission in the UP of PDU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842BA"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4A75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4C9A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856FF" w14:textId="77777777" w:rsidR="00E308B2" w:rsidRDefault="00E308B2" w:rsidP="00AC5BAF">
            <w:pPr>
              <w:pStyle w:val="TAL"/>
            </w:pPr>
            <w:r>
              <w:t>Revision of S2-2407009. Revised in parallel session to S2-2407068.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E33E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90968" w14:textId="77777777" w:rsidR="00E308B2" w:rsidRDefault="00E308B2" w:rsidP="00AC5BAF">
            <w:pPr>
              <w:pStyle w:val="TAL"/>
            </w:pPr>
            <w:r>
              <w:t>S2-2407068</w:t>
            </w:r>
          </w:p>
        </w:tc>
      </w:tr>
      <w:tr w:rsidR="00E308B2" w14:paraId="1A9070F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8CA27" w14:textId="77777777" w:rsidR="00E308B2" w:rsidRDefault="00E308B2" w:rsidP="00AC5BAF">
            <w:pPr>
              <w:pStyle w:val="TAL"/>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01A60" w14:textId="77777777" w:rsidR="00E308B2" w:rsidRDefault="00E308B2" w:rsidP="00AC5BAF">
            <w:pPr>
              <w:pStyle w:val="TAL"/>
            </w:pPr>
            <w:r>
              <w:t>S2-2407068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0B76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8E526" w14:textId="77777777" w:rsidR="00E308B2" w:rsidRDefault="00E308B2" w:rsidP="00AC5BAF">
            <w:pPr>
              <w:pStyle w:val="TAL"/>
            </w:pPr>
            <w:r>
              <w:t>KI#3, KI#1, New Solution: AIoT communication for connectivity topology 2 and AIoT data transmission in the UP of PDU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BD0E0"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8F4C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309C7"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AD377" w14:textId="77777777" w:rsidR="00E308B2" w:rsidRDefault="00E308B2" w:rsidP="00AC5BAF">
            <w:pPr>
              <w:pStyle w:val="TAL"/>
            </w:pPr>
            <w:r>
              <w:t>Revision of S2-2407045.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F2A3E"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42DDF" w14:textId="77777777" w:rsidR="00E308B2" w:rsidRDefault="00E308B2" w:rsidP="00AC5BAF">
            <w:pPr>
              <w:pStyle w:val="TAL"/>
            </w:pPr>
          </w:p>
        </w:tc>
      </w:tr>
      <w:tr w:rsidR="00E308B2" w14:paraId="24D6A9D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AB356"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EAA87" w14:textId="77777777" w:rsidR="00E308B2" w:rsidRDefault="00E308B2" w:rsidP="00AC5BAF">
            <w:pPr>
              <w:pStyle w:val="TAL"/>
            </w:pPr>
            <w:r>
              <w:t>S2-2406705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0F76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FF5B9" w14:textId="77777777" w:rsidR="00E308B2" w:rsidRDefault="00E308B2" w:rsidP="00AC5BAF">
            <w:pPr>
              <w:pStyle w:val="TAL"/>
            </w:pPr>
            <w:r>
              <w:t>KI#3, New Sol: Unified API for Topology 1 and Topology 2 for an AF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282D0"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13FC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88371"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77145" w14:textId="77777777" w:rsidR="00E308B2" w:rsidRDefault="00E308B2" w:rsidP="00AC5BAF">
            <w:pPr>
              <w:pStyle w:val="TAL"/>
            </w:pPr>
            <w:r>
              <w:t>Revised in parallel session to S2-2407010.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1618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621AD" w14:textId="77777777" w:rsidR="00E308B2" w:rsidRDefault="00E308B2" w:rsidP="00AC5BAF">
            <w:pPr>
              <w:pStyle w:val="TAL"/>
            </w:pPr>
            <w:r>
              <w:t>S2-2407010</w:t>
            </w:r>
          </w:p>
        </w:tc>
      </w:tr>
      <w:tr w:rsidR="00E308B2" w14:paraId="1F2718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E553A"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86DC9" w14:textId="77777777" w:rsidR="00E308B2" w:rsidRDefault="00E308B2" w:rsidP="00AC5BAF">
            <w:pPr>
              <w:pStyle w:val="TAL"/>
            </w:pPr>
            <w:r>
              <w:t>S2-2407010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8781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3A314" w14:textId="77777777" w:rsidR="00E308B2" w:rsidRDefault="00E308B2" w:rsidP="00AC5BAF">
            <w:pPr>
              <w:pStyle w:val="TAL"/>
            </w:pPr>
            <w:r>
              <w:t>KI#3, New Sol: Unified API for Topology 1 and Topology 2 for an AF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4345F"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9EEF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13406"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5B028" w14:textId="77777777" w:rsidR="00E308B2" w:rsidRDefault="00E308B2" w:rsidP="00AC5BAF">
            <w:pPr>
              <w:pStyle w:val="TAL"/>
            </w:pPr>
            <w:r>
              <w:t>Revision of S2-2406705.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3D08A"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40817" w14:textId="77777777" w:rsidR="00E308B2" w:rsidRDefault="00E308B2" w:rsidP="00AC5BAF">
            <w:pPr>
              <w:pStyle w:val="TAL"/>
            </w:pPr>
          </w:p>
        </w:tc>
      </w:tr>
      <w:tr w:rsidR="00E308B2" w14:paraId="51277E8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5838F"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4D07A" w14:textId="77777777" w:rsidR="00E308B2" w:rsidRDefault="00E308B2" w:rsidP="00AC5BAF">
            <w:pPr>
              <w:pStyle w:val="TAL"/>
            </w:pPr>
            <w:r>
              <w:t>S2-2406735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EB5C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F9A5D" w14:textId="77777777" w:rsidR="00E308B2" w:rsidRDefault="00E308B2" w:rsidP="00AC5BAF">
            <w:pPr>
              <w:pStyle w:val="TAL"/>
            </w:pPr>
            <w:r>
              <w:t>Solution for different Ambient IoT Device Types.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18ED1"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0C82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AA2E1"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78C79" w14:textId="77777777" w:rsidR="00E308B2" w:rsidRDefault="00E308B2" w:rsidP="00AC5BAF">
            <w:pPr>
              <w:pStyle w:val="TAL"/>
            </w:pPr>
            <w:r>
              <w:t>Revised in parallel session to S2-2407011.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4C5A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FDE15" w14:textId="77777777" w:rsidR="00E308B2" w:rsidRDefault="00E308B2" w:rsidP="00AC5BAF">
            <w:pPr>
              <w:pStyle w:val="TAL"/>
            </w:pPr>
            <w:r>
              <w:t>S2-2407011</w:t>
            </w:r>
          </w:p>
        </w:tc>
      </w:tr>
      <w:tr w:rsidR="00E308B2" w14:paraId="1BE307E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D0D04"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93510" w14:textId="77777777" w:rsidR="00E308B2" w:rsidRDefault="00E308B2" w:rsidP="00AC5BAF">
            <w:pPr>
              <w:pStyle w:val="TAL"/>
            </w:pPr>
            <w:r>
              <w:t>S2-2407011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55BC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F17F9" w14:textId="77777777" w:rsidR="00E308B2" w:rsidRDefault="00E308B2" w:rsidP="00AC5BAF">
            <w:pPr>
              <w:pStyle w:val="TAL"/>
            </w:pPr>
            <w:r>
              <w:t>Solution for different Ambient IoT Device Types.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758CA"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6131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79E7D"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81DA5" w14:textId="77777777" w:rsidR="00E308B2" w:rsidRDefault="00E308B2" w:rsidP="00AC5BAF">
            <w:pPr>
              <w:pStyle w:val="TAL"/>
            </w:pPr>
            <w:r>
              <w:t>Revision of S2-2406735. Revised in parallel session to S2-2407046.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5FC9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6EDF0" w14:textId="77777777" w:rsidR="00E308B2" w:rsidRDefault="00E308B2" w:rsidP="00AC5BAF">
            <w:pPr>
              <w:pStyle w:val="TAL"/>
            </w:pPr>
            <w:r>
              <w:t>S2-2407046</w:t>
            </w:r>
          </w:p>
        </w:tc>
      </w:tr>
      <w:tr w:rsidR="00E308B2" w14:paraId="313A6A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3CC9C"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D81BE" w14:textId="77777777" w:rsidR="00E308B2" w:rsidRDefault="00E308B2" w:rsidP="00AC5BAF">
            <w:pPr>
              <w:pStyle w:val="TAL"/>
            </w:pPr>
            <w:r>
              <w:t>S2-2407046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746A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DDBA4" w14:textId="77777777" w:rsidR="00E308B2" w:rsidRDefault="00E308B2" w:rsidP="00AC5BAF">
            <w:pPr>
              <w:pStyle w:val="TAL"/>
            </w:pPr>
            <w:r>
              <w:t>Solution for different Ambient IoT Device Types.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00929"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C10A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6ED2B"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57985" w14:textId="77777777" w:rsidR="00E308B2" w:rsidRDefault="00E308B2" w:rsidP="00AC5BAF">
            <w:pPr>
              <w:pStyle w:val="TAL"/>
            </w:pPr>
            <w:r>
              <w:t>Revision of S2-2407011. Revised in parallel session to S2-2407082.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3903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FC6CD" w14:textId="77777777" w:rsidR="00E308B2" w:rsidRDefault="00E308B2" w:rsidP="00AC5BAF">
            <w:pPr>
              <w:pStyle w:val="TAL"/>
            </w:pPr>
            <w:r>
              <w:t>S2-2407082</w:t>
            </w:r>
          </w:p>
        </w:tc>
      </w:tr>
      <w:tr w:rsidR="00E308B2" w14:paraId="2B2096A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333B9"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40EF5" w14:textId="77777777" w:rsidR="00E308B2" w:rsidRDefault="00E308B2" w:rsidP="00AC5BAF">
            <w:pPr>
              <w:pStyle w:val="TAL"/>
            </w:pPr>
            <w:r>
              <w:t>S2-2407082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EA3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6A47B" w14:textId="77777777" w:rsidR="00E308B2" w:rsidRDefault="00E308B2" w:rsidP="00AC5BAF">
            <w:pPr>
              <w:pStyle w:val="TAL"/>
            </w:pPr>
            <w:r>
              <w:t>Solution for different Ambient IoT Device Types.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0BFD4"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BE3E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233F7"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03CB5" w14:textId="77777777" w:rsidR="00E308B2" w:rsidRDefault="00E308B2" w:rsidP="00AC5BAF">
            <w:pPr>
              <w:pStyle w:val="TAL"/>
            </w:pPr>
            <w:r>
              <w:t>Revision of S2-2407046.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5CB8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D3FAD" w14:textId="77777777" w:rsidR="00E308B2" w:rsidRDefault="00E308B2" w:rsidP="00AC5BAF">
            <w:pPr>
              <w:pStyle w:val="TAL"/>
            </w:pPr>
          </w:p>
        </w:tc>
      </w:tr>
      <w:tr w:rsidR="00E308B2" w14:paraId="4346F2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07776"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3A7D5" w14:textId="77777777" w:rsidR="00E308B2" w:rsidRDefault="00E308B2" w:rsidP="00AC5BAF">
            <w:pPr>
              <w:pStyle w:val="TAL"/>
            </w:pPr>
            <w:r>
              <w:t>S2-2406744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A788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EF7CF" w14:textId="77777777" w:rsidR="00E308B2" w:rsidRDefault="00E308B2" w:rsidP="00AC5BAF">
            <w:pPr>
              <w:pStyle w:val="TAL"/>
            </w:pPr>
            <w:r>
              <w:t>Key Issue #2, New Solution: UE Assisted Paging for AIoT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5AA72"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8C72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C369A"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75DDB" w14:textId="77777777" w:rsidR="00E308B2" w:rsidRDefault="00E308B2" w:rsidP="00AC5BAF">
            <w:pPr>
              <w:pStyle w:val="TAL"/>
            </w:pPr>
            <w:r>
              <w:t>Revised in parallel session to S2-2407012.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85EF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023B7" w14:textId="77777777" w:rsidR="00E308B2" w:rsidRDefault="00E308B2" w:rsidP="00AC5BAF">
            <w:pPr>
              <w:pStyle w:val="TAL"/>
            </w:pPr>
            <w:r>
              <w:t>S2-2407012</w:t>
            </w:r>
          </w:p>
        </w:tc>
      </w:tr>
      <w:tr w:rsidR="00E308B2" w14:paraId="33423A9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7979B"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FC470" w14:textId="77777777" w:rsidR="00E308B2" w:rsidRDefault="00E308B2" w:rsidP="00AC5BAF">
            <w:pPr>
              <w:pStyle w:val="TAL"/>
            </w:pPr>
            <w:r>
              <w:t>S2-2407012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FE03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89A08" w14:textId="77777777" w:rsidR="00E308B2" w:rsidRDefault="00E308B2" w:rsidP="00AC5BAF">
            <w:pPr>
              <w:pStyle w:val="TAL"/>
            </w:pPr>
            <w:r>
              <w:t>Key Issue #2, New Solution: UE Assisted Paging for AIoT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A03C3"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F4E6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F4A97"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D4ACA" w14:textId="77777777" w:rsidR="00E308B2" w:rsidRDefault="00E308B2" w:rsidP="00AC5BAF">
            <w:pPr>
              <w:pStyle w:val="TAL"/>
            </w:pPr>
            <w:r>
              <w:t>Revision of S2-2406744. Revised in parallel session to S2-2407047.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AE94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2E2C4" w14:textId="77777777" w:rsidR="00E308B2" w:rsidRDefault="00E308B2" w:rsidP="00AC5BAF">
            <w:pPr>
              <w:pStyle w:val="TAL"/>
            </w:pPr>
            <w:r>
              <w:t>S2-2407047</w:t>
            </w:r>
          </w:p>
        </w:tc>
      </w:tr>
      <w:tr w:rsidR="00E308B2" w14:paraId="0C88E7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F88D5"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10727" w14:textId="77777777" w:rsidR="00E308B2" w:rsidRDefault="00E308B2" w:rsidP="00AC5BAF">
            <w:pPr>
              <w:pStyle w:val="TAL"/>
            </w:pPr>
            <w:r>
              <w:t>S2-2407047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C50B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14563" w14:textId="77777777" w:rsidR="00E308B2" w:rsidRDefault="00E308B2" w:rsidP="00AC5BAF">
            <w:pPr>
              <w:pStyle w:val="TAL"/>
            </w:pPr>
            <w:r>
              <w:t>Key Issue #2, New Solution: UE Assisted Paging for AIoT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FB6B1"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061F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B2D61"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8A440" w14:textId="77777777" w:rsidR="00E308B2" w:rsidRDefault="00E308B2" w:rsidP="00AC5BAF">
            <w:pPr>
              <w:pStyle w:val="TAL"/>
            </w:pPr>
            <w:r>
              <w:t>Revision of S2-2407012. Revised in parallel session to S2-2407230.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2061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F7359" w14:textId="77777777" w:rsidR="00E308B2" w:rsidRDefault="00E308B2" w:rsidP="00AC5BAF">
            <w:pPr>
              <w:pStyle w:val="TAL"/>
            </w:pPr>
            <w:r>
              <w:t>S2-2407230</w:t>
            </w:r>
          </w:p>
        </w:tc>
      </w:tr>
      <w:tr w:rsidR="00E308B2" w14:paraId="5A6D41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65FAF" w14:textId="77777777" w:rsidR="00E308B2" w:rsidRDefault="00E308B2" w:rsidP="00AC5BAF">
            <w:pPr>
              <w:pStyle w:val="TAL"/>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1A747" w14:textId="77777777" w:rsidR="00E308B2" w:rsidRDefault="00E308B2" w:rsidP="00AC5BAF">
            <w:pPr>
              <w:pStyle w:val="TAL"/>
            </w:pPr>
            <w:r>
              <w:t>S2-2407230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AF51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8F980" w14:textId="77777777" w:rsidR="00E308B2" w:rsidRDefault="00E308B2" w:rsidP="00AC5BAF">
            <w:pPr>
              <w:pStyle w:val="TAL"/>
            </w:pPr>
            <w:r>
              <w:t>Key Issue #2, New Solution: UE Assisted Paging for AIoT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8794C"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20B4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6DB15"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FBB5A" w14:textId="77777777" w:rsidR="00E308B2" w:rsidRDefault="00E308B2" w:rsidP="00AC5BAF">
            <w:pPr>
              <w:pStyle w:val="TAL"/>
            </w:pPr>
            <w:r>
              <w:t>Revision of S2-2407047.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335F4"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98558" w14:textId="77777777" w:rsidR="00E308B2" w:rsidRDefault="00E308B2" w:rsidP="00AC5BAF">
            <w:pPr>
              <w:pStyle w:val="TAL"/>
            </w:pPr>
          </w:p>
        </w:tc>
      </w:tr>
      <w:tr w:rsidR="00E308B2" w14:paraId="6DE8152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A751A" w14:textId="77777777" w:rsidR="00E308B2" w:rsidRDefault="00E308B2" w:rsidP="00AC5BAF">
            <w:pPr>
              <w:pStyle w:val="TAL"/>
              <w:rPr>
                <w:sz w:val="24"/>
                <w:szCs w:val="24"/>
              </w:rPr>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B35CC" w14:textId="77777777" w:rsidR="00E308B2" w:rsidRDefault="00E308B2" w:rsidP="00AC5BAF">
            <w:pPr>
              <w:pStyle w:val="TAL"/>
            </w:pPr>
            <w:r>
              <w:t>S2-2406523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B944C"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5027F" w14:textId="77777777" w:rsidR="00E308B2" w:rsidRDefault="00E308B2" w:rsidP="00AC5BAF">
            <w:pPr>
              <w:pStyle w:val="TAL"/>
            </w:pPr>
            <w:r>
              <w:t>AIoT Limitations Analysis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DA8A3" w14:textId="77777777" w:rsidR="00E308B2" w:rsidRDefault="00E308B2" w:rsidP="00AC5BAF">
            <w:pPr>
              <w:pStyle w:val="TAL"/>
            </w:pPr>
            <w:r>
              <w:t>Wiliot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B61A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D7DC2"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E699F" w14:textId="77777777" w:rsidR="00E308B2" w:rsidRDefault="00E308B2" w:rsidP="00AC5BAF">
            <w:pPr>
              <w:pStyle w:val="TAL"/>
              <w:rPr>
                <w:sz w:val="24"/>
                <w:szCs w:val="24"/>
              </w:rPr>
            </w:pPr>
            <w:r>
              <w:t>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6D30C"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B6ED7" w14:textId="77777777" w:rsidR="00E308B2" w:rsidRDefault="00E308B2" w:rsidP="00AC5BAF">
            <w:pPr>
              <w:pStyle w:val="TAL"/>
            </w:pPr>
          </w:p>
        </w:tc>
      </w:tr>
      <w:tr w:rsidR="00E308B2" w14:paraId="3AF1B6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F89D2"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740C9" w14:textId="77777777" w:rsidR="00E308B2" w:rsidRDefault="00E308B2" w:rsidP="00AC5BAF">
            <w:pPr>
              <w:pStyle w:val="TAL"/>
            </w:pPr>
            <w:r>
              <w:t>S2-2406704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D56D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8EDDD" w14:textId="77777777" w:rsidR="00E308B2" w:rsidRDefault="00E308B2" w:rsidP="00AC5BAF">
            <w:pPr>
              <w:pStyle w:val="TAL"/>
            </w:pPr>
            <w:r>
              <w:t>Sol#2 Update: AIoT Device ID for accessing remote subscription-like data.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A1207"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248B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D95B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453A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A424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C7281" w14:textId="77777777" w:rsidR="00E308B2" w:rsidRDefault="00E308B2" w:rsidP="00AC5BAF">
            <w:pPr>
              <w:pStyle w:val="TAL"/>
            </w:pPr>
          </w:p>
        </w:tc>
      </w:tr>
      <w:tr w:rsidR="00E308B2" w14:paraId="2038B2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8901B"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D4F20" w14:textId="77777777" w:rsidR="00E308B2" w:rsidRDefault="00E308B2" w:rsidP="00AC5BAF">
            <w:pPr>
              <w:pStyle w:val="TAL"/>
            </w:pPr>
            <w:r>
              <w:t>S2-2405961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1470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DDD08" w14:textId="77777777" w:rsidR="00E308B2" w:rsidRDefault="00E308B2" w:rsidP="00AC5BAF">
            <w:pPr>
              <w:pStyle w:val="TAL"/>
            </w:pPr>
            <w:r>
              <w:t>Sol for KI#2: A format of AIoT device ID compatible to EPC and 3GPP defined device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57CC8"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0EEA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163DF"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15A1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B37B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478BC" w14:textId="77777777" w:rsidR="00E308B2" w:rsidRDefault="00E308B2" w:rsidP="00AC5BAF">
            <w:pPr>
              <w:pStyle w:val="TAL"/>
            </w:pPr>
          </w:p>
        </w:tc>
      </w:tr>
      <w:tr w:rsidR="00E308B2" w14:paraId="0B460A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B12F4"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2E366" w14:textId="77777777" w:rsidR="00E308B2" w:rsidRDefault="00E308B2" w:rsidP="00AC5BAF">
            <w:pPr>
              <w:pStyle w:val="TAL"/>
            </w:pPr>
            <w:r>
              <w:t>S2-2406473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A81D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40160" w14:textId="77777777" w:rsidR="00E308B2" w:rsidRDefault="00E308B2" w:rsidP="00AC5BAF">
            <w:pPr>
              <w:pStyle w:val="TAL"/>
            </w:pPr>
            <w:r>
              <w:t>New Solution for KI#2: Reusable Temporary IDs for AIoT.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5ABC6" w14:textId="77777777" w:rsidR="00E308B2" w:rsidRDefault="00E308B2" w:rsidP="00AC5BAF">
            <w:pPr>
              <w:pStyle w:val="TAL"/>
            </w:pPr>
            <w:r>
              <w:t>KPN 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B93F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9083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CB50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A2E1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783BF" w14:textId="77777777" w:rsidR="00E308B2" w:rsidRDefault="00E308B2" w:rsidP="00AC5BAF">
            <w:pPr>
              <w:pStyle w:val="TAL"/>
            </w:pPr>
          </w:p>
        </w:tc>
      </w:tr>
      <w:tr w:rsidR="00E308B2" w14:paraId="51E2705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35D17"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70529" w14:textId="77777777" w:rsidR="00E308B2" w:rsidRDefault="00E308B2" w:rsidP="00AC5BAF">
            <w:pPr>
              <w:pStyle w:val="TAL"/>
            </w:pPr>
            <w:r>
              <w:t>S2-2406064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DCC8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B9689" w14:textId="77777777" w:rsidR="00E308B2" w:rsidRDefault="00E308B2" w:rsidP="00AC5BAF">
            <w:pPr>
              <w:pStyle w:val="TAL"/>
            </w:pPr>
            <w:r>
              <w:t>KI#2: New Solution on Multiple Temporary Identifiers for AIoT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AAA2F"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FB18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B5E5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E191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4CAF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B3022" w14:textId="77777777" w:rsidR="00E308B2" w:rsidRDefault="00E308B2" w:rsidP="00AC5BAF">
            <w:pPr>
              <w:pStyle w:val="TAL"/>
            </w:pPr>
          </w:p>
        </w:tc>
      </w:tr>
      <w:tr w:rsidR="00E308B2" w14:paraId="47496F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D0B07"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CFFAE" w14:textId="77777777" w:rsidR="00E308B2" w:rsidRDefault="00E308B2" w:rsidP="00AC5BAF">
            <w:pPr>
              <w:pStyle w:val="TAL"/>
            </w:pPr>
            <w:r>
              <w:t>S2-2406295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9A50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CF02E" w14:textId="77777777" w:rsidR="00E308B2" w:rsidRDefault="00E308B2" w:rsidP="00AC5BAF">
            <w:pPr>
              <w:pStyle w:val="TAL"/>
            </w:pPr>
            <w:r>
              <w:t>Update of Solution #1: AIoT temporary ID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7119D"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BAC7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3674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E152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DD3B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F811F" w14:textId="77777777" w:rsidR="00E308B2" w:rsidRDefault="00E308B2" w:rsidP="00AC5BAF">
            <w:pPr>
              <w:pStyle w:val="TAL"/>
            </w:pPr>
          </w:p>
        </w:tc>
      </w:tr>
      <w:tr w:rsidR="00E308B2" w14:paraId="4E80F4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C2223"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68969" w14:textId="77777777" w:rsidR="00E308B2" w:rsidRDefault="00E308B2" w:rsidP="00AC5BAF">
            <w:pPr>
              <w:pStyle w:val="TAL"/>
            </w:pPr>
            <w:r>
              <w:t>S2-2406133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23BC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D7D04" w14:textId="77777777" w:rsidR="00E308B2" w:rsidRDefault="00E308B2" w:rsidP="00AC5BAF">
            <w:pPr>
              <w:pStyle w:val="TAL"/>
            </w:pPr>
            <w:r>
              <w:t>KI#1, #2, #3, New Solution: UP Solution using AIOTF for Topology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1F65F"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54DF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DB495"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5918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C698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9C540" w14:textId="77777777" w:rsidR="00E308B2" w:rsidRDefault="00E308B2" w:rsidP="00AC5BAF">
            <w:pPr>
              <w:pStyle w:val="TAL"/>
            </w:pPr>
          </w:p>
        </w:tc>
      </w:tr>
      <w:tr w:rsidR="00E308B2" w14:paraId="5D0661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635F4"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0A62A" w14:textId="77777777" w:rsidR="00E308B2" w:rsidRDefault="00E308B2" w:rsidP="00AC5BAF">
            <w:pPr>
              <w:pStyle w:val="TAL"/>
            </w:pPr>
            <w:r>
              <w:t>S2-2406475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3488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2A136" w14:textId="77777777" w:rsidR="00E308B2" w:rsidRDefault="00E308B2" w:rsidP="00AC5BAF">
            <w:pPr>
              <w:pStyle w:val="TAL"/>
            </w:pPr>
            <w:r>
              <w:t>New Solution for KI#3: Shared PDU Session for Ambient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F6E9B" w14:textId="77777777" w:rsidR="00E308B2" w:rsidRDefault="00E308B2" w:rsidP="00AC5BAF">
            <w:pPr>
              <w:pStyle w:val="TAL"/>
            </w:pPr>
            <w:r>
              <w:t>KPN 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30FE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67B85"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D6C4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03DF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5A922" w14:textId="77777777" w:rsidR="00E308B2" w:rsidRDefault="00E308B2" w:rsidP="00AC5BAF">
            <w:pPr>
              <w:pStyle w:val="TAL"/>
            </w:pPr>
          </w:p>
        </w:tc>
      </w:tr>
      <w:tr w:rsidR="00E308B2" w14:paraId="7E83E45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9B1D9"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8BF9B" w14:textId="77777777" w:rsidR="00E308B2" w:rsidRDefault="00E308B2" w:rsidP="00AC5BAF">
            <w:pPr>
              <w:pStyle w:val="TAL"/>
            </w:pPr>
            <w:r>
              <w:t>S2-2406421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B54C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F59D6" w14:textId="77777777" w:rsidR="00E308B2" w:rsidRDefault="00E308B2" w:rsidP="00AC5BAF">
            <w:pPr>
              <w:pStyle w:val="TAL"/>
            </w:pPr>
            <w:r>
              <w:t>Solution for KI#3, Shared PDU Session to support Ambient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64BE6"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A726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47819"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0091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8643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92456" w14:textId="77777777" w:rsidR="00E308B2" w:rsidRDefault="00E308B2" w:rsidP="00AC5BAF">
            <w:pPr>
              <w:pStyle w:val="TAL"/>
            </w:pPr>
          </w:p>
        </w:tc>
      </w:tr>
      <w:tr w:rsidR="00E308B2" w14:paraId="540DA4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BA311"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B8557" w14:textId="77777777" w:rsidR="00E308B2" w:rsidRDefault="00E308B2" w:rsidP="00AC5BAF">
            <w:pPr>
              <w:pStyle w:val="TAL"/>
            </w:pPr>
            <w:r>
              <w:t>S2-2405963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71CF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01391" w14:textId="77777777" w:rsidR="00E308B2" w:rsidRDefault="00E308B2" w:rsidP="00AC5BAF">
            <w:pPr>
              <w:pStyle w:val="TAL"/>
            </w:pPr>
            <w:r>
              <w:t>Sol for KI#3: Support of Resource Efficiency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B6C9A"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2425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8AB5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24CB2" w14:textId="77777777" w:rsidR="00E308B2" w:rsidRDefault="00E308B2" w:rsidP="00AC5BAF">
            <w:pPr>
              <w:pStyle w:val="TAL"/>
            </w:pPr>
            <w:r>
              <w:t>Revision of S2-2404298 from SA2#162.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5411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E4BC4" w14:textId="77777777" w:rsidR="00E308B2" w:rsidRDefault="00E308B2" w:rsidP="00AC5BAF">
            <w:pPr>
              <w:pStyle w:val="TAL"/>
            </w:pPr>
          </w:p>
        </w:tc>
      </w:tr>
      <w:tr w:rsidR="00E308B2" w14:paraId="1A7A59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E82ED"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17F6F" w14:textId="77777777" w:rsidR="00E308B2" w:rsidRDefault="00E308B2" w:rsidP="00AC5BAF">
            <w:pPr>
              <w:pStyle w:val="TAL"/>
            </w:pPr>
            <w:r>
              <w:t>S2-2405964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2AE2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FC624" w14:textId="77777777" w:rsidR="00E308B2" w:rsidRDefault="00E308B2" w:rsidP="00AC5BAF">
            <w:pPr>
              <w:pStyle w:val="TAL"/>
            </w:pPr>
            <w:r>
              <w:t>Sol for KI#1#3: intermediate node management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120DA"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639D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6B81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0236B" w14:textId="77777777" w:rsidR="00E308B2" w:rsidRDefault="00E308B2" w:rsidP="00AC5BAF">
            <w:pPr>
              <w:pStyle w:val="TAL"/>
            </w:pPr>
            <w:r>
              <w:t>Revision of S2-2404299 from SA2#162.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B7F0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55AD4" w14:textId="77777777" w:rsidR="00E308B2" w:rsidRDefault="00E308B2" w:rsidP="00AC5BAF">
            <w:pPr>
              <w:pStyle w:val="TAL"/>
            </w:pPr>
          </w:p>
        </w:tc>
      </w:tr>
      <w:tr w:rsidR="00E308B2" w14:paraId="0A820F7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FE3F8"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986EB" w14:textId="77777777" w:rsidR="00E308B2" w:rsidRDefault="00E308B2" w:rsidP="00AC5BAF">
            <w:pPr>
              <w:pStyle w:val="TAL"/>
            </w:pPr>
            <w:r>
              <w:t>S2-2406131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9DFC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BB409" w14:textId="77777777" w:rsidR="00E308B2" w:rsidRDefault="00E308B2" w:rsidP="00AC5BAF">
            <w:pPr>
              <w:pStyle w:val="TAL"/>
            </w:pPr>
            <w:r>
              <w:t>KI#1, #2, #3, Sol#8: Update to add Command Procedure and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67AB6"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E6FD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6194C"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5524D" w14:textId="77777777" w:rsidR="00E308B2" w:rsidRDefault="00E308B2" w:rsidP="00AC5BAF">
            <w:pPr>
              <w:pStyle w:val="TAL"/>
            </w:pPr>
            <w:r>
              <w:t>Revision of S2-2404493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317B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15C62" w14:textId="77777777" w:rsidR="00E308B2" w:rsidRDefault="00E308B2" w:rsidP="00AC5BAF">
            <w:pPr>
              <w:pStyle w:val="TAL"/>
            </w:pPr>
          </w:p>
        </w:tc>
      </w:tr>
      <w:tr w:rsidR="00E308B2" w14:paraId="2FD68D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734FF"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8F766" w14:textId="77777777" w:rsidR="00E308B2" w:rsidRDefault="00E308B2" w:rsidP="00AC5BAF">
            <w:pPr>
              <w:pStyle w:val="TAL"/>
            </w:pPr>
            <w:r>
              <w:t>S2-2406132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7D8F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AB465" w14:textId="77777777" w:rsidR="00E308B2" w:rsidRDefault="00E308B2" w:rsidP="00AC5BAF">
            <w:pPr>
              <w:pStyle w:val="TAL"/>
            </w:pPr>
            <w:r>
              <w:t>KI#2, New Solution: Device ID(s) for AIoT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789E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1CBC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2F32C"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7B813" w14:textId="77777777" w:rsidR="00E308B2" w:rsidRDefault="00E308B2" w:rsidP="00AC5BAF">
            <w:pPr>
              <w:pStyle w:val="TAL"/>
            </w:pPr>
            <w:r>
              <w:t>Revision of S2-2404494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D899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54EA2" w14:textId="77777777" w:rsidR="00E308B2" w:rsidRDefault="00E308B2" w:rsidP="00AC5BAF">
            <w:pPr>
              <w:pStyle w:val="TAL"/>
            </w:pPr>
          </w:p>
        </w:tc>
      </w:tr>
      <w:tr w:rsidR="00E308B2" w14:paraId="711BB1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6AE6B"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E2705" w14:textId="77777777" w:rsidR="00E308B2" w:rsidRDefault="00E308B2" w:rsidP="00AC5BAF">
            <w:pPr>
              <w:pStyle w:val="TAL"/>
            </w:pPr>
            <w:r>
              <w:t>S2-2406148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BD71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752F7" w14:textId="77777777" w:rsidR="00E308B2" w:rsidRDefault="00E308B2" w:rsidP="00AC5BAF">
            <w:pPr>
              <w:pStyle w:val="TAL"/>
            </w:pPr>
            <w:r>
              <w:t>KI#3, solution#11: Update on solution#11.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69DC2"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ECEA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AB8D5"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186E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0A58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C126D" w14:textId="77777777" w:rsidR="00E308B2" w:rsidRDefault="00E308B2" w:rsidP="00AC5BAF">
            <w:pPr>
              <w:pStyle w:val="TAL"/>
            </w:pPr>
          </w:p>
        </w:tc>
      </w:tr>
      <w:tr w:rsidR="00E308B2" w14:paraId="550DDD6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C7D75"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5BFCE" w14:textId="77777777" w:rsidR="00E308B2" w:rsidRDefault="00E308B2" w:rsidP="00AC5BAF">
            <w:pPr>
              <w:pStyle w:val="TAL"/>
            </w:pPr>
            <w:r>
              <w:t>S2-2406150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C148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D79CF" w14:textId="77777777" w:rsidR="00E308B2" w:rsidRDefault="00E308B2" w:rsidP="00AC5BAF">
            <w:pPr>
              <w:pStyle w:val="TAL"/>
            </w:pPr>
            <w:r>
              <w:t>KI#1,2,3, solution#9 update: Editor s note Resolution.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6B518"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E2AB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995E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7CC0E" w14:textId="77777777" w:rsidR="00E308B2" w:rsidRDefault="00E308B2" w:rsidP="00AC5BAF">
            <w:pPr>
              <w:pStyle w:val="TAL"/>
            </w:pPr>
            <w:r>
              <w:t>Revision of S2-2404327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BFD7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7A9E8" w14:textId="77777777" w:rsidR="00E308B2" w:rsidRDefault="00E308B2" w:rsidP="00AC5BAF">
            <w:pPr>
              <w:pStyle w:val="TAL"/>
            </w:pPr>
          </w:p>
        </w:tc>
      </w:tr>
      <w:tr w:rsidR="00E308B2" w14:paraId="02C01D6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4AEFD" w14:textId="77777777" w:rsidR="00E308B2" w:rsidRDefault="00E308B2" w:rsidP="00AC5BAF">
            <w:pPr>
              <w:pStyle w:val="TAL"/>
              <w:rPr>
                <w:sz w:val="24"/>
                <w:szCs w:val="24"/>
              </w:rPr>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9D436" w14:textId="77777777" w:rsidR="00E308B2" w:rsidRDefault="00E308B2" w:rsidP="00AC5BAF">
            <w:pPr>
              <w:pStyle w:val="TAL"/>
            </w:pPr>
            <w:r>
              <w:t>S2-2406296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EED3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F2968" w14:textId="77777777" w:rsidR="00E308B2" w:rsidRPr="00925BE9" w:rsidRDefault="00E308B2" w:rsidP="00AC5BAF">
            <w:pPr>
              <w:pStyle w:val="TAL"/>
              <w:rPr>
                <w:lang w:val="fr-FR"/>
              </w:rPr>
            </w:pPr>
            <w:r w:rsidRPr="00925BE9">
              <w:rPr>
                <w:lang w:val="fr-FR"/>
              </w:rPr>
              <w:t>New solution: Ambient IoT device validation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426C4"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FF89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03BA1"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C5E9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67FA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D1D77" w14:textId="77777777" w:rsidR="00E308B2" w:rsidRDefault="00E308B2" w:rsidP="00AC5BAF">
            <w:pPr>
              <w:pStyle w:val="TAL"/>
            </w:pPr>
          </w:p>
        </w:tc>
      </w:tr>
      <w:tr w:rsidR="00E308B2" w14:paraId="61BB82C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48A41"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89BEF" w14:textId="77777777" w:rsidR="00E308B2" w:rsidRDefault="00E308B2" w:rsidP="00AC5BAF">
            <w:pPr>
              <w:pStyle w:val="TAL"/>
            </w:pPr>
            <w:r>
              <w:t>S2-2406304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2F2C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84C54" w14:textId="77777777" w:rsidR="00E308B2" w:rsidRDefault="00E308B2" w:rsidP="00AC5BAF">
            <w:pPr>
              <w:pStyle w:val="TAL"/>
            </w:pPr>
            <w:r>
              <w:t>KI#2, New Sol: Authorization of UE acting as an intermediate node.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50769"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A194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8228A"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1E3F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47BA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7F981" w14:textId="77777777" w:rsidR="00E308B2" w:rsidRDefault="00E308B2" w:rsidP="00AC5BAF">
            <w:pPr>
              <w:pStyle w:val="TAL"/>
            </w:pPr>
          </w:p>
        </w:tc>
      </w:tr>
      <w:tr w:rsidR="00E308B2" w14:paraId="4E7231A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61AD5"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06334" w14:textId="77777777" w:rsidR="00E308B2" w:rsidRDefault="00E308B2" w:rsidP="00AC5BAF">
            <w:pPr>
              <w:pStyle w:val="TAL"/>
            </w:pPr>
            <w:r>
              <w:t>S2-2406305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A854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6CD67" w14:textId="77777777" w:rsidR="00E308B2" w:rsidRDefault="00E308B2" w:rsidP="00AC5BAF">
            <w:pPr>
              <w:pStyle w:val="TAL"/>
            </w:pPr>
            <w:r>
              <w:t>KI#1, #2 and #3, Sol#21: Update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2CA80"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F616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94CAB"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F0D3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9FF2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F03D0" w14:textId="77777777" w:rsidR="00E308B2" w:rsidRDefault="00E308B2" w:rsidP="00AC5BAF">
            <w:pPr>
              <w:pStyle w:val="TAL"/>
            </w:pPr>
          </w:p>
        </w:tc>
      </w:tr>
      <w:tr w:rsidR="00E308B2" w14:paraId="6A02A3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8C85D"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B5DB2" w14:textId="77777777" w:rsidR="00E308B2" w:rsidRDefault="00E308B2" w:rsidP="00AC5BAF">
            <w:pPr>
              <w:pStyle w:val="TAL"/>
            </w:pPr>
            <w:r>
              <w:t>S2-2406306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63B32"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9DC95" w14:textId="77777777" w:rsidR="00E308B2" w:rsidRDefault="00E308B2" w:rsidP="00AC5BAF">
            <w:pPr>
              <w:pStyle w:val="TAL"/>
            </w:pPr>
            <w:r>
              <w:t>Discussion on the security aspects of Inventory and Command procedures.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01DCB"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3AA2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42103"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377C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7320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853C5" w14:textId="77777777" w:rsidR="00E308B2" w:rsidRDefault="00E308B2" w:rsidP="00AC5BAF">
            <w:pPr>
              <w:pStyle w:val="TAL"/>
            </w:pPr>
          </w:p>
        </w:tc>
      </w:tr>
      <w:tr w:rsidR="00E308B2" w14:paraId="040B51E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AE3CC"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1B28C" w14:textId="77777777" w:rsidR="00E308B2" w:rsidRDefault="00E308B2" w:rsidP="00AC5BAF">
            <w:pPr>
              <w:pStyle w:val="TAL"/>
            </w:pPr>
            <w:r>
              <w:t>S2-2406313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B697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B064D" w14:textId="77777777" w:rsidR="00E308B2" w:rsidRDefault="00E308B2" w:rsidP="00AC5BAF">
            <w:pPr>
              <w:pStyle w:val="TAL"/>
            </w:pPr>
            <w:r>
              <w:t>New solution on support of Ambient IoT services for supply chain for KI#1 and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D97CE"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59FE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3B071"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4A4E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6570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59B15" w14:textId="77777777" w:rsidR="00E308B2" w:rsidRDefault="00E308B2" w:rsidP="00AC5BAF">
            <w:pPr>
              <w:pStyle w:val="TAL"/>
            </w:pPr>
          </w:p>
        </w:tc>
      </w:tr>
      <w:tr w:rsidR="00E308B2" w14:paraId="4648AF4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25D51"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2C811" w14:textId="77777777" w:rsidR="00E308B2" w:rsidRDefault="00E308B2" w:rsidP="00AC5BAF">
            <w:pPr>
              <w:pStyle w:val="TAL"/>
            </w:pPr>
            <w:r>
              <w:t>S2-2406415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1ED4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859A3" w14:textId="77777777" w:rsidR="00E308B2" w:rsidRDefault="00E308B2" w:rsidP="00AC5BAF">
            <w:pPr>
              <w:pStyle w:val="TAL"/>
            </w:pPr>
            <w:r>
              <w:t>Addressing Open Issues for Solution 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3BFCC"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1B91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5B7B7"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5A89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1A32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C6057" w14:textId="77777777" w:rsidR="00E308B2" w:rsidRDefault="00E308B2" w:rsidP="00AC5BAF">
            <w:pPr>
              <w:pStyle w:val="TAL"/>
            </w:pPr>
          </w:p>
        </w:tc>
      </w:tr>
      <w:tr w:rsidR="00E308B2" w14:paraId="3EBBB6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980DF"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1E6CB" w14:textId="77777777" w:rsidR="00E308B2" w:rsidRDefault="00E308B2" w:rsidP="00AC5BAF">
            <w:pPr>
              <w:pStyle w:val="TAL"/>
            </w:pPr>
            <w:r>
              <w:t>S2-2406416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FD64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C6E83" w14:textId="77777777" w:rsidR="00E308B2" w:rsidRDefault="00E308B2" w:rsidP="00AC5BAF">
            <w:pPr>
              <w:pStyle w:val="TAL"/>
            </w:pPr>
            <w:r>
              <w:t>Solution for KI#1,2, Device Identification for 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84FB7"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6D4D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FAF72"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A678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1977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C23F2" w14:textId="77777777" w:rsidR="00E308B2" w:rsidRDefault="00E308B2" w:rsidP="00AC5BAF">
            <w:pPr>
              <w:pStyle w:val="TAL"/>
            </w:pPr>
          </w:p>
        </w:tc>
      </w:tr>
      <w:tr w:rsidR="00E308B2" w14:paraId="7999C89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47608"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0F995" w14:textId="77777777" w:rsidR="00E308B2" w:rsidRDefault="00E308B2" w:rsidP="00AC5BAF">
            <w:pPr>
              <w:pStyle w:val="TAL"/>
            </w:pPr>
            <w:r>
              <w:t>S2-2406419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3997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2C632" w14:textId="77777777" w:rsidR="00E308B2" w:rsidRDefault="00E308B2" w:rsidP="00AC5BAF">
            <w:pPr>
              <w:pStyle w:val="TAL"/>
            </w:pPr>
            <w:r>
              <w:t>Solution for KI#3, new exposure services for management of Ambient IoTs.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A117B"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D6C3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C597C"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1C10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77D8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70579" w14:textId="77777777" w:rsidR="00E308B2" w:rsidRDefault="00E308B2" w:rsidP="00AC5BAF">
            <w:pPr>
              <w:pStyle w:val="TAL"/>
            </w:pPr>
          </w:p>
        </w:tc>
      </w:tr>
      <w:tr w:rsidR="00E308B2" w14:paraId="4DC415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18707"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5CB53" w14:textId="77777777" w:rsidR="00E308B2" w:rsidRDefault="00E308B2" w:rsidP="00AC5BAF">
            <w:pPr>
              <w:pStyle w:val="TAL"/>
            </w:pPr>
            <w:r>
              <w:t>S2-2406422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5CFF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84C5D" w14:textId="77777777" w:rsidR="00E308B2" w:rsidRDefault="00E308B2" w:rsidP="00AC5BAF">
            <w:pPr>
              <w:pStyle w:val="TAL"/>
            </w:pPr>
            <w:r>
              <w:t>Solution for KI#3, UE-assisted Data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65B83"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179B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76C7A"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935A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B028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D1038" w14:textId="77777777" w:rsidR="00E308B2" w:rsidRDefault="00E308B2" w:rsidP="00AC5BAF">
            <w:pPr>
              <w:pStyle w:val="TAL"/>
            </w:pPr>
          </w:p>
        </w:tc>
      </w:tr>
      <w:tr w:rsidR="00E308B2" w14:paraId="226C150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686F9"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506D3" w14:textId="77777777" w:rsidR="00E308B2" w:rsidRDefault="00E308B2" w:rsidP="00AC5BAF">
            <w:pPr>
              <w:pStyle w:val="TAL"/>
            </w:pPr>
            <w:r>
              <w:t>S2-2406425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3BCF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55AA6" w14:textId="77777777" w:rsidR="00E308B2" w:rsidRDefault="00E308B2" w:rsidP="00AC5BAF">
            <w:pPr>
              <w:pStyle w:val="TAL"/>
            </w:pPr>
            <w:r>
              <w:t>Solution #7 update for Device Authentication to support Ambient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36301"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9E8E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8504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C079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BD8E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C5CAC" w14:textId="77777777" w:rsidR="00E308B2" w:rsidRDefault="00E308B2" w:rsidP="00AC5BAF">
            <w:pPr>
              <w:pStyle w:val="TAL"/>
            </w:pPr>
          </w:p>
        </w:tc>
      </w:tr>
      <w:tr w:rsidR="00E308B2" w14:paraId="706E2D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F0ED3"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87C5B" w14:textId="77777777" w:rsidR="00E308B2" w:rsidRDefault="00E308B2" w:rsidP="00AC5BAF">
            <w:pPr>
              <w:pStyle w:val="TAL"/>
            </w:pPr>
            <w:r>
              <w:t>S2-2406604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7A8B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15A44" w14:textId="77777777" w:rsidR="00E308B2" w:rsidRDefault="00E308B2" w:rsidP="00AC5BAF">
            <w:pPr>
              <w:pStyle w:val="TAL"/>
            </w:pPr>
            <w:r>
              <w:t>KI#3, Sol#18: Update to Address 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0A311"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C9E2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B922F"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3FD6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C1FB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9B980" w14:textId="77777777" w:rsidR="00E308B2" w:rsidRDefault="00E308B2" w:rsidP="00AC5BAF">
            <w:pPr>
              <w:pStyle w:val="TAL"/>
            </w:pPr>
          </w:p>
        </w:tc>
      </w:tr>
      <w:tr w:rsidR="00E308B2" w14:paraId="27AEA5E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CDFF4"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86C95" w14:textId="77777777" w:rsidR="00E308B2" w:rsidRDefault="00E308B2" w:rsidP="00AC5BAF">
            <w:pPr>
              <w:pStyle w:val="TAL"/>
            </w:pPr>
            <w:r>
              <w:t>S2-2406698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A5AE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E5AC3" w14:textId="77777777" w:rsidR="00E308B2" w:rsidRDefault="00E308B2" w:rsidP="00AC5BAF">
            <w:pPr>
              <w:pStyle w:val="TAL"/>
            </w:pPr>
            <w:r>
              <w:t>KI#3, KI#1, New Solution: AIoT communication for connectivity topology 2 and AIoT data transmission in the C-Plane.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CB492"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814B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E80FF"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7A76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E027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28113" w14:textId="77777777" w:rsidR="00E308B2" w:rsidRDefault="00E308B2" w:rsidP="00AC5BAF">
            <w:pPr>
              <w:pStyle w:val="TAL"/>
            </w:pPr>
          </w:p>
        </w:tc>
      </w:tr>
      <w:tr w:rsidR="00E308B2" w14:paraId="259DFE5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0177D"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1FE8F" w14:textId="77777777" w:rsidR="00E308B2" w:rsidRDefault="00E308B2" w:rsidP="00AC5BAF">
            <w:pPr>
              <w:pStyle w:val="TAL"/>
            </w:pPr>
            <w:r>
              <w:t>S2-2406706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FA05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82FFC" w14:textId="77777777" w:rsidR="00E308B2" w:rsidRDefault="00E308B2" w:rsidP="00AC5BAF">
            <w:pPr>
              <w:pStyle w:val="TAL"/>
            </w:pPr>
            <w:r>
              <w:t>Key issue#2, New Sol, 5GC provisioning service to re-home AIOT device subscription.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5975C"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C82D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3FA20"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F61D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8274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7A9E9" w14:textId="77777777" w:rsidR="00E308B2" w:rsidRDefault="00E308B2" w:rsidP="00AC5BAF">
            <w:pPr>
              <w:pStyle w:val="TAL"/>
            </w:pPr>
          </w:p>
        </w:tc>
      </w:tr>
      <w:tr w:rsidR="00E308B2" w14:paraId="10418CB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2AD37"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BE282" w14:textId="77777777" w:rsidR="00E308B2" w:rsidRDefault="00E308B2" w:rsidP="00AC5BAF">
            <w:pPr>
              <w:pStyle w:val="TAL"/>
            </w:pPr>
            <w:r>
              <w:t>S2-2406707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D72A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4AAA5" w14:textId="77777777" w:rsidR="00E308B2" w:rsidRDefault="00E308B2" w:rsidP="00AC5BAF">
            <w:pPr>
              <w:pStyle w:val="TAL"/>
            </w:pPr>
            <w:r>
              <w:t>New Term: Ambient IoT Reader.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32920"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D786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10811"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F6FA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B671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D7AED" w14:textId="77777777" w:rsidR="00E308B2" w:rsidRDefault="00E308B2" w:rsidP="00AC5BAF">
            <w:pPr>
              <w:pStyle w:val="TAL"/>
            </w:pPr>
          </w:p>
        </w:tc>
      </w:tr>
      <w:tr w:rsidR="00E308B2" w14:paraId="142045E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058A5"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577B4" w14:textId="77777777" w:rsidR="00E308B2" w:rsidRDefault="00E308B2" w:rsidP="00AC5BAF">
            <w:pPr>
              <w:pStyle w:val="TAL"/>
            </w:pPr>
            <w:r>
              <w:t>S2-2406746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DEBF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31A36" w14:textId="77777777" w:rsidR="00E308B2" w:rsidRDefault="00E308B2" w:rsidP="00AC5BAF">
            <w:pPr>
              <w:pStyle w:val="TAL"/>
            </w:pPr>
            <w:r>
              <w:t>Key Issue #2 and Key Issue #3, Solution 5 Update to Limit the Number of Device Random Access Attempts.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1402A"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76E1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7323D"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F056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E556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FDB63" w14:textId="77777777" w:rsidR="00E308B2" w:rsidRDefault="00E308B2" w:rsidP="00AC5BAF">
            <w:pPr>
              <w:pStyle w:val="TAL"/>
            </w:pPr>
          </w:p>
        </w:tc>
      </w:tr>
      <w:tr w:rsidR="00E308B2" w14:paraId="4CBBF04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74A5F"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CFDF9" w14:textId="77777777" w:rsidR="00E308B2" w:rsidRDefault="00E308B2" w:rsidP="00AC5BAF">
            <w:pPr>
              <w:pStyle w:val="TAL"/>
            </w:pPr>
            <w:r>
              <w:t>S2-2406747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7FCA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50357" w14:textId="77777777" w:rsidR="00E308B2" w:rsidRDefault="00E308B2" w:rsidP="00AC5BAF">
            <w:pPr>
              <w:pStyle w:val="TAL"/>
            </w:pPr>
            <w:r>
              <w:t>KI#3, New Solution, AIoT Data Transmission.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DE491"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65ED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1924F"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6B49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BFC0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037DE" w14:textId="77777777" w:rsidR="00E308B2" w:rsidRDefault="00E308B2" w:rsidP="00AC5BAF">
            <w:pPr>
              <w:pStyle w:val="TAL"/>
            </w:pPr>
          </w:p>
        </w:tc>
      </w:tr>
      <w:tr w:rsidR="00E308B2" w14:paraId="63FA1E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DA936"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15926" w14:textId="77777777" w:rsidR="00E308B2" w:rsidRDefault="00E308B2" w:rsidP="00AC5BAF">
            <w:pPr>
              <w:pStyle w:val="TAL"/>
            </w:pPr>
            <w:r>
              <w:t>S2-2406749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6138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7B3F3" w14:textId="77777777" w:rsidR="00E308B2" w:rsidRDefault="00E308B2" w:rsidP="00AC5BAF">
            <w:pPr>
              <w:pStyle w:val="TAL"/>
            </w:pPr>
            <w:r>
              <w:t>KI#2, New Solution, On-demand Paging for Ambient 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F5AEE"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014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6F45C"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93DF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B370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BAD0A" w14:textId="77777777" w:rsidR="00E308B2" w:rsidRDefault="00E308B2" w:rsidP="00AC5BAF">
            <w:pPr>
              <w:pStyle w:val="TAL"/>
            </w:pPr>
          </w:p>
        </w:tc>
      </w:tr>
      <w:tr w:rsidR="00E308B2" w14:paraId="16BC39B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B1FA5"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9B9A2" w14:textId="77777777" w:rsidR="00E308B2" w:rsidRDefault="00E308B2" w:rsidP="00AC5BAF">
            <w:pPr>
              <w:pStyle w:val="TAL"/>
            </w:pPr>
            <w:r>
              <w:t>S2-2406750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35AA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8F06F" w14:textId="77777777" w:rsidR="00E308B2" w:rsidRDefault="00E308B2" w:rsidP="00AC5BAF">
            <w:pPr>
              <w:pStyle w:val="TAL"/>
            </w:pPr>
            <w:r>
              <w:t>KI#2, New Sol: Registration Management for Ambient IoT devices behind intermediate node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CCEA1"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FDD8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1E16D"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1EFB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6D0A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01400" w14:textId="77777777" w:rsidR="00E308B2" w:rsidRDefault="00E308B2" w:rsidP="00AC5BAF">
            <w:pPr>
              <w:pStyle w:val="TAL"/>
            </w:pPr>
          </w:p>
        </w:tc>
      </w:tr>
      <w:tr w:rsidR="00E308B2" w14:paraId="7FAD2B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EE2BE"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D74E1" w14:textId="77777777" w:rsidR="00E308B2" w:rsidRDefault="00E308B2" w:rsidP="00AC5BAF">
            <w:pPr>
              <w:pStyle w:val="TAL"/>
            </w:pPr>
            <w:r>
              <w:t>S2-2406752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9BE1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F71B2" w14:textId="77777777" w:rsidR="00E308B2" w:rsidRDefault="00E308B2" w:rsidP="00AC5BAF">
            <w:pPr>
              <w:pStyle w:val="TAL"/>
            </w:pPr>
            <w:r>
              <w:t>KI#3, New Solution: AIoT device tracking for inventory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9899D"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11E9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0009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38A5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F954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FBFC8" w14:textId="77777777" w:rsidR="00E308B2" w:rsidRDefault="00E308B2" w:rsidP="00AC5BAF">
            <w:pPr>
              <w:pStyle w:val="TAL"/>
            </w:pPr>
          </w:p>
        </w:tc>
      </w:tr>
      <w:tr w:rsidR="00E308B2" w14:paraId="7A9962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8EC24" w14:textId="77777777" w:rsidR="00E308B2" w:rsidRDefault="00E308B2" w:rsidP="00AC5BAF">
            <w:pPr>
              <w:pStyle w:val="TAL"/>
              <w:rPr>
                <w:sz w:val="24"/>
                <w:szCs w:val="24"/>
              </w:rPr>
            </w:pPr>
            <w:r>
              <w:lastRenderedPageBreak/>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7E33E" w14:textId="77777777" w:rsidR="00E308B2" w:rsidRDefault="00E308B2" w:rsidP="00AC5BAF">
            <w:pPr>
              <w:pStyle w:val="TAL"/>
            </w:pPr>
            <w:r>
              <w:t>S2-2406753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583E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258EF" w14:textId="77777777" w:rsidR="00E308B2" w:rsidRDefault="00E308B2" w:rsidP="00AC5BAF">
            <w:pPr>
              <w:pStyle w:val="TAL"/>
            </w:pPr>
            <w:r>
              <w:t>Key Issue #3, New Solution: Ambient Device and Intermediate Node Location Association.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ABA30"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5BCE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C87F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8E26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3455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711F9" w14:textId="77777777" w:rsidR="00E308B2" w:rsidRDefault="00E308B2" w:rsidP="00AC5BAF">
            <w:pPr>
              <w:pStyle w:val="TAL"/>
            </w:pPr>
          </w:p>
        </w:tc>
      </w:tr>
      <w:tr w:rsidR="00E308B2" w14:paraId="5721A09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1DDEF"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C19BB" w14:textId="77777777" w:rsidR="00E308B2" w:rsidRDefault="00E308B2" w:rsidP="00AC5BAF">
            <w:pPr>
              <w:pStyle w:val="TAL"/>
            </w:pPr>
            <w:r>
              <w:t>S2-2406754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3D0B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B7FCF" w14:textId="77777777" w:rsidR="00E308B2" w:rsidRDefault="00E308B2" w:rsidP="00AC5BAF">
            <w:pPr>
              <w:pStyle w:val="TAL"/>
            </w:pPr>
            <w:r>
              <w:t>New Solution: Temporary Identifier Handling at Reader.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2F4EE"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B01E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625DC"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7427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D850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5476A" w14:textId="77777777" w:rsidR="00E308B2" w:rsidRDefault="00E308B2" w:rsidP="00AC5BAF">
            <w:pPr>
              <w:pStyle w:val="TAL"/>
            </w:pPr>
          </w:p>
        </w:tc>
      </w:tr>
      <w:tr w:rsidR="00E308B2" w14:paraId="4D7A9A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AE76C"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CEBE8" w14:textId="77777777" w:rsidR="00E308B2" w:rsidRDefault="00E308B2" w:rsidP="00AC5BAF">
            <w:pPr>
              <w:pStyle w:val="TAL"/>
            </w:pPr>
            <w:r>
              <w:t>S2-2406755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2FCA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420B5" w14:textId="77777777" w:rsidR="00E308B2" w:rsidRDefault="00E308B2" w:rsidP="00AC5BAF">
            <w:pPr>
              <w:pStyle w:val="TAL"/>
            </w:pPr>
            <w:r>
              <w:t>Key Issue #3, New Solution, Reader dependent Inventory Response.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7B1E0"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F83F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761CC"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F7D4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56F5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D747D" w14:textId="77777777" w:rsidR="00E308B2" w:rsidRDefault="00E308B2" w:rsidP="00AC5BAF">
            <w:pPr>
              <w:pStyle w:val="TAL"/>
            </w:pPr>
          </w:p>
        </w:tc>
      </w:tr>
      <w:tr w:rsidR="00E308B2" w14:paraId="7C4FB1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5D3B9"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8449D" w14:textId="77777777" w:rsidR="00E308B2" w:rsidRDefault="00E308B2" w:rsidP="00AC5BAF">
            <w:pPr>
              <w:pStyle w:val="TAL"/>
            </w:pPr>
            <w:r>
              <w:t>S2-2406765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CFDC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14EE2" w14:textId="77777777" w:rsidR="00E308B2" w:rsidRDefault="00E308B2" w:rsidP="00AC5BAF">
            <w:pPr>
              <w:pStyle w:val="TAL"/>
            </w:pPr>
            <w:r>
              <w:t>Sol for KI#1#3: RAN reader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BEA6D"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D258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572ED"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6C17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9DEF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C25B7" w14:textId="77777777" w:rsidR="00E308B2" w:rsidRDefault="00E308B2" w:rsidP="00AC5BAF">
            <w:pPr>
              <w:pStyle w:val="TAL"/>
            </w:pPr>
          </w:p>
        </w:tc>
      </w:tr>
      <w:tr w:rsidR="00E308B2" w14:paraId="42A42A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6BFE8" w14:textId="77777777" w:rsidR="00E308B2" w:rsidRDefault="00E308B2" w:rsidP="00AC5BAF">
            <w:pPr>
              <w:pStyle w:val="TAL"/>
              <w:rPr>
                <w:sz w:val="24"/>
                <w:szCs w:val="24"/>
              </w:rPr>
            </w:pPr>
            <w:r>
              <w:t>19.14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CD450" w14:textId="77777777" w:rsidR="00E308B2" w:rsidRDefault="00E308B2" w:rsidP="00AC5BAF">
            <w:pPr>
              <w:pStyle w:val="TAL"/>
            </w:pPr>
            <w:r>
              <w:t>S2-2406795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9E14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3F698" w14:textId="77777777" w:rsidR="00E308B2" w:rsidRDefault="00E308B2" w:rsidP="00AC5BAF">
            <w:pPr>
              <w:pStyle w:val="TAL"/>
            </w:pPr>
            <w:r>
              <w:t>KI#2, New solution: Reachability indications from the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81FF3"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E9B8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03865"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04BB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4865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2848E" w14:textId="77777777" w:rsidR="00E308B2" w:rsidRDefault="00E308B2" w:rsidP="00AC5BAF">
            <w:pPr>
              <w:pStyle w:val="TAL"/>
            </w:pPr>
          </w:p>
        </w:tc>
      </w:tr>
      <w:tr w:rsidR="00E308B2" w14:paraId="57B0EE1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BA422"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489B7" w14:textId="77777777" w:rsidR="00E308B2" w:rsidRDefault="00E308B2" w:rsidP="00AC5BAF">
            <w:pPr>
              <w:pStyle w:val="TAL"/>
            </w:pPr>
            <w:r>
              <w:t>S2-2406839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3F165" w14:textId="77777777" w:rsidR="00E308B2" w:rsidRDefault="00E308B2" w:rsidP="00AC5BAF">
            <w:pPr>
              <w:pStyle w:val="TAL"/>
            </w:pPr>
            <w: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08735" w14:textId="77777777" w:rsidR="00E308B2" w:rsidRDefault="00E308B2" w:rsidP="00AC5BAF">
            <w:pPr>
              <w:pStyle w:val="TAL"/>
            </w:pPr>
            <w:r>
              <w:t>NWM report for R19 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FDC17" w14:textId="77777777" w:rsidR="00E308B2" w:rsidRDefault="00E308B2" w:rsidP="00AC5BAF">
            <w:pPr>
              <w:pStyle w:val="TAL"/>
            </w:pPr>
            <w:r>
              <w:t>vivo Mobile Com. (Chongqing)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B1E1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F54D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6BB2F"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7D65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5858A" w14:textId="77777777" w:rsidR="00E308B2" w:rsidRDefault="00E308B2" w:rsidP="00AC5BAF">
            <w:pPr>
              <w:pStyle w:val="TAL"/>
            </w:pPr>
          </w:p>
        </w:tc>
      </w:tr>
      <w:tr w:rsidR="00E308B2" w14:paraId="7259841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B35A9"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6628B" w14:textId="77777777" w:rsidR="00E308B2" w:rsidRDefault="00E308B2" w:rsidP="00AC5BAF">
            <w:pPr>
              <w:pStyle w:val="TAL"/>
            </w:pPr>
            <w:r>
              <w:t>S2-2405854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F59A4"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EDF31" w14:textId="77777777" w:rsidR="00E308B2" w:rsidRDefault="00E308B2" w:rsidP="00AC5BAF">
            <w:pPr>
              <w:pStyle w:val="TAL"/>
            </w:pPr>
            <w:r>
              <w:t>LS from ITU-T SG13: LS on consent of draft new Recommendation ITU-T Y.3186 (ex Y.IMT2020-DJLML) 'Requirements and framework for distributed joint learning to enable machine learning in future networks including IMT-2020'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522E1" w14:textId="77777777" w:rsidR="00E308B2" w:rsidRDefault="00E308B2" w:rsidP="00AC5BAF">
            <w:pPr>
              <w:pStyle w:val="TAL"/>
            </w:pPr>
            <w:r>
              <w:t>ITU-T SG13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807E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3ED8E"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D22C0" w14:textId="77777777" w:rsidR="00E308B2" w:rsidRDefault="00E308B2" w:rsidP="00AC5BAF">
            <w:pPr>
              <w:pStyle w:val="TAL"/>
              <w:rPr>
                <w:sz w:val="24"/>
                <w:szCs w:val="24"/>
              </w:rPr>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AF925"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4A84E" w14:textId="77777777" w:rsidR="00E308B2" w:rsidRDefault="00E308B2" w:rsidP="00AC5BAF">
            <w:pPr>
              <w:pStyle w:val="TAL"/>
            </w:pPr>
          </w:p>
        </w:tc>
      </w:tr>
      <w:tr w:rsidR="00E308B2" w14:paraId="51CB41F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D3255"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0C7EA" w14:textId="77777777" w:rsidR="00E308B2" w:rsidRDefault="00E308B2" w:rsidP="00AC5BAF">
            <w:pPr>
              <w:pStyle w:val="TAL"/>
            </w:pPr>
            <w:r>
              <w:t>S2-2406872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2182D"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64AB8" w14:textId="77777777" w:rsidR="00E308B2" w:rsidRDefault="00E308B2" w:rsidP="00AC5BAF">
            <w:pPr>
              <w:pStyle w:val="TAL"/>
            </w:pPr>
            <w:r>
              <w:t>LS from RAN WG1: Reply LS on data collection to enable ML model training and inference in 5GC for Direct AI/ML based positioning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D3C8E" w14:textId="77777777" w:rsidR="00E308B2" w:rsidRDefault="00E308B2" w:rsidP="00AC5BAF">
            <w:pPr>
              <w:pStyle w:val="TAL"/>
            </w:pPr>
            <w: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8C08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F6DBD"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1ABF4"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E5D45"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D11A8" w14:textId="77777777" w:rsidR="00E308B2" w:rsidRDefault="00E308B2" w:rsidP="00AC5BAF">
            <w:pPr>
              <w:pStyle w:val="TAL"/>
            </w:pPr>
          </w:p>
        </w:tc>
      </w:tr>
      <w:tr w:rsidR="00E308B2" w14:paraId="2926CBD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E2B71"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58D48" w14:textId="77777777" w:rsidR="00E308B2" w:rsidRDefault="00E308B2" w:rsidP="00AC5BAF">
            <w:pPr>
              <w:pStyle w:val="TAL"/>
            </w:pPr>
            <w:r>
              <w:t>S2-2406841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9C71E"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89A12" w14:textId="77777777" w:rsidR="00E308B2" w:rsidRDefault="00E308B2" w:rsidP="00AC5BAF">
            <w:pPr>
              <w:pStyle w:val="TAL"/>
            </w:pPr>
            <w:r>
              <w:t>KI#1 status summary and way forward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B8C04" w14:textId="77777777" w:rsidR="00E308B2" w:rsidRDefault="00E308B2" w:rsidP="00AC5BAF">
            <w:pPr>
              <w:pStyle w:val="TAL"/>
            </w:pPr>
            <w:r>
              <w:t>vivo, MediaTek Inc(rapporteur)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7496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6AC2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68067"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8A00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0C1C8" w14:textId="77777777" w:rsidR="00E308B2" w:rsidRDefault="00E308B2" w:rsidP="00AC5BAF">
            <w:pPr>
              <w:pStyle w:val="TAL"/>
            </w:pPr>
          </w:p>
        </w:tc>
      </w:tr>
      <w:tr w:rsidR="00E308B2" w14:paraId="61DE9D8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66A5E"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B76A3" w14:textId="77777777" w:rsidR="00E308B2" w:rsidRDefault="00E308B2" w:rsidP="00AC5BAF">
            <w:pPr>
              <w:pStyle w:val="TAL"/>
            </w:pPr>
            <w:r>
              <w:t>S2-2405898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3009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97ABE" w14:textId="77777777" w:rsidR="00E308B2" w:rsidRDefault="00E308B2" w:rsidP="00AC5BAF">
            <w:pPr>
              <w:pStyle w:val="TAL"/>
            </w:pPr>
            <w:r>
              <w:t>TR 23.700-84: KI#1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68A1C"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D522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47C80"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9236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FE54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BE435" w14:textId="77777777" w:rsidR="00E308B2" w:rsidRDefault="00E308B2" w:rsidP="00AC5BAF">
            <w:pPr>
              <w:pStyle w:val="TAL"/>
            </w:pPr>
          </w:p>
        </w:tc>
      </w:tr>
      <w:tr w:rsidR="00E308B2" w14:paraId="51082E2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DD01C"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57F04" w14:textId="77777777" w:rsidR="00E308B2" w:rsidRDefault="00E308B2" w:rsidP="00AC5BAF">
            <w:pPr>
              <w:pStyle w:val="TAL"/>
            </w:pPr>
            <w:r>
              <w:t>S2-2405899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682D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52E8B" w14:textId="77777777" w:rsidR="00E308B2" w:rsidRDefault="00E308B2" w:rsidP="00AC5BAF">
            <w:pPr>
              <w:pStyle w:val="TAL"/>
            </w:pPr>
            <w:r>
              <w:t>TR 23.700-84: KI#1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76130"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84E5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272FD"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238C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87D6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0068D" w14:textId="77777777" w:rsidR="00E308B2" w:rsidRDefault="00E308B2" w:rsidP="00AC5BAF">
            <w:pPr>
              <w:pStyle w:val="TAL"/>
            </w:pPr>
          </w:p>
        </w:tc>
      </w:tr>
      <w:tr w:rsidR="00E308B2" w14:paraId="7D83B2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F93B1"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1BB01" w14:textId="77777777" w:rsidR="00E308B2" w:rsidRDefault="00E308B2" w:rsidP="00AC5BAF">
            <w:pPr>
              <w:pStyle w:val="TAL"/>
            </w:pPr>
            <w:r>
              <w:t>S2-2405933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FD6B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C79D9" w14:textId="77777777" w:rsidR="00E308B2" w:rsidRDefault="00E308B2" w:rsidP="00AC5BAF">
            <w:pPr>
              <w:pStyle w:val="TAL"/>
            </w:pPr>
            <w:r>
              <w:t>Evaluation for key issue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B7E75"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F157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72A3C"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BF5A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C91F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87955" w14:textId="77777777" w:rsidR="00E308B2" w:rsidRDefault="00E308B2" w:rsidP="00AC5BAF">
            <w:pPr>
              <w:pStyle w:val="TAL"/>
            </w:pPr>
          </w:p>
        </w:tc>
      </w:tr>
      <w:tr w:rsidR="00E308B2" w14:paraId="750E42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200A8"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FF1E5" w14:textId="77777777" w:rsidR="00E308B2" w:rsidRDefault="00E308B2" w:rsidP="00AC5BAF">
            <w:pPr>
              <w:pStyle w:val="TAL"/>
            </w:pPr>
            <w:r>
              <w:t>S2-2405934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F8EE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9C393" w14:textId="77777777" w:rsidR="00E308B2" w:rsidRDefault="00E308B2" w:rsidP="00AC5BAF">
            <w:pPr>
              <w:pStyle w:val="TAL"/>
            </w:pPr>
            <w:r>
              <w:t>Conclusions for key issue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0DD2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21FE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EB3DC"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7020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65B6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D5E79" w14:textId="77777777" w:rsidR="00E308B2" w:rsidRDefault="00E308B2" w:rsidP="00AC5BAF">
            <w:pPr>
              <w:pStyle w:val="TAL"/>
            </w:pPr>
          </w:p>
        </w:tc>
      </w:tr>
      <w:tr w:rsidR="00E308B2" w14:paraId="71416BD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9E7B2"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A65AA" w14:textId="77777777" w:rsidR="00E308B2" w:rsidRDefault="00E308B2" w:rsidP="00AC5BAF">
            <w:pPr>
              <w:pStyle w:val="TAL"/>
            </w:pPr>
            <w:r>
              <w:t>S2-2405993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B07F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D8D70" w14:textId="77777777" w:rsidR="00E308B2" w:rsidRDefault="00E308B2" w:rsidP="00AC5BAF">
            <w:pPr>
              <w:pStyle w:val="TAL"/>
            </w:pPr>
            <w:r>
              <w:t>KI#1,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7BB15"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0F3B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29137"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9CDB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68E9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858C0" w14:textId="77777777" w:rsidR="00E308B2" w:rsidRDefault="00E308B2" w:rsidP="00AC5BAF">
            <w:pPr>
              <w:pStyle w:val="TAL"/>
            </w:pPr>
          </w:p>
        </w:tc>
      </w:tr>
      <w:tr w:rsidR="00E308B2" w14:paraId="3A5B7EA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2990D"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67D70" w14:textId="77777777" w:rsidR="00E308B2" w:rsidRDefault="00E308B2" w:rsidP="00AC5BAF">
            <w:pPr>
              <w:pStyle w:val="TAL"/>
            </w:pPr>
            <w:r>
              <w:t>S2-2406069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6F2F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33623" w14:textId="77777777" w:rsidR="00E308B2" w:rsidRDefault="00E308B2" w:rsidP="00AC5BAF">
            <w:pPr>
              <w:pStyle w:val="TAL"/>
            </w:pPr>
            <w:r>
              <w:t>Conclusion for KI#1: Enhancements to LCS to support Direct AI/ML based Positioning.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098BC"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02AB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417E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50BA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DA5C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D39B5" w14:textId="77777777" w:rsidR="00E308B2" w:rsidRDefault="00E308B2" w:rsidP="00AC5BAF">
            <w:pPr>
              <w:pStyle w:val="TAL"/>
            </w:pPr>
          </w:p>
        </w:tc>
      </w:tr>
      <w:tr w:rsidR="00E308B2" w14:paraId="568BA38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621A8"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62031" w14:textId="77777777" w:rsidR="00E308B2" w:rsidRDefault="00E308B2" w:rsidP="00AC5BAF">
            <w:pPr>
              <w:pStyle w:val="TAL"/>
            </w:pPr>
            <w:r>
              <w:t>S2-2406208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DE2C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294A2" w14:textId="77777777" w:rsidR="00E308B2" w:rsidRDefault="00E308B2" w:rsidP="00AC5BAF">
            <w:pPr>
              <w:pStyle w:val="TAL"/>
            </w:pPr>
            <w:r>
              <w:t>KI #1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CF399"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A326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BD8E7"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D072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78EE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0F3F4" w14:textId="77777777" w:rsidR="00E308B2" w:rsidRDefault="00E308B2" w:rsidP="00AC5BAF">
            <w:pPr>
              <w:pStyle w:val="TAL"/>
            </w:pPr>
          </w:p>
        </w:tc>
      </w:tr>
      <w:tr w:rsidR="00E308B2" w14:paraId="0A29609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DE569"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6C5C9" w14:textId="77777777" w:rsidR="00E308B2" w:rsidRDefault="00E308B2" w:rsidP="00AC5BAF">
            <w:pPr>
              <w:pStyle w:val="TAL"/>
            </w:pPr>
            <w:r>
              <w:t>S2-2406315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E854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C367C" w14:textId="77777777" w:rsidR="00E308B2" w:rsidRDefault="00E308B2" w:rsidP="00AC5BAF">
            <w:pPr>
              <w:pStyle w:val="TAL"/>
            </w:pPr>
            <w:r>
              <w:t>Evaluation and Conclusions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2FB47"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EB08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70DCC"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9348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1351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FDFCC" w14:textId="77777777" w:rsidR="00E308B2" w:rsidRDefault="00E308B2" w:rsidP="00AC5BAF">
            <w:pPr>
              <w:pStyle w:val="TAL"/>
            </w:pPr>
          </w:p>
        </w:tc>
      </w:tr>
      <w:tr w:rsidR="00E308B2" w14:paraId="6A2C4D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A4AC7"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3A5A9" w14:textId="77777777" w:rsidR="00E308B2" w:rsidRDefault="00E308B2" w:rsidP="00AC5BAF">
            <w:pPr>
              <w:pStyle w:val="TAL"/>
            </w:pPr>
            <w:r>
              <w:t>S2-2406456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7177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D011C" w14:textId="77777777" w:rsidR="00E308B2" w:rsidRDefault="00E308B2" w:rsidP="00AC5BAF">
            <w:pPr>
              <w:pStyle w:val="TAL"/>
            </w:pPr>
            <w:r>
              <w:t>KI#1: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05BD2"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F808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26AA0"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13CB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301F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001A7" w14:textId="77777777" w:rsidR="00E308B2" w:rsidRDefault="00E308B2" w:rsidP="00AC5BAF">
            <w:pPr>
              <w:pStyle w:val="TAL"/>
            </w:pPr>
          </w:p>
        </w:tc>
      </w:tr>
      <w:tr w:rsidR="00E308B2" w14:paraId="5C19EF2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65B00" w14:textId="77777777" w:rsidR="00E308B2" w:rsidRDefault="00E308B2" w:rsidP="00AC5BAF">
            <w:pPr>
              <w:pStyle w:val="TAL"/>
              <w:rPr>
                <w:sz w:val="24"/>
                <w:szCs w:val="24"/>
              </w:rPr>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DDB33" w14:textId="77777777" w:rsidR="00E308B2" w:rsidRDefault="00E308B2" w:rsidP="00AC5BAF">
            <w:pPr>
              <w:pStyle w:val="TAL"/>
            </w:pPr>
            <w:r>
              <w:t>S2-2406457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F295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0D096" w14:textId="77777777" w:rsidR="00E308B2" w:rsidRDefault="00E308B2" w:rsidP="00AC5BAF">
            <w:pPr>
              <w:pStyle w:val="TAL"/>
            </w:pPr>
            <w:r>
              <w:t>Interim conclusions for KI#1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EBAF8" w14:textId="77777777" w:rsidR="00E308B2" w:rsidRDefault="00E308B2" w:rsidP="00AC5BAF">
            <w:pPr>
              <w:pStyle w:val="TAL"/>
            </w:pPr>
            <w:r>
              <w:t>Vivo, Intel, MediaTek Inc., OPPO, Lenovo, Xiaomi, CATT, ZTE, China Telecom,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7A9F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F40F8"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C2955" w14:textId="77777777" w:rsidR="00E308B2" w:rsidRDefault="00E308B2" w:rsidP="00AC5BAF">
            <w:pPr>
              <w:pStyle w:val="TAL"/>
            </w:pPr>
            <w:r>
              <w:t>Revised in parallel session to S2-2406908.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A876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97F6A" w14:textId="77777777" w:rsidR="00E308B2" w:rsidRDefault="00E308B2" w:rsidP="00AC5BAF">
            <w:pPr>
              <w:pStyle w:val="TAL"/>
            </w:pPr>
            <w:r>
              <w:t>S2-2406908</w:t>
            </w:r>
          </w:p>
        </w:tc>
      </w:tr>
      <w:tr w:rsidR="00E308B2" w14:paraId="37BD9E2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8AFDD"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FA56E" w14:textId="77777777" w:rsidR="00E308B2" w:rsidRDefault="00E308B2" w:rsidP="00AC5BAF">
            <w:pPr>
              <w:pStyle w:val="TAL"/>
            </w:pPr>
            <w:r>
              <w:t>S2-2406908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A0EE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A98A0" w14:textId="77777777" w:rsidR="00E308B2" w:rsidRDefault="00E308B2" w:rsidP="00AC5BAF">
            <w:pPr>
              <w:pStyle w:val="TAL"/>
            </w:pPr>
            <w:r>
              <w:t>Interim conclusions for KI#1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DEA65" w14:textId="77777777" w:rsidR="00E308B2" w:rsidRDefault="00E308B2" w:rsidP="00AC5BAF">
            <w:pPr>
              <w:pStyle w:val="TAL"/>
            </w:pPr>
            <w:r>
              <w:t>Vivo, Intel, MediaTek Inc., OPPO, Lenovo, Xiaomi, CATT, ZTE, China Telecom, China Mobile, Nokia, InterDigital Inc., ETRI,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60E5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0FDC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51496" w14:textId="77777777" w:rsidR="00E308B2" w:rsidRDefault="00E308B2" w:rsidP="00AC5BAF">
            <w:pPr>
              <w:pStyle w:val="TAL"/>
            </w:pPr>
            <w:r>
              <w:t>Revision of S2-2406457. Revised in parallel session to S2-2406948.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38F0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35697" w14:textId="77777777" w:rsidR="00E308B2" w:rsidRDefault="00E308B2" w:rsidP="00AC5BAF">
            <w:pPr>
              <w:pStyle w:val="TAL"/>
            </w:pPr>
            <w:r>
              <w:t>S2-2406948</w:t>
            </w:r>
          </w:p>
        </w:tc>
      </w:tr>
      <w:tr w:rsidR="00E308B2" w14:paraId="088D6D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9C41F"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58D56" w14:textId="77777777" w:rsidR="00E308B2" w:rsidRDefault="00E308B2" w:rsidP="00AC5BAF">
            <w:pPr>
              <w:pStyle w:val="TAL"/>
            </w:pPr>
            <w:r>
              <w:t>S2-2406948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BFF4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DF3C7" w14:textId="77777777" w:rsidR="00E308B2" w:rsidRDefault="00E308B2" w:rsidP="00AC5BAF">
            <w:pPr>
              <w:pStyle w:val="TAL"/>
            </w:pPr>
            <w:r>
              <w:t>Interim conclusions for KI#1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E0C15" w14:textId="77777777" w:rsidR="00E308B2" w:rsidRDefault="00E308B2" w:rsidP="00AC5BAF">
            <w:pPr>
              <w:pStyle w:val="TAL"/>
            </w:pPr>
            <w:r>
              <w:t>Vivo, Intel, MediaTek Inc., OPPO, Lenovo, Xiaomi, CATT, ZTE, China Telecom, China Mobile, Nokia, InterDigital Inc., ETRI, Samsung, Ericsson,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265F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E4A3D"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2BEA9" w14:textId="77777777" w:rsidR="00E308B2" w:rsidRDefault="00E308B2" w:rsidP="00AC5BAF">
            <w:pPr>
              <w:pStyle w:val="TAL"/>
            </w:pPr>
            <w:r>
              <w:t>Revision of S2-2406908. Revised in parallel session to S2-2407188.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90B3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06707" w14:textId="77777777" w:rsidR="00E308B2" w:rsidRDefault="00E308B2" w:rsidP="00AC5BAF">
            <w:pPr>
              <w:pStyle w:val="TAL"/>
            </w:pPr>
            <w:r>
              <w:t>S2-2407188</w:t>
            </w:r>
          </w:p>
        </w:tc>
      </w:tr>
      <w:tr w:rsidR="00E308B2" w14:paraId="1393B6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DDDC7"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1E9D2" w14:textId="77777777" w:rsidR="00E308B2" w:rsidRDefault="00E308B2" w:rsidP="00AC5BAF">
            <w:pPr>
              <w:pStyle w:val="TAL"/>
            </w:pPr>
            <w:r>
              <w:t>S2-2407188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3DE8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DA914" w14:textId="77777777" w:rsidR="00E308B2" w:rsidRDefault="00E308B2" w:rsidP="00AC5BAF">
            <w:pPr>
              <w:pStyle w:val="TAL"/>
            </w:pPr>
            <w:r>
              <w:t>Interim conclusions for KI#1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C46A5" w14:textId="77777777" w:rsidR="00E308B2" w:rsidRDefault="00E308B2" w:rsidP="00AC5BAF">
            <w:pPr>
              <w:pStyle w:val="TAL"/>
            </w:pPr>
            <w:r>
              <w:t>Vivo, Intel, MediaTek Inc., OPPO, Lenovo, Xiaomi, CATT, ZTE, China Telecom, China Mobile, Nokia, InterDigital Inc., ETRI, Samsung, Ericsson, NTT DOCOMO, 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F14B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B669D"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C4151" w14:textId="77777777" w:rsidR="00E308B2" w:rsidRDefault="00E308B2" w:rsidP="00AC5BAF">
            <w:pPr>
              <w:pStyle w:val="TAL"/>
            </w:pPr>
            <w:r>
              <w:t>Revision of S2-2406948.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2A7AE"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788B1" w14:textId="77777777" w:rsidR="00E308B2" w:rsidRDefault="00E308B2" w:rsidP="00AC5BAF">
            <w:pPr>
              <w:pStyle w:val="TAL"/>
            </w:pPr>
          </w:p>
        </w:tc>
      </w:tr>
      <w:tr w:rsidR="00E308B2" w14:paraId="0F6FE76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CBC7F"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82249" w14:textId="77777777" w:rsidR="00E308B2" w:rsidRDefault="00E308B2" w:rsidP="00AC5BAF">
            <w:pPr>
              <w:pStyle w:val="TAL"/>
            </w:pPr>
            <w:r>
              <w:t>S2-2406469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835A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FB139" w14:textId="77777777" w:rsidR="00E308B2" w:rsidRDefault="00E308B2" w:rsidP="00AC5BAF">
            <w:pPr>
              <w:pStyle w:val="TAL"/>
            </w:pPr>
            <w:r>
              <w:t>Key Issue 1 - Evaluation and proposed conclusions for data collection for training LMF-side models.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E91DA"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E303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D580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78D9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EB8F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B7624" w14:textId="77777777" w:rsidR="00E308B2" w:rsidRDefault="00E308B2" w:rsidP="00AC5BAF">
            <w:pPr>
              <w:pStyle w:val="TAL"/>
            </w:pPr>
          </w:p>
        </w:tc>
      </w:tr>
      <w:tr w:rsidR="00E308B2" w14:paraId="34BADFA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DD161"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66A73" w14:textId="77777777" w:rsidR="00E308B2" w:rsidRDefault="00E308B2" w:rsidP="00AC5BAF">
            <w:pPr>
              <w:pStyle w:val="TAL"/>
            </w:pPr>
            <w:r>
              <w:t>S2-2406470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EB36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5CA16" w14:textId="77777777" w:rsidR="00E308B2" w:rsidRDefault="00E308B2" w:rsidP="00AC5BAF">
            <w:pPr>
              <w:pStyle w:val="TAL"/>
            </w:pPr>
            <w:r>
              <w:t>Conclusions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6B35D"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BDCE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6C69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D509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8B00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6D9B5" w14:textId="77777777" w:rsidR="00E308B2" w:rsidRDefault="00E308B2" w:rsidP="00AC5BAF">
            <w:pPr>
              <w:pStyle w:val="TAL"/>
            </w:pPr>
          </w:p>
        </w:tc>
      </w:tr>
      <w:tr w:rsidR="00E308B2" w14:paraId="77F09A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3D17C"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82928" w14:textId="77777777" w:rsidR="00E308B2" w:rsidRDefault="00E308B2" w:rsidP="00AC5BAF">
            <w:pPr>
              <w:pStyle w:val="TAL"/>
            </w:pPr>
            <w:r>
              <w:t>S2-2406670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FDCB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24F97" w14:textId="77777777" w:rsidR="00E308B2" w:rsidRDefault="00E308B2" w:rsidP="00AC5BAF">
            <w:pPr>
              <w:pStyle w:val="TAL"/>
            </w:pPr>
            <w:r>
              <w:t>Conclusion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40CCD"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BF01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741A1"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DA70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EE80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83EDD" w14:textId="77777777" w:rsidR="00E308B2" w:rsidRDefault="00E308B2" w:rsidP="00AC5BAF">
            <w:pPr>
              <w:pStyle w:val="TAL"/>
            </w:pPr>
          </w:p>
        </w:tc>
      </w:tr>
      <w:tr w:rsidR="00E308B2" w14:paraId="6D989B4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051EA"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35FF0" w14:textId="77777777" w:rsidR="00E308B2" w:rsidRDefault="00E308B2" w:rsidP="00AC5BAF">
            <w:pPr>
              <w:pStyle w:val="TAL"/>
            </w:pPr>
            <w:r>
              <w:t>S2-2406808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4638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B6773" w14:textId="77777777" w:rsidR="00E308B2" w:rsidRDefault="00E308B2" w:rsidP="00AC5BAF">
            <w:pPr>
              <w:pStyle w:val="TAL"/>
            </w:pPr>
            <w:r>
              <w:t>Interim conclusion for KI#1 Enhancements to LCS to support Direct AI/ML based Positioning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C50BD"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231B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9F5CD"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7756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0495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A3C51" w14:textId="77777777" w:rsidR="00E308B2" w:rsidRDefault="00E308B2" w:rsidP="00AC5BAF">
            <w:pPr>
              <w:pStyle w:val="TAL"/>
            </w:pPr>
          </w:p>
        </w:tc>
      </w:tr>
      <w:tr w:rsidR="00E308B2" w14:paraId="1076DDB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916C9"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BCE66" w14:textId="77777777" w:rsidR="00E308B2" w:rsidRDefault="00E308B2" w:rsidP="00AC5BAF">
            <w:pPr>
              <w:pStyle w:val="TAL"/>
            </w:pPr>
            <w:r>
              <w:t>S2-2405901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9ED6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66EA6" w14:textId="77777777" w:rsidR="00E308B2" w:rsidRDefault="00E308B2" w:rsidP="00AC5BAF">
            <w:pPr>
              <w:pStyle w:val="TAL"/>
            </w:pPr>
            <w:r>
              <w:t>TR 23.700-84: KI#2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FC067"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51C8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3B969"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CD99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47E2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8613A" w14:textId="77777777" w:rsidR="00E308B2" w:rsidRDefault="00E308B2" w:rsidP="00AC5BAF">
            <w:pPr>
              <w:pStyle w:val="TAL"/>
            </w:pPr>
          </w:p>
        </w:tc>
      </w:tr>
      <w:tr w:rsidR="00E308B2" w14:paraId="44BE11C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481AF"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FE601" w14:textId="77777777" w:rsidR="00E308B2" w:rsidRDefault="00E308B2" w:rsidP="00AC5BAF">
            <w:pPr>
              <w:pStyle w:val="TAL"/>
            </w:pPr>
            <w:r>
              <w:t>S2-2405902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7562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1134D" w14:textId="77777777" w:rsidR="00E308B2" w:rsidRDefault="00E308B2" w:rsidP="00AC5BAF">
            <w:pPr>
              <w:pStyle w:val="TAL"/>
            </w:pPr>
            <w:r>
              <w:t>TR 23.700-84: KI#1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E487E"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FC33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20794"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97B6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EFE1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5DD79" w14:textId="77777777" w:rsidR="00E308B2" w:rsidRDefault="00E308B2" w:rsidP="00AC5BAF">
            <w:pPr>
              <w:pStyle w:val="TAL"/>
            </w:pPr>
          </w:p>
        </w:tc>
      </w:tr>
      <w:tr w:rsidR="00E308B2" w14:paraId="2C96CC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C8FDA" w14:textId="77777777" w:rsidR="00E308B2" w:rsidRDefault="00E308B2" w:rsidP="00AC5BAF">
            <w:pPr>
              <w:pStyle w:val="TAL"/>
              <w:rPr>
                <w:sz w:val="24"/>
                <w:szCs w:val="24"/>
              </w:rPr>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788F8" w14:textId="77777777" w:rsidR="00E308B2" w:rsidRDefault="00E308B2" w:rsidP="00AC5BAF">
            <w:pPr>
              <w:pStyle w:val="TAL"/>
            </w:pPr>
            <w:r>
              <w:t>S2-2405936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E65B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0EC3B" w14:textId="77777777" w:rsidR="00E308B2" w:rsidRDefault="00E308B2" w:rsidP="00AC5BAF">
            <w:pPr>
              <w:pStyle w:val="TAL"/>
            </w:pPr>
            <w:r>
              <w:t>Evaluation for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3699A"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70E7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1C231"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3B40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E75C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8B865" w14:textId="77777777" w:rsidR="00E308B2" w:rsidRDefault="00E308B2" w:rsidP="00AC5BAF">
            <w:pPr>
              <w:pStyle w:val="TAL"/>
            </w:pPr>
          </w:p>
        </w:tc>
      </w:tr>
      <w:tr w:rsidR="00E308B2" w14:paraId="5F05B64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0A4EB"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3915A" w14:textId="77777777" w:rsidR="00E308B2" w:rsidRDefault="00E308B2" w:rsidP="00AC5BAF">
            <w:pPr>
              <w:pStyle w:val="TAL"/>
            </w:pPr>
            <w:r>
              <w:t>S2-2405937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C1C9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08540" w14:textId="77777777" w:rsidR="00E308B2" w:rsidRDefault="00E308B2" w:rsidP="00AC5BAF">
            <w:pPr>
              <w:pStyle w:val="TAL"/>
            </w:pPr>
            <w:r>
              <w:t>Conclusions for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49FED"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7F8F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84DCA"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D21A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1441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DC4DA" w14:textId="77777777" w:rsidR="00E308B2" w:rsidRDefault="00E308B2" w:rsidP="00AC5BAF">
            <w:pPr>
              <w:pStyle w:val="TAL"/>
            </w:pPr>
          </w:p>
        </w:tc>
      </w:tr>
      <w:tr w:rsidR="00E308B2" w14:paraId="69CB189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E04B9"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82BFC" w14:textId="77777777" w:rsidR="00E308B2" w:rsidRDefault="00E308B2" w:rsidP="00AC5BAF">
            <w:pPr>
              <w:pStyle w:val="TAL"/>
            </w:pPr>
            <w:r>
              <w:t>S2-2405947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C494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3DD79"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412AC"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D0E4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A743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85BE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BBB6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09D9A" w14:textId="77777777" w:rsidR="00E308B2" w:rsidRDefault="00E308B2" w:rsidP="00AC5BAF">
            <w:pPr>
              <w:pStyle w:val="TAL"/>
            </w:pPr>
          </w:p>
        </w:tc>
      </w:tr>
      <w:tr w:rsidR="00E308B2" w14:paraId="297A887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AB45E"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64262" w14:textId="77777777" w:rsidR="00E308B2" w:rsidRDefault="00E308B2" w:rsidP="00AC5BAF">
            <w:pPr>
              <w:pStyle w:val="TAL"/>
            </w:pPr>
            <w:r>
              <w:t>S2-2405994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D60F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E1336" w14:textId="77777777" w:rsidR="00E308B2" w:rsidRDefault="00E308B2" w:rsidP="00AC5BAF">
            <w:pPr>
              <w:pStyle w:val="TAL"/>
            </w:pPr>
            <w:r>
              <w:t>KI#2,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3E7E5"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3F79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EF715"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9D18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8B78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4D34A" w14:textId="77777777" w:rsidR="00E308B2" w:rsidRDefault="00E308B2" w:rsidP="00AC5BAF">
            <w:pPr>
              <w:pStyle w:val="TAL"/>
            </w:pPr>
          </w:p>
        </w:tc>
      </w:tr>
      <w:tr w:rsidR="00E308B2" w14:paraId="220C1F5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10043"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3E06E" w14:textId="77777777" w:rsidR="00E308B2" w:rsidRDefault="00E308B2" w:rsidP="00AC5BAF">
            <w:pPr>
              <w:pStyle w:val="TAL"/>
            </w:pPr>
            <w:r>
              <w:t>S2-2406008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5D0DA"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9FC75" w14:textId="77777777" w:rsidR="00E308B2" w:rsidRDefault="00E308B2" w:rsidP="00AC5BAF">
            <w:pPr>
              <w:pStyle w:val="TAL"/>
            </w:pPr>
            <w:r>
              <w:t>KI#2: Discussion on AF as VFL Passive participant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6F65D"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609C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2EA45"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22904"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C510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D3376" w14:textId="77777777" w:rsidR="00E308B2" w:rsidRDefault="00E308B2" w:rsidP="00AC5BAF">
            <w:pPr>
              <w:pStyle w:val="TAL"/>
            </w:pPr>
          </w:p>
        </w:tc>
      </w:tr>
      <w:tr w:rsidR="00E308B2" w14:paraId="15B9C90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C2966"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CF623" w14:textId="77777777" w:rsidR="00E308B2" w:rsidRDefault="00E308B2" w:rsidP="00AC5BAF">
            <w:pPr>
              <w:pStyle w:val="TAL"/>
            </w:pPr>
            <w:r>
              <w:t>S2-2406076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B6C8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EC896" w14:textId="77777777" w:rsidR="00E308B2" w:rsidRDefault="00E308B2" w:rsidP="00AC5BAF">
            <w:pPr>
              <w:pStyle w:val="TAL"/>
            </w:pPr>
            <w:r>
              <w:t>Conclusion for KI#2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20B04"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D81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55F20"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F42C4"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121A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51CAD" w14:textId="77777777" w:rsidR="00E308B2" w:rsidRDefault="00E308B2" w:rsidP="00AC5BAF">
            <w:pPr>
              <w:pStyle w:val="TAL"/>
            </w:pPr>
          </w:p>
        </w:tc>
      </w:tr>
      <w:tr w:rsidR="00E308B2" w14:paraId="15C8B79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1E384"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20DDB" w14:textId="77777777" w:rsidR="00E308B2" w:rsidRDefault="00E308B2" w:rsidP="00AC5BAF">
            <w:pPr>
              <w:pStyle w:val="TAL"/>
            </w:pPr>
            <w:r>
              <w:t>S2-2406182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A484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47F39"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191F5"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965B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F946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D812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1469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D948D" w14:textId="77777777" w:rsidR="00E308B2" w:rsidRDefault="00E308B2" w:rsidP="00AC5BAF">
            <w:pPr>
              <w:pStyle w:val="TAL"/>
            </w:pPr>
          </w:p>
        </w:tc>
      </w:tr>
      <w:tr w:rsidR="00E308B2" w14:paraId="2A19D7F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7276B"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0035E" w14:textId="77777777" w:rsidR="00E308B2" w:rsidRDefault="00E308B2" w:rsidP="00AC5BAF">
            <w:pPr>
              <w:pStyle w:val="TAL"/>
            </w:pPr>
            <w:r>
              <w:t>S2-2406283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E22A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399DD" w14:textId="77777777" w:rsidR="00E308B2" w:rsidRDefault="00E308B2" w:rsidP="00AC5BAF">
            <w:pPr>
              <w:pStyle w:val="TAL"/>
            </w:pPr>
            <w:r>
              <w:t>KI#2 AIML Conclusions on VFL.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2742D" w14:textId="77777777" w:rsidR="00E308B2" w:rsidRDefault="00E308B2" w:rsidP="00AC5BAF">
            <w:pPr>
              <w:pStyle w:val="TAL"/>
            </w:pPr>
            <w:r>
              <w:t>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FA15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E48E8"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FE5D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04E3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5F5F6" w14:textId="77777777" w:rsidR="00E308B2" w:rsidRDefault="00E308B2" w:rsidP="00AC5BAF">
            <w:pPr>
              <w:pStyle w:val="TAL"/>
            </w:pPr>
          </w:p>
        </w:tc>
      </w:tr>
      <w:tr w:rsidR="00E308B2" w14:paraId="19EBC98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F642B"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290FF" w14:textId="77777777" w:rsidR="00E308B2" w:rsidRDefault="00E308B2" w:rsidP="00AC5BAF">
            <w:pPr>
              <w:pStyle w:val="TAL"/>
            </w:pPr>
            <w:r>
              <w:t>S2-2406314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17C7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209B2" w14:textId="77777777" w:rsidR="00E308B2" w:rsidRDefault="00E308B2" w:rsidP="00AC5BAF">
            <w:pPr>
              <w:pStyle w:val="TAL"/>
            </w:pPr>
            <w:r>
              <w:t>KI#2 Evaluation and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AF1B7" w14:textId="77777777" w:rsidR="00E308B2" w:rsidRDefault="00E308B2" w:rsidP="00AC5BAF">
            <w:pPr>
              <w:pStyle w:val="TAL"/>
            </w:pPr>
            <w:r>
              <w:t>China Mobile, vivo, OPPO,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7E3A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56645"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12E6C" w14:textId="77777777" w:rsidR="00E308B2" w:rsidRDefault="00E308B2" w:rsidP="00AC5BAF">
            <w:pPr>
              <w:pStyle w:val="TAL"/>
            </w:pPr>
            <w:r>
              <w:t>Revised in parallel session to S2-2406909.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EB86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53916" w14:textId="77777777" w:rsidR="00E308B2" w:rsidRDefault="00E308B2" w:rsidP="00AC5BAF">
            <w:pPr>
              <w:pStyle w:val="TAL"/>
            </w:pPr>
            <w:r>
              <w:t>S2-2406909</w:t>
            </w:r>
          </w:p>
        </w:tc>
      </w:tr>
      <w:tr w:rsidR="00E308B2" w14:paraId="04B415D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EECEE"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4125F" w14:textId="77777777" w:rsidR="00E308B2" w:rsidRDefault="00E308B2" w:rsidP="00AC5BAF">
            <w:pPr>
              <w:pStyle w:val="TAL"/>
            </w:pPr>
            <w:r>
              <w:t>S2-2406909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18AE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B535A" w14:textId="77777777" w:rsidR="00E308B2" w:rsidRDefault="00E308B2" w:rsidP="00AC5BAF">
            <w:pPr>
              <w:pStyle w:val="TAL"/>
            </w:pPr>
            <w:r>
              <w:t>KI#2 Evaluation and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998D0" w14:textId="77777777" w:rsidR="00E308B2" w:rsidRDefault="00E308B2" w:rsidP="00AC5BAF">
            <w:pPr>
              <w:pStyle w:val="TAL"/>
            </w:pPr>
            <w:r>
              <w:t>China Mobile, vivo, OPPO, ZTE, Tencent, ETRI, Futurewei, Samsung, 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8137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EB284"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32AFA" w14:textId="77777777" w:rsidR="00E308B2" w:rsidRDefault="00E308B2" w:rsidP="00AC5BAF">
            <w:pPr>
              <w:pStyle w:val="TAL"/>
            </w:pPr>
            <w:r>
              <w:t>Revision of S2-2406314. Revised in parallel session to S2-2406950.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4750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BC227" w14:textId="77777777" w:rsidR="00E308B2" w:rsidRDefault="00E308B2" w:rsidP="00AC5BAF">
            <w:pPr>
              <w:pStyle w:val="TAL"/>
            </w:pPr>
            <w:r>
              <w:t>S2-2406950</w:t>
            </w:r>
          </w:p>
        </w:tc>
      </w:tr>
      <w:tr w:rsidR="00E308B2" w14:paraId="6009B58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640AF"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C24CE" w14:textId="77777777" w:rsidR="00E308B2" w:rsidRDefault="00E308B2" w:rsidP="00AC5BAF">
            <w:pPr>
              <w:pStyle w:val="TAL"/>
            </w:pPr>
            <w:r>
              <w:t>S2-2406950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CEB9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8051B" w14:textId="77777777" w:rsidR="00E308B2" w:rsidRDefault="00E308B2" w:rsidP="00AC5BAF">
            <w:pPr>
              <w:pStyle w:val="TAL"/>
            </w:pPr>
            <w:r>
              <w:t>KI#2 Evaluation and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8CE8D" w14:textId="77777777" w:rsidR="00E308B2" w:rsidRDefault="00E308B2" w:rsidP="00AC5BAF">
            <w:pPr>
              <w:pStyle w:val="TAL"/>
            </w:pPr>
            <w:r>
              <w:t>China Mobile, vivo, OPPO, ZTE, Tencent, ETRI, Futurewei, Samsung, KDDI, Huawei, LG Electronics, ICS, InterDigital,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8C6E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2361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1414F" w14:textId="77777777" w:rsidR="00E308B2" w:rsidRDefault="00E308B2" w:rsidP="00AC5BAF">
            <w:pPr>
              <w:pStyle w:val="TAL"/>
            </w:pPr>
            <w:r>
              <w:t>Revision of S2-2406909. Revised in parallel session to S2-2407189.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3355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20294" w14:textId="77777777" w:rsidR="00E308B2" w:rsidRDefault="00E308B2" w:rsidP="00AC5BAF">
            <w:pPr>
              <w:pStyle w:val="TAL"/>
            </w:pPr>
            <w:r>
              <w:t>S2-2407189</w:t>
            </w:r>
          </w:p>
        </w:tc>
      </w:tr>
      <w:tr w:rsidR="00E308B2" w14:paraId="76963B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65DCD"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9662E" w14:textId="77777777" w:rsidR="00E308B2" w:rsidRDefault="00E308B2" w:rsidP="00AC5BAF">
            <w:pPr>
              <w:pStyle w:val="TAL"/>
            </w:pPr>
            <w:r>
              <w:t>S2-2407189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1AAF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948D5" w14:textId="77777777" w:rsidR="00E308B2" w:rsidRDefault="00E308B2" w:rsidP="00AC5BAF">
            <w:pPr>
              <w:pStyle w:val="TAL"/>
            </w:pPr>
            <w:r>
              <w:t>KI#2 Evaluation and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BF190" w14:textId="77777777" w:rsidR="00E308B2" w:rsidRDefault="00E308B2" w:rsidP="00AC5BAF">
            <w:pPr>
              <w:pStyle w:val="TAL"/>
            </w:pPr>
            <w:r>
              <w:t>China Mobile, vivo, OPPO, ZTE, Tencent, ETRI, Futurewei, Samsung, KDDI, Huawei, LG Electronics, ICS, InterDigital, Nokia, Ericsson, Toyota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F078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02381"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EC974" w14:textId="77777777" w:rsidR="00E308B2" w:rsidRDefault="00E308B2" w:rsidP="00AC5BAF">
            <w:pPr>
              <w:pStyle w:val="TAL"/>
            </w:pPr>
            <w:r>
              <w:t>Revision of S2-2406950.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34CD1"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6DA6D" w14:textId="77777777" w:rsidR="00E308B2" w:rsidRDefault="00E308B2" w:rsidP="00AC5BAF">
            <w:pPr>
              <w:pStyle w:val="TAL"/>
            </w:pPr>
          </w:p>
        </w:tc>
      </w:tr>
      <w:tr w:rsidR="00E308B2" w14:paraId="2EA6732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C1889"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64511" w14:textId="77777777" w:rsidR="00E308B2" w:rsidRDefault="00E308B2" w:rsidP="00AC5BAF">
            <w:pPr>
              <w:pStyle w:val="TAL"/>
            </w:pPr>
            <w:r>
              <w:t>S2-2406321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47C6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59CD1" w14:textId="77777777" w:rsidR="00E308B2" w:rsidRDefault="00E308B2" w:rsidP="00AC5BAF">
            <w:pPr>
              <w:pStyle w:val="TAL"/>
            </w:pPr>
            <w:r>
              <w:t>FS_AIML_CN 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DBB25" w14:textId="77777777" w:rsidR="00E308B2" w:rsidRDefault="00E308B2" w:rsidP="00AC5BAF">
            <w:pPr>
              <w:pStyle w:val="TAL"/>
            </w:pPr>
            <w:r>
              <w:t>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13D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8A787"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FE4F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FF2E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68EF0" w14:textId="77777777" w:rsidR="00E308B2" w:rsidRDefault="00E308B2" w:rsidP="00AC5BAF">
            <w:pPr>
              <w:pStyle w:val="TAL"/>
            </w:pPr>
          </w:p>
        </w:tc>
      </w:tr>
      <w:tr w:rsidR="00E308B2" w14:paraId="5BA6570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CF457"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67E88" w14:textId="77777777" w:rsidR="00E308B2" w:rsidRDefault="00E308B2" w:rsidP="00AC5BAF">
            <w:pPr>
              <w:pStyle w:val="TAL"/>
            </w:pPr>
            <w:r>
              <w:t>S2-2406382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0E17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6D664" w14:textId="77777777" w:rsidR="00E308B2" w:rsidRDefault="00E308B2" w:rsidP="00AC5BAF">
            <w:pPr>
              <w:pStyle w:val="TAL"/>
            </w:pPr>
            <w:r>
              <w:t>KI#2,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BA8B3"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3BAD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46FFA"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88C6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0442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39777" w14:textId="77777777" w:rsidR="00E308B2" w:rsidRDefault="00E308B2" w:rsidP="00AC5BAF">
            <w:pPr>
              <w:pStyle w:val="TAL"/>
            </w:pPr>
          </w:p>
        </w:tc>
      </w:tr>
      <w:tr w:rsidR="00E308B2" w14:paraId="5704F8E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61E49" w14:textId="77777777" w:rsidR="00E308B2" w:rsidRDefault="00E308B2" w:rsidP="00AC5BAF">
            <w:pPr>
              <w:pStyle w:val="TAL"/>
              <w:rPr>
                <w:sz w:val="24"/>
                <w:szCs w:val="24"/>
              </w:rPr>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48F77" w14:textId="77777777" w:rsidR="00E308B2" w:rsidRDefault="00E308B2" w:rsidP="00AC5BAF">
            <w:pPr>
              <w:pStyle w:val="TAL"/>
            </w:pPr>
            <w:r>
              <w:t>S2-2406459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0A3D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B5B1B" w14:textId="77777777" w:rsidR="00E308B2" w:rsidRDefault="00E308B2" w:rsidP="00AC5BAF">
            <w:pPr>
              <w:pStyle w:val="TAL"/>
            </w:pPr>
            <w:r>
              <w:t>Interim conclusion for KI#2: 5GC Support for Vertical Federated Learning.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30462"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BFAD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20E41"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97D6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D7FB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948A7" w14:textId="77777777" w:rsidR="00E308B2" w:rsidRDefault="00E308B2" w:rsidP="00AC5BAF">
            <w:pPr>
              <w:pStyle w:val="TAL"/>
            </w:pPr>
          </w:p>
        </w:tc>
      </w:tr>
      <w:tr w:rsidR="00E308B2" w14:paraId="7D0967F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E4FCC"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82BB0" w14:textId="77777777" w:rsidR="00E308B2" w:rsidRDefault="00E308B2" w:rsidP="00AC5BAF">
            <w:pPr>
              <w:pStyle w:val="TAL"/>
            </w:pPr>
            <w:r>
              <w:t>S2-2406472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0CC0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071F3" w14:textId="77777777" w:rsidR="00E308B2" w:rsidRDefault="00E308B2" w:rsidP="00AC5BAF">
            <w:pPr>
              <w:pStyle w:val="TAL"/>
            </w:pPr>
            <w:r>
              <w:t>KI#2: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05AB6"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4AD0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E556F"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05B2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5496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E89CD" w14:textId="77777777" w:rsidR="00E308B2" w:rsidRDefault="00E308B2" w:rsidP="00AC5BAF">
            <w:pPr>
              <w:pStyle w:val="TAL"/>
            </w:pPr>
          </w:p>
        </w:tc>
      </w:tr>
      <w:tr w:rsidR="00E308B2" w14:paraId="63FB4C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58D06"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FFE6A" w14:textId="77777777" w:rsidR="00E308B2" w:rsidRDefault="00E308B2" w:rsidP="00AC5BAF">
            <w:pPr>
              <w:pStyle w:val="TAL"/>
            </w:pPr>
            <w:r>
              <w:t>S2-2406840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FFD41"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36ACC" w14:textId="77777777" w:rsidR="00E308B2" w:rsidRDefault="00E308B2" w:rsidP="00AC5BAF">
            <w:pPr>
              <w:pStyle w:val="TAL"/>
            </w:pPr>
            <w:r>
              <w:t>KI#3 status summary and way forward from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4F930" w14:textId="77777777" w:rsidR="00E308B2" w:rsidRDefault="00E308B2" w:rsidP="00AC5BAF">
            <w:pPr>
              <w:pStyle w:val="TAL"/>
            </w:pPr>
            <w:r>
              <w:t>vivo, MediaTek Inc(rapporteur)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8818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ED345"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BB7C2" w14:textId="77777777" w:rsidR="00E308B2" w:rsidRDefault="00E308B2" w:rsidP="00AC5BAF">
            <w:pPr>
              <w:pStyle w:val="TAL"/>
              <w:rPr>
                <w:sz w:val="24"/>
                <w:szCs w:val="24"/>
              </w:rPr>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5886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FE6EF" w14:textId="77777777" w:rsidR="00E308B2" w:rsidRDefault="00E308B2" w:rsidP="00AC5BAF">
            <w:pPr>
              <w:pStyle w:val="TAL"/>
            </w:pPr>
          </w:p>
        </w:tc>
      </w:tr>
      <w:tr w:rsidR="00E308B2" w14:paraId="57AF986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501CE"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317EC" w14:textId="77777777" w:rsidR="00E308B2" w:rsidRDefault="00E308B2" w:rsidP="00AC5BAF">
            <w:pPr>
              <w:pStyle w:val="TAL"/>
            </w:pPr>
            <w:r>
              <w:t>S2-2405903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99BA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4B36C" w14:textId="77777777" w:rsidR="00E308B2" w:rsidRDefault="00E308B2" w:rsidP="00AC5BAF">
            <w:pPr>
              <w:pStyle w:val="TAL"/>
            </w:pPr>
            <w:r>
              <w:t>TR 23.700-84: KI#3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43610"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AD90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3E95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C3AC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79B4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D4C29" w14:textId="77777777" w:rsidR="00E308B2" w:rsidRDefault="00E308B2" w:rsidP="00AC5BAF">
            <w:pPr>
              <w:pStyle w:val="TAL"/>
            </w:pPr>
          </w:p>
        </w:tc>
      </w:tr>
      <w:tr w:rsidR="00E308B2" w14:paraId="7A8FCBD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6D3FB"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F03E0" w14:textId="77777777" w:rsidR="00E308B2" w:rsidRDefault="00E308B2" w:rsidP="00AC5BAF">
            <w:pPr>
              <w:pStyle w:val="TAL"/>
            </w:pPr>
            <w:r>
              <w:t>S2-2405940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46AF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931BE" w14:textId="77777777" w:rsidR="00E308B2" w:rsidRDefault="00E308B2" w:rsidP="00AC5BAF">
            <w:pPr>
              <w:pStyle w:val="TAL"/>
            </w:pPr>
            <w:r>
              <w:t>Evaluation for key issue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62AF4"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A9FD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1F237"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5E0E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2BFB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26EC2" w14:textId="77777777" w:rsidR="00E308B2" w:rsidRDefault="00E308B2" w:rsidP="00AC5BAF">
            <w:pPr>
              <w:pStyle w:val="TAL"/>
            </w:pPr>
          </w:p>
        </w:tc>
      </w:tr>
      <w:tr w:rsidR="00E308B2" w14:paraId="69AA841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BB5E4"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DF46B" w14:textId="77777777" w:rsidR="00E308B2" w:rsidRDefault="00E308B2" w:rsidP="00AC5BAF">
            <w:pPr>
              <w:pStyle w:val="TAL"/>
            </w:pPr>
            <w:r>
              <w:t>S2-2405941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6B22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DFADB" w14:textId="77777777" w:rsidR="00E308B2" w:rsidRDefault="00E308B2" w:rsidP="00AC5BAF">
            <w:pPr>
              <w:pStyle w:val="TAL"/>
            </w:pPr>
            <w:r>
              <w:t>Conclusions for key issue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D7839"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A2CA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FC595"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BA08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AF64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6A5FB" w14:textId="77777777" w:rsidR="00E308B2" w:rsidRDefault="00E308B2" w:rsidP="00AC5BAF">
            <w:pPr>
              <w:pStyle w:val="TAL"/>
            </w:pPr>
          </w:p>
        </w:tc>
      </w:tr>
      <w:tr w:rsidR="00E308B2" w14:paraId="53767E5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B6F81"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18453" w14:textId="77777777" w:rsidR="00E308B2" w:rsidRDefault="00E308B2" w:rsidP="00AC5BAF">
            <w:pPr>
              <w:pStyle w:val="TAL"/>
            </w:pPr>
            <w:r>
              <w:t>S2-2405944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E438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1C160"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45B37" w14:textId="77777777" w:rsidR="00E308B2" w:rsidRDefault="00E308B2" w:rsidP="00AC5BAF">
            <w:pPr>
              <w:pStyle w:val="TAL"/>
            </w:pPr>
            <w:r>
              <w:t>Samsung, Vivo, OPPO, Tencent, Tencent Cloud, 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C109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45E5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5383B" w14:textId="77777777" w:rsidR="00E308B2" w:rsidRDefault="00E308B2" w:rsidP="00AC5BAF">
            <w:pPr>
              <w:pStyle w:val="TAL"/>
            </w:pPr>
            <w:r>
              <w:t>Revised in parallel session to S2-2406910.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B017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4A18D" w14:textId="77777777" w:rsidR="00E308B2" w:rsidRDefault="00E308B2" w:rsidP="00AC5BAF">
            <w:pPr>
              <w:pStyle w:val="TAL"/>
            </w:pPr>
            <w:r>
              <w:t>S2-2406910</w:t>
            </w:r>
          </w:p>
        </w:tc>
      </w:tr>
      <w:tr w:rsidR="00E308B2" w14:paraId="351C76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A44A0"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76040" w14:textId="77777777" w:rsidR="00E308B2" w:rsidRDefault="00E308B2" w:rsidP="00AC5BAF">
            <w:pPr>
              <w:pStyle w:val="TAL"/>
            </w:pPr>
            <w:r>
              <w:t>S2-2406910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464F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16EC2"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2CFF6" w14:textId="77777777" w:rsidR="00E308B2" w:rsidRDefault="00E308B2" w:rsidP="00AC5BAF">
            <w:pPr>
              <w:pStyle w:val="TAL"/>
            </w:pPr>
            <w:r>
              <w:t>Samsung, Vivo, OPPO, Tencent, Tencent Cloud, InterDigital Inc, NTT DOCOMO, ZTE, 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0CEC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9B441"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52D82" w14:textId="77777777" w:rsidR="00E308B2" w:rsidRDefault="00E308B2" w:rsidP="00AC5BAF">
            <w:pPr>
              <w:pStyle w:val="TAL"/>
            </w:pPr>
            <w:r>
              <w:t>Revision of S2-2405944. Revised in parallel session to S2-2406949.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F8C7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DCDCA" w14:textId="77777777" w:rsidR="00E308B2" w:rsidRDefault="00E308B2" w:rsidP="00AC5BAF">
            <w:pPr>
              <w:pStyle w:val="TAL"/>
            </w:pPr>
            <w:r>
              <w:t>S2-2406949</w:t>
            </w:r>
          </w:p>
        </w:tc>
      </w:tr>
      <w:tr w:rsidR="00E308B2" w14:paraId="2BC9F6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F8F18"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15C44" w14:textId="77777777" w:rsidR="00E308B2" w:rsidRDefault="00E308B2" w:rsidP="00AC5BAF">
            <w:pPr>
              <w:pStyle w:val="TAL"/>
            </w:pPr>
            <w:r>
              <w:t>S2-2406949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D80A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D92B6"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21641" w14:textId="77777777" w:rsidR="00E308B2" w:rsidRDefault="00E308B2" w:rsidP="00AC5BAF">
            <w:pPr>
              <w:pStyle w:val="TAL"/>
            </w:pPr>
            <w:r>
              <w:t>Samsung, Vivo, OPPO, Tencent, Tencent Cloud, InterDigital Inc, NTT DOCOMO, ZTE, ETRI, SK Telecom, Verizon, Nokia, Lenovo, Huawei, HiSilicon, ICS, MediaTek Inc, CMCC,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C7E1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D7D2A"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77B11" w14:textId="77777777" w:rsidR="00E308B2" w:rsidRDefault="00E308B2" w:rsidP="00AC5BAF">
            <w:pPr>
              <w:pStyle w:val="TAL"/>
            </w:pPr>
            <w:r>
              <w:t>Revision of S2-2406910.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9079A"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58346" w14:textId="77777777" w:rsidR="00E308B2" w:rsidRDefault="00E308B2" w:rsidP="00AC5BAF">
            <w:pPr>
              <w:pStyle w:val="TAL"/>
            </w:pPr>
          </w:p>
        </w:tc>
      </w:tr>
      <w:tr w:rsidR="00E308B2" w14:paraId="48C0165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5B061"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C7BEA" w14:textId="77777777" w:rsidR="00E308B2" w:rsidRDefault="00E308B2" w:rsidP="00AC5BAF">
            <w:pPr>
              <w:pStyle w:val="TAL"/>
            </w:pPr>
            <w:r>
              <w:t>S2-2405984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A917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AF9FD" w14:textId="77777777" w:rsidR="00E308B2" w:rsidRDefault="00E308B2" w:rsidP="00AC5BAF">
            <w:pPr>
              <w:pStyle w:val="TAL"/>
            </w:pPr>
            <w:r>
              <w:t>Conclusions on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53981"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BBC8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BE5B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7E46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1743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46268" w14:textId="77777777" w:rsidR="00E308B2" w:rsidRDefault="00E308B2" w:rsidP="00AC5BAF">
            <w:pPr>
              <w:pStyle w:val="TAL"/>
            </w:pPr>
          </w:p>
        </w:tc>
      </w:tr>
      <w:tr w:rsidR="00E308B2" w14:paraId="7909944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69474"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9CF20" w14:textId="77777777" w:rsidR="00E308B2" w:rsidRDefault="00E308B2" w:rsidP="00AC5BAF">
            <w:pPr>
              <w:pStyle w:val="TAL"/>
            </w:pPr>
            <w:r>
              <w:t>S2-2405995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BE62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A273D" w14:textId="77777777" w:rsidR="00E308B2" w:rsidRDefault="00E308B2" w:rsidP="00AC5BAF">
            <w:pPr>
              <w:pStyle w:val="TAL"/>
            </w:pPr>
            <w:r>
              <w:t>KI#3,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00F4D"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7C30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1DD61"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6930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4382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A4518" w14:textId="77777777" w:rsidR="00E308B2" w:rsidRDefault="00E308B2" w:rsidP="00AC5BAF">
            <w:pPr>
              <w:pStyle w:val="TAL"/>
            </w:pPr>
          </w:p>
        </w:tc>
      </w:tr>
      <w:tr w:rsidR="00E308B2" w14:paraId="2F0DCC0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9D9C7"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4A8D8" w14:textId="77777777" w:rsidR="00E308B2" w:rsidRDefault="00E308B2" w:rsidP="00AC5BAF">
            <w:pPr>
              <w:pStyle w:val="TAL"/>
            </w:pPr>
            <w:r>
              <w:t>S2-2406206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E428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C247E" w14:textId="77777777" w:rsidR="00E308B2" w:rsidRDefault="00E308B2" w:rsidP="00AC5BAF">
            <w:pPr>
              <w:pStyle w:val="TAL"/>
            </w:pPr>
            <w:r>
              <w:t>KI #3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0C6A0"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09B3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FD544"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5595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1049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A1894" w14:textId="77777777" w:rsidR="00E308B2" w:rsidRDefault="00E308B2" w:rsidP="00AC5BAF">
            <w:pPr>
              <w:pStyle w:val="TAL"/>
            </w:pPr>
          </w:p>
        </w:tc>
      </w:tr>
      <w:tr w:rsidR="00E308B2" w14:paraId="3F47EA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99983"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3166C" w14:textId="77777777" w:rsidR="00E308B2" w:rsidRDefault="00E308B2" w:rsidP="00AC5BAF">
            <w:pPr>
              <w:pStyle w:val="TAL"/>
            </w:pPr>
            <w:r>
              <w:t>S2-2406476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0134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0C0A5" w14:textId="77777777" w:rsidR="00E308B2" w:rsidRDefault="00E308B2" w:rsidP="00AC5BAF">
            <w:pPr>
              <w:pStyle w:val="TAL"/>
            </w:pPr>
            <w:r>
              <w:t>KI#3: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B4DB7"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11BC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47BC3"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CBE1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5081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439BE" w14:textId="77777777" w:rsidR="00E308B2" w:rsidRDefault="00E308B2" w:rsidP="00AC5BAF">
            <w:pPr>
              <w:pStyle w:val="TAL"/>
            </w:pPr>
          </w:p>
        </w:tc>
      </w:tr>
      <w:tr w:rsidR="00E308B2" w14:paraId="38C6551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30E0A"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E7F95" w14:textId="77777777" w:rsidR="00E308B2" w:rsidRDefault="00E308B2" w:rsidP="00AC5BAF">
            <w:pPr>
              <w:pStyle w:val="TAL"/>
            </w:pPr>
            <w:r>
              <w:t>S2-2406492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14AD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0565F" w14:textId="77777777" w:rsidR="00E308B2" w:rsidRDefault="00E308B2" w:rsidP="00AC5BAF">
            <w:pPr>
              <w:pStyle w:val="TAL"/>
            </w:pPr>
            <w:r>
              <w:t>Interim conclusion for KI#3: NWDAF-assisted policy control and QoS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E4C90" w14:textId="77777777" w:rsidR="00E308B2" w:rsidRDefault="00E308B2" w:rsidP="00AC5BAF">
            <w:pPr>
              <w:pStyle w:val="TAL"/>
            </w:pPr>
            <w:r>
              <w:t>Huawei, HiSilicon, CATT, China Telecom, 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BDFD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634E9"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89C4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FE3C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2F60E" w14:textId="77777777" w:rsidR="00E308B2" w:rsidRDefault="00E308B2" w:rsidP="00AC5BAF">
            <w:pPr>
              <w:pStyle w:val="TAL"/>
            </w:pPr>
          </w:p>
        </w:tc>
      </w:tr>
      <w:tr w:rsidR="00E308B2" w14:paraId="0A5916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C5E87"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339D5" w14:textId="77777777" w:rsidR="00E308B2" w:rsidRDefault="00E308B2" w:rsidP="00AC5BAF">
            <w:pPr>
              <w:pStyle w:val="TAL"/>
            </w:pPr>
            <w:r>
              <w:t>S2-2406672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E839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AD7DB" w14:textId="77777777" w:rsidR="00E308B2" w:rsidRDefault="00E308B2" w:rsidP="00AC5BAF">
            <w:pPr>
              <w:pStyle w:val="TAL"/>
            </w:pPr>
            <w:r>
              <w:t>TR 23.700-84: Conclusion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78F2E"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C880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BC78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2E62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44B0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EEB63" w14:textId="77777777" w:rsidR="00E308B2" w:rsidRDefault="00E308B2" w:rsidP="00AC5BAF">
            <w:pPr>
              <w:pStyle w:val="TAL"/>
            </w:pPr>
          </w:p>
        </w:tc>
      </w:tr>
      <w:tr w:rsidR="00E308B2" w14:paraId="6CCA74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EF965" w14:textId="77777777" w:rsidR="00E308B2" w:rsidRDefault="00E308B2" w:rsidP="00AC5BAF">
            <w:pPr>
              <w:pStyle w:val="TAL"/>
              <w:rPr>
                <w:sz w:val="24"/>
                <w:szCs w:val="24"/>
              </w:rPr>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25356" w14:textId="77777777" w:rsidR="00E308B2" w:rsidRDefault="00E308B2" w:rsidP="00AC5BAF">
            <w:pPr>
              <w:pStyle w:val="TAL"/>
            </w:pPr>
            <w:r>
              <w:t>S2-2406834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3D43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066B8" w14:textId="77777777" w:rsidR="00E308B2" w:rsidRDefault="00E308B2" w:rsidP="00AC5BAF">
            <w:pPr>
              <w:pStyle w:val="TAL"/>
            </w:pPr>
            <w:r>
              <w:t>Indicating uses cases for solutions for key issue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1718B"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DAD0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39C9D"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C2048" w14:textId="77777777" w:rsidR="00E308B2" w:rsidRDefault="00E308B2" w:rsidP="00AC5BAF">
            <w:pPr>
              <w:pStyle w:val="TAL"/>
            </w:pPr>
            <w:r>
              <w:t>Revised in parallel session to S2-2406911.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F3DB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EEA2B" w14:textId="77777777" w:rsidR="00E308B2" w:rsidRDefault="00E308B2" w:rsidP="00AC5BAF">
            <w:pPr>
              <w:pStyle w:val="TAL"/>
            </w:pPr>
            <w:r>
              <w:t>S2-2406911</w:t>
            </w:r>
          </w:p>
        </w:tc>
      </w:tr>
      <w:tr w:rsidR="00E308B2" w14:paraId="262457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B76A0"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29FD5" w14:textId="77777777" w:rsidR="00E308B2" w:rsidRDefault="00E308B2" w:rsidP="00AC5BAF">
            <w:pPr>
              <w:pStyle w:val="TAL"/>
            </w:pPr>
            <w:r>
              <w:t>S2-2406911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A81B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E8945" w14:textId="77777777" w:rsidR="00E308B2" w:rsidRDefault="00E308B2" w:rsidP="00AC5BAF">
            <w:pPr>
              <w:pStyle w:val="TAL"/>
            </w:pPr>
            <w:r>
              <w:t>Indicating uses cases for solutions for key issue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4DC6E"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942E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94534"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0C431" w14:textId="77777777" w:rsidR="00E308B2" w:rsidRDefault="00E308B2" w:rsidP="00AC5BAF">
            <w:pPr>
              <w:pStyle w:val="TAL"/>
            </w:pPr>
            <w:r>
              <w:t>Revision of S2-2406834.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35FA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92099" w14:textId="77777777" w:rsidR="00E308B2" w:rsidRDefault="00E308B2" w:rsidP="00AC5BAF">
            <w:pPr>
              <w:pStyle w:val="TAL"/>
            </w:pPr>
          </w:p>
        </w:tc>
      </w:tr>
      <w:tr w:rsidR="00E308B2" w14:paraId="2E1AF9F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94795"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BF812" w14:textId="77777777" w:rsidR="00E308B2" w:rsidRDefault="00E308B2" w:rsidP="00AC5BAF">
            <w:pPr>
              <w:pStyle w:val="TAL"/>
            </w:pPr>
            <w:r>
              <w:t>S2-2405942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8955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528E8" w14:textId="77777777" w:rsidR="00E308B2" w:rsidRDefault="00E308B2" w:rsidP="00AC5BAF">
            <w:pPr>
              <w:pStyle w:val="TAL"/>
            </w:pPr>
            <w:r>
              <w:t>Evaluation for key issue 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F1603"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C40B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C6FB8"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6D69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406C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3B2B0" w14:textId="77777777" w:rsidR="00E308B2" w:rsidRDefault="00E308B2" w:rsidP="00AC5BAF">
            <w:pPr>
              <w:pStyle w:val="TAL"/>
            </w:pPr>
          </w:p>
        </w:tc>
      </w:tr>
      <w:tr w:rsidR="00E308B2" w14:paraId="6B19DB3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40312"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6A5ED" w14:textId="77777777" w:rsidR="00E308B2" w:rsidRDefault="00E308B2" w:rsidP="00AC5BAF">
            <w:pPr>
              <w:pStyle w:val="TAL"/>
            </w:pPr>
            <w:r>
              <w:t>S2-2405943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84D8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28151" w14:textId="77777777" w:rsidR="00E308B2" w:rsidRDefault="00E308B2" w:rsidP="00AC5BAF">
            <w:pPr>
              <w:pStyle w:val="TAL"/>
            </w:pPr>
            <w:r>
              <w:t>Conclusions for key issue 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7DB63"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8527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F54A0"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E51F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B7AB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0E18F" w14:textId="77777777" w:rsidR="00E308B2" w:rsidRDefault="00E308B2" w:rsidP="00AC5BAF">
            <w:pPr>
              <w:pStyle w:val="TAL"/>
            </w:pPr>
          </w:p>
        </w:tc>
      </w:tr>
      <w:tr w:rsidR="00E308B2" w14:paraId="46B549A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B32D5"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9F72A" w14:textId="77777777" w:rsidR="00E308B2" w:rsidRDefault="00E308B2" w:rsidP="00AC5BAF">
            <w:pPr>
              <w:pStyle w:val="TAL"/>
            </w:pPr>
            <w:r>
              <w:t>S2-2405996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BBB5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D9040" w14:textId="77777777" w:rsidR="00E308B2" w:rsidRDefault="00E308B2" w:rsidP="00AC5BAF">
            <w:pPr>
              <w:pStyle w:val="TAL"/>
            </w:pPr>
            <w:r>
              <w:t>KI#4, Interim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3DD30"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9508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33FEF"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8751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0AED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0A8B6" w14:textId="77777777" w:rsidR="00E308B2" w:rsidRDefault="00E308B2" w:rsidP="00AC5BAF">
            <w:pPr>
              <w:pStyle w:val="TAL"/>
            </w:pPr>
          </w:p>
        </w:tc>
      </w:tr>
      <w:tr w:rsidR="00E308B2" w14:paraId="222B226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8398E"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4CFE9" w14:textId="77777777" w:rsidR="00E308B2" w:rsidRDefault="00E308B2" w:rsidP="00AC5BAF">
            <w:pPr>
              <w:pStyle w:val="TAL"/>
            </w:pPr>
            <w:r>
              <w:t>S2-2406037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8D08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464F8" w14:textId="77777777" w:rsidR="00E308B2" w:rsidRDefault="00E308B2" w:rsidP="00AC5BAF">
            <w:pPr>
              <w:pStyle w:val="TAL"/>
            </w:pPr>
            <w:r>
              <w:t>Conclusion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25218" w14:textId="77777777" w:rsidR="00E308B2" w:rsidRDefault="00E308B2" w:rsidP="00AC5BAF">
            <w:pPr>
              <w:pStyle w:val="TAL"/>
            </w:pPr>
            <w:r>
              <w:t>SK Telecom, AT&amp;T, China Mobile, ETRI, KDDI, KPN N.V., Lenovo, LG Uplus, Rakuten Mobile, Samsung,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4079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3C70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83B73" w14:textId="77777777" w:rsidR="00E308B2" w:rsidRDefault="00E308B2" w:rsidP="00AC5BAF">
            <w:pPr>
              <w:pStyle w:val="TAL"/>
            </w:pPr>
            <w:r>
              <w:t>Revised in parallel session to S2-2406907.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DA30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47EA4" w14:textId="77777777" w:rsidR="00E308B2" w:rsidRDefault="00E308B2" w:rsidP="00AC5BAF">
            <w:pPr>
              <w:pStyle w:val="TAL"/>
            </w:pPr>
            <w:r>
              <w:t>S2-2406907</w:t>
            </w:r>
          </w:p>
        </w:tc>
      </w:tr>
      <w:tr w:rsidR="00E308B2" w14:paraId="2B3002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3DEE6"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B05B5" w14:textId="77777777" w:rsidR="00E308B2" w:rsidRDefault="00E308B2" w:rsidP="00AC5BAF">
            <w:pPr>
              <w:pStyle w:val="TAL"/>
            </w:pPr>
            <w:r>
              <w:t>S2-2406907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6B6D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01D09" w14:textId="77777777" w:rsidR="00E308B2" w:rsidRDefault="00E308B2" w:rsidP="00AC5BAF">
            <w:pPr>
              <w:pStyle w:val="TAL"/>
            </w:pPr>
            <w:r>
              <w:t>Conclusion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6A316" w14:textId="77777777" w:rsidR="00E308B2" w:rsidRDefault="00E308B2" w:rsidP="00AC5BAF">
            <w:pPr>
              <w:pStyle w:val="TAL"/>
            </w:pPr>
            <w:r>
              <w:t>SK Telecom, AT&amp;T, China Mobile, China Telecom, Ericsson, 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B3B0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4C361"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8300A" w14:textId="77777777" w:rsidR="00E308B2" w:rsidRDefault="00E308B2" w:rsidP="00AC5BAF">
            <w:pPr>
              <w:pStyle w:val="TAL"/>
            </w:pPr>
            <w:r>
              <w:t>Revision of S2-2406037. Revised in parallel session to S2-2406951.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7B44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B7D39" w14:textId="77777777" w:rsidR="00E308B2" w:rsidRDefault="00E308B2" w:rsidP="00AC5BAF">
            <w:pPr>
              <w:pStyle w:val="TAL"/>
            </w:pPr>
            <w:r>
              <w:t>S2-2406951</w:t>
            </w:r>
          </w:p>
        </w:tc>
      </w:tr>
      <w:tr w:rsidR="00E308B2" w14:paraId="29143F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909BA"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723CC" w14:textId="77777777" w:rsidR="00E308B2" w:rsidRDefault="00E308B2" w:rsidP="00AC5BAF">
            <w:pPr>
              <w:pStyle w:val="TAL"/>
            </w:pPr>
            <w:r>
              <w:t>S2-2406951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5337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2F980" w14:textId="77777777" w:rsidR="00E308B2" w:rsidRDefault="00E308B2" w:rsidP="00AC5BAF">
            <w:pPr>
              <w:pStyle w:val="TAL"/>
            </w:pPr>
            <w:r>
              <w:t>Conclusion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A649D" w14:textId="77777777" w:rsidR="00E308B2" w:rsidRDefault="00E308B2" w:rsidP="00AC5BAF">
            <w:pPr>
              <w:pStyle w:val="TAL"/>
            </w:pPr>
            <w:r>
              <w:t>SK Telecom, AT&amp;T, China Mobile, China Telecom, Ericsson, ETRI, KDDI, KPN N.V., Lenovo, LG Uplus, NOKIA, NTT DOCOMO, OPPO, Rakuten Mobile, Samsung, vivo,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2AEF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EB143"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34364" w14:textId="77777777" w:rsidR="00E308B2" w:rsidRDefault="00E308B2" w:rsidP="00AC5BAF">
            <w:pPr>
              <w:pStyle w:val="TAL"/>
            </w:pPr>
            <w:r>
              <w:t>Revision of S2-2406907. Revised in parallel session to S2-2406966.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D1AF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01BB8" w14:textId="77777777" w:rsidR="00E308B2" w:rsidRDefault="00E308B2" w:rsidP="00AC5BAF">
            <w:pPr>
              <w:pStyle w:val="TAL"/>
            </w:pPr>
            <w:r>
              <w:t>S2-2406966</w:t>
            </w:r>
          </w:p>
        </w:tc>
      </w:tr>
      <w:tr w:rsidR="00E308B2" w14:paraId="689FAED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9942C"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60D23" w14:textId="77777777" w:rsidR="00E308B2" w:rsidRDefault="00E308B2" w:rsidP="00AC5BAF">
            <w:pPr>
              <w:pStyle w:val="TAL"/>
            </w:pPr>
            <w:r>
              <w:t>S2-2406966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2D78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3FBEA" w14:textId="77777777" w:rsidR="00E308B2" w:rsidRDefault="00E308B2" w:rsidP="00AC5BAF">
            <w:pPr>
              <w:pStyle w:val="TAL"/>
            </w:pPr>
            <w:r>
              <w:t>Conclusion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402C6" w14:textId="77777777" w:rsidR="00E308B2" w:rsidRDefault="00E308B2" w:rsidP="00AC5BAF">
            <w:pPr>
              <w:pStyle w:val="TAL"/>
            </w:pPr>
            <w:r>
              <w:t>SK Telecom, AT&amp;T, China Mobile, China Telecom, Ericsson, ETRI, KDDI, KPN N.V., Lenovo, LG Uplus, NOKIA, NTT DOCOMO, OPPO, Rakuten Mobile, Samsung, Verizon, vivo,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B135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1A6ED"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DC663" w14:textId="77777777" w:rsidR="00E308B2" w:rsidRDefault="00E308B2" w:rsidP="00AC5BAF">
            <w:pPr>
              <w:pStyle w:val="TAL"/>
            </w:pPr>
            <w:r>
              <w:t>Revision of S2-2406951.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09A3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8BFB7" w14:textId="77777777" w:rsidR="00E308B2" w:rsidRDefault="00E308B2" w:rsidP="00AC5BAF">
            <w:pPr>
              <w:pStyle w:val="TAL"/>
            </w:pPr>
          </w:p>
        </w:tc>
      </w:tr>
      <w:tr w:rsidR="00E308B2" w14:paraId="56E8F1F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436E4"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AA42B" w14:textId="77777777" w:rsidR="00E308B2" w:rsidRDefault="00E308B2" w:rsidP="00AC5BAF">
            <w:pPr>
              <w:pStyle w:val="TAL"/>
            </w:pPr>
            <w:r>
              <w:t>S2-2406078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8C93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BC9F3" w14:textId="77777777" w:rsidR="00E308B2" w:rsidRDefault="00E308B2" w:rsidP="00AC5BAF">
            <w:pPr>
              <w:pStyle w:val="TAL"/>
            </w:pPr>
            <w:r>
              <w:t>Conclusions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F4512"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99C8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7C55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A2E3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CAFC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FCD05" w14:textId="77777777" w:rsidR="00E308B2" w:rsidRDefault="00E308B2" w:rsidP="00AC5BAF">
            <w:pPr>
              <w:pStyle w:val="TAL"/>
            </w:pPr>
          </w:p>
        </w:tc>
      </w:tr>
      <w:tr w:rsidR="00E308B2" w14:paraId="2141E5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84117" w14:textId="77777777" w:rsidR="00E308B2" w:rsidRDefault="00E308B2" w:rsidP="00AC5BAF">
            <w:pPr>
              <w:pStyle w:val="TAL"/>
              <w:rPr>
                <w:sz w:val="24"/>
                <w:szCs w:val="24"/>
              </w:rPr>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5E274" w14:textId="77777777" w:rsidR="00E308B2" w:rsidRDefault="00E308B2" w:rsidP="00AC5BAF">
            <w:pPr>
              <w:pStyle w:val="TAL"/>
            </w:pPr>
            <w:r>
              <w:t>S2-2406205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D407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F54F8" w14:textId="77777777" w:rsidR="00E308B2" w:rsidRDefault="00E308B2" w:rsidP="00AC5BAF">
            <w:pPr>
              <w:pStyle w:val="TAL"/>
            </w:pPr>
            <w:r>
              <w:t>KI #4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BA755"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F177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3CA74"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AB42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E519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C55BD" w14:textId="77777777" w:rsidR="00E308B2" w:rsidRDefault="00E308B2" w:rsidP="00AC5BAF">
            <w:pPr>
              <w:pStyle w:val="TAL"/>
            </w:pPr>
          </w:p>
        </w:tc>
      </w:tr>
      <w:tr w:rsidR="00E308B2" w14:paraId="7C19F7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51E9E"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48716" w14:textId="77777777" w:rsidR="00E308B2" w:rsidRDefault="00E308B2" w:rsidP="00AC5BAF">
            <w:pPr>
              <w:pStyle w:val="TAL"/>
            </w:pPr>
            <w:r>
              <w:t>S2-2406329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F423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C0F1F" w14:textId="77777777" w:rsidR="00E308B2" w:rsidRDefault="00E308B2" w:rsidP="00AC5BAF">
            <w:pPr>
              <w:pStyle w:val="TAL"/>
            </w:pPr>
            <w:r>
              <w:t>KI#4 overall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CFB9D"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DB0B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05D7A"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EEFB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FADA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6B064" w14:textId="77777777" w:rsidR="00E308B2" w:rsidRDefault="00E308B2" w:rsidP="00AC5BAF">
            <w:pPr>
              <w:pStyle w:val="TAL"/>
            </w:pPr>
          </w:p>
        </w:tc>
      </w:tr>
      <w:tr w:rsidR="00E308B2" w14:paraId="1871E61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31BC2"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C9734" w14:textId="77777777" w:rsidR="00E308B2" w:rsidRDefault="00E308B2" w:rsidP="00AC5BAF">
            <w:pPr>
              <w:pStyle w:val="TAL"/>
            </w:pPr>
            <w:r>
              <w:t>S2-2406517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1626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A0D2C" w14:textId="77777777" w:rsidR="00E308B2" w:rsidRDefault="00E308B2" w:rsidP="00AC5BAF">
            <w:pPr>
              <w:pStyle w:val="TAL"/>
            </w:pPr>
            <w:r>
              <w:t>Interim Conclusion for KI#4: NWDAF enhancements to support network abnormal behaviours (i.e. signalling storm) mitigation and prevention.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82A74" w14:textId="77777777" w:rsidR="00E308B2" w:rsidRDefault="00E308B2" w:rsidP="00AC5BAF">
            <w:pPr>
              <w:pStyle w:val="TAL"/>
            </w:pPr>
            <w:r>
              <w:t>China Telecom, ZTE,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152F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8E21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658B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5F51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93FD0" w14:textId="77777777" w:rsidR="00E308B2" w:rsidRDefault="00E308B2" w:rsidP="00AC5BAF">
            <w:pPr>
              <w:pStyle w:val="TAL"/>
            </w:pPr>
          </w:p>
        </w:tc>
      </w:tr>
      <w:tr w:rsidR="00E308B2" w14:paraId="4DB5B52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46D19"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A3E23" w14:textId="77777777" w:rsidR="00E308B2" w:rsidRDefault="00E308B2" w:rsidP="00AC5BAF">
            <w:pPr>
              <w:pStyle w:val="TAL"/>
            </w:pPr>
            <w:r>
              <w:t>S2-2406540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E875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A675A" w14:textId="77777777" w:rsidR="00E308B2" w:rsidRDefault="00E308B2" w:rsidP="00AC5BAF">
            <w:pPr>
              <w:pStyle w:val="TAL"/>
            </w:pPr>
            <w:r>
              <w:t>Interim Conclusions for KI#4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BA642"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6258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A1664"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9C13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6080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E3B4C" w14:textId="77777777" w:rsidR="00E308B2" w:rsidRDefault="00E308B2" w:rsidP="00AC5BAF">
            <w:pPr>
              <w:pStyle w:val="TAL"/>
            </w:pPr>
          </w:p>
        </w:tc>
      </w:tr>
      <w:tr w:rsidR="00E308B2" w14:paraId="30BEE02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2FA72"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ED57C" w14:textId="77777777" w:rsidR="00E308B2" w:rsidRDefault="00E308B2" w:rsidP="00AC5BAF">
            <w:pPr>
              <w:pStyle w:val="TAL"/>
            </w:pPr>
            <w:r>
              <w:t>S2-2405900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0C95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9F464" w14:textId="77777777" w:rsidR="00E308B2" w:rsidRDefault="00E308B2" w:rsidP="00AC5BAF">
            <w:pPr>
              <w:pStyle w:val="TAL"/>
            </w:pPr>
            <w:r>
              <w:t>TR 23.700-84: KI#1_Sol#11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1609D"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4616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92AF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3412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7E1D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0D3ED" w14:textId="77777777" w:rsidR="00E308B2" w:rsidRDefault="00E308B2" w:rsidP="00AC5BAF">
            <w:pPr>
              <w:pStyle w:val="TAL"/>
            </w:pPr>
          </w:p>
        </w:tc>
      </w:tr>
      <w:tr w:rsidR="00E308B2" w14:paraId="32CF5A4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98063"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F13BE" w14:textId="77777777" w:rsidR="00E308B2" w:rsidRDefault="00E308B2" w:rsidP="00AC5BAF">
            <w:pPr>
              <w:pStyle w:val="TAL"/>
            </w:pPr>
            <w:r>
              <w:t>S2-2405935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543F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C439A" w14:textId="77777777" w:rsidR="00E308B2" w:rsidRDefault="00E308B2" w:rsidP="00AC5BAF">
            <w:pPr>
              <w:pStyle w:val="TAL"/>
            </w:pPr>
            <w:r>
              <w:t>Update of Solution 7 for key issue 1 to address editor s notes.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A369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E5D2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7C66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4452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D9ED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293DC" w14:textId="77777777" w:rsidR="00E308B2" w:rsidRDefault="00E308B2" w:rsidP="00AC5BAF">
            <w:pPr>
              <w:pStyle w:val="TAL"/>
            </w:pPr>
          </w:p>
        </w:tc>
      </w:tr>
      <w:tr w:rsidR="00E308B2" w14:paraId="2F056C4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648DA"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5B9D8" w14:textId="77777777" w:rsidR="00E308B2" w:rsidRDefault="00E308B2" w:rsidP="00AC5BAF">
            <w:pPr>
              <w:pStyle w:val="TAL"/>
            </w:pPr>
            <w:r>
              <w:t>S2-2406074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78DD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8C951" w14:textId="77777777" w:rsidR="00E308B2" w:rsidRDefault="00E308B2" w:rsidP="00AC5BAF">
            <w:pPr>
              <w:pStyle w:val="TAL"/>
            </w:pPr>
            <w:r>
              <w:t>KI#1 Solution#5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01752" w14:textId="77777777" w:rsidR="00E308B2" w:rsidRDefault="00E308B2" w:rsidP="00AC5BAF">
            <w:pPr>
              <w:pStyle w:val="TAL"/>
            </w:pPr>
            <w:r>
              <w:t>OPPO, ZTE,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B780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8C38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26FE8" w14:textId="77777777" w:rsidR="00E308B2" w:rsidRDefault="00E308B2" w:rsidP="00AC5BAF">
            <w:pPr>
              <w:pStyle w:val="TAL"/>
            </w:pPr>
            <w:r>
              <w:t>Revision of S2-2404332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BEAE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F6EAB" w14:textId="77777777" w:rsidR="00E308B2" w:rsidRDefault="00E308B2" w:rsidP="00AC5BAF">
            <w:pPr>
              <w:pStyle w:val="TAL"/>
            </w:pPr>
          </w:p>
        </w:tc>
      </w:tr>
      <w:tr w:rsidR="00E308B2" w14:paraId="4E13461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8285F"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1CE60" w14:textId="77777777" w:rsidR="00E308B2" w:rsidRDefault="00E308B2" w:rsidP="00AC5BAF">
            <w:pPr>
              <w:pStyle w:val="TAL"/>
            </w:pPr>
            <w:r>
              <w:t>S2-2406336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7417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77786" w14:textId="77777777" w:rsidR="00E308B2" w:rsidRDefault="00E308B2" w:rsidP="00AC5BAF">
            <w:pPr>
              <w:pStyle w:val="TAL"/>
            </w:pPr>
            <w:r>
              <w:t>KI#1 Clean up the EN for solution #8.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15534"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E79B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13D4C"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96D3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ECFC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71E54" w14:textId="77777777" w:rsidR="00E308B2" w:rsidRDefault="00E308B2" w:rsidP="00AC5BAF">
            <w:pPr>
              <w:pStyle w:val="TAL"/>
            </w:pPr>
          </w:p>
        </w:tc>
      </w:tr>
      <w:tr w:rsidR="00E308B2" w14:paraId="17BF31A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4EECB"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9C70D" w14:textId="77777777" w:rsidR="00E308B2" w:rsidRDefault="00E308B2" w:rsidP="00AC5BAF">
            <w:pPr>
              <w:pStyle w:val="TAL"/>
            </w:pPr>
            <w:r>
              <w:t>S2-2406454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6076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5DCEC" w14:textId="77777777" w:rsidR="00E308B2" w:rsidRDefault="00E308B2" w:rsidP="00AC5BAF">
            <w:pPr>
              <w:pStyle w:val="TAL"/>
            </w:pPr>
            <w:r>
              <w:t>KI#1: Solution#1 Update to remove the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9048E"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0859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2C38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5118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E33F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BA4D4" w14:textId="77777777" w:rsidR="00E308B2" w:rsidRDefault="00E308B2" w:rsidP="00AC5BAF">
            <w:pPr>
              <w:pStyle w:val="TAL"/>
            </w:pPr>
          </w:p>
        </w:tc>
      </w:tr>
      <w:tr w:rsidR="00E308B2" w14:paraId="7C22A8E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0CF4D"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D8B92" w14:textId="77777777" w:rsidR="00E308B2" w:rsidRDefault="00E308B2" w:rsidP="00AC5BAF">
            <w:pPr>
              <w:pStyle w:val="TAL"/>
            </w:pPr>
            <w:r>
              <w:t>S2-2406455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04EA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57A96" w14:textId="77777777" w:rsidR="00E308B2" w:rsidRDefault="00E308B2" w:rsidP="00AC5BAF">
            <w:pPr>
              <w:pStyle w:val="TAL"/>
            </w:pPr>
            <w:r>
              <w:t>KI#1: Solution#5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CAF3F"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BED2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61F9A"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72B6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86A0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77790" w14:textId="77777777" w:rsidR="00E308B2" w:rsidRDefault="00E308B2" w:rsidP="00AC5BAF">
            <w:pPr>
              <w:pStyle w:val="TAL"/>
            </w:pPr>
          </w:p>
        </w:tc>
      </w:tr>
      <w:tr w:rsidR="00E308B2" w14:paraId="01BBBDA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76F3A"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2E9E7" w14:textId="77777777" w:rsidR="00E308B2" w:rsidRDefault="00E308B2" w:rsidP="00AC5BAF">
            <w:pPr>
              <w:pStyle w:val="TAL"/>
            </w:pPr>
            <w:r>
              <w:t>S2-2406528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3F0A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2FC53" w14:textId="77777777" w:rsidR="00E308B2" w:rsidRDefault="00E308B2" w:rsidP="00AC5BAF">
            <w:pPr>
              <w:pStyle w:val="TAL"/>
            </w:pPr>
            <w:r>
              <w:t>KI#1 Update of Solution 4 resolving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6B998"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AD3F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252BD"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D1CD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91C0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53F56" w14:textId="77777777" w:rsidR="00E308B2" w:rsidRDefault="00E308B2" w:rsidP="00AC5BAF">
            <w:pPr>
              <w:pStyle w:val="TAL"/>
            </w:pPr>
          </w:p>
        </w:tc>
      </w:tr>
      <w:tr w:rsidR="00E308B2" w14:paraId="6EC0B3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8845F"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AE0EB" w14:textId="77777777" w:rsidR="00E308B2" w:rsidRDefault="00E308B2" w:rsidP="00AC5BAF">
            <w:pPr>
              <w:pStyle w:val="TAL"/>
            </w:pPr>
            <w:r>
              <w:t>S2-2406664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36EE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1DA4C" w14:textId="77777777" w:rsidR="00E308B2" w:rsidRDefault="00E308B2" w:rsidP="00AC5BAF">
            <w:pPr>
              <w:pStyle w:val="TAL"/>
            </w:pPr>
            <w:r>
              <w:t>KI #1 Sol#6: Partial resolution of EN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07BA9"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4EB5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66159"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151E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FB1B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23039" w14:textId="77777777" w:rsidR="00E308B2" w:rsidRDefault="00E308B2" w:rsidP="00AC5BAF">
            <w:pPr>
              <w:pStyle w:val="TAL"/>
            </w:pPr>
          </w:p>
        </w:tc>
      </w:tr>
      <w:tr w:rsidR="00E308B2" w14:paraId="76945C0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8E94E"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B4BCC" w14:textId="77777777" w:rsidR="00E308B2" w:rsidRDefault="00E308B2" w:rsidP="00AC5BAF">
            <w:pPr>
              <w:pStyle w:val="TAL"/>
            </w:pPr>
            <w:r>
              <w:t>S2-2406809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7B1B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8B24F" w14:textId="77777777" w:rsidR="00E308B2" w:rsidRDefault="00E308B2" w:rsidP="00AC5BAF">
            <w:pPr>
              <w:pStyle w:val="TAL"/>
            </w:pPr>
            <w:r>
              <w:t>Update solution#1 to support the authorization for positioning data collection for AI/ML model training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D66D4"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E9CA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D3B2A"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39B7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F081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5D2C9" w14:textId="77777777" w:rsidR="00E308B2" w:rsidRDefault="00E308B2" w:rsidP="00AC5BAF">
            <w:pPr>
              <w:pStyle w:val="TAL"/>
            </w:pPr>
          </w:p>
        </w:tc>
      </w:tr>
      <w:tr w:rsidR="00E308B2" w14:paraId="2F2F64B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B9824"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87305" w14:textId="77777777" w:rsidR="00E308B2" w:rsidRDefault="00E308B2" w:rsidP="00AC5BAF">
            <w:pPr>
              <w:pStyle w:val="TAL"/>
            </w:pPr>
            <w:r>
              <w:t>S2-2406810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16DC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CE813" w14:textId="77777777" w:rsidR="00E308B2" w:rsidRDefault="00E308B2" w:rsidP="00AC5BAF">
            <w:pPr>
              <w:pStyle w:val="TAL"/>
            </w:pPr>
            <w:r>
              <w:t>Update solution#9 to resolve the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FDBA5"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A325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B096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58D2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553A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828BB" w14:textId="77777777" w:rsidR="00E308B2" w:rsidRDefault="00E308B2" w:rsidP="00AC5BAF">
            <w:pPr>
              <w:pStyle w:val="TAL"/>
            </w:pPr>
          </w:p>
        </w:tc>
      </w:tr>
      <w:tr w:rsidR="00E308B2" w14:paraId="259E4E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70DE7"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D3FD2" w14:textId="77777777" w:rsidR="00E308B2" w:rsidRDefault="00E308B2" w:rsidP="00AC5BAF">
            <w:pPr>
              <w:pStyle w:val="TAL"/>
            </w:pPr>
            <w:r>
              <w:t>S2-2406811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61A2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63339" w14:textId="77777777" w:rsidR="00E308B2" w:rsidRDefault="00E308B2" w:rsidP="00AC5BAF">
            <w:pPr>
              <w:pStyle w:val="TAL"/>
            </w:pPr>
            <w:r>
              <w:t>Update solution#12 to resolve the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7CF27"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2BC8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8153C"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3787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2172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EC812" w14:textId="77777777" w:rsidR="00E308B2" w:rsidRDefault="00E308B2" w:rsidP="00AC5BAF">
            <w:pPr>
              <w:pStyle w:val="TAL"/>
            </w:pPr>
          </w:p>
        </w:tc>
      </w:tr>
      <w:tr w:rsidR="00E308B2" w14:paraId="189912C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491E8"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E3BFD" w14:textId="77777777" w:rsidR="00E308B2" w:rsidRDefault="00E308B2" w:rsidP="00AC5BAF">
            <w:pPr>
              <w:pStyle w:val="TAL"/>
            </w:pPr>
            <w:r>
              <w:t>S2-2406316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0100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4DD4C" w14:textId="77777777" w:rsidR="00E308B2" w:rsidRDefault="00E308B2" w:rsidP="00AC5BAF">
            <w:pPr>
              <w:pStyle w:val="TAL"/>
            </w:pPr>
            <w:r>
              <w:t>VFL terminology definition.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AA240" w14:textId="77777777" w:rsidR="00E308B2" w:rsidRDefault="00E308B2" w:rsidP="00AC5BAF">
            <w:pPr>
              <w:pStyle w:val="TAL"/>
            </w:pPr>
            <w:r>
              <w:t>China Mobile, ZTE, OPPO, CATT, vivo, Huawei, 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F2B7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3799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CEF13" w14:textId="77777777" w:rsidR="00E308B2" w:rsidRDefault="00E308B2" w:rsidP="00AC5BAF">
            <w:pPr>
              <w:pStyle w:val="TAL"/>
            </w:pPr>
            <w:r>
              <w:t>Revision of S2-2404050 from SA WG2#162. Revised in parallel session to S2-2406912, merging S2-2405897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C757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3D7C3" w14:textId="77777777" w:rsidR="00E308B2" w:rsidRDefault="00E308B2" w:rsidP="00AC5BAF">
            <w:pPr>
              <w:pStyle w:val="TAL"/>
            </w:pPr>
            <w:r>
              <w:t>S2-2406912</w:t>
            </w:r>
          </w:p>
        </w:tc>
      </w:tr>
      <w:tr w:rsidR="00E308B2" w14:paraId="356F8E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24C50" w14:textId="77777777" w:rsidR="00E308B2" w:rsidRDefault="00E308B2" w:rsidP="00AC5BAF">
            <w:pPr>
              <w:pStyle w:val="TAL"/>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661BF" w14:textId="77777777" w:rsidR="00E308B2" w:rsidRDefault="00E308B2" w:rsidP="00AC5BAF">
            <w:pPr>
              <w:pStyle w:val="TAL"/>
            </w:pPr>
            <w:r>
              <w:t>S2-2406912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0973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59648" w14:textId="77777777" w:rsidR="00E308B2" w:rsidRDefault="00E308B2" w:rsidP="00AC5BAF">
            <w:pPr>
              <w:pStyle w:val="TAL"/>
            </w:pPr>
            <w:r>
              <w:t>VFL terminology definition.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333AD" w14:textId="77777777" w:rsidR="00E308B2" w:rsidRDefault="00E308B2" w:rsidP="00AC5BAF">
            <w:pPr>
              <w:pStyle w:val="TAL"/>
            </w:pPr>
            <w:r>
              <w:t>China Mobile, ZTE, OPPO, CATT, vivo, Huawei, 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266C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E1F4A"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30D6E" w14:textId="77777777" w:rsidR="00E308B2" w:rsidRDefault="00E308B2" w:rsidP="00AC5BAF">
            <w:pPr>
              <w:pStyle w:val="TAL"/>
            </w:pPr>
            <w:r>
              <w:t>Revision of S2-2406316, merging S2-2405897. Revised in parallel session to S2-2407159.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733F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16012" w14:textId="77777777" w:rsidR="00E308B2" w:rsidRDefault="00E308B2" w:rsidP="00AC5BAF">
            <w:pPr>
              <w:pStyle w:val="TAL"/>
            </w:pPr>
            <w:r>
              <w:t>S2-2407159</w:t>
            </w:r>
          </w:p>
        </w:tc>
      </w:tr>
      <w:tr w:rsidR="00E308B2" w14:paraId="1619E7B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97C12"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97649" w14:textId="77777777" w:rsidR="00E308B2" w:rsidRDefault="00E308B2" w:rsidP="00AC5BAF">
            <w:pPr>
              <w:pStyle w:val="TAL"/>
            </w:pPr>
            <w:r>
              <w:t>S2-2407159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BADC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599C9" w14:textId="77777777" w:rsidR="00E308B2" w:rsidRDefault="00E308B2" w:rsidP="00AC5BAF">
            <w:pPr>
              <w:pStyle w:val="TAL"/>
            </w:pPr>
            <w:r>
              <w:t>Update the definition of VFL Server, VFL Client and label.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9713D" w14:textId="77777777" w:rsidR="00E308B2" w:rsidRDefault="00E308B2" w:rsidP="00AC5BAF">
            <w:pPr>
              <w:pStyle w:val="TAL"/>
            </w:pPr>
            <w:r>
              <w:t>China Mobile, ZTE, OPPO, CATT, vivo, Huawei, Sony,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9F3F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25860"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53371" w14:textId="77777777" w:rsidR="00E308B2" w:rsidRDefault="00E308B2" w:rsidP="00AC5BAF">
            <w:pPr>
              <w:pStyle w:val="TAL"/>
            </w:pPr>
            <w:r>
              <w:t>Revision of S2-2406912. Revised in parallel session to S2-2407166.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3445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2036A" w14:textId="77777777" w:rsidR="00E308B2" w:rsidRDefault="00E308B2" w:rsidP="00AC5BAF">
            <w:pPr>
              <w:pStyle w:val="TAL"/>
            </w:pPr>
            <w:r>
              <w:t>S2-2407166</w:t>
            </w:r>
          </w:p>
        </w:tc>
      </w:tr>
      <w:tr w:rsidR="00E308B2" w14:paraId="2C59B64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BABD3"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BB503" w14:textId="77777777" w:rsidR="00E308B2" w:rsidRDefault="00E308B2" w:rsidP="00AC5BAF">
            <w:pPr>
              <w:pStyle w:val="TAL"/>
            </w:pPr>
            <w:r>
              <w:t>S2-2407166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C1B9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A5D99" w14:textId="77777777" w:rsidR="00E308B2" w:rsidRDefault="00E308B2" w:rsidP="00AC5BAF">
            <w:pPr>
              <w:pStyle w:val="TAL"/>
            </w:pPr>
            <w:r>
              <w:t>VFL terminology definition.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57AD7" w14:textId="77777777" w:rsidR="00E308B2" w:rsidRDefault="00E308B2" w:rsidP="00AC5BAF">
            <w:pPr>
              <w:pStyle w:val="TAL"/>
            </w:pPr>
            <w:r>
              <w:t>China Mobile, ZTE, OPPO, CATT, vivo, Huawei, Sony, Nokia,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6762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F8D29"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73351" w14:textId="77777777" w:rsidR="00E308B2" w:rsidRDefault="00E308B2" w:rsidP="00AC5BAF">
            <w:pPr>
              <w:pStyle w:val="TAL"/>
            </w:pPr>
            <w:r>
              <w:t>Revision of S2-2407159.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86099"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EB3EE" w14:textId="77777777" w:rsidR="00E308B2" w:rsidRDefault="00E308B2" w:rsidP="00AC5BAF">
            <w:pPr>
              <w:pStyle w:val="TAL"/>
            </w:pPr>
          </w:p>
        </w:tc>
      </w:tr>
      <w:tr w:rsidR="00E308B2" w14:paraId="29A6B68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3D07D"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21270" w14:textId="77777777" w:rsidR="00E308B2" w:rsidRDefault="00E308B2" w:rsidP="00AC5BAF">
            <w:pPr>
              <w:pStyle w:val="TAL"/>
            </w:pPr>
            <w:r>
              <w:t>S2-2405897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A5A6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A39A5" w14:textId="77777777" w:rsidR="00E308B2" w:rsidRDefault="00E308B2" w:rsidP="00AC5BAF">
            <w:pPr>
              <w:pStyle w:val="TAL"/>
            </w:pPr>
            <w:r>
              <w:t>TR 23.700-84: EN removal related to the VFL definition.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232D4"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4B83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C27F0"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51C19" w14:textId="77777777" w:rsidR="00E308B2" w:rsidRDefault="00E308B2" w:rsidP="00AC5BAF">
            <w:pPr>
              <w:pStyle w:val="TAL"/>
            </w:pPr>
            <w:r>
              <w:t>Merged into S2-2406912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3B2DD"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1A293" w14:textId="77777777" w:rsidR="00E308B2" w:rsidRDefault="00E308B2" w:rsidP="00AC5BAF">
            <w:pPr>
              <w:pStyle w:val="TAL"/>
            </w:pPr>
          </w:p>
        </w:tc>
      </w:tr>
      <w:tr w:rsidR="00E308B2" w14:paraId="031BC03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4F357"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84771" w14:textId="77777777" w:rsidR="00E308B2" w:rsidRDefault="00E308B2" w:rsidP="00AC5BAF">
            <w:pPr>
              <w:pStyle w:val="TAL"/>
            </w:pPr>
            <w:r>
              <w:t>S2-2405904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9973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9DDCF" w14:textId="77777777" w:rsidR="00E308B2" w:rsidRDefault="00E308B2" w:rsidP="00AC5BAF">
            <w:pPr>
              <w:pStyle w:val="TAL"/>
            </w:pPr>
            <w:r>
              <w:t>TR 23.700-84: label definition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F3214"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1080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EAC05"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A18B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37A6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B8B4C" w14:textId="77777777" w:rsidR="00E308B2" w:rsidRDefault="00E308B2" w:rsidP="00AC5BAF">
            <w:pPr>
              <w:pStyle w:val="TAL"/>
            </w:pPr>
          </w:p>
        </w:tc>
      </w:tr>
      <w:tr w:rsidR="00E308B2" w14:paraId="7A565E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912FB"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A18B4" w14:textId="77777777" w:rsidR="00E308B2" w:rsidRDefault="00E308B2" w:rsidP="00AC5BAF">
            <w:pPr>
              <w:pStyle w:val="TAL"/>
            </w:pPr>
            <w:r>
              <w:t>S2-2405939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282F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7F655" w14:textId="77777777" w:rsidR="00E308B2" w:rsidRDefault="00E308B2" w:rsidP="00AC5BAF">
            <w:pPr>
              <w:pStyle w:val="TAL"/>
            </w:pPr>
            <w:r>
              <w:t>Update of definitions related to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1ED3A"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695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02C4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F6EE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F000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080B4" w14:textId="77777777" w:rsidR="00E308B2" w:rsidRDefault="00E308B2" w:rsidP="00AC5BAF">
            <w:pPr>
              <w:pStyle w:val="TAL"/>
            </w:pPr>
          </w:p>
        </w:tc>
      </w:tr>
      <w:tr w:rsidR="00E308B2" w14:paraId="6F3DF6B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E7C30"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F285C" w14:textId="77777777" w:rsidR="00E308B2" w:rsidRDefault="00E308B2" w:rsidP="00AC5BAF">
            <w:pPr>
              <w:pStyle w:val="TAL"/>
            </w:pPr>
            <w:r>
              <w:t>S2-2405948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C32FC"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C8DB1" w14:textId="77777777" w:rsidR="00E308B2" w:rsidRDefault="00E308B2" w:rsidP="00AC5BAF">
            <w:pPr>
              <w:pStyle w:val="TAL"/>
            </w:pPr>
            <w:r>
              <w:t>Terminology update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49638"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3B0C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23C67"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4216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201B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7F9FC" w14:textId="77777777" w:rsidR="00E308B2" w:rsidRDefault="00E308B2" w:rsidP="00AC5BAF">
            <w:pPr>
              <w:pStyle w:val="TAL"/>
            </w:pPr>
          </w:p>
        </w:tc>
      </w:tr>
      <w:tr w:rsidR="00E308B2" w14:paraId="50FE121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F815C"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27207" w14:textId="77777777" w:rsidR="00E308B2" w:rsidRDefault="00E308B2" w:rsidP="00AC5BAF">
            <w:pPr>
              <w:pStyle w:val="TAL"/>
            </w:pPr>
            <w:r>
              <w:t>S2-2406203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D349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72142" w14:textId="77777777" w:rsidR="00E308B2" w:rsidRDefault="00E308B2" w:rsidP="00AC5BAF">
            <w:pPr>
              <w:pStyle w:val="TAL"/>
            </w:pPr>
            <w:r>
              <w:t>KI#2 Terminology removal of Editor s Notes.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38E6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A224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23ECF"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0617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7088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E68FA" w14:textId="77777777" w:rsidR="00E308B2" w:rsidRDefault="00E308B2" w:rsidP="00AC5BAF">
            <w:pPr>
              <w:pStyle w:val="TAL"/>
            </w:pPr>
          </w:p>
        </w:tc>
      </w:tr>
      <w:tr w:rsidR="00E308B2" w14:paraId="505ABC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7E873"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D4830" w14:textId="77777777" w:rsidR="00E308B2" w:rsidRDefault="00E308B2" w:rsidP="00AC5BAF">
            <w:pPr>
              <w:pStyle w:val="TAL"/>
            </w:pPr>
            <w:r>
              <w:t>S2-2405938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72D1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86732" w14:textId="77777777" w:rsidR="00E308B2" w:rsidRDefault="00E308B2" w:rsidP="00AC5BAF">
            <w:pPr>
              <w:pStyle w:val="TAL"/>
            </w:pPr>
            <w:r>
              <w:t>Update of Solution 22 for key issue 2 to address editor s notes.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BE5B2"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7B34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6A8C8"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5B448"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20DC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6F4D0" w14:textId="77777777" w:rsidR="00E308B2" w:rsidRDefault="00E308B2" w:rsidP="00AC5BAF">
            <w:pPr>
              <w:pStyle w:val="TAL"/>
            </w:pPr>
          </w:p>
        </w:tc>
      </w:tr>
      <w:tr w:rsidR="00E308B2" w14:paraId="6203A09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D0477"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12551" w14:textId="77777777" w:rsidR="00E308B2" w:rsidRDefault="00E308B2" w:rsidP="00AC5BAF">
            <w:pPr>
              <w:pStyle w:val="TAL"/>
            </w:pPr>
            <w:r>
              <w:t>S2-2405945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1775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BC8B9" w14:textId="77777777" w:rsidR="00E308B2" w:rsidRDefault="00E308B2" w:rsidP="00AC5BAF">
            <w:pPr>
              <w:pStyle w:val="TAL"/>
            </w:pPr>
            <w:r>
              <w:t>KI#2, Sol#16: Update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06109"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76B9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83B9A"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36D6A" w14:textId="77777777" w:rsidR="00E308B2" w:rsidRDefault="00E308B2" w:rsidP="00AC5BAF">
            <w:pPr>
              <w:pStyle w:val="TAL"/>
            </w:pPr>
            <w:r>
              <w:t>Revised in parallel session to S2-2406913.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97FF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F9F6A" w14:textId="77777777" w:rsidR="00E308B2" w:rsidRDefault="00E308B2" w:rsidP="00AC5BAF">
            <w:pPr>
              <w:pStyle w:val="TAL"/>
            </w:pPr>
            <w:r>
              <w:t>S2-2406913</w:t>
            </w:r>
          </w:p>
        </w:tc>
      </w:tr>
      <w:tr w:rsidR="00E308B2" w14:paraId="402B129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591A9"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1C613" w14:textId="77777777" w:rsidR="00E308B2" w:rsidRDefault="00E308B2" w:rsidP="00AC5BAF">
            <w:pPr>
              <w:pStyle w:val="TAL"/>
            </w:pPr>
            <w:r>
              <w:t>S2-2406913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8C44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DED64" w14:textId="77777777" w:rsidR="00E308B2" w:rsidRDefault="00E308B2" w:rsidP="00AC5BAF">
            <w:pPr>
              <w:pStyle w:val="TAL"/>
            </w:pPr>
            <w:r>
              <w:t>KI#2, Sol#16: Update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9183A"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34F7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DA0A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97865" w14:textId="77777777" w:rsidR="00E308B2" w:rsidRDefault="00E308B2" w:rsidP="00AC5BAF">
            <w:pPr>
              <w:pStyle w:val="TAL"/>
            </w:pPr>
            <w:r>
              <w:t>Revision of S2-2405945. Revised in parallel session to S2-2407167.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C7DF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9BE02" w14:textId="77777777" w:rsidR="00E308B2" w:rsidRDefault="00E308B2" w:rsidP="00AC5BAF">
            <w:pPr>
              <w:pStyle w:val="TAL"/>
            </w:pPr>
            <w:r>
              <w:t>S2-2407167</w:t>
            </w:r>
          </w:p>
        </w:tc>
      </w:tr>
      <w:tr w:rsidR="00E308B2" w14:paraId="36FDACF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41539"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F0FAA" w14:textId="77777777" w:rsidR="00E308B2" w:rsidRDefault="00E308B2" w:rsidP="00AC5BAF">
            <w:pPr>
              <w:pStyle w:val="TAL"/>
            </w:pPr>
            <w:r>
              <w:t>S2-2407167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8AC12"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E1B09" w14:textId="77777777" w:rsidR="00E308B2" w:rsidRDefault="00E308B2" w:rsidP="00AC5BAF">
            <w:pPr>
              <w:pStyle w:val="TAL"/>
            </w:pPr>
            <w:r>
              <w:t>KI#2, Sol#16: Update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002B5"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4BCC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C302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F6783" w14:textId="77777777" w:rsidR="00E308B2" w:rsidRDefault="00E308B2" w:rsidP="00AC5BAF">
            <w:pPr>
              <w:pStyle w:val="TAL"/>
            </w:pPr>
            <w:r>
              <w:t>Revision of S2-2406913.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2DA4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D3096" w14:textId="77777777" w:rsidR="00E308B2" w:rsidRDefault="00E308B2" w:rsidP="00AC5BAF">
            <w:pPr>
              <w:pStyle w:val="TAL"/>
            </w:pPr>
          </w:p>
        </w:tc>
      </w:tr>
      <w:tr w:rsidR="00E308B2" w14:paraId="2A2E967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0EAE7"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066BA" w14:textId="77777777" w:rsidR="00E308B2" w:rsidRDefault="00E308B2" w:rsidP="00AC5BAF">
            <w:pPr>
              <w:pStyle w:val="TAL"/>
            </w:pPr>
            <w:r>
              <w:t>S2-2406066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1B9F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94FF7" w14:textId="77777777" w:rsidR="00E308B2" w:rsidRDefault="00E308B2" w:rsidP="00AC5BAF">
            <w:pPr>
              <w:pStyle w:val="TAL"/>
            </w:pPr>
            <w:r>
              <w:t>KI#2, Sol#18: Solution updates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D98F6" w14:textId="77777777" w:rsidR="00E308B2" w:rsidRDefault="00E308B2" w:rsidP="00AC5BAF">
            <w:pPr>
              <w:pStyle w:val="TAL"/>
            </w:pPr>
            <w:r>
              <w:t>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1F43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32D69"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1F4F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000E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E5424" w14:textId="77777777" w:rsidR="00E308B2" w:rsidRDefault="00E308B2" w:rsidP="00AC5BAF">
            <w:pPr>
              <w:pStyle w:val="TAL"/>
            </w:pPr>
          </w:p>
        </w:tc>
      </w:tr>
      <w:tr w:rsidR="00E308B2" w14:paraId="24A16B1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FFE19"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3FC72" w14:textId="77777777" w:rsidR="00E308B2" w:rsidRDefault="00E308B2" w:rsidP="00AC5BAF">
            <w:pPr>
              <w:pStyle w:val="TAL"/>
            </w:pPr>
            <w:r>
              <w:t>S2-2406075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8627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5C917" w14:textId="77777777" w:rsidR="00E308B2" w:rsidRDefault="00E308B2" w:rsidP="00AC5BAF">
            <w:pPr>
              <w:pStyle w:val="TAL"/>
            </w:pPr>
            <w:r>
              <w:t>KI#2 Solution#13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0661A" w14:textId="77777777" w:rsidR="00E308B2" w:rsidRDefault="00E308B2" w:rsidP="00AC5BAF">
            <w:pPr>
              <w:pStyle w:val="TAL"/>
            </w:pPr>
            <w:r>
              <w:t>OPPO, China Telecom, ZTE, Sony, KDDI, 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9B8C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19EA0"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F4A26" w14:textId="77777777" w:rsidR="00E308B2" w:rsidRDefault="00E308B2" w:rsidP="00AC5BAF">
            <w:pPr>
              <w:pStyle w:val="TAL"/>
            </w:pPr>
            <w:r>
              <w:t>Revised in parallel session to S2-2406914.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C6E8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9A310" w14:textId="77777777" w:rsidR="00E308B2" w:rsidRDefault="00E308B2" w:rsidP="00AC5BAF">
            <w:pPr>
              <w:pStyle w:val="TAL"/>
            </w:pPr>
            <w:r>
              <w:t>S2-2406914</w:t>
            </w:r>
          </w:p>
        </w:tc>
      </w:tr>
      <w:tr w:rsidR="00E308B2" w14:paraId="5C0983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70A41" w14:textId="77777777" w:rsidR="00E308B2" w:rsidRDefault="00E308B2" w:rsidP="00AC5BAF">
            <w:pPr>
              <w:pStyle w:val="TAL"/>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14DD5" w14:textId="77777777" w:rsidR="00E308B2" w:rsidRDefault="00E308B2" w:rsidP="00AC5BAF">
            <w:pPr>
              <w:pStyle w:val="TAL"/>
            </w:pPr>
            <w:r>
              <w:t>S2-2406914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3C5A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1CF36" w14:textId="77777777" w:rsidR="00E308B2" w:rsidRDefault="00E308B2" w:rsidP="00AC5BAF">
            <w:pPr>
              <w:pStyle w:val="TAL"/>
            </w:pPr>
            <w:r>
              <w:t>KI#2 Solution#13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73204" w14:textId="77777777" w:rsidR="00E308B2" w:rsidRDefault="00E308B2" w:rsidP="00AC5BAF">
            <w:pPr>
              <w:pStyle w:val="TAL"/>
            </w:pPr>
            <w:r>
              <w:t>OPPO, China Telecom, ZTE, Sony, KDDI, ETRI, InterDigital Inc., 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6B6C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E6BF3"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00E97" w14:textId="77777777" w:rsidR="00E308B2" w:rsidRDefault="00E308B2" w:rsidP="00AC5BAF">
            <w:pPr>
              <w:pStyle w:val="TAL"/>
            </w:pPr>
            <w:r>
              <w:t>Revision of S2-2406075.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C6B0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1EF63" w14:textId="77777777" w:rsidR="00E308B2" w:rsidRDefault="00E308B2" w:rsidP="00AC5BAF">
            <w:pPr>
              <w:pStyle w:val="TAL"/>
            </w:pPr>
          </w:p>
        </w:tc>
      </w:tr>
      <w:tr w:rsidR="00E308B2" w14:paraId="3847003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B8915"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6E369" w14:textId="77777777" w:rsidR="00E308B2" w:rsidRDefault="00E308B2" w:rsidP="00AC5BAF">
            <w:pPr>
              <w:pStyle w:val="TAL"/>
            </w:pPr>
            <w:r>
              <w:t>S2-2406204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F2BD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23C02" w14:textId="77777777" w:rsidR="00E308B2" w:rsidRDefault="00E308B2" w:rsidP="00AC5BAF">
            <w:pPr>
              <w:pStyle w:val="TAL"/>
            </w:pPr>
            <w:r>
              <w:t>KI#2 Solution#23 Addressing Editor 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5158E"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8DA1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3F86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D62E8" w14:textId="77777777" w:rsidR="00E308B2" w:rsidRDefault="00E308B2" w:rsidP="00AC5BAF">
            <w:pPr>
              <w:pStyle w:val="TAL"/>
            </w:pPr>
            <w:r>
              <w:t>Revised in parallel session to S2-2406915.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82FE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19D29" w14:textId="77777777" w:rsidR="00E308B2" w:rsidRDefault="00E308B2" w:rsidP="00AC5BAF">
            <w:pPr>
              <w:pStyle w:val="TAL"/>
            </w:pPr>
            <w:r>
              <w:t>S2-2406915</w:t>
            </w:r>
          </w:p>
        </w:tc>
      </w:tr>
      <w:tr w:rsidR="00E308B2" w14:paraId="790161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115E7"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20E6A" w14:textId="77777777" w:rsidR="00E308B2" w:rsidRDefault="00E308B2" w:rsidP="00AC5BAF">
            <w:pPr>
              <w:pStyle w:val="TAL"/>
            </w:pPr>
            <w:r>
              <w:t>S2-2406915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FEDF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A2249" w14:textId="77777777" w:rsidR="00E308B2" w:rsidRDefault="00E308B2" w:rsidP="00AC5BAF">
            <w:pPr>
              <w:pStyle w:val="TAL"/>
            </w:pPr>
            <w:r>
              <w:t>KI#2 Solution#23 Addressing Editor 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20B68"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C7A2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74785"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F7DE1" w14:textId="77777777" w:rsidR="00E308B2" w:rsidRDefault="00E308B2" w:rsidP="00AC5BAF">
            <w:pPr>
              <w:pStyle w:val="TAL"/>
            </w:pPr>
            <w:r>
              <w:t>Revision of S2-2406204. Revised in parallel session to S2-2407168.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CDBE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E2656" w14:textId="77777777" w:rsidR="00E308B2" w:rsidRDefault="00E308B2" w:rsidP="00AC5BAF">
            <w:pPr>
              <w:pStyle w:val="TAL"/>
            </w:pPr>
            <w:r>
              <w:t>S2-2407168</w:t>
            </w:r>
          </w:p>
        </w:tc>
      </w:tr>
      <w:tr w:rsidR="00E308B2" w14:paraId="51FBF33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19D8F"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657AE" w14:textId="77777777" w:rsidR="00E308B2" w:rsidRDefault="00E308B2" w:rsidP="00AC5BAF">
            <w:pPr>
              <w:pStyle w:val="TAL"/>
            </w:pPr>
            <w:r>
              <w:t>S2-2407168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E9B2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32B6B" w14:textId="77777777" w:rsidR="00E308B2" w:rsidRDefault="00E308B2" w:rsidP="00AC5BAF">
            <w:pPr>
              <w:pStyle w:val="TAL"/>
            </w:pPr>
            <w:r>
              <w:t>KI#2 Solution#23 Addressing Editor 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57247"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DCF6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B8D4C"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86A62" w14:textId="77777777" w:rsidR="00E308B2" w:rsidRDefault="00E308B2" w:rsidP="00AC5BAF">
            <w:pPr>
              <w:pStyle w:val="TAL"/>
            </w:pPr>
            <w:r>
              <w:t>Revision of S2-2406915.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6204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0DBC6" w14:textId="77777777" w:rsidR="00E308B2" w:rsidRDefault="00E308B2" w:rsidP="00AC5BAF">
            <w:pPr>
              <w:pStyle w:val="TAL"/>
            </w:pPr>
          </w:p>
        </w:tc>
      </w:tr>
      <w:tr w:rsidR="00E308B2" w14:paraId="337894F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DD52D"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7FD89" w14:textId="77777777" w:rsidR="00E308B2" w:rsidRDefault="00E308B2" w:rsidP="00AC5BAF">
            <w:pPr>
              <w:pStyle w:val="TAL"/>
            </w:pPr>
            <w:r>
              <w:t>S2-2406327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6309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3A138" w14:textId="77777777" w:rsidR="00E308B2" w:rsidRDefault="00E308B2" w:rsidP="00AC5BAF">
            <w:pPr>
              <w:pStyle w:val="TAL"/>
            </w:pPr>
            <w:r>
              <w:t>Solution#19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CC55F" w14:textId="77777777" w:rsidR="00E308B2" w:rsidRDefault="00E308B2" w:rsidP="00AC5BAF">
            <w:pPr>
              <w:pStyle w:val="TAL"/>
            </w:pPr>
            <w:r>
              <w:t>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CBA2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E78E8"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13719" w14:textId="77777777" w:rsidR="00E308B2" w:rsidRDefault="00E308B2" w:rsidP="00AC5BAF">
            <w:pPr>
              <w:pStyle w:val="TAL"/>
            </w:pPr>
            <w:r>
              <w:t>Revised in parallel session to S2-2406916.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B734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14ECB" w14:textId="77777777" w:rsidR="00E308B2" w:rsidRDefault="00E308B2" w:rsidP="00AC5BAF">
            <w:pPr>
              <w:pStyle w:val="TAL"/>
            </w:pPr>
            <w:r>
              <w:t>S2-2406916</w:t>
            </w:r>
          </w:p>
        </w:tc>
      </w:tr>
      <w:tr w:rsidR="00E308B2" w14:paraId="5FE3DDD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8A68C"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A0D44" w14:textId="77777777" w:rsidR="00E308B2" w:rsidRDefault="00E308B2" w:rsidP="00AC5BAF">
            <w:pPr>
              <w:pStyle w:val="TAL"/>
            </w:pPr>
            <w:r>
              <w:t>S2-2406916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BE3B0"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AA5B0" w14:textId="77777777" w:rsidR="00E308B2" w:rsidRDefault="00E308B2" w:rsidP="00AC5BAF">
            <w:pPr>
              <w:pStyle w:val="TAL"/>
            </w:pPr>
            <w:r>
              <w:t>Solution#19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3271C" w14:textId="77777777" w:rsidR="00E308B2" w:rsidRDefault="00E308B2" w:rsidP="00AC5BAF">
            <w:pPr>
              <w:pStyle w:val="TAL"/>
            </w:pPr>
            <w:r>
              <w:t>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00C4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4C97A"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22F8C" w14:textId="77777777" w:rsidR="00E308B2" w:rsidRDefault="00E308B2" w:rsidP="00AC5BAF">
            <w:pPr>
              <w:pStyle w:val="TAL"/>
            </w:pPr>
            <w:r>
              <w:t>Revision of S2-2406327. Revised in parallel session to S2-2407169.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7131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3E4F9" w14:textId="77777777" w:rsidR="00E308B2" w:rsidRDefault="00E308B2" w:rsidP="00AC5BAF">
            <w:pPr>
              <w:pStyle w:val="TAL"/>
            </w:pPr>
            <w:r>
              <w:t>S2-2407169</w:t>
            </w:r>
          </w:p>
        </w:tc>
      </w:tr>
      <w:tr w:rsidR="00E308B2" w14:paraId="442E3A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2D348" w14:textId="77777777" w:rsidR="00E308B2" w:rsidRDefault="00E308B2" w:rsidP="00AC5BAF">
            <w:pPr>
              <w:pStyle w:val="TAL"/>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037E4" w14:textId="77777777" w:rsidR="00E308B2" w:rsidRDefault="00E308B2" w:rsidP="00AC5BAF">
            <w:pPr>
              <w:pStyle w:val="TAL"/>
            </w:pPr>
            <w:r>
              <w:t>S2-2407169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CEB49"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B37F7" w14:textId="77777777" w:rsidR="00E308B2" w:rsidRDefault="00E308B2" w:rsidP="00AC5BAF">
            <w:pPr>
              <w:pStyle w:val="TAL"/>
            </w:pPr>
            <w:r>
              <w:t>Solution#19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F06E0" w14:textId="77777777" w:rsidR="00E308B2" w:rsidRDefault="00E308B2" w:rsidP="00AC5BAF">
            <w:pPr>
              <w:pStyle w:val="TAL"/>
            </w:pPr>
            <w:r>
              <w:t>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79AD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CE1C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F8DA6" w14:textId="77777777" w:rsidR="00E308B2" w:rsidRDefault="00E308B2" w:rsidP="00AC5BAF">
            <w:pPr>
              <w:pStyle w:val="TAL"/>
            </w:pPr>
            <w:r>
              <w:t>Revision of S2-2406916.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A163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2E7AA" w14:textId="77777777" w:rsidR="00E308B2" w:rsidRDefault="00E308B2" w:rsidP="00AC5BAF">
            <w:pPr>
              <w:pStyle w:val="TAL"/>
            </w:pPr>
          </w:p>
        </w:tc>
      </w:tr>
      <w:tr w:rsidR="00E308B2" w14:paraId="5E154C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BEC1C"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DBBCC" w14:textId="77777777" w:rsidR="00E308B2" w:rsidRDefault="00E308B2" w:rsidP="00AC5BAF">
            <w:pPr>
              <w:pStyle w:val="TAL"/>
            </w:pPr>
            <w:r>
              <w:t>S2-2406328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A61D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8620C" w14:textId="77777777" w:rsidR="00E308B2" w:rsidRDefault="00E308B2" w:rsidP="00AC5BAF">
            <w:pPr>
              <w:pStyle w:val="TAL"/>
            </w:pPr>
            <w:r>
              <w:t>Solution#25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66A9B" w14:textId="77777777" w:rsidR="00E308B2" w:rsidRDefault="00E308B2" w:rsidP="00AC5BAF">
            <w:pPr>
              <w:pStyle w:val="TAL"/>
            </w:pPr>
            <w:r>
              <w:t>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4AD1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099E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D114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BB87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07C82" w14:textId="77777777" w:rsidR="00E308B2" w:rsidRDefault="00E308B2" w:rsidP="00AC5BAF">
            <w:pPr>
              <w:pStyle w:val="TAL"/>
            </w:pPr>
          </w:p>
        </w:tc>
      </w:tr>
      <w:tr w:rsidR="00E308B2" w14:paraId="07B55B7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45DA2"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90BA2" w14:textId="77777777" w:rsidR="00E308B2" w:rsidRDefault="00E308B2" w:rsidP="00AC5BAF">
            <w:pPr>
              <w:pStyle w:val="TAL"/>
            </w:pPr>
            <w:r>
              <w:t>S2-2406335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0226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41651" w14:textId="77777777" w:rsidR="00E308B2" w:rsidRDefault="00E308B2" w:rsidP="00AC5BAF">
            <w:pPr>
              <w:pStyle w:val="TAL"/>
            </w:pPr>
            <w:r>
              <w:t>Update to Solution #14 for KI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8FFE9"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E695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CAE7D"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EB08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5F61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EB728" w14:textId="77777777" w:rsidR="00E308B2" w:rsidRDefault="00E308B2" w:rsidP="00AC5BAF">
            <w:pPr>
              <w:pStyle w:val="TAL"/>
            </w:pPr>
          </w:p>
        </w:tc>
      </w:tr>
      <w:tr w:rsidR="00E308B2" w14:paraId="448B5EE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2A737"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5D1A7" w14:textId="77777777" w:rsidR="00E308B2" w:rsidRDefault="00E308B2" w:rsidP="00AC5BAF">
            <w:pPr>
              <w:pStyle w:val="TAL"/>
            </w:pPr>
            <w:r>
              <w:t>S2-2406381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8EA5B"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3741C" w14:textId="77777777" w:rsidR="00E308B2" w:rsidRDefault="00E308B2" w:rsidP="00AC5BAF">
            <w:pPr>
              <w:pStyle w:val="TAL"/>
            </w:pPr>
            <w:r>
              <w:t>KI#2, Sol#20 update to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A21D9" w14:textId="77777777" w:rsidR="00E308B2" w:rsidRDefault="00E308B2" w:rsidP="00AC5BAF">
            <w:pPr>
              <w:pStyle w:val="TAL"/>
            </w:pPr>
            <w: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16D3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748F9"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72D3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E1F4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3922C" w14:textId="77777777" w:rsidR="00E308B2" w:rsidRDefault="00E308B2" w:rsidP="00AC5BAF">
            <w:pPr>
              <w:pStyle w:val="TAL"/>
            </w:pPr>
          </w:p>
        </w:tc>
      </w:tr>
      <w:tr w:rsidR="00E308B2" w14:paraId="2EB8156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4913F"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4E2BF" w14:textId="77777777" w:rsidR="00E308B2" w:rsidRDefault="00E308B2" w:rsidP="00AC5BAF">
            <w:pPr>
              <w:pStyle w:val="TAL"/>
            </w:pPr>
            <w:r>
              <w:t>S2-2406458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B907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18E87" w14:textId="77777777" w:rsidR="00E308B2" w:rsidRDefault="00E308B2" w:rsidP="00AC5BAF">
            <w:pPr>
              <w:pStyle w:val="TAL"/>
            </w:pPr>
            <w:r>
              <w:t>KI#2: Solution#18 Update to remove the ENs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5A975"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2D43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4B66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62E2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5C33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E2903" w14:textId="77777777" w:rsidR="00E308B2" w:rsidRDefault="00E308B2" w:rsidP="00AC5BAF">
            <w:pPr>
              <w:pStyle w:val="TAL"/>
            </w:pPr>
          </w:p>
        </w:tc>
      </w:tr>
      <w:tr w:rsidR="00E308B2" w14:paraId="37A6B5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91A67"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6DE66" w14:textId="77777777" w:rsidR="00E308B2" w:rsidRDefault="00E308B2" w:rsidP="00AC5BAF">
            <w:pPr>
              <w:pStyle w:val="TAL"/>
            </w:pPr>
            <w:r>
              <w:t>S2-2406477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EC7FF"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B4C6B" w14:textId="77777777" w:rsidR="00E308B2" w:rsidRDefault="00E308B2" w:rsidP="00AC5BAF">
            <w:pPr>
              <w:pStyle w:val="TAL"/>
            </w:pPr>
            <w:r>
              <w:t>KI#2 Update of Solution 15: Support for vertical federated learning: Model Training and Inference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F62FE" w14:textId="77777777" w:rsidR="00E308B2" w:rsidRDefault="00E308B2" w:rsidP="00AC5BAF">
            <w:pPr>
              <w:pStyle w:val="TAL"/>
            </w:pPr>
            <w:r>
              <w:t>Lenovo, Toyota Motor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54DA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05C3A"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F088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69BE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8A320" w14:textId="77777777" w:rsidR="00E308B2" w:rsidRDefault="00E308B2" w:rsidP="00AC5BAF">
            <w:pPr>
              <w:pStyle w:val="TAL"/>
            </w:pPr>
          </w:p>
        </w:tc>
      </w:tr>
      <w:tr w:rsidR="00E308B2" w14:paraId="7097125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955A4"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728BA" w14:textId="77777777" w:rsidR="00E308B2" w:rsidRDefault="00E308B2" w:rsidP="00AC5BAF">
            <w:pPr>
              <w:pStyle w:val="TAL"/>
            </w:pPr>
            <w:r>
              <w:t>S2-2406832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2519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10EE3" w14:textId="77777777" w:rsidR="00E308B2" w:rsidRDefault="00E308B2" w:rsidP="00AC5BAF">
            <w:pPr>
              <w:pStyle w:val="TAL"/>
            </w:pPr>
            <w:r>
              <w:t>KI#2 Solution#13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4C5DA" w14:textId="77777777" w:rsidR="00E308B2" w:rsidRDefault="00E308B2" w:rsidP="00AC5BAF">
            <w:pPr>
              <w:pStyle w:val="TAL"/>
            </w:pPr>
            <w:r>
              <w:t>InterDigital Inc; 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6F63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F7FE9"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ACA6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403E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65BA9" w14:textId="77777777" w:rsidR="00E308B2" w:rsidRDefault="00E308B2" w:rsidP="00AC5BAF">
            <w:pPr>
              <w:pStyle w:val="TAL"/>
            </w:pPr>
          </w:p>
        </w:tc>
      </w:tr>
      <w:tr w:rsidR="00E308B2" w14:paraId="42A16E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7C3C2"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DEB2E" w14:textId="77777777" w:rsidR="00E308B2" w:rsidRDefault="00E308B2" w:rsidP="00AC5BAF">
            <w:pPr>
              <w:pStyle w:val="TAL"/>
            </w:pPr>
            <w:r>
              <w:t>S2-2405946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4075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BA22D" w14:textId="77777777" w:rsidR="00E308B2" w:rsidRDefault="00E308B2" w:rsidP="00AC5BAF">
            <w:pPr>
              <w:pStyle w:val="TAL"/>
            </w:pPr>
            <w:r>
              <w:t>KI#3, Sol#33: Update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96A18"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7FB1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7F85F"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020B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3DBE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81B71" w14:textId="77777777" w:rsidR="00E308B2" w:rsidRDefault="00E308B2" w:rsidP="00AC5BAF">
            <w:pPr>
              <w:pStyle w:val="TAL"/>
            </w:pPr>
          </w:p>
        </w:tc>
      </w:tr>
      <w:tr w:rsidR="00E308B2" w14:paraId="61B151E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73F04" w14:textId="77777777" w:rsidR="00E308B2" w:rsidRDefault="00E308B2" w:rsidP="00AC5BAF">
            <w:pPr>
              <w:pStyle w:val="TAL"/>
              <w:rPr>
                <w:sz w:val="24"/>
                <w:szCs w:val="24"/>
              </w:rPr>
            </w:pPr>
            <w:r>
              <w:lastRenderedPageBreak/>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9655B" w14:textId="77777777" w:rsidR="00E308B2" w:rsidRDefault="00E308B2" w:rsidP="00AC5BAF">
            <w:pPr>
              <w:pStyle w:val="TAL"/>
            </w:pPr>
            <w:r>
              <w:t>S2-2406073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212ED"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CD0CA" w14:textId="77777777" w:rsidR="00E308B2" w:rsidRDefault="00E308B2" w:rsidP="00AC5BAF">
            <w:pPr>
              <w:pStyle w:val="TAL"/>
            </w:pPr>
            <w:r>
              <w:t>Sol#29 Update to remove editor's notes.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27BD1"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5081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474A3"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B449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42C1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CCD6C" w14:textId="77777777" w:rsidR="00E308B2" w:rsidRDefault="00E308B2" w:rsidP="00AC5BAF">
            <w:pPr>
              <w:pStyle w:val="TAL"/>
            </w:pPr>
          </w:p>
        </w:tc>
      </w:tr>
      <w:tr w:rsidR="00E308B2" w14:paraId="33D196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F97BA"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CBD19" w14:textId="77777777" w:rsidR="00E308B2" w:rsidRDefault="00E308B2" w:rsidP="00AC5BAF">
            <w:pPr>
              <w:pStyle w:val="TAL"/>
            </w:pPr>
            <w:r>
              <w:t>S2-2406207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F2B9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832F2" w14:textId="77777777" w:rsidR="00E308B2" w:rsidRDefault="00E308B2" w:rsidP="00AC5BAF">
            <w:pPr>
              <w:pStyle w:val="TAL"/>
            </w:pPr>
            <w:r>
              <w:t>KI#3, Sol#31: Resolve ENs and add clarifications.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747C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888C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46069"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36A5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4A14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B9720" w14:textId="77777777" w:rsidR="00E308B2" w:rsidRDefault="00E308B2" w:rsidP="00AC5BAF">
            <w:pPr>
              <w:pStyle w:val="TAL"/>
            </w:pPr>
          </w:p>
        </w:tc>
      </w:tr>
      <w:tr w:rsidR="00E308B2" w14:paraId="412A49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EA146"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DA37E" w14:textId="77777777" w:rsidR="00E308B2" w:rsidRDefault="00E308B2" w:rsidP="00AC5BAF">
            <w:pPr>
              <w:pStyle w:val="TAL"/>
            </w:pPr>
            <w:r>
              <w:t>S2-2406300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5E0EE"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2E13B" w14:textId="77777777" w:rsidR="00E308B2" w:rsidRDefault="00E308B2" w:rsidP="00AC5BAF">
            <w:pPr>
              <w:pStyle w:val="TAL"/>
            </w:pPr>
            <w:r>
              <w:t>KI#3 update solution #27 NWDAF assisted QoS policy generation.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754F3"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2B0D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600CA"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92E8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A04F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E8753" w14:textId="77777777" w:rsidR="00E308B2" w:rsidRDefault="00E308B2" w:rsidP="00AC5BAF">
            <w:pPr>
              <w:pStyle w:val="TAL"/>
            </w:pPr>
          </w:p>
        </w:tc>
      </w:tr>
      <w:tr w:rsidR="00E308B2" w14:paraId="657466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53A62"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D7395" w14:textId="77777777" w:rsidR="00E308B2" w:rsidRDefault="00E308B2" w:rsidP="00AC5BAF">
            <w:pPr>
              <w:pStyle w:val="TAL"/>
            </w:pPr>
            <w:r>
              <w:t>S2-2406320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7D48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0F7C4" w14:textId="77777777" w:rsidR="00E308B2" w:rsidRDefault="00E308B2" w:rsidP="00AC5BAF">
            <w:pPr>
              <w:pStyle w:val="TAL"/>
            </w:pPr>
            <w:r>
              <w:t>KI#3, Sol #30 Update: NWDAF assisted PDU Set assistance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DE0EF" w14:textId="77777777" w:rsidR="00E308B2" w:rsidRDefault="00E308B2" w:rsidP="00AC5BAF">
            <w:pPr>
              <w:pStyle w:val="TAL"/>
            </w:pPr>
            <w: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B1CA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6CE65"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8B41C"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2719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C520C" w14:textId="77777777" w:rsidR="00E308B2" w:rsidRDefault="00E308B2" w:rsidP="00AC5BAF">
            <w:pPr>
              <w:pStyle w:val="TAL"/>
            </w:pPr>
          </w:p>
        </w:tc>
      </w:tr>
      <w:tr w:rsidR="00E308B2" w14:paraId="74A6DA7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A37CA"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B0ACA" w14:textId="77777777" w:rsidR="00E308B2" w:rsidRDefault="00E308B2" w:rsidP="00AC5BAF">
            <w:pPr>
              <w:pStyle w:val="TAL"/>
            </w:pPr>
            <w:r>
              <w:t>S2-2406732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9A905"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60327" w14:textId="77777777" w:rsidR="00E308B2" w:rsidRDefault="00E308B2" w:rsidP="00AC5BAF">
            <w:pPr>
              <w:pStyle w:val="TAL"/>
            </w:pPr>
            <w:r>
              <w:t>Resolving EN in New solution on BDT Policy Recommendations.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3BCF2"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4583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9410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147F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3C50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94FCA" w14:textId="77777777" w:rsidR="00E308B2" w:rsidRDefault="00E308B2" w:rsidP="00AC5BAF">
            <w:pPr>
              <w:pStyle w:val="TAL"/>
            </w:pPr>
          </w:p>
        </w:tc>
      </w:tr>
      <w:tr w:rsidR="00E308B2" w14:paraId="1D4A15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7D827"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C3099" w14:textId="77777777" w:rsidR="00E308B2" w:rsidRDefault="00E308B2" w:rsidP="00AC5BAF">
            <w:pPr>
              <w:pStyle w:val="TAL"/>
            </w:pPr>
            <w:r>
              <w:t>S2-2406825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15504"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768FA" w14:textId="77777777" w:rsidR="00E308B2" w:rsidRDefault="00E308B2" w:rsidP="00AC5BAF">
            <w:pPr>
              <w:pStyle w:val="TAL"/>
            </w:pPr>
            <w:r>
              <w:t>Solution#29 update to resolve editor's notes.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2EF39"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0449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3F107"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27EC6"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634B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03E11" w14:textId="77777777" w:rsidR="00E308B2" w:rsidRDefault="00E308B2" w:rsidP="00AC5BAF">
            <w:pPr>
              <w:pStyle w:val="TAL"/>
            </w:pPr>
          </w:p>
        </w:tc>
      </w:tr>
      <w:tr w:rsidR="00E308B2" w14:paraId="411226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D2012"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42FBF" w14:textId="77777777" w:rsidR="00E308B2" w:rsidRDefault="00E308B2" w:rsidP="00AC5BAF">
            <w:pPr>
              <w:pStyle w:val="TAL"/>
            </w:pPr>
            <w:r>
              <w:t>S2-2406077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8B117"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E9F30" w14:textId="77777777" w:rsidR="00E308B2" w:rsidRDefault="00E308B2" w:rsidP="00AC5BAF">
            <w:pPr>
              <w:pStyle w:val="TAL"/>
            </w:pPr>
            <w:r>
              <w:t>Solution#37: Editor Notes resolutions.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DDA7D"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3D68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A1989"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29FD2"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A094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33917" w14:textId="77777777" w:rsidR="00E308B2" w:rsidRDefault="00E308B2" w:rsidP="00AC5BAF">
            <w:pPr>
              <w:pStyle w:val="TAL"/>
            </w:pPr>
          </w:p>
        </w:tc>
      </w:tr>
      <w:tr w:rsidR="00E308B2" w14:paraId="32E9527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AED48"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DC936" w14:textId="77777777" w:rsidR="00E308B2" w:rsidRDefault="00E308B2" w:rsidP="00AC5BAF">
            <w:pPr>
              <w:pStyle w:val="TAL"/>
            </w:pPr>
            <w:r>
              <w:t>S2-2406330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CDF61"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26002" w14:textId="77777777" w:rsidR="00E308B2" w:rsidRDefault="00E308B2" w:rsidP="00AC5BAF">
            <w:pPr>
              <w:pStyle w:val="TAL"/>
            </w:pPr>
            <w:r>
              <w:t>KI#4: Solution#35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A0969"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7F56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F799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78C37"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AD9F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8DD95" w14:textId="77777777" w:rsidR="00E308B2" w:rsidRDefault="00E308B2" w:rsidP="00AC5BAF">
            <w:pPr>
              <w:pStyle w:val="TAL"/>
            </w:pPr>
          </w:p>
        </w:tc>
      </w:tr>
      <w:tr w:rsidR="00E308B2" w14:paraId="2FE49D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DF8BF"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C9CD6" w14:textId="77777777" w:rsidR="00E308B2" w:rsidRDefault="00E308B2" w:rsidP="00AC5BAF">
            <w:pPr>
              <w:pStyle w:val="TAL"/>
            </w:pPr>
            <w:r>
              <w:t>S2-2406379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9BBB3"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2828B" w14:textId="77777777" w:rsidR="00E308B2" w:rsidRDefault="00E308B2" w:rsidP="00AC5BAF">
            <w:pPr>
              <w:pStyle w:val="TAL"/>
            </w:pPr>
            <w:r>
              <w:t>KI#4, Sol#37: Resolve ENs and add clarifications.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6D109"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E052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7D26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F863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CF33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BCC98" w14:textId="77777777" w:rsidR="00E308B2" w:rsidRDefault="00E308B2" w:rsidP="00AC5BAF">
            <w:pPr>
              <w:pStyle w:val="TAL"/>
            </w:pPr>
          </w:p>
        </w:tc>
      </w:tr>
      <w:tr w:rsidR="00E308B2" w14:paraId="2DBA8C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CCFCA"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C6806" w14:textId="77777777" w:rsidR="00E308B2" w:rsidRDefault="00E308B2" w:rsidP="00AC5BAF">
            <w:pPr>
              <w:pStyle w:val="TAL"/>
            </w:pPr>
            <w:r>
              <w:t>S2-2406488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FA0E6"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C4E8E" w14:textId="77777777" w:rsidR="00E308B2" w:rsidRDefault="00E308B2" w:rsidP="00AC5BAF">
            <w:pPr>
              <w:pStyle w:val="TAL"/>
            </w:pPr>
            <w:r>
              <w:t>Sol#38 update and resolve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E5D7F"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5CF0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3AC4A"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55293"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D940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4234A" w14:textId="77777777" w:rsidR="00E308B2" w:rsidRDefault="00E308B2" w:rsidP="00AC5BAF">
            <w:pPr>
              <w:pStyle w:val="TAL"/>
            </w:pPr>
          </w:p>
        </w:tc>
      </w:tr>
      <w:tr w:rsidR="00E308B2" w14:paraId="034A067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AE4F4" w14:textId="77777777" w:rsidR="00E308B2" w:rsidRDefault="00E308B2" w:rsidP="00AC5BAF">
            <w:pPr>
              <w:pStyle w:val="TAL"/>
              <w:rPr>
                <w:sz w:val="24"/>
                <w:szCs w:val="24"/>
              </w:rPr>
            </w:pPr>
            <w:r>
              <w:t>19.15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E41EC" w14:textId="77777777" w:rsidR="00E308B2" w:rsidRDefault="00E308B2" w:rsidP="00AC5BAF">
            <w:pPr>
              <w:pStyle w:val="TAL"/>
            </w:pPr>
            <w:r>
              <w:t>S2-2406516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40068"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0716B" w14:textId="77777777" w:rsidR="00E308B2" w:rsidRDefault="00E308B2" w:rsidP="00AC5BAF">
            <w:pPr>
              <w:pStyle w:val="TAL"/>
            </w:pPr>
            <w:r>
              <w:t>Solution Update for Solution#36: Registration Signalling Analytics to support detection and prevention of signalling storm.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BF554" w14:textId="77777777" w:rsidR="00E308B2" w:rsidRDefault="00E308B2" w:rsidP="00AC5BAF">
            <w:pPr>
              <w:pStyle w:val="TAL"/>
            </w:pPr>
            <w:r>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F811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8269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C995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4550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F0259" w14:textId="77777777" w:rsidR="00E308B2" w:rsidRDefault="00E308B2" w:rsidP="00AC5BAF">
            <w:pPr>
              <w:pStyle w:val="TAL"/>
            </w:pPr>
          </w:p>
        </w:tc>
      </w:tr>
      <w:tr w:rsidR="00E308B2" w14:paraId="0B5CA5C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7FAC5" w14:textId="77777777" w:rsidR="00E308B2" w:rsidRDefault="00E308B2" w:rsidP="00AC5BAF">
            <w:pPr>
              <w:pStyle w:val="TAL"/>
              <w:rPr>
                <w:sz w:val="24"/>
                <w:szCs w:val="24"/>
              </w:rPr>
            </w:pPr>
            <w:r>
              <w:t>19.16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C4018" w14:textId="77777777" w:rsidR="00E308B2" w:rsidRDefault="00E308B2" w:rsidP="00AC5BAF">
            <w:pPr>
              <w:pStyle w:val="TAL"/>
            </w:pPr>
            <w:r>
              <w:t>S2-2406547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3B21C"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4AA65" w14:textId="77777777" w:rsidR="00E308B2" w:rsidRDefault="00E308B2" w:rsidP="00AC5BAF">
            <w:pPr>
              <w:pStyle w:val="TAL"/>
            </w:pPr>
            <w:r>
              <w:t>23.501 CR5356R4 (Rel-19, 'B'): Network Slicing for Indirect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9D6CF" w14:textId="77777777" w:rsidR="00E308B2" w:rsidRDefault="00E308B2" w:rsidP="00AC5BAF">
            <w:pPr>
              <w:pStyle w:val="TAL"/>
            </w:pPr>
            <w:r>
              <w:t>Huawei (?), HiSilicon (?), Nokia (?),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28F2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B923B" w14:textId="77777777" w:rsidR="00E308B2" w:rsidRDefault="00E308B2" w:rsidP="00AC5BAF">
            <w:pPr>
              <w:pStyle w:val="TAL"/>
            </w:pPr>
            <w:r>
              <w:t>TEI19_NetShare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5B607" w14:textId="77777777" w:rsidR="00E308B2" w:rsidRDefault="00E308B2" w:rsidP="00AC5BAF">
            <w:pPr>
              <w:pStyle w:val="TAL"/>
            </w:pPr>
            <w:r>
              <w:t>Revision of S2-2405671 from SA WG2#162. Merged into S2-2407120.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50728"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0507D" w14:textId="77777777" w:rsidR="00E308B2" w:rsidRDefault="00E308B2" w:rsidP="00AC5BAF">
            <w:pPr>
              <w:pStyle w:val="TAL"/>
            </w:pPr>
          </w:p>
        </w:tc>
      </w:tr>
      <w:tr w:rsidR="00E308B2" w14:paraId="2A5D6ED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07903" w14:textId="77777777" w:rsidR="00E308B2" w:rsidRDefault="00E308B2" w:rsidP="00AC5BAF">
            <w:pPr>
              <w:pStyle w:val="TAL"/>
              <w:rPr>
                <w:sz w:val="24"/>
                <w:szCs w:val="24"/>
              </w:rPr>
            </w:pPr>
            <w:r>
              <w:t>19.16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F715C" w14:textId="77777777" w:rsidR="00E308B2" w:rsidRDefault="00E308B2" w:rsidP="00AC5BAF">
            <w:pPr>
              <w:pStyle w:val="TAL"/>
            </w:pPr>
            <w:r>
              <w:t>S2-2406176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CA745"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9DB88" w14:textId="77777777" w:rsidR="00E308B2" w:rsidRDefault="00E308B2" w:rsidP="00AC5BAF">
            <w:pPr>
              <w:pStyle w:val="TAL"/>
            </w:pPr>
            <w:r>
              <w:t>23.501 CR5356R3 (Rel-19, 'B'): Network Slicing for Indirect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7C599" w14:textId="77777777" w:rsidR="00E308B2" w:rsidRDefault="00E308B2" w:rsidP="00AC5BAF">
            <w:pPr>
              <w:pStyle w:val="TAL"/>
            </w:pPr>
            <w:r>
              <w:t>Huawei, HiSilicon,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46C9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6361E" w14:textId="77777777" w:rsidR="00E308B2" w:rsidRDefault="00E308B2" w:rsidP="00AC5BAF">
            <w:pPr>
              <w:pStyle w:val="TAL"/>
            </w:pPr>
            <w:r>
              <w:t>TEI19_NetShare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6FA43" w14:textId="77777777" w:rsidR="00E308B2" w:rsidRDefault="00E308B2" w:rsidP="00AC5BAF">
            <w:pPr>
              <w:pStyle w:val="TAL"/>
            </w:pPr>
            <w:r>
              <w:t>Revision of S2-2405671 from SA WG2#162. Revised in parallel session, merging S2-2406547, to S2-2407120.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B9C4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64121" w14:textId="77777777" w:rsidR="00E308B2" w:rsidRDefault="00E308B2" w:rsidP="00AC5BAF">
            <w:pPr>
              <w:pStyle w:val="TAL"/>
            </w:pPr>
            <w:r>
              <w:t>S2-2407120</w:t>
            </w:r>
          </w:p>
        </w:tc>
      </w:tr>
      <w:tr w:rsidR="00E308B2" w14:paraId="058DF14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15FCE" w14:textId="77777777" w:rsidR="00E308B2" w:rsidRDefault="00E308B2" w:rsidP="00AC5BAF">
            <w:pPr>
              <w:pStyle w:val="TAL"/>
            </w:pPr>
            <w:r>
              <w:t>19.16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542CB" w14:textId="77777777" w:rsidR="00E308B2" w:rsidRDefault="00E308B2" w:rsidP="00AC5BAF">
            <w:pPr>
              <w:pStyle w:val="TAL"/>
            </w:pPr>
            <w:r>
              <w:t>S2-2407120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0413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36C52" w14:textId="77777777" w:rsidR="00E308B2" w:rsidRDefault="00E308B2" w:rsidP="00AC5BAF">
            <w:pPr>
              <w:pStyle w:val="TAL"/>
            </w:pPr>
            <w:r>
              <w:t>23.501 CR5356R5 (Rel-19, 'B'): Network Slicing for Indirect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F513E" w14:textId="77777777" w:rsidR="00E308B2" w:rsidRDefault="00E308B2" w:rsidP="00AC5BAF">
            <w:pPr>
              <w:pStyle w:val="TAL"/>
            </w:pPr>
            <w:r>
              <w:t>Huawei, HiSilicon, Nokia, Lenovo, Samsung, China Unicom,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C8DF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01448" w14:textId="77777777" w:rsidR="00E308B2" w:rsidRDefault="00E308B2" w:rsidP="00AC5BAF">
            <w:pPr>
              <w:pStyle w:val="TAL"/>
            </w:pPr>
            <w:r>
              <w:t>TEI19_NetShare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6BACF" w14:textId="77777777" w:rsidR="00E308B2" w:rsidRDefault="00E308B2" w:rsidP="00AC5BAF">
            <w:pPr>
              <w:pStyle w:val="TAL"/>
            </w:pPr>
            <w:r>
              <w:t>Revision of S2-2406176, merging S2-2406547. Revised in parallel session to S2-2407279.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9A14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D8B18" w14:textId="77777777" w:rsidR="00E308B2" w:rsidRDefault="00E308B2" w:rsidP="00AC5BAF">
            <w:pPr>
              <w:pStyle w:val="TAL"/>
            </w:pPr>
            <w:r>
              <w:t>S2-2407279</w:t>
            </w:r>
          </w:p>
        </w:tc>
      </w:tr>
      <w:tr w:rsidR="00E308B2" w14:paraId="72CB24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D4D24" w14:textId="77777777" w:rsidR="00E308B2" w:rsidRDefault="00E308B2" w:rsidP="00AC5BAF">
            <w:pPr>
              <w:pStyle w:val="TAL"/>
            </w:pPr>
            <w:r>
              <w:lastRenderedPageBreak/>
              <w:t>19.16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52197" w14:textId="77777777" w:rsidR="00E308B2" w:rsidRDefault="00E308B2" w:rsidP="00AC5BAF">
            <w:pPr>
              <w:pStyle w:val="TAL"/>
            </w:pPr>
            <w:r>
              <w:t>S2-2407279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66A9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3AFF9" w14:textId="77777777" w:rsidR="00E308B2" w:rsidRDefault="00E308B2" w:rsidP="00AC5BAF">
            <w:pPr>
              <w:pStyle w:val="TAL"/>
            </w:pPr>
            <w:r>
              <w:t>23.501 CR5356R6 (Rel-19, 'B'): Network Slicing for Indirect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28EC5" w14:textId="77777777" w:rsidR="00E308B2" w:rsidRDefault="00E308B2" w:rsidP="00AC5BAF">
            <w:pPr>
              <w:pStyle w:val="TAL"/>
            </w:pPr>
            <w:r>
              <w:t>Huawei, HiSilicon, Nokia, Lenovo, Samsung, China Unicom,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BCE9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16B72" w14:textId="77777777" w:rsidR="00E308B2" w:rsidRDefault="00E308B2" w:rsidP="00AC5BAF">
            <w:pPr>
              <w:pStyle w:val="TAL"/>
            </w:pPr>
            <w:r>
              <w:t>TEI19_NetShare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3C02B" w14:textId="77777777" w:rsidR="00E308B2" w:rsidRDefault="00E308B2" w:rsidP="00AC5BAF">
            <w:pPr>
              <w:pStyle w:val="TAL"/>
            </w:pPr>
            <w:r>
              <w:t>Revision of S2-2407120.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FFD98"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0B776" w14:textId="77777777" w:rsidR="00E308B2" w:rsidRDefault="00E308B2" w:rsidP="00AC5BAF">
            <w:pPr>
              <w:pStyle w:val="TAL"/>
            </w:pPr>
          </w:p>
        </w:tc>
      </w:tr>
      <w:tr w:rsidR="00E308B2" w14:paraId="4D41841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08F43" w14:textId="77777777" w:rsidR="00E308B2" w:rsidRDefault="00E308B2" w:rsidP="00AC5BAF">
            <w:pPr>
              <w:pStyle w:val="TAL"/>
              <w:rPr>
                <w:sz w:val="24"/>
                <w:szCs w:val="24"/>
              </w:rPr>
            </w:pPr>
            <w:r>
              <w:t>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4EAAA" w14:textId="77777777" w:rsidR="00E308B2" w:rsidRDefault="00E308B2" w:rsidP="00AC5BAF">
            <w:pPr>
              <w:pStyle w:val="TAL"/>
            </w:pPr>
            <w:r>
              <w:t>S2-2406225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B2FD5"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6E16F" w14:textId="77777777" w:rsidR="00E308B2" w:rsidRDefault="00E308B2" w:rsidP="00AC5BAF">
            <w:pPr>
              <w:pStyle w:val="TAL"/>
            </w:pPr>
            <w:r>
              <w:t>23.501 CR5364R4 (Rel-19, 'B'): RVAS with target NF selection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33E43" w14:textId="77777777" w:rsidR="00E308B2" w:rsidRDefault="00E308B2" w:rsidP="00AC5BAF">
            <w:pPr>
              <w:pStyle w:val="TAL"/>
            </w:pPr>
            <w:r>
              <w:t>Ericsson, Nokia, Deutsche Telekom, [AT&amp;T, Samsung,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8492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A916A"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97735" w14:textId="77777777" w:rsidR="00E308B2" w:rsidRDefault="00E308B2" w:rsidP="00AC5BAF">
            <w:pPr>
              <w:pStyle w:val="TAL"/>
            </w:pPr>
            <w:r>
              <w:t>Revision of S2-2405803 from SA WG2#162. Revised in parallel session to S2-2407028.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F2C1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AF6F9" w14:textId="77777777" w:rsidR="00E308B2" w:rsidRDefault="00E308B2" w:rsidP="00AC5BAF">
            <w:pPr>
              <w:pStyle w:val="TAL"/>
            </w:pPr>
            <w:r>
              <w:t>S2-2407028</w:t>
            </w:r>
          </w:p>
        </w:tc>
      </w:tr>
      <w:tr w:rsidR="00E308B2" w14:paraId="3BB926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5A486" w14:textId="77777777" w:rsidR="00E308B2" w:rsidRDefault="00E308B2" w:rsidP="00AC5BAF">
            <w:pPr>
              <w:pStyle w:val="TAL"/>
            </w:pPr>
            <w:r>
              <w:t>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582AB" w14:textId="77777777" w:rsidR="00E308B2" w:rsidRDefault="00E308B2" w:rsidP="00AC5BAF">
            <w:pPr>
              <w:pStyle w:val="TAL"/>
            </w:pPr>
            <w:r>
              <w:t>S2-2407028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2B9B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C0C14" w14:textId="77777777" w:rsidR="00E308B2" w:rsidRDefault="00E308B2" w:rsidP="00AC5BAF">
            <w:pPr>
              <w:pStyle w:val="TAL"/>
            </w:pPr>
            <w:r>
              <w:t>23.501 CR5364R5 (Rel-19, 'B'): RVAS with target NF selection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8509B" w14:textId="77777777" w:rsidR="00E308B2" w:rsidRDefault="00E308B2" w:rsidP="00AC5BAF">
            <w:pPr>
              <w:pStyle w:val="TAL"/>
            </w:pPr>
            <w:r>
              <w:t>Ericsson, Nokia, Deutsche Telekom, AT&amp;T, Samsung, Huawei, HiSilicon,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90F2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7BBB0"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82B52" w14:textId="77777777" w:rsidR="00E308B2" w:rsidRDefault="00E308B2" w:rsidP="00AC5BAF">
            <w:pPr>
              <w:pStyle w:val="TAL"/>
            </w:pPr>
            <w:r>
              <w:t>Revision of S2-2406225.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2E790"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A8C66" w14:textId="77777777" w:rsidR="00E308B2" w:rsidRDefault="00E308B2" w:rsidP="00AC5BAF">
            <w:pPr>
              <w:pStyle w:val="TAL"/>
            </w:pPr>
          </w:p>
        </w:tc>
      </w:tr>
      <w:tr w:rsidR="00E308B2" w14:paraId="75A049D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524A7" w14:textId="77777777" w:rsidR="00E308B2" w:rsidRDefault="00E308B2" w:rsidP="00AC5BAF">
            <w:pPr>
              <w:pStyle w:val="TAL"/>
              <w:rPr>
                <w:sz w:val="24"/>
                <w:szCs w:val="24"/>
              </w:rPr>
            </w:pPr>
            <w:r>
              <w:t>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C05D0" w14:textId="77777777" w:rsidR="00E308B2" w:rsidRDefault="00E308B2" w:rsidP="00AC5BAF">
            <w:pPr>
              <w:pStyle w:val="TAL"/>
            </w:pPr>
            <w:r>
              <w:t>S2-2406240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7F30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30DB0" w14:textId="77777777" w:rsidR="00E308B2" w:rsidRDefault="00E308B2" w:rsidP="00AC5BAF">
            <w:pPr>
              <w:pStyle w:val="TAL"/>
            </w:pPr>
            <w:r>
              <w:t>23.502 CR4783R4 (Rel-19, 'B'): RVAS with NF selection in target PLMN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0F0FA" w14:textId="77777777" w:rsidR="00E308B2" w:rsidRDefault="00E308B2" w:rsidP="00AC5BAF">
            <w:pPr>
              <w:pStyle w:val="TAL"/>
            </w:pPr>
            <w:r>
              <w:t>Ericsson, Nokia, Deutsche Telekom, [AT&amp;T, Samsung,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9911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F28BF"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AEC9E" w14:textId="77777777" w:rsidR="00E308B2" w:rsidRDefault="00E308B2" w:rsidP="00AC5BAF">
            <w:pPr>
              <w:pStyle w:val="TAL"/>
            </w:pPr>
            <w:r>
              <w:t>Revision of S2-2405804 from SA WG2#162. Revised in parallel session to S2-2407029.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4634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2958D" w14:textId="77777777" w:rsidR="00E308B2" w:rsidRDefault="00E308B2" w:rsidP="00AC5BAF">
            <w:pPr>
              <w:pStyle w:val="TAL"/>
            </w:pPr>
            <w:r>
              <w:t>S2-2407029</w:t>
            </w:r>
          </w:p>
        </w:tc>
      </w:tr>
      <w:tr w:rsidR="00E308B2" w14:paraId="60C005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DB49E" w14:textId="77777777" w:rsidR="00E308B2" w:rsidRDefault="00E308B2" w:rsidP="00AC5BAF">
            <w:pPr>
              <w:pStyle w:val="TAL"/>
            </w:pPr>
            <w:r>
              <w:t>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6E072" w14:textId="77777777" w:rsidR="00E308B2" w:rsidRDefault="00E308B2" w:rsidP="00AC5BAF">
            <w:pPr>
              <w:pStyle w:val="TAL"/>
            </w:pPr>
            <w:r>
              <w:t>S2-2407029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D677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6B883" w14:textId="77777777" w:rsidR="00E308B2" w:rsidRDefault="00E308B2" w:rsidP="00AC5BAF">
            <w:pPr>
              <w:pStyle w:val="TAL"/>
            </w:pPr>
            <w:r>
              <w:t>23.502 CR4783R5 (Rel-19, 'B'): RVAS with NF selection in target PLMN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15E98" w14:textId="77777777" w:rsidR="00E308B2" w:rsidRDefault="00E308B2" w:rsidP="00AC5BAF">
            <w:pPr>
              <w:pStyle w:val="TAL"/>
            </w:pPr>
            <w:r>
              <w:t>Ericsson, Nokia, Deutsche Telekom, AT&amp;T, Samsung, Huawei, HiSilicon,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6C15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4E5F3"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67B1C" w14:textId="77777777" w:rsidR="00E308B2" w:rsidRDefault="00E308B2" w:rsidP="00AC5BAF">
            <w:pPr>
              <w:pStyle w:val="TAL"/>
            </w:pPr>
            <w:r>
              <w:t>Revision of S2-2406240.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DC73A"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0BEAE" w14:textId="77777777" w:rsidR="00E308B2" w:rsidRDefault="00E308B2" w:rsidP="00AC5BAF">
            <w:pPr>
              <w:pStyle w:val="TAL"/>
            </w:pPr>
          </w:p>
        </w:tc>
      </w:tr>
      <w:tr w:rsidR="00E308B2" w14:paraId="1E83E12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C4BB6" w14:textId="77777777" w:rsidR="00E308B2" w:rsidRDefault="00E308B2" w:rsidP="00AC5BAF">
            <w:pPr>
              <w:pStyle w:val="TAL"/>
              <w:rPr>
                <w:sz w:val="24"/>
                <w:szCs w:val="24"/>
              </w:rPr>
            </w:pPr>
            <w:r>
              <w:t>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1524C" w14:textId="77777777" w:rsidR="00E308B2" w:rsidRDefault="00E308B2" w:rsidP="00AC5BAF">
            <w:pPr>
              <w:pStyle w:val="TAL"/>
            </w:pPr>
            <w:r>
              <w:t>S2-2406423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EE48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214B7" w14:textId="77777777" w:rsidR="00E308B2" w:rsidRDefault="00E308B2" w:rsidP="00AC5BAF">
            <w:pPr>
              <w:pStyle w:val="TAL"/>
            </w:pPr>
            <w:r>
              <w:t>23.501 CR5380R5 (Rel-19, 'B'): Subscription-based routing to a particular core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18C1E" w14:textId="77777777" w:rsidR="00E308B2" w:rsidRDefault="00E308B2" w:rsidP="00AC5BAF">
            <w:pPr>
              <w:pStyle w:val="TAL"/>
            </w:pPr>
            <w:r>
              <w:t>Nokia [, Vodafone, Samsung, Ericsson, Deutsche Telekom, Huawei,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93A5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09EA1"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28412" w14:textId="77777777" w:rsidR="00E308B2" w:rsidRDefault="00E308B2" w:rsidP="00AC5BAF">
            <w:pPr>
              <w:pStyle w:val="TAL"/>
            </w:pPr>
            <w:r>
              <w:t>Revision of S2-2405802 from SA WG2#162. Revised in parallel session to S2-2407030.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1760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A2CC1" w14:textId="77777777" w:rsidR="00E308B2" w:rsidRDefault="00E308B2" w:rsidP="00AC5BAF">
            <w:pPr>
              <w:pStyle w:val="TAL"/>
            </w:pPr>
            <w:r>
              <w:t>S2-2407030</w:t>
            </w:r>
          </w:p>
        </w:tc>
      </w:tr>
      <w:tr w:rsidR="00E308B2" w14:paraId="004C616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04983" w14:textId="77777777" w:rsidR="00E308B2" w:rsidRDefault="00E308B2" w:rsidP="00AC5BAF">
            <w:pPr>
              <w:pStyle w:val="TAL"/>
            </w:pPr>
            <w:r>
              <w:t>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10BF8" w14:textId="77777777" w:rsidR="00E308B2" w:rsidRDefault="00E308B2" w:rsidP="00AC5BAF">
            <w:pPr>
              <w:pStyle w:val="TAL"/>
            </w:pPr>
            <w:r>
              <w:t>S2-2407030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4F9B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CCC67" w14:textId="77777777" w:rsidR="00E308B2" w:rsidRDefault="00E308B2" w:rsidP="00AC5BAF">
            <w:pPr>
              <w:pStyle w:val="TAL"/>
            </w:pPr>
            <w:r>
              <w:t>23.501 CR5380R6 (Rel-19, 'B'): Subscription-based routing to a target core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A6CF9" w14:textId="77777777" w:rsidR="00E308B2" w:rsidRDefault="00E308B2" w:rsidP="00AC5BAF">
            <w:pPr>
              <w:pStyle w:val="TAL"/>
            </w:pPr>
            <w:r>
              <w:t>Nokia, Vodafone, Samsung, Ericsson, Deutsche Telekom, Huawei,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3797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8222D"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3DE8E" w14:textId="77777777" w:rsidR="00E308B2" w:rsidRDefault="00E308B2" w:rsidP="00AC5BAF">
            <w:pPr>
              <w:pStyle w:val="TAL"/>
            </w:pPr>
            <w:r>
              <w:t>Revision of S2-2406423.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DCEFE"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AC535" w14:textId="77777777" w:rsidR="00E308B2" w:rsidRDefault="00E308B2" w:rsidP="00AC5BAF">
            <w:pPr>
              <w:pStyle w:val="TAL"/>
            </w:pPr>
          </w:p>
        </w:tc>
      </w:tr>
      <w:tr w:rsidR="00E308B2" w14:paraId="1E5DA1A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1ED36" w14:textId="77777777" w:rsidR="00E308B2" w:rsidRDefault="00E308B2" w:rsidP="00AC5BAF">
            <w:pPr>
              <w:pStyle w:val="TAL"/>
              <w:rPr>
                <w:sz w:val="24"/>
                <w:szCs w:val="24"/>
              </w:rPr>
            </w:pPr>
            <w:r>
              <w:t>19.18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5F1F5" w14:textId="77777777" w:rsidR="00E308B2" w:rsidRDefault="00E308B2" w:rsidP="00AC5BAF">
            <w:pPr>
              <w:pStyle w:val="TAL"/>
            </w:pPr>
            <w:r>
              <w:t>S2-2406681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014D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C6CB0" w14:textId="77777777" w:rsidR="00E308B2" w:rsidRDefault="00E308B2" w:rsidP="00AC5BAF">
            <w:pPr>
              <w:pStyle w:val="TAL"/>
            </w:pPr>
            <w:r>
              <w:t>23.503 CR1288R2 (Rel-19, 'B'): Minimize number of UE and AM Policy Associations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25F73" w14:textId="77777777" w:rsidR="00E308B2" w:rsidRDefault="00E308B2" w:rsidP="00AC5BAF">
            <w:pPr>
              <w:pStyle w:val="TAL"/>
            </w:pPr>
            <w:r>
              <w:t>Ericsson, AT&amp;T, Verizon, Oracle, Nokia, Deutsche Telekom, Samsung, Huawei, 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48B8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8ADB4" w14:textId="77777777" w:rsidR="00E308B2" w:rsidRDefault="00E308B2" w:rsidP="00AC5BAF">
            <w:pPr>
              <w:pStyle w:val="TAL"/>
            </w:pPr>
            <w:r>
              <w:t>TEI19_MINPA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CA411" w14:textId="77777777" w:rsidR="00E308B2" w:rsidRDefault="00E308B2" w:rsidP="00AC5BAF">
            <w:pPr>
              <w:pStyle w:val="TAL"/>
            </w:pPr>
            <w:r>
              <w:t>Revision of S2-2405214 from SA WG2#162. Revised in parallel session to S2-2407031.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ED33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9401E" w14:textId="77777777" w:rsidR="00E308B2" w:rsidRDefault="00E308B2" w:rsidP="00AC5BAF">
            <w:pPr>
              <w:pStyle w:val="TAL"/>
            </w:pPr>
            <w:r>
              <w:t>S2-2407031</w:t>
            </w:r>
          </w:p>
        </w:tc>
      </w:tr>
      <w:tr w:rsidR="00E308B2" w14:paraId="2834AA6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F6CF2" w14:textId="77777777" w:rsidR="00E308B2" w:rsidRDefault="00E308B2" w:rsidP="00AC5BAF">
            <w:pPr>
              <w:pStyle w:val="TAL"/>
            </w:pPr>
            <w:r>
              <w:t>19.18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33B42" w14:textId="77777777" w:rsidR="00E308B2" w:rsidRDefault="00E308B2" w:rsidP="00AC5BAF">
            <w:pPr>
              <w:pStyle w:val="TAL"/>
            </w:pPr>
            <w:r>
              <w:t>S2-2407031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5276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628E8" w14:textId="77777777" w:rsidR="00E308B2" w:rsidRDefault="00E308B2" w:rsidP="00AC5BAF">
            <w:pPr>
              <w:pStyle w:val="TAL"/>
            </w:pPr>
            <w:r>
              <w:t>23.503 CR1288R3 (Rel-19, 'B'): Minimize number of UE and AM Policy Associations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C41D8" w14:textId="77777777" w:rsidR="00E308B2" w:rsidRDefault="00E308B2" w:rsidP="00AC5BAF">
            <w:pPr>
              <w:pStyle w:val="TAL"/>
            </w:pPr>
            <w:r>
              <w:t>Ericsson, AT&amp;T, Verizon, Oracle, Nokia, Deutsche Telekom, Samsung, Huawei, 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6D51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969C2" w14:textId="77777777" w:rsidR="00E308B2" w:rsidRDefault="00E308B2" w:rsidP="00AC5BAF">
            <w:pPr>
              <w:pStyle w:val="TAL"/>
            </w:pPr>
            <w:r>
              <w:t>TEI19_MINPA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B1D3B" w14:textId="77777777" w:rsidR="00E308B2" w:rsidRDefault="00E308B2" w:rsidP="00AC5BAF">
            <w:pPr>
              <w:pStyle w:val="TAL"/>
            </w:pPr>
            <w:r>
              <w:t>Revision of S2-2406681. Revised in parallel session to S2-2407064.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D2D8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8B717" w14:textId="77777777" w:rsidR="00E308B2" w:rsidRDefault="00E308B2" w:rsidP="00AC5BAF">
            <w:pPr>
              <w:pStyle w:val="TAL"/>
            </w:pPr>
            <w:r>
              <w:t>S2-2407064</w:t>
            </w:r>
          </w:p>
        </w:tc>
      </w:tr>
      <w:tr w:rsidR="00E308B2" w14:paraId="51563C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ACC80" w14:textId="77777777" w:rsidR="00E308B2" w:rsidRDefault="00E308B2" w:rsidP="00AC5BAF">
            <w:pPr>
              <w:pStyle w:val="TAL"/>
            </w:pPr>
            <w:r>
              <w:lastRenderedPageBreak/>
              <w:t>19.18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4071F" w14:textId="77777777" w:rsidR="00E308B2" w:rsidRDefault="00E308B2" w:rsidP="00AC5BAF">
            <w:pPr>
              <w:pStyle w:val="TAL"/>
            </w:pPr>
            <w:r>
              <w:t>S2-2407064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1E1B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CFED2" w14:textId="77777777" w:rsidR="00E308B2" w:rsidRDefault="00E308B2" w:rsidP="00AC5BAF">
            <w:pPr>
              <w:pStyle w:val="TAL"/>
            </w:pPr>
            <w:r>
              <w:t>23.503 CR1288R4 (Rel-19, 'B'): Minimize number of UE and AM Policy Associations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8BA4B" w14:textId="77777777" w:rsidR="00E308B2" w:rsidRDefault="00E308B2" w:rsidP="00AC5BAF">
            <w:pPr>
              <w:pStyle w:val="TAL"/>
            </w:pPr>
            <w:r>
              <w:t>Ericsson, AT&amp;T, Verizon, Oracle, Nokia, Deutsche Telekom, Samsung, Huawei, 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FC0C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2D9CC" w14:textId="77777777" w:rsidR="00E308B2" w:rsidRDefault="00E308B2" w:rsidP="00AC5BAF">
            <w:pPr>
              <w:pStyle w:val="TAL"/>
            </w:pPr>
            <w:r>
              <w:t>TEI19_MINPA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A4298" w14:textId="77777777" w:rsidR="00E308B2" w:rsidRDefault="00E308B2" w:rsidP="00AC5BAF">
            <w:pPr>
              <w:pStyle w:val="TAL"/>
            </w:pPr>
            <w:r>
              <w:t>Revision of S2-2407031.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9B91A"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F0C42" w14:textId="77777777" w:rsidR="00E308B2" w:rsidRDefault="00E308B2" w:rsidP="00AC5BAF">
            <w:pPr>
              <w:pStyle w:val="TAL"/>
            </w:pPr>
          </w:p>
        </w:tc>
      </w:tr>
      <w:tr w:rsidR="00E308B2" w14:paraId="1986CEA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A7C25" w14:textId="77777777" w:rsidR="00E308B2" w:rsidRDefault="00E308B2" w:rsidP="00AC5BAF">
            <w:pPr>
              <w:pStyle w:val="TAL"/>
              <w:rPr>
                <w:sz w:val="24"/>
                <w:szCs w:val="24"/>
              </w:rPr>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993AC" w14:textId="77777777" w:rsidR="00E308B2" w:rsidRDefault="00E308B2" w:rsidP="00AC5BAF">
            <w:pPr>
              <w:pStyle w:val="TAL"/>
            </w:pPr>
            <w:r>
              <w:t>S2-2405926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30D9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E41F7" w14:textId="77777777" w:rsidR="00E308B2" w:rsidRDefault="00E308B2" w:rsidP="00AC5BAF">
            <w:pPr>
              <w:pStyle w:val="TAL"/>
            </w:pPr>
            <w:r>
              <w:t>23.501 CR5398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552DC" w14:textId="77777777" w:rsidR="00E308B2" w:rsidRDefault="00E308B2" w:rsidP="00AC5BAF">
            <w:pPr>
              <w:pStyle w:val="TAL"/>
            </w:pPr>
            <w:r>
              <w:t>Oracle, Ericsson,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8894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65975"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2A4FC" w14:textId="77777777" w:rsidR="00E308B2" w:rsidRDefault="00E308B2" w:rsidP="00AC5BAF">
            <w:pPr>
              <w:pStyle w:val="TAL"/>
            </w:pPr>
            <w:r>
              <w:t>Revised in parallel session to S2-2407032.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03C5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721C2" w14:textId="77777777" w:rsidR="00E308B2" w:rsidRDefault="00E308B2" w:rsidP="00AC5BAF">
            <w:pPr>
              <w:pStyle w:val="TAL"/>
            </w:pPr>
            <w:r>
              <w:t>S2-2407032</w:t>
            </w:r>
          </w:p>
        </w:tc>
      </w:tr>
      <w:tr w:rsidR="00E308B2" w14:paraId="31B6F0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24823" w14:textId="77777777" w:rsidR="00E308B2" w:rsidRDefault="00E308B2" w:rsidP="00AC5BAF">
            <w:pPr>
              <w:pStyle w:val="TAL"/>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64965" w14:textId="77777777" w:rsidR="00E308B2" w:rsidRDefault="00E308B2" w:rsidP="00AC5BAF">
            <w:pPr>
              <w:pStyle w:val="TAL"/>
            </w:pPr>
            <w:r>
              <w:t>S2-2407032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A89F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CE176" w14:textId="77777777" w:rsidR="00E308B2" w:rsidRDefault="00E308B2" w:rsidP="00AC5BAF">
            <w:pPr>
              <w:pStyle w:val="TAL"/>
            </w:pPr>
            <w:r>
              <w:t>23.501 CR5398R1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2664E" w14:textId="77777777" w:rsidR="00E308B2" w:rsidRDefault="00E308B2" w:rsidP="00AC5BAF">
            <w:pPr>
              <w:pStyle w:val="TAL"/>
            </w:pPr>
            <w:r>
              <w:t>Oracle, Ericsson, Verizon UK Ltd, China Telecom,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B6A5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A972B"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61C1F" w14:textId="77777777" w:rsidR="00E308B2" w:rsidRDefault="00E308B2" w:rsidP="00AC5BAF">
            <w:pPr>
              <w:pStyle w:val="TAL"/>
            </w:pPr>
            <w:r>
              <w:t>Revision of S2-2405926. Revised in parallel session to S2-2407065.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1A06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2C89C" w14:textId="77777777" w:rsidR="00E308B2" w:rsidRDefault="00E308B2" w:rsidP="00AC5BAF">
            <w:pPr>
              <w:pStyle w:val="TAL"/>
            </w:pPr>
            <w:r>
              <w:t>S2-2407065</w:t>
            </w:r>
          </w:p>
        </w:tc>
      </w:tr>
      <w:tr w:rsidR="00E308B2" w14:paraId="507146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1F5FB" w14:textId="77777777" w:rsidR="00E308B2" w:rsidRDefault="00E308B2" w:rsidP="00AC5BAF">
            <w:pPr>
              <w:pStyle w:val="TAL"/>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6910C" w14:textId="77777777" w:rsidR="00E308B2" w:rsidRDefault="00E308B2" w:rsidP="00AC5BAF">
            <w:pPr>
              <w:pStyle w:val="TAL"/>
            </w:pPr>
            <w:r>
              <w:t>S2-2407065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764A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D5F11" w14:textId="77777777" w:rsidR="00E308B2" w:rsidRDefault="00E308B2" w:rsidP="00AC5BAF">
            <w:pPr>
              <w:pStyle w:val="TAL"/>
            </w:pPr>
            <w:r>
              <w:t>23.501 CR5398R2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4E771" w14:textId="77777777" w:rsidR="00E308B2" w:rsidRDefault="00E308B2" w:rsidP="00AC5BAF">
            <w:pPr>
              <w:pStyle w:val="TAL"/>
            </w:pPr>
            <w:r>
              <w:t>Oracle, Ericsson, Verizon UK Ltd, China Telecom,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FB2D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CC54F"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A546C" w14:textId="77777777" w:rsidR="00E308B2" w:rsidRDefault="00E308B2" w:rsidP="00AC5BAF">
            <w:pPr>
              <w:pStyle w:val="TAL"/>
            </w:pPr>
            <w:r>
              <w:t>Revision of S2-2407032.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57C38"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B20AD" w14:textId="77777777" w:rsidR="00E308B2" w:rsidRDefault="00E308B2" w:rsidP="00AC5BAF">
            <w:pPr>
              <w:pStyle w:val="TAL"/>
            </w:pPr>
          </w:p>
        </w:tc>
      </w:tr>
      <w:tr w:rsidR="00E308B2" w14:paraId="69D155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6575A" w14:textId="77777777" w:rsidR="00E308B2" w:rsidRDefault="00E308B2" w:rsidP="00AC5BAF">
            <w:pPr>
              <w:pStyle w:val="TAL"/>
              <w:rPr>
                <w:sz w:val="24"/>
                <w:szCs w:val="24"/>
              </w:rPr>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1D630" w14:textId="77777777" w:rsidR="00E308B2" w:rsidRDefault="00E308B2" w:rsidP="00AC5BAF">
            <w:pPr>
              <w:pStyle w:val="TAL"/>
            </w:pPr>
            <w:r>
              <w:t>S2-2405927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2B5A5"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F5C58" w14:textId="77777777" w:rsidR="00E308B2" w:rsidRDefault="00E308B2" w:rsidP="00AC5BAF">
            <w:pPr>
              <w:pStyle w:val="TAL"/>
            </w:pPr>
            <w:r>
              <w:t>23.502 CR4807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6A144" w14:textId="77777777" w:rsidR="00E308B2" w:rsidRDefault="00E308B2" w:rsidP="00AC5BAF">
            <w:pPr>
              <w:pStyle w:val="TAL"/>
            </w:pPr>
            <w:r>
              <w:t>Oracle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58CF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CA7DC"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06024" w14:textId="77777777" w:rsidR="00E308B2" w:rsidRDefault="00E308B2" w:rsidP="00AC5BAF">
            <w:pPr>
              <w:pStyle w:val="TAL"/>
            </w:pPr>
            <w:r>
              <w:t>WI Code should be TEI19_SLUPiR. Revised in parallel session to S2-2407033.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507E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D76BF" w14:textId="77777777" w:rsidR="00E308B2" w:rsidRDefault="00E308B2" w:rsidP="00AC5BAF">
            <w:pPr>
              <w:pStyle w:val="TAL"/>
            </w:pPr>
            <w:r>
              <w:t>S2-2407033</w:t>
            </w:r>
          </w:p>
        </w:tc>
      </w:tr>
      <w:tr w:rsidR="00E308B2" w14:paraId="59ABC68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B3FF1" w14:textId="77777777" w:rsidR="00E308B2" w:rsidRDefault="00E308B2" w:rsidP="00AC5BAF">
            <w:pPr>
              <w:pStyle w:val="TAL"/>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0D345" w14:textId="77777777" w:rsidR="00E308B2" w:rsidRDefault="00E308B2" w:rsidP="00AC5BAF">
            <w:pPr>
              <w:pStyle w:val="TAL"/>
            </w:pPr>
            <w:r>
              <w:t>S2-2407033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5EC4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68DC7" w14:textId="77777777" w:rsidR="00E308B2" w:rsidRDefault="00E308B2" w:rsidP="00AC5BAF">
            <w:pPr>
              <w:pStyle w:val="TAL"/>
            </w:pPr>
            <w:r>
              <w:t>23.502 CR4807R1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9DC4A" w14:textId="77777777" w:rsidR="00E308B2" w:rsidRDefault="00E308B2" w:rsidP="00AC5BAF">
            <w:pPr>
              <w:pStyle w:val="TAL"/>
            </w:pPr>
            <w:r>
              <w:t>Oracle, China Telecom,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4EA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CBF79"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A4D69" w14:textId="77777777" w:rsidR="00E308B2" w:rsidRDefault="00E308B2" w:rsidP="00AC5BAF">
            <w:pPr>
              <w:pStyle w:val="TAL"/>
            </w:pPr>
            <w:r>
              <w:t>Revision of S2-2405927. Revised in parallel session to S2-2407066.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8A7C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9A06A" w14:textId="77777777" w:rsidR="00E308B2" w:rsidRDefault="00E308B2" w:rsidP="00AC5BAF">
            <w:pPr>
              <w:pStyle w:val="TAL"/>
            </w:pPr>
            <w:r>
              <w:t>S2-2407066</w:t>
            </w:r>
          </w:p>
        </w:tc>
      </w:tr>
      <w:tr w:rsidR="00E308B2" w14:paraId="07CECE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C99A4" w14:textId="77777777" w:rsidR="00E308B2" w:rsidRDefault="00E308B2" w:rsidP="00AC5BAF">
            <w:pPr>
              <w:pStyle w:val="TAL"/>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EE591" w14:textId="77777777" w:rsidR="00E308B2" w:rsidRDefault="00E308B2" w:rsidP="00AC5BAF">
            <w:pPr>
              <w:pStyle w:val="TAL"/>
            </w:pPr>
            <w:r>
              <w:t>S2-2407066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9E655"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631FC" w14:textId="77777777" w:rsidR="00E308B2" w:rsidRDefault="00E308B2" w:rsidP="00AC5BAF">
            <w:pPr>
              <w:pStyle w:val="TAL"/>
            </w:pPr>
            <w:r>
              <w:t>23.502 CR4807R2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841A0" w14:textId="77777777" w:rsidR="00E308B2" w:rsidRDefault="00E308B2" w:rsidP="00AC5BAF">
            <w:pPr>
              <w:pStyle w:val="TAL"/>
            </w:pPr>
            <w:r>
              <w:t>Oracle, China Telecom, Nokia,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A6FF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73E16"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5B188" w14:textId="77777777" w:rsidR="00E308B2" w:rsidRDefault="00E308B2" w:rsidP="00AC5BAF">
            <w:pPr>
              <w:pStyle w:val="TAL"/>
            </w:pPr>
            <w:r>
              <w:t>Revision of S2-2407033.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8523A"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727CE" w14:textId="77777777" w:rsidR="00E308B2" w:rsidRDefault="00E308B2" w:rsidP="00AC5BAF">
            <w:pPr>
              <w:pStyle w:val="TAL"/>
            </w:pPr>
          </w:p>
        </w:tc>
      </w:tr>
      <w:tr w:rsidR="00E308B2" w14:paraId="2CF0D8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83AA3" w14:textId="77777777" w:rsidR="00E308B2" w:rsidRDefault="00E308B2" w:rsidP="00AC5BAF">
            <w:pPr>
              <w:pStyle w:val="TAL"/>
              <w:rPr>
                <w:sz w:val="24"/>
                <w:szCs w:val="24"/>
              </w:rPr>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E5216" w14:textId="77777777" w:rsidR="00E308B2" w:rsidRDefault="00E308B2" w:rsidP="00AC5BAF">
            <w:pPr>
              <w:pStyle w:val="TAL"/>
            </w:pPr>
            <w:r>
              <w:t>S2-2405928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FEBC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55709" w14:textId="77777777" w:rsidR="00E308B2" w:rsidRDefault="00E308B2" w:rsidP="00AC5BAF">
            <w:pPr>
              <w:pStyle w:val="TAL"/>
            </w:pPr>
            <w:r>
              <w:t>23.503 CR1296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8C605" w14:textId="77777777" w:rsidR="00E308B2" w:rsidRDefault="00E308B2" w:rsidP="00AC5BAF">
            <w:pPr>
              <w:pStyle w:val="TAL"/>
            </w:pPr>
            <w:r>
              <w:t>Oracle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167D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860AB"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14C40" w14:textId="77777777" w:rsidR="00E308B2" w:rsidRDefault="00E308B2" w:rsidP="00AC5BAF">
            <w:pPr>
              <w:pStyle w:val="TAL"/>
            </w:pPr>
            <w:r>
              <w:t>Revised in parallel session to S2-2407034.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6FBB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31B08" w14:textId="77777777" w:rsidR="00E308B2" w:rsidRDefault="00E308B2" w:rsidP="00AC5BAF">
            <w:pPr>
              <w:pStyle w:val="TAL"/>
            </w:pPr>
            <w:r>
              <w:t>S2-2407034</w:t>
            </w:r>
          </w:p>
        </w:tc>
      </w:tr>
      <w:tr w:rsidR="00E308B2" w14:paraId="444CB2F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6C602" w14:textId="77777777" w:rsidR="00E308B2" w:rsidRDefault="00E308B2" w:rsidP="00AC5BAF">
            <w:pPr>
              <w:pStyle w:val="TAL"/>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711DE" w14:textId="77777777" w:rsidR="00E308B2" w:rsidRDefault="00E308B2" w:rsidP="00AC5BAF">
            <w:pPr>
              <w:pStyle w:val="TAL"/>
            </w:pPr>
            <w:r>
              <w:t>S2-2407034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5550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ADBA8" w14:textId="77777777" w:rsidR="00E308B2" w:rsidRDefault="00E308B2" w:rsidP="00AC5BAF">
            <w:pPr>
              <w:pStyle w:val="TAL"/>
            </w:pPr>
            <w:r>
              <w:t>23.503 CR1296R1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9A322" w14:textId="77777777" w:rsidR="00E308B2" w:rsidRDefault="00E308B2" w:rsidP="00AC5BAF">
            <w:pPr>
              <w:pStyle w:val="TAL"/>
            </w:pPr>
            <w:r>
              <w:t>Oracle, China Telecom,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426C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1129C"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3D4DA" w14:textId="77777777" w:rsidR="00E308B2" w:rsidRDefault="00E308B2" w:rsidP="00AC5BAF">
            <w:pPr>
              <w:pStyle w:val="TAL"/>
            </w:pPr>
            <w:r>
              <w:t>Revision of S2-2405928. Revised in parallel session to S2-2407067.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9621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43330" w14:textId="77777777" w:rsidR="00E308B2" w:rsidRDefault="00E308B2" w:rsidP="00AC5BAF">
            <w:pPr>
              <w:pStyle w:val="TAL"/>
            </w:pPr>
            <w:r>
              <w:t>S2-2407067</w:t>
            </w:r>
          </w:p>
        </w:tc>
      </w:tr>
      <w:tr w:rsidR="00E308B2" w14:paraId="14A740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9C714" w14:textId="77777777" w:rsidR="00E308B2" w:rsidRDefault="00E308B2" w:rsidP="00AC5BAF">
            <w:pPr>
              <w:pStyle w:val="TAL"/>
            </w:pPr>
            <w:r>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729F3" w14:textId="77777777" w:rsidR="00E308B2" w:rsidRDefault="00E308B2" w:rsidP="00AC5BAF">
            <w:pPr>
              <w:pStyle w:val="TAL"/>
            </w:pPr>
            <w:r>
              <w:t>S2-2407067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1276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1188C" w14:textId="77777777" w:rsidR="00E308B2" w:rsidRDefault="00E308B2" w:rsidP="00AC5BAF">
            <w:pPr>
              <w:pStyle w:val="TAL"/>
            </w:pPr>
            <w:r>
              <w:t>23.503 CR1296R2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777F3" w14:textId="77777777" w:rsidR="00E308B2" w:rsidRDefault="00E308B2" w:rsidP="00AC5BAF">
            <w:pPr>
              <w:pStyle w:val="TAL"/>
            </w:pPr>
            <w:r>
              <w:t>Oracle, China Telecom, Nokia,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1500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7D4D9"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D891D" w14:textId="77777777" w:rsidR="00E308B2" w:rsidRDefault="00E308B2" w:rsidP="00AC5BAF">
            <w:pPr>
              <w:pStyle w:val="TAL"/>
            </w:pPr>
            <w:r>
              <w:t>Revision of S2-2407034. Revised to S2-2407283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1CFD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E33D5" w14:textId="77777777" w:rsidR="00E308B2" w:rsidRDefault="00E308B2" w:rsidP="00AC5BAF">
            <w:pPr>
              <w:pStyle w:val="TAL"/>
            </w:pPr>
            <w:r>
              <w:t>S2-2407283</w:t>
            </w:r>
          </w:p>
        </w:tc>
      </w:tr>
      <w:tr w:rsidR="00E308B2" w14:paraId="6530BFF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4A569" w14:textId="77777777" w:rsidR="00E308B2" w:rsidRDefault="00E308B2" w:rsidP="00AC5BAF">
            <w:pPr>
              <w:pStyle w:val="TAL"/>
            </w:pPr>
            <w:r>
              <w:lastRenderedPageBreak/>
              <w:t>19.22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AB13E" w14:textId="77777777" w:rsidR="00E308B2" w:rsidRDefault="00E308B2" w:rsidP="00AC5BAF">
            <w:pPr>
              <w:pStyle w:val="TAL"/>
            </w:pPr>
            <w:r>
              <w:t>S2-2407283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E7A5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8BEF0" w14:textId="77777777" w:rsidR="00E308B2" w:rsidRDefault="00E308B2" w:rsidP="00AC5BAF">
            <w:pPr>
              <w:pStyle w:val="TAL"/>
            </w:pPr>
            <w:r>
              <w:t>23.503 CR1296R3 (Rel-19, 'B'): 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1DAEC" w14:textId="77777777" w:rsidR="00E308B2" w:rsidRDefault="00E308B2" w:rsidP="00AC5BAF">
            <w:pPr>
              <w:pStyle w:val="TAL"/>
            </w:pPr>
            <w:r>
              <w:t>Oracle, China Telecom, Nokia,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8727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D0EB0"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93147" w14:textId="77777777" w:rsidR="00E308B2" w:rsidRDefault="00E308B2" w:rsidP="00AC5BAF">
            <w:pPr>
              <w:pStyle w:val="TAL"/>
            </w:pPr>
            <w:r>
              <w:t>Revision of S2-2407067. Agreed in parallel session. This CR was 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46B9B"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0C19F" w14:textId="77777777" w:rsidR="00E308B2" w:rsidRDefault="00E308B2" w:rsidP="00AC5BAF">
            <w:pPr>
              <w:pStyle w:val="TAL"/>
            </w:pPr>
          </w:p>
        </w:tc>
      </w:tr>
      <w:tr w:rsidR="00E308B2" w14:paraId="6A154E8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119FC" w14:textId="77777777" w:rsidR="00E308B2" w:rsidRDefault="00E308B2" w:rsidP="00AC5BAF">
            <w:pPr>
              <w:pStyle w:val="TAL"/>
              <w:rPr>
                <w:sz w:val="24"/>
                <w:szCs w:val="24"/>
              </w:rPr>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E9550" w14:textId="77777777" w:rsidR="00E308B2" w:rsidRDefault="00E308B2" w:rsidP="00AC5BAF">
            <w:pPr>
              <w:pStyle w:val="TAL"/>
            </w:pPr>
            <w:r>
              <w:t>S2-2406067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303D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63607" w14:textId="77777777" w:rsidR="00E308B2" w:rsidRDefault="00E308B2" w:rsidP="00AC5BAF">
            <w:pPr>
              <w:pStyle w:val="TAL"/>
            </w:pPr>
            <w:r>
              <w:t>23.501 CR5400 (Rel-19, 'B'): Support of QoS monitoring capability negotiation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380DD"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35B5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466F6"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EA7FC" w14:textId="77777777" w:rsidR="00E308B2" w:rsidRDefault="00E308B2" w:rsidP="00AC5BAF">
            <w:pPr>
              <w:pStyle w:val="TAL"/>
            </w:pPr>
            <w:r>
              <w:t>Merged into S2-2407121.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F465E"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B3321" w14:textId="77777777" w:rsidR="00E308B2" w:rsidRDefault="00E308B2" w:rsidP="00AC5BAF">
            <w:pPr>
              <w:pStyle w:val="TAL"/>
            </w:pPr>
          </w:p>
        </w:tc>
      </w:tr>
      <w:tr w:rsidR="00E308B2" w14:paraId="3F012FD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3880F" w14:textId="77777777" w:rsidR="00E308B2" w:rsidRDefault="00E308B2" w:rsidP="00AC5BAF">
            <w:pPr>
              <w:pStyle w:val="TAL"/>
              <w:rPr>
                <w:sz w:val="24"/>
                <w:szCs w:val="24"/>
              </w:rPr>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7858F" w14:textId="77777777" w:rsidR="00E308B2" w:rsidRDefault="00E308B2" w:rsidP="00AC5BAF">
            <w:pPr>
              <w:pStyle w:val="TAL"/>
            </w:pPr>
            <w:r>
              <w:t>S2-2406340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B9E3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045BD" w14:textId="77777777" w:rsidR="00E308B2" w:rsidRDefault="00E308B2" w:rsidP="00AC5BAF">
            <w:pPr>
              <w:pStyle w:val="TAL"/>
            </w:pPr>
            <w:r>
              <w:t>23.501 CR5402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06D9B" w14:textId="77777777" w:rsidR="00E308B2" w:rsidRPr="00925BE9" w:rsidRDefault="00E308B2" w:rsidP="00AC5BAF">
            <w:pPr>
              <w:pStyle w:val="TAL"/>
              <w:rPr>
                <w:lang w:val="fr-FR"/>
              </w:rPr>
            </w:pPr>
            <w:r w:rsidRPr="00925BE9">
              <w:rPr>
                <w:lang w:val="fr-FR"/>
              </w:rPr>
              <w:t>China Mobile, ZTE,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9963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4C40D"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1FB2B" w14:textId="77777777" w:rsidR="00E308B2" w:rsidRDefault="00E308B2" w:rsidP="00AC5BAF">
            <w:pPr>
              <w:pStyle w:val="TAL"/>
            </w:pPr>
            <w:r>
              <w:t>Revised in parallel session, merging S2-2406067, to S2-2407121.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D6F4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385D0" w14:textId="77777777" w:rsidR="00E308B2" w:rsidRDefault="00E308B2" w:rsidP="00AC5BAF">
            <w:pPr>
              <w:pStyle w:val="TAL"/>
            </w:pPr>
            <w:r>
              <w:t>S2-2407121</w:t>
            </w:r>
          </w:p>
        </w:tc>
      </w:tr>
      <w:tr w:rsidR="00E308B2" w14:paraId="35A1DBC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421B2" w14:textId="77777777" w:rsidR="00E308B2" w:rsidRDefault="00E308B2" w:rsidP="00AC5BAF">
            <w:pPr>
              <w:pStyle w:val="TAL"/>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D690D" w14:textId="77777777" w:rsidR="00E308B2" w:rsidRDefault="00E308B2" w:rsidP="00AC5BAF">
            <w:pPr>
              <w:pStyle w:val="TAL"/>
            </w:pPr>
            <w:r>
              <w:t>S2-2407121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40B3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E06D4" w14:textId="77777777" w:rsidR="00E308B2" w:rsidRDefault="00E308B2" w:rsidP="00AC5BAF">
            <w:pPr>
              <w:pStyle w:val="TAL"/>
            </w:pPr>
            <w:r>
              <w:t>23.501 CR5402R1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8DD69" w14:textId="77777777" w:rsidR="00E308B2" w:rsidRPr="00925BE9" w:rsidRDefault="00E308B2" w:rsidP="00AC5BAF">
            <w:pPr>
              <w:pStyle w:val="TAL"/>
              <w:rPr>
                <w:lang w:val="fr-FR"/>
              </w:rPr>
            </w:pPr>
            <w:r w:rsidRPr="00925BE9">
              <w:rPr>
                <w:lang w:val="fr-FR"/>
              </w:rPr>
              <w:t>China Mobile, ZTE,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302A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97DA9"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690B1" w14:textId="77777777" w:rsidR="00E308B2" w:rsidRDefault="00E308B2" w:rsidP="00AC5BAF">
            <w:pPr>
              <w:pStyle w:val="TAL"/>
            </w:pPr>
            <w:r>
              <w:t>Revision of S2-2406340, merging S2-2406067. Revised in parallel session to S2-2407280.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9970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43214" w14:textId="77777777" w:rsidR="00E308B2" w:rsidRDefault="00E308B2" w:rsidP="00AC5BAF">
            <w:pPr>
              <w:pStyle w:val="TAL"/>
            </w:pPr>
            <w:r>
              <w:t>S2-2407280</w:t>
            </w:r>
          </w:p>
        </w:tc>
      </w:tr>
      <w:tr w:rsidR="00E308B2" w14:paraId="6D58AE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8D861" w14:textId="77777777" w:rsidR="00E308B2" w:rsidRDefault="00E308B2" w:rsidP="00AC5BAF">
            <w:pPr>
              <w:pStyle w:val="TAL"/>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1C37A" w14:textId="77777777" w:rsidR="00E308B2" w:rsidRDefault="00E308B2" w:rsidP="00AC5BAF">
            <w:pPr>
              <w:pStyle w:val="TAL"/>
            </w:pPr>
            <w:r>
              <w:t>S2-2407280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4E8A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F0804" w14:textId="77777777" w:rsidR="00E308B2" w:rsidRDefault="00E308B2" w:rsidP="00AC5BAF">
            <w:pPr>
              <w:pStyle w:val="TAL"/>
            </w:pPr>
            <w:r>
              <w:t>23.501 CR5402R2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3731E" w14:textId="77777777" w:rsidR="00E308B2" w:rsidRPr="00925BE9" w:rsidRDefault="00E308B2" w:rsidP="00AC5BAF">
            <w:pPr>
              <w:pStyle w:val="TAL"/>
              <w:rPr>
                <w:lang w:val="fr-FR"/>
              </w:rPr>
            </w:pPr>
            <w:r w:rsidRPr="00925BE9">
              <w:rPr>
                <w:lang w:val="fr-FR"/>
              </w:rPr>
              <w:t>China Mobile, ZTE,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434D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D02F0"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6864F" w14:textId="77777777" w:rsidR="00E308B2" w:rsidRDefault="00E308B2" w:rsidP="00AC5BAF">
            <w:pPr>
              <w:pStyle w:val="TAL"/>
            </w:pPr>
            <w:r>
              <w:t>Revision of S2-2407121.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B455C"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0D141" w14:textId="77777777" w:rsidR="00E308B2" w:rsidRDefault="00E308B2" w:rsidP="00AC5BAF">
            <w:pPr>
              <w:pStyle w:val="TAL"/>
            </w:pPr>
          </w:p>
        </w:tc>
      </w:tr>
      <w:tr w:rsidR="00E308B2" w14:paraId="2F01422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C5FFB" w14:textId="77777777" w:rsidR="00E308B2" w:rsidRDefault="00E308B2" w:rsidP="00AC5BAF">
            <w:pPr>
              <w:pStyle w:val="TAL"/>
              <w:rPr>
                <w:sz w:val="24"/>
                <w:szCs w:val="24"/>
              </w:rPr>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B0B1C" w14:textId="77777777" w:rsidR="00E308B2" w:rsidRDefault="00E308B2" w:rsidP="00AC5BAF">
            <w:pPr>
              <w:pStyle w:val="TAL"/>
            </w:pPr>
            <w:r>
              <w:t>S2-2406068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5EC7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C7888" w14:textId="77777777" w:rsidR="00E308B2" w:rsidRDefault="00E308B2" w:rsidP="00AC5BAF">
            <w:pPr>
              <w:pStyle w:val="TAL"/>
            </w:pPr>
            <w:r>
              <w:t>23.502 CR4811 (Rel-19, 'B'): Support of QoS monitoring capability negotiation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8A5D7"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EF7E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A599A"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C3140" w14:textId="77777777" w:rsidR="00E308B2" w:rsidRDefault="00E308B2" w:rsidP="00AC5BAF">
            <w:pPr>
              <w:pStyle w:val="TAL"/>
            </w:pPr>
            <w:r>
              <w:t>Merged into S2-2407122.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A48F3"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D9746" w14:textId="77777777" w:rsidR="00E308B2" w:rsidRDefault="00E308B2" w:rsidP="00AC5BAF">
            <w:pPr>
              <w:pStyle w:val="TAL"/>
            </w:pPr>
          </w:p>
        </w:tc>
      </w:tr>
      <w:tr w:rsidR="00E308B2" w14:paraId="5C29455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3B765" w14:textId="77777777" w:rsidR="00E308B2" w:rsidRDefault="00E308B2" w:rsidP="00AC5BAF">
            <w:pPr>
              <w:pStyle w:val="TAL"/>
              <w:rPr>
                <w:sz w:val="24"/>
                <w:szCs w:val="24"/>
              </w:rPr>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F86BE" w14:textId="77777777" w:rsidR="00E308B2" w:rsidRDefault="00E308B2" w:rsidP="00AC5BAF">
            <w:pPr>
              <w:pStyle w:val="TAL"/>
            </w:pPr>
            <w:r>
              <w:t>S2-2406341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0F3D4"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6C675" w14:textId="77777777" w:rsidR="00E308B2" w:rsidRDefault="00E308B2" w:rsidP="00AC5BAF">
            <w:pPr>
              <w:pStyle w:val="TAL"/>
            </w:pPr>
            <w:r>
              <w:t>23.502 CR4819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86A6A" w14:textId="77777777" w:rsidR="00E308B2" w:rsidRPr="00925BE9" w:rsidRDefault="00E308B2" w:rsidP="00AC5BAF">
            <w:pPr>
              <w:pStyle w:val="TAL"/>
              <w:rPr>
                <w:lang w:val="fr-FR"/>
              </w:rPr>
            </w:pPr>
            <w:r w:rsidRPr="00925BE9">
              <w:rPr>
                <w:lang w:val="fr-FR"/>
              </w:rPr>
              <w:t>China Mobile, ZTE,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764A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C8C11"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6539F" w14:textId="77777777" w:rsidR="00E308B2" w:rsidRDefault="00E308B2" w:rsidP="00AC5BAF">
            <w:pPr>
              <w:pStyle w:val="TAL"/>
            </w:pPr>
            <w:r>
              <w:t>Revised in parallel session, merging S2-2406068, to S2-2407122.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2E6B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A8A53" w14:textId="77777777" w:rsidR="00E308B2" w:rsidRDefault="00E308B2" w:rsidP="00AC5BAF">
            <w:pPr>
              <w:pStyle w:val="TAL"/>
            </w:pPr>
            <w:r>
              <w:t>S2-2407122</w:t>
            </w:r>
          </w:p>
        </w:tc>
      </w:tr>
      <w:tr w:rsidR="00E308B2" w14:paraId="7A8B072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583AE" w14:textId="77777777" w:rsidR="00E308B2" w:rsidRDefault="00E308B2" w:rsidP="00AC5BAF">
            <w:pPr>
              <w:pStyle w:val="TAL"/>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96DBA" w14:textId="77777777" w:rsidR="00E308B2" w:rsidRDefault="00E308B2" w:rsidP="00AC5BAF">
            <w:pPr>
              <w:pStyle w:val="TAL"/>
            </w:pPr>
            <w:r>
              <w:t>S2-2407122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31EE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690A9" w14:textId="77777777" w:rsidR="00E308B2" w:rsidRDefault="00E308B2" w:rsidP="00AC5BAF">
            <w:pPr>
              <w:pStyle w:val="TAL"/>
            </w:pPr>
            <w:r>
              <w:t>23.502 CR4819R1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89B6F" w14:textId="77777777" w:rsidR="00E308B2" w:rsidRPr="00925BE9" w:rsidRDefault="00E308B2" w:rsidP="00AC5BAF">
            <w:pPr>
              <w:pStyle w:val="TAL"/>
              <w:rPr>
                <w:lang w:val="fr-FR"/>
              </w:rPr>
            </w:pPr>
            <w:r w:rsidRPr="00925BE9">
              <w:rPr>
                <w:lang w:val="fr-FR"/>
              </w:rPr>
              <w:t>China Mobile, ZTE,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FA48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69EAA"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1A344" w14:textId="77777777" w:rsidR="00E308B2" w:rsidRDefault="00E308B2" w:rsidP="00AC5BAF">
            <w:pPr>
              <w:pStyle w:val="TAL"/>
            </w:pPr>
            <w:r>
              <w:t>Revision of S2-2406341, merging S2-2406068.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15ACB"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4F796" w14:textId="77777777" w:rsidR="00E308B2" w:rsidRDefault="00E308B2" w:rsidP="00AC5BAF">
            <w:pPr>
              <w:pStyle w:val="TAL"/>
            </w:pPr>
          </w:p>
        </w:tc>
      </w:tr>
      <w:tr w:rsidR="00E308B2" w14:paraId="65A7606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EAFA6" w14:textId="77777777" w:rsidR="00E308B2" w:rsidRDefault="00E308B2" w:rsidP="00AC5BAF">
            <w:pPr>
              <w:pStyle w:val="TAL"/>
              <w:rPr>
                <w:sz w:val="24"/>
                <w:szCs w:val="24"/>
              </w:rPr>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5419A" w14:textId="77777777" w:rsidR="00E308B2" w:rsidRDefault="00E308B2" w:rsidP="00AC5BAF">
            <w:pPr>
              <w:pStyle w:val="TAL"/>
            </w:pPr>
            <w:r>
              <w:t>S2-2406342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2AA0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1BCC3" w14:textId="77777777" w:rsidR="00E308B2" w:rsidRDefault="00E308B2" w:rsidP="00AC5BAF">
            <w:pPr>
              <w:pStyle w:val="TAL"/>
            </w:pPr>
            <w:r>
              <w:t>23.503 CR1298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36619"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09E1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D4CAA"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30913" w14:textId="77777777" w:rsidR="00E308B2" w:rsidRDefault="00E308B2" w:rsidP="00AC5BAF">
            <w:pPr>
              <w:pStyle w:val="TAL"/>
            </w:pPr>
            <w:r>
              <w:t>Merged into S2-2407123.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FE65C"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523B2" w14:textId="77777777" w:rsidR="00E308B2" w:rsidRDefault="00E308B2" w:rsidP="00AC5BAF">
            <w:pPr>
              <w:pStyle w:val="TAL"/>
            </w:pPr>
          </w:p>
        </w:tc>
      </w:tr>
      <w:tr w:rsidR="00E308B2" w14:paraId="132EBA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AD344" w14:textId="77777777" w:rsidR="00E308B2" w:rsidRDefault="00E308B2" w:rsidP="00AC5BAF">
            <w:pPr>
              <w:pStyle w:val="TAL"/>
              <w:rPr>
                <w:sz w:val="24"/>
                <w:szCs w:val="24"/>
              </w:rPr>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7D535" w14:textId="77777777" w:rsidR="00E308B2" w:rsidRDefault="00E308B2" w:rsidP="00AC5BAF">
            <w:pPr>
              <w:pStyle w:val="TAL"/>
            </w:pPr>
            <w:r>
              <w:t>S2-2406578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B359C"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475F8" w14:textId="77777777" w:rsidR="00E308B2" w:rsidRDefault="00E308B2" w:rsidP="00AC5BAF">
            <w:pPr>
              <w:pStyle w:val="TAL"/>
            </w:pPr>
            <w:r>
              <w:t>23.503 CR1300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E6BD5"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BA1D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BD9A8"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9D474" w14:textId="77777777" w:rsidR="00E308B2" w:rsidRDefault="00E308B2" w:rsidP="00AC5BAF">
            <w:pPr>
              <w:pStyle w:val="TAL"/>
            </w:pPr>
            <w:r>
              <w:t>Revised in parallel session, merging S2-2406342, to S2-2407123.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8387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BDEC9" w14:textId="77777777" w:rsidR="00E308B2" w:rsidRDefault="00E308B2" w:rsidP="00AC5BAF">
            <w:pPr>
              <w:pStyle w:val="TAL"/>
            </w:pPr>
            <w:r>
              <w:t>S2-2407123</w:t>
            </w:r>
          </w:p>
        </w:tc>
      </w:tr>
      <w:tr w:rsidR="00E308B2" w14:paraId="11DC128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44AB2" w14:textId="77777777" w:rsidR="00E308B2" w:rsidRDefault="00E308B2" w:rsidP="00AC5BAF">
            <w:pPr>
              <w:pStyle w:val="TAL"/>
            </w:pPr>
            <w:r>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232EE" w14:textId="77777777" w:rsidR="00E308B2" w:rsidRDefault="00E308B2" w:rsidP="00AC5BAF">
            <w:pPr>
              <w:pStyle w:val="TAL"/>
            </w:pPr>
            <w:r>
              <w:t>S2-2407123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8AB0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52E57" w14:textId="77777777" w:rsidR="00E308B2" w:rsidRDefault="00E308B2" w:rsidP="00AC5BAF">
            <w:pPr>
              <w:pStyle w:val="TAL"/>
            </w:pPr>
            <w:r>
              <w:t>23.503 CR1300R1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F8570" w14:textId="77777777" w:rsidR="00E308B2" w:rsidRDefault="00E308B2" w:rsidP="00AC5BAF">
            <w:pPr>
              <w:pStyle w:val="TAL"/>
            </w:pPr>
            <w:r>
              <w:t>Ericsson,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EFE9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AC0A7"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D8490" w14:textId="77777777" w:rsidR="00E308B2" w:rsidRDefault="00E308B2" w:rsidP="00AC5BAF">
            <w:pPr>
              <w:pStyle w:val="TAL"/>
            </w:pPr>
            <w:r>
              <w:t>Revision of S2-2406578, merging S2-2406342. Revised in parallel session to S2-2407281.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33D2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D43BA" w14:textId="77777777" w:rsidR="00E308B2" w:rsidRDefault="00E308B2" w:rsidP="00AC5BAF">
            <w:pPr>
              <w:pStyle w:val="TAL"/>
            </w:pPr>
            <w:r>
              <w:t>S2-2407281</w:t>
            </w:r>
          </w:p>
        </w:tc>
      </w:tr>
      <w:tr w:rsidR="00E308B2" w14:paraId="0ACFF27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EDA32" w14:textId="77777777" w:rsidR="00E308B2" w:rsidRDefault="00E308B2" w:rsidP="00AC5BAF">
            <w:pPr>
              <w:pStyle w:val="TAL"/>
            </w:pPr>
            <w:r>
              <w:lastRenderedPageBreak/>
              <w:t>19.25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58941" w14:textId="77777777" w:rsidR="00E308B2" w:rsidRDefault="00E308B2" w:rsidP="00AC5BAF">
            <w:pPr>
              <w:pStyle w:val="TAL"/>
            </w:pPr>
            <w:r>
              <w:t>S2-2407281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F5B53"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F81C1" w14:textId="77777777" w:rsidR="00E308B2" w:rsidRDefault="00E308B2" w:rsidP="00AC5BAF">
            <w:pPr>
              <w:pStyle w:val="TAL"/>
            </w:pPr>
            <w:r>
              <w:t>23.503 CR1300R2 (Rel-19, 'C'): 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193AB" w14:textId="77777777" w:rsidR="00E308B2" w:rsidRDefault="00E308B2" w:rsidP="00AC5BAF">
            <w:pPr>
              <w:pStyle w:val="TAL"/>
            </w:pPr>
            <w:r>
              <w:t>Ericsson,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AD6B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B40C1"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02100" w14:textId="77777777" w:rsidR="00E308B2" w:rsidRDefault="00E308B2" w:rsidP="00AC5BAF">
            <w:pPr>
              <w:pStyle w:val="TAL"/>
            </w:pPr>
            <w:r>
              <w:t>Revision of S2-2407123.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EE4A0"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5B00E" w14:textId="77777777" w:rsidR="00E308B2" w:rsidRDefault="00E308B2" w:rsidP="00AC5BAF">
            <w:pPr>
              <w:pStyle w:val="TAL"/>
            </w:pPr>
          </w:p>
        </w:tc>
      </w:tr>
      <w:tr w:rsidR="00E308B2" w14:paraId="0D1B6A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47526" w14:textId="77777777" w:rsidR="00E308B2" w:rsidRDefault="00E308B2" w:rsidP="00AC5BAF">
            <w:pPr>
              <w:pStyle w:val="TAL"/>
              <w:rPr>
                <w:sz w:val="24"/>
                <w:szCs w:val="24"/>
              </w:rPr>
            </w:pPr>
            <w:r>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F1110" w14:textId="77777777" w:rsidR="00E308B2" w:rsidRDefault="00E308B2" w:rsidP="00AC5BAF">
            <w:pPr>
              <w:pStyle w:val="TAL"/>
            </w:pPr>
            <w:r>
              <w:t>S2-2405950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E7FFC"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0B2FA" w14:textId="77777777" w:rsidR="00E308B2" w:rsidRDefault="00E308B2" w:rsidP="00AC5BAF">
            <w:pPr>
              <w:pStyle w:val="TAL"/>
            </w:pPr>
            <w:r>
              <w:t>23.501 CR5399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EDECA"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5A72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B413C"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29D8D" w14:textId="77777777" w:rsidR="00E308B2" w:rsidRDefault="00E308B2" w:rsidP="00AC5BAF">
            <w:pPr>
              <w:pStyle w:val="TAL"/>
            </w:pPr>
            <w:r>
              <w:t>Revised in parallel session, merging S2-2406734, to S2-2407125.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2DC5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C3008" w14:textId="77777777" w:rsidR="00E308B2" w:rsidRDefault="00E308B2" w:rsidP="00AC5BAF">
            <w:pPr>
              <w:pStyle w:val="TAL"/>
            </w:pPr>
            <w:r>
              <w:t>S2-2407125</w:t>
            </w:r>
          </w:p>
        </w:tc>
      </w:tr>
      <w:tr w:rsidR="00E308B2" w14:paraId="4CE4837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D3CBE" w14:textId="77777777" w:rsidR="00E308B2" w:rsidRDefault="00E308B2" w:rsidP="00AC5BAF">
            <w:pPr>
              <w:pStyle w:val="TAL"/>
            </w:pPr>
            <w:r>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02AA1" w14:textId="77777777" w:rsidR="00E308B2" w:rsidRDefault="00E308B2" w:rsidP="00AC5BAF">
            <w:pPr>
              <w:pStyle w:val="TAL"/>
            </w:pPr>
            <w:r>
              <w:t>S2-2407125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021A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7E23A" w14:textId="77777777" w:rsidR="00E308B2" w:rsidRDefault="00E308B2" w:rsidP="00AC5BAF">
            <w:pPr>
              <w:pStyle w:val="TAL"/>
            </w:pPr>
            <w:r>
              <w:t>23.501 CR5399R1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EADC1" w14:textId="77777777" w:rsidR="00E308B2" w:rsidRDefault="00E308B2" w:rsidP="00AC5BAF">
            <w:pPr>
              <w:pStyle w:val="TAL"/>
            </w:pPr>
            <w:r>
              <w:t>Nokia, Oracle, China Mobile,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C810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FDBEB"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47415" w14:textId="77777777" w:rsidR="00E308B2" w:rsidRDefault="00E308B2" w:rsidP="00AC5BAF">
            <w:pPr>
              <w:pStyle w:val="TAL"/>
            </w:pPr>
            <w:r>
              <w:t>Revision of S2-2405950, merging S2-2406734.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600F8"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FCFD1" w14:textId="77777777" w:rsidR="00E308B2" w:rsidRDefault="00E308B2" w:rsidP="00AC5BAF">
            <w:pPr>
              <w:pStyle w:val="TAL"/>
            </w:pPr>
          </w:p>
        </w:tc>
      </w:tr>
      <w:tr w:rsidR="00E308B2" w14:paraId="74A699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367AE" w14:textId="77777777" w:rsidR="00E308B2" w:rsidRDefault="00E308B2" w:rsidP="00AC5BAF">
            <w:pPr>
              <w:pStyle w:val="TAL"/>
              <w:rPr>
                <w:sz w:val="24"/>
                <w:szCs w:val="24"/>
              </w:rPr>
            </w:pPr>
            <w:r>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D720D" w14:textId="77777777" w:rsidR="00E308B2" w:rsidRDefault="00E308B2" w:rsidP="00AC5BAF">
            <w:pPr>
              <w:pStyle w:val="TAL"/>
            </w:pPr>
            <w:r>
              <w:t>S2-2406734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D2FA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A8FE2" w14:textId="77777777" w:rsidR="00E308B2" w:rsidRDefault="00E308B2" w:rsidP="00AC5BAF">
            <w:pPr>
              <w:pStyle w:val="TAL"/>
            </w:pPr>
            <w:r>
              <w:t>23.501 CR5403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EA5FF"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2F9C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4644F"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92CFF" w14:textId="77777777" w:rsidR="00E308B2" w:rsidRDefault="00E308B2" w:rsidP="00AC5BAF">
            <w:pPr>
              <w:pStyle w:val="TAL"/>
            </w:pPr>
            <w:r>
              <w:t>Merged into S2-2407125.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02E0C"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33C20" w14:textId="77777777" w:rsidR="00E308B2" w:rsidRDefault="00E308B2" w:rsidP="00AC5BAF">
            <w:pPr>
              <w:pStyle w:val="TAL"/>
            </w:pPr>
          </w:p>
        </w:tc>
      </w:tr>
      <w:tr w:rsidR="00E308B2" w14:paraId="6F9AFBC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D8EDD" w14:textId="77777777" w:rsidR="00E308B2" w:rsidRDefault="00E308B2" w:rsidP="00AC5BAF">
            <w:pPr>
              <w:pStyle w:val="TAL"/>
              <w:rPr>
                <w:sz w:val="24"/>
                <w:szCs w:val="24"/>
              </w:rPr>
            </w:pPr>
            <w:r>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E89A1" w14:textId="77777777" w:rsidR="00E308B2" w:rsidRDefault="00E308B2" w:rsidP="00AC5BAF">
            <w:pPr>
              <w:pStyle w:val="TAL"/>
            </w:pPr>
            <w:r>
              <w:t>S2-2405951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2BB1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EF28F" w14:textId="77777777" w:rsidR="00E308B2" w:rsidRDefault="00E308B2" w:rsidP="00AC5BAF">
            <w:pPr>
              <w:pStyle w:val="TAL"/>
            </w:pPr>
            <w:r>
              <w:t>23.502 CR4808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C360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2CB1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5416A"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B4B1C" w14:textId="77777777" w:rsidR="00E308B2" w:rsidRDefault="00E308B2" w:rsidP="00AC5BAF">
            <w:pPr>
              <w:pStyle w:val="TAL"/>
            </w:pPr>
            <w:r>
              <w:t>Revised in parallel session, merging S2-2406745, to S2-2407126.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D559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8D186" w14:textId="77777777" w:rsidR="00E308B2" w:rsidRDefault="00E308B2" w:rsidP="00AC5BAF">
            <w:pPr>
              <w:pStyle w:val="TAL"/>
            </w:pPr>
            <w:r>
              <w:t>S2-2407126</w:t>
            </w:r>
          </w:p>
        </w:tc>
      </w:tr>
      <w:tr w:rsidR="00E308B2" w14:paraId="123F09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B3740" w14:textId="77777777" w:rsidR="00E308B2" w:rsidRDefault="00E308B2" w:rsidP="00AC5BAF">
            <w:pPr>
              <w:pStyle w:val="TAL"/>
            </w:pPr>
            <w:r>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36040" w14:textId="77777777" w:rsidR="00E308B2" w:rsidRDefault="00E308B2" w:rsidP="00AC5BAF">
            <w:pPr>
              <w:pStyle w:val="TAL"/>
            </w:pPr>
            <w:r>
              <w:t>S2-2407126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0547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50B35" w14:textId="77777777" w:rsidR="00E308B2" w:rsidRDefault="00E308B2" w:rsidP="00AC5BAF">
            <w:pPr>
              <w:pStyle w:val="TAL"/>
            </w:pPr>
            <w:r>
              <w:t>23.502 CR4808R1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BD003" w14:textId="77777777" w:rsidR="00E308B2" w:rsidRDefault="00E308B2" w:rsidP="00AC5BAF">
            <w:pPr>
              <w:pStyle w:val="TAL"/>
            </w:pPr>
            <w:r>
              <w:t>Nokia, Oracle, China Mobile,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7E22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C9F16"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FAE17" w14:textId="77777777" w:rsidR="00E308B2" w:rsidRDefault="00E308B2" w:rsidP="00AC5BAF">
            <w:pPr>
              <w:pStyle w:val="TAL"/>
            </w:pPr>
            <w:r>
              <w:t>Revision of S2-2405951, merging S2-2406745. Revised to S2-2407277.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66A7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E69D6" w14:textId="77777777" w:rsidR="00E308B2" w:rsidRDefault="00E308B2" w:rsidP="00AC5BAF">
            <w:pPr>
              <w:pStyle w:val="TAL"/>
            </w:pPr>
            <w:r>
              <w:t>S2-2407277</w:t>
            </w:r>
          </w:p>
        </w:tc>
      </w:tr>
      <w:tr w:rsidR="00E308B2" w14:paraId="7ED7342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C82BC" w14:textId="77777777" w:rsidR="00E308B2" w:rsidRDefault="00E308B2" w:rsidP="00AC5BAF">
            <w:pPr>
              <w:pStyle w:val="TAL"/>
            </w:pPr>
            <w:r>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035CB" w14:textId="77777777" w:rsidR="00E308B2" w:rsidRDefault="00E308B2" w:rsidP="00AC5BAF">
            <w:pPr>
              <w:pStyle w:val="TAL"/>
            </w:pPr>
            <w:r>
              <w:t>S2-2407277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CA23C"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8AA72" w14:textId="77777777" w:rsidR="00E308B2" w:rsidRDefault="00E308B2" w:rsidP="00AC5BAF">
            <w:pPr>
              <w:pStyle w:val="TAL"/>
            </w:pPr>
            <w:r>
              <w:t>23.502 CR4808R2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F984D" w14:textId="77777777" w:rsidR="00E308B2" w:rsidRDefault="00E308B2" w:rsidP="00AC5BAF">
            <w:pPr>
              <w:pStyle w:val="TAL"/>
            </w:pPr>
            <w:r>
              <w:t>Nokia, Oracle, China Mobile,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2A75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AF852"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52659" w14:textId="77777777" w:rsidR="00E308B2" w:rsidRDefault="00E308B2" w:rsidP="00AC5BAF">
            <w:pPr>
              <w:pStyle w:val="TAL"/>
            </w:pPr>
            <w:r>
              <w:t>Revision of S2-2407126. Revised in parallel session to S2-2407278.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D05E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7C256" w14:textId="77777777" w:rsidR="00E308B2" w:rsidRDefault="00E308B2" w:rsidP="00AC5BAF">
            <w:pPr>
              <w:pStyle w:val="TAL"/>
            </w:pPr>
            <w:r>
              <w:t>S2-2407278</w:t>
            </w:r>
          </w:p>
        </w:tc>
      </w:tr>
      <w:tr w:rsidR="00E308B2" w14:paraId="71361B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8D759" w14:textId="77777777" w:rsidR="00E308B2" w:rsidRDefault="00E308B2" w:rsidP="00AC5BAF">
            <w:pPr>
              <w:pStyle w:val="TAL"/>
            </w:pPr>
            <w:r>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A2BB4" w14:textId="77777777" w:rsidR="00E308B2" w:rsidRDefault="00E308B2" w:rsidP="00AC5BAF">
            <w:pPr>
              <w:pStyle w:val="TAL"/>
            </w:pPr>
            <w:r>
              <w:t>S2-2407278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B5EF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75458" w14:textId="77777777" w:rsidR="00E308B2" w:rsidRDefault="00E308B2" w:rsidP="00AC5BAF">
            <w:pPr>
              <w:pStyle w:val="TAL"/>
            </w:pPr>
            <w:r>
              <w:t>23.502 CR4808R3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B7E4D" w14:textId="77777777" w:rsidR="00E308B2" w:rsidRDefault="00E308B2" w:rsidP="00AC5BAF">
            <w:pPr>
              <w:pStyle w:val="TAL"/>
            </w:pPr>
            <w:r>
              <w:t>Nokia, Oracle, China Mobile,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90AA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A1808"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8DEAC" w14:textId="77777777" w:rsidR="00E308B2" w:rsidRDefault="00E308B2" w:rsidP="00AC5BAF">
            <w:pPr>
              <w:pStyle w:val="TAL"/>
            </w:pPr>
            <w:r>
              <w:t>Revision of S2-2407277. Agreed in parallel session. Revised to S2-2407356.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3386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707E2" w14:textId="77777777" w:rsidR="00E308B2" w:rsidRDefault="00E308B2" w:rsidP="00AC5BAF">
            <w:pPr>
              <w:pStyle w:val="TAL"/>
            </w:pPr>
            <w:r>
              <w:t>S2-2407356</w:t>
            </w:r>
          </w:p>
        </w:tc>
      </w:tr>
      <w:tr w:rsidR="00E308B2" w14:paraId="2C239E1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52D82" w14:textId="77777777" w:rsidR="00E308B2" w:rsidRDefault="00E308B2" w:rsidP="00AC5BAF">
            <w:pPr>
              <w:pStyle w:val="TAL"/>
            </w:pPr>
            <w:r>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FB9E7" w14:textId="77777777" w:rsidR="00E308B2" w:rsidRDefault="00E308B2" w:rsidP="00AC5BAF">
            <w:pPr>
              <w:pStyle w:val="TAL"/>
            </w:pPr>
            <w:r>
              <w:t>S2-2407356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BBF6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B1FF2" w14:textId="77777777" w:rsidR="00E308B2" w:rsidRDefault="00E308B2" w:rsidP="00AC5BAF">
            <w:pPr>
              <w:pStyle w:val="TAL"/>
            </w:pPr>
            <w:r>
              <w:t>23.502 CR4808R4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569F8" w14:textId="77777777" w:rsidR="00E308B2" w:rsidRDefault="00E308B2" w:rsidP="00AC5BAF">
            <w:pPr>
              <w:pStyle w:val="TAL"/>
            </w:pPr>
            <w:r>
              <w:t>Nokia, Oracle, China Mobile,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F2DE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FE1F6"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C7050" w14:textId="77777777" w:rsidR="00E308B2" w:rsidRDefault="00E308B2" w:rsidP="00AC5BAF">
            <w:pPr>
              <w:pStyle w:val="TAL"/>
            </w:pPr>
            <w:r>
              <w:t>Revision of S2-2407278. This CR was 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D6DA7"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4692C" w14:textId="77777777" w:rsidR="00E308B2" w:rsidRDefault="00E308B2" w:rsidP="00AC5BAF">
            <w:pPr>
              <w:pStyle w:val="TAL"/>
            </w:pPr>
          </w:p>
        </w:tc>
      </w:tr>
      <w:tr w:rsidR="00E308B2" w14:paraId="12F1748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4C1C7" w14:textId="77777777" w:rsidR="00E308B2" w:rsidRDefault="00E308B2" w:rsidP="00AC5BAF">
            <w:pPr>
              <w:pStyle w:val="TAL"/>
              <w:rPr>
                <w:sz w:val="24"/>
                <w:szCs w:val="24"/>
              </w:rPr>
            </w:pPr>
            <w:r>
              <w:t>19.26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ADEF0" w14:textId="77777777" w:rsidR="00E308B2" w:rsidRDefault="00E308B2" w:rsidP="00AC5BAF">
            <w:pPr>
              <w:pStyle w:val="TAL"/>
            </w:pPr>
            <w:r>
              <w:t>S2-2406745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7698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8B07F" w14:textId="77777777" w:rsidR="00E308B2" w:rsidRDefault="00E308B2" w:rsidP="00AC5BAF">
            <w:pPr>
              <w:pStyle w:val="TAL"/>
            </w:pPr>
            <w:r>
              <w:t>23.502 CR4825 (Rel-19, 'B'): 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7B833"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261F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5B1C7"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1DFBC" w14:textId="77777777" w:rsidR="00E308B2" w:rsidRDefault="00E308B2" w:rsidP="00AC5BAF">
            <w:pPr>
              <w:pStyle w:val="TAL"/>
            </w:pPr>
            <w:r>
              <w:t>Merged into S2-2407126.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0EADE"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F09A3" w14:textId="77777777" w:rsidR="00E308B2" w:rsidRDefault="00E308B2" w:rsidP="00AC5BAF">
            <w:pPr>
              <w:pStyle w:val="TAL"/>
            </w:pPr>
          </w:p>
        </w:tc>
      </w:tr>
      <w:tr w:rsidR="00E308B2" w14:paraId="627B00D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02F5D" w14:textId="77777777" w:rsidR="00E308B2" w:rsidRDefault="00E308B2" w:rsidP="00AC5BAF">
            <w:pPr>
              <w:pStyle w:val="TAL"/>
              <w:rPr>
                <w:sz w:val="24"/>
                <w:szCs w:val="24"/>
              </w:rPr>
            </w:pPr>
            <w:r>
              <w:t>19.29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5F834" w14:textId="77777777" w:rsidR="00E308B2" w:rsidRDefault="00E308B2" w:rsidP="00AC5BAF">
            <w:pPr>
              <w:pStyle w:val="TAL"/>
            </w:pPr>
            <w:r>
              <w:t>S2-2406830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F8834"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91E42" w14:textId="77777777" w:rsidR="00E308B2" w:rsidRDefault="00E308B2" w:rsidP="00AC5BAF">
            <w:pPr>
              <w:pStyle w:val="TAL"/>
            </w:pPr>
            <w:r>
              <w:t>Discussion on RSC selection for SNPNs and PNI-NPN.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AD56B" w14:textId="77777777" w:rsidR="00E308B2" w:rsidRDefault="00E308B2" w:rsidP="00AC5BAF">
            <w:pPr>
              <w:pStyle w:val="TAL"/>
            </w:pPr>
            <w:r>
              <w:t>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A450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82C77"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E86CF"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661C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2F4ED" w14:textId="77777777" w:rsidR="00E308B2" w:rsidRDefault="00E308B2" w:rsidP="00AC5BAF">
            <w:pPr>
              <w:pStyle w:val="TAL"/>
            </w:pPr>
          </w:p>
        </w:tc>
      </w:tr>
      <w:tr w:rsidR="00E308B2" w14:paraId="342F47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B07CD" w14:textId="77777777" w:rsidR="00E308B2" w:rsidRDefault="00E308B2" w:rsidP="00AC5BAF">
            <w:pPr>
              <w:pStyle w:val="TAL"/>
              <w:rPr>
                <w:sz w:val="24"/>
                <w:szCs w:val="24"/>
              </w:rPr>
            </w:pPr>
            <w:r>
              <w:lastRenderedPageBreak/>
              <w:t>19.29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70DF4" w14:textId="77777777" w:rsidR="00E308B2" w:rsidRDefault="00E308B2" w:rsidP="00AC5BAF">
            <w:pPr>
              <w:pStyle w:val="TAL"/>
            </w:pPr>
            <w:r>
              <w:t>S2-2406151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F124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BD519" w14:textId="77777777" w:rsidR="00E308B2" w:rsidRDefault="00E308B2" w:rsidP="00AC5BAF">
            <w:pPr>
              <w:pStyle w:val="TAL"/>
            </w:pPr>
            <w:r>
              <w:t>23.304 CR0436R2 (Rel-19, 'B'): ProSe support for NPNs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B1498" w14:textId="77777777" w:rsidR="00E308B2" w:rsidRDefault="00E308B2" w:rsidP="00AC5BAF">
            <w:pPr>
              <w:pStyle w:val="TAL"/>
            </w:pPr>
            <w:r>
              <w:t>OPPO, [Philips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1F65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5443F"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80564" w14:textId="77777777" w:rsidR="00E308B2" w:rsidRDefault="00E308B2" w:rsidP="00AC5BAF">
            <w:pPr>
              <w:pStyle w:val="TAL"/>
            </w:pPr>
            <w:r>
              <w:t>Revision of S2-2405250 from SA WG2#162. Revised in parallel session to S2-2407124.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3CBB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BAF41" w14:textId="77777777" w:rsidR="00E308B2" w:rsidRDefault="00E308B2" w:rsidP="00AC5BAF">
            <w:pPr>
              <w:pStyle w:val="TAL"/>
            </w:pPr>
            <w:r>
              <w:t>S2-2407124</w:t>
            </w:r>
          </w:p>
        </w:tc>
      </w:tr>
      <w:tr w:rsidR="00E308B2" w14:paraId="1F981B6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9646F" w14:textId="77777777" w:rsidR="00E308B2" w:rsidRDefault="00E308B2" w:rsidP="00AC5BAF">
            <w:pPr>
              <w:pStyle w:val="TAL"/>
            </w:pPr>
            <w:r>
              <w:t>19.29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EB1D2" w14:textId="77777777" w:rsidR="00E308B2" w:rsidRDefault="00E308B2" w:rsidP="00AC5BAF">
            <w:pPr>
              <w:pStyle w:val="TAL"/>
            </w:pPr>
            <w:r>
              <w:t>S2-2407124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8814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57A23" w14:textId="77777777" w:rsidR="00E308B2" w:rsidRDefault="00E308B2" w:rsidP="00AC5BAF">
            <w:pPr>
              <w:pStyle w:val="TAL"/>
            </w:pPr>
            <w:r>
              <w:t>23.304 CR0436R4 (Rel-19, 'B'): ProSe support for NPNs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B3A4C"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86E8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5AAEE"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B3D88" w14:textId="77777777" w:rsidR="00E308B2" w:rsidRDefault="00E308B2" w:rsidP="00AC5BAF">
            <w:pPr>
              <w:pStyle w:val="TAL"/>
            </w:pPr>
            <w:r>
              <w:t>Revision of S2-2406151. Revised in parallel session to S2-2407282.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478C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A3320" w14:textId="77777777" w:rsidR="00E308B2" w:rsidRDefault="00E308B2" w:rsidP="00AC5BAF">
            <w:pPr>
              <w:pStyle w:val="TAL"/>
            </w:pPr>
            <w:r>
              <w:t>S2-2407282</w:t>
            </w:r>
          </w:p>
        </w:tc>
      </w:tr>
      <w:tr w:rsidR="00E308B2" w14:paraId="7867393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F4064" w14:textId="77777777" w:rsidR="00E308B2" w:rsidRDefault="00E308B2" w:rsidP="00AC5BAF">
            <w:pPr>
              <w:pStyle w:val="TAL"/>
            </w:pPr>
            <w:r>
              <w:t>19.29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6023C" w14:textId="77777777" w:rsidR="00E308B2" w:rsidRDefault="00E308B2" w:rsidP="00AC5BAF">
            <w:pPr>
              <w:pStyle w:val="TAL"/>
            </w:pPr>
            <w:r>
              <w:t>S2-2407282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0A3B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4ACB8" w14:textId="77777777" w:rsidR="00E308B2" w:rsidRDefault="00E308B2" w:rsidP="00AC5BAF">
            <w:pPr>
              <w:pStyle w:val="TAL"/>
            </w:pPr>
            <w:r>
              <w:t>23.304 CR0436R5 (Rel-19, 'B'): ProSe support for NPNs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2EC81" w14:textId="77777777" w:rsidR="00E308B2" w:rsidRDefault="00E308B2" w:rsidP="00AC5BAF">
            <w:pPr>
              <w:pStyle w:val="TAL"/>
            </w:pPr>
            <w:r>
              <w:t>OPPO, 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7ECA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E89B3"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5795C" w14:textId="77777777" w:rsidR="00E308B2" w:rsidRDefault="00E308B2" w:rsidP="00AC5BAF">
            <w:pPr>
              <w:pStyle w:val="TAL"/>
            </w:pPr>
            <w:r>
              <w:t>Revision of S2-2407124.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D9663"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F373E" w14:textId="77777777" w:rsidR="00E308B2" w:rsidRDefault="00E308B2" w:rsidP="00AC5BAF">
            <w:pPr>
              <w:pStyle w:val="TAL"/>
            </w:pPr>
          </w:p>
        </w:tc>
      </w:tr>
      <w:tr w:rsidR="00E308B2" w14:paraId="42DF15B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AB7D7" w14:textId="77777777" w:rsidR="00E308B2" w:rsidRDefault="00E308B2" w:rsidP="00AC5BAF">
            <w:pPr>
              <w:pStyle w:val="TAL"/>
              <w:rPr>
                <w:sz w:val="24"/>
                <w:szCs w:val="24"/>
              </w:rPr>
            </w:pPr>
            <w:r>
              <w:t>19.29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B8A3F" w14:textId="77777777" w:rsidR="00E308B2" w:rsidRDefault="00E308B2" w:rsidP="00AC5BAF">
            <w:pPr>
              <w:pStyle w:val="TAL"/>
            </w:pPr>
            <w:r>
              <w:t>S2-2406831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3763D"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BFCD2" w14:textId="77777777" w:rsidR="00E308B2" w:rsidRDefault="00E308B2" w:rsidP="00AC5BAF">
            <w:pPr>
              <w:pStyle w:val="TAL"/>
            </w:pPr>
            <w:r>
              <w:t>23.304 CR0436R3 (Rel-19, 'B'): ProSe support for NPNs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EC508" w14:textId="77777777" w:rsidR="00E308B2" w:rsidRDefault="00E308B2" w:rsidP="00AC5BAF">
            <w:pPr>
              <w:pStyle w:val="TAL"/>
            </w:pPr>
            <w:r>
              <w:t>[OPPO], 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974F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9C06A"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76652" w14:textId="77777777" w:rsidR="00E308B2" w:rsidRDefault="00E308B2" w:rsidP="00AC5BAF">
            <w:pPr>
              <w:pStyle w:val="TAL"/>
            </w:pPr>
            <w:r>
              <w:t>Noted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D1A06"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C47E6" w14:textId="77777777" w:rsidR="00E308B2" w:rsidRDefault="00E308B2" w:rsidP="00AC5BAF">
            <w:pPr>
              <w:pStyle w:val="TAL"/>
            </w:pPr>
          </w:p>
        </w:tc>
      </w:tr>
      <w:tr w:rsidR="00E308B2" w14:paraId="7922B74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14BE1" w14:textId="77777777" w:rsidR="00E308B2" w:rsidRDefault="00E308B2" w:rsidP="00AC5BAF">
            <w:pPr>
              <w:pStyle w:val="TAL"/>
              <w:rPr>
                <w:sz w:val="24"/>
                <w:szCs w:val="24"/>
              </w:rPr>
            </w:pPr>
            <w:r>
              <w:t>19.29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898E7" w14:textId="77777777" w:rsidR="00E308B2" w:rsidRDefault="00E308B2" w:rsidP="00AC5BAF">
            <w:pPr>
              <w:pStyle w:val="TAL"/>
            </w:pPr>
            <w:r>
              <w:t>S2-2406152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ECF87"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C5751" w14:textId="77777777" w:rsidR="00E308B2" w:rsidRDefault="00E308B2" w:rsidP="00AC5BAF">
            <w:pPr>
              <w:pStyle w:val="TAL"/>
            </w:pPr>
            <w:r>
              <w:t>23.501 CR5367R2 (Rel-19, 'B'): ProSe support for NPNs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EA034"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4ECA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826AC"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08A6C" w14:textId="77777777" w:rsidR="00E308B2" w:rsidRDefault="00E308B2" w:rsidP="00AC5BAF">
            <w:pPr>
              <w:pStyle w:val="TAL"/>
            </w:pPr>
            <w:r>
              <w:t>Revision of S2-2405251 from SA WG2#162. Agreed in parallel session.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B2754"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0900A" w14:textId="77777777" w:rsidR="00E308B2" w:rsidRDefault="00E308B2" w:rsidP="00AC5BAF">
            <w:pPr>
              <w:pStyle w:val="TAL"/>
            </w:pPr>
          </w:p>
        </w:tc>
      </w:tr>
      <w:tr w:rsidR="00E308B2" w14:paraId="5C77B3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D40D5"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D0DEA" w14:textId="77777777" w:rsidR="00E308B2" w:rsidRDefault="00E308B2" w:rsidP="00AC5BAF">
            <w:pPr>
              <w:pStyle w:val="TAL"/>
            </w:pPr>
            <w:r>
              <w:t>S2-2406337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B7805" w14:textId="77777777" w:rsidR="00E308B2" w:rsidRDefault="00E308B2" w:rsidP="00AC5BAF">
            <w:pPr>
              <w:pStyle w:val="TAL"/>
            </w:pPr>
            <w: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7F928" w14:textId="77777777" w:rsidR="00E308B2" w:rsidRDefault="00E308B2" w:rsidP="00AC5BAF">
            <w:pPr>
              <w:pStyle w:val="TAL"/>
            </w:pPr>
            <w:r>
              <w:t>5GS enhancement on QoS monitoring enhancement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E6D37"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0C73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7B372"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BD8CF" w14:textId="77777777" w:rsidR="00E308B2" w:rsidRDefault="00E308B2" w:rsidP="00AC5BAF">
            <w:pPr>
              <w:pStyle w:val="TAL"/>
            </w:pPr>
            <w:r>
              <w:t>This WID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9401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D53E0" w14:textId="77777777" w:rsidR="00E308B2" w:rsidRDefault="00E308B2" w:rsidP="00AC5BAF">
            <w:pPr>
              <w:pStyle w:val="TAL"/>
            </w:pPr>
          </w:p>
        </w:tc>
      </w:tr>
      <w:tr w:rsidR="00E308B2" w14:paraId="1A27F27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1E0BF"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7F4F2" w14:textId="77777777" w:rsidR="00E308B2" w:rsidRDefault="00E308B2" w:rsidP="00AC5BAF">
            <w:pPr>
              <w:pStyle w:val="TAL"/>
            </w:pPr>
            <w:r>
              <w:t>S2-2406439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CE7F7" w14:textId="77777777" w:rsidR="00E308B2" w:rsidRDefault="00E308B2" w:rsidP="00AC5BAF">
            <w:pPr>
              <w:pStyle w:val="TAL"/>
            </w:pPr>
            <w: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BD8D5" w14:textId="77777777" w:rsidR="00E308B2" w:rsidRDefault="00E308B2" w:rsidP="00AC5BAF">
            <w:pPr>
              <w:pStyle w:val="TAL"/>
            </w:pPr>
            <w:r>
              <w:t>Revised SID on Enhancement of support for Edge Computing in 5G Core network phase 3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A1EA5"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693C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0329A"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21AB5" w14:textId="77777777" w:rsidR="00E308B2" w:rsidRDefault="00E308B2" w:rsidP="00AC5BAF">
            <w:pPr>
              <w:pStyle w:val="TAL"/>
            </w:pPr>
            <w:r>
              <w:t>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766A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9C06E" w14:textId="77777777" w:rsidR="00E308B2" w:rsidRDefault="00E308B2" w:rsidP="00AC5BAF">
            <w:pPr>
              <w:pStyle w:val="TAL"/>
            </w:pPr>
          </w:p>
        </w:tc>
      </w:tr>
      <w:tr w:rsidR="00E308B2" w14:paraId="5D8D73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C6831"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5C770" w14:textId="77777777" w:rsidR="00E308B2" w:rsidRDefault="00E308B2" w:rsidP="00AC5BAF">
            <w:pPr>
              <w:pStyle w:val="TAL"/>
            </w:pPr>
            <w:r>
              <w:t>S2-2406708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0F0E6" w14:textId="77777777" w:rsidR="00E308B2" w:rsidRDefault="00E308B2" w:rsidP="00AC5BAF">
            <w:pPr>
              <w:pStyle w:val="TAL"/>
            </w:pPr>
            <w: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67FE5" w14:textId="77777777" w:rsidR="00E308B2" w:rsidRDefault="00E308B2" w:rsidP="00AC5BAF">
            <w:pPr>
              <w:pStyle w:val="TAL"/>
            </w:pPr>
            <w:r>
              <w:t>SID Revision of Architecture support of Ambient power-enabled Internet of Things.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553F3" w14:textId="77777777" w:rsidR="00E308B2" w:rsidRDefault="00E308B2" w:rsidP="00AC5BAF">
            <w:pPr>
              <w:pStyle w:val="TAL"/>
            </w:pPr>
            <w:r>
              <w:t>Huawei, HiSilicon,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2705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D6685"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2C1C7" w14:textId="77777777" w:rsidR="00E308B2" w:rsidRDefault="00E308B2" w:rsidP="00AC5BAF">
            <w:pPr>
              <w:pStyle w:val="TAL"/>
            </w:pPr>
            <w:r>
              <w:t>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0B16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1B805" w14:textId="77777777" w:rsidR="00E308B2" w:rsidRDefault="00E308B2" w:rsidP="00AC5BAF">
            <w:pPr>
              <w:pStyle w:val="TAL"/>
            </w:pPr>
          </w:p>
        </w:tc>
      </w:tr>
      <w:tr w:rsidR="00E308B2" w14:paraId="4241042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A68FD"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A817C" w14:textId="77777777" w:rsidR="00E308B2" w:rsidRDefault="00E308B2" w:rsidP="00AC5BAF">
            <w:pPr>
              <w:pStyle w:val="TAL"/>
            </w:pPr>
            <w:r>
              <w:t>S2-2405978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64823"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A5B9A" w14:textId="77777777" w:rsidR="00E308B2" w:rsidRDefault="00E308B2" w:rsidP="00AC5BAF">
            <w:pPr>
              <w:pStyle w:val="TAL"/>
            </w:pPr>
            <w:r>
              <w:t>New WID on Phase 3 for UAS,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90A93" w14:textId="77777777" w:rsidR="00E308B2" w:rsidRDefault="00E308B2" w:rsidP="00AC5BAF">
            <w:pPr>
              <w:pStyle w:val="TAL"/>
            </w:pPr>
            <w:r>
              <w:t>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764E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6879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BD8D5" w14:textId="77777777" w:rsidR="00E308B2" w:rsidRDefault="00E308B2" w:rsidP="00AC5BAF">
            <w:pPr>
              <w:pStyle w:val="TAL"/>
              <w:rPr>
                <w:sz w:val="24"/>
                <w:szCs w:val="24"/>
              </w:rPr>
            </w:pPr>
            <w:r>
              <w:t>Revised to S2-2407348.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A59B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FADF2" w14:textId="77777777" w:rsidR="00E308B2" w:rsidRDefault="00E308B2" w:rsidP="00AC5BAF">
            <w:pPr>
              <w:pStyle w:val="TAL"/>
            </w:pPr>
            <w:r>
              <w:t>S2-2407348</w:t>
            </w:r>
          </w:p>
        </w:tc>
      </w:tr>
      <w:tr w:rsidR="00E308B2" w14:paraId="402DAC3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9A4A3"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DD1D6" w14:textId="77777777" w:rsidR="00E308B2" w:rsidRDefault="00E308B2" w:rsidP="00AC5BAF">
            <w:pPr>
              <w:pStyle w:val="TAL"/>
            </w:pPr>
            <w:r>
              <w:t>S2-2407348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7E9AB"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C0050" w14:textId="77777777" w:rsidR="00E308B2" w:rsidRDefault="00E308B2" w:rsidP="00AC5BAF">
            <w:pPr>
              <w:pStyle w:val="TAL"/>
            </w:pPr>
            <w:r>
              <w:t>New WID on Phase 3 for UAS,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4E9EF" w14:textId="77777777" w:rsidR="00E308B2" w:rsidRDefault="00E308B2" w:rsidP="00AC5BAF">
            <w:pPr>
              <w:pStyle w:val="TAL"/>
            </w:pPr>
            <w:r>
              <w:t>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F4CB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FE37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679B1" w14:textId="77777777" w:rsidR="00E308B2" w:rsidRDefault="00E308B2" w:rsidP="00AC5BAF">
            <w:pPr>
              <w:pStyle w:val="TAL"/>
              <w:rPr>
                <w:sz w:val="24"/>
                <w:szCs w:val="24"/>
              </w:rPr>
            </w:pPr>
            <w:r>
              <w:t>Revision of S2-2405978. For e-mail approval. r03 agreed. Revised to S2-2407363.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741E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758FE" w14:textId="77777777" w:rsidR="00E308B2" w:rsidRDefault="00E308B2" w:rsidP="00AC5BAF">
            <w:pPr>
              <w:pStyle w:val="TAL"/>
            </w:pPr>
            <w:r>
              <w:t>S2-2407363</w:t>
            </w:r>
          </w:p>
        </w:tc>
      </w:tr>
      <w:tr w:rsidR="00E308B2" w14:paraId="43A1B56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58132"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A1742" w14:textId="77777777" w:rsidR="00E308B2" w:rsidRDefault="00E308B2" w:rsidP="00AC5BAF">
            <w:pPr>
              <w:pStyle w:val="TAL"/>
            </w:pPr>
            <w:r>
              <w:t>S2-2407363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B0C60"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6B110" w14:textId="77777777" w:rsidR="00E308B2" w:rsidRDefault="00E308B2" w:rsidP="00AC5BAF">
            <w:pPr>
              <w:pStyle w:val="TAL"/>
            </w:pPr>
            <w:r>
              <w:t>New WID on Phase 3 for UAS,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3AC1F" w14:textId="77777777" w:rsidR="00E308B2" w:rsidRDefault="00E308B2" w:rsidP="00AC5BAF">
            <w:pPr>
              <w:pStyle w:val="TAL"/>
            </w:pPr>
            <w:r>
              <w:t>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EFE0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4011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A0806" w14:textId="77777777" w:rsidR="00E308B2" w:rsidRDefault="00E308B2" w:rsidP="00AC5BAF">
            <w:pPr>
              <w:pStyle w:val="TAL"/>
            </w:pPr>
            <w:r>
              <w:t>Revision of S2-2407348r03.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2AB04"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79451" w14:textId="77777777" w:rsidR="00E308B2" w:rsidRDefault="00E308B2" w:rsidP="00AC5BAF">
            <w:pPr>
              <w:pStyle w:val="TAL"/>
            </w:pPr>
          </w:p>
        </w:tc>
      </w:tr>
      <w:tr w:rsidR="00E308B2" w14:paraId="05694B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9F3CF"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B248A" w14:textId="77777777" w:rsidR="00E308B2" w:rsidRDefault="00E308B2" w:rsidP="00AC5BAF">
            <w:pPr>
              <w:pStyle w:val="TAL"/>
            </w:pPr>
            <w:r>
              <w:t>S2-2406202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5A1E3"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086E9" w14:textId="77777777" w:rsidR="00E308B2" w:rsidRDefault="00E308B2" w:rsidP="00AC5BAF">
            <w:pPr>
              <w:pStyle w:val="TAL"/>
            </w:pPr>
            <w:r>
              <w:t>New WID: MPS for IMS Messaging and SMS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485D1" w14:textId="77777777" w:rsidR="00E308B2" w:rsidRPr="00925BE9" w:rsidRDefault="00E308B2" w:rsidP="00AC5BAF">
            <w:pPr>
              <w:pStyle w:val="TAL"/>
              <w:rPr>
                <w:lang w:val="fr-FR"/>
              </w:rPr>
            </w:pPr>
            <w:r w:rsidRPr="00925BE9">
              <w:rPr>
                <w:lang w:val="fr-FR"/>
              </w:rPr>
              <w:t>Peraton Labs, CISA ECD, T-Mobile USA,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E6F6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593E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7963A" w14:textId="77777777" w:rsidR="00E308B2" w:rsidRDefault="00E308B2" w:rsidP="00AC5BAF">
            <w:pPr>
              <w:pStyle w:val="TAL"/>
              <w:rPr>
                <w:sz w:val="24"/>
                <w:szCs w:val="24"/>
              </w:rPr>
            </w:pPr>
            <w:r>
              <w:t>Revised off-line to S2-2407205.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B076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826E8" w14:textId="77777777" w:rsidR="00E308B2" w:rsidRDefault="00E308B2" w:rsidP="00AC5BAF">
            <w:pPr>
              <w:pStyle w:val="TAL"/>
            </w:pPr>
            <w:r>
              <w:t>S2-2407205</w:t>
            </w:r>
          </w:p>
        </w:tc>
      </w:tr>
      <w:tr w:rsidR="00E308B2" w14:paraId="34FCEA9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F2C19" w14:textId="77777777" w:rsidR="00E308B2" w:rsidRDefault="00E308B2" w:rsidP="00AC5BAF">
            <w:pPr>
              <w:pStyle w:val="TAL"/>
            </w:pPr>
            <w:r>
              <w:lastRenderedPageBreak/>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B808A" w14:textId="77777777" w:rsidR="00E308B2" w:rsidRDefault="00E308B2" w:rsidP="00AC5BAF">
            <w:pPr>
              <w:pStyle w:val="TAL"/>
            </w:pPr>
            <w:r>
              <w:t>S2-2407205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F1696"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233E8" w14:textId="77777777" w:rsidR="00E308B2" w:rsidRDefault="00E308B2" w:rsidP="00AC5BAF">
            <w:pPr>
              <w:pStyle w:val="TAL"/>
            </w:pPr>
            <w:r>
              <w:t>New WID: MPS for IMS Messaging and SMS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E4D0F" w14:textId="77777777" w:rsidR="00E308B2" w:rsidRDefault="00E308B2" w:rsidP="00AC5BAF">
            <w:pPr>
              <w:pStyle w:val="TAL"/>
            </w:pPr>
            <w:r>
              <w:t>Peraton Labs, CISA ECD, T-Mobile USA, Nokia, AT&amp;T, Qualcomm, Ericsson,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F030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30CF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42949" w14:textId="77777777" w:rsidR="00E308B2" w:rsidRDefault="00E308B2" w:rsidP="00AC5BAF">
            <w:pPr>
              <w:pStyle w:val="TAL"/>
              <w:rPr>
                <w:sz w:val="24"/>
                <w:szCs w:val="24"/>
              </w:rPr>
            </w:pPr>
            <w:r>
              <w:t>Revision of S2-2406202. For e-mail approval. r01 agreed. Revised to S2-2407364.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07DA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263D6" w14:textId="77777777" w:rsidR="00E308B2" w:rsidRDefault="00E308B2" w:rsidP="00AC5BAF">
            <w:pPr>
              <w:pStyle w:val="TAL"/>
            </w:pPr>
            <w:r>
              <w:t>S2-2407364</w:t>
            </w:r>
          </w:p>
        </w:tc>
      </w:tr>
      <w:tr w:rsidR="00E308B2" w14:paraId="214B51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0D1F6"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3B72A" w14:textId="77777777" w:rsidR="00E308B2" w:rsidRDefault="00E308B2" w:rsidP="00AC5BAF">
            <w:pPr>
              <w:pStyle w:val="TAL"/>
            </w:pPr>
            <w:r>
              <w:t>S2-2407364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69636"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D41D2" w14:textId="77777777" w:rsidR="00E308B2" w:rsidRDefault="00E308B2" w:rsidP="00AC5BAF">
            <w:pPr>
              <w:pStyle w:val="TAL"/>
            </w:pPr>
            <w:r>
              <w:t>New WID: MPS for IMS Messaging and SMS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31BF0" w14:textId="77777777" w:rsidR="00E308B2" w:rsidRDefault="00E308B2" w:rsidP="00AC5BAF">
            <w:pPr>
              <w:pStyle w:val="TAL"/>
            </w:pPr>
            <w:r>
              <w:t>Peraton Labs, CISA ECD, T-Mobile USA, Nokia, AT&amp;T, Qualcomm, Ericsson,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3896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AE54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A7265" w14:textId="77777777" w:rsidR="00E308B2" w:rsidRDefault="00E308B2" w:rsidP="00AC5BAF">
            <w:pPr>
              <w:pStyle w:val="TAL"/>
            </w:pPr>
            <w:r>
              <w:t>Revision of S2-2407205r01.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33681"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EB3FB" w14:textId="77777777" w:rsidR="00E308B2" w:rsidRDefault="00E308B2" w:rsidP="00AC5BAF">
            <w:pPr>
              <w:pStyle w:val="TAL"/>
            </w:pPr>
          </w:p>
        </w:tc>
      </w:tr>
      <w:tr w:rsidR="00E308B2" w14:paraId="7D81C7E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BAA48"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07834" w14:textId="77777777" w:rsidR="00E308B2" w:rsidRDefault="00E308B2" w:rsidP="00AC5BAF">
            <w:pPr>
              <w:pStyle w:val="TAL"/>
            </w:pPr>
            <w:r>
              <w:t>S2-2406284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039E3"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96885" w14:textId="77777777" w:rsidR="00E308B2" w:rsidRDefault="00E308B2" w:rsidP="00AC5BAF">
            <w:pPr>
              <w:pStyle w:val="TAL"/>
            </w:pPr>
            <w:r>
              <w:t>New WID on User Identities and Authentication Architecture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B92DB"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DA70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E647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211EF" w14:textId="77777777" w:rsidR="00E308B2" w:rsidRDefault="00E308B2" w:rsidP="00AC5BAF">
            <w:pPr>
              <w:pStyle w:val="TAL"/>
              <w:rPr>
                <w:sz w:val="24"/>
                <w:szCs w:val="24"/>
              </w:rPr>
            </w:pPr>
            <w:r>
              <w:t>Revised to S2-2407285.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6E7B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38AD3" w14:textId="77777777" w:rsidR="00E308B2" w:rsidRDefault="00E308B2" w:rsidP="00AC5BAF">
            <w:pPr>
              <w:pStyle w:val="TAL"/>
            </w:pPr>
            <w:r>
              <w:t>S2-2407285</w:t>
            </w:r>
          </w:p>
        </w:tc>
      </w:tr>
      <w:tr w:rsidR="00E308B2" w14:paraId="7F8BAB1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E9725"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9697D" w14:textId="77777777" w:rsidR="00E308B2" w:rsidRDefault="00E308B2" w:rsidP="00AC5BAF">
            <w:pPr>
              <w:pStyle w:val="TAL"/>
            </w:pPr>
            <w:r>
              <w:t>S2-2407285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0D4C7"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F8D24" w14:textId="77777777" w:rsidR="00E308B2" w:rsidRDefault="00E308B2" w:rsidP="00AC5BAF">
            <w:pPr>
              <w:pStyle w:val="TAL"/>
            </w:pPr>
            <w:r>
              <w:t>New WID on User Identities and Authentication Architecture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6766C"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9C6A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5ED9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7E722" w14:textId="77777777" w:rsidR="00E308B2" w:rsidRDefault="00E308B2" w:rsidP="00AC5BAF">
            <w:pPr>
              <w:pStyle w:val="TAL"/>
              <w:rPr>
                <w:sz w:val="24"/>
                <w:szCs w:val="24"/>
              </w:rPr>
            </w:pPr>
            <w:r>
              <w:t>Revision of S2-2406284. For e-mail approval.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AEF2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6536E" w14:textId="77777777" w:rsidR="00E308B2" w:rsidRDefault="00E308B2" w:rsidP="00AC5BAF">
            <w:pPr>
              <w:pStyle w:val="TAL"/>
            </w:pPr>
          </w:p>
        </w:tc>
      </w:tr>
      <w:tr w:rsidR="00E308B2" w14:paraId="7F94378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0064C"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E6335" w14:textId="77777777" w:rsidR="00E308B2" w:rsidRDefault="00E308B2" w:rsidP="00AC5BAF">
            <w:pPr>
              <w:pStyle w:val="TAL"/>
            </w:pPr>
            <w:r>
              <w:t>S2-2406297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0BAAD"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65133" w14:textId="77777777" w:rsidR="00E308B2" w:rsidRDefault="00E308B2" w:rsidP="00AC5BAF">
            <w:pPr>
              <w:pStyle w:val="TAL"/>
            </w:pPr>
            <w:r>
              <w:t>WID on 5GS XRM Ph2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5B68C" w14:textId="77777777" w:rsidR="00E308B2" w:rsidRDefault="00E308B2" w:rsidP="00AC5BAF">
            <w:pPr>
              <w:pStyle w:val="TAL"/>
            </w:pPr>
            <w:r>
              <w:t>Nokia, Nokia Shanghai Bell, Meta?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8C1F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722C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D657D" w14:textId="77777777" w:rsidR="00E308B2" w:rsidRDefault="00E308B2" w:rsidP="00AC5BAF">
            <w:pPr>
              <w:pStyle w:val="TAL"/>
              <w:rPr>
                <w:sz w:val="24"/>
                <w:szCs w:val="24"/>
              </w:rPr>
            </w:pPr>
            <w:r>
              <w:t>Revised to S2-2406301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B2D4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5A1FD" w14:textId="77777777" w:rsidR="00E308B2" w:rsidRDefault="00E308B2" w:rsidP="00AC5BAF">
            <w:pPr>
              <w:pStyle w:val="TAL"/>
            </w:pPr>
            <w:r>
              <w:t>S2-2406301</w:t>
            </w:r>
          </w:p>
        </w:tc>
      </w:tr>
      <w:tr w:rsidR="00E308B2" w14:paraId="4617CFA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34753"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44327" w14:textId="77777777" w:rsidR="00E308B2" w:rsidRDefault="00E308B2" w:rsidP="00AC5BAF">
            <w:pPr>
              <w:pStyle w:val="TAL"/>
            </w:pPr>
            <w:r>
              <w:t>S2-2406301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0D65A"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C3AD3" w14:textId="77777777" w:rsidR="00E308B2" w:rsidRDefault="00E308B2" w:rsidP="00AC5BAF">
            <w:pPr>
              <w:pStyle w:val="TAL"/>
            </w:pPr>
            <w:r>
              <w:t>WID on 5GS XRM Ph2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97B81" w14:textId="77777777" w:rsidR="00E308B2" w:rsidRDefault="00E308B2" w:rsidP="00AC5BAF">
            <w:pPr>
              <w:pStyle w:val="TAL"/>
            </w:pPr>
            <w:r>
              <w:t>Nokia, Meta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3EF5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095AC"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AB783" w14:textId="77777777" w:rsidR="00E308B2" w:rsidRDefault="00E308B2" w:rsidP="00AC5BAF">
            <w:pPr>
              <w:pStyle w:val="TAL"/>
              <w:rPr>
                <w:sz w:val="24"/>
                <w:szCs w:val="24"/>
              </w:rPr>
            </w:pPr>
            <w:r>
              <w:t>Revision of S2-2406297. Revised to S2-2407284.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ECFC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56E5E" w14:textId="77777777" w:rsidR="00E308B2" w:rsidRDefault="00E308B2" w:rsidP="00AC5BAF">
            <w:pPr>
              <w:pStyle w:val="TAL"/>
            </w:pPr>
            <w:r>
              <w:t>S2-2407284</w:t>
            </w:r>
          </w:p>
        </w:tc>
      </w:tr>
      <w:tr w:rsidR="00E308B2" w14:paraId="01B77F6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65320"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FA61A" w14:textId="77777777" w:rsidR="00E308B2" w:rsidRDefault="00E308B2" w:rsidP="00AC5BAF">
            <w:pPr>
              <w:pStyle w:val="TAL"/>
            </w:pPr>
            <w:r>
              <w:t>S2-2407284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4051D"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5294A" w14:textId="77777777" w:rsidR="00E308B2" w:rsidRDefault="00E308B2" w:rsidP="00AC5BAF">
            <w:pPr>
              <w:pStyle w:val="TAL"/>
            </w:pPr>
            <w:r>
              <w:t>WID on 5GS XRM Ph2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DCA30" w14:textId="77777777" w:rsidR="00E308B2" w:rsidRDefault="00E308B2" w:rsidP="00AC5BAF">
            <w:pPr>
              <w:pStyle w:val="TAL"/>
            </w:pPr>
            <w:r>
              <w:t>Nokia, Meta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23FC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63CF8"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DB0FC" w14:textId="77777777" w:rsidR="00E308B2" w:rsidRDefault="00E308B2" w:rsidP="00AC5BAF">
            <w:pPr>
              <w:pStyle w:val="TAL"/>
              <w:rPr>
                <w:sz w:val="24"/>
                <w:szCs w:val="24"/>
              </w:rPr>
            </w:pPr>
            <w:r>
              <w:t>Revision of S2-2406301. For e-mail approval. r06 agreed. Revised to S2-2407365.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BAAE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86DC2" w14:textId="77777777" w:rsidR="00E308B2" w:rsidRDefault="00E308B2" w:rsidP="00AC5BAF">
            <w:pPr>
              <w:pStyle w:val="TAL"/>
            </w:pPr>
            <w:r>
              <w:t>S2-2407365</w:t>
            </w:r>
          </w:p>
        </w:tc>
      </w:tr>
      <w:tr w:rsidR="00E308B2" w14:paraId="0547ACB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F3050"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D591D" w14:textId="77777777" w:rsidR="00E308B2" w:rsidRDefault="00E308B2" w:rsidP="00AC5BAF">
            <w:pPr>
              <w:pStyle w:val="TAL"/>
            </w:pPr>
            <w:r>
              <w:t>S2-2407365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0753D"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E9ED8" w14:textId="77777777" w:rsidR="00E308B2" w:rsidRDefault="00E308B2" w:rsidP="00AC5BAF">
            <w:pPr>
              <w:pStyle w:val="TAL"/>
            </w:pPr>
            <w:r>
              <w:t>WID on 5GS XRM Ph2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09DB5" w14:textId="77777777" w:rsidR="00E308B2" w:rsidRDefault="00E308B2" w:rsidP="00AC5BAF">
            <w:pPr>
              <w:pStyle w:val="TAL"/>
            </w:pPr>
            <w:r>
              <w:t>Nokia, Meta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F0F6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EDCC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88986" w14:textId="77777777" w:rsidR="00E308B2" w:rsidRDefault="00E308B2" w:rsidP="00AC5BAF">
            <w:pPr>
              <w:pStyle w:val="TAL"/>
            </w:pPr>
            <w:r>
              <w:t>Revision of S2-2407284r06.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09B3E"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070E5" w14:textId="77777777" w:rsidR="00E308B2" w:rsidRDefault="00E308B2" w:rsidP="00AC5BAF">
            <w:pPr>
              <w:pStyle w:val="TAL"/>
            </w:pPr>
          </w:p>
        </w:tc>
      </w:tr>
      <w:tr w:rsidR="00E308B2" w14:paraId="671DC56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A2381"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0CDB9" w14:textId="77777777" w:rsidR="00E308B2" w:rsidRDefault="00E308B2" w:rsidP="00AC5BAF">
            <w:pPr>
              <w:pStyle w:val="TAL"/>
            </w:pPr>
            <w:r>
              <w:t>S2-2406344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12573"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66E30" w14:textId="77777777" w:rsidR="00E308B2" w:rsidRDefault="00E308B2" w:rsidP="00AC5BAF">
            <w:pPr>
              <w:pStyle w:val="TAL"/>
            </w:pPr>
            <w:r>
              <w:t>New WID: System architecture for Next Generation Real time Communication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E173B" w14:textId="77777777" w:rsidR="00E308B2" w:rsidRDefault="00E308B2" w:rsidP="00AC5BAF">
            <w:pPr>
              <w:pStyle w:val="TAL"/>
            </w:pPr>
            <w:r>
              <w:t>China Mobile, ZTE, Huawei, Nokia, Deutsche Telekom, vivo, NTT DOCOMO,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E0C9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52A9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F8566" w14:textId="77777777" w:rsidR="00E308B2" w:rsidRDefault="00E308B2" w:rsidP="00AC5BAF">
            <w:pPr>
              <w:pStyle w:val="TAL"/>
              <w:rPr>
                <w:sz w:val="24"/>
                <w:szCs w:val="24"/>
              </w:rPr>
            </w:pPr>
            <w:r>
              <w:t>For e-mail approval. r01 agreed. Revised to S2-2407366.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D69C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FDB52" w14:textId="77777777" w:rsidR="00E308B2" w:rsidRDefault="00E308B2" w:rsidP="00AC5BAF">
            <w:pPr>
              <w:pStyle w:val="TAL"/>
            </w:pPr>
            <w:r>
              <w:t>S2-2407366</w:t>
            </w:r>
          </w:p>
        </w:tc>
      </w:tr>
      <w:tr w:rsidR="00E308B2" w14:paraId="6F73452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C1BB2"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F7CD7" w14:textId="77777777" w:rsidR="00E308B2" w:rsidRDefault="00E308B2" w:rsidP="00AC5BAF">
            <w:pPr>
              <w:pStyle w:val="TAL"/>
            </w:pPr>
            <w:r>
              <w:t>S2-2407366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523A4"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514C1" w14:textId="77777777" w:rsidR="00E308B2" w:rsidRDefault="00E308B2" w:rsidP="00AC5BAF">
            <w:pPr>
              <w:pStyle w:val="TAL"/>
            </w:pPr>
            <w:r>
              <w:t>New WID: System architecture for Next Generation Real time Communication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A2992" w14:textId="77777777" w:rsidR="00E308B2" w:rsidRDefault="00E308B2" w:rsidP="00AC5BAF">
            <w:pPr>
              <w:pStyle w:val="TAL"/>
            </w:pPr>
            <w:r>
              <w:t>China Mobile, ZTE, Huawei, Nokia, Deutsche Telekom, vivo, NTT DOCOMO,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9B0D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0EF2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4ACD3" w14:textId="77777777" w:rsidR="00E308B2" w:rsidRDefault="00E308B2" w:rsidP="00AC5BAF">
            <w:pPr>
              <w:pStyle w:val="TAL"/>
            </w:pPr>
            <w:r>
              <w:t>Revision of S2-2406344r01.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6F0D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17DC8" w14:textId="77777777" w:rsidR="00E308B2" w:rsidRDefault="00E308B2" w:rsidP="00AC5BAF">
            <w:pPr>
              <w:pStyle w:val="TAL"/>
            </w:pPr>
          </w:p>
        </w:tc>
      </w:tr>
      <w:tr w:rsidR="00E308B2" w14:paraId="5CA4F0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11820"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7628F" w14:textId="77777777" w:rsidR="00E308B2" w:rsidRDefault="00E308B2" w:rsidP="00AC5BAF">
            <w:pPr>
              <w:pStyle w:val="TAL"/>
            </w:pPr>
            <w:r>
              <w:t>S2-2406440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CE71C"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AEADF" w14:textId="77777777" w:rsidR="00E308B2" w:rsidRDefault="00E308B2" w:rsidP="00AC5BAF">
            <w:pPr>
              <w:pStyle w:val="TAL"/>
            </w:pPr>
            <w:r>
              <w:t>New WID on Enhancement of support for Edge Computing in 5G Core network -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154B6"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BB2F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CA5D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1E35F" w14:textId="77777777" w:rsidR="00E308B2" w:rsidRDefault="00E308B2" w:rsidP="00AC5BAF">
            <w:pPr>
              <w:pStyle w:val="TAL"/>
              <w:rPr>
                <w:sz w:val="24"/>
                <w:szCs w:val="24"/>
              </w:rPr>
            </w:pPr>
            <w:r>
              <w:t>Revised to S2-2407289.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C7FF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4FE84" w14:textId="77777777" w:rsidR="00E308B2" w:rsidRDefault="00E308B2" w:rsidP="00AC5BAF">
            <w:pPr>
              <w:pStyle w:val="TAL"/>
            </w:pPr>
            <w:r>
              <w:t>S2-2407289</w:t>
            </w:r>
          </w:p>
        </w:tc>
      </w:tr>
      <w:tr w:rsidR="00E308B2" w14:paraId="1969375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C3A10" w14:textId="77777777" w:rsidR="00E308B2" w:rsidRDefault="00E308B2" w:rsidP="00AC5BAF">
            <w:pPr>
              <w:pStyle w:val="TAL"/>
            </w:pPr>
            <w:r>
              <w:lastRenderedPageBreak/>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C5421" w14:textId="77777777" w:rsidR="00E308B2" w:rsidRDefault="00E308B2" w:rsidP="00AC5BAF">
            <w:pPr>
              <w:pStyle w:val="TAL"/>
            </w:pPr>
            <w:r>
              <w:t>S2-2407289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42112"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59A63" w14:textId="77777777" w:rsidR="00E308B2" w:rsidRDefault="00E308B2" w:rsidP="00AC5BAF">
            <w:pPr>
              <w:pStyle w:val="TAL"/>
            </w:pPr>
            <w:r>
              <w:t>New WID on Enhancement of support for Edge Computing in 5G Core network phase 3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0A2B4"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EABF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7A44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7170F" w14:textId="77777777" w:rsidR="00E308B2" w:rsidRDefault="00E308B2" w:rsidP="00AC5BAF">
            <w:pPr>
              <w:pStyle w:val="TAL"/>
              <w:rPr>
                <w:sz w:val="24"/>
                <w:szCs w:val="24"/>
              </w:rPr>
            </w:pPr>
            <w:r>
              <w:t>Revision of S2-2406440. For e-mail approval. r04 agreed. Revised to S2-2407367.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C624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42B98" w14:textId="77777777" w:rsidR="00E308B2" w:rsidRDefault="00E308B2" w:rsidP="00AC5BAF">
            <w:pPr>
              <w:pStyle w:val="TAL"/>
            </w:pPr>
            <w:r>
              <w:t>S2-2407367</w:t>
            </w:r>
          </w:p>
        </w:tc>
      </w:tr>
      <w:tr w:rsidR="00E308B2" w14:paraId="6FD64FA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DE01F"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BF056" w14:textId="77777777" w:rsidR="00E308B2" w:rsidRDefault="00E308B2" w:rsidP="00AC5BAF">
            <w:pPr>
              <w:pStyle w:val="TAL"/>
            </w:pPr>
            <w:r>
              <w:t>S2-2407367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FDC73"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8ED03" w14:textId="77777777" w:rsidR="00E308B2" w:rsidRDefault="00E308B2" w:rsidP="00AC5BAF">
            <w:pPr>
              <w:pStyle w:val="TAL"/>
            </w:pPr>
            <w:r>
              <w:t>New WID on Enhancement of support for Edge Computing in 5G Core network phase 3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95FA3"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6B80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D8BE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DD838" w14:textId="77777777" w:rsidR="00E308B2" w:rsidRDefault="00E308B2" w:rsidP="00AC5BAF">
            <w:pPr>
              <w:pStyle w:val="TAL"/>
            </w:pPr>
            <w:r>
              <w:t>Revision of S2-2407289r04.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C9D01"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02632" w14:textId="77777777" w:rsidR="00E308B2" w:rsidRDefault="00E308B2" w:rsidP="00AC5BAF">
            <w:pPr>
              <w:pStyle w:val="TAL"/>
            </w:pPr>
          </w:p>
        </w:tc>
      </w:tr>
      <w:tr w:rsidR="00E308B2" w14:paraId="7AD916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AFE35"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6FBD1" w14:textId="77777777" w:rsidR="00E308B2" w:rsidRDefault="00E308B2" w:rsidP="00AC5BAF">
            <w:pPr>
              <w:pStyle w:val="TAL"/>
            </w:pPr>
            <w:r>
              <w:t>S2-2406505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73C1E"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A37C5" w14:textId="77777777" w:rsidR="00E308B2" w:rsidRDefault="00E308B2" w:rsidP="00AC5BAF">
            <w:pPr>
              <w:pStyle w:val="TAL"/>
            </w:pPr>
            <w:r>
              <w:t>New WID on Integration of satellite components in the 5G architecture Phase III.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A577D" w14:textId="77777777" w:rsidR="00E308B2" w:rsidRDefault="00E308B2" w:rsidP="00AC5BAF">
            <w:pPr>
              <w:pStyle w:val="TAL"/>
            </w:pPr>
            <w: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AFE7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22EC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A07B8" w14:textId="77777777" w:rsidR="00E308B2" w:rsidRDefault="00E308B2" w:rsidP="00AC5BAF">
            <w:pPr>
              <w:pStyle w:val="TAL"/>
              <w:rPr>
                <w:sz w:val="24"/>
                <w:szCs w:val="24"/>
              </w:rPr>
            </w:pPr>
            <w:r>
              <w:t>For e-mail approval. r06 agreed. Revised to S2-2407368.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7263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1D5F0" w14:textId="77777777" w:rsidR="00E308B2" w:rsidRDefault="00E308B2" w:rsidP="00AC5BAF">
            <w:pPr>
              <w:pStyle w:val="TAL"/>
            </w:pPr>
            <w:r>
              <w:t>S2-2407368</w:t>
            </w:r>
          </w:p>
        </w:tc>
      </w:tr>
      <w:tr w:rsidR="00E308B2" w14:paraId="4D6F0E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C57EF"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65DCB" w14:textId="77777777" w:rsidR="00E308B2" w:rsidRDefault="00E308B2" w:rsidP="00AC5BAF">
            <w:pPr>
              <w:pStyle w:val="TAL"/>
            </w:pPr>
            <w:r>
              <w:t>S2-2407368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8F2DD"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9D204" w14:textId="77777777" w:rsidR="00E308B2" w:rsidRDefault="00E308B2" w:rsidP="00AC5BAF">
            <w:pPr>
              <w:pStyle w:val="TAL"/>
            </w:pPr>
            <w:r>
              <w:t>New WID on Integration of satellite components in the 5G architecture Phase III.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AB319" w14:textId="77777777" w:rsidR="00E308B2" w:rsidRDefault="00E308B2" w:rsidP="00AC5BAF">
            <w:pPr>
              <w:pStyle w:val="TAL"/>
            </w:pPr>
            <w: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5C98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04AC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1AA3B" w14:textId="77777777" w:rsidR="00E308B2" w:rsidRDefault="00E308B2" w:rsidP="00AC5BAF">
            <w:pPr>
              <w:pStyle w:val="TAL"/>
            </w:pPr>
            <w:r>
              <w:t>Revision of S2-2406505r06, merging S2-2406714.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C6F87"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F5C92" w14:textId="77777777" w:rsidR="00E308B2" w:rsidRDefault="00E308B2" w:rsidP="00AC5BAF">
            <w:pPr>
              <w:pStyle w:val="TAL"/>
            </w:pPr>
          </w:p>
        </w:tc>
      </w:tr>
      <w:tr w:rsidR="00E308B2" w14:paraId="47FD41F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481D4"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58465" w14:textId="77777777" w:rsidR="00E308B2" w:rsidRDefault="00E308B2" w:rsidP="00AC5BAF">
            <w:pPr>
              <w:pStyle w:val="TAL"/>
            </w:pPr>
            <w:r>
              <w:t>S2-2406536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5037E"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3A25B" w14:textId="77777777" w:rsidR="00E308B2" w:rsidRDefault="00E308B2" w:rsidP="00AC5BAF">
            <w:pPr>
              <w:pStyle w:val="TAL"/>
            </w:pPr>
            <w:r>
              <w:t>New WID on System aspects of 5G NR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875FD"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371B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DFDE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255E4" w14:textId="77777777" w:rsidR="00E308B2" w:rsidRDefault="00E308B2" w:rsidP="00AC5BAF">
            <w:pPr>
              <w:pStyle w:val="TAL"/>
              <w:rPr>
                <w:sz w:val="24"/>
                <w:szCs w:val="24"/>
              </w:rPr>
            </w:pPr>
            <w:r>
              <w:t>Revised in parallel session to S2-2407150.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5F6E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DC50C" w14:textId="77777777" w:rsidR="00E308B2" w:rsidRDefault="00E308B2" w:rsidP="00AC5BAF">
            <w:pPr>
              <w:pStyle w:val="TAL"/>
            </w:pPr>
            <w:r>
              <w:t>S2-2407150</w:t>
            </w:r>
          </w:p>
        </w:tc>
      </w:tr>
      <w:tr w:rsidR="00E308B2" w14:paraId="07ED81F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95E93"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E1B2D" w14:textId="77777777" w:rsidR="00E308B2" w:rsidRDefault="00E308B2" w:rsidP="00AC5BAF">
            <w:pPr>
              <w:pStyle w:val="TAL"/>
            </w:pPr>
            <w:r>
              <w:t>S2-2407150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544CB"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D0979" w14:textId="77777777" w:rsidR="00E308B2" w:rsidRDefault="00E308B2" w:rsidP="00AC5BAF">
            <w:pPr>
              <w:pStyle w:val="TAL"/>
            </w:pPr>
            <w:r>
              <w:t>New WID on System aspects of 5G NR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13CC0" w14:textId="77777777" w:rsidR="00E308B2" w:rsidRDefault="00E308B2" w:rsidP="00AC5BAF">
            <w:pPr>
              <w:pStyle w:val="TAL"/>
            </w:pPr>
            <w:r>
              <w:t xml:space="preserve">NTT DOCOMO, Nokia, Verizon, T-Mobile USA, AT&amp;T, Samsung, Casa Systems, BT, Oracle, SK Telecom, Cisco, MATRIXX Software, Charter Communications, NEC, Rakuten Mobile, Reliance Jio, Telefonica, KPN, DISH Network, FirstNet, Comcast, Oppo, ZTE, LG Electronics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46AC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0B2F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DF4A2" w14:textId="77777777" w:rsidR="00E308B2" w:rsidRDefault="00E308B2" w:rsidP="00AC5BAF">
            <w:pPr>
              <w:pStyle w:val="TAL"/>
              <w:rPr>
                <w:sz w:val="24"/>
                <w:szCs w:val="24"/>
              </w:rPr>
            </w:pPr>
            <w:r>
              <w:t>Revision of S2-2406536. For e-mail approval. r00 agreed.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EE6D1"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9E11A" w14:textId="77777777" w:rsidR="00E308B2" w:rsidRDefault="00E308B2" w:rsidP="00AC5BAF">
            <w:pPr>
              <w:pStyle w:val="TAL"/>
            </w:pPr>
          </w:p>
        </w:tc>
      </w:tr>
      <w:tr w:rsidR="00E308B2" w14:paraId="7FCBC90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0445D"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B76E1" w14:textId="77777777" w:rsidR="00E308B2" w:rsidRDefault="00E308B2" w:rsidP="00AC5BAF">
            <w:pPr>
              <w:pStyle w:val="TAL"/>
            </w:pPr>
            <w:r>
              <w:t>S2-2406584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C806F"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81557" w14:textId="77777777" w:rsidR="00E308B2" w:rsidRDefault="00E308B2" w:rsidP="00AC5BAF">
            <w:pPr>
              <w:pStyle w:val="TAL"/>
            </w:pPr>
            <w:r>
              <w:t>WID on Energy Efficiency and Energy Saving.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77D7B" w14:textId="77777777" w:rsidR="00E308B2" w:rsidRDefault="00E308B2" w:rsidP="00AC5BAF">
            <w:pPr>
              <w:pStyle w:val="TAL"/>
            </w:pPr>
            <w:r>
              <w:t>Samsung,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5871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D3C8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8BEF9" w14:textId="77777777" w:rsidR="00E308B2" w:rsidRDefault="00E308B2" w:rsidP="00AC5BAF">
            <w:pPr>
              <w:pStyle w:val="TAL"/>
              <w:rPr>
                <w:sz w:val="24"/>
                <w:szCs w:val="24"/>
              </w:rPr>
            </w:pPr>
            <w:r>
              <w:t>This is a new WID and the FS UID should be removed. For e-mail approval.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31075"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AFC3F" w14:textId="77777777" w:rsidR="00E308B2" w:rsidRDefault="00E308B2" w:rsidP="00AC5BAF">
            <w:pPr>
              <w:pStyle w:val="TAL"/>
            </w:pPr>
          </w:p>
        </w:tc>
      </w:tr>
      <w:tr w:rsidR="00E308B2" w14:paraId="334A1F7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B7DE9"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A3D5F" w14:textId="77777777" w:rsidR="00E308B2" w:rsidRDefault="00E308B2" w:rsidP="00AC5BAF">
            <w:pPr>
              <w:pStyle w:val="TAL"/>
            </w:pPr>
            <w:r>
              <w:t>S2-2406646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1244E"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A800E" w14:textId="77777777" w:rsidR="00E308B2" w:rsidRDefault="00E308B2" w:rsidP="00AC5BAF">
            <w:pPr>
              <w:pStyle w:val="TAL"/>
            </w:pPr>
            <w:r>
              <w:t>WID on Core Network Enhanced Support for Artificial Intelligence (AI)/Machine Learning (ML).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F6A02" w14:textId="77777777" w:rsidR="00E308B2" w:rsidRDefault="00E308B2" w:rsidP="00AC5BAF">
            <w:pPr>
              <w:pStyle w:val="TAL"/>
            </w:pPr>
            <w:r>
              <w:t>Vivo, 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2AF2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688F7"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15A41" w14:textId="77777777" w:rsidR="00E308B2" w:rsidRDefault="00E308B2" w:rsidP="00AC5BAF">
            <w:pPr>
              <w:pStyle w:val="TAL"/>
              <w:rPr>
                <w:sz w:val="24"/>
                <w:szCs w:val="24"/>
              </w:rPr>
            </w:pPr>
            <w:r>
              <w:t>Revised to S2-2407286.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0200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92054" w14:textId="77777777" w:rsidR="00E308B2" w:rsidRDefault="00E308B2" w:rsidP="00AC5BAF">
            <w:pPr>
              <w:pStyle w:val="TAL"/>
            </w:pPr>
            <w:r>
              <w:t>S2-2407286</w:t>
            </w:r>
          </w:p>
        </w:tc>
      </w:tr>
      <w:tr w:rsidR="00E308B2" w14:paraId="36138BF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6EA9B" w14:textId="77777777" w:rsidR="00E308B2" w:rsidRDefault="00E308B2" w:rsidP="00AC5BAF">
            <w:pPr>
              <w:pStyle w:val="TAL"/>
            </w:pPr>
            <w:r>
              <w:lastRenderedPageBreak/>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3213D" w14:textId="77777777" w:rsidR="00E308B2" w:rsidRDefault="00E308B2" w:rsidP="00AC5BAF">
            <w:pPr>
              <w:pStyle w:val="TAL"/>
            </w:pPr>
            <w:r>
              <w:t>S2-2407286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EEE57"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A3687" w14:textId="77777777" w:rsidR="00E308B2" w:rsidRDefault="00E308B2" w:rsidP="00AC5BAF">
            <w:pPr>
              <w:pStyle w:val="TAL"/>
            </w:pPr>
            <w:r>
              <w:t>WID on Core Network Enhanced Support for Artificial Intelligence (AI)/Machine Learning (ML).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AB85B" w14:textId="77777777" w:rsidR="00E308B2" w:rsidRDefault="00E308B2" w:rsidP="00AC5BAF">
            <w:pPr>
              <w:pStyle w:val="TAL"/>
            </w:pPr>
            <w:r>
              <w:t>Vivo, MediaTek Inc., China Mobile,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F305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E0C56"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C28F8" w14:textId="77777777" w:rsidR="00E308B2" w:rsidRDefault="00E308B2" w:rsidP="00AC5BAF">
            <w:pPr>
              <w:pStyle w:val="TAL"/>
              <w:rPr>
                <w:sz w:val="24"/>
                <w:szCs w:val="24"/>
              </w:rPr>
            </w:pPr>
            <w:r>
              <w:t>Revision of S2-2406646. For e-mail approval. r02 agreed. Revised to S2-2407369.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C70E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3702F" w14:textId="77777777" w:rsidR="00E308B2" w:rsidRDefault="00E308B2" w:rsidP="00AC5BAF">
            <w:pPr>
              <w:pStyle w:val="TAL"/>
            </w:pPr>
            <w:r>
              <w:t>S2-2407369</w:t>
            </w:r>
          </w:p>
        </w:tc>
      </w:tr>
      <w:tr w:rsidR="00E308B2" w14:paraId="2A0FDA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E9612"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0019D" w14:textId="77777777" w:rsidR="00E308B2" w:rsidRDefault="00E308B2" w:rsidP="00AC5BAF">
            <w:pPr>
              <w:pStyle w:val="TAL"/>
            </w:pPr>
            <w:r>
              <w:t>S2-2407369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AAC0A"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6EAD4" w14:textId="77777777" w:rsidR="00E308B2" w:rsidRDefault="00E308B2" w:rsidP="00AC5BAF">
            <w:pPr>
              <w:pStyle w:val="TAL"/>
            </w:pPr>
            <w:r>
              <w:t>WID on Core Network Enhanced Support for Artificial Intelligence (AI)/Machine Learning (ML).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B8FC5" w14:textId="77777777" w:rsidR="00E308B2" w:rsidRDefault="00E308B2" w:rsidP="00AC5BAF">
            <w:pPr>
              <w:pStyle w:val="TAL"/>
            </w:pPr>
            <w:r>
              <w:t>Vivo, MediaTek Inc., China Mobile,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760B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638C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C09B9" w14:textId="77777777" w:rsidR="00E308B2" w:rsidRDefault="00E308B2" w:rsidP="00AC5BAF">
            <w:pPr>
              <w:pStyle w:val="TAL"/>
            </w:pPr>
            <w:r>
              <w:t>Revision of S2-2407286r02.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DCE3B"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D86FA" w14:textId="77777777" w:rsidR="00E308B2" w:rsidRDefault="00E308B2" w:rsidP="00AC5BAF">
            <w:pPr>
              <w:pStyle w:val="TAL"/>
            </w:pPr>
          </w:p>
        </w:tc>
      </w:tr>
      <w:tr w:rsidR="00E308B2" w14:paraId="7760D62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2C946"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04F28" w14:textId="77777777" w:rsidR="00E308B2" w:rsidRDefault="00E308B2" w:rsidP="00AC5BAF">
            <w:pPr>
              <w:pStyle w:val="TAL"/>
            </w:pPr>
            <w:r>
              <w:t>S2-2406714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98B5F"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48D2E" w14:textId="77777777" w:rsidR="00E308B2" w:rsidRDefault="00E308B2" w:rsidP="00AC5BAF">
            <w:pPr>
              <w:pStyle w:val="TAL"/>
            </w:pPr>
            <w:r>
              <w:t>New WID on Integration of satellite components in the 5G architecture Phase III.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91D78"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C2C8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5302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429D9" w14:textId="77777777" w:rsidR="00E308B2" w:rsidRDefault="00E308B2" w:rsidP="00AC5BAF">
            <w:pPr>
              <w:pStyle w:val="TAL"/>
              <w:rPr>
                <w:sz w:val="24"/>
                <w:szCs w:val="24"/>
              </w:rPr>
            </w:pPr>
            <w:r>
              <w:t>For e-mail approval Merged into S2-2406505. Merged into S2-2407368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624B9"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BC492" w14:textId="77777777" w:rsidR="00E308B2" w:rsidRDefault="00E308B2" w:rsidP="00AC5BAF">
            <w:pPr>
              <w:pStyle w:val="TAL"/>
            </w:pPr>
          </w:p>
        </w:tc>
      </w:tr>
      <w:tr w:rsidR="00E308B2" w14:paraId="6C1EAA2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46A16"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6B89E" w14:textId="77777777" w:rsidR="00E308B2" w:rsidRDefault="00E308B2" w:rsidP="00AC5BAF">
            <w:pPr>
              <w:pStyle w:val="TAL"/>
            </w:pPr>
            <w:r>
              <w:t>S2-2406728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54B16"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E3B9E" w14:textId="77777777" w:rsidR="00E308B2" w:rsidRDefault="00E308B2" w:rsidP="00AC5BAF">
            <w:pPr>
              <w:pStyle w:val="TAL"/>
            </w:pPr>
            <w:r>
              <w:t>WID on UPF enhancement for Exposure and SBA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2182E" w14:textId="77777777" w:rsidR="00E308B2" w:rsidRDefault="00E308B2" w:rsidP="00AC5BAF">
            <w:pPr>
              <w:pStyle w:val="TAL"/>
            </w:pPr>
            <w:r>
              <w:t>ZTE,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6793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64C3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79EA5" w14:textId="77777777" w:rsidR="00E308B2" w:rsidRDefault="00E308B2" w:rsidP="00AC5BAF">
            <w:pPr>
              <w:pStyle w:val="TAL"/>
              <w:rPr>
                <w:sz w:val="24"/>
                <w:szCs w:val="24"/>
              </w:rPr>
            </w:pPr>
            <w:r>
              <w:t>Revised to S2-2407288.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DFBA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C1C17" w14:textId="77777777" w:rsidR="00E308B2" w:rsidRDefault="00E308B2" w:rsidP="00AC5BAF">
            <w:pPr>
              <w:pStyle w:val="TAL"/>
            </w:pPr>
            <w:r>
              <w:t>S2-2407288</w:t>
            </w:r>
          </w:p>
        </w:tc>
      </w:tr>
      <w:tr w:rsidR="00E308B2" w14:paraId="79F7CB7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331B9"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77B05" w14:textId="77777777" w:rsidR="00E308B2" w:rsidRDefault="00E308B2" w:rsidP="00AC5BAF">
            <w:pPr>
              <w:pStyle w:val="TAL"/>
            </w:pPr>
            <w:r>
              <w:t>S2-2407288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74F8D"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39ACE" w14:textId="77777777" w:rsidR="00E308B2" w:rsidRDefault="00E308B2" w:rsidP="00AC5BAF">
            <w:pPr>
              <w:pStyle w:val="TAL"/>
            </w:pPr>
            <w:r>
              <w:t>WID on UPF enhancement for Exposure and SBA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6AEB8" w14:textId="77777777" w:rsidR="00E308B2" w:rsidRDefault="00E308B2" w:rsidP="00AC5BAF">
            <w:pPr>
              <w:pStyle w:val="TAL"/>
            </w:pPr>
            <w:r>
              <w:t>ZTE,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9B98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F9DC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5A3EE" w14:textId="77777777" w:rsidR="00E308B2" w:rsidRDefault="00E308B2" w:rsidP="00AC5BAF">
            <w:pPr>
              <w:pStyle w:val="TAL"/>
              <w:rPr>
                <w:sz w:val="24"/>
                <w:szCs w:val="24"/>
              </w:rPr>
            </w:pPr>
            <w:r>
              <w:t>Revision of S2-2406728. For e-mail approval. r00 agreed.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EAED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7201E" w14:textId="77777777" w:rsidR="00E308B2" w:rsidRDefault="00E308B2" w:rsidP="00AC5BAF">
            <w:pPr>
              <w:pStyle w:val="TAL"/>
            </w:pPr>
          </w:p>
        </w:tc>
      </w:tr>
      <w:tr w:rsidR="00E308B2" w14:paraId="64E124E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60A72"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B8C75" w14:textId="77777777" w:rsidR="00E308B2" w:rsidRDefault="00E308B2" w:rsidP="00AC5BAF">
            <w:pPr>
              <w:pStyle w:val="TAL"/>
            </w:pPr>
            <w:r>
              <w:t>S2-2406773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84491"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B1CE8" w14:textId="77777777" w:rsidR="00E308B2" w:rsidRDefault="00E308B2" w:rsidP="00AC5BAF">
            <w:pPr>
              <w:pStyle w:val="TAL"/>
            </w:pPr>
            <w:r>
              <w:t>New WID on Vehicle Mounted Relays (VMR)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0CCE5" w14:textId="77777777" w:rsidR="00E308B2" w:rsidRDefault="00E308B2" w:rsidP="00AC5BAF">
            <w:pPr>
              <w:pStyle w:val="TAL"/>
            </w:pPr>
            <w:r>
              <w:t>Qualcomm Incorporated, 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1342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A702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DFDB6" w14:textId="77777777" w:rsidR="00E308B2" w:rsidRDefault="00E308B2" w:rsidP="00AC5BAF">
            <w:pPr>
              <w:pStyle w:val="TAL"/>
              <w:rPr>
                <w:sz w:val="24"/>
                <w:szCs w:val="24"/>
              </w:rPr>
            </w:pPr>
            <w:r>
              <w:t>Revised in parallel session to S2-2407275.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AEBB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2631D" w14:textId="77777777" w:rsidR="00E308B2" w:rsidRDefault="00E308B2" w:rsidP="00AC5BAF">
            <w:pPr>
              <w:pStyle w:val="TAL"/>
            </w:pPr>
            <w:r>
              <w:t>S2-2407275</w:t>
            </w:r>
          </w:p>
        </w:tc>
      </w:tr>
      <w:tr w:rsidR="00E308B2" w14:paraId="7853DF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0A14F"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917D0" w14:textId="77777777" w:rsidR="00E308B2" w:rsidRDefault="00E308B2" w:rsidP="00AC5BAF">
            <w:pPr>
              <w:pStyle w:val="TAL"/>
            </w:pPr>
            <w:r>
              <w:t>S2-2407275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33E50"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A3BEE" w14:textId="77777777" w:rsidR="00E308B2" w:rsidRDefault="00E308B2" w:rsidP="00AC5BAF">
            <w:pPr>
              <w:pStyle w:val="TAL"/>
            </w:pPr>
            <w:r>
              <w:t>New WID on Vehicle Mounted Relays (VMR)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A147F" w14:textId="77777777" w:rsidR="00E308B2" w:rsidRDefault="00E308B2" w:rsidP="00AC5BAF">
            <w:pPr>
              <w:pStyle w:val="TAL"/>
            </w:pPr>
            <w:r>
              <w:t>Qualcomm Incorporated, Sony,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1095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0AAE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8EDEE" w14:textId="77777777" w:rsidR="00E308B2" w:rsidRDefault="00E308B2" w:rsidP="00AC5BAF">
            <w:pPr>
              <w:pStyle w:val="TAL"/>
              <w:rPr>
                <w:sz w:val="24"/>
                <w:szCs w:val="24"/>
              </w:rPr>
            </w:pPr>
            <w:r>
              <w:t>Revision of S2-2406773. For e-mail approval. r01 agreed. Revised to S2-2407385.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C9C0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A86D7" w14:textId="77777777" w:rsidR="00E308B2" w:rsidRDefault="00E308B2" w:rsidP="00AC5BAF">
            <w:pPr>
              <w:pStyle w:val="TAL"/>
            </w:pPr>
            <w:r>
              <w:t>S2-2407385</w:t>
            </w:r>
          </w:p>
        </w:tc>
      </w:tr>
      <w:tr w:rsidR="00E308B2" w14:paraId="29DEE9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622A8"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C685D" w14:textId="77777777" w:rsidR="00E308B2" w:rsidRDefault="00E308B2" w:rsidP="00AC5BAF">
            <w:pPr>
              <w:pStyle w:val="TAL"/>
            </w:pPr>
            <w:r>
              <w:t>S2-2407385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C8FC1"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39C07" w14:textId="77777777" w:rsidR="00E308B2" w:rsidRDefault="00E308B2" w:rsidP="00AC5BAF">
            <w:pPr>
              <w:pStyle w:val="TAL"/>
            </w:pPr>
            <w:r>
              <w:t>New WID on Vehicle Mounted Relays (VMR)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5AC3C" w14:textId="77777777" w:rsidR="00E308B2" w:rsidRDefault="00E308B2" w:rsidP="00AC5BAF">
            <w:pPr>
              <w:pStyle w:val="TAL"/>
            </w:pPr>
            <w:r>
              <w:t>Qualcomm Incorporated, Sony,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D3EA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98A1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3BD77" w14:textId="77777777" w:rsidR="00E308B2" w:rsidRDefault="00E308B2" w:rsidP="00AC5BAF">
            <w:pPr>
              <w:pStyle w:val="TAL"/>
            </w:pPr>
            <w:r>
              <w:t>Revision of S2-2407275r01.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87D02"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09C75" w14:textId="77777777" w:rsidR="00E308B2" w:rsidRDefault="00E308B2" w:rsidP="00AC5BAF">
            <w:pPr>
              <w:pStyle w:val="TAL"/>
            </w:pPr>
          </w:p>
        </w:tc>
      </w:tr>
      <w:tr w:rsidR="00E308B2" w14:paraId="094463C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457C9" w14:textId="77777777" w:rsidR="00E308B2" w:rsidRDefault="00E308B2" w:rsidP="00AC5BAF">
            <w:pPr>
              <w:pStyle w:val="TAL"/>
              <w:rPr>
                <w:sz w:val="24"/>
                <w:szCs w:val="24"/>
              </w:rPr>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89E33" w14:textId="77777777" w:rsidR="00E308B2" w:rsidRDefault="00E308B2" w:rsidP="00AC5BAF">
            <w:pPr>
              <w:pStyle w:val="TAL"/>
            </w:pPr>
            <w:r>
              <w:t>S2-2406828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9DEBE"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32584" w14:textId="77777777" w:rsidR="00E308B2" w:rsidRDefault="00E308B2" w:rsidP="00AC5BAF">
            <w:pPr>
              <w:pStyle w:val="TAL"/>
            </w:pPr>
            <w:r>
              <w:t>New WID on Multi-Access (DualSteer and ATSSS_Ph4).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33AF4" w14:textId="77777777" w:rsidR="00E308B2" w:rsidRDefault="00E308B2" w:rsidP="00AC5BAF">
            <w:pPr>
              <w:pStyle w:val="TAL"/>
            </w:pPr>
            <w:r>
              <w:t>Apple (Primary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9822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3C28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A8823" w14:textId="77777777" w:rsidR="00E308B2" w:rsidRDefault="00E308B2" w:rsidP="00AC5BAF">
            <w:pPr>
              <w:pStyle w:val="TAL"/>
              <w:rPr>
                <w:sz w:val="24"/>
                <w:szCs w:val="24"/>
              </w:rPr>
            </w:pPr>
            <w:r>
              <w:t>Revised to S2-2407287.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5916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85C2A" w14:textId="77777777" w:rsidR="00E308B2" w:rsidRDefault="00E308B2" w:rsidP="00AC5BAF">
            <w:pPr>
              <w:pStyle w:val="TAL"/>
            </w:pPr>
            <w:r>
              <w:t>S2-2407287</w:t>
            </w:r>
          </w:p>
        </w:tc>
      </w:tr>
      <w:tr w:rsidR="00E308B2" w14:paraId="626594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42C00"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8AEA6" w14:textId="77777777" w:rsidR="00E308B2" w:rsidRDefault="00E308B2" w:rsidP="00AC5BAF">
            <w:pPr>
              <w:pStyle w:val="TAL"/>
            </w:pPr>
            <w:r>
              <w:t>S2-2407287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10E6B"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2D8DE" w14:textId="77777777" w:rsidR="00E308B2" w:rsidRDefault="00E308B2" w:rsidP="00AC5BAF">
            <w:pPr>
              <w:pStyle w:val="TAL"/>
            </w:pPr>
            <w:r>
              <w:t>New WID on Multi-Access (DualSteer and ATSSS_Ph4).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686C1" w14:textId="77777777" w:rsidR="00E308B2" w:rsidRDefault="00E308B2" w:rsidP="00AC5BAF">
            <w:pPr>
              <w:pStyle w:val="TAL"/>
            </w:pPr>
            <w:r>
              <w:t>Apple (Primary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C663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B20F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D0977" w14:textId="77777777" w:rsidR="00E308B2" w:rsidRDefault="00E308B2" w:rsidP="00AC5BAF">
            <w:pPr>
              <w:pStyle w:val="TAL"/>
              <w:rPr>
                <w:sz w:val="24"/>
                <w:szCs w:val="24"/>
              </w:rPr>
            </w:pPr>
            <w:r>
              <w:t>Revision of S2-2406828. For e-mail approval. r04 agreed. Revised to S2-2407370.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0CA6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1F01F" w14:textId="77777777" w:rsidR="00E308B2" w:rsidRDefault="00E308B2" w:rsidP="00AC5BAF">
            <w:pPr>
              <w:pStyle w:val="TAL"/>
            </w:pPr>
            <w:r>
              <w:t>S2-2407370</w:t>
            </w:r>
          </w:p>
        </w:tc>
      </w:tr>
      <w:tr w:rsidR="00E308B2" w14:paraId="623DFD5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A5782"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C0AAB" w14:textId="77777777" w:rsidR="00E308B2" w:rsidRDefault="00E308B2" w:rsidP="00AC5BAF">
            <w:pPr>
              <w:pStyle w:val="TAL"/>
            </w:pPr>
            <w:r>
              <w:t>S2-2407370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20016"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A2E26" w14:textId="77777777" w:rsidR="00E308B2" w:rsidRDefault="00E308B2" w:rsidP="00AC5BAF">
            <w:pPr>
              <w:pStyle w:val="TAL"/>
            </w:pPr>
            <w:r>
              <w:t>New WID on Multi-Access (ATSSS_Ph4).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93FB2" w14:textId="77777777" w:rsidR="00E308B2" w:rsidRDefault="00E308B2" w:rsidP="00AC5BAF">
            <w:pPr>
              <w:pStyle w:val="TAL"/>
            </w:pPr>
            <w:r>
              <w:t>Apple (Primary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D6BF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4274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3468D" w14:textId="77777777" w:rsidR="00E308B2" w:rsidRDefault="00E308B2" w:rsidP="00AC5BAF">
            <w:pPr>
              <w:pStyle w:val="TAL"/>
            </w:pPr>
            <w:r>
              <w:t>Revision of S2-2407287r04.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669D1"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61B31" w14:textId="77777777" w:rsidR="00E308B2" w:rsidRDefault="00E308B2" w:rsidP="00AC5BAF">
            <w:pPr>
              <w:pStyle w:val="TAL"/>
            </w:pPr>
          </w:p>
        </w:tc>
      </w:tr>
      <w:tr w:rsidR="00E308B2" w14:paraId="2A6B103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CEAF0" w14:textId="77777777" w:rsidR="00E308B2" w:rsidRDefault="00E308B2" w:rsidP="00AC5BAF">
            <w:pPr>
              <w:pStyle w:val="TAL"/>
              <w:rPr>
                <w:sz w:val="24"/>
                <w:szCs w:val="24"/>
              </w:rPr>
            </w:pPr>
            <w:r>
              <w:lastRenderedPageBreak/>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DEE72" w14:textId="77777777" w:rsidR="00E308B2" w:rsidRDefault="00E308B2" w:rsidP="00AC5BAF">
            <w:pPr>
              <w:pStyle w:val="TAL"/>
            </w:pPr>
            <w:r>
              <w:t>S2-2407083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195F5"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2AC4C" w14:textId="77777777" w:rsidR="00E308B2" w:rsidRDefault="00E308B2" w:rsidP="00AC5BAF">
            <w:pPr>
              <w:pStyle w:val="TAL"/>
            </w:pPr>
            <w:r>
              <w:t>New WID on Proximity-based Services in 5GS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8C6B5" w14:textId="77777777" w:rsidR="00E308B2" w:rsidRDefault="00E308B2" w:rsidP="00AC5BAF">
            <w:pPr>
              <w:pStyle w:val="TAL"/>
            </w:pPr>
            <w:r>
              <w:t>AT&amp;T (Primary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C0B8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445D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726E3" w14:textId="77777777" w:rsidR="00E308B2" w:rsidRDefault="00E308B2" w:rsidP="00AC5BAF">
            <w:pPr>
              <w:pStyle w:val="TAL"/>
              <w:rPr>
                <w:sz w:val="24"/>
                <w:szCs w:val="24"/>
              </w:rPr>
            </w:pPr>
            <w:r>
              <w:t>Created at meeting. Revised in parallel session to S2-2407208.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BA2A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B2EB2" w14:textId="77777777" w:rsidR="00E308B2" w:rsidRDefault="00E308B2" w:rsidP="00AC5BAF">
            <w:pPr>
              <w:pStyle w:val="TAL"/>
            </w:pPr>
            <w:r>
              <w:t>S2-2407208</w:t>
            </w:r>
          </w:p>
        </w:tc>
      </w:tr>
      <w:tr w:rsidR="00E308B2" w14:paraId="69C1E0C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A1EF7"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2D5C6" w14:textId="77777777" w:rsidR="00E308B2" w:rsidRDefault="00E308B2" w:rsidP="00AC5BAF">
            <w:pPr>
              <w:pStyle w:val="TAL"/>
            </w:pPr>
            <w:r>
              <w:t>S2-2407208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00A49"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767F1" w14:textId="77777777" w:rsidR="00E308B2" w:rsidRDefault="00E308B2" w:rsidP="00AC5BAF">
            <w:pPr>
              <w:pStyle w:val="TAL"/>
            </w:pPr>
            <w:r>
              <w:t>New WID on Proximity-based Services in 5GS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B3EBA" w14:textId="77777777" w:rsidR="00E308B2" w:rsidRDefault="00E308B2" w:rsidP="00AC5BAF">
            <w:pPr>
              <w:pStyle w:val="TAL"/>
            </w:pPr>
            <w:r>
              <w:t>AT&amp;T (Primary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2259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7D47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D9F56" w14:textId="77777777" w:rsidR="00E308B2" w:rsidRDefault="00E308B2" w:rsidP="00AC5BAF">
            <w:pPr>
              <w:pStyle w:val="TAL"/>
              <w:rPr>
                <w:sz w:val="24"/>
                <w:szCs w:val="24"/>
              </w:rPr>
            </w:pPr>
            <w:r>
              <w:t>Revision of S2-2407083. For e-mail approval. r01 agreed. Revised to S2-2407371.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6672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F425E" w14:textId="77777777" w:rsidR="00E308B2" w:rsidRDefault="00E308B2" w:rsidP="00AC5BAF">
            <w:pPr>
              <w:pStyle w:val="TAL"/>
            </w:pPr>
            <w:r>
              <w:t>S2-2407371</w:t>
            </w:r>
          </w:p>
        </w:tc>
      </w:tr>
      <w:tr w:rsidR="00E308B2" w14:paraId="6FB4C9E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8D07D" w14:textId="77777777" w:rsidR="00E308B2" w:rsidRDefault="00E308B2" w:rsidP="00AC5BAF">
            <w:pPr>
              <w:pStyle w:val="TAL"/>
            </w:pPr>
            <w:r>
              <w:t>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32CF8" w14:textId="77777777" w:rsidR="00E308B2" w:rsidRDefault="00E308B2" w:rsidP="00AC5BAF">
            <w:pPr>
              <w:pStyle w:val="TAL"/>
            </w:pPr>
            <w:r>
              <w:t>S2-2407371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0EC9B"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1A6DD" w14:textId="77777777" w:rsidR="00E308B2" w:rsidRDefault="00E308B2" w:rsidP="00AC5BAF">
            <w:pPr>
              <w:pStyle w:val="TAL"/>
            </w:pPr>
            <w:r>
              <w:t>New WID on Proximity-based Services in 5GS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B3ABD" w14:textId="77777777" w:rsidR="00E308B2" w:rsidRDefault="00E308B2" w:rsidP="00AC5BAF">
            <w:pPr>
              <w:pStyle w:val="TAL"/>
            </w:pPr>
            <w:r>
              <w:t>AT&amp;T (Primary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91EF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55C9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EFB67" w14:textId="77777777" w:rsidR="00E308B2" w:rsidRDefault="00E308B2" w:rsidP="00AC5BAF">
            <w:pPr>
              <w:pStyle w:val="TAL"/>
            </w:pPr>
            <w:r>
              <w:t>Revision of S2-2407208r01.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F8EBD"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3A6DA" w14:textId="77777777" w:rsidR="00E308B2" w:rsidRDefault="00E308B2" w:rsidP="00AC5BAF">
            <w:pPr>
              <w:pStyle w:val="TAL"/>
            </w:pPr>
          </w:p>
        </w:tc>
      </w:tr>
      <w:tr w:rsidR="00E308B2" w14:paraId="557A6A2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221B9"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46D48" w14:textId="77777777" w:rsidR="00E308B2" w:rsidRDefault="00E308B2" w:rsidP="00AC5BAF">
            <w:pPr>
              <w:pStyle w:val="TAL"/>
            </w:pPr>
            <w:r>
              <w:t>S2-2406000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12A0B"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69508" w14:textId="77777777" w:rsidR="00E308B2" w:rsidRDefault="00E308B2" w:rsidP="00AC5BAF">
            <w:pPr>
              <w:pStyle w:val="TAL"/>
            </w:pPr>
            <w:r>
              <w:t>Cover sheet for presentation of TR 23.700-06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00DC0" w14:textId="77777777" w:rsidR="00E308B2" w:rsidRDefault="00E308B2" w:rsidP="00AC5BAF">
            <w:pPr>
              <w:pStyle w:val="TAL"/>
            </w:pPr>
            <w:r>
              <w:t>Sony,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C614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CDB88"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E91C1" w14:textId="77777777" w:rsidR="00E308B2" w:rsidRDefault="00E308B2" w:rsidP="00AC5BAF">
            <w:pPr>
              <w:pStyle w:val="TAL"/>
            </w:pPr>
            <w:r>
              <w:t>Revised in parallel session to S2-2407276.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A461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F0547" w14:textId="77777777" w:rsidR="00E308B2" w:rsidRDefault="00E308B2" w:rsidP="00AC5BAF">
            <w:pPr>
              <w:pStyle w:val="TAL"/>
            </w:pPr>
            <w:r>
              <w:t>S2-2407276</w:t>
            </w:r>
          </w:p>
        </w:tc>
      </w:tr>
      <w:tr w:rsidR="00E308B2" w14:paraId="5A0817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65F0F"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9B1F2" w14:textId="77777777" w:rsidR="00E308B2" w:rsidRDefault="00E308B2" w:rsidP="00AC5BAF">
            <w:pPr>
              <w:pStyle w:val="TAL"/>
            </w:pPr>
            <w:r>
              <w:t>S2-2407276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C4F2E"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66F60" w14:textId="77777777" w:rsidR="00E308B2" w:rsidRDefault="00E308B2" w:rsidP="00AC5BAF">
            <w:pPr>
              <w:pStyle w:val="TAL"/>
            </w:pPr>
            <w:r>
              <w:t>Cover sheet for presentation of TR 23.700-06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BA3A5" w14:textId="77777777" w:rsidR="00E308B2" w:rsidRDefault="00E308B2" w:rsidP="00AC5BAF">
            <w:pPr>
              <w:pStyle w:val="TAL"/>
            </w:pPr>
            <w:r>
              <w:t>Sony,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1CED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86557"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4C201" w14:textId="77777777" w:rsidR="00E308B2" w:rsidRDefault="00E308B2" w:rsidP="00AC5BAF">
            <w:pPr>
              <w:pStyle w:val="TAL"/>
            </w:pPr>
            <w:r>
              <w:t>Revision of S2-2406000. For e-mail approval. r02 agreed. Revised to S2-2407372.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35C8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1A1C7" w14:textId="77777777" w:rsidR="00E308B2" w:rsidRDefault="00E308B2" w:rsidP="00AC5BAF">
            <w:pPr>
              <w:pStyle w:val="TAL"/>
            </w:pPr>
            <w:r>
              <w:t>S2-2407372</w:t>
            </w:r>
          </w:p>
        </w:tc>
      </w:tr>
      <w:tr w:rsidR="00E308B2" w14:paraId="7754CC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72E53"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8D908" w14:textId="77777777" w:rsidR="00E308B2" w:rsidRDefault="00E308B2" w:rsidP="00AC5BAF">
            <w:pPr>
              <w:pStyle w:val="TAL"/>
            </w:pPr>
            <w:r>
              <w:t>S2-2407372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AC832"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EFA2A" w14:textId="77777777" w:rsidR="00E308B2" w:rsidRDefault="00E308B2" w:rsidP="00AC5BAF">
            <w:pPr>
              <w:pStyle w:val="TAL"/>
            </w:pPr>
            <w:r>
              <w:t>Cover sheet for presentation of TR 23.700-06 to TSG SA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FC21F" w14:textId="77777777" w:rsidR="00E308B2" w:rsidRDefault="00E308B2" w:rsidP="00AC5BAF">
            <w:pPr>
              <w:pStyle w:val="TAL"/>
            </w:pPr>
            <w:r>
              <w:t>Sony,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7073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B93CE"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217BB" w14:textId="77777777" w:rsidR="00E308B2" w:rsidRDefault="00E308B2" w:rsidP="00AC5BAF">
            <w:pPr>
              <w:pStyle w:val="TAL"/>
            </w:pPr>
            <w:r>
              <w:t>Revision of S2-2407276r02.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54F3A"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D4C4C" w14:textId="77777777" w:rsidR="00E308B2" w:rsidRDefault="00E308B2" w:rsidP="00AC5BAF">
            <w:pPr>
              <w:pStyle w:val="TAL"/>
            </w:pPr>
          </w:p>
        </w:tc>
      </w:tr>
      <w:tr w:rsidR="00E308B2" w14:paraId="236132A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598D3"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4A029" w14:textId="77777777" w:rsidR="00E308B2" w:rsidRDefault="00E308B2" w:rsidP="00AC5BAF">
            <w:pPr>
              <w:pStyle w:val="TAL"/>
            </w:pPr>
            <w:r>
              <w:t>S2-2406569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0FFA3"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BF9A3" w14:textId="77777777" w:rsidR="00E308B2" w:rsidRDefault="00E308B2" w:rsidP="00AC5BAF">
            <w:pPr>
              <w:pStyle w:val="TAL"/>
            </w:pPr>
            <w:r>
              <w:t>Cover sheet for presentation of TR 23.700-84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4D1DC" w14:textId="77777777" w:rsidR="00E308B2" w:rsidRDefault="00E308B2" w:rsidP="00AC5BAF">
            <w:pPr>
              <w:pStyle w:val="TAL"/>
            </w:pPr>
            <w:r>
              <w:t>MediaTek Inc.,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3B12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EE80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902E2" w14:textId="77777777" w:rsidR="00E308B2" w:rsidRDefault="00E308B2" w:rsidP="00AC5BAF">
            <w:pPr>
              <w:pStyle w:val="TAL"/>
            </w:pPr>
            <w:r>
              <w:t>Revised to S2-2407349.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0488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A63BD" w14:textId="77777777" w:rsidR="00E308B2" w:rsidRDefault="00E308B2" w:rsidP="00AC5BAF">
            <w:pPr>
              <w:pStyle w:val="TAL"/>
            </w:pPr>
            <w:r>
              <w:t>S2-2407349</w:t>
            </w:r>
          </w:p>
        </w:tc>
      </w:tr>
      <w:tr w:rsidR="00E308B2" w14:paraId="28A6653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05D0C"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E7A49" w14:textId="77777777" w:rsidR="00E308B2" w:rsidRDefault="00E308B2" w:rsidP="00AC5BAF">
            <w:pPr>
              <w:pStyle w:val="TAL"/>
            </w:pPr>
            <w:r>
              <w:t>S2-2407349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6360F"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4BABD" w14:textId="77777777" w:rsidR="00E308B2" w:rsidRDefault="00E308B2" w:rsidP="00AC5BAF">
            <w:pPr>
              <w:pStyle w:val="TAL"/>
            </w:pPr>
            <w:r>
              <w:t>Cover sheet for presentation of TR 23.700-84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C9D9B" w14:textId="77777777" w:rsidR="00E308B2" w:rsidRDefault="00E308B2" w:rsidP="00AC5BAF">
            <w:pPr>
              <w:pStyle w:val="TAL"/>
            </w:pPr>
            <w:r>
              <w:t>MediaTek Inc.,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71EF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B2060"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5E362" w14:textId="77777777" w:rsidR="00E308B2" w:rsidRDefault="00E308B2" w:rsidP="00AC5BAF">
            <w:pPr>
              <w:pStyle w:val="TAL"/>
            </w:pPr>
            <w:r>
              <w:t>Revision of S2-2406569. For e-mail approval. r02 agreed. Revised to S2-2407373.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0FEA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5C3D4" w14:textId="77777777" w:rsidR="00E308B2" w:rsidRDefault="00E308B2" w:rsidP="00AC5BAF">
            <w:pPr>
              <w:pStyle w:val="TAL"/>
            </w:pPr>
            <w:r>
              <w:t>S2-2407373</w:t>
            </w:r>
          </w:p>
        </w:tc>
      </w:tr>
      <w:tr w:rsidR="00E308B2" w14:paraId="6D53D2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600F2"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EF119" w14:textId="77777777" w:rsidR="00E308B2" w:rsidRDefault="00E308B2" w:rsidP="00AC5BAF">
            <w:pPr>
              <w:pStyle w:val="TAL"/>
            </w:pPr>
            <w:r>
              <w:t>S2-2407373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413DD"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ADF93" w14:textId="77777777" w:rsidR="00E308B2" w:rsidRDefault="00E308B2" w:rsidP="00AC5BAF">
            <w:pPr>
              <w:pStyle w:val="TAL"/>
            </w:pPr>
            <w:r>
              <w:t>Cover sheet for presentation of TR 23.700-84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FDF86" w14:textId="77777777" w:rsidR="00E308B2" w:rsidRDefault="00E308B2" w:rsidP="00AC5BAF">
            <w:pPr>
              <w:pStyle w:val="TAL"/>
            </w:pPr>
            <w:r>
              <w:t>MediaTek Inc.,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ED85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E7870"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F6409" w14:textId="77777777" w:rsidR="00E308B2" w:rsidRDefault="00E308B2" w:rsidP="00AC5BAF">
            <w:pPr>
              <w:pStyle w:val="TAL"/>
            </w:pPr>
            <w:r>
              <w:t>Revision of S2-2407349r02.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D9724"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C332C" w14:textId="77777777" w:rsidR="00E308B2" w:rsidRDefault="00E308B2" w:rsidP="00AC5BAF">
            <w:pPr>
              <w:pStyle w:val="TAL"/>
            </w:pPr>
          </w:p>
        </w:tc>
      </w:tr>
      <w:tr w:rsidR="00E308B2" w14:paraId="64E7F98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DCA8A"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FE9AC" w14:textId="77777777" w:rsidR="00E308B2" w:rsidRDefault="00E308B2" w:rsidP="00AC5BAF">
            <w:pPr>
              <w:pStyle w:val="TAL"/>
            </w:pPr>
            <w:r>
              <w:t>S2-2406142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447A5"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D6ED1" w14:textId="77777777" w:rsidR="00E308B2" w:rsidRDefault="00E308B2" w:rsidP="00AC5BAF">
            <w:pPr>
              <w:pStyle w:val="TAL"/>
            </w:pPr>
            <w:r>
              <w:t>Cover sheet for presentation of TR 23.700-59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114BB" w14:textId="77777777" w:rsidR="00E308B2" w:rsidRDefault="00E308B2" w:rsidP="00AC5BAF">
            <w:pPr>
              <w:pStyle w:val="TAL"/>
            </w:pPr>
            <w:r>
              <w:t>Ericsson, 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5046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5CACA"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18125" w14:textId="77777777" w:rsidR="00E308B2" w:rsidRDefault="00E308B2" w:rsidP="00AC5BAF">
            <w:pPr>
              <w:pStyle w:val="TAL"/>
            </w:pPr>
            <w:r>
              <w:t>For e-mail approval. r02 agreed. Revised to S2-2407374.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4598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AADBE" w14:textId="77777777" w:rsidR="00E308B2" w:rsidRDefault="00E308B2" w:rsidP="00AC5BAF">
            <w:pPr>
              <w:pStyle w:val="TAL"/>
            </w:pPr>
            <w:r>
              <w:t>S2-2407374</w:t>
            </w:r>
          </w:p>
        </w:tc>
      </w:tr>
      <w:tr w:rsidR="00E308B2" w14:paraId="15994C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BE5DD"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E2FDF" w14:textId="77777777" w:rsidR="00E308B2" w:rsidRDefault="00E308B2" w:rsidP="00AC5BAF">
            <w:pPr>
              <w:pStyle w:val="TAL"/>
            </w:pPr>
            <w:r>
              <w:t>S2-2407374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F36A9"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0B129" w14:textId="77777777" w:rsidR="00E308B2" w:rsidRDefault="00E308B2" w:rsidP="00AC5BAF">
            <w:pPr>
              <w:pStyle w:val="TAL"/>
            </w:pPr>
            <w:r>
              <w:t>Cover sheet for presentation of TR 23.700-59 to TSG SA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93B7A" w14:textId="77777777" w:rsidR="00E308B2" w:rsidRDefault="00E308B2" w:rsidP="00AC5BAF">
            <w:pPr>
              <w:pStyle w:val="TAL"/>
            </w:pPr>
            <w:r>
              <w:t>Ericsson, 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B790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F0D36"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A9A45" w14:textId="77777777" w:rsidR="00E308B2" w:rsidRDefault="00E308B2" w:rsidP="00AC5BAF">
            <w:pPr>
              <w:pStyle w:val="TAL"/>
            </w:pPr>
            <w:r>
              <w:t>Revision of S2-2406142r02.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D381D"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E6B5B" w14:textId="77777777" w:rsidR="00E308B2" w:rsidRDefault="00E308B2" w:rsidP="00AC5BAF">
            <w:pPr>
              <w:pStyle w:val="TAL"/>
            </w:pPr>
          </w:p>
        </w:tc>
      </w:tr>
      <w:tr w:rsidR="00E308B2" w14:paraId="3904EA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8D384" w14:textId="77777777" w:rsidR="00E308B2" w:rsidRDefault="00E308B2" w:rsidP="00AC5BAF">
            <w:pPr>
              <w:pStyle w:val="TAL"/>
              <w:rPr>
                <w:sz w:val="24"/>
                <w:szCs w:val="24"/>
              </w:rPr>
            </w:pPr>
            <w:r>
              <w:lastRenderedPageBreak/>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73B88" w14:textId="77777777" w:rsidR="00E308B2" w:rsidRDefault="00E308B2" w:rsidP="00AC5BAF">
            <w:pPr>
              <w:pStyle w:val="TAL"/>
            </w:pPr>
            <w:r>
              <w:t>S2-2406277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39C4F"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05C9C" w14:textId="77777777" w:rsidR="00E308B2" w:rsidRDefault="00E308B2" w:rsidP="00AC5BAF">
            <w:pPr>
              <w:pStyle w:val="TAL"/>
            </w:pPr>
            <w:r>
              <w:t>Cover sheet for presentation of TR 23.700-75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DCBAD" w14:textId="77777777" w:rsidR="00E308B2" w:rsidRDefault="00E308B2" w:rsidP="00AC5BAF">
            <w:pPr>
              <w:pStyle w:val="TAL"/>
            </w:pPr>
            <w:r>
              <w:t>Peraton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B813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80A5E" w14:textId="77777777" w:rsidR="00E308B2" w:rsidRDefault="00E308B2" w:rsidP="00AC5BAF">
            <w:pPr>
              <w:pStyle w:val="TAL"/>
            </w:pPr>
            <w:r>
              <w:t>FS_MPS4msg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2A2C6" w14:textId="77777777" w:rsidR="00E308B2" w:rsidRDefault="00E308B2" w:rsidP="00AC5BAF">
            <w:pPr>
              <w:pStyle w:val="TAL"/>
            </w:pPr>
            <w:r>
              <w:t>For e-mail approval. r00 agreed. Revised to S2-2407375.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B4B9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09D07" w14:textId="77777777" w:rsidR="00E308B2" w:rsidRDefault="00E308B2" w:rsidP="00AC5BAF">
            <w:pPr>
              <w:pStyle w:val="TAL"/>
            </w:pPr>
            <w:r>
              <w:t>S2-2407375</w:t>
            </w:r>
          </w:p>
        </w:tc>
      </w:tr>
      <w:tr w:rsidR="00E308B2" w14:paraId="2B7957B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6BBE8"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37345" w14:textId="77777777" w:rsidR="00E308B2" w:rsidRDefault="00E308B2" w:rsidP="00AC5BAF">
            <w:pPr>
              <w:pStyle w:val="TAL"/>
            </w:pPr>
            <w:r>
              <w:t>S2-2407375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9FC8C"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A88EF" w14:textId="77777777" w:rsidR="00E308B2" w:rsidRDefault="00E308B2" w:rsidP="00AC5BAF">
            <w:pPr>
              <w:pStyle w:val="TAL"/>
            </w:pPr>
            <w:r>
              <w:t>Cover sheet for presentation of TR 23.700-75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41F41" w14:textId="77777777" w:rsidR="00E308B2" w:rsidRDefault="00E308B2" w:rsidP="00AC5BAF">
            <w:pPr>
              <w:pStyle w:val="TAL"/>
            </w:pPr>
            <w:r>
              <w:t>Peraton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FBFC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D13DB" w14:textId="77777777" w:rsidR="00E308B2" w:rsidRDefault="00E308B2" w:rsidP="00AC5BAF">
            <w:pPr>
              <w:pStyle w:val="TAL"/>
            </w:pPr>
            <w:r>
              <w:t>FS_MPS4msg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F74E0" w14:textId="77777777" w:rsidR="00E308B2" w:rsidRDefault="00E308B2" w:rsidP="00AC5BAF">
            <w:pPr>
              <w:pStyle w:val="TAL"/>
            </w:pPr>
            <w:r>
              <w:t>Revision of S2-2406277r00.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397AE"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ED40A" w14:textId="77777777" w:rsidR="00E308B2" w:rsidRDefault="00E308B2" w:rsidP="00AC5BAF">
            <w:pPr>
              <w:pStyle w:val="TAL"/>
            </w:pPr>
          </w:p>
        </w:tc>
      </w:tr>
      <w:tr w:rsidR="00E308B2" w14:paraId="0907A2C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66696"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A6C4D" w14:textId="77777777" w:rsidR="00E308B2" w:rsidRDefault="00E308B2" w:rsidP="00AC5BAF">
            <w:pPr>
              <w:pStyle w:val="TAL"/>
            </w:pPr>
            <w:r>
              <w:t>S2-2406287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9775A"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48613" w14:textId="77777777" w:rsidR="00E308B2" w:rsidRDefault="00E308B2" w:rsidP="00AC5BAF">
            <w:pPr>
              <w:pStyle w:val="TAL"/>
            </w:pPr>
            <w:r>
              <w:t>Cover sheet for presentation of TR 23.700-32 to TSG SA#104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845B1" w14:textId="77777777" w:rsidR="00E308B2" w:rsidRDefault="00E308B2" w:rsidP="00AC5BAF">
            <w:pPr>
              <w:pStyle w:val="TAL"/>
            </w:pPr>
            <w:r>
              <w:t>InterDigital Inc.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6796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B7586"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8761C" w14:textId="77777777" w:rsidR="00E308B2" w:rsidRDefault="00E308B2" w:rsidP="00AC5BAF">
            <w:pPr>
              <w:pStyle w:val="TAL"/>
            </w:pPr>
            <w:r>
              <w:t>For e-mail approval. r04 agreed. Revised to S2-2407376.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8079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8B3D4" w14:textId="77777777" w:rsidR="00E308B2" w:rsidRDefault="00E308B2" w:rsidP="00AC5BAF">
            <w:pPr>
              <w:pStyle w:val="TAL"/>
            </w:pPr>
            <w:r>
              <w:t>S2-2407376</w:t>
            </w:r>
          </w:p>
        </w:tc>
      </w:tr>
      <w:tr w:rsidR="00E308B2" w14:paraId="5F75843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CB989"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67F4E" w14:textId="77777777" w:rsidR="00E308B2" w:rsidRDefault="00E308B2" w:rsidP="00AC5BAF">
            <w:pPr>
              <w:pStyle w:val="TAL"/>
            </w:pPr>
            <w:r>
              <w:t>S2-2407376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EB890"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B5570" w14:textId="77777777" w:rsidR="00E308B2" w:rsidRDefault="00E308B2" w:rsidP="00AC5BAF">
            <w:pPr>
              <w:pStyle w:val="TAL"/>
            </w:pPr>
            <w:r>
              <w:t>Cover sheet for presentation of TR 23.700-32 to TSG SA#104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97D89" w14:textId="77777777" w:rsidR="00E308B2" w:rsidRDefault="00E308B2" w:rsidP="00AC5BAF">
            <w:pPr>
              <w:pStyle w:val="TAL"/>
            </w:pPr>
            <w:r>
              <w:t>InterDigital Inc.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1AE1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F659D"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A3504" w14:textId="77777777" w:rsidR="00E308B2" w:rsidRDefault="00E308B2" w:rsidP="00AC5BAF">
            <w:pPr>
              <w:pStyle w:val="TAL"/>
            </w:pPr>
            <w:r>
              <w:t>Revision of S2-2406287r04.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0B364"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EF478" w14:textId="77777777" w:rsidR="00E308B2" w:rsidRDefault="00E308B2" w:rsidP="00AC5BAF">
            <w:pPr>
              <w:pStyle w:val="TAL"/>
            </w:pPr>
          </w:p>
        </w:tc>
      </w:tr>
      <w:tr w:rsidR="00E308B2" w14:paraId="1855225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E5660"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46848" w14:textId="77777777" w:rsidR="00E308B2" w:rsidRDefault="00E308B2" w:rsidP="00AC5BAF">
            <w:pPr>
              <w:pStyle w:val="TAL"/>
            </w:pPr>
            <w:r>
              <w:t>S2-2406345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16FF8"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14074" w14:textId="77777777" w:rsidR="00E308B2" w:rsidRDefault="00E308B2" w:rsidP="00AC5BAF">
            <w:pPr>
              <w:pStyle w:val="TAL"/>
            </w:pPr>
            <w:r>
              <w:t>Cover sheet for presentation of TR 23.700-77 to TSG SA#104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2874A"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D2A5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DA984"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CEDFD" w14:textId="77777777" w:rsidR="00E308B2" w:rsidRDefault="00E308B2" w:rsidP="00AC5BAF">
            <w:pPr>
              <w:pStyle w:val="TAL"/>
            </w:pPr>
            <w:r>
              <w:t>For e-mail approval. r01 agreed. Revised to S2-2407377.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2F63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CD788" w14:textId="77777777" w:rsidR="00E308B2" w:rsidRDefault="00E308B2" w:rsidP="00AC5BAF">
            <w:pPr>
              <w:pStyle w:val="TAL"/>
            </w:pPr>
            <w:r>
              <w:t>S2-2407377</w:t>
            </w:r>
          </w:p>
        </w:tc>
      </w:tr>
      <w:tr w:rsidR="00E308B2" w14:paraId="406E066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27A2F"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6211D" w14:textId="77777777" w:rsidR="00E308B2" w:rsidRDefault="00E308B2" w:rsidP="00AC5BAF">
            <w:pPr>
              <w:pStyle w:val="TAL"/>
            </w:pPr>
            <w:r>
              <w:t>S2-2407377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10651"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C0E6B" w14:textId="77777777" w:rsidR="00E308B2" w:rsidRDefault="00E308B2" w:rsidP="00AC5BAF">
            <w:pPr>
              <w:pStyle w:val="TAL"/>
            </w:pPr>
            <w:r>
              <w:t>Cover sheet for presentation of TR 23.700-77 to TSG SA#104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1FEAB"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3B58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71414"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A2F51" w14:textId="77777777" w:rsidR="00E308B2" w:rsidRDefault="00E308B2" w:rsidP="00AC5BAF">
            <w:pPr>
              <w:pStyle w:val="TAL"/>
            </w:pPr>
            <w:r>
              <w:t>Revision of S2-2406345r01.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5E70F"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DD982" w14:textId="77777777" w:rsidR="00E308B2" w:rsidRDefault="00E308B2" w:rsidP="00AC5BAF">
            <w:pPr>
              <w:pStyle w:val="TAL"/>
            </w:pPr>
          </w:p>
        </w:tc>
      </w:tr>
      <w:tr w:rsidR="00E308B2" w14:paraId="6ED1A7F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85D68"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43D43" w14:textId="77777777" w:rsidR="00E308B2" w:rsidRDefault="00E308B2" w:rsidP="00AC5BAF">
            <w:pPr>
              <w:pStyle w:val="TAL"/>
            </w:pPr>
            <w:r>
              <w:t>S2-2406438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F3569"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109F0" w14:textId="77777777" w:rsidR="00E308B2" w:rsidRDefault="00E308B2" w:rsidP="00AC5BAF">
            <w:pPr>
              <w:pStyle w:val="TAL"/>
            </w:pPr>
            <w:r>
              <w:t>Cover sheet for presentation of TR 23.700-49 to TSG SA#104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6FB5A"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58A4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5C24B"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B998D" w14:textId="77777777" w:rsidR="00E308B2" w:rsidRDefault="00E308B2" w:rsidP="00AC5BAF">
            <w:pPr>
              <w:pStyle w:val="TAL"/>
            </w:pPr>
            <w:r>
              <w:t>For e-mail approval. r02 agreed. Revised to S2-2407378.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E9C0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572CA" w14:textId="77777777" w:rsidR="00E308B2" w:rsidRDefault="00E308B2" w:rsidP="00AC5BAF">
            <w:pPr>
              <w:pStyle w:val="TAL"/>
            </w:pPr>
            <w:r>
              <w:t>S2-2407378</w:t>
            </w:r>
          </w:p>
        </w:tc>
      </w:tr>
      <w:tr w:rsidR="00E308B2" w14:paraId="6B38F57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4AC5A"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4F6CD" w14:textId="77777777" w:rsidR="00E308B2" w:rsidRDefault="00E308B2" w:rsidP="00AC5BAF">
            <w:pPr>
              <w:pStyle w:val="TAL"/>
            </w:pPr>
            <w:r>
              <w:t>S2-2407378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CE4EC"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71265" w14:textId="77777777" w:rsidR="00E308B2" w:rsidRDefault="00E308B2" w:rsidP="00AC5BAF">
            <w:pPr>
              <w:pStyle w:val="TAL"/>
            </w:pPr>
            <w:r>
              <w:t>Cover sheet for presentation of TR 23.700-49 to TSG SA#104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96C4D"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CCE5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4CFED"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9754A" w14:textId="77777777" w:rsidR="00E308B2" w:rsidRDefault="00E308B2" w:rsidP="00AC5BAF">
            <w:pPr>
              <w:pStyle w:val="TAL"/>
            </w:pPr>
            <w:r>
              <w:t>Revision of S2-2406438r02.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56895"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9E7A9" w14:textId="77777777" w:rsidR="00E308B2" w:rsidRDefault="00E308B2" w:rsidP="00AC5BAF">
            <w:pPr>
              <w:pStyle w:val="TAL"/>
            </w:pPr>
          </w:p>
        </w:tc>
      </w:tr>
      <w:tr w:rsidR="00E308B2" w14:paraId="441C42C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DC37B"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109CC" w14:textId="77777777" w:rsidR="00E308B2" w:rsidRDefault="00E308B2" w:rsidP="00AC5BAF">
            <w:pPr>
              <w:pStyle w:val="TAL"/>
            </w:pPr>
            <w:r>
              <w:t>S2-2406586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18EDB"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25DCC" w14:textId="77777777" w:rsidR="00E308B2" w:rsidRDefault="00E308B2" w:rsidP="00AC5BAF">
            <w:pPr>
              <w:pStyle w:val="TAL"/>
            </w:pPr>
            <w:r>
              <w:t>Cover sheet for presentation of TR 23.700-66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526B7" w14:textId="77777777" w:rsidR="00E308B2" w:rsidRDefault="00E308B2" w:rsidP="00AC5BAF">
            <w:pPr>
              <w:pStyle w:val="TAL"/>
            </w:pPr>
            <w:r>
              <w:t>Samsung,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AF88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CEF72"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A95D3" w14:textId="77777777" w:rsidR="00E308B2" w:rsidRDefault="00E308B2" w:rsidP="00AC5BAF">
            <w:pPr>
              <w:pStyle w:val="TAL"/>
            </w:pPr>
            <w:r>
              <w:t>For e-mail approval. r01 agreed. Revised to S2-2407379.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275F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4D140" w14:textId="77777777" w:rsidR="00E308B2" w:rsidRDefault="00E308B2" w:rsidP="00AC5BAF">
            <w:pPr>
              <w:pStyle w:val="TAL"/>
            </w:pPr>
            <w:r>
              <w:t>S2-2407379</w:t>
            </w:r>
          </w:p>
        </w:tc>
      </w:tr>
      <w:tr w:rsidR="00E308B2" w14:paraId="49E7B69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AA92C"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8A2BF" w14:textId="77777777" w:rsidR="00E308B2" w:rsidRDefault="00E308B2" w:rsidP="00AC5BAF">
            <w:pPr>
              <w:pStyle w:val="TAL"/>
            </w:pPr>
            <w:r>
              <w:t>S2-2407379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86836"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28587" w14:textId="77777777" w:rsidR="00E308B2" w:rsidRDefault="00E308B2" w:rsidP="00AC5BAF">
            <w:pPr>
              <w:pStyle w:val="TAL"/>
            </w:pPr>
            <w:r>
              <w:t>Cover sheet for presentation of TR 23.700-66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988CD" w14:textId="77777777" w:rsidR="00E308B2" w:rsidRDefault="00E308B2" w:rsidP="00AC5BAF">
            <w:pPr>
              <w:pStyle w:val="TAL"/>
            </w:pPr>
            <w:r>
              <w:t>Samsung,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1FB8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A9EAB"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5C3F1" w14:textId="77777777" w:rsidR="00E308B2" w:rsidRDefault="00E308B2" w:rsidP="00AC5BAF">
            <w:pPr>
              <w:pStyle w:val="TAL"/>
            </w:pPr>
            <w:r>
              <w:t>Revision of S2-2406586r01.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AA268"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54FEB" w14:textId="77777777" w:rsidR="00E308B2" w:rsidRDefault="00E308B2" w:rsidP="00AC5BAF">
            <w:pPr>
              <w:pStyle w:val="TAL"/>
            </w:pPr>
          </w:p>
        </w:tc>
      </w:tr>
      <w:tr w:rsidR="00E308B2" w14:paraId="514D817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3F4D3"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4312D" w14:textId="77777777" w:rsidR="00E308B2" w:rsidRDefault="00E308B2" w:rsidP="00AC5BAF">
            <w:pPr>
              <w:pStyle w:val="TAL"/>
            </w:pPr>
            <w:r>
              <w:t>S2-2406650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F3BC0"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41BA1" w14:textId="77777777" w:rsidR="00E308B2" w:rsidRDefault="00E308B2" w:rsidP="00AC5BAF">
            <w:pPr>
              <w:pStyle w:val="TAL"/>
            </w:pPr>
            <w:r>
              <w:t>Cover sheet for presentation of TR 23.700-45 to TSG SA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4B207"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E756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AFFD4"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55B2E" w14:textId="77777777" w:rsidR="00E308B2" w:rsidRDefault="00E308B2" w:rsidP="00AC5BAF">
            <w:pPr>
              <w:pStyle w:val="TAL"/>
            </w:pPr>
            <w:r>
              <w:t>Revised in parallel session to S2-2407153.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7D48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0BFDD" w14:textId="77777777" w:rsidR="00E308B2" w:rsidRDefault="00E308B2" w:rsidP="00AC5BAF">
            <w:pPr>
              <w:pStyle w:val="TAL"/>
            </w:pPr>
            <w:r>
              <w:t>S2-2407153</w:t>
            </w:r>
          </w:p>
        </w:tc>
      </w:tr>
      <w:tr w:rsidR="00E308B2" w14:paraId="7F1D016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D6A15"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B8104" w14:textId="77777777" w:rsidR="00E308B2" w:rsidRDefault="00E308B2" w:rsidP="00AC5BAF">
            <w:pPr>
              <w:pStyle w:val="TAL"/>
            </w:pPr>
            <w:r>
              <w:t>S2-2407153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16B0B"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450BF" w14:textId="77777777" w:rsidR="00E308B2" w:rsidRDefault="00E308B2" w:rsidP="00AC5BAF">
            <w:pPr>
              <w:pStyle w:val="TAL"/>
            </w:pPr>
            <w:r>
              <w:t>Cover sheet for presentation of TR 23.700-45 to TSG SA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AA1BA"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B3D7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15FA9"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FAC0A" w14:textId="77777777" w:rsidR="00E308B2" w:rsidRDefault="00E308B2" w:rsidP="00AC5BAF">
            <w:pPr>
              <w:pStyle w:val="TAL"/>
            </w:pPr>
            <w:r>
              <w:t>Revision of S2-2406650. For e-mail approval. r01 agreed. Revised to S2-2407380.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7C6B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F0E1C" w14:textId="77777777" w:rsidR="00E308B2" w:rsidRDefault="00E308B2" w:rsidP="00AC5BAF">
            <w:pPr>
              <w:pStyle w:val="TAL"/>
            </w:pPr>
            <w:r>
              <w:t>S2-2407380</w:t>
            </w:r>
          </w:p>
        </w:tc>
      </w:tr>
      <w:tr w:rsidR="00E308B2" w14:paraId="53D1102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C3705"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789DE" w14:textId="77777777" w:rsidR="00E308B2" w:rsidRDefault="00E308B2" w:rsidP="00AC5BAF">
            <w:pPr>
              <w:pStyle w:val="TAL"/>
            </w:pPr>
            <w:r>
              <w:t>S2-2407380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0D554"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4BC86" w14:textId="77777777" w:rsidR="00E308B2" w:rsidRDefault="00E308B2" w:rsidP="00AC5BAF">
            <w:pPr>
              <w:pStyle w:val="TAL"/>
            </w:pPr>
            <w:r>
              <w:t>Cover sheet for presentation of TR 23.700-45 to TSG SA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145AF"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B1EB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65201"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4F669" w14:textId="77777777" w:rsidR="00E308B2" w:rsidRDefault="00E308B2" w:rsidP="00AC5BAF">
            <w:pPr>
              <w:pStyle w:val="TAL"/>
            </w:pPr>
            <w:r>
              <w:t>Revision of S2-2407153r01.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DF257"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69F10" w14:textId="77777777" w:rsidR="00E308B2" w:rsidRDefault="00E308B2" w:rsidP="00AC5BAF">
            <w:pPr>
              <w:pStyle w:val="TAL"/>
            </w:pPr>
          </w:p>
        </w:tc>
      </w:tr>
      <w:tr w:rsidR="00E308B2" w14:paraId="682000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4FB24" w14:textId="77777777" w:rsidR="00E308B2" w:rsidRDefault="00E308B2" w:rsidP="00AC5BAF">
            <w:pPr>
              <w:pStyle w:val="TAL"/>
              <w:rPr>
                <w:sz w:val="24"/>
                <w:szCs w:val="24"/>
              </w:rPr>
            </w:pPr>
            <w:r>
              <w:lastRenderedPageBreak/>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34130" w14:textId="77777777" w:rsidR="00E308B2" w:rsidRDefault="00E308B2" w:rsidP="00AC5BAF">
            <w:pPr>
              <w:pStyle w:val="TAL"/>
            </w:pPr>
            <w:r>
              <w:t>S2-2406727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88F41"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C68A9" w14:textId="77777777" w:rsidR="00E308B2" w:rsidRDefault="00E308B2" w:rsidP="00AC5BAF">
            <w:pPr>
              <w:pStyle w:val="TAL"/>
            </w:pPr>
            <w:r>
              <w:t>Cover sheet for presentation of TR 23.700-63 to TSG-SA#104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7F024" w14:textId="77777777" w:rsidR="00E308B2" w:rsidRDefault="00E308B2" w:rsidP="00AC5BAF">
            <w:pPr>
              <w:pStyle w:val="TAL"/>
            </w:pPr>
            <w:r>
              <w:t>ZTE,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4594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1446C"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A9810" w14:textId="77777777" w:rsidR="00E308B2" w:rsidRDefault="00E308B2" w:rsidP="00AC5BAF">
            <w:pPr>
              <w:pStyle w:val="TAL"/>
            </w:pPr>
            <w:r>
              <w:t>For e-mail approval. r00 agreed.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8537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6B1CE" w14:textId="77777777" w:rsidR="00E308B2" w:rsidRDefault="00E308B2" w:rsidP="00AC5BAF">
            <w:pPr>
              <w:pStyle w:val="TAL"/>
            </w:pPr>
          </w:p>
        </w:tc>
      </w:tr>
      <w:tr w:rsidR="00E308B2" w14:paraId="3834C6B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BB7ED"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BD7D0" w14:textId="77777777" w:rsidR="00E308B2" w:rsidRDefault="00E308B2" w:rsidP="00AC5BAF">
            <w:pPr>
              <w:pStyle w:val="TAL"/>
            </w:pPr>
            <w:r>
              <w:t>S2-2406804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322CC"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ADCF4" w14:textId="77777777" w:rsidR="00E308B2" w:rsidRDefault="00E308B2" w:rsidP="00AC5BAF">
            <w:pPr>
              <w:pStyle w:val="TAL"/>
            </w:pPr>
            <w:r>
              <w:t>Presentation of TR 23.700-70 to TSG SA#104 for Information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B453F" w14:textId="77777777" w:rsidR="00E308B2" w:rsidRDefault="00E308B2" w:rsidP="00AC5BAF">
            <w:pPr>
              <w:pStyle w:val="TAL"/>
            </w:pPr>
            <w:r>
              <w:t>Meta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C5C1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61F9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6F55E" w14:textId="77777777" w:rsidR="00E308B2" w:rsidRDefault="00E308B2" w:rsidP="00AC5BAF">
            <w:pPr>
              <w:pStyle w:val="TAL"/>
            </w:pPr>
            <w:r>
              <w:t>For e-mail approval. r01 agreed. Revised to S2-2407381.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FE73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73C66" w14:textId="77777777" w:rsidR="00E308B2" w:rsidRDefault="00E308B2" w:rsidP="00AC5BAF">
            <w:pPr>
              <w:pStyle w:val="TAL"/>
            </w:pPr>
            <w:r>
              <w:t>S2-2407381</w:t>
            </w:r>
          </w:p>
        </w:tc>
      </w:tr>
      <w:tr w:rsidR="00E308B2" w14:paraId="273FC76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8DE2E"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07A47" w14:textId="77777777" w:rsidR="00E308B2" w:rsidRDefault="00E308B2" w:rsidP="00AC5BAF">
            <w:pPr>
              <w:pStyle w:val="TAL"/>
            </w:pPr>
            <w:r>
              <w:t>S2-2407381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FE165"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68CE0" w14:textId="77777777" w:rsidR="00E308B2" w:rsidRDefault="00E308B2" w:rsidP="00AC5BAF">
            <w:pPr>
              <w:pStyle w:val="TAL"/>
            </w:pPr>
            <w:r>
              <w:t>Presentation of TR 23.700-70 to TSG SA#104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73528" w14:textId="77777777" w:rsidR="00E308B2" w:rsidRDefault="00E308B2" w:rsidP="00AC5BAF">
            <w:pPr>
              <w:pStyle w:val="TAL"/>
            </w:pPr>
            <w:r>
              <w:t>Meta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F19D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E626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216CF" w14:textId="77777777" w:rsidR="00E308B2" w:rsidRDefault="00E308B2" w:rsidP="00AC5BAF">
            <w:pPr>
              <w:pStyle w:val="TAL"/>
            </w:pPr>
            <w:r>
              <w:t>Revision of S2-2406804r01.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1D3AC"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24A79" w14:textId="77777777" w:rsidR="00E308B2" w:rsidRDefault="00E308B2" w:rsidP="00AC5BAF">
            <w:pPr>
              <w:pStyle w:val="TAL"/>
            </w:pPr>
          </w:p>
        </w:tc>
      </w:tr>
      <w:tr w:rsidR="00E308B2" w14:paraId="3F6E38F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13373"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FA0BC" w14:textId="77777777" w:rsidR="00E308B2" w:rsidRDefault="00E308B2" w:rsidP="00AC5BAF">
            <w:pPr>
              <w:pStyle w:val="TAL"/>
            </w:pPr>
            <w:r>
              <w:t>S2-2406829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643F6"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9EAFD" w14:textId="77777777" w:rsidR="00E308B2" w:rsidRDefault="00E308B2" w:rsidP="00AC5BAF">
            <w:pPr>
              <w:pStyle w:val="TAL"/>
            </w:pPr>
            <w:r>
              <w:t>Cover sheet for presentation of TR 23.700-54 to TSG SA for information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8D5B6" w14:textId="77777777" w:rsidR="00E308B2" w:rsidRDefault="00E308B2" w:rsidP="00AC5BAF">
            <w:pPr>
              <w:pStyle w:val="TAL"/>
            </w:pPr>
            <w:r>
              <w:t>Apple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B6CE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CAB56"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5D38A" w14:textId="77777777" w:rsidR="00E308B2" w:rsidRDefault="00E308B2" w:rsidP="00AC5BAF">
            <w:pPr>
              <w:pStyle w:val="TAL"/>
            </w:pPr>
            <w:r>
              <w:t>For e-mail approval. r06 agreed. Revised to S2-2407382.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1320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9B2D3" w14:textId="77777777" w:rsidR="00E308B2" w:rsidRDefault="00E308B2" w:rsidP="00AC5BAF">
            <w:pPr>
              <w:pStyle w:val="TAL"/>
            </w:pPr>
            <w:r>
              <w:t>S2-2407382</w:t>
            </w:r>
          </w:p>
        </w:tc>
      </w:tr>
      <w:tr w:rsidR="00E308B2" w14:paraId="7BDED40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C66A7"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ABF00" w14:textId="77777777" w:rsidR="00E308B2" w:rsidRDefault="00E308B2" w:rsidP="00AC5BAF">
            <w:pPr>
              <w:pStyle w:val="TAL"/>
            </w:pPr>
            <w:r>
              <w:t>S2-2407382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E54E5"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BA344" w14:textId="77777777" w:rsidR="00E308B2" w:rsidRDefault="00E308B2" w:rsidP="00AC5BAF">
            <w:pPr>
              <w:pStyle w:val="TAL"/>
            </w:pPr>
            <w:r>
              <w:t>Cover sheet for presentation of TR 23.700-54 to TSG SA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34BE2" w14:textId="77777777" w:rsidR="00E308B2" w:rsidRDefault="00E308B2" w:rsidP="00AC5BAF">
            <w:pPr>
              <w:pStyle w:val="TAL"/>
            </w:pPr>
            <w:r>
              <w:t>Apple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2F15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0B6E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6574B" w14:textId="77777777" w:rsidR="00E308B2" w:rsidRDefault="00E308B2" w:rsidP="00AC5BAF">
            <w:pPr>
              <w:pStyle w:val="TAL"/>
            </w:pPr>
            <w:r>
              <w:t>Revision of S2-2406829r06.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FD719"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BC7DB" w14:textId="77777777" w:rsidR="00E308B2" w:rsidRDefault="00E308B2" w:rsidP="00AC5BAF">
            <w:pPr>
              <w:pStyle w:val="TAL"/>
            </w:pPr>
          </w:p>
        </w:tc>
      </w:tr>
      <w:tr w:rsidR="00E308B2" w14:paraId="79D64B6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81417"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78C26" w14:textId="77777777" w:rsidR="00E308B2" w:rsidRDefault="00E308B2" w:rsidP="00AC5BAF">
            <w:pPr>
              <w:pStyle w:val="TAL"/>
            </w:pPr>
            <w:r>
              <w:t>S2-2407119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866D1"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D5809" w14:textId="77777777" w:rsidR="00E308B2" w:rsidRDefault="00E308B2" w:rsidP="00AC5BAF">
            <w:pPr>
              <w:pStyle w:val="TAL"/>
            </w:pPr>
            <w:r>
              <w:t>Cover sheet for presentation of TR 23.700-03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731A0" w14:textId="77777777" w:rsidR="00E308B2" w:rsidRDefault="00E308B2" w:rsidP="00AC5BAF">
            <w:pPr>
              <w:pStyle w:val="TAL"/>
            </w:pPr>
            <w:r>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7B79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B0E59"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234C9" w14:textId="77777777" w:rsidR="00E308B2" w:rsidRDefault="00E308B2" w:rsidP="00AC5BAF">
            <w:pPr>
              <w:pStyle w:val="TAL"/>
            </w:pPr>
            <w:r>
              <w:t>For e-mail approval. r00 agreed. Revised to S2-2407383.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FF5A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02AC9" w14:textId="77777777" w:rsidR="00E308B2" w:rsidRDefault="00E308B2" w:rsidP="00AC5BAF">
            <w:pPr>
              <w:pStyle w:val="TAL"/>
            </w:pPr>
            <w:r>
              <w:t>S2-2407383</w:t>
            </w:r>
          </w:p>
        </w:tc>
      </w:tr>
      <w:tr w:rsidR="00E308B2" w14:paraId="023C28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81F04"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A9986" w14:textId="77777777" w:rsidR="00E308B2" w:rsidRDefault="00E308B2" w:rsidP="00AC5BAF">
            <w:pPr>
              <w:pStyle w:val="TAL"/>
            </w:pPr>
            <w:r>
              <w:t>S2-2407383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05E94"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936BF" w14:textId="77777777" w:rsidR="00E308B2" w:rsidRDefault="00E308B2" w:rsidP="00AC5BAF">
            <w:pPr>
              <w:pStyle w:val="TAL"/>
            </w:pPr>
            <w:r>
              <w:t>Cover sheet for presentation of TR 23.700-03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61534" w14:textId="77777777" w:rsidR="00E308B2" w:rsidRDefault="00E308B2" w:rsidP="00AC5BAF">
            <w:pPr>
              <w:pStyle w:val="TAL"/>
            </w:pPr>
            <w:r>
              <w:t>KPN N.V.,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8413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B705E"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28A41" w14:textId="77777777" w:rsidR="00E308B2" w:rsidRDefault="00E308B2" w:rsidP="00AC5BAF">
            <w:pPr>
              <w:pStyle w:val="TAL"/>
            </w:pPr>
            <w:r>
              <w:t>Revision of S2-2407119r00.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EE416"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0FF3A" w14:textId="77777777" w:rsidR="00E308B2" w:rsidRDefault="00E308B2" w:rsidP="00AC5BAF">
            <w:pPr>
              <w:pStyle w:val="TAL"/>
            </w:pPr>
          </w:p>
        </w:tc>
      </w:tr>
      <w:tr w:rsidR="00E308B2" w14:paraId="78689A1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3BE3D" w14:textId="77777777" w:rsidR="00E308B2" w:rsidRDefault="00E308B2" w:rsidP="00AC5BAF">
            <w:pPr>
              <w:pStyle w:val="TAL"/>
              <w:rPr>
                <w:sz w:val="24"/>
                <w:szCs w:val="24"/>
              </w:rPr>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6135D" w14:textId="77777777" w:rsidR="00E308B2" w:rsidRDefault="00E308B2" w:rsidP="00AC5BAF">
            <w:pPr>
              <w:pStyle w:val="TAL"/>
            </w:pPr>
            <w:r>
              <w:t>S2-2407127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1A22A"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6F4C1" w14:textId="77777777" w:rsidR="00E308B2" w:rsidRDefault="00E308B2" w:rsidP="00AC5BAF">
            <w:pPr>
              <w:pStyle w:val="TAL"/>
            </w:pPr>
            <w:r>
              <w:t>Cover sheet for presentation of TR 23.700-29 to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8859A" w14:textId="77777777" w:rsidR="00E308B2" w:rsidRDefault="00E308B2" w:rsidP="00AC5BAF">
            <w:pPr>
              <w:pStyle w:val="TAL"/>
            </w:pPr>
            <w:r>
              <w:t>CATT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A379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3831C"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98831" w14:textId="77777777" w:rsidR="00E308B2" w:rsidRDefault="00E308B2" w:rsidP="00AC5BAF">
            <w:pPr>
              <w:pStyle w:val="TAL"/>
            </w:pPr>
            <w:r>
              <w:t>For e-mail approval. r01 agreed. Revised to S2-2407384.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A6A1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3AC60" w14:textId="77777777" w:rsidR="00E308B2" w:rsidRDefault="00E308B2" w:rsidP="00AC5BAF">
            <w:pPr>
              <w:pStyle w:val="TAL"/>
            </w:pPr>
            <w:r>
              <w:t>S2-2407384</w:t>
            </w:r>
          </w:p>
        </w:tc>
      </w:tr>
      <w:tr w:rsidR="00E308B2" w14:paraId="32C972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B6B0C" w14:textId="77777777" w:rsidR="00E308B2" w:rsidRDefault="00E308B2" w:rsidP="00AC5BAF">
            <w:pPr>
              <w:pStyle w:val="TAL"/>
            </w:pPr>
            <w:r>
              <w:t>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68259" w14:textId="77777777" w:rsidR="00E308B2" w:rsidRDefault="00E308B2" w:rsidP="00AC5BAF">
            <w:pPr>
              <w:pStyle w:val="TAL"/>
            </w:pPr>
            <w:r>
              <w:t>S2-2407384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38C1E"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31113" w14:textId="77777777" w:rsidR="00E308B2" w:rsidRDefault="00E308B2" w:rsidP="00AC5BAF">
            <w:pPr>
              <w:pStyle w:val="TAL"/>
            </w:pPr>
            <w:r>
              <w:t>Cover sheet for presentation of TR 23.700-29 to TSG SA#104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2C5E5" w14:textId="77777777" w:rsidR="00E308B2" w:rsidRDefault="00E308B2" w:rsidP="00AC5BAF">
            <w:pPr>
              <w:pStyle w:val="TAL"/>
            </w:pPr>
            <w:r>
              <w:t>Thales,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E9A5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2E1C8"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C6CA7" w14:textId="77777777" w:rsidR="00E308B2" w:rsidRDefault="00E308B2" w:rsidP="00AC5BAF">
            <w:pPr>
              <w:pStyle w:val="TAL"/>
            </w:pPr>
            <w:r>
              <w:t>Revision of S2-2407127r01.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128F3" w14:textId="77777777" w:rsidR="00E308B2" w:rsidRDefault="00E308B2" w:rsidP="00AC5BAF">
            <w:pPr>
              <w:pStyle w:val="TAL"/>
            </w:pPr>
            <w: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CA382" w14:textId="77777777" w:rsidR="00E308B2" w:rsidRDefault="00E308B2" w:rsidP="00AC5BAF">
            <w:pPr>
              <w:pStyle w:val="TAL"/>
            </w:pPr>
          </w:p>
        </w:tc>
      </w:tr>
      <w:tr w:rsidR="00E308B2" w14:paraId="146781C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0C5B0"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CDA49" w14:textId="77777777" w:rsidR="00E308B2" w:rsidRDefault="00E308B2" w:rsidP="00AC5BAF">
            <w:pPr>
              <w:pStyle w:val="TAL"/>
            </w:pPr>
            <w:r>
              <w:t>S2-2407290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F0B59"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30D3B" w14:textId="77777777" w:rsidR="00E308B2" w:rsidRDefault="00E308B2" w:rsidP="00AC5BAF">
            <w:pPr>
              <w:pStyle w:val="TAL"/>
            </w:pPr>
            <w:r>
              <w:t>WI Status report for Study on Energy Efficiency and Energy Saving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F573D" w14:textId="77777777" w:rsidR="00E308B2" w:rsidRDefault="00E308B2" w:rsidP="00AC5BAF">
            <w:pPr>
              <w:pStyle w:val="TAL"/>
            </w:pPr>
            <w:r>
              <w:t>Rapporteur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2B1F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19B9C"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B6B76"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68C1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A5DA5" w14:textId="77777777" w:rsidR="00E308B2" w:rsidRDefault="00E308B2" w:rsidP="00AC5BAF">
            <w:pPr>
              <w:pStyle w:val="TAL"/>
            </w:pPr>
          </w:p>
        </w:tc>
      </w:tr>
      <w:tr w:rsidR="00E308B2" w14:paraId="365357F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B3684"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743C4" w14:textId="77777777" w:rsidR="00E308B2" w:rsidRDefault="00E308B2" w:rsidP="00AC5BAF">
            <w:pPr>
              <w:pStyle w:val="TAL"/>
            </w:pPr>
            <w:r>
              <w:t>S2-2407291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F7991"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76E77" w14:textId="77777777" w:rsidR="00E308B2" w:rsidRDefault="00E308B2" w:rsidP="00AC5BAF">
            <w:pPr>
              <w:pStyle w:val="TAL"/>
            </w:pPr>
            <w:r>
              <w:t>WI Status report for Study on Core Network Enhanced Support for Artificial Intelligence (AI)/Machine Learning (ML)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5AD50" w14:textId="77777777" w:rsidR="00E308B2" w:rsidRDefault="00E308B2" w:rsidP="00AC5BAF">
            <w:pPr>
              <w:pStyle w:val="TAL"/>
            </w:pPr>
            <w:r>
              <w:t>Rapporteur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6A6F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0F1FB"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FFB42"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6DAF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BBE61" w14:textId="77777777" w:rsidR="00E308B2" w:rsidRDefault="00E308B2" w:rsidP="00AC5BAF">
            <w:pPr>
              <w:pStyle w:val="TAL"/>
            </w:pPr>
          </w:p>
        </w:tc>
      </w:tr>
      <w:tr w:rsidR="00E308B2" w14:paraId="2CF7AA4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3936D"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B8282" w14:textId="77777777" w:rsidR="00E308B2" w:rsidRDefault="00E308B2" w:rsidP="00AC5BAF">
            <w:pPr>
              <w:pStyle w:val="TAL"/>
            </w:pPr>
            <w:r>
              <w:t>S2-2407292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A7AC3"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453E5" w14:textId="77777777" w:rsidR="00E308B2" w:rsidRDefault="00E308B2" w:rsidP="00AC5BAF">
            <w:pPr>
              <w:pStyle w:val="TAL"/>
            </w:pPr>
            <w:r>
              <w:t>WI Status report for Study on Architecture support of Ambient power-enabled Internet of Things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355D9" w14:textId="77777777" w:rsidR="00E308B2" w:rsidRDefault="00E308B2" w:rsidP="00AC5BAF">
            <w:pPr>
              <w:pStyle w:val="TAL"/>
            </w:pPr>
            <w:r>
              <w:t>Rapporteur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167F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EF5A7"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2EFF8"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CD0F1"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86AD8" w14:textId="77777777" w:rsidR="00E308B2" w:rsidRDefault="00E308B2" w:rsidP="00AC5BAF">
            <w:pPr>
              <w:pStyle w:val="TAL"/>
            </w:pPr>
          </w:p>
        </w:tc>
      </w:tr>
      <w:tr w:rsidR="00E308B2" w14:paraId="65F31BB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C218D"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FDF72" w14:textId="77777777" w:rsidR="00E308B2" w:rsidRDefault="00E308B2" w:rsidP="00AC5BAF">
            <w:pPr>
              <w:pStyle w:val="TAL"/>
            </w:pPr>
            <w:r>
              <w:t>S2-2407293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C09F7"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74052" w14:textId="77777777" w:rsidR="00E308B2" w:rsidRDefault="00E308B2" w:rsidP="00AC5BAF">
            <w:pPr>
              <w:pStyle w:val="TAL"/>
            </w:pPr>
            <w:r>
              <w:t>WI Status report for Study on Integration of satellite components in the 5G architecture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B395F" w14:textId="77777777" w:rsidR="00E308B2" w:rsidRDefault="00E308B2" w:rsidP="00AC5BAF">
            <w:pPr>
              <w:pStyle w:val="TAL"/>
            </w:pPr>
            <w:r>
              <w:t>Rapporteur (Thales)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4B21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158F4"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E4362"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BF007"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405E6" w14:textId="77777777" w:rsidR="00E308B2" w:rsidRDefault="00E308B2" w:rsidP="00AC5BAF">
            <w:pPr>
              <w:pStyle w:val="TAL"/>
            </w:pPr>
          </w:p>
        </w:tc>
      </w:tr>
      <w:tr w:rsidR="00E308B2" w14:paraId="743875B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B79E0"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F4EE8" w14:textId="77777777" w:rsidR="00E308B2" w:rsidRDefault="00E308B2" w:rsidP="00AC5BAF">
            <w:pPr>
              <w:pStyle w:val="TAL"/>
            </w:pPr>
            <w:r>
              <w:t>S2-2407294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2ED87"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F2650" w14:textId="77777777" w:rsidR="00E308B2" w:rsidRDefault="00E308B2" w:rsidP="00AC5BAF">
            <w:pPr>
              <w:pStyle w:val="TAL"/>
            </w:pPr>
            <w:r>
              <w:t>WI Status report for Study on Extended Reality and Media service (XRM)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DB5D6" w14:textId="77777777" w:rsidR="00E308B2" w:rsidRDefault="00E308B2" w:rsidP="00AC5BAF">
            <w:pPr>
              <w:pStyle w:val="TAL"/>
            </w:pPr>
            <w:r>
              <w:t>Rapporteur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5A65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C0C8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9B9EF"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F01A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053B6" w14:textId="77777777" w:rsidR="00E308B2" w:rsidRDefault="00E308B2" w:rsidP="00AC5BAF">
            <w:pPr>
              <w:pStyle w:val="TAL"/>
            </w:pPr>
          </w:p>
        </w:tc>
      </w:tr>
      <w:tr w:rsidR="00E308B2" w14:paraId="628F8B7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8A60D"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71FF5" w14:textId="77777777" w:rsidR="00E308B2" w:rsidRDefault="00E308B2" w:rsidP="00AC5BAF">
            <w:pPr>
              <w:pStyle w:val="TAL"/>
            </w:pPr>
            <w:r>
              <w:t>S2-2407295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1CEAD"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28011" w14:textId="77777777" w:rsidR="00E308B2" w:rsidRDefault="00E308B2" w:rsidP="00AC5BAF">
            <w:pPr>
              <w:pStyle w:val="TAL"/>
            </w:pPr>
            <w:r>
              <w:t>WI Status report for Study on (Stage 2 of) Phase 3 for UAS,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7CF04" w14:textId="77777777" w:rsidR="00E308B2" w:rsidRDefault="00E308B2" w:rsidP="00AC5BAF">
            <w:pPr>
              <w:pStyle w:val="TAL"/>
            </w:pPr>
            <w:r>
              <w:t>Rapporteur (LG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D97D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695E1"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0A7DD"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49BE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EE0B6" w14:textId="77777777" w:rsidR="00E308B2" w:rsidRDefault="00E308B2" w:rsidP="00AC5BAF">
            <w:pPr>
              <w:pStyle w:val="TAL"/>
            </w:pPr>
          </w:p>
        </w:tc>
      </w:tr>
      <w:tr w:rsidR="00E308B2" w14:paraId="0ADB44D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757D6" w14:textId="77777777" w:rsidR="00E308B2" w:rsidRDefault="00E308B2" w:rsidP="00AC5BAF">
            <w:pPr>
              <w:pStyle w:val="TAL"/>
              <w:rPr>
                <w:sz w:val="24"/>
                <w:szCs w:val="24"/>
              </w:rPr>
            </w:pPr>
            <w:r>
              <w:lastRenderedPageBreak/>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17845" w14:textId="77777777" w:rsidR="00E308B2" w:rsidRDefault="00E308B2" w:rsidP="00AC5BAF">
            <w:pPr>
              <w:pStyle w:val="TAL"/>
            </w:pPr>
            <w:r>
              <w:t>S2-2407296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FCC81"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537BF" w14:textId="77777777" w:rsidR="00E308B2" w:rsidRDefault="00E308B2" w:rsidP="00AC5BAF">
            <w:pPr>
              <w:pStyle w:val="TAL"/>
            </w:pPr>
            <w:r>
              <w:t>WI Status report for Study on Multi-Access (DualSteer and ATSSS_Ph4)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86DC8" w14:textId="77777777" w:rsidR="00E308B2" w:rsidRDefault="00E308B2" w:rsidP="00AC5BAF">
            <w:pPr>
              <w:pStyle w:val="TAL"/>
            </w:pPr>
            <w:r>
              <w:t>Rapporteur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871D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50DD2"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FDF5F"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90E30"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216A3" w14:textId="77777777" w:rsidR="00E308B2" w:rsidRDefault="00E308B2" w:rsidP="00AC5BAF">
            <w:pPr>
              <w:pStyle w:val="TAL"/>
            </w:pPr>
          </w:p>
        </w:tc>
      </w:tr>
      <w:tr w:rsidR="00E308B2" w14:paraId="276A94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C5C26"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7DD32" w14:textId="77777777" w:rsidR="00E308B2" w:rsidRDefault="00E308B2" w:rsidP="00AC5BAF">
            <w:pPr>
              <w:pStyle w:val="TAL"/>
            </w:pPr>
            <w:r>
              <w:t>S2-2407297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D9443"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DCB06" w14:textId="77777777" w:rsidR="00E308B2" w:rsidRDefault="00E308B2" w:rsidP="00AC5BAF">
            <w:pPr>
              <w:pStyle w:val="TAL"/>
            </w:pPr>
            <w:r>
              <w:t>WI Status report for Study on Enhancement of support for Edge Computing in 5G Core network -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26240" w14:textId="77777777" w:rsidR="00E308B2" w:rsidRDefault="00E308B2" w:rsidP="00AC5BAF">
            <w:pPr>
              <w:pStyle w:val="TAL"/>
            </w:pPr>
            <w:r>
              <w:t>Rapporteur (Intel)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FE62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D22C9"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C50E9"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8D6F5"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B4673" w14:textId="77777777" w:rsidR="00E308B2" w:rsidRDefault="00E308B2" w:rsidP="00AC5BAF">
            <w:pPr>
              <w:pStyle w:val="TAL"/>
            </w:pPr>
          </w:p>
        </w:tc>
      </w:tr>
      <w:tr w:rsidR="00E308B2" w14:paraId="5995FD8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498DD"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92ED9" w14:textId="77777777" w:rsidR="00E308B2" w:rsidRDefault="00E308B2" w:rsidP="00AC5BAF">
            <w:pPr>
              <w:pStyle w:val="TAL"/>
            </w:pPr>
            <w:r>
              <w:t>S2-2407298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72F7E"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5EDEF" w14:textId="77777777" w:rsidR="00E308B2" w:rsidRDefault="00E308B2" w:rsidP="00AC5BAF">
            <w:pPr>
              <w:pStyle w:val="TAL"/>
            </w:pPr>
            <w:r>
              <w:t>WI Status report for Study on System aspects of 5G NR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5B8B9" w14:textId="77777777" w:rsidR="00E308B2" w:rsidRDefault="00E308B2" w:rsidP="00AC5BAF">
            <w:pPr>
              <w:pStyle w:val="TAL"/>
            </w:pPr>
            <w:r>
              <w:t>Rapporteur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C754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D4B51"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F2064"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A7E7D"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332EF" w14:textId="77777777" w:rsidR="00E308B2" w:rsidRDefault="00E308B2" w:rsidP="00AC5BAF">
            <w:pPr>
              <w:pStyle w:val="TAL"/>
            </w:pPr>
          </w:p>
        </w:tc>
      </w:tr>
      <w:tr w:rsidR="00E308B2" w14:paraId="73B444A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B0006"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CCEEF" w14:textId="77777777" w:rsidR="00E308B2" w:rsidRDefault="00E308B2" w:rsidP="00AC5BAF">
            <w:pPr>
              <w:pStyle w:val="TAL"/>
            </w:pPr>
            <w:r>
              <w:t>S2-2407299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B57C1"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2520A" w14:textId="77777777" w:rsidR="00E308B2" w:rsidRDefault="00E308B2" w:rsidP="00AC5BAF">
            <w:pPr>
              <w:pStyle w:val="TAL"/>
            </w:pPr>
            <w:r>
              <w:t>WI Status report for Study on Proximity-based Services in 5GS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23C0D" w14:textId="77777777" w:rsidR="00E308B2" w:rsidRDefault="00E308B2" w:rsidP="00AC5BAF">
            <w:pPr>
              <w:pStyle w:val="TAL"/>
            </w:pPr>
            <w:r>
              <w:t>Rapporteur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6804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447E2"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6A15C"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934B8"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838B5" w14:textId="77777777" w:rsidR="00E308B2" w:rsidRDefault="00E308B2" w:rsidP="00AC5BAF">
            <w:pPr>
              <w:pStyle w:val="TAL"/>
            </w:pPr>
          </w:p>
        </w:tc>
      </w:tr>
      <w:tr w:rsidR="00E308B2" w14:paraId="034FFE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9BC43"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84636" w14:textId="77777777" w:rsidR="00E308B2" w:rsidRDefault="00E308B2" w:rsidP="00AC5BAF">
            <w:pPr>
              <w:pStyle w:val="TAL"/>
            </w:pPr>
            <w:r>
              <w:t>S2-2407300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A405D"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3F2D8" w14:textId="77777777" w:rsidR="00E308B2" w:rsidRDefault="00E308B2" w:rsidP="00AC5BAF">
            <w:pPr>
              <w:pStyle w:val="TAL"/>
            </w:pPr>
            <w:r>
              <w:t>WI Status report for Study on Vehicle Mounted Relays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8381E" w14:textId="77777777" w:rsidR="00E308B2" w:rsidRDefault="00E308B2" w:rsidP="00AC5BAF">
            <w:pPr>
              <w:pStyle w:val="TAL"/>
            </w:pPr>
            <w:r>
              <w:t>Rapporteur (Qualcomm)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D7CB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72E16"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FCA26"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AEA9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5C9EB" w14:textId="77777777" w:rsidR="00E308B2" w:rsidRDefault="00E308B2" w:rsidP="00AC5BAF">
            <w:pPr>
              <w:pStyle w:val="TAL"/>
            </w:pPr>
          </w:p>
        </w:tc>
      </w:tr>
      <w:tr w:rsidR="00E308B2" w14:paraId="56E53B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2EF83"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B3747" w14:textId="77777777" w:rsidR="00E308B2" w:rsidRDefault="00E308B2" w:rsidP="00AC5BAF">
            <w:pPr>
              <w:pStyle w:val="TAL"/>
            </w:pPr>
            <w:r>
              <w:t>S2-2407301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48299"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2FF52" w14:textId="77777777" w:rsidR="00E308B2" w:rsidRDefault="00E308B2" w:rsidP="00AC5BAF">
            <w:pPr>
              <w:pStyle w:val="TAL"/>
            </w:pPr>
            <w:r>
              <w:t>WI Status report for Study on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9E187" w14:textId="77777777" w:rsidR="00E308B2" w:rsidRDefault="00E308B2" w:rsidP="00AC5BAF">
            <w:pPr>
              <w:pStyle w:val="TAL"/>
            </w:pPr>
            <w:r>
              <w:t>Rapporteur (Interdigital)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DD1E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99CC6"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03151"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0E505"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E9634" w14:textId="77777777" w:rsidR="00E308B2" w:rsidRDefault="00E308B2" w:rsidP="00AC5BAF">
            <w:pPr>
              <w:pStyle w:val="TAL"/>
            </w:pPr>
          </w:p>
        </w:tc>
      </w:tr>
      <w:tr w:rsidR="00E308B2" w14:paraId="2614966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E2778"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CE2B0" w14:textId="77777777" w:rsidR="00E308B2" w:rsidRDefault="00E308B2" w:rsidP="00AC5BAF">
            <w:pPr>
              <w:pStyle w:val="TAL"/>
            </w:pPr>
            <w:r>
              <w:t>S2-2407302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14758"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AA06E" w14:textId="77777777" w:rsidR="00E308B2" w:rsidRDefault="00E308B2" w:rsidP="00AC5BAF">
            <w:pPr>
              <w:pStyle w:val="TAL"/>
            </w:pPr>
            <w:r>
              <w:t>WI Status report for Study on UPF enhancement for Exposure And SBA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99546" w14:textId="77777777" w:rsidR="00E308B2" w:rsidRDefault="00E308B2" w:rsidP="00AC5BAF">
            <w:pPr>
              <w:pStyle w:val="TAL"/>
            </w:pPr>
            <w:r>
              <w:t>Rapporteur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06BD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59634"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04234"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87B4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E9AC7" w14:textId="77777777" w:rsidR="00E308B2" w:rsidRDefault="00E308B2" w:rsidP="00AC5BAF">
            <w:pPr>
              <w:pStyle w:val="TAL"/>
            </w:pPr>
          </w:p>
        </w:tc>
      </w:tr>
      <w:tr w:rsidR="00E308B2" w14:paraId="1188682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B3D57"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D34D5" w14:textId="77777777" w:rsidR="00E308B2" w:rsidRDefault="00E308B2" w:rsidP="00AC5BAF">
            <w:pPr>
              <w:pStyle w:val="TAL"/>
            </w:pPr>
            <w:r>
              <w:t>S2-2407303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09D87"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82F30" w14:textId="77777777" w:rsidR="00E308B2" w:rsidRDefault="00E308B2" w:rsidP="00AC5BAF">
            <w:pPr>
              <w:pStyle w:val="TAL"/>
            </w:pPr>
            <w:r>
              <w:t>WI Status report for Study on system architecture for next generation real time communication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73AE7" w14:textId="77777777" w:rsidR="00E308B2" w:rsidRDefault="00E308B2" w:rsidP="00AC5BAF">
            <w:pPr>
              <w:pStyle w:val="TAL"/>
            </w:pPr>
            <w:r>
              <w:t>Rapporteur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B6A0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0BFDB"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CF872"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3F69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8F700" w14:textId="77777777" w:rsidR="00E308B2" w:rsidRDefault="00E308B2" w:rsidP="00AC5BAF">
            <w:pPr>
              <w:pStyle w:val="TAL"/>
            </w:pPr>
          </w:p>
        </w:tc>
      </w:tr>
      <w:tr w:rsidR="00E308B2" w14:paraId="024604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19ADB"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E9DD8" w14:textId="77777777" w:rsidR="00E308B2" w:rsidRDefault="00E308B2" w:rsidP="00AC5BAF">
            <w:pPr>
              <w:pStyle w:val="TAL"/>
            </w:pPr>
            <w:r>
              <w:t>S2-2407304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A62F3"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2EB4E" w14:textId="77777777" w:rsidR="00E308B2" w:rsidRDefault="00E308B2" w:rsidP="00AC5BAF">
            <w:pPr>
              <w:pStyle w:val="TAL"/>
            </w:pPr>
            <w:r>
              <w:t>WI Status report for Study on MPS for IMS Messaging and SMS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9DFE3" w14:textId="77777777" w:rsidR="00E308B2" w:rsidRDefault="00E308B2" w:rsidP="00AC5BAF">
            <w:pPr>
              <w:pStyle w:val="TAL"/>
            </w:pPr>
            <w:r>
              <w:t>Rapporteur (Peraton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EC50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A8FC3" w14:textId="77777777" w:rsidR="00E308B2" w:rsidRDefault="00E308B2" w:rsidP="00AC5BAF">
            <w:pPr>
              <w:pStyle w:val="TAL"/>
            </w:pPr>
            <w:r>
              <w:t>FS_MPS4msg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A1869"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755A0"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CC107" w14:textId="77777777" w:rsidR="00E308B2" w:rsidRDefault="00E308B2" w:rsidP="00AC5BAF">
            <w:pPr>
              <w:pStyle w:val="TAL"/>
            </w:pPr>
          </w:p>
        </w:tc>
      </w:tr>
      <w:tr w:rsidR="00E308B2" w14:paraId="11081F8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A9634"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12D13" w14:textId="77777777" w:rsidR="00E308B2" w:rsidRDefault="00E308B2" w:rsidP="00AC5BAF">
            <w:pPr>
              <w:pStyle w:val="TAL"/>
            </w:pPr>
            <w:r>
              <w:t>S2-2407305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AF6C3"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96DE8" w14:textId="77777777" w:rsidR="00E308B2" w:rsidRDefault="00E308B2" w:rsidP="00AC5BAF">
            <w:pPr>
              <w:pStyle w:val="TAL"/>
            </w:pPr>
            <w:r>
              <w:t>WI Status Report for Minimize the Number of Policy Associations (TEI19_MINPA)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A39AB" w14:textId="77777777" w:rsidR="00E308B2" w:rsidRDefault="00E308B2" w:rsidP="00AC5BAF">
            <w:pPr>
              <w:pStyle w:val="TAL"/>
            </w:pPr>
            <w:r>
              <w:t>Rapporteur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32D8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6C77F" w14:textId="77777777" w:rsidR="00E308B2" w:rsidRDefault="00E308B2" w:rsidP="00AC5BAF">
            <w:pPr>
              <w:pStyle w:val="TAL"/>
            </w:pPr>
            <w:r>
              <w:t>TEI19_MINPA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02E19"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5628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2A386" w14:textId="77777777" w:rsidR="00E308B2" w:rsidRDefault="00E308B2" w:rsidP="00AC5BAF">
            <w:pPr>
              <w:pStyle w:val="TAL"/>
            </w:pPr>
          </w:p>
        </w:tc>
      </w:tr>
      <w:tr w:rsidR="00E308B2" w14:paraId="38FE9B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E3B55"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71C0C" w14:textId="77777777" w:rsidR="00E308B2" w:rsidRDefault="00E308B2" w:rsidP="00AC5BAF">
            <w:pPr>
              <w:pStyle w:val="TAL"/>
            </w:pPr>
            <w:r>
              <w:t>S2-2407306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BCF0E"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305A2" w14:textId="77777777" w:rsidR="00E308B2" w:rsidRDefault="00E308B2" w:rsidP="00AC5BAF">
            <w:pPr>
              <w:pStyle w:val="TAL"/>
            </w:pPr>
            <w:r>
              <w:t>WI Status Report for Indirect Network Sharing (TEI19_NetShare)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BDE83" w14:textId="77777777" w:rsidR="00E308B2" w:rsidRDefault="00E308B2" w:rsidP="00AC5BAF">
            <w:pPr>
              <w:pStyle w:val="TAL"/>
            </w:pPr>
            <w:r>
              <w:t>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4061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A19D6" w14:textId="77777777" w:rsidR="00E308B2" w:rsidRDefault="00E308B2" w:rsidP="00AC5BAF">
            <w:pPr>
              <w:pStyle w:val="TAL"/>
            </w:pPr>
            <w:r>
              <w:t>TEI19_NetShare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E0839"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E589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A33B5" w14:textId="77777777" w:rsidR="00E308B2" w:rsidRDefault="00E308B2" w:rsidP="00AC5BAF">
            <w:pPr>
              <w:pStyle w:val="TAL"/>
            </w:pPr>
          </w:p>
        </w:tc>
      </w:tr>
      <w:tr w:rsidR="00E308B2" w14:paraId="50A8066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76ADA"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AFD4B" w14:textId="77777777" w:rsidR="00E308B2" w:rsidRDefault="00E308B2" w:rsidP="00AC5BAF">
            <w:pPr>
              <w:pStyle w:val="TAL"/>
            </w:pPr>
            <w:r>
              <w:t>S2-2407307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406C0"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3F227" w14:textId="77777777" w:rsidR="00E308B2" w:rsidRDefault="00E308B2" w:rsidP="00AC5BAF">
            <w:pPr>
              <w:pStyle w:val="TAL"/>
            </w:pPr>
            <w:r>
              <w:t>WI Status Report for NF discovery and selection by target PLMN (TEI19_NFsel_by_tPLMN)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DAC7E" w14:textId="77777777" w:rsidR="00E308B2" w:rsidRDefault="00E308B2" w:rsidP="00AC5BAF">
            <w:pPr>
              <w:pStyle w:val="TAL"/>
            </w:pPr>
            <w:r>
              <w:t>Rapporteur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F2DF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28465"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DC440"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E8F8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45A47" w14:textId="77777777" w:rsidR="00E308B2" w:rsidRDefault="00E308B2" w:rsidP="00AC5BAF">
            <w:pPr>
              <w:pStyle w:val="TAL"/>
            </w:pPr>
          </w:p>
        </w:tc>
      </w:tr>
      <w:tr w:rsidR="00E308B2" w14:paraId="3B7A95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B32A7"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30D35" w14:textId="77777777" w:rsidR="00E308B2" w:rsidRDefault="00E308B2" w:rsidP="00AC5BAF">
            <w:pPr>
              <w:pStyle w:val="TAL"/>
            </w:pPr>
            <w:r>
              <w:t>S2-2407308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E6A3F"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EAB02" w14:textId="77777777" w:rsidR="00E308B2" w:rsidRDefault="00E308B2" w:rsidP="00AC5BAF">
            <w:pPr>
              <w:pStyle w:val="TAL"/>
            </w:pPr>
            <w:r>
              <w:t>WI Status Report for Support for ProSe services in NPNs (TEI19_ProSe_NPN)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34771" w14:textId="77777777" w:rsidR="00E308B2" w:rsidRPr="00925BE9" w:rsidRDefault="00E308B2" w:rsidP="00AC5BAF">
            <w:pPr>
              <w:pStyle w:val="TAL"/>
              <w:rPr>
                <w:lang w:val="fr-FR"/>
              </w:rPr>
            </w:pPr>
            <w:r w:rsidRPr="00925BE9">
              <w:rPr>
                <w:lang w:val="fr-FR"/>
              </w:rPr>
              <w:t>Rapporteur (Philips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87A1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18FFD"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DCB81"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4F199"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55D57" w14:textId="77777777" w:rsidR="00E308B2" w:rsidRDefault="00E308B2" w:rsidP="00AC5BAF">
            <w:pPr>
              <w:pStyle w:val="TAL"/>
            </w:pPr>
          </w:p>
        </w:tc>
      </w:tr>
      <w:tr w:rsidR="00E308B2" w14:paraId="6145C2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6CAA8"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989D7" w14:textId="77777777" w:rsidR="00E308B2" w:rsidRDefault="00E308B2" w:rsidP="00AC5BAF">
            <w:pPr>
              <w:pStyle w:val="TAL"/>
            </w:pPr>
            <w:r>
              <w:t>S2-2407309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9CBC7"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B86DC" w14:textId="77777777" w:rsidR="00E308B2" w:rsidRDefault="00E308B2" w:rsidP="00AC5BAF">
            <w:pPr>
              <w:pStyle w:val="TAL"/>
            </w:pPr>
            <w:r>
              <w:t>WI Status Report for QoS monitoring (TEI19_QME)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1592D" w14:textId="77777777" w:rsidR="00E308B2" w:rsidRDefault="00E308B2" w:rsidP="00AC5BAF">
            <w:pPr>
              <w:pStyle w:val="TAL"/>
            </w:pPr>
            <w:r>
              <w:t>Rapporteur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6D01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ACE49"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8BA21"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98E9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0ABA6" w14:textId="77777777" w:rsidR="00E308B2" w:rsidRDefault="00E308B2" w:rsidP="00AC5BAF">
            <w:pPr>
              <w:pStyle w:val="TAL"/>
            </w:pPr>
          </w:p>
        </w:tc>
      </w:tr>
      <w:tr w:rsidR="00E308B2" w14:paraId="60175DB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27886"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68267" w14:textId="77777777" w:rsidR="00E308B2" w:rsidRDefault="00E308B2" w:rsidP="00AC5BAF">
            <w:pPr>
              <w:pStyle w:val="TAL"/>
            </w:pPr>
            <w:r>
              <w:t>S2-2407310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5551A"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E9C51" w14:textId="77777777" w:rsidR="00E308B2" w:rsidRDefault="00E308B2" w:rsidP="00AC5BAF">
            <w:pPr>
              <w:pStyle w:val="TAL"/>
            </w:pPr>
            <w:r>
              <w:t>WI Status Report for Architecture support of roaming value-added services (TEI19_RVAS)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F890C" w14:textId="77777777" w:rsidR="00E308B2" w:rsidRDefault="00E308B2" w:rsidP="00AC5BAF">
            <w:pPr>
              <w:pStyle w:val="TAL"/>
            </w:pPr>
            <w:r>
              <w:t>Rapporteur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95EF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DCA47"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5F2D0"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0FA6A"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3A114" w14:textId="77777777" w:rsidR="00E308B2" w:rsidRDefault="00E308B2" w:rsidP="00AC5BAF">
            <w:pPr>
              <w:pStyle w:val="TAL"/>
            </w:pPr>
          </w:p>
        </w:tc>
      </w:tr>
      <w:tr w:rsidR="00E308B2" w14:paraId="20D725A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44E49" w14:textId="77777777" w:rsidR="00E308B2" w:rsidRDefault="00E308B2" w:rsidP="00AC5BAF">
            <w:pPr>
              <w:pStyle w:val="TAL"/>
              <w:rPr>
                <w:sz w:val="24"/>
                <w:szCs w:val="24"/>
              </w:rPr>
            </w:pPr>
            <w:r>
              <w:t>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C47EC" w14:textId="77777777" w:rsidR="00E308B2" w:rsidRDefault="00E308B2" w:rsidP="00AC5BAF">
            <w:pPr>
              <w:pStyle w:val="TAL"/>
            </w:pPr>
            <w:r>
              <w:t>S2-2407311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FF6E2" w14:textId="77777777" w:rsidR="00E308B2" w:rsidRDefault="00E308B2" w:rsidP="00AC5BAF">
            <w:pPr>
              <w:pStyle w:val="TAL"/>
            </w:pPr>
            <w:r>
              <w:t>WI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F273F" w14:textId="77777777" w:rsidR="00E308B2" w:rsidRDefault="00E308B2" w:rsidP="00AC5BAF">
            <w:pPr>
              <w:pStyle w:val="TAL"/>
            </w:pPr>
            <w:r>
              <w:t>WI Status Report for Spending Limits for UE Policies in Roaming scenario (TEI19_SLUPiR)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19280" w14:textId="77777777" w:rsidR="00E308B2" w:rsidRDefault="00E308B2" w:rsidP="00AC5BAF">
            <w:pPr>
              <w:pStyle w:val="TAL"/>
            </w:pPr>
            <w:r>
              <w:t>Rapporteur (Oracle)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E00A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C03CD"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A8FFD" w14:textId="77777777" w:rsidR="00E308B2" w:rsidRDefault="00E308B2" w:rsidP="00AC5BAF">
            <w:pPr>
              <w:pStyle w:val="TAL"/>
            </w:pPr>
            <w:r>
              <w:t>To be provided after the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29F73"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BBDA4" w14:textId="77777777" w:rsidR="00E308B2" w:rsidRDefault="00E308B2" w:rsidP="00AC5BAF">
            <w:pPr>
              <w:pStyle w:val="TAL"/>
            </w:pPr>
          </w:p>
        </w:tc>
      </w:tr>
      <w:tr w:rsidR="00E308B2" w14:paraId="1FEC8D3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B5E49" w14:textId="77777777" w:rsidR="00E308B2" w:rsidRDefault="00E308B2" w:rsidP="00AC5BAF">
            <w:pPr>
              <w:pStyle w:val="TAL"/>
              <w:rPr>
                <w:sz w:val="24"/>
                <w:szCs w:val="24"/>
              </w:rPr>
            </w:pPr>
            <w:r>
              <w:t>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D1DB1" w14:textId="77777777" w:rsidR="00E308B2" w:rsidRDefault="00E308B2" w:rsidP="00AC5BAF">
            <w:pPr>
              <w:pStyle w:val="TAL"/>
            </w:pPr>
            <w:r>
              <w:t>S2-2406080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8DCDB" w14:textId="77777777" w:rsidR="00E308B2" w:rsidRDefault="00E308B2" w:rsidP="00AC5BAF">
            <w:pPr>
              <w:pStyle w:val="TAL"/>
            </w:pPr>
            <w: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D70F6" w14:textId="77777777" w:rsidR="00E308B2" w:rsidRDefault="00E308B2" w:rsidP="00AC5BAF">
            <w:pPr>
              <w:pStyle w:val="TAL"/>
            </w:pPr>
            <w:r>
              <w:t>SA WG2 Work Planning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35813"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6880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E2893"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75EAE" w14:textId="77777777" w:rsidR="00E308B2" w:rsidRDefault="00E308B2" w:rsidP="00AC5BAF">
            <w:pPr>
              <w:pStyle w:val="TAL"/>
              <w:rPr>
                <w:sz w:val="24"/>
                <w:szCs w:val="24"/>
              </w:rPr>
            </w:pPr>
            <w:r>
              <w:t>Revised to S2-2407142.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7F36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2A1F8" w14:textId="77777777" w:rsidR="00E308B2" w:rsidRDefault="00E308B2" w:rsidP="00AC5BAF">
            <w:pPr>
              <w:pStyle w:val="TAL"/>
            </w:pPr>
            <w:r>
              <w:t>S2-2407142</w:t>
            </w:r>
          </w:p>
        </w:tc>
      </w:tr>
      <w:tr w:rsidR="00E308B2" w14:paraId="40511A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28D49" w14:textId="77777777" w:rsidR="00E308B2" w:rsidRDefault="00E308B2" w:rsidP="00AC5BAF">
            <w:pPr>
              <w:pStyle w:val="TAL"/>
            </w:pPr>
            <w:r>
              <w:t>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31199" w14:textId="77777777" w:rsidR="00E308B2" w:rsidRDefault="00E308B2" w:rsidP="00AC5BAF">
            <w:pPr>
              <w:pStyle w:val="TAL"/>
            </w:pPr>
            <w:r>
              <w:t>S2-2407142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6D985" w14:textId="77777777" w:rsidR="00E308B2" w:rsidRDefault="00E308B2" w:rsidP="00AC5BAF">
            <w:pPr>
              <w:pStyle w:val="TAL"/>
            </w:pPr>
            <w: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3B356" w14:textId="77777777" w:rsidR="00E308B2" w:rsidRDefault="00E308B2" w:rsidP="00AC5BAF">
            <w:pPr>
              <w:pStyle w:val="TAL"/>
            </w:pPr>
            <w:r>
              <w:t>SA WG2 Work Planning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3B2EC"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3E8E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B4966"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BB993" w14:textId="77777777" w:rsidR="00E308B2" w:rsidRDefault="00E308B2" w:rsidP="00AC5BAF">
            <w:pPr>
              <w:pStyle w:val="TAL"/>
              <w:rPr>
                <w:sz w:val="24"/>
                <w:szCs w:val="24"/>
              </w:rPr>
            </w:pPr>
            <w:r>
              <w:t>Revision of S2-2406080.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B2F58" w14:textId="77777777" w:rsidR="00E308B2" w:rsidRDefault="00E308B2" w:rsidP="00AC5BAF">
            <w:pPr>
              <w:pStyle w:val="TAL"/>
            </w:pPr>
            <w: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40F05" w14:textId="77777777" w:rsidR="00E308B2" w:rsidRDefault="00E308B2" w:rsidP="00AC5BAF">
            <w:pPr>
              <w:pStyle w:val="TAL"/>
            </w:pPr>
          </w:p>
        </w:tc>
      </w:tr>
      <w:tr w:rsidR="00E308B2" w14:paraId="2194E7B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8E2AC" w14:textId="77777777" w:rsidR="00E308B2" w:rsidRDefault="00E308B2" w:rsidP="00AC5BAF">
            <w:pPr>
              <w:pStyle w:val="TAL"/>
              <w:rPr>
                <w:sz w:val="24"/>
                <w:szCs w:val="24"/>
              </w:rPr>
            </w:pPr>
            <w:r>
              <w:t>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C9E13" w14:textId="77777777" w:rsidR="00E308B2" w:rsidRDefault="00E308B2" w:rsidP="00AC5BAF">
            <w:pPr>
              <w:pStyle w:val="TAL"/>
            </w:pPr>
            <w:r>
              <w:t>S2-2406081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92494" w14:textId="77777777" w:rsidR="00E308B2" w:rsidRDefault="00E308B2" w:rsidP="00AC5BAF">
            <w:pPr>
              <w:pStyle w:val="TAL"/>
            </w:pPr>
            <w: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D4544" w14:textId="77777777" w:rsidR="00E308B2" w:rsidRDefault="00E308B2" w:rsidP="00AC5BAF">
            <w:pPr>
              <w:pStyle w:val="TAL"/>
            </w:pPr>
            <w:r>
              <w:t>SA WG2 Work Plan - TU planning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71327"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683A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57842"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346AE" w14:textId="77777777" w:rsidR="00E308B2" w:rsidRDefault="00E308B2" w:rsidP="00AC5BAF">
            <w:pPr>
              <w:pStyle w:val="TAL"/>
              <w:rPr>
                <w:sz w:val="24"/>
                <w:szCs w:val="24"/>
              </w:rPr>
            </w:pPr>
            <w: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B5EB8" w14:textId="77777777" w:rsidR="00E308B2" w:rsidRDefault="00E308B2" w:rsidP="00AC5BAF">
            <w:pPr>
              <w:pStyle w:val="TAL"/>
            </w:pPr>
            <w: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DAD10" w14:textId="77777777" w:rsidR="00E308B2" w:rsidRDefault="00E308B2" w:rsidP="00AC5BAF">
            <w:pPr>
              <w:pStyle w:val="TAL"/>
            </w:pPr>
          </w:p>
        </w:tc>
      </w:tr>
      <w:tr w:rsidR="00E308B2" w14:paraId="66468C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A84CA" w14:textId="77777777" w:rsidR="00E308B2" w:rsidRDefault="00E308B2" w:rsidP="00AC5BAF">
            <w:pPr>
              <w:pStyle w:val="TAL"/>
              <w:rPr>
                <w:sz w:val="24"/>
                <w:szCs w:val="24"/>
              </w:rPr>
            </w:pPr>
            <w:r>
              <w:lastRenderedPageBreak/>
              <w:t>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51865" w14:textId="77777777" w:rsidR="00E308B2" w:rsidRDefault="00E308B2" w:rsidP="00AC5BAF">
            <w:pPr>
              <w:pStyle w:val="TAL"/>
            </w:pPr>
            <w:r>
              <w:t>S2-2406085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59A75"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34416" w14:textId="77777777" w:rsidR="00E308B2" w:rsidRDefault="00E308B2" w:rsidP="00AC5BAF">
            <w:pPr>
              <w:pStyle w:val="TAL"/>
            </w:pPr>
            <w:r>
              <w:t>SA WG2 study process after 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7C1B4"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EFBB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AA552"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50377" w14:textId="77777777" w:rsidR="00E308B2" w:rsidRDefault="00E308B2" w:rsidP="00AC5BAF">
            <w:pPr>
              <w:pStyle w:val="TAL"/>
              <w:rPr>
                <w:sz w:val="24"/>
                <w:szCs w:val="24"/>
              </w:rPr>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2F3C6"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EE366" w14:textId="77777777" w:rsidR="00E308B2" w:rsidRDefault="00E308B2" w:rsidP="00AC5BAF">
            <w:pPr>
              <w:pStyle w:val="TAL"/>
            </w:pPr>
          </w:p>
        </w:tc>
      </w:tr>
      <w:tr w:rsidR="00E308B2" w14:paraId="35992C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CAF88" w14:textId="77777777" w:rsidR="00E308B2" w:rsidRDefault="00E308B2" w:rsidP="00AC5BAF">
            <w:pPr>
              <w:pStyle w:val="TAL"/>
              <w:rPr>
                <w:sz w:val="24"/>
                <w:szCs w:val="24"/>
              </w:rPr>
            </w:pPr>
            <w:r>
              <w:t>30.7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6C0AF" w14:textId="77777777" w:rsidR="00E308B2" w:rsidRDefault="00E308B2" w:rsidP="00AC5BAF">
            <w:pPr>
              <w:pStyle w:val="TAL"/>
            </w:pPr>
            <w:r>
              <w:t>S2-2406083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ACFF8" w14:textId="77777777" w:rsidR="00E308B2" w:rsidRDefault="00E308B2" w:rsidP="00AC5BAF">
            <w:pPr>
              <w:pStyle w:val="TAL"/>
            </w:pPr>
            <w: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92120" w14:textId="77777777" w:rsidR="00E308B2" w:rsidRDefault="00E308B2" w:rsidP="00AC5BAF">
            <w:pPr>
              <w:pStyle w:val="TAL"/>
            </w:pPr>
            <w:r>
              <w:t>Meeting plan 2025 and 2026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8C621"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5C36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6BB21"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5EA7C" w14:textId="77777777" w:rsidR="00E308B2" w:rsidRDefault="00E308B2" w:rsidP="00AC5BAF">
            <w:pPr>
              <w:pStyle w:val="TAL"/>
              <w:rPr>
                <w:sz w:val="24"/>
                <w:szCs w:val="24"/>
              </w:rPr>
            </w:pPr>
            <w:r>
              <w:t>Revised to S2-2407143.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1568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0B3A9" w14:textId="77777777" w:rsidR="00E308B2" w:rsidRDefault="00E308B2" w:rsidP="00AC5BAF">
            <w:pPr>
              <w:pStyle w:val="TAL"/>
            </w:pPr>
            <w:r>
              <w:t>S2-2407143</w:t>
            </w:r>
          </w:p>
        </w:tc>
      </w:tr>
      <w:tr w:rsidR="00E308B2" w14:paraId="040827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64067" w14:textId="77777777" w:rsidR="00E308B2" w:rsidRDefault="00E308B2" w:rsidP="00AC5BAF">
            <w:pPr>
              <w:pStyle w:val="TAL"/>
            </w:pPr>
            <w:r>
              <w:t>30.7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17EEB" w14:textId="77777777" w:rsidR="00E308B2" w:rsidRDefault="00E308B2" w:rsidP="00AC5BAF">
            <w:pPr>
              <w:pStyle w:val="TAL"/>
            </w:pPr>
            <w:r>
              <w:t>S2-2407143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ECC7F" w14:textId="77777777" w:rsidR="00E308B2" w:rsidRDefault="00E308B2" w:rsidP="00AC5BAF">
            <w:pPr>
              <w:pStyle w:val="TAL"/>
            </w:pPr>
            <w: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7F6C9" w14:textId="77777777" w:rsidR="00E308B2" w:rsidRDefault="00E308B2" w:rsidP="00AC5BAF">
            <w:pPr>
              <w:pStyle w:val="TAL"/>
            </w:pPr>
            <w:r>
              <w:t>Meeting plan 2025 and 2026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33DE8" w14:textId="77777777" w:rsidR="00E308B2" w:rsidRDefault="00E308B2" w:rsidP="00AC5BAF">
            <w:pPr>
              <w:pStyle w:val="TAL"/>
            </w:pPr>
            <w: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AD2A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06E17"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C5A3F" w14:textId="77777777" w:rsidR="00E308B2" w:rsidRDefault="00E308B2" w:rsidP="00AC5BAF">
            <w:pPr>
              <w:pStyle w:val="TAL"/>
              <w:rPr>
                <w:sz w:val="24"/>
                <w:szCs w:val="24"/>
              </w:rPr>
            </w:pPr>
            <w:r>
              <w:t>Revision of S2-2406083.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F0054" w14:textId="77777777" w:rsidR="00E308B2" w:rsidRDefault="00E308B2" w:rsidP="00AC5BAF">
            <w:pPr>
              <w:pStyle w:val="TAL"/>
            </w:pPr>
            <w: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C3708" w14:textId="77777777" w:rsidR="00E308B2" w:rsidRDefault="00E308B2" w:rsidP="00AC5BAF">
            <w:pPr>
              <w:pStyle w:val="TAL"/>
            </w:pPr>
          </w:p>
        </w:tc>
      </w:tr>
      <w:tr w:rsidR="00E308B2" w14:paraId="5FC180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684F7" w14:textId="77777777" w:rsidR="00E308B2" w:rsidRDefault="00E308B2" w:rsidP="00AC5BAF">
            <w:pPr>
              <w:pStyle w:val="TAL"/>
              <w:rPr>
                <w:sz w:val="24"/>
                <w:szCs w:val="24"/>
              </w:rPr>
            </w:pPr>
            <w:r>
              <w:t>30.7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7DA42" w14:textId="77777777" w:rsidR="00E308B2" w:rsidRDefault="00E308B2" w:rsidP="00AC5BAF">
            <w:pPr>
              <w:pStyle w:val="TAL"/>
            </w:pPr>
            <w:r>
              <w:t>S2-2406799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D10B7"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6DDF9" w14:textId="77777777" w:rsidR="00E308B2" w:rsidRDefault="00E308B2" w:rsidP="00AC5BAF">
            <w:pPr>
              <w:pStyle w:val="TAL"/>
            </w:pPr>
            <w:r>
              <w:t>On usage of e-meeting and F2F meetings by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E7AB7"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68FA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0E277"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CB418" w14:textId="77777777" w:rsidR="00E308B2" w:rsidRDefault="00E308B2" w:rsidP="00AC5BAF">
            <w:pPr>
              <w:pStyle w:val="TAL"/>
              <w:rPr>
                <w:sz w:val="24"/>
                <w:szCs w:val="24"/>
              </w:rPr>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5AD6C"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AE49F" w14:textId="77777777" w:rsidR="00E308B2" w:rsidRDefault="00E308B2" w:rsidP="00AC5BAF">
            <w:pPr>
              <w:pStyle w:val="TAL"/>
            </w:pPr>
          </w:p>
        </w:tc>
      </w:tr>
    </w:tbl>
    <w:p w14:paraId="1D5F2514" w14:textId="77777777" w:rsidR="00E308B2" w:rsidRDefault="00E308B2" w:rsidP="00E308B2">
      <w:pPr>
        <w:rPr>
          <w:rFonts w:eastAsia="Times New Roman"/>
          <w:sz w:val="24"/>
          <w:szCs w:val="24"/>
        </w:rPr>
      </w:pPr>
      <w:r>
        <w:rPr>
          <w:rFonts w:eastAsia="Times New Roman"/>
        </w:rPr>
        <w:br/>
        <w:t>1470 Entries</w:t>
      </w:r>
    </w:p>
    <w:p w14:paraId="661E24DD" w14:textId="77777777" w:rsidR="00E308B2" w:rsidRDefault="00E308B2" w:rsidP="00E308B2">
      <w:pPr>
        <w:spacing w:after="0"/>
        <w:rPr>
          <w:rFonts w:eastAsia="Times New Roman"/>
          <w:b/>
          <w:lang w:eastAsia="en-US"/>
        </w:rPr>
      </w:pPr>
      <w:r>
        <w:br w:type="page"/>
      </w:r>
    </w:p>
    <w:p w14:paraId="2D791FC2" w14:textId="77777777" w:rsidR="00E308B2" w:rsidRDefault="00E308B2" w:rsidP="00E308B2">
      <w:pPr>
        <w:pStyle w:val="Heading9"/>
        <w:rPr>
          <w:rFonts w:eastAsiaTheme="minorEastAsia"/>
        </w:rPr>
      </w:pPr>
      <w:bookmarkStart w:id="158" w:name="_Toc177620710"/>
      <w:r>
        <w:rPr>
          <w:b/>
        </w:rPr>
        <w:lastRenderedPageBreak/>
        <w:t>Annex B:</w:t>
      </w:r>
      <w:r>
        <w:rPr>
          <w:b/>
        </w:rPr>
        <w:tab/>
        <w:t>Change Requests and P-CRs</w:t>
      </w:r>
      <w:bookmarkEnd w:id="158"/>
    </w:p>
    <w:p w14:paraId="1AC4176B" w14:textId="77777777" w:rsidR="00E308B2" w:rsidRDefault="00E308B2" w:rsidP="00E308B2">
      <w:pPr>
        <w:pStyle w:val="Heading1"/>
      </w:pPr>
      <w:bookmarkStart w:id="159" w:name="_Toc177620711"/>
      <w:r>
        <w:rPr>
          <w:b/>
        </w:rPr>
        <w:t>B.1</w:t>
      </w:r>
      <w:r>
        <w:rPr>
          <w:b/>
        </w:rPr>
        <w:tab/>
        <w:t>List of agreed CRs from meeting S2#163</w:t>
      </w:r>
      <w:bookmarkEnd w:id="159"/>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81"/>
        <w:gridCol w:w="431"/>
        <w:gridCol w:w="160"/>
        <w:gridCol w:w="383"/>
        <w:gridCol w:w="1823"/>
        <w:gridCol w:w="321"/>
        <w:gridCol w:w="531"/>
        <w:gridCol w:w="378"/>
        <w:gridCol w:w="761"/>
        <w:gridCol w:w="1754"/>
        <w:gridCol w:w="2088"/>
        <w:gridCol w:w="470"/>
        <w:gridCol w:w="300"/>
        <w:gridCol w:w="420"/>
        <w:gridCol w:w="290"/>
        <w:gridCol w:w="3048"/>
        <w:gridCol w:w="611"/>
        <w:gridCol w:w="650"/>
      </w:tblGrid>
      <w:tr w:rsidR="00E308B2" w14:paraId="28B7788F" w14:textId="77777777" w:rsidTr="00AC5BAF">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FC3115A" w14:textId="77777777" w:rsidR="00E308B2" w:rsidRDefault="00E308B2" w:rsidP="00AC5BAF">
            <w:pPr>
              <w:pStyle w:val="TAH"/>
            </w:pPr>
            <w:r>
              <w:lastRenderedPageBreak/>
              <w:t>Spec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97D8D5A" w14:textId="77777777" w:rsidR="00E308B2" w:rsidRDefault="00E308B2" w:rsidP="00AC5BAF">
            <w:pPr>
              <w:pStyle w:val="TAH"/>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0A47FA6" w14:textId="77777777" w:rsidR="00E308B2" w:rsidRDefault="00E308B2" w:rsidP="00AC5BAF">
            <w:pPr>
              <w:pStyle w:val="TAH"/>
            </w:pPr>
            <w:r>
              <w:t>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1C1E7DC" w14:textId="77777777" w:rsidR="00E308B2" w:rsidRDefault="00E308B2" w:rsidP="00AC5BAF">
            <w:pPr>
              <w:pStyle w:val="TAH"/>
            </w:pPr>
            <w:r>
              <w:t>Rel</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6E8B39F" w14:textId="77777777" w:rsidR="00E308B2" w:rsidRDefault="00E308B2" w:rsidP="00AC5BAF">
            <w:pPr>
              <w:pStyle w:val="TAH"/>
            </w:pPr>
            <w:r>
              <w:t>Subject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83FA649" w14:textId="77777777" w:rsidR="00E308B2" w:rsidRDefault="00E308B2" w:rsidP="00AC5BAF">
            <w:pPr>
              <w:pStyle w:val="TAH"/>
            </w:pPr>
            <w:r>
              <w:t>Cat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CDB4252" w14:textId="77777777" w:rsidR="00E308B2" w:rsidRDefault="00E308B2" w:rsidP="00AC5BAF">
            <w:pPr>
              <w:pStyle w:val="TAH"/>
            </w:pPr>
            <w:r>
              <w:t>Vsn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28C0ABF" w14:textId="77777777" w:rsidR="00E308B2" w:rsidRDefault="00E308B2" w:rsidP="00AC5BAF">
            <w:pPr>
              <w:pStyle w:val="TAH"/>
            </w:pPr>
            <w:r>
              <w:t>Mtg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1851BC1" w14:textId="77777777" w:rsidR="00E308B2" w:rsidRDefault="00E308B2" w:rsidP="00AC5BAF">
            <w:pPr>
              <w:pStyle w:val="TAH"/>
            </w:pPr>
            <w: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A8670D6" w14:textId="77777777" w:rsidR="00E308B2" w:rsidRDefault="00E308B2" w:rsidP="00AC5BAF">
            <w:pPr>
              <w:pStyle w:val="TAH"/>
            </w:pPr>
            <w: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2A3A4A6" w14:textId="77777777" w:rsidR="00E308B2" w:rsidRDefault="00E308B2" w:rsidP="00AC5BAF">
            <w:pPr>
              <w:pStyle w:val="TAH"/>
            </w:pPr>
            <w:r>
              <w:t>Work Item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AF04526" w14:textId="77777777" w:rsidR="00E308B2" w:rsidRDefault="00E308B2" w:rsidP="00AC5BAF">
            <w:pPr>
              <w:pStyle w:val="TAH"/>
            </w:pPr>
            <w:r>
              <w:t>UICC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E99C2A2" w14:textId="77777777" w:rsidR="00E308B2" w:rsidRDefault="00E308B2" w:rsidP="00AC5BAF">
            <w:pPr>
              <w:pStyle w:val="TAH"/>
            </w:pPr>
            <w:r>
              <w:t>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BCC9633" w14:textId="77777777" w:rsidR="00E308B2" w:rsidRDefault="00E308B2" w:rsidP="00AC5BAF">
            <w:pPr>
              <w:pStyle w:val="TAH"/>
            </w:pPr>
            <w:r>
              <w:t>RAN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2AAD1BB" w14:textId="77777777" w:rsidR="00E308B2" w:rsidRDefault="00E308B2" w:rsidP="00AC5BAF">
            <w:pPr>
              <w:pStyle w:val="TAH"/>
            </w:pPr>
            <w:r>
              <w:t>CN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E3CDD68" w14:textId="77777777" w:rsidR="00E308B2" w:rsidRDefault="00E308B2" w:rsidP="00AC5BAF">
            <w:pPr>
              <w:pStyle w:val="TAH"/>
            </w:pPr>
            <w:r>
              <w:t>Aff Cl</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006BCE3" w14:textId="77777777" w:rsidR="00E308B2" w:rsidRDefault="00E308B2" w:rsidP="00AC5BAF">
            <w:pPr>
              <w:pStyle w:val="TAH"/>
            </w:pPr>
            <w:r>
              <w:t>Status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D895610" w14:textId="77777777" w:rsidR="00E308B2" w:rsidRDefault="00E308B2" w:rsidP="00AC5BAF">
            <w:pPr>
              <w:pStyle w:val="TAH"/>
            </w:pPr>
            <w:r>
              <w:t>OAffSp</w:t>
            </w:r>
          </w:p>
        </w:tc>
      </w:tr>
      <w:tr w:rsidR="00E308B2" w14:paraId="42A5C5E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8CA23" w14:textId="77777777" w:rsidR="00E308B2" w:rsidRDefault="00E308B2" w:rsidP="00AC5BAF">
            <w:pPr>
              <w:pStyle w:val="TAL"/>
            </w:pPr>
            <w:r>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F5F6D" w14:textId="77777777" w:rsidR="00E308B2" w:rsidRDefault="00E308B2" w:rsidP="00AC5BAF">
            <w:pPr>
              <w:pStyle w:val="TAL"/>
            </w:pPr>
            <w:r>
              <w:t>0363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CDA14" w14:textId="77777777" w:rsidR="00E308B2" w:rsidRDefault="00E308B2" w:rsidP="00AC5BAF">
            <w:pPr>
              <w:pStyle w:val="TAL"/>
            </w:pPr>
            <w: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6DFF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A26F9" w14:textId="77777777" w:rsidR="00E308B2" w:rsidRDefault="00E308B2" w:rsidP="00AC5BAF">
            <w:pPr>
              <w:pStyle w:val="TAL"/>
            </w:pPr>
            <w:r>
              <w:t>FSA ID used for MBS session involving RedCap and non-RedCap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6016F"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1FD80"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7133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8ADE6" w14:textId="77777777" w:rsidR="00E308B2" w:rsidRDefault="00E308B2" w:rsidP="00AC5BAF">
            <w:pPr>
              <w:pStyle w:val="TAL"/>
            </w:pPr>
            <w:r>
              <w:t>S2-2407157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41BB5"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7CFB7"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8549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28FD5"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4B556"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D62FF"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B9C0D" w14:textId="77777777" w:rsidR="00E308B2" w:rsidRDefault="00E308B2" w:rsidP="00AC5BAF">
            <w:pPr>
              <w:pStyle w:val="TAL"/>
            </w:pPr>
            <w:r>
              <w:t>6.11, 6.19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E84ED"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E48A6" w14:textId="77777777" w:rsidR="00E308B2" w:rsidRDefault="00E308B2" w:rsidP="00AC5BAF">
            <w:pPr>
              <w:pStyle w:val="TAL"/>
            </w:pPr>
          </w:p>
        </w:tc>
      </w:tr>
      <w:tr w:rsidR="00E308B2" w14:paraId="16D9BB5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5C7DE" w14:textId="77777777" w:rsidR="00E308B2" w:rsidRDefault="00E308B2" w:rsidP="00AC5BAF">
            <w:pPr>
              <w:pStyle w:val="TAL"/>
              <w:rPr>
                <w:sz w:val="24"/>
                <w:szCs w:val="24"/>
              </w:rPr>
            </w:pPr>
            <w:r>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17C25" w14:textId="77777777" w:rsidR="00E308B2" w:rsidRDefault="00E308B2" w:rsidP="00AC5BAF">
            <w:pPr>
              <w:pStyle w:val="TAL"/>
            </w:pPr>
            <w:r>
              <w:t>0368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471E2"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1A7C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EF588" w14:textId="77777777" w:rsidR="00E308B2" w:rsidRDefault="00E308B2" w:rsidP="00AC5BAF">
            <w:pPr>
              <w:pStyle w:val="TAL"/>
            </w:pPr>
            <w:r>
              <w:t>Cleanup CR for TS 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E3F18" w14:textId="77777777" w:rsidR="00E308B2" w:rsidRDefault="00E308B2" w:rsidP="00AC5BAF">
            <w:pPr>
              <w:pStyle w:val="TAL"/>
            </w:pPr>
            <w: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749A4"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1152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6889C" w14:textId="77777777" w:rsidR="00E308B2" w:rsidRDefault="00E308B2" w:rsidP="00AC5BAF">
            <w:pPr>
              <w:pStyle w:val="TAL"/>
            </w:pPr>
            <w:r>
              <w:t>S2-2406919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3AF1A" w14:textId="77777777" w:rsidR="00E308B2" w:rsidRDefault="00E308B2" w:rsidP="00AC5BAF">
            <w:pPr>
              <w:pStyle w:val="TAL"/>
            </w:pPr>
            <w:r>
              <w:t>Huawei, HiSilicon, Ericsson, Nokia,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1379B"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F3A3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9CC43"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E1696"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52FDE"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A140A" w14:textId="77777777" w:rsidR="00E308B2" w:rsidRDefault="00E308B2" w:rsidP="00AC5BAF">
            <w:pPr>
              <w:pStyle w:val="TAL"/>
              <w:rPr>
                <w:sz w:val="24"/>
                <w:szCs w:val="24"/>
              </w:rPr>
            </w:pPr>
            <w:r>
              <w:t>5.3.2.7, 6.11, 6.18, 6.19, 7.2.1.4, 7.2.2.4, 7.2.3.7, 7.2.10, 9.1.3.1, 9.3.3.2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FACE8"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921FD" w14:textId="77777777" w:rsidR="00E308B2" w:rsidRDefault="00E308B2" w:rsidP="00AC5BAF">
            <w:pPr>
              <w:pStyle w:val="TAL"/>
            </w:pPr>
          </w:p>
        </w:tc>
      </w:tr>
      <w:tr w:rsidR="00E308B2" w14:paraId="5AEB61E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560BC" w14:textId="77777777" w:rsidR="00E308B2" w:rsidRDefault="00E308B2" w:rsidP="00AC5BAF">
            <w:pPr>
              <w:pStyle w:val="TAL"/>
              <w:rPr>
                <w:sz w:val="24"/>
                <w:szCs w:val="24"/>
              </w:rPr>
            </w:pPr>
            <w:r>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CDB80" w14:textId="77777777" w:rsidR="00E308B2" w:rsidRDefault="00E308B2" w:rsidP="00AC5BAF">
            <w:pPr>
              <w:pStyle w:val="TAL"/>
            </w:pPr>
            <w:r>
              <w:t>0369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D70C0"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B58E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D957D" w14:textId="77777777" w:rsidR="00E308B2" w:rsidRDefault="00E308B2" w:rsidP="00AC5BAF">
            <w:pPr>
              <w:pStyle w:val="TAL"/>
            </w:pPr>
            <w:r>
              <w:t>Transport change for resource sharing across broadcast MBS Sessions &amp;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CD006"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55A6E"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B2F8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A90AE" w14:textId="77777777" w:rsidR="00E308B2" w:rsidRDefault="00E308B2" w:rsidP="00AC5BAF">
            <w:pPr>
              <w:pStyle w:val="TAL"/>
            </w:pPr>
            <w:r>
              <w:t>S2-2406952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D1FC1"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7FFF6" w14:textId="77777777" w:rsidR="00E308B2" w:rsidRDefault="00E308B2" w:rsidP="00AC5BAF">
            <w:pPr>
              <w:pStyle w:val="TAL"/>
            </w:pPr>
            <w:r>
              <w:t>5MBS_Ph2, 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359D5"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A1592"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A7009"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8D59F" w14:textId="77777777" w:rsidR="00E308B2" w:rsidRDefault="00E308B2" w:rsidP="00AC5BAF">
            <w:pPr>
              <w:pStyle w:val="TAL"/>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8121F" w14:textId="77777777" w:rsidR="00E308B2" w:rsidRDefault="00E308B2" w:rsidP="00AC5BAF">
            <w:pPr>
              <w:pStyle w:val="TAL"/>
            </w:pPr>
            <w:r>
              <w:t>2, 7.3.7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C15B0"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8E665" w14:textId="77777777" w:rsidR="00E308B2" w:rsidRDefault="00E308B2" w:rsidP="00AC5BAF">
            <w:pPr>
              <w:pStyle w:val="TAL"/>
            </w:pPr>
          </w:p>
        </w:tc>
      </w:tr>
      <w:tr w:rsidR="00E308B2" w14:paraId="58F7BD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85B2D" w14:textId="77777777" w:rsidR="00E308B2" w:rsidRDefault="00E308B2" w:rsidP="00AC5BAF">
            <w:pPr>
              <w:pStyle w:val="TAL"/>
              <w:rPr>
                <w:sz w:val="24"/>
                <w:szCs w:val="24"/>
              </w:rPr>
            </w:pPr>
            <w:r>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E88EB" w14:textId="77777777" w:rsidR="00E308B2" w:rsidRDefault="00E308B2" w:rsidP="00AC5BAF">
            <w:pPr>
              <w:pStyle w:val="TAL"/>
            </w:pPr>
            <w:r>
              <w:t>0370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7625C"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525B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56D9E" w14:textId="77777777" w:rsidR="00E308B2" w:rsidRDefault="00E308B2" w:rsidP="00AC5BAF">
            <w:pPr>
              <w:pStyle w:val="TAL"/>
            </w:pPr>
            <w:r>
              <w:t>Clarification on NR RedCap UEs Information and Group message delivery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B3BD0"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26651"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BFD67"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5394E" w14:textId="77777777" w:rsidR="00E308B2" w:rsidRDefault="00E308B2" w:rsidP="00AC5BAF">
            <w:pPr>
              <w:pStyle w:val="TAL"/>
            </w:pPr>
            <w:r>
              <w:t>S2-2406917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4137E" w14:textId="77777777" w:rsidR="00E308B2" w:rsidRDefault="00E308B2" w:rsidP="00AC5BAF">
            <w:pPr>
              <w:pStyle w:val="TAL"/>
            </w:pPr>
            <w:r>
              <w:t>ZTE,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C9E6A"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639F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9F943"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C8562"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5FF29"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A736F" w14:textId="77777777" w:rsidR="00E308B2" w:rsidRDefault="00E308B2" w:rsidP="00AC5BAF">
            <w:pPr>
              <w:pStyle w:val="TAL"/>
            </w:pPr>
            <w:r>
              <w:t>6.15, 7.5.1, 7.5.2, 9.4.4.2, 9.4.4.3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B0AE5"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DB50E" w14:textId="77777777" w:rsidR="00E308B2" w:rsidRDefault="00E308B2" w:rsidP="00AC5BAF">
            <w:pPr>
              <w:pStyle w:val="TAL"/>
            </w:pPr>
          </w:p>
        </w:tc>
      </w:tr>
      <w:tr w:rsidR="00E308B2" w14:paraId="2F0A4CA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F8B71" w14:textId="77777777" w:rsidR="00E308B2" w:rsidRDefault="00E308B2" w:rsidP="00AC5BAF">
            <w:pPr>
              <w:pStyle w:val="TAL"/>
              <w:rPr>
                <w:sz w:val="24"/>
                <w:szCs w:val="24"/>
              </w:rPr>
            </w:pPr>
            <w:r>
              <w:t>23.273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5384E" w14:textId="77777777" w:rsidR="00E308B2" w:rsidRDefault="00E308B2" w:rsidP="00AC5BAF">
            <w:pPr>
              <w:pStyle w:val="TAL"/>
            </w:pPr>
            <w:r>
              <w:t>0517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DE267"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349A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C98E2" w14:textId="77777777" w:rsidR="00E308B2" w:rsidRDefault="00E308B2" w:rsidP="00AC5BAF">
            <w:pPr>
              <w:pStyle w:val="TAL"/>
            </w:pPr>
            <w:r>
              <w:t>Support for UE Ranging/SL Positioning privacy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1BF16"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C968B"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838D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9BB50" w14:textId="77777777" w:rsidR="00E308B2" w:rsidRDefault="00E308B2" w:rsidP="00AC5BAF">
            <w:pPr>
              <w:pStyle w:val="TAL"/>
            </w:pPr>
            <w:r>
              <w:t>S2-2407095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3EE24" w14:textId="77777777" w:rsidR="00E308B2" w:rsidRDefault="00E308B2" w:rsidP="00AC5BAF">
            <w:pPr>
              <w:pStyle w:val="TAL"/>
            </w:pPr>
            <w:r>
              <w:t>Sony,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39B24"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3998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5CDFF"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C968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7087D"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D88A4" w14:textId="77777777" w:rsidR="00E308B2" w:rsidRDefault="00E308B2" w:rsidP="00AC5BAF">
            <w:pPr>
              <w:pStyle w:val="TAL"/>
            </w:pPr>
            <w:r>
              <w:t>6.20.1, 6.20.3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FBE43"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30381" w14:textId="77777777" w:rsidR="00E308B2" w:rsidRDefault="00E308B2" w:rsidP="00AC5BAF">
            <w:pPr>
              <w:pStyle w:val="TAL"/>
            </w:pPr>
          </w:p>
        </w:tc>
      </w:tr>
      <w:tr w:rsidR="00E308B2" w14:paraId="4332799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C3009" w14:textId="77777777" w:rsidR="00E308B2" w:rsidRDefault="00E308B2" w:rsidP="00AC5BAF">
            <w:pPr>
              <w:pStyle w:val="TAL"/>
              <w:rPr>
                <w:sz w:val="24"/>
                <w:szCs w:val="24"/>
              </w:rPr>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BA308" w14:textId="77777777" w:rsidR="00E308B2" w:rsidRDefault="00E308B2" w:rsidP="00AC5BAF">
            <w:pPr>
              <w:pStyle w:val="TAL"/>
            </w:pPr>
            <w:r>
              <w:t>1087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A5AF9"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0E00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FDAD0" w14:textId="77777777" w:rsidR="00E308B2" w:rsidRDefault="00E308B2" w:rsidP="00AC5BAF">
            <w:pPr>
              <w:pStyle w:val="TAL"/>
            </w:pPr>
            <w:r>
              <w:t>Clarification on QoS sustainability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A4F14"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8AA3A"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7457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1C51F" w14:textId="77777777" w:rsidR="00E308B2" w:rsidRDefault="00E308B2" w:rsidP="00AC5BAF">
            <w:pPr>
              <w:pStyle w:val="TAL"/>
            </w:pPr>
            <w:r>
              <w:t>S2-2407015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401A4" w14:textId="77777777" w:rsidR="00E308B2" w:rsidRDefault="00E308B2" w:rsidP="00AC5BAF">
            <w:pPr>
              <w:pStyle w:val="TAL"/>
            </w:pPr>
            <w:r>
              <w:t>ZTE,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FC014"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88E6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B64F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D8BB6"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58422"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ADCF9" w14:textId="77777777" w:rsidR="00E308B2" w:rsidRDefault="00E308B2" w:rsidP="00AC5BAF">
            <w:pPr>
              <w:pStyle w:val="TAL"/>
            </w:pPr>
            <w:r>
              <w:t>6.9.2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C2762"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F95CB" w14:textId="77777777" w:rsidR="00E308B2" w:rsidRDefault="00E308B2" w:rsidP="00AC5BAF">
            <w:pPr>
              <w:pStyle w:val="TAL"/>
            </w:pPr>
          </w:p>
        </w:tc>
      </w:tr>
      <w:tr w:rsidR="00E308B2" w14:paraId="04B3D3F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07965" w14:textId="77777777" w:rsidR="00E308B2" w:rsidRDefault="00E308B2" w:rsidP="00AC5BAF">
            <w:pPr>
              <w:pStyle w:val="TAL"/>
              <w:rPr>
                <w:sz w:val="24"/>
                <w:szCs w:val="24"/>
              </w:rPr>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DC6BF" w14:textId="77777777" w:rsidR="00E308B2" w:rsidRDefault="00E308B2" w:rsidP="00AC5BAF">
            <w:pPr>
              <w:pStyle w:val="TAL"/>
            </w:pPr>
            <w:r>
              <w:t>1091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E69ED"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2801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8C7C6" w14:textId="77777777" w:rsidR="00E308B2" w:rsidRDefault="00E308B2" w:rsidP="00AC5BAF">
            <w:pPr>
              <w:pStyle w:val="TAL"/>
            </w:pPr>
            <w:r>
              <w:t>Update for ML Model sharing in FL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4D378"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16296"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FCC9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97EC0" w14:textId="77777777" w:rsidR="00E308B2" w:rsidRDefault="00E308B2" w:rsidP="00AC5BAF">
            <w:pPr>
              <w:pStyle w:val="TAL"/>
            </w:pPr>
            <w:r>
              <w:t>S2-2407071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04BD1" w14:textId="77777777" w:rsidR="00E308B2" w:rsidRDefault="00E308B2" w:rsidP="00AC5BAF">
            <w:pPr>
              <w:pStyle w:val="TAL"/>
            </w:pPr>
            <w:r>
              <w:t>Vivo, ZTE, Huawei, HilSilicon, Samsung, CATT, Ericsson,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95004"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F810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669CC"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5990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CFDFB"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86EDC" w14:textId="77777777" w:rsidR="00E308B2" w:rsidRDefault="00E308B2" w:rsidP="00AC5BAF">
            <w:pPr>
              <w:pStyle w:val="TAL"/>
            </w:pPr>
            <w:r>
              <w:t>5.3, 6.2A.0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1BE3E"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C45F0" w14:textId="77777777" w:rsidR="00E308B2" w:rsidRDefault="00E308B2" w:rsidP="00AC5BAF">
            <w:pPr>
              <w:pStyle w:val="TAL"/>
            </w:pPr>
          </w:p>
        </w:tc>
      </w:tr>
      <w:tr w:rsidR="00E308B2" w14:paraId="5B5A5F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69088" w14:textId="77777777" w:rsidR="00E308B2" w:rsidRDefault="00E308B2" w:rsidP="00AC5BAF">
            <w:pPr>
              <w:pStyle w:val="TAL"/>
              <w:rPr>
                <w:sz w:val="24"/>
                <w:szCs w:val="24"/>
              </w:rPr>
            </w:pPr>
            <w: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36BED" w14:textId="77777777" w:rsidR="00E308B2" w:rsidRDefault="00E308B2" w:rsidP="00AC5BAF">
            <w:pPr>
              <w:pStyle w:val="TAL"/>
            </w:pPr>
            <w:r>
              <w:t>0436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0379F" w14:textId="77777777" w:rsidR="00E308B2" w:rsidRDefault="00E308B2" w:rsidP="00AC5BAF">
            <w:pPr>
              <w:pStyle w:val="TAL"/>
            </w:pPr>
            <w: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2950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CAF60" w14:textId="77777777" w:rsidR="00E308B2" w:rsidRDefault="00E308B2" w:rsidP="00AC5BAF">
            <w:pPr>
              <w:pStyle w:val="TAL"/>
            </w:pPr>
            <w:r>
              <w:t>ProSe support for NPNs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0AA54"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311B0" w14:textId="77777777" w:rsidR="00E308B2" w:rsidRDefault="00E308B2" w:rsidP="00AC5BAF">
            <w:pPr>
              <w:pStyle w:val="TAL"/>
            </w:pPr>
            <w:r>
              <w:t>18.5.1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A571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CECFF" w14:textId="77777777" w:rsidR="00E308B2" w:rsidRDefault="00E308B2" w:rsidP="00AC5BAF">
            <w:pPr>
              <w:pStyle w:val="TAL"/>
            </w:pPr>
            <w:r>
              <w:t>S2-2407282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CB6FA" w14:textId="77777777" w:rsidR="00E308B2" w:rsidRDefault="00E308B2" w:rsidP="00AC5BAF">
            <w:pPr>
              <w:pStyle w:val="TAL"/>
            </w:pPr>
            <w:r>
              <w:t>OPPO, 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43B1D"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C740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C9FCA"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AE16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5D7CD"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4B3D6" w14:textId="77777777" w:rsidR="00E308B2" w:rsidRDefault="00E308B2" w:rsidP="00AC5BAF">
            <w:pPr>
              <w:pStyle w:val="TAL"/>
            </w:pPr>
            <w:r>
              <w:t>4.2.X (new), 4.2.X.1 (new), 4.2.X.2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3BC7B"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2AD2C" w14:textId="77777777" w:rsidR="00E308B2" w:rsidRDefault="00E308B2" w:rsidP="00AC5BAF">
            <w:pPr>
              <w:pStyle w:val="TAL"/>
            </w:pPr>
          </w:p>
        </w:tc>
      </w:tr>
      <w:tr w:rsidR="00E308B2" w14:paraId="2E6506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A2E1D" w14:textId="77777777" w:rsidR="00E308B2" w:rsidRDefault="00E308B2" w:rsidP="00AC5BAF">
            <w:pPr>
              <w:pStyle w:val="TAL"/>
              <w:rPr>
                <w:sz w:val="24"/>
                <w:szCs w:val="24"/>
              </w:rPr>
            </w:pPr>
            <w: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7E4ED" w14:textId="77777777" w:rsidR="00E308B2" w:rsidRDefault="00E308B2" w:rsidP="00AC5BAF">
            <w:pPr>
              <w:pStyle w:val="TAL"/>
            </w:pPr>
            <w:r>
              <w:t>0443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6427F"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1D94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95C25" w14:textId="77777777" w:rsidR="00E308B2" w:rsidRDefault="00E308B2" w:rsidP="00AC5BAF">
            <w:pPr>
              <w:pStyle w:val="TAL"/>
            </w:pPr>
            <w:r>
              <w:t>Alignment with stage 3 specification on End UE user info and Direct discovery set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0F21A"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49030" w14:textId="77777777" w:rsidR="00E308B2" w:rsidRDefault="00E308B2" w:rsidP="00AC5BAF">
            <w:pPr>
              <w:pStyle w:val="TAL"/>
            </w:pPr>
            <w:r>
              <w:t>18.5.1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C328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ACAD1" w14:textId="77777777" w:rsidR="00E308B2" w:rsidRDefault="00E308B2" w:rsidP="00AC5BAF">
            <w:pPr>
              <w:pStyle w:val="TAL"/>
            </w:pPr>
            <w:r>
              <w:t>S2-2406892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3B51B" w14:textId="77777777" w:rsidR="00E308B2" w:rsidRDefault="00E308B2" w:rsidP="00AC5BAF">
            <w:pPr>
              <w:pStyle w:val="TAL"/>
            </w:pPr>
            <w:r>
              <w:t>CATT, Samsung,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785FA" w14:textId="77777777" w:rsidR="00E308B2" w:rsidRDefault="00E308B2" w:rsidP="00AC5BAF">
            <w:pPr>
              <w:pStyle w:val="TAL"/>
            </w:pPr>
            <w:r>
              <w:t>5G_ProSe_Ph2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BB85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C9B08"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45442"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10CFE"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C3BC6" w14:textId="77777777" w:rsidR="00E308B2" w:rsidRDefault="00E308B2" w:rsidP="00AC5BAF">
            <w:pPr>
              <w:pStyle w:val="TAL"/>
              <w:rPr>
                <w:sz w:val="24"/>
                <w:szCs w:val="24"/>
              </w:rPr>
            </w:pPr>
            <w:r>
              <w:t>5.1.5.1, 5.8.4.1, 6.3.2.4.2, 6.3.2.4.3, 6.3.2.4.4, 6.3.2.4.5, 6.4.3.7.1, 6.4.3.7.4, 6.7.1.1, 6.7.2, 6.7.3.2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DEA0E"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8EDBB" w14:textId="77777777" w:rsidR="00E308B2" w:rsidRDefault="00E308B2" w:rsidP="00AC5BAF">
            <w:pPr>
              <w:pStyle w:val="TAL"/>
            </w:pPr>
          </w:p>
        </w:tc>
      </w:tr>
      <w:tr w:rsidR="00E308B2" w14:paraId="3E6DFC0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B1E73"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C18C3" w14:textId="77777777" w:rsidR="00E308B2" w:rsidRDefault="00E308B2" w:rsidP="00AC5BAF">
            <w:pPr>
              <w:pStyle w:val="TAL"/>
            </w:pPr>
            <w:r>
              <w:t>5356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EDBC3" w14:textId="77777777" w:rsidR="00E308B2" w:rsidRDefault="00E308B2" w:rsidP="00AC5BAF">
            <w:pPr>
              <w:pStyle w:val="TAL"/>
            </w:pPr>
            <w:r>
              <w:t>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1A96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C748F" w14:textId="77777777" w:rsidR="00E308B2" w:rsidRDefault="00E308B2" w:rsidP="00AC5BAF">
            <w:pPr>
              <w:pStyle w:val="TAL"/>
            </w:pPr>
            <w:r>
              <w:t>Network Slicing for Indirect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08F3A"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398E2"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CF6C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35674" w14:textId="77777777" w:rsidR="00E308B2" w:rsidRDefault="00E308B2" w:rsidP="00AC5BAF">
            <w:pPr>
              <w:pStyle w:val="TAL"/>
            </w:pPr>
            <w:r>
              <w:t>S2-2407279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88225" w14:textId="77777777" w:rsidR="00E308B2" w:rsidRDefault="00E308B2" w:rsidP="00AC5BAF">
            <w:pPr>
              <w:pStyle w:val="TAL"/>
            </w:pPr>
            <w:r>
              <w:t>Huawei, HiSilicon, Nokia, Lenovo, Samsung, China Unicom,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5B5C3" w14:textId="77777777" w:rsidR="00E308B2" w:rsidRDefault="00E308B2" w:rsidP="00AC5BAF">
            <w:pPr>
              <w:pStyle w:val="TAL"/>
            </w:pPr>
            <w:r>
              <w:t>TEI19_NetShare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AB80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2DB9B"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F94D6"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DB32E"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FB298" w14:textId="77777777" w:rsidR="00E308B2" w:rsidRDefault="00E308B2" w:rsidP="00AC5BAF">
            <w:pPr>
              <w:pStyle w:val="TAL"/>
            </w:pPr>
            <w:r>
              <w:t>5.18.5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3449D"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C1B3F" w14:textId="77777777" w:rsidR="00E308B2" w:rsidRDefault="00E308B2" w:rsidP="00AC5BAF">
            <w:pPr>
              <w:pStyle w:val="TAL"/>
            </w:pPr>
          </w:p>
        </w:tc>
      </w:tr>
      <w:tr w:rsidR="00E308B2" w14:paraId="6A8B5DE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B7975" w14:textId="77777777" w:rsidR="00E308B2" w:rsidRDefault="00E308B2" w:rsidP="00AC5BAF">
            <w:pPr>
              <w:pStyle w:val="TAL"/>
              <w:rPr>
                <w:sz w:val="24"/>
                <w:szCs w:val="24"/>
              </w:rPr>
            </w:pPr>
            <w:r>
              <w:lastRenderedPageBreak/>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F4535" w14:textId="77777777" w:rsidR="00E308B2" w:rsidRDefault="00E308B2" w:rsidP="00AC5BAF">
            <w:pPr>
              <w:pStyle w:val="TAL"/>
            </w:pPr>
            <w:r>
              <w:t>5364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EFBEF" w14:textId="77777777" w:rsidR="00E308B2" w:rsidRDefault="00E308B2" w:rsidP="00AC5BAF">
            <w:pPr>
              <w:pStyle w:val="TAL"/>
            </w:pPr>
            <w: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3FF6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ADF40" w14:textId="77777777" w:rsidR="00E308B2" w:rsidRDefault="00E308B2" w:rsidP="00AC5BAF">
            <w:pPr>
              <w:pStyle w:val="TAL"/>
            </w:pPr>
            <w:r>
              <w:t>RVAS with target NF selection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36E3E"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9321C"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46A76"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5084F" w14:textId="77777777" w:rsidR="00E308B2" w:rsidRDefault="00E308B2" w:rsidP="00AC5BAF">
            <w:pPr>
              <w:pStyle w:val="TAL"/>
            </w:pPr>
            <w:r>
              <w:t>S2-2407028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C9791" w14:textId="77777777" w:rsidR="00E308B2" w:rsidRDefault="00E308B2" w:rsidP="00AC5BAF">
            <w:pPr>
              <w:pStyle w:val="TAL"/>
            </w:pPr>
            <w:r>
              <w:t>Ericsson, Nokia, Deutsche Telekom, AT&amp;T, Samsung, Huawei, HiSilicon,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F597D"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8D2A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5F3A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16D91"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51EFB"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24BB7" w14:textId="77777777" w:rsidR="00E308B2" w:rsidRDefault="00E308B2" w:rsidP="00AC5BAF">
            <w:pPr>
              <w:pStyle w:val="TAL"/>
            </w:pPr>
            <w:r>
              <w:t>4.2.3, 4.2.4, 5.6.1, 6.2.6.1, 6.3.1, 6.3.2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F7EBA"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D77D8" w14:textId="77777777" w:rsidR="00E308B2" w:rsidRDefault="00E308B2" w:rsidP="00AC5BAF">
            <w:pPr>
              <w:pStyle w:val="TAL"/>
            </w:pPr>
          </w:p>
        </w:tc>
      </w:tr>
      <w:tr w:rsidR="00E308B2" w14:paraId="231349D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D545B"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A1C2C" w14:textId="77777777" w:rsidR="00E308B2" w:rsidRDefault="00E308B2" w:rsidP="00AC5BAF">
            <w:pPr>
              <w:pStyle w:val="TAL"/>
            </w:pPr>
            <w:r>
              <w:t>5367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79A39"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47F8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D63F0" w14:textId="77777777" w:rsidR="00E308B2" w:rsidRDefault="00E308B2" w:rsidP="00AC5BAF">
            <w:pPr>
              <w:pStyle w:val="TAL"/>
            </w:pPr>
            <w:r>
              <w:t>ProSe support for NPNs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FDEBB"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07F07"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61A3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9892E" w14:textId="77777777" w:rsidR="00E308B2" w:rsidRDefault="00E308B2" w:rsidP="00AC5BAF">
            <w:pPr>
              <w:pStyle w:val="TAL"/>
            </w:pPr>
            <w:r>
              <w:t>S2-2406152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05637"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87822"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5BD7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17317"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9076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EEB23"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F984B" w14:textId="77777777" w:rsidR="00E308B2" w:rsidRDefault="00E308B2" w:rsidP="00AC5BAF">
            <w:pPr>
              <w:pStyle w:val="TAL"/>
            </w:pPr>
            <w:r>
              <w:t>5.30.2.0, 5.30.3.1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27BBF"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203A8" w14:textId="77777777" w:rsidR="00E308B2" w:rsidRDefault="00E308B2" w:rsidP="00AC5BAF">
            <w:pPr>
              <w:pStyle w:val="TAL"/>
            </w:pPr>
          </w:p>
        </w:tc>
      </w:tr>
      <w:tr w:rsidR="00E308B2" w14:paraId="0E7046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519EC"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03185" w14:textId="77777777" w:rsidR="00E308B2" w:rsidRDefault="00E308B2" w:rsidP="00AC5BAF">
            <w:pPr>
              <w:pStyle w:val="TAL"/>
            </w:pPr>
            <w:r>
              <w:t>5380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8C3C2" w14:textId="77777777" w:rsidR="00E308B2" w:rsidRDefault="00E308B2" w:rsidP="00AC5BAF">
            <w:pPr>
              <w:pStyle w:val="TAL"/>
            </w:pPr>
            <w:r>
              <w:t>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AE0D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05937" w14:textId="77777777" w:rsidR="00E308B2" w:rsidRDefault="00E308B2" w:rsidP="00AC5BAF">
            <w:pPr>
              <w:pStyle w:val="TAL"/>
            </w:pPr>
            <w:r>
              <w:t>Subscription-based routing to a target core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B8D44"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72DF6"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B226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41380" w14:textId="77777777" w:rsidR="00E308B2" w:rsidRDefault="00E308B2" w:rsidP="00AC5BAF">
            <w:pPr>
              <w:pStyle w:val="TAL"/>
            </w:pPr>
            <w:r>
              <w:t>S2-2407030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CEAFD" w14:textId="77777777" w:rsidR="00E308B2" w:rsidRDefault="00E308B2" w:rsidP="00AC5BAF">
            <w:pPr>
              <w:pStyle w:val="TAL"/>
            </w:pPr>
            <w:r>
              <w:t>Nokia, Vodafone, Samsung, Ericsson, Deutsche Telekom, Huawei,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FF5C7"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4B58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4B49D"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1CA33"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6ADDD"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8DEFD" w14:textId="77777777" w:rsidR="00E308B2" w:rsidRDefault="00E308B2" w:rsidP="00AC5BAF">
            <w:pPr>
              <w:pStyle w:val="TAL"/>
            </w:pPr>
            <w:r>
              <w:t>5.X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F525F"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7E4C5" w14:textId="77777777" w:rsidR="00E308B2" w:rsidRDefault="00E308B2" w:rsidP="00AC5BAF">
            <w:pPr>
              <w:pStyle w:val="TAL"/>
            </w:pPr>
          </w:p>
        </w:tc>
      </w:tr>
      <w:tr w:rsidR="00E308B2" w14:paraId="53F2965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68D2A"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24932" w14:textId="77777777" w:rsidR="00E308B2" w:rsidRDefault="00E308B2" w:rsidP="00AC5BAF">
            <w:pPr>
              <w:pStyle w:val="TAL"/>
            </w:pPr>
            <w:r>
              <w:t>5398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EBAD6"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27C0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C3183" w14:textId="77777777" w:rsidR="00E308B2" w:rsidRDefault="00E308B2" w:rsidP="00AC5BAF">
            <w:pPr>
              <w:pStyle w:val="TAL"/>
            </w:pPr>
            <w:r>
              <w:t>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47829"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28341"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21D97"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626EA" w14:textId="77777777" w:rsidR="00E308B2" w:rsidRDefault="00E308B2" w:rsidP="00AC5BAF">
            <w:pPr>
              <w:pStyle w:val="TAL"/>
            </w:pPr>
            <w:r>
              <w:t>S2-2407065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F98A1" w14:textId="77777777" w:rsidR="00E308B2" w:rsidRDefault="00E308B2" w:rsidP="00AC5BAF">
            <w:pPr>
              <w:pStyle w:val="TAL"/>
            </w:pPr>
            <w:r>
              <w:t>Oracle, Ericsson, Verizon UK Ltd, China Telecom,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F261D"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612B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974DD"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50F8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1DF07"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5C45F" w14:textId="77777777" w:rsidR="00E308B2" w:rsidRDefault="00E308B2" w:rsidP="00AC5BAF">
            <w:pPr>
              <w:pStyle w:val="TAL"/>
              <w:rPr>
                <w:sz w:val="24"/>
                <w:szCs w:val="24"/>
              </w:rPr>
            </w:pPr>
            <w:r>
              <w:t>6.3.11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B262A"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3CED5" w14:textId="77777777" w:rsidR="00E308B2" w:rsidRDefault="00E308B2" w:rsidP="00AC5BAF">
            <w:pPr>
              <w:pStyle w:val="TAL"/>
            </w:pPr>
          </w:p>
        </w:tc>
      </w:tr>
      <w:tr w:rsidR="00E308B2" w14:paraId="73B96E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EAD6D"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FE0F3" w14:textId="77777777" w:rsidR="00E308B2" w:rsidRDefault="00E308B2" w:rsidP="00AC5BAF">
            <w:pPr>
              <w:pStyle w:val="TAL"/>
            </w:pPr>
            <w:r>
              <w:t>5399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5A684"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1E06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BCAEF" w14:textId="77777777" w:rsidR="00E308B2" w:rsidRDefault="00E308B2" w:rsidP="00AC5BAF">
            <w:pPr>
              <w:pStyle w:val="TAL"/>
            </w:pPr>
            <w:r>
              <w:t>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4E6AE"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24900"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749C8"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67F9F" w14:textId="77777777" w:rsidR="00E308B2" w:rsidRDefault="00E308B2" w:rsidP="00AC5BAF">
            <w:pPr>
              <w:pStyle w:val="TAL"/>
            </w:pPr>
            <w:r>
              <w:t>S2-2407125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ABFAB" w14:textId="77777777" w:rsidR="00E308B2" w:rsidRDefault="00E308B2" w:rsidP="00AC5BAF">
            <w:pPr>
              <w:pStyle w:val="TAL"/>
            </w:pPr>
            <w:r>
              <w:t>Nokia, Oracle, China Mobile,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7D2D8"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08C7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AD0C9"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8712F"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ADA77"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BB828" w14:textId="77777777" w:rsidR="00E308B2" w:rsidRDefault="00E308B2" w:rsidP="00AC5BAF">
            <w:pPr>
              <w:pStyle w:val="TAL"/>
              <w:rPr>
                <w:sz w:val="24"/>
                <w:szCs w:val="24"/>
              </w:rPr>
            </w:pPr>
            <w:r>
              <w:t>6.3.1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4C7D2"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2C12B" w14:textId="77777777" w:rsidR="00E308B2" w:rsidRDefault="00E308B2" w:rsidP="00AC5BAF">
            <w:pPr>
              <w:pStyle w:val="TAL"/>
            </w:pPr>
          </w:p>
        </w:tc>
      </w:tr>
      <w:tr w:rsidR="00E308B2" w14:paraId="42B61A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F3E32"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1C6ED" w14:textId="77777777" w:rsidR="00E308B2" w:rsidRDefault="00E308B2" w:rsidP="00AC5BAF">
            <w:pPr>
              <w:pStyle w:val="TAL"/>
            </w:pPr>
            <w:r>
              <w:t>5402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945DF"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A325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9DB2B" w14:textId="77777777" w:rsidR="00E308B2" w:rsidRDefault="00E308B2" w:rsidP="00AC5BAF">
            <w:pPr>
              <w:pStyle w:val="TAL"/>
            </w:pPr>
            <w:r>
              <w:t>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9D6DC" w14:textId="77777777" w:rsidR="00E308B2" w:rsidRDefault="00E308B2" w:rsidP="00AC5BAF">
            <w:pPr>
              <w:pStyle w:val="TAL"/>
            </w:pPr>
            <w: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4B8BF"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056EB"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365EA" w14:textId="77777777" w:rsidR="00E308B2" w:rsidRDefault="00E308B2" w:rsidP="00AC5BAF">
            <w:pPr>
              <w:pStyle w:val="TAL"/>
            </w:pPr>
            <w:r>
              <w:t>S2-2407280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9951A" w14:textId="77777777" w:rsidR="00E308B2" w:rsidRPr="00925BE9" w:rsidRDefault="00E308B2" w:rsidP="00AC5BAF">
            <w:pPr>
              <w:pStyle w:val="TAL"/>
              <w:rPr>
                <w:lang w:val="fr-FR"/>
              </w:rPr>
            </w:pPr>
            <w:r w:rsidRPr="00925BE9">
              <w:rPr>
                <w:lang w:val="fr-FR"/>
              </w:rPr>
              <w:t>China Mobile, ZTE,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9F124"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4E51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59C97"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522A7"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F1ECA"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CCEC1" w14:textId="77777777" w:rsidR="00E308B2" w:rsidRDefault="00E308B2" w:rsidP="00AC5BAF">
            <w:pPr>
              <w:pStyle w:val="TAL"/>
            </w:pPr>
            <w:r>
              <w:t>5.45.1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46B66"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9051D" w14:textId="77777777" w:rsidR="00E308B2" w:rsidRDefault="00E308B2" w:rsidP="00AC5BAF">
            <w:pPr>
              <w:pStyle w:val="TAL"/>
            </w:pPr>
          </w:p>
        </w:tc>
      </w:tr>
      <w:tr w:rsidR="00E308B2" w14:paraId="79A2D5C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BE3F9"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5A5CB" w14:textId="77777777" w:rsidR="00E308B2" w:rsidRDefault="00E308B2" w:rsidP="00AC5BAF">
            <w:pPr>
              <w:pStyle w:val="TAL"/>
            </w:pPr>
            <w:r>
              <w:t>5404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62A86"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A1EF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38E3F" w14:textId="77777777" w:rsidR="00E308B2" w:rsidRDefault="00E308B2" w:rsidP="00AC5BAF">
            <w:pPr>
              <w:pStyle w:val="TAL"/>
            </w:pPr>
            <w:r>
              <w:t>23.501 Cleanup 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50BE2" w14:textId="77777777" w:rsidR="00E308B2" w:rsidRDefault="00E308B2" w:rsidP="00AC5BAF">
            <w:pPr>
              <w:pStyle w:val="TAL"/>
            </w:pPr>
            <w: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5C6D3"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971E1"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2ADCA" w14:textId="77777777" w:rsidR="00E308B2" w:rsidRDefault="00E308B2" w:rsidP="00AC5BAF">
            <w:pPr>
              <w:pStyle w:val="TAL"/>
            </w:pPr>
            <w:r>
              <w:t>S2-2407315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1EB2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84AE1"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D8DA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01970"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C822D"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AE3CB"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1CEDD" w14:textId="77777777" w:rsidR="00E308B2" w:rsidRDefault="00E308B2" w:rsidP="00AC5BAF">
            <w:pPr>
              <w:pStyle w:val="TAL"/>
              <w:rPr>
                <w:sz w:val="24"/>
                <w:szCs w:val="24"/>
              </w:rPr>
            </w:pPr>
            <w:r>
              <w:t>5.37.5.2, 5.37.8.2, 8.3.3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9F8AF"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629EA" w14:textId="77777777" w:rsidR="00E308B2" w:rsidRDefault="00E308B2" w:rsidP="00AC5BAF">
            <w:pPr>
              <w:pStyle w:val="TAL"/>
            </w:pPr>
          </w:p>
        </w:tc>
      </w:tr>
      <w:tr w:rsidR="00E308B2" w14:paraId="7349EEF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F9F49"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EA0B0" w14:textId="77777777" w:rsidR="00E308B2" w:rsidRDefault="00E308B2" w:rsidP="00AC5BAF">
            <w:pPr>
              <w:pStyle w:val="TAL"/>
            </w:pPr>
            <w:r>
              <w:t>4775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772CD"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C0DC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91C9A" w14:textId="77777777" w:rsidR="00E308B2" w:rsidRDefault="00E308B2" w:rsidP="00AC5BAF">
            <w:pPr>
              <w:pStyle w:val="TAL"/>
            </w:pPr>
            <w:r>
              <w:t>Support for UE Ranging/SL Positioning privacy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B1836"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CA868"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580F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23045" w14:textId="77777777" w:rsidR="00E308B2" w:rsidRDefault="00E308B2" w:rsidP="00AC5BAF">
            <w:pPr>
              <w:pStyle w:val="TAL"/>
            </w:pPr>
            <w:r>
              <w:t>S2-2407097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2900C"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CF30D"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519A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52283"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9BA15"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47DD7"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C5C26" w14:textId="77777777" w:rsidR="00E308B2" w:rsidRDefault="00E308B2" w:rsidP="00AC5BAF">
            <w:pPr>
              <w:pStyle w:val="TAL"/>
            </w:pPr>
            <w:r>
              <w:t>2, 4.15.6.2, 5.2.3.3.1, 5.2.3.6.1, 5.2.3.6.2, 5.2.12.2.1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7FCBE"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7BDD1" w14:textId="77777777" w:rsidR="00E308B2" w:rsidRDefault="00E308B2" w:rsidP="00AC5BAF">
            <w:pPr>
              <w:pStyle w:val="TAL"/>
            </w:pPr>
          </w:p>
        </w:tc>
      </w:tr>
      <w:tr w:rsidR="00E308B2" w14:paraId="60B218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247AF"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4F471" w14:textId="77777777" w:rsidR="00E308B2" w:rsidRDefault="00E308B2" w:rsidP="00AC5BAF">
            <w:pPr>
              <w:pStyle w:val="TAL"/>
            </w:pPr>
            <w:r>
              <w:t>4783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2743C" w14:textId="77777777" w:rsidR="00E308B2" w:rsidRDefault="00E308B2" w:rsidP="00AC5BAF">
            <w:pPr>
              <w:pStyle w:val="TAL"/>
            </w:pPr>
            <w: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1EBD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0E92D" w14:textId="77777777" w:rsidR="00E308B2" w:rsidRDefault="00E308B2" w:rsidP="00AC5BAF">
            <w:pPr>
              <w:pStyle w:val="TAL"/>
            </w:pPr>
            <w:r>
              <w:t>RVAS with NF selection in target PLMN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E2FED"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16300"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FD0EA"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E79A7" w14:textId="77777777" w:rsidR="00E308B2" w:rsidRDefault="00E308B2" w:rsidP="00AC5BAF">
            <w:pPr>
              <w:pStyle w:val="TAL"/>
            </w:pPr>
            <w:r>
              <w:t>S2-2407029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DAA93" w14:textId="77777777" w:rsidR="00E308B2" w:rsidRDefault="00E308B2" w:rsidP="00AC5BAF">
            <w:pPr>
              <w:pStyle w:val="TAL"/>
            </w:pPr>
            <w:r>
              <w:t>Ericsson, Nokia, Deutsche Telekom, AT&amp;T, Samsung, Huawei, HiSilicon,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59800"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5269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672F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4DD65"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E54F8"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E6970" w14:textId="77777777" w:rsidR="00E308B2" w:rsidRDefault="00E308B2" w:rsidP="00AC5BAF">
            <w:pPr>
              <w:pStyle w:val="TAL"/>
              <w:rPr>
                <w:sz w:val="24"/>
                <w:szCs w:val="24"/>
              </w:rPr>
            </w:pPr>
            <w:r>
              <w:t>4.3.2.2.3.2, 4.17.4, 4.17.5, 5.2.3.3.1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FC222"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76108" w14:textId="77777777" w:rsidR="00E308B2" w:rsidRDefault="00E308B2" w:rsidP="00AC5BAF">
            <w:pPr>
              <w:pStyle w:val="TAL"/>
            </w:pPr>
          </w:p>
        </w:tc>
      </w:tr>
      <w:tr w:rsidR="00E308B2" w14:paraId="0E7425B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C0AA4"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0F258" w14:textId="77777777" w:rsidR="00E308B2" w:rsidRDefault="00E308B2" w:rsidP="00AC5BAF">
            <w:pPr>
              <w:pStyle w:val="TAL"/>
            </w:pPr>
            <w:r>
              <w:t>4805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DFFB8" w14:textId="77777777" w:rsidR="00E308B2" w:rsidRDefault="00E308B2" w:rsidP="00AC5BAF">
            <w:pPr>
              <w:pStyle w:val="TAL"/>
            </w:pPr>
            <w:r>
              <w:t>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8297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B51C1" w14:textId="77777777" w:rsidR="00E308B2" w:rsidRDefault="00E308B2" w:rsidP="00AC5BAF">
            <w:pPr>
              <w:pStyle w:val="TAL"/>
            </w:pPr>
            <w:r>
              <w:t>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C5AA9"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F07D9"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CCC7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C2F98" w14:textId="77777777" w:rsidR="00E308B2" w:rsidRDefault="00E308B2" w:rsidP="00AC5BAF">
            <w:pPr>
              <w:pStyle w:val="TAL"/>
            </w:pPr>
            <w:r>
              <w:t>S2-2407312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AAF90" w14:textId="77777777" w:rsidR="00E308B2" w:rsidRDefault="00E308B2" w:rsidP="00AC5BAF">
            <w:pPr>
              <w:pStyle w:val="TAL"/>
            </w:pPr>
            <w:r>
              <w:t>AT&amp;T, Ericsson, Samsung, Nokia, Google,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DFCE1" w14:textId="77777777" w:rsidR="00E308B2" w:rsidRDefault="00E308B2" w:rsidP="00AC5BAF">
            <w:pPr>
              <w:pStyle w:val="TAL"/>
            </w:pPr>
            <w:r>
              <w:t>EDGEAPP,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B2E3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8ABB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0DDCD"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9FC80"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8C497" w14:textId="77777777" w:rsidR="00E308B2" w:rsidRDefault="00E308B2" w:rsidP="00AC5BAF">
            <w:pPr>
              <w:pStyle w:val="TAL"/>
            </w:pPr>
            <w:r>
              <w:t>4.15.10A, 5.2.6.27.2,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ACC10"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381B8" w14:textId="77777777" w:rsidR="00E308B2" w:rsidRDefault="00E308B2" w:rsidP="00AC5BAF">
            <w:pPr>
              <w:pStyle w:val="TAL"/>
            </w:pPr>
          </w:p>
        </w:tc>
      </w:tr>
      <w:tr w:rsidR="00E308B2" w14:paraId="719C5C8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7CE53"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30EC2" w14:textId="77777777" w:rsidR="00E308B2" w:rsidRDefault="00E308B2" w:rsidP="00AC5BAF">
            <w:pPr>
              <w:pStyle w:val="TAL"/>
            </w:pPr>
            <w:r>
              <w:t>4807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A02B1"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60E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53CEC" w14:textId="77777777" w:rsidR="00E308B2" w:rsidRDefault="00E308B2" w:rsidP="00AC5BAF">
            <w:pPr>
              <w:pStyle w:val="TAL"/>
            </w:pPr>
            <w:r>
              <w:t>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F2033"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2FEAD"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0E486"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BD2ED" w14:textId="77777777" w:rsidR="00E308B2" w:rsidRDefault="00E308B2" w:rsidP="00AC5BAF">
            <w:pPr>
              <w:pStyle w:val="TAL"/>
            </w:pPr>
            <w:r>
              <w:t>S2-2407066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7BDAB" w14:textId="77777777" w:rsidR="00E308B2" w:rsidRDefault="00E308B2" w:rsidP="00AC5BAF">
            <w:pPr>
              <w:pStyle w:val="TAL"/>
            </w:pPr>
            <w:r>
              <w:t>Oracle, China Telecom, Nokia,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40E6E"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A6C7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047FB"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642D9"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F506E"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D5E63" w14:textId="77777777" w:rsidR="00E308B2" w:rsidRDefault="00E308B2" w:rsidP="00AC5BAF">
            <w:pPr>
              <w:pStyle w:val="TAL"/>
              <w:rPr>
                <w:sz w:val="24"/>
                <w:szCs w:val="24"/>
              </w:rPr>
            </w:pPr>
            <w:r>
              <w:t>4.16.11.1, 4.16.12.2, 4.16.13.1, 4.16.8.1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AA7F3"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9E0A8" w14:textId="77777777" w:rsidR="00E308B2" w:rsidRDefault="00E308B2" w:rsidP="00AC5BAF">
            <w:pPr>
              <w:pStyle w:val="TAL"/>
            </w:pPr>
          </w:p>
        </w:tc>
      </w:tr>
      <w:tr w:rsidR="00E308B2" w14:paraId="135E6A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69C89"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FE00E" w14:textId="77777777" w:rsidR="00E308B2" w:rsidRDefault="00E308B2" w:rsidP="00AC5BAF">
            <w:pPr>
              <w:pStyle w:val="TAL"/>
            </w:pPr>
            <w:r>
              <w:t>4808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339FA" w14:textId="77777777" w:rsidR="00E308B2" w:rsidRDefault="00E308B2" w:rsidP="00AC5BAF">
            <w:pPr>
              <w:pStyle w:val="TAL"/>
            </w:pPr>
            <w: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3EAD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4E45D" w14:textId="77777777" w:rsidR="00E308B2" w:rsidRDefault="00E308B2" w:rsidP="00AC5BAF">
            <w:pPr>
              <w:pStyle w:val="TAL"/>
            </w:pPr>
            <w:r>
              <w:t>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9AEB6"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03750"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6BE91"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9BDF4" w14:textId="77777777" w:rsidR="00E308B2" w:rsidRDefault="00E308B2" w:rsidP="00AC5BAF">
            <w:pPr>
              <w:pStyle w:val="TAL"/>
            </w:pPr>
            <w:r>
              <w:t>S2-2407356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92E74" w14:textId="77777777" w:rsidR="00E308B2" w:rsidRDefault="00E308B2" w:rsidP="00AC5BAF">
            <w:pPr>
              <w:pStyle w:val="TAL"/>
            </w:pPr>
            <w:r>
              <w:t>Nokia, Oracle, China Mobile,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7F8CD"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0901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47E00"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28FF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96832"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F16DD" w14:textId="77777777" w:rsidR="00E308B2" w:rsidRDefault="00E308B2" w:rsidP="00AC5BAF">
            <w:pPr>
              <w:pStyle w:val="TAL"/>
            </w:pPr>
            <w:r>
              <w:t>4.17.10, new 4.17.10a, 5.2.7.3.2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CE7D0"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5F400" w14:textId="77777777" w:rsidR="00E308B2" w:rsidRDefault="00E308B2" w:rsidP="00AC5BAF">
            <w:pPr>
              <w:pStyle w:val="TAL"/>
            </w:pPr>
          </w:p>
        </w:tc>
      </w:tr>
      <w:tr w:rsidR="00E308B2" w14:paraId="69E5928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73380" w14:textId="77777777" w:rsidR="00E308B2" w:rsidRDefault="00E308B2" w:rsidP="00AC5BAF">
            <w:pPr>
              <w:pStyle w:val="TAL"/>
              <w:rPr>
                <w:sz w:val="24"/>
                <w:szCs w:val="24"/>
              </w:rPr>
            </w:pPr>
            <w:r>
              <w:lastRenderedPageBreak/>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F6F58" w14:textId="77777777" w:rsidR="00E308B2" w:rsidRDefault="00E308B2" w:rsidP="00AC5BAF">
            <w:pPr>
              <w:pStyle w:val="TAL"/>
            </w:pPr>
            <w:r>
              <w:t>4812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F6581"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5B3D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239B8" w14:textId="77777777" w:rsidR="00E308B2" w:rsidRDefault="00E308B2" w:rsidP="00AC5BAF">
            <w:pPr>
              <w:pStyle w:val="TAL"/>
            </w:pPr>
            <w:r>
              <w:t>Corrections to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D1B29"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7F37F"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535CB"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D5A60" w14:textId="77777777" w:rsidR="00E308B2" w:rsidRDefault="00E308B2" w:rsidP="00AC5BAF">
            <w:pPr>
              <w:pStyle w:val="TAL"/>
            </w:pPr>
            <w:r>
              <w:t>S2-2407091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10678" w14:textId="77777777" w:rsidR="00E308B2" w:rsidRDefault="00E308B2" w:rsidP="00AC5BAF">
            <w:pPr>
              <w:pStyle w:val="TAL"/>
            </w:pPr>
            <w:r>
              <w:t>Ericsson, Xiaomi, ZTE, OPPO, Huawei,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1EB28"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734E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52D73"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D8313"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A31C3"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3F914" w14:textId="77777777" w:rsidR="00E308B2" w:rsidRDefault="00E308B2" w:rsidP="00AC5BAF">
            <w:pPr>
              <w:pStyle w:val="TAL"/>
            </w:pPr>
            <w:r>
              <w:t>5.2.6.1, 5.2.6.11.1, 5.2.6.11.5, 5.2.6.27, 5.2.12.2.1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75C32"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89B2A" w14:textId="77777777" w:rsidR="00E308B2" w:rsidRDefault="00E308B2" w:rsidP="00AC5BAF">
            <w:pPr>
              <w:pStyle w:val="TAL"/>
            </w:pPr>
          </w:p>
        </w:tc>
      </w:tr>
      <w:tr w:rsidR="00E308B2" w14:paraId="6BBA5A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2D741"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89168" w14:textId="77777777" w:rsidR="00E308B2" w:rsidRDefault="00E308B2" w:rsidP="00AC5BAF">
            <w:pPr>
              <w:pStyle w:val="TAL"/>
            </w:pPr>
            <w:r>
              <w:t>4815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F36D9"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7E42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92E72" w14:textId="77777777" w:rsidR="00E308B2" w:rsidRDefault="00E308B2" w:rsidP="00AC5BAF">
            <w:pPr>
              <w:pStyle w:val="TAL"/>
            </w:pPr>
            <w:r>
              <w:t>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7B524"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CE4F2"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7DA9A"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A12BF" w14:textId="77777777" w:rsidR="00E308B2" w:rsidRDefault="00E308B2" w:rsidP="00AC5BAF">
            <w:pPr>
              <w:pStyle w:val="TAL"/>
            </w:pPr>
            <w:r>
              <w:t>S2-2406946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E0A33" w14:textId="77777777" w:rsidR="00E308B2" w:rsidRDefault="00E308B2" w:rsidP="00AC5BAF">
            <w:pPr>
              <w:pStyle w:val="TAL"/>
            </w:pPr>
            <w:r>
              <w:t>Ericsson, AT&amp;T,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9EDB7"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15F3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FBE98"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F845D"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5D7FF"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C4759" w14:textId="77777777" w:rsidR="00E308B2" w:rsidRDefault="00E308B2" w:rsidP="00AC5BAF">
            <w:pPr>
              <w:pStyle w:val="TAL"/>
            </w:pPr>
            <w:r>
              <w:t>5.2.6.1, 5.2.6.27.1, 5.2.6.27.2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A08F6"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680DC" w14:textId="77777777" w:rsidR="00E308B2" w:rsidRDefault="00E308B2" w:rsidP="00AC5BAF">
            <w:pPr>
              <w:pStyle w:val="TAL"/>
            </w:pPr>
          </w:p>
        </w:tc>
      </w:tr>
      <w:tr w:rsidR="00E308B2" w14:paraId="6DA5EBB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728C4"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3DD83" w14:textId="77777777" w:rsidR="00E308B2" w:rsidRDefault="00E308B2" w:rsidP="00AC5BAF">
            <w:pPr>
              <w:pStyle w:val="TAL"/>
            </w:pPr>
            <w:r>
              <w:t>4817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5E387"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66BF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8A5DE" w14:textId="77777777" w:rsidR="00E308B2" w:rsidRDefault="00E308B2" w:rsidP="00AC5BAF">
            <w:pPr>
              <w:pStyle w:val="TAL"/>
            </w:pPr>
            <w:r>
              <w:t>Correction about the UE indication of the support of slice based N3IWF/TNGF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01448"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6F7CE"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D780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23E05" w14:textId="77777777" w:rsidR="00E308B2" w:rsidRDefault="00E308B2" w:rsidP="00AC5BAF">
            <w:pPr>
              <w:pStyle w:val="TAL"/>
            </w:pPr>
            <w:r>
              <w:t>S2-2406944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2165D" w14:textId="77777777" w:rsidR="00E308B2" w:rsidRDefault="00E308B2" w:rsidP="00AC5BAF">
            <w:pPr>
              <w:pStyle w:val="TAL"/>
            </w:pPr>
            <w:r>
              <w:t>Nokia, LG Electronics, Samsung,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0D1BD"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B255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440D0"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74D0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384E5"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E4697" w14:textId="77777777" w:rsidR="00E308B2" w:rsidRDefault="00E308B2" w:rsidP="00AC5BAF">
            <w:pPr>
              <w:pStyle w:val="TAL"/>
            </w:pPr>
            <w:r>
              <w:t>4.12.2.2 ; 4.12a.2.2 ; 4.16.11.1 ; 4.16.12.1.1 ; 5.2.5.6.2 ; 5.2.5.6.5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7035F"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9184D" w14:textId="77777777" w:rsidR="00E308B2" w:rsidRDefault="00E308B2" w:rsidP="00AC5BAF">
            <w:pPr>
              <w:pStyle w:val="TAL"/>
            </w:pPr>
          </w:p>
        </w:tc>
      </w:tr>
      <w:tr w:rsidR="00E308B2" w14:paraId="517342C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05F44"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36561" w14:textId="77777777" w:rsidR="00E308B2" w:rsidRDefault="00E308B2" w:rsidP="00AC5BAF">
            <w:pPr>
              <w:pStyle w:val="TAL"/>
            </w:pPr>
            <w:r>
              <w:t>4819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5247D"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5989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CAAA3" w14:textId="77777777" w:rsidR="00E308B2" w:rsidRDefault="00E308B2" w:rsidP="00AC5BAF">
            <w:pPr>
              <w:pStyle w:val="TAL"/>
            </w:pPr>
            <w:r>
              <w:t>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ADC65" w14:textId="77777777" w:rsidR="00E308B2" w:rsidRDefault="00E308B2" w:rsidP="00AC5BAF">
            <w:pPr>
              <w:pStyle w:val="TAL"/>
            </w:pPr>
            <w: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5FCD7"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17808"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6A006" w14:textId="77777777" w:rsidR="00E308B2" w:rsidRDefault="00E308B2" w:rsidP="00AC5BAF">
            <w:pPr>
              <w:pStyle w:val="TAL"/>
            </w:pPr>
            <w:r>
              <w:t>S2-2407122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5ED34" w14:textId="77777777" w:rsidR="00E308B2" w:rsidRPr="00925BE9" w:rsidRDefault="00E308B2" w:rsidP="00AC5BAF">
            <w:pPr>
              <w:pStyle w:val="TAL"/>
              <w:rPr>
                <w:lang w:val="fr-FR"/>
              </w:rPr>
            </w:pPr>
            <w:r w:rsidRPr="00925BE9">
              <w:rPr>
                <w:lang w:val="fr-FR"/>
              </w:rPr>
              <w:t>China Mobile, ZTE,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9DABB"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8EE8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4A763"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646B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4052B"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713EA" w14:textId="77777777" w:rsidR="00E308B2" w:rsidRDefault="00E308B2" w:rsidP="00AC5BAF">
            <w:pPr>
              <w:pStyle w:val="TAL"/>
              <w:rPr>
                <w:sz w:val="24"/>
                <w:szCs w:val="24"/>
              </w:rPr>
            </w:pPr>
            <w:r>
              <w:t>5.2.8.2.5, 5.2.8.2.6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3FB49"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BDBFC" w14:textId="77777777" w:rsidR="00E308B2" w:rsidRDefault="00E308B2" w:rsidP="00AC5BAF">
            <w:pPr>
              <w:pStyle w:val="TAL"/>
            </w:pPr>
          </w:p>
        </w:tc>
      </w:tr>
      <w:tr w:rsidR="00E308B2" w14:paraId="5B4D6D0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61CF8"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22AEA" w14:textId="77777777" w:rsidR="00E308B2" w:rsidRDefault="00E308B2" w:rsidP="00AC5BAF">
            <w:pPr>
              <w:pStyle w:val="TAL"/>
            </w:pPr>
            <w:r>
              <w:t>4823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51E28" w14:textId="77777777" w:rsidR="00E308B2" w:rsidRDefault="00E308B2" w:rsidP="00AC5BAF">
            <w:pPr>
              <w:pStyle w:val="TAL"/>
            </w:pPr>
            <w: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2EBD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EE5D5" w14:textId="77777777" w:rsidR="00E308B2" w:rsidRDefault="00E308B2" w:rsidP="00AC5BAF">
            <w:pPr>
              <w:pStyle w:val="TAL"/>
            </w:pPr>
            <w:r>
              <w:t>Editorial cleanup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3FBD6" w14:textId="77777777" w:rsidR="00E308B2" w:rsidRDefault="00E308B2" w:rsidP="00AC5BAF">
            <w:pPr>
              <w:pStyle w:val="TAL"/>
            </w:pPr>
            <w: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12A51"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13CA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049E8" w14:textId="77777777" w:rsidR="00E308B2" w:rsidRDefault="00E308B2" w:rsidP="00AC5BAF">
            <w:pPr>
              <w:pStyle w:val="TAL"/>
            </w:pPr>
            <w:r>
              <w:t>S2-2407316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FF318"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DA0D5"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FF64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8C987"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82CE9"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FE3FF"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AA97E" w14:textId="77777777" w:rsidR="00E308B2" w:rsidRDefault="00E308B2" w:rsidP="00AC5BAF">
            <w:pPr>
              <w:pStyle w:val="TAL"/>
              <w:rPr>
                <w:sz w:val="24"/>
                <w:szCs w:val="24"/>
              </w:rPr>
            </w:pPr>
            <w:r>
              <w:t>2, 4.2.2.3.2, 4.2.10.1, 4.3.3.2, 4.3.4.2, 4.3.4.3, 4.3.5.8, 4.11.0a.2a.5, 4.11.0a.2a.6, 4.11.0a.2a.7, 4.11.0a.2a.9, 4.11.0a.10, 4.11.1.2.1, 4.11.1.3.3, 4.11.1.5.4.2, 4.11.4.1, 4.11.4.3.6, 4.12.3, 4.12.4.2, 4.12.7, 4.12a.2.2, 4.12b.2, 4.14.1, 4.15.1, 4.15.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52A48"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3C807" w14:textId="77777777" w:rsidR="00E308B2" w:rsidRDefault="00E308B2" w:rsidP="00AC5BAF">
            <w:pPr>
              <w:pStyle w:val="TAL"/>
            </w:pPr>
          </w:p>
        </w:tc>
      </w:tr>
      <w:tr w:rsidR="00E308B2" w14:paraId="61D48F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CF0D3"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FA079" w14:textId="77777777" w:rsidR="00E308B2" w:rsidRDefault="00E308B2" w:rsidP="00AC5BAF">
            <w:pPr>
              <w:pStyle w:val="TAL"/>
            </w:pPr>
            <w:r>
              <w:t>1285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C2948" w14:textId="77777777" w:rsidR="00E308B2" w:rsidRDefault="00E308B2" w:rsidP="00AC5BAF">
            <w:pPr>
              <w:pStyle w:val="TAL"/>
            </w:pPr>
            <w:r>
              <w:t>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89B8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27084" w14:textId="77777777" w:rsidR="00E308B2" w:rsidRDefault="00E308B2" w:rsidP="00AC5BAF">
            <w:pPr>
              <w:pStyle w:val="TAL"/>
            </w:pPr>
            <w:r>
              <w:t>Clarification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34AD3"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A5673"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32C6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C49B5" w14:textId="77777777" w:rsidR="00E308B2" w:rsidRDefault="00E308B2" w:rsidP="00AC5BAF">
            <w:pPr>
              <w:pStyle w:val="TAL"/>
            </w:pPr>
            <w:r>
              <w:t>S2-2407233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4851C" w14:textId="77777777" w:rsidR="00E308B2" w:rsidRDefault="00E308B2" w:rsidP="00AC5BAF">
            <w:pPr>
              <w:pStyle w:val="TAL"/>
            </w:pPr>
            <w:r>
              <w:t>Huawei, HiSilicon, Samsung, Nokia, OPPO,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373A4"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826C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49615"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E6BC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9D4CA"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509E6" w14:textId="77777777" w:rsidR="00E308B2" w:rsidRDefault="00E308B2" w:rsidP="00AC5BAF">
            <w:pPr>
              <w:pStyle w:val="TAL"/>
            </w:pPr>
            <w:r>
              <w:t>6.1.2.1, 6.1.2.5, 6.1.3.5, 6.1.3.18, 6.1.3.29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97F17"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D7A95" w14:textId="77777777" w:rsidR="00E308B2" w:rsidRDefault="00E308B2" w:rsidP="00AC5BAF">
            <w:pPr>
              <w:pStyle w:val="TAL"/>
            </w:pPr>
          </w:p>
        </w:tc>
      </w:tr>
      <w:tr w:rsidR="00E308B2" w14:paraId="5B88260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5A483"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51666" w14:textId="77777777" w:rsidR="00E308B2" w:rsidRDefault="00E308B2" w:rsidP="00AC5BAF">
            <w:pPr>
              <w:pStyle w:val="TAL"/>
            </w:pPr>
            <w:r>
              <w:t>1288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9149A" w14:textId="77777777" w:rsidR="00E308B2" w:rsidRDefault="00E308B2" w:rsidP="00AC5BAF">
            <w:pPr>
              <w:pStyle w:val="TAL"/>
            </w:pPr>
            <w: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8581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79BC1" w14:textId="77777777" w:rsidR="00E308B2" w:rsidRDefault="00E308B2" w:rsidP="00AC5BAF">
            <w:pPr>
              <w:pStyle w:val="TAL"/>
            </w:pPr>
            <w:r>
              <w:t>Minimize number of UE and AM Policy Associations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F26A3"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A07CC"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9C2A7"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D3438" w14:textId="77777777" w:rsidR="00E308B2" w:rsidRDefault="00E308B2" w:rsidP="00AC5BAF">
            <w:pPr>
              <w:pStyle w:val="TAL"/>
            </w:pPr>
            <w:r>
              <w:t>S2-2407064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920FC" w14:textId="77777777" w:rsidR="00E308B2" w:rsidRDefault="00E308B2" w:rsidP="00AC5BAF">
            <w:pPr>
              <w:pStyle w:val="TAL"/>
            </w:pPr>
            <w:r>
              <w:t>Ericsson, AT&amp;T, Verizon, Oracle, Nokia, Deutsche Telekom, Samsung, Huawei, 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338D1" w14:textId="77777777" w:rsidR="00E308B2" w:rsidRDefault="00E308B2" w:rsidP="00AC5BAF">
            <w:pPr>
              <w:pStyle w:val="TAL"/>
            </w:pPr>
            <w:r>
              <w:t>TEI19_MINPA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7788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79B46"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CAA2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8F003"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C8C5C" w14:textId="77777777" w:rsidR="00E308B2" w:rsidRDefault="00E308B2" w:rsidP="00AC5BAF">
            <w:pPr>
              <w:pStyle w:val="TAL"/>
            </w:pPr>
            <w:r>
              <w:t>6.1.2.2.x (new), 6.1.2.1.x (new), 6.1.2.1.y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1AD7E"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98F37" w14:textId="77777777" w:rsidR="00E308B2" w:rsidRDefault="00E308B2" w:rsidP="00AC5BAF">
            <w:pPr>
              <w:pStyle w:val="TAL"/>
            </w:pPr>
          </w:p>
        </w:tc>
      </w:tr>
      <w:tr w:rsidR="00E308B2" w14:paraId="7FFA68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75D2B"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DFBCF" w14:textId="77777777" w:rsidR="00E308B2" w:rsidRDefault="00E308B2" w:rsidP="00AC5BAF">
            <w:pPr>
              <w:pStyle w:val="TAL"/>
            </w:pPr>
            <w:r>
              <w:t>1296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20F17" w14:textId="77777777" w:rsidR="00E308B2" w:rsidRDefault="00E308B2" w:rsidP="00AC5BAF">
            <w:pPr>
              <w:pStyle w:val="TAL"/>
            </w:pPr>
            <w: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9A57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EBF31" w14:textId="77777777" w:rsidR="00E308B2" w:rsidRDefault="00E308B2" w:rsidP="00AC5BAF">
            <w:pPr>
              <w:pStyle w:val="TAL"/>
            </w:pPr>
            <w:r>
              <w:t>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9B4B6"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671E6"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C5ED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F5997" w14:textId="77777777" w:rsidR="00E308B2" w:rsidRDefault="00E308B2" w:rsidP="00AC5BAF">
            <w:pPr>
              <w:pStyle w:val="TAL"/>
            </w:pPr>
            <w:r>
              <w:t>S2-2407283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CB684" w14:textId="77777777" w:rsidR="00E308B2" w:rsidRDefault="00E308B2" w:rsidP="00AC5BAF">
            <w:pPr>
              <w:pStyle w:val="TAL"/>
            </w:pPr>
            <w:r>
              <w:t>Oracle, China Telecom, Nokia,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2DCCA"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D0E85"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2D5B0"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CA4D1"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BC4A3"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36B79" w14:textId="77777777" w:rsidR="00E308B2" w:rsidRDefault="00E308B2" w:rsidP="00AC5BAF">
            <w:pPr>
              <w:pStyle w:val="TAL"/>
              <w:rPr>
                <w:sz w:val="24"/>
                <w:szCs w:val="24"/>
              </w:rPr>
            </w:pPr>
            <w:r>
              <w:t>6.1.1.4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EB4A9"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5779C" w14:textId="77777777" w:rsidR="00E308B2" w:rsidRDefault="00E308B2" w:rsidP="00AC5BAF">
            <w:pPr>
              <w:pStyle w:val="TAL"/>
            </w:pPr>
          </w:p>
        </w:tc>
      </w:tr>
      <w:tr w:rsidR="00E308B2" w14:paraId="679972F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F6A60"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0CC80" w14:textId="77777777" w:rsidR="00E308B2" w:rsidRDefault="00E308B2" w:rsidP="00AC5BAF">
            <w:pPr>
              <w:pStyle w:val="TAL"/>
            </w:pPr>
            <w:r>
              <w:t>1299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22C5B"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C817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E927D" w14:textId="77777777" w:rsidR="00E308B2" w:rsidRDefault="00E308B2" w:rsidP="00AC5BAF">
            <w:pPr>
              <w:pStyle w:val="TAL"/>
            </w:pPr>
            <w:r>
              <w:t>Cleanup CR for TS 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66EFE" w14:textId="77777777" w:rsidR="00E308B2" w:rsidRDefault="00E308B2" w:rsidP="00AC5BAF">
            <w:pPr>
              <w:pStyle w:val="TAL"/>
            </w:pPr>
            <w: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CFF36"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774B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45503" w14:textId="77777777" w:rsidR="00E308B2" w:rsidRDefault="00E308B2" w:rsidP="00AC5BAF">
            <w:pPr>
              <w:pStyle w:val="TAL"/>
            </w:pPr>
            <w:r>
              <w:t>S2-2407317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E1C19" w14:textId="77777777" w:rsidR="00E308B2" w:rsidRDefault="00E308B2" w:rsidP="00AC5BAF">
            <w:pPr>
              <w:pStyle w:val="TAL"/>
            </w:pPr>
            <w:r>
              <w:t>Huawei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8B3E9"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AE0C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D8111"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D360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F787F"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E9001" w14:textId="77777777" w:rsidR="00E308B2" w:rsidRDefault="00E308B2" w:rsidP="00AC5BAF">
            <w:pPr>
              <w:pStyle w:val="TAL"/>
            </w:pPr>
            <w:r>
              <w:t>3.2, 4.1, 4.2.6, 4.3.4, 4.3.6, 5.2.1, 5.2.2, 5.3.2, 5.3.10, 5.3.11, 5.3.12, 6.1.1.1, 6.1.1.2.2, 6.1.1.2a, 6.1.1.x (new), 6.1.2.2.3, 6.1.2.2.4, 6.1.3.1, 6.1.3.2.4, 6.1.3.18, 6.1.3.21, 6.1.3.22, 6.1.3.24, 6.1.3.26, 6.1.3.27.1, 6.1.3.27.3, 6.1.3.27.4, 6.1.3.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7578C"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65FE4" w14:textId="77777777" w:rsidR="00E308B2" w:rsidRDefault="00E308B2" w:rsidP="00AC5BAF">
            <w:pPr>
              <w:pStyle w:val="TAL"/>
            </w:pPr>
          </w:p>
        </w:tc>
      </w:tr>
      <w:tr w:rsidR="00E308B2" w14:paraId="281D1CC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D207E" w14:textId="77777777" w:rsidR="00E308B2" w:rsidRDefault="00E308B2" w:rsidP="00AC5BAF">
            <w:pPr>
              <w:pStyle w:val="TAL"/>
              <w:rPr>
                <w:sz w:val="24"/>
                <w:szCs w:val="24"/>
              </w:rPr>
            </w:pPr>
            <w:r>
              <w:lastRenderedPageBreak/>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42750" w14:textId="77777777" w:rsidR="00E308B2" w:rsidRDefault="00E308B2" w:rsidP="00AC5BAF">
            <w:pPr>
              <w:pStyle w:val="TAL"/>
            </w:pPr>
            <w:r>
              <w:t>1300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501FB"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9AC7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A0023" w14:textId="77777777" w:rsidR="00E308B2" w:rsidRDefault="00E308B2" w:rsidP="00AC5BAF">
            <w:pPr>
              <w:pStyle w:val="TAL"/>
            </w:pPr>
            <w:r>
              <w:t>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40D51" w14:textId="77777777" w:rsidR="00E308B2" w:rsidRDefault="00E308B2" w:rsidP="00AC5BAF">
            <w:pPr>
              <w:pStyle w:val="TAL"/>
            </w:pPr>
            <w: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FA4A9"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C9EC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3A7F5" w14:textId="77777777" w:rsidR="00E308B2" w:rsidRDefault="00E308B2" w:rsidP="00AC5BAF">
            <w:pPr>
              <w:pStyle w:val="TAL"/>
            </w:pPr>
            <w:r>
              <w:t>S2-2407281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F4B48" w14:textId="77777777" w:rsidR="00E308B2" w:rsidRDefault="00E308B2" w:rsidP="00AC5BAF">
            <w:pPr>
              <w:pStyle w:val="TAL"/>
            </w:pPr>
            <w:r>
              <w:t>Ericsson,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7C494"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D16D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11A7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1B041"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3AA12"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04310" w14:textId="77777777" w:rsidR="00E308B2" w:rsidRDefault="00E308B2" w:rsidP="00AC5BAF">
            <w:pPr>
              <w:pStyle w:val="TAL"/>
            </w:pPr>
            <w:r>
              <w:t>6.1.3.5, 6.1.3.18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9A470"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63E9F" w14:textId="77777777" w:rsidR="00E308B2" w:rsidRDefault="00E308B2" w:rsidP="00AC5BAF">
            <w:pPr>
              <w:pStyle w:val="TAL"/>
            </w:pPr>
          </w:p>
        </w:tc>
      </w:tr>
      <w:tr w:rsidR="00E308B2" w14:paraId="6F3C87D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4B40F" w14:textId="77777777" w:rsidR="00E308B2" w:rsidRDefault="00E308B2" w:rsidP="00AC5BAF">
            <w:pPr>
              <w:pStyle w:val="TAL"/>
              <w:rPr>
                <w:sz w:val="24"/>
                <w:szCs w:val="24"/>
              </w:rPr>
            </w:pPr>
            <w:r>
              <w:t>23.586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C9A24" w14:textId="77777777" w:rsidR="00E308B2" w:rsidRDefault="00E308B2" w:rsidP="00AC5BAF">
            <w:pPr>
              <w:pStyle w:val="TAL"/>
            </w:pPr>
            <w:r>
              <w:t>0136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1FFC4"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DCDE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01C1C" w14:textId="77777777" w:rsidR="00E308B2" w:rsidRDefault="00E308B2" w:rsidP="00AC5BAF">
            <w:pPr>
              <w:pStyle w:val="TAL"/>
            </w:pPr>
            <w:r>
              <w:t>Add reference to UE Ranging privacy profile for Ranging/SL Positioning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3432D"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4E97E" w14:textId="77777777" w:rsidR="00E308B2" w:rsidRDefault="00E308B2" w:rsidP="00AC5BAF">
            <w:pPr>
              <w:pStyle w:val="TAL"/>
            </w:pPr>
            <w:r>
              <w:t>18.3.0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E5FF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359E0" w14:textId="77777777" w:rsidR="00E308B2" w:rsidRDefault="00E308B2" w:rsidP="00AC5BAF">
            <w:pPr>
              <w:pStyle w:val="TAL"/>
            </w:pPr>
            <w:r>
              <w:t>S2-2407140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B9821" w14:textId="77777777" w:rsidR="00E308B2" w:rsidRDefault="00E308B2" w:rsidP="00AC5BAF">
            <w:pPr>
              <w:pStyle w:val="TAL"/>
            </w:pPr>
            <w:r>
              <w:t>Ericsson, 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7F4D8"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8C78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C5831"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0464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458D9"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154DF" w14:textId="77777777" w:rsidR="00E308B2" w:rsidRDefault="00E308B2" w:rsidP="00AC5BAF">
            <w:pPr>
              <w:pStyle w:val="TAL"/>
            </w:pPr>
            <w:r>
              <w:t>4.3.4, 4.3.9, 4.3.7, 5.10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1D942"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8A8B2" w14:textId="77777777" w:rsidR="00E308B2" w:rsidRDefault="00E308B2" w:rsidP="00AC5BAF">
            <w:pPr>
              <w:pStyle w:val="TAL"/>
            </w:pPr>
          </w:p>
        </w:tc>
      </w:tr>
      <w:tr w:rsidR="00E308B2" w14:paraId="55D32AF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3E80D" w14:textId="77777777" w:rsidR="00E308B2" w:rsidRDefault="00E308B2" w:rsidP="00AC5BAF">
            <w:pPr>
              <w:pStyle w:val="TAL"/>
              <w:rPr>
                <w:sz w:val="24"/>
                <w:szCs w:val="24"/>
              </w:rPr>
            </w:pPr>
            <w:r>
              <w:t>23.586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9DCF7" w14:textId="77777777" w:rsidR="00E308B2" w:rsidRDefault="00E308B2" w:rsidP="00AC5BAF">
            <w:pPr>
              <w:pStyle w:val="TAL"/>
            </w:pPr>
            <w:r>
              <w:t>0137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EC9F2"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6257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79321" w14:textId="77777777" w:rsidR="00E308B2" w:rsidRDefault="00E308B2" w:rsidP="00AC5BAF">
            <w:pPr>
              <w:pStyle w:val="TAL"/>
            </w:pPr>
            <w:r>
              <w:t>Clarification on the service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4377A"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0F8AB" w14:textId="77777777" w:rsidR="00E308B2" w:rsidRDefault="00E308B2" w:rsidP="00AC5BAF">
            <w:pPr>
              <w:pStyle w:val="TAL"/>
            </w:pPr>
            <w:r>
              <w:t>18.3.0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09E8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F5D51" w14:textId="77777777" w:rsidR="00E308B2" w:rsidRDefault="00E308B2" w:rsidP="00AC5BAF">
            <w:pPr>
              <w:pStyle w:val="TAL"/>
            </w:pPr>
            <w:r>
              <w:t>S2-2407094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BBAF4"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FE3E8"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6F6C5"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5EC50"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77F92"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5DAF5"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DB774" w14:textId="77777777" w:rsidR="00E308B2" w:rsidRDefault="00E308B2" w:rsidP="00AC5BAF">
            <w:pPr>
              <w:pStyle w:val="TAL"/>
            </w:pPr>
            <w:r>
              <w:t>5.6.1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3BDCC"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52116" w14:textId="77777777" w:rsidR="00E308B2" w:rsidRDefault="00E308B2" w:rsidP="00AC5BAF">
            <w:pPr>
              <w:pStyle w:val="TAL"/>
            </w:pPr>
          </w:p>
        </w:tc>
      </w:tr>
      <w:tr w:rsidR="00E308B2" w14:paraId="45A52F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568F5" w14:textId="77777777" w:rsidR="00E308B2" w:rsidRDefault="00E308B2" w:rsidP="00AC5BAF">
            <w:pPr>
              <w:pStyle w:val="TAL"/>
              <w:rPr>
                <w:sz w:val="24"/>
                <w:szCs w:val="24"/>
              </w:rPr>
            </w:pPr>
            <w:r>
              <w:t>23.586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83D32" w14:textId="77777777" w:rsidR="00E308B2" w:rsidRDefault="00E308B2" w:rsidP="00AC5BAF">
            <w:pPr>
              <w:pStyle w:val="TAL"/>
            </w:pPr>
            <w:r>
              <w:t>0138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077DD"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324D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81CFF" w14:textId="77777777" w:rsidR="00E308B2" w:rsidRDefault="00E308B2" w:rsidP="00AC5BAF">
            <w:pPr>
              <w:pStyle w:val="TAL"/>
            </w:pPr>
            <w:r>
              <w:t>Clarification on the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D4FE2"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E64A6" w14:textId="77777777" w:rsidR="00E308B2" w:rsidRDefault="00E308B2" w:rsidP="00AC5BAF">
            <w:pPr>
              <w:pStyle w:val="TAL"/>
            </w:pPr>
            <w:r>
              <w:t>18.3.0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7FC16"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EB248" w14:textId="77777777" w:rsidR="00E308B2" w:rsidRDefault="00E308B2" w:rsidP="00AC5BAF">
            <w:pPr>
              <w:pStyle w:val="TAL"/>
            </w:pPr>
            <w:r>
              <w:t>S2-2407093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A4947"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9E976"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DFDF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53CCF"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A94A2"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4F6FA"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397E1" w14:textId="77777777" w:rsidR="00E308B2" w:rsidRDefault="00E308B2" w:rsidP="00AC5BAF">
            <w:pPr>
              <w:pStyle w:val="TAL"/>
            </w:pPr>
            <w:r>
              <w:t>4.3.7, 4.3.9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68262"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4B5F4" w14:textId="77777777" w:rsidR="00E308B2" w:rsidRDefault="00E308B2" w:rsidP="00AC5BAF">
            <w:pPr>
              <w:pStyle w:val="TAL"/>
            </w:pPr>
          </w:p>
        </w:tc>
      </w:tr>
      <w:tr w:rsidR="00E308B2" w14:paraId="28169E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8F946" w14:textId="77777777" w:rsidR="00E308B2" w:rsidRDefault="00E308B2" w:rsidP="00AC5BAF">
            <w:pPr>
              <w:pStyle w:val="TAL"/>
              <w:rPr>
                <w:sz w:val="24"/>
                <w:szCs w:val="24"/>
              </w:rPr>
            </w:pPr>
            <w:r>
              <w:t>23.586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FF050" w14:textId="77777777" w:rsidR="00E308B2" w:rsidRDefault="00E308B2" w:rsidP="00AC5BAF">
            <w:pPr>
              <w:pStyle w:val="TAL"/>
            </w:pPr>
            <w:r>
              <w:t>0141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2E68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2D57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3D2A1" w14:textId="77777777" w:rsidR="00E308B2" w:rsidRDefault="00E308B2" w:rsidP="00AC5BAF">
            <w:pPr>
              <w:pStyle w:val="TAL"/>
            </w:pPr>
            <w:r>
              <w:t>Cleanups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43E42"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546AA" w14:textId="77777777" w:rsidR="00E308B2" w:rsidRDefault="00E308B2" w:rsidP="00AC5BAF">
            <w:pPr>
              <w:pStyle w:val="TAL"/>
            </w:pPr>
            <w:r>
              <w:t>18.3.0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4B5B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AD0D1" w14:textId="77777777" w:rsidR="00E308B2" w:rsidRDefault="00E308B2" w:rsidP="00AC5BAF">
            <w:pPr>
              <w:pStyle w:val="TAL"/>
            </w:pPr>
            <w:r>
              <w:t>S2-2406647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9BE63"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9BB59"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527F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9FD86"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FE7A2"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5F630" w14:textId="77777777" w:rsidR="00E308B2" w:rsidRDefault="00E308B2" w:rsidP="00AC5BAF">
            <w:pPr>
              <w:pStyle w:val="TAL"/>
              <w:rPr>
                <w:sz w:val="24"/>
                <w:szCs w:val="24"/>
              </w:rPr>
            </w:pPr>
            <w:r>
              <w:t>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25C18" w14:textId="77777777" w:rsidR="00E308B2" w:rsidRDefault="00E308B2" w:rsidP="00AC5BAF">
            <w:pPr>
              <w:pStyle w:val="TAL"/>
            </w:pPr>
            <w:r>
              <w:t>3.2, 5.2.2, 5.3.3, 5.5.2, 6.4.2.2, 6.4.3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3B13A"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2D3DC" w14:textId="77777777" w:rsidR="00E308B2" w:rsidRDefault="00E308B2" w:rsidP="00AC5BAF">
            <w:pPr>
              <w:pStyle w:val="TAL"/>
            </w:pPr>
          </w:p>
        </w:tc>
      </w:tr>
    </w:tbl>
    <w:p w14:paraId="06C3C1B9" w14:textId="77777777" w:rsidR="00E308B2" w:rsidRDefault="00E308B2" w:rsidP="00E308B2">
      <w:pPr>
        <w:rPr>
          <w:rFonts w:eastAsia="Times New Roman"/>
          <w:sz w:val="24"/>
          <w:szCs w:val="24"/>
        </w:rPr>
      </w:pPr>
      <w:r>
        <w:rPr>
          <w:rFonts w:eastAsia="Times New Roman"/>
        </w:rPr>
        <w:br/>
        <w:t>36 Entries</w:t>
      </w:r>
    </w:p>
    <w:p w14:paraId="1EEB9034" w14:textId="77777777" w:rsidR="00E308B2" w:rsidRDefault="00E308B2" w:rsidP="00E308B2">
      <w:pPr>
        <w:pStyle w:val="Heading1"/>
        <w:rPr>
          <w:rFonts w:eastAsiaTheme="minorEastAsia"/>
        </w:rPr>
      </w:pPr>
      <w:bookmarkStart w:id="160" w:name="_Toc177620712"/>
      <w:r>
        <w:rPr>
          <w:b/>
        </w:rPr>
        <w:lastRenderedPageBreak/>
        <w:t>B.2</w:t>
      </w:r>
      <w:r>
        <w:rPr>
          <w:b/>
        </w:rPr>
        <w:tab/>
        <w:t>List of All CRs at meeting S2#163</w:t>
      </w:r>
      <w:bookmarkEnd w:id="160"/>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81"/>
        <w:gridCol w:w="431"/>
        <w:gridCol w:w="160"/>
        <w:gridCol w:w="383"/>
        <w:gridCol w:w="2670"/>
        <w:gridCol w:w="321"/>
        <w:gridCol w:w="631"/>
        <w:gridCol w:w="379"/>
        <w:gridCol w:w="762"/>
        <w:gridCol w:w="1770"/>
        <w:gridCol w:w="2163"/>
        <w:gridCol w:w="3208"/>
        <w:gridCol w:w="891"/>
        <w:gridCol w:w="650"/>
      </w:tblGrid>
      <w:tr w:rsidR="00E308B2" w14:paraId="13EA022F" w14:textId="77777777" w:rsidTr="00AC5BAF">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E07E4FF" w14:textId="77777777" w:rsidR="00E308B2" w:rsidRDefault="00E308B2" w:rsidP="00AC5BAF">
            <w:pPr>
              <w:pStyle w:val="TAH"/>
            </w:pPr>
            <w:r>
              <w:lastRenderedPageBreak/>
              <w:t>Spec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FE8D6C4" w14:textId="77777777" w:rsidR="00E308B2" w:rsidRDefault="00E308B2" w:rsidP="00AC5BAF">
            <w:pPr>
              <w:pStyle w:val="TAH"/>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283E5A9" w14:textId="77777777" w:rsidR="00E308B2" w:rsidRDefault="00E308B2" w:rsidP="00AC5BAF">
            <w:pPr>
              <w:pStyle w:val="TAH"/>
            </w:pPr>
            <w:r>
              <w:t>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90E50AC" w14:textId="77777777" w:rsidR="00E308B2" w:rsidRDefault="00E308B2" w:rsidP="00AC5BAF">
            <w:pPr>
              <w:pStyle w:val="TAH"/>
            </w:pPr>
            <w:r>
              <w:t>Rel</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539ACE1" w14:textId="77777777" w:rsidR="00E308B2" w:rsidRDefault="00E308B2" w:rsidP="00AC5BAF">
            <w:pPr>
              <w:pStyle w:val="TAH"/>
            </w:pPr>
            <w:r>
              <w:t>Subject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0A9F7C6" w14:textId="77777777" w:rsidR="00E308B2" w:rsidRDefault="00E308B2" w:rsidP="00AC5BAF">
            <w:pPr>
              <w:pStyle w:val="TAH"/>
            </w:pPr>
            <w:r>
              <w:t>Cat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3933E12" w14:textId="77777777" w:rsidR="00E308B2" w:rsidRDefault="00E308B2" w:rsidP="00AC5BAF">
            <w:pPr>
              <w:pStyle w:val="TAH"/>
            </w:pPr>
            <w:r>
              <w:t>Vsn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2C11BE4" w14:textId="77777777" w:rsidR="00E308B2" w:rsidRDefault="00E308B2" w:rsidP="00AC5BAF">
            <w:pPr>
              <w:pStyle w:val="TAH"/>
            </w:pPr>
            <w:r>
              <w:t>Mtg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557F4A2" w14:textId="77777777" w:rsidR="00E308B2" w:rsidRDefault="00E308B2" w:rsidP="00AC5BAF">
            <w:pPr>
              <w:pStyle w:val="TAH"/>
            </w:pPr>
            <w: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A50DFF7" w14:textId="77777777" w:rsidR="00E308B2" w:rsidRDefault="00E308B2" w:rsidP="00AC5BAF">
            <w:pPr>
              <w:pStyle w:val="TAH"/>
            </w:pPr>
            <w: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BACDCFA" w14:textId="77777777" w:rsidR="00E308B2" w:rsidRDefault="00E308B2" w:rsidP="00AC5BAF">
            <w:pPr>
              <w:pStyle w:val="TAH"/>
            </w:pPr>
            <w:r>
              <w:t>Work Item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1A618EB" w14:textId="77777777" w:rsidR="00E308B2" w:rsidRDefault="00E308B2" w:rsidP="00AC5BAF">
            <w:pPr>
              <w:pStyle w:val="TAH"/>
            </w:pPr>
            <w:r>
              <w:t>Aff Cl</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C16CEC1" w14:textId="77777777" w:rsidR="00E308B2" w:rsidRDefault="00E308B2" w:rsidP="00AC5BAF">
            <w:pPr>
              <w:pStyle w:val="TAH"/>
            </w:pPr>
            <w:r>
              <w:t>Status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206A4B8" w14:textId="77777777" w:rsidR="00E308B2" w:rsidRDefault="00E308B2" w:rsidP="00AC5BAF">
            <w:pPr>
              <w:pStyle w:val="TAH"/>
            </w:pPr>
            <w:r>
              <w:t>OAffSp</w:t>
            </w:r>
          </w:p>
        </w:tc>
      </w:tr>
      <w:tr w:rsidR="00E308B2" w14:paraId="6E7E30F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288AA" w14:textId="77777777" w:rsidR="00E308B2" w:rsidRDefault="00E308B2" w:rsidP="00AC5BAF">
            <w:pPr>
              <w:pStyle w:val="TAL"/>
            </w:pPr>
            <w: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18F17" w14:textId="77777777" w:rsidR="00E308B2" w:rsidRDefault="00E308B2" w:rsidP="00AC5BAF">
            <w:pPr>
              <w:pStyle w:val="TAL"/>
            </w:pPr>
            <w:r>
              <w:t>1398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B3B1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619F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E5525" w14:textId="77777777" w:rsidR="00E308B2" w:rsidRDefault="00E308B2" w:rsidP="00AC5BAF">
            <w:pPr>
              <w:pStyle w:val="TAL"/>
            </w:pPr>
            <w:r>
              <w:t>Priority IMS Registration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54C6D"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1BF39"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1CE71"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98BB6" w14:textId="77777777" w:rsidR="00E308B2" w:rsidRDefault="00E308B2" w:rsidP="00AC5BAF">
            <w:pPr>
              <w:pStyle w:val="TAL"/>
            </w:pPr>
            <w:r>
              <w:t>S2-2406234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1839C" w14:textId="77777777" w:rsidR="00E308B2" w:rsidRPr="00925BE9" w:rsidRDefault="00E308B2" w:rsidP="00AC5BAF">
            <w:pPr>
              <w:pStyle w:val="TAL"/>
              <w:rPr>
                <w:lang w:val="fr-FR"/>
              </w:rPr>
            </w:pPr>
            <w:r w:rsidRPr="00925BE9">
              <w:rPr>
                <w:lang w:val="fr-FR"/>
              </w:rPr>
              <w:t>Peraton Labs, CISA ECD, AT&amp;T, 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2BDE2" w14:textId="77777777" w:rsidR="00E308B2" w:rsidRDefault="00E308B2" w:rsidP="00AC5BAF">
            <w:pPr>
              <w:pStyle w:val="TAL"/>
            </w:pPr>
            <w:r>
              <w:t>TEI18, MPS2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B4224" w14:textId="77777777" w:rsidR="00E308B2" w:rsidRDefault="00E308B2" w:rsidP="00AC5BAF">
            <w:pPr>
              <w:pStyle w:val="TAL"/>
            </w:pPr>
            <w:r>
              <w:t>5.21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56460"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8A1A7" w14:textId="77777777" w:rsidR="00E308B2" w:rsidRDefault="00E308B2" w:rsidP="00AC5BAF">
            <w:pPr>
              <w:pStyle w:val="TAL"/>
            </w:pPr>
          </w:p>
        </w:tc>
      </w:tr>
      <w:tr w:rsidR="00E308B2" w14:paraId="1A786EA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AA2B7" w14:textId="77777777" w:rsidR="00E308B2" w:rsidRDefault="00E308B2" w:rsidP="00AC5BAF">
            <w:pPr>
              <w:pStyle w:val="TAL"/>
              <w:rPr>
                <w:sz w:val="24"/>
                <w:szCs w:val="24"/>
              </w:rPr>
            </w:pPr>
            <w: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13EE4" w14:textId="77777777" w:rsidR="00E308B2" w:rsidRDefault="00E308B2" w:rsidP="00AC5BAF">
            <w:pPr>
              <w:pStyle w:val="TAL"/>
            </w:pPr>
            <w:r>
              <w:t>1399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686C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D1A8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F29D1" w14:textId="77777777" w:rsidR="00E308B2" w:rsidRDefault="00E308B2" w:rsidP="00AC5BAF">
            <w:pPr>
              <w:pStyle w:val="TAL"/>
            </w:pPr>
            <w:r>
              <w:t>Remove MRF from IMS data channel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43E79"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D720F"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D9BF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43501" w14:textId="77777777" w:rsidR="00E308B2" w:rsidRDefault="00E308B2" w:rsidP="00AC5BAF">
            <w:pPr>
              <w:pStyle w:val="TAL"/>
            </w:pPr>
            <w:r>
              <w:t>S2-2406661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25A13"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68EB4" w14:textId="77777777" w:rsidR="00E308B2" w:rsidRDefault="00E308B2" w:rsidP="00AC5BAF">
            <w:pPr>
              <w:pStyle w:val="TAL"/>
            </w:pPr>
            <w:r>
              <w:t>NG_RTC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D5659" w14:textId="77777777" w:rsidR="00E308B2" w:rsidRDefault="00E308B2" w:rsidP="00AC5BAF">
            <w:pPr>
              <w:pStyle w:val="TAL"/>
            </w:pPr>
            <w:r>
              <w:t>AA.1.1, AA.2.4.3.2, AC.1, AC.2.1, AC.2.2.1, AC.2.2.3, AC.2.2.4, AC.2.3, AC.4, AC.6, AC.7.1, AC.7.2.1, AC.7.2.2, AC.7.2.3, AC.7.4.2, AC.7.8 (deleted), AC.9.2, AC.9.2.2, AC.9.3.1, AC.9.3.2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66EB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17EC0" w14:textId="77777777" w:rsidR="00E308B2" w:rsidRDefault="00E308B2" w:rsidP="00AC5BAF">
            <w:pPr>
              <w:pStyle w:val="TAL"/>
            </w:pPr>
          </w:p>
        </w:tc>
      </w:tr>
      <w:tr w:rsidR="00E308B2" w14:paraId="51CD3E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9F3E2" w14:textId="77777777" w:rsidR="00E308B2" w:rsidRDefault="00E308B2" w:rsidP="00AC5BAF">
            <w:pPr>
              <w:pStyle w:val="TAL"/>
              <w:rPr>
                <w:sz w:val="24"/>
                <w:szCs w:val="24"/>
              </w:rPr>
            </w:pPr>
            <w:r>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DD833" w14:textId="77777777" w:rsidR="00E308B2" w:rsidRDefault="00E308B2" w:rsidP="00AC5BAF">
            <w:pPr>
              <w:pStyle w:val="TAL"/>
            </w:pPr>
            <w:r>
              <w:t>0360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C1815"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4CB9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4857A" w14:textId="77777777" w:rsidR="00E308B2" w:rsidRDefault="00E308B2" w:rsidP="00AC5BAF">
            <w:pPr>
              <w:pStyle w:val="TAL"/>
            </w:pPr>
            <w:r>
              <w:t>MBS FSA ID for the RedCap UEs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176C1"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5B75C"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817D1"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68D22" w14:textId="77777777" w:rsidR="00E308B2" w:rsidRDefault="00E308B2" w:rsidP="00AC5BAF">
            <w:pPr>
              <w:pStyle w:val="TAL"/>
            </w:pPr>
            <w:r>
              <w:t>S2-2405953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133E2"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03979"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99EA9" w14:textId="77777777" w:rsidR="00E308B2" w:rsidRDefault="00E308B2" w:rsidP="00AC5BAF">
            <w:pPr>
              <w:pStyle w:val="TAL"/>
            </w:pPr>
            <w:r>
              <w:t>6.5.4, 6.11, 7.1.1.2, 7.3.1, 9.1.3.6, 9.1.3.7, 9.4.3.2, 9.4.3.3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8B314"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ADF81" w14:textId="77777777" w:rsidR="00E308B2" w:rsidRDefault="00E308B2" w:rsidP="00AC5BAF">
            <w:pPr>
              <w:pStyle w:val="TAL"/>
            </w:pPr>
          </w:p>
        </w:tc>
      </w:tr>
      <w:tr w:rsidR="00E308B2" w14:paraId="70284C1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421F3" w14:textId="77777777" w:rsidR="00E308B2" w:rsidRDefault="00E308B2" w:rsidP="00AC5BAF">
            <w:pPr>
              <w:pStyle w:val="TAL"/>
              <w:rPr>
                <w:sz w:val="24"/>
                <w:szCs w:val="24"/>
              </w:rPr>
            </w:pPr>
            <w:r>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73281" w14:textId="77777777" w:rsidR="00E308B2" w:rsidRDefault="00E308B2" w:rsidP="00AC5BAF">
            <w:pPr>
              <w:pStyle w:val="TAL"/>
            </w:pPr>
            <w:r>
              <w:t>0363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966CA"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92AC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9D9A6" w14:textId="77777777" w:rsidR="00E308B2" w:rsidRDefault="00E308B2" w:rsidP="00AC5BAF">
            <w:pPr>
              <w:pStyle w:val="TAL"/>
            </w:pPr>
            <w:r>
              <w:t>FSA ID used for MBS session involving RedCap and non-RedCap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F7D3C"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44F06"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8660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00EDC" w14:textId="77777777" w:rsidR="00E308B2" w:rsidRDefault="00E308B2" w:rsidP="00AC5BAF">
            <w:pPr>
              <w:pStyle w:val="TAL"/>
            </w:pPr>
            <w:r>
              <w:t>S2-2406463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6FDB8"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02F9F"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FADF2" w14:textId="77777777" w:rsidR="00E308B2" w:rsidRDefault="00E308B2" w:rsidP="00AC5BAF">
            <w:pPr>
              <w:pStyle w:val="TAL"/>
            </w:pPr>
            <w:r>
              <w:t>6.19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0E5D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D7904" w14:textId="77777777" w:rsidR="00E308B2" w:rsidRDefault="00E308B2" w:rsidP="00AC5BAF">
            <w:pPr>
              <w:pStyle w:val="TAL"/>
            </w:pPr>
          </w:p>
        </w:tc>
      </w:tr>
      <w:tr w:rsidR="00E308B2" w14:paraId="6026BFE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D078B" w14:textId="77777777" w:rsidR="00E308B2" w:rsidRDefault="00E308B2" w:rsidP="00AC5BAF">
            <w:pPr>
              <w:pStyle w:val="TAL"/>
              <w:rPr>
                <w:sz w:val="24"/>
                <w:szCs w:val="24"/>
              </w:rPr>
            </w:pPr>
            <w:r>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74806" w14:textId="77777777" w:rsidR="00E308B2" w:rsidRDefault="00E308B2" w:rsidP="00AC5BAF">
            <w:pPr>
              <w:pStyle w:val="TAL"/>
            </w:pPr>
            <w:r>
              <w:t>0363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2D091" w14:textId="77777777" w:rsidR="00E308B2" w:rsidRDefault="00E308B2" w:rsidP="00AC5BAF">
            <w:pPr>
              <w:pStyle w:val="TAL"/>
            </w:pPr>
            <w: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821F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BF205" w14:textId="77777777" w:rsidR="00E308B2" w:rsidRDefault="00E308B2" w:rsidP="00AC5BAF">
            <w:pPr>
              <w:pStyle w:val="TAL"/>
            </w:pPr>
            <w:r>
              <w:t>FSA ID used for MBS session involving RedCap and non-RedCap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09C3C"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66B5B"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17FCB"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03A6E" w14:textId="77777777" w:rsidR="00E308B2" w:rsidRDefault="00E308B2" w:rsidP="00AC5BAF">
            <w:pPr>
              <w:pStyle w:val="TAL"/>
            </w:pPr>
            <w:r>
              <w:t>S2-2406920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E63D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89BFF"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579A0" w14:textId="77777777" w:rsidR="00E308B2" w:rsidRDefault="00E308B2" w:rsidP="00AC5BAF">
            <w:pPr>
              <w:pStyle w:val="TAL"/>
            </w:pPr>
            <w:r>
              <w:t>6.11, 6.19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7CFDB"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DF182" w14:textId="77777777" w:rsidR="00E308B2" w:rsidRDefault="00E308B2" w:rsidP="00AC5BAF">
            <w:pPr>
              <w:pStyle w:val="TAL"/>
            </w:pPr>
          </w:p>
        </w:tc>
      </w:tr>
      <w:tr w:rsidR="00E308B2" w14:paraId="7E9D18F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CB2D2" w14:textId="77777777" w:rsidR="00E308B2" w:rsidRDefault="00E308B2" w:rsidP="00AC5BAF">
            <w:pPr>
              <w:pStyle w:val="TAL"/>
              <w:rPr>
                <w:sz w:val="24"/>
                <w:szCs w:val="24"/>
              </w:rPr>
            </w:pPr>
            <w:r>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4FB15" w14:textId="77777777" w:rsidR="00E308B2" w:rsidRDefault="00E308B2" w:rsidP="00AC5BAF">
            <w:pPr>
              <w:pStyle w:val="TAL"/>
            </w:pPr>
            <w:r>
              <w:t>0363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11178" w14:textId="77777777" w:rsidR="00E308B2" w:rsidRDefault="00E308B2" w:rsidP="00AC5BAF">
            <w:pPr>
              <w:pStyle w:val="TAL"/>
            </w:pPr>
            <w: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8155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68D67" w14:textId="77777777" w:rsidR="00E308B2" w:rsidRDefault="00E308B2" w:rsidP="00AC5BAF">
            <w:pPr>
              <w:pStyle w:val="TAL"/>
            </w:pPr>
            <w:r>
              <w:t>FSA ID used for MBS session involving RedCap and non-RedCap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BA579"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7F2F1"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FD52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20014" w14:textId="77777777" w:rsidR="00E308B2" w:rsidRDefault="00E308B2" w:rsidP="00AC5BAF">
            <w:pPr>
              <w:pStyle w:val="TAL"/>
            </w:pPr>
            <w:r>
              <w:t>S2-2407157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9EC49"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A915F"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7D615" w14:textId="77777777" w:rsidR="00E308B2" w:rsidRDefault="00E308B2" w:rsidP="00AC5BAF">
            <w:pPr>
              <w:pStyle w:val="TAL"/>
            </w:pPr>
            <w:r>
              <w:t>6.11, 6.19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CC51C"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2A914" w14:textId="77777777" w:rsidR="00E308B2" w:rsidRDefault="00E308B2" w:rsidP="00AC5BAF">
            <w:pPr>
              <w:pStyle w:val="TAL"/>
            </w:pPr>
          </w:p>
        </w:tc>
      </w:tr>
      <w:tr w:rsidR="00E308B2" w14:paraId="7647399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2A3A0" w14:textId="77777777" w:rsidR="00E308B2" w:rsidRDefault="00E308B2" w:rsidP="00AC5BAF">
            <w:pPr>
              <w:pStyle w:val="TAL"/>
              <w:rPr>
                <w:sz w:val="24"/>
                <w:szCs w:val="24"/>
              </w:rPr>
            </w:pPr>
            <w:r>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C1575" w14:textId="77777777" w:rsidR="00E308B2" w:rsidRDefault="00E308B2" w:rsidP="00AC5BAF">
            <w:pPr>
              <w:pStyle w:val="TAL"/>
            </w:pPr>
            <w:r>
              <w:t>0368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FE55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F4C6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1B0B4" w14:textId="77777777" w:rsidR="00E308B2" w:rsidRDefault="00E308B2" w:rsidP="00AC5BAF">
            <w:pPr>
              <w:pStyle w:val="TAL"/>
            </w:pPr>
            <w:r>
              <w:t>Cleanup CR for TS 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4BB37" w14:textId="77777777" w:rsidR="00E308B2" w:rsidRDefault="00E308B2" w:rsidP="00AC5BAF">
            <w:pPr>
              <w:pStyle w:val="TAL"/>
            </w:pPr>
            <w: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EEDF1"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B22E6"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69E0F" w14:textId="77777777" w:rsidR="00E308B2" w:rsidRDefault="00E308B2" w:rsidP="00AC5BAF">
            <w:pPr>
              <w:pStyle w:val="TAL"/>
            </w:pPr>
            <w:r>
              <w:t>S2-2406094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A6A62" w14:textId="77777777" w:rsidR="00E308B2" w:rsidRDefault="00E308B2" w:rsidP="00AC5BAF">
            <w:pPr>
              <w:pStyle w:val="TAL"/>
            </w:pPr>
            <w:r>
              <w:t>Huawei, HiSilicon, Ericsson, Nokia,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00FA4" w14:textId="77777777" w:rsidR="00E308B2" w:rsidRDefault="00E308B2" w:rsidP="00AC5BAF">
            <w:pPr>
              <w:pStyle w:val="TAL"/>
            </w:pPr>
            <w:r>
              <w:t>TEI18, 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4B87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61F7A" w14:textId="77777777" w:rsidR="00E308B2" w:rsidRDefault="00E308B2" w:rsidP="00AC5BAF">
            <w:pPr>
              <w:pStyle w:val="TAL"/>
              <w:rPr>
                <w:sz w:val="24"/>
                <w:szCs w:val="24"/>
              </w:rPr>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24829" w14:textId="77777777" w:rsidR="00E308B2" w:rsidRDefault="00E308B2" w:rsidP="00AC5BAF">
            <w:pPr>
              <w:pStyle w:val="TAL"/>
            </w:pPr>
          </w:p>
        </w:tc>
      </w:tr>
      <w:tr w:rsidR="00E308B2" w14:paraId="30B2395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A2B75" w14:textId="77777777" w:rsidR="00E308B2" w:rsidRDefault="00E308B2" w:rsidP="00AC5BAF">
            <w:pPr>
              <w:pStyle w:val="TAL"/>
              <w:rPr>
                <w:sz w:val="24"/>
                <w:szCs w:val="24"/>
              </w:rPr>
            </w:pPr>
            <w:r>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1DEE0" w14:textId="77777777" w:rsidR="00E308B2" w:rsidRDefault="00E308B2" w:rsidP="00AC5BAF">
            <w:pPr>
              <w:pStyle w:val="TAL"/>
            </w:pPr>
            <w:r>
              <w:t>0368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01A22"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74D4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BE50B" w14:textId="77777777" w:rsidR="00E308B2" w:rsidRDefault="00E308B2" w:rsidP="00AC5BAF">
            <w:pPr>
              <w:pStyle w:val="TAL"/>
            </w:pPr>
            <w:r>
              <w:t>Cleanup CR for TS 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ED1CD" w14:textId="77777777" w:rsidR="00E308B2" w:rsidRDefault="00E308B2" w:rsidP="00AC5BAF">
            <w:pPr>
              <w:pStyle w:val="TAL"/>
            </w:pPr>
            <w: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39A96"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E42B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302C2" w14:textId="77777777" w:rsidR="00E308B2" w:rsidRDefault="00E308B2" w:rsidP="00AC5BAF">
            <w:pPr>
              <w:pStyle w:val="TAL"/>
            </w:pPr>
            <w:r>
              <w:t>S2-2406919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DABDD" w14:textId="77777777" w:rsidR="00E308B2" w:rsidRDefault="00E308B2" w:rsidP="00AC5BAF">
            <w:pPr>
              <w:pStyle w:val="TAL"/>
            </w:pPr>
            <w:r>
              <w:t>Huawei, HiSilicon, Ericsson, Nokia,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6F988"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F8B62" w14:textId="77777777" w:rsidR="00E308B2" w:rsidRDefault="00E308B2" w:rsidP="00AC5BAF">
            <w:pPr>
              <w:pStyle w:val="TAL"/>
            </w:pPr>
            <w:r>
              <w:t>5.3.2.7, 6.11, 6.18, 6.19, 7.2.1.4, 7.2.2.4, 7.2.3.7, 7.2.10, 9.1.3.1, 9.3.3.2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2F231"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20622" w14:textId="77777777" w:rsidR="00E308B2" w:rsidRDefault="00E308B2" w:rsidP="00AC5BAF">
            <w:pPr>
              <w:pStyle w:val="TAL"/>
            </w:pPr>
          </w:p>
        </w:tc>
      </w:tr>
      <w:tr w:rsidR="00E308B2" w14:paraId="24B92AF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F9E05" w14:textId="77777777" w:rsidR="00E308B2" w:rsidRDefault="00E308B2" w:rsidP="00AC5BAF">
            <w:pPr>
              <w:pStyle w:val="TAL"/>
              <w:rPr>
                <w:sz w:val="24"/>
                <w:szCs w:val="24"/>
              </w:rPr>
            </w:pPr>
            <w:r>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DFB9C" w14:textId="77777777" w:rsidR="00E308B2" w:rsidRDefault="00E308B2" w:rsidP="00AC5BAF">
            <w:pPr>
              <w:pStyle w:val="TAL"/>
            </w:pPr>
            <w:r>
              <w:t>0369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A68B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EF9A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D8EEF" w14:textId="77777777" w:rsidR="00E308B2" w:rsidRDefault="00E308B2" w:rsidP="00AC5BAF">
            <w:pPr>
              <w:pStyle w:val="TAL"/>
            </w:pPr>
            <w:r>
              <w:t>Transport change for resource sharing across broadcast MBS Sessions &amp;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13113"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4A654"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DCB3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AE47D" w14:textId="77777777" w:rsidR="00E308B2" w:rsidRDefault="00E308B2" w:rsidP="00AC5BAF">
            <w:pPr>
              <w:pStyle w:val="TAL"/>
            </w:pPr>
            <w:r>
              <w:t>S2-2406175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C568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FEE42" w14:textId="77777777" w:rsidR="00E308B2" w:rsidRDefault="00E308B2" w:rsidP="00AC5BAF">
            <w:pPr>
              <w:pStyle w:val="TAL"/>
            </w:pPr>
            <w:r>
              <w:t>5MBS_Ph2, 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40776" w14:textId="77777777" w:rsidR="00E308B2" w:rsidRDefault="00E308B2" w:rsidP="00AC5BAF">
            <w:pPr>
              <w:pStyle w:val="TAL"/>
            </w:pPr>
            <w:r>
              <w:t>2, 7.3.7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EF72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CC0B1" w14:textId="77777777" w:rsidR="00E308B2" w:rsidRDefault="00E308B2" w:rsidP="00AC5BAF">
            <w:pPr>
              <w:pStyle w:val="TAL"/>
            </w:pPr>
          </w:p>
        </w:tc>
      </w:tr>
      <w:tr w:rsidR="00E308B2" w14:paraId="411828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23406" w14:textId="77777777" w:rsidR="00E308B2" w:rsidRDefault="00E308B2" w:rsidP="00AC5BAF">
            <w:pPr>
              <w:pStyle w:val="TAL"/>
              <w:rPr>
                <w:sz w:val="24"/>
                <w:szCs w:val="24"/>
              </w:rPr>
            </w:pPr>
            <w:r>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2B268" w14:textId="77777777" w:rsidR="00E308B2" w:rsidRDefault="00E308B2" w:rsidP="00AC5BAF">
            <w:pPr>
              <w:pStyle w:val="TAL"/>
            </w:pPr>
            <w:r>
              <w:t>0369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30CBC"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C50A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FE886" w14:textId="77777777" w:rsidR="00E308B2" w:rsidRDefault="00E308B2" w:rsidP="00AC5BAF">
            <w:pPr>
              <w:pStyle w:val="TAL"/>
            </w:pPr>
            <w:r>
              <w:t>Transport change for resource sharing across broadcast MBS Sessions &amp;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810D4"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A7F0A"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87D4B"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B9E34" w14:textId="77777777" w:rsidR="00E308B2" w:rsidRDefault="00E308B2" w:rsidP="00AC5BAF">
            <w:pPr>
              <w:pStyle w:val="TAL"/>
            </w:pPr>
            <w:r>
              <w:t>S2-2406921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129AE"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8A431" w14:textId="77777777" w:rsidR="00E308B2" w:rsidRDefault="00E308B2" w:rsidP="00AC5BAF">
            <w:pPr>
              <w:pStyle w:val="TAL"/>
            </w:pPr>
            <w:r>
              <w:t>5MBS_Ph2, 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FDD8A" w14:textId="77777777" w:rsidR="00E308B2" w:rsidRDefault="00E308B2" w:rsidP="00AC5BAF">
            <w:pPr>
              <w:pStyle w:val="TAL"/>
            </w:pPr>
            <w:r>
              <w:t>2, 7.3.7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2ECFE"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AC1C3" w14:textId="77777777" w:rsidR="00E308B2" w:rsidRDefault="00E308B2" w:rsidP="00AC5BAF">
            <w:pPr>
              <w:pStyle w:val="TAL"/>
            </w:pPr>
          </w:p>
        </w:tc>
      </w:tr>
      <w:tr w:rsidR="00E308B2" w14:paraId="0F90069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6044C" w14:textId="77777777" w:rsidR="00E308B2" w:rsidRDefault="00E308B2" w:rsidP="00AC5BAF">
            <w:pPr>
              <w:pStyle w:val="TAL"/>
              <w:rPr>
                <w:sz w:val="24"/>
                <w:szCs w:val="24"/>
              </w:rPr>
            </w:pPr>
            <w:r>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FBCFC" w14:textId="77777777" w:rsidR="00E308B2" w:rsidRDefault="00E308B2" w:rsidP="00AC5BAF">
            <w:pPr>
              <w:pStyle w:val="TAL"/>
            </w:pPr>
            <w:r>
              <w:t>0369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20689"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17A5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ECA12" w14:textId="77777777" w:rsidR="00E308B2" w:rsidRDefault="00E308B2" w:rsidP="00AC5BAF">
            <w:pPr>
              <w:pStyle w:val="TAL"/>
            </w:pPr>
            <w:r>
              <w:t>Transport change for resource sharing across broadcast MBS Sessions &amp;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B0168"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1F010"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3644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A3EFF" w14:textId="77777777" w:rsidR="00E308B2" w:rsidRDefault="00E308B2" w:rsidP="00AC5BAF">
            <w:pPr>
              <w:pStyle w:val="TAL"/>
            </w:pPr>
            <w:r>
              <w:t>S2-2406952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FA29E"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E431D" w14:textId="77777777" w:rsidR="00E308B2" w:rsidRDefault="00E308B2" w:rsidP="00AC5BAF">
            <w:pPr>
              <w:pStyle w:val="TAL"/>
            </w:pPr>
            <w:r>
              <w:t>5MBS_Ph2, NR_MBS_enh-Core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1A6D3" w14:textId="77777777" w:rsidR="00E308B2" w:rsidRDefault="00E308B2" w:rsidP="00AC5BAF">
            <w:pPr>
              <w:pStyle w:val="TAL"/>
            </w:pPr>
            <w:r>
              <w:t>2, 7.3.7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9BDB9"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05094" w14:textId="77777777" w:rsidR="00E308B2" w:rsidRDefault="00E308B2" w:rsidP="00AC5BAF">
            <w:pPr>
              <w:pStyle w:val="TAL"/>
            </w:pPr>
          </w:p>
        </w:tc>
      </w:tr>
      <w:tr w:rsidR="00E308B2" w14:paraId="3C0668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9E457" w14:textId="77777777" w:rsidR="00E308B2" w:rsidRDefault="00E308B2" w:rsidP="00AC5BAF">
            <w:pPr>
              <w:pStyle w:val="TAL"/>
              <w:rPr>
                <w:sz w:val="24"/>
                <w:szCs w:val="24"/>
              </w:rPr>
            </w:pPr>
            <w:r>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99F64" w14:textId="77777777" w:rsidR="00E308B2" w:rsidRDefault="00E308B2" w:rsidP="00AC5BAF">
            <w:pPr>
              <w:pStyle w:val="TAL"/>
            </w:pPr>
            <w:r>
              <w:t>0370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4AB9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7F87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44FBE" w14:textId="77777777" w:rsidR="00E308B2" w:rsidRDefault="00E308B2" w:rsidP="00AC5BAF">
            <w:pPr>
              <w:pStyle w:val="TAL"/>
            </w:pPr>
            <w:r>
              <w:t>Clarification on NR RedCap UEs Information and Group message delivery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3FA52"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714E0"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89D3B"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4C1B1" w14:textId="77777777" w:rsidR="00E308B2" w:rsidRDefault="00E308B2" w:rsidP="00AC5BAF">
            <w:pPr>
              <w:pStyle w:val="TAL"/>
            </w:pPr>
            <w:r>
              <w:t>S2-2406217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7744D"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56F03"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0930B" w14:textId="77777777" w:rsidR="00E308B2" w:rsidRDefault="00E308B2" w:rsidP="00AC5BAF">
            <w:pPr>
              <w:pStyle w:val="TAL"/>
            </w:pPr>
            <w:r>
              <w:t>6.15, 7.5.1, 7.5.2, 9.4.4.2, 9.4.4.3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5D56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7AF8D" w14:textId="77777777" w:rsidR="00E308B2" w:rsidRDefault="00E308B2" w:rsidP="00AC5BAF">
            <w:pPr>
              <w:pStyle w:val="TAL"/>
            </w:pPr>
          </w:p>
        </w:tc>
      </w:tr>
      <w:tr w:rsidR="00E308B2" w14:paraId="0C38C1D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EEE89" w14:textId="77777777" w:rsidR="00E308B2" w:rsidRDefault="00E308B2" w:rsidP="00AC5BAF">
            <w:pPr>
              <w:pStyle w:val="TAL"/>
              <w:rPr>
                <w:sz w:val="24"/>
                <w:szCs w:val="24"/>
              </w:rPr>
            </w:pPr>
            <w:r>
              <w:lastRenderedPageBreak/>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1E3E5" w14:textId="77777777" w:rsidR="00E308B2" w:rsidRDefault="00E308B2" w:rsidP="00AC5BAF">
            <w:pPr>
              <w:pStyle w:val="TAL"/>
            </w:pPr>
            <w:r>
              <w:t>0370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0B821"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4D89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572B8" w14:textId="77777777" w:rsidR="00E308B2" w:rsidRDefault="00E308B2" w:rsidP="00AC5BAF">
            <w:pPr>
              <w:pStyle w:val="TAL"/>
            </w:pPr>
            <w:r>
              <w:t>Clarification on NR RedCap UEs Information and Group message delivery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EC54C"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3E740"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B58A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475FB" w14:textId="77777777" w:rsidR="00E308B2" w:rsidRDefault="00E308B2" w:rsidP="00AC5BAF">
            <w:pPr>
              <w:pStyle w:val="TAL"/>
            </w:pPr>
            <w:r>
              <w:t>S2-2406917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ECEF6" w14:textId="77777777" w:rsidR="00E308B2" w:rsidRDefault="00E308B2" w:rsidP="00AC5BAF">
            <w:pPr>
              <w:pStyle w:val="TAL"/>
            </w:pPr>
            <w:r>
              <w:t>ZTE,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696B9" w14:textId="77777777" w:rsidR="00E308B2" w:rsidRDefault="00E308B2" w:rsidP="00AC5BAF">
            <w:pPr>
              <w:pStyle w:val="TAL"/>
            </w:pPr>
            <w:r>
              <w:t>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10B80" w14:textId="77777777" w:rsidR="00E308B2" w:rsidRDefault="00E308B2" w:rsidP="00AC5BAF">
            <w:pPr>
              <w:pStyle w:val="TAL"/>
            </w:pPr>
            <w:r>
              <w:t>6.15, 7.5.1, 7.5.2, 9.4.4.2, 9.4.4.3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3149A"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A2F64" w14:textId="77777777" w:rsidR="00E308B2" w:rsidRDefault="00E308B2" w:rsidP="00AC5BAF">
            <w:pPr>
              <w:pStyle w:val="TAL"/>
            </w:pPr>
          </w:p>
        </w:tc>
      </w:tr>
      <w:tr w:rsidR="00E308B2" w14:paraId="5DA72B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0CC30" w14:textId="77777777" w:rsidR="00E308B2" w:rsidRDefault="00E308B2" w:rsidP="00AC5BAF">
            <w:pPr>
              <w:pStyle w:val="TAL"/>
              <w:rPr>
                <w:sz w:val="24"/>
                <w:szCs w:val="24"/>
              </w:rPr>
            </w:pPr>
            <w:r>
              <w:t>23.271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6360A" w14:textId="77777777" w:rsidR="00E308B2" w:rsidRDefault="00E308B2" w:rsidP="00AC5BAF">
            <w:pPr>
              <w:pStyle w:val="TAL"/>
            </w:pPr>
            <w:r>
              <w:t>0440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3E6F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14B1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A3014" w14:textId="77777777" w:rsidR="00E308B2" w:rsidRDefault="00E308B2" w:rsidP="00AC5BAF">
            <w:pPr>
              <w:pStyle w:val="TAL"/>
            </w:pPr>
            <w:r>
              <w:t>Support of E-SMLC mapping UE Coarse Location Information to Cell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36C19"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6C616" w14:textId="77777777" w:rsidR="00E308B2" w:rsidRDefault="00E308B2" w:rsidP="00AC5BAF">
            <w:pPr>
              <w:pStyle w:val="TAL"/>
            </w:pPr>
            <w:r>
              <w:t>18.0.0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A0D0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20FD1" w14:textId="77777777" w:rsidR="00E308B2" w:rsidRDefault="00E308B2" w:rsidP="00AC5BAF">
            <w:pPr>
              <w:pStyle w:val="TAL"/>
            </w:pPr>
            <w:r>
              <w:t>S2-2406507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5BC23"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F6441"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5EDC7" w14:textId="77777777" w:rsidR="00E308B2" w:rsidRDefault="00E308B2" w:rsidP="00AC5BAF">
            <w:pPr>
              <w:pStyle w:val="TAL"/>
            </w:pPr>
            <w:r>
              <w:t>9.1.17.0, 9.1.17.1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FAEC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1E190" w14:textId="77777777" w:rsidR="00E308B2" w:rsidRDefault="00E308B2" w:rsidP="00AC5BAF">
            <w:pPr>
              <w:pStyle w:val="TAL"/>
            </w:pPr>
          </w:p>
        </w:tc>
      </w:tr>
      <w:tr w:rsidR="00E308B2" w14:paraId="5B356D5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F5FD7" w14:textId="77777777" w:rsidR="00E308B2" w:rsidRDefault="00E308B2" w:rsidP="00AC5BAF">
            <w:pPr>
              <w:pStyle w:val="TAL"/>
              <w:rPr>
                <w:sz w:val="24"/>
                <w:szCs w:val="24"/>
              </w:rPr>
            </w:pPr>
            <w:r>
              <w:t>23.273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CB1CB" w14:textId="77777777" w:rsidR="00E308B2" w:rsidRDefault="00E308B2" w:rsidP="00AC5BAF">
            <w:pPr>
              <w:pStyle w:val="TAL"/>
            </w:pPr>
            <w:r>
              <w:t>0494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D87CB"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F68C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3D265" w14:textId="77777777" w:rsidR="00E308B2" w:rsidRDefault="00E308B2" w:rsidP="00AC5BAF">
            <w:pPr>
              <w:pStyle w:val="TAL"/>
            </w:pPr>
            <w:r>
              <w:t>Add description for immediate location request cancellation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B2B67"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D0FE6"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7B051"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3CB06" w14:textId="77777777" w:rsidR="00E308B2" w:rsidRDefault="00E308B2" w:rsidP="00AC5BAF">
            <w:pPr>
              <w:pStyle w:val="TAL"/>
            </w:pPr>
            <w:r>
              <w:t>S2-2406759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0767B"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E033B" w14:textId="77777777" w:rsidR="00E308B2" w:rsidRDefault="00E308B2" w:rsidP="00AC5BAF">
            <w:pPr>
              <w:pStyle w:val="TAL"/>
            </w:pPr>
            <w:r>
              <w:t>5G_eLCS_Ph3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ED143" w14:textId="77777777" w:rsidR="00E308B2" w:rsidRDefault="00E308B2" w:rsidP="00AC5BAF">
            <w:pPr>
              <w:pStyle w:val="TAL"/>
            </w:pPr>
            <w:r>
              <w:t>4.3.7, 4.3.8, 8.3.2.1, 8.3.2.4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EE79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71CB7" w14:textId="77777777" w:rsidR="00E308B2" w:rsidRDefault="00E308B2" w:rsidP="00AC5BAF">
            <w:pPr>
              <w:pStyle w:val="TAL"/>
            </w:pPr>
          </w:p>
        </w:tc>
      </w:tr>
      <w:tr w:rsidR="00E308B2" w14:paraId="3280ABC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1CDFF" w14:textId="77777777" w:rsidR="00E308B2" w:rsidRDefault="00E308B2" w:rsidP="00AC5BAF">
            <w:pPr>
              <w:pStyle w:val="TAL"/>
              <w:rPr>
                <w:sz w:val="24"/>
                <w:szCs w:val="24"/>
              </w:rPr>
            </w:pPr>
            <w:r>
              <w:t>23.273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88C79" w14:textId="77777777" w:rsidR="00E308B2" w:rsidRDefault="00E308B2" w:rsidP="00AC5BAF">
            <w:pPr>
              <w:pStyle w:val="TAL"/>
            </w:pPr>
            <w:r>
              <w:t>0517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1D9D2"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E1B4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9C317" w14:textId="77777777" w:rsidR="00E308B2" w:rsidRDefault="00E308B2" w:rsidP="00AC5BAF">
            <w:pPr>
              <w:pStyle w:val="TAL"/>
            </w:pPr>
            <w:r>
              <w:t>Support for UE Ranging/SL Positioning privacy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E4810"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F4735"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B9B57"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33658" w14:textId="77777777" w:rsidR="00E308B2" w:rsidRDefault="00E308B2" w:rsidP="00AC5BAF">
            <w:pPr>
              <w:pStyle w:val="TAL"/>
            </w:pPr>
            <w:r>
              <w:t>S2-2405991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88A5C"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0D4B2"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C9260" w14:textId="77777777" w:rsidR="00E308B2" w:rsidRDefault="00E308B2" w:rsidP="00AC5BAF">
            <w:pPr>
              <w:pStyle w:val="TAL"/>
            </w:pPr>
            <w:r>
              <w:t>3.2, 4.1, 4.3.3, 4.3.6, 4.3.9, 5.4.1, 5.4.2.x (new), 5.4.3a (new), 5.4.5, 5.4.6, 6.12.1, 6.20.1, 6.20.3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81AF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EF7AF" w14:textId="77777777" w:rsidR="00E308B2" w:rsidRDefault="00E308B2" w:rsidP="00AC5BAF">
            <w:pPr>
              <w:pStyle w:val="TAL"/>
            </w:pPr>
          </w:p>
        </w:tc>
      </w:tr>
      <w:tr w:rsidR="00E308B2" w14:paraId="2B0411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ACDFC" w14:textId="77777777" w:rsidR="00E308B2" w:rsidRDefault="00E308B2" w:rsidP="00AC5BAF">
            <w:pPr>
              <w:pStyle w:val="TAL"/>
              <w:rPr>
                <w:sz w:val="24"/>
                <w:szCs w:val="24"/>
              </w:rPr>
            </w:pPr>
            <w:r>
              <w:t>23.273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CE41D" w14:textId="77777777" w:rsidR="00E308B2" w:rsidRDefault="00E308B2" w:rsidP="00AC5BAF">
            <w:pPr>
              <w:pStyle w:val="TAL"/>
            </w:pPr>
            <w:r>
              <w:t>0517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7DC6B"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FAAF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ECB7B" w14:textId="77777777" w:rsidR="00E308B2" w:rsidRDefault="00E308B2" w:rsidP="00AC5BAF">
            <w:pPr>
              <w:pStyle w:val="TAL"/>
            </w:pPr>
            <w:r>
              <w:t>Support for UE Ranging/SL Positioning privacy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0E9EE"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B0470"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60046"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55120" w14:textId="77777777" w:rsidR="00E308B2" w:rsidRDefault="00E308B2" w:rsidP="00AC5BAF">
            <w:pPr>
              <w:pStyle w:val="TAL"/>
            </w:pPr>
            <w:r>
              <w:t>S2-2407095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60E59" w14:textId="77777777" w:rsidR="00E308B2" w:rsidRDefault="00E308B2" w:rsidP="00AC5BAF">
            <w:pPr>
              <w:pStyle w:val="TAL"/>
            </w:pPr>
            <w:r>
              <w:t>Sony,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11805"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32752" w14:textId="77777777" w:rsidR="00E308B2" w:rsidRDefault="00E308B2" w:rsidP="00AC5BAF">
            <w:pPr>
              <w:pStyle w:val="TAL"/>
            </w:pPr>
            <w:r>
              <w:t>6.20.1, 6.20.3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854C5"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8FD8F" w14:textId="77777777" w:rsidR="00E308B2" w:rsidRDefault="00E308B2" w:rsidP="00AC5BAF">
            <w:pPr>
              <w:pStyle w:val="TAL"/>
            </w:pPr>
          </w:p>
        </w:tc>
      </w:tr>
      <w:tr w:rsidR="00E308B2" w14:paraId="064BBC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93D5F" w14:textId="77777777" w:rsidR="00E308B2" w:rsidRDefault="00E308B2" w:rsidP="00AC5BAF">
            <w:pPr>
              <w:pStyle w:val="TAL"/>
              <w:rPr>
                <w:sz w:val="24"/>
                <w:szCs w:val="24"/>
              </w:rPr>
            </w:pPr>
            <w:r>
              <w:t>23.273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45A67" w14:textId="77777777" w:rsidR="00E308B2" w:rsidRDefault="00E308B2" w:rsidP="00AC5BAF">
            <w:pPr>
              <w:pStyle w:val="TAL"/>
            </w:pPr>
            <w:r>
              <w:t>0528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CE2A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10F1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BE18E" w14:textId="77777777" w:rsidR="00E308B2" w:rsidRDefault="00E308B2" w:rsidP="00AC5BAF">
            <w:pPr>
              <w:pStyle w:val="TAL"/>
            </w:pPr>
            <w:r>
              <w:t>Update on SLPP message based on RAN WG2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8F162"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10C8E"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B4FC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0FF08" w14:textId="77777777" w:rsidR="00E308B2" w:rsidRDefault="00E308B2" w:rsidP="00AC5BAF">
            <w:pPr>
              <w:pStyle w:val="TAL"/>
            </w:pPr>
            <w:r>
              <w:t>S2-2406095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4990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00B3E"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C37F8" w14:textId="77777777" w:rsidR="00E308B2" w:rsidRDefault="00E308B2" w:rsidP="00AC5BAF">
            <w:pPr>
              <w:pStyle w:val="TAL"/>
            </w:pPr>
            <w:r>
              <w:t>6.20.1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BF4E5"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EB9D4" w14:textId="77777777" w:rsidR="00E308B2" w:rsidRDefault="00E308B2" w:rsidP="00AC5BAF">
            <w:pPr>
              <w:pStyle w:val="TAL"/>
            </w:pPr>
          </w:p>
        </w:tc>
      </w:tr>
      <w:tr w:rsidR="00E308B2" w14:paraId="6060CB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EF319" w14:textId="77777777" w:rsidR="00E308B2" w:rsidRDefault="00E308B2" w:rsidP="00AC5BAF">
            <w:pPr>
              <w:pStyle w:val="TAL"/>
              <w:rPr>
                <w:sz w:val="24"/>
                <w:szCs w:val="24"/>
              </w:rPr>
            </w:pPr>
            <w:r>
              <w:t>23.273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0DD5F" w14:textId="77777777" w:rsidR="00E308B2" w:rsidRDefault="00E308B2" w:rsidP="00AC5BAF">
            <w:pPr>
              <w:pStyle w:val="TAL"/>
            </w:pPr>
            <w:r>
              <w:t>0529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976C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F88E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35452" w14:textId="77777777" w:rsidR="00E308B2" w:rsidRDefault="00E308B2" w:rsidP="00AC5BAF">
            <w:pPr>
              <w:pStyle w:val="TAL"/>
            </w:pPr>
            <w:r>
              <w:t>Update Ranging/SL Positioning procedures with Ranging Privacy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68ED2"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1CBFF"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BAC3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AD9D6" w14:textId="77777777" w:rsidR="00E308B2" w:rsidRDefault="00E308B2" w:rsidP="00AC5BAF">
            <w:pPr>
              <w:pStyle w:val="TAL"/>
            </w:pPr>
            <w:r>
              <w:t>S2-2406108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3E81B"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C31B2"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B43FE" w14:textId="77777777" w:rsidR="00E308B2" w:rsidRDefault="00E308B2" w:rsidP="00AC5BAF">
            <w:pPr>
              <w:pStyle w:val="TAL"/>
            </w:pPr>
            <w:r>
              <w:t>6.20.3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C484D"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EBACB" w14:textId="77777777" w:rsidR="00E308B2" w:rsidRDefault="00E308B2" w:rsidP="00AC5BAF">
            <w:pPr>
              <w:pStyle w:val="TAL"/>
            </w:pPr>
          </w:p>
        </w:tc>
      </w:tr>
      <w:tr w:rsidR="00E308B2" w14:paraId="112AD4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3FC5F" w14:textId="77777777" w:rsidR="00E308B2" w:rsidRDefault="00E308B2" w:rsidP="00AC5BAF">
            <w:pPr>
              <w:pStyle w:val="TAL"/>
              <w:rPr>
                <w:sz w:val="24"/>
                <w:szCs w:val="24"/>
              </w:rPr>
            </w:pPr>
            <w:r>
              <w:t>23.273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5B995" w14:textId="77777777" w:rsidR="00E308B2" w:rsidRDefault="00E308B2" w:rsidP="00AC5BAF">
            <w:pPr>
              <w:pStyle w:val="TAL"/>
            </w:pPr>
            <w:r>
              <w:t>0530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D405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A918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D401B" w14:textId="77777777" w:rsidR="00E308B2" w:rsidRDefault="00E308B2" w:rsidP="00AC5BAF">
            <w:pPr>
              <w:pStyle w:val="TAL"/>
            </w:pPr>
            <w:r>
              <w:t>Update about the Application layer ID and SLPP message forwarding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12CC3"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F36B0"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1F5E7"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34AFA" w14:textId="77777777" w:rsidR="00E308B2" w:rsidRDefault="00E308B2" w:rsidP="00AC5BAF">
            <w:pPr>
              <w:pStyle w:val="TAL"/>
            </w:pPr>
            <w:r>
              <w:t>S2-2406591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02B2B"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4DBFF"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8BB80" w14:textId="77777777" w:rsidR="00E308B2" w:rsidRDefault="00E308B2" w:rsidP="00AC5BAF">
            <w:pPr>
              <w:pStyle w:val="TAL"/>
            </w:pPr>
            <w:r>
              <w:t>6.20.1, 6.20.3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DECA0"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B88C6" w14:textId="77777777" w:rsidR="00E308B2" w:rsidRDefault="00E308B2" w:rsidP="00AC5BAF">
            <w:pPr>
              <w:pStyle w:val="TAL"/>
            </w:pPr>
          </w:p>
        </w:tc>
      </w:tr>
      <w:tr w:rsidR="00E308B2" w14:paraId="433AC9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33B4E" w14:textId="77777777" w:rsidR="00E308B2" w:rsidRDefault="00E308B2" w:rsidP="00AC5BAF">
            <w:pPr>
              <w:pStyle w:val="TAL"/>
              <w:rPr>
                <w:sz w:val="24"/>
                <w:szCs w:val="24"/>
              </w:rPr>
            </w:pPr>
            <w:r>
              <w:t>23.273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6EFF5" w14:textId="77777777" w:rsidR="00E308B2" w:rsidRDefault="00E308B2" w:rsidP="00AC5BAF">
            <w:pPr>
              <w:pStyle w:val="TAL"/>
            </w:pPr>
            <w:r>
              <w:t>0531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074E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289A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7B88A" w14:textId="77777777" w:rsidR="00E308B2" w:rsidRDefault="00E308B2" w:rsidP="00AC5BAF">
            <w:pPr>
              <w:pStyle w:val="TAL"/>
            </w:pPr>
            <w:r>
              <w:t>Update the user plane positioning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F5D0D"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18A2C"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E9AA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F6B8E" w14:textId="77777777" w:rsidR="00E308B2" w:rsidRDefault="00E308B2" w:rsidP="00AC5BAF">
            <w:pPr>
              <w:pStyle w:val="TAL"/>
            </w:pPr>
            <w:r>
              <w:t>S2-2406758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E0898"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C792D" w14:textId="77777777" w:rsidR="00E308B2" w:rsidRDefault="00E308B2" w:rsidP="00AC5BAF">
            <w:pPr>
              <w:pStyle w:val="TAL"/>
            </w:pPr>
            <w:r>
              <w:t>5G_eLCS_Ph3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1718A" w14:textId="77777777" w:rsidR="00E308B2" w:rsidRDefault="00E308B2" w:rsidP="00AC5BAF">
            <w:pPr>
              <w:pStyle w:val="TAL"/>
            </w:pPr>
            <w:r>
              <w:t>5.10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D8BD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A444C" w14:textId="77777777" w:rsidR="00E308B2" w:rsidRDefault="00E308B2" w:rsidP="00AC5BAF">
            <w:pPr>
              <w:pStyle w:val="TAL"/>
            </w:pPr>
          </w:p>
        </w:tc>
      </w:tr>
      <w:tr w:rsidR="00E308B2" w14:paraId="6A25D2A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FDEBC" w14:textId="77777777" w:rsidR="00E308B2" w:rsidRDefault="00E308B2" w:rsidP="00AC5BAF">
            <w:pPr>
              <w:pStyle w:val="TAL"/>
              <w:rPr>
                <w:sz w:val="24"/>
                <w:szCs w:val="24"/>
              </w:rPr>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0A0E6" w14:textId="77777777" w:rsidR="00E308B2" w:rsidRDefault="00E308B2" w:rsidP="00AC5BAF">
            <w:pPr>
              <w:pStyle w:val="TAL"/>
            </w:pPr>
            <w:r>
              <w:t>1081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95FC9" w14:textId="77777777" w:rsidR="00E308B2" w:rsidRDefault="00E308B2" w:rsidP="00AC5BAF">
            <w:pPr>
              <w:pStyle w:val="TAL"/>
            </w:pPr>
            <w: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C7FC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DF1DE" w14:textId="77777777" w:rsidR="00E308B2" w:rsidRDefault="00E308B2" w:rsidP="00AC5BAF">
            <w:pPr>
              <w:pStyle w:val="TAL"/>
            </w:pPr>
            <w:r>
              <w:t>Correction of ML Model sharing in the scenario of Analytics context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4BAEC"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3D170"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6B08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DC6D0" w14:textId="77777777" w:rsidR="00E308B2" w:rsidRDefault="00E308B2" w:rsidP="00AC5BAF">
            <w:pPr>
              <w:pStyle w:val="TAL"/>
            </w:pPr>
            <w:r>
              <w:t>S2-2406491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0E8C4" w14:textId="77777777" w:rsidR="00E308B2" w:rsidRDefault="00E308B2" w:rsidP="00AC5BAF">
            <w:pPr>
              <w:pStyle w:val="TAL"/>
            </w:pPr>
            <w:r>
              <w:t>Huawei, HiSilicon,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E5A75"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0F746" w14:textId="77777777" w:rsidR="00E308B2" w:rsidRDefault="00E308B2" w:rsidP="00AC5BAF">
            <w:pPr>
              <w:pStyle w:val="TAL"/>
            </w:pPr>
            <w:r>
              <w:t>6.1B.2.2, 6.2A.2, 6.1B.4, 7.2.5, 7.5.2, 7.6.2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AF7D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20064" w14:textId="77777777" w:rsidR="00E308B2" w:rsidRDefault="00E308B2" w:rsidP="00AC5BAF">
            <w:pPr>
              <w:pStyle w:val="TAL"/>
            </w:pPr>
          </w:p>
        </w:tc>
      </w:tr>
      <w:tr w:rsidR="00E308B2" w14:paraId="373AD18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EE75F" w14:textId="77777777" w:rsidR="00E308B2" w:rsidRDefault="00E308B2" w:rsidP="00AC5BAF">
            <w:pPr>
              <w:pStyle w:val="TAL"/>
              <w:rPr>
                <w:sz w:val="24"/>
                <w:szCs w:val="24"/>
              </w:rPr>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F02C5" w14:textId="77777777" w:rsidR="00E308B2" w:rsidRDefault="00E308B2" w:rsidP="00AC5BAF">
            <w:pPr>
              <w:pStyle w:val="TAL"/>
            </w:pPr>
            <w:r>
              <w:t>1081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A48E8" w14:textId="77777777" w:rsidR="00E308B2" w:rsidRDefault="00E308B2" w:rsidP="00AC5BAF">
            <w:pPr>
              <w:pStyle w:val="TAL"/>
            </w:pPr>
            <w: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BEA8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16615" w14:textId="77777777" w:rsidR="00E308B2" w:rsidRDefault="00E308B2" w:rsidP="00AC5BAF">
            <w:pPr>
              <w:pStyle w:val="TAL"/>
            </w:pPr>
            <w:r>
              <w:t>Correction of ML Model sharing in the scenario of Analytics context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60514"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D94BF"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06456"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62850" w14:textId="77777777" w:rsidR="00E308B2" w:rsidRDefault="00E308B2" w:rsidP="00AC5BAF">
            <w:pPr>
              <w:pStyle w:val="TAL"/>
            </w:pPr>
            <w:r>
              <w:t>S2-2407013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53C35" w14:textId="77777777" w:rsidR="00E308B2" w:rsidRDefault="00E308B2" w:rsidP="00AC5BAF">
            <w:pPr>
              <w:pStyle w:val="TAL"/>
            </w:pPr>
            <w:r>
              <w:t>Huawei, HiSilicon,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3B179"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C17F2" w14:textId="77777777" w:rsidR="00E308B2" w:rsidRDefault="00E308B2" w:rsidP="00AC5BAF">
            <w:pPr>
              <w:pStyle w:val="TAL"/>
            </w:pPr>
            <w:r>
              <w:t>6.1B.2.2, 6.2A.2, 6.1B.4, 7.2.5, 7.5.2, 7.6.2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F601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6ABD4" w14:textId="77777777" w:rsidR="00E308B2" w:rsidRDefault="00E308B2" w:rsidP="00AC5BAF">
            <w:pPr>
              <w:pStyle w:val="TAL"/>
            </w:pPr>
          </w:p>
        </w:tc>
      </w:tr>
      <w:tr w:rsidR="00E308B2" w14:paraId="20E62AA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4DA3E" w14:textId="77777777" w:rsidR="00E308B2" w:rsidRDefault="00E308B2" w:rsidP="00AC5BAF">
            <w:pPr>
              <w:pStyle w:val="TAL"/>
              <w:rPr>
                <w:sz w:val="24"/>
                <w:szCs w:val="24"/>
              </w:rPr>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57131" w14:textId="77777777" w:rsidR="00E308B2" w:rsidRDefault="00E308B2" w:rsidP="00AC5BAF">
            <w:pPr>
              <w:pStyle w:val="TAL"/>
            </w:pPr>
            <w:r>
              <w:t>1081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41128" w14:textId="77777777" w:rsidR="00E308B2" w:rsidRDefault="00E308B2" w:rsidP="00AC5BAF">
            <w:pPr>
              <w:pStyle w:val="TAL"/>
            </w:pPr>
            <w:r>
              <w:t>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319C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FBC16" w14:textId="77777777" w:rsidR="00E308B2" w:rsidRDefault="00E308B2" w:rsidP="00AC5BAF">
            <w:pPr>
              <w:pStyle w:val="TAL"/>
            </w:pPr>
            <w:r>
              <w:t>Correction of ML Model sharing in the scenario of Analytics context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F4999"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72F7F"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61A5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CC522" w14:textId="77777777" w:rsidR="00E308B2" w:rsidRDefault="00E308B2" w:rsidP="00AC5BAF">
            <w:pPr>
              <w:pStyle w:val="TAL"/>
            </w:pPr>
            <w:r>
              <w:t>S2-2407069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3812B" w14:textId="77777777" w:rsidR="00E308B2" w:rsidRDefault="00E308B2" w:rsidP="00AC5BAF">
            <w:pPr>
              <w:pStyle w:val="TAL"/>
            </w:pPr>
            <w:r>
              <w:t>Huawei, HiSilicon,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F23F6"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3904C" w14:textId="77777777" w:rsidR="00E308B2" w:rsidRDefault="00E308B2" w:rsidP="00AC5BAF">
            <w:pPr>
              <w:pStyle w:val="TAL"/>
            </w:pPr>
            <w:r>
              <w:t>6.1B.2.2, 6.2A.2, 6.1B.4, 7.2.5, 7.5.2, 7.6.2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39E3C"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A297C" w14:textId="77777777" w:rsidR="00E308B2" w:rsidRDefault="00E308B2" w:rsidP="00AC5BAF">
            <w:pPr>
              <w:pStyle w:val="TAL"/>
            </w:pPr>
          </w:p>
        </w:tc>
      </w:tr>
      <w:tr w:rsidR="00E308B2" w14:paraId="1AB319C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00445" w14:textId="77777777" w:rsidR="00E308B2" w:rsidRDefault="00E308B2" w:rsidP="00AC5BAF">
            <w:pPr>
              <w:pStyle w:val="TAL"/>
              <w:rPr>
                <w:sz w:val="24"/>
                <w:szCs w:val="24"/>
              </w:rPr>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08EE0" w14:textId="77777777" w:rsidR="00E308B2" w:rsidRDefault="00E308B2" w:rsidP="00AC5BAF">
            <w:pPr>
              <w:pStyle w:val="TAL"/>
            </w:pPr>
            <w:r>
              <w:t>1085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60FFA"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FB32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99884" w14:textId="77777777" w:rsidR="00E308B2" w:rsidRDefault="00E308B2" w:rsidP="00AC5BAF">
            <w:pPr>
              <w:pStyle w:val="TAL"/>
            </w:pPr>
            <w:r>
              <w:t>Removal of a security issues on Analytics context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CF19F"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E295F"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5D55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71EEF" w14:textId="77777777" w:rsidR="00E308B2" w:rsidRDefault="00E308B2" w:rsidP="00AC5BAF">
            <w:pPr>
              <w:pStyle w:val="TAL"/>
            </w:pPr>
            <w:r>
              <w:t>S2-2406343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AA1F9"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49D8E"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D311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13DC3" w14:textId="77777777" w:rsidR="00E308B2" w:rsidRDefault="00E308B2" w:rsidP="00AC5BAF">
            <w:pPr>
              <w:pStyle w:val="TAL"/>
              <w:rPr>
                <w:sz w:val="24"/>
                <w:szCs w:val="24"/>
              </w:rPr>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B25B9" w14:textId="77777777" w:rsidR="00E308B2" w:rsidRDefault="00E308B2" w:rsidP="00AC5BAF">
            <w:pPr>
              <w:pStyle w:val="TAL"/>
            </w:pPr>
          </w:p>
        </w:tc>
      </w:tr>
      <w:tr w:rsidR="00E308B2" w14:paraId="5921C28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0AC86" w14:textId="77777777" w:rsidR="00E308B2" w:rsidRDefault="00E308B2" w:rsidP="00AC5BAF">
            <w:pPr>
              <w:pStyle w:val="TAL"/>
              <w:rPr>
                <w:sz w:val="24"/>
                <w:szCs w:val="24"/>
              </w:rPr>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78A97" w14:textId="77777777" w:rsidR="00E308B2" w:rsidRDefault="00E308B2" w:rsidP="00AC5BAF">
            <w:pPr>
              <w:pStyle w:val="TAL"/>
            </w:pPr>
            <w:r>
              <w:t>1086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C8AA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F698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F4EFB" w14:textId="77777777" w:rsidR="00E308B2" w:rsidRDefault="00E308B2" w:rsidP="00AC5BAF">
            <w:pPr>
              <w:pStyle w:val="TAL"/>
            </w:pPr>
            <w:r>
              <w:t>Alignment of authorization procedure in federated learning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5DA36"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11A17"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2C158"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01069" w14:textId="77777777" w:rsidR="00E308B2" w:rsidRDefault="00E308B2" w:rsidP="00AC5BAF">
            <w:pPr>
              <w:pStyle w:val="TAL"/>
            </w:pPr>
            <w:r>
              <w:t>S2-2405895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22B8B"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D2B18"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B2005" w14:textId="77777777" w:rsidR="00E308B2" w:rsidRDefault="00E308B2" w:rsidP="00AC5BAF">
            <w:pPr>
              <w:pStyle w:val="TAL"/>
            </w:pPr>
            <w:r>
              <w:t>5.3, 6.2C.2.2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833AA"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2BE0D" w14:textId="77777777" w:rsidR="00E308B2" w:rsidRDefault="00E308B2" w:rsidP="00AC5BAF">
            <w:pPr>
              <w:pStyle w:val="TAL"/>
            </w:pPr>
          </w:p>
        </w:tc>
      </w:tr>
      <w:tr w:rsidR="00E308B2" w14:paraId="32CC0CD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08BA8" w14:textId="77777777" w:rsidR="00E308B2" w:rsidRDefault="00E308B2" w:rsidP="00AC5BAF">
            <w:pPr>
              <w:pStyle w:val="TAL"/>
              <w:rPr>
                <w:sz w:val="24"/>
                <w:szCs w:val="24"/>
              </w:rPr>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AAB57" w14:textId="77777777" w:rsidR="00E308B2" w:rsidRDefault="00E308B2" w:rsidP="00AC5BAF">
            <w:pPr>
              <w:pStyle w:val="TAL"/>
            </w:pPr>
            <w:r>
              <w:t>1087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BCD1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7FD2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8203B" w14:textId="77777777" w:rsidR="00E308B2" w:rsidRDefault="00E308B2" w:rsidP="00AC5BAF">
            <w:pPr>
              <w:pStyle w:val="TAL"/>
            </w:pPr>
            <w:r>
              <w:t>Clarification on QoS sustainability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94776"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72D0B"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7DB2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F7767" w14:textId="77777777" w:rsidR="00E308B2" w:rsidRDefault="00E308B2" w:rsidP="00AC5BAF">
            <w:pPr>
              <w:pStyle w:val="TAL"/>
            </w:pPr>
            <w:r>
              <w:t>S2-2405896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49D83"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B5E12"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483D9" w14:textId="77777777" w:rsidR="00E308B2" w:rsidRDefault="00E308B2" w:rsidP="00AC5BAF">
            <w:pPr>
              <w:pStyle w:val="TAL"/>
            </w:pPr>
            <w:r>
              <w:t>6.9.2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30C3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87638" w14:textId="77777777" w:rsidR="00E308B2" w:rsidRDefault="00E308B2" w:rsidP="00AC5BAF">
            <w:pPr>
              <w:pStyle w:val="TAL"/>
            </w:pPr>
          </w:p>
        </w:tc>
      </w:tr>
      <w:tr w:rsidR="00E308B2" w14:paraId="33A0891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4C342" w14:textId="77777777" w:rsidR="00E308B2" w:rsidRDefault="00E308B2" w:rsidP="00AC5BAF">
            <w:pPr>
              <w:pStyle w:val="TAL"/>
              <w:rPr>
                <w:sz w:val="24"/>
                <w:szCs w:val="24"/>
              </w:rPr>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39532" w14:textId="77777777" w:rsidR="00E308B2" w:rsidRDefault="00E308B2" w:rsidP="00AC5BAF">
            <w:pPr>
              <w:pStyle w:val="TAL"/>
            </w:pPr>
            <w:r>
              <w:t>1087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F46F4"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1C36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2FCB2" w14:textId="77777777" w:rsidR="00E308B2" w:rsidRDefault="00E308B2" w:rsidP="00AC5BAF">
            <w:pPr>
              <w:pStyle w:val="TAL"/>
            </w:pPr>
            <w:r>
              <w:t>Clarification on QoS sustainability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51940"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664E6"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98B5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29DDD" w14:textId="77777777" w:rsidR="00E308B2" w:rsidRDefault="00E308B2" w:rsidP="00AC5BAF">
            <w:pPr>
              <w:pStyle w:val="TAL"/>
            </w:pPr>
            <w:r>
              <w:t>S2-2407015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F1661" w14:textId="77777777" w:rsidR="00E308B2" w:rsidRDefault="00E308B2" w:rsidP="00AC5BAF">
            <w:pPr>
              <w:pStyle w:val="TAL"/>
            </w:pPr>
            <w:r>
              <w:t>ZTE,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A7B15"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0810F" w14:textId="77777777" w:rsidR="00E308B2" w:rsidRDefault="00E308B2" w:rsidP="00AC5BAF">
            <w:pPr>
              <w:pStyle w:val="TAL"/>
            </w:pPr>
            <w:r>
              <w:t>6.9.2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411A4"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5775A" w14:textId="77777777" w:rsidR="00E308B2" w:rsidRDefault="00E308B2" w:rsidP="00AC5BAF">
            <w:pPr>
              <w:pStyle w:val="TAL"/>
            </w:pPr>
          </w:p>
        </w:tc>
      </w:tr>
      <w:tr w:rsidR="00E308B2" w14:paraId="2448FAA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7350E" w14:textId="77777777" w:rsidR="00E308B2" w:rsidRDefault="00E308B2" w:rsidP="00AC5BAF">
            <w:pPr>
              <w:pStyle w:val="TAL"/>
              <w:rPr>
                <w:sz w:val="24"/>
                <w:szCs w:val="24"/>
              </w:rPr>
            </w:pPr>
            <w:r>
              <w:lastRenderedPageBreak/>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B38CB" w14:textId="77777777" w:rsidR="00E308B2" w:rsidRDefault="00E308B2" w:rsidP="00AC5BAF">
            <w:pPr>
              <w:pStyle w:val="TAL"/>
            </w:pPr>
            <w:r>
              <w:t>1088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EB45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A2DE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0A447" w14:textId="77777777" w:rsidR="00E308B2" w:rsidRDefault="00E308B2" w:rsidP="00AC5BAF">
            <w:pPr>
              <w:pStyle w:val="TAL"/>
            </w:pPr>
            <w:r>
              <w:t>Removal of security issues on analytics context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B2711"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66089"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24BC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2BDC2" w14:textId="77777777" w:rsidR="00E308B2" w:rsidRDefault="00E308B2" w:rsidP="00AC5BAF">
            <w:pPr>
              <w:pStyle w:val="TAL"/>
            </w:pPr>
            <w:r>
              <w:t>S2-2406356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67D7C"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8FF39"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40D3D" w14:textId="77777777" w:rsidR="00E308B2" w:rsidRDefault="00E308B2" w:rsidP="00AC5BAF">
            <w:pPr>
              <w:pStyle w:val="TAL"/>
            </w:pPr>
            <w:r>
              <w:t>6.1B.2.2, 6.1B.3, 6.1B.4, 6.2A.2, 7.2.5, 7.5.2, 7.6.2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CCDC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F255C" w14:textId="77777777" w:rsidR="00E308B2" w:rsidRDefault="00E308B2" w:rsidP="00AC5BAF">
            <w:pPr>
              <w:pStyle w:val="TAL"/>
            </w:pPr>
          </w:p>
        </w:tc>
      </w:tr>
      <w:tr w:rsidR="00E308B2" w14:paraId="386709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40C3E" w14:textId="77777777" w:rsidR="00E308B2" w:rsidRDefault="00E308B2" w:rsidP="00AC5BAF">
            <w:pPr>
              <w:pStyle w:val="TAL"/>
              <w:rPr>
                <w:sz w:val="24"/>
                <w:szCs w:val="24"/>
              </w:rPr>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675DF" w14:textId="77777777" w:rsidR="00E308B2" w:rsidRDefault="00E308B2" w:rsidP="00AC5BAF">
            <w:pPr>
              <w:pStyle w:val="TAL"/>
            </w:pPr>
            <w:r>
              <w:t>1089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4D39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51633"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18908" w14:textId="77777777" w:rsidR="00E308B2" w:rsidRDefault="00E308B2" w:rsidP="00AC5BAF">
            <w:pPr>
              <w:pStyle w:val="TAL"/>
            </w:pPr>
            <w:r>
              <w:t>Clarification of security issues on analytics context transfer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2BDF8"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E8033" w14:textId="77777777" w:rsidR="00E308B2" w:rsidRDefault="00E308B2" w:rsidP="00AC5BAF">
            <w:pPr>
              <w:pStyle w:val="TAL"/>
            </w:pPr>
            <w:r>
              <w:t>17.11.0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90BB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2D6E0" w14:textId="77777777" w:rsidR="00E308B2" w:rsidRDefault="00E308B2" w:rsidP="00AC5BAF">
            <w:pPr>
              <w:pStyle w:val="TAL"/>
            </w:pPr>
            <w:r>
              <w:t>S2-2406357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A2B17"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3D16B"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5DB53" w14:textId="77777777" w:rsidR="00E308B2" w:rsidRDefault="00E308B2" w:rsidP="00AC5BAF">
            <w:pPr>
              <w:pStyle w:val="TAL"/>
            </w:pPr>
            <w:r>
              <w:t>6.1B.2.2, 6.1B.3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BD6B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A1DD3" w14:textId="77777777" w:rsidR="00E308B2" w:rsidRDefault="00E308B2" w:rsidP="00AC5BAF">
            <w:pPr>
              <w:pStyle w:val="TAL"/>
            </w:pPr>
          </w:p>
        </w:tc>
      </w:tr>
      <w:tr w:rsidR="00E308B2" w14:paraId="4F35DDB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7827A" w14:textId="77777777" w:rsidR="00E308B2" w:rsidRDefault="00E308B2" w:rsidP="00AC5BAF">
            <w:pPr>
              <w:pStyle w:val="TAL"/>
              <w:rPr>
                <w:sz w:val="24"/>
                <w:szCs w:val="24"/>
              </w:rPr>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56AFF" w14:textId="77777777" w:rsidR="00E308B2" w:rsidRDefault="00E308B2" w:rsidP="00AC5BAF">
            <w:pPr>
              <w:pStyle w:val="TAL"/>
            </w:pPr>
            <w:r>
              <w:t>1090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688F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1146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918A0" w14:textId="77777777" w:rsidR="00E308B2" w:rsidRDefault="00E308B2" w:rsidP="00AC5BAF">
            <w:pPr>
              <w:pStyle w:val="TAL"/>
            </w:pPr>
            <w:r>
              <w:t>Correction on ML Model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27E19"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C8C54"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0471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4D9C9" w14:textId="77777777" w:rsidR="00E308B2" w:rsidRDefault="00E308B2" w:rsidP="00AC5BAF">
            <w:pPr>
              <w:pStyle w:val="TAL"/>
            </w:pPr>
            <w:r>
              <w:t>S2-2406385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3BAF9"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8E32F"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05E4F" w14:textId="77777777" w:rsidR="00E308B2" w:rsidRDefault="00E308B2" w:rsidP="00AC5BAF">
            <w:pPr>
              <w:pStyle w:val="TAL"/>
            </w:pPr>
            <w:r>
              <w:t xml:space="preserve">5.3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EED8A"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BB61A" w14:textId="77777777" w:rsidR="00E308B2" w:rsidRDefault="00E308B2" w:rsidP="00AC5BAF">
            <w:pPr>
              <w:pStyle w:val="TAL"/>
            </w:pPr>
          </w:p>
        </w:tc>
      </w:tr>
      <w:tr w:rsidR="00E308B2" w14:paraId="404A2A8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84A6A" w14:textId="77777777" w:rsidR="00E308B2" w:rsidRDefault="00E308B2" w:rsidP="00AC5BAF">
            <w:pPr>
              <w:pStyle w:val="TAL"/>
              <w:rPr>
                <w:sz w:val="24"/>
                <w:szCs w:val="24"/>
              </w:rPr>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BAB88" w14:textId="77777777" w:rsidR="00E308B2" w:rsidRDefault="00E308B2" w:rsidP="00AC5BAF">
            <w:pPr>
              <w:pStyle w:val="TAL"/>
            </w:pPr>
            <w:r>
              <w:t>1091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0773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B628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EFF06" w14:textId="77777777" w:rsidR="00E308B2" w:rsidRDefault="00E308B2" w:rsidP="00AC5BAF">
            <w:pPr>
              <w:pStyle w:val="TAL"/>
            </w:pPr>
            <w:r>
              <w:t>Update for ML Model sharing in FL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A754D"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2E8F0"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EEA2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8842C" w14:textId="77777777" w:rsidR="00E308B2" w:rsidRDefault="00E308B2" w:rsidP="00AC5BAF">
            <w:pPr>
              <w:pStyle w:val="TAL"/>
            </w:pPr>
            <w:r>
              <w:t>S2-2406460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36ED0"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F11CE"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AE993" w14:textId="77777777" w:rsidR="00E308B2" w:rsidRDefault="00E308B2" w:rsidP="00AC5BAF">
            <w:pPr>
              <w:pStyle w:val="TAL"/>
            </w:pPr>
            <w:r>
              <w:t>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F68C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41D05" w14:textId="77777777" w:rsidR="00E308B2" w:rsidRDefault="00E308B2" w:rsidP="00AC5BAF">
            <w:pPr>
              <w:pStyle w:val="TAL"/>
            </w:pPr>
          </w:p>
        </w:tc>
      </w:tr>
      <w:tr w:rsidR="00E308B2" w14:paraId="7C49A5C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E2B1F" w14:textId="77777777" w:rsidR="00E308B2" w:rsidRDefault="00E308B2" w:rsidP="00AC5BAF">
            <w:pPr>
              <w:pStyle w:val="TAL"/>
              <w:rPr>
                <w:sz w:val="24"/>
                <w:szCs w:val="24"/>
              </w:rPr>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9394C" w14:textId="77777777" w:rsidR="00E308B2" w:rsidRDefault="00E308B2" w:rsidP="00AC5BAF">
            <w:pPr>
              <w:pStyle w:val="TAL"/>
            </w:pPr>
            <w:r>
              <w:t>1091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80E52"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A475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FAF7F" w14:textId="77777777" w:rsidR="00E308B2" w:rsidRDefault="00E308B2" w:rsidP="00AC5BAF">
            <w:pPr>
              <w:pStyle w:val="TAL"/>
            </w:pPr>
            <w:r>
              <w:t>Update for ML Model sharing in FL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C5B47"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678DB"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716AA"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D5EF0" w14:textId="77777777" w:rsidR="00E308B2" w:rsidRDefault="00E308B2" w:rsidP="00AC5BAF">
            <w:pPr>
              <w:pStyle w:val="TAL"/>
            </w:pPr>
            <w:r>
              <w:t>S2-2407016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FD53B" w14:textId="77777777" w:rsidR="00E308B2" w:rsidRDefault="00E308B2" w:rsidP="00AC5BAF">
            <w:pPr>
              <w:pStyle w:val="TAL"/>
            </w:pPr>
            <w:r>
              <w:t>Vivo, ZTE, Huawei, HilSilicon, Samsung, CATT,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4338A"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A1FC2" w14:textId="77777777" w:rsidR="00E308B2" w:rsidRDefault="00E308B2" w:rsidP="00AC5BAF">
            <w:pPr>
              <w:pStyle w:val="TAL"/>
            </w:pPr>
            <w:r>
              <w:t>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11B3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EAAC1" w14:textId="77777777" w:rsidR="00E308B2" w:rsidRDefault="00E308B2" w:rsidP="00AC5BAF">
            <w:pPr>
              <w:pStyle w:val="TAL"/>
            </w:pPr>
          </w:p>
        </w:tc>
      </w:tr>
      <w:tr w:rsidR="00E308B2" w14:paraId="587C0D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979D8" w14:textId="77777777" w:rsidR="00E308B2" w:rsidRDefault="00E308B2" w:rsidP="00AC5BAF">
            <w:pPr>
              <w:pStyle w:val="TAL"/>
              <w:rPr>
                <w:sz w:val="24"/>
                <w:szCs w:val="24"/>
              </w:rPr>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40FEF" w14:textId="77777777" w:rsidR="00E308B2" w:rsidRDefault="00E308B2" w:rsidP="00AC5BAF">
            <w:pPr>
              <w:pStyle w:val="TAL"/>
            </w:pPr>
            <w:r>
              <w:t>1091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43411"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E4DC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A06A8" w14:textId="77777777" w:rsidR="00E308B2" w:rsidRDefault="00E308B2" w:rsidP="00AC5BAF">
            <w:pPr>
              <w:pStyle w:val="TAL"/>
            </w:pPr>
            <w:r>
              <w:t>Update for ML Model sharing in FL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E4C8B"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B77D0"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0689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83BD8" w14:textId="77777777" w:rsidR="00E308B2" w:rsidRDefault="00E308B2" w:rsidP="00AC5BAF">
            <w:pPr>
              <w:pStyle w:val="TAL"/>
            </w:pPr>
            <w:r>
              <w:t>S2-2407071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CBE04" w14:textId="77777777" w:rsidR="00E308B2" w:rsidRDefault="00E308B2" w:rsidP="00AC5BAF">
            <w:pPr>
              <w:pStyle w:val="TAL"/>
            </w:pPr>
            <w:r>
              <w:t>Vivo, ZTE, Huawei, HilSilicon, Samsung, CATT, Ericsson,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24C2F"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191C6" w14:textId="77777777" w:rsidR="00E308B2" w:rsidRDefault="00E308B2" w:rsidP="00AC5BAF">
            <w:pPr>
              <w:pStyle w:val="TAL"/>
            </w:pPr>
            <w:r>
              <w:t>5.3, 6.2A.0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22595"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89801" w14:textId="77777777" w:rsidR="00E308B2" w:rsidRDefault="00E308B2" w:rsidP="00AC5BAF">
            <w:pPr>
              <w:pStyle w:val="TAL"/>
            </w:pPr>
          </w:p>
        </w:tc>
      </w:tr>
      <w:tr w:rsidR="00E308B2" w14:paraId="276654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9FDC3" w14:textId="77777777" w:rsidR="00E308B2" w:rsidRDefault="00E308B2" w:rsidP="00AC5BAF">
            <w:pPr>
              <w:pStyle w:val="TAL"/>
              <w:rPr>
                <w:sz w:val="24"/>
                <w:szCs w:val="24"/>
              </w:rPr>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8F397" w14:textId="77777777" w:rsidR="00E308B2" w:rsidRDefault="00E308B2" w:rsidP="00AC5BAF">
            <w:pPr>
              <w:pStyle w:val="TAL"/>
            </w:pPr>
            <w:r>
              <w:t>1092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5A1D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EF24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24019" w14:textId="77777777" w:rsidR="00E308B2" w:rsidRDefault="00E308B2" w:rsidP="00AC5BAF">
            <w:pPr>
              <w:pStyle w:val="TAL"/>
            </w:pPr>
            <w:r>
              <w:t>Clarification on authorization of an MTLF to request ML models on behalf of an AnLF from another MTLF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1EDE7"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08331"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5EB8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A9110" w14:textId="77777777" w:rsidR="00E308B2" w:rsidRDefault="00E308B2" w:rsidP="00AC5BAF">
            <w:pPr>
              <w:pStyle w:val="TAL"/>
            </w:pPr>
            <w:r>
              <w:t>S2-2406471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BCA8E"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6AF30"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B7E5B" w14:textId="77777777" w:rsidR="00E308B2" w:rsidRDefault="00E308B2" w:rsidP="00AC5BAF">
            <w:pPr>
              <w:pStyle w:val="TAL"/>
            </w:pPr>
            <w:r>
              <w:t>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B528E"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B0832" w14:textId="77777777" w:rsidR="00E308B2" w:rsidRDefault="00E308B2" w:rsidP="00AC5BAF">
            <w:pPr>
              <w:pStyle w:val="TAL"/>
            </w:pPr>
          </w:p>
        </w:tc>
      </w:tr>
      <w:tr w:rsidR="00E308B2" w14:paraId="6E37097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8B479" w14:textId="77777777" w:rsidR="00E308B2" w:rsidRDefault="00E308B2" w:rsidP="00AC5BAF">
            <w:pPr>
              <w:pStyle w:val="TAL"/>
              <w:rPr>
                <w:sz w:val="24"/>
                <w:szCs w:val="24"/>
              </w:rPr>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04A97" w14:textId="77777777" w:rsidR="00E308B2" w:rsidRDefault="00E308B2" w:rsidP="00AC5BAF">
            <w:pPr>
              <w:pStyle w:val="TAL"/>
            </w:pPr>
            <w:r>
              <w:t>1093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A6B6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6511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0B112" w14:textId="77777777" w:rsidR="00E308B2" w:rsidRDefault="00E308B2" w:rsidP="00AC5BAF">
            <w:pPr>
              <w:pStyle w:val="TAL"/>
            </w:pPr>
            <w:r>
              <w:t>Clarification on security issues of indirect ML Model Provisioning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5ECB6"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6CE9E"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16EB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080B3" w14:textId="77777777" w:rsidR="00E308B2" w:rsidRDefault="00E308B2" w:rsidP="00AC5BAF">
            <w:pPr>
              <w:pStyle w:val="TAL"/>
            </w:pPr>
            <w:r>
              <w:t>S2-2406489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62B4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7B509"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8FD79" w14:textId="77777777" w:rsidR="00E308B2" w:rsidRDefault="00E308B2" w:rsidP="00AC5BAF">
            <w:pPr>
              <w:pStyle w:val="TAL"/>
            </w:pPr>
            <w:r>
              <w:t>5.3, 6.2A.0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0F7AE"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A9731" w14:textId="77777777" w:rsidR="00E308B2" w:rsidRDefault="00E308B2" w:rsidP="00AC5BAF">
            <w:pPr>
              <w:pStyle w:val="TAL"/>
            </w:pPr>
          </w:p>
        </w:tc>
      </w:tr>
      <w:tr w:rsidR="00E308B2" w14:paraId="7D15CBD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406AE" w14:textId="77777777" w:rsidR="00E308B2" w:rsidRDefault="00E308B2" w:rsidP="00AC5BAF">
            <w:pPr>
              <w:pStyle w:val="TAL"/>
              <w:rPr>
                <w:sz w:val="24"/>
                <w:szCs w:val="24"/>
              </w:rPr>
            </w:pPr>
            <w: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12E3C" w14:textId="77777777" w:rsidR="00E308B2" w:rsidRDefault="00E308B2" w:rsidP="00AC5BAF">
            <w:pPr>
              <w:pStyle w:val="TAL"/>
            </w:pPr>
            <w:r>
              <w:t>0436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7724A"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8471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C1EC3" w14:textId="77777777" w:rsidR="00E308B2" w:rsidRDefault="00E308B2" w:rsidP="00AC5BAF">
            <w:pPr>
              <w:pStyle w:val="TAL"/>
            </w:pPr>
            <w:r>
              <w:t>ProSe support for NPNs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4FDC6"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87417" w14:textId="77777777" w:rsidR="00E308B2" w:rsidRDefault="00E308B2" w:rsidP="00AC5BAF">
            <w:pPr>
              <w:pStyle w:val="TAL"/>
            </w:pPr>
            <w:r>
              <w:t>18.5.1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A640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D54C9" w14:textId="77777777" w:rsidR="00E308B2" w:rsidRDefault="00E308B2" w:rsidP="00AC5BAF">
            <w:pPr>
              <w:pStyle w:val="TAL"/>
            </w:pPr>
            <w:r>
              <w:t>S2-2406151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A8BD9" w14:textId="77777777" w:rsidR="00E308B2" w:rsidRDefault="00E308B2" w:rsidP="00AC5BAF">
            <w:pPr>
              <w:pStyle w:val="TAL"/>
            </w:pPr>
            <w:r>
              <w:t>OPPO, [Philips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3BBBA"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5BBBD" w14:textId="77777777" w:rsidR="00E308B2" w:rsidRDefault="00E308B2" w:rsidP="00AC5BAF">
            <w:pPr>
              <w:pStyle w:val="TAL"/>
            </w:pPr>
            <w:r>
              <w:t>4.2.X (new), 4.2.X.1 (new), 4.2.X.2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0348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BE3FB" w14:textId="77777777" w:rsidR="00E308B2" w:rsidRDefault="00E308B2" w:rsidP="00AC5BAF">
            <w:pPr>
              <w:pStyle w:val="TAL"/>
            </w:pPr>
          </w:p>
        </w:tc>
      </w:tr>
      <w:tr w:rsidR="00E308B2" w14:paraId="6919997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A68D3" w14:textId="77777777" w:rsidR="00E308B2" w:rsidRDefault="00E308B2" w:rsidP="00AC5BAF">
            <w:pPr>
              <w:pStyle w:val="TAL"/>
              <w:rPr>
                <w:sz w:val="24"/>
                <w:szCs w:val="24"/>
              </w:rPr>
            </w:pPr>
            <w: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43F99" w14:textId="77777777" w:rsidR="00E308B2" w:rsidRDefault="00E308B2" w:rsidP="00AC5BAF">
            <w:pPr>
              <w:pStyle w:val="TAL"/>
            </w:pPr>
            <w:r>
              <w:t>0436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87500" w14:textId="77777777" w:rsidR="00E308B2" w:rsidRDefault="00E308B2" w:rsidP="00AC5BAF">
            <w:pPr>
              <w:pStyle w:val="TAL"/>
            </w:pPr>
            <w: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D3F1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B2BA2" w14:textId="77777777" w:rsidR="00E308B2" w:rsidRDefault="00E308B2" w:rsidP="00AC5BAF">
            <w:pPr>
              <w:pStyle w:val="TAL"/>
            </w:pPr>
            <w:r>
              <w:t>ProSe support for NPNs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59AAC"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BBADC" w14:textId="77777777" w:rsidR="00E308B2" w:rsidRDefault="00E308B2" w:rsidP="00AC5BAF">
            <w:pPr>
              <w:pStyle w:val="TAL"/>
            </w:pPr>
            <w:r>
              <w:t>18.5.1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C65DB"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C7DE5" w14:textId="77777777" w:rsidR="00E308B2" w:rsidRDefault="00E308B2" w:rsidP="00AC5BAF">
            <w:pPr>
              <w:pStyle w:val="TAL"/>
            </w:pPr>
            <w:r>
              <w:t>S2-2406831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66D11" w14:textId="77777777" w:rsidR="00E308B2" w:rsidRDefault="00E308B2" w:rsidP="00AC5BAF">
            <w:pPr>
              <w:pStyle w:val="TAL"/>
            </w:pPr>
            <w:r>
              <w:t>[OPPO], 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30BD4"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99829" w14:textId="77777777" w:rsidR="00E308B2" w:rsidRDefault="00E308B2" w:rsidP="00AC5BAF">
            <w:pPr>
              <w:pStyle w:val="TAL"/>
            </w:pPr>
            <w:r>
              <w:t>4.2.X (new), 4.2.X.1 (new), 4.2.X.2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F360F"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9BD22" w14:textId="77777777" w:rsidR="00E308B2" w:rsidRDefault="00E308B2" w:rsidP="00AC5BAF">
            <w:pPr>
              <w:pStyle w:val="TAL"/>
            </w:pPr>
          </w:p>
        </w:tc>
      </w:tr>
      <w:tr w:rsidR="00E308B2" w14:paraId="2ADEBB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15B73" w14:textId="77777777" w:rsidR="00E308B2" w:rsidRDefault="00E308B2" w:rsidP="00AC5BAF">
            <w:pPr>
              <w:pStyle w:val="TAL"/>
              <w:rPr>
                <w:sz w:val="24"/>
                <w:szCs w:val="24"/>
              </w:rPr>
            </w:pPr>
            <w: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E0FDD" w14:textId="77777777" w:rsidR="00E308B2" w:rsidRDefault="00E308B2" w:rsidP="00AC5BAF">
            <w:pPr>
              <w:pStyle w:val="TAL"/>
            </w:pPr>
            <w:r>
              <w:t>0436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356E5" w14:textId="77777777" w:rsidR="00E308B2" w:rsidRDefault="00E308B2" w:rsidP="00AC5BAF">
            <w:pPr>
              <w:pStyle w:val="TAL"/>
            </w:pPr>
            <w: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95F3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69A85" w14:textId="77777777" w:rsidR="00E308B2" w:rsidRDefault="00E308B2" w:rsidP="00AC5BAF">
            <w:pPr>
              <w:pStyle w:val="TAL"/>
            </w:pPr>
            <w:r>
              <w:t>ProSe support for NPNs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2BC7A"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57E32" w14:textId="77777777" w:rsidR="00E308B2" w:rsidRDefault="00E308B2" w:rsidP="00AC5BAF">
            <w:pPr>
              <w:pStyle w:val="TAL"/>
            </w:pPr>
            <w:r>
              <w:t>18.5.1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710E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FD4AA" w14:textId="77777777" w:rsidR="00E308B2" w:rsidRDefault="00E308B2" w:rsidP="00AC5BAF">
            <w:pPr>
              <w:pStyle w:val="TAL"/>
            </w:pPr>
            <w:r>
              <w:t>S2-2407124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E75CA"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9C64A"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8BAC2" w14:textId="77777777" w:rsidR="00E308B2" w:rsidRDefault="00E308B2" w:rsidP="00AC5BAF">
            <w:pPr>
              <w:pStyle w:val="TAL"/>
            </w:pPr>
            <w:r>
              <w:t>4.2.X (new), 4.2.X.1 (new), 4.2.X.2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16EF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A759B" w14:textId="77777777" w:rsidR="00E308B2" w:rsidRDefault="00E308B2" w:rsidP="00AC5BAF">
            <w:pPr>
              <w:pStyle w:val="TAL"/>
            </w:pPr>
          </w:p>
        </w:tc>
      </w:tr>
      <w:tr w:rsidR="00E308B2" w14:paraId="0BA0E1D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AC19E" w14:textId="77777777" w:rsidR="00E308B2" w:rsidRDefault="00E308B2" w:rsidP="00AC5BAF">
            <w:pPr>
              <w:pStyle w:val="TAL"/>
              <w:rPr>
                <w:sz w:val="24"/>
                <w:szCs w:val="24"/>
              </w:rPr>
            </w:pPr>
            <w: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28F30" w14:textId="77777777" w:rsidR="00E308B2" w:rsidRDefault="00E308B2" w:rsidP="00AC5BAF">
            <w:pPr>
              <w:pStyle w:val="TAL"/>
            </w:pPr>
            <w:r>
              <w:t>0436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BCE2C" w14:textId="77777777" w:rsidR="00E308B2" w:rsidRDefault="00E308B2" w:rsidP="00AC5BAF">
            <w:pPr>
              <w:pStyle w:val="TAL"/>
            </w:pPr>
            <w: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14E7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D0FD1" w14:textId="77777777" w:rsidR="00E308B2" w:rsidRDefault="00E308B2" w:rsidP="00AC5BAF">
            <w:pPr>
              <w:pStyle w:val="TAL"/>
            </w:pPr>
            <w:r>
              <w:t>ProSe support for NPNs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488D0"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15CC4" w14:textId="77777777" w:rsidR="00E308B2" w:rsidRDefault="00E308B2" w:rsidP="00AC5BAF">
            <w:pPr>
              <w:pStyle w:val="TAL"/>
            </w:pPr>
            <w:r>
              <w:t>18.5.1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0B6C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1AA04" w14:textId="77777777" w:rsidR="00E308B2" w:rsidRDefault="00E308B2" w:rsidP="00AC5BAF">
            <w:pPr>
              <w:pStyle w:val="TAL"/>
            </w:pPr>
            <w:r>
              <w:t>S2-2407282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4499A" w14:textId="77777777" w:rsidR="00E308B2" w:rsidRDefault="00E308B2" w:rsidP="00AC5BAF">
            <w:pPr>
              <w:pStyle w:val="TAL"/>
            </w:pPr>
            <w:r>
              <w:t>OPPO, 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84D06"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F9BDF" w14:textId="77777777" w:rsidR="00E308B2" w:rsidRDefault="00E308B2" w:rsidP="00AC5BAF">
            <w:pPr>
              <w:pStyle w:val="TAL"/>
            </w:pPr>
            <w:r>
              <w:t>4.2.X (new), 4.2.X.1 (new), 4.2.X.2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B98CB"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19B54" w14:textId="77777777" w:rsidR="00E308B2" w:rsidRDefault="00E308B2" w:rsidP="00AC5BAF">
            <w:pPr>
              <w:pStyle w:val="TAL"/>
            </w:pPr>
          </w:p>
        </w:tc>
      </w:tr>
      <w:tr w:rsidR="00E308B2" w14:paraId="3DE56D4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41C51" w14:textId="77777777" w:rsidR="00E308B2" w:rsidRDefault="00E308B2" w:rsidP="00AC5BAF">
            <w:pPr>
              <w:pStyle w:val="TAL"/>
              <w:rPr>
                <w:sz w:val="24"/>
                <w:szCs w:val="24"/>
              </w:rPr>
            </w:pPr>
            <w: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F1FE6" w14:textId="77777777" w:rsidR="00E308B2" w:rsidRDefault="00E308B2" w:rsidP="00AC5BAF">
            <w:pPr>
              <w:pStyle w:val="TAL"/>
            </w:pPr>
            <w:r>
              <w:t>0442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7978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D72E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F0094" w14:textId="77777777" w:rsidR="00E308B2" w:rsidRDefault="00E308B2" w:rsidP="00AC5BAF">
            <w:pPr>
              <w:pStyle w:val="TAL"/>
            </w:pPr>
            <w:r>
              <w:t>Clarification on end-to-end PC5 link release via L2 U2U Relay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63217"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C6DCE" w14:textId="77777777" w:rsidR="00E308B2" w:rsidRDefault="00E308B2" w:rsidP="00AC5BAF">
            <w:pPr>
              <w:pStyle w:val="TAL"/>
            </w:pPr>
            <w:r>
              <w:t>18.5.1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D3C51"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FF061" w14:textId="77777777" w:rsidR="00E308B2" w:rsidRDefault="00E308B2" w:rsidP="00AC5BAF">
            <w:pPr>
              <w:pStyle w:val="TAL"/>
            </w:pPr>
            <w:r>
              <w:t>S2-2406011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583F0"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3920F" w14:textId="77777777" w:rsidR="00E308B2" w:rsidRDefault="00E308B2" w:rsidP="00AC5BAF">
            <w:pPr>
              <w:pStyle w:val="TAL"/>
            </w:pPr>
            <w:r>
              <w:t>NR_SL_relay_enh-Core, 5G_ProSe_Ph2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73DA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5721C"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75D5D" w14:textId="77777777" w:rsidR="00E308B2" w:rsidRDefault="00E308B2" w:rsidP="00AC5BAF">
            <w:pPr>
              <w:pStyle w:val="TAL"/>
            </w:pPr>
          </w:p>
        </w:tc>
      </w:tr>
      <w:tr w:rsidR="00E308B2" w14:paraId="7D9396D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F5634" w14:textId="77777777" w:rsidR="00E308B2" w:rsidRDefault="00E308B2" w:rsidP="00AC5BAF">
            <w:pPr>
              <w:pStyle w:val="TAL"/>
              <w:rPr>
                <w:sz w:val="24"/>
                <w:szCs w:val="24"/>
              </w:rPr>
            </w:pPr>
            <w: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ACEF2" w14:textId="77777777" w:rsidR="00E308B2" w:rsidRDefault="00E308B2" w:rsidP="00AC5BAF">
            <w:pPr>
              <w:pStyle w:val="TAL"/>
            </w:pPr>
            <w:r>
              <w:t>0443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213B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C6DB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9CB77" w14:textId="77777777" w:rsidR="00E308B2" w:rsidRDefault="00E308B2" w:rsidP="00AC5BAF">
            <w:pPr>
              <w:pStyle w:val="TAL"/>
            </w:pPr>
            <w:r>
              <w:t>Alignment with stage 3 specification on End UE user info and Direct discovery set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F60BB"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ED13B" w14:textId="77777777" w:rsidR="00E308B2" w:rsidRDefault="00E308B2" w:rsidP="00AC5BAF">
            <w:pPr>
              <w:pStyle w:val="TAL"/>
            </w:pPr>
            <w:r>
              <w:t>18.5.1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DA27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EADDB" w14:textId="77777777" w:rsidR="00E308B2" w:rsidRDefault="00E308B2" w:rsidP="00AC5BAF">
            <w:pPr>
              <w:pStyle w:val="TAL"/>
            </w:pPr>
            <w:r>
              <w:t>S2-2406302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0A9B6" w14:textId="77777777" w:rsidR="00E308B2" w:rsidRDefault="00E308B2" w:rsidP="00AC5BAF">
            <w:pPr>
              <w:pStyle w:val="TAL"/>
            </w:pPr>
            <w:r>
              <w:t>CATT,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B8E53" w14:textId="77777777" w:rsidR="00E308B2" w:rsidRDefault="00E308B2" w:rsidP="00AC5BAF">
            <w:pPr>
              <w:pStyle w:val="TAL"/>
            </w:pPr>
            <w:r>
              <w:t>5G_ProSe_Ph2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FCC8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58693" w14:textId="77777777" w:rsidR="00E308B2" w:rsidRDefault="00E308B2" w:rsidP="00AC5BAF">
            <w:pPr>
              <w:pStyle w:val="TAL"/>
              <w:rPr>
                <w:sz w:val="24"/>
                <w:szCs w:val="24"/>
              </w:rPr>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865BB" w14:textId="77777777" w:rsidR="00E308B2" w:rsidRDefault="00E308B2" w:rsidP="00AC5BAF">
            <w:pPr>
              <w:pStyle w:val="TAL"/>
            </w:pPr>
          </w:p>
        </w:tc>
      </w:tr>
      <w:tr w:rsidR="00E308B2" w14:paraId="291446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EA321" w14:textId="77777777" w:rsidR="00E308B2" w:rsidRDefault="00E308B2" w:rsidP="00AC5BAF">
            <w:pPr>
              <w:pStyle w:val="TAL"/>
              <w:rPr>
                <w:sz w:val="24"/>
                <w:szCs w:val="24"/>
              </w:rPr>
            </w:pPr>
            <w: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4E78E" w14:textId="77777777" w:rsidR="00E308B2" w:rsidRDefault="00E308B2" w:rsidP="00AC5BAF">
            <w:pPr>
              <w:pStyle w:val="TAL"/>
            </w:pPr>
            <w:r>
              <w:t>0443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3FFC3"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7B92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5DFF0" w14:textId="77777777" w:rsidR="00E308B2" w:rsidRDefault="00E308B2" w:rsidP="00AC5BAF">
            <w:pPr>
              <w:pStyle w:val="TAL"/>
            </w:pPr>
            <w:r>
              <w:t>Alignment with stage 3 specification on End UE user info and Direct discovery set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CAF76"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42153" w14:textId="77777777" w:rsidR="00E308B2" w:rsidRDefault="00E308B2" w:rsidP="00AC5BAF">
            <w:pPr>
              <w:pStyle w:val="TAL"/>
            </w:pPr>
            <w:r>
              <w:t>18.5.1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F56B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EF4CA" w14:textId="77777777" w:rsidR="00E308B2" w:rsidRDefault="00E308B2" w:rsidP="00AC5BAF">
            <w:pPr>
              <w:pStyle w:val="TAL"/>
            </w:pPr>
            <w:r>
              <w:t>S2-2406892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1AD57" w14:textId="77777777" w:rsidR="00E308B2" w:rsidRDefault="00E308B2" w:rsidP="00AC5BAF">
            <w:pPr>
              <w:pStyle w:val="TAL"/>
            </w:pPr>
            <w:r>
              <w:t>CATT, Samsung,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3D924" w14:textId="77777777" w:rsidR="00E308B2" w:rsidRDefault="00E308B2" w:rsidP="00AC5BAF">
            <w:pPr>
              <w:pStyle w:val="TAL"/>
            </w:pPr>
            <w:r>
              <w:t>5G_ProSe_Ph2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E21B5" w14:textId="77777777" w:rsidR="00E308B2" w:rsidRDefault="00E308B2" w:rsidP="00AC5BAF">
            <w:pPr>
              <w:pStyle w:val="TAL"/>
            </w:pPr>
            <w:r>
              <w:t>5.1.5.1, 5.8.4.1, 6.3.2.4.2, 6.3.2.4.3, 6.3.2.4.4, 6.3.2.4.5, 6.4.3.7.1, 6.4.3.7.4, 6.7.1.1, 6.7.2, 6.7.3.2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FD853"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AAB23" w14:textId="77777777" w:rsidR="00E308B2" w:rsidRDefault="00E308B2" w:rsidP="00AC5BAF">
            <w:pPr>
              <w:pStyle w:val="TAL"/>
            </w:pPr>
          </w:p>
        </w:tc>
      </w:tr>
      <w:tr w:rsidR="00E308B2" w14:paraId="3CC0EF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D3ABB" w14:textId="77777777" w:rsidR="00E308B2" w:rsidRDefault="00E308B2" w:rsidP="00AC5BAF">
            <w:pPr>
              <w:pStyle w:val="TAL"/>
              <w:rPr>
                <w:sz w:val="24"/>
                <w:szCs w:val="24"/>
              </w:rPr>
            </w:pPr>
            <w:r>
              <w:t>23.401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2C797" w14:textId="77777777" w:rsidR="00E308B2" w:rsidRDefault="00E308B2" w:rsidP="00AC5BAF">
            <w:pPr>
              <w:pStyle w:val="TAL"/>
            </w:pPr>
            <w:r>
              <w:t>3782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FB36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2AEE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C4250" w14:textId="77777777" w:rsidR="00E308B2" w:rsidRDefault="00E308B2" w:rsidP="00AC5BAF">
            <w:pPr>
              <w:pStyle w:val="TAL"/>
            </w:pPr>
            <w:r>
              <w:t>UE coarse location handling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8B6AE"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4ECDC"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F578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D2125" w14:textId="77777777" w:rsidR="00E308B2" w:rsidRDefault="00E308B2" w:rsidP="00AC5BAF">
            <w:pPr>
              <w:pStyle w:val="TAL"/>
            </w:pPr>
            <w:r>
              <w:t>S2-2406395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D5923"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1859C"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F68BE" w14:textId="77777777" w:rsidR="00E308B2" w:rsidRDefault="00E308B2" w:rsidP="00AC5BAF">
            <w:pPr>
              <w:pStyle w:val="TAL"/>
            </w:pPr>
            <w:r>
              <w:t>5.9.1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22E4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5E076" w14:textId="77777777" w:rsidR="00E308B2" w:rsidRDefault="00E308B2" w:rsidP="00AC5BAF">
            <w:pPr>
              <w:pStyle w:val="TAL"/>
            </w:pPr>
          </w:p>
        </w:tc>
      </w:tr>
      <w:tr w:rsidR="00E308B2" w14:paraId="7AB1CAE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36E4E" w14:textId="77777777" w:rsidR="00E308B2" w:rsidRDefault="00E308B2" w:rsidP="00AC5BAF">
            <w:pPr>
              <w:pStyle w:val="TAL"/>
              <w:rPr>
                <w:sz w:val="24"/>
                <w:szCs w:val="24"/>
              </w:rPr>
            </w:pPr>
            <w:r>
              <w:t>23.401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B7696" w14:textId="77777777" w:rsidR="00E308B2" w:rsidRDefault="00E308B2" w:rsidP="00AC5BAF">
            <w:pPr>
              <w:pStyle w:val="TAL"/>
            </w:pPr>
            <w:r>
              <w:t>3783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1209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B773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8CA87" w14:textId="77777777" w:rsidR="00E308B2" w:rsidRDefault="00E308B2" w:rsidP="00AC5BAF">
            <w:pPr>
              <w:pStyle w:val="TAL"/>
            </w:pPr>
            <w:r>
              <w:t>Coarse UE location reporting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E5F34"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736A3"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808D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91E04" w14:textId="77777777" w:rsidR="00E308B2" w:rsidRDefault="00E308B2" w:rsidP="00AC5BAF">
            <w:pPr>
              <w:pStyle w:val="TAL"/>
            </w:pPr>
            <w:r>
              <w:t>S2-2406466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1527A"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5CFB0"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D63B5" w14:textId="77777777" w:rsidR="00E308B2" w:rsidRDefault="00E308B2" w:rsidP="00AC5BAF">
            <w:pPr>
              <w:pStyle w:val="TAL"/>
            </w:pPr>
            <w:r>
              <w:t>5.9.1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70F9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ED36D" w14:textId="77777777" w:rsidR="00E308B2" w:rsidRDefault="00E308B2" w:rsidP="00AC5BAF">
            <w:pPr>
              <w:pStyle w:val="TAL"/>
            </w:pPr>
          </w:p>
        </w:tc>
      </w:tr>
      <w:tr w:rsidR="00E308B2" w14:paraId="53A5248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1AC47" w14:textId="77777777" w:rsidR="00E308B2" w:rsidRDefault="00E308B2" w:rsidP="00AC5BAF">
            <w:pPr>
              <w:pStyle w:val="TAL"/>
              <w:rPr>
                <w:sz w:val="24"/>
                <w:szCs w:val="24"/>
              </w:rPr>
            </w:pPr>
            <w:r>
              <w:lastRenderedPageBreak/>
              <w:t>23.401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AE7A6" w14:textId="77777777" w:rsidR="00E308B2" w:rsidRDefault="00E308B2" w:rsidP="00AC5BAF">
            <w:pPr>
              <w:pStyle w:val="TAL"/>
            </w:pPr>
            <w:r>
              <w:t>3784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5AC9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9E14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57B1A" w14:textId="77777777" w:rsidR="00E308B2" w:rsidRDefault="00E308B2" w:rsidP="00AC5BAF">
            <w:pPr>
              <w:pStyle w:val="TAL"/>
            </w:pPr>
            <w:r>
              <w:t>Support of MME obtaining mapped Cell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06166"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54E6F"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EE40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D8827" w14:textId="77777777" w:rsidR="00E308B2" w:rsidRDefault="00E308B2" w:rsidP="00AC5BAF">
            <w:pPr>
              <w:pStyle w:val="TAL"/>
            </w:pPr>
            <w:r>
              <w:t>S2-2406506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D03D4"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8B6AE"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502CE" w14:textId="77777777" w:rsidR="00E308B2" w:rsidRDefault="00E308B2" w:rsidP="00AC5BAF">
            <w:pPr>
              <w:pStyle w:val="TAL"/>
            </w:pPr>
            <w:r>
              <w:t>5.9.1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9919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4531B" w14:textId="77777777" w:rsidR="00E308B2" w:rsidRDefault="00E308B2" w:rsidP="00AC5BAF">
            <w:pPr>
              <w:pStyle w:val="TAL"/>
            </w:pPr>
          </w:p>
        </w:tc>
      </w:tr>
      <w:tr w:rsidR="00E308B2" w14:paraId="23DAA88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804BA" w14:textId="77777777" w:rsidR="00E308B2" w:rsidRDefault="00E308B2" w:rsidP="00AC5BAF">
            <w:pPr>
              <w:pStyle w:val="TAL"/>
              <w:rPr>
                <w:sz w:val="24"/>
                <w:szCs w:val="24"/>
              </w:rPr>
            </w:pPr>
            <w:r>
              <w:t>23.401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9FC54" w14:textId="77777777" w:rsidR="00E308B2" w:rsidRDefault="00E308B2" w:rsidP="00AC5BAF">
            <w:pPr>
              <w:pStyle w:val="TAL"/>
            </w:pPr>
            <w:r>
              <w:t>3785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21B8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6D68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17DCA" w14:textId="77777777" w:rsidR="00E308B2" w:rsidRDefault="00E308B2" w:rsidP="00AC5BAF">
            <w:pPr>
              <w:pStyle w:val="TAL"/>
            </w:pPr>
            <w:r>
              <w:t>Reporting coarse location information to NB-IoT eNB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3B2C7"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E7B00"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1687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1A9A5" w14:textId="77777777" w:rsidR="00E308B2" w:rsidRDefault="00E308B2" w:rsidP="00AC5BAF">
            <w:pPr>
              <w:pStyle w:val="TAL"/>
            </w:pPr>
            <w:r>
              <w:t>S2-2406532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607EA"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A8848"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AF7B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D0A5C"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322CB" w14:textId="77777777" w:rsidR="00E308B2" w:rsidRDefault="00E308B2" w:rsidP="00AC5BAF">
            <w:pPr>
              <w:pStyle w:val="TAL"/>
            </w:pPr>
          </w:p>
        </w:tc>
      </w:tr>
      <w:tr w:rsidR="00E308B2" w14:paraId="59F81CC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F1FC7"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2D0A3" w14:textId="77777777" w:rsidR="00E308B2" w:rsidRDefault="00E308B2" w:rsidP="00AC5BAF">
            <w:pPr>
              <w:pStyle w:val="TAL"/>
            </w:pPr>
            <w:r>
              <w:t>5356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AD1A8" w14:textId="77777777" w:rsidR="00E308B2" w:rsidRDefault="00E308B2" w:rsidP="00AC5BAF">
            <w:pPr>
              <w:pStyle w:val="TAL"/>
            </w:pPr>
            <w: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A0F1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0F4E3" w14:textId="77777777" w:rsidR="00E308B2" w:rsidRDefault="00E308B2" w:rsidP="00AC5BAF">
            <w:pPr>
              <w:pStyle w:val="TAL"/>
            </w:pPr>
            <w:r>
              <w:t>Network Slicing for Indirect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F9003"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4C457"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D242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1EC1A" w14:textId="77777777" w:rsidR="00E308B2" w:rsidRDefault="00E308B2" w:rsidP="00AC5BAF">
            <w:pPr>
              <w:pStyle w:val="TAL"/>
            </w:pPr>
            <w:r>
              <w:t>S2-2406176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B70CB" w14:textId="77777777" w:rsidR="00E308B2" w:rsidRDefault="00E308B2" w:rsidP="00AC5BAF">
            <w:pPr>
              <w:pStyle w:val="TAL"/>
            </w:pPr>
            <w:r>
              <w:t>Huawei, HiSilicon,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3034D" w14:textId="77777777" w:rsidR="00E308B2" w:rsidRDefault="00E308B2" w:rsidP="00AC5BAF">
            <w:pPr>
              <w:pStyle w:val="TAL"/>
            </w:pPr>
            <w:r>
              <w:t>TEI19_NetShare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25580" w14:textId="77777777" w:rsidR="00E308B2" w:rsidRDefault="00E308B2" w:rsidP="00AC5BAF">
            <w:pPr>
              <w:pStyle w:val="TAL"/>
            </w:pPr>
            <w:r>
              <w:t>5.18.5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6CFA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88CA4" w14:textId="77777777" w:rsidR="00E308B2" w:rsidRDefault="00E308B2" w:rsidP="00AC5BAF">
            <w:pPr>
              <w:pStyle w:val="TAL"/>
            </w:pPr>
          </w:p>
        </w:tc>
      </w:tr>
      <w:tr w:rsidR="00E308B2" w14:paraId="2374695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42CA0"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0AA0C" w14:textId="77777777" w:rsidR="00E308B2" w:rsidRDefault="00E308B2" w:rsidP="00AC5BAF">
            <w:pPr>
              <w:pStyle w:val="TAL"/>
            </w:pPr>
            <w:r>
              <w:t>5356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889D7" w14:textId="77777777" w:rsidR="00E308B2" w:rsidRDefault="00E308B2" w:rsidP="00AC5BAF">
            <w:pPr>
              <w:pStyle w:val="TAL"/>
            </w:pPr>
            <w: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CE42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8BCE7" w14:textId="77777777" w:rsidR="00E308B2" w:rsidRDefault="00E308B2" w:rsidP="00AC5BAF">
            <w:pPr>
              <w:pStyle w:val="TAL"/>
            </w:pPr>
            <w:r>
              <w:t>Network Slicing for Indirect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3A796"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0EBC7"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20A4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1EE70" w14:textId="77777777" w:rsidR="00E308B2" w:rsidRDefault="00E308B2" w:rsidP="00AC5BAF">
            <w:pPr>
              <w:pStyle w:val="TAL"/>
            </w:pPr>
            <w:r>
              <w:t>S2-2406547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4F696" w14:textId="77777777" w:rsidR="00E308B2" w:rsidRDefault="00E308B2" w:rsidP="00AC5BAF">
            <w:pPr>
              <w:pStyle w:val="TAL"/>
            </w:pPr>
            <w:r>
              <w:t>Huawei (?), HiSilicon (?), Nokia (?),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49F4D" w14:textId="77777777" w:rsidR="00E308B2" w:rsidRDefault="00E308B2" w:rsidP="00AC5BAF">
            <w:pPr>
              <w:pStyle w:val="TAL"/>
            </w:pPr>
            <w:r>
              <w:t>TEI19_NetShare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01967" w14:textId="77777777" w:rsidR="00E308B2" w:rsidRDefault="00E308B2" w:rsidP="00AC5BAF">
            <w:pPr>
              <w:pStyle w:val="TAL"/>
            </w:pPr>
            <w:r>
              <w:t>5.18.5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B4262"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E8BC2" w14:textId="77777777" w:rsidR="00E308B2" w:rsidRDefault="00E308B2" w:rsidP="00AC5BAF">
            <w:pPr>
              <w:pStyle w:val="TAL"/>
            </w:pPr>
          </w:p>
        </w:tc>
      </w:tr>
      <w:tr w:rsidR="00E308B2" w14:paraId="79B2DA5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B1776"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FDB51" w14:textId="77777777" w:rsidR="00E308B2" w:rsidRDefault="00E308B2" w:rsidP="00AC5BAF">
            <w:pPr>
              <w:pStyle w:val="TAL"/>
            </w:pPr>
            <w:r>
              <w:t>5356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D76E9" w14:textId="77777777" w:rsidR="00E308B2" w:rsidRDefault="00E308B2" w:rsidP="00AC5BAF">
            <w:pPr>
              <w:pStyle w:val="TAL"/>
            </w:pPr>
            <w: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7A33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DFF6D" w14:textId="77777777" w:rsidR="00E308B2" w:rsidRDefault="00E308B2" w:rsidP="00AC5BAF">
            <w:pPr>
              <w:pStyle w:val="TAL"/>
            </w:pPr>
            <w:r>
              <w:t>Network Slicing for Indirect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CCF25"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36A0D"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843A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70EDE" w14:textId="77777777" w:rsidR="00E308B2" w:rsidRDefault="00E308B2" w:rsidP="00AC5BAF">
            <w:pPr>
              <w:pStyle w:val="TAL"/>
            </w:pPr>
            <w:r>
              <w:t>S2-2407120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227E7" w14:textId="77777777" w:rsidR="00E308B2" w:rsidRDefault="00E308B2" w:rsidP="00AC5BAF">
            <w:pPr>
              <w:pStyle w:val="TAL"/>
            </w:pPr>
            <w:r>
              <w:t>Huawei, HiSilicon, Nokia, Lenovo, Samsung, China Unicom,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186CE" w14:textId="77777777" w:rsidR="00E308B2" w:rsidRDefault="00E308B2" w:rsidP="00AC5BAF">
            <w:pPr>
              <w:pStyle w:val="TAL"/>
            </w:pPr>
            <w:r>
              <w:t>TEI19_NetShare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D8E64" w14:textId="77777777" w:rsidR="00E308B2" w:rsidRDefault="00E308B2" w:rsidP="00AC5BAF">
            <w:pPr>
              <w:pStyle w:val="TAL"/>
            </w:pPr>
            <w:r>
              <w:t>5.18.5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C480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4FDA1" w14:textId="77777777" w:rsidR="00E308B2" w:rsidRDefault="00E308B2" w:rsidP="00AC5BAF">
            <w:pPr>
              <w:pStyle w:val="TAL"/>
            </w:pPr>
          </w:p>
        </w:tc>
      </w:tr>
      <w:tr w:rsidR="00E308B2" w14:paraId="2603FB6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EEEB5"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86B1A" w14:textId="77777777" w:rsidR="00E308B2" w:rsidRDefault="00E308B2" w:rsidP="00AC5BAF">
            <w:pPr>
              <w:pStyle w:val="TAL"/>
            </w:pPr>
            <w:r>
              <w:t>5356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173A7" w14:textId="77777777" w:rsidR="00E308B2" w:rsidRDefault="00E308B2" w:rsidP="00AC5BAF">
            <w:pPr>
              <w:pStyle w:val="TAL"/>
            </w:pPr>
            <w:r>
              <w:t>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E91C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B5D67" w14:textId="77777777" w:rsidR="00E308B2" w:rsidRDefault="00E308B2" w:rsidP="00AC5BAF">
            <w:pPr>
              <w:pStyle w:val="TAL"/>
            </w:pPr>
            <w:r>
              <w:t>Network Slicing for Indirect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B17A7"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73657"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C64D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4B57E" w14:textId="77777777" w:rsidR="00E308B2" w:rsidRDefault="00E308B2" w:rsidP="00AC5BAF">
            <w:pPr>
              <w:pStyle w:val="TAL"/>
            </w:pPr>
            <w:r>
              <w:t>S2-2407279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35725" w14:textId="77777777" w:rsidR="00E308B2" w:rsidRDefault="00E308B2" w:rsidP="00AC5BAF">
            <w:pPr>
              <w:pStyle w:val="TAL"/>
            </w:pPr>
            <w:r>
              <w:t>Huawei, HiSilicon, Nokia, Lenovo, Samsung, China Unicom,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3255E" w14:textId="77777777" w:rsidR="00E308B2" w:rsidRDefault="00E308B2" w:rsidP="00AC5BAF">
            <w:pPr>
              <w:pStyle w:val="TAL"/>
            </w:pPr>
            <w:r>
              <w:t>TEI19_NetShare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D7BF6" w14:textId="77777777" w:rsidR="00E308B2" w:rsidRDefault="00E308B2" w:rsidP="00AC5BAF">
            <w:pPr>
              <w:pStyle w:val="TAL"/>
            </w:pPr>
            <w:r>
              <w:t>5.18.5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96D19"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B4507" w14:textId="77777777" w:rsidR="00E308B2" w:rsidRDefault="00E308B2" w:rsidP="00AC5BAF">
            <w:pPr>
              <w:pStyle w:val="TAL"/>
            </w:pPr>
          </w:p>
        </w:tc>
      </w:tr>
      <w:tr w:rsidR="00E308B2" w14:paraId="652F85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1754B"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D78EA" w14:textId="77777777" w:rsidR="00E308B2" w:rsidRDefault="00E308B2" w:rsidP="00AC5BAF">
            <w:pPr>
              <w:pStyle w:val="TAL"/>
            </w:pPr>
            <w:r>
              <w:t>5364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48B77" w14:textId="77777777" w:rsidR="00E308B2" w:rsidRDefault="00E308B2" w:rsidP="00AC5BAF">
            <w:pPr>
              <w:pStyle w:val="TAL"/>
            </w:pPr>
            <w: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738A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487FA" w14:textId="77777777" w:rsidR="00E308B2" w:rsidRDefault="00E308B2" w:rsidP="00AC5BAF">
            <w:pPr>
              <w:pStyle w:val="TAL"/>
            </w:pPr>
            <w:r>
              <w:t>RVAS with target NF selection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155AA"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03E69"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73277"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7BD6B" w14:textId="77777777" w:rsidR="00E308B2" w:rsidRDefault="00E308B2" w:rsidP="00AC5BAF">
            <w:pPr>
              <w:pStyle w:val="TAL"/>
            </w:pPr>
            <w:r>
              <w:t>S2-2406225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AA8EE" w14:textId="77777777" w:rsidR="00E308B2" w:rsidRDefault="00E308B2" w:rsidP="00AC5BAF">
            <w:pPr>
              <w:pStyle w:val="TAL"/>
            </w:pPr>
            <w:r>
              <w:t>Ericsson, Nokia, Deutsche Telekom, [AT&amp;T, Samsung,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FA46E"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3CE00" w14:textId="77777777" w:rsidR="00E308B2" w:rsidRDefault="00E308B2" w:rsidP="00AC5BAF">
            <w:pPr>
              <w:pStyle w:val="TAL"/>
            </w:pPr>
            <w:r>
              <w:t>4.2.3, 4.2.4, 5.6.1, 6.2.6.1, 6.3.1, 6.3.2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2BF2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B0DDB" w14:textId="77777777" w:rsidR="00E308B2" w:rsidRDefault="00E308B2" w:rsidP="00AC5BAF">
            <w:pPr>
              <w:pStyle w:val="TAL"/>
            </w:pPr>
          </w:p>
        </w:tc>
      </w:tr>
      <w:tr w:rsidR="00E308B2" w14:paraId="0F5AA56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4D56F"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CEC85" w14:textId="77777777" w:rsidR="00E308B2" w:rsidRDefault="00E308B2" w:rsidP="00AC5BAF">
            <w:pPr>
              <w:pStyle w:val="TAL"/>
            </w:pPr>
            <w:r>
              <w:t>5364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AAB6C" w14:textId="77777777" w:rsidR="00E308B2" w:rsidRDefault="00E308B2" w:rsidP="00AC5BAF">
            <w:pPr>
              <w:pStyle w:val="TAL"/>
            </w:pPr>
            <w: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F008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376DC" w14:textId="77777777" w:rsidR="00E308B2" w:rsidRDefault="00E308B2" w:rsidP="00AC5BAF">
            <w:pPr>
              <w:pStyle w:val="TAL"/>
            </w:pPr>
            <w:r>
              <w:t>RVAS with target NF selection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3A485"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B70E9"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7786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203FE" w14:textId="77777777" w:rsidR="00E308B2" w:rsidRDefault="00E308B2" w:rsidP="00AC5BAF">
            <w:pPr>
              <w:pStyle w:val="TAL"/>
            </w:pPr>
            <w:r>
              <w:t>S2-2407028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010B3" w14:textId="77777777" w:rsidR="00E308B2" w:rsidRDefault="00E308B2" w:rsidP="00AC5BAF">
            <w:pPr>
              <w:pStyle w:val="TAL"/>
            </w:pPr>
            <w:r>
              <w:t>Ericsson, Nokia, Deutsche Telekom, AT&amp;T, Samsung, Huawei, HiSilicon,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D6C4F"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0DEE7" w14:textId="77777777" w:rsidR="00E308B2" w:rsidRDefault="00E308B2" w:rsidP="00AC5BAF">
            <w:pPr>
              <w:pStyle w:val="TAL"/>
            </w:pPr>
            <w:r>
              <w:t>4.2.3, 4.2.4, 5.6.1, 6.2.6.1, 6.3.1, 6.3.2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41358"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6DF1F" w14:textId="77777777" w:rsidR="00E308B2" w:rsidRDefault="00E308B2" w:rsidP="00AC5BAF">
            <w:pPr>
              <w:pStyle w:val="TAL"/>
            </w:pPr>
          </w:p>
        </w:tc>
      </w:tr>
      <w:tr w:rsidR="00E308B2" w14:paraId="73829A2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7D45B"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A7788" w14:textId="77777777" w:rsidR="00E308B2" w:rsidRDefault="00E308B2" w:rsidP="00AC5BAF">
            <w:pPr>
              <w:pStyle w:val="TAL"/>
            </w:pPr>
            <w:r>
              <w:t>5367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87965"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5DB2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446BF" w14:textId="77777777" w:rsidR="00E308B2" w:rsidRDefault="00E308B2" w:rsidP="00AC5BAF">
            <w:pPr>
              <w:pStyle w:val="TAL"/>
            </w:pPr>
            <w:r>
              <w:t>ProSe support for NPNs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AEB5A"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386A1"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0AB66"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C4AE4" w14:textId="77777777" w:rsidR="00E308B2" w:rsidRDefault="00E308B2" w:rsidP="00AC5BAF">
            <w:pPr>
              <w:pStyle w:val="TAL"/>
            </w:pPr>
            <w:r>
              <w:t>S2-2406152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1B058"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6FD8E" w14:textId="77777777" w:rsidR="00E308B2" w:rsidRDefault="00E308B2" w:rsidP="00AC5BAF">
            <w:pPr>
              <w:pStyle w:val="TAL"/>
            </w:pPr>
            <w:r>
              <w:t>TEI19_ProSe_NPN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A0568" w14:textId="77777777" w:rsidR="00E308B2" w:rsidRDefault="00E308B2" w:rsidP="00AC5BAF">
            <w:pPr>
              <w:pStyle w:val="TAL"/>
            </w:pPr>
            <w:r>
              <w:t>5.30.2.0, 5.30.3.1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E31F0"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E7EC8" w14:textId="77777777" w:rsidR="00E308B2" w:rsidRDefault="00E308B2" w:rsidP="00AC5BAF">
            <w:pPr>
              <w:pStyle w:val="TAL"/>
            </w:pPr>
          </w:p>
        </w:tc>
      </w:tr>
      <w:tr w:rsidR="00E308B2" w14:paraId="367F81C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04EF6"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2252F" w14:textId="77777777" w:rsidR="00E308B2" w:rsidRDefault="00E308B2" w:rsidP="00AC5BAF">
            <w:pPr>
              <w:pStyle w:val="TAL"/>
            </w:pPr>
            <w:r>
              <w:t>5373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9529F"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3495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29069" w14:textId="77777777" w:rsidR="00E308B2" w:rsidRDefault="00E308B2" w:rsidP="00AC5BAF">
            <w:pPr>
              <w:pStyle w:val="TAL"/>
            </w:pPr>
            <w:r>
              <w:t>Align H-PCF selection with H-SMF selection in 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AF040" w14:textId="77777777" w:rsidR="00E308B2" w:rsidRDefault="00E308B2" w:rsidP="00AC5BAF">
            <w:pPr>
              <w:pStyle w:val="TAL"/>
            </w:pPr>
            <w: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F9481"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0D6C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B854D" w14:textId="77777777" w:rsidR="00E308B2" w:rsidRDefault="00E308B2" w:rsidP="00AC5BAF">
            <w:pPr>
              <w:pStyle w:val="TAL"/>
            </w:pPr>
            <w:r>
              <w:t>S2-2405924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5B6FC" w14:textId="77777777" w:rsidR="00E308B2" w:rsidRDefault="00E308B2" w:rsidP="00AC5BAF">
            <w:pPr>
              <w:pStyle w:val="TAL"/>
            </w:pPr>
            <w:r>
              <w:t>Oracle,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9BD7B" w14:textId="77777777" w:rsidR="00E308B2" w:rsidRDefault="00E308B2" w:rsidP="00AC5BAF">
            <w:pPr>
              <w:pStyle w:val="TAL"/>
            </w:pPr>
            <w:r>
              <w:t>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71304" w14:textId="77777777" w:rsidR="00E308B2" w:rsidRDefault="00E308B2" w:rsidP="00AC5BAF">
            <w:pPr>
              <w:pStyle w:val="TAL"/>
            </w:pPr>
            <w:r>
              <w:t>6.3.2, 6.3.7.1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159B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AC1F5" w14:textId="77777777" w:rsidR="00E308B2" w:rsidRDefault="00E308B2" w:rsidP="00AC5BAF">
            <w:pPr>
              <w:pStyle w:val="TAL"/>
            </w:pPr>
          </w:p>
        </w:tc>
      </w:tr>
      <w:tr w:rsidR="00E308B2" w14:paraId="0E551B2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2D52F"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94BC3" w14:textId="77777777" w:rsidR="00E308B2" w:rsidRDefault="00E308B2" w:rsidP="00AC5BAF">
            <w:pPr>
              <w:pStyle w:val="TAL"/>
            </w:pPr>
            <w:r>
              <w:t>5375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C2997"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47713"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8D910" w14:textId="77777777" w:rsidR="00E308B2" w:rsidRDefault="00E308B2" w:rsidP="00AC5BAF">
            <w:pPr>
              <w:pStyle w:val="TAL"/>
            </w:pPr>
            <w:r>
              <w:t>Align H-PCF selection with H-SMF selection in 23.501 R17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C0763"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4533B" w14:textId="77777777" w:rsidR="00E308B2" w:rsidRDefault="00E308B2" w:rsidP="00AC5BAF">
            <w:pPr>
              <w:pStyle w:val="TAL"/>
            </w:pPr>
            <w:r>
              <w:t>17.12.0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9D86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086D8" w14:textId="77777777" w:rsidR="00E308B2" w:rsidRDefault="00E308B2" w:rsidP="00AC5BAF">
            <w:pPr>
              <w:pStyle w:val="TAL"/>
            </w:pPr>
            <w:r>
              <w:t>S2-2405922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1DD9E" w14:textId="77777777" w:rsidR="00E308B2" w:rsidRDefault="00E308B2" w:rsidP="00AC5BAF">
            <w:pPr>
              <w:pStyle w:val="TAL"/>
            </w:pPr>
            <w:r>
              <w:t>Oracle,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FC561" w14:textId="77777777" w:rsidR="00E308B2" w:rsidRDefault="00E308B2" w:rsidP="00AC5BAF">
            <w:pPr>
              <w:pStyle w:val="TAL"/>
            </w:pPr>
            <w:r>
              <w:t>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3B896" w14:textId="77777777" w:rsidR="00E308B2" w:rsidRDefault="00E308B2" w:rsidP="00AC5BAF">
            <w:pPr>
              <w:pStyle w:val="TAL"/>
            </w:pPr>
            <w:r>
              <w:t>6.3.2, 6.3.7.1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D1B9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992E4" w14:textId="77777777" w:rsidR="00E308B2" w:rsidRDefault="00E308B2" w:rsidP="00AC5BAF">
            <w:pPr>
              <w:pStyle w:val="TAL"/>
            </w:pPr>
          </w:p>
        </w:tc>
      </w:tr>
      <w:tr w:rsidR="00E308B2" w14:paraId="6FBC43A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09231"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563E1" w14:textId="77777777" w:rsidR="00E308B2" w:rsidRDefault="00E308B2" w:rsidP="00AC5BAF">
            <w:pPr>
              <w:pStyle w:val="TAL"/>
            </w:pPr>
            <w:r>
              <w:t>5380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56ECD" w14:textId="77777777" w:rsidR="00E308B2" w:rsidRDefault="00E308B2" w:rsidP="00AC5BAF">
            <w:pPr>
              <w:pStyle w:val="TAL"/>
            </w:pPr>
            <w: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893E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FC2B1" w14:textId="77777777" w:rsidR="00E308B2" w:rsidRDefault="00E308B2" w:rsidP="00AC5BAF">
            <w:pPr>
              <w:pStyle w:val="TAL"/>
            </w:pPr>
            <w:r>
              <w:t>Subscription-based routing to a particular core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CC0BD"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AF497"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62E3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769B7" w14:textId="77777777" w:rsidR="00E308B2" w:rsidRDefault="00E308B2" w:rsidP="00AC5BAF">
            <w:pPr>
              <w:pStyle w:val="TAL"/>
            </w:pPr>
            <w:r>
              <w:t>S2-2406250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F6FBD" w14:textId="77777777" w:rsidR="00E308B2" w:rsidRDefault="00E308B2" w:rsidP="00AC5BAF">
            <w:pPr>
              <w:pStyle w:val="TAL"/>
            </w:pPr>
            <w:r>
              <w:t>[Ericsson, Nokia,] Deutsche Telekom, [AT&amp;T, Samsung,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E92D4"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3C1E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1C008" w14:textId="77777777" w:rsidR="00E308B2" w:rsidRDefault="00E308B2" w:rsidP="00AC5BAF">
            <w:pPr>
              <w:pStyle w:val="TAL"/>
              <w:rPr>
                <w:sz w:val="24"/>
                <w:szCs w:val="24"/>
              </w:rPr>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0F74E" w14:textId="77777777" w:rsidR="00E308B2" w:rsidRDefault="00E308B2" w:rsidP="00AC5BAF">
            <w:pPr>
              <w:pStyle w:val="TAL"/>
            </w:pPr>
          </w:p>
        </w:tc>
      </w:tr>
      <w:tr w:rsidR="00E308B2" w14:paraId="29FCCAC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D239C"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BD08A" w14:textId="77777777" w:rsidR="00E308B2" w:rsidRDefault="00E308B2" w:rsidP="00AC5BAF">
            <w:pPr>
              <w:pStyle w:val="TAL"/>
            </w:pPr>
            <w:r>
              <w:t>5380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C3929" w14:textId="77777777" w:rsidR="00E308B2" w:rsidRDefault="00E308B2" w:rsidP="00AC5BAF">
            <w:pPr>
              <w:pStyle w:val="TAL"/>
            </w:pPr>
            <w: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9E3F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C31C2" w14:textId="77777777" w:rsidR="00E308B2" w:rsidRDefault="00E308B2" w:rsidP="00AC5BAF">
            <w:pPr>
              <w:pStyle w:val="TAL"/>
            </w:pPr>
            <w:r>
              <w:t>Subscription-based routing to a particular core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DB8F1"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CCABF"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AC90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E912B" w14:textId="77777777" w:rsidR="00E308B2" w:rsidRDefault="00E308B2" w:rsidP="00AC5BAF">
            <w:pPr>
              <w:pStyle w:val="TAL"/>
            </w:pPr>
            <w:r>
              <w:t>S2-2406423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3FBFC" w14:textId="77777777" w:rsidR="00E308B2" w:rsidRDefault="00E308B2" w:rsidP="00AC5BAF">
            <w:pPr>
              <w:pStyle w:val="TAL"/>
            </w:pPr>
            <w:r>
              <w:t>Nokia [, Vodafone, Samsung, Ericsson, Deutsche Telekom, Huawei,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6B275"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93061" w14:textId="77777777" w:rsidR="00E308B2" w:rsidRDefault="00E308B2" w:rsidP="00AC5BAF">
            <w:pPr>
              <w:pStyle w:val="TAL"/>
            </w:pPr>
            <w:r>
              <w:t>5.X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1FF6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12B74" w14:textId="77777777" w:rsidR="00E308B2" w:rsidRDefault="00E308B2" w:rsidP="00AC5BAF">
            <w:pPr>
              <w:pStyle w:val="TAL"/>
            </w:pPr>
          </w:p>
        </w:tc>
      </w:tr>
      <w:tr w:rsidR="00E308B2" w14:paraId="35DD0C4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CBCCA" w14:textId="77777777" w:rsidR="00E308B2" w:rsidRDefault="00E308B2" w:rsidP="00AC5BAF">
            <w:pPr>
              <w:pStyle w:val="TAL"/>
              <w:rPr>
                <w:sz w:val="24"/>
                <w:szCs w:val="24"/>
              </w:rPr>
            </w:pPr>
            <w:r>
              <w:lastRenderedPageBreak/>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37291" w14:textId="77777777" w:rsidR="00E308B2" w:rsidRDefault="00E308B2" w:rsidP="00AC5BAF">
            <w:pPr>
              <w:pStyle w:val="TAL"/>
            </w:pPr>
            <w:r>
              <w:t>5380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EEEB5" w14:textId="77777777" w:rsidR="00E308B2" w:rsidRDefault="00E308B2" w:rsidP="00AC5BAF">
            <w:pPr>
              <w:pStyle w:val="TAL"/>
            </w:pPr>
            <w:r>
              <w:t>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85AE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48F95" w14:textId="77777777" w:rsidR="00E308B2" w:rsidRDefault="00E308B2" w:rsidP="00AC5BAF">
            <w:pPr>
              <w:pStyle w:val="TAL"/>
            </w:pPr>
            <w:r>
              <w:t>Subscription-based routing to a target core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5398C"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D7159"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233B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762F4" w14:textId="77777777" w:rsidR="00E308B2" w:rsidRDefault="00E308B2" w:rsidP="00AC5BAF">
            <w:pPr>
              <w:pStyle w:val="TAL"/>
            </w:pPr>
            <w:r>
              <w:t>S2-2407030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BF234" w14:textId="77777777" w:rsidR="00E308B2" w:rsidRDefault="00E308B2" w:rsidP="00AC5BAF">
            <w:pPr>
              <w:pStyle w:val="TAL"/>
            </w:pPr>
            <w:r>
              <w:t>Nokia, Vodafone, Samsung, Ericsson, Deutsche Telekom, Huawei,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76AEB"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D6B6D" w14:textId="77777777" w:rsidR="00E308B2" w:rsidRDefault="00E308B2" w:rsidP="00AC5BAF">
            <w:pPr>
              <w:pStyle w:val="TAL"/>
            </w:pPr>
            <w:r>
              <w:t>5.X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EF4F6"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87354" w14:textId="77777777" w:rsidR="00E308B2" w:rsidRDefault="00E308B2" w:rsidP="00AC5BAF">
            <w:pPr>
              <w:pStyle w:val="TAL"/>
            </w:pPr>
          </w:p>
        </w:tc>
      </w:tr>
      <w:tr w:rsidR="00E308B2" w14:paraId="79F798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C9A17"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05B31" w14:textId="77777777" w:rsidR="00E308B2" w:rsidRDefault="00E308B2" w:rsidP="00AC5BAF">
            <w:pPr>
              <w:pStyle w:val="TAL"/>
            </w:pPr>
            <w:r>
              <w:t>5398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743F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61F8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594D5" w14:textId="77777777" w:rsidR="00E308B2" w:rsidRDefault="00E308B2" w:rsidP="00AC5BAF">
            <w:pPr>
              <w:pStyle w:val="TAL"/>
            </w:pPr>
            <w:r>
              <w:t>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B67BB"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714D3"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6BCB8"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29F0E" w14:textId="77777777" w:rsidR="00E308B2" w:rsidRDefault="00E308B2" w:rsidP="00AC5BAF">
            <w:pPr>
              <w:pStyle w:val="TAL"/>
            </w:pPr>
            <w:r>
              <w:t>S2-2405926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CCF79" w14:textId="77777777" w:rsidR="00E308B2" w:rsidRDefault="00E308B2" w:rsidP="00AC5BAF">
            <w:pPr>
              <w:pStyle w:val="TAL"/>
            </w:pPr>
            <w:r>
              <w:t>Oracle, Ericsson,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04AAC"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D69A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BC660" w14:textId="77777777" w:rsidR="00E308B2" w:rsidRDefault="00E308B2" w:rsidP="00AC5BAF">
            <w:pPr>
              <w:pStyle w:val="TAL"/>
              <w:rPr>
                <w:sz w:val="24"/>
                <w:szCs w:val="24"/>
              </w:rPr>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61105" w14:textId="77777777" w:rsidR="00E308B2" w:rsidRDefault="00E308B2" w:rsidP="00AC5BAF">
            <w:pPr>
              <w:pStyle w:val="TAL"/>
            </w:pPr>
          </w:p>
        </w:tc>
      </w:tr>
      <w:tr w:rsidR="00E308B2" w14:paraId="52843AD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F8D36"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911E1" w14:textId="77777777" w:rsidR="00E308B2" w:rsidRDefault="00E308B2" w:rsidP="00AC5BAF">
            <w:pPr>
              <w:pStyle w:val="TAL"/>
            </w:pPr>
            <w:r>
              <w:t>5398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FC699"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2979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EB561" w14:textId="77777777" w:rsidR="00E308B2" w:rsidRDefault="00E308B2" w:rsidP="00AC5BAF">
            <w:pPr>
              <w:pStyle w:val="TAL"/>
            </w:pPr>
            <w:r>
              <w:t>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11A30"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67602"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A0B0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5354D" w14:textId="77777777" w:rsidR="00E308B2" w:rsidRDefault="00E308B2" w:rsidP="00AC5BAF">
            <w:pPr>
              <w:pStyle w:val="TAL"/>
            </w:pPr>
            <w:r>
              <w:t>S2-2407032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AA230" w14:textId="77777777" w:rsidR="00E308B2" w:rsidRDefault="00E308B2" w:rsidP="00AC5BAF">
            <w:pPr>
              <w:pStyle w:val="TAL"/>
            </w:pPr>
            <w:r>
              <w:t>Oracle, Ericsson, Verizon UK Ltd, China Telecom,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CF5C3"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D0A0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5FC92" w14:textId="77777777" w:rsidR="00E308B2" w:rsidRDefault="00E308B2" w:rsidP="00AC5BAF">
            <w:pPr>
              <w:pStyle w:val="TAL"/>
              <w:rPr>
                <w:sz w:val="24"/>
                <w:szCs w:val="24"/>
              </w:rPr>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71A98" w14:textId="77777777" w:rsidR="00E308B2" w:rsidRDefault="00E308B2" w:rsidP="00AC5BAF">
            <w:pPr>
              <w:pStyle w:val="TAL"/>
            </w:pPr>
          </w:p>
        </w:tc>
      </w:tr>
      <w:tr w:rsidR="00E308B2" w14:paraId="1DE25F5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2539A"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DFA55" w14:textId="77777777" w:rsidR="00E308B2" w:rsidRDefault="00E308B2" w:rsidP="00AC5BAF">
            <w:pPr>
              <w:pStyle w:val="TAL"/>
            </w:pPr>
            <w:r>
              <w:t>5398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98258"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A404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113F3" w14:textId="77777777" w:rsidR="00E308B2" w:rsidRDefault="00E308B2" w:rsidP="00AC5BAF">
            <w:pPr>
              <w:pStyle w:val="TAL"/>
            </w:pPr>
            <w:r>
              <w:t>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72C8A"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48D1C"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6695A"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47709" w14:textId="77777777" w:rsidR="00E308B2" w:rsidRDefault="00E308B2" w:rsidP="00AC5BAF">
            <w:pPr>
              <w:pStyle w:val="TAL"/>
            </w:pPr>
            <w:r>
              <w:t>S2-2407065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79034" w14:textId="77777777" w:rsidR="00E308B2" w:rsidRDefault="00E308B2" w:rsidP="00AC5BAF">
            <w:pPr>
              <w:pStyle w:val="TAL"/>
            </w:pPr>
            <w:r>
              <w:t>Oracle, Ericsson, Verizon UK Ltd, China Telecom,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3DF01"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EE11C" w14:textId="77777777" w:rsidR="00E308B2" w:rsidRDefault="00E308B2" w:rsidP="00AC5BAF">
            <w:pPr>
              <w:pStyle w:val="TAL"/>
            </w:pPr>
            <w:r>
              <w:t>6.3.11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ECE69"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14073" w14:textId="77777777" w:rsidR="00E308B2" w:rsidRDefault="00E308B2" w:rsidP="00AC5BAF">
            <w:pPr>
              <w:pStyle w:val="TAL"/>
            </w:pPr>
          </w:p>
        </w:tc>
      </w:tr>
      <w:tr w:rsidR="00E308B2" w14:paraId="354BD0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10F43"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331B7" w14:textId="77777777" w:rsidR="00E308B2" w:rsidRDefault="00E308B2" w:rsidP="00AC5BAF">
            <w:pPr>
              <w:pStyle w:val="TAL"/>
            </w:pPr>
            <w:r>
              <w:t>5399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7120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C24A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73A1D" w14:textId="77777777" w:rsidR="00E308B2" w:rsidRDefault="00E308B2" w:rsidP="00AC5BAF">
            <w:pPr>
              <w:pStyle w:val="TAL"/>
            </w:pPr>
            <w:r>
              <w:t>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D58C1"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2C55E"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A9E8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FC8A0" w14:textId="77777777" w:rsidR="00E308B2" w:rsidRDefault="00E308B2" w:rsidP="00AC5BAF">
            <w:pPr>
              <w:pStyle w:val="TAL"/>
            </w:pPr>
            <w:r>
              <w:t>S2-2405950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09571"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1D882"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BBF81" w14:textId="77777777" w:rsidR="00E308B2" w:rsidRDefault="00E308B2" w:rsidP="00AC5BAF">
            <w:pPr>
              <w:pStyle w:val="TAL"/>
            </w:pPr>
            <w:r>
              <w:t>6.3.1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E8E4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43E03" w14:textId="77777777" w:rsidR="00E308B2" w:rsidRDefault="00E308B2" w:rsidP="00AC5BAF">
            <w:pPr>
              <w:pStyle w:val="TAL"/>
            </w:pPr>
          </w:p>
        </w:tc>
      </w:tr>
      <w:tr w:rsidR="00E308B2" w14:paraId="445B5F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04ACA"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1FBAE" w14:textId="77777777" w:rsidR="00E308B2" w:rsidRDefault="00E308B2" w:rsidP="00AC5BAF">
            <w:pPr>
              <w:pStyle w:val="TAL"/>
            </w:pPr>
            <w:r>
              <w:t>5399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102F3"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AFBB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79AB6" w14:textId="77777777" w:rsidR="00E308B2" w:rsidRDefault="00E308B2" w:rsidP="00AC5BAF">
            <w:pPr>
              <w:pStyle w:val="TAL"/>
            </w:pPr>
            <w:r>
              <w:t>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6FBED"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B9BB3"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0F6D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AADFC" w14:textId="77777777" w:rsidR="00E308B2" w:rsidRDefault="00E308B2" w:rsidP="00AC5BAF">
            <w:pPr>
              <w:pStyle w:val="TAL"/>
            </w:pPr>
            <w:r>
              <w:t>S2-2407125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17D80" w14:textId="77777777" w:rsidR="00E308B2" w:rsidRDefault="00E308B2" w:rsidP="00AC5BAF">
            <w:pPr>
              <w:pStyle w:val="TAL"/>
            </w:pPr>
            <w:r>
              <w:t>Nokia, Oracle, China Mobile,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8997F"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5A308" w14:textId="77777777" w:rsidR="00E308B2" w:rsidRDefault="00E308B2" w:rsidP="00AC5BAF">
            <w:pPr>
              <w:pStyle w:val="TAL"/>
            </w:pPr>
            <w:r>
              <w:t>6.3.1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C5A87"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9A0D2" w14:textId="77777777" w:rsidR="00E308B2" w:rsidRDefault="00E308B2" w:rsidP="00AC5BAF">
            <w:pPr>
              <w:pStyle w:val="TAL"/>
            </w:pPr>
          </w:p>
        </w:tc>
      </w:tr>
      <w:tr w:rsidR="00E308B2" w14:paraId="4979A0F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A6DDE"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58703" w14:textId="77777777" w:rsidR="00E308B2" w:rsidRDefault="00E308B2" w:rsidP="00AC5BAF">
            <w:pPr>
              <w:pStyle w:val="TAL"/>
            </w:pPr>
            <w:r>
              <w:t>5400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93BC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6534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50200" w14:textId="77777777" w:rsidR="00E308B2" w:rsidRDefault="00E308B2" w:rsidP="00AC5BAF">
            <w:pPr>
              <w:pStyle w:val="TAL"/>
            </w:pPr>
            <w:r>
              <w:t>Support of QoS monitoring capability negotiation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A953A"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B9E59"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692BA"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7AD9C" w14:textId="77777777" w:rsidR="00E308B2" w:rsidRDefault="00E308B2" w:rsidP="00AC5BAF">
            <w:pPr>
              <w:pStyle w:val="TAL"/>
            </w:pPr>
            <w:r>
              <w:t>S2-2406067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BEA72"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E2121"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9E9CC" w14:textId="77777777" w:rsidR="00E308B2" w:rsidRDefault="00E308B2" w:rsidP="00AC5BAF">
            <w:pPr>
              <w:pStyle w:val="TAL"/>
            </w:pPr>
            <w:r>
              <w:t>5.45.1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B05C9"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9BF39" w14:textId="77777777" w:rsidR="00E308B2" w:rsidRDefault="00E308B2" w:rsidP="00AC5BAF">
            <w:pPr>
              <w:pStyle w:val="TAL"/>
            </w:pPr>
          </w:p>
        </w:tc>
      </w:tr>
      <w:tr w:rsidR="00E308B2" w14:paraId="11DD544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0BA22"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1901B" w14:textId="77777777" w:rsidR="00E308B2" w:rsidRDefault="00E308B2" w:rsidP="00AC5BAF">
            <w:pPr>
              <w:pStyle w:val="TAL"/>
            </w:pPr>
            <w:r>
              <w:t>5401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228E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848F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3E8CC" w14:textId="77777777" w:rsidR="00E308B2" w:rsidRDefault="00E308B2" w:rsidP="00AC5BAF">
            <w:pPr>
              <w:pStyle w:val="TAL"/>
            </w:pPr>
            <w:r>
              <w:t>Session level priority realization in AMF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6B55F"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8E07E"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919AA"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A6B12" w14:textId="77777777" w:rsidR="00E308B2" w:rsidRDefault="00E308B2" w:rsidP="00AC5BAF">
            <w:pPr>
              <w:pStyle w:val="TAL"/>
            </w:pPr>
            <w:r>
              <w:t>S2-2406115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A62FD" w14:textId="77777777" w:rsidR="00E308B2" w:rsidRDefault="00E308B2" w:rsidP="00AC5BAF">
            <w:pPr>
              <w:pStyle w:val="TAL"/>
            </w:pPr>
            <w:r>
              <w:t>Ericsson, Verizon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44865"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A2547" w14:textId="77777777" w:rsidR="00E308B2" w:rsidRDefault="00E308B2" w:rsidP="00AC5BAF">
            <w:pPr>
              <w:pStyle w:val="TAL"/>
            </w:pPr>
            <w:r>
              <w:t>5.22.2, 5.22.3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505C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BC690" w14:textId="77777777" w:rsidR="00E308B2" w:rsidRDefault="00E308B2" w:rsidP="00AC5BAF">
            <w:pPr>
              <w:pStyle w:val="TAL"/>
            </w:pPr>
          </w:p>
        </w:tc>
      </w:tr>
      <w:tr w:rsidR="00E308B2" w14:paraId="0C6F92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7436B"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243FA" w14:textId="77777777" w:rsidR="00E308B2" w:rsidRDefault="00E308B2" w:rsidP="00AC5BAF">
            <w:pPr>
              <w:pStyle w:val="TAL"/>
            </w:pPr>
            <w:r>
              <w:t>5401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69B13"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7E5C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777EF" w14:textId="77777777" w:rsidR="00E308B2" w:rsidRDefault="00E308B2" w:rsidP="00AC5BAF">
            <w:pPr>
              <w:pStyle w:val="TAL"/>
            </w:pPr>
            <w:r>
              <w:t>Session level priority realization in AMF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0E7D6"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AD8AE"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7602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19DCD" w14:textId="77777777" w:rsidR="00E308B2" w:rsidRDefault="00E308B2" w:rsidP="00AC5BAF">
            <w:pPr>
              <w:pStyle w:val="TAL"/>
            </w:pPr>
            <w:r>
              <w:t>S2-2406997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F9A30" w14:textId="77777777" w:rsidR="00E308B2" w:rsidRDefault="00E308B2" w:rsidP="00AC5BAF">
            <w:pPr>
              <w:pStyle w:val="TAL"/>
            </w:pPr>
            <w:r>
              <w:t>Ericsson, Verizon, Nokia? Peraton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AFFAD"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F5A54" w14:textId="77777777" w:rsidR="00E308B2" w:rsidRDefault="00E308B2" w:rsidP="00AC5BAF">
            <w:pPr>
              <w:pStyle w:val="TAL"/>
            </w:pPr>
            <w:r>
              <w:t>5.22.2, 5.22.3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9111F"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2AC79" w14:textId="77777777" w:rsidR="00E308B2" w:rsidRDefault="00E308B2" w:rsidP="00AC5BAF">
            <w:pPr>
              <w:pStyle w:val="TAL"/>
            </w:pPr>
          </w:p>
        </w:tc>
      </w:tr>
      <w:tr w:rsidR="00E308B2" w14:paraId="5D120F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2F0BE"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A7920" w14:textId="77777777" w:rsidR="00E308B2" w:rsidRDefault="00E308B2" w:rsidP="00AC5BAF">
            <w:pPr>
              <w:pStyle w:val="TAL"/>
            </w:pPr>
            <w:r>
              <w:t>5402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57AC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3AF9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4B78F" w14:textId="77777777" w:rsidR="00E308B2" w:rsidRDefault="00E308B2" w:rsidP="00AC5BAF">
            <w:pPr>
              <w:pStyle w:val="TAL"/>
            </w:pPr>
            <w:r>
              <w:t>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2B227" w14:textId="77777777" w:rsidR="00E308B2" w:rsidRDefault="00E308B2" w:rsidP="00AC5BAF">
            <w:pPr>
              <w:pStyle w:val="TAL"/>
            </w:pPr>
            <w: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96DC4"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4CBC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94C88" w14:textId="77777777" w:rsidR="00E308B2" w:rsidRDefault="00E308B2" w:rsidP="00AC5BAF">
            <w:pPr>
              <w:pStyle w:val="TAL"/>
            </w:pPr>
            <w:r>
              <w:t>S2-2406340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9D7B2" w14:textId="77777777" w:rsidR="00E308B2" w:rsidRPr="00925BE9" w:rsidRDefault="00E308B2" w:rsidP="00AC5BAF">
            <w:pPr>
              <w:pStyle w:val="TAL"/>
              <w:rPr>
                <w:lang w:val="fr-FR"/>
              </w:rPr>
            </w:pPr>
            <w:r w:rsidRPr="00925BE9">
              <w:rPr>
                <w:lang w:val="fr-FR"/>
              </w:rPr>
              <w:t>China Mobile, ZTE,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49CC8"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F8BAF" w14:textId="77777777" w:rsidR="00E308B2" w:rsidRDefault="00E308B2" w:rsidP="00AC5BAF">
            <w:pPr>
              <w:pStyle w:val="TAL"/>
            </w:pPr>
            <w:r>
              <w:t>5.45.1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E890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C6E58" w14:textId="77777777" w:rsidR="00E308B2" w:rsidRDefault="00E308B2" w:rsidP="00AC5BAF">
            <w:pPr>
              <w:pStyle w:val="TAL"/>
            </w:pPr>
          </w:p>
        </w:tc>
      </w:tr>
      <w:tr w:rsidR="00E308B2" w14:paraId="7F4E478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3BE54"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9541C" w14:textId="77777777" w:rsidR="00E308B2" w:rsidRDefault="00E308B2" w:rsidP="00AC5BAF">
            <w:pPr>
              <w:pStyle w:val="TAL"/>
            </w:pPr>
            <w:r>
              <w:t>5402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CADD6"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5A14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976B6" w14:textId="77777777" w:rsidR="00E308B2" w:rsidRDefault="00E308B2" w:rsidP="00AC5BAF">
            <w:pPr>
              <w:pStyle w:val="TAL"/>
            </w:pPr>
            <w:r>
              <w:t>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C1FDD" w14:textId="77777777" w:rsidR="00E308B2" w:rsidRDefault="00E308B2" w:rsidP="00AC5BAF">
            <w:pPr>
              <w:pStyle w:val="TAL"/>
            </w:pPr>
            <w: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F271F"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C8ED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02832" w14:textId="77777777" w:rsidR="00E308B2" w:rsidRDefault="00E308B2" w:rsidP="00AC5BAF">
            <w:pPr>
              <w:pStyle w:val="TAL"/>
            </w:pPr>
            <w:r>
              <w:t>S2-2407121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2BD16" w14:textId="77777777" w:rsidR="00E308B2" w:rsidRPr="00925BE9" w:rsidRDefault="00E308B2" w:rsidP="00AC5BAF">
            <w:pPr>
              <w:pStyle w:val="TAL"/>
              <w:rPr>
                <w:lang w:val="fr-FR"/>
              </w:rPr>
            </w:pPr>
            <w:r w:rsidRPr="00925BE9">
              <w:rPr>
                <w:lang w:val="fr-FR"/>
              </w:rPr>
              <w:t>China Mobile, ZTE,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CD44D"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9699D" w14:textId="77777777" w:rsidR="00E308B2" w:rsidRDefault="00E308B2" w:rsidP="00AC5BAF">
            <w:pPr>
              <w:pStyle w:val="TAL"/>
            </w:pPr>
            <w:r>
              <w:t>5.45.1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5652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58C91" w14:textId="77777777" w:rsidR="00E308B2" w:rsidRDefault="00E308B2" w:rsidP="00AC5BAF">
            <w:pPr>
              <w:pStyle w:val="TAL"/>
            </w:pPr>
          </w:p>
        </w:tc>
      </w:tr>
      <w:tr w:rsidR="00E308B2" w14:paraId="3E9D69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AF05D"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41666" w14:textId="77777777" w:rsidR="00E308B2" w:rsidRDefault="00E308B2" w:rsidP="00AC5BAF">
            <w:pPr>
              <w:pStyle w:val="TAL"/>
            </w:pPr>
            <w:r>
              <w:t>5402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C0F35"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0616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4D3A2" w14:textId="77777777" w:rsidR="00E308B2" w:rsidRDefault="00E308B2" w:rsidP="00AC5BAF">
            <w:pPr>
              <w:pStyle w:val="TAL"/>
            </w:pPr>
            <w:r>
              <w:t>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797F7" w14:textId="77777777" w:rsidR="00E308B2" w:rsidRDefault="00E308B2" w:rsidP="00AC5BAF">
            <w:pPr>
              <w:pStyle w:val="TAL"/>
            </w:pPr>
            <w: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D955B"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7878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5D8E5" w14:textId="77777777" w:rsidR="00E308B2" w:rsidRDefault="00E308B2" w:rsidP="00AC5BAF">
            <w:pPr>
              <w:pStyle w:val="TAL"/>
            </w:pPr>
            <w:r>
              <w:t>S2-2407280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EA727" w14:textId="77777777" w:rsidR="00E308B2" w:rsidRPr="00925BE9" w:rsidRDefault="00E308B2" w:rsidP="00AC5BAF">
            <w:pPr>
              <w:pStyle w:val="TAL"/>
              <w:rPr>
                <w:lang w:val="fr-FR"/>
              </w:rPr>
            </w:pPr>
            <w:r w:rsidRPr="00925BE9">
              <w:rPr>
                <w:lang w:val="fr-FR"/>
              </w:rPr>
              <w:t>China Mobile, ZTE,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F6B77"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AAE70" w14:textId="77777777" w:rsidR="00E308B2" w:rsidRDefault="00E308B2" w:rsidP="00AC5BAF">
            <w:pPr>
              <w:pStyle w:val="TAL"/>
            </w:pPr>
            <w:r>
              <w:t>5.45.1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2E257"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213C6" w14:textId="77777777" w:rsidR="00E308B2" w:rsidRDefault="00E308B2" w:rsidP="00AC5BAF">
            <w:pPr>
              <w:pStyle w:val="TAL"/>
            </w:pPr>
          </w:p>
        </w:tc>
      </w:tr>
      <w:tr w:rsidR="00E308B2" w14:paraId="09C8006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9D8AC"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A0525" w14:textId="77777777" w:rsidR="00E308B2" w:rsidRDefault="00E308B2" w:rsidP="00AC5BAF">
            <w:pPr>
              <w:pStyle w:val="TAL"/>
            </w:pPr>
            <w:r>
              <w:t>5403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41AE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A090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95951" w14:textId="77777777" w:rsidR="00E308B2" w:rsidRDefault="00E308B2" w:rsidP="00AC5BAF">
            <w:pPr>
              <w:pStyle w:val="TAL"/>
            </w:pPr>
            <w:r>
              <w:t>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430FE"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885CD"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1C7E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E3511" w14:textId="77777777" w:rsidR="00E308B2" w:rsidRDefault="00E308B2" w:rsidP="00AC5BAF">
            <w:pPr>
              <w:pStyle w:val="TAL"/>
            </w:pPr>
            <w:r>
              <w:t>S2-2406734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6B2B5"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28207"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309D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CE833" w14:textId="77777777" w:rsidR="00E308B2" w:rsidRDefault="00E308B2" w:rsidP="00AC5BAF">
            <w:pPr>
              <w:pStyle w:val="TAL"/>
              <w:rPr>
                <w:sz w:val="24"/>
                <w:szCs w:val="24"/>
              </w:rPr>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4D2CE" w14:textId="77777777" w:rsidR="00E308B2" w:rsidRDefault="00E308B2" w:rsidP="00AC5BAF">
            <w:pPr>
              <w:pStyle w:val="TAL"/>
            </w:pPr>
          </w:p>
        </w:tc>
      </w:tr>
      <w:tr w:rsidR="00E308B2" w14:paraId="70E54C3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53C66"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AF6FD" w14:textId="77777777" w:rsidR="00E308B2" w:rsidRDefault="00E308B2" w:rsidP="00AC5BAF">
            <w:pPr>
              <w:pStyle w:val="TAL"/>
            </w:pPr>
            <w:r>
              <w:t>5404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20AE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8DBDE"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7A3FA" w14:textId="77777777" w:rsidR="00E308B2" w:rsidRDefault="00E308B2" w:rsidP="00AC5BAF">
            <w:pPr>
              <w:pStyle w:val="TAL"/>
            </w:pPr>
            <w:r>
              <w:t>23.501 Cleanup 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A5681" w14:textId="77777777" w:rsidR="00E308B2" w:rsidRDefault="00E308B2" w:rsidP="00AC5BAF">
            <w:pPr>
              <w:pStyle w:val="TAL"/>
            </w:pPr>
            <w: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584E8"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87D7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124A1" w14:textId="77777777" w:rsidR="00E308B2" w:rsidRDefault="00E308B2" w:rsidP="00AC5BAF">
            <w:pPr>
              <w:pStyle w:val="TAL"/>
            </w:pPr>
            <w:r>
              <w:t>S2-2406842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70064"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6D63E"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5E12B" w14:textId="77777777" w:rsidR="00E308B2" w:rsidRDefault="00E308B2" w:rsidP="00AC5BAF">
            <w:pPr>
              <w:pStyle w:val="TAL"/>
            </w:pPr>
            <w:r>
              <w:t>5.37.5.2, 5.37.8.2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BDD8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E52A5" w14:textId="77777777" w:rsidR="00E308B2" w:rsidRDefault="00E308B2" w:rsidP="00AC5BAF">
            <w:pPr>
              <w:pStyle w:val="TAL"/>
            </w:pPr>
          </w:p>
        </w:tc>
      </w:tr>
      <w:tr w:rsidR="00E308B2" w14:paraId="55E6750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AF198" w14:textId="77777777" w:rsidR="00E308B2" w:rsidRDefault="00E308B2" w:rsidP="00AC5BAF">
            <w:pPr>
              <w:pStyle w:val="TAL"/>
              <w:rPr>
                <w:sz w:val="24"/>
                <w:szCs w:val="24"/>
              </w:rPr>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30C7D" w14:textId="77777777" w:rsidR="00E308B2" w:rsidRDefault="00E308B2" w:rsidP="00AC5BAF">
            <w:pPr>
              <w:pStyle w:val="TAL"/>
            </w:pPr>
            <w:r>
              <w:t>5404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3010F"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C7AA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97F0E" w14:textId="77777777" w:rsidR="00E308B2" w:rsidRDefault="00E308B2" w:rsidP="00AC5BAF">
            <w:pPr>
              <w:pStyle w:val="TAL"/>
            </w:pPr>
            <w:r>
              <w:t>23.501 Cleanup 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C0CA3" w14:textId="77777777" w:rsidR="00E308B2" w:rsidRDefault="00E308B2" w:rsidP="00AC5BAF">
            <w:pPr>
              <w:pStyle w:val="TAL"/>
            </w:pPr>
            <w: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D86CF"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9728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AF817" w14:textId="77777777" w:rsidR="00E308B2" w:rsidRDefault="00E308B2" w:rsidP="00AC5BAF">
            <w:pPr>
              <w:pStyle w:val="TAL"/>
            </w:pPr>
            <w:r>
              <w:t>S2-2406881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C3E6F"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3FC06"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82188" w14:textId="77777777" w:rsidR="00E308B2" w:rsidRDefault="00E308B2" w:rsidP="00AC5BAF">
            <w:pPr>
              <w:pStyle w:val="TAL"/>
            </w:pPr>
            <w:r>
              <w:t>5.37.5.2, 5.37.8.2, 8.3.3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B56D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E7CCC" w14:textId="77777777" w:rsidR="00E308B2" w:rsidRDefault="00E308B2" w:rsidP="00AC5BAF">
            <w:pPr>
              <w:pStyle w:val="TAL"/>
            </w:pPr>
          </w:p>
        </w:tc>
      </w:tr>
      <w:tr w:rsidR="00E308B2" w14:paraId="4F8B285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45BFF" w14:textId="77777777" w:rsidR="00E308B2" w:rsidRDefault="00E308B2" w:rsidP="00AC5BAF">
            <w:pPr>
              <w:pStyle w:val="TAL"/>
              <w:rPr>
                <w:sz w:val="24"/>
                <w:szCs w:val="24"/>
              </w:rPr>
            </w:pPr>
            <w:r>
              <w:lastRenderedPageBreak/>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9FFEE" w14:textId="77777777" w:rsidR="00E308B2" w:rsidRDefault="00E308B2" w:rsidP="00AC5BAF">
            <w:pPr>
              <w:pStyle w:val="TAL"/>
            </w:pPr>
            <w:r>
              <w:t>5404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C3370"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E31B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5439E" w14:textId="77777777" w:rsidR="00E308B2" w:rsidRDefault="00E308B2" w:rsidP="00AC5BAF">
            <w:pPr>
              <w:pStyle w:val="TAL"/>
            </w:pPr>
            <w:r>
              <w:t>23.501 Cleanup 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FE8F5" w14:textId="77777777" w:rsidR="00E308B2" w:rsidRDefault="00E308B2" w:rsidP="00AC5BAF">
            <w:pPr>
              <w:pStyle w:val="TAL"/>
            </w:pPr>
            <w: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8A956"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53A2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407CA" w14:textId="77777777" w:rsidR="00E308B2" w:rsidRDefault="00E308B2" w:rsidP="00AC5BAF">
            <w:pPr>
              <w:pStyle w:val="TAL"/>
            </w:pPr>
            <w:r>
              <w:t>S2-2407315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B9744"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6DF19"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9A249" w14:textId="77777777" w:rsidR="00E308B2" w:rsidRDefault="00E308B2" w:rsidP="00AC5BAF">
            <w:pPr>
              <w:pStyle w:val="TAL"/>
            </w:pPr>
            <w:r>
              <w:t>5.37.5.2, 5.37.8.2, 8.3.3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3D36A"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25DF4" w14:textId="77777777" w:rsidR="00E308B2" w:rsidRDefault="00E308B2" w:rsidP="00AC5BAF">
            <w:pPr>
              <w:pStyle w:val="TAL"/>
            </w:pPr>
          </w:p>
        </w:tc>
      </w:tr>
      <w:tr w:rsidR="00E308B2" w14:paraId="7BC90AA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67AA0"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B25BE" w14:textId="77777777" w:rsidR="00E308B2" w:rsidRDefault="00E308B2" w:rsidP="00AC5BAF">
            <w:pPr>
              <w:pStyle w:val="TAL"/>
            </w:pPr>
            <w:r>
              <w:t>4775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3A6CA"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2792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E00F7" w14:textId="77777777" w:rsidR="00E308B2" w:rsidRDefault="00E308B2" w:rsidP="00AC5BAF">
            <w:pPr>
              <w:pStyle w:val="TAL"/>
            </w:pPr>
            <w:r>
              <w:t>Support for UE Ranging/SL Positioning privacy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7E810"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E699A"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6373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07BEB" w14:textId="77777777" w:rsidR="00E308B2" w:rsidRDefault="00E308B2" w:rsidP="00AC5BAF">
            <w:pPr>
              <w:pStyle w:val="TAL"/>
            </w:pPr>
            <w:r>
              <w:t>S2-2405992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E987F"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D2DD6"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41B38" w14:textId="77777777" w:rsidR="00E308B2" w:rsidRDefault="00E308B2" w:rsidP="00AC5BAF">
            <w:pPr>
              <w:pStyle w:val="TAL"/>
            </w:pPr>
            <w:r>
              <w:t>2, 4.15.6.2, 5.2.3.3.1, 5.2.3.6.1, 5.2.3.6.2, 5.2.12.2.1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5213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71337" w14:textId="77777777" w:rsidR="00E308B2" w:rsidRDefault="00E308B2" w:rsidP="00AC5BAF">
            <w:pPr>
              <w:pStyle w:val="TAL"/>
            </w:pPr>
          </w:p>
        </w:tc>
      </w:tr>
      <w:tr w:rsidR="00E308B2" w14:paraId="242144C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ABB86"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9047C" w14:textId="77777777" w:rsidR="00E308B2" w:rsidRDefault="00E308B2" w:rsidP="00AC5BAF">
            <w:pPr>
              <w:pStyle w:val="TAL"/>
            </w:pPr>
            <w:r>
              <w:t>4775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DC5BD"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7C27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B60A3" w14:textId="77777777" w:rsidR="00E308B2" w:rsidRDefault="00E308B2" w:rsidP="00AC5BAF">
            <w:pPr>
              <w:pStyle w:val="TAL"/>
            </w:pPr>
            <w:r>
              <w:t>Support for UE Ranging/SL Positioning privacy profile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72328"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C9C7B"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C0A8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DA454" w14:textId="77777777" w:rsidR="00E308B2" w:rsidRDefault="00E308B2" w:rsidP="00AC5BAF">
            <w:pPr>
              <w:pStyle w:val="TAL"/>
            </w:pPr>
            <w:r>
              <w:t>S2-2407097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613F2"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7CDD4"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03096" w14:textId="77777777" w:rsidR="00E308B2" w:rsidRDefault="00E308B2" w:rsidP="00AC5BAF">
            <w:pPr>
              <w:pStyle w:val="TAL"/>
            </w:pPr>
            <w:r>
              <w:t>2, 4.15.6.2, 5.2.3.3.1, 5.2.3.6.1, 5.2.3.6.2, 5.2.12.2.1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4938E"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D76BF" w14:textId="77777777" w:rsidR="00E308B2" w:rsidRDefault="00E308B2" w:rsidP="00AC5BAF">
            <w:pPr>
              <w:pStyle w:val="TAL"/>
            </w:pPr>
          </w:p>
        </w:tc>
      </w:tr>
      <w:tr w:rsidR="00E308B2" w14:paraId="67F476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8FD8F"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41A50" w14:textId="77777777" w:rsidR="00E308B2" w:rsidRDefault="00E308B2" w:rsidP="00AC5BAF">
            <w:pPr>
              <w:pStyle w:val="TAL"/>
            </w:pPr>
            <w:r>
              <w:t>4783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22DDB" w14:textId="77777777" w:rsidR="00E308B2" w:rsidRDefault="00E308B2" w:rsidP="00AC5BAF">
            <w:pPr>
              <w:pStyle w:val="TAL"/>
            </w:pPr>
            <w: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5E64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002B7" w14:textId="77777777" w:rsidR="00E308B2" w:rsidRDefault="00E308B2" w:rsidP="00AC5BAF">
            <w:pPr>
              <w:pStyle w:val="TAL"/>
            </w:pPr>
            <w:r>
              <w:t>RVAS with NF selection in target PLMN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506EB"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71014"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0BDA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7DF0C" w14:textId="77777777" w:rsidR="00E308B2" w:rsidRDefault="00E308B2" w:rsidP="00AC5BAF">
            <w:pPr>
              <w:pStyle w:val="TAL"/>
            </w:pPr>
            <w:r>
              <w:t>S2-2406240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4981D" w14:textId="77777777" w:rsidR="00E308B2" w:rsidRDefault="00E308B2" w:rsidP="00AC5BAF">
            <w:pPr>
              <w:pStyle w:val="TAL"/>
            </w:pPr>
            <w:r>
              <w:t>Ericsson, Nokia, Deutsche Telekom, [AT&amp;T, Samsung, 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C78B0"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EBDD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5F35D" w14:textId="77777777" w:rsidR="00E308B2" w:rsidRDefault="00E308B2" w:rsidP="00AC5BAF">
            <w:pPr>
              <w:pStyle w:val="TAL"/>
              <w:rPr>
                <w:sz w:val="24"/>
                <w:szCs w:val="24"/>
              </w:rPr>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62634" w14:textId="77777777" w:rsidR="00E308B2" w:rsidRDefault="00E308B2" w:rsidP="00AC5BAF">
            <w:pPr>
              <w:pStyle w:val="TAL"/>
            </w:pPr>
          </w:p>
        </w:tc>
      </w:tr>
      <w:tr w:rsidR="00E308B2" w14:paraId="3DCA9A9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7BAE2"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93304" w14:textId="77777777" w:rsidR="00E308B2" w:rsidRDefault="00E308B2" w:rsidP="00AC5BAF">
            <w:pPr>
              <w:pStyle w:val="TAL"/>
            </w:pPr>
            <w:r>
              <w:t>4783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6DBCC" w14:textId="77777777" w:rsidR="00E308B2" w:rsidRDefault="00E308B2" w:rsidP="00AC5BAF">
            <w:pPr>
              <w:pStyle w:val="TAL"/>
            </w:pPr>
            <w: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AF58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B1743" w14:textId="77777777" w:rsidR="00E308B2" w:rsidRDefault="00E308B2" w:rsidP="00AC5BAF">
            <w:pPr>
              <w:pStyle w:val="TAL"/>
            </w:pPr>
            <w:r>
              <w:t>RVAS with NF selection in target PLMN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834B1"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A2B7D"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3354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08B1E" w14:textId="77777777" w:rsidR="00E308B2" w:rsidRDefault="00E308B2" w:rsidP="00AC5BAF">
            <w:pPr>
              <w:pStyle w:val="TAL"/>
            </w:pPr>
            <w:r>
              <w:t>S2-2407029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59D98" w14:textId="77777777" w:rsidR="00E308B2" w:rsidRDefault="00E308B2" w:rsidP="00AC5BAF">
            <w:pPr>
              <w:pStyle w:val="TAL"/>
            </w:pPr>
            <w:r>
              <w:t>Ericsson, Nokia, Deutsche Telekom, AT&amp;T, Samsung, Huawei, HiSilicon,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BA3B1" w14:textId="77777777" w:rsidR="00E308B2" w:rsidRDefault="00E308B2" w:rsidP="00AC5BAF">
            <w:pPr>
              <w:pStyle w:val="TAL"/>
            </w:pPr>
            <w:r>
              <w:t>TEI19_RVAS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38995" w14:textId="77777777" w:rsidR="00E308B2" w:rsidRDefault="00E308B2" w:rsidP="00AC5BAF">
            <w:pPr>
              <w:pStyle w:val="TAL"/>
            </w:pPr>
            <w:r>
              <w:t>4.3.2.2.3.2, 4.17.4, 4.17.5, 5.2.3.3.1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1C928"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EEDEF" w14:textId="77777777" w:rsidR="00E308B2" w:rsidRDefault="00E308B2" w:rsidP="00AC5BAF">
            <w:pPr>
              <w:pStyle w:val="TAL"/>
            </w:pPr>
          </w:p>
        </w:tc>
      </w:tr>
      <w:tr w:rsidR="00E308B2" w14:paraId="184DD6C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9E94D"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80344" w14:textId="77777777" w:rsidR="00E308B2" w:rsidRDefault="00E308B2" w:rsidP="00AC5BAF">
            <w:pPr>
              <w:pStyle w:val="TAL"/>
            </w:pPr>
            <w:r>
              <w:t>4790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22ECE"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A6C47"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8B8A9" w14:textId="77777777" w:rsidR="00E308B2" w:rsidRDefault="00E308B2" w:rsidP="00AC5BAF">
            <w:pPr>
              <w:pStyle w:val="TAL"/>
            </w:pPr>
            <w:r>
              <w:t>Align H-PCF selection with H-SMF selection in 23.502 R17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0EF35"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5867D" w14:textId="77777777" w:rsidR="00E308B2" w:rsidRDefault="00E308B2" w:rsidP="00AC5BAF">
            <w:pPr>
              <w:pStyle w:val="TAL"/>
            </w:pPr>
            <w:r>
              <w:t>17.12.0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55921"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91A28" w14:textId="77777777" w:rsidR="00E308B2" w:rsidRDefault="00E308B2" w:rsidP="00AC5BAF">
            <w:pPr>
              <w:pStyle w:val="TAL"/>
            </w:pPr>
            <w:r>
              <w:t>S2-2405923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D6232" w14:textId="77777777" w:rsidR="00E308B2" w:rsidRDefault="00E308B2" w:rsidP="00AC5BAF">
            <w:pPr>
              <w:pStyle w:val="TAL"/>
            </w:pPr>
            <w:r>
              <w:t>Oracle,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D0722" w14:textId="77777777" w:rsidR="00E308B2" w:rsidRDefault="00E308B2" w:rsidP="00AC5BAF">
            <w:pPr>
              <w:pStyle w:val="TAL"/>
            </w:pPr>
            <w:r>
              <w:t>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77DA4" w14:textId="77777777" w:rsidR="00E308B2" w:rsidRDefault="00E308B2" w:rsidP="00AC5BAF">
            <w:pPr>
              <w:pStyle w:val="TAL"/>
            </w:pPr>
            <w:r>
              <w:t>5.2.8.2.5, 5.2.5.6.2, E.3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BD1B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880B2" w14:textId="77777777" w:rsidR="00E308B2" w:rsidRDefault="00E308B2" w:rsidP="00AC5BAF">
            <w:pPr>
              <w:pStyle w:val="TAL"/>
            </w:pPr>
          </w:p>
        </w:tc>
      </w:tr>
      <w:tr w:rsidR="00E308B2" w14:paraId="707228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546EA"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E7FCE" w14:textId="77777777" w:rsidR="00E308B2" w:rsidRDefault="00E308B2" w:rsidP="00AC5BAF">
            <w:pPr>
              <w:pStyle w:val="TAL"/>
            </w:pPr>
            <w:r>
              <w:t>4791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A0B53"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17B5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5B31E" w14:textId="77777777" w:rsidR="00E308B2" w:rsidRDefault="00E308B2" w:rsidP="00AC5BAF">
            <w:pPr>
              <w:pStyle w:val="TAL"/>
            </w:pPr>
            <w:r>
              <w:t>Align H-PCF selection with H-SMF selection in 23.502 R18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538B3" w14:textId="77777777" w:rsidR="00E308B2" w:rsidRDefault="00E308B2" w:rsidP="00AC5BAF">
            <w:pPr>
              <w:pStyle w:val="TAL"/>
            </w:pPr>
            <w: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D0AB6"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0C03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B88A6" w14:textId="77777777" w:rsidR="00E308B2" w:rsidRDefault="00E308B2" w:rsidP="00AC5BAF">
            <w:pPr>
              <w:pStyle w:val="TAL"/>
            </w:pPr>
            <w:r>
              <w:t>S2-2405925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633C1" w14:textId="77777777" w:rsidR="00E308B2" w:rsidRDefault="00E308B2" w:rsidP="00AC5BAF">
            <w:pPr>
              <w:pStyle w:val="TAL"/>
            </w:pPr>
            <w:r>
              <w:t>Oracle,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C38B9" w14:textId="77777777" w:rsidR="00E308B2" w:rsidRDefault="00E308B2" w:rsidP="00AC5BAF">
            <w:pPr>
              <w:pStyle w:val="TAL"/>
            </w:pPr>
            <w:r>
              <w:t>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8E13C" w14:textId="77777777" w:rsidR="00E308B2" w:rsidRDefault="00E308B2" w:rsidP="00AC5BAF">
            <w:pPr>
              <w:pStyle w:val="TAL"/>
            </w:pPr>
            <w:r>
              <w:t>5.2.8.2.5, 5.2.5.6.2, E.3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56DF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8C59F" w14:textId="77777777" w:rsidR="00E308B2" w:rsidRDefault="00E308B2" w:rsidP="00AC5BAF">
            <w:pPr>
              <w:pStyle w:val="TAL"/>
            </w:pPr>
          </w:p>
        </w:tc>
      </w:tr>
      <w:tr w:rsidR="00E308B2" w14:paraId="351741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FD227"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E225F" w14:textId="77777777" w:rsidR="00E308B2" w:rsidRDefault="00E308B2" w:rsidP="00AC5BAF">
            <w:pPr>
              <w:pStyle w:val="TAL"/>
            </w:pPr>
            <w:r>
              <w:t>4805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9682F" w14:textId="77777777" w:rsidR="00E308B2" w:rsidRDefault="00E308B2" w:rsidP="00AC5BAF">
            <w:pPr>
              <w:pStyle w:val="TAL"/>
            </w:pPr>
            <w: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EAC7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B1F75" w14:textId="77777777" w:rsidR="00E308B2" w:rsidRDefault="00E308B2" w:rsidP="00AC5BAF">
            <w:pPr>
              <w:pStyle w:val="TAL"/>
            </w:pPr>
            <w:r>
              <w:t>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29741"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18AF4"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C93A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A1005" w14:textId="77777777" w:rsidR="00E308B2" w:rsidRDefault="00E308B2" w:rsidP="00AC5BAF">
            <w:pPr>
              <w:pStyle w:val="TAL"/>
            </w:pPr>
            <w:r>
              <w:t>S2-2406580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53DD2" w14:textId="77777777" w:rsidR="00E308B2" w:rsidRDefault="00E308B2" w:rsidP="00AC5BAF">
            <w:pPr>
              <w:pStyle w:val="TAL"/>
            </w:pPr>
            <w:r>
              <w:t>[AT&amp;T, Ericsson],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18F5C" w14:textId="77777777" w:rsidR="00E308B2" w:rsidRDefault="00E308B2" w:rsidP="00AC5BAF">
            <w:pPr>
              <w:pStyle w:val="TAL"/>
            </w:pPr>
            <w:r>
              <w:t>EDGEAPP,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58FBF" w14:textId="77777777" w:rsidR="00E308B2" w:rsidRDefault="00E308B2" w:rsidP="00AC5BAF">
            <w:pPr>
              <w:pStyle w:val="TAL"/>
            </w:pPr>
            <w:r>
              <w:t>4.15.10A, 5.2.3.3.1, 5.2.6.27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84544"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601FE" w14:textId="77777777" w:rsidR="00E308B2" w:rsidRDefault="00E308B2" w:rsidP="00AC5BAF">
            <w:pPr>
              <w:pStyle w:val="TAL"/>
            </w:pPr>
          </w:p>
        </w:tc>
      </w:tr>
      <w:tr w:rsidR="00E308B2" w14:paraId="0DB3AB8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FBF4B"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A882C" w14:textId="77777777" w:rsidR="00E308B2" w:rsidRDefault="00E308B2" w:rsidP="00AC5BAF">
            <w:pPr>
              <w:pStyle w:val="TAL"/>
            </w:pPr>
            <w:r>
              <w:t>4805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6D75B" w14:textId="77777777" w:rsidR="00E308B2" w:rsidRDefault="00E308B2" w:rsidP="00AC5BAF">
            <w:pPr>
              <w:pStyle w:val="TAL"/>
            </w:pPr>
            <w: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0699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FB426" w14:textId="77777777" w:rsidR="00E308B2" w:rsidRDefault="00E308B2" w:rsidP="00AC5BAF">
            <w:pPr>
              <w:pStyle w:val="TAL"/>
            </w:pPr>
            <w:r>
              <w:t>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EFE07"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445C9"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5F16F"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BF8C1" w14:textId="77777777" w:rsidR="00E308B2" w:rsidRDefault="00E308B2" w:rsidP="00AC5BAF">
            <w:pPr>
              <w:pStyle w:val="TAL"/>
            </w:pPr>
            <w:r>
              <w:t>S2-2407110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2DE41" w14:textId="77777777" w:rsidR="00E308B2" w:rsidRDefault="00E308B2" w:rsidP="00AC5BAF">
            <w:pPr>
              <w:pStyle w:val="TAL"/>
            </w:pPr>
            <w:r>
              <w:t>AT&amp;T, [Ericsson?], Samsung, Nokia, Google,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52ACC" w14:textId="77777777" w:rsidR="00E308B2" w:rsidRDefault="00E308B2" w:rsidP="00AC5BAF">
            <w:pPr>
              <w:pStyle w:val="TAL"/>
            </w:pPr>
            <w:r>
              <w:t>EDGEAPP,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79D04" w14:textId="77777777" w:rsidR="00E308B2" w:rsidRDefault="00E308B2" w:rsidP="00AC5BAF">
            <w:pPr>
              <w:pStyle w:val="TAL"/>
            </w:pPr>
            <w:r>
              <w:t>4.15.10A, 5.2.6.27.2,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F722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C0C61" w14:textId="77777777" w:rsidR="00E308B2" w:rsidRDefault="00E308B2" w:rsidP="00AC5BAF">
            <w:pPr>
              <w:pStyle w:val="TAL"/>
            </w:pPr>
          </w:p>
        </w:tc>
      </w:tr>
      <w:tr w:rsidR="00E308B2" w14:paraId="30877D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7F5B1"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9621D" w14:textId="77777777" w:rsidR="00E308B2" w:rsidRDefault="00E308B2" w:rsidP="00AC5BAF">
            <w:pPr>
              <w:pStyle w:val="TAL"/>
            </w:pPr>
            <w:r>
              <w:t>4805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5D212" w14:textId="77777777" w:rsidR="00E308B2" w:rsidRDefault="00E308B2" w:rsidP="00AC5BAF">
            <w:pPr>
              <w:pStyle w:val="TAL"/>
            </w:pPr>
            <w:r>
              <w:t>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8C6B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C53F1" w14:textId="77777777" w:rsidR="00E308B2" w:rsidRDefault="00E308B2" w:rsidP="00AC5BAF">
            <w:pPr>
              <w:pStyle w:val="TAL"/>
            </w:pPr>
            <w:r>
              <w:t>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D08E3"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AB91E"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C86C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B095D" w14:textId="77777777" w:rsidR="00E308B2" w:rsidRDefault="00E308B2" w:rsidP="00AC5BAF">
            <w:pPr>
              <w:pStyle w:val="TAL"/>
            </w:pPr>
            <w:r>
              <w:t>S2-2407312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2E76F" w14:textId="77777777" w:rsidR="00E308B2" w:rsidRDefault="00E308B2" w:rsidP="00AC5BAF">
            <w:pPr>
              <w:pStyle w:val="TAL"/>
            </w:pPr>
            <w:r>
              <w:t>AT&amp;T, Ericsson, Samsung, Nokia, Google, 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58570" w14:textId="77777777" w:rsidR="00E308B2" w:rsidRDefault="00E308B2" w:rsidP="00AC5BAF">
            <w:pPr>
              <w:pStyle w:val="TAL"/>
            </w:pPr>
            <w:r>
              <w:t>EDGEAPP,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CEAAF" w14:textId="77777777" w:rsidR="00E308B2" w:rsidRDefault="00E308B2" w:rsidP="00AC5BAF">
            <w:pPr>
              <w:pStyle w:val="TAL"/>
            </w:pPr>
            <w:r>
              <w:t>4.15.10A, 5.2.6.27.2,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422F9"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E9DC6" w14:textId="77777777" w:rsidR="00E308B2" w:rsidRDefault="00E308B2" w:rsidP="00AC5BAF">
            <w:pPr>
              <w:pStyle w:val="TAL"/>
            </w:pPr>
          </w:p>
        </w:tc>
      </w:tr>
      <w:tr w:rsidR="00E308B2" w14:paraId="0ADE31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20B3E"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61FEA" w14:textId="77777777" w:rsidR="00E308B2" w:rsidRDefault="00E308B2" w:rsidP="00AC5BAF">
            <w:pPr>
              <w:pStyle w:val="TAL"/>
            </w:pPr>
            <w:r>
              <w:t>4807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33E6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DF2E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D2B17" w14:textId="77777777" w:rsidR="00E308B2" w:rsidRDefault="00E308B2" w:rsidP="00AC5BAF">
            <w:pPr>
              <w:pStyle w:val="TAL"/>
            </w:pPr>
            <w:r>
              <w:t>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AE5CD"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EB827"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B590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254F9" w14:textId="77777777" w:rsidR="00E308B2" w:rsidRDefault="00E308B2" w:rsidP="00AC5BAF">
            <w:pPr>
              <w:pStyle w:val="TAL"/>
            </w:pPr>
            <w:r>
              <w:t>S2-2405927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2DDF4" w14:textId="77777777" w:rsidR="00E308B2" w:rsidRDefault="00E308B2" w:rsidP="00AC5BAF">
            <w:pPr>
              <w:pStyle w:val="TAL"/>
            </w:pPr>
            <w:r>
              <w:t>Oracle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9991B"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374E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7ADF0" w14:textId="77777777" w:rsidR="00E308B2" w:rsidRDefault="00E308B2" w:rsidP="00AC5BAF">
            <w:pPr>
              <w:pStyle w:val="TAL"/>
              <w:rPr>
                <w:sz w:val="24"/>
                <w:szCs w:val="24"/>
              </w:rPr>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88DA0" w14:textId="77777777" w:rsidR="00E308B2" w:rsidRDefault="00E308B2" w:rsidP="00AC5BAF">
            <w:pPr>
              <w:pStyle w:val="TAL"/>
            </w:pPr>
          </w:p>
        </w:tc>
      </w:tr>
      <w:tr w:rsidR="00E308B2" w14:paraId="02339AC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372E3"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B28C2" w14:textId="77777777" w:rsidR="00E308B2" w:rsidRDefault="00E308B2" w:rsidP="00AC5BAF">
            <w:pPr>
              <w:pStyle w:val="TAL"/>
            </w:pPr>
            <w:r>
              <w:t>4807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78073"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7C42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CAFC2" w14:textId="77777777" w:rsidR="00E308B2" w:rsidRDefault="00E308B2" w:rsidP="00AC5BAF">
            <w:pPr>
              <w:pStyle w:val="TAL"/>
            </w:pPr>
            <w:r>
              <w:t>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F8A08"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F25C1"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8369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2A0F5" w14:textId="77777777" w:rsidR="00E308B2" w:rsidRDefault="00E308B2" w:rsidP="00AC5BAF">
            <w:pPr>
              <w:pStyle w:val="TAL"/>
            </w:pPr>
            <w:r>
              <w:t>S2-2407033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5C500" w14:textId="77777777" w:rsidR="00E308B2" w:rsidRDefault="00E308B2" w:rsidP="00AC5BAF">
            <w:pPr>
              <w:pStyle w:val="TAL"/>
            </w:pPr>
            <w:r>
              <w:t>Oracle, China Telecom,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35D5A"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1230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AB65D" w14:textId="77777777" w:rsidR="00E308B2" w:rsidRDefault="00E308B2" w:rsidP="00AC5BAF">
            <w:pPr>
              <w:pStyle w:val="TAL"/>
              <w:rPr>
                <w:sz w:val="24"/>
                <w:szCs w:val="24"/>
              </w:rPr>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2E54D" w14:textId="77777777" w:rsidR="00E308B2" w:rsidRDefault="00E308B2" w:rsidP="00AC5BAF">
            <w:pPr>
              <w:pStyle w:val="TAL"/>
            </w:pPr>
          </w:p>
        </w:tc>
      </w:tr>
      <w:tr w:rsidR="00E308B2" w14:paraId="5DB8AF7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6B6E4"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30B71" w14:textId="77777777" w:rsidR="00E308B2" w:rsidRDefault="00E308B2" w:rsidP="00AC5BAF">
            <w:pPr>
              <w:pStyle w:val="TAL"/>
            </w:pPr>
            <w:r>
              <w:t>4807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ACAE4"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6425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B5E85" w14:textId="77777777" w:rsidR="00E308B2" w:rsidRDefault="00E308B2" w:rsidP="00AC5BAF">
            <w:pPr>
              <w:pStyle w:val="TAL"/>
            </w:pPr>
            <w:r>
              <w:t>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5CB2A"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FE29A"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4E757"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BD3B2" w14:textId="77777777" w:rsidR="00E308B2" w:rsidRDefault="00E308B2" w:rsidP="00AC5BAF">
            <w:pPr>
              <w:pStyle w:val="TAL"/>
            </w:pPr>
            <w:r>
              <w:t>S2-2407066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4F409" w14:textId="77777777" w:rsidR="00E308B2" w:rsidRDefault="00E308B2" w:rsidP="00AC5BAF">
            <w:pPr>
              <w:pStyle w:val="TAL"/>
            </w:pPr>
            <w:r>
              <w:t>Oracle, China Telecom, Nokia,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2C2BC"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54D85" w14:textId="77777777" w:rsidR="00E308B2" w:rsidRDefault="00E308B2" w:rsidP="00AC5BAF">
            <w:pPr>
              <w:pStyle w:val="TAL"/>
            </w:pPr>
            <w:r>
              <w:t>4.16.11.1, 4.16.12.2, 4.16.13.1, 4.16.8.1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BD7BF"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0A1B6" w14:textId="77777777" w:rsidR="00E308B2" w:rsidRDefault="00E308B2" w:rsidP="00AC5BAF">
            <w:pPr>
              <w:pStyle w:val="TAL"/>
            </w:pPr>
          </w:p>
        </w:tc>
      </w:tr>
      <w:tr w:rsidR="00E308B2" w14:paraId="7AA59A9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034BC"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3D53C" w14:textId="77777777" w:rsidR="00E308B2" w:rsidRDefault="00E308B2" w:rsidP="00AC5BAF">
            <w:pPr>
              <w:pStyle w:val="TAL"/>
            </w:pPr>
            <w:r>
              <w:t>4808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8167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2D1D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9C940" w14:textId="77777777" w:rsidR="00E308B2" w:rsidRDefault="00E308B2" w:rsidP="00AC5BAF">
            <w:pPr>
              <w:pStyle w:val="TAL"/>
            </w:pPr>
            <w:r>
              <w:t>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A7E68"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033D2"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0E98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C1C7E" w14:textId="77777777" w:rsidR="00E308B2" w:rsidRDefault="00E308B2" w:rsidP="00AC5BAF">
            <w:pPr>
              <w:pStyle w:val="TAL"/>
            </w:pPr>
            <w:r>
              <w:t>S2-2405951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DBA95"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BB170"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2B7DB" w14:textId="77777777" w:rsidR="00E308B2" w:rsidRDefault="00E308B2" w:rsidP="00AC5BAF">
            <w:pPr>
              <w:pStyle w:val="TAL"/>
            </w:pPr>
            <w:r>
              <w:t>4.17.10, 5.2.7.3.2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41FC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4F41B" w14:textId="77777777" w:rsidR="00E308B2" w:rsidRDefault="00E308B2" w:rsidP="00AC5BAF">
            <w:pPr>
              <w:pStyle w:val="TAL"/>
            </w:pPr>
          </w:p>
        </w:tc>
      </w:tr>
      <w:tr w:rsidR="00E308B2" w14:paraId="6B46954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819D3"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38973" w14:textId="77777777" w:rsidR="00E308B2" w:rsidRDefault="00E308B2" w:rsidP="00AC5BAF">
            <w:pPr>
              <w:pStyle w:val="TAL"/>
            </w:pPr>
            <w:r>
              <w:t>4808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CB36E"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C54B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A841D" w14:textId="77777777" w:rsidR="00E308B2" w:rsidRDefault="00E308B2" w:rsidP="00AC5BAF">
            <w:pPr>
              <w:pStyle w:val="TAL"/>
            </w:pPr>
            <w:r>
              <w:t>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B16A3"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05DB4"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7B13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630F9" w14:textId="77777777" w:rsidR="00E308B2" w:rsidRDefault="00E308B2" w:rsidP="00AC5BAF">
            <w:pPr>
              <w:pStyle w:val="TAL"/>
            </w:pPr>
            <w:r>
              <w:t>S2-2407126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17788" w14:textId="77777777" w:rsidR="00E308B2" w:rsidRDefault="00E308B2" w:rsidP="00AC5BAF">
            <w:pPr>
              <w:pStyle w:val="TAL"/>
            </w:pPr>
            <w:r>
              <w:t>Nokia, Oracle, China Mobile,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3634B"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4F845" w14:textId="77777777" w:rsidR="00E308B2" w:rsidRDefault="00E308B2" w:rsidP="00AC5BAF">
            <w:pPr>
              <w:pStyle w:val="TAL"/>
            </w:pPr>
            <w:r>
              <w:t>6.3.1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55D4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89AC6" w14:textId="77777777" w:rsidR="00E308B2" w:rsidRDefault="00E308B2" w:rsidP="00AC5BAF">
            <w:pPr>
              <w:pStyle w:val="TAL"/>
            </w:pPr>
          </w:p>
        </w:tc>
      </w:tr>
      <w:tr w:rsidR="00E308B2" w14:paraId="2AB7B61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A1F5D"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1E06C" w14:textId="77777777" w:rsidR="00E308B2" w:rsidRDefault="00E308B2" w:rsidP="00AC5BAF">
            <w:pPr>
              <w:pStyle w:val="TAL"/>
            </w:pPr>
            <w:r>
              <w:t>4808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B3419"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A8B0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3A32B" w14:textId="77777777" w:rsidR="00E308B2" w:rsidRDefault="00E308B2" w:rsidP="00AC5BAF">
            <w:pPr>
              <w:pStyle w:val="TAL"/>
            </w:pPr>
            <w:r>
              <w:t>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7817C"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F5C39"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1B8F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0E545" w14:textId="77777777" w:rsidR="00E308B2" w:rsidRDefault="00E308B2" w:rsidP="00AC5BAF">
            <w:pPr>
              <w:pStyle w:val="TAL"/>
            </w:pPr>
            <w:r>
              <w:t>S2-2407277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85B3E" w14:textId="77777777" w:rsidR="00E308B2" w:rsidRDefault="00E308B2" w:rsidP="00AC5BAF">
            <w:pPr>
              <w:pStyle w:val="TAL"/>
            </w:pPr>
            <w:r>
              <w:t>Nokia, Oracle, China Mobile,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0FE76"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EE3C4" w14:textId="77777777" w:rsidR="00E308B2" w:rsidRDefault="00E308B2" w:rsidP="00AC5BAF">
            <w:pPr>
              <w:pStyle w:val="TAL"/>
            </w:pPr>
            <w:r>
              <w:t>4.17.10, new 4.17.10a, 5.2.7.3.2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4831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5B543" w14:textId="77777777" w:rsidR="00E308B2" w:rsidRDefault="00E308B2" w:rsidP="00AC5BAF">
            <w:pPr>
              <w:pStyle w:val="TAL"/>
            </w:pPr>
          </w:p>
        </w:tc>
      </w:tr>
      <w:tr w:rsidR="00E308B2" w14:paraId="4E2145C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2559E" w14:textId="77777777" w:rsidR="00E308B2" w:rsidRDefault="00E308B2" w:rsidP="00AC5BAF">
            <w:pPr>
              <w:pStyle w:val="TAL"/>
              <w:rPr>
                <w:sz w:val="24"/>
                <w:szCs w:val="24"/>
              </w:rPr>
            </w:pPr>
            <w:r>
              <w:lastRenderedPageBreak/>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B7B7E" w14:textId="77777777" w:rsidR="00E308B2" w:rsidRDefault="00E308B2" w:rsidP="00AC5BAF">
            <w:pPr>
              <w:pStyle w:val="TAL"/>
            </w:pPr>
            <w:r>
              <w:t>4808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D7C98" w14:textId="77777777" w:rsidR="00E308B2" w:rsidRDefault="00E308B2" w:rsidP="00AC5BAF">
            <w:pPr>
              <w:pStyle w:val="TAL"/>
            </w:pPr>
            <w: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1BBB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C50C7" w14:textId="77777777" w:rsidR="00E308B2" w:rsidRDefault="00E308B2" w:rsidP="00AC5BAF">
            <w:pPr>
              <w:pStyle w:val="TAL"/>
            </w:pPr>
            <w:r>
              <w:t>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39338"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3BCA2"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8854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D698E" w14:textId="77777777" w:rsidR="00E308B2" w:rsidRDefault="00E308B2" w:rsidP="00AC5BAF">
            <w:pPr>
              <w:pStyle w:val="TAL"/>
            </w:pPr>
            <w:r>
              <w:t>S2-2407278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73CFC" w14:textId="77777777" w:rsidR="00E308B2" w:rsidRDefault="00E308B2" w:rsidP="00AC5BAF">
            <w:pPr>
              <w:pStyle w:val="TAL"/>
            </w:pPr>
            <w:r>
              <w:t>Nokia, Oracle, China Mobile,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B6591"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4333C" w14:textId="77777777" w:rsidR="00E308B2" w:rsidRDefault="00E308B2" w:rsidP="00AC5BAF">
            <w:pPr>
              <w:pStyle w:val="TAL"/>
            </w:pPr>
            <w:r>
              <w:t>4.17.10, new 4.17.10a, 5.2.7.3.2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E4A2D"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0A832" w14:textId="77777777" w:rsidR="00E308B2" w:rsidRDefault="00E308B2" w:rsidP="00AC5BAF">
            <w:pPr>
              <w:pStyle w:val="TAL"/>
            </w:pPr>
          </w:p>
        </w:tc>
      </w:tr>
      <w:tr w:rsidR="00E308B2" w14:paraId="191293A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EC54C"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3E4EE" w14:textId="77777777" w:rsidR="00E308B2" w:rsidRDefault="00E308B2" w:rsidP="00AC5BAF">
            <w:pPr>
              <w:pStyle w:val="TAL"/>
            </w:pPr>
            <w:r>
              <w:t>4808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23CBB" w14:textId="77777777" w:rsidR="00E308B2" w:rsidRDefault="00E308B2" w:rsidP="00AC5BAF">
            <w:pPr>
              <w:pStyle w:val="TAL"/>
            </w:pPr>
            <w: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0833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78292" w14:textId="77777777" w:rsidR="00E308B2" w:rsidRDefault="00E308B2" w:rsidP="00AC5BAF">
            <w:pPr>
              <w:pStyle w:val="TAL"/>
            </w:pPr>
            <w:r>
              <w:t>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8D27C"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FC8C6"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612B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8FEEC" w14:textId="77777777" w:rsidR="00E308B2" w:rsidRDefault="00E308B2" w:rsidP="00AC5BAF">
            <w:pPr>
              <w:pStyle w:val="TAL"/>
            </w:pPr>
            <w:r>
              <w:t>S2-2407356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89B06" w14:textId="77777777" w:rsidR="00E308B2" w:rsidRDefault="00E308B2" w:rsidP="00AC5BAF">
            <w:pPr>
              <w:pStyle w:val="TAL"/>
            </w:pPr>
            <w:r>
              <w:t>Nokia, Oracle, China Mobile,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FEF3F"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A3B54" w14:textId="77777777" w:rsidR="00E308B2" w:rsidRDefault="00E308B2" w:rsidP="00AC5BAF">
            <w:pPr>
              <w:pStyle w:val="TAL"/>
            </w:pPr>
            <w:r>
              <w:t>4.17.10, new 4.17.10a, 5.2.7.3.2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2B2B2"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E44CF" w14:textId="77777777" w:rsidR="00E308B2" w:rsidRDefault="00E308B2" w:rsidP="00AC5BAF">
            <w:pPr>
              <w:pStyle w:val="TAL"/>
            </w:pPr>
          </w:p>
        </w:tc>
      </w:tr>
      <w:tr w:rsidR="00E308B2" w14:paraId="64EB66F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6B744"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1B0DB" w14:textId="77777777" w:rsidR="00E308B2" w:rsidRDefault="00E308B2" w:rsidP="00AC5BAF">
            <w:pPr>
              <w:pStyle w:val="TAL"/>
            </w:pPr>
            <w:r>
              <w:t>4809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A6C7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0FAB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DEE67" w14:textId="77777777" w:rsidR="00E308B2" w:rsidRDefault="00E308B2" w:rsidP="00AC5BAF">
            <w:pPr>
              <w:pStyle w:val="TAL"/>
            </w:pPr>
            <w:r>
              <w:t>Clarification on SUPI exposure in Nnef_UEId to roaming partners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FD5A8"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491FB"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11F1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21463" w14:textId="77777777" w:rsidR="00E308B2" w:rsidRDefault="00E308B2" w:rsidP="00AC5BAF">
            <w:pPr>
              <w:pStyle w:val="TAL"/>
            </w:pPr>
            <w:r>
              <w:t>S2-2406033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4F6CD"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CF256"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99B3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576BC" w14:textId="77777777" w:rsidR="00E308B2" w:rsidRDefault="00E308B2" w:rsidP="00AC5BAF">
            <w:pPr>
              <w:pStyle w:val="TAL"/>
              <w:rPr>
                <w:sz w:val="24"/>
                <w:szCs w:val="24"/>
              </w:rPr>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8E2A2" w14:textId="77777777" w:rsidR="00E308B2" w:rsidRDefault="00E308B2" w:rsidP="00AC5BAF">
            <w:pPr>
              <w:pStyle w:val="TAL"/>
            </w:pPr>
          </w:p>
        </w:tc>
      </w:tr>
      <w:tr w:rsidR="00E308B2" w14:paraId="25A0BA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A3DB1"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D83F9" w14:textId="77777777" w:rsidR="00E308B2" w:rsidRDefault="00E308B2" w:rsidP="00AC5BAF">
            <w:pPr>
              <w:pStyle w:val="TAL"/>
            </w:pPr>
            <w:r>
              <w:t>4810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CA4A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643A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F6B51" w14:textId="77777777" w:rsidR="00E308B2" w:rsidRDefault="00E308B2" w:rsidP="00AC5BAF">
            <w:pPr>
              <w:pStyle w:val="TAL"/>
            </w:pPr>
            <w:r>
              <w:t>Correction of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4B4A0"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252CA"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EE21B"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4EDAB" w14:textId="77777777" w:rsidR="00E308B2" w:rsidRDefault="00E308B2" w:rsidP="00AC5BAF">
            <w:pPr>
              <w:pStyle w:val="TAL"/>
            </w:pPr>
            <w:r>
              <w:t>S2-2406051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E7404"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58E73"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6B92D" w14:textId="77777777" w:rsidR="00E308B2" w:rsidRDefault="00E308B2" w:rsidP="00AC5BAF">
            <w:pPr>
              <w:pStyle w:val="TAL"/>
            </w:pPr>
            <w:r>
              <w:t>4.15.6.3d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AE6AB"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FD024" w14:textId="77777777" w:rsidR="00E308B2" w:rsidRDefault="00E308B2" w:rsidP="00AC5BAF">
            <w:pPr>
              <w:pStyle w:val="TAL"/>
            </w:pPr>
          </w:p>
        </w:tc>
      </w:tr>
      <w:tr w:rsidR="00E308B2" w14:paraId="65693EE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B427B"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22C59" w14:textId="77777777" w:rsidR="00E308B2" w:rsidRDefault="00E308B2" w:rsidP="00AC5BAF">
            <w:pPr>
              <w:pStyle w:val="TAL"/>
            </w:pPr>
            <w:r>
              <w:t>4811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C06A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7467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67C33" w14:textId="77777777" w:rsidR="00E308B2" w:rsidRDefault="00E308B2" w:rsidP="00AC5BAF">
            <w:pPr>
              <w:pStyle w:val="TAL"/>
            </w:pPr>
            <w:r>
              <w:t>Support of QoS monitoring capability negotiation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782E1"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496C1"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8399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70B2A" w14:textId="77777777" w:rsidR="00E308B2" w:rsidRDefault="00E308B2" w:rsidP="00AC5BAF">
            <w:pPr>
              <w:pStyle w:val="TAL"/>
            </w:pPr>
            <w:r>
              <w:t>S2-2406068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3F68A" w14:textId="77777777" w:rsidR="00E308B2" w:rsidRDefault="00E308B2" w:rsidP="00AC5BAF">
            <w:pPr>
              <w:pStyle w:val="TAL"/>
            </w:pPr>
            <w: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5F362"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6DBFA" w14:textId="77777777" w:rsidR="00E308B2" w:rsidRDefault="00E308B2" w:rsidP="00AC5BAF">
            <w:pPr>
              <w:pStyle w:val="TAL"/>
            </w:pPr>
            <w:r>
              <w:t>4.3.2.2.1, 4.2.3.2, 4.9.1.2.2, 4.9.1.3.2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1FCE2"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F35A2" w14:textId="77777777" w:rsidR="00E308B2" w:rsidRDefault="00E308B2" w:rsidP="00AC5BAF">
            <w:pPr>
              <w:pStyle w:val="TAL"/>
            </w:pPr>
          </w:p>
        </w:tc>
      </w:tr>
      <w:tr w:rsidR="00E308B2" w14:paraId="60E68F9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FD0FC"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10094" w14:textId="77777777" w:rsidR="00E308B2" w:rsidRDefault="00E308B2" w:rsidP="00AC5BAF">
            <w:pPr>
              <w:pStyle w:val="TAL"/>
            </w:pPr>
            <w:r>
              <w:t>4812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00DF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4EBF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E1D5B" w14:textId="77777777" w:rsidR="00E308B2" w:rsidRDefault="00E308B2" w:rsidP="00AC5BAF">
            <w:pPr>
              <w:pStyle w:val="TAL"/>
            </w:pPr>
            <w:r>
              <w:t>Corrections to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8FACE"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AAD5E"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9C4A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9AB16" w14:textId="77777777" w:rsidR="00E308B2" w:rsidRDefault="00E308B2" w:rsidP="00AC5BAF">
            <w:pPr>
              <w:pStyle w:val="TAL"/>
            </w:pPr>
            <w:r>
              <w:t>S2-2406110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526DC" w14:textId="77777777" w:rsidR="00E308B2" w:rsidRDefault="00E308B2" w:rsidP="00AC5BAF">
            <w:pPr>
              <w:pStyle w:val="TAL"/>
            </w:pPr>
            <w:r>
              <w:t>Ericsson,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0A4C8"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E64DA" w14:textId="77777777" w:rsidR="00E308B2" w:rsidRDefault="00E308B2" w:rsidP="00AC5BAF">
            <w:pPr>
              <w:pStyle w:val="TAL"/>
            </w:pPr>
            <w:r>
              <w:t>5.2.6.1, 5.2.6.11.1, 5.2.6.11.5, 5.2.6.27, 5.2.12.2.1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FAAA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2AFFE" w14:textId="77777777" w:rsidR="00E308B2" w:rsidRDefault="00E308B2" w:rsidP="00AC5BAF">
            <w:pPr>
              <w:pStyle w:val="TAL"/>
            </w:pPr>
          </w:p>
        </w:tc>
      </w:tr>
      <w:tr w:rsidR="00E308B2" w14:paraId="782C1D0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0936B"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41C60" w14:textId="77777777" w:rsidR="00E308B2" w:rsidRDefault="00E308B2" w:rsidP="00AC5BAF">
            <w:pPr>
              <w:pStyle w:val="TAL"/>
            </w:pPr>
            <w:r>
              <w:t>4812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18B08"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F8AEC"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1517C" w14:textId="77777777" w:rsidR="00E308B2" w:rsidRDefault="00E308B2" w:rsidP="00AC5BAF">
            <w:pPr>
              <w:pStyle w:val="TAL"/>
            </w:pPr>
            <w:r>
              <w:t>Corrections to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FBC0A"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DBC1B"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5FD9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DB8DC" w14:textId="77777777" w:rsidR="00E308B2" w:rsidRDefault="00E308B2" w:rsidP="00AC5BAF">
            <w:pPr>
              <w:pStyle w:val="TAL"/>
            </w:pPr>
            <w:r>
              <w:t>S2-2407091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9B335" w14:textId="77777777" w:rsidR="00E308B2" w:rsidRDefault="00E308B2" w:rsidP="00AC5BAF">
            <w:pPr>
              <w:pStyle w:val="TAL"/>
            </w:pPr>
            <w:r>
              <w:t>Ericsson, Xiaomi, ZTE, OPPO, Huawei,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C9F38"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4EC34" w14:textId="77777777" w:rsidR="00E308B2" w:rsidRDefault="00E308B2" w:rsidP="00AC5BAF">
            <w:pPr>
              <w:pStyle w:val="TAL"/>
            </w:pPr>
            <w:r>
              <w:t>5.2.6.1, 5.2.6.11.1, 5.2.6.11.5, 5.2.6.27, 5.2.12.2.1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674F6"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1D4C3" w14:textId="77777777" w:rsidR="00E308B2" w:rsidRDefault="00E308B2" w:rsidP="00AC5BAF">
            <w:pPr>
              <w:pStyle w:val="TAL"/>
            </w:pPr>
          </w:p>
        </w:tc>
      </w:tr>
      <w:tr w:rsidR="00E308B2" w14:paraId="4814363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337E4"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3FA46" w14:textId="77777777" w:rsidR="00E308B2" w:rsidRDefault="00E308B2" w:rsidP="00AC5BAF">
            <w:pPr>
              <w:pStyle w:val="TAL"/>
            </w:pPr>
            <w:r>
              <w:t>4813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51E1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0C10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94358" w14:textId="77777777" w:rsidR="00E308B2" w:rsidRDefault="00E308B2" w:rsidP="00AC5BAF">
            <w:pPr>
              <w:pStyle w:val="TAL"/>
            </w:pPr>
            <w:r>
              <w:t>Session level priority realization in AMF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943BD"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8690D"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2E4D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148F7" w14:textId="77777777" w:rsidR="00E308B2" w:rsidRDefault="00E308B2" w:rsidP="00AC5BAF">
            <w:pPr>
              <w:pStyle w:val="TAL"/>
            </w:pPr>
            <w:r>
              <w:t>S2-2406116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93585" w14:textId="77777777" w:rsidR="00E308B2" w:rsidRDefault="00E308B2" w:rsidP="00AC5BAF">
            <w:pPr>
              <w:pStyle w:val="TAL"/>
            </w:pPr>
            <w:r>
              <w:t>Ericsson, Verizon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73104"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0507B" w14:textId="77777777" w:rsidR="00E308B2" w:rsidRDefault="00E308B2" w:rsidP="00AC5BAF">
            <w:pPr>
              <w:pStyle w:val="TAL"/>
            </w:pPr>
            <w:r>
              <w:t>5.2.2.2.7, 5.2.8.2.5, 5.2.8.2.6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C330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F9F04" w14:textId="77777777" w:rsidR="00E308B2" w:rsidRDefault="00E308B2" w:rsidP="00AC5BAF">
            <w:pPr>
              <w:pStyle w:val="TAL"/>
            </w:pPr>
          </w:p>
        </w:tc>
      </w:tr>
      <w:tr w:rsidR="00E308B2" w14:paraId="48614C0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0CD0C"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722DE" w14:textId="77777777" w:rsidR="00E308B2" w:rsidRDefault="00E308B2" w:rsidP="00AC5BAF">
            <w:pPr>
              <w:pStyle w:val="TAL"/>
            </w:pPr>
            <w:r>
              <w:t>4813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192DD"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BF79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50989" w14:textId="77777777" w:rsidR="00E308B2" w:rsidRDefault="00E308B2" w:rsidP="00AC5BAF">
            <w:pPr>
              <w:pStyle w:val="TAL"/>
            </w:pPr>
            <w:r>
              <w:t>Session level priority realization in AMF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B856B"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A19A2"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64BC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692D1" w14:textId="77777777" w:rsidR="00E308B2" w:rsidRDefault="00E308B2" w:rsidP="00AC5BAF">
            <w:pPr>
              <w:pStyle w:val="TAL"/>
            </w:pPr>
            <w:r>
              <w:t>S2-2406998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B6797" w14:textId="77777777" w:rsidR="00E308B2" w:rsidRDefault="00E308B2" w:rsidP="00AC5BAF">
            <w:pPr>
              <w:pStyle w:val="TAL"/>
            </w:pPr>
            <w:r>
              <w:t>Ericsson, Verizon,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1FBDF"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8890F" w14:textId="77777777" w:rsidR="00E308B2" w:rsidRDefault="00E308B2" w:rsidP="00AC5BAF">
            <w:pPr>
              <w:pStyle w:val="TAL"/>
            </w:pPr>
            <w:r>
              <w:t>5.2.2.2.7, 5.2.8.2.5, 5.2.8.2.6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EBF6B"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243D6" w14:textId="77777777" w:rsidR="00E308B2" w:rsidRDefault="00E308B2" w:rsidP="00AC5BAF">
            <w:pPr>
              <w:pStyle w:val="TAL"/>
            </w:pPr>
          </w:p>
        </w:tc>
      </w:tr>
      <w:tr w:rsidR="00E308B2" w14:paraId="5A75D9B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E4F81"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CF316" w14:textId="77777777" w:rsidR="00E308B2" w:rsidRDefault="00E308B2" w:rsidP="00AC5BAF">
            <w:pPr>
              <w:pStyle w:val="TAL"/>
            </w:pPr>
            <w:r>
              <w:t>4814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66A0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F9DD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6F329" w14:textId="77777777" w:rsidR="00E308B2" w:rsidRDefault="00E308B2" w:rsidP="00AC5BAF">
            <w:pPr>
              <w:pStyle w:val="TAL"/>
            </w:pPr>
            <w:r>
              <w:t>Remove the Notes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B2C42"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DBAF0"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976A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9F354" w14:textId="77777777" w:rsidR="00E308B2" w:rsidRDefault="00E308B2" w:rsidP="00AC5BAF">
            <w:pPr>
              <w:pStyle w:val="TAL"/>
            </w:pPr>
            <w:r>
              <w:t>S2-2406155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8D7BA"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8B7DC"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26318" w14:textId="77777777" w:rsidR="00E308B2" w:rsidRDefault="00E308B2" w:rsidP="00AC5BAF">
            <w:pPr>
              <w:pStyle w:val="TAL"/>
            </w:pPr>
            <w:r>
              <w:t>4.12.2.2, 4.12a.2.2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0400D"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5EC45" w14:textId="77777777" w:rsidR="00E308B2" w:rsidRDefault="00E308B2" w:rsidP="00AC5BAF">
            <w:pPr>
              <w:pStyle w:val="TAL"/>
            </w:pPr>
          </w:p>
        </w:tc>
      </w:tr>
      <w:tr w:rsidR="00E308B2" w14:paraId="61360B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E730F"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0F305" w14:textId="77777777" w:rsidR="00E308B2" w:rsidRDefault="00E308B2" w:rsidP="00AC5BAF">
            <w:pPr>
              <w:pStyle w:val="TAL"/>
            </w:pPr>
            <w:r>
              <w:t>4815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7E84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7919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90980" w14:textId="77777777" w:rsidR="00E308B2" w:rsidRDefault="00E308B2" w:rsidP="00AC5BAF">
            <w:pPr>
              <w:pStyle w:val="TAL"/>
            </w:pPr>
            <w:r>
              <w:t>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E3D75"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86FB2"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1D05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34B50" w14:textId="77777777" w:rsidR="00E308B2" w:rsidRDefault="00E308B2" w:rsidP="00AC5BAF">
            <w:pPr>
              <w:pStyle w:val="TAL"/>
            </w:pPr>
            <w:r>
              <w:t>S2-2406188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D197F" w14:textId="77777777" w:rsidR="00E308B2" w:rsidRDefault="00E308B2" w:rsidP="00AC5BAF">
            <w:pPr>
              <w:pStyle w:val="TAL"/>
            </w:pPr>
            <w:r>
              <w:t>Ericsson,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80A62"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32525" w14:textId="77777777" w:rsidR="00E308B2" w:rsidRDefault="00E308B2" w:rsidP="00AC5BAF">
            <w:pPr>
              <w:pStyle w:val="TAL"/>
            </w:pPr>
            <w:r>
              <w:t>5.2.6.1, 5.2.6.27.1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4EA95"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856C8" w14:textId="77777777" w:rsidR="00E308B2" w:rsidRDefault="00E308B2" w:rsidP="00AC5BAF">
            <w:pPr>
              <w:pStyle w:val="TAL"/>
            </w:pPr>
          </w:p>
        </w:tc>
      </w:tr>
      <w:tr w:rsidR="00E308B2" w14:paraId="7FF37E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171D3"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89E5F" w14:textId="77777777" w:rsidR="00E308B2" w:rsidRDefault="00E308B2" w:rsidP="00AC5BAF">
            <w:pPr>
              <w:pStyle w:val="TAL"/>
            </w:pPr>
            <w:r>
              <w:t>4815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05996"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9966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AB445" w14:textId="77777777" w:rsidR="00E308B2" w:rsidRDefault="00E308B2" w:rsidP="00AC5BAF">
            <w:pPr>
              <w:pStyle w:val="TAL"/>
            </w:pPr>
            <w:r>
              <w:t>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29B47"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BAEF5"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3E7B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E0584" w14:textId="77777777" w:rsidR="00E308B2" w:rsidRDefault="00E308B2" w:rsidP="00AC5BAF">
            <w:pPr>
              <w:pStyle w:val="TAL"/>
            </w:pPr>
            <w:r>
              <w:t>S2-2406889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67A35" w14:textId="77777777" w:rsidR="00E308B2" w:rsidRDefault="00E308B2" w:rsidP="00AC5BAF">
            <w:pPr>
              <w:pStyle w:val="TAL"/>
            </w:pPr>
            <w:r>
              <w:t>Ericsson, AT&amp;T,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B3A9E"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48083" w14:textId="77777777" w:rsidR="00E308B2" w:rsidRDefault="00E308B2" w:rsidP="00AC5BAF">
            <w:pPr>
              <w:pStyle w:val="TAL"/>
            </w:pPr>
            <w:r>
              <w:t>5.2.6.1, 5.2.6.27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2F58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166DA" w14:textId="77777777" w:rsidR="00E308B2" w:rsidRDefault="00E308B2" w:rsidP="00AC5BAF">
            <w:pPr>
              <w:pStyle w:val="TAL"/>
            </w:pPr>
          </w:p>
        </w:tc>
      </w:tr>
      <w:tr w:rsidR="00E308B2" w14:paraId="76FB4BD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A349A"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0C965" w14:textId="77777777" w:rsidR="00E308B2" w:rsidRDefault="00E308B2" w:rsidP="00AC5BAF">
            <w:pPr>
              <w:pStyle w:val="TAL"/>
            </w:pPr>
            <w:r>
              <w:t>4815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AEC2D"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354F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E45D1" w14:textId="77777777" w:rsidR="00E308B2" w:rsidRDefault="00E308B2" w:rsidP="00AC5BAF">
            <w:pPr>
              <w:pStyle w:val="TAL"/>
            </w:pPr>
            <w:r>
              <w:t>Corrections to Nnef_UEId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93978"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E8290"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3C39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2C294" w14:textId="77777777" w:rsidR="00E308B2" w:rsidRDefault="00E308B2" w:rsidP="00AC5BAF">
            <w:pPr>
              <w:pStyle w:val="TAL"/>
            </w:pPr>
            <w:r>
              <w:t>S2-2406946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FA259" w14:textId="77777777" w:rsidR="00E308B2" w:rsidRDefault="00E308B2" w:rsidP="00AC5BAF">
            <w:pPr>
              <w:pStyle w:val="TAL"/>
            </w:pPr>
            <w:r>
              <w:t>Ericsson, AT&amp;T,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41077"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880DF" w14:textId="77777777" w:rsidR="00E308B2" w:rsidRDefault="00E308B2" w:rsidP="00AC5BAF">
            <w:pPr>
              <w:pStyle w:val="TAL"/>
            </w:pPr>
            <w:r>
              <w:t>5.2.6.1, 5.2.6.27.1, 5.2.6.27.2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4A41B"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88962" w14:textId="77777777" w:rsidR="00E308B2" w:rsidRDefault="00E308B2" w:rsidP="00AC5BAF">
            <w:pPr>
              <w:pStyle w:val="TAL"/>
            </w:pPr>
          </w:p>
        </w:tc>
      </w:tr>
      <w:tr w:rsidR="00E308B2" w14:paraId="7A8CC23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87B40"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D167F" w14:textId="77777777" w:rsidR="00E308B2" w:rsidRDefault="00E308B2" w:rsidP="00AC5BAF">
            <w:pPr>
              <w:pStyle w:val="TAL"/>
            </w:pPr>
            <w:r>
              <w:t>4816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4F49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7C81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379EA" w14:textId="77777777" w:rsidR="00E308B2" w:rsidRDefault="00E308B2" w:rsidP="00AC5BAF">
            <w:pPr>
              <w:pStyle w:val="TAL"/>
            </w:pPr>
            <w:r>
              <w:t>Adding Application Layer ID to Nnef_ServiceParameter service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8C6E5"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32491"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EC5A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1CF51" w14:textId="77777777" w:rsidR="00E308B2" w:rsidRDefault="00E308B2" w:rsidP="00AC5BAF">
            <w:pPr>
              <w:pStyle w:val="TAL"/>
            </w:pPr>
            <w:r>
              <w:t>S2-2406220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B3810"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264ED"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6AAE4" w14:textId="77777777" w:rsidR="00E308B2" w:rsidRDefault="00E308B2" w:rsidP="00AC5BAF">
            <w:pPr>
              <w:pStyle w:val="TAL"/>
            </w:pPr>
            <w:r>
              <w:t>5.2.6.11.2, 5.2.6.11.3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6E205"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99098" w14:textId="77777777" w:rsidR="00E308B2" w:rsidRDefault="00E308B2" w:rsidP="00AC5BAF">
            <w:pPr>
              <w:pStyle w:val="TAL"/>
            </w:pPr>
          </w:p>
        </w:tc>
      </w:tr>
      <w:tr w:rsidR="00E308B2" w14:paraId="5AFFF7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40EF4"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E5F11" w14:textId="77777777" w:rsidR="00E308B2" w:rsidRDefault="00E308B2" w:rsidP="00AC5BAF">
            <w:pPr>
              <w:pStyle w:val="TAL"/>
            </w:pPr>
            <w:r>
              <w:t>4816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1BA09"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AC13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31B92" w14:textId="77777777" w:rsidR="00E308B2" w:rsidRDefault="00E308B2" w:rsidP="00AC5BAF">
            <w:pPr>
              <w:pStyle w:val="TAL"/>
            </w:pPr>
            <w:r>
              <w:t>Adding Application Layer ID to Nnef_ServiceParameter service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5798B"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4AA9A"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1BF5F"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768CA" w14:textId="77777777" w:rsidR="00E308B2" w:rsidRDefault="00E308B2" w:rsidP="00AC5BAF">
            <w:pPr>
              <w:pStyle w:val="TAL"/>
            </w:pPr>
            <w:r>
              <w:t>S2-2407090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BFFF3"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6DCC6"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08D6B" w14:textId="77777777" w:rsidR="00E308B2" w:rsidRDefault="00E308B2" w:rsidP="00AC5BAF">
            <w:pPr>
              <w:pStyle w:val="TAL"/>
            </w:pPr>
            <w:r>
              <w:t>5.2.6.11.2, 5.2.6.11.3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E1484" w14:textId="77777777" w:rsidR="00E308B2" w:rsidRDefault="00E308B2" w:rsidP="00AC5BAF">
            <w:pPr>
              <w:pStyle w:val="TAL"/>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5F335" w14:textId="77777777" w:rsidR="00E308B2" w:rsidRDefault="00E308B2" w:rsidP="00AC5BAF">
            <w:pPr>
              <w:pStyle w:val="TAL"/>
            </w:pPr>
          </w:p>
        </w:tc>
      </w:tr>
      <w:tr w:rsidR="00E308B2" w14:paraId="09F093A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DE2B1"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E64DD" w14:textId="77777777" w:rsidR="00E308B2" w:rsidRDefault="00E308B2" w:rsidP="00AC5BAF">
            <w:pPr>
              <w:pStyle w:val="TAL"/>
            </w:pPr>
            <w:r>
              <w:t>4817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02D7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D8E3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4C4B8" w14:textId="77777777" w:rsidR="00E308B2" w:rsidRDefault="00E308B2" w:rsidP="00AC5BAF">
            <w:pPr>
              <w:pStyle w:val="TAL"/>
            </w:pPr>
            <w:r>
              <w:t>Correction about the UE indication of the support of slice based N3IWF/TNGF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B954C"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B3EE7"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909E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D7833" w14:textId="77777777" w:rsidR="00E308B2" w:rsidRDefault="00E308B2" w:rsidP="00AC5BAF">
            <w:pPr>
              <w:pStyle w:val="TAL"/>
            </w:pPr>
            <w:r>
              <w:t>S2-2406244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9067B"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A813C"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CD1DB" w14:textId="77777777" w:rsidR="00E308B2" w:rsidRDefault="00E308B2" w:rsidP="00AC5BAF">
            <w:pPr>
              <w:pStyle w:val="TAL"/>
            </w:pPr>
            <w:r>
              <w:t>4.12.2.2 ; 4.12a.2.2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BB08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FE928" w14:textId="77777777" w:rsidR="00E308B2" w:rsidRDefault="00E308B2" w:rsidP="00AC5BAF">
            <w:pPr>
              <w:pStyle w:val="TAL"/>
            </w:pPr>
          </w:p>
        </w:tc>
      </w:tr>
      <w:tr w:rsidR="00E308B2" w14:paraId="699964F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C30C5" w14:textId="77777777" w:rsidR="00E308B2" w:rsidRDefault="00E308B2" w:rsidP="00AC5BAF">
            <w:pPr>
              <w:pStyle w:val="TAL"/>
              <w:rPr>
                <w:sz w:val="24"/>
                <w:szCs w:val="24"/>
              </w:rPr>
            </w:pPr>
            <w:r>
              <w:lastRenderedPageBreak/>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7F8FF" w14:textId="77777777" w:rsidR="00E308B2" w:rsidRDefault="00E308B2" w:rsidP="00AC5BAF">
            <w:pPr>
              <w:pStyle w:val="TAL"/>
            </w:pPr>
            <w:r>
              <w:t>4817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7F2D5"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B7E9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43CF2" w14:textId="77777777" w:rsidR="00E308B2" w:rsidRDefault="00E308B2" w:rsidP="00AC5BAF">
            <w:pPr>
              <w:pStyle w:val="TAL"/>
            </w:pPr>
            <w:r>
              <w:t>Correction about the UE indication of the support of slice based N3IWF/TNGF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304E1"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EF3F8"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24ED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6FDC5" w14:textId="77777777" w:rsidR="00E308B2" w:rsidRDefault="00E308B2" w:rsidP="00AC5BAF">
            <w:pPr>
              <w:pStyle w:val="TAL"/>
            </w:pPr>
            <w:r>
              <w:t>S2-2406890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257FE" w14:textId="77777777" w:rsidR="00E308B2" w:rsidRDefault="00E308B2" w:rsidP="00AC5BAF">
            <w:pPr>
              <w:pStyle w:val="TAL"/>
            </w:pPr>
            <w:r>
              <w:t>Nokia, LG Electronics, Samsung,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674A0"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517A9" w14:textId="77777777" w:rsidR="00E308B2" w:rsidRDefault="00E308B2" w:rsidP="00AC5BAF">
            <w:pPr>
              <w:pStyle w:val="TAL"/>
            </w:pPr>
            <w:r>
              <w:t>4.12.2.2 ; 4.12a.2.2 ; 4.16.11.1 .; 4.16.12.1.1 ; 5.2.5.6.2 ; 5.2.5.6.5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979D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4504D" w14:textId="77777777" w:rsidR="00E308B2" w:rsidRDefault="00E308B2" w:rsidP="00AC5BAF">
            <w:pPr>
              <w:pStyle w:val="TAL"/>
            </w:pPr>
          </w:p>
        </w:tc>
      </w:tr>
      <w:tr w:rsidR="00E308B2" w14:paraId="549E11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39DD7"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B24D6" w14:textId="77777777" w:rsidR="00E308B2" w:rsidRDefault="00E308B2" w:rsidP="00AC5BAF">
            <w:pPr>
              <w:pStyle w:val="TAL"/>
            </w:pPr>
            <w:r>
              <w:t>4817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0F683"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DF87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12D2A" w14:textId="77777777" w:rsidR="00E308B2" w:rsidRDefault="00E308B2" w:rsidP="00AC5BAF">
            <w:pPr>
              <w:pStyle w:val="TAL"/>
            </w:pPr>
            <w:r>
              <w:t>Correction about the UE indication of the support of slice based N3IWF/TNGF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E98D8"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A8895"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6AE78"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012A0" w14:textId="77777777" w:rsidR="00E308B2" w:rsidRDefault="00E308B2" w:rsidP="00AC5BAF">
            <w:pPr>
              <w:pStyle w:val="TAL"/>
            </w:pPr>
            <w:r>
              <w:t>S2-2406944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766A8" w14:textId="77777777" w:rsidR="00E308B2" w:rsidRDefault="00E308B2" w:rsidP="00AC5BAF">
            <w:pPr>
              <w:pStyle w:val="TAL"/>
            </w:pPr>
            <w:r>
              <w:t>Nokia, LG Electronics, Samsung,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A0F66"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DAA20" w14:textId="77777777" w:rsidR="00E308B2" w:rsidRDefault="00E308B2" w:rsidP="00AC5BAF">
            <w:pPr>
              <w:pStyle w:val="TAL"/>
            </w:pPr>
            <w:r>
              <w:t>4.12.2.2 ; 4.12a.2.2 ; 4.16.11.1 ; 4.16.12.1.1 ; 5.2.5.6.2 ; 5.2.5.6.5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46105"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ADD06" w14:textId="77777777" w:rsidR="00E308B2" w:rsidRDefault="00E308B2" w:rsidP="00AC5BAF">
            <w:pPr>
              <w:pStyle w:val="TAL"/>
            </w:pPr>
          </w:p>
        </w:tc>
      </w:tr>
      <w:tr w:rsidR="00E308B2" w14:paraId="0EE1E0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A477C"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54E1E" w14:textId="77777777" w:rsidR="00E308B2" w:rsidRDefault="00E308B2" w:rsidP="00AC5BAF">
            <w:pPr>
              <w:pStyle w:val="TAL"/>
            </w:pPr>
            <w:r>
              <w:t>4818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2A83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C459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64BC7" w14:textId="77777777" w:rsidR="00E308B2" w:rsidRDefault="00E308B2" w:rsidP="00AC5BAF">
            <w:pPr>
              <w:pStyle w:val="TAL"/>
            </w:pPr>
            <w:r>
              <w:t>MPS PDU Session Handling for Non-MPS Subscriber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60BA7"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9D0F8"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2A8F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9C528" w14:textId="77777777" w:rsidR="00E308B2" w:rsidRDefault="00E308B2" w:rsidP="00AC5BAF">
            <w:pPr>
              <w:pStyle w:val="TAL"/>
            </w:pPr>
            <w:r>
              <w:t>S2-2406247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D61CD"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DE03E"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0A482" w14:textId="77777777" w:rsidR="00E308B2" w:rsidRDefault="00E308B2" w:rsidP="00AC5BAF">
            <w:pPr>
              <w:pStyle w:val="TAL"/>
            </w:pPr>
            <w:r>
              <w:t>4.3.3.2 ; 4.3.3.3 ; 5.2.2.2.2 ; 5.2.8.2.3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3DDFA"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795FC" w14:textId="77777777" w:rsidR="00E308B2" w:rsidRDefault="00E308B2" w:rsidP="00AC5BAF">
            <w:pPr>
              <w:pStyle w:val="TAL"/>
            </w:pPr>
          </w:p>
        </w:tc>
      </w:tr>
      <w:tr w:rsidR="00E308B2" w14:paraId="4190BF1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AB2ED"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EE9F7" w14:textId="77777777" w:rsidR="00E308B2" w:rsidRDefault="00E308B2" w:rsidP="00AC5BAF">
            <w:pPr>
              <w:pStyle w:val="TAL"/>
            </w:pPr>
            <w:r>
              <w:t>4819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2879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8840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E922E" w14:textId="77777777" w:rsidR="00E308B2" w:rsidRDefault="00E308B2" w:rsidP="00AC5BAF">
            <w:pPr>
              <w:pStyle w:val="TAL"/>
            </w:pPr>
            <w:r>
              <w:t>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AD60A" w14:textId="77777777" w:rsidR="00E308B2" w:rsidRDefault="00E308B2" w:rsidP="00AC5BAF">
            <w:pPr>
              <w:pStyle w:val="TAL"/>
            </w:pPr>
            <w: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2039D"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190E7"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0B2DB" w14:textId="77777777" w:rsidR="00E308B2" w:rsidRDefault="00E308B2" w:rsidP="00AC5BAF">
            <w:pPr>
              <w:pStyle w:val="TAL"/>
            </w:pPr>
            <w:r>
              <w:t>S2-2406341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A333C" w14:textId="77777777" w:rsidR="00E308B2" w:rsidRPr="00925BE9" w:rsidRDefault="00E308B2" w:rsidP="00AC5BAF">
            <w:pPr>
              <w:pStyle w:val="TAL"/>
              <w:rPr>
                <w:lang w:val="fr-FR"/>
              </w:rPr>
            </w:pPr>
            <w:r w:rsidRPr="00925BE9">
              <w:rPr>
                <w:lang w:val="fr-FR"/>
              </w:rPr>
              <w:t>China Mobile, ZTE,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C36B3"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B49D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BBA22" w14:textId="77777777" w:rsidR="00E308B2" w:rsidRDefault="00E308B2" w:rsidP="00AC5BAF">
            <w:pPr>
              <w:pStyle w:val="TAL"/>
              <w:rPr>
                <w:sz w:val="24"/>
                <w:szCs w:val="24"/>
              </w:rPr>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070B5" w14:textId="77777777" w:rsidR="00E308B2" w:rsidRDefault="00E308B2" w:rsidP="00AC5BAF">
            <w:pPr>
              <w:pStyle w:val="TAL"/>
            </w:pPr>
          </w:p>
        </w:tc>
      </w:tr>
      <w:tr w:rsidR="00E308B2" w14:paraId="1724672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FF8C6"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7A3D7" w14:textId="77777777" w:rsidR="00E308B2" w:rsidRDefault="00E308B2" w:rsidP="00AC5BAF">
            <w:pPr>
              <w:pStyle w:val="TAL"/>
            </w:pPr>
            <w:r>
              <w:t>4819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535C3"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C5EB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998DF" w14:textId="77777777" w:rsidR="00E308B2" w:rsidRDefault="00E308B2" w:rsidP="00AC5BAF">
            <w:pPr>
              <w:pStyle w:val="TAL"/>
            </w:pPr>
            <w:r>
              <w:t>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A846B" w14:textId="77777777" w:rsidR="00E308B2" w:rsidRDefault="00E308B2" w:rsidP="00AC5BAF">
            <w:pPr>
              <w:pStyle w:val="TAL"/>
            </w:pPr>
            <w: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6DBCF"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B4CF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5A057" w14:textId="77777777" w:rsidR="00E308B2" w:rsidRDefault="00E308B2" w:rsidP="00AC5BAF">
            <w:pPr>
              <w:pStyle w:val="TAL"/>
            </w:pPr>
            <w:r>
              <w:t>S2-2407122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4EAF1" w14:textId="77777777" w:rsidR="00E308B2" w:rsidRPr="00925BE9" w:rsidRDefault="00E308B2" w:rsidP="00AC5BAF">
            <w:pPr>
              <w:pStyle w:val="TAL"/>
              <w:rPr>
                <w:lang w:val="fr-FR"/>
              </w:rPr>
            </w:pPr>
            <w:r w:rsidRPr="00925BE9">
              <w:rPr>
                <w:lang w:val="fr-FR"/>
              </w:rPr>
              <w:t>China Mobile, ZTE,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60860"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C2923" w14:textId="77777777" w:rsidR="00E308B2" w:rsidRDefault="00E308B2" w:rsidP="00AC5BAF">
            <w:pPr>
              <w:pStyle w:val="TAL"/>
            </w:pPr>
            <w:r>
              <w:t>5.2.8.2.5, 5.2.8.2.6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2EA86"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BE31C" w14:textId="77777777" w:rsidR="00E308B2" w:rsidRDefault="00E308B2" w:rsidP="00AC5BAF">
            <w:pPr>
              <w:pStyle w:val="TAL"/>
            </w:pPr>
          </w:p>
        </w:tc>
      </w:tr>
      <w:tr w:rsidR="00E308B2" w14:paraId="4151685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58BDE"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3C1E8" w14:textId="77777777" w:rsidR="00E308B2" w:rsidRDefault="00E308B2" w:rsidP="00AC5BAF">
            <w:pPr>
              <w:pStyle w:val="TAL"/>
            </w:pPr>
            <w:r>
              <w:t>4820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2973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083E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03996" w14:textId="77777777" w:rsidR="00E308B2" w:rsidRDefault="00E308B2" w:rsidP="00AC5BAF">
            <w:pPr>
              <w:pStyle w:val="TAL"/>
            </w:pPr>
            <w:r>
              <w:t>Correcting the trigger for SM Policy Association Modification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E0A15"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59241"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8C48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7F45E" w14:textId="77777777" w:rsidR="00E308B2" w:rsidRDefault="00E308B2" w:rsidP="00AC5BAF">
            <w:pPr>
              <w:pStyle w:val="TAL"/>
            </w:pPr>
            <w:r>
              <w:t>S2-2406518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669A6"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00BA8" w14:textId="77777777" w:rsidR="00E308B2" w:rsidRDefault="00E308B2" w:rsidP="00AC5BAF">
            <w:pPr>
              <w:pStyle w:val="TAL"/>
            </w:pPr>
            <w:r>
              <w:t>TEI18,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BD35E" w14:textId="77777777" w:rsidR="00E308B2" w:rsidRDefault="00E308B2" w:rsidP="00AC5BAF">
            <w:pPr>
              <w:pStyle w:val="TAL"/>
            </w:pPr>
            <w:r>
              <w:t>4.3.2.2.1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8A4D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901A8" w14:textId="77777777" w:rsidR="00E308B2" w:rsidRDefault="00E308B2" w:rsidP="00AC5BAF">
            <w:pPr>
              <w:pStyle w:val="TAL"/>
            </w:pPr>
          </w:p>
        </w:tc>
      </w:tr>
      <w:tr w:rsidR="00E308B2" w14:paraId="1DEF3B4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DABEC"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96B67" w14:textId="77777777" w:rsidR="00E308B2" w:rsidRDefault="00E308B2" w:rsidP="00AC5BAF">
            <w:pPr>
              <w:pStyle w:val="TAL"/>
            </w:pPr>
            <w:r>
              <w:t>4821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A333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AEAD8"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0269B" w14:textId="77777777" w:rsidR="00E308B2" w:rsidRDefault="00E308B2" w:rsidP="00AC5BAF">
            <w:pPr>
              <w:pStyle w:val="TAL"/>
            </w:pPr>
            <w:r>
              <w:t>Update on Nnef_ServiceParameter service for Application Layer ID and GPSI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5BC63"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8DEA9"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2C8D1"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EE871" w14:textId="77777777" w:rsidR="00E308B2" w:rsidRDefault="00E308B2" w:rsidP="00AC5BAF">
            <w:pPr>
              <w:pStyle w:val="TAL"/>
            </w:pPr>
            <w:r>
              <w:t>S2-2406589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83441"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98F88"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44027" w14:textId="77777777" w:rsidR="00E308B2" w:rsidRDefault="00E308B2" w:rsidP="00AC5BAF">
            <w:pPr>
              <w:pStyle w:val="TAL"/>
            </w:pPr>
            <w:r>
              <w:t>5.2.6.11.2, 5.2.6.11.3, 5.2.6.11.4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DF9A6"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F3B35" w14:textId="77777777" w:rsidR="00E308B2" w:rsidRDefault="00E308B2" w:rsidP="00AC5BAF">
            <w:pPr>
              <w:pStyle w:val="TAL"/>
            </w:pPr>
          </w:p>
        </w:tc>
      </w:tr>
      <w:tr w:rsidR="00E308B2" w14:paraId="1A93A37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27A51"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B7FF8" w14:textId="77777777" w:rsidR="00E308B2" w:rsidRDefault="00E308B2" w:rsidP="00AC5BAF">
            <w:pPr>
              <w:pStyle w:val="TAL"/>
            </w:pPr>
            <w:r>
              <w:t>4822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9216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2BA1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8F59E" w14:textId="77777777" w:rsidR="00E308B2" w:rsidRDefault="00E308B2" w:rsidP="00AC5BAF">
            <w:pPr>
              <w:pStyle w:val="TAL"/>
            </w:pPr>
            <w:r>
              <w:t>UE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38743"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8FF84"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F2D4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85A06" w14:textId="77777777" w:rsidR="00E308B2" w:rsidRDefault="00E308B2" w:rsidP="00AC5BAF">
            <w:pPr>
              <w:pStyle w:val="TAL"/>
            </w:pPr>
            <w:r>
              <w:t>S2-2406652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28D99"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EE2E5"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373DD" w14:textId="77777777" w:rsidR="00E308B2" w:rsidRDefault="00E308B2" w:rsidP="00AC5BAF">
            <w:pPr>
              <w:pStyle w:val="TAL"/>
            </w:pPr>
            <w:r>
              <w:t>4.12.2.2, 4.12a.2.2, 5.2.5.6.2, 5.2.5.6.5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0A4C0"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D2DD1" w14:textId="77777777" w:rsidR="00E308B2" w:rsidRDefault="00E308B2" w:rsidP="00AC5BAF">
            <w:pPr>
              <w:pStyle w:val="TAL"/>
            </w:pPr>
          </w:p>
        </w:tc>
      </w:tr>
      <w:tr w:rsidR="00E308B2" w14:paraId="2920A5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3AFDA"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E15F0" w14:textId="77777777" w:rsidR="00E308B2" w:rsidRDefault="00E308B2" w:rsidP="00AC5BAF">
            <w:pPr>
              <w:pStyle w:val="TAL"/>
            </w:pPr>
            <w:r>
              <w:t>4823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C669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77C0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CF61A" w14:textId="77777777" w:rsidR="00E308B2" w:rsidRDefault="00E308B2" w:rsidP="00AC5BAF">
            <w:pPr>
              <w:pStyle w:val="TAL"/>
            </w:pPr>
            <w:r>
              <w:t>Editorial cleanup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A0A37" w14:textId="77777777" w:rsidR="00E308B2" w:rsidRDefault="00E308B2" w:rsidP="00AC5BAF">
            <w:pPr>
              <w:pStyle w:val="TAL"/>
            </w:pPr>
            <w: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6BC25"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C9AF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14F5F" w14:textId="77777777" w:rsidR="00E308B2" w:rsidRDefault="00E308B2" w:rsidP="00AC5BAF">
            <w:pPr>
              <w:pStyle w:val="TAL"/>
            </w:pPr>
            <w:r>
              <w:t>S2-2406662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EA2FD"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F9596"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A4E8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3128B" w14:textId="77777777" w:rsidR="00E308B2" w:rsidRDefault="00E308B2" w:rsidP="00AC5BAF">
            <w:pPr>
              <w:pStyle w:val="TAL"/>
              <w:rPr>
                <w:sz w:val="24"/>
                <w:szCs w:val="24"/>
              </w:rPr>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B2A40" w14:textId="77777777" w:rsidR="00E308B2" w:rsidRDefault="00E308B2" w:rsidP="00AC5BAF">
            <w:pPr>
              <w:pStyle w:val="TAL"/>
            </w:pPr>
          </w:p>
        </w:tc>
      </w:tr>
      <w:tr w:rsidR="00E308B2" w14:paraId="239E3F7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F82F3"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F9F29" w14:textId="77777777" w:rsidR="00E308B2" w:rsidRDefault="00E308B2" w:rsidP="00AC5BAF">
            <w:pPr>
              <w:pStyle w:val="TAL"/>
            </w:pPr>
            <w:r>
              <w:t>4823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9BD89"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9223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24BC2" w14:textId="77777777" w:rsidR="00E308B2" w:rsidRDefault="00E308B2" w:rsidP="00AC5BAF">
            <w:pPr>
              <w:pStyle w:val="TAL"/>
            </w:pPr>
            <w:r>
              <w:t>Editorial cleanup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118A9" w14:textId="77777777" w:rsidR="00E308B2" w:rsidRDefault="00E308B2" w:rsidP="00AC5BAF">
            <w:pPr>
              <w:pStyle w:val="TAL"/>
            </w:pPr>
            <w: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BD44D"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C5DB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359B1" w14:textId="77777777" w:rsidR="00E308B2" w:rsidRDefault="00E308B2" w:rsidP="00AC5BAF">
            <w:pPr>
              <w:pStyle w:val="TAL"/>
            </w:pPr>
            <w:r>
              <w:t>S2-2406843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4C7F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77770"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DEC6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45BFC" w14:textId="77777777" w:rsidR="00E308B2" w:rsidRDefault="00E308B2" w:rsidP="00AC5BAF">
            <w:pPr>
              <w:pStyle w:val="TAL"/>
              <w:rPr>
                <w:sz w:val="24"/>
                <w:szCs w:val="24"/>
              </w:rPr>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9772F" w14:textId="77777777" w:rsidR="00E308B2" w:rsidRDefault="00E308B2" w:rsidP="00AC5BAF">
            <w:pPr>
              <w:pStyle w:val="TAL"/>
            </w:pPr>
          </w:p>
        </w:tc>
      </w:tr>
      <w:tr w:rsidR="00E308B2" w14:paraId="33363D0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5663D"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FF9DE" w14:textId="77777777" w:rsidR="00E308B2" w:rsidRDefault="00E308B2" w:rsidP="00AC5BAF">
            <w:pPr>
              <w:pStyle w:val="TAL"/>
            </w:pPr>
            <w:r>
              <w:t>4823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18CF9"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9DF5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9A689" w14:textId="77777777" w:rsidR="00E308B2" w:rsidRDefault="00E308B2" w:rsidP="00AC5BAF">
            <w:pPr>
              <w:pStyle w:val="TAL"/>
            </w:pPr>
            <w:r>
              <w:t>Editorial cleanup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69A67" w14:textId="77777777" w:rsidR="00E308B2" w:rsidRDefault="00E308B2" w:rsidP="00AC5BAF">
            <w:pPr>
              <w:pStyle w:val="TAL"/>
            </w:pPr>
            <w: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E49F2"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78B4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7E045" w14:textId="77777777" w:rsidR="00E308B2" w:rsidRDefault="00E308B2" w:rsidP="00AC5BAF">
            <w:pPr>
              <w:pStyle w:val="TAL"/>
            </w:pPr>
            <w:r>
              <w:t>S2-2406882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35BA2"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F2D66"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DA7E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F95FF" w14:textId="77777777" w:rsidR="00E308B2" w:rsidRDefault="00E308B2" w:rsidP="00AC5BAF">
            <w:pPr>
              <w:pStyle w:val="TAL"/>
              <w:rPr>
                <w:sz w:val="24"/>
                <w:szCs w:val="24"/>
              </w:rPr>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A373F" w14:textId="77777777" w:rsidR="00E308B2" w:rsidRDefault="00E308B2" w:rsidP="00AC5BAF">
            <w:pPr>
              <w:pStyle w:val="TAL"/>
            </w:pPr>
          </w:p>
        </w:tc>
      </w:tr>
      <w:tr w:rsidR="00E308B2" w14:paraId="12FE6FF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0513E"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9A298" w14:textId="77777777" w:rsidR="00E308B2" w:rsidRDefault="00E308B2" w:rsidP="00AC5BAF">
            <w:pPr>
              <w:pStyle w:val="TAL"/>
            </w:pPr>
            <w:r>
              <w:t>4823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F90B6" w14:textId="77777777" w:rsidR="00E308B2" w:rsidRDefault="00E308B2" w:rsidP="00AC5BAF">
            <w:pPr>
              <w:pStyle w:val="TAL"/>
            </w:pPr>
            <w: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F7AB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4C920" w14:textId="77777777" w:rsidR="00E308B2" w:rsidRDefault="00E308B2" w:rsidP="00AC5BAF">
            <w:pPr>
              <w:pStyle w:val="TAL"/>
            </w:pPr>
            <w:r>
              <w:t>Editorial cleanup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4C55C" w14:textId="77777777" w:rsidR="00E308B2" w:rsidRDefault="00E308B2" w:rsidP="00AC5BAF">
            <w:pPr>
              <w:pStyle w:val="TAL"/>
            </w:pPr>
            <w: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45A9F"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57DE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AB45F" w14:textId="77777777" w:rsidR="00E308B2" w:rsidRDefault="00E308B2" w:rsidP="00AC5BAF">
            <w:pPr>
              <w:pStyle w:val="TAL"/>
            </w:pPr>
            <w:r>
              <w:t>S2-2407316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66A9E"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4FB87"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23280" w14:textId="77777777" w:rsidR="00E308B2" w:rsidRDefault="00E308B2" w:rsidP="00AC5BAF">
            <w:pPr>
              <w:pStyle w:val="TAL"/>
            </w:pPr>
            <w:r>
              <w:t>2, 4.2.2.3.2, 4.2.10.1, 4.3.3.2, 4.3.4.2, 4.3.4.3, 4.3.5.8, 4.11.0a.2a.5, 4.11.0a.2a.6, 4.11.0a.2a.7, 4.11.0a.2a.9, 4.11.0a.10, 4.11.1.2.1, 4.11.1.3.3, 4.11.1.5.4.2, 4.11.4.1, 4.11.4.3.6, 4.12.3, 4.12.4.2, 4.12.7, 4.12a.2.2, 4.12b.2, 4.14.1, 4.15.1, 4.15.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824C7"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7BCAF" w14:textId="77777777" w:rsidR="00E308B2" w:rsidRDefault="00E308B2" w:rsidP="00AC5BAF">
            <w:pPr>
              <w:pStyle w:val="TAL"/>
            </w:pPr>
          </w:p>
        </w:tc>
      </w:tr>
      <w:tr w:rsidR="00E308B2" w14:paraId="7A70689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A7A99"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E22F1" w14:textId="77777777" w:rsidR="00E308B2" w:rsidRDefault="00E308B2" w:rsidP="00AC5BAF">
            <w:pPr>
              <w:pStyle w:val="TAL"/>
            </w:pPr>
            <w:r>
              <w:t>4824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F257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DC6C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FEFEE" w14:textId="77777777" w:rsidR="00E308B2" w:rsidRDefault="00E308B2" w:rsidP="00AC5BAF">
            <w:pPr>
              <w:pStyle w:val="TAL"/>
            </w:pPr>
            <w:r>
              <w:t>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427F3"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D4861"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E867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8236C" w14:textId="77777777" w:rsidR="00E308B2" w:rsidRDefault="00E308B2" w:rsidP="00AC5BAF">
            <w:pPr>
              <w:pStyle w:val="TAL"/>
            </w:pPr>
            <w:r>
              <w:t>S2-2406688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3AA93"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386B1"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3247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AE649"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15E6D" w14:textId="77777777" w:rsidR="00E308B2" w:rsidRDefault="00E308B2" w:rsidP="00AC5BAF">
            <w:pPr>
              <w:pStyle w:val="TAL"/>
            </w:pPr>
          </w:p>
        </w:tc>
      </w:tr>
      <w:tr w:rsidR="00E308B2" w14:paraId="3A02218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A5A40" w14:textId="77777777" w:rsidR="00E308B2" w:rsidRDefault="00E308B2" w:rsidP="00AC5BAF">
            <w:pPr>
              <w:pStyle w:val="TAL"/>
              <w:rPr>
                <w:sz w:val="24"/>
                <w:szCs w:val="24"/>
              </w:rPr>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535F9" w14:textId="77777777" w:rsidR="00E308B2" w:rsidRDefault="00E308B2" w:rsidP="00AC5BAF">
            <w:pPr>
              <w:pStyle w:val="TAL"/>
            </w:pPr>
            <w:r>
              <w:t>4825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45A6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E516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4D639" w14:textId="77777777" w:rsidR="00E308B2" w:rsidRDefault="00E308B2" w:rsidP="00AC5BAF">
            <w:pPr>
              <w:pStyle w:val="TAL"/>
            </w:pPr>
            <w:r>
              <w:t>NF discovery and selection by target 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B1656"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49B9C"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29C9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F3748" w14:textId="77777777" w:rsidR="00E308B2" w:rsidRDefault="00E308B2" w:rsidP="00AC5BAF">
            <w:pPr>
              <w:pStyle w:val="TAL"/>
            </w:pPr>
            <w:r>
              <w:t>S2-2406745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8B5DA"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526DE" w14:textId="77777777" w:rsidR="00E308B2" w:rsidRDefault="00E308B2" w:rsidP="00AC5BAF">
            <w:pPr>
              <w:pStyle w:val="TAL"/>
            </w:pPr>
            <w:r>
              <w:t>TEI19_NFsel_by_tPLMN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0CEB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81C6C" w14:textId="77777777" w:rsidR="00E308B2" w:rsidRDefault="00E308B2" w:rsidP="00AC5BAF">
            <w:pPr>
              <w:pStyle w:val="TAL"/>
              <w:rPr>
                <w:sz w:val="24"/>
                <w:szCs w:val="24"/>
              </w:rPr>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74D6E" w14:textId="77777777" w:rsidR="00E308B2" w:rsidRDefault="00E308B2" w:rsidP="00AC5BAF">
            <w:pPr>
              <w:pStyle w:val="TAL"/>
            </w:pPr>
          </w:p>
        </w:tc>
      </w:tr>
      <w:tr w:rsidR="00E308B2" w14:paraId="32C9A43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DAE41" w14:textId="77777777" w:rsidR="00E308B2" w:rsidRDefault="00E308B2" w:rsidP="00AC5BAF">
            <w:pPr>
              <w:pStyle w:val="TAL"/>
              <w:rPr>
                <w:sz w:val="24"/>
                <w:szCs w:val="24"/>
              </w:rPr>
            </w:pPr>
            <w:r>
              <w:lastRenderedPageBreak/>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2EEDF" w14:textId="77777777" w:rsidR="00E308B2" w:rsidRDefault="00E308B2" w:rsidP="00AC5BAF">
            <w:pPr>
              <w:pStyle w:val="TAL"/>
            </w:pPr>
            <w:r>
              <w:t>1285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2B336" w14:textId="77777777" w:rsidR="00E308B2" w:rsidRDefault="00E308B2" w:rsidP="00AC5BAF">
            <w:pPr>
              <w:pStyle w:val="TAL"/>
            </w:pPr>
            <w: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1DC0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40330" w14:textId="77777777" w:rsidR="00E308B2" w:rsidRDefault="00E308B2" w:rsidP="00AC5BAF">
            <w:pPr>
              <w:pStyle w:val="TAL"/>
            </w:pPr>
            <w:r>
              <w:t>Clarification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B3D2E"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6C12F"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E201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2ABB6" w14:textId="77777777" w:rsidR="00E308B2" w:rsidRDefault="00E308B2" w:rsidP="00AC5BAF">
            <w:pPr>
              <w:pStyle w:val="TAL"/>
            </w:pPr>
            <w:r>
              <w:t>S2-2406178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24148" w14:textId="77777777" w:rsidR="00E308B2" w:rsidRDefault="00E308B2" w:rsidP="00AC5BAF">
            <w:pPr>
              <w:pStyle w:val="TAL"/>
            </w:pPr>
            <w:r>
              <w:t>Huawei, HiSilicon, Samsung,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F2AAB"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4AEDA" w14:textId="77777777" w:rsidR="00E308B2" w:rsidRDefault="00E308B2" w:rsidP="00AC5BAF">
            <w:pPr>
              <w:pStyle w:val="TAL"/>
            </w:pPr>
            <w:r>
              <w:t>Option 1: 6.1.2.1, 6.1.3.29, 6.1.3.18Option 2: 6.1.2.1, 6.1.2.5, 6.1.3.18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4A022"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0285F" w14:textId="77777777" w:rsidR="00E308B2" w:rsidRDefault="00E308B2" w:rsidP="00AC5BAF">
            <w:pPr>
              <w:pStyle w:val="TAL"/>
            </w:pPr>
          </w:p>
        </w:tc>
      </w:tr>
      <w:tr w:rsidR="00E308B2" w14:paraId="4719077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CEA47"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49703" w14:textId="77777777" w:rsidR="00E308B2" w:rsidRDefault="00E308B2" w:rsidP="00AC5BAF">
            <w:pPr>
              <w:pStyle w:val="TAL"/>
            </w:pPr>
            <w:r>
              <w:t>1285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21340" w14:textId="77777777" w:rsidR="00E308B2" w:rsidRDefault="00E308B2" w:rsidP="00AC5BAF">
            <w:pPr>
              <w:pStyle w:val="TAL"/>
            </w:pPr>
            <w: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94AD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872EA" w14:textId="77777777" w:rsidR="00E308B2" w:rsidRDefault="00E308B2" w:rsidP="00AC5BAF">
            <w:pPr>
              <w:pStyle w:val="TAL"/>
            </w:pPr>
            <w:r>
              <w:t>Clarification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D7B48"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F7829"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1923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403BB" w14:textId="77777777" w:rsidR="00E308B2" w:rsidRDefault="00E308B2" w:rsidP="00AC5BAF">
            <w:pPr>
              <w:pStyle w:val="TAL"/>
            </w:pPr>
            <w:r>
              <w:t>S2-2407017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FE10C" w14:textId="77777777" w:rsidR="00E308B2" w:rsidRDefault="00E308B2" w:rsidP="00AC5BAF">
            <w:pPr>
              <w:pStyle w:val="TAL"/>
            </w:pPr>
            <w:r>
              <w:t>Huawei, HiSilicon, Samsung, Nokia,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9411C"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3880B" w14:textId="77777777" w:rsidR="00E308B2" w:rsidRDefault="00E308B2" w:rsidP="00AC5BAF">
            <w:pPr>
              <w:pStyle w:val="TAL"/>
            </w:pPr>
            <w:r>
              <w:t>6.1.2.1, 6.1.2.5, 6.1.3.18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6E2AA"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27756" w14:textId="77777777" w:rsidR="00E308B2" w:rsidRDefault="00E308B2" w:rsidP="00AC5BAF">
            <w:pPr>
              <w:pStyle w:val="TAL"/>
            </w:pPr>
          </w:p>
        </w:tc>
      </w:tr>
      <w:tr w:rsidR="00E308B2" w14:paraId="745267E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F54CA"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4A1F2" w14:textId="77777777" w:rsidR="00E308B2" w:rsidRDefault="00E308B2" w:rsidP="00AC5BAF">
            <w:pPr>
              <w:pStyle w:val="TAL"/>
            </w:pPr>
            <w:r>
              <w:t>1285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5B594" w14:textId="77777777" w:rsidR="00E308B2" w:rsidRDefault="00E308B2" w:rsidP="00AC5BAF">
            <w:pPr>
              <w:pStyle w:val="TAL"/>
            </w:pPr>
            <w: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3C17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2A043" w14:textId="77777777" w:rsidR="00E308B2" w:rsidRDefault="00E308B2" w:rsidP="00AC5BAF">
            <w:pPr>
              <w:pStyle w:val="TAL"/>
            </w:pPr>
            <w:r>
              <w:t>Clarification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B31F7"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87B83"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745E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2802C" w14:textId="77777777" w:rsidR="00E308B2" w:rsidRDefault="00E308B2" w:rsidP="00AC5BAF">
            <w:pPr>
              <w:pStyle w:val="TAL"/>
            </w:pPr>
            <w:r>
              <w:t>S2-2407072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BE11D" w14:textId="77777777" w:rsidR="00E308B2" w:rsidRDefault="00E308B2" w:rsidP="00AC5BAF">
            <w:pPr>
              <w:pStyle w:val="TAL"/>
            </w:pPr>
            <w:r>
              <w:t>Huawei, HiSilicon, Samsung, Nokia,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8112A"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76D5E" w14:textId="77777777" w:rsidR="00E308B2" w:rsidRDefault="00E308B2" w:rsidP="00AC5BAF">
            <w:pPr>
              <w:pStyle w:val="TAL"/>
            </w:pPr>
            <w:r>
              <w:t>6.1.2.1, 6.1.2.5, 6.1.3.5, 6.1.3.18, 6.1.3.29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BABAF"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607B4" w14:textId="77777777" w:rsidR="00E308B2" w:rsidRDefault="00E308B2" w:rsidP="00AC5BAF">
            <w:pPr>
              <w:pStyle w:val="TAL"/>
            </w:pPr>
          </w:p>
        </w:tc>
      </w:tr>
      <w:tr w:rsidR="00E308B2" w14:paraId="7395639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8A9E4"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A4050" w14:textId="77777777" w:rsidR="00E308B2" w:rsidRDefault="00E308B2" w:rsidP="00AC5BAF">
            <w:pPr>
              <w:pStyle w:val="TAL"/>
            </w:pPr>
            <w:r>
              <w:t>1285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1DE2E" w14:textId="77777777" w:rsidR="00E308B2" w:rsidRDefault="00E308B2" w:rsidP="00AC5BAF">
            <w:pPr>
              <w:pStyle w:val="TAL"/>
            </w:pPr>
            <w:r>
              <w:t>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56F7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30B05" w14:textId="77777777" w:rsidR="00E308B2" w:rsidRDefault="00E308B2" w:rsidP="00AC5BAF">
            <w:pPr>
              <w:pStyle w:val="TAL"/>
            </w:pPr>
            <w:r>
              <w:t>Clarification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A74FD"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6F444"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58CD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8565D" w14:textId="77777777" w:rsidR="00E308B2" w:rsidRDefault="00E308B2" w:rsidP="00AC5BAF">
            <w:pPr>
              <w:pStyle w:val="TAL"/>
            </w:pPr>
            <w:r>
              <w:t>S2-2407233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61FB6" w14:textId="77777777" w:rsidR="00E308B2" w:rsidRDefault="00E308B2" w:rsidP="00AC5BAF">
            <w:pPr>
              <w:pStyle w:val="TAL"/>
            </w:pPr>
            <w:r>
              <w:t>Huawei, HiSilicon, Samsung, Nokia, OPPO,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B6640"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E9CFB" w14:textId="77777777" w:rsidR="00E308B2" w:rsidRDefault="00E308B2" w:rsidP="00AC5BAF">
            <w:pPr>
              <w:pStyle w:val="TAL"/>
            </w:pPr>
            <w:r>
              <w:t>6.1.2.1, 6.1.2.5, 6.1.3.5, 6.1.3.18, 6.1.3.29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95393"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81B1F" w14:textId="77777777" w:rsidR="00E308B2" w:rsidRDefault="00E308B2" w:rsidP="00AC5BAF">
            <w:pPr>
              <w:pStyle w:val="TAL"/>
            </w:pPr>
          </w:p>
        </w:tc>
      </w:tr>
      <w:tr w:rsidR="00E308B2" w14:paraId="7DCBB34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B0827"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487BA" w14:textId="77777777" w:rsidR="00E308B2" w:rsidRDefault="00E308B2" w:rsidP="00AC5BAF">
            <w:pPr>
              <w:pStyle w:val="TAL"/>
            </w:pPr>
            <w:r>
              <w:t>1288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7AFF4"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6052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F5C29" w14:textId="77777777" w:rsidR="00E308B2" w:rsidRDefault="00E308B2" w:rsidP="00AC5BAF">
            <w:pPr>
              <w:pStyle w:val="TAL"/>
            </w:pPr>
            <w:r>
              <w:t>Minimize number of UE and AM Policy Associations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F924C"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C3BC3"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D6CA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D063A" w14:textId="77777777" w:rsidR="00E308B2" w:rsidRDefault="00E308B2" w:rsidP="00AC5BAF">
            <w:pPr>
              <w:pStyle w:val="TAL"/>
            </w:pPr>
            <w:r>
              <w:t>S2-2406681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49937" w14:textId="77777777" w:rsidR="00E308B2" w:rsidRDefault="00E308B2" w:rsidP="00AC5BAF">
            <w:pPr>
              <w:pStyle w:val="TAL"/>
            </w:pPr>
            <w:r>
              <w:t>Ericsson, AT&amp;T, Verizon, Oracle, Nokia, Deutsche Telekom, Samsung, Huawei, 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6AB06" w14:textId="77777777" w:rsidR="00E308B2" w:rsidRDefault="00E308B2" w:rsidP="00AC5BAF">
            <w:pPr>
              <w:pStyle w:val="TAL"/>
            </w:pPr>
            <w:r>
              <w:t>TEI19_MINPA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BC911" w14:textId="77777777" w:rsidR="00E308B2" w:rsidRDefault="00E308B2" w:rsidP="00AC5BAF">
            <w:pPr>
              <w:pStyle w:val="TAL"/>
            </w:pPr>
            <w:r>
              <w:t>6.1.2.2.x (new), 6.1.2.2.y (new), 6.2.1.3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D5A6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126D7" w14:textId="77777777" w:rsidR="00E308B2" w:rsidRDefault="00E308B2" w:rsidP="00AC5BAF">
            <w:pPr>
              <w:pStyle w:val="TAL"/>
            </w:pPr>
          </w:p>
        </w:tc>
      </w:tr>
      <w:tr w:rsidR="00E308B2" w14:paraId="7B15662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9E5AB"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C8533" w14:textId="77777777" w:rsidR="00E308B2" w:rsidRDefault="00E308B2" w:rsidP="00AC5BAF">
            <w:pPr>
              <w:pStyle w:val="TAL"/>
            </w:pPr>
            <w:r>
              <w:t>1288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EB238" w14:textId="77777777" w:rsidR="00E308B2" w:rsidRDefault="00E308B2" w:rsidP="00AC5BAF">
            <w:pPr>
              <w:pStyle w:val="TAL"/>
            </w:pPr>
            <w: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7ED2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0DC36" w14:textId="77777777" w:rsidR="00E308B2" w:rsidRDefault="00E308B2" w:rsidP="00AC5BAF">
            <w:pPr>
              <w:pStyle w:val="TAL"/>
            </w:pPr>
            <w:r>
              <w:t>Minimize number of UE and AM Policy Associations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CD98F"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329E7"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B4C6B"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FAC58" w14:textId="77777777" w:rsidR="00E308B2" w:rsidRDefault="00E308B2" w:rsidP="00AC5BAF">
            <w:pPr>
              <w:pStyle w:val="TAL"/>
            </w:pPr>
            <w:r>
              <w:t>S2-2407031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36F07" w14:textId="77777777" w:rsidR="00E308B2" w:rsidRDefault="00E308B2" w:rsidP="00AC5BAF">
            <w:pPr>
              <w:pStyle w:val="TAL"/>
            </w:pPr>
            <w:r>
              <w:t>Ericsson, AT&amp;T, Verizon, Oracle, Nokia, Deutsche Telekom, Samsung, Huawei, 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74F30" w14:textId="77777777" w:rsidR="00E308B2" w:rsidRDefault="00E308B2" w:rsidP="00AC5BAF">
            <w:pPr>
              <w:pStyle w:val="TAL"/>
            </w:pPr>
            <w:r>
              <w:t>TEI19_MINPA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5B0A3" w14:textId="77777777" w:rsidR="00E308B2" w:rsidRDefault="00E308B2" w:rsidP="00AC5BAF">
            <w:pPr>
              <w:pStyle w:val="TAL"/>
            </w:pPr>
            <w:r>
              <w:t>6.1.2.2.x (new), 6.1.2.2.y (new), 6.2.1.3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65300"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B1586" w14:textId="77777777" w:rsidR="00E308B2" w:rsidRDefault="00E308B2" w:rsidP="00AC5BAF">
            <w:pPr>
              <w:pStyle w:val="TAL"/>
            </w:pPr>
          </w:p>
        </w:tc>
      </w:tr>
      <w:tr w:rsidR="00E308B2" w14:paraId="60ADAB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CFA5F"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E19CE" w14:textId="77777777" w:rsidR="00E308B2" w:rsidRDefault="00E308B2" w:rsidP="00AC5BAF">
            <w:pPr>
              <w:pStyle w:val="TAL"/>
            </w:pPr>
            <w:r>
              <w:t>1288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0C115" w14:textId="77777777" w:rsidR="00E308B2" w:rsidRDefault="00E308B2" w:rsidP="00AC5BAF">
            <w:pPr>
              <w:pStyle w:val="TAL"/>
            </w:pPr>
            <w: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C4D4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C4539" w14:textId="77777777" w:rsidR="00E308B2" w:rsidRDefault="00E308B2" w:rsidP="00AC5BAF">
            <w:pPr>
              <w:pStyle w:val="TAL"/>
            </w:pPr>
            <w:r>
              <w:t>Minimize number of UE and AM Policy Associations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885A7"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C51BA"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8225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B22CD" w14:textId="77777777" w:rsidR="00E308B2" w:rsidRDefault="00E308B2" w:rsidP="00AC5BAF">
            <w:pPr>
              <w:pStyle w:val="TAL"/>
            </w:pPr>
            <w:r>
              <w:t>S2-2407064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2E439" w14:textId="77777777" w:rsidR="00E308B2" w:rsidRDefault="00E308B2" w:rsidP="00AC5BAF">
            <w:pPr>
              <w:pStyle w:val="TAL"/>
            </w:pPr>
            <w:r>
              <w:t>Ericsson, AT&amp;T, Verizon, Oracle, Nokia, Deutsche Telekom, Samsung, Huawei, 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A18B3" w14:textId="77777777" w:rsidR="00E308B2" w:rsidRDefault="00E308B2" w:rsidP="00AC5BAF">
            <w:pPr>
              <w:pStyle w:val="TAL"/>
            </w:pPr>
            <w:r>
              <w:t>TEI19_MINPA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27B7F" w14:textId="77777777" w:rsidR="00E308B2" w:rsidRDefault="00E308B2" w:rsidP="00AC5BAF">
            <w:pPr>
              <w:pStyle w:val="TAL"/>
            </w:pPr>
            <w:r>
              <w:t>6.1.2.2.x (new), 6.1.2.1.x (new), 6.1.2.1.y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88358"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37008" w14:textId="77777777" w:rsidR="00E308B2" w:rsidRDefault="00E308B2" w:rsidP="00AC5BAF">
            <w:pPr>
              <w:pStyle w:val="TAL"/>
            </w:pPr>
          </w:p>
        </w:tc>
      </w:tr>
      <w:tr w:rsidR="00E308B2" w14:paraId="51D26D7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85B95"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E23A4" w14:textId="77777777" w:rsidR="00E308B2" w:rsidRDefault="00E308B2" w:rsidP="00AC5BAF">
            <w:pPr>
              <w:pStyle w:val="TAL"/>
            </w:pPr>
            <w:r>
              <w:t>1293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A337A"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5C00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41420" w14:textId="77777777" w:rsidR="00E308B2" w:rsidRDefault="00E308B2" w:rsidP="00AC5BAF">
            <w:pPr>
              <w:pStyle w:val="TAL"/>
            </w:pPr>
            <w:r>
              <w:t>Clarification on the network slice replacement event in PCF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4CBB7"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81F3F"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38B5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4EE61" w14:textId="77777777" w:rsidR="00E308B2" w:rsidRDefault="00E308B2" w:rsidP="00AC5BAF">
            <w:pPr>
              <w:pStyle w:val="TAL"/>
            </w:pPr>
            <w:r>
              <w:t>S2-2406721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9E96A" w14:textId="77777777" w:rsidR="00E308B2" w:rsidRDefault="00E308B2" w:rsidP="00AC5BAF">
            <w:pPr>
              <w:pStyle w:val="TAL"/>
            </w:pPr>
            <w:r>
              <w:t>ZTE,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C49D2"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8CD9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4CF16"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94AAB" w14:textId="77777777" w:rsidR="00E308B2" w:rsidRDefault="00E308B2" w:rsidP="00AC5BAF">
            <w:pPr>
              <w:pStyle w:val="TAL"/>
            </w:pPr>
          </w:p>
        </w:tc>
      </w:tr>
      <w:tr w:rsidR="00E308B2" w14:paraId="3A7E449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F5FC8"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A2971" w14:textId="77777777" w:rsidR="00E308B2" w:rsidRDefault="00E308B2" w:rsidP="00AC5BAF">
            <w:pPr>
              <w:pStyle w:val="TAL"/>
            </w:pPr>
            <w:r>
              <w:t>1296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486D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638E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0E7DB" w14:textId="77777777" w:rsidR="00E308B2" w:rsidRDefault="00E308B2" w:rsidP="00AC5BAF">
            <w:pPr>
              <w:pStyle w:val="TAL"/>
            </w:pPr>
            <w:r>
              <w:t>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B8769"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6B297"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E36D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A331E" w14:textId="77777777" w:rsidR="00E308B2" w:rsidRDefault="00E308B2" w:rsidP="00AC5BAF">
            <w:pPr>
              <w:pStyle w:val="TAL"/>
            </w:pPr>
            <w:r>
              <w:t>S2-2405928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7C00B" w14:textId="77777777" w:rsidR="00E308B2" w:rsidRDefault="00E308B2" w:rsidP="00AC5BAF">
            <w:pPr>
              <w:pStyle w:val="TAL"/>
            </w:pPr>
            <w:r>
              <w:t>Oracle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F3E0B"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BD4F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688BC" w14:textId="77777777" w:rsidR="00E308B2" w:rsidRDefault="00E308B2" w:rsidP="00AC5BAF">
            <w:pPr>
              <w:pStyle w:val="TAL"/>
              <w:rPr>
                <w:sz w:val="24"/>
                <w:szCs w:val="24"/>
              </w:rPr>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86F2F" w14:textId="77777777" w:rsidR="00E308B2" w:rsidRDefault="00E308B2" w:rsidP="00AC5BAF">
            <w:pPr>
              <w:pStyle w:val="TAL"/>
            </w:pPr>
          </w:p>
        </w:tc>
      </w:tr>
      <w:tr w:rsidR="00E308B2" w14:paraId="1F7334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9A7D4"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81D20" w14:textId="77777777" w:rsidR="00E308B2" w:rsidRDefault="00E308B2" w:rsidP="00AC5BAF">
            <w:pPr>
              <w:pStyle w:val="TAL"/>
            </w:pPr>
            <w:r>
              <w:t>1296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21570"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D481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3BBD3" w14:textId="77777777" w:rsidR="00E308B2" w:rsidRDefault="00E308B2" w:rsidP="00AC5BAF">
            <w:pPr>
              <w:pStyle w:val="TAL"/>
            </w:pPr>
            <w:r>
              <w:t>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97847"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8018E"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05C3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D485F" w14:textId="77777777" w:rsidR="00E308B2" w:rsidRDefault="00E308B2" w:rsidP="00AC5BAF">
            <w:pPr>
              <w:pStyle w:val="TAL"/>
            </w:pPr>
            <w:r>
              <w:t>S2-2407034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E416D" w14:textId="77777777" w:rsidR="00E308B2" w:rsidRDefault="00E308B2" w:rsidP="00AC5BAF">
            <w:pPr>
              <w:pStyle w:val="TAL"/>
            </w:pPr>
            <w:r>
              <w:t>Oracle, China Telecom,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0BA88"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0B545"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6E4F1" w14:textId="77777777" w:rsidR="00E308B2" w:rsidRDefault="00E308B2" w:rsidP="00AC5BAF">
            <w:pPr>
              <w:pStyle w:val="TAL"/>
              <w:rPr>
                <w:sz w:val="24"/>
                <w:szCs w:val="24"/>
              </w:rPr>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9D953" w14:textId="77777777" w:rsidR="00E308B2" w:rsidRDefault="00E308B2" w:rsidP="00AC5BAF">
            <w:pPr>
              <w:pStyle w:val="TAL"/>
            </w:pPr>
          </w:p>
        </w:tc>
      </w:tr>
      <w:tr w:rsidR="00E308B2" w14:paraId="52CF52E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3020E"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29A44" w14:textId="77777777" w:rsidR="00E308B2" w:rsidRDefault="00E308B2" w:rsidP="00AC5BAF">
            <w:pPr>
              <w:pStyle w:val="TAL"/>
            </w:pPr>
            <w:r>
              <w:t>1296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511F9"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F4D2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0C1BD" w14:textId="77777777" w:rsidR="00E308B2" w:rsidRDefault="00E308B2" w:rsidP="00AC5BAF">
            <w:pPr>
              <w:pStyle w:val="TAL"/>
            </w:pPr>
            <w:r>
              <w:t>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55C4F"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304DD"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E54A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321C6" w14:textId="77777777" w:rsidR="00E308B2" w:rsidRDefault="00E308B2" w:rsidP="00AC5BAF">
            <w:pPr>
              <w:pStyle w:val="TAL"/>
            </w:pPr>
            <w:r>
              <w:t>S2-2407067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39A38" w14:textId="77777777" w:rsidR="00E308B2" w:rsidRDefault="00E308B2" w:rsidP="00AC5BAF">
            <w:pPr>
              <w:pStyle w:val="TAL"/>
            </w:pPr>
            <w:r>
              <w:t>Oracle, China Telecom, Nokia,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048C2"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4225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5C111" w14:textId="77777777" w:rsidR="00E308B2" w:rsidRDefault="00E308B2" w:rsidP="00AC5BAF">
            <w:pPr>
              <w:pStyle w:val="TAL"/>
              <w:rPr>
                <w:sz w:val="24"/>
                <w:szCs w:val="24"/>
              </w:rPr>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C66C5" w14:textId="77777777" w:rsidR="00E308B2" w:rsidRDefault="00E308B2" w:rsidP="00AC5BAF">
            <w:pPr>
              <w:pStyle w:val="TAL"/>
            </w:pPr>
          </w:p>
        </w:tc>
      </w:tr>
      <w:tr w:rsidR="00E308B2" w14:paraId="06532B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B6E3B"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0CE3D" w14:textId="77777777" w:rsidR="00E308B2" w:rsidRDefault="00E308B2" w:rsidP="00AC5BAF">
            <w:pPr>
              <w:pStyle w:val="TAL"/>
            </w:pPr>
            <w:r>
              <w:t>1296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4B6EC" w14:textId="77777777" w:rsidR="00E308B2" w:rsidRDefault="00E308B2" w:rsidP="00AC5BAF">
            <w:pPr>
              <w:pStyle w:val="TAL"/>
            </w:pPr>
            <w: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A87D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A8372" w14:textId="77777777" w:rsidR="00E308B2" w:rsidRDefault="00E308B2" w:rsidP="00AC5BAF">
            <w:pPr>
              <w:pStyle w:val="TAL"/>
            </w:pPr>
            <w:r>
              <w:t>Spending Limits for UE Policies in Roaming scenario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190AB"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7CB76"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5317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702D5" w14:textId="77777777" w:rsidR="00E308B2" w:rsidRDefault="00E308B2" w:rsidP="00AC5BAF">
            <w:pPr>
              <w:pStyle w:val="TAL"/>
            </w:pPr>
            <w:r>
              <w:t>S2-2407283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4A176" w14:textId="77777777" w:rsidR="00E308B2" w:rsidRDefault="00E308B2" w:rsidP="00AC5BAF">
            <w:pPr>
              <w:pStyle w:val="TAL"/>
            </w:pPr>
            <w:r>
              <w:t>Oracle, China Telecom, Nokia,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2FDEB" w14:textId="77777777" w:rsidR="00E308B2" w:rsidRDefault="00E308B2" w:rsidP="00AC5BAF">
            <w:pPr>
              <w:pStyle w:val="TAL"/>
            </w:pPr>
            <w:r>
              <w:t>TEI19_SLUPiR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3CFE0" w14:textId="77777777" w:rsidR="00E308B2" w:rsidRDefault="00E308B2" w:rsidP="00AC5BAF">
            <w:pPr>
              <w:pStyle w:val="TAL"/>
            </w:pPr>
            <w:r>
              <w:t>6.1.1.4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AA45C"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02B20" w14:textId="77777777" w:rsidR="00E308B2" w:rsidRDefault="00E308B2" w:rsidP="00AC5BAF">
            <w:pPr>
              <w:pStyle w:val="TAL"/>
            </w:pPr>
          </w:p>
        </w:tc>
      </w:tr>
      <w:tr w:rsidR="00E308B2" w14:paraId="55A543D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A6531" w14:textId="77777777" w:rsidR="00E308B2" w:rsidRDefault="00E308B2" w:rsidP="00AC5BAF">
            <w:pPr>
              <w:pStyle w:val="TAL"/>
              <w:rPr>
                <w:sz w:val="24"/>
                <w:szCs w:val="24"/>
              </w:rPr>
            </w:pPr>
            <w:r>
              <w:lastRenderedPageBreak/>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8E70F" w14:textId="77777777" w:rsidR="00E308B2" w:rsidRDefault="00E308B2" w:rsidP="00AC5BAF">
            <w:pPr>
              <w:pStyle w:val="TAL"/>
            </w:pPr>
            <w:r>
              <w:t>1297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5179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7FB3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C44C5" w14:textId="77777777" w:rsidR="00E308B2" w:rsidRDefault="00E308B2" w:rsidP="00AC5BAF">
            <w:pPr>
              <w:pStyle w:val="TAL"/>
            </w:pPr>
            <w:r>
              <w:t>Minimize the Number of Policy Associations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6F55D" w14:textId="77777777" w:rsidR="00E308B2" w:rsidRDefault="00E308B2" w:rsidP="00AC5BAF">
            <w:pPr>
              <w:pStyle w:val="TAL"/>
            </w:pPr>
            <w: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FA24F"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2B36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83B53" w14:textId="77777777" w:rsidR="00E308B2" w:rsidRDefault="00E308B2" w:rsidP="00AC5BAF">
            <w:pPr>
              <w:pStyle w:val="TAL"/>
            </w:pPr>
            <w:r>
              <w:t>S2-2406113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8A3A4" w14:textId="77777777" w:rsidR="00E308B2" w:rsidRDefault="00E308B2" w:rsidP="00AC5BAF">
            <w:pPr>
              <w:pStyle w:val="TAL"/>
            </w:pPr>
            <w:r>
              <w:t>Ericsson, AT&amp;T, Verizon, Oracle, Nokia, Deutsche Telekom, Samsung, Huawei, 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A7ECE" w14:textId="77777777" w:rsidR="00E308B2" w:rsidRDefault="00E308B2" w:rsidP="00AC5BAF">
            <w:pPr>
              <w:pStyle w:val="TAL"/>
            </w:pPr>
            <w:r>
              <w:t>TEI19_MINPA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F6F7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3FEC7" w14:textId="77777777" w:rsidR="00E308B2" w:rsidRDefault="00E308B2" w:rsidP="00AC5BAF">
            <w:pPr>
              <w:pStyle w:val="TAL"/>
              <w:rPr>
                <w:sz w:val="24"/>
                <w:szCs w:val="24"/>
              </w:rPr>
            </w:pPr>
            <w: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1C3E7" w14:textId="77777777" w:rsidR="00E308B2" w:rsidRDefault="00E308B2" w:rsidP="00AC5BAF">
            <w:pPr>
              <w:pStyle w:val="TAL"/>
            </w:pPr>
          </w:p>
        </w:tc>
      </w:tr>
      <w:tr w:rsidR="00E308B2" w14:paraId="03759E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78D08"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A3928" w14:textId="77777777" w:rsidR="00E308B2" w:rsidRDefault="00E308B2" w:rsidP="00AC5BAF">
            <w:pPr>
              <w:pStyle w:val="TAL"/>
            </w:pPr>
            <w:r>
              <w:t>1298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F97C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ED53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62E45" w14:textId="77777777" w:rsidR="00E308B2" w:rsidRDefault="00E308B2" w:rsidP="00AC5BAF">
            <w:pPr>
              <w:pStyle w:val="TAL"/>
            </w:pPr>
            <w:r>
              <w:t>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9C2A4" w14:textId="77777777" w:rsidR="00E308B2" w:rsidRDefault="00E308B2" w:rsidP="00AC5BAF">
            <w:pPr>
              <w:pStyle w:val="TAL"/>
            </w:pPr>
            <w: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CE28D"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BEDF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45BFE" w14:textId="77777777" w:rsidR="00E308B2" w:rsidRDefault="00E308B2" w:rsidP="00AC5BAF">
            <w:pPr>
              <w:pStyle w:val="TAL"/>
            </w:pPr>
            <w:r>
              <w:t>S2-2406342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9FB82"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29B11"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3CA4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48766" w14:textId="77777777" w:rsidR="00E308B2" w:rsidRDefault="00E308B2" w:rsidP="00AC5BAF">
            <w:pPr>
              <w:pStyle w:val="TAL"/>
              <w:rPr>
                <w:sz w:val="24"/>
                <w:szCs w:val="24"/>
              </w:rPr>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B1A1D" w14:textId="77777777" w:rsidR="00E308B2" w:rsidRDefault="00E308B2" w:rsidP="00AC5BAF">
            <w:pPr>
              <w:pStyle w:val="TAL"/>
            </w:pPr>
          </w:p>
        </w:tc>
      </w:tr>
      <w:tr w:rsidR="00E308B2" w14:paraId="28FFCEF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B738A"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C538B" w14:textId="77777777" w:rsidR="00E308B2" w:rsidRDefault="00E308B2" w:rsidP="00AC5BAF">
            <w:pPr>
              <w:pStyle w:val="TAL"/>
            </w:pPr>
            <w:r>
              <w:t>1299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DD03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A9EB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76AD6" w14:textId="77777777" w:rsidR="00E308B2" w:rsidRDefault="00E308B2" w:rsidP="00AC5BAF">
            <w:pPr>
              <w:pStyle w:val="TAL"/>
            </w:pPr>
            <w:r>
              <w:t>Cleanup CR for TS 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A487E" w14:textId="77777777" w:rsidR="00E308B2" w:rsidRDefault="00E308B2" w:rsidP="00AC5BAF">
            <w:pPr>
              <w:pStyle w:val="TAL"/>
            </w:pPr>
            <w: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BDED2"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FD7F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DB325" w14:textId="77777777" w:rsidR="00E308B2" w:rsidRDefault="00E308B2" w:rsidP="00AC5BAF">
            <w:pPr>
              <w:pStyle w:val="TAL"/>
            </w:pPr>
            <w:r>
              <w:t>S2-2406367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E48B1" w14:textId="77777777" w:rsidR="00E308B2" w:rsidRDefault="00E308B2" w:rsidP="00AC5BAF">
            <w:pPr>
              <w:pStyle w:val="TAL"/>
            </w:pPr>
            <w:r>
              <w:t>Huawei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77543" w14:textId="77777777" w:rsidR="00E308B2" w:rsidRDefault="00E308B2" w:rsidP="00AC5BAF">
            <w:pPr>
              <w:pStyle w:val="TAL"/>
            </w:pPr>
            <w:r>
              <w:t>TEI18, 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A3F56" w14:textId="77777777" w:rsidR="00E308B2" w:rsidRDefault="00E308B2" w:rsidP="00AC5BAF">
            <w:pPr>
              <w:pStyle w:val="TAL"/>
            </w:pPr>
            <w:r>
              <w:t>3.2, 4.1, 4.2.6, 4.3.4, 4.3.6, 5.2.1, 5.2.2, 5.3.2, 5.3.10, 5.3.11, 5.3.12, 6.1.1.1, 6.1.1.2.2, 6.1.1.2a, 6.1.1.x (new), 6.1.2.2.3, 6.1.2.2.4, 6.1.3.1, 6.1.3.2.4, 6.1.3.18, 6.1.3.21, 6.1.3.22, 6.1.3.24, 6.1.3.26, 6.1.3.27.1, 6.1.3.27.3, 6.1.3.27.4, 6.1.3.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CC8B1"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C1148" w14:textId="77777777" w:rsidR="00E308B2" w:rsidRDefault="00E308B2" w:rsidP="00AC5BAF">
            <w:pPr>
              <w:pStyle w:val="TAL"/>
            </w:pPr>
          </w:p>
        </w:tc>
      </w:tr>
      <w:tr w:rsidR="00E308B2" w14:paraId="00E066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3FBCC"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FBD0B" w14:textId="77777777" w:rsidR="00E308B2" w:rsidRDefault="00E308B2" w:rsidP="00AC5BAF">
            <w:pPr>
              <w:pStyle w:val="TAL"/>
            </w:pPr>
            <w:r>
              <w:t>1299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41341"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390A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17A63" w14:textId="77777777" w:rsidR="00E308B2" w:rsidRDefault="00E308B2" w:rsidP="00AC5BAF">
            <w:pPr>
              <w:pStyle w:val="TAL"/>
            </w:pPr>
            <w:r>
              <w:t>Cleanup CR for TS 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0FD62" w14:textId="77777777" w:rsidR="00E308B2" w:rsidRDefault="00E308B2" w:rsidP="00AC5BAF">
            <w:pPr>
              <w:pStyle w:val="TAL"/>
            </w:pPr>
            <w: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57524"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BA61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EB8A9" w14:textId="77777777" w:rsidR="00E308B2" w:rsidRDefault="00E308B2" w:rsidP="00AC5BAF">
            <w:pPr>
              <w:pStyle w:val="TAL"/>
            </w:pPr>
            <w:r>
              <w:t>S2-2406880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F071B" w14:textId="77777777" w:rsidR="00E308B2" w:rsidRDefault="00E308B2" w:rsidP="00AC5BAF">
            <w:pPr>
              <w:pStyle w:val="TAL"/>
            </w:pPr>
            <w:r>
              <w:t>Huawei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07D3C" w14:textId="77777777" w:rsidR="00E308B2" w:rsidRDefault="00E308B2" w:rsidP="00AC5BAF">
            <w:pPr>
              <w:pStyle w:val="TAL"/>
            </w:pPr>
            <w:r>
              <w:t>TEI18, 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14C41" w14:textId="77777777" w:rsidR="00E308B2" w:rsidRDefault="00E308B2" w:rsidP="00AC5BAF">
            <w:pPr>
              <w:pStyle w:val="TAL"/>
            </w:pPr>
            <w:r>
              <w:t>3.2, 4.1, 4.2.6, 4.3.4, 4.3.6, 5.2.1, 5.2.2, 5.3.2, 5.3.10, 5.3.11, 5.3.12, 6.1.1.1, 6.1.1.2.2, 6.1.1.2a, 6.1.1.x (new), 6.1.2.2.3, 6.1.2.2.4, 6.1.3.1, 6.1.3.2.4, 6.1.3.18, 6.1.3.21, 6.1.3.22, 6.1.3.24, 6.1.3.26, 6.1.3.27.1, 6.1.3.27.3,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70AD8"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7C0E9" w14:textId="77777777" w:rsidR="00E308B2" w:rsidRDefault="00E308B2" w:rsidP="00AC5BAF">
            <w:pPr>
              <w:pStyle w:val="TAL"/>
            </w:pPr>
          </w:p>
        </w:tc>
      </w:tr>
      <w:tr w:rsidR="00E308B2" w14:paraId="17A3F9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E0EF8"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10269" w14:textId="77777777" w:rsidR="00E308B2" w:rsidRDefault="00E308B2" w:rsidP="00AC5BAF">
            <w:pPr>
              <w:pStyle w:val="TAL"/>
            </w:pPr>
            <w:r>
              <w:t>1299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62B92"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2471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D5EDF" w14:textId="77777777" w:rsidR="00E308B2" w:rsidRDefault="00E308B2" w:rsidP="00AC5BAF">
            <w:pPr>
              <w:pStyle w:val="TAL"/>
            </w:pPr>
            <w:r>
              <w:t>Cleanup CR for TS 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D68FB" w14:textId="77777777" w:rsidR="00E308B2" w:rsidRDefault="00E308B2" w:rsidP="00AC5BAF">
            <w:pPr>
              <w:pStyle w:val="TAL"/>
            </w:pPr>
            <w: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12219"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60CC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4CCCB" w14:textId="77777777" w:rsidR="00E308B2" w:rsidRDefault="00E308B2" w:rsidP="00AC5BAF">
            <w:pPr>
              <w:pStyle w:val="TAL"/>
            </w:pPr>
            <w:r>
              <w:t>S2-2407317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13874" w14:textId="77777777" w:rsidR="00E308B2" w:rsidRDefault="00E308B2" w:rsidP="00AC5BAF">
            <w:pPr>
              <w:pStyle w:val="TAL"/>
            </w:pPr>
            <w:r>
              <w:t>Huawei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F702A" w14:textId="77777777" w:rsidR="00E308B2" w:rsidRDefault="00E308B2" w:rsidP="00AC5BAF">
            <w:pPr>
              <w:pStyle w:val="TAL"/>
            </w:pPr>
            <w: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ED3AD" w14:textId="77777777" w:rsidR="00E308B2" w:rsidRDefault="00E308B2" w:rsidP="00AC5BAF">
            <w:pPr>
              <w:pStyle w:val="TAL"/>
            </w:pPr>
            <w:r>
              <w:t>3.2, 4.1, 4.2.6, 4.3.4, 4.3.6, 5.2.1, 5.2.2, 5.3.2, 5.3.10, 5.3.11, 5.3.12, 6.1.1.1, 6.1.1.2.2, 6.1.1.2a, 6.1.1.x (new), 6.1.2.2.3, 6.1.2.2.4, 6.1.3.1, 6.1.3.2.4, 6.1.3.18, 6.1.3.21, 6.1.3.22, 6.1.3.24, 6.1.3.26, 6.1.3.27.1, 6.1.3.27.3, 6.1.3.27.4, 6.1.3.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B5435"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A7696" w14:textId="77777777" w:rsidR="00E308B2" w:rsidRDefault="00E308B2" w:rsidP="00AC5BAF">
            <w:pPr>
              <w:pStyle w:val="TAL"/>
            </w:pPr>
          </w:p>
        </w:tc>
      </w:tr>
      <w:tr w:rsidR="00E308B2" w14:paraId="4297301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31AD8"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975B5" w14:textId="77777777" w:rsidR="00E308B2" w:rsidRDefault="00E308B2" w:rsidP="00AC5BAF">
            <w:pPr>
              <w:pStyle w:val="TAL"/>
            </w:pPr>
            <w:r>
              <w:t>1300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5852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238A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458CD" w14:textId="77777777" w:rsidR="00E308B2" w:rsidRDefault="00E308B2" w:rsidP="00AC5BAF">
            <w:pPr>
              <w:pStyle w:val="TAL"/>
            </w:pPr>
            <w:r>
              <w:t>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F8D28" w14:textId="77777777" w:rsidR="00E308B2" w:rsidRDefault="00E308B2" w:rsidP="00AC5BAF">
            <w:pPr>
              <w:pStyle w:val="TAL"/>
            </w:pPr>
            <w: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72BD1"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8ED88"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D56DF" w14:textId="77777777" w:rsidR="00E308B2" w:rsidRDefault="00E308B2" w:rsidP="00AC5BAF">
            <w:pPr>
              <w:pStyle w:val="TAL"/>
            </w:pPr>
            <w:r>
              <w:t>S2-2406578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A6209"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FAF84"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D0FEE" w14:textId="77777777" w:rsidR="00E308B2" w:rsidRDefault="00E308B2" w:rsidP="00AC5BAF">
            <w:pPr>
              <w:pStyle w:val="TAL"/>
            </w:pPr>
            <w:r>
              <w:t>6.1.3.5, 6.1.3.18, 6.1.3.21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8E10C"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E7410" w14:textId="77777777" w:rsidR="00E308B2" w:rsidRDefault="00E308B2" w:rsidP="00AC5BAF">
            <w:pPr>
              <w:pStyle w:val="TAL"/>
            </w:pPr>
          </w:p>
        </w:tc>
      </w:tr>
      <w:tr w:rsidR="00E308B2" w14:paraId="318D9D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D2851"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08F9B" w14:textId="77777777" w:rsidR="00E308B2" w:rsidRDefault="00E308B2" w:rsidP="00AC5BAF">
            <w:pPr>
              <w:pStyle w:val="TAL"/>
            </w:pPr>
            <w:r>
              <w:t>1300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20188"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1782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C31E9" w14:textId="77777777" w:rsidR="00E308B2" w:rsidRDefault="00E308B2" w:rsidP="00AC5BAF">
            <w:pPr>
              <w:pStyle w:val="TAL"/>
            </w:pPr>
            <w:r>
              <w:t>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39023" w14:textId="77777777" w:rsidR="00E308B2" w:rsidRDefault="00E308B2" w:rsidP="00AC5BAF">
            <w:pPr>
              <w:pStyle w:val="TAL"/>
            </w:pPr>
            <w: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D560C"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AE13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E4F60" w14:textId="77777777" w:rsidR="00E308B2" w:rsidRDefault="00E308B2" w:rsidP="00AC5BAF">
            <w:pPr>
              <w:pStyle w:val="TAL"/>
            </w:pPr>
            <w:r>
              <w:t>S2-2407123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7D44A" w14:textId="77777777" w:rsidR="00E308B2" w:rsidRDefault="00E308B2" w:rsidP="00AC5BAF">
            <w:pPr>
              <w:pStyle w:val="TAL"/>
            </w:pPr>
            <w:r>
              <w:t>Ericsson,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8007D"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77A93" w14:textId="77777777" w:rsidR="00E308B2" w:rsidRDefault="00E308B2" w:rsidP="00AC5BAF">
            <w:pPr>
              <w:pStyle w:val="TAL"/>
            </w:pPr>
            <w:r>
              <w:t>6.1.3.5, 6.1.3.18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637F7"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DBB0D" w14:textId="77777777" w:rsidR="00E308B2" w:rsidRDefault="00E308B2" w:rsidP="00AC5BAF">
            <w:pPr>
              <w:pStyle w:val="TAL"/>
            </w:pPr>
          </w:p>
        </w:tc>
      </w:tr>
      <w:tr w:rsidR="00E308B2" w14:paraId="6FD4D9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66896"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71690" w14:textId="77777777" w:rsidR="00E308B2" w:rsidRDefault="00E308B2" w:rsidP="00AC5BAF">
            <w:pPr>
              <w:pStyle w:val="TAL"/>
            </w:pPr>
            <w:r>
              <w:t>1300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96482"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1B30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E11A7" w14:textId="77777777" w:rsidR="00E308B2" w:rsidRDefault="00E308B2" w:rsidP="00AC5BAF">
            <w:pPr>
              <w:pStyle w:val="TAL"/>
            </w:pPr>
            <w:r>
              <w:t>Support of QoS monitoring capability configuration and transfer within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7DBAF" w14:textId="77777777" w:rsidR="00E308B2" w:rsidRDefault="00E308B2" w:rsidP="00AC5BAF">
            <w:pPr>
              <w:pStyle w:val="TAL"/>
            </w:pPr>
            <w: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38768"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E4CC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53686" w14:textId="77777777" w:rsidR="00E308B2" w:rsidRDefault="00E308B2" w:rsidP="00AC5BAF">
            <w:pPr>
              <w:pStyle w:val="TAL"/>
            </w:pPr>
            <w:r>
              <w:t>S2-2407281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95D8A" w14:textId="77777777" w:rsidR="00E308B2" w:rsidRDefault="00E308B2" w:rsidP="00AC5BAF">
            <w:pPr>
              <w:pStyle w:val="TAL"/>
            </w:pPr>
            <w:r>
              <w:t>Ericsson,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64D13"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7B8DB" w14:textId="77777777" w:rsidR="00E308B2" w:rsidRDefault="00E308B2" w:rsidP="00AC5BAF">
            <w:pPr>
              <w:pStyle w:val="TAL"/>
            </w:pPr>
            <w:r>
              <w:t>6.1.3.5, 6.1.3.18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B7311"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A0DEB" w14:textId="77777777" w:rsidR="00E308B2" w:rsidRDefault="00E308B2" w:rsidP="00AC5BAF">
            <w:pPr>
              <w:pStyle w:val="TAL"/>
            </w:pPr>
          </w:p>
        </w:tc>
      </w:tr>
      <w:tr w:rsidR="00E308B2" w14:paraId="4E7DF5C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43063" w14:textId="77777777" w:rsidR="00E308B2" w:rsidRDefault="00E308B2" w:rsidP="00AC5BAF">
            <w:pPr>
              <w:pStyle w:val="TAL"/>
              <w:rPr>
                <w:sz w:val="24"/>
                <w:szCs w:val="24"/>
              </w:rPr>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138AE" w14:textId="77777777" w:rsidR="00E308B2" w:rsidRDefault="00E308B2" w:rsidP="00AC5BAF">
            <w:pPr>
              <w:pStyle w:val="TAL"/>
            </w:pPr>
            <w:r>
              <w:t>1301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8489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4EF5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DCDF2" w14:textId="77777777" w:rsidR="00E308B2" w:rsidRDefault="00E308B2" w:rsidP="00AC5BAF">
            <w:pPr>
              <w:pStyle w:val="TAL"/>
            </w:pPr>
            <w:r>
              <w:t>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27663"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473A6"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5B6A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C9DDA" w14:textId="77777777" w:rsidR="00E308B2" w:rsidRDefault="00E308B2" w:rsidP="00AC5BAF">
            <w:pPr>
              <w:pStyle w:val="TAL"/>
            </w:pPr>
            <w:r>
              <w:t>S2-2406686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079BA"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AC3FC"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D9EA5" w14:textId="77777777" w:rsidR="00E308B2" w:rsidRDefault="00E308B2" w:rsidP="00AC5BAF">
            <w:pPr>
              <w:pStyle w:val="TAL"/>
            </w:pPr>
            <w:r>
              <w:t>5.3.12, 6.1.2.1, 6.1.3.5, 6.1.3.18, 6.1.3.29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C02C5" w14:textId="77777777" w:rsidR="00E308B2" w:rsidRDefault="00E308B2" w:rsidP="00AC5BAF">
            <w:pPr>
              <w:pStyle w:val="TAL"/>
            </w:pPr>
            <w:r>
              <w:t>Merged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32FD0" w14:textId="77777777" w:rsidR="00E308B2" w:rsidRDefault="00E308B2" w:rsidP="00AC5BAF">
            <w:pPr>
              <w:pStyle w:val="TAL"/>
            </w:pPr>
          </w:p>
        </w:tc>
      </w:tr>
      <w:tr w:rsidR="00E308B2" w14:paraId="27D310E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AF4D6" w14:textId="77777777" w:rsidR="00E308B2" w:rsidRDefault="00E308B2" w:rsidP="00AC5BAF">
            <w:pPr>
              <w:pStyle w:val="TAL"/>
              <w:rPr>
                <w:sz w:val="24"/>
                <w:szCs w:val="24"/>
              </w:rPr>
            </w:pPr>
            <w:r>
              <w:t>23.548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FA742" w14:textId="77777777" w:rsidR="00E308B2" w:rsidRDefault="00E308B2" w:rsidP="00AC5BAF">
            <w:pPr>
              <w:pStyle w:val="TAL"/>
            </w:pPr>
            <w:r>
              <w:t>0228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06FE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2FF4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97196" w14:textId="77777777" w:rsidR="00E308B2" w:rsidRDefault="00E308B2" w:rsidP="00AC5BAF">
            <w:pPr>
              <w:pStyle w:val="TAL"/>
            </w:pPr>
            <w:r>
              <w:t>Correction of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752F1"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5E461" w14:textId="77777777" w:rsidR="00E308B2" w:rsidRDefault="00E308B2" w:rsidP="00AC5BAF">
            <w:pPr>
              <w:pStyle w:val="TAL"/>
            </w:pPr>
            <w:r>
              <w:t>18.5.0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74EC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52325" w14:textId="77777777" w:rsidR="00E308B2" w:rsidRDefault="00E308B2" w:rsidP="00AC5BAF">
            <w:pPr>
              <w:pStyle w:val="TAL"/>
            </w:pPr>
            <w:r>
              <w:t>S2-2406052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224E5"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E591B"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D3AA6" w14:textId="77777777" w:rsidR="00E308B2" w:rsidRDefault="00E308B2" w:rsidP="00AC5BAF">
            <w:pPr>
              <w:pStyle w:val="TAL"/>
            </w:pPr>
            <w:r>
              <w:t>6.5.2.1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FC3F9"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E2736" w14:textId="77777777" w:rsidR="00E308B2" w:rsidRDefault="00E308B2" w:rsidP="00AC5BAF">
            <w:pPr>
              <w:pStyle w:val="TAL"/>
            </w:pPr>
          </w:p>
        </w:tc>
      </w:tr>
      <w:tr w:rsidR="00E308B2" w14:paraId="0A1E461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CDA17" w14:textId="77777777" w:rsidR="00E308B2" w:rsidRDefault="00E308B2" w:rsidP="00AC5BAF">
            <w:pPr>
              <w:pStyle w:val="TAL"/>
              <w:rPr>
                <w:sz w:val="24"/>
                <w:szCs w:val="24"/>
              </w:rPr>
            </w:pPr>
            <w:r>
              <w:lastRenderedPageBreak/>
              <w:t>23.586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79294" w14:textId="77777777" w:rsidR="00E308B2" w:rsidRDefault="00E308B2" w:rsidP="00AC5BAF">
            <w:pPr>
              <w:pStyle w:val="TAL"/>
            </w:pPr>
            <w:r>
              <w:t>0135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EF2A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00E6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4F9BB" w14:textId="77777777" w:rsidR="00E308B2" w:rsidRDefault="00E308B2" w:rsidP="00AC5BAF">
            <w:pPr>
              <w:pStyle w:val="TAL"/>
            </w:pPr>
            <w:r>
              <w:t>Update on SLPP message based on RAN WG2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D5586"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6C050" w14:textId="77777777" w:rsidR="00E308B2" w:rsidRDefault="00E308B2" w:rsidP="00AC5BAF">
            <w:pPr>
              <w:pStyle w:val="TAL"/>
            </w:pPr>
            <w:r>
              <w:t>18.3.0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C6D3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7B57E" w14:textId="77777777" w:rsidR="00E308B2" w:rsidRDefault="00E308B2" w:rsidP="00AC5BAF">
            <w:pPr>
              <w:pStyle w:val="TAL"/>
            </w:pPr>
            <w:r>
              <w:t>S2-2406096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A9809"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77560"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EB120" w14:textId="77777777" w:rsidR="00E308B2" w:rsidRDefault="00E308B2" w:rsidP="00AC5BAF">
            <w:pPr>
              <w:pStyle w:val="TAL"/>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DFCE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B1EED" w14:textId="77777777" w:rsidR="00E308B2" w:rsidRDefault="00E308B2" w:rsidP="00AC5BAF">
            <w:pPr>
              <w:pStyle w:val="TAL"/>
            </w:pPr>
          </w:p>
        </w:tc>
      </w:tr>
      <w:tr w:rsidR="00E308B2" w14:paraId="4C2E13E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47C1C" w14:textId="77777777" w:rsidR="00E308B2" w:rsidRDefault="00E308B2" w:rsidP="00AC5BAF">
            <w:pPr>
              <w:pStyle w:val="TAL"/>
              <w:rPr>
                <w:sz w:val="24"/>
                <w:szCs w:val="24"/>
              </w:rPr>
            </w:pPr>
            <w:r>
              <w:t>23.586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A1323" w14:textId="77777777" w:rsidR="00E308B2" w:rsidRDefault="00E308B2" w:rsidP="00AC5BAF">
            <w:pPr>
              <w:pStyle w:val="TAL"/>
            </w:pPr>
            <w:r>
              <w:t>0136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D252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7BB6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D8E59" w14:textId="77777777" w:rsidR="00E308B2" w:rsidRDefault="00E308B2" w:rsidP="00AC5BAF">
            <w:pPr>
              <w:pStyle w:val="TAL"/>
            </w:pPr>
            <w:r>
              <w:t>Add reference to UE Ranging privacy profile for Ranging/SL Positioning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AD90E"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5B710" w14:textId="77777777" w:rsidR="00E308B2" w:rsidRDefault="00E308B2" w:rsidP="00AC5BAF">
            <w:pPr>
              <w:pStyle w:val="TAL"/>
            </w:pPr>
            <w:r>
              <w:t>18.3.0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CDDD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86DA2" w14:textId="77777777" w:rsidR="00E308B2" w:rsidRDefault="00E308B2" w:rsidP="00AC5BAF">
            <w:pPr>
              <w:pStyle w:val="TAL"/>
            </w:pPr>
            <w:r>
              <w:t>S2-2406107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2AD7B"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6020D"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999AB" w14:textId="77777777" w:rsidR="00E308B2" w:rsidRDefault="00E308B2" w:rsidP="00AC5BAF">
            <w:pPr>
              <w:pStyle w:val="TAL"/>
            </w:pPr>
            <w:r>
              <w:t>5.10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9132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0BDCC" w14:textId="77777777" w:rsidR="00E308B2" w:rsidRDefault="00E308B2" w:rsidP="00AC5BAF">
            <w:pPr>
              <w:pStyle w:val="TAL"/>
            </w:pPr>
          </w:p>
        </w:tc>
      </w:tr>
      <w:tr w:rsidR="00E308B2" w14:paraId="7BCD3A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E41C3" w14:textId="77777777" w:rsidR="00E308B2" w:rsidRDefault="00E308B2" w:rsidP="00AC5BAF">
            <w:pPr>
              <w:pStyle w:val="TAL"/>
              <w:rPr>
                <w:sz w:val="24"/>
                <w:szCs w:val="24"/>
              </w:rPr>
            </w:pPr>
            <w:r>
              <w:t>23.586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D9C34" w14:textId="77777777" w:rsidR="00E308B2" w:rsidRDefault="00E308B2" w:rsidP="00AC5BAF">
            <w:pPr>
              <w:pStyle w:val="TAL"/>
            </w:pPr>
            <w:r>
              <w:t>0136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E1982"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566E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A2548" w14:textId="77777777" w:rsidR="00E308B2" w:rsidRDefault="00E308B2" w:rsidP="00AC5BAF">
            <w:pPr>
              <w:pStyle w:val="TAL"/>
            </w:pPr>
            <w:r>
              <w:t>Add reference to UE Ranging privacy profile for Ranging/SL Positioning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501D0"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36D6B" w14:textId="77777777" w:rsidR="00E308B2" w:rsidRDefault="00E308B2" w:rsidP="00AC5BAF">
            <w:pPr>
              <w:pStyle w:val="TAL"/>
            </w:pPr>
            <w:r>
              <w:t>18.3.0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9681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AA8AB" w14:textId="77777777" w:rsidR="00E308B2" w:rsidRDefault="00E308B2" w:rsidP="00AC5BAF">
            <w:pPr>
              <w:pStyle w:val="TAL"/>
            </w:pPr>
            <w:r>
              <w:t>S2-2407096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5AD6B" w14:textId="77777777" w:rsidR="00E308B2" w:rsidRDefault="00E308B2" w:rsidP="00AC5BAF">
            <w:pPr>
              <w:pStyle w:val="TAL"/>
            </w:pPr>
            <w:r>
              <w:t>Ericsson, 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AC11B"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EFD79" w14:textId="77777777" w:rsidR="00E308B2" w:rsidRDefault="00E308B2" w:rsidP="00AC5BAF">
            <w:pPr>
              <w:pStyle w:val="TAL"/>
            </w:pPr>
            <w:r>
              <w:t>4.3.4, 4.3.9, 4.3.7, 5.10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F14E6"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1A4D5" w14:textId="77777777" w:rsidR="00E308B2" w:rsidRDefault="00E308B2" w:rsidP="00AC5BAF">
            <w:pPr>
              <w:pStyle w:val="TAL"/>
            </w:pPr>
          </w:p>
        </w:tc>
      </w:tr>
      <w:tr w:rsidR="00E308B2" w14:paraId="1963517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57F87" w14:textId="77777777" w:rsidR="00E308B2" w:rsidRDefault="00E308B2" w:rsidP="00AC5BAF">
            <w:pPr>
              <w:pStyle w:val="TAL"/>
              <w:rPr>
                <w:sz w:val="24"/>
                <w:szCs w:val="24"/>
              </w:rPr>
            </w:pPr>
            <w:r>
              <w:t>23.586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A023B" w14:textId="77777777" w:rsidR="00E308B2" w:rsidRDefault="00E308B2" w:rsidP="00AC5BAF">
            <w:pPr>
              <w:pStyle w:val="TAL"/>
            </w:pPr>
            <w:r>
              <w:t>0136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48760"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A1D9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E91D5" w14:textId="77777777" w:rsidR="00E308B2" w:rsidRDefault="00E308B2" w:rsidP="00AC5BAF">
            <w:pPr>
              <w:pStyle w:val="TAL"/>
            </w:pPr>
            <w:r>
              <w:t>Add reference to UE Ranging privacy profile for Ranging/SL Positioning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D8001"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48838" w14:textId="77777777" w:rsidR="00E308B2" w:rsidRDefault="00E308B2" w:rsidP="00AC5BAF">
            <w:pPr>
              <w:pStyle w:val="TAL"/>
            </w:pPr>
            <w:r>
              <w:t>18.3.0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AAEBA"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DDC00" w14:textId="77777777" w:rsidR="00E308B2" w:rsidRDefault="00E308B2" w:rsidP="00AC5BAF">
            <w:pPr>
              <w:pStyle w:val="TAL"/>
            </w:pPr>
            <w:r>
              <w:t>S2-2407140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DE24F" w14:textId="77777777" w:rsidR="00E308B2" w:rsidRDefault="00E308B2" w:rsidP="00AC5BAF">
            <w:pPr>
              <w:pStyle w:val="TAL"/>
            </w:pPr>
            <w:r>
              <w:t>Ericsson, 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FE9A2"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2CC23" w14:textId="77777777" w:rsidR="00E308B2" w:rsidRDefault="00E308B2" w:rsidP="00AC5BAF">
            <w:pPr>
              <w:pStyle w:val="TAL"/>
            </w:pPr>
            <w:r>
              <w:t>4.3.4, 4.3.9, 4.3.7, 5.10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E1DDA"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C0472" w14:textId="77777777" w:rsidR="00E308B2" w:rsidRDefault="00E308B2" w:rsidP="00AC5BAF">
            <w:pPr>
              <w:pStyle w:val="TAL"/>
            </w:pPr>
          </w:p>
        </w:tc>
      </w:tr>
      <w:tr w:rsidR="00E308B2" w14:paraId="071BC96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A44F0" w14:textId="77777777" w:rsidR="00E308B2" w:rsidRDefault="00E308B2" w:rsidP="00AC5BAF">
            <w:pPr>
              <w:pStyle w:val="TAL"/>
              <w:rPr>
                <w:sz w:val="24"/>
                <w:szCs w:val="24"/>
              </w:rPr>
            </w:pPr>
            <w:r>
              <w:t>23.586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36FD2" w14:textId="77777777" w:rsidR="00E308B2" w:rsidRDefault="00E308B2" w:rsidP="00AC5BAF">
            <w:pPr>
              <w:pStyle w:val="TAL"/>
            </w:pPr>
            <w:r>
              <w:t>0137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5B3D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01B5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4A35B" w14:textId="77777777" w:rsidR="00E308B2" w:rsidRDefault="00E308B2" w:rsidP="00AC5BAF">
            <w:pPr>
              <w:pStyle w:val="TAL"/>
            </w:pPr>
            <w:r>
              <w:t>Clarification on the service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BA4FC"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549F7" w14:textId="77777777" w:rsidR="00E308B2" w:rsidRDefault="00E308B2" w:rsidP="00AC5BAF">
            <w:pPr>
              <w:pStyle w:val="TAL"/>
            </w:pPr>
            <w:r>
              <w:t>18.3.0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34A3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316BF" w14:textId="77777777" w:rsidR="00E308B2" w:rsidRDefault="00E308B2" w:rsidP="00AC5BAF">
            <w:pPr>
              <w:pStyle w:val="TAL"/>
            </w:pPr>
            <w:r>
              <w:t>S2-2406218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C4D0B"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4668D"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F1AF8" w14:textId="77777777" w:rsidR="00E308B2" w:rsidRDefault="00E308B2" w:rsidP="00AC5BAF">
            <w:pPr>
              <w:pStyle w:val="TAL"/>
            </w:pPr>
            <w:r>
              <w:t>5.6.1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A7D93"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0564E" w14:textId="77777777" w:rsidR="00E308B2" w:rsidRDefault="00E308B2" w:rsidP="00AC5BAF">
            <w:pPr>
              <w:pStyle w:val="TAL"/>
            </w:pPr>
          </w:p>
        </w:tc>
      </w:tr>
      <w:tr w:rsidR="00E308B2" w14:paraId="5102CE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935F3" w14:textId="77777777" w:rsidR="00E308B2" w:rsidRDefault="00E308B2" w:rsidP="00AC5BAF">
            <w:pPr>
              <w:pStyle w:val="TAL"/>
              <w:rPr>
                <w:sz w:val="24"/>
                <w:szCs w:val="24"/>
              </w:rPr>
            </w:pPr>
            <w:r>
              <w:t>23.586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78F76" w14:textId="77777777" w:rsidR="00E308B2" w:rsidRDefault="00E308B2" w:rsidP="00AC5BAF">
            <w:pPr>
              <w:pStyle w:val="TAL"/>
            </w:pPr>
            <w:r>
              <w:t>0137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74FB8"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A4C5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F813E" w14:textId="77777777" w:rsidR="00E308B2" w:rsidRDefault="00E308B2" w:rsidP="00AC5BAF">
            <w:pPr>
              <w:pStyle w:val="TAL"/>
            </w:pPr>
            <w:r>
              <w:t>Clarification on the service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E06FB"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EB4C1" w14:textId="77777777" w:rsidR="00E308B2" w:rsidRDefault="00E308B2" w:rsidP="00AC5BAF">
            <w:pPr>
              <w:pStyle w:val="TAL"/>
            </w:pPr>
            <w:r>
              <w:t>18.3.0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94DC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94992" w14:textId="77777777" w:rsidR="00E308B2" w:rsidRDefault="00E308B2" w:rsidP="00AC5BAF">
            <w:pPr>
              <w:pStyle w:val="TAL"/>
            </w:pPr>
            <w:r>
              <w:t>S2-2407094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83922"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4B80D"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59761" w14:textId="77777777" w:rsidR="00E308B2" w:rsidRDefault="00E308B2" w:rsidP="00AC5BAF">
            <w:pPr>
              <w:pStyle w:val="TAL"/>
            </w:pPr>
            <w:r>
              <w:t>5.6.1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D10BE"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8452D" w14:textId="77777777" w:rsidR="00E308B2" w:rsidRDefault="00E308B2" w:rsidP="00AC5BAF">
            <w:pPr>
              <w:pStyle w:val="TAL"/>
            </w:pPr>
          </w:p>
        </w:tc>
      </w:tr>
      <w:tr w:rsidR="00E308B2" w14:paraId="39CF4DC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46743" w14:textId="77777777" w:rsidR="00E308B2" w:rsidRDefault="00E308B2" w:rsidP="00AC5BAF">
            <w:pPr>
              <w:pStyle w:val="TAL"/>
              <w:rPr>
                <w:sz w:val="24"/>
                <w:szCs w:val="24"/>
              </w:rPr>
            </w:pPr>
            <w:r>
              <w:t>23.586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A588B" w14:textId="77777777" w:rsidR="00E308B2" w:rsidRDefault="00E308B2" w:rsidP="00AC5BAF">
            <w:pPr>
              <w:pStyle w:val="TAL"/>
            </w:pPr>
            <w:r>
              <w:t>0138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3B93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5625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9E0D7" w14:textId="77777777" w:rsidR="00E308B2" w:rsidRDefault="00E308B2" w:rsidP="00AC5BAF">
            <w:pPr>
              <w:pStyle w:val="TAL"/>
            </w:pPr>
            <w:r>
              <w:t>Clarification on the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39E61"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FB5E5" w14:textId="77777777" w:rsidR="00E308B2" w:rsidRDefault="00E308B2" w:rsidP="00AC5BAF">
            <w:pPr>
              <w:pStyle w:val="TAL"/>
            </w:pPr>
            <w:r>
              <w:t>18.3.0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1F70B"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F4D92" w14:textId="77777777" w:rsidR="00E308B2" w:rsidRDefault="00E308B2" w:rsidP="00AC5BAF">
            <w:pPr>
              <w:pStyle w:val="TAL"/>
            </w:pPr>
            <w:r>
              <w:t>S2-2406221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F9515"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72590"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8E478" w14:textId="77777777" w:rsidR="00E308B2" w:rsidRDefault="00E308B2" w:rsidP="00AC5BAF">
            <w:pPr>
              <w:pStyle w:val="TAL"/>
            </w:pPr>
            <w:r>
              <w:t>4.3.7, 4.3.9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1C3A9" w14:textId="77777777" w:rsidR="00E308B2" w:rsidRDefault="00E308B2" w:rsidP="00AC5BAF">
            <w:pPr>
              <w:pStyle w:val="TAL"/>
            </w:pPr>
            <w: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BEBBB" w14:textId="77777777" w:rsidR="00E308B2" w:rsidRDefault="00E308B2" w:rsidP="00AC5BAF">
            <w:pPr>
              <w:pStyle w:val="TAL"/>
            </w:pPr>
          </w:p>
        </w:tc>
      </w:tr>
      <w:tr w:rsidR="00E308B2" w14:paraId="4FB9F20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6E9CF" w14:textId="77777777" w:rsidR="00E308B2" w:rsidRDefault="00E308B2" w:rsidP="00AC5BAF">
            <w:pPr>
              <w:pStyle w:val="TAL"/>
              <w:rPr>
                <w:sz w:val="24"/>
                <w:szCs w:val="24"/>
              </w:rPr>
            </w:pPr>
            <w:r>
              <w:t>23.586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49E57" w14:textId="77777777" w:rsidR="00E308B2" w:rsidRDefault="00E308B2" w:rsidP="00AC5BAF">
            <w:pPr>
              <w:pStyle w:val="TAL"/>
            </w:pPr>
            <w:r>
              <w:t>0138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B37E9"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CCA59"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B96F8" w14:textId="77777777" w:rsidR="00E308B2" w:rsidRDefault="00E308B2" w:rsidP="00AC5BAF">
            <w:pPr>
              <w:pStyle w:val="TAL"/>
            </w:pPr>
            <w:r>
              <w:t>Clarification on the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B6B62"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3466C" w14:textId="77777777" w:rsidR="00E308B2" w:rsidRDefault="00E308B2" w:rsidP="00AC5BAF">
            <w:pPr>
              <w:pStyle w:val="TAL"/>
            </w:pPr>
            <w:r>
              <w:t>18.3.0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1837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C303C" w14:textId="77777777" w:rsidR="00E308B2" w:rsidRDefault="00E308B2" w:rsidP="00AC5BAF">
            <w:pPr>
              <w:pStyle w:val="TAL"/>
            </w:pPr>
            <w:r>
              <w:t>S2-2407093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351C0"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41895"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FB9D6" w14:textId="77777777" w:rsidR="00E308B2" w:rsidRDefault="00E308B2" w:rsidP="00AC5BAF">
            <w:pPr>
              <w:pStyle w:val="TAL"/>
            </w:pPr>
            <w:r>
              <w:t>4.3.7, 4.3.9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918F1"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E92FE" w14:textId="77777777" w:rsidR="00E308B2" w:rsidRDefault="00E308B2" w:rsidP="00AC5BAF">
            <w:pPr>
              <w:pStyle w:val="TAL"/>
            </w:pPr>
          </w:p>
        </w:tc>
      </w:tr>
      <w:tr w:rsidR="00E308B2" w14:paraId="5B18F09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651D4" w14:textId="77777777" w:rsidR="00E308B2" w:rsidRDefault="00E308B2" w:rsidP="00AC5BAF">
            <w:pPr>
              <w:pStyle w:val="TAL"/>
              <w:rPr>
                <w:sz w:val="24"/>
                <w:szCs w:val="24"/>
              </w:rPr>
            </w:pPr>
            <w:r>
              <w:t>23.586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E0BB4" w14:textId="77777777" w:rsidR="00E308B2" w:rsidRDefault="00E308B2" w:rsidP="00AC5BAF">
            <w:pPr>
              <w:pStyle w:val="TAL"/>
            </w:pPr>
            <w:r>
              <w:t>0139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3E27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4B70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EEE7A" w14:textId="77777777" w:rsidR="00E308B2" w:rsidRDefault="00E308B2" w:rsidP="00AC5BAF">
            <w:pPr>
              <w:pStyle w:val="TAL"/>
            </w:pPr>
            <w:r>
              <w:t>Clarification on the Application Layer ID in SLPP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F6AC2"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F3CF0" w14:textId="77777777" w:rsidR="00E308B2" w:rsidRDefault="00E308B2" w:rsidP="00AC5BAF">
            <w:pPr>
              <w:pStyle w:val="TAL"/>
            </w:pPr>
            <w:r>
              <w:t>18.3.0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1A05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06187" w14:textId="77777777" w:rsidR="00E308B2" w:rsidRDefault="00E308B2" w:rsidP="00AC5BAF">
            <w:pPr>
              <w:pStyle w:val="TAL"/>
            </w:pPr>
            <w:r>
              <w:t>S2-2406224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A358E"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58DA8"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856A7" w14:textId="77777777" w:rsidR="00E308B2" w:rsidRDefault="00E308B2" w:rsidP="00AC5BAF">
            <w:pPr>
              <w:pStyle w:val="TAL"/>
            </w:pPr>
            <w:r>
              <w:t>5.3.2.2, 6.8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0F85E"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514B9" w14:textId="77777777" w:rsidR="00E308B2" w:rsidRDefault="00E308B2" w:rsidP="00AC5BAF">
            <w:pPr>
              <w:pStyle w:val="TAL"/>
            </w:pPr>
          </w:p>
        </w:tc>
      </w:tr>
      <w:tr w:rsidR="00E308B2" w14:paraId="5C70C5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2ECEE" w14:textId="77777777" w:rsidR="00E308B2" w:rsidRDefault="00E308B2" w:rsidP="00AC5BAF">
            <w:pPr>
              <w:pStyle w:val="TAL"/>
              <w:rPr>
                <w:sz w:val="24"/>
                <w:szCs w:val="24"/>
              </w:rPr>
            </w:pPr>
            <w:r>
              <w:t>23.586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84E03" w14:textId="77777777" w:rsidR="00E308B2" w:rsidRDefault="00E308B2" w:rsidP="00AC5BAF">
            <w:pPr>
              <w:pStyle w:val="TAL"/>
            </w:pPr>
            <w:r>
              <w:t>0140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5A3F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09452"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6FA37" w14:textId="77777777" w:rsidR="00E308B2" w:rsidRDefault="00E308B2" w:rsidP="00AC5BAF">
            <w:pPr>
              <w:pStyle w:val="TAL"/>
            </w:pPr>
            <w:r>
              <w:t>Update about the Application layer ID and SLPP message forwarding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9BD15"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7DC2B" w14:textId="77777777" w:rsidR="00E308B2" w:rsidRDefault="00E308B2" w:rsidP="00AC5BAF">
            <w:pPr>
              <w:pStyle w:val="TAL"/>
            </w:pPr>
            <w:r>
              <w:t>18.3.0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63C1B"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CB398" w14:textId="77777777" w:rsidR="00E308B2" w:rsidRDefault="00E308B2" w:rsidP="00AC5BAF">
            <w:pPr>
              <w:pStyle w:val="TAL"/>
            </w:pPr>
            <w:r>
              <w:t>S2-2406592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2BB9D"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4575D"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8891E" w14:textId="77777777" w:rsidR="00E308B2" w:rsidRDefault="00E308B2" w:rsidP="00AC5BAF">
            <w:pPr>
              <w:pStyle w:val="TAL"/>
            </w:pPr>
            <w: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100D2" w14:textId="77777777" w:rsidR="00E308B2" w:rsidRDefault="00E308B2" w:rsidP="00AC5BAF">
            <w:pPr>
              <w:pStyle w:val="TAL"/>
            </w:pPr>
            <w: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91F40" w14:textId="77777777" w:rsidR="00E308B2" w:rsidRDefault="00E308B2" w:rsidP="00AC5BAF">
            <w:pPr>
              <w:pStyle w:val="TAL"/>
            </w:pPr>
          </w:p>
        </w:tc>
      </w:tr>
      <w:tr w:rsidR="00E308B2" w14:paraId="2E6322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48A05" w14:textId="77777777" w:rsidR="00E308B2" w:rsidRDefault="00E308B2" w:rsidP="00AC5BAF">
            <w:pPr>
              <w:pStyle w:val="TAL"/>
              <w:rPr>
                <w:sz w:val="24"/>
                <w:szCs w:val="24"/>
              </w:rPr>
            </w:pPr>
            <w:r>
              <w:t>23.586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FE491" w14:textId="77777777" w:rsidR="00E308B2" w:rsidRDefault="00E308B2" w:rsidP="00AC5BAF">
            <w:pPr>
              <w:pStyle w:val="TAL"/>
            </w:pPr>
            <w:r>
              <w:t>0141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0672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2A3F4"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89E7B" w14:textId="77777777" w:rsidR="00E308B2" w:rsidRDefault="00E308B2" w:rsidP="00AC5BAF">
            <w:pPr>
              <w:pStyle w:val="TAL"/>
            </w:pPr>
            <w:r>
              <w:t>Cleanups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4C288" w14:textId="77777777" w:rsidR="00E308B2" w:rsidRDefault="00E308B2" w:rsidP="00AC5BAF">
            <w:pPr>
              <w:pStyle w:val="TAL"/>
            </w:pPr>
            <w: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799F8" w14:textId="77777777" w:rsidR="00E308B2" w:rsidRDefault="00E308B2" w:rsidP="00AC5BAF">
            <w:pPr>
              <w:pStyle w:val="TAL"/>
            </w:pPr>
            <w:r>
              <w:t>18.3.0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AB2A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3CE4B" w14:textId="77777777" w:rsidR="00E308B2" w:rsidRDefault="00E308B2" w:rsidP="00AC5BAF">
            <w:pPr>
              <w:pStyle w:val="TAL"/>
            </w:pPr>
            <w:r>
              <w:t>S2-2406647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DB3C3" w14:textId="77777777" w:rsidR="00E308B2" w:rsidRDefault="00E308B2" w:rsidP="00AC5BAF">
            <w:pPr>
              <w:pStyle w:val="TAL"/>
            </w:pPr>
            <w:r>
              <w: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6399A" w14:textId="77777777" w:rsidR="00E308B2" w:rsidRDefault="00E308B2" w:rsidP="00AC5BAF">
            <w:pPr>
              <w:pStyle w:val="TAL"/>
            </w:pPr>
            <w:r>
              <w:t>Ranging_SL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C9140" w14:textId="77777777" w:rsidR="00E308B2" w:rsidRDefault="00E308B2" w:rsidP="00AC5BAF">
            <w:pPr>
              <w:pStyle w:val="TAL"/>
            </w:pPr>
            <w:r>
              <w:t>3.2, 5.2.2, 5.3.3, 5.5.2, 6.4.2.2, 6.4.3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D28F5" w14:textId="77777777" w:rsidR="00E308B2" w:rsidRDefault="00E308B2" w:rsidP="00AC5BAF">
            <w:pPr>
              <w:pStyle w:val="TAL"/>
            </w:pPr>
            <w:r>
              <w:t>Agreed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8F747" w14:textId="77777777" w:rsidR="00E308B2" w:rsidRDefault="00E308B2" w:rsidP="00AC5BAF">
            <w:pPr>
              <w:pStyle w:val="TAL"/>
            </w:pPr>
          </w:p>
        </w:tc>
      </w:tr>
    </w:tbl>
    <w:p w14:paraId="2C1F3774" w14:textId="77777777" w:rsidR="00E308B2" w:rsidRDefault="00E308B2" w:rsidP="00E308B2">
      <w:pPr>
        <w:rPr>
          <w:rFonts w:eastAsia="Times New Roman"/>
          <w:sz w:val="24"/>
          <w:szCs w:val="24"/>
        </w:rPr>
      </w:pPr>
      <w:r>
        <w:rPr>
          <w:rFonts w:eastAsia="Times New Roman"/>
        </w:rPr>
        <w:br/>
        <w:t>152 Entries</w:t>
      </w:r>
    </w:p>
    <w:p w14:paraId="449F1CFB" w14:textId="77777777" w:rsidR="00E308B2" w:rsidRDefault="00E308B2" w:rsidP="00E308B2">
      <w:pPr>
        <w:pStyle w:val="Heading1"/>
        <w:rPr>
          <w:rFonts w:eastAsiaTheme="minorEastAsia"/>
        </w:rPr>
      </w:pPr>
      <w:bookmarkStart w:id="161" w:name="_Toc177620713"/>
      <w:r>
        <w:rPr>
          <w:b/>
        </w:rPr>
        <w:lastRenderedPageBreak/>
        <w:t>B.3</w:t>
      </w:r>
      <w:r>
        <w:rPr>
          <w:b/>
        </w:rPr>
        <w:tab/>
        <w:t>List of approved P-CRs</w:t>
      </w:r>
      <w:bookmarkEnd w:id="161"/>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12"/>
        <w:gridCol w:w="689"/>
        <w:gridCol w:w="409"/>
        <w:gridCol w:w="3482"/>
        <w:gridCol w:w="798"/>
        <w:gridCol w:w="6428"/>
        <w:gridCol w:w="1981"/>
        <w:gridCol w:w="801"/>
      </w:tblGrid>
      <w:tr w:rsidR="00E308B2" w14:paraId="199EEC24" w14:textId="77777777" w:rsidTr="00AC5BAF">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72799BC" w14:textId="77777777" w:rsidR="00E308B2" w:rsidRDefault="00E308B2" w:rsidP="00AC5BAF">
            <w:pPr>
              <w:pStyle w:val="TAH"/>
            </w:pPr>
            <w:r>
              <w:lastRenderedPageBreak/>
              <w:t>Mtg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5417EE4" w14:textId="77777777" w:rsidR="00E308B2" w:rsidRDefault="00E308B2" w:rsidP="00AC5BAF">
            <w:pPr>
              <w:pStyle w:val="TAH"/>
            </w:pPr>
            <w:r>
              <w:t>Spec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CADB025" w14:textId="77777777" w:rsidR="00E308B2" w:rsidRDefault="00E308B2" w:rsidP="00AC5BAF">
            <w:pPr>
              <w:pStyle w:val="TAH"/>
            </w:pPr>
            <w:r>
              <w:t>Rel</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E4B4194" w14:textId="77777777" w:rsidR="00E308B2" w:rsidRDefault="00E308B2" w:rsidP="00AC5BAF">
            <w:pPr>
              <w:pStyle w:val="TAH"/>
            </w:pPr>
            <w:r>
              <w:t>Subject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81F7ED7" w14:textId="77777777" w:rsidR="00E308B2" w:rsidRDefault="00E308B2" w:rsidP="00AC5BAF">
            <w:pPr>
              <w:pStyle w:val="TAH"/>
            </w:pPr>
            <w: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B51E128" w14:textId="77777777" w:rsidR="00E308B2" w:rsidRDefault="00E308B2" w:rsidP="00AC5BAF">
            <w:pPr>
              <w:pStyle w:val="TAH"/>
            </w:pPr>
            <w: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F37C0AF" w14:textId="77777777" w:rsidR="00E308B2" w:rsidRDefault="00E308B2" w:rsidP="00AC5BAF">
            <w:pPr>
              <w:pStyle w:val="TAH"/>
            </w:pPr>
            <w:r>
              <w:t>Work Item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8E7A482" w14:textId="77777777" w:rsidR="00E308B2" w:rsidRDefault="00E308B2" w:rsidP="00AC5BAF">
            <w:pPr>
              <w:pStyle w:val="TAH"/>
            </w:pPr>
            <w:r>
              <w:t>Status</w:t>
            </w:r>
          </w:p>
        </w:tc>
      </w:tr>
      <w:tr w:rsidR="00E308B2" w14:paraId="48C7ABE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5DD8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10DBE" w14:textId="77777777" w:rsidR="00E308B2" w:rsidRDefault="00E308B2" w:rsidP="00AC5BAF">
            <w:pPr>
              <w:pStyle w:val="TAL"/>
            </w:pPr>
            <w:r>
              <w:t>23.700-03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8E93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8F635" w14:textId="77777777" w:rsidR="00E308B2" w:rsidRDefault="00E308B2" w:rsidP="00AC5BAF">
            <w:pPr>
              <w:pStyle w:val="TAL"/>
            </w:pPr>
            <w:r>
              <w:t>KI#1 and 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A2905" w14:textId="77777777" w:rsidR="00E308B2" w:rsidRDefault="00E308B2" w:rsidP="00AC5BAF">
            <w:pPr>
              <w:pStyle w:val="TAL"/>
            </w:pPr>
            <w:r>
              <w:t>S2-2407108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46F85" w14:textId="77777777" w:rsidR="00E308B2" w:rsidRDefault="00E308B2" w:rsidP="00AC5BAF">
            <w:pPr>
              <w:pStyle w:val="TAL"/>
            </w:pPr>
            <w:r>
              <w:t>Ericsson, Qualcomm Incorporated, FirstNet, AT&amp;T, NIST, Nokia, Nokia Shanghai Bell, Huawei, OPPO, Hisilicon, KPN N.V., LGE, Intel, MediaTek Inc., Samsung, SHARP, US DHS Science &amp; Technology, InterDigital, China Telecom,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71ED4"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678DD" w14:textId="77777777" w:rsidR="00E308B2" w:rsidRDefault="00E308B2" w:rsidP="00AC5BAF">
            <w:pPr>
              <w:pStyle w:val="TAL"/>
            </w:pPr>
            <w:r>
              <w:t>Approved</w:t>
            </w:r>
          </w:p>
        </w:tc>
      </w:tr>
      <w:tr w:rsidR="00E308B2" w14:paraId="160C08A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B5D51"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7CB6F" w14:textId="77777777" w:rsidR="00E308B2" w:rsidRDefault="00E308B2" w:rsidP="00AC5BAF">
            <w:pPr>
              <w:pStyle w:val="TAL"/>
            </w:pPr>
            <w:r>
              <w:t>23.700-03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447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5F6B9" w14:textId="77777777" w:rsidR="00E308B2" w:rsidRDefault="00E308B2" w:rsidP="00AC5BAF">
            <w:pPr>
              <w:pStyle w:val="TAL"/>
            </w:pPr>
            <w:r>
              <w:t>TR 23.700-03: Solution#3 updates based on NWM feedback.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6D8EB" w14:textId="77777777" w:rsidR="00E308B2" w:rsidRDefault="00E308B2" w:rsidP="00AC5BAF">
            <w:pPr>
              <w:pStyle w:val="TAL"/>
            </w:pPr>
            <w:r>
              <w:t>S2-2407206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C94AD"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07A80"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86F8B" w14:textId="77777777" w:rsidR="00E308B2" w:rsidRDefault="00E308B2" w:rsidP="00AC5BAF">
            <w:pPr>
              <w:pStyle w:val="TAL"/>
            </w:pPr>
            <w:r>
              <w:t>Approved</w:t>
            </w:r>
          </w:p>
        </w:tc>
      </w:tr>
      <w:tr w:rsidR="00E308B2" w14:paraId="0222120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5C53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CA0AE" w14:textId="77777777" w:rsidR="00E308B2" w:rsidRDefault="00E308B2" w:rsidP="00AC5BAF">
            <w:pPr>
              <w:pStyle w:val="TAL"/>
            </w:pPr>
            <w:r>
              <w:t>23.700-06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D262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D7212" w14:textId="77777777" w:rsidR="00E308B2" w:rsidRDefault="00E308B2" w:rsidP="00AC5BAF">
            <w:pPr>
              <w:pStyle w:val="TAL"/>
            </w:pPr>
            <w:r>
              <w:t>KI#6: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DF675" w14:textId="77777777" w:rsidR="00E308B2" w:rsidRDefault="00E308B2" w:rsidP="00AC5BAF">
            <w:pPr>
              <w:pStyle w:val="TAL"/>
            </w:pPr>
            <w:r>
              <w:t>S2-2407274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498C7"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605EE"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E23D9" w14:textId="77777777" w:rsidR="00E308B2" w:rsidRDefault="00E308B2" w:rsidP="00AC5BAF">
            <w:pPr>
              <w:pStyle w:val="TAL"/>
            </w:pPr>
            <w:r>
              <w:t>Approved</w:t>
            </w:r>
          </w:p>
        </w:tc>
      </w:tr>
      <w:tr w:rsidR="00E308B2" w14:paraId="2C36662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95F7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14849" w14:textId="77777777" w:rsidR="00E308B2" w:rsidRDefault="00E308B2" w:rsidP="00AC5BAF">
            <w:pPr>
              <w:pStyle w:val="TAL"/>
            </w:pPr>
            <w:r>
              <w:t>23.700-06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EC51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C5334" w14:textId="77777777" w:rsidR="00E308B2" w:rsidRDefault="00E308B2" w:rsidP="00AC5BAF">
            <w:pPr>
              <w:pStyle w:val="TAL"/>
            </w:pPr>
            <w:r>
              <w:t>TR 23.700-06 conclusion proposals based on NWM discussions.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0ED27" w14:textId="77777777" w:rsidR="00E308B2" w:rsidRDefault="00E308B2" w:rsidP="00AC5BAF">
            <w:pPr>
              <w:pStyle w:val="TAL"/>
            </w:pPr>
            <w:r>
              <w:t>S2-2407340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69D00" w14:textId="77777777" w:rsidR="00E308B2" w:rsidRDefault="00E308B2" w:rsidP="00AC5BAF">
            <w:pPr>
              <w:pStyle w:val="TAL"/>
            </w:pPr>
            <w:r>
              <w:t>Qualcomm Incorporated,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1ECCF"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67294" w14:textId="77777777" w:rsidR="00E308B2" w:rsidRDefault="00E308B2" w:rsidP="00AC5BAF">
            <w:pPr>
              <w:pStyle w:val="TAL"/>
            </w:pPr>
            <w:r>
              <w:t>Approved</w:t>
            </w:r>
          </w:p>
        </w:tc>
      </w:tr>
      <w:tr w:rsidR="00E308B2" w14:paraId="42B3A0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94CC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2E54E" w14:textId="77777777" w:rsidR="00E308B2" w:rsidRDefault="00E308B2" w:rsidP="00AC5BAF">
            <w:pPr>
              <w:pStyle w:val="TAL"/>
            </w:pPr>
            <w:r>
              <w:t>23.700-06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39C9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BB3C9" w14:textId="77777777" w:rsidR="00E308B2" w:rsidRDefault="00E308B2" w:rsidP="00AC5BAF">
            <w:pPr>
              <w:pStyle w:val="TAL"/>
            </w:pPr>
            <w:r>
              <w:t>KI #5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CF8D1" w14:textId="77777777" w:rsidR="00E308B2" w:rsidRDefault="00E308B2" w:rsidP="00AC5BAF">
            <w:pPr>
              <w:pStyle w:val="TAL"/>
            </w:pPr>
            <w:r>
              <w:t>S2-2407344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238C0"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7FAE4"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0A7D6" w14:textId="77777777" w:rsidR="00E308B2" w:rsidRDefault="00E308B2" w:rsidP="00AC5BAF">
            <w:pPr>
              <w:pStyle w:val="TAL"/>
            </w:pPr>
            <w:r>
              <w:t>Approved</w:t>
            </w:r>
          </w:p>
        </w:tc>
      </w:tr>
      <w:tr w:rsidR="00E308B2" w14:paraId="081D89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5D27A"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83636" w14:textId="77777777" w:rsidR="00E308B2" w:rsidRDefault="00E308B2" w:rsidP="00AC5BAF">
            <w:pPr>
              <w:pStyle w:val="TAL"/>
            </w:pPr>
            <w:r>
              <w:t>23.700-06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48FA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8FB2C" w14:textId="77777777" w:rsidR="00E308B2" w:rsidRDefault="00E308B2" w:rsidP="00AC5BAF">
            <w:pPr>
              <w:pStyle w:val="TAL"/>
            </w:pPr>
            <w:r>
              <w:t>KI#1: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8B595" w14:textId="77777777" w:rsidR="00E308B2" w:rsidRDefault="00E308B2" w:rsidP="00AC5BAF">
            <w:pPr>
              <w:pStyle w:val="TAL"/>
            </w:pPr>
            <w:r>
              <w:t>S2-2407341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ACC81"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42D42"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8FFE4" w14:textId="77777777" w:rsidR="00E308B2" w:rsidRDefault="00E308B2" w:rsidP="00AC5BAF">
            <w:pPr>
              <w:pStyle w:val="TAL"/>
            </w:pPr>
            <w:r>
              <w:t>Approved</w:t>
            </w:r>
          </w:p>
        </w:tc>
      </w:tr>
      <w:tr w:rsidR="00E308B2" w14:paraId="3EC3763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4316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917A3" w14:textId="77777777" w:rsidR="00E308B2" w:rsidRDefault="00E308B2" w:rsidP="00AC5BAF">
            <w:pPr>
              <w:pStyle w:val="TAL"/>
            </w:pPr>
            <w:r>
              <w:t>23.700-06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C979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F56DC" w14:textId="77777777" w:rsidR="00E308B2" w:rsidRDefault="00E308B2" w:rsidP="00AC5BAF">
            <w:pPr>
              <w:pStyle w:val="TAL"/>
            </w:pPr>
            <w:r>
              <w:t>KI #2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4372C" w14:textId="77777777" w:rsidR="00E308B2" w:rsidRDefault="00E308B2" w:rsidP="00AC5BAF">
            <w:pPr>
              <w:pStyle w:val="TAL"/>
            </w:pPr>
            <w:r>
              <w:t>S2-2407342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57990" w14:textId="77777777" w:rsidR="00E308B2" w:rsidRDefault="00E308B2" w:rsidP="00AC5BAF">
            <w:pPr>
              <w:pStyle w:val="TAL"/>
            </w:pPr>
            <w:r>
              <w:t>Ericsson, LG Electronics,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55657"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E16F4" w14:textId="77777777" w:rsidR="00E308B2" w:rsidRDefault="00E308B2" w:rsidP="00AC5BAF">
            <w:pPr>
              <w:pStyle w:val="TAL"/>
            </w:pPr>
            <w:r>
              <w:t>Approved</w:t>
            </w:r>
          </w:p>
        </w:tc>
      </w:tr>
      <w:tr w:rsidR="00E308B2" w14:paraId="22080E4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A10B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F1671" w14:textId="77777777" w:rsidR="00E308B2" w:rsidRDefault="00E308B2" w:rsidP="00AC5BAF">
            <w:pPr>
              <w:pStyle w:val="TAL"/>
            </w:pPr>
            <w:r>
              <w:t>23.700-06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CB31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00CA5" w14:textId="77777777" w:rsidR="00E308B2" w:rsidRDefault="00E308B2" w:rsidP="00AC5BAF">
            <w:pPr>
              <w:pStyle w:val="TAL"/>
            </w:pPr>
            <w:r>
              <w:t>KI#4: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1D6E7" w14:textId="77777777" w:rsidR="00E308B2" w:rsidRDefault="00E308B2" w:rsidP="00AC5BAF">
            <w:pPr>
              <w:pStyle w:val="TAL"/>
            </w:pPr>
            <w:r>
              <w:t>S2-2407343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E4843"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7255B"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0E6ED" w14:textId="77777777" w:rsidR="00E308B2" w:rsidRDefault="00E308B2" w:rsidP="00AC5BAF">
            <w:pPr>
              <w:pStyle w:val="TAL"/>
            </w:pPr>
            <w:r>
              <w:t>Approved</w:t>
            </w:r>
          </w:p>
        </w:tc>
      </w:tr>
      <w:tr w:rsidR="00E308B2" w14:paraId="4A48109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7ACB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94E1B" w14:textId="77777777" w:rsidR="00E308B2" w:rsidRDefault="00E308B2" w:rsidP="00AC5BAF">
            <w:pPr>
              <w:pStyle w:val="TAL"/>
            </w:pPr>
            <w:r>
              <w:t>23.700-13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63E0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71CD6" w14:textId="77777777" w:rsidR="00E308B2" w:rsidRDefault="00E308B2" w:rsidP="00AC5BAF">
            <w:pPr>
              <w:pStyle w:val="TAL"/>
            </w:pPr>
            <w:r>
              <w:t>Update sol#4: Add the interaction via UE reader s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A2CB7" w14:textId="77777777" w:rsidR="00E308B2" w:rsidRDefault="00E308B2" w:rsidP="00AC5BAF">
            <w:pPr>
              <w:pStyle w:val="TAL"/>
            </w:pPr>
            <w:r>
              <w:t>S2-2407232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21C68"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896E6"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1DC94" w14:textId="77777777" w:rsidR="00E308B2" w:rsidRDefault="00E308B2" w:rsidP="00AC5BAF">
            <w:pPr>
              <w:pStyle w:val="TAL"/>
            </w:pPr>
            <w:r>
              <w:t>Approved</w:t>
            </w:r>
          </w:p>
        </w:tc>
      </w:tr>
      <w:tr w:rsidR="00E308B2" w14:paraId="10136B5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1C0E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35443" w14:textId="77777777" w:rsidR="00E308B2" w:rsidRDefault="00E308B2" w:rsidP="00AC5BAF">
            <w:pPr>
              <w:pStyle w:val="TAL"/>
            </w:pPr>
            <w:r>
              <w:t>23.700-13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4541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B210C" w14:textId="77777777" w:rsidR="00E308B2" w:rsidRDefault="00E308B2" w:rsidP="00AC5BAF">
            <w:pPr>
              <w:pStyle w:val="TAL"/>
            </w:pPr>
            <w:r>
              <w:t>Key Issue #2, New Solution: UE Assisted Paging for AIoT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F744B" w14:textId="77777777" w:rsidR="00E308B2" w:rsidRDefault="00E308B2" w:rsidP="00AC5BAF">
            <w:pPr>
              <w:pStyle w:val="TAL"/>
            </w:pPr>
            <w:r>
              <w:t>S2-2407230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D3E29"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6675D"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824AB" w14:textId="77777777" w:rsidR="00E308B2" w:rsidRDefault="00E308B2" w:rsidP="00AC5BAF">
            <w:pPr>
              <w:pStyle w:val="TAL"/>
            </w:pPr>
            <w:r>
              <w:t>Approved</w:t>
            </w:r>
          </w:p>
        </w:tc>
      </w:tr>
      <w:tr w:rsidR="00E308B2" w14:paraId="455BB2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9E3C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4878A" w14:textId="77777777" w:rsidR="00E308B2" w:rsidRDefault="00E308B2" w:rsidP="00AC5BAF">
            <w:pPr>
              <w:pStyle w:val="TAL"/>
            </w:pPr>
            <w:r>
              <w:t>23.700-13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073B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4820E" w14:textId="77777777" w:rsidR="00E308B2" w:rsidRDefault="00E308B2" w:rsidP="00AC5BAF">
            <w:pPr>
              <w:pStyle w:val="TAL"/>
            </w:pPr>
            <w:r>
              <w:t>Solution for KI#2, Subscription Management for Ambient IoTs.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E4AF8" w14:textId="77777777" w:rsidR="00E308B2" w:rsidRDefault="00E308B2" w:rsidP="00AC5BAF">
            <w:pPr>
              <w:pStyle w:val="TAL"/>
            </w:pPr>
            <w:r>
              <w:t>S2-2407054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EFDE9"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FAA1D"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DE58A" w14:textId="77777777" w:rsidR="00E308B2" w:rsidRDefault="00E308B2" w:rsidP="00AC5BAF">
            <w:pPr>
              <w:pStyle w:val="TAL"/>
            </w:pPr>
            <w:r>
              <w:t>Approved</w:t>
            </w:r>
          </w:p>
        </w:tc>
      </w:tr>
      <w:tr w:rsidR="00E308B2" w14:paraId="610CCEF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E65E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7F954" w14:textId="77777777" w:rsidR="00E308B2" w:rsidRDefault="00E308B2" w:rsidP="00AC5BAF">
            <w:pPr>
              <w:pStyle w:val="TAL"/>
            </w:pPr>
            <w:r>
              <w:t>23.700-13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4DE0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5F268" w14:textId="77777777" w:rsidR="00E308B2" w:rsidRDefault="00E308B2" w:rsidP="00AC5BAF">
            <w:pPr>
              <w:pStyle w:val="TAL"/>
            </w:pPr>
            <w:r>
              <w:t>KI #2 and 3, New solution for Topology 2: fixed type of UE reader for Ambient IoT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1470A" w14:textId="77777777" w:rsidR="00E308B2" w:rsidRDefault="00E308B2" w:rsidP="00AC5BAF">
            <w:pPr>
              <w:pStyle w:val="TAL"/>
            </w:pPr>
            <w:r>
              <w:t>S2-2407053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F1A82" w14:textId="77777777" w:rsidR="00E308B2" w:rsidRDefault="00E308B2" w:rsidP="00AC5BAF">
            <w:pPr>
              <w:pStyle w:val="TAL"/>
            </w:pPr>
            <w:r>
              <w:t>China Mobile,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8B8D5"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7816C" w14:textId="77777777" w:rsidR="00E308B2" w:rsidRDefault="00E308B2" w:rsidP="00AC5BAF">
            <w:pPr>
              <w:pStyle w:val="TAL"/>
            </w:pPr>
            <w:r>
              <w:t>Approved</w:t>
            </w:r>
          </w:p>
        </w:tc>
      </w:tr>
      <w:tr w:rsidR="00E308B2" w14:paraId="41A4F18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DE068"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6D277" w14:textId="77777777" w:rsidR="00E308B2" w:rsidRDefault="00E308B2" w:rsidP="00AC5BAF">
            <w:pPr>
              <w:pStyle w:val="TAL"/>
            </w:pPr>
            <w:r>
              <w:t>23.700-13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5138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AAB90" w14:textId="77777777" w:rsidR="00E308B2" w:rsidRDefault="00E308B2" w:rsidP="00AC5BAF">
            <w:pPr>
              <w:pStyle w:val="TAL"/>
            </w:pPr>
            <w:r>
              <w:t>Address Open Issues and Update Procedure for Solution 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46969" w14:textId="77777777" w:rsidR="00E308B2" w:rsidRDefault="00E308B2" w:rsidP="00AC5BAF">
            <w:pPr>
              <w:pStyle w:val="TAL"/>
            </w:pPr>
            <w:r>
              <w:t>S2-2407051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CC087" w14:textId="77777777" w:rsidR="00E308B2" w:rsidRDefault="00E308B2" w:rsidP="00AC5BAF">
            <w:pPr>
              <w:pStyle w:val="TAL"/>
            </w:pPr>
            <w:r>
              <w:t>China Telecom, NEC, CATT, China Mobile, InterDigital, Samsung,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2DDA7"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E04A4" w14:textId="77777777" w:rsidR="00E308B2" w:rsidRDefault="00E308B2" w:rsidP="00AC5BAF">
            <w:pPr>
              <w:pStyle w:val="TAL"/>
            </w:pPr>
            <w:r>
              <w:t>Approved</w:t>
            </w:r>
          </w:p>
        </w:tc>
      </w:tr>
      <w:tr w:rsidR="00E308B2" w14:paraId="1510278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29BB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D7760" w14:textId="77777777" w:rsidR="00E308B2" w:rsidRDefault="00E308B2" w:rsidP="00AC5BAF">
            <w:pPr>
              <w:pStyle w:val="TAL"/>
            </w:pPr>
            <w:r>
              <w:t>23.700-13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9964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74477" w14:textId="77777777" w:rsidR="00E308B2" w:rsidRDefault="00E308B2" w:rsidP="00AC5BAF">
            <w:pPr>
              <w:pStyle w:val="TAL"/>
            </w:pPr>
            <w:r>
              <w:t>Updates for solution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A49D2" w14:textId="77777777" w:rsidR="00E308B2" w:rsidRDefault="00E308B2" w:rsidP="00AC5BAF">
            <w:pPr>
              <w:pStyle w:val="TAL"/>
            </w:pPr>
            <w:r>
              <w:t>S2-2407050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EDDCA"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F572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EC1DD" w14:textId="77777777" w:rsidR="00E308B2" w:rsidRDefault="00E308B2" w:rsidP="00AC5BAF">
            <w:pPr>
              <w:pStyle w:val="TAL"/>
            </w:pPr>
            <w:r>
              <w:t>Approved</w:t>
            </w:r>
          </w:p>
        </w:tc>
      </w:tr>
      <w:tr w:rsidR="00E308B2" w14:paraId="591A22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A5E7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7841B" w14:textId="77777777" w:rsidR="00E308B2" w:rsidRDefault="00E308B2" w:rsidP="00AC5BAF">
            <w:pPr>
              <w:pStyle w:val="TAL"/>
            </w:pPr>
            <w:r>
              <w:t>23.700-13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3B71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46298" w14:textId="77777777" w:rsidR="00E308B2" w:rsidRDefault="00E308B2" w:rsidP="00AC5BAF">
            <w:pPr>
              <w:pStyle w:val="TAL"/>
            </w:pPr>
            <w:r>
              <w:t>KI#3, KI#1, New Solution: AIoT communication for connectivity topology 2 and AIoT data transmission in the UP of PDU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74E9D" w14:textId="77777777" w:rsidR="00E308B2" w:rsidRDefault="00E308B2" w:rsidP="00AC5BAF">
            <w:pPr>
              <w:pStyle w:val="TAL"/>
            </w:pPr>
            <w:r>
              <w:t>S2-2407068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FBE5F" w14:textId="77777777" w:rsidR="00E308B2" w:rsidRDefault="00E308B2" w:rsidP="00AC5BAF">
            <w:pPr>
              <w:pStyle w:val="TAL"/>
            </w:pPr>
            <w:r>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6F41D"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FDFD0" w14:textId="77777777" w:rsidR="00E308B2" w:rsidRDefault="00E308B2" w:rsidP="00AC5BAF">
            <w:pPr>
              <w:pStyle w:val="TAL"/>
            </w:pPr>
            <w:r>
              <w:t>Approved</w:t>
            </w:r>
          </w:p>
        </w:tc>
      </w:tr>
      <w:tr w:rsidR="00E308B2" w14:paraId="10B526F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0DC7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6E506" w14:textId="77777777" w:rsidR="00E308B2" w:rsidRDefault="00E308B2" w:rsidP="00AC5BAF">
            <w:pPr>
              <w:pStyle w:val="TAL"/>
            </w:pPr>
            <w:r>
              <w:t>23.700-13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CF39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8DA18" w14:textId="77777777" w:rsidR="00E308B2" w:rsidRDefault="00E308B2" w:rsidP="00AC5BAF">
            <w:pPr>
              <w:pStyle w:val="TAL"/>
            </w:pPr>
            <w:r>
              <w:t>KI#3, New Sol.: Secure AIoT Inventory and command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38B14" w14:textId="77777777" w:rsidR="00E308B2" w:rsidRDefault="00E308B2" w:rsidP="00AC5BAF">
            <w:pPr>
              <w:pStyle w:val="TAL"/>
            </w:pPr>
            <w:r>
              <w:t>S2-2407040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B7F97" w14:textId="77777777" w:rsidR="00E308B2" w:rsidRDefault="00E308B2" w:rsidP="00AC5BAF">
            <w:pPr>
              <w:pStyle w:val="TAL"/>
            </w:pPr>
            <w:r>
              <w:t>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AB15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1A574" w14:textId="77777777" w:rsidR="00E308B2" w:rsidRDefault="00E308B2" w:rsidP="00AC5BAF">
            <w:pPr>
              <w:pStyle w:val="TAL"/>
            </w:pPr>
            <w:r>
              <w:t>Approved</w:t>
            </w:r>
          </w:p>
        </w:tc>
      </w:tr>
      <w:tr w:rsidR="00E308B2" w14:paraId="42A36D3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5753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E15B2" w14:textId="77777777" w:rsidR="00E308B2" w:rsidRDefault="00E308B2" w:rsidP="00AC5BAF">
            <w:pPr>
              <w:pStyle w:val="TAL"/>
            </w:pPr>
            <w:r>
              <w:t>23.700-13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3244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3B719" w14:textId="77777777" w:rsidR="00E308B2" w:rsidRDefault="00E308B2" w:rsidP="00AC5BAF">
            <w:pPr>
              <w:pStyle w:val="TAL"/>
            </w:pPr>
            <w:r>
              <w:t>Solution for different Ambient IoT Device Types.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404DD" w14:textId="77777777" w:rsidR="00E308B2" w:rsidRDefault="00E308B2" w:rsidP="00AC5BAF">
            <w:pPr>
              <w:pStyle w:val="TAL"/>
            </w:pPr>
            <w:r>
              <w:t>S2-2407082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B5066"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84925"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B0674" w14:textId="77777777" w:rsidR="00E308B2" w:rsidRDefault="00E308B2" w:rsidP="00AC5BAF">
            <w:pPr>
              <w:pStyle w:val="TAL"/>
            </w:pPr>
            <w:r>
              <w:t>Approved</w:t>
            </w:r>
          </w:p>
        </w:tc>
      </w:tr>
      <w:tr w:rsidR="00E308B2" w14:paraId="1B98F73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12E4C" w14:textId="77777777" w:rsidR="00E308B2" w:rsidRDefault="00E308B2" w:rsidP="00AC5BAF">
            <w:pPr>
              <w:pStyle w:val="TAL"/>
            </w:pPr>
            <w:r>
              <w:lastRenderedPageBreak/>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9DB3F" w14:textId="77777777" w:rsidR="00E308B2" w:rsidRDefault="00E308B2" w:rsidP="00AC5BAF">
            <w:pPr>
              <w:pStyle w:val="TAL"/>
            </w:pPr>
            <w:r>
              <w:t>23.700-13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CDE3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5FE7C" w14:textId="77777777" w:rsidR="00E308B2" w:rsidRDefault="00E308B2" w:rsidP="00AC5BAF">
            <w:pPr>
              <w:pStyle w:val="TAL"/>
            </w:pPr>
            <w:r>
              <w:t>KI#2, New solution: Periodic triggered Ambient IoT Devices for registration update in Topology-1.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0A380" w14:textId="77777777" w:rsidR="00E308B2" w:rsidRDefault="00E308B2" w:rsidP="00AC5BAF">
            <w:pPr>
              <w:pStyle w:val="TAL"/>
            </w:pPr>
            <w:r>
              <w:t>S2-2407055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D5824" w14:textId="77777777" w:rsidR="00E308B2" w:rsidRDefault="00E308B2" w:rsidP="00AC5BAF">
            <w:pPr>
              <w:pStyle w:val="TAL"/>
            </w:pPr>
            <w:r>
              <w:t>NTT DOCOMO, China Telecom,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B339E"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82CBC" w14:textId="77777777" w:rsidR="00E308B2" w:rsidRDefault="00E308B2" w:rsidP="00AC5BAF">
            <w:pPr>
              <w:pStyle w:val="TAL"/>
            </w:pPr>
            <w:r>
              <w:t>Approved</w:t>
            </w:r>
          </w:p>
        </w:tc>
      </w:tr>
      <w:tr w:rsidR="00E308B2" w14:paraId="1123419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01D4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FAD51" w14:textId="77777777" w:rsidR="00E308B2" w:rsidRDefault="00E308B2" w:rsidP="00AC5BAF">
            <w:pPr>
              <w:pStyle w:val="TAL"/>
            </w:pPr>
            <w:r>
              <w:t>23.700-13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8E0A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04E67" w14:textId="77777777" w:rsidR="00E308B2" w:rsidRDefault="00E308B2" w:rsidP="00AC5BAF">
            <w:pPr>
              <w:pStyle w:val="TAL"/>
            </w:pPr>
            <w:r>
              <w:t>KI#1, #2, #3, New Solution: Support AIoT Devices for Topology 2 using AIOTF.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C7B24" w14:textId="77777777" w:rsidR="00E308B2" w:rsidRDefault="00E308B2" w:rsidP="00AC5BAF">
            <w:pPr>
              <w:pStyle w:val="TAL"/>
            </w:pPr>
            <w:r>
              <w:t>S2-2407041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CF6FB"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BF266"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EE63A" w14:textId="77777777" w:rsidR="00E308B2" w:rsidRDefault="00E308B2" w:rsidP="00AC5BAF">
            <w:pPr>
              <w:pStyle w:val="TAL"/>
            </w:pPr>
            <w:r>
              <w:t>Approved</w:t>
            </w:r>
          </w:p>
        </w:tc>
      </w:tr>
      <w:tr w:rsidR="00E308B2" w14:paraId="44BF58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84E3F"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E7B30" w14:textId="77777777" w:rsidR="00E308B2" w:rsidRDefault="00E308B2" w:rsidP="00AC5BAF">
            <w:pPr>
              <w:pStyle w:val="TAL"/>
            </w:pPr>
            <w:r>
              <w:t>23.700-13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8B20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2D5B1" w14:textId="77777777" w:rsidR="00E308B2" w:rsidRDefault="00E308B2" w:rsidP="00AC5BAF">
            <w:pPr>
              <w:pStyle w:val="TAL"/>
            </w:pPr>
            <w:r>
              <w:t>KI#1, #2 and #3, Sol#5: Update to Remove ENs and Add clarifications.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CB9A6" w14:textId="77777777" w:rsidR="00E308B2" w:rsidRDefault="00E308B2" w:rsidP="00AC5BAF">
            <w:pPr>
              <w:pStyle w:val="TAL"/>
            </w:pPr>
            <w:r>
              <w:t>S2-2407052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AE0AF"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A691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DCD06" w14:textId="77777777" w:rsidR="00E308B2" w:rsidRDefault="00E308B2" w:rsidP="00AC5BAF">
            <w:pPr>
              <w:pStyle w:val="TAL"/>
            </w:pPr>
            <w:r>
              <w:t>Approved</w:t>
            </w:r>
          </w:p>
        </w:tc>
      </w:tr>
      <w:tr w:rsidR="00E308B2" w14:paraId="7314282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710C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AF52F" w14:textId="77777777" w:rsidR="00E308B2" w:rsidRDefault="00E308B2" w:rsidP="00AC5BAF">
            <w:pPr>
              <w:pStyle w:val="TAL"/>
            </w:pPr>
            <w:r>
              <w:t>23.700-13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CFF1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2E83B" w14:textId="77777777" w:rsidR="00E308B2" w:rsidRDefault="00E308B2" w:rsidP="00AC5BAF">
            <w:pPr>
              <w:pStyle w:val="TAL"/>
            </w:pPr>
            <w:r>
              <w:t>KI#3, New Sol: Unified API for Topology 1 and Topology 2 for an AF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3CEDE" w14:textId="77777777" w:rsidR="00E308B2" w:rsidRDefault="00E308B2" w:rsidP="00AC5BAF">
            <w:pPr>
              <w:pStyle w:val="TAL"/>
            </w:pPr>
            <w:r>
              <w:t>S2-2407010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3CD4D"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7D4B8"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88506" w14:textId="77777777" w:rsidR="00E308B2" w:rsidRDefault="00E308B2" w:rsidP="00AC5BAF">
            <w:pPr>
              <w:pStyle w:val="TAL"/>
            </w:pPr>
            <w:r>
              <w:t>Approved</w:t>
            </w:r>
          </w:p>
        </w:tc>
      </w:tr>
      <w:tr w:rsidR="00E308B2" w14:paraId="69BF640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5F686"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F6B16" w14:textId="77777777" w:rsidR="00E308B2" w:rsidRDefault="00E308B2" w:rsidP="00AC5BAF">
            <w:pPr>
              <w:pStyle w:val="TAL"/>
            </w:pPr>
            <w:r>
              <w:t>23.700-13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C273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995B1" w14:textId="77777777" w:rsidR="00E308B2" w:rsidRDefault="00E308B2" w:rsidP="00AC5BAF">
            <w:pPr>
              <w:pStyle w:val="TAL"/>
            </w:pPr>
            <w:r>
              <w:t>KI#3, New Sol, Device-Reader Binding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074ED" w14:textId="77777777" w:rsidR="00E308B2" w:rsidRDefault="00E308B2" w:rsidP="00AC5BAF">
            <w:pPr>
              <w:pStyle w:val="TAL"/>
            </w:pPr>
            <w:r>
              <w:t>S2-2407044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29455" w14:textId="77777777" w:rsidR="00E308B2" w:rsidRDefault="00E308B2" w:rsidP="00AC5BAF">
            <w:pPr>
              <w:pStyle w:val="TAL"/>
            </w:pPr>
            <w:r>
              <w:t>ZTE,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15626"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2BE68" w14:textId="77777777" w:rsidR="00E308B2" w:rsidRDefault="00E308B2" w:rsidP="00AC5BAF">
            <w:pPr>
              <w:pStyle w:val="TAL"/>
            </w:pPr>
            <w:r>
              <w:t>Approved</w:t>
            </w:r>
          </w:p>
        </w:tc>
      </w:tr>
      <w:tr w:rsidR="00E308B2" w14:paraId="35EAF7E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CA4D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C1568" w14:textId="77777777" w:rsidR="00E308B2" w:rsidRDefault="00E308B2" w:rsidP="00AC5BAF">
            <w:pPr>
              <w:pStyle w:val="TAL"/>
            </w:pPr>
            <w:r>
              <w:t>23.700-29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E203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65A88" w14:textId="77777777" w:rsidR="00E308B2" w:rsidRDefault="00E308B2" w:rsidP="00AC5BAF">
            <w:pPr>
              <w:pStyle w:val="TAL"/>
            </w:pPr>
            <w:r>
              <w:t>KI#2: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C05F9" w14:textId="77777777" w:rsidR="00E308B2" w:rsidRDefault="00E308B2" w:rsidP="00AC5BAF">
            <w:pPr>
              <w:pStyle w:val="TAL"/>
            </w:pPr>
            <w:r>
              <w:t>S2-2407191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DF0E1" w14:textId="77777777" w:rsidR="00E308B2" w:rsidRDefault="00E308B2" w:rsidP="00AC5BAF">
            <w:pPr>
              <w:pStyle w:val="TAL"/>
            </w:pPr>
            <w:r>
              <w:t>Samsung, Sateliot, NOVAMINT, DISH Network, EchoStar, Inmarsat, Viasat, Intel, SHARP, 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ED643"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E78BE" w14:textId="77777777" w:rsidR="00E308B2" w:rsidRDefault="00E308B2" w:rsidP="00AC5BAF">
            <w:pPr>
              <w:pStyle w:val="TAL"/>
            </w:pPr>
            <w:r>
              <w:t>Approved</w:t>
            </w:r>
          </w:p>
        </w:tc>
      </w:tr>
      <w:tr w:rsidR="00E308B2" w14:paraId="4EEA354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51B7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B165F" w14:textId="77777777" w:rsidR="00E308B2" w:rsidRDefault="00E308B2" w:rsidP="00AC5BAF">
            <w:pPr>
              <w:pStyle w:val="TAL"/>
            </w:pPr>
            <w:r>
              <w:t>23.700-29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5FD3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F5A55" w14:textId="77777777" w:rsidR="00E308B2" w:rsidRDefault="00E308B2" w:rsidP="00AC5BAF">
            <w:pPr>
              <w:pStyle w:val="TAL"/>
            </w:pPr>
            <w:r>
              <w:t>KI#2 Conclusion: For Support of Store and Forward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92953" w14:textId="77777777" w:rsidR="00E308B2" w:rsidRDefault="00E308B2" w:rsidP="00AC5BAF">
            <w:pPr>
              <w:pStyle w:val="TAL"/>
            </w:pPr>
            <w:r>
              <w:t>S2-2407186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322B5"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72D28"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C223D" w14:textId="77777777" w:rsidR="00E308B2" w:rsidRDefault="00E308B2" w:rsidP="00AC5BAF">
            <w:pPr>
              <w:pStyle w:val="TAL"/>
            </w:pPr>
            <w:r>
              <w:t>Approved</w:t>
            </w:r>
          </w:p>
        </w:tc>
      </w:tr>
      <w:tr w:rsidR="00E308B2" w14:paraId="48447C9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BE58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22180" w14:textId="77777777" w:rsidR="00E308B2" w:rsidRDefault="00E308B2" w:rsidP="00AC5BAF">
            <w:pPr>
              <w:pStyle w:val="TAL"/>
            </w:pPr>
            <w:r>
              <w:t>23.700-29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BE5B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8A2DA" w14:textId="77777777" w:rsidR="00E308B2" w:rsidRDefault="00E308B2" w:rsidP="00AC5BAF">
            <w:pPr>
              <w:pStyle w:val="TAL"/>
            </w:pPr>
            <w:r>
              <w:t>Conclusions for KI#3 for UE-Sat-UE.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C6B52" w14:textId="77777777" w:rsidR="00E308B2" w:rsidRDefault="00E308B2" w:rsidP="00AC5BAF">
            <w:pPr>
              <w:pStyle w:val="TAL"/>
            </w:pPr>
            <w:r>
              <w:t>S2-2407164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E18BB" w14:textId="77777777" w:rsidR="00E308B2" w:rsidRDefault="00E308B2" w:rsidP="00AC5BAF">
            <w:pPr>
              <w:pStyle w:val="TAL"/>
            </w:pPr>
            <w:r>
              <w:t>Nokia, NTT DOCOMO, CATT, China Mobile,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7A602"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88007" w14:textId="77777777" w:rsidR="00E308B2" w:rsidRDefault="00E308B2" w:rsidP="00AC5BAF">
            <w:pPr>
              <w:pStyle w:val="TAL"/>
            </w:pPr>
            <w:r>
              <w:t>Approved</w:t>
            </w:r>
          </w:p>
        </w:tc>
      </w:tr>
      <w:tr w:rsidR="00E308B2" w14:paraId="161616E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B68FF"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7B974" w14:textId="77777777" w:rsidR="00E308B2" w:rsidRDefault="00E308B2" w:rsidP="00AC5BAF">
            <w:pPr>
              <w:pStyle w:val="TAL"/>
            </w:pPr>
            <w:r>
              <w:t>23.700-29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2878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657ED" w14:textId="77777777" w:rsidR="00E308B2" w:rsidRDefault="00E308B2" w:rsidP="00AC5BAF">
            <w:pPr>
              <w:pStyle w:val="TAL"/>
            </w:pPr>
            <w:r>
              <w:t>KI#3 Conclusion: For UE-SAT-UE communication.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8121D" w14:textId="77777777" w:rsidR="00E308B2" w:rsidRDefault="00E308B2" w:rsidP="00AC5BAF">
            <w:pPr>
              <w:pStyle w:val="TAL"/>
            </w:pPr>
            <w:r>
              <w:t>S2-2407163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BB57B"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E0C71"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0464F" w14:textId="77777777" w:rsidR="00E308B2" w:rsidRDefault="00E308B2" w:rsidP="00AC5BAF">
            <w:pPr>
              <w:pStyle w:val="TAL"/>
            </w:pPr>
            <w:r>
              <w:t>Approved</w:t>
            </w:r>
          </w:p>
        </w:tc>
      </w:tr>
      <w:tr w:rsidR="00E308B2" w14:paraId="42A0F1D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932F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63862" w14:textId="77777777" w:rsidR="00E308B2" w:rsidRDefault="00E308B2" w:rsidP="00AC5BAF">
            <w:pPr>
              <w:pStyle w:val="TAL"/>
            </w:pPr>
            <w:r>
              <w:t>23.700-29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DAF9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6F3B9" w14:textId="77777777" w:rsidR="00E308B2" w:rsidRDefault="00E308B2" w:rsidP="00AC5BAF">
            <w:pPr>
              <w:pStyle w:val="TAL"/>
            </w:pPr>
            <w:r>
              <w:t>KI#1 Conclusion: For regenerative-based satellite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0EA4F" w14:textId="77777777" w:rsidR="00E308B2" w:rsidRDefault="00E308B2" w:rsidP="00AC5BAF">
            <w:pPr>
              <w:pStyle w:val="TAL"/>
            </w:pPr>
            <w:r>
              <w:t>S2-2407160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993F8" w14:textId="77777777" w:rsidR="00E308B2" w:rsidRDefault="00E308B2" w:rsidP="00AC5BAF">
            <w:pPr>
              <w:pStyle w:val="TAL"/>
            </w:pPr>
            <w:r>
              <w:t>Huawei, HiSilicon, Intel, NTT DOCOMO, Thales, Samsung, China Telecom, vivo, OPPO,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E5E91"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EE557" w14:textId="77777777" w:rsidR="00E308B2" w:rsidRDefault="00E308B2" w:rsidP="00AC5BAF">
            <w:pPr>
              <w:pStyle w:val="TAL"/>
            </w:pPr>
            <w:r>
              <w:t>Approved</w:t>
            </w:r>
          </w:p>
        </w:tc>
      </w:tr>
      <w:tr w:rsidR="00E308B2" w14:paraId="3CA3FC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A26D6"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0AAE6" w14:textId="77777777" w:rsidR="00E308B2" w:rsidRDefault="00E308B2" w:rsidP="00AC5BAF">
            <w:pPr>
              <w:pStyle w:val="TAL"/>
            </w:pPr>
            <w:r>
              <w:t>23.700-32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8F42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B314B" w14:textId="77777777" w:rsidR="00E308B2" w:rsidRDefault="00E308B2" w:rsidP="00AC5BAF">
            <w:pPr>
              <w:pStyle w:val="TAL"/>
            </w:pPr>
            <w:r>
              <w:t>Interim conclusions for KI#4 Identifying non-3GPP Devices Connecting behind a UE or 5G-RG.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EDBC6" w14:textId="77777777" w:rsidR="00E308B2" w:rsidRDefault="00E308B2" w:rsidP="00AC5BAF">
            <w:pPr>
              <w:pStyle w:val="TAL"/>
            </w:pPr>
            <w:r>
              <w:t>S2-2407357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1E004" w14:textId="77777777" w:rsidR="00E308B2" w:rsidRDefault="00E308B2" w:rsidP="00AC5BAF">
            <w:pPr>
              <w:pStyle w:val="TAL"/>
            </w:pPr>
            <w:r>
              <w:t>Xiaomi, Nokia, CableLabs, Charter Communications, LGE, OPPO, vivo, InterDigital, Huawei, NEC, Ericsson, China Mobile,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BF64A"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41986" w14:textId="77777777" w:rsidR="00E308B2" w:rsidRDefault="00E308B2" w:rsidP="00AC5BAF">
            <w:pPr>
              <w:pStyle w:val="TAL"/>
            </w:pPr>
            <w:r>
              <w:t>Approved</w:t>
            </w:r>
          </w:p>
        </w:tc>
      </w:tr>
      <w:tr w:rsidR="00E308B2" w14:paraId="4E1625D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242C1"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7DD41" w14:textId="77777777" w:rsidR="00E308B2" w:rsidRDefault="00E308B2" w:rsidP="00AC5BAF">
            <w:pPr>
              <w:pStyle w:val="TAL"/>
            </w:pPr>
            <w:r>
              <w:t>23.700-32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FB2E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EE271" w14:textId="77777777" w:rsidR="00E308B2" w:rsidRDefault="00E308B2" w:rsidP="00AC5BAF">
            <w:pPr>
              <w:pStyle w:val="TAL"/>
            </w:pPr>
            <w:r>
              <w:t>Editorial Clean Up in TR 23.700-32.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1EE6E" w14:textId="77777777" w:rsidR="00E308B2" w:rsidRDefault="00E308B2" w:rsidP="00AC5BAF">
            <w:pPr>
              <w:pStyle w:val="TAL"/>
            </w:pPr>
            <w:r>
              <w:t>S2-2407027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4C2A8" w14:textId="77777777" w:rsidR="00E308B2" w:rsidRDefault="00E308B2" w:rsidP="00AC5BAF">
            <w:pPr>
              <w:pStyle w:val="TAL"/>
            </w:pPr>
            <w: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C98EC"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3732C" w14:textId="77777777" w:rsidR="00E308B2" w:rsidRDefault="00E308B2" w:rsidP="00AC5BAF">
            <w:pPr>
              <w:pStyle w:val="TAL"/>
            </w:pPr>
            <w:r>
              <w:t>Approved</w:t>
            </w:r>
          </w:p>
        </w:tc>
      </w:tr>
      <w:tr w:rsidR="00E308B2" w14:paraId="1ACD476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7890B"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14B35" w14:textId="77777777" w:rsidR="00E308B2" w:rsidRDefault="00E308B2" w:rsidP="00AC5BAF">
            <w:pPr>
              <w:pStyle w:val="TAL"/>
            </w:pPr>
            <w:r>
              <w:t>23.700-45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EEC6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0BF9B" w14:textId="77777777" w:rsidR="00E308B2" w:rsidRDefault="00E308B2" w:rsidP="00AC5BAF">
            <w:pPr>
              <w:pStyle w:val="TAL"/>
            </w:pPr>
            <w:r>
              <w:t>KI #1, Sol#6 Update with clarification on the roaming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36504" w14:textId="77777777" w:rsidR="00E308B2" w:rsidRDefault="00E308B2" w:rsidP="00AC5BAF">
            <w:pPr>
              <w:pStyle w:val="TAL"/>
            </w:pPr>
            <w:r>
              <w:t>S2-2407152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71DC6" w14:textId="77777777" w:rsidR="00E308B2" w:rsidRDefault="00E308B2" w:rsidP="00AC5BAF">
            <w:pPr>
              <w:pStyle w:val="TAL"/>
            </w:pPr>
            <w:r>
              <w:t>Ericsson, NEC, 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E0E2C"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26E47" w14:textId="77777777" w:rsidR="00E308B2" w:rsidRDefault="00E308B2" w:rsidP="00AC5BAF">
            <w:pPr>
              <w:pStyle w:val="TAL"/>
            </w:pPr>
            <w:r>
              <w:t>Approved</w:t>
            </w:r>
          </w:p>
        </w:tc>
      </w:tr>
      <w:tr w:rsidR="00E308B2" w14:paraId="4E4324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9EBD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8E594" w14:textId="77777777" w:rsidR="00E308B2" w:rsidRDefault="00E308B2" w:rsidP="00AC5BAF">
            <w:pPr>
              <w:pStyle w:val="TAL"/>
            </w:pPr>
            <w:r>
              <w:t>23.700-45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C362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5883F" w14:textId="77777777" w:rsidR="00E308B2" w:rsidRDefault="00E308B2" w:rsidP="00AC5BAF">
            <w:pPr>
              <w:pStyle w:val="TAL"/>
            </w:pPr>
            <w:r>
              <w:t>KI#1 update to remove 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8C72E" w14:textId="77777777" w:rsidR="00E308B2" w:rsidRDefault="00E308B2" w:rsidP="00AC5BAF">
            <w:pPr>
              <w:pStyle w:val="TAL"/>
            </w:pPr>
            <w:r>
              <w:t>S2-2407154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E17F0"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91F24"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C7075" w14:textId="77777777" w:rsidR="00E308B2" w:rsidRDefault="00E308B2" w:rsidP="00AC5BAF">
            <w:pPr>
              <w:pStyle w:val="TAL"/>
            </w:pPr>
            <w:r>
              <w:t>Approved</w:t>
            </w:r>
          </w:p>
        </w:tc>
      </w:tr>
      <w:tr w:rsidR="00E308B2" w14:paraId="77009F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FACD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75DF2" w14:textId="77777777" w:rsidR="00E308B2" w:rsidRDefault="00E308B2" w:rsidP="00AC5BAF">
            <w:pPr>
              <w:pStyle w:val="TAL"/>
            </w:pPr>
            <w:r>
              <w:t>23.700-45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BE79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FF5D3" w14:textId="77777777" w:rsidR="00E308B2" w:rsidRDefault="00E308B2" w:rsidP="00AC5BAF">
            <w:pPr>
              <w:pStyle w:val="TAL"/>
            </w:pPr>
            <w:r>
              <w:t>KI#1, update the Solution 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6906C" w14:textId="77777777" w:rsidR="00E308B2" w:rsidRDefault="00E308B2" w:rsidP="00AC5BAF">
            <w:pPr>
              <w:pStyle w:val="TAL"/>
            </w:pPr>
            <w:r>
              <w:t>S2-2407151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F40DF"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88958"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9E91B" w14:textId="77777777" w:rsidR="00E308B2" w:rsidRDefault="00E308B2" w:rsidP="00AC5BAF">
            <w:pPr>
              <w:pStyle w:val="TAL"/>
            </w:pPr>
            <w:r>
              <w:t>Approved</w:t>
            </w:r>
          </w:p>
        </w:tc>
      </w:tr>
      <w:tr w:rsidR="00E308B2" w14:paraId="039F03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8AFC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BC8BE" w14:textId="77777777" w:rsidR="00E308B2" w:rsidRDefault="00E308B2" w:rsidP="00AC5BAF">
            <w:pPr>
              <w:pStyle w:val="TAL"/>
            </w:pPr>
            <w:r>
              <w:t>23.700-45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1196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98D44" w14:textId="77777777" w:rsidR="00E308B2" w:rsidRDefault="00E308B2" w:rsidP="00AC5BAF">
            <w:pPr>
              <w:pStyle w:val="TAL"/>
            </w:pPr>
            <w:r>
              <w:t>KI#1 New Solution for handover from/to CSG cell to/from CAG cell with configuration available at RAN node.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D50A7" w14:textId="77777777" w:rsidR="00E308B2" w:rsidRDefault="00E308B2" w:rsidP="00AC5BAF">
            <w:pPr>
              <w:pStyle w:val="TAL"/>
            </w:pPr>
            <w:r>
              <w:t>S2-2407149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C068A" w14:textId="77777777" w:rsidR="00E308B2" w:rsidRDefault="00E308B2" w:rsidP="00AC5BAF">
            <w:pPr>
              <w:pStyle w:val="TAL"/>
            </w:pPr>
            <w:r>
              <w:t>Nokia,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396F3"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2D8AB" w14:textId="77777777" w:rsidR="00E308B2" w:rsidRDefault="00E308B2" w:rsidP="00AC5BAF">
            <w:pPr>
              <w:pStyle w:val="TAL"/>
            </w:pPr>
            <w:r>
              <w:t>Approved</w:t>
            </w:r>
          </w:p>
        </w:tc>
      </w:tr>
      <w:tr w:rsidR="00E308B2" w14:paraId="20C03FF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B9D9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9A318" w14:textId="77777777" w:rsidR="00E308B2" w:rsidRDefault="00E308B2" w:rsidP="00AC5BAF">
            <w:pPr>
              <w:pStyle w:val="TAL"/>
            </w:pPr>
            <w:r>
              <w:t>23.700-45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27F2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4ADD1" w14:textId="77777777" w:rsidR="00E308B2" w:rsidRDefault="00E308B2" w:rsidP="00AC5BAF">
            <w:pPr>
              <w:pStyle w:val="TAL"/>
            </w:pPr>
            <w:r>
              <w:t>KI #2 evaluation and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D230A" w14:textId="77777777" w:rsidR="00E308B2" w:rsidRDefault="00E308B2" w:rsidP="00AC5BAF">
            <w:pPr>
              <w:pStyle w:val="TAL"/>
            </w:pPr>
            <w:r>
              <w:t>S2-2407105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5F0B4"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FFA77"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86F3C" w14:textId="77777777" w:rsidR="00E308B2" w:rsidRDefault="00E308B2" w:rsidP="00AC5BAF">
            <w:pPr>
              <w:pStyle w:val="TAL"/>
            </w:pPr>
            <w:r>
              <w:t>Approved</w:t>
            </w:r>
          </w:p>
        </w:tc>
      </w:tr>
      <w:tr w:rsidR="00E308B2" w14:paraId="4E83E1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3BC08"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140B2" w14:textId="77777777" w:rsidR="00E308B2" w:rsidRDefault="00E308B2" w:rsidP="00AC5BAF">
            <w:pPr>
              <w:pStyle w:val="TAL"/>
            </w:pPr>
            <w:r>
              <w:t>23.700-45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BB29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E76EF" w14:textId="77777777" w:rsidR="00E308B2" w:rsidRDefault="00E308B2" w:rsidP="00AC5BAF">
            <w:pPr>
              <w:pStyle w:val="TAL"/>
            </w:pPr>
            <w:r>
              <w:t>KI#1 New solution on idle mode mobility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59E3E" w14:textId="77777777" w:rsidR="00E308B2" w:rsidRDefault="00E308B2" w:rsidP="00AC5BAF">
            <w:pPr>
              <w:pStyle w:val="TAL"/>
            </w:pPr>
            <w:r>
              <w:t>S2-2407148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48E43" w14:textId="77777777" w:rsidR="00E308B2" w:rsidRDefault="00E308B2" w:rsidP="00AC5BAF">
            <w:pPr>
              <w:pStyle w:val="TAL"/>
            </w:pPr>
            <w:r>
              <w:t>Nokia,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25CBB"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C5B35" w14:textId="77777777" w:rsidR="00E308B2" w:rsidRDefault="00E308B2" w:rsidP="00AC5BAF">
            <w:pPr>
              <w:pStyle w:val="TAL"/>
            </w:pPr>
            <w:r>
              <w:t>Approved</w:t>
            </w:r>
          </w:p>
        </w:tc>
      </w:tr>
      <w:tr w:rsidR="00E308B2" w14:paraId="4C2CF05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06ED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7F03D" w14:textId="77777777" w:rsidR="00E308B2" w:rsidRDefault="00E308B2" w:rsidP="00AC5BAF">
            <w:pPr>
              <w:pStyle w:val="TAL"/>
            </w:pPr>
            <w:r>
              <w:t>23.700-45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8235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15A0A" w14:textId="77777777" w:rsidR="00E308B2" w:rsidRDefault="00E308B2" w:rsidP="00AC5BAF">
            <w:pPr>
              <w:pStyle w:val="TAL"/>
            </w:pPr>
            <w:r>
              <w:t>KI#2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7EE66" w14:textId="77777777" w:rsidR="00E308B2" w:rsidRDefault="00E308B2" w:rsidP="00AC5BAF">
            <w:pPr>
              <w:pStyle w:val="TAL"/>
            </w:pPr>
            <w:r>
              <w:t>S2-2407098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1A4CE"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C664D"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D6E4A" w14:textId="77777777" w:rsidR="00E308B2" w:rsidRDefault="00E308B2" w:rsidP="00AC5BAF">
            <w:pPr>
              <w:pStyle w:val="TAL"/>
            </w:pPr>
            <w:r>
              <w:t>Approved</w:t>
            </w:r>
          </w:p>
        </w:tc>
      </w:tr>
      <w:tr w:rsidR="00E308B2" w14:paraId="17B9B1E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C0853" w14:textId="77777777" w:rsidR="00E308B2" w:rsidRDefault="00E308B2" w:rsidP="00AC5BAF">
            <w:pPr>
              <w:pStyle w:val="TAL"/>
            </w:pPr>
            <w:r>
              <w:lastRenderedPageBreak/>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83B22" w14:textId="77777777" w:rsidR="00E308B2" w:rsidRDefault="00E308B2" w:rsidP="00AC5BAF">
            <w:pPr>
              <w:pStyle w:val="TAL"/>
            </w:pPr>
            <w:r>
              <w:t>23.700-49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15F3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FA9D6" w14:textId="77777777" w:rsidR="00E308B2" w:rsidRDefault="00E308B2" w:rsidP="00AC5BAF">
            <w:pPr>
              <w:pStyle w:val="TAL"/>
            </w:pPr>
            <w:r>
              <w:t>KI#1: Conclusions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34830" w14:textId="77777777" w:rsidR="00E308B2" w:rsidRDefault="00E308B2" w:rsidP="00AC5BAF">
            <w:pPr>
              <w:pStyle w:val="TAL"/>
            </w:pPr>
            <w:r>
              <w:t>S2-2407170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54448" w14:textId="77777777" w:rsidR="00E308B2" w:rsidRDefault="00E308B2" w:rsidP="00AC5BAF">
            <w:pPr>
              <w:pStyle w:val="TAL"/>
            </w:pPr>
            <w:r>
              <w:t>Ericsson, Nokia, AT&amp;T,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97F1D"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E1FE0" w14:textId="77777777" w:rsidR="00E308B2" w:rsidRDefault="00E308B2" w:rsidP="00AC5BAF">
            <w:pPr>
              <w:pStyle w:val="TAL"/>
            </w:pPr>
            <w:r>
              <w:t>Approved</w:t>
            </w:r>
          </w:p>
        </w:tc>
      </w:tr>
      <w:tr w:rsidR="00E308B2" w14:paraId="546D87F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A2AC7"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801EA" w14:textId="77777777" w:rsidR="00E308B2" w:rsidRDefault="00E308B2" w:rsidP="00AC5BAF">
            <w:pPr>
              <w:pStyle w:val="TAL"/>
            </w:pPr>
            <w:r>
              <w:t>23.700-49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E3DE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8D2B3" w14:textId="77777777" w:rsidR="00E308B2" w:rsidRDefault="00E308B2" w:rsidP="00AC5BAF">
            <w:pPr>
              <w:pStyle w:val="TAL"/>
            </w:pPr>
            <w:r>
              <w:t>Update on Solution #17 on the handling of encrypted 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827CB" w14:textId="77777777" w:rsidR="00E308B2" w:rsidRDefault="00E308B2" w:rsidP="00AC5BAF">
            <w:pPr>
              <w:pStyle w:val="TAL"/>
            </w:pPr>
            <w:r>
              <w:t>S2-2406434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B7FE0"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561C7"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51258" w14:textId="77777777" w:rsidR="00E308B2" w:rsidRDefault="00E308B2" w:rsidP="00AC5BAF">
            <w:pPr>
              <w:pStyle w:val="TAL"/>
            </w:pPr>
            <w:r>
              <w:t>Approved</w:t>
            </w:r>
          </w:p>
        </w:tc>
      </w:tr>
      <w:tr w:rsidR="00E308B2" w14:paraId="21DF35A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6124F"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912AD" w14:textId="77777777" w:rsidR="00E308B2" w:rsidRDefault="00E308B2" w:rsidP="00AC5BAF">
            <w:pPr>
              <w:pStyle w:val="TAL"/>
            </w:pPr>
            <w:r>
              <w:t>23.700-49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E569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D5764" w14:textId="77777777" w:rsidR="00E308B2" w:rsidRDefault="00E308B2" w:rsidP="00AC5BAF">
            <w:pPr>
              <w:pStyle w:val="TAL"/>
            </w:pPr>
            <w:r>
              <w:t>KI#2: Conclusion update based on NWM 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E846C" w14:textId="77777777" w:rsidR="00E308B2" w:rsidRDefault="00E308B2" w:rsidP="00AC5BAF">
            <w:pPr>
              <w:pStyle w:val="TAL"/>
            </w:pPr>
            <w:r>
              <w:t>S2-2407190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B0F0F" w14:textId="77777777" w:rsidR="00E308B2" w:rsidRDefault="00E308B2" w:rsidP="00AC5BAF">
            <w:pPr>
              <w:pStyle w:val="TAL"/>
            </w:pPr>
            <w:r>
              <w:t>Intel, Huawei, ZTE, CATT, Ericsson, CMCC, Nokia, Samsung,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D7489"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C8D8D" w14:textId="77777777" w:rsidR="00E308B2" w:rsidRDefault="00E308B2" w:rsidP="00AC5BAF">
            <w:pPr>
              <w:pStyle w:val="TAL"/>
            </w:pPr>
            <w:r>
              <w:t>Approved</w:t>
            </w:r>
          </w:p>
        </w:tc>
      </w:tr>
      <w:tr w:rsidR="00E308B2" w14:paraId="5122496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978C6"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AED23" w14:textId="77777777" w:rsidR="00E308B2" w:rsidRDefault="00E308B2" w:rsidP="00AC5BAF">
            <w:pPr>
              <w:pStyle w:val="TAL"/>
            </w:pPr>
            <w:r>
              <w:t>23.700-49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8542C"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1EA96" w14:textId="77777777" w:rsidR="00E308B2" w:rsidRDefault="00E308B2" w:rsidP="00AC5BAF">
            <w:pPr>
              <w:pStyle w:val="TAL"/>
            </w:pPr>
            <w:r>
              <w:t>KI#3: Conclusion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144BA" w14:textId="77777777" w:rsidR="00E308B2" w:rsidRDefault="00E308B2" w:rsidP="00AC5BAF">
            <w:pPr>
              <w:pStyle w:val="TAL"/>
            </w:pPr>
            <w:r>
              <w:t>S2-2407172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64AF2"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5E24E"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7B39D" w14:textId="77777777" w:rsidR="00E308B2" w:rsidRDefault="00E308B2" w:rsidP="00AC5BAF">
            <w:pPr>
              <w:pStyle w:val="TAL"/>
            </w:pPr>
            <w:r>
              <w:t>Approved</w:t>
            </w:r>
          </w:p>
        </w:tc>
      </w:tr>
      <w:tr w:rsidR="00E308B2" w14:paraId="3E2C3A7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5E2AF"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6223F" w14:textId="77777777" w:rsidR="00E308B2" w:rsidRDefault="00E308B2" w:rsidP="00AC5BAF">
            <w:pPr>
              <w:pStyle w:val="TAL"/>
            </w:pPr>
            <w:r>
              <w:t>23.700-54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CC07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FD578" w14:textId="77777777" w:rsidR="00E308B2" w:rsidRDefault="00E308B2" w:rsidP="00AC5BAF">
            <w:pPr>
              <w:pStyle w:val="TAL"/>
            </w:pPr>
            <w:r>
              <w:t>Conclusion for KI#2.1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D2055" w14:textId="77777777" w:rsidR="00E308B2" w:rsidRDefault="00E308B2" w:rsidP="00AC5BAF">
            <w:pPr>
              <w:pStyle w:val="TAL"/>
            </w:pPr>
            <w:r>
              <w:t>S2-2407346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E1826" w14:textId="77777777" w:rsidR="00E308B2" w:rsidRDefault="00E308B2" w:rsidP="00AC5BAF">
            <w:pPr>
              <w:pStyle w:val="TAL"/>
            </w:pPr>
            <w:r>
              <w:t>Apple, LGE, CableLabs, Lenovo, China Telecom, Ericsson, CATT, Samsung, Nokia, Interdigital, 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13748"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297F5" w14:textId="77777777" w:rsidR="00E308B2" w:rsidRDefault="00E308B2" w:rsidP="00AC5BAF">
            <w:pPr>
              <w:pStyle w:val="TAL"/>
            </w:pPr>
            <w:r>
              <w:t>Approved</w:t>
            </w:r>
          </w:p>
        </w:tc>
      </w:tr>
      <w:tr w:rsidR="00E308B2" w14:paraId="374FDFD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BC45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91B85" w14:textId="77777777" w:rsidR="00E308B2" w:rsidRDefault="00E308B2" w:rsidP="00AC5BAF">
            <w:pPr>
              <w:pStyle w:val="TAL"/>
            </w:pPr>
            <w:r>
              <w:t>23.700-54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1A13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1D9DF" w14:textId="77777777" w:rsidR="00E308B2" w:rsidRDefault="00E308B2" w:rsidP="00AC5BAF">
            <w:pPr>
              <w:pStyle w:val="TAL"/>
            </w:pPr>
            <w:r>
              <w:t>Evaluation &amp; Conclusion for KI#2.2.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030A1" w14:textId="77777777" w:rsidR="00E308B2" w:rsidRDefault="00E308B2" w:rsidP="00AC5BAF">
            <w:pPr>
              <w:pStyle w:val="TAL"/>
            </w:pPr>
            <w:r>
              <w:t>S2-2407145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66A8E" w14:textId="77777777" w:rsidR="00E308B2" w:rsidRDefault="00E308B2" w:rsidP="00AC5BAF">
            <w:pPr>
              <w:pStyle w:val="TAL"/>
            </w:pPr>
            <w:r>
              <w:t>CableLabs, Deutsche Telekom, Nokia, Charter Communications, ZTE, Cisco, Vodafone, Google, Mediatek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289CC"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D4A7F" w14:textId="77777777" w:rsidR="00E308B2" w:rsidRDefault="00E308B2" w:rsidP="00AC5BAF">
            <w:pPr>
              <w:pStyle w:val="TAL"/>
            </w:pPr>
            <w:r>
              <w:t>Approved</w:t>
            </w:r>
          </w:p>
        </w:tc>
      </w:tr>
      <w:tr w:rsidR="00E308B2" w14:paraId="19D97F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B6F76"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FBD5B" w14:textId="77777777" w:rsidR="00E308B2" w:rsidRDefault="00E308B2" w:rsidP="00AC5BAF">
            <w:pPr>
              <w:pStyle w:val="TAL"/>
            </w:pPr>
            <w:r>
              <w:t>23.700-54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054C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22957" w14:textId="77777777" w:rsidR="00E308B2" w:rsidRDefault="00E308B2" w:rsidP="00AC5BAF">
            <w:pPr>
              <w:pStyle w:val="TAL"/>
            </w:pPr>
            <w:r>
              <w:t>KI#1.4, Update Sol#1.15 to solve the EN about session management procedure.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8EBE4" w14:textId="77777777" w:rsidR="00E308B2" w:rsidRDefault="00E308B2" w:rsidP="00AC5BAF">
            <w:pPr>
              <w:pStyle w:val="TAL"/>
            </w:pPr>
            <w:r>
              <w:t>S2-2407347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E31E9"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DBEAB"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865E3" w14:textId="77777777" w:rsidR="00E308B2" w:rsidRDefault="00E308B2" w:rsidP="00AC5BAF">
            <w:pPr>
              <w:pStyle w:val="TAL"/>
            </w:pPr>
            <w:r>
              <w:t>Approved</w:t>
            </w:r>
          </w:p>
        </w:tc>
      </w:tr>
      <w:tr w:rsidR="00E308B2" w14:paraId="15F94A9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BB11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4E4D8" w14:textId="77777777" w:rsidR="00E308B2" w:rsidRDefault="00E308B2" w:rsidP="00AC5BAF">
            <w:pPr>
              <w:pStyle w:val="TAL"/>
            </w:pPr>
            <w:r>
              <w:t>23.700-59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BFC1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4204F" w14:textId="77777777" w:rsidR="00E308B2" w:rsidRDefault="00E308B2" w:rsidP="00AC5BAF">
            <w:pPr>
              <w:pStyle w:val="TAL"/>
            </w:pPr>
            <w:r>
              <w:t>KI#3: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83184" w14:textId="77777777" w:rsidR="00E308B2" w:rsidRDefault="00E308B2" w:rsidP="00AC5BAF">
            <w:pPr>
              <w:pStyle w:val="TAL"/>
            </w:pPr>
            <w:r>
              <w:t>S2-2407322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08559" w14:textId="77777777" w:rsidR="00E308B2" w:rsidRDefault="00E308B2" w:rsidP="00AC5BAF">
            <w:pPr>
              <w:pStyle w:val="TAL"/>
            </w:pPr>
            <w:r>
              <w:t>LG Electronics, Ericsson, Samsung, Nokia, Nokia Shanghai Bell, CATT, Deutsche Telekom, Qualcomm Incorporated, Lenovo, China Mobile, Huawei, 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86C7E"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6EA59" w14:textId="77777777" w:rsidR="00E308B2" w:rsidRDefault="00E308B2" w:rsidP="00AC5BAF">
            <w:pPr>
              <w:pStyle w:val="TAL"/>
            </w:pPr>
            <w:r>
              <w:t>Approved</w:t>
            </w:r>
          </w:p>
        </w:tc>
      </w:tr>
      <w:tr w:rsidR="00E308B2" w14:paraId="1D6057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FA98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645C7" w14:textId="77777777" w:rsidR="00E308B2" w:rsidRDefault="00E308B2" w:rsidP="00AC5BAF">
            <w:pPr>
              <w:pStyle w:val="TAL"/>
            </w:pPr>
            <w:r>
              <w:t>23.700-59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FB89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83AEA" w14:textId="77777777" w:rsidR="00E308B2" w:rsidRDefault="00E308B2" w:rsidP="00AC5BAF">
            <w:pPr>
              <w:pStyle w:val="TAL"/>
            </w:pPr>
            <w:r>
              <w:t>Update solution #12 to address the EN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8EB3D" w14:textId="77777777" w:rsidR="00E308B2" w:rsidRDefault="00E308B2" w:rsidP="00AC5BAF">
            <w:pPr>
              <w:pStyle w:val="TAL"/>
            </w:pPr>
            <w:r>
              <w:t>S2-2407212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560E6" w14:textId="77777777" w:rsidR="00E308B2" w:rsidRDefault="00E308B2" w:rsidP="00AC5BAF">
            <w:pPr>
              <w:pStyle w:val="TAL"/>
            </w:pPr>
            <w:r>
              <w:t>Futurewei,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313F2"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11430" w14:textId="77777777" w:rsidR="00E308B2" w:rsidRDefault="00E308B2" w:rsidP="00AC5BAF">
            <w:pPr>
              <w:pStyle w:val="TAL"/>
            </w:pPr>
            <w:r>
              <w:t>Approved</w:t>
            </w:r>
          </w:p>
        </w:tc>
      </w:tr>
      <w:tr w:rsidR="00E308B2" w14:paraId="16AB10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BFAE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4A524" w14:textId="77777777" w:rsidR="00E308B2" w:rsidRDefault="00E308B2" w:rsidP="00AC5BAF">
            <w:pPr>
              <w:pStyle w:val="TAL"/>
            </w:pPr>
            <w:r>
              <w:t>23.700-59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0254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2EE68" w14:textId="77777777" w:rsidR="00E308B2" w:rsidRDefault="00E308B2" w:rsidP="00AC5BAF">
            <w:pPr>
              <w:pStyle w:val="TAL"/>
            </w:pPr>
            <w:r>
              <w:t>EN removal for Solution #8: Network support for NTZ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0EEE9" w14:textId="77777777" w:rsidR="00E308B2" w:rsidRDefault="00E308B2" w:rsidP="00AC5BAF">
            <w:pPr>
              <w:pStyle w:val="TAL"/>
            </w:pPr>
            <w:r>
              <w:t>S2-2407209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A4667"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B8428"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9C8D9" w14:textId="77777777" w:rsidR="00E308B2" w:rsidRDefault="00E308B2" w:rsidP="00AC5BAF">
            <w:pPr>
              <w:pStyle w:val="TAL"/>
            </w:pPr>
            <w:r>
              <w:t>Approved</w:t>
            </w:r>
          </w:p>
        </w:tc>
      </w:tr>
      <w:tr w:rsidR="00E308B2" w14:paraId="4FE0F38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BB59A"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2B7ED" w14:textId="77777777" w:rsidR="00E308B2" w:rsidRDefault="00E308B2" w:rsidP="00AC5BAF">
            <w:pPr>
              <w:pStyle w:val="TAL"/>
            </w:pPr>
            <w:r>
              <w:t>23.700-59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6D6E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FA45B" w14:textId="77777777" w:rsidR="00E308B2" w:rsidRDefault="00E308B2" w:rsidP="00AC5BAF">
            <w:pPr>
              <w:pStyle w:val="TAL"/>
            </w:pPr>
            <w:r>
              <w:t>KI#3: update of solution#16.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0E643" w14:textId="77777777" w:rsidR="00E308B2" w:rsidRDefault="00E308B2" w:rsidP="00AC5BAF">
            <w:pPr>
              <w:pStyle w:val="TAL"/>
            </w:pPr>
            <w:r>
              <w:t>S2-2407131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E82D0" w14:textId="77777777" w:rsidR="00E308B2" w:rsidRDefault="00E308B2" w:rsidP="00AC5BAF">
            <w:pPr>
              <w:pStyle w:val="TAL"/>
            </w:pPr>
            <w:r>
              <w:t>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D43AC"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9FCB8" w14:textId="77777777" w:rsidR="00E308B2" w:rsidRDefault="00E308B2" w:rsidP="00AC5BAF">
            <w:pPr>
              <w:pStyle w:val="TAL"/>
            </w:pPr>
            <w:r>
              <w:t>Approved</w:t>
            </w:r>
          </w:p>
        </w:tc>
      </w:tr>
      <w:tr w:rsidR="00E308B2" w14:paraId="2BF50FD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ACC2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776D2" w14:textId="77777777" w:rsidR="00E308B2" w:rsidRDefault="00E308B2" w:rsidP="00AC5BAF">
            <w:pPr>
              <w:pStyle w:val="TAL"/>
            </w:pPr>
            <w:r>
              <w:t>23.700-59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6310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3B21B" w14:textId="77777777" w:rsidR="00E308B2" w:rsidRDefault="00E308B2" w:rsidP="00AC5BAF">
            <w:pPr>
              <w:pStyle w:val="TAL"/>
            </w:pPr>
            <w:r>
              <w:t>KI#1: Evaluation and conclusion on C2 communication reliability.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4AA9E" w14:textId="77777777" w:rsidR="00E308B2" w:rsidRDefault="00E308B2" w:rsidP="00AC5BAF">
            <w:pPr>
              <w:pStyle w:val="TAL"/>
            </w:pPr>
            <w:r>
              <w:t>S2-2407136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2766B"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5CCFF"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64295" w14:textId="77777777" w:rsidR="00E308B2" w:rsidRDefault="00E308B2" w:rsidP="00AC5BAF">
            <w:pPr>
              <w:pStyle w:val="TAL"/>
            </w:pPr>
            <w:r>
              <w:t>Approved</w:t>
            </w:r>
          </w:p>
        </w:tc>
      </w:tr>
      <w:tr w:rsidR="00E308B2" w14:paraId="7ED3A7F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D9068"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9D5CC" w14:textId="77777777" w:rsidR="00E308B2" w:rsidRDefault="00E308B2" w:rsidP="00AC5BAF">
            <w:pPr>
              <w:pStyle w:val="TAL"/>
            </w:pPr>
            <w:r>
              <w:t>23.700-59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BE23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2B339" w14:textId="77777777" w:rsidR="00E308B2" w:rsidRDefault="00E308B2" w:rsidP="00AC5BAF">
            <w:pPr>
              <w:pStyle w:val="TAL"/>
            </w:pPr>
            <w:r>
              <w:t>KI#3: Updating Solution#9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2579E" w14:textId="77777777" w:rsidR="00E308B2" w:rsidRDefault="00E308B2" w:rsidP="00AC5BAF">
            <w:pPr>
              <w:pStyle w:val="TAL"/>
            </w:pPr>
            <w:r>
              <w:t>S2-2407211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80DEF" w14:textId="77777777" w:rsidR="00E308B2" w:rsidRDefault="00E308B2" w:rsidP="00AC5BAF">
            <w:pPr>
              <w:pStyle w:val="TAL"/>
            </w:pPr>
            <w:r>
              <w:t>Ericsson,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B52E0"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75F65" w14:textId="77777777" w:rsidR="00E308B2" w:rsidRDefault="00E308B2" w:rsidP="00AC5BAF">
            <w:pPr>
              <w:pStyle w:val="TAL"/>
            </w:pPr>
            <w:r>
              <w:t>Approved</w:t>
            </w:r>
          </w:p>
        </w:tc>
      </w:tr>
      <w:tr w:rsidR="00E308B2" w14:paraId="36719AB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0905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D538E" w14:textId="77777777" w:rsidR="00E308B2" w:rsidRDefault="00E308B2" w:rsidP="00AC5BAF">
            <w:pPr>
              <w:pStyle w:val="TAL"/>
            </w:pPr>
            <w:r>
              <w:t>23.700-59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B708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82A3B" w14:textId="77777777" w:rsidR="00E308B2" w:rsidRDefault="00E308B2" w:rsidP="00AC5BAF">
            <w:pPr>
              <w:pStyle w:val="TAL"/>
            </w:pPr>
            <w:r>
              <w:t>KI#1: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8EEC8" w14:textId="77777777" w:rsidR="00E308B2" w:rsidRDefault="00E308B2" w:rsidP="00AC5BAF">
            <w:pPr>
              <w:pStyle w:val="TAL"/>
            </w:pPr>
            <w:r>
              <w:t>S2-2407214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D1DDC" w14:textId="77777777" w:rsidR="00E308B2" w:rsidRDefault="00E308B2" w:rsidP="00AC5BAF">
            <w:pPr>
              <w:pStyle w:val="TAL"/>
            </w:pPr>
            <w:r>
              <w:t>LG Electronics, InterDigital, Qualcomm Incorporated, Ericsson,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F6B66"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7DFCE" w14:textId="77777777" w:rsidR="00E308B2" w:rsidRDefault="00E308B2" w:rsidP="00AC5BAF">
            <w:pPr>
              <w:pStyle w:val="TAL"/>
            </w:pPr>
            <w:r>
              <w:t>Approved</w:t>
            </w:r>
          </w:p>
        </w:tc>
      </w:tr>
      <w:tr w:rsidR="00E308B2" w14:paraId="0715DF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8E66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CA0D0" w14:textId="77777777" w:rsidR="00E308B2" w:rsidRDefault="00E308B2" w:rsidP="00AC5BAF">
            <w:pPr>
              <w:pStyle w:val="TAL"/>
            </w:pPr>
            <w:r>
              <w:t>23.700-59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234C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EF793" w14:textId="77777777" w:rsidR="00E308B2" w:rsidRDefault="00E308B2" w:rsidP="00AC5BAF">
            <w:pPr>
              <w:pStyle w:val="TAL"/>
            </w:pPr>
            <w:r>
              <w:t>Conclusion of key issue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CC154" w14:textId="77777777" w:rsidR="00E308B2" w:rsidRDefault="00E308B2" w:rsidP="00AC5BAF">
            <w:pPr>
              <w:pStyle w:val="TAL"/>
            </w:pPr>
            <w:r>
              <w:t>S2-2407358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1A854" w14:textId="77777777" w:rsidR="00E308B2" w:rsidRDefault="00E308B2" w:rsidP="00AC5BAF">
            <w:pPr>
              <w:pStyle w:val="TAL"/>
            </w:pPr>
            <w:r>
              <w:t>Huawei, HiSilicon, Ericsson,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37F2C"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2A0F6" w14:textId="77777777" w:rsidR="00E308B2" w:rsidRDefault="00E308B2" w:rsidP="00AC5BAF">
            <w:pPr>
              <w:pStyle w:val="TAL"/>
            </w:pPr>
            <w:r>
              <w:t>Approved</w:t>
            </w:r>
          </w:p>
        </w:tc>
      </w:tr>
      <w:tr w:rsidR="00E308B2" w14:paraId="693E358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A0FB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92677" w14:textId="77777777" w:rsidR="00E308B2" w:rsidRDefault="00E308B2" w:rsidP="00AC5BAF">
            <w:pPr>
              <w:pStyle w:val="TAL"/>
            </w:pPr>
            <w:r>
              <w:t>23.700-59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54E0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EBE6F" w14:textId="77777777" w:rsidR="00E308B2" w:rsidRDefault="00E308B2" w:rsidP="00AC5BAF">
            <w:pPr>
              <w:pStyle w:val="TAL"/>
            </w:pPr>
            <w:r>
              <w:t>KI#1.2-Support of Multiple USS: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C5223" w14:textId="77777777" w:rsidR="00E308B2" w:rsidRDefault="00E308B2" w:rsidP="00AC5BAF">
            <w:pPr>
              <w:pStyle w:val="TAL"/>
            </w:pPr>
            <w:r>
              <w:t>S2-2407215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7C9D5"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69DEF"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5C472" w14:textId="77777777" w:rsidR="00E308B2" w:rsidRDefault="00E308B2" w:rsidP="00AC5BAF">
            <w:pPr>
              <w:pStyle w:val="TAL"/>
            </w:pPr>
            <w:r>
              <w:t>Approved</w:t>
            </w:r>
          </w:p>
        </w:tc>
      </w:tr>
      <w:tr w:rsidR="00E308B2" w14:paraId="1806A7D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8A6B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1253C" w14:textId="77777777" w:rsidR="00E308B2" w:rsidRDefault="00E308B2" w:rsidP="00AC5BAF">
            <w:pPr>
              <w:pStyle w:val="TAL"/>
            </w:pPr>
            <w:r>
              <w:t>23.700-63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E255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B83CC" w14:textId="77777777" w:rsidR="00E308B2" w:rsidRDefault="00E308B2" w:rsidP="00AC5BAF">
            <w:pPr>
              <w:pStyle w:val="TAL"/>
            </w:pPr>
            <w:r>
              <w:t>TR 23.700-63, Conclusion -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C195A" w14:textId="77777777" w:rsidR="00E308B2" w:rsidRDefault="00E308B2" w:rsidP="00AC5BAF">
            <w:pPr>
              <w:pStyle w:val="TAL"/>
            </w:pPr>
            <w:r>
              <w:t>S2-2407081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56F6E" w14:textId="77777777" w:rsidR="00E308B2" w:rsidRDefault="00E308B2" w:rsidP="00AC5BAF">
            <w:pPr>
              <w:pStyle w:val="TAL"/>
            </w:pPr>
            <w:r>
              <w:t>Vodafone,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0B1B8"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EA2C1" w14:textId="77777777" w:rsidR="00E308B2" w:rsidRDefault="00E308B2" w:rsidP="00AC5BAF">
            <w:pPr>
              <w:pStyle w:val="TAL"/>
            </w:pPr>
            <w:r>
              <w:t>Approved</w:t>
            </w:r>
          </w:p>
        </w:tc>
      </w:tr>
      <w:tr w:rsidR="00E308B2" w14:paraId="005C6FA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0F7B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CB5F8" w14:textId="77777777" w:rsidR="00E308B2" w:rsidRDefault="00E308B2" w:rsidP="00AC5BAF">
            <w:pPr>
              <w:pStyle w:val="TAL"/>
            </w:pPr>
            <w:r>
              <w:t>23.700-63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DE0A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066B8" w14:textId="77777777" w:rsidR="00E308B2" w:rsidRDefault="00E308B2" w:rsidP="00AC5BAF">
            <w:pPr>
              <w:pStyle w:val="TAL"/>
            </w:pPr>
            <w:r>
              <w:t>KI#2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18AF1" w14:textId="77777777" w:rsidR="00E308B2" w:rsidRDefault="00E308B2" w:rsidP="00AC5BAF">
            <w:pPr>
              <w:pStyle w:val="TAL"/>
            </w:pPr>
            <w:r>
              <w:t>S2-2407080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C212E" w14:textId="77777777" w:rsidR="00E308B2" w:rsidRDefault="00E308B2" w:rsidP="00AC5BAF">
            <w:pPr>
              <w:pStyle w:val="TAL"/>
            </w:pPr>
            <w:r>
              <w:t>ZTE, Nokia, Samsung, 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1D58D"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A5505" w14:textId="77777777" w:rsidR="00E308B2" w:rsidRDefault="00E308B2" w:rsidP="00AC5BAF">
            <w:pPr>
              <w:pStyle w:val="TAL"/>
            </w:pPr>
            <w:r>
              <w:t>Approved</w:t>
            </w:r>
          </w:p>
        </w:tc>
      </w:tr>
      <w:tr w:rsidR="00E308B2" w14:paraId="27ABAC7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3C3B6"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814DA" w14:textId="77777777" w:rsidR="00E308B2" w:rsidRDefault="00E308B2" w:rsidP="00AC5BAF">
            <w:pPr>
              <w:pStyle w:val="TAL"/>
            </w:pPr>
            <w:r>
              <w:t>23.700-63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4E17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A45C8" w14:textId="77777777" w:rsidR="00E308B2" w:rsidRDefault="00E308B2" w:rsidP="00AC5BAF">
            <w:pPr>
              <w:pStyle w:val="TAL"/>
            </w:pPr>
            <w:r>
              <w:t>Conclusion update for KI#1.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3E24C" w14:textId="77777777" w:rsidR="00E308B2" w:rsidRDefault="00E308B2" w:rsidP="00AC5BAF">
            <w:pPr>
              <w:pStyle w:val="TAL"/>
            </w:pPr>
            <w:r>
              <w:t>S2-2407079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D52E1" w14:textId="77777777" w:rsidR="00E308B2" w:rsidRDefault="00E308B2" w:rsidP="00AC5BAF">
            <w:pPr>
              <w:pStyle w:val="TAL"/>
            </w:pPr>
            <w:r>
              <w:t>China Mobile, SK Telecom, Nokia, ETRI, DISH Network, Samsung,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15058"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3E1D5" w14:textId="77777777" w:rsidR="00E308B2" w:rsidRDefault="00E308B2" w:rsidP="00AC5BAF">
            <w:pPr>
              <w:pStyle w:val="TAL"/>
            </w:pPr>
            <w:r>
              <w:t>Approved</w:t>
            </w:r>
          </w:p>
        </w:tc>
      </w:tr>
      <w:tr w:rsidR="00E308B2" w14:paraId="0717E5A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4A728" w14:textId="77777777" w:rsidR="00E308B2" w:rsidRDefault="00E308B2" w:rsidP="00AC5BAF">
            <w:pPr>
              <w:pStyle w:val="TAL"/>
            </w:pPr>
            <w:r>
              <w:lastRenderedPageBreak/>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D4D0C" w14:textId="77777777" w:rsidR="00E308B2" w:rsidRDefault="00E308B2" w:rsidP="00AC5BAF">
            <w:pPr>
              <w:pStyle w:val="TAL"/>
            </w:pPr>
            <w:r>
              <w:t>23.700-66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1A2F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50098" w14:textId="77777777" w:rsidR="00E308B2" w:rsidRDefault="00E308B2" w:rsidP="00AC5BAF">
            <w:pPr>
              <w:pStyle w:val="TAL"/>
            </w:pPr>
            <w:r>
              <w:t>Conclusion for KI#2.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4A986" w14:textId="77777777" w:rsidR="00E308B2" w:rsidRDefault="00E308B2" w:rsidP="00AC5BAF">
            <w:pPr>
              <w:pStyle w:val="TAL"/>
            </w:pPr>
            <w:r>
              <w:t>S2-2407362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85F82" w14:textId="77777777" w:rsidR="00E308B2" w:rsidRDefault="00E308B2" w:rsidP="00AC5BAF">
            <w:pPr>
              <w:pStyle w:val="TAL"/>
            </w:pPr>
            <w:r>
              <w:t>Samsung, Lenovo, NEC, Rakuten Mobile, 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4D24C"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47FCE" w14:textId="77777777" w:rsidR="00E308B2" w:rsidRDefault="00E308B2" w:rsidP="00AC5BAF">
            <w:pPr>
              <w:pStyle w:val="TAL"/>
            </w:pPr>
            <w:r>
              <w:t>Approved</w:t>
            </w:r>
          </w:p>
        </w:tc>
      </w:tr>
      <w:tr w:rsidR="00E308B2" w14:paraId="2ADFDB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19C5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6C42B" w14:textId="77777777" w:rsidR="00E308B2" w:rsidRDefault="00E308B2" w:rsidP="00AC5BAF">
            <w:pPr>
              <w:pStyle w:val="TAL"/>
            </w:pPr>
            <w:r>
              <w:t>23.700-66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058F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12602" w14:textId="77777777" w:rsidR="00E308B2" w:rsidRDefault="00E308B2" w:rsidP="00AC5BAF">
            <w:pPr>
              <w:pStyle w:val="TAL"/>
            </w:pPr>
            <w:r>
              <w:t>Conclusion on KI#1: Network energy related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C22B9" w14:textId="77777777" w:rsidR="00E308B2" w:rsidRDefault="00E308B2" w:rsidP="00AC5BAF">
            <w:pPr>
              <w:pStyle w:val="TAL"/>
            </w:pPr>
            <w:r>
              <w:t>S2-2407359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CE0C2" w14:textId="77777777" w:rsidR="00E308B2" w:rsidRDefault="00E308B2" w:rsidP="00AC5BAF">
            <w:pPr>
              <w:pStyle w:val="TAL"/>
            </w:pPr>
            <w:r>
              <w:t>China Mobile, China Unicom, NTT DOCOMO, SK Telecom, China Telecom, KDDI, Deutsche Telekom, DISH Network, Orange, KPN, T-Mobile, BT, Rakuten Mobile, Vodafone, vivo,NEC, Huawei, Tencent, CATT, Lenovo,Toyota, ZTE, Samsung, LGE, Meta, Interdigital, OPPO, Medi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74C3D"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4B139" w14:textId="77777777" w:rsidR="00E308B2" w:rsidRDefault="00E308B2" w:rsidP="00AC5BAF">
            <w:pPr>
              <w:pStyle w:val="TAL"/>
            </w:pPr>
            <w:r>
              <w:t>Approved</w:t>
            </w:r>
          </w:p>
        </w:tc>
      </w:tr>
      <w:tr w:rsidR="00E308B2" w14:paraId="348987F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7B0FA"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D5C76" w14:textId="77777777" w:rsidR="00E308B2" w:rsidRDefault="00E308B2" w:rsidP="00AC5BAF">
            <w:pPr>
              <w:pStyle w:val="TAL"/>
            </w:pPr>
            <w:r>
              <w:t>23.700-66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0D51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B8C01"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6CDA1" w14:textId="77777777" w:rsidR="00E308B2" w:rsidRDefault="00E308B2" w:rsidP="00AC5BAF">
            <w:pPr>
              <w:pStyle w:val="TAL"/>
            </w:pPr>
            <w:r>
              <w:t>S2-2407361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B71C1" w14:textId="77777777" w:rsidR="00E308B2" w:rsidRDefault="00E308B2" w:rsidP="00AC5BAF">
            <w:pPr>
              <w:pStyle w:val="TAL"/>
            </w:pPr>
            <w:r>
              <w:t>Vivo, KDDI, CMCC, CATT, Lenovo, NEC, Orange, Tencent, Tencent Cloud, OPPO, ETRI, Huawei, HiSilicon, NTT-DOCOMO, Toyota, Samsung, China Unicom, Intel, ZTE, Deutsche Telekom, Rakuten Mobile,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7D1E8"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C6E20" w14:textId="77777777" w:rsidR="00E308B2" w:rsidRDefault="00E308B2" w:rsidP="00AC5BAF">
            <w:pPr>
              <w:pStyle w:val="TAL"/>
            </w:pPr>
            <w:r>
              <w:t>Approved</w:t>
            </w:r>
          </w:p>
        </w:tc>
      </w:tr>
      <w:tr w:rsidR="00E308B2" w14:paraId="6B57DA9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29788"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BECBB" w14:textId="77777777" w:rsidR="00E308B2" w:rsidRDefault="00E308B2" w:rsidP="00AC5BAF">
            <w:pPr>
              <w:pStyle w:val="TAL"/>
            </w:pPr>
            <w:r>
              <w:t>23.700-70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5C83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E5FE8" w14:textId="77777777" w:rsidR="00E308B2" w:rsidRDefault="00E308B2" w:rsidP="00AC5BAF">
            <w:pPr>
              <w:pStyle w:val="TAL"/>
            </w:pPr>
            <w:r>
              <w:t>Conclusions for KI#4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2527F" w14:textId="77777777" w:rsidR="00E308B2" w:rsidRDefault="00E308B2" w:rsidP="00AC5BAF">
            <w:pPr>
              <w:pStyle w:val="TAL"/>
            </w:pPr>
            <w:r>
              <w:t>S2-2407199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3BEDC" w14:textId="77777777" w:rsidR="00E308B2" w:rsidRDefault="00E308B2" w:rsidP="00AC5BAF">
            <w:pPr>
              <w:pStyle w:val="TAL"/>
            </w:pPr>
            <w:r>
              <w:t>Nokia, NTT DOCOMO, Huawei, Meta, Tencent, CATT, Qualcomm, China Mobile, OPPO, Xiaomi, Samsung, Lenovo,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DC6E7"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4629D" w14:textId="77777777" w:rsidR="00E308B2" w:rsidRDefault="00E308B2" w:rsidP="00AC5BAF">
            <w:pPr>
              <w:pStyle w:val="TAL"/>
            </w:pPr>
            <w:r>
              <w:t>Approved</w:t>
            </w:r>
          </w:p>
        </w:tc>
      </w:tr>
      <w:tr w:rsidR="00E308B2" w14:paraId="2177C5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94CCA"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39FF2" w14:textId="77777777" w:rsidR="00E308B2" w:rsidRDefault="00E308B2" w:rsidP="00AC5BAF">
            <w:pPr>
              <w:pStyle w:val="TAL"/>
            </w:pPr>
            <w:r>
              <w:t>23.700-70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BFA7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41194" w14:textId="77777777" w:rsidR="00E308B2" w:rsidRDefault="00E308B2" w:rsidP="00AC5BAF">
            <w:pPr>
              <w:pStyle w:val="TAL"/>
            </w:pPr>
            <w:r>
              <w:t>KI#5_Evaluation and Conclusion for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321A5" w14:textId="77777777" w:rsidR="00E308B2" w:rsidRDefault="00E308B2" w:rsidP="00AC5BAF">
            <w:pPr>
              <w:pStyle w:val="TAL"/>
            </w:pPr>
            <w:r>
              <w:t>S2-2407179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EB0B4" w14:textId="77777777" w:rsidR="00E308B2" w:rsidRDefault="00E308B2" w:rsidP="00AC5BAF">
            <w:pPr>
              <w:pStyle w:val="TAL"/>
            </w:pPr>
            <w:r>
              <w:t>Xiaomi, China Mobile, Huawei, Hisilicon, InterDigital, Nokia, Tencent, ZTE, OPPO, Samsung, China Telecom, Meta USA,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DA33D"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C1755" w14:textId="77777777" w:rsidR="00E308B2" w:rsidRDefault="00E308B2" w:rsidP="00AC5BAF">
            <w:pPr>
              <w:pStyle w:val="TAL"/>
            </w:pPr>
            <w:r>
              <w:t>Approved</w:t>
            </w:r>
          </w:p>
        </w:tc>
      </w:tr>
      <w:tr w:rsidR="00E308B2" w14:paraId="72FE409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F5D2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6344F" w14:textId="77777777" w:rsidR="00E308B2" w:rsidRDefault="00E308B2" w:rsidP="00AC5BAF">
            <w:pPr>
              <w:pStyle w:val="TAL"/>
            </w:pPr>
            <w:r>
              <w:t>23.700-70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16D9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5870D" w14:textId="77777777" w:rsidR="00E308B2" w:rsidRDefault="00E308B2" w:rsidP="00AC5BAF">
            <w:pPr>
              <w:pStyle w:val="TAL"/>
            </w:pPr>
            <w:r>
              <w:t>KI#3: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AF816" w14:textId="77777777" w:rsidR="00E308B2" w:rsidRDefault="00E308B2" w:rsidP="00AC5BAF">
            <w:pPr>
              <w:pStyle w:val="TAL"/>
            </w:pPr>
            <w:r>
              <w:t>S2-2407194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C08DB" w14:textId="77777777" w:rsidR="00E308B2" w:rsidRDefault="00E308B2" w:rsidP="00AC5BAF">
            <w:pPr>
              <w:pStyle w:val="TAL"/>
            </w:pPr>
            <w:r>
              <w:t>Intel, Lenovo, Nokia, China Telecom, Xiaomi, InterDigital, 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CA17C"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BF7CC" w14:textId="77777777" w:rsidR="00E308B2" w:rsidRDefault="00E308B2" w:rsidP="00AC5BAF">
            <w:pPr>
              <w:pStyle w:val="TAL"/>
            </w:pPr>
            <w:r>
              <w:t>Approved</w:t>
            </w:r>
          </w:p>
        </w:tc>
      </w:tr>
      <w:tr w:rsidR="00E308B2" w14:paraId="20ABCBE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01DB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0FF46" w14:textId="77777777" w:rsidR="00E308B2" w:rsidRDefault="00E308B2" w:rsidP="00AC5BAF">
            <w:pPr>
              <w:pStyle w:val="TAL"/>
            </w:pPr>
            <w:r>
              <w:t>23.700-70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DFBB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D9848" w14:textId="77777777" w:rsidR="00E308B2" w:rsidRDefault="00E308B2" w:rsidP="00AC5BAF">
            <w:pPr>
              <w:pStyle w:val="TAL"/>
            </w:pPr>
            <w:r>
              <w:t>KI#9: Initial conclusion of KI#9 on enhancement for XR related network information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7D9F9" w14:textId="77777777" w:rsidR="00E308B2" w:rsidRDefault="00E308B2" w:rsidP="00AC5BAF">
            <w:pPr>
              <w:pStyle w:val="TAL"/>
            </w:pPr>
            <w:r>
              <w:t>S2-2407181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1FACD" w14:textId="77777777" w:rsidR="00E308B2" w:rsidRDefault="00E308B2" w:rsidP="00AC5BAF">
            <w:pPr>
              <w:pStyle w:val="TAL"/>
            </w:pPr>
            <w:r>
              <w:t>Huawei, HiSilicon, CATT, Tencent, Meta USA, Lenovo,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F600A"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44A1B" w14:textId="77777777" w:rsidR="00E308B2" w:rsidRDefault="00E308B2" w:rsidP="00AC5BAF">
            <w:pPr>
              <w:pStyle w:val="TAL"/>
            </w:pPr>
            <w:r>
              <w:t>Approved</w:t>
            </w:r>
          </w:p>
        </w:tc>
      </w:tr>
      <w:tr w:rsidR="00E308B2" w14:paraId="5945682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AD59A"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16FFB" w14:textId="77777777" w:rsidR="00E308B2" w:rsidRDefault="00E308B2" w:rsidP="00AC5BAF">
            <w:pPr>
              <w:pStyle w:val="TAL"/>
            </w:pPr>
            <w:r>
              <w:t>23.700-70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1AD8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BCAFF" w14:textId="77777777" w:rsidR="00E308B2" w:rsidRDefault="00E308B2" w:rsidP="00AC5BAF">
            <w:pPr>
              <w:pStyle w:val="TAL"/>
            </w:pPr>
            <w:r>
              <w:t>Key Issue#7, Conclusions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76B23" w14:textId="77777777" w:rsidR="00E308B2" w:rsidRDefault="00E308B2" w:rsidP="00AC5BAF">
            <w:pPr>
              <w:pStyle w:val="TAL"/>
            </w:pPr>
            <w:r>
              <w:t>S2-2406960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5D0AA" w14:textId="77777777" w:rsidR="00E308B2" w:rsidRDefault="00E308B2" w:rsidP="00AC5BAF">
            <w:pPr>
              <w:pStyle w:val="TAL"/>
            </w:pPr>
            <w:r>
              <w:t>Lenovo, InterDigital Inc., Charter Communications, CableLabs, CATT, Tencent, 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2F761"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9141C" w14:textId="77777777" w:rsidR="00E308B2" w:rsidRDefault="00E308B2" w:rsidP="00AC5BAF">
            <w:pPr>
              <w:pStyle w:val="TAL"/>
            </w:pPr>
            <w:r>
              <w:t>Approved</w:t>
            </w:r>
          </w:p>
        </w:tc>
      </w:tr>
      <w:tr w:rsidR="00E308B2" w14:paraId="2AF4167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8EB1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0C707" w14:textId="77777777" w:rsidR="00E308B2" w:rsidRDefault="00E308B2" w:rsidP="00AC5BAF">
            <w:pPr>
              <w:pStyle w:val="TAL"/>
            </w:pPr>
            <w:r>
              <w:t>23.700-70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004F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ABAF8" w14:textId="77777777" w:rsidR="00E308B2" w:rsidRDefault="00E308B2" w:rsidP="00AC5BAF">
            <w:pPr>
              <w:pStyle w:val="TAL"/>
            </w:pPr>
            <w:r>
              <w:t>Conclusion for KI 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363BC" w14:textId="77777777" w:rsidR="00E308B2" w:rsidRDefault="00E308B2" w:rsidP="00AC5BAF">
            <w:pPr>
              <w:pStyle w:val="TAL"/>
            </w:pPr>
            <w:r>
              <w:t>S2-2406932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5DA24"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E95C8"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4F97D" w14:textId="77777777" w:rsidR="00E308B2" w:rsidRDefault="00E308B2" w:rsidP="00AC5BAF">
            <w:pPr>
              <w:pStyle w:val="TAL"/>
            </w:pPr>
            <w:r>
              <w:t>Approved</w:t>
            </w:r>
          </w:p>
        </w:tc>
      </w:tr>
      <w:tr w:rsidR="00E308B2" w14:paraId="018183D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E95D7"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7454D" w14:textId="77777777" w:rsidR="00E308B2" w:rsidRDefault="00E308B2" w:rsidP="00AC5BAF">
            <w:pPr>
              <w:pStyle w:val="TAL"/>
            </w:pPr>
            <w:r>
              <w:t>23.700-70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A7FE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98E19" w14:textId="77777777" w:rsidR="00E308B2" w:rsidRDefault="00E308B2" w:rsidP="00AC5BAF">
            <w:pPr>
              <w:pStyle w:val="TAL"/>
            </w:pPr>
            <w:r>
              <w:t>KI#1, interim agreement for other PDU Set handling.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D0C02" w14:textId="77777777" w:rsidR="00E308B2" w:rsidRDefault="00E308B2" w:rsidP="00AC5BAF">
            <w:pPr>
              <w:pStyle w:val="TAL"/>
            </w:pPr>
            <w:r>
              <w:t>S2-2407195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261AC" w14:textId="77777777" w:rsidR="00E308B2" w:rsidRDefault="00E308B2" w:rsidP="00AC5BAF">
            <w:pPr>
              <w:pStyle w:val="TAL"/>
            </w:pPr>
            <w:r>
              <w:t>Vivo, China Mobile, China Unicom, OPPO, MediaTek, Meta USA, Tencent, Tencent Cloud, ZTE, China Telecom, Lenovo, Samsung, Xiaomi, Huawei, Hisilicon,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9F620"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40005" w14:textId="77777777" w:rsidR="00E308B2" w:rsidRDefault="00E308B2" w:rsidP="00AC5BAF">
            <w:pPr>
              <w:pStyle w:val="TAL"/>
            </w:pPr>
            <w:r>
              <w:t>Approved</w:t>
            </w:r>
          </w:p>
        </w:tc>
      </w:tr>
      <w:tr w:rsidR="00E308B2" w14:paraId="6A6784F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C1956"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4DB99" w14:textId="77777777" w:rsidR="00E308B2" w:rsidRDefault="00E308B2" w:rsidP="00AC5BAF">
            <w:pPr>
              <w:pStyle w:val="TAL"/>
            </w:pPr>
            <w:r>
              <w:t>23.700-75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95C5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854B1" w14:textId="77777777" w:rsidR="00E308B2" w:rsidRDefault="00E308B2" w:rsidP="00AC5BAF">
            <w:pPr>
              <w:pStyle w:val="TAL"/>
            </w:pPr>
            <w:r>
              <w:t>TR 23.700-75,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5D109" w14:textId="77777777" w:rsidR="00E308B2" w:rsidRDefault="00E308B2" w:rsidP="00AC5BAF">
            <w:pPr>
              <w:pStyle w:val="TAL"/>
            </w:pPr>
            <w:r>
              <w:t>S2-2406996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10BBA" w14:textId="77777777" w:rsidR="00E308B2" w:rsidRDefault="00E308B2" w:rsidP="00AC5BAF">
            <w:pPr>
              <w:pStyle w:val="TAL"/>
            </w:pPr>
            <w:r>
              <w:t>Peraton Labs, CISA ECD, Nokia, Ericsson, Qualcomm, Samsung, 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BC705" w14:textId="77777777" w:rsidR="00E308B2" w:rsidRDefault="00E308B2" w:rsidP="00AC5BAF">
            <w:pPr>
              <w:pStyle w:val="TAL"/>
            </w:pPr>
            <w:r>
              <w:t>FS_MPS4msg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EEC9A" w14:textId="77777777" w:rsidR="00E308B2" w:rsidRDefault="00E308B2" w:rsidP="00AC5BAF">
            <w:pPr>
              <w:pStyle w:val="TAL"/>
            </w:pPr>
            <w:r>
              <w:t>Approved</w:t>
            </w:r>
          </w:p>
        </w:tc>
      </w:tr>
      <w:tr w:rsidR="00E308B2" w14:paraId="492CD43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5F531"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C2861" w14:textId="77777777" w:rsidR="00E308B2" w:rsidRDefault="00E308B2" w:rsidP="00AC5BAF">
            <w:pPr>
              <w:pStyle w:val="TAL"/>
            </w:pPr>
            <w:r>
              <w:t>23.700-75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5C0F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8B89E" w14:textId="77777777" w:rsidR="00E308B2" w:rsidRDefault="00E308B2" w:rsidP="00AC5BAF">
            <w:pPr>
              <w:pStyle w:val="TAL"/>
            </w:pPr>
            <w:r>
              <w:t>TR 23.700-75, Evaluation.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F841B" w14:textId="77777777" w:rsidR="00E308B2" w:rsidRDefault="00E308B2" w:rsidP="00AC5BAF">
            <w:pPr>
              <w:pStyle w:val="TAL"/>
            </w:pPr>
            <w:r>
              <w:t>S2-2406200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BB948" w14:textId="77777777" w:rsidR="00E308B2" w:rsidRDefault="00E308B2" w:rsidP="00AC5BAF">
            <w:pPr>
              <w:pStyle w:val="TAL"/>
            </w:pPr>
            <w:r>
              <w:t>Peraton Labs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FBED8" w14:textId="77777777" w:rsidR="00E308B2" w:rsidRDefault="00E308B2" w:rsidP="00AC5BAF">
            <w:pPr>
              <w:pStyle w:val="TAL"/>
            </w:pPr>
            <w:r>
              <w:t>FS_MPS4msg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94D71" w14:textId="77777777" w:rsidR="00E308B2" w:rsidRDefault="00E308B2" w:rsidP="00AC5BAF">
            <w:pPr>
              <w:pStyle w:val="TAL"/>
            </w:pPr>
            <w:r>
              <w:t>Approved</w:t>
            </w:r>
          </w:p>
        </w:tc>
      </w:tr>
      <w:tr w:rsidR="00E308B2" w14:paraId="07EBBE6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759D0"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D7419" w14:textId="77777777" w:rsidR="00E308B2" w:rsidRDefault="00E308B2" w:rsidP="00AC5BAF">
            <w:pPr>
              <w:pStyle w:val="TAL"/>
            </w:pPr>
            <w:r>
              <w:t>23.700-77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BE6B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F7351" w14:textId="77777777" w:rsidR="00E308B2" w:rsidRDefault="00E308B2" w:rsidP="00AC5BAF">
            <w:pPr>
              <w:pStyle w:val="TAL"/>
            </w:pPr>
            <w:r>
              <w:t>KI #7, Conclusion for KI#7.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7CD07" w14:textId="77777777" w:rsidR="00E308B2" w:rsidRDefault="00E308B2" w:rsidP="00AC5BAF">
            <w:pPr>
              <w:pStyle w:val="TAL"/>
            </w:pPr>
            <w:r>
              <w:t>S2-2407155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1873E" w14:textId="77777777" w:rsidR="00E308B2" w:rsidRDefault="00E308B2" w:rsidP="00AC5BAF">
            <w:pPr>
              <w:pStyle w:val="TAL"/>
            </w:pPr>
            <w:r>
              <w:t>China Mobile,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E3F8B"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8B887" w14:textId="77777777" w:rsidR="00E308B2" w:rsidRDefault="00E308B2" w:rsidP="00AC5BAF">
            <w:pPr>
              <w:pStyle w:val="TAL"/>
            </w:pPr>
            <w:r>
              <w:t>Approved</w:t>
            </w:r>
          </w:p>
        </w:tc>
      </w:tr>
      <w:tr w:rsidR="00E308B2" w14:paraId="497B8C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53BF4"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9F01B" w14:textId="77777777" w:rsidR="00E308B2" w:rsidRDefault="00E308B2" w:rsidP="00AC5BAF">
            <w:pPr>
              <w:pStyle w:val="TAL"/>
            </w:pPr>
            <w:r>
              <w:t>23.700-77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D2E60"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8E84D" w14:textId="77777777" w:rsidR="00E308B2" w:rsidRDefault="00E308B2" w:rsidP="00AC5BAF">
            <w:pPr>
              <w:pStyle w:val="TAL"/>
            </w:pPr>
            <w:r>
              <w:t>KI#8,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49A20" w14:textId="77777777" w:rsidR="00E308B2" w:rsidRDefault="00E308B2" w:rsidP="00AC5BAF">
            <w:pPr>
              <w:pStyle w:val="TAL"/>
            </w:pPr>
            <w:r>
              <w:t>S2-2407201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9BAC2" w14:textId="77777777" w:rsidR="00E308B2" w:rsidRDefault="00E308B2" w:rsidP="00AC5BAF">
            <w:pPr>
              <w:pStyle w:val="TAL"/>
            </w:pPr>
            <w:r>
              <w:t>Huawei, HiSilicon, ZTE, vivo,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E6524"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AE68C" w14:textId="77777777" w:rsidR="00E308B2" w:rsidRDefault="00E308B2" w:rsidP="00AC5BAF">
            <w:pPr>
              <w:pStyle w:val="TAL"/>
            </w:pPr>
            <w:r>
              <w:t>Approved</w:t>
            </w:r>
          </w:p>
        </w:tc>
      </w:tr>
      <w:tr w:rsidR="00E308B2" w14:paraId="302FE1F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EB721"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439B6" w14:textId="77777777" w:rsidR="00E308B2" w:rsidRDefault="00E308B2" w:rsidP="00AC5BAF">
            <w:pPr>
              <w:pStyle w:val="TAL"/>
            </w:pPr>
            <w:r>
              <w:t>23.700-77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6FB5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44A77" w14:textId="77777777" w:rsidR="00E308B2" w:rsidRDefault="00E308B2" w:rsidP="00AC5BAF">
            <w:pPr>
              <w:pStyle w:val="TAL"/>
            </w:pPr>
            <w:r>
              <w:t>KI#2, Evaluation and Conclusion.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96A68" w14:textId="77777777" w:rsidR="00E308B2" w:rsidRDefault="00E308B2" w:rsidP="00AC5BAF">
            <w:pPr>
              <w:pStyle w:val="TAL"/>
            </w:pPr>
            <w:r>
              <w:t>S2-2406968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3F3F2" w14:textId="77777777" w:rsidR="00E308B2" w:rsidRDefault="00E308B2" w:rsidP="00AC5BAF">
            <w:pPr>
              <w:pStyle w:val="TAL"/>
            </w:pPr>
            <w:r>
              <w:t>Huawei, HiSilicon, Samsung, Nokia, 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24E6D"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77853" w14:textId="77777777" w:rsidR="00E308B2" w:rsidRDefault="00E308B2" w:rsidP="00AC5BAF">
            <w:pPr>
              <w:pStyle w:val="TAL"/>
            </w:pPr>
            <w:r>
              <w:t>Approved</w:t>
            </w:r>
          </w:p>
        </w:tc>
      </w:tr>
      <w:tr w:rsidR="00E308B2" w14:paraId="66187D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D9EF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7834E" w14:textId="77777777" w:rsidR="00E308B2" w:rsidRDefault="00E308B2" w:rsidP="00AC5BAF">
            <w:pPr>
              <w:pStyle w:val="TAL"/>
            </w:pPr>
            <w:r>
              <w:t>23.700-77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5158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90111" w14:textId="77777777" w:rsidR="00E308B2" w:rsidRDefault="00E308B2" w:rsidP="00AC5BAF">
            <w:pPr>
              <w:pStyle w:val="TAL"/>
            </w:pPr>
            <w:r>
              <w:t>KI #3, Conclusion EN Resolving.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AB527" w14:textId="77777777" w:rsidR="00E308B2" w:rsidRDefault="00E308B2" w:rsidP="00AC5BAF">
            <w:pPr>
              <w:pStyle w:val="TAL"/>
            </w:pPr>
            <w:r>
              <w:t>S2-2406972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47A0E"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B193E"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4352A" w14:textId="77777777" w:rsidR="00E308B2" w:rsidRDefault="00E308B2" w:rsidP="00AC5BAF">
            <w:pPr>
              <w:pStyle w:val="TAL"/>
            </w:pPr>
            <w:r>
              <w:t>Approved</w:t>
            </w:r>
          </w:p>
        </w:tc>
      </w:tr>
      <w:tr w:rsidR="00E308B2" w14:paraId="5BAB4C1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B162A"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E36CD" w14:textId="77777777" w:rsidR="00E308B2" w:rsidRDefault="00E308B2" w:rsidP="00AC5BAF">
            <w:pPr>
              <w:pStyle w:val="TAL"/>
            </w:pPr>
            <w:r>
              <w:t>23.700-77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945B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559C0" w14:textId="77777777" w:rsidR="00E308B2" w:rsidRDefault="00E308B2" w:rsidP="00AC5BAF">
            <w:pPr>
              <w:pStyle w:val="TAL"/>
            </w:pPr>
            <w:r>
              <w:t>KI#4: Update on conclusion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0D86B" w14:textId="77777777" w:rsidR="00E308B2" w:rsidRDefault="00E308B2" w:rsidP="00AC5BAF">
            <w:pPr>
              <w:pStyle w:val="TAL"/>
            </w:pPr>
            <w:r>
              <w:t>S2-2406971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B4727" w14:textId="77777777" w:rsidR="00E308B2" w:rsidRDefault="00E308B2" w:rsidP="00AC5BAF">
            <w:pPr>
              <w:pStyle w:val="TAL"/>
            </w:pPr>
            <w:r>
              <w:t>Nokia, Samsung, Qualcomm,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58B8C"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72E62" w14:textId="77777777" w:rsidR="00E308B2" w:rsidRDefault="00E308B2" w:rsidP="00AC5BAF">
            <w:pPr>
              <w:pStyle w:val="TAL"/>
            </w:pPr>
            <w:r>
              <w:t>Approved</w:t>
            </w:r>
          </w:p>
        </w:tc>
      </w:tr>
      <w:tr w:rsidR="00E308B2" w14:paraId="4568B36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36DDE"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AB11F" w14:textId="77777777" w:rsidR="00E308B2" w:rsidRDefault="00E308B2" w:rsidP="00AC5BAF">
            <w:pPr>
              <w:pStyle w:val="TAL"/>
            </w:pPr>
            <w:r>
              <w:t>23.700-77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9B31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7BE4F" w14:textId="77777777" w:rsidR="00E308B2" w:rsidRPr="00925BE9" w:rsidRDefault="00E308B2" w:rsidP="00AC5BAF">
            <w:pPr>
              <w:pStyle w:val="TAL"/>
              <w:rPr>
                <w:lang w:val="fr-FR"/>
              </w:rPr>
            </w:pPr>
            <w:r w:rsidRPr="00925BE9">
              <w:rPr>
                <w:lang w:val="fr-FR"/>
              </w:rPr>
              <w:t>KI#1: Conclusion on solution principles.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CD7CF" w14:textId="77777777" w:rsidR="00E308B2" w:rsidRDefault="00E308B2" w:rsidP="00AC5BAF">
            <w:pPr>
              <w:pStyle w:val="TAL"/>
            </w:pPr>
            <w:r>
              <w:t>S2-2406967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FE476" w14:textId="77777777" w:rsidR="00E308B2" w:rsidRDefault="00E308B2" w:rsidP="00AC5BAF">
            <w:pPr>
              <w:pStyle w:val="TAL"/>
            </w:pPr>
            <w:r>
              <w:t>Ericsson, Nokia, AT&amp;T, NTT DOCOMO,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C488E"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82037" w14:textId="77777777" w:rsidR="00E308B2" w:rsidRDefault="00E308B2" w:rsidP="00AC5BAF">
            <w:pPr>
              <w:pStyle w:val="TAL"/>
            </w:pPr>
            <w:r>
              <w:t>Approved</w:t>
            </w:r>
          </w:p>
        </w:tc>
      </w:tr>
      <w:tr w:rsidR="00E308B2" w14:paraId="49AEA8D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72C97" w14:textId="77777777" w:rsidR="00E308B2" w:rsidRDefault="00E308B2" w:rsidP="00AC5BAF">
            <w:pPr>
              <w:pStyle w:val="TAL"/>
            </w:pPr>
            <w:r>
              <w:lastRenderedPageBreak/>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68334" w14:textId="77777777" w:rsidR="00E308B2" w:rsidRDefault="00E308B2" w:rsidP="00AC5BAF">
            <w:pPr>
              <w:pStyle w:val="TAL"/>
            </w:pPr>
            <w:r>
              <w:t>23.700-77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466B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63C72" w14:textId="77777777" w:rsidR="00E308B2" w:rsidRDefault="00E308B2" w:rsidP="00AC5BAF">
            <w:pPr>
              <w:pStyle w:val="TAL"/>
            </w:pPr>
            <w:r>
              <w:t>Conclusions of KI#5.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9CED0" w14:textId="77777777" w:rsidR="00E308B2" w:rsidRDefault="00E308B2" w:rsidP="00AC5BAF">
            <w:pPr>
              <w:pStyle w:val="TAL"/>
            </w:pPr>
            <w:r>
              <w:t>S2-2406941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FBC87" w14:textId="77777777" w:rsidR="00E308B2" w:rsidRDefault="00E308B2" w:rsidP="00AC5BAF">
            <w:pPr>
              <w:pStyle w:val="TAL"/>
            </w:pPr>
            <w:r>
              <w:t>Qualcomm Incorporated, Samsung, Nokia, Deutsche Telekom, vivo,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08560"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970F1" w14:textId="77777777" w:rsidR="00E308B2" w:rsidRDefault="00E308B2" w:rsidP="00AC5BAF">
            <w:pPr>
              <w:pStyle w:val="TAL"/>
            </w:pPr>
            <w:r>
              <w:t>Approved</w:t>
            </w:r>
          </w:p>
        </w:tc>
      </w:tr>
      <w:tr w:rsidR="00E308B2" w14:paraId="05659D8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F168B"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0AA50" w14:textId="77777777" w:rsidR="00E308B2" w:rsidRDefault="00E308B2" w:rsidP="00AC5BAF">
            <w:pPr>
              <w:pStyle w:val="TAL"/>
            </w:pPr>
            <w:r>
              <w:t>23.700-77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2946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42F5A" w14:textId="77777777" w:rsidR="00E308B2" w:rsidRDefault="00E308B2" w:rsidP="00AC5BAF">
            <w:pPr>
              <w:pStyle w:val="TAL"/>
            </w:pPr>
            <w:r>
              <w:t>KI #6, Conclusion update for KI#6.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953CE" w14:textId="77777777" w:rsidR="00E308B2" w:rsidRDefault="00E308B2" w:rsidP="00AC5BAF">
            <w:pPr>
              <w:pStyle w:val="TAL"/>
            </w:pPr>
            <w:r>
              <w:t>S2-2407200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0E3F3" w14:textId="77777777" w:rsidR="00E308B2" w:rsidRDefault="00E308B2" w:rsidP="00AC5BAF">
            <w:pPr>
              <w:pStyle w:val="TAL"/>
            </w:pPr>
            <w:r>
              <w:t>China Mobile, vivo, NTT DOCOMO, Huawei, Hisilicon, Samsung,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59A27"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77879" w14:textId="77777777" w:rsidR="00E308B2" w:rsidRDefault="00E308B2" w:rsidP="00AC5BAF">
            <w:pPr>
              <w:pStyle w:val="TAL"/>
            </w:pPr>
            <w:r>
              <w:t>Approved</w:t>
            </w:r>
          </w:p>
        </w:tc>
      </w:tr>
      <w:tr w:rsidR="00E308B2" w14:paraId="6320DEF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979F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8F9D5" w14:textId="77777777" w:rsidR="00E308B2" w:rsidRDefault="00E308B2" w:rsidP="00AC5BAF">
            <w:pPr>
              <w:pStyle w:val="TAL"/>
            </w:pPr>
            <w:r>
              <w:t>23.700-84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538F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66A37" w14:textId="77777777" w:rsidR="00E308B2" w:rsidRDefault="00E308B2" w:rsidP="00AC5BAF">
            <w:pPr>
              <w:pStyle w:val="TAL"/>
            </w:pPr>
            <w:r>
              <w:t>Indicating uses cases for solutions for key issue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592B3" w14:textId="77777777" w:rsidR="00E308B2" w:rsidRDefault="00E308B2" w:rsidP="00AC5BAF">
            <w:pPr>
              <w:pStyle w:val="TAL"/>
            </w:pPr>
            <w:r>
              <w:t>S2-2406911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9CB40"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71138"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C694E" w14:textId="77777777" w:rsidR="00E308B2" w:rsidRDefault="00E308B2" w:rsidP="00AC5BAF">
            <w:pPr>
              <w:pStyle w:val="TAL"/>
            </w:pPr>
            <w:r>
              <w:t>Approved</w:t>
            </w:r>
          </w:p>
        </w:tc>
      </w:tr>
      <w:tr w:rsidR="00E308B2" w14:paraId="717811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71095"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41652" w14:textId="77777777" w:rsidR="00E308B2" w:rsidRDefault="00E308B2" w:rsidP="00AC5BAF">
            <w:pPr>
              <w:pStyle w:val="TAL"/>
            </w:pPr>
            <w:r>
              <w:t>23.700-84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91AB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37B0E" w14:textId="77777777" w:rsidR="00E308B2" w:rsidRDefault="00E308B2" w:rsidP="00AC5BAF">
            <w:pPr>
              <w:pStyle w:val="TAL"/>
            </w:pPr>
            <w:r>
              <w:t>KI#2, Sol#16: Update to remove 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4C37F" w14:textId="77777777" w:rsidR="00E308B2" w:rsidRDefault="00E308B2" w:rsidP="00AC5BAF">
            <w:pPr>
              <w:pStyle w:val="TAL"/>
            </w:pPr>
            <w:r>
              <w:t>S2-2407167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C98E8"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2D7D8"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F51F6" w14:textId="77777777" w:rsidR="00E308B2" w:rsidRDefault="00E308B2" w:rsidP="00AC5BAF">
            <w:pPr>
              <w:pStyle w:val="TAL"/>
            </w:pPr>
            <w:r>
              <w:t>Approved</w:t>
            </w:r>
          </w:p>
        </w:tc>
      </w:tr>
      <w:tr w:rsidR="00E308B2" w14:paraId="204BDE0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BD6DF"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EF091" w14:textId="77777777" w:rsidR="00E308B2" w:rsidRDefault="00E308B2" w:rsidP="00AC5BAF">
            <w:pPr>
              <w:pStyle w:val="TAL"/>
            </w:pPr>
            <w:r>
              <w:t>23.700-84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FD66D"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1CEB7" w14:textId="77777777" w:rsidR="00E308B2" w:rsidRDefault="00E308B2" w:rsidP="00AC5BAF">
            <w:pPr>
              <w:pStyle w:val="TAL"/>
            </w:pPr>
            <w:r>
              <w:t>KI#2 Solution#13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42862" w14:textId="77777777" w:rsidR="00E308B2" w:rsidRDefault="00E308B2" w:rsidP="00AC5BAF">
            <w:pPr>
              <w:pStyle w:val="TAL"/>
            </w:pPr>
            <w:r>
              <w:t>S2-2406914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E12A4" w14:textId="77777777" w:rsidR="00E308B2" w:rsidRDefault="00E308B2" w:rsidP="00AC5BAF">
            <w:pPr>
              <w:pStyle w:val="TAL"/>
            </w:pPr>
            <w:r>
              <w:t>OPPO, China Telecom, ZTE, Sony, KDDI, ETRI, InterDigital Inc., 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DEBA8"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649D9" w14:textId="77777777" w:rsidR="00E308B2" w:rsidRDefault="00E308B2" w:rsidP="00AC5BAF">
            <w:pPr>
              <w:pStyle w:val="TAL"/>
            </w:pPr>
            <w:r>
              <w:t>Approved</w:t>
            </w:r>
          </w:p>
        </w:tc>
      </w:tr>
      <w:tr w:rsidR="00E308B2" w14:paraId="522962C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278DC"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34520" w14:textId="77777777" w:rsidR="00E308B2" w:rsidRDefault="00E308B2" w:rsidP="00AC5BAF">
            <w:pPr>
              <w:pStyle w:val="TAL"/>
            </w:pPr>
            <w:r>
              <w:t>23.700-84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F8EC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44973" w14:textId="77777777" w:rsidR="00E308B2" w:rsidRDefault="00E308B2" w:rsidP="00AC5BAF">
            <w:pPr>
              <w:pStyle w:val="TAL"/>
            </w:pPr>
            <w:r>
              <w:t>KI#2 Evaluation and Conclusion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27142" w14:textId="77777777" w:rsidR="00E308B2" w:rsidRDefault="00E308B2" w:rsidP="00AC5BAF">
            <w:pPr>
              <w:pStyle w:val="TAL"/>
            </w:pPr>
            <w:r>
              <w:t>S2-2407189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FC3F5" w14:textId="77777777" w:rsidR="00E308B2" w:rsidRDefault="00E308B2" w:rsidP="00AC5BAF">
            <w:pPr>
              <w:pStyle w:val="TAL"/>
            </w:pPr>
            <w:r>
              <w:t>China Mobile, vivo, OPPO, ZTE, Tencent, ETRI, Futurewei, Samsung, KDDI, Huawei, LG Electronics, ICS, InterDigital, Nokia, Ericsson, Toyota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D6A6D"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8C6A4" w14:textId="77777777" w:rsidR="00E308B2" w:rsidRDefault="00E308B2" w:rsidP="00AC5BAF">
            <w:pPr>
              <w:pStyle w:val="TAL"/>
            </w:pPr>
            <w:r>
              <w:t>Approved</w:t>
            </w:r>
          </w:p>
        </w:tc>
      </w:tr>
      <w:tr w:rsidR="00E308B2" w14:paraId="6594C6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E9CDF"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4DC2B" w14:textId="77777777" w:rsidR="00E308B2" w:rsidRDefault="00E308B2" w:rsidP="00AC5BAF">
            <w:pPr>
              <w:pStyle w:val="TAL"/>
            </w:pPr>
            <w:r>
              <w:t>23.700-84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F508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27038" w14:textId="77777777" w:rsidR="00E308B2" w:rsidRDefault="00E308B2" w:rsidP="00AC5BAF">
            <w:pPr>
              <w:pStyle w:val="TAL"/>
            </w:pPr>
            <w:r>
              <w:t>Conclusion for KI#4.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7C7E5" w14:textId="77777777" w:rsidR="00E308B2" w:rsidRDefault="00E308B2" w:rsidP="00AC5BAF">
            <w:pPr>
              <w:pStyle w:val="TAL"/>
            </w:pPr>
            <w:r>
              <w:t>S2-2406966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C74D5" w14:textId="77777777" w:rsidR="00E308B2" w:rsidRDefault="00E308B2" w:rsidP="00AC5BAF">
            <w:pPr>
              <w:pStyle w:val="TAL"/>
            </w:pPr>
            <w:r>
              <w:t>SK Telecom, AT&amp;T, China Mobile, China Telecom, Ericsson, ETRI, KDDI, KPN N.V., Lenovo, LG Uplus, NOKIA, NTT DOCOMO, OPPO, Rakuten Mobile, Samsung, Verizon, vivo,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AE4A5"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282E8" w14:textId="77777777" w:rsidR="00E308B2" w:rsidRDefault="00E308B2" w:rsidP="00AC5BAF">
            <w:pPr>
              <w:pStyle w:val="TAL"/>
            </w:pPr>
            <w:r>
              <w:t>Approved</w:t>
            </w:r>
          </w:p>
        </w:tc>
      </w:tr>
      <w:tr w:rsidR="00E308B2" w14:paraId="28CA739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34D33"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555CD" w14:textId="77777777" w:rsidR="00E308B2" w:rsidRDefault="00E308B2" w:rsidP="00AC5BAF">
            <w:pPr>
              <w:pStyle w:val="TAL"/>
            </w:pPr>
            <w:r>
              <w:t>23.700-84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95CC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85CA9" w14:textId="77777777" w:rsidR="00E308B2" w:rsidRDefault="00E308B2" w:rsidP="00AC5BAF">
            <w:pPr>
              <w:pStyle w:val="TAL"/>
            </w:pPr>
            <w:r>
              <w:t>Interim conclusions for KI#1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7A599" w14:textId="77777777" w:rsidR="00E308B2" w:rsidRDefault="00E308B2" w:rsidP="00AC5BAF">
            <w:pPr>
              <w:pStyle w:val="TAL"/>
            </w:pPr>
            <w:r>
              <w:t>S2-2407188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8AF22" w14:textId="77777777" w:rsidR="00E308B2" w:rsidRDefault="00E308B2" w:rsidP="00AC5BAF">
            <w:pPr>
              <w:pStyle w:val="TAL"/>
            </w:pPr>
            <w:r>
              <w:t>Vivo, Intel, MediaTek Inc., OPPO, Lenovo, Xiaomi, CATT, ZTE, China Telecom, China Mobile, Nokia, InterDigital Inc., ETRI, Samsung, Ericsson, NTT DOCOMO, 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368F2"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DCB3C" w14:textId="77777777" w:rsidR="00E308B2" w:rsidRDefault="00E308B2" w:rsidP="00AC5BAF">
            <w:pPr>
              <w:pStyle w:val="TAL"/>
            </w:pPr>
            <w:r>
              <w:t>Approved</w:t>
            </w:r>
          </w:p>
        </w:tc>
      </w:tr>
      <w:tr w:rsidR="00E308B2" w14:paraId="0965F1C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01D6D"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5C7CC" w14:textId="77777777" w:rsidR="00E308B2" w:rsidRDefault="00E308B2" w:rsidP="00AC5BAF">
            <w:pPr>
              <w:pStyle w:val="TAL"/>
            </w:pPr>
            <w:r>
              <w:t>23.700-84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EB7D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FD865" w14:textId="77777777" w:rsidR="00E308B2" w:rsidRDefault="00E308B2" w:rsidP="00AC5BAF">
            <w:pPr>
              <w:pStyle w:val="TAL"/>
            </w:pPr>
            <w:r>
              <w:t>Conclusions for KI#3.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D8F5A" w14:textId="77777777" w:rsidR="00E308B2" w:rsidRDefault="00E308B2" w:rsidP="00AC5BAF">
            <w:pPr>
              <w:pStyle w:val="TAL"/>
            </w:pPr>
            <w:r>
              <w:t>S2-2406949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168DA" w14:textId="77777777" w:rsidR="00E308B2" w:rsidRDefault="00E308B2" w:rsidP="00AC5BAF">
            <w:pPr>
              <w:pStyle w:val="TAL"/>
            </w:pPr>
            <w:r>
              <w:t>Samsung, Vivo, OPPO, Tencent, Tencent Cloud, InterDigital Inc, NTT DOCOMO, ZTE, ETRI, SK Telecom, Verizon, Nokia, Lenovo, Huawei, HiSilicon, ICS, MediaTek Inc, CMCC,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0687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434AF" w14:textId="77777777" w:rsidR="00E308B2" w:rsidRDefault="00E308B2" w:rsidP="00AC5BAF">
            <w:pPr>
              <w:pStyle w:val="TAL"/>
            </w:pPr>
            <w:r>
              <w:t>Approved</w:t>
            </w:r>
          </w:p>
        </w:tc>
      </w:tr>
      <w:tr w:rsidR="00E308B2" w14:paraId="1CC47BF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9D8E2"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20B4D" w14:textId="77777777" w:rsidR="00E308B2" w:rsidRDefault="00E308B2" w:rsidP="00AC5BAF">
            <w:pPr>
              <w:pStyle w:val="TAL"/>
            </w:pPr>
            <w:r>
              <w:t>23.700-84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8617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FD98F" w14:textId="77777777" w:rsidR="00E308B2" w:rsidRDefault="00E308B2" w:rsidP="00AC5BAF">
            <w:pPr>
              <w:pStyle w:val="TAL"/>
            </w:pPr>
            <w:r>
              <w:t>Solution#19 update to resolve some Editor's note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A4027" w14:textId="77777777" w:rsidR="00E308B2" w:rsidRDefault="00E308B2" w:rsidP="00AC5BAF">
            <w:pPr>
              <w:pStyle w:val="TAL"/>
            </w:pPr>
            <w:r>
              <w:t>S2-2407169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C0616" w14:textId="77777777" w:rsidR="00E308B2" w:rsidRDefault="00E308B2" w:rsidP="00AC5BAF">
            <w:pPr>
              <w:pStyle w:val="TAL"/>
            </w:pPr>
            <w:r>
              <w:t>KDDI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265BD"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5E525" w14:textId="77777777" w:rsidR="00E308B2" w:rsidRDefault="00E308B2" w:rsidP="00AC5BAF">
            <w:pPr>
              <w:pStyle w:val="TAL"/>
            </w:pPr>
            <w:r>
              <w:t>Approved</w:t>
            </w:r>
          </w:p>
        </w:tc>
      </w:tr>
      <w:tr w:rsidR="00E308B2" w14:paraId="7C111AF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52739"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E83C8" w14:textId="77777777" w:rsidR="00E308B2" w:rsidRDefault="00E308B2" w:rsidP="00AC5BAF">
            <w:pPr>
              <w:pStyle w:val="TAL"/>
            </w:pPr>
            <w:r>
              <w:t>23.700-84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273D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2ACF6" w14:textId="77777777" w:rsidR="00E308B2" w:rsidRDefault="00E308B2" w:rsidP="00AC5BAF">
            <w:pPr>
              <w:pStyle w:val="TAL"/>
            </w:pPr>
            <w:r>
              <w:t>VFL terminology definition.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23981" w14:textId="77777777" w:rsidR="00E308B2" w:rsidRDefault="00E308B2" w:rsidP="00AC5BAF">
            <w:pPr>
              <w:pStyle w:val="TAL"/>
            </w:pPr>
            <w:r>
              <w:t>S2-2407166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4BF0F" w14:textId="77777777" w:rsidR="00E308B2" w:rsidRDefault="00E308B2" w:rsidP="00AC5BAF">
            <w:pPr>
              <w:pStyle w:val="TAL"/>
            </w:pPr>
            <w:r>
              <w:t>China Mobile, ZTE, OPPO, CATT, vivo, Huawei, Sony, Nokia,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2A14E"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2F4AA" w14:textId="77777777" w:rsidR="00E308B2" w:rsidRDefault="00E308B2" w:rsidP="00AC5BAF">
            <w:pPr>
              <w:pStyle w:val="TAL"/>
            </w:pPr>
            <w:r>
              <w:t>Approved</w:t>
            </w:r>
          </w:p>
        </w:tc>
      </w:tr>
      <w:tr w:rsidR="00E308B2" w14:paraId="3D6AA57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43D4A" w14:textId="77777777" w:rsidR="00E308B2" w:rsidRDefault="00E308B2" w:rsidP="00AC5BAF">
            <w:pPr>
              <w:pStyle w:val="TAL"/>
            </w:pPr>
            <w:r>
              <w:t>S2-163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00557" w14:textId="77777777" w:rsidR="00E308B2" w:rsidRDefault="00E308B2" w:rsidP="00AC5BAF">
            <w:pPr>
              <w:pStyle w:val="TAL"/>
            </w:pPr>
            <w:r>
              <w:t>23.700-84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9C30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CD1DD" w14:textId="77777777" w:rsidR="00E308B2" w:rsidRDefault="00E308B2" w:rsidP="00AC5BAF">
            <w:pPr>
              <w:pStyle w:val="TAL"/>
            </w:pPr>
            <w:r>
              <w:t>KI#2 Solution#23 Addressing Editor 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C0D0F" w14:textId="77777777" w:rsidR="00E308B2" w:rsidRDefault="00E308B2" w:rsidP="00AC5BAF">
            <w:pPr>
              <w:pStyle w:val="TAL"/>
            </w:pPr>
            <w:r>
              <w:t>S2-2407168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DE95D"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E8AB9"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CB14E" w14:textId="77777777" w:rsidR="00E308B2" w:rsidRDefault="00E308B2" w:rsidP="00AC5BAF">
            <w:pPr>
              <w:pStyle w:val="TAL"/>
            </w:pPr>
            <w:r>
              <w:t>Approved</w:t>
            </w:r>
          </w:p>
        </w:tc>
      </w:tr>
    </w:tbl>
    <w:p w14:paraId="3F5BE0C3" w14:textId="77777777" w:rsidR="00E308B2" w:rsidRDefault="00E308B2" w:rsidP="00E308B2">
      <w:pPr>
        <w:rPr>
          <w:rFonts w:eastAsia="Times New Roman"/>
        </w:rPr>
      </w:pPr>
      <w:r>
        <w:rPr>
          <w:rFonts w:eastAsia="Times New Roman"/>
        </w:rPr>
        <w:br/>
        <w:t>85 Entries</w:t>
      </w:r>
    </w:p>
    <w:p w14:paraId="42CA7AB2" w14:textId="77777777" w:rsidR="00E308B2" w:rsidRDefault="00E308B2" w:rsidP="00E308B2">
      <w:pPr>
        <w:spacing w:after="0"/>
        <w:rPr>
          <w:rFonts w:eastAsia="Times New Roman"/>
          <w:b/>
          <w:lang w:eastAsia="en-US"/>
        </w:rPr>
      </w:pPr>
      <w:r>
        <w:br w:type="page"/>
      </w:r>
    </w:p>
    <w:p w14:paraId="6CD1E10B" w14:textId="77777777" w:rsidR="00E308B2" w:rsidRDefault="00E308B2" w:rsidP="00E308B2">
      <w:pPr>
        <w:pStyle w:val="Heading9"/>
        <w:rPr>
          <w:rFonts w:eastAsiaTheme="minorEastAsia"/>
        </w:rPr>
      </w:pPr>
      <w:bookmarkStart w:id="162" w:name="_Toc177620714"/>
      <w:r>
        <w:rPr>
          <w:b/>
        </w:rPr>
        <w:lastRenderedPageBreak/>
        <w:t>Annex C</w:t>
      </w:r>
      <w:r>
        <w:t>:</w:t>
      </w:r>
      <w:r>
        <w:rPr>
          <w:b/>
        </w:rPr>
        <w:tab/>
        <w:t>List of Liaison Statements</w:t>
      </w:r>
      <w:bookmarkEnd w:id="162"/>
    </w:p>
    <w:p w14:paraId="4AB34FCB" w14:textId="77777777" w:rsidR="00E308B2" w:rsidRDefault="00E308B2" w:rsidP="00E308B2">
      <w:pPr>
        <w:pStyle w:val="Heading1"/>
      </w:pPr>
      <w:bookmarkStart w:id="163" w:name="_Toc177620715"/>
      <w:r>
        <w:rPr>
          <w:b/>
        </w:rPr>
        <w:t>C.1</w:t>
      </w:r>
      <w:r>
        <w:rPr>
          <w:b/>
        </w:rPr>
        <w:tab/>
        <w:t>Incoming liaison statements</w:t>
      </w:r>
      <w:bookmarkEnd w:id="163"/>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63"/>
        <w:gridCol w:w="936"/>
        <w:gridCol w:w="3354"/>
        <w:gridCol w:w="1825"/>
        <w:gridCol w:w="2173"/>
        <w:gridCol w:w="2334"/>
        <w:gridCol w:w="1961"/>
        <w:gridCol w:w="763"/>
        <w:gridCol w:w="891"/>
      </w:tblGrid>
      <w:tr w:rsidR="00E308B2" w14:paraId="79B55729" w14:textId="77777777" w:rsidTr="00AC5BAF">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C08EEB1" w14:textId="77777777" w:rsidR="00E308B2" w:rsidRDefault="00E308B2" w:rsidP="00AC5BAF">
            <w:pPr>
              <w:pStyle w:val="TAH"/>
            </w:pPr>
            <w:r>
              <w:lastRenderedPageBreak/>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DB9F53C" w14:textId="77777777" w:rsidR="00E308B2" w:rsidRDefault="00E308B2" w:rsidP="00AC5BAF">
            <w:pPr>
              <w:pStyle w:val="TAH"/>
            </w:pPr>
            <w:r>
              <w:t>From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201DF14" w14:textId="77777777" w:rsidR="00E308B2" w:rsidRDefault="00E308B2" w:rsidP="00AC5BAF">
            <w:pPr>
              <w:pStyle w:val="TAH"/>
            </w:pPr>
            <w: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CD7EBC3" w14:textId="77777777" w:rsidR="00E308B2" w:rsidRDefault="00E308B2" w:rsidP="00AC5BAF">
            <w:pPr>
              <w:pStyle w:val="TAH"/>
            </w:pPr>
            <w:r>
              <w:t>Orig_TD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27C8E73" w14:textId="77777777" w:rsidR="00E308B2" w:rsidRDefault="00E308B2" w:rsidP="00AC5BAF">
            <w:pPr>
              <w:pStyle w:val="TAH"/>
            </w:pPr>
            <w: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F71C038" w14:textId="77777777" w:rsidR="00E308B2" w:rsidRDefault="00E308B2" w:rsidP="00AC5BAF">
            <w:pPr>
              <w:pStyle w:val="TAH"/>
            </w:pPr>
            <w:r>
              <w:t>CC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9E81A82" w14:textId="77777777" w:rsidR="00E308B2" w:rsidRDefault="00E308B2" w:rsidP="00AC5BAF">
            <w:pPr>
              <w:pStyle w:val="TAH"/>
            </w:pPr>
            <w:r>
              <w:t>Attachments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84DB1DC" w14:textId="77777777" w:rsidR="00E308B2" w:rsidRDefault="00E308B2" w:rsidP="00AC5BAF">
            <w:pPr>
              <w:pStyle w:val="TAH"/>
            </w:pPr>
            <w:r>
              <w:t>Reply 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7AD2D72" w14:textId="77777777" w:rsidR="00E308B2" w:rsidRDefault="00E308B2" w:rsidP="00AC5BAF">
            <w:pPr>
              <w:pStyle w:val="TAH"/>
            </w:pPr>
            <w:r>
              <w:t>Status</w:t>
            </w:r>
          </w:p>
        </w:tc>
      </w:tr>
      <w:tr w:rsidR="00E308B2" w14:paraId="40936DF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DBD8D" w14:textId="77777777" w:rsidR="00E308B2" w:rsidRDefault="00E308B2" w:rsidP="00AC5BAF">
            <w:pPr>
              <w:pStyle w:val="TAL"/>
            </w:pPr>
            <w:r>
              <w:t>S2-2405843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D953A"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2A518" w14:textId="77777777" w:rsidR="00E308B2" w:rsidRDefault="00E308B2" w:rsidP="00AC5BAF">
            <w:pPr>
              <w:pStyle w:val="TAL"/>
            </w:pPr>
            <w:r>
              <w:t>LS from CT WG1: LS on identifiers of 5G ProSe end UEs for 5G ProSe UE-to-UE relay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44716" w14:textId="77777777" w:rsidR="00E308B2" w:rsidRDefault="00E308B2" w:rsidP="00AC5BAF">
            <w:pPr>
              <w:pStyle w:val="TAL"/>
            </w:pPr>
            <w:r>
              <w:t>C1-241787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7E7C5" w14:textId="77777777" w:rsidR="00E308B2" w:rsidRDefault="00E308B2" w:rsidP="00AC5BAF">
            <w:pPr>
              <w:pStyle w:val="TAL"/>
            </w:pPr>
            <w:r>
              <w:t>SA WG2, 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3282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8A48D" w14:textId="77777777" w:rsidR="00E308B2" w:rsidRDefault="00E308B2" w:rsidP="00AC5BAF">
            <w:pPr>
              <w:pStyle w:val="TAL"/>
              <w:rPr>
                <w:sz w:val="24"/>
                <w:szCs w:val="24"/>
              </w:rPr>
            </w:pPr>
            <w:r>
              <w:t>24.554 CR 0537 (C1-241622)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DB87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BC2F8" w14:textId="77777777" w:rsidR="00E308B2" w:rsidRDefault="00E308B2" w:rsidP="00AC5BAF">
            <w:pPr>
              <w:pStyle w:val="TAL"/>
              <w:rPr>
                <w:sz w:val="24"/>
                <w:szCs w:val="24"/>
              </w:rPr>
            </w:pPr>
            <w:r>
              <w:t>Noted</w:t>
            </w:r>
          </w:p>
        </w:tc>
      </w:tr>
      <w:tr w:rsidR="00E308B2" w14:paraId="42F2E9C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EC70A" w14:textId="77777777" w:rsidR="00E308B2" w:rsidRDefault="00E308B2" w:rsidP="00AC5BAF">
            <w:pPr>
              <w:pStyle w:val="TAL"/>
            </w:pPr>
            <w:r>
              <w:t>S2-2405844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6C5D0"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FAE15" w14:textId="77777777" w:rsidR="00E308B2" w:rsidRDefault="00E308B2" w:rsidP="00AC5BAF">
            <w:pPr>
              <w:pStyle w:val="TAL"/>
            </w:pPr>
            <w:r>
              <w:t>LS from CT WG1: LS on Rel-18 RedCap enhancements 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61639" w14:textId="77777777" w:rsidR="00E308B2" w:rsidRDefault="00E308B2" w:rsidP="00AC5BAF">
            <w:pPr>
              <w:pStyle w:val="TAL"/>
            </w:pPr>
            <w:r>
              <w:t>C1-241809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F6433"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3A3B0" w14:textId="77777777" w:rsidR="00E308B2" w:rsidRDefault="00E308B2" w:rsidP="00AC5BAF">
            <w:pPr>
              <w:pStyle w:val="TAL"/>
            </w:pPr>
            <w:r>
              <w:t>CT WG4, RAN WG2, 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B626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A7842"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46568" w14:textId="77777777" w:rsidR="00E308B2" w:rsidRDefault="00E308B2" w:rsidP="00AC5BAF">
            <w:pPr>
              <w:pStyle w:val="TAL"/>
              <w:rPr>
                <w:sz w:val="24"/>
                <w:szCs w:val="24"/>
              </w:rPr>
            </w:pPr>
            <w:r>
              <w:t>Noted</w:t>
            </w:r>
          </w:p>
        </w:tc>
      </w:tr>
      <w:tr w:rsidR="00E308B2" w14:paraId="392570A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F2419" w14:textId="77777777" w:rsidR="00E308B2" w:rsidRDefault="00E308B2" w:rsidP="00AC5BAF">
            <w:pPr>
              <w:pStyle w:val="TAL"/>
            </w:pPr>
            <w:r>
              <w:t>S2-2405845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8C4C1" w14:textId="77777777" w:rsidR="00E308B2" w:rsidRDefault="00E308B2" w:rsidP="00AC5BAF">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0C25A" w14:textId="77777777" w:rsidR="00E308B2" w:rsidRDefault="00E308B2" w:rsidP="00AC5BAF">
            <w:pPr>
              <w:pStyle w:val="TAL"/>
            </w:pPr>
            <w:r>
              <w:t>LS from CT WG3: LS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CF745" w14:textId="77777777" w:rsidR="00E308B2" w:rsidRDefault="00E308B2" w:rsidP="00AC5BAF">
            <w:pPr>
              <w:pStyle w:val="TAL"/>
            </w:pPr>
            <w:r>
              <w:t>C3-241301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70694"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446F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42EFB"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B095B" w14:textId="77777777" w:rsidR="00E308B2" w:rsidRDefault="00E308B2" w:rsidP="00AC5BAF">
            <w:pPr>
              <w:pStyle w:val="TAL"/>
              <w:rPr>
                <w:sz w:val="24"/>
                <w:szCs w:val="24"/>
              </w:rPr>
            </w:pPr>
            <w:r>
              <w:t>S2-2407234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2CE68" w14:textId="77777777" w:rsidR="00E308B2" w:rsidRDefault="00E308B2" w:rsidP="00AC5BAF">
            <w:pPr>
              <w:pStyle w:val="TAL"/>
            </w:pPr>
            <w:r>
              <w:t>Replied to</w:t>
            </w:r>
          </w:p>
        </w:tc>
      </w:tr>
      <w:tr w:rsidR="00E308B2" w14:paraId="3668240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EAC46" w14:textId="77777777" w:rsidR="00E308B2" w:rsidRDefault="00E308B2" w:rsidP="00AC5BAF">
            <w:pPr>
              <w:pStyle w:val="TAL"/>
            </w:pPr>
            <w:r>
              <w:t>S2-2405846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3E6D4"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B0DFC" w14:textId="77777777" w:rsidR="00E308B2" w:rsidRDefault="00E308B2" w:rsidP="00AC5BAF">
            <w:pPr>
              <w:pStyle w:val="TAL"/>
            </w:pPr>
            <w:r>
              <w:t>LS from RAN WG3: Reply LS on the service requirement of restricting satellite access RAT type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45484" w14:textId="77777777" w:rsidR="00E308B2" w:rsidRDefault="00E308B2" w:rsidP="00AC5BAF">
            <w:pPr>
              <w:pStyle w:val="TAL"/>
            </w:pPr>
            <w:r>
              <w:t>R3-240045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B08DF" w14:textId="77777777" w:rsidR="00E308B2" w:rsidRDefault="00E308B2" w:rsidP="00AC5BAF">
            <w:pPr>
              <w:pStyle w:val="TAL"/>
            </w:pPr>
            <w:r>
              <w:t>SA WG2, 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02057" w14:textId="77777777" w:rsidR="00E308B2" w:rsidRDefault="00E308B2" w:rsidP="00AC5BAF">
            <w:pPr>
              <w:pStyle w:val="TAL"/>
            </w:pPr>
            <w:r>
              <w:t>CT WG1, SA WG1, 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56E78" w14:textId="77777777" w:rsidR="00E308B2" w:rsidRDefault="00E308B2" w:rsidP="00AC5BAF">
            <w:pPr>
              <w:pStyle w:val="TAL"/>
            </w:pPr>
            <w:r>
              <w:t>R3-241185, R3-241186, R3-241187, R3-241188, R3-241058, R3-241059, R3-241060, R3-241061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BA24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E19FF" w14:textId="77777777" w:rsidR="00E308B2" w:rsidRDefault="00E308B2" w:rsidP="00AC5BAF">
            <w:pPr>
              <w:pStyle w:val="TAL"/>
              <w:rPr>
                <w:sz w:val="24"/>
                <w:szCs w:val="24"/>
              </w:rPr>
            </w:pPr>
            <w:r>
              <w:t>Postponed</w:t>
            </w:r>
          </w:p>
        </w:tc>
      </w:tr>
      <w:tr w:rsidR="00E308B2" w14:paraId="168DDCC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BED73" w14:textId="77777777" w:rsidR="00E308B2" w:rsidRDefault="00E308B2" w:rsidP="00AC5BAF">
            <w:pPr>
              <w:pStyle w:val="TAL"/>
            </w:pPr>
            <w:r>
              <w:t>S2-2405847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12FBE" w14:textId="77777777" w:rsidR="00E308B2" w:rsidRDefault="00E308B2" w:rsidP="00AC5BAF">
            <w:pPr>
              <w:pStyle w:val="TAL"/>
            </w:pPr>
            <w: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15322" w14:textId="77777777" w:rsidR="00E308B2" w:rsidRDefault="00E308B2" w:rsidP="00AC5BAF">
            <w:pPr>
              <w:pStyle w:val="TAL"/>
            </w:pPr>
            <w:r>
              <w:t>LS from TSG RAN: Reply LS RP-240029 on per UE energy consumption in RAN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F014A" w14:textId="77777777" w:rsidR="00E308B2" w:rsidRDefault="00E308B2" w:rsidP="00AC5BAF">
            <w:pPr>
              <w:pStyle w:val="TAL"/>
            </w:pPr>
            <w:r>
              <w:t>RP-240825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147BA"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98E3A" w14:textId="77777777" w:rsidR="00E308B2" w:rsidRDefault="00E308B2" w:rsidP="00AC5BAF">
            <w:pPr>
              <w:pStyle w:val="TAL"/>
            </w:pPr>
            <w:r>
              <w:t>RAN WG1, RAN WG2, RAN WG3,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210E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E37FF"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6E436" w14:textId="77777777" w:rsidR="00E308B2" w:rsidRDefault="00E308B2" w:rsidP="00AC5BAF">
            <w:pPr>
              <w:pStyle w:val="TAL"/>
              <w:rPr>
                <w:sz w:val="24"/>
                <w:szCs w:val="24"/>
              </w:rPr>
            </w:pPr>
            <w:r>
              <w:t>Noted</w:t>
            </w:r>
          </w:p>
        </w:tc>
      </w:tr>
      <w:tr w:rsidR="00E308B2" w14:paraId="2394A5F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AE2F4" w14:textId="77777777" w:rsidR="00E308B2" w:rsidRDefault="00E308B2" w:rsidP="00AC5BAF">
            <w:pPr>
              <w:pStyle w:val="TAL"/>
            </w:pPr>
            <w:r>
              <w:t>S2-2405848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19ABC" w14:textId="77777777" w:rsidR="00E308B2" w:rsidRDefault="00E308B2" w:rsidP="00AC5BAF">
            <w:pPr>
              <w:pStyle w:val="TAL"/>
            </w:pPr>
            <w: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9EDF2" w14:textId="77777777" w:rsidR="00E308B2" w:rsidRDefault="00E308B2" w:rsidP="00AC5BAF">
            <w:pPr>
              <w:pStyle w:val="TAL"/>
            </w:pPr>
            <w:r>
              <w:t>LS from SA WG1: Reply LS to clarify PS Data Off exemption for services over IMS DC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A39FB" w14:textId="77777777" w:rsidR="00E308B2" w:rsidRDefault="00E308B2" w:rsidP="00AC5BAF">
            <w:pPr>
              <w:pStyle w:val="TAL"/>
            </w:pPr>
            <w:r>
              <w:t>S1-240301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EF63A"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8D0B5"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BA518" w14:textId="77777777" w:rsidR="00E308B2" w:rsidRDefault="00E308B2" w:rsidP="00AC5BAF">
            <w:pPr>
              <w:pStyle w:val="TAL"/>
              <w:rPr>
                <w:sz w:val="24"/>
                <w:szCs w:val="24"/>
              </w:rPr>
            </w:pPr>
            <w:r>
              <w:t>TS 22 011 CR 0359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94E6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29B17" w14:textId="77777777" w:rsidR="00E308B2" w:rsidRDefault="00E308B2" w:rsidP="00AC5BAF">
            <w:pPr>
              <w:pStyle w:val="TAL"/>
              <w:rPr>
                <w:sz w:val="24"/>
                <w:szCs w:val="24"/>
              </w:rPr>
            </w:pPr>
            <w:r>
              <w:t>Postponed</w:t>
            </w:r>
          </w:p>
        </w:tc>
      </w:tr>
      <w:tr w:rsidR="00E308B2" w14:paraId="747C591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08C37" w14:textId="77777777" w:rsidR="00E308B2" w:rsidRDefault="00E308B2" w:rsidP="00AC5BAF">
            <w:pPr>
              <w:pStyle w:val="TAL"/>
            </w:pPr>
            <w:r>
              <w:t>S2-2405849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FE163"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670C7" w14:textId="77777777" w:rsidR="00E308B2" w:rsidRDefault="00E308B2" w:rsidP="00AC5BAF">
            <w:pPr>
              <w:pStyle w:val="TAL"/>
            </w:pPr>
            <w:r>
              <w:t>LS from SA WG3: LS on Issues related Analytics context transfer between AnLF(s)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145A7" w14:textId="77777777" w:rsidR="00E308B2" w:rsidRDefault="00E308B2" w:rsidP="00AC5BAF">
            <w:pPr>
              <w:pStyle w:val="TAL"/>
            </w:pPr>
            <w:r>
              <w:t>S3-240912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9FCD2"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4E65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69B6E"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5D1C1" w14:textId="77777777" w:rsidR="00E308B2" w:rsidRDefault="00E308B2" w:rsidP="00AC5BAF">
            <w:pPr>
              <w:pStyle w:val="TAL"/>
              <w:rPr>
                <w:sz w:val="24"/>
                <w:szCs w:val="24"/>
              </w:rPr>
            </w:pPr>
            <w:r>
              <w:t>S2-2407014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CD0A0" w14:textId="77777777" w:rsidR="00E308B2" w:rsidRDefault="00E308B2" w:rsidP="00AC5BAF">
            <w:pPr>
              <w:pStyle w:val="TAL"/>
            </w:pPr>
            <w:r>
              <w:t>Postponed</w:t>
            </w:r>
          </w:p>
        </w:tc>
      </w:tr>
      <w:tr w:rsidR="00E308B2" w14:paraId="067B3C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2FF27" w14:textId="77777777" w:rsidR="00E308B2" w:rsidRDefault="00E308B2" w:rsidP="00AC5BAF">
            <w:pPr>
              <w:pStyle w:val="TAL"/>
            </w:pPr>
            <w:r>
              <w:t>S2-2405850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36ABD" w14:textId="77777777" w:rsidR="00E308B2" w:rsidRDefault="00E308B2" w:rsidP="00AC5BAF">
            <w:pPr>
              <w:pStyle w:val="TAL"/>
            </w:pPr>
            <w: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299E4" w14:textId="77777777" w:rsidR="00E308B2" w:rsidRDefault="00E308B2" w:rsidP="00AC5BAF">
            <w:pPr>
              <w:pStyle w:val="TAL"/>
            </w:pPr>
            <w:r>
              <w:t>LS from TSG SA: LS on removing Ranging/SL Positioning service exposure to Client UE through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6B9BD" w14:textId="77777777" w:rsidR="00E308B2" w:rsidRDefault="00E308B2" w:rsidP="00AC5BAF">
            <w:pPr>
              <w:pStyle w:val="TAL"/>
            </w:pPr>
            <w:r>
              <w:t>SP-240497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04F71" w14:textId="77777777" w:rsidR="00E308B2" w:rsidRDefault="00E308B2" w:rsidP="00AC5BAF">
            <w:pPr>
              <w:pStyle w:val="TAL"/>
            </w:pPr>
            <w:r>
              <w:t>SA WG2, SA WG3, CT WG1, 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47C5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2EABA" w14:textId="77777777" w:rsidR="00E308B2" w:rsidRDefault="00E308B2" w:rsidP="00AC5BAF">
            <w:pPr>
              <w:pStyle w:val="TAL"/>
              <w:rPr>
                <w:sz w:val="24"/>
                <w:szCs w:val="24"/>
              </w:rPr>
            </w:pPr>
            <w:r>
              <w:t>SP-240471, SP-240472, SP-240498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3A23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3A846" w14:textId="77777777" w:rsidR="00E308B2" w:rsidRDefault="00E308B2" w:rsidP="00AC5BAF">
            <w:pPr>
              <w:pStyle w:val="TAL"/>
              <w:rPr>
                <w:sz w:val="24"/>
                <w:szCs w:val="24"/>
              </w:rPr>
            </w:pPr>
            <w:r>
              <w:t>Noted</w:t>
            </w:r>
          </w:p>
        </w:tc>
      </w:tr>
      <w:tr w:rsidR="00E308B2" w14:paraId="6809B4D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16843" w14:textId="77777777" w:rsidR="00E308B2" w:rsidRDefault="00E308B2" w:rsidP="00AC5BAF">
            <w:pPr>
              <w:pStyle w:val="TAL"/>
            </w:pPr>
            <w:r>
              <w:t>S2-2405851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9B638" w14:textId="77777777" w:rsidR="00E308B2" w:rsidRDefault="00E308B2" w:rsidP="00AC5BAF">
            <w:pPr>
              <w:pStyle w:val="TAL"/>
            </w:pPr>
            <w: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0610E" w14:textId="77777777" w:rsidR="00E308B2" w:rsidRDefault="00E308B2" w:rsidP="00AC5BAF">
            <w:pPr>
              <w:pStyle w:val="TAL"/>
            </w:pPr>
            <w:r>
              <w:t>LS from CableLabs: Requirements for potential ATSSS Phase 4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82056" w14:textId="77777777" w:rsidR="00E308B2" w:rsidRDefault="00E308B2" w:rsidP="00AC5BAF">
            <w:pPr>
              <w:pStyle w:val="TAL"/>
            </w:pPr>
            <w:r>
              <w:t>CableLabs LS on Rel-19 ATSSS_Ph4.pdf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D83AB"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11DDA" w14:textId="77777777" w:rsidR="00E308B2" w:rsidRDefault="00E308B2" w:rsidP="00AC5BAF">
            <w:pPr>
              <w:pStyle w:val="TAL"/>
            </w:pPr>
            <w:r>
              <w:t>BBF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2E8C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9A137"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AA35A" w14:textId="77777777" w:rsidR="00E308B2" w:rsidRDefault="00E308B2" w:rsidP="00AC5BAF">
            <w:pPr>
              <w:pStyle w:val="TAL"/>
              <w:rPr>
                <w:sz w:val="24"/>
                <w:szCs w:val="24"/>
              </w:rPr>
            </w:pPr>
            <w:r>
              <w:t>Postponed</w:t>
            </w:r>
          </w:p>
        </w:tc>
      </w:tr>
      <w:tr w:rsidR="00E308B2" w14:paraId="71A48B4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CAE8B" w14:textId="77777777" w:rsidR="00E308B2" w:rsidRDefault="00E308B2" w:rsidP="00AC5BAF">
            <w:pPr>
              <w:pStyle w:val="TAL"/>
            </w:pPr>
            <w:r>
              <w:t>S2-2405852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0FB09" w14:textId="77777777" w:rsidR="00E308B2" w:rsidRDefault="00E308B2" w:rsidP="00AC5BAF">
            <w:pPr>
              <w:pStyle w:val="TAL"/>
            </w:pPr>
            <w:r>
              <w:t>ETSI ISG MEC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B81BB" w14:textId="77777777" w:rsidR="00E308B2" w:rsidRDefault="00E308B2" w:rsidP="00AC5BAF">
            <w:pPr>
              <w:pStyle w:val="TAL"/>
            </w:pPr>
            <w:r>
              <w:t>LS from ETSI ISG MEC: ETSI ISG MEC publication of MEC Phase 3 deliverables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CA758" w14:textId="77777777" w:rsidR="00E308B2" w:rsidRDefault="00E308B2" w:rsidP="00AC5BAF">
            <w:pPr>
              <w:pStyle w:val="TAL"/>
            </w:pPr>
            <w:r>
              <w:t>MEC(24)000156r2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CAE97" w14:textId="77777777" w:rsidR="00E308B2" w:rsidRDefault="00E308B2" w:rsidP="00AC5BAF">
            <w:pPr>
              <w:pStyle w:val="TAL"/>
            </w:pPr>
            <w:r>
              <w:t>SA WG6, CT WG3, SA WG2, GSMA OPG, GSMA OPAG, LF CAMARA, 5GFF, 5GAA, 5G-ACIA, CCSA, TSDSI, ETSI SDG TFS, ETSI SDG OCF, TM Forum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2A59B" w14:textId="77777777" w:rsidR="00E308B2" w:rsidRDefault="00E308B2" w:rsidP="00AC5BAF">
            <w:pPr>
              <w:pStyle w:val="TAL"/>
            </w:pPr>
            <w:r>
              <w:t>ETSI NFV, ETSI ZSM, ETSI TC CYBER, oneM2M, ETSI TC SmartM2M, ETSI ISG PDL, ETSI ISG QKD, ITU-T SG13, ITU-T SG16, ITU-T SG20, SA WG3, 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8017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D7AD1"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D6125" w14:textId="77777777" w:rsidR="00E308B2" w:rsidRDefault="00E308B2" w:rsidP="00AC5BAF">
            <w:pPr>
              <w:pStyle w:val="TAL"/>
              <w:rPr>
                <w:sz w:val="24"/>
                <w:szCs w:val="24"/>
              </w:rPr>
            </w:pPr>
            <w:r>
              <w:t>Noted</w:t>
            </w:r>
          </w:p>
        </w:tc>
      </w:tr>
      <w:tr w:rsidR="00E308B2" w14:paraId="27C03B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FFD88" w14:textId="77777777" w:rsidR="00E308B2" w:rsidRDefault="00E308B2" w:rsidP="00AC5BAF">
            <w:pPr>
              <w:pStyle w:val="TAL"/>
            </w:pPr>
            <w:r>
              <w:t>S2-2405853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E230C" w14:textId="77777777" w:rsidR="00E308B2" w:rsidRDefault="00E308B2" w:rsidP="00AC5BAF">
            <w:pPr>
              <w:pStyle w:val="TAL"/>
            </w:pPr>
            <w:r>
              <w:t>ETSI ISG MEC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358A0" w14:textId="77777777" w:rsidR="00E308B2" w:rsidRDefault="00E308B2" w:rsidP="00AC5BAF">
            <w:pPr>
              <w:pStyle w:val="TAL"/>
            </w:pPr>
            <w:r>
              <w:t>LS from ETSI ISG MEC: ETSI ISG MEC publication of MEC Phase 3 specifications related to MEC federation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BE716" w14:textId="77777777" w:rsidR="00E308B2" w:rsidRDefault="00E308B2" w:rsidP="00AC5BAF">
            <w:pPr>
              <w:pStyle w:val="TAL"/>
            </w:pPr>
            <w:r>
              <w:t>MEC(23)000158r2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D2596" w14:textId="77777777" w:rsidR="00E308B2" w:rsidRDefault="00E308B2" w:rsidP="00AC5BAF">
            <w:pPr>
              <w:pStyle w:val="TAL"/>
            </w:pPr>
            <w:r>
              <w:t>GSMA OPG, GSMA OPAG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7C93B" w14:textId="77777777" w:rsidR="00E308B2" w:rsidRDefault="00E308B2" w:rsidP="00AC5BAF">
            <w:pPr>
              <w:pStyle w:val="TAL"/>
            </w:pPr>
            <w:r>
              <w:t>SA WG6, SA WG2, CAMARA, CT WG3, TSG SA, TSG CT, TMF, ETSI ISG NFV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F98D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6BFED"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DC8E0" w14:textId="77777777" w:rsidR="00E308B2" w:rsidRDefault="00E308B2" w:rsidP="00AC5BAF">
            <w:pPr>
              <w:pStyle w:val="TAL"/>
              <w:rPr>
                <w:sz w:val="24"/>
                <w:szCs w:val="24"/>
              </w:rPr>
            </w:pPr>
            <w:r>
              <w:t>Noted</w:t>
            </w:r>
          </w:p>
        </w:tc>
      </w:tr>
      <w:tr w:rsidR="00E308B2" w14:paraId="5AD1521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A11B9" w14:textId="77777777" w:rsidR="00E308B2" w:rsidRDefault="00E308B2" w:rsidP="00AC5BAF">
            <w:pPr>
              <w:pStyle w:val="TAL"/>
            </w:pPr>
            <w:r>
              <w:lastRenderedPageBreak/>
              <w:t>S2-2405854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6B5C8" w14:textId="77777777" w:rsidR="00E308B2" w:rsidRDefault="00E308B2" w:rsidP="00AC5BAF">
            <w:pPr>
              <w:pStyle w:val="TAL"/>
            </w:pPr>
            <w:r>
              <w:t>ITU-T SG13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88FBF" w14:textId="77777777" w:rsidR="00E308B2" w:rsidRDefault="00E308B2" w:rsidP="00AC5BAF">
            <w:pPr>
              <w:pStyle w:val="TAL"/>
            </w:pPr>
            <w:r>
              <w:t>LS from ITU-T SG13: LS on consent of draft new Recommendation ITU-T Y.3186 (ex Y.IMT2020-DJLML) 'Requirements and framework for distributed joint learning to enable machine learning in future networks including IMT-2020'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F8746" w14:textId="77777777" w:rsidR="00E308B2" w:rsidRDefault="00E308B2" w:rsidP="00AC5BAF">
            <w:pPr>
              <w:pStyle w:val="TAL"/>
            </w:pPr>
            <w:r>
              <w:t>SG13-LS170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5700D" w14:textId="77777777" w:rsidR="00E308B2" w:rsidRDefault="00E308B2" w:rsidP="00AC5BAF">
            <w:pPr>
              <w:pStyle w:val="TAL"/>
            </w:pPr>
            <w:r>
              <w:t>ITU-T SG2, SG11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8AAF2" w14:textId="77777777" w:rsidR="00E308B2" w:rsidRDefault="00E308B2" w:rsidP="00AC5BAF">
            <w:pPr>
              <w:pStyle w:val="TAL"/>
            </w:pPr>
            <w:r>
              <w:t>SA WG1,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2C216" w14:textId="77777777" w:rsidR="00E308B2" w:rsidRDefault="00E308B2" w:rsidP="00AC5BAF">
            <w:pPr>
              <w:pStyle w:val="TAL"/>
            </w:pPr>
            <w:r>
              <w:t>SG13-TD234/PLEN (SG13-LS170_att.pdf)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C740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AEBB5" w14:textId="77777777" w:rsidR="00E308B2" w:rsidRDefault="00E308B2" w:rsidP="00AC5BAF">
            <w:pPr>
              <w:pStyle w:val="TAL"/>
              <w:rPr>
                <w:sz w:val="24"/>
                <w:szCs w:val="24"/>
              </w:rPr>
            </w:pPr>
            <w:r>
              <w:t>Postponed</w:t>
            </w:r>
          </w:p>
        </w:tc>
      </w:tr>
      <w:tr w:rsidR="00E308B2" w14:paraId="31AC138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67C25" w14:textId="77777777" w:rsidR="00E308B2" w:rsidRDefault="00E308B2" w:rsidP="00AC5BAF">
            <w:pPr>
              <w:pStyle w:val="TAL"/>
            </w:pPr>
            <w:r>
              <w:t>S2-2405855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557BB" w14:textId="77777777" w:rsidR="00E308B2" w:rsidRDefault="00E308B2" w:rsidP="00AC5BAF">
            <w:pPr>
              <w:pStyle w:val="TAL"/>
            </w:pPr>
            <w:r>
              <w:t>ITU-T SG13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374EE" w14:textId="77777777" w:rsidR="00E308B2" w:rsidRDefault="00E308B2" w:rsidP="00AC5BAF">
            <w:pPr>
              <w:pStyle w:val="TAL"/>
            </w:pPr>
            <w:r>
              <w:t>LS from ITU-T SG13: LS on initiation of new work item ITU-T Y.IMT2020-DDP 'Future networks including IMT-2020: requirements and framework of distributed data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999B0" w14:textId="77777777" w:rsidR="00E308B2" w:rsidRDefault="00E308B2" w:rsidP="00AC5BAF">
            <w:pPr>
              <w:pStyle w:val="TAL"/>
            </w:pPr>
            <w:r>
              <w:t>SG13-LS176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9DCDC" w14:textId="77777777" w:rsidR="00E308B2" w:rsidRDefault="00E308B2" w:rsidP="00AC5BAF">
            <w:pPr>
              <w:pStyle w:val="TAL"/>
            </w:pPr>
            <w:r>
              <w:t>ITU-T SG11, SG17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AE1A6" w14:textId="77777777" w:rsidR="00E308B2" w:rsidRDefault="00E308B2" w:rsidP="00AC5BAF">
            <w:pPr>
              <w:pStyle w:val="TAL"/>
            </w:pPr>
            <w:r>
              <w:t>SA WG2, ETSI F5G, IRTF NMRG, IETF NVO3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F9591" w14:textId="77777777" w:rsidR="00E308B2" w:rsidRDefault="00E308B2" w:rsidP="00AC5BAF">
            <w:pPr>
              <w:pStyle w:val="TAL"/>
            </w:pPr>
            <w:r>
              <w:t>SG13-TD766/WP1 (SG13-LS176_att.pdf)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9A3A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93968" w14:textId="77777777" w:rsidR="00E308B2" w:rsidRDefault="00E308B2" w:rsidP="00AC5BAF">
            <w:pPr>
              <w:pStyle w:val="TAL"/>
              <w:rPr>
                <w:sz w:val="24"/>
                <w:szCs w:val="24"/>
              </w:rPr>
            </w:pPr>
            <w:r>
              <w:t>Noted</w:t>
            </w:r>
          </w:p>
        </w:tc>
      </w:tr>
      <w:tr w:rsidR="00E308B2" w14:paraId="575AA47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656EC" w14:textId="77777777" w:rsidR="00E308B2" w:rsidRDefault="00E308B2" w:rsidP="00AC5BAF">
            <w:pPr>
              <w:pStyle w:val="TAL"/>
            </w:pPr>
            <w:r>
              <w:t>S2-2405856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161A5" w14:textId="77777777" w:rsidR="00E308B2" w:rsidRDefault="00E308B2" w:rsidP="00AC5BAF">
            <w:pPr>
              <w:pStyle w:val="TAL"/>
            </w:pPr>
            <w:r>
              <w:t>ITU-T SG13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BBC79" w14:textId="77777777" w:rsidR="00E308B2" w:rsidRDefault="00E308B2" w:rsidP="00AC5BAF">
            <w:pPr>
              <w:pStyle w:val="TAL"/>
            </w:pPr>
            <w:r>
              <w:t>LS from ITU-T SG13: LS on initiation of new work item ITU-T Y.ESBN 'Enhanced service-based network in IMT-2020 networks and beyond'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A5D60" w14:textId="77777777" w:rsidR="00E308B2" w:rsidRDefault="00E308B2" w:rsidP="00AC5BAF">
            <w:pPr>
              <w:pStyle w:val="TAL"/>
            </w:pPr>
            <w:r>
              <w:t>SG13-LS177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D099D" w14:textId="77777777" w:rsidR="00E308B2" w:rsidRDefault="00E308B2" w:rsidP="00AC5BAF">
            <w:pPr>
              <w:pStyle w:val="TAL"/>
            </w:pPr>
            <w:r>
              <w:t>ITU-T SG2, SG11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6886C" w14:textId="77777777" w:rsidR="00E308B2" w:rsidRPr="00925BE9" w:rsidRDefault="00E308B2" w:rsidP="00AC5BAF">
            <w:pPr>
              <w:pStyle w:val="TAL"/>
              <w:rPr>
                <w:lang w:val="fr-FR"/>
              </w:rPr>
            </w:pPr>
            <w:r w:rsidRPr="00925BE9">
              <w:rPr>
                <w:lang w:val="fr-FR"/>
              </w:rPr>
              <w:t>SA WG1, SA WG2, ETSI NFV, IETF NMRG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CA6DF" w14:textId="77777777" w:rsidR="00E308B2" w:rsidRDefault="00E308B2" w:rsidP="00AC5BAF">
            <w:pPr>
              <w:pStyle w:val="TAL"/>
            </w:pPr>
            <w:r>
              <w:t>SG13-TD717/WP1 (SG13-LS177_att.pdf)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A9AC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13929" w14:textId="77777777" w:rsidR="00E308B2" w:rsidRDefault="00E308B2" w:rsidP="00AC5BAF">
            <w:pPr>
              <w:pStyle w:val="TAL"/>
              <w:rPr>
                <w:sz w:val="24"/>
                <w:szCs w:val="24"/>
              </w:rPr>
            </w:pPr>
            <w:r>
              <w:t>Noted</w:t>
            </w:r>
          </w:p>
        </w:tc>
      </w:tr>
      <w:tr w:rsidR="00E308B2" w14:paraId="2B9A01F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39F5A" w14:textId="77777777" w:rsidR="00E308B2" w:rsidRDefault="00E308B2" w:rsidP="00AC5BAF">
            <w:pPr>
              <w:pStyle w:val="TAL"/>
            </w:pPr>
            <w:r>
              <w:t>S2-2405857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515CA"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1B4E9" w14:textId="77777777" w:rsidR="00E308B2" w:rsidRDefault="00E308B2" w:rsidP="00AC5BAF">
            <w:pPr>
              <w:pStyle w:val="TAL"/>
            </w:pPr>
            <w:r>
              <w:t>LS from CT WG1: LS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60FE9" w14:textId="77777777" w:rsidR="00E308B2" w:rsidRDefault="00E308B2" w:rsidP="00AC5BAF">
            <w:pPr>
              <w:pStyle w:val="TAL"/>
            </w:pPr>
            <w:r>
              <w:t>C1-242674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D1924" w14:textId="77777777" w:rsidR="00E308B2" w:rsidRPr="00925BE9" w:rsidRDefault="00E308B2" w:rsidP="00AC5BAF">
            <w:pPr>
              <w:pStyle w:val="TAL"/>
              <w:rPr>
                <w:lang w:val="fr-FR"/>
              </w:rPr>
            </w:pPr>
            <w:r w:rsidRPr="00925BE9">
              <w:rPr>
                <w:lang w:val="fr-FR"/>
              </w:rPr>
              <w:t>SA WG2, SA WG3,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A361A" w14:textId="77777777" w:rsidR="00E308B2" w:rsidRDefault="00E308B2" w:rsidP="00AC5BAF">
            <w:pPr>
              <w:pStyle w:val="TAL"/>
            </w:pPr>
            <w:r>
              <w:t>CT WG3, 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A238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14EE8" w14:textId="77777777" w:rsidR="00E308B2" w:rsidRDefault="00E308B2" w:rsidP="00AC5BAF">
            <w:pPr>
              <w:pStyle w:val="TAL"/>
              <w:rPr>
                <w:sz w:val="24"/>
                <w:szCs w:val="24"/>
              </w:rPr>
            </w:pPr>
            <w:r>
              <w:t>S2-2406888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CDD7D" w14:textId="77777777" w:rsidR="00E308B2" w:rsidRDefault="00E308B2" w:rsidP="00AC5BAF">
            <w:pPr>
              <w:pStyle w:val="TAL"/>
            </w:pPr>
            <w:r>
              <w:t>Replied to</w:t>
            </w:r>
          </w:p>
        </w:tc>
      </w:tr>
      <w:tr w:rsidR="00E308B2" w14:paraId="13FBAB6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B313C" w14:textId="77777777" w:rsidR="00E308B2" w:rsidRDefault="00E308B2" w:rsidP="00AC5BAF">
            <w:pPr>
              <w:pStyle w:val="TAL"/>
            </w:pPr>
            <w:r>
              <w:t>S2-2405858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C9AF9"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20392" w14:textId="77777777" w:rsidR="00E308B2" w:rsidRDefault="00E308B2" w:rsidP="00AC5BAF">
            <w:pPr>
              <w:pStyle w:val="TAL"/>
            </w:pPr>
            <w:r>
              <w:t>LS from CT WG1: Reply LS on Handling of regulatory prioritized services in Non-allowed areas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FCBF5" w14:textId="77777777" w:rsidR="00E308B2" w:rsidRDefault="00E308B2" w:rsidP="00AC5BAF">
            <w:pPr>
              <w:pStyle w:val="TAL"/>
            </w:pPr>
            <w:r>
              <w:t>C1-242708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060A0"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7C62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A5D21" w14:textId="77777777" w:rsidR="00E308B2" w:rsidRDefault="00E308B2" w:rsidP="00AC5BAF">
            <w:pPr>
              <w:pStyle w:val="TAL"/>
              <w:rPr>
                <w:sz w:val="24"/>
                <w:szCs w:val="24"/>
              </w:rPr>
            </w:pPr>
            <w:r>
              <w:t>C1-242698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377F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EAC79" w14:textId="77777777" w:rsidR="00E308B2" w:rsidRDefault="00E308B2" w:rsidP="00AC5BAF">
            <w:pPr>
              <w:pStyle w:val="TAL"/>
              <w:rPr>
                <w:sz w:val="24"/>
                <w:szCs w:val="24"/>
              </w:rPr>
            </w:pPr>
            <w:r>
              <w:t>Noted</w:t>
            </w:r>
          </w:p>
        </w:tc>
      </w:tr>
      <w:tr w:rsidR="00E308B2" w14:paraId="402AB24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C25AD" w14:textId="77777777" w:rsidR="00E308B2" w:rsidRDefault="00E308B2" w:rsidP="00AC5BAF">
            <w:pPr>
              <w:pStyle w:val="TAL"/>
            </w:pPr>
            <w:r>
              <w:t>S2-2405859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E36B6"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5CE4A" w14:textId="77777777" w:rsidR="00E308B2" w:rsidRDefault="00E308B2" w:rsidP="00AC5BAF">
            <w:pPr>
              <w:pStyle w:val="TAL"/>
            </w:pPr>
            <w:r>
              <w:t>LS from CT WG1: LS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7D57B" w14:textId="77777777" w:rsidR="00E308B2" w:rsidRDefault="00E308B2" w:rsidP="00AC5BAF">
            <w:pPr>
              <w:pStyle w:val="TAL"/>
            </w:pPr>
            <w:r>
              <w:t>C1-242934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5BF67"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CA5AB" w14:textId="77777777" w:rsidR="00E308B2" w:rsidRDefault="00E308B2" w:rsidP="00AC5BAF">
            <w:pPr>
              <w:pStyle w:val="TAL"/>
            </w:pPr>
            <w:r>
              <w:t>CT WG3, 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C3D0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E2052" w14:textId="77777777" w:rsidR="00E308B2" w:rsidRDefault="00E308B2" w:rsidP="00AC5BAF">
            <w:pPr>
              <w:pStyle w:val="TAL"/>
              <w:rPr>
                <w:sz w:val="24"/>
                <w:szCs w:val="24"/>
              </w:rPr>
            </w:pPr>
            <w:r>
              <w:t>S2-2406945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AA28C" w14:textId="77777777" w:rsidR="00E308B2" w:rsidRDefault="00E308B2" w:rsidP="00AC5BAF">
            <w:pPr>
              <w:pStyle w:val="TAL"/>
            </w:pPr>
            <w:r>
              <w:t>Replied to</w:t>
            </w:r>
          </w:p>
        </w:tc>
      </w:tr>
      <w:tr w:rsidR="00E308B2" w14:paraId="1B196C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5648E" w14:textId="77777777" w:rsidR="00E308B2" w:rsidRDefault="00E308B2" w:rsidP="00AC5BAF">
            <w:pPr>
              <w:pStyle w:val="TAL"/>
            </w:pPr>
            <w:r>
              <w:t>S2-2405860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F8431"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EEECB" w14:textId="77777777" w:rsidR="00E308B2" w:rsidRDefault="00E308B2" w:rsidP="00AC5BAF">
            <w:pPr>
              <w:pStyle w:val="TAL"/>
            </w:pPr>
            <w:r>
              <w:t>LS from CT WG1: LS on the condition for provisioning of the ePDG identity to the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BB4EB" w14:textId="77777777" w:rsidR="00E308B2" w:rsidRDefault="00E308B2" w:rsidP="00AC5BAF">
            <w:pPr>
              <w:pStyle w:val="TAL"/>
            </w:pPr>
            <w:r>
              <w:t>C1-242936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866AC"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7C361"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F337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6EE51"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18433" w14:textId="77777777" w:rsidR="00E308B2" w:rsidRDefault="00E308B2" w:rsidP="00AC5BAF">
            <w:pPr>
              <w:pStyle w:val="TAL"/>
              <w:rPr>
                <w:sz w:val="24"/>
                <w:szCs w:val="24"/>
              </w:rPr>
            </w:pPr>
            <w:r>
              <w:t>Noted</w:t>
            </w:r>
          </w:p>
        </w:tc>
      </w:tr>
      <w:tr w:rsidR="00E308B2" w14:paraId="2CFFEAE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99C6D" w14:textId="77777777" w:rsidR="00E308B2" w:rsidRDefault="00E308B2" w:rsidP="00AC5BAF">
            <w:pPr>
              <w:pStyle w:val="TAL"/>
            </w:pPr>
            <w:r>
              <w:t>S2-2405861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2D3A5"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E36CF" w14:textId="77777777" w:rsidR="00E308B2" w:rsidRDefault="00E308B2" w:rsidP="00AC5BAF">
            <w:pPr>
              <w:pStyle w:val="TAL"/>
            </w:pPr>
            <w:r>
              <w:t>LS from CT WG1: LS affirming CT1s responsibilities for PLMN 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9832F" w14:textId="77777777" w:rsidR="00E308B2" w:rsidRDefault="00E308B2" w:rsidP="00AC5BAF">
            <w:pPr>
              <w:pStyle w:val="TAL"/>
            </w:pPr>
            <w:r>
              <w:t>C1-242955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A6FB4" w14:textId="77777777" w:rsidR="00E308B2" w:rsidRDefault="00E308B2" w:rsidP="00AC5BAF">
            <w:pPr>
              <w:pStyle w:val="TAL"/>
            </w:pPr>
            <w:r>
              <w:t>SA WG2, 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C06C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C2D6D"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7661F"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57D98" w14:textId="77777777" w:rsidR="00E308B2" w:rsidRDefault="00E308B2" w:rsidP="00AC5BAF">
            <w:pPr>
              <w:pStyle w:val="TAL"/>
              <w:rPr>
                <w:sz w:val="24"/>
                <w:szCs w:val="24"/>
              </w:rPr>
            </w:pPr>
            <w:r>
              <w:t>Noted</w:t>
            </w:r>
          </w:p>
        </w:tc>
      </w:tr>
      <w:tr w:rsidR="00E308B2" w14:paraId="2B5352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2E8EB" w14:textId="77777777" w:rsidR="00E308B2" w:rsidRDefault="00E308B2" w:rsidP="00AC5BAF">
            <w:pPr>
              <w:pStyle w:val="TAL"/>
            </w:pPr>
            <w:r>
              <w:t>S2-2405862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E7323" w14:textId="77777777" w:rsidR="00E308B2" w:rsidRDefault="00E308B2" w:rsidP="00AC5BAF">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3D19E" w14:textId="77777777" w:rsidR="00E308B2" w:rsidRDefault="00E308B2" w:rsidP="00AC5BAF">
            <w:pPr>
              <w:pStyle w:val="TAL"/>
            </w:pPr>
            <w:r>
              <w:t>LS from CT WG3: LS on Clarification related to NSI and Target Service Area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D7450" w14:textId="77777777" w:rsidR="00E308B2" w:rsidRDefault="00E308B2" w:rsidP="00AC5BAF">
            <w:pPr>
              <w:pStyle w:val="TAL"/>
            </w:pPr>
            <w:r>
              <w:t>C3-242466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3F9B3"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F43A9" w14:textId="77777777" w:rsidR="00E308B2" w:rsidRDefault="00E308B2" w:rsidP="00AC5BAF">
            <w:pPr>
              <w:pStyle w:val="TAL"/>
            </w:pPr>
            <w:r>
              <w:t>SA WG2, 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3792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B569C"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6742B" w14:textId="77777777" w:rsidR="00E308B2" w:rsidRDefault="00E308B2" w:rsidP="00AC5BAF">
            <w:pPr>
              <w:pStyle w:val="TAL"/>
              <w:rPr>
                <w:sz w:val="24"/>
                <w:szCs w:val="24"/>
              </w:rPr>
            </w:pPr>
            <w:r>
              <w:t>Noted</w:t>
            </w:r>
          </w:p>
        </w:tc>
      </w:tr>
      <w:tr w:rsidR="00E308B2" w14:paraId="0E8B4EB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AE512" w14:textId="77777777" w:rsidR="00E308B2" w:rsidRDefault="00E308B2" w:rsidP="00AC5BAF">
            <w:pPr>
              <w:pStyle w:val="TAL"/>
            </w:pPr>
            <w:r>
              <w:t>S2-2405863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2C265" w14:textId="77777777" w:rsidR="00E308B2" w:rsidRDefault="00E308B2" w:rsidP="00AC5BAF">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89B3F" w14:textId="77777777" w:rsidR="00E308B2" w:rsidRDefault="00E308B2" w:rsidP="00AC5BAF">
            <w:pPr>
              <w:pStyle w:val="TAL"/>
            </w:pPr>
            <w:r>
              <w:t>LS from CT WG3: Question on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891C8" w14:textId="77777777" w:rsidR="00E308B2" w:rsidRDefault="00E308B2" w:rsidP="00AC5BAF">
            <w:pPr>
              <w:pStyle w:val="TAL"/>
            </w:pPr>
            <w:r>
              <w:t>C3-242616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D93F4"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1B980"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656B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A7896" w14:textId="77777777" w:rsidR="00E308B2" w:rsidRDefault="00E308B2" w:rsidP="00AC5BAF">
            <w:pPr>
              <w:pStyle w:val="TAL"/>
              <w:rPr>
                <w:sz w:val="24"/>
                <w:szCs w:val="24"/>
              </w:rPr>
            </w:pPr>
            <w:r>
              <w:t>S2-2407141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0E9EF" w14:textId="77777777" w:rsidR="00E308B2" w:rsidRDefault="00E308B2" w:rsidP="00AC5BAF">
            <w:pPr>
              <w:pStyle w:val="TAL"/>
            </w:pPr>
            <w:r>
              <w:t>Replied to</w:t>
            </w:r>
          </w:p>
        </w:tc>
      </w:tr>
      <w:tr w:rsidR="00E308B2" w14:paraId="7D272DA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6A01D" w14:textId="77777777" w:rsidR="00E308B2" w:rsidRDefault="00E308B2" w:rsidP="00AC5BAF">
            <w:pPr>
              <w:pStyle w:val="TAL"/>
            </w:pPr>
            <w:r>
              <w:t>S2-2405864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93AC6" w14:textId="77777777" w:rsidR="00E308B2" w:rsidRDefault="00E308B2" w:rsidP="00AC5BAF">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08748" w14:textId="77777777" w:rsidR="00E308B2" w:rsidRDefault="00E308B2" w:rsidP="00AC5BAF">
            <w:pPr>
              <w:pStyle w:val="TAL"/>
            </w:pPr>
            <w:r>
              <w:t>LS from CT WG3: LS on Clarification related to NR RedCap UE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2CEB0" w14:textId="77777777" w:rsidR="00E308B2" w:rsidRDefault="00E308B2" w:rsidP="00AC5BAF">
            <w:pPr>
              <w:pStyle w:val="TAL"/>
            </w:pPr>
            <w:r>
              <w:t>C3-242623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027C1" w14:textId="77777777" w:rsidR="00E308B2" w:rsidRDefault="00E308B2" w:rsidP="00AC5BAF">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1EDA7" w14:textId="77777777" w:rsidR="00E308B2" w:rsidRDefault="00E308B2" w:rsidP="00AC5BAF">
            <w:pPr>
              <w:pStyle w:val="TAL"/>
            </w:pPr>
            <w:r>
              <w:t xml:space="preserve">SA WG2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7180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0AD44" w14:textId="77777777" w:rsidR="00E308B2" w:rsidRDefault="00E308B2" w:rsidP="00AC5BAF">
            <w:pPr>
              <w:pStyle w:val="TAL"/>
              <w:rPr>
                <w:sz w:val="24"/>
                <w:szCs w:val="24"/>
              </w:rPr>
            </w:pPr>
            <w:r>
              <w:t>S2-2407156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3C772" w14:textId="77777777" w:rsidR="00E308B2" w:rsidRDefault="00E308B2" w:rsidP="00AC5BAF">
            <w:pPr>
              <w:pStyle w:val="TAL"/>
            </w:pPr>
            <w:r>
              <w:t>Replied to</w:t>
            </w:r>
          </w:p>
        </w:tc>
      </w:tr>
      <w:tr w:rsidR="00E308B2" w14:paraId="68CEC55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FB703" w14:textId="77777777" w:rsidR="00E308B2" w:rsidRDefault="00E308B2" w:rsidP="00AC5BAF">
            <w:pPr>
              <w:pStyle w:val="TAL"/>
            </w:pPr>
            <w:r>
              <w:t>S2-2405865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CC96D"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8448C" w14:textId="77777777" w:rsidR="00E308B2" w:rsidRDefault="00E308B2" w:rsidP="00AC5BAF">
            <w:pPr>
              <w:pStyle w:val="TAL"/>
            </w:pPr>
            <w:r>
              <w:t>LS from CT WG4: Reply LS on Restoration of N3mb Failure for MBS broadcast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A82B5" w14:textId="77777777" w:rsidR="00E308B2" w:rsidRDefault="00E308B2" w:rsidP="00AC5BAF">
            <w:pPr>
              <w:pStyle w:val="TAL"/>
            </w:pPr>
            <w:r>
              <w:t>C4-241366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5170C"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1F129"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DAEE1" w14:textId="77777777" w:rsidR="00E308B2" w:rsidRDefault="00E308B2" w:rsidP="00AC5BAF">
            <w:pPr>
              <w:pStyle w:val="TAL"/>
            </w:pPr>
            <w:r>
              <w:t>C4-241364 (23.527 CR0072)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AA050" w14:textId="77777777" w:rsidR="00E308B2" w:rsidRDefault="00E308B2" w:rsidP="00AC5BAF">
            <w:pPr>
              <w:pStyle w:val="TAL"/>
            </w:pPr>
            <w:r>
              <w:t>S2-2407158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50E34" w14:textId="77777777" w:rsidR="00E308B2" w:rsidRDefault="00E308B2" w:rsidP="00AC5BAF">
            <w:pPr>
              <w:pStyle w:val="TAL"/>
            </w:pPr>
            <w:r>
              <w:t>Replied to</w:t>
            </w:r>
          </w:p>
        </w:tc>
      </w:tr>
      <w:tr w:rsidR="00E308B2" w14:paraId="5F30C1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6973D" w14:textId="77777777" w:rsidR="00E308B2" w:rsidRDefault="00E308B2" w:rsidP="00AC5BAF">
            <w:pPr>
              <w:pStyle w:val="TAL"/>
            </w:pPr>
            <w:r>
              <w:t>S2-2405866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4F52C"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E760B" w14:textId="77777777" w:rsidR="00E308B2" w:rsidRDefault="00E308B2" w:rsidP="00AC5BAF">
            <w:pPr>
              <w:pStyle w:val="TAL"/>
            </w:pPr>
            <w:r>
              <w:t>LS from CT WG4: Reply LS on the Modified PRINS solution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374C3" w14:textId="77777777" w:rsidR="00E308B2" w:rsidRDefault="00E308B2" w:rsidP="00AC5BAF">
            <w:pPr>
              <w:pStyle w:val="TAL"/>
            </w:pPr>
            <w:r>
              <w:t>C4-241522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344D7" w14:textId="77777777" w:rsidR="00E308B2" w:rsidRDefault="00E308B2" w:rsidP="00AC5BAF">
            <w:pPr>
              <w:pStyle w:val="TAL"/>
            </w:pPr>
            <w:r>
              <w:t>TSG SA, GSMA 5GMRR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4CA71" w14:textId="77777777" w:rsidR="00E308B2" w:rsidRPr="00925BE9" w:rsidRDefault="00E308B2" w:rsidP="00AC5BAF">
            <w:pPr>
              <w:pStyle w:val="TAL"/>
              <w:rPr>
                <w:lang w:val="fr-FR"/>
              </w:rPr>
            </w:pPr>
            <w:r w:rsidRPr="00925BE9">
              <w:rPr>
                <w:lang w:val="fr-FR"/>
              </w:rPr>
              <w:t>SA WG3, SA WG1, SA WG2, 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71ED4" w14:textId="77777777" w:rsidR="00E308B2" w:rsidRDefault="00E308B2" w:rsidP="00AC5BAF">
            <w:pPr>
              <w:pStyle w:val="TAL"/>
            </w:pPr>
            <w:r>
              <w:t>C4-241521 (29.573 CR0186)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6735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2F57E" w14:textId="77777777" w:rsidR="00E308B2" w:rsidRDefault="00E308B2" w:rsidP="00AC5BAF">
            <w:pPr>
              <w:pStyle w:val="TAL"/>
              <w:rPr>
                <w:sz w:val="24"/>
                <w:szCs w:val="24"/>
              </w:rPr>
            </w:pPr>
            <w:r>
              <w:t>Noted</w:t>
            </w:r>
          </w:p>
        </w:tc>
      </w:tr>
      <w:tr w:rsidR="00E308B2" w14:paraId="6910E54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89C6E" w14:textId="77777777" w:rsidR="00E308B2" w:rsidRDefault="00E308B2" w:rsidP="00AC5BAF">
            <w:pPr>
              <w:pStyle w:val="TAL"/>
            </w:pPr>
            <w:r>
              <w:lastRenderedPageBreak/>
              <w:t>S2-2405867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60625"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69FB7" w14:textId="77777777" w:rsidR="00E308B2" w:rsidRDefault="00E308B2" w:rsidP="00AC5BAF">
            <w:pPr>
              <w:pStyle w:val="TAL"/>
            </w:pPr>
            <w:r>
              <w:t>LS from CT WG4: LS on MPS PDU Session Handling for Non-MPS Subscriber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A2D5C" w14:textId="77777777" w:rsidR="00E308B2" w:rsidRDefault="00E308B2" w:rsidP="00AC5BAF">
            <w:pPr>
              <w:pStyle w:val="TAL"/>
            </w:pPr>
            <w:r>
              <w:t>C4-241527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B0241"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25DA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02BBB"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A913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163DE" w14:textId="77777777" w:rsidR="00E308B2" w:rsidRDefault="00E308B2" w:rsidP="00AC5BAF">
            <w:pPr>
              <w:pStyle w:val="TAL"/>
              <w:rPr>
                <w:sz w:val="24"/>
                <w:szCs w:val="24"/>
              </w:rPr>
            </w:pPr>
            <w:r>
              <w:t>Postponed</w:t>
            </w:r>
          </w:p>
        </w:tc>
      </w:tr>
      <w:tr w:rsidR="00E308B2" w14:paraId="4E61D3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9E13D" w14:textId="77777777" w:rsidR="00E308B2" w:rsidRDefault="00E308B2" w:rsidP="00AC5BAF">
            <w:pPr>
              <w:pStyle w:val="TAL"/>
            </w:pPr>
            <w:r>
              <w:t>S2-2405868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2BD52"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5DCAB" w14:textId="77777777" w:rsidR="00E308B2" w:rsidRDefault="00E308B2" w:rsidP="00AC5BAF">
            <w:pPr>
              <w:pStyle w:val="TAL"/>
            </w:pPr>
            <w:r>
              <w:t>LS from CT WG4: LS on Clarification on Dual Registration Indication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F328F" w14:textId="77777777" w:rsidR="00E308B2" w:rsidRDefault="00E308B2" w:rsidP="00AC5BAF">
            <w:pPr>
              <w:pStyle w:val="TAL"/>
            </w:pPr>
            <w:r>
              <w:t>C4-241547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378C2"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C7807"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57E4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B6767"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AB801" w14:textId="77777777" w:rsidR="00E308B2" w:rsidRDefault="00E308B2" w:rsidP="00AC5BAF">
            <w:pPr>
              <w:pStyle w:val="TAL"/>
              <w:rPr>
                <w:sz w:val="24"/>
                <w:szCs w:val="24"/>
              </w:rPr>
            </w:pPr>
            <w:r>
              <w:t>Postponed</w:t>
            </w:r>
          </w:p>
        </w:tc>
      </w:tr>
      <w:tr w:rsidR="00E308B2" w14:paraId="3206A92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F7D3B" w14:textId="77777777" w:rsidR="00E308B2" w:rsidRDefault="00E308B2" w:rsidP="00AC5BAF">
            <w:pPr>
              <w:pStyle w:val="TAL"/>
            </w:pPr>
            <w:r>
              <w:t>S2-2405869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3FB08" w14:textId="77777777" w:rsidR="00E308B2" w:rsidRDefault="00E308B2" w:rsidP="00AC5BAF">
            <w:pPr>
              <w:pStyle w:val="TAL"/>
            </w:pPr>
            <w: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21709" w14:textId="77777777" w:rsidR="00E308B2" w:rsidRDefault="00E308B2" w:rsidP="00AC5BAF">
            <w:pPr>
              <w:pStyle w:val="TAL"/>
            </w:pPr>
            <w:r>
              <w:t>LS from SA WG3LI: LI considerations for TR 33.757 (Study on security for PLMN hosting a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A5F6E" w14:textId="77777777" w:rsidR="00E308B2" w:rsidRDefault="00E308B2" w:rsidP="00AC5BAF">
            <w:pPr>
              <w:pStyle w:val="TAL"/>
            </w:pPr>
            <w:r>
              <w:t>S3i240294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BCA69" w14:textId="77777777" w:rsidR="00E308B2" w:rsidRDefault="00E308B2" w:rsidP="00AC5BAF">
            <w:pPr>
              <w:pStyle w:val="TAL"/>
            </w:pPr>
            <w:r>
              <w:t>SA WG2, 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11AF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4B3F9"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9386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61600" w14:textId="77777777" w:rsidR="00E308B2" w:rsidRDefault="00E308B2" w:rsidP="00AC5BAF">
            <w:pPr>
              <w:pStyle w:val="TAL"/>
              <w:rPr>
                <w:sz w:val="24"/>
                <w:szCs w:val="24"/>
              </w:rPr>
            </w:pPr>
            <w:r>
              <w:t>Noted</w:t>
            </w:r>
          </w:p>
        </w:tc>
      </w:tr>
      <w:tr w:rsidR="00E308B2" w14:paraId="53054C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45559" w14:textId="77777777" w:rsidR="00E308B2" w:rsidRDefault="00E308B2" w:rsidP="00AC5BAF">
            <w:pPr>
              <w:pStyle w:val="TAL"/>
            </w:pPr>
            <w:r>
              <w:t>S2-2405870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B0DCE" w14:textId="77777777" w:rsidR="00E308B2" w:rsidRDefault="00E308B2" w:rsidP="00AC5BAF">
            <w:pPr>
              <w:pStyle w:val="TAL"/>
            </w:pPr>
            <w: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D3C7A" w14:textId="77777777" w:rsidR="00E308B2" w:rsidRDefault="00E308B2" w:rsidP="00AC5BAF">
            <w:pPr>
              <w:pStyle w:val="TAL"/>
            </w:pPr>
            <w:r>
              <w:t>LS from SA WG3LI: LI considerations for UE-Satellite-UE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5E758" w14:textId="77777777" w:rsidR="00E308B2" w:rsidRDefault="00E308B2" w:rsidP="00AC5BAF">
            <w:pPr>
              <w:pStyle w:val="TAL"/>
            </w:pPr>
            <w:r>
              <w:t>S3i240295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8D856"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02C05"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567F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1AE97"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3C479" w14:textId="77777777" w:rsidR="00E308B2" w:rsidRDefault="00E308B2" w:rsidP="00AC5BAF">
            <w:pPr>
              <w:pStyle w:val="TAL"/>
              <w:rPr>
                <w:sz w:val="24"/>
                <w:szCs w:val="24"/>
              </w:rPr>
            </w:pPr>
            <w:r>
              <w:t>Postponed</w:t>
            </w:r>
          </w:p>
        </w:tc>
      </w:tr>
      <w:tr w:rsidR="00E308B2" w14:paraId="5F56745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BC5B7" w14:textId="77777777" w:rsidR="00E308B2" w:rsidRDefault="00E308B2" w:rsidP="00AC5BAF">
            <w:pPr>
              <w:pStyle w:val="TAL"/>
            </w:pPr>
            <w:r>
              <w:t>S2-2405871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CBE5F" w14:textId="77777777" w:rsidR="00E308B2" w:rsidRDefault="00E308B2" w:rsidP="00AC5BAF">
            <w:pPr>
              <w:pStyle w:val="TAL"/>
            </w:pPr>
            <w: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00187" w14:textId="77777777" w:rsidR="00E308B2" w:rsidRDefault="00E308B2" w:rsidP="00AC5BAF">
            <w:pPr>
              <w:pStyle w:val="TAL"/>
            </w:pPr>
            <w:r>
              <w:t>LS from SA WG3LI: LS on LI considerations for Store and Forward NT operation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768AA" w14:textId="77777777" w:rsidR="00E308B2" w:rsidRDefault="00E308B2" w:rsidP="00AC5BAF">
            <w:pPr>
              <w:pStyle w:val="TAL"/>
            </w:pPr>
            <w:r>
              <w:t>S3i240296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72CAE"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9F0C4"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67C1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2BBD2"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C35BC" w14:textId="77777777" w:rsidR="00E308B2" w:rsidRDefault="00E308B2" w:rsidP="00AC5BAF">
            <w:pPr>
              <w:pStyle w:val="TAL"/>
              <w:rPr>
                <w:sz w:val="24"/>
                <w:szCs w:val="24"/>
              </w:rPr>
            </w:pPr>
            <w:r>
              <w:t>Postponed</w:t>
            </w:r>
          </w:p>
        </w:tc>
      </w:tr>
      <w:tr w:rsidR="00E308B2" w14:paraId="73C9EB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92D8E" w14:textId="77777777" w:rsidR="00E308B2" w:rsidRDefault="00E308B2" w:rsidP="00AC5BAF">
            <w:pPr>
              <w:pStyle w:val="TAL"/>
            </w:pPr>
            <w:r>
              <w:t>S2-2405872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56A2A" w14:textId="77777777" w:rsidR="00E308B2" w:rsidRDefault="00E308B2" w:rsidP="00AC5BAF">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6B556" w14:textId="77777777" w:rsidR="00E308B2" w:rsidRDefault="00E308B2" w:rsidP="00AC5BAF">
            <w:pPr>
              <w:pStyle w:val="TAL"/>
            </w:pPr>
            <w:r>
              <w:t>LS from SA WG5: Reply LS to SA WG2 on OAM input data for QoS Sustainability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7632F" w14:textId="77777777" w:rsidR="00E308B2" w:rsidRDefault="00E308B2" w:rsidP="00AC5BAF">
            <w:pPr>
              <w:pStyle w:val="TAL"/>
            </w:pPr>
            <w:r>
              <w:t>S5-241777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4CBBB"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8991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6DD5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5B9A8"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02936" w14:textId="77777777" w:rsidR="00E308B2" w:rsidRDefault="00E308B2" w:rsidP="00AC5BAF">
            <w:pPr>
              <w:pStyle w:val="TAL"/>
              <w:rPr>
                <w:sz w:val="24"/>
                <w:szCs w:val="24"/>
              </w:rPr>
            </w:pPr>
            <w:r>
              <w:t>Noted</w:t>
            </w:r>
          </w:p>
        </w:tc>
      </w:tr>
      <w:tr w:rsidR="00E308B2" w14:paraId="34D59F8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B3331" w14:textId="77777777" w:rsidR="00E308B2" w:rsidRDefault="00E308B2" w:rsidP="00AC5BAF">
            <w:pPr>
              <w:pStyle w:val="TAL"/>
            </w:pPr>
            <w:r>
              <w:t>S2-2405873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79C78" w14:textId="77777777" w:rsidR="00E308B2" w:rsidRDefault="00E308B2" w:rsidP="00AC5BAF">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A6DE1" w14:textId="77777777" w:rsidR="00E308B2" w:rsidRDefault="00E308B2" w:rsidP="00AC5BAF">
            <w:pPr>
              <w:pStyle w:val="TAL"/>
            </w:pPr>
            <w:r>
              <w:t>LS from SA WG5: Reply LS on 3GPP Reservation of Edge Resources and Correlation information for API volume based charging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612C0" w14:textId="77777777" w:rsidR="00E308B2" w:rsidRDefault="00E308B2" w:rsidP="00AC5BAF">
            <w:pPr>
              <w:pStyle w:val="TAL"/>
            </w:pPr>
            <w:r>
              <w:t>S5-241836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A2A91" w14:textId="77777777" w:rsidR="00E308B2" w:rsidRDefault="00E308B2" w:rsidP="00AC5BAF">
            <w:pPr>
              <w:pStyle w:val="TAL"/>
            </w:pPr>
            <w:r>
              <w:t>GSMA OPAG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FB5D9" w14:textId="77777777" w:rsidR="00E308B2" w:rsidRPr="00925BE9" w:rsidRDefault="00E308B2" w:rsidP="00AC5BAF">
            <w:pPr>
              <w:pStyle w:val="TAL"/>
              <w:rPr>
                <w:lang w:val="fr-FR"/>
              </w:rPr>
            </w:pPr>
            <w:r w:rsidRPr="00925BE9">
              <w:rPr>
                <w:lang w:val="fr-FR"/>
              </w:rPr>
              <w:t>GSMA OPG, TSG SA, SA WG6,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01002" w14:textId="77777777" w:rsidR="00E308B2" w:rsidRPr="00925BE9" w:rsidRDefault="00E308B2" w:rsidP="00AC5BAF">
            <w:pPr>
              <w:pStyle w:val="TAL"/>
              <w:rPr>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3162F" w14:textId="77777777" w:rsidR="00E308B2" w:rsidRPr="00925BE9" w:rsidRDefault="00E308B2" w:rsidP="00AC5BAF">
            <w:pPr>
              <w:pStyle w:val="TAL"/>
              <w:rPr>
                <w:sz w:val="20"/>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6F3D9" w14:textId="77777777" w:rsidR="00E308B2" w:rsidRDefault="00E308B2" w:rsidP="00AC5BAF">
            <w:pPr>
              <w:pStyle w:val="TAL"/>
              <w:rPr>
                <w:sz w:val="24"/>
                <w:szCs w:val="24"/>
              </w:rPr>
            </w:pPr>
            <w:r>
              <w:t>Noted</w:t>
            </w:r>
          </w:p>
        </w:tc>
      </w:tr>
      <w:tr w:rsidR="00E308B2" w14:paraId="32166F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5D3C4" w14:textId="77777777" w:rsidR="00E308B2" w:rsidRDefault="00E308B2" w:rsidP="00AC5BAF">
            <w:pPr>
              <w:pStyle w:val="TAL"/>
            </w:pPr>
            <w:r>
              <w:t>S2-2405874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9B1E3" w14:textId="77777777" w:rsidR="00E308B2" w:rsidRDefault="00E308B2" w:rsidP="00AC5BAF">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A2756" w14:textId="77777777" w:rsidR="00E308B2" w:rsidRDefault="00E308B2" w:rsidP="00AC5BAF">
            <w:pPr>
              <w:pStyle w:val="TAL"/>
            </w:pPr>
            <w:r>
              <w:t>LS from SA WG5: LS Reply to SA4 on 3GPP work on energy efficiency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3DEDD" w14:textId="77777777" w:rsidR="00E308B2" w:rsidRDefault="00E308B2" w:rsidP="00AC5BAF">
            <w:pPr>
              <w:pStyle w:val="TAL"/>
            </w:pPr>
            <w:r>
              <w:t>S5-241924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9AF35" w14:textId="77777777" w:rsidR="00E308B2" w:rsidRDefault="00E308B2" w:rsidP="00AC5BAF">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365CF" w14:textId="77777777" w:rsidR="00E308B2" w:rsidRPr="00925BE9" w:rsidRDefault="00E308B2" w:rsidP="00AC5BAF">
            <w:pPr>
              <w:pStyle w:val="TAL"/>
              <w:rPr>
                <w:lang w:val="fr-FR"/>
              </w:rPr>
            </w:pPr>
            <w:r w:rsidRPr="00925BE9">
              <w:rPr>
                <w:lang w:val="fr-FR"/>
              </w:rPr>
              <w:t>SA WG6, SA WG3, SA WG2, SA WG1,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5A311" w14:textId="77777777" w:rsidR="00E308B2" w:rsidRDefault="00E308B2" w:rsidP="00AC5BAF">
            <w:pPr>
              <w:pStyle w:val="TAL"/>
            </w:pPr>
            <w:r>
              <w:t>SP-231723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DC07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D16F4" w14:textId="77777777" w:rsidR="00E308B2" w:rsidRDefault="00E308B2" w:rsidP="00AC5BAF">
            <w:pPr>
              <w:pStyle w:val="TAL"/>
              <w:rPr>
                <w:sz w:val="24"/>
                <w:szCs w:val="24"/>
              </w:rPr>
            </w:pPr>
            <w:r>
              <w:t>Noted</w:t>
            </w:r>
          </w:p>
        </w:tc>
      </w:tr>
      <w:tr w:rsidR="00E308B2" w14:paraId="3CC9330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B7C76" w14:textId="77777777" w:rsidR="00E308B2" w:rsidRDefault="00E308B2" w:rsidP="00AC5BAF">
            <w:pPr>
              <w:pStyle w:val="TAL"/>
            </w:pPr>
            <w:r>
              <w:t>S2-2405875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27264" w14:textId="77777777" w:rsidR="00E308B2" w:rsidRDefault="00E308B2" w:rsidP="00AC5BAF">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B30A8" w14:textId="77777777" w:rsidR="00E308B2" w:rsidRDefault="00E308B2" w:rsidP="00AC5BAF">
            <w:pPr>
              <w:pStyle w:val="TAL"/>
            </w:pPr>
            <w:r>
              <w:t>LS from SA WG5: LS reply on OAM requirements for UE location verification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67E10" w14:textId="77777777" w:rsidR="00E308B2" w:rsidRDefault="00E308B2" w:rsidP="00AC5BAF">
            <w:pPr>
              <w:pStyle w:val="TAL"/>
            </w:pPr>
            <w:r>
              <w:t>S5-242198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F0E44"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33A78" w14:textId="77777777" w:rsidR="00E308B2" w:rsidRDefault="00E308B2" w:rsidP="00AC5BAF">
            <w:pPr>
              <w:pStyle w:val="TAL"/>
            </w:pPr>
            <w:r>
              <w:t>RAN WG2, RAN WG1,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6D97F" w14:textId="77777777" w:rsidR="00E308B2" w:rsidRDefault="00E308B2" w:rsidP="00AC5BAF">
            <w:pPr>
              <w:pStyle w:val="TAL"/>
            </w:pPr>
            <w:r>
              <w:t>S5-242199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2B70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5465C" w14:textId="77777777" w:rsidR="00E308B2" w:rsidRDefault="00E308B2" w:rsidP="00AC5BAF">
            <w:pPr>
              <w:pStyle w:val="TAL"/>
              <w:rPr>
                <w:sz w:val="24"/>
                <w:szCs w:val="24"/>
              </w:rPr>
            </w:pPr>
            <w:r>
              <w:t>Noted</w:t>
            </w:r>
          </w:p>
        </w:tc>
      </w:tr>
      <w:tr w:rsidR="00E308B2" w14:paraId="1D8AFF2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86ED7" w14:textId="77777777" w:rsidR="00E308B2" w:rsidRDefault="00E308B2" w:rsidP="00AC5BAF">
            <w:pPr>
              <w:pStyle w:val="TAL"/>
            </w:pPr>
            <w:r>
              <w:t>S2-2405876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0DDE8" w14:textId="77777777" w:rsidR="00E308B2" w:rsidRDefault="00E308B2" w:rsidP="00AC5BAF">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E0924" w14:textId="77777777" w:rsidR="00E308B2" w:rsidRDefault="00E308B2" w:rsidP="00AC5BAF">
            <w:pPr>
              <w:pStyle w:val="TAL"/>
            </w:pPr>
            <w:r>
              <w:t>LS from SA WG5: Reply LS on the user consent for trace reporting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1674B" w14:textId="77777777" w:rsidR="00E308B2" w:rsidRDefault="00E308B2" w:rsidP="00AC5BAF">
            <w:pPr>
              <w:pStyle w:val="TAL"/>
            </w:pPr>
            <w:r>
              <w:t>S5-242221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49173"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C9D27" w14:textId="77777777" w:rsidR="00E308B2" w:rsidRPr="00925BE9" w:rsidRDefault="00E308B2" w:rsidP="00AC5BAF">
            <w:pPr>
              <w:pStyle w:val="TAL"/>
              <w:rPr>
                <w:lang w:val="fr-FR"/>
              </w:rPr>
            </w:pPr>
            <w:r w:rsidRPr="00925BE9">
              <w:rPr>
                <w:lang w:val="fr-FR"/>
              </w:rPr>
              <w:t>SA WG3, SA WG2, 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5B9BB" w14:textId="77777777" w:rsidR="00E308B2" w:rsidRDefault="00E308B2" w:rsidP="00AC5BAF">
            <w:pPr>
              <w:pStyle w:val="TAL"/>
            </w:pPr>
            <w:r>
              <w:t>S5-242065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32F9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5D360" w14:textId="77777777" w:rsidR="00E308B2" w:rsidRDefault="00E308B2" w:rsidP="00AC5BAF">
            <w:pPr>
              <w:pStyle w:val="TAL"/>
              <w:rPr>
                <w:sz w:val="24"/>
                <w:szCs w:val="24"/>
              </w:rPr>
            </w:pPr>
            <w:r>
              <w:t>Noted</w:t>
            </w:r>
          </w:p>
        </w:tc>
      </w:tr>
      <w:tr w:rsidR="00E308B2" w14:paraId="05AE72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AC5E4" w14:textId="77777777" w:rsidR="00E308B2" w:rsidRDefault="00E308B2" w:rsidP="00AC5BAF">
            <w:pPr>
              <w:pStyle w:val="TAL"/>
            </w:pPr>
            <w:r>
              <w:t>S2-2405877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6B669"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0BA47" w14:textId="77777777" w:rsidR="00E308B2" w:rsidRDefault="00E308B2" w:rsidP="00AC5BAF">
            <w:pPr>
              <w:pStyle w:val="TAL"/>
            </w:pPr>
            <w:r>
              <w:t>LS from SA WG6: Reply LS on Clarification related to the predictive slice modification in Inter-PLMN based slice service continuity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7115C" w14:textId="77777777" w:rsidR="00E308B2" w:rsidRDefault="00E308B2" w:rsidP="00AC5BAF">
            <w:pPr>
              <w:pStyle w:val="TAL"/>
            </w:pPr>
            <w:r>
              <w:t>S6-241627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1A88C" w14:textId="77777777" w:rsidR="00E308B2" w:rsidRDefault="00E308B2" w:rsidP="00AC5BAF">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BF08E" w14:textId="77777777" w:rsidR="00E308B2" w:rsidRDefault="00E308B2" w:rsidP="00AC5BAF">
            <w:pPr>
              <w:pStyle w:val="TAL"/>
            </w:pPr>
            <w:r>
              <w:t>SA WG5,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84E6E" w14:textId="77777777" w:rsidR="00E308B2" w:rsidRDefault="00E308B2" w:rsidP="00AC5BAF">
            <w:pPr>
              <w:pStyle w:val="TAL"/>
            </w:pPr>
            <w:r>
              <w:t>S6-241453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59972" w14:textId="77777777" w:rsidR="00E308B2" w:rsidRDefault="00E308B2" w:rsidP="00AC5BAF">
            <w:pPr>
              <w:pStyle w:val="TAL"/>
            </w:pPr>
            <w:r>
              <w:t>S2-2407353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C68D4" w14:textId="77777777" w:rsidR="00E308B2" w:rsidRDefault="00E308B2" w:rsidP="00AC5BAF">
            <w:pPr>
              <w:pStyle w:val="TAL"/>
            </w:pPr>
            <w:r>
              <w:t>Replied to</w:t>
            </w:r>
          </w:p>
        </w:tc>
      </w:tr>
      <w:tr w:rsidR="00E308B2" w14:paraId="6652F1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FFCEE" w14:textId="77777777" w:rsidR="00E308B2" w:rsidRDefault="00E308B2" w:rsidP="00AC5BAF">
            <w:pPr>
              <w:pStyle w:val="TAL"/>
            </w:pPr>
            <w:r>
              <w:t>S2-2405878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6EEA9"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E85B6" w14:textId="77777777" w:rsidR="00E308B2" w:rsidRDefault="00E308B2" w:rsidP="00AC5BAF">
            <w:pPr>
              <w:pStyle w:val="TAL"/>
            </w:pPr>
            <w:r>
              <w:t>LS from SA WG6: LS on data channel application related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C796C" w14:textId="77777777" w:rsidR="00E308B2" w:rsidRDefault="00E308B2" w:rsidP="00AC5BAF">
            <w:pPr>
              <w:pStyle w:val="TAL"/>
            </w:pPr>
            <w:r>
              <w:t>S6-241644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B0A10"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DDBE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93F4D"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E2A6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DFC40" w14:textId="77777777" w:rsidR="00E308B2" w:rsidRDefault="00E308B2" w:rsidP="00AC5BAF">
            <w:pPr>
              <w:pStyle w:val="TAL"/>
              <w:rPr>
                <w:sz w:val="24"/>
                <w:szCs w:val="24"/>
              </w:rPr>
            </w:pPr>
            <w:r>
              <w:t>Postponed</w:t>
            </w:r>
          </w:p>
        </w:tc>
      </w:tr>
      <w:tr w:rsidR="00E308B2" w14:paraId="6A8293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C60D1" w14:textId="77777777" w:rsidR="00E308B2" w:rsidRDefault="00E308B2" w:rsidP="00AC5BAF">
            <w:pPr>
              <w:pStyle w:val="TAL"/>
            </w:pPr>
            <w:r>
              <w:t>S2-2405879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AF5A9"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F3606" w14:textId="77777777" w:rsidR="00E308B2" w:rsidRDefault="00E308B2" w:rsidP="00AC5BAF">
            <w:pPr>
              <w:pStyle w:val="TAL"/>
            </w:pPr>
            <w:r>
              <w:t>LS from RAN WG2: Reply LS on UE Location Information for NB-IoT 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87804" w14:textId="77777777" w:rsidR="00E308B2" w:rsidRDefault="00E308B2" w:rsidP="00AC5BAF">
            <w:pPr>
              <w:pStyle w:val="TAL"/>
            </w:pPr>
            <w:r>
              <w:t>R2-2403770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12A9D" w14:textId="77777777" w:rsidR="00E308B2" w:rsidRDefault="00E308B2" w:rsidP="00AC5BAF">
            <w:pPr>
              <w:pStyle w:val="TAL"/>
            </w:pPr>
            <w:r>
              <w:t>RAN WG3, SA WG2, 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C97E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D8FEE"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76AB6" w14:textId="77777777" w:rsidR="00E308B2" w:rsidRDefault="00E308B2" w:rsidP="00AC5BAF">
            <w:pPr>
              <w:pStyle w:val="TAL"/>
              <w:rPr>
                <w:sz w:val="24"/>
                <w:szCs w:val="24"/>
              </w:rPr>
            </w:pPr>
            <w:r>
              <w:t>S2-2406195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5AC5F" w14:textId="77777777" w:rsidR="00E308B2" w:rsidRDefault="00E308B2" w:rsidP="00AC5BAF">
            <w:pPr>
              <w:pStyle w:val="TAL"/>
            </w:pPr>
            <w:r>
              <w:t>Postponed</w:t>
            </w:r>
          </w:p>
        </w:tc>
      </w:tr>
      <w:tr w:rsidR="00E308B2" w14:paraId="488FB3E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ED5C8" w14:textId="77777777" w:rsidR="00E308B2" w:rsidRDefault="00E308B2" w:rsidP="00AC5BAF">
            <w:pPr>
              <w:pStyle w:val="TAL"/>
            </w:pPr>
            <w:r>
              <w:t>S2-2405880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C2D59"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4AB6B" w14:textId="77777777" w:rsidR="00E308B2" w:rsidRDefault="00E308B2" w:rsidP="00AC5BAF">
            <w:pPr>
              <w:pStyle w:val="TAL"/>
            </w:pPr>
            <w:r>
              <w:t>LS from RAN WG2: LS on application layer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0D38F" w14:textId="77777777" w:rsidR="00E308B2" w:rsidRDefault="00E308B2" w:rsidP="00AC5BAF">
            <w:pPr>
              <w:pStyle w:val="TAL"/>
            </w:pPr>
            <w:r>
              <w:t>R2-2403809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0C474" w14:textId="77777777" w:rsidR="00E308B2" w:rsidRDefault="00E308B2" w:rsidP="00AC5BAF">
            <w:pPr>
              <w:pStyle w:val="TAL"/>
            </w:pPr>
            <w:r>
              <w:t>SA WG2, CT WG1, 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D762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97740"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0B2FC" w14:textId="77777777" w:rsidR="00E308B2" w:rsidRDefault="00E308B2" w:rsidP="00AC5BAF">
            <w:pPr>
              <w:pStyle w:val="TAL"/>
              <w:rPr>
                <w:sz w:val="24"/>
                <w:szCs w:val="24"/>
              </w:rPr>
            </w:pPr>
            <w:r>
              <w:t>S2-2407318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F3422" w14:textId="77777777" w:rsidR="00E308B2" w:rsidRDefault="00E308B2" w:rsidP="00AC5BAF">
            <w:pPr>
              <w:pStyle w:val="TAL"/>
            </w:pPr>
            <w:r>
              <w:t>Replied to</w:t>
            </w:r>
          </w:p>
        </w:tc>
      </w:tr>
      <w:tr w:rsidR="00E308B2" w14:paraId="3056EB6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462B4" w14:textId="77777777" w:rsidR="00E308B2" w:rsidRDefault="00E308B2" w:rsidP="00AC5BAF">
            <w:pPr>
              <w:pStyle w:val="TAL"/>
            </w:pPr>
            <w:r>
              <w:t>S2-2405881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B746B"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E35B2" w14:textId="77777777" w:rsidR="00E308B2" w:rsidRDefault="00E308B2" w:rsidP="00AC5BAF">
            <w:pPr>
              <w:pStyle w:val="TAL"/>
            </w:pPr>
            <w:r>
              <w:t>LS from RAN WG2: LS to RAN WG3 on MDT for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E94DA" w14:textId="77777777" w:rsidR="00E308B2" w:rsidRDefault="00E308B2" w:rsidP="00AC5BAF">
            <w:pPr>
              <w:pStyle w:val="TAL"/>
            </w:pPr>
            <w:r>
              <w:t>R2-2403856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148F6"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8D013" w14:textId="77777777" w:rsidR="00E308B2" w:rsidRDefault="00E308B2" w:rsidP="00AC5BAF">
            <w:pPr>
              <w:pStyle w:val="TAL"/>
            </w:pPr>
            <w:r>
              <w:t>SA WG2, 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3200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16093"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2B6AE" w14:textId="77777777" w:rsidR="00E308B2" w:rsidRDefault="00E308B2" w:rsidP="00AC5BAF">
            <w:pPr>
              <w:pStyle w:val="TAL"/>
              <w:rPr>
                <w:sz w:val="24"/>
                <w:szCs w:val="24"/>
              </w:rPr>
            </w:pPr>
            <w:r>
              <w:t>Noted</w:t>
            </w:r>
          </w:p>
        </w:tc>
      </w:tr>
      <w:tr w:rsidR="00E308B2" w14:paraId="73FCBAD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2B9F9" w14:textId="77777777" w:rsidR="00E308B2" w:rsidRDefault="00E308B2" w:rsidP="00AC5BAF">
            <w:pPr>
              <w:pStyle w:val="TAL"/>
            </w:pPr>
            <w:r>
              <w:t>S2-2405882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54539"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D654A" w14:textId="77777777" w:rsidR="00E308B2" w:rsidRDefault="00E308B2" w:rsidP="00AC5BAF">
            <w:pPr>
              <w:pStyle w:val="TAL"/>
            </w:pPr>
            <w:r>
              <w:t>LS from RAN WG2: LS on interpretation when TX profile is not provided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38998" w14:textId="77777777" w:rsidR="00E308B2" w:rsidRDefault="00E308B2" w:rsidP="00AC5BAF">
            <w:pPr>
              <w:pStyle w:val="TAL"/>
            </w:pPr>
            <w:r>
              <w:t>R2-2403925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27187"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9EB55"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60AED"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DEC62"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22D9E" w14:textId="77777777" w:rsidR="00E308B2" w:rsidRDefault="00E308B2" w:rsidP="00AC5BAF">
            <w:pPr>
              <w:pStyle w:val="TAL"/>
              <w:rPr>
                <w:sz w:val="24"/>
                <w:szCs w:val="24"/>
              </w:rPr>
            </w:pPr>
            <w:r>
              <w:t>Noted</w:t>
            </w:r>
          </w:p>
        </w:tc>
      </w:tr>
      <w:tr w:rsidR="00E308B2" w14:paraId="66B392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8F65E" w14:textId="77777777" w:rsidR="00E308B2" w:rsidRDefault="00E308B2" w:rsidP="00AC5BAF">
            <w:pPr>
              <w:pStyle w:val="TAL"/>
            </w:pPr>
            <w:r>
              <w:lastRenderedPageBreak/>
              <w:t>S2-2405883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03E68" w14:textId="77777777" w:rsidR="00E308B2" w:rsidRDefault="00E308B2" w:rsidP="00AC5BAF">
            <w:pPr>
              <w:pStyle w:val="TAL"/>
            </w:pPr>
            <w:r>
              <w:t>GSMA OPG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6CF7B" w14:textId="77777777" w:rsidR="00E308B2" w:rsidRDefault="00E308B2" w:rsidP="00AC5BAF">
            <w:pPr>
              <w:pStyle w:val="TAL"/>
            </w:pPr>
            <w:r>
              <w:t>LS from GSMA OPG: LS on clarifications on consent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28842" w14:textId="77777777" w:rsidR="00E308B2" w:rsidRDefault="00E308B2" w:rsidP="00AC5BAF">
            <w:pPr>
              <w:pStyle w:val="TAL"/>
            </w:pPr>
            <w:r>
              <w:t>OPG_173_Doc_04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23F5E" w14:textId="77777777" w:rsidR="00E308B2" w:rsidRDefault="00E308B2" w:rsidP="00AC5BAF">
            <w:pPr>
              <w:pStyle w:val="TAL"/>
            </w:pPr>
            <w:r>
              <w:t>SA WG3, CT WG4, CT WG3,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5C880" w14:textId="77777777" w:rsidR="00E308B2" w:rsidRDefault="00E308B2" w:rsidP="00AC5BAF">
            <w:pPr>
              <w:pStyle w:val="TAL"/>
            </w:pPr>
            <w:r>
              <w:t>SA WG2,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997B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D15D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B2628" w14:textId="77777777" w:rsidR="00E308B2" w:rsidRDefault="00E308B2" w:rsidP="00AC5BAF">
            <w:pPr>
              <w:pStyle w:val="TAL"/>
              <w:rPr>
                <w:sz w:val="24"/>
                <w:szCs w:val="24"/>
              </w:rPr>
            </w:pPr>
            <w:r>
              <w:t>Postponed</w:t>
            </w:r>
          </w:p>
        </w:tc>
      </w:tr>
      <w:tr w:rsidR="00E308B2" w14:paraId="47B2EB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B7E54" w14:textId="77777777" w:rsidR="00E308B2" w:rsidRDefault="00E308B2" w:rsidP="00AC5BAF">
            <w:pPr>
              <w:pStyle w:val="TAL"/>
            </w:pPr>
            <w:r>
              <w:t>S2-2405884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A1D54"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3FDEC" w14:textId="77777777" w:rsidR="00E308B2" w:rsidRDefault="00E308B2" w:rsidP="00AC5BAF">
            <w:pPr>
              <w:pStyle w:val="TAL"/>
            </w:pPr>
            <w:r>
              <w:t>LS from CT WG1: LS on the stage 2 aspects of 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141D7" w14:textId="77777777" w:rsidR="00E308B2" w:rsidRDefault="00E308B2" w:rsidP="00AC5BAF">
            <w:pPr>
              <w:pStyle w:val="TAL"/>
            </w:pPr>
            <w:r>
              <w:t>C1-242675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7BFA7" w14:textId="77777777" w:rsidR="00E308B2" w:rsidRDefault="00E308B2" w:rsidP="00AC5BAF">
            <w:pPr>
              <w:pStyle w:val="TAL"/>
            </w:pPr>
            <w: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04EBF" w14:textId="77777777" w:rsidR="00E308B2" w:rsidRDefault="00E308B2" w:rsidP="00AC5BAF">
            <w:pPr>
              <w:pStyle w:val="TAL"/>
            </w:pPr>
            <w:r>
              <w:t>TSG CT, SA WG2, 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9D08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0938B" w14:textId="77777777" w:rsidR="00E308B2" w:rsidRDefault="00E308B2" w:rsidP="00AC5BAF">
            <w:pPr>
              <w:pStyle w:val="TAL"/>
              <w:rPr>
                <w:sz w:val="24"/>
                <w:szCs w:val="24"/>
              </w:rPr>
            </w:pPr>
            <w:r>
              <w:t>S2-2407313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91B8F" w14:textId="77777777" w:rsidR="00E308B2" w:rsidRDefault="00E308B2" w:rsidP="00AC5BAF">
            <w:pPr>
              <w:pStyle w:val="TAL"/>
            </w:pPr>
            <w:r>
              <w:t>Replied to</w:t>
            </w:r>
          </w:p>
        </w:tc>
      </w:tr>
      <w:tr w:rsidR="00E308B2" w14:paraId="163958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52053" w14:textId="77777777" w:rsidR="00E308B2" w:rsidRDefault="00E308B2" w:rsidP="00AC5BAF">
            <w:pPr>
              <w:pStyle w:val="TAL"/>
            </w:pPr>
            <w:r>
              <w:t>S2-2405885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5D71D"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A2789" w14:textId="77777777" w:rsidR="00E308B2" w:rsidRDefault="00E308B2" w:rsidP="00AC5BAF">
            <w:pPr>
              <w:pStyle w:val="TAL"/>
            </w:pPr>
            <w:r>
              <w:t>LS from SA WG3: LS to request clarification on mobile metaverse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B8EDB" w14:textId="77777777" w:rsidR="00E308B2" w:rsidRDefault="00E308B2" w:rsidP="00AC5BAF">
            <w:pPr>
              <w:pStyle w:val="TAL"/>
            </w:pPr>
            <w:r>
              <w:t>S3-241497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44A76" w14:textId="77777777" w:rsidR="00E308B2" w:rsidRDefault="00E308B2" w:rsidP="00AC5BAF">
            <w:pPr>
              <w:pStyle w:val="TAL"/>
            </w:pPr>
            <w:r>
              <w:t>SA WG1,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98814" w14:textId="77777777" w:rsidR="00E308B2" w:rsidRDefault="00E308B2" w:rsidP="00AC5BAF">
            <w:pPr>
              <w:pStyle w:val="TAL"/>
            </w:pPr>
            <w:r>
              <w:t>SA WG2, 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640CF" w14:textId="77777777" w:rsidR="00E308B2" w:rsidRDefault="00E308B2" w:rsidP="00AC5BAF">
            <w:pPr>
              <w:pStyle w:val="TAL"/>
            </w:pPr>
            <w:r>
              <w:t>S3-241548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0FB0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9F282" w14:textId="77777777" w:rsidR="00E308B2" w:rsidRDefault="00E308B2" w:rsidP="00AC5BAF">
            <w:pPr>
              <w:pStyle w:val="TAL"/>
              <w:rPr>
                <w:sz w:val="24"/>
                <w:szCs w:val="24"/>
              </w:rPr>
            </w:pPr>
            <w:r>
              <w:t>Noted</w:t>
            </w:r>
          </w:p>
        </w:tc>
      </w:tr>
      <w:tr w:rsidR="00E308B2" w14:paraId="0B44174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DF544" w14:textId="77777777" w:rsidR="00E308B2" w:rsidRDefault="00E308B2" w:rsidP="00AC5BAF">
            <w:pPr>
              <w:pStyle w:val="TAL"/>
            </w:pPr>
            <w:r>
              <w:t>S2-2405886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70361"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95344" w14:textId="77777777" w:rsidR="00E308B2" w:rsidRDefault="00E308B2" w:rsidP="00AC5BAF">
            <w:pPr>
              <w:pStyle w:val="TAL"/>
            </w:pPr>
            <w:r>
              <w:t>LS from SA WG3: LS to SA WG2 and RAN WG2 on selected satellite architecture for Store and Forward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C25EF" w14:textId="77777777" w:rsidR="00E308B2" w:rsidRDefault="00E308B2" w:rsidP="00AC5BAF">
            <w:pPr>
              <w:pStyle w:val="TAL"/>
            </w:pPr>
            <w:r>
              <w:t>S3-241567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7E736" w14:textId="77777777" w:rsidR="00E308B2" w:rsidRDefault="00E308B2" w:rsidP="00AC5BAF">
            <w:pPr>
              <w:pStyle w:val="TAL"/>
            </w:pPr>
            <w:r>
              <w:t>SA WG2, 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DF4F6" w14:textId="77777777" w:rsidR="00E308B2" w:rsidRPr="00925BE9" w:rsidRDefault="00E308B2" w:rsidP="00AC5BAF">
            <w:pPr>
              <w:pStyle w:val="TAL"/>
              <w:rPr>
                <w:lang w:val="fr-FR"/>
              </w:rPr>
            </w:pPr>
            <w:r w:rsidRPr="00925BE9">
              <w:rPr>
                <w:lang w:val="fr-FR"/>
              </w:rPr>
              <w:t>TSG SA, RAN WG3, 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B3C09" w14:textId="77777777" w:rsidR="00E308B2" w:rsidRPr="00925BE9" w:rsidRDefault="00E308B2" w:rsidP="00AC5BAF">
            <w:pPr>
              <w:pStyle w:val="TAL"/>
              <w:rPr>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B07BA" w14:textId="77777777" w:rsidR="00E308B2" w:rsidRPr="00925BE9" w:rsidRDefault="00E308B2" w:rsidP="00AC5BAF">
            <w:pPr>
              <w:pStyle w:val="TAL"/>
              <w:rPr>
                <w:sz w:val="20"/>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437F8" w14:textId="77777777" w:rsidR="00E308B2" w:rsidRDefault="00E308B2" w:rsidP="00AC5BAF">
            <w:pPr>
              <w:pStyle w:val="TAL"/>
              <w:rPr>
                <w:sz w:val="24"/>
                <w:szCs w:val="24"/>
              </w:rPr>
            </w:pPr>
            <w:r>
              <w:t>Postponed</w:t>
            </w:r>
          </w:p>
        </w:tc>
      </w:tr>
      <w:tr w:rsidR="00E308B2" w14:paraId="019BB6D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E1E77" w14:textId="77777777" w:rsidR="00E308B2" w:rsidRDefault="00E308B2" w:rsidP="00AC5BAF">
            <w:pPr>
              <w:pStyle w:val="TAL"/>
            </w:pPr>
            <w:r>
              <w:t>S2-2405887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397FE"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AC02B" w14:textId="77777777" w:rsidR="00E308B2" w:rsidRDefault="00E308B2" w:rsidP="00AC5BAF">
            <w:pPr>
              <w:pStyle w:val="TAL"/>
            </w:pPr>
            <w:r>
              <w:t>LS from SA WG3: LS to request clarification on the potential baseline system architecture of 5G NR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B03BE" w14:textId="77777777" w:rsidR="00E308B2" w:rsidRDefault="00E308B2" w:rsidP="00AC5BAF">
            <w:pPr>
              <w:pStyle w:val="TAL"/>
            </w:pPr>
            <w:r>
              <w:t>S3-241588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B6CDD" w14:textId="77777777" w:rsidR="00E308B2" w:rsidRDefault="00E308B2" w:rsidP="00AC5BAF">
            <w:pPr>
              <w:pStyle w:val="TAL"/>
            </w:pPr>
            <w:r>
              <w:t>RAN WG3,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C0FC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66005"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E7D07"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F4DE1" w14:textId="77777777" w:rsidR="00E308B2" w:rsidRDefault="00E308B2" w:rsidP="00AC5BAF">
            <w:pPr>
              <w:pStyle w:val="TAL"/>
              <w:rPr>
                <w:sz w:val="24"/>
                <w:szCs w:val="24"/>
              </w:rPr>
            </w:pPr>
            <w:r>
              <w:t>Postponed</w:t>
            </w:r>
          </w:p>
        </w:tc>
      </w:tr>
      <w:tr w:rsidR="00E308B2" w14:paraId="64C65A8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2F528" w14:textId="77777777" w:rsidR="00E308B2" w:rsidRDefault="00E308B2" w:rsidP="00AC5BAF">
            <w:pPr>
              <w:pStyle w:val="TAL"/>
            </w:pPr>
            <w:r>
              <w:t>S2-2405888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3D433"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09793" w14:textId="77777777" w:rsidR="00E308B2" w:rsidRDefault="00E308B2" w:rsidP="00AC5BAF">
            <w:pPr>
              <w:pStyle w:val="TAL"/>
            </w:pPr>
            <w:r>
              <w:t>LS from SA WG3: LS on Security of ML Model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39D38" w14:textId="77777777" w:rsidR="00E308B2" w:rsidRDefault="00E308B2" w:rsidP="00AC5BAF">
            <w:pPr>
              <w:pStyle w:val="TAL"/>
            </w:pPr>
            <w:r>
              <w:t>S3-241649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35DBC"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FE0D1" w14:textId="77777777" w:rsidR="00E308B2" w:rsidRDefault="00E308B2" w:rsidP="00AC5BAF">
            <w:pPr>
              <w:pStyle w:val="TAL"/>
            </w:pPr>
            <w: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0A4F1" w14:textId="77777777" w:rsidR="00E308B2" w:rsidRDefault="00E308B2" w:rsidP="00AC5BAF">
            <w:pPr>
              <w:pStyle w:val="TAL"/>
            </w:pPr>
            <w:r>
              <w:t>S3-241562, S3-241501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4846B" w14:textId="77777777" w:rsidR="00E308B2" w:rsidRDefault="00E308B2" w:rsidP="00AC5BAF">
            <w:pPr>
              <w:pStyle w:val="TAL"/>
            </w:pPr>
            <w:r>
              <w:t>S2-2406380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8F908" w14:textId="77777777" w:rsidR="00E308B2" w:rsidRDefault="00E308B2" w:rsidP="00AC5BAF">
            <w:pPr>
              <w:pStyle w:val="TAL"/>
            </w:pPr>
            <w:r>
              <w:t>Noted</w:t>
            </w:r>
          </w:p>
        </w:tc>
      </w:tr>
      <w:tr w:rsidR="00E308B2" w14:paraId="0A0142B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CF1B3" w14:textId="77777777" w:rsidR="00E308B2" w:rsidRDefault="00E308B2" w:rsidP="00AC5BAF">
            <w:pPr>
              <w:pStyle w:val="TAL"/>
            </w:pPr>
            <w:r>
              <w:t>S2-2405889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11A06" w14:textId="77777777" w:rsidR="00E308B2" w:rsidRDefault="00E308B2" w:rsidP="00AC5BAF">
            <w:pPr>
              <w:pStyle w:val="TAL"/>
            </w:pPr>
            <w:r>
              <w:t>BBF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0224A" w14:textId="77777777" w:rsidR="00E308B2" w:rsidRDefault="00E308B2" w:rsidP="00AC5BAF">
            <w:pPr>
              <w:pStyle w:val="TAL"/>
            </w:pPr>
            <w:r>
              <w:t>LS from BBF: BBF answer to your liaison S2-2311801 on 'LS on the progress of 5WWC_Ph2 normative 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016A6" w14:textId="77777777" w:rsidR="00E308B2" w:rsidRDefault="00E308B2" w:rsidP="00AC5BAF">
            <w:pPr>
              <w:pStyle w:val="TAL"/>
            </w:pPr>
            <w:r>
              <w:t>LIAISE-653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1A6C3"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7531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C7C4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90D5B"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23A3E" w14:textId="77777777" w:rsidR="00E308B2" w:rsidRDefault="00E308B2" w:rsidP="00AC5BAF">
            <w:pPr>
              <w:pStyle w:val="TAL"/>
              <w:rPr>
                <w:sz w:val="24"/>
                <w:szCs w:val="24"/>
              </w:rPr>
            </w:pPr>
            <w:r>
              <w:t>Noted</w:t>
            </w:r>
          </w:p>
        </w:tc>
      </w:tr>
      <w:tr w:rsidR="00E308B2" w14:paraId="3A2C95D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9AA1E" w14:textId="77777777" w:rsidR="00E308B2" w:rsidRDefault="00E308B2" w:rsidP="00AC5BAF">
            <w:pPr>
              <w:pStyle w:val="TAL"/>
            </w:pPr>
            <w:r>
              <w:t>S2-2405890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024DB" w14:textId="77777777" w:rsidR="00E308B2" w:rsidRDefault="00E308B2" w:rsidP="00AC5BAF">
            <w:pPr>
              <w:pStyle w:val="TAL"/>
            </w:pPr>
            <w:r>
              <w:t>BBF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2A506" w14:textId="77777777" w:rsidR="00E308B2" w:rsidRDefault="00E308B2" w:rsidP="00AC5BAF">
            <w:pPr>
              <w:pStyle w:val="TAL"/>
            </w:pPr>
            <w:r>
              <w:t>LS from BBF: Multi-Tenant FWA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1AB40" w14:textId="77777777" w:rsidR="00E308B2" w:rsidRDefault="00E308B2" w:rsidP="00AC5BAF">
            <w:pPr>
              <w:pStyle w:val="TAL"/>
            </w:pPr>
            <w:r>
              <w:t>LIAISE-654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38873" w14:textId="77777777" w:rsidR="00E308B2" w:rsidRPr="00925BE9" w:rsidRDefault="00E308B2" w:rsidP="00AC5BAF">
            <w:pPr>
              <w:pStyle w:val="TAL"/>
              <w:rPr>
                <w:lang w:val="fr-FR"/>
              </w:rPr>
            </w:pPr>
            <w:r w:rsidRPr="00925BE9">
              <w:rPr>
                <w:lang w:val="fr-FR"/>
              </w:rPr>
              <w:t>TSG SA, SA WG1,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66138" w14:textId="77777777" w:rsidR="00E308B2" w:rsidRPr="00925BE9" w:rsidRDefault="00E308B2" w:rsidP="00AC5BAF">
            <w:pPr>
              <w:pStyle w:val="TAL"/>
              <w:rPr>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C7917" w14:textId="77777777" w:rsidR="00E308B2" w:rsidRPr="00925BE9" w:rsidRDefault="00E308B2" w:rsidP="00AC5BAF">
            <w:pPr>
              <w:pStyle w:val="TAL"/>
              <w:rPr>
                <w:sz w:val="20"/>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E0F5E" w14:textId="77777777" w:rsidR="00E308B2" w:rsidRPr="00925BE9" w:rsidRDefault="00E308B2" w:rsidP="00AC5BAF">
            <w:pPr>
              <w:pStyle w:val="TAL"/>
              <w:rPr>
                <w:sz w:val="20"/>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062D7" w14:textId="77777777" w:rsidR="00E308B2" w:rsidRDefault="00E308B2" w:rsidP="00AC5BAF">
            <w:pPr>
              <w:pStyle w:val="TAL"/>
              <w:rPr>
                <w:sz w:val="24"/>
                <w:szCs w:val="24"/>
              </w:rPr>
            </w:pPr>
            <w:r>
              <w:t>Postponed</w:t>
            </w:r>
          </w:p>
        </w:tc>
      </w:tr>
      <w:tr w:rsidR="00E308B2" w14:paraId="61528A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D3ABC" w14:textId="77777777" w:rsidR="00E308B2" w:rsidRDefault="00E308B2" w:rsidP="00AC5BAF">
            <w:pPr>
              <w:pStyle w:val="TAL"/>
            </w:pPr>
            <w:r>
              <w:t>S2-2405891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33222" w14:textId="77777777" w:rsidR="00E308B2" w:rsidRDefault="00E308B2" w:rsidP="00AC5BAF">
            <w:pPr>
              <w:pStyle w:val="TAL"/>
            </w:pPr>
            <w:r>
              <w:t>ITU-T SG12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73B83" w14:textId="77777777" w:rsidR="00E308B2" w:rsidRDefault="00E308B2" w:rsidP="00AC5BAF">
            <w:pPr>
              <w:pStyle w:val="TAL"/>
            </w:pPr>
            <w:r>
              <w:t>LS from ITU-T SG12: LS on contribution about the 'impact of 5G Home Base Routing on conversational Voice Quality'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2DF7E" w14:textId="77777777" w:rsidR="00E308B2" w:rsidRDefault="00E308B2" w:rsidP="00AC5BAF">
            <w:pPr>
              <w:pStyle w:val="TAL"/>
            </w:pPr>
            <w:r>
              <w:t>oLS65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4A283"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B6F3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60226" w14:textId="77777777" w:rsidR="00E308B2" w:rsidRDefault="00E308B2" w:rsidP="00AC5BAF">
            <w:pPr>
              <w:pStyle w:val="TAL"/>
              <w:rPr>
                <w:sz w:val="24"/>
                <w:szCs w:val="24"/>
              </w:rPr>
            </w:pPr>
            <w:r>
              <w:t>SG12-C189R1 (oLS65att)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D20C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F5C3E" w14:textId="77777777" w:rsidR="00E308B2" w:rsidRDefault="00E308B2" w:rsidP="00AC5BAF">
            <w:pPr>
              <w:pStyle w:val="TAL"/>
              <w:rPr>
                <w:sz w:val="24"/>
                <w:szCs w:val="24"/>
              </w:rPr>
            </w:pPr>
            <w:r>
              <w:t>Postponed</w:t>
            </w:r>
          </w:p>
        </w:tc>
      </w:tr>
      <w:tr w:rsidR="00E308B2" w14:paraId="26DB196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D5C10" w14:textId="77777777" w:rsidR="00E308B2" w:rsidRDefault="00E308B2" w:rsidP="00AC5BAF">
            <w:pPr>
              <w:pStyle w:val="TAL"/>
            </w:pPr>
            <w:r>
              <w:t>S2-2405892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1A3DB"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804CB" w14:textId="77777777" w:rsidR="00E308B2" w:rsidRDefault="00E308B2" w:rsidP="00AC5BAF">
            <w:pPr>
              <w:pStyle w:val="TAL"/>
            </w:pPr>
            <w:r>
              <w:t>LS from SA WG3: Reply LS on DNS over TLS (DoT)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C995E" w14:textId="77777777" w:rsidR="00E308B2" w:rsidRDefault="00E308B2" w:rsidP="00AC5BAF">
            <w:pPr>
              <w:pStyle w:val="TAL"/>
            </w:pPr>
            <w:r>
              <w:t>S3-240906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478C7"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A24A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D5457" w14:textId="77777777" w:rsidR="00E308B2" w:rsidRDefault="00E308B2" w:rsidP="00AC5BAF">
            <w:pPr>
              <w:pStyle w:val="TAL"/>
              <w:rPr>
                <w:sz w:val="24"/>
                <w:szCs w:val="24"/>
              </w:rPr>
            </w:pPr>
            <w:r>
              <w:t>S3-240907, S3-240908, S3-240909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96BA3" w14:textId="77777777" w:rsidR="00E308B2" w:rsidRDefault="00E308B2" w:rsidP="00AC5BAF">
            <w:pPr>
              <w:pStyle w:val="TAL"/>
            </w:pPr>
            <w:r>
              <w:t>S2-2406088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34AD7" w14:textId="77777777" w:rsidR="00E308B2" w:rsidRDefault="00E308B2" w:rsidP="00AC5BAF">
            <w:pPr>
              <w:pStyle w:val="TAL"/>
            </w:pPr>
            <w:r>
              <w:t>Noted</w:t>
            </w:r>
          </w:p>
        </w:tc>
      </w:tr>
      <w:tr w:rsidR="00E308B2" w14:paraId="2BD5B2A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A9C00" w14:textId="77777777" w:rsidR="00E308B2" w:rsidRDefault="00E308B2" w:rsidP="00AC5BAF">
            <w:pPr>
              <w:pStyle w:val="TAL"/>
            </w:pPr>
            <w:r>
              <w:t>S2-2405893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F7116" w14:textId="77777777" w:rsidR="00E308B2" w:rsidRDefault="00E308B2" w:rsidP="00AC5BAF">
            <w:pPr>
              <w:pStyle w:val="TAL"/>
            </w:pPr>
            <w:r>
              <w:t>GSMA OGWTS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21E99" w14:textId="77777777" w:rsidR="00E308B2" w:rsidRDefault="00E308B2" w:rsidP="00AC5BAF">
            <w:pPr>
              <w:pStyle w:val="TAL"/>
            </w:pPr>
            <w:r>
              <w:t>LS from GSMA OGWTS: Reply LS on collaboration and alignment of 3GPP defined application enablers with GSMA Open Gateway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CC9F9" w14:textId="77777777" w:rsidR="00E308B2" w:rsidRDefault="00E308B2" w:rsidP="00AC5BAF">
            <w:pPr>
              <w:pStyle w:val="TAL"/>
            </w:pPr>
            <w:r>
              <w:t>OGWTS_03_Doc04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D08A2" w14:textId="77777777" w:rsidR="00E308B2" w:rsidRDefault="00E308B2" w:rsidP="00AC5BAF">
            <w:pPr>
              <w:pStyle w:val="TAL"/>
            </w:pPr>
            <w:r>
              <w:t>TSG SA,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10B04" w14:textId="77777777" w:rsidR="00E308B2" w:rsidRPr="00925BE9" w:rsidRDefault="00E308B2" w:rsidP="00AC5BAF">
            <w:pPr>
              <w:pStyle w:val="TAL"/>
              <w:rPr>
                <w:lang w:val="fr-FR"/>
              </w:rPr>
            </w:pPr>
            <w:r w:rsidRPr="00925BE9">
              <w:rPr>
                <w:lang w:val="fr-FR"/>
              </w:rPr>
              <w:t>SA WG2, SA WG5, 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05BF6" w14:textId="77777777" w:rsidR="00E308B2" w:rsidRPr="00925BE9" w:rsidRDefault="00E308B2" w:rsidP="00AC5BAF">
            <w:pPr>
              <w:pStyle w:val="TAL"/>
              <w:rPr>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4DF76" w14:textId="77777777" w:rsidR="00E308B2" w:rsidRPr="00925BE9" w:rsidRDefault="00E308B2" w:rsidP="00AC5BAF">
            <w:pPr>
              <w:pStyle w:val="TAL"/>
              <w:rPr>
                <w:sz w:val="20"/>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D6558" w14:textId="77777777" w:rsidR="00E308B2" w:rsidRDefault="00E308B2" w:rsidP="00AC5BAF">
            <w:pPr>
              <w:pStyle w:val="TAL"/>
              <w:rPr>
                <w:sz w:val="24"/>
                <w:szCs w:val="24"/>
              </w:rPr>
            </w:pPr>
            <w:r>
              <w:t>Noted</w:t>
            </w:r>
          </w:p>
        </w:tc>
      </w:tr>
      <w:tr w:rsidR="00E308B2" w14:paraId="05B3005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316F8" w14:textId="77777777" w:rsidR="00E308B2" w:rsidRDefault="00E308B2" w:rsidP="00AC5BAF">
            <w:pPr>
              <w:pStyle w:val="TAL"/>
            </w:pPr>
            <w:r>
              <w:t>S2-2406844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4F653" w14:textId="77777777" w:rsidR="00E308B2" w:rsidRDefault="00E308B2" w:rsidP="00AC5BAF">
            <w:pPr>
              <w:pStyle w:val="TAL"/>
            </w:pPr>
            <w:r>
              <w:t>ITU-T SG11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A738A" w14:textId="77777777" w:rsidR="00E308B2" w:rsidRDefault="00E308B2" w:rsidP="00AC5BAF">
            <w:pPr>
              <w:pStyle w:val="TAL"/>
            </w:pPr>
            <w:r>
              <w:t>LS from ITU-T SG11: LS on initiation of new work item ITU-T Q.IEM_arch_req 'Reference architecture and signalling requirements for interactive emergency messaging through mobile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F677A" w14:textId="77777777" w:rsidR="00E308B2" w:rsidRDefault="00E308B2" w:rsidP="00AC5BAF">
            <w:pPr>
              <w:pStyle w:val="TAL"/>
            </w:pPr>
            <w:r>
              <w:t>SG11-LS173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184EB" w14:textId="77777777" w:rsidR="00E308B2" w:rsidRPr="00925BE9" w:rsidRDefault="00E308B2" w:rsidP="00AC5BAF">
            <w:pPr>
              <w:pStyle w:val="TAL"/>
              <w:rPr>
                <w:lang w:val="fr-FR"/>
              </w:rPr>
            </w:pPr>
            <w:r w:rsidRPr="00925BE9">
              <w:rPr>
                <w:lang w:val="fr-FR"/>
              </w:rPr>
              <w:t>ITU-T SG2, SA WG1, SA WG2, ETSI-EMTEL, GSMA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4FDCB" w14:textId="77777777" w:rsidR="00E308B2" w:rsidRPr="00925BE9" w:rsidRDefault="00E308B2" w:rsidP="00AC5BAF">
            <w:pPr>
              <w:pStyle w:val="TAL"/>
              <w:rPr>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92718" w14:textId="77777777" w:rsidR="00E308B2" w:rsidRDefault="00E308B2" w:rsidP="00AC5BAF">
            <w:pPr>
              <w:pStyle w:val="TAL"/>
              <w:rPr>
                <w:sz w:val="24"/>
                <w:szCs w:val="24"/>
              </w:rPr>
            </w:pPr>
            <w:r>
              <w:t>LS173-Att1-TD1101.pdf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D8F1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78194" w14:textId="77777777" w:rsidR="00E308B2" w:rsidRDefault="00E308B2" w:rsidP="00AC5BAF">
            <w:pPr>
              <w:pStyle w:val="TAL"/>
              <w:rPr>
                <w:sz w:val="24"/>
                <w:szCs w:val="24"/>
              </w:rPr>
            </w:pPr>
            <w:r>
              <w:t>Noted</w:t>
            </w:r>
          </w:p>
        </w:tc>
      </w:tr>
      <w:tr w:rsidR="00E308B2" w14:paraId="3340D3A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07021" w14:textId="77777777" w:rsidR="00E308B2" w:rsidRDefault="00E308B2" w:rsidP="00AC5BAF">
            <w:pPr>
              <w:pStyle w:val="TAL"/>
            </w:pPr>
            <w:r>
              <w:t>S2-2406845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A851E" w14:textId="77777777" w:rsidR="00E308B2" w:rsidRDefault="00E308B2" w:rsidP="00AC5BAF">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1B5A7" w14:textId="77777777" w:rsidR="00E308B2" w:rsidRDefault="00E308B2" w:rsidP="00AC5BAF">
            <w:pPr>
              <w:pStyle w:val="TAL"/>
            </w:pPr>
            <w:r>
              <w:t>LS from SA WG4: Reply LS on the MBS broadcast service continuity and MBS session identification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294C5" w14:textId="77777777" w:rsidR="00E308B2" w:rsidRDefault="00E308B2" w:rsidP="00AC5BAF">
            <w:pPr>
              <w:pStyle w:val="TAL"/>
            </w:pPr>
            <w:r>
              <w:t>S4-241257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21FE2"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E0488" w14:textId="77777777" w:rsidR="00E308B2" w:rsidRDefault="00E308B2" w:rsidP="00AC5BAF">
            <w:pPr>
              <w:pStyle w:val="TAL"/>
            </w:pPr>
            <w:r>
              <w:t>RAN WG3,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0B0AC" w14:textId="77777777" w:rsidR="00E308B2" w:rsidRDefault="00E308B2" w:rsidP="00AC5BAF">
            <w:pPr>
              <w:pStyle w:val="TAL"/>
            </w:pPr>
            <w:r>
              <w:t>S4-241255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6731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A8443" w14:textId="77777777" w:rsidR="00E308B2" w:rsidRDefault="00E308B2" w:rsidP="00AC5BAF">
            <w:pPr>
              <w:pStyle w:val="TAL"/>
              <w:rPr>
                <w:sz w:val="24"/>
                <w:szCs w:val="24"/>
              </w:rPr>
            </w:pPr>
            <w:r>
              <w:t>Noted</w:t>
            </w:r>
          </w:p>
        </w:tc>
      </w:tr>
      <w:tr w:rsidR="00E308B2" w14:paraId="668825B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5B624" w14:textId="77777777" w:rsidR="00E308B2" w:rsidRDefault="00E308B2" w:rsidP="00AC5BAF">
            <w:pPr>
              <w:pStyle w:val="TAL"/>
            </w:pPr>
            <w:r>
              <w:t>S2-2406846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96D8D"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C9856" w14:textId="77777777" w:rsidR="00E308B2" w:rsidRDefault="00E308B2" w:rsidP="00AC5BAF">
            <w:pPr>
              <w:pStyle w:val="TAL"/>
            </w:pPr>
            <w:r>
              <w:t>LS from SA WG6: LS on Clarification related to Internal 5G Core information expose to trusted 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CD41C" w14:textId="77777777" w:rsidR="00E308B2" w:rsidRDefault="00E308B2" w:rsidP="00AC5BAF">
            <w:pPr>
              <w:pStyle w:val="TAL"/>
            </w:pPr>
            <w:r>
              <w:t>S6-242714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23135" w14:textId="77777777" w:rsidR="00E308B2" w:rsidRDefault="00E308B2" w:rsidP="00AC5BAF">
            <w:pPr>
              <w:pStyle w:val="TAL"/>
            </w:pPr>
            <w:r>
              <w:t>SA WG2, 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67B9E" w14:textId="77777777" w:rsidR="00E308B2" w:rsidRDefault="00E308B2" w:rsidP="00AC5BAF">
            <w:pPr>
              <w:pStyle w:val="TAL"/>
            </w:pPr>
            <w:r>
              <w:t>CT WG3, 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1538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E816A" w14:textId="77777777" w:rsidR="00E308B2" w:rsidRDefault="00E308B2" w:rsidP="00AC5BAF">
            <w:pPr>
              <w:pStyle w:val="TAL"/>
              <w:rPr>
                <w:sz w:val="24"/>
                <w:szCs w:val="24"/>
              </w:rPr>
            </w:pPr>
            <w:r>
              <w:t>S2-2406877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7A6D5" w14:textId="77777777" w:rsidR="00E308B2" w:rsidRDefault="00E308B2" w:rsidP="00AC5BAF">
            <w:pPr>
              <w:pStyle w:val="TAL"/>
            </w:pPr>
            <w:r>
              <w:t>Replied to</w:t>
            </w:r>
          </w:p>
        </w:tc>
      </w:tr>
      <w:tr w:rsidR="00E308B2" w14:paraId="2033CE4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C1D3A" w14:textId="77777777" w:rsidR="00E308B2" w:rsidRDefault="00E308B2" w:rsidP="00AC5BAF">
            <w:pPr>
              <w:pStyle w:val="TAL"/>
            </w:pPr>
            <w:r>
              <w:lastRenderedPageBreak/>
              <w:t>S2-2406847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9E694"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F918F" w14:textId="77777777" w:rsidR="00E308B2" w:rsidRDefault="00E308B2" w:rsidP="00AC5BAF">
            <w:pPr>
              <w:pStyle w:val="TAL"/>
            </w:pPr>
            <w:r>
              <w:t>LS from SA WG6: Reply LS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FF3F7" w14:textId="77777777" w:rsidR="00E308B2" w:rsidRDefault="00E308B2" w:rsidP="00AC5BAF">
            <w:pPr>
              <w:pStyle w:val="TAL"/>
            </w:pPr>
            <w:r>
              <w:t>S6-242733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F1C7A"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454AE" w14:textId="77777777" w:rsidR="00E308B2" w:rsidRDefault="00E308B2" w:rsidP="00AC5BAF">
            <w:pPr>
              <w:pStyle w:val="TAL"/>
            </w:pPr>
            <w:r>
              <w:t>CT WG4, CT WG3, SA WG3,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1615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F2C8E"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D0C0C" w14:textId="77777777" w:rsidR="00E308B2" w:rsidRDefault="00E308B2" w:rsidP="00AC5BAF">
            <w:pPr>
              <w:pStyle w:val="TAL"/>
              <w:rPr>
                <w:sz w:val="24"/>
                <w:szCs w:val="24"/>
              </w:rPr>
            </w:pPr>
            <w:r>
              <w:t>Noted</w:t>
            </w:r>
          </w:p>
        </w:tc>
      </w:tr>
      <w:tr w:rsidR="00E308B2" w14:paraId="1556A98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D29D2" w14:textId="77777777" w:rsidR="00E308B2" w:rsidRDefault="00E308B2" w:rsidP="00AC5BAF">
            <w:pPr>
              <w:pStyle w:val="TAL"/>
            </w:pPr>
            <w:r>
              <w:t>S2-2406848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A47B0"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D0214" w14:textId="77777777" w:rsidR="00E308B2" w:rsidRDefault="00E308B2" w:rsidP="00AC5BAF">
            <w:pPr>
              <w:pStyle w:val="TAL"/>
            </w:pPr>
            <w:r>
              <w:t>LS from SA WG6: Reply LS on request clarification on mobile metaverse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59CA0" w14:textId="77777777" w:rsidR="00E308B2" w:rsidRDefault="00E308B2" w:rsidP="00AC5BAF">
            <w:pPr>
              <w:pStyle w:val="TAL"/>
            </w:pPr>
            <w:r>
              <w:t>S6-242734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6540E" w14:textId="77777777" w:rsidR="00E308B2" w:rsidRDefault="00E308B2" w:rsidP="00AC5BAF">
            <w:pPr>
              <w:pStyle w:val="TAL"/>
            </w:pPr>
            <w:r>
              <w:t>SA WG1, 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38430" w14:textId="77777777" w:rsidR="00E308B2" w:rsidRDefault="00E308B2" w:rsidP="00AC5BAF">
            <w:pPr>
              <w:pStyle w:val="TAL"/>
            </w:pPr>
            <w:r>
              <w:t>SA WG4,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2FCE2" w14:textId="77777777" w:rsidR="00E308B2" w:rsidRDefault="00E308B2" w:rsidP="00AC5BAF">
            <w:pPr>
              <w:pStyle w:val="TAL"/>
            </w:pPr>
            <w:r>
              <w:t>S6-242715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C1C9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22A1E" w14:textId="77777777" w:rsidR="00E308B2" w:rsidRDefault="00E308B2" w:rsidP="00AC5BAF">
            <w:pPr>
              <w:pStyle w:val="TAL"/>
              <w:rPr>
                <w:sz w:val="24"/>
                <w:szCs w:val="24"/>
              </w:rPr>
            </w:pPr>
            <w:r>
              <w:t>Noted</w:t>
            </w:r>
          </w:p>
        </w:tc>
      </w:tr>
      <w:tr w:rsidR="00E308B2" w14:paraId="7E667EE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15CDB" w14:textId="77777777" w:rsidR="00E308B2" w:rsidRDefault="00E308B2" w:rsidP="00AC5BAF">
            <w:pPr>
              <w:pStyle w:val="TAL"/>
            </w:pPr>
            <w:r>
              <w:t>S2-2406849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410BC" w14:textId="77777777" w:rsidR="00E308B2" w:rsidRDefault="00E308B2" w:rsidP="00AC5BAF">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2A13C" w14:textId="77777777" w:rsidR="00E308B2" w:rsidRDefault="00E308B2" w:rsidP="00AC5BAF">
            <w:pPr>
              <w:pStyle w:val="TAL"/>
            </w:pPr>
            <w:r>
              <w:t>LS from SA WG4: LS Reply on Clarification related to NR RedCap UE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069B0" w14:textId="77777777" w:rsidR="00E308B2" w:rsidRDefault="00E308B2" w:rsidP="00AC5BAF">
            <w:pPr>
              <w:pStyle w:val="TAL"/>
            </w:pPr>
            <w:r>
              <w:t>S4-241205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37E8D" w14:textId="77777777" w:rsidR="00E308B2" w:rsidRDefault="00E308B2" w:rsidP="00AC5BAF">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A9334"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E23A2" w14:textId="77777777" w:rsidR="00E308B2" w:rsidRDefault="00E308B2" w:rsidP="00AC5BAF">
            <w:pPr>
              <w:pStyle w:val="TAL"/>
            </w:pPr>
            <w:r>
              <w:t>S4-241256 (CR0029 to TS 26.502)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9CD5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7C4D1" w14:textId="77777777" w:rsidR="00E308B2" w:rsidRDefault="00E308B2" w:rsidP="00AC5BAF">
            <w:pPr>
              <w:pStyle w:val="TAL"/>
              <w:rPr>
                <w:sz w:val="24"/>
                <w:szCs w:val="24"/>
              </w:rPr>
            </w:pPr>
            <w:r>
              <w:t>Noted</w:t>
            </w:r>
          </w:p>
        </w:tc>
      </w:tr>
      <w:tr w:rsidR="00E308B2" w14:paraId="3E120C6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07E13" w14:textId="77777777" w:rsidR="00E308B2" w:rsidRDefault="00E308B2" w:rsidP="00AC5BAF">
            <w:pPr>
              <w:pStyle w:val="TAL"/>
            </w:pPr>
            <w:r>
              <w:t>S2-2406850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1846F" w14:textId="77777777" w:rsidR="00E308B2" w:rsidRDefault="00E308B2" w:rsidP="00AC5BAF">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24E85" w14:textId="77777777" w:rsidR="00E308B2" w:rsidRDefault="00E308B2" w:rsidP="00AC5BAF">
            <w:pPr>
              <w:pStyle w:val="TAL"/>
            </w:pPr>
            <w:r>
              <w:t>LS from SA WG4: LS Reply to SA WG2 LS on Application-Layer FEC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B26FF" w14:textId="77777777" w:rsidR="00E308B2" w:rsidRDefault="00E308B2" w:rsidP="00AC5BAF">
            <w:pPr>
              <w:pStyle w:val="TAL"/>
            </w:pPr>
            <w:r>
              <w:t>S4-241368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3E6F2"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F9161" w14:textId="77777777" w:rsidR="00E308B2" w:rsidRDefault="00E308B2" w:rsidP="00AC5BAF">
            <w:pPr>
              <w:pStyle w:val="TAL"/>
            </w:pPr>
            <w:r>
              <w:t>RAN WG2, 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90A4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D4AE5"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F1700" w14:textId="77777777" w:rsidR="00E308B2" w:rsidRDefault="00E308B2" w:rsidP="00AC5BAF">
            <w:pPr>
              <w:pStyle w:val="TAL"/>
              <w:rPr>
                <w:sz w:val="24"/>
                <w:szCs w:val="24"/>
              </w:rPr>
            </w:pPr>
            <w:r>
              <w:t>Postponed</w:t>
            </w:r>
          </w:p>
        </w:tc>
      </w:tr>
      <w:tr w:rsidR="00E308B2" w14:paraId="499A300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1B39D" w14:textId="77777777" w:rsidR="00E308B2" w:rsidRDefault="00E308B2" w:rsidP="00AC5BAF">
            <w:pPr>
              <w:pStyle w:val="TAL"/>
            </w:pPr>
            <w:r>
              <w:t>S2-2406851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467BA" w14:textId="77777777" w:rsidR="00E308B2" w:rsidRDefault="00E308B2" w:rsidP="00AC5BAF">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C0E4E" w14:textId="77777777" w:rsidR="00E308B2" w:rsidRDefault="00E308B2" w:rsidP="00AC5BAF">
            <w:pPr>
              <w:pStyle w:val="TAL"/>
            </w:pPr>
            <w:r>
              <w:t>LS from SA WG4: LS Reply on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DA7F7" w14:textId="77777777" w:rsidR="00E308B2" w:rsidRDefault="00E308B2" w:rsidP="00AC5BAF">
            <w:pPr>
              <w:pStyle w:val="TAL"/>
            </w:pPr>
            <w:r>
              <w:t>S4-241370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1A2A4"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96DB5" w14:textId="77777777" w:rsidR="00E308B2" w:rsidRDefault="00E308B2" w:rsidP="00AC5BAF">
            <w:pPr>
              <w:pStyle w:val="TAL"/>
            </w:pPr>
            <w:r>
              <w:t>RAN WG2, 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2839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FBCC1"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92416" w14:textId="77777777" w:rsidR="00E308B2" w:rsidRDefault="00E308B2" w:rsidP="00AC5BAF">
            <w:pPr>
              <w:pStyle w:val="TAL"/>
              <w:rPr>
                <w:sz w:val="24"/>
                <w:szCs w:val="24"/>
              </w:rPr>
            </w:pPr>
            <w:r>
              <w:t>Postponed</w:t>
            </w:r>
          </w:p>
        </w:tc>
      </w:tr>
      <w:tr w:rsidR="00E308B2" w14:paraId="5F29518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0E2FE" w14:textId="77777777" w:rsidR="00E308B2" w:rsidRDefault="00E308B2" w:rsidP="00AC5BAF">
            <w:pPr>
              <w:pStyle w:val="TAL"/>
            </w:pPr>
            <w:r>
              <w:t>S2-2406852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1066F"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0BA33" w14:textId="77777777" w:rsidR="00E308B2" w:rsidRDefault="00E308B2" w:rsidP="00AC5BAF">
            <w:pPr>
              <w:pStyle w:val="TAL"/>
            </w:pPr>
            <w:r>
              <w:t>LS from RAN WG2: Reply LS on Application-Layer FEC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40340" w14:textId="77777777" w:rsidR="00E308B2" w:rsidRDefault="00E308B2" w:rsidP="00AC5BAF">
            <w:pPr>
              <w:pStyle w:val="TAL"/>
            </w:pPr>
            <w:r>
              <w:t>R2-2405781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DAE74"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A69E2" w14:textId="77777777" w:rsidR="00E308B2" w:rsidRDefault="00E308B2" w:rsidP="00AC5BAF">
            <w:pPr>
              <w:pStyle w:val="TAL"/>
            </w:pPr>
            <w:r>
              <w:t>SA WG4, 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D09D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EADE8"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27759" w14:textId="77777777" w:rsidR="00E308B2" w:rsidRDefault="00E308B2" w:rsidP="00AC5BAF">
            <w:pPr>
              <w:pStyle w:val="TAL"/>
              <w:rPr>
                <w:sz w:val="24"/>
                <w:szCs w:val="24"/>
              </w:rPr>
            </w:pPr>
            <w:r>
              <w:t>Postponed</w:t>
            </w:r>
          </w:p>
        </w:tc>
      </w:tr>
      <w:tr w:rsidR="00E308B2" w14:paraId="496EEF9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A34E3" w14:textId="77777777" w:rsidR="00E308B2" w:rsidRDefault="00E308B2" w:rsidP="00AC5BAF">
            <w:pPr>
              <w:pStyle w:val="TAL"/>
            </w:pPr>
            <w:r>
              <w:t>S2-2406853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BB7D1"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78E1E" w14:textId="77777777" w:rsidR="00E308B2" w:rsidRDefault="00E308B2" w:rsidP="00AC5BAF">
            <w:pPr>
              <w:pStyle w:val="TAL"/>
            </w:pPr>
            <w:r>
              <w:t>LS from RAN WG2: LS on multi-modality awareness at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3C96C" w14:textId="77777777" w:rsidR="00E308B2" w:rsidRDefault="00E308B2" w:rsidP="00AC5BAF">
            <w:pPr>
              <w:pStyle w:val="TAL"/>
            </w:pPr>
            <w:r>
              <w:t>R2-2405782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31ABD"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58AB7" w14:textId="77777777" w:rsidR="00E308B2" w:rsidRDefault="00E308B2" w:rsidP="00AC5BAF">
            <w:pPr>
              <w:pStyle w:val="TAL"/>
            </w:pPr>
            <w:r>
              <w:t>SA WG4, 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7885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54C6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05E50" w14:textId="77777777" w:rsidR="00E308B2" w:rsidRDefault="00E308B2" w:rsidP="00AC5BAF">
            <w:pPr>
              <w:pStyle w:val="TAL"/>
              <w:rPr>
                <w:sz w:val="24"/>
                <w:szCs w:val="24"/>
              </w:rPr>
            </w:pPr>
            <w:r>
              <w:t>Postponed</w:t>
            </w:r>
          </w:p>
        </w:tc>
      </w:tr>
      <w:tr w:rsidR="00E308B2" w14:paraId="1C3C2AB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9529C" w14:textId="77777777" w:rsidR="00E308B2" w:rsidRDefault="00E308B2" w:rsidP="00AC5BAF">
            <w:pPr>
              <w:pStyle w:val="TAL"/>
            </w:pPr>
            <w:r>
              <w:t>S2-2406854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308B4"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1E004" w14:textId="77777777" w:rsidR="00E308B2" w:rsidRDefault="00E308B2" w:rsidP="00AC5BAF">
            <w:pPr>
              <w:pStyle w:val="TAL"/>
            </w:pPr>
            <w:r>
              <w:t>LS from SA WG3: Reply LS on the condition for provisioning of the ePDG identity to the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BF8C1" w14:textId="77777777" w:rsidR="00E308B2" w:rsidRDefault="00E308B2" w:rsidP="00AC5BAF">
            <w:pPr>
              <w:pStyle w:val="TAL"/>
            </w:pPr>
            <w:r>
              <w:t>S3-242369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2F555"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A82F6"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F0356" w14:textId="77777777" w:rsidR="00E308B2" w:rsidRDefault="00E308B2" w:rsidP="00AC5BAF">
            <w:pPr>
              <w:pStyle w:val="TAL"/>
            </w:pPr>
            <w:r>
              <w:t>S3-242368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FF0A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F2A08" w14:textId="77777777" w:rsidR="00E308B2" w:rsidRDefault="00E308B2" w:rsidP="00AC5BAF">
            <w:pPr>
              <w:pStyle w:val="TAL"/>
              <w:rPr>
                <w:sz w:val="24"/>
                <w:szCs w:val="24"/>
              </w:rPr>
            </w:pPr>
            <w:r>
              <w:t>Noted</w:t>
            </w:r>
          </w:p>
        </w:tc>
      </w:tr>
      <w:tr w:rsidR="00E308B2" w14:paraId="530CA83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F2544" w14:textId="77777777" w:rsidR="00E308B2" w:rsidRDefault="00E308B2" w:rsidP="00AC5BAF">
            <w:pPr>
              <w:pStyle w:val="TAL"/>
            </w:pPr>
            <w:r>
              <w:t>S2-2406855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56E6E"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A4BCD" w14:textId="77777777" w:rsidR="00E308B2" w:rsidRDefault="00E308B2" w:rsidP="00AC5BAF">
            <w:pPr>
              <w:pStyle w:val="TAL"/>
            </w:pPr>
            <w:r>
              <w:t>LS from SA WG3: Reply-LS on clarifications on consent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AC926" w14:textId="77777777" w:rsidR="00E308B2" w:rsidRDefault="00E308B2" w:rsidP="00AC5BAF">
            <w:pPr>
              <w:pStyle w:val="TAL"/>
            </w:pPr>
            <w:r>
              <w:t>S3-242374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369D5" w14:textId="77777777" w:rsidR="00E308B2" w:rsidRDefault="00E308B2" w:rsidP="00AC5BAF">
            <w:pPr>
              <w:pStyle w:val="TAL"/>
            </w:pPr>
            <w: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FDE9B" w14:textId="77777777" w:rsidR="00E308B2" w:rsidRDefault="00E308B2" w:rsidP="00AC5BAF">
            <w:pPr>
              <w:pStyle w:val="TAL"/>
            </w:pPr>
            <w:r>
              <w:t>CT WG4, CT WG3, SA WG6,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BAC1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4ADC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BFF43" w14:textId="77777777" w:rsidR="00E308B2" w:rsidRDefault="00E308B2" w:rsidP="00AC5BAF">
            <w:pPr>
              <w:pStyle w:val="TAL"/>
              <w:rPr>
                <w:sz w:val="24"/>
                <w:szCs w:val="24"/>
              </w:rPr>
            </w:pPr>
            <w:r>
              <w:t>Noted</w:t>
            </w:r>
          </w:p>
        </w:tc>
      </w:tr>
      <w:tr w:rsidR="00E308B2" w14:paraId="7078B63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E685A" w14:textId="77777777" w:rsidR="00E308B2" w:rsidRDefault="00E308B2" w:rsidP="00AC5BAF">
            <w:pPr>
              <w:pStyle w:val="TAL"/>
            </w:pPr>
            <w:r>
              <w:t>S2-2406856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60FC7"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7F8EC" w14:textId="77777777" w:rsidR="00E308B2" w:rsidRDefault="00E308B2" w:rsidP="00AC5BAF">
            <w:pPr>
              <w:pStyle w:val="TAL"/>
            </w:pPr>
            <w:r>
              <w:t>LS from SA WG3: Reply LS on limited MSISDN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52EFC" w14:textId="77777777" w:rsidR="00E308B2" w:rsidRDefault="00E308B2" w:rsidP="00AC5BAF">
            <w:pPr>
              <w:pStyle w:val="TAL"/>
            </w:pPr>
            <w:r>
              <w:t>S3-242375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83B54"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8E187" w14:textId="77777777" w:rsidR="00E308B2" w:rsidRPr="00925BE9" w:rsidRDefault="00E308B2" w:rsidP="00AC5BAF">
            <w:pPr>
              <w:pStyle w:val="TAL"/>
              <w:rPr>
                <w:lang w:val="fr-FR"/>
              </w:rPr>
            </w:pPr>
            <w:r w:rsidRPr="00925BE9">
              <w:rPr>
                <w:lang w:val="fr-FR"/>
              </w:rPr>
              <w:t>TSG SA, CT WG3,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0D3FC" w14:textId="77777777" w:rsidR="00E308B2" w:rsidRPr="00925BE9" w:rsidRDefault="00E308B2" w:rsidP="00AC5BAF">
            <w:pPr>
              <w:pStyle w:val="TAL"/>
              <w:rPr>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11927" w14:textId="77777777" w:rsidR="00E308B2" w:rsidRPr="00925BE9" w:rsidRDefault="00E308B2" w:rsidP="00AC5BAF">
            <w:pPr>
              <w:pStyle w:val="TAL"/>
              <w:rPr>
                <w:sz w:val="20"/>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EC642" w14:textId="77777777" w:rsidR="00E308B2" w:rsidRDefault="00E308B2" w:rsidP="00AC5BAF">
            <w:pPr>
              <w:pStyle w:val="TAL"/>
              <w:rPr>
                <w:sz w:val="24"/>
                <w:szCs w:val="24"/>
              </w:rPr>
            </w:pPr>
            <w:r>
              <w:t>Noted</w:t>
            </w:r>
          </w:p>
        </w:tc>
      </w:tr>
      <w:tr w:rsidR="00E308B2" w14:paraId="5C49F3D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260B9" w14:textId="77777777" w:rsidR="00E308B2" w:rsidRDefault="00E308B2" w:rsidP="00AC5BAF">
            <w:pPr>
              <w:pStyle w:val="TAL"/>
            </w:pPr>
            <w:r>
              <w:t>S2-2406857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57AD7"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65794" w14:textId="77777777" w:rsidR="00E308B2" w:rsidRDefault="00E308B2" w:rsidP="00AC5BAF">
            <w:pPr>
              <w:pStyle w:val="TAL"/>
            </w:pPr>
            <w:r>
              <w:t>LS from SA WG3: Reply LS on LI considerations for TR 33.757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AC1ED" w14:textId="77777777" w:rsidR="00E308B2" w:rsidRDefault="00E308B2" w:rsidP="00AC5BAF">
            <w:pPr>
              <w:pStyle w:val="TAL"/>
            </w:pPr>
            <w:r>
              <w:t>S3-242376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E7000" w14:textId="77777777" w:rsidR="00E308B2" w:rsidRDefault="00E308B2" w:rsidP="00AC5BAF">
            <w:pPr>
              <w:pStyle w:val="TAL"/>
            </w:pPr>
            <w: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B6DBE"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DDF4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B64B0"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268C5" w14:textId="77777777" w:rsidR="00E308B2" w:rsidRDefault="00E308B2" w:rsidP="00AC5BAF">
            <w:pPr>
              <w:pStyle w:val="TAL"/>
              <w:rPr>
                <w:sz w:val="24"/>
                <w:szCs w:val="24"/>
              </w:rPr>
            </w:pPr>
            <w:r>
              <w:t>Noted</w:t>
            </w:r>
          </w:p>
        </w:tc>
      </w:tr>
      <w:tr w:rsidR="00E308B2" w14:paraId="0060BF5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CEB6F" w14:textId="77777777" w:rsidR="00E308B2" w:rsidRDefault="00E308B2" w:rsidP="00AC5BAF">
            <w:pPr>
              <w:pStyle w:val="TAL"/>
            </w:pPr>
            <w:r>
              <w:t>S2-2406858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0B0C2"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9B522" w14:textId="77777777" w:rsidR="00E308B2" w:rsidRDefault="00E308B2" w:rsidP="00AC5BAF">
            <w:pPr>
              <w:pStyle w:val="TAL"/>
            </w:pPr>
            <w:r>
              <w:t>LS from SA WG3: Reply LS on Clarification related to reliable location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684BC" w14:textId="77777777" w:rsidR="00E308B2" w:rsidRDefault="00E308B2" w:rsidP="00AC5BAF">
            <w:pPr>
              <w:pStyle w:val="TAL"/>
            </w:pPr>
            <w:r>
              <w:t>S3-242379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F00A7"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8F72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DC5D7"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BB7ED"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BD9D6" w14:textId="77777777" w:rsidR="00E308B2" w:rsidRDefault="00E308B2" w:rsidP="00AC5BAF">
            <w:pPr>
              <w:pStyle w:val="TAL"/>
              <w:rPr>
                <w:sz w:val="24"/>
                <w:szCs w:val="24"/>
              </w:rPr>
            </w:pPr>
            <w:r>
              <w:t>Postponed</w:t>
            </w:r>
          </w:p>
        </w:tc>
      </w:tr>
      <w:tr w:rsidR="00E308B2" w14:paraId="5C5806D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80800" w14:textId="77777777" w:rsidR="00E308B2" w:rsidRDefault="00E308B2" w:rsidP="00AC5BAF">
            <w:pPr>
              <w:pStyle w:val="TAL"/>
            </w:pPr>
            <w:r>
              <w:t>S2-2406859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7BAB9"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3216E" w14:textId="77777777" w:rsidR="00E308B2" w:rsidRDefault="00E308B2" w:rsidP="00AC5BAF">
            <w:pPr>
              <w:pStyle w:val="TAL"/>
            </w:pPr>
            <w:r>
              <w:t>LS from SA WG3: Reply LS on identifications of 5G ProSe End UEs for 5G ProSe UE-to-UE relay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65D4A" w14:textId="77777777" w:rsidR="00E308B2" w:rsidRDefault="00E308B2" w:rsidP="00AC5BAF">
            <w:pPr>
              <w:pStyle w:val="TAL"/>
            </w:pPr>
            <w:r>
              <w:t>S3-242404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5C21D" w14:textId="77777777" w:rsidR="00E308B2" w:rsidRDefault="00E308B2" w:rsidP="00AC5BAF">
            <w:pPr>
              <w:pStyle w:val="TAL"/>
            </w:pPr>
            <w:r>
              <w:t>CT WG1,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4B164"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647E2" w14:textId="77777777" w:rsidR="00E308B2" w:rsidRDefault="00E308B2" w:rsidP="00AC5BAF">
            <w:pPr>
              <w:pStyle w:val="TAL"/>
              <w:rPr>
                <w:sz w:val="24"/>
                <w:szCs w:val="24"/>
              </w:rPr>
            </w:pPr>
            <w:r>
              <w:t>S3-242403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07AE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8970F" w14:textId="77777777" w:rsidR="00E308B2" w:rsidRDefault="00E308B2" w:rsidP="00AC5BAF">
            <w:pPr>
              <w:pStyle w:val="TAL"/>
              <w:rPr>
                <w:sz w:val="24"/>
                <w:szCs w:val="24"/>
              </w:rPr>
            </w:pPr>
            <w:r>
              <w:t>Noted</w:t>
            </w:r>
          </w:p>
        </w:tc>
      </w:tr>
      <w:tr w:rsidR="00E308B2" w14:paraId="3288A3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C6C7C" w14:textId="77777777" w:rsidR="00E308B2" w:rsidRDefault="00E308B2" w:rsidP="00AC5BAF">
            <w:pPr>
              <w:pStyle w:val="TAL"/>
            </w:pPr>
            <w:r>
              <w:t>S2-2406860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A91DC"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A8354" w14:textId="77777777" w:rsidR="00E308B2" w:rsidRDefault="00E308B2" w:rsidP="00AC5BAF">
            <w:pPr>
              <w:pStyle w:val="TAL"/>
            </w:pPr>
            <w:r>
              <w:t>LS from SA WG3: Reply LS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D289F" w14:textId="77777777" w:rsidR="00E308B2" w:rsidRDefault="00E308B2" w:rsidP="00AC5BAF">
            <w:pPr>
              <w:pStyle w:val="TAL"/>
            </w:pPr>
            <w:r>
              <w:t>S3-242620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C464F" w14:textId="77777777" w:rsidR="00E308B2" w:rsidRDefault="00E308B2" w:rsidP="00AC5BAF">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229ED" w14:textId="77777777" w:rsidR="00E308B2" w:rsidRDefault="00E308B2" w:rsidP="00AC5BAF">
            <w:pPr>
              <w:pStyle w:val="TAL"/>
            </w:pPr>
            <w:r>
              <w:t>CT WG4, CT WG3, SA WG6,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F5226" w14:textId="77777777" w:rsidR="00E308B2" w:rsidRDefault="00E308B2" w:rsidP="00AC5BAF">
            <w:pPr>
              <w:pStyle w:val="TAL"/>
            </w:pPr>
            <w:r>
              <w:t>S3-242621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F489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1431D" w14:textId="77777777" w:rsidR="00E308B2" w:rsidRDefault="00E308B2" w:rsidP="00AC5BAF">
            <w:pPr>
              <w:pStyle w:val="TAL"/>
              <w:rPr>
                <w:sz w:val="24"/>
                <w:szCs w:val="24"/>
              </w:rPr>
            </w:pPr>
            <w:r>
              <w:t>Noted</w:t>
            </w:r>
          </w:p>
        </w:tc>
      </w:tr>
      <w:tr w:rsidR="00E308B2" w14:paraId="5325061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34C9E" w14:textId="77777777" w:rsidR="00E308B2" w:rsidRDefault="00E308B2" w:rsidP="00AC5BAF">
            <w:pPr>
              <w:pStyle w:val="TAL"/>
            </w:pPr>
            <w:r>
              <w:t>S2-2406861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F1B13"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E5AEE" w14:textId="77777777" w:rsidR="00E308B2" w:rsidRDefault="00E308B2" w:rsidP="00AC5BAF">
            <w:pPr>
              <w:pStyle w:val="TAL"/>
            </w:pPr>
            <w:r>
              <w:t>LS from RAN WG3: Response LS on Restoration of N3mb Failure for MBS Broadcast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32AB0" w14:textId="77777777" w:rsidR="00E308B2" w:rsidRDefault="00E308B2" w:rsidP="00AC5BAF">
            <w:pPr>
              <w:pStyle w:val="TAL"/>
            </w:pPr>
            <w:r>
              <w:t>R3-243888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96DB1"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1EB48"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BE3AD" w14:textId="77777777" w:rsidR="00E308B2" w:rsidRDefault="00E308B2" w:rsidP="00AC5BAF">
            <w:pPr>
              <w:pStyle w:val="TAL"/>
            </w:pPr>
            <w:r>
              <w:t>R3-243887, R3-243829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A385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15ACC" w14:textId="77777777" w:rsidR="00E308B2" w:rsidRDefault="00E308B2" w:rsidP="00AC5BAF">
            <w:pPr>
              <w:pStyle w:val="TAL"/>
              <w:rPr>
                <w:sz w:val="24"/>
                <w:szCs w:val="24"/>
              </w:rPr>
            </w:pPr>
            <w:r>
              <w:t>Noted</w:t>
            </w:r>
          </w:p>
        </w:tc>
      </w:tr>
      <w:tr w:rsidR="00E308B2" w14:paraId="462FEF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8AE13" w14:textId="77777777" w:rsidR="00E308B2" w:rsidRDefault="00E308B2" w:rsidP="00AC5BAF">
            <w:pPr>
              <w:pStyle w:val="TAL"/>
            </w:pPr>
            <w:r>
              <w:t>S2-2406862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AEE70"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A08DD" w14:textId="77777777" w:rsidR="00E308B2" w:rsidRDefault="00E308B2" w:rsidP="00AC5BAF">
            <w:pPr>
              <w:pStyle w:val="TAL"/>
            </w:pPr>
            <w:r>
              <w:t>LS from RAN WG3: Reply LS on MDT for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2FFBF" w14:textId="77777777" w:rsidR="00E308B2" w:rsidRDefault="00E308B2" w:rsidP="00AC5BAF">
            <w:pPr>
              <w:pStyle w:val="TAL"/>
            </w:pPr>
            <w:r>
              <w:t>R3-243892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A06CC"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393BB" w14:textId="77777777" w:rsidR="00E308B2" w:rsidRDefault="00E308B2" w:rsidP="00AC5BAF">
            <w:pPr>
              <w:pStyle w:val="TAL"/>
            </w:pPr>
            <w:r>
              <w:t>SA WG2, 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73BAF" w14:textId="77777777" w:rsidR="00E308B2" w:rsidRDefault="00E308B2" w:rsidP="00AC5BAF">
            <w:pPr>
              <w:pStyle w:val="TAL"/>
            </w:pPr>
            <w:r>
              <w:t>R3-243889, R3-243890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97EB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01485" w14:textId="77777777" w:rsidR="00E308B2" w:rsidRDefault="00E308B2" w:rsidP="00AC5BAF">
            <w:pPr>
              <w:pStyle w:val="TAL"/>
              <w:rPr>
                <w:sz w:val="24"/>
                <w:szCs w:val="24"/>
              </w:rPr>
            </w:pPr>
            <w:r>
              <w:t>Noted</w:t>
            </w:r>
          </w:p>
        </w:tc>
      </w:tr>
      <w:tr w:rsidR="00E308B2" w14:paraId="6BD015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23DBC" w14:textId="77777777" w:rsidR="00E308B2" w:rsidRDefault="00E308B2" w:rsidP="00AC5BAF">
            <w:pPr>
              <w:pStyle w:val="TAL"/>
            </w:pPr>
            <w:r>
              <w:lastRenderedPageBreak/>
              <w:t>S2-2406863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73428"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8BAB9" w14:textId="77777777" w:rsidR="00E308B2" w:rsidRDefault="00E308B2" w:rsidP="00AC5BAF">
            <w:pPr>
              <w:pStyle w:val="TAL"/>
            </w:pPr>
            <w:r>
              <w:t>LS from RAN WG3: LS on Indicating Emergency Service Support over 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01D08" w14:textId="77777777" w:rsidR="00E308B2" w:rsidRDefault="00E308B2" w:rsidP="00AC5BAF">
            <w:pPr>
              <w:pStyle w:val="TAL"/>
            </w:pPr>
            <w:r>
              <w:t>R3-243933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67CDF"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13CF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DCF2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05D03"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D1A20" w14:textId="77777777" w:rsidR="00E308B2" w:rsidRDefault="00E308B2" w:rsidP="00AC5BAF">
            <w:pPr>
              <w:pStyle w:val="TAL"/>
              <w:rPr>
                <w:sz w:val="24"/>
                <w:szCs w:val="24"/>
              </w:rPr>
            </w:pPr>
            <w:r>
              <w:t>Postponed</w:t>
            </w:r>
          </w:p>
        </w:tc>
      </w:tr>
      <w:tr w:rsidR="00E308B2" w14:paraId="7C11785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4A49F" w14:textId="77777777" w:rsidR="00E308B2" w:rsidRDefault="00E308B2" w:rsidP="00AC5BAF">
            <w:pPr>
              <w:pStyle w:val="TAL"/>
            </w:pPr>
            <w:r>
              <w:t>S2-2406864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C24AD"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7F48A" w14:textId="77777777" w:rsidR="00E308B2" w:rsidRDefault="00E308B2" w:rsidP="00AC5BAF">
            <w:pPr>
              <w:pStyle w:val="TAL"/>
            </w:pPr>
            <w:r>
              <w:t>LS from RAN WG3: Reply LS to SA WG5 on improved KPIs involving end-to-end data volume transfer time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D16FF" w14:textId="77777777" w:rsidR="00E308B2" w:rsidRDefault="00E308B2" w:rsidP="00AC5BAF">
            <w:pPr>
              <w:pStyle w:val="TAL"/>
            </w:pPr>
            <w:r>
              <w:t>R3-243941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7E557" w14:textId="77777777" w:rsidR="00E308B2" w:rsidRDefault="00E308B2" w:rsidP="00AC5BAF">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616FE" w14:textId="77777777" w:rsidR="00E308B2" w:rsidRDefault="00E308B2" w:rsidP="00AC5BAF">
            <w:pPr>
              <w:pStyle w:val="TAL"/>
            </w:pPr>
            <w:r>
              <w:t>RAN WG2, CT WG4, CT WG3,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CE6B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AD4AA"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D58B8" w14:textId="77777777" w:rsidR="00E308B2" w:rsidRDefault="00E308B2" w:rsidP="00AC5BAF">
            <w:pPr>
              <w:pStyle w:val="TAL"/>
              <w:rPr>
                <w:sz w:val="24"/>
                <w:szCs w:val="24"/>
              </w:rPr>
            </w:pPr>
            <w:r>
              <w:t>Noted</w:t>
            </w:r>
          </w:p>
        </w:tc>
      </w:tr>
      <w:tr w:rsidR="00E308B2" w14:paraId="3EB5140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17D5D" w14:textId="77777777" w:rsidR="00E308B2" w:rsidRDefault="00E308B2" w:rsidP="00AC5BAF">
            <w:pPr>
              <w:pStyle w:val="TAL"/>
            </w:pPr>
            <w:r>
              <w:t>S2-2406865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32CA0"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40024" w14:textId="77777777" w:rsidR="00E308B2" w:rsidRDefault="00E308B2" w:rsidP="00AC5BAF">
            <w:pPr>
              <w:pStyle w:val="TAL"/>
            </w:pPr>
            <w:r>
              <w:t>LS from RAN WG3: Reply LS on Support of Regenerative-based Satellite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65566" w14:textId="77777777" w:rsidR="00E308B2" w:rsidRDefault="00E308B2" w:rsidP="00AC5BAF">
            <w:pPr>
              <w:pStyle w:val="TAL"/>
            </w:pPr>
            <w:r>
              <w:t>R3-243954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6E83E"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88997"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30B1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D7C20"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FB164" w14:textId="77777777" w:rsidR="00E308B2" w:rsidRDefault="00E308B2" w:rsidP="00AC5BAF">
            <w:pPr>
              <w:pStyle w:val="TAL"/>
              <w:rPr>
                <w:sz w:val="24"/>
                <w:szCs w:val="24"/>
              </w:rPr>
            </w:pPr>
            <w:r>
              <w:t>Postponed</w:t>
            </w:r>
          </w:p>
        </w:tc>
      </w:tr>
      <w:tr w:rsidR="00E308B2" w14:paraId="045B678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E546B" w14:textId="77777777" w:rsidR="00E308B2" w:rsidRDefault="00E308B2" w:rsidP="00AC5BAF">
            <w:pPr>
              <w:pStyle w:val="TAL"/>
            </w:pPr>
            <w:r>
              <w:t>S2-2406866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95AB8"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A3A7A" w14:textId="77777777" w:rsidR="00E308B2" w:rsidRDefault="00E308B2" w:rsidP="00AC5BAF">
            <w:pPr>
              <w:pStyle w:val="TAL"/>
            </w:pPr>
            <w:r>
              <w:t>LS from RAN WG3: Reply LS on security of IP transport over satellite transport links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26143" w14:textId="77777777" w:rsidR="00E308B2" w:rsidRDefault="00E308B2" w:rsidP="00AC5BAF">
            <w:pPr>
              <w:pStyle w:val="TAL"/>
            </w:pPr>
            <w:r>
              <w:t>R3-243955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A4CCA" w14:textId="77777777" w:rsidR="00E308B2" w:rsidRDefault="00E308B2" w:rsidP="00AC5BAF">
            <w:pPr>
              <w:pStyle w:val="TAL"/>
            </w:pPr>
            <w:r>
              <w:t>SA WG2, 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0A83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12C3B"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A9166"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8D837" w14:textId="77777777" w:rsidR="00E308B2" w:rsidRDefault="00E308B2" w:rsidP="00AC5BAF">
            <w:pPr>
              <w:pStyle w:val="TAL"/>
              <w:rPr>
                <w:sz w:val="24"/>
                <w:szCs w:val="24"/>
              </w:rPr>
            </w:pPr>
            <w:r>
              <w:t>Postponed</w:t>
            </w:r>
          </w:p>
        </w:tc>
      </w:tr>
      <w:tr w:rsidR="00E308B2" w14:paraId="031ED8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EC28A" w14:textId="77777777" w:rsidR="00E308B2" w:rsidRDefault="00E308B2" w:rsidP="00AC5BAF">
            <w:pPr>
              <w:pStyle w:val="TAL"/>
            </w:pPr>
            <w:r>
              <w:t>S2-2406867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9F995"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88D9C" w14:textId="77777777" w:rsidR="00E308B2" w:rsidRDefault="00E308B2" w:rsidP="00AC5BAF">
            <w:pPr>
              <w:pStyle w:val="TAL"/>
            </w:pPr>
            <w:r>
              <w:t>LS from RAN WG3: Response LS on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D9AA1" w14:textId="77777777" w:rsidR="00E308B2" w:rsidRDefault="00E308B2" w:rsidP="00AC5BAF">
            <w:pPr>
              <w:pStyle w:val="TAL"/>
            </w:pPr>
            <w:r>
              <w:t>R3-243958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1CDC3"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F58F3" w14:textId="77777777" w:rsidR="00E308B2" w:rsidRDefault="00E308B2" w:rsidP="00AC5BAF">
            <w:pPr>
              <w:pStyle w:val="TAL"/>
            </w:pPr>
            <w:r>
              <w:t>RAN WG2, 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45B7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4A68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4CCBB" w14:textId="77777777" w:rsidR="00E308B2" w:rsidRDefault="00E308B2" w:rsidP="00AC5BAF">
            <w:pPr>
              <w:pStyle w:val="TAL"/>
              <w:rPr>
                <w:sz w:val="24"/>
                <w:szCs w:val="24"/>
              </w:rPr>
            </w:pPr>
            <w:r>
              <w:t>Postponed</w:t>
            </w:r>
          </w:p>
        </w:tc>
      </w:tr>
      <w:tr w:rsidR="00E308B2" w14:paraId="00179B9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25994" w14:textId="77777777" w:rsidR="00E308B2" w:rsidRDefault="00E308B2" w:rsidP="00AC5BAF">
            <w:pPr>
              <w:pStyle w:val="TAL"/>
            </w:pPr>
            <w:r>
              <w:t>S2-2406868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361E4"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F35D5" w14:textId="77777777" w:rsidR="00E308B2" w:rsidRDefault="00E308B2" w:rsidP="00AC5BAF">
            <w:pPr>
              <w:pStyle w:val="TAL"/>
            </w:pPr>
            <w:r>
              <w:t>LS from RAN WG3: Reply LS on FS_VMR_Ph2 solution impacts to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0E33A" w14:textId="77777777" w:rsidR="00E308B2" w:rsidRDefault="00E308B2" w:rsidP="00AC5BAF">
            <w:pPr>
              <w:pStyle w:val="TAL"/>
            </w:pPr>
            <w:r>
              <w:t>R3-243961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A006A"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E9BE7"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FCC0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20918"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3C98A" w14:textId="77777777" w:rsidR="00E308B2" w:rsidRDefault="00E308B2" w:rsidP="00AC5BAF">
            <w:pPr>
              <w:pStyle w:val="TAL"/>
              <w:rPr>
                <w:sz w:val="24"/>
                <w:szCs w:val="24"/>
              </w:rPr>
            </w:pPr>
            <w:r>
              <w:t>Noted</w:t>
            </w:r>
          </w:p>
        </w:tc>
      </w:tr>
      <w:tr w:rsidR="00E308B2" w14:paraId="2D36342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884EA" w14:textId="77777777" w:rsidR="00E308B2" w:rsidRDefault="00E308B2" w:rsidP="00AC5BAF">
            <w:pPr>
              <w:pStyle w:val="TAL"/>
            </w:pPr>
            <w:r>
              <w:t>S2-2406869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FBA0F"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1A9A4" w14:textId="77777777" w:rsidR="00E308B2" w:rsidRDefault="00E308B2" w:rsidP="00AC5BAF">
            <w:pPr>
              <w:pStyle w:val="TAL"/>
            </w:pPr>
            <w:r>
              <w:t>LS from SA WG6: Reply LS on clarifications on consent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5CA67" w14:textId="77777777" w:rsidR="00E308B2" w:rsidRDefault="00E308B2" w:rsidP="00AC5BAF">
            <w:pPr>
              <w:pStyle w:val="TAL"/>
            </w:pPr>
            <w:r>
              <w:t>S6-242504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29261" w14:textId="77777777" w:rsidR="00E308B2" w:rsidRDefault="00E308B2" w:rsidP="00AC5BAF">
            <w:pPr>
              <w:pStyle w:val="TAL"/>
            </w:pPr>
            <w: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67F96" w14:textId="77777777" w:rsidR="00E308B2" w:rsidRDefault="00E308B2" w:rsidP="00AC5BAF">
            <w:pPr>
              <w:pStyle w:val="TAL"/>
            </w:pPr>
            <w:r>
              <w:t>CT WG3, CT WG4, SA WG3,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969F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42093"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25F13" w14:textId="77777777" w:rsidR="00E308B2" w:rsidRDefault="00E308B2" w:rsidP="00AC5BAF">
            <w:pPr>
              <w:pStyle w:val="TAL"/>
              <w:rPr>
                <w:sz w:val="24"/>
                <w:szCs w:val="24"/>
              </w:rPr>
            </w:pPr>
            <w:r>
              <w:t>Noted</w:t>
            </w:r>
          </w:p>
        </w:tc>
      </w:tr>
      <w:tr w:rsidR="00E308B2" w14:paraId="184A3D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C2E6A" w14:textId="77777777" w:rsidR="00E308B2" w:rsidRDefault="00E308B2" w:rsidP="00AC5BAF">
            <w:pPr>
              <w:pStyle w:val="TAL"/>
            </w:pPr>
            <w:r>
              <w:t>S2-2406870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D555A"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0240F" w14:textId="77777777" w:rsidR="00E308B2" w:rsidRDefault="00E308B2" w:rsidP="00AC5BAF">
            <w:pPr>
              <w:pStyle w:val="TAL"/>
            </w:pPr>
            <w:r>
              <w:t>LS from SA WG6: LS on SA WG6 new work item proposal for MMTel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3F611" w14:textId="77777777" w:rsidR="00E308B2" w:rsidRDefault="00E308B2" w:rsidP="00AC5BAF">
            <w:pPr>
              <w:pStyle w:val="TAL"/>
            </w:pPr>
            <w:r>
              <w:t>S6-242737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3C0DE"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AF00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844B7" w14:textId="77777777" w:rsidR="00E308B2" w:rsidRDefault="00E308B2" w:rsidP="00AC5BAF">
            <w:pPr>
              <w:pStyle w:val="TAL"/>
              <w:rPr>
                <w:sz w:val="24"/>
                <w:szCs w:val="24"/>
              </w:rPr>
            </w:pPr>
            <w:r>
              <w:t>S6-242710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1157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07EB8" w14:textId="77777777" w:rsidR="00E308B2" w:rsidRDefault="00E308B2" w:rsidP="00AC5BAF">
            <w:pPr>
              <w:pStyle w:val="TAL"/>
              <w:rPr>
                <w:sz w:val="24"/>
                <w:szCs w:val="24"/>
              </w:rPr>
            </w:pPr>
            <w:r>
              <w:t>Postponed</w:t>
            </w:r>
          </w:p>
        </w:tc>
      </w:tr>
      <w:tr w:rsidR="00E308B2" w14:paraId="713AC0F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AE270" w14:textId="77777777" w:rsidR="00E308B2" w:rsidRDefault="00E308B2" w:rsidP="00AC5BAF">
            <w:pPr>
              <w:pStyle w:val="TAL"/>
            </w:pPr>
            <w:r>
              <w:t>S2-2406871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DCF2F"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21884" w14:textId="77777777" w:rsidR="00E308B2" w:rsidRDefault="00E308B2" w:rsidP="00AC5BAF">
            <w:pPr>
              <w:pStyle w:val="TAL"/>
            </w:pPr>
            <w:r>
              <w:t>LS from SA WG6: LS reply on updated AECC Publications for Future Connected Vehicle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33CA5" w14:textId="77777777" w:rsidR="00E308B2" w:rsidRDefault="00E308B2" w:rsidP="00AC5BAF">
            <w:pPr>
              <w:pStyle w:val="TAL"/>
            </w:pPr>
            <w:r>
              <w:t>S6-242764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A64BB" w14:textId="77777777" w:rsidR="00E308B2" w:rsidRDefault="00E308B2" w:rsidP="00AC5BAF">
            <w:pPr>
              <w:pStyle w:val="TAL"/>
            </w:pPr>
            <w: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704CC" w14:textId="77777777" w:rsidR="00E308B2" w:rsidRPr="00925BE9" w:rsidRDefault="00E308B2" w:rsidP="00AC5BAF">
            <w:pPr>
              <w:pStyle w:val="TAL"/>
              <w:rPr>
                <w:lang w:val="fr-FR"/>
              </w:rPr>
            </w:pPr>
            <w:r w:rsidRPr="00925BE9">
              <w:rPr>
                <w:lang w:val="fr-FR"/>
              </w:rPr>
              <w:t>SA WG1, SA WG2, 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FB5B0" w14:textId="77777777" w:rsidR="00E308B2" w:rsidRPr="00925BE9" w:rsidRDefault="00E308B2" w:rsidP="00AC5BAF">
            <w:pPr>
              <w:pStyle w:val="TAL"/>
              <w:rPr>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A07E3" w14:textId="77777777" w:rsidR="00E308B2" w:rsidRPr="00925BE9" w:rsidRDefault="00E308B2" w:rsidP="00AC5BAF">
            <w:pPr>
              <w:pStyle w:val="TAL"/>
              <w:rPr>
                <w:sz w:val="20"/>
                <w:lang w:val="fr-FR"/>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D7F55" w14:textId="77777777" w:rsidR="00E308B2" w:rsidRDefault="00E308B2" w:rsidP="00AC5BAF">
            <w:pPr>
              <w:pStyle w:val="TAL"/>
              <w:rPr>
                <w:sz w:val="24"/>
                <w:szCs w:val="24"/>
              </w:rPr>
            </w:pPr>
            <w:r>
              <w:t>Noted</w:t>
            </w:r>
          </w:p>
        </w:tc>
      </w:tr>
      <w:tr w:rsidR="00E308B2" w14:paraId="1DC543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A6CF8" w14:textId="77777777" w:rsidR="00E308B2" w:rsidRDefault="00E308B2" w:rsidP="00AC5BAF">
            <w:pPr>
              <w:pStyle w:val="TAL"/>
            </w:pPr>
            <w:r>
              <w:t>S2-2406872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355D1" w14:textId="77777777" w:rsidR="00E308B2" w:rsidRDefault="00E308B2" w:rsidP="00AC5BAF">
            <w:pPr>
              <w:pStyle w:val="TAL"/>
            </w:pPr>
            <w: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FDFCE" w14:textId="77777777" w:rsidR="00E308B2" w:rsidRDefault="00E308B2" w:rsidP="00AC5BAF">
            <w:pPr>
              <w:pStyle w:val="TAL"/>
            </w:pPr>
            <w:r>
              <w:t>LS from RAN WG1: Reply LS on data collection to enable ML model training and inference in 5GC for Direct AI/ML based positioning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9DA78" w14:textId="77777777" w:rsidR="00E308B2" w:rsidRDefault="00E308B2" w:rsidP="00AC5BAF">
            <w:pPr>
              <w:pStyle w:val="TAL"/>
            </w:pPr>
            <w:r>
              <w:t>R1-2405578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F185E"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6A1D8" w14:textId="77777777" w:rsidR="00E308B2" w:rsidRDefault="00E308B2" w:rsidP="00AC5BAF">
            <w:pPr>
              <w:pStyle w:val="TAL"/>
            </w:pPr>
            <w:r>
              <w:t>RAN WG2, 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BB13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9507B"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17AE9" w14:textId="77777777" w:rsidR="00E308B2" w:rsidRDefault="00E308B2" w:rsidP="00AC5BAF">
            <w:pPr>
              <w:pStyle w:val="TAL"/>
              <w:rPr>
                <w:sz w:val="24"/>
                <w:szCs w:val="24"/>
              </w:rPr>
            </w:pPr>
            <w:r>
              <w:t>Postponed</w:t>
            </w:r>
          </w:p>
        </w:tc>
      </w:tr>
      <w:tr w:rsidR="00E308B2" w14:paraId="3C8236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D97B7" w14:textId="77777777" w:rsidR="00E308B2" w:rsidRDefault="00E308B2" w:rsidP="00AC5BAF">
            <w:pPr>
              <w:pStyle w:val="TAL"/>
            </w:pPr>
            <w:r>
              <w:t>S2-2406873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226F1"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CAEC3" w14:textId="77777777" w:rsidR="00E308B2" w:rsidRDefault="00E308B2" w:rsidP="00AC5BAF">
            <w:pPr>
              <w:pStyle w:val="TAL"/>
            </w:pPr>
            <w:r>
              <w:t>LS from RAN WG2: Reply LS to SA WG2 on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9460E" w14:textId="77777777" w:rsidR="00E308B2" w:rsidRDefault="00E308B2" w:rsidP="00AC5BAF">
            <w:pPr>
              <w:pStyle w:val="TAL"/>
            </w:pPr>
            <w:r>
              <w:t>R2-2405779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1716A" w14:textId="77777777" w:rsidR="00E308B2" w:rsidRDefault="00E308B2" w:rsidP="00AC5BAF">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89952" w14:textId="77777777" w:rsidR="00E308B2" w:rsidRDefault="00E308B2" w:rsidP="00AC5BAF">
            <w:pPr>
              <w:pStyle w:val="TAL"/>
            </w:pPr>
            <w:r>
              <w:t>RAN WG3, 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E9FE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94BD5"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EFCBA" w14:textId="77777777" w:rsidR="00E308B2" w:rsidRDefault="00E308B2" w:rsidP="00AC5BAF">
            <w:pPr>
              <w:pStyle w:val="TAL"/>
              <w:rPr>
                <w:sz w:val="24"/>
                <w:szCs w:val="24"/>
              </w:rPr>
            </w:pPr>
            <w:r>
              <w:t>Postponed</w:t>
            </w:r>
          </w:p>
        </w:tc>
      </w:tr>
    </w:tbl>
    <w:p w14:paraId="6A82D7C6" w14:textId="77777777" w:rsidR="00E308B2" w:rsidRDefault="00E308B2" w:rsidP="00E308B2">
      <w:pPr>
        <w:rPr>
          <w:rFonts w:eastAsia="Times New Roman"/>
        </w:rPr>
      </w:pPr>
      <w:r>
        <w:rPr>
          <w:rFonts w:eastAsia="Times New Roman"/>
        </w:rPr>
        <w:br/>
        <w:t>81 Entries</w:t>
      </w:r>
    </w:p>
    <w:p w14:paraId="389CBC6B" w14:textId="77777777" w:rsidR="00E308B2" w:rsidRDefault="00E308B2" w:rsidP="00E308B2">
      <w:pPr>
        <w:pStyle w:val="Heading1"/>
        <w:rPr>
          <w:rFonts w:eastAsiaTheme="minorEastAsia"/>
        </w:rPr>
      </w:pPr>
      <w:bookmarkStart w:id="164" w:name="_Toc177620716"/>
      <w:r>
        <w:rPr>
          <w:b/>
        </w:rPr>
        <w:lastRenderedPageBreak/>
        <w:t>C.2</w:t>
      </w:r>
      <w:r>
        <w:rPr>
          <w:b/>
        </w:rPr>
        <w:tab/>
        <w:t>Approved Outgoing liaison statements</w:t>
      </w:r>
      <w:bookmarkEnd w:id="164"/>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99"/>
        <w:gridCol w:w="6150"/>
        <w:gridCol w:w="1775"/>
        <w:gridCol w:w="1602"/>
        <w:gridCol w:w="2148"/>
        <w:gridCol w:w="1625"/>
        <w:gridCol w:w="801"/>
      </w:tblGrid>
      <w:tr w:rsidR="00E308B2" w14:paraId="1E62D988" w14:textId="77777777" w:rsidTr="00AC5BAF">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FF52784" w14:textId="77777777" w:rsidR="00E308B2" w:rsidRDefault="00E308B2" w:rsidP="00AC5BAF">
            <w:pPr>
              <w:pStyle w:val="TAH"/>
            </w:pPr>
            <w: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AF9DA35" w14:textId="77777777" w:rsidR="00E308B2" w:rsidRDefault="00E308B2" w:rsidP="00AC5BAF">
            <w:pPr>
              <w:pStyle w:val="TAH"/>
            </w:pPr>
            <w: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E34E26B" w14:textId="77777777" w:rsidR="00E308B2" w:rsidRDefault="00E308B2" w:rsidP="00AC5BAF">
            <w:pPr>
              <w:pStyle w:val="TAH"/>
            </w:pPr>
            <w: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DDF016E" w14:textId="77777777" w:rsidR="00E308B2" w:rsidRDefault="00E308B2" w:rsidP="00AC5BAF">
            <w:pPr>
              <w:pStyle w:val="TAH"/>
            </w:pPr>
            <w:r>
              <w:t>CC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F46BBA4" w14:textId="77777777" w:rsidR="00E308B2" w:rsidRDefault="00E308B2" w:rsidP="00AC5BAF">
            <w:pPr>
              <w:pStyle w:val="TAH"/>
            </w:pPr>
            <w:r>
              <w:t>Attachments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79964E2" w14:textId="77777777" w:rsidR="00E308B2" w:rsidRDefault="00E308B2" w:rsidP="00AC5BAF">
            <w:pPr>
              <w:pStyle w:val="TAH"/>
            </w:pPr>
            <w:r>
              <w:t>Reply to 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2C017EF" w14:textId="77777777" w:rsidR="00E308B2" w:rsidRDefault="00E308B2" w:rsidP="00AC5BAF">
            <w:pPr>
              <w:pStyle w:val="TAH"/>
            </w:pPr>
            <w:r>
              <w:t>Status</w:t>
            </w:r>
          </w:p>
        </w:tc>
      </w:tr>
      <w:tr w:rsidR="00E308B2" w14:paraId="31587CD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0089B" w14:textId="77777777" w:rsidR="00E308B2" w:rsidRDefault="00E308B2" w:rsidP="00AC5BAF">
            <w:pPr>
              <w:pStyle w:val="TAL"/>
            </w:pPr>
            <w:r>
              <w:t>S2-2406888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6F6C1" w14:textId="77777777" w:rsidR="00E308B2" w:rsidRDefault="00E308B2" w:rsidP="00AC5BAF">
            <w:pPr>
              <w:pStyle w:val="TAL"/>
            </w:pPr>
            <w:r>
              <w:t>Reply LS on ECS Configuration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518C9" w14:textId="77777777" w:rsidR="00E308B2" w:rsidRDefault="00E308B2" w:rsidP="00AC5BAF">
            <w:pPr>
              <w:pStyle w:val="TAL"/>
            </w:pPr>
            <w:r>
              <w:t>CT WG1,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4CC95" w14:textId="77777777" w:rsidR="00E308B2" w:rsidRDefault="00E308B2" w:rsidP="00AC5BAF">
            <w:pPr>
              <w:pStyle w:val="TAL"/>
            </w:pPr>
            <w:r>
              <w:t>SA WG3, CT WG3, 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949B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EE127" w14:textId="77777777" w:rsidR="00E308B2" w:rsidRDefault="00E308B2" w:rsidP="00AC5BAF">
            <w:pPr>
              <w:pStyle w:val="TAL"/>
              <w:rPr>
                <w:sz w:val="24"/>
                <w:szCs w:val="24"/>
              </w:rPr>
            </w:pPr>
            <w:r>
              <w:t>S2-2405857 (C1-242674)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07AEC" w14:textId="77777777" w:rsidR="00E308B2" w:rsidRDefault="00E308B2" w:rsidP="00AC5BAF">
            <w:pPr>
              <w:pStyle w:val="TAL"/>
            </w:pPr>
            <w:r>
              <w:t>Approved</w:t>
            </w:r>
          </w:p>
        </w:tc>
      </w:tr>
      <w:tr w:rsidR="00E308B2" w14:paraId="1E37B83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9F410" w14:textId="77777777" w:rsidR="00E308B2" w:rsidRDefault="00E308B2" w:rsidP="00AC5BAF">
            <w:pPr>
              <w:pStyle w:val="TAL"/>
            </w:pPr>
            <w:r>
              <w:t>S2-2406945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4C6E1" w14:textId="77777777" w:rsidR="00E308B2" w:rsidRDefault="00E308B2" w:rsidP="00AC5BAF">
            <w:pPr>
              <w:pStyle w:val="TAL"/>
            </w:pPr>
            <w:r>
              <w:t>LS on Indicating the support of slice based N3IWF/TNGF selection from the UE to the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E8101" w14:textId="77777777" w:rsidR="00E308B2" w:rsidRDefault="00E308B2" w:rsidP="00AC5BAF">
            <w:pPr>
              <w:pStyle w:val="TAL"/>
            </w:pPr>
            <w:r>
              <w:t>CT WG1, 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7BFFA"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CD800" w14:textId="77777777" w:rsidR="00E308B2" w:rsidRDefault="00E308B2" w:rsidP="00AC5BAF">
            <w:pPr>
              <w:pStyle w:val="TAL"/>
            </w:pPr>
            <w:r>
              <w:t>S2-2406944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74D58" w14:textId="77777777" w:rsidR="00E308B2" w:rsidRDefault="00E308B2" w:rsidP="00AC5BAF">
            <w:pPr>
              <w:pStyle w:val="TAL"/>
            </w:pPr>
            <w:r>
              <w:t>S2-2405859 (C1-242934)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EFE8A" w14:textId="77777777" w:rsidR="00E308B2" w:rsidRDefault="00E308B2" w:rsidP="00AC5BAF">
            <w:pPr>
              <w:pStyle w:val="TAL"/>
            </w:pPr>
            <w:r>
              <w:t>Approved</w:t>
            </w:r>
          </w:p>
        </w:tc>
      </w:tr>
      <w:tr w:rsidR="00E308B2" w14:paraId="2E4214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400A2" w14:textId="77777777" w:rsidR="00E308B2" w:rsidRDefault="00E308B2" w:rsidP="00AC5BAF">
            <w:pPr>
              <w:pStyle w:val="TAL"/>
            </w:pPr>
            <w:r>
              <w:t>S2-2407141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92615" w14:textId="77777777" w:rsidR="00E308B2" w:rsidRDefault="00E308B2" w:rsidP="00AC5BAF">
            <w:pPr>
              <w:pStyle w:val="TAL"/>
            </w:pPr>
            <w:r>
              <w:t>Reply LS on GPSI and Application Layer ID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6EEA9" w14:textId="77777777" w:rsidR="00E308B2" w:rsidRDefault="00E308B2" w:rsidP="00AC5BAF">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EACF9"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EB5A9" w14:textId="77777777" w:rsidR="00E308B2" w:rsidRDefault="00E308B2" w:rsidP="00AC5BAF">
            <w:pPr>
              <w:pStyle w:val="TAL"/>
            </w:pPr>
            <w:r>
              <w:t>23.502 CR#4812 (S2-2407091)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BC8C4" w14:textId="77777777" w:rsidR="00E308B2" w:rsidRDefault="00E308B2" w:rsidP="00AC5BAF">
            <w:pPr>
              <w:pStyle w:val="TAL"/>
            </w:pPr>
            <w:r>
              <w:t>S2-2405863 (C3-242616)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20621" w14:textId="77777777" w:rsidR="00E308B2" w:rsidRDefault="00E308B2" w:rsidP="00AC5BAF">
            <w:pPr>
              <w:pStyle w:val="TAL"/>
            </w:pPr>
            <w:r>
              <w:t>Approved</w:t>
            </w:r>
          </w:p>
        </w:tc>
      </w:tr>
      <w:tr w:rsidR="00E308B2" w14:paraId="79AAE9F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4DD22" w14:textId="77777777" w:rsidR="00E308B2" w:rsidRDefault="00E308B2" w:rsidP="00AC5BAF">
            <w:pPr>
              <w:pStyle w:val="TAL"/>
            </w:pPr>
            <w:r>
              <w:t>S2-2407156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420F6" w14:textId="77777777" w:rsidR="00E308B2" w:rsidRDefault="00E308B2" w:rsidP="00AC5BAF">
            <w:pPr>
              <w:pStyle w:val="TAL"/>
            </w:pPr>
            <w:r>
              <w:t>Reply LS on Clarification related to NR RedCap UE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185BD" w14:textId="77777777" w:rsidR="00E308B2" w:rsidRDefault="00E308B2" w:rsidP="00AC5BAF">
            <w:pPr>
              <w:pStyle w:val="TAL"/>
            </w:pPr>
            <w:r>
              <w:t>CT WG3, 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46D9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E0498" w14:textId="77777777" w:rsidR="00E308B2" w:rsidRDefault="00E308B2" w:rsidP="00AC5BAF">
            <w:pPr>
              <w:pStyle w:val="TAL"/>
              <w:rPr>
                <w:sz w:val="24"/>
                <w:szCs w:val="24"/>
              </w:rPr>
            </w:pPr>
            <w:r>
              <w:t>23.247 CR#0370 (S2-2406917)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2E58E" w14:textId="77777777" w:rsidR="00E308B2" w:rsidRDefault="00E308B2" w:rsidP="00AC5BAF">
            <w:pPr>
              <w:pStyle w:val="TAL"/>
            </w:pPr>
            <w:r>
              <w:t>S2-2405864 (C3-242623)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D441C" w14:textId="77777777" w:rsidR="00E308B2" w:rsidRDefault="00E308B2" w:rsidP="00AC5BAF">
            <w:pPr>
              <w:pStyle w:val="TAL"/>
            </w:pPr>
            <w:r>
              <w:t>Approved</w:t>
            </w:r>
          </w:p>
        </w:tc>
      </w:tr>
      <w:tr w:rsidR="00E308B2" w14:paraId="4117D8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EBC6A" w14:textId="77777777" w:rsidR="00E308B2" w:rsidRDefault="00E308B2" w:rsidP="00AC5BAF">
            <w:pPr>
              <w:pStyle w:val="TAL"/>
            </w:pPr>
            <w:r>
              <w:t>S2-2407158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F08F1" w14:textId="77777777" w:rsidR="00E308B2" w:rsidRDefault="00E308B2" w:rsidP="00AC5BAF">
            <w:pPr>
              <w:pStyle w:val="TAL"/>
            </w:pPr>
            <w:r>
              <w:t>Reply LS on Restoration of N3mb Failure for MBS broadcast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70EF9" w14:textId="77777777" w:rsidR="00E308B2" w:rsidRDefault="00E308B2" w:rsidP="00AC5BAF">
            <w:pPr>
              <w:pStyle w:val="TAL"/>
            </w:pPr>
            <w:r>
              <w:t>CT WG4, 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61F0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12EB4" w14:textId="77777777" w:rsidR="00E308B2" w:rsidRDefault="00E308B2" w:rsidP="00AC5BAF">
            <w:pPr>
              <w:pStyle w:val="TAL"/>
              <w:rPr>
                <w:sz w:val="24"/>
                <w:szCs w:val="24"/>
              </w:rPr>
            </w:pPr>
            <w:r>
              <w:t>TS 23.247 CR#0369 (S2-2406952)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97D17" w14:textId="77777777" w:rsidR="00E308B2" w:rsidRDefault="00E308B2" w:rsidP="00AC5BAF">
            <w:pPr>
              <w:pStyle w:val="TAL"/>
            </w:pPr>
            <w:r>
              <w:t>S2-2405865 (C4-241366)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0C30D" w14:textId="77777777" w:rsidR="00E308B2" w:rsidRDefault="00E308B2" w:rsidP="00AC5BAF">
            <w:pPr>
              <w:pStyle w:val="TAL"/>
            </w:pPr>
            <w:r>
              <w:t>Approved</w:t>
            </w:r>
          </w:p>
        </w:tc>
      </w:tr>
      <w:tr w:rsidR="00E308B2" w14:paraId="3109C67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940FB" w14:textId="77777777" w:rsidR="00E308B2" w:rsidRDefault="00E308B2" w:rsidP="00AC5BAF">
            <w:pPr>
              <w:pStyle w:val="TAL"/>
            </w:pPr>
            <w:r>
              <w:t>S2-2407207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EAAF5" w14:textId="77777777" w:rsidR="00E308B2" w:rsidRDefault="00E308B2" w:rsidP="00AC5BAF">
            <w:pPr>
              <w:pStyle w:val="TAL"/>
            </w:pPr>
            <w:r>
              <w:t>LS on security considerations for 5G ProSe multi-hop relays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167AC"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3164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9EDF2"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A1C13"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409D4" w14:textId="77777777" w:rsidR="00E308B2" w:rsidRDefault="00E308B2" w:rsidP="00AC5BAF">
            <w:pPr>
              <w:pStyle w:val="TAL"/>
              <w:rPr>
                <w:sz w:val="24"/>
                <w:szCs w:val="24"/>
              </w:rPr>
            </w:pPr>
            <w:r>
              <w:t>Approved</w:t>
            </w:r>
          </w:p>
        </w:tc>
      </w:tr>
      <w:tr w:rsidR="00E308B2" w14:paraId="67F3CC5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04CED" w14:textId="77777777" w:rsidR="00E308B2" w:rsidRDefault="00E308B2" w:rsidP="00AC5BAF">
            <w:pPr>
              <w:pStyle w:val="TAL"/>
            </w:pPr>
            <w:r>
              <w:t>S2-2407219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3FDB0" w14:textId="77777777" w:rsidR="00E308B2" w:rsidRDefault="00E308B2" w:rsidP="00AC5BAF">
            <w:pPr>
              <w:pStyle w:val="TAL"/>
            </w:pPr>
            <w:r>
              <w:t>LS on Clarifications related to User Identities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7F766" w14:textId="77777777" w:rsidR="00E308B2" w:rsidRDefault="00E308B2" w:rsidP="00AC5BAF">
            <w:pPr>
              <w:pStyle w:val="TAL"/>
            </w:pPr>
            <w: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AA8D8"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C476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CFC3C"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56941" w14:textId="77777777" w:rsidR="00E308B2" w:rsidRDefault="00E308B2" w:rsidP="00AC5BAF">
            <w:pPr>
              <w:pStyle w:val="TAL"/>
              <w:rPr>
                <w:sz w:val="24"/>
                <w:szCs w:val="24"/>
              </w:rPr>
            </w:pPr>
            <w:r>
              <w:t>Approved</w:t>
            </w:r>
          </w:p>
        </w:tc>
      </w:tr>
      <w:tr w:rsidR="00E308B2" w14:paraId="7DA8237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2E479" w14:textId="77777777" w:rsidR="00E308B2" w:rsidRDefault="00E308B2" w:rsidP="00AC5BAF">
            <w:pPr>
              <w:pStyle w:val="TAL"/>
            </w:pPr>
            <w:r>
              <w:t>S2-2407231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3B8A5" w14:textId="77777777" w:rsidR="00E308B2" w:rsidRDefault="00E308B2" w:rsidP="00AC5BAF">
            <w:pPr>
              <w:pStyle w:val="TAL"/>
            </w:pPr>
            <w:r>
              <w:t>[DRAFT] LS on Clarification of requirements for Ambient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F5EBE" w14:textId="77777777" w:rsidR="00E308B2" w:rsidRPr="00925BE9" w:rsidRDefault="00E308B2" w:rsidP="00AC5BAF">
            <w:pPr>
              <w:pStyle w:val="TAL"/>
              <w:rPr>
                <w:lang w:val="fr-FR"/>
              </w:rPr>
            </w:pPr>
            <w:r w:rsidRPr="00925BE9">
              <w:rPr>
                <w:lang w:val="fr-FR"/>
              </w:rPr>
              <w:t>SA WG1, RAN WG1, 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27FD5" w14:textId="77777777" w:rsidR="00E308B2" w:rsidRDefault="00E308B2" w:rsidP="00AC5BAF">
            <w:pPr>
              <w:pStyle w:val="TAL"/>
            </w:pPr>
            <w:r>
              <w:t>RAN WG2, 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EDBE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81339"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662C7" w14:textId="77777777" w:rsidR="00E308B2" w:rsidRDefault="00E308B2" w:rsidP="00AC5BAF">
            <w:pPr>
              <w:pStyle w:val="TAL"/>
              <w:rPr>
                <w:sz w:val="24"/>
                <w:szCs w:val="24"/>
              </w:rPr>
            </w:pPr>
            <w:r>
              <w:t>Approved</w:t>
            </w:r>
          </w:p>
        </w:tc>
      </w:tr>
      <w:tr w:rsidR="00E308B2" w14:paraId="5AEEB39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473E7" w14:textId="77777777" w:rsidR="00E308B2" w:rsidRDefault="00E308B2" w:rsidP="00AC5BAF">
            <w:pPr>
              <w:pStyle w:val="TAL"/>
            </w:pPr>
            <w:r>
              <w:t>S2-2407234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F3444" w14:textId="77777777" w:rsidR="00E308B2" w:rsidRDefault="00E308B2" w:rsidP="00AC5BAF">
            <w:pPr>
              <w:pStyle w:val="TAL"/>
            </w:pPr>
            <w:r>
              <w:t>LS Reply on Alternative S-NSSAI related Policy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4FC41" w14:textId="77777777" w:rsidR="00E308B2" w:rsidRDefault="00E308B2" w:rsidP="00AC5BAF">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E248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B2901" w14:textId="77777777" w:rsidR="00E308B2" w:rsidRDefault="00E308B2" w:rsidP="00AC5BAF">
            <w:pPr>
              <w:pStyle w:val="TAL"/>
              <w:rPr>
                <w:sz w:val="24"/>
                <w:szCs w:val="24"/>
              </w:rPr>
            </w:pPr>
            <w:r>
              <w:t>TS 23.503 CR 1285 (S2-2407233)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0D16C" w14:textId="77777777" w:rsidR="00E308B2" w:rsidRDefault="00E308B2" w:rsidP="00AC5BAF">
            <w:pPr>
              <w:pStyle w:val="TAL"/>
            </w:pPr>
            <w:r>
              <w:t>S2-2405845 (C3-241301)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EEFB5" w14:textId="77777777" w:rsidR="00E308B2" w:rsidRDefault="00E308B2" w:rsidP="00AC5BAF">
            <w:pPr>
              <w:pStyle w:val="TAL"/>
            </w:pPr>
            <w:r>
              <w:t>Approved</w:t>
            </w:r>
          </w:p>
        </w:tc>
      </w:tr>
      <w:tr w:rsidR="00E308B2" w14:paraId="5A7DDF8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BA017" w14:textId="77777777" w:rsidR="00E308B2" w:rsidRDefault="00E308B2" w:rsidP="00AC5BAF">
            <w:pPr>
              <w:pStyle w:val="TAL"/>
            </w:pPr>
            <w:r>
              <w:t>S2-2407236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940BC" w14:textId="77777777" w:rsidR="00E308B2" w:rsidRDefault="00E308B2" w:rsidP="00AC5BAF">
            <w:pPr>
              <w:pStyle w:val="TAL"/>
            </w:pPr>
            <w:r>
              <w:t>LS on User Identities and Authentication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556D9" w14:textId="77777777" w:rsidR="00E308B2" w:rsidRPr="00925BE9" w:rsidRDefault="00E308B2" w:rsidP="00AC5BAF">
            <w:pPr>
              <w:pStyle w:val="TAL"/>
              <w:rPr>
                <w:lang w:val="fr-FR"/>
              </w:rPr>
            </w:pPr>
            <w:r w:rsidRPr="00925BE9">
              <w:rPr>
                <w:lang w:val="fr-FR"/>
              </w:rPr>
              <w:t>SA WG3, 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1818B" w14:textId="77777777" w:rsidR="00E308B2" w:rsidRDefault="00E308B2" w:rsidP="00AC5BAF">
            <w:pPr>
              <w:pStyle w:val="TAL"/>
            </w:pPr>
            <w: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3B2F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5CF80"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6418F" w14:textId="77777777" w:rsidR="00E308B2" w:rsidRDefault="00E308B2" w:rsidP="00AC5BAF">
            <w:pPr>
              <w:pStyle w:val="TAL"/>
              <w:rPr>
                <w:sz w:val="24"/>
                <w:szCs w:val="24"/>
              </w:rPr>
            </w:pPr>
            <w:r>
              <w:t>Approved</w:t>
            </w:r>
          </w:p>
        </w:tc>
      </w:tr>
      <w:tr w:rsidR="00E308B2" w14:paraId="671541C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5B41C" w14:textId="77777777" w:rsidR="00E308B2" w:rsidRDefault="00E308B2" w:rsidP="00AC5BAF">
            <w:pPr>
              <w:pStyle w:val="TAL"/>
            </w:pPr>
            <w:r>
              <w:t>S2-2407313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B5D21" w14:textId="77777777" w:rsidR="00E308B2" w:rsidRDefault="00E308B2" w:rsidP="00AC5BAF">
            <w:pPr>
              <w:pStyle w:val="TAL"/>
            </w:pPr>
            <w:r>
              <w:t>Reply LS on the stage 2 aspects of MINT_Ph2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0955B" w14:textId="77777777" w:rsidR="00E308B2" w:rsidRDefault="00E308B2" w:rsidP="00AC5BAF">
            <w:pPr>
              <w:pStyle w:val="TAL"/>
            </w:pPr>
            <w: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E79C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2D090"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7F528" w14:textId="77777777" w:rsidR="00E308B2" w:rsidRDefault="00E308B2" w:rsidP="00AC5BAF">
            <w:pPr>
              <w:pStyle w:val="TAL"/>
              <w:rPr>
                <w:sz w:val="24"/>
                <w:szCs w:val="24"/>
              </w:rPr>
            </w:pPr>
            <w:r>
              <w:t>S2-2405884 (C1-242675)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4FF5C" w14:textId="77777777" w:rsidR="00E308B2" w:rsidRDefault="00E308B2" w:rsidP="00AC5BAF">
            <w:pPr>
              <w:pStyle w:val="TAL"/>
            </w:pPr>
            <w:r>
              <w:t>Approved</w:t>
            </w:r>
          </w:p>
        </w:tc>
      </w:tr>
      <w:tr w:rsidR="00E308B2" w14:paraId="66C674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8D1C6" w14:textId="77777777" w:rsidR="00E308B2" w:rsidRDefault="00E308B2" w:rsidP="00AC5BAF">
            <w:pPr>
              <w:pStyle w:val="TAL"/>
            </w:pPr>
            <w:r>
              <w:t>S2-2407318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45D0A" w14:textId="77777777" w:rsidR="00E308B2" w:rsidRDefault="00E308B2" w:rsidP="00AC5BAF">
            <w:pPr>
              <w:pStyle w:val="TAL"/>
            </w:pPr>
            <w:r>
              <w:t>Reply LS on application layer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226BE" w14:textId="77777777" w:rsidR="00E308B2" w:rsidRDefault="00E308B2" w:rsidP="00AC5BAF">
            <w:pPr>
              <w:pStyle w:val="TAL"/>
            </w:pPr>
            <w:r>
              <w:t>RAN WG2, CT WG1, 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5264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986A5"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F4BAD" w14:textId="77777777" w:rsidR="00E308B2" w:rsidRDefault="00E308B2" w:rsidP="00AC5BAF">
            <w:pPr>
              <w:pStyle w:val="TAL"/>
              <w:rPr>
                <w:sz w:val="24"/>
                <w:szCs w:val="24"/>
              </w:rPr>
            </w:pPr>
            <w:r>
              <w:t>S2-2405880 (R2-2403809)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6D642" w14:textId="77777777" w:rsidR="00E308B2" w:rsidRDefault="00E308B2" w:rsidP="00AC5BAF">
            <w:pPr>
              <w:pStyle w:val="TAL"/>
            </w:pPr>
            <w:r>
              <w:t>Approved</w:t>
            </w:r>
          </w:p>
        </w:tc>
      </w:tr>
      <w:tr w:rsidR="00E308B2" w14:paraId="13BC52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F1F45" w14:textId="77777777" w:rsidR="00E308B2" w:rsidRDefault="00E308B2" w:rsidP="00AC5BAF">
            <w:pPr>
              <w:pStyle w:val="TAL"/>
            </w:pPr>
            <w:r>
              <w:t>S2-2407345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F87B0" w14:textId="77777777" w:rsidR="00E308B2" w:rsidRDefault="00E308B2" w:rsidP="00AC5BAF">
            <w:pPr>
              <w:pStyle w:val="TAL"/>
            </w:pPr>
            <w:r>
              <w:t>LS on questions regarding 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53ACF"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E092A"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274B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5406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40BFB" w14:textId="77777777" w:rsidR="00E308B2" w:rsidRDefault="00E308B2" w:rsidP="00AC5BAF">
            <w:pPr>
              <w:pStyle w:val="TAL"/>
              <w:rPr>
                <w:sz w:val="24"/>
                <w:szCs w:val="24"/>
              </w:rPr>
            </w:pPr>
            <w:r>
              <w:t>Approved</w:t>
            </w:r>
          </w:p>
        </w:tc>
      </w:tr>
      <w:tr w:rsidR="00E308B2" w14:paraId="01A3AF6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47282" w14:textId="77777777" w:rsidR="00E308B2" w:rsidRDefault="00E308B2" w:rsidP="00AC5BAF">
            <w:pPr>
              <w:pStyle w:val="TAL"/>
            </w:pPr>
            <w:r>
              <w:t>S2-2407350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9A6DE" w14:textId="77777777" w:rsidR="00E308B2" w:rsidRDefault="00E308B2" w:rsidP="00AC5BAF">
            <w:pPr>
              <w:pStyle w:val="TAL"/>
            </w:pPr>
            <w:r>
              <w:t>LS on FS_5GSAT_Ph3_ARCH conclusions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34A9E" w14:textId="77777777" w:rsidR="00E308B2" w:rsidRPr="00925BE9" w:rsidRDefault="00E308B2" w:rsidP="00AC5BAF">
            <w:pPr>
              <w:pStyle w:val="TAL"/>
              <w:rPr>
                <w:lang w:val="fr-FR"/>
              </w:rPr>
            </w:pPr>
            <w:r w:rsidRPr="00925BE9">
              <w:rPr>
                <w:lang w:val="fr-FR"/>
              </w:rPr>
              <w:t>SA WG3, 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2838A"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D0D9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F2622"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6BCBE" w14:textId="77777777" w:rsidR="00E308B2" w:rsidRDefault="00E308B2" w:rsidP="00AC5BAF">
            <w:pPr>
              <w:pStyle w:val="TAL"/>
              <w:rPr>
                <w:sz w:val="24"/>
                <w:szCs w:val="24"/>
              </w:rPr>
            </w:pPr>
            <w:r>
              <w:t>Approved</w:t>
            </w:r>
          </w:p>
        </w:tc>
      </w:tr>
      <w:tr w:rsidR="00E308B2" w14:paraId="1E2B7D9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D995F" w14:textId="77777777" w:rsidR="00E308B2" w:rsidRDefault="00E308B2" w:rsidP="00AC5BAF">
            <w:pPr>
              <w:pStyle w:val="TAL"/>
            </w:pPr>
            <w:r>
              <w:t>S2-2407351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1DB3A" w14:textId="77777777" w:rsidR="00E308B2" w:rsidRDefault="00E308B2" w:rsidP="00AC5BAF">
            <w:pPr>
              <w:pStyle w:val="TAL"/>
            </w:pPr>
            <w:r>
              <w:t>LS on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44644" w14:textId="77777777" w:rsidR="00E308B2" w:rsidRDefault="00E308B2" w:rsidP="00AC5BAF">
            <w:pPr>
              <w:pStyle w:val="TAL"/>
            </w:pPr>
            <w:r>
              <w:t>SA WG4, RAN WG2, 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884D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CA8F5"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AA715"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88FA5" w14:textId="77777777" w:rsidR="00E308B2" w:rsidRDefault="00E308B2" w:rsidP="00AC5BAF">
            <w:pPr>
              <w:pStyle w:val="TAL"/>
              <w:rPr>
                <w:sz w:val="24"/>
                <w:szCs w:val="24"/>
              </w:rPr>
            </w:pPr>
            <w:r>
              <w:t>Approved</w:t>
            </w:r>
          </w:p>
        </w:tc>
      </w:tr>
      <w:tr w:rsidR="00E308B2" w14:paraId="0008DF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CE83D" w14:textId="77777777" w:rsidR="00E308B2" w:rsidRDefault="00E308B2" w:rsidP="00AC5BAF">
            <w:pPr>
              <w:pStyle w:val="TAL"/>
            </w:pPr>
            <w:r>
              <w:t>S2-2407353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6275B" w14:textId="77777777" w:rsidR="00E308B2" w:rsidRDefault="00E308B2" w:rsidP="00AC5BAF">
            <w:pPr>
              <w:pStyle w:val="TAL"/>
            </w:pPr>
            <w:r>
              <w:t>Reply LS on Clarification related to the predictive slice modification in Inter-PLMN based slice service continuity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09491"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05598" w14:textId="77777777" w:rsidR="00E308B2" w:rsidRDefault="00E308B2" w:rsidP="00AC5BAF">
            <w:pPr>
              <w:pStyle w:val="TAL"/>
            </w:pPr>
            <w:r>
              <w:t>CT WG3, 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076A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55EC7" w14:textId="77777777" w:rsidR="00E308B2" w:rsidRDefault="00E308B2" w:rsidP="00AC5BAF">
            <w:pPr>
              <w:pStyle w:val="TAL"/>
              <w:rPr>
                <w:sz w:val="24"/>
                <w:szCs w:val="24"/>
              </w:rPr>
            </w:pPr>
            <w:r>
              <w:t>S2-2405877 (S6-241627)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1DE46" w14:textId="77777777" w:rsidR="00E308B2" w:rsidRDefault="00E308B2" w:rsidP="00AC5BAF">
            <w:pPr>
              <w:pStyle w:val="TAL"/>
            </w:pPr>
            <w:r>
              <w:t>Approved</w:t>
            </w:r>
          </w:p>
        </w:tc>
      </w:tr>
      <w:tr w:rsidR="00E308B2" w14:paraId="20A95AD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2A5DB" w14:textId="77777777" w:rsidR="00E308B2" w:rsidRDefault="00E308B2" w:rsidP="00AC5BAF">
            <w:pPr>
              <w:pStyle w:val="TAL"/>
            </w:pPr>
            <w:r>
              <w:t>S2-2407354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1A71D" w14:textId="77777777" w:rsidR="00E308B2" w:rsidRDefault="00E308B2" w:rsidP="00AC5BAF">
            <w:pPr>
              <w:pStyle w:val="TAL"/>
            </w:pPr>
            <w:r>
              <w:t>LS Reply on Internal 5G Core information expose to trusted 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4E206"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FB588" w14:textId="77777777" w:rsidR="00E308B2" w:rsidRDefault="00E308B2" w:rsidP="00AC5BAF">
            <w:pPr>
              <w:pStyle w:val="TAL"/>
            </w:pPr>
            <w:r>
              <w:t>SA WG3, 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3E27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3FB0C" w14:textId="77777777" w:rsidR="00E308B2" w:rsidRDefault="00E308B2" w:rsidP="00AC5BAF">
            <w:pPr>
              <w:pStyle w:val="TAL"/>
              <w:rPr>
                <w:sz w:val="24"/>
                <w:szCs w:val="24"/>
              </w:rPr>
            </w:pPr>
            <w:r>
              <w:t>S2-2406846 (S6-242714)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2D319" w14:textId="77777777" w:rsidR="00E308B2" w:rsidRDefault="00E308B2" w:rsidP="00AC5BAF">
            <w:pPr>
              <w:pStyle w:val="TAL"/>
            </w:pPr>
            <w:r>
              <w:t>Approved</w:t>
            </w:r>
          </w:p>
        </w:tc>
      </w:tr>
      <w:tr w:rsidR="00E308B2" w14:paraId="3DBD59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E03FB" w14:textId="77777777" w:rsidR="00E308B2" w:rsidRDefault="00E308B2" w:rsidP="00AC5BAF">
            <w:pPr>
              <w:pStyle w:val="TAL"/>
            </w:pPr>
            <w:r>
              <w:t>S2-2407355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B77EB" w14:textId="77777777" w:rsidR="00E308B2" w:rsidRDefault="00E308B2" w:rsidP="00AC5BAF">
            <w:pPr>
              <w:pStyle w:val="TAL"/>
            </w:pPr>
            <w:r>
              <w:t>LS on NTZ solution impacts to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45401" w14:textId="77777777" w:rsidR="00E308B2" w:rsidRDefault="00E308B2" w:rsidP="00AC5BAF">
            <w:pPr>
              <w:pStyle w:val="TAL"/>
            </w:pPr>
            <w: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777D7" w14:textId="77777777" w:rsidR="00E308B2" w:rsidRDefault="00E308B2" w:rsidP="00AC5BAF">
            <w:pPr>
              <w:pStyle w:val="TAL"/>
            </w:pPr>
            <w:r>
              <w:t>RAN WG2, 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D45E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F7DBE"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7BF29" w14:textId="77777777" w:rsidR="00E308B2" w:rsidRDefault="00E308B2" w:rsidP="00AC5BAF">
            <w:pPr>
              <w:pStyle w:val="TAL"/>
              <w:rPr>
                <w:sz w:val="24"/>
                <w:szCs w:val="24"/>
              </w:rPr>
            </w:pPr>
            <w:r>
              <w:t>Approved</w:t>
            </w:r>
          </w:p>
        </w:tc>
      </w:tr>
    </w:tbl>
    <w:p w14:paraId="24166996" w14:textId="77777777" w:rsidR="00E308B2" w:rsidRDefault="00E308B2" w:rsidP="00E308B2">
      <w:pPr>
        <w:rPr>
          <w:rFonts w:eastAsia="Times New Roman"/>
        </w:rPr>
      </w:pPr>
      <w:r>
        <w:rPr>
          <w:rFonts w:eastAsia="Times New Roman"/>
        </w:rPr>
        <w:lastRenderedPageBreak/>
        <w:br/>
        <w:t>18 Entries</w:t>
      </w:r>
    </w:p>
    <w:p w14:paraId="0ADD57D8" w14:textId="77777777" w:rsidR="00E308B2" w:rsidRDefault="00E308B2" w:rsidP="00E308B2">
      <w:pPr>
        <w:spacing w:after="0"/>
        <w:rPr>
          <w:b/>
          <w:bCs/>
          <w:color w:val="000000"/>
          <w:sz w:val="32"/>
          <w:szCs w:val="32"/>
        </w:rPr>
      </w:pPr>
      <w:r>
        <w:rPr>
          <w:b/>
          <w:bCs/>
          <w:color w:val="000000"/>
          <w:sz w:val="32"/>
          <w:szCs w:val="32"/>
        </w:rPr>
        <w:br w:type="page"/>
      </w:r>
    </w:p>
    <w:p w14:paraId="687F9D5B" w14:textId="77777777" w:rsidR="00E308B2" w:rsidRDefault="00E308B2" w:rsidP="00E308B2">
      <w:pPr>
        <w:pStyle w:val="Heading9"/>
        <w:rPr>
          <w:rFonts w:eastAsiaTheme="minorEastAsia"/>
        </w:rPr>
      </w:pPr>
      <w:bookmarkStart w:id="165" w:name="_Toc177620717"/>
      <w:r>
        <w:rPr>
          <w:b/>
        </w:rPr>
        <w:lastRenderedPageBreak/>
        <w:t>Annex D</w:t>
      </w:r>
      <w:r>
        <w:t>:</w:t>
      </w:r>
      <w:r>
        <w:rPr>
          <w:b/>
        </w:rPr>
        <w:tab/>
        <w:t>List of agreed/approved/endorsed new and revised Work Items</w:t>
      </w:r>
      <w:bookmarkEnd w:id="165"/>
    </w:p>
    <w:p w14:paraId="02C4AC7D" w14:textId="77777777" w:rsidR="00E308B2" w:rsidRDefault="00E308B2" w:rsidP="00E308B2">
      <w:pPr>
        <w:pStyle w:val="Heading1"/>
      </w:pPr>
      <w:bookmarkStart w:id="166" w:name="_Toc177620718"/>
      <w:r>
        <w:rPr>
          <w:b/>
        </w:rPr>
        <w:t>D.1</w:t>
      </w:r>
      <w:r>
        <w:rPr>
          <w:b/>
        </w:rPr>
        <w:tab/>
        <w:t>List of Endorsed New WIDs and Study WIDs</w:t>
      </w:r>
      <w:bookmarkEnd w:id="166"/>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06"/>
        <w:gridCol w:w="558"/>
        <w:gridCol w:w="3008"/>
        <w:gridCol w:w="7004"/>
        <w:gridCol w:w="594"/>
        <w:gridCol w:w="2229"/>
        <w:gridCol w:w="801"/>
      </w:tblGrid>
      <w:tr w:rsidR="00E308B2" w14:paraId="3917903C" w14:textId="77777777" w:rsidTr="00AC5BAF">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E19F7A0" w14:textId="77777777" w:rsidR="00E308B2" w:rsidRDefault="00E308B2" w:rsidP="00AC5BAF">
            <w:pPr>
              <w:pStyle w:val="TAH"/>
            </w:pPr>
            <w: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53D8227" w14:textId="77777777" w:rsidR="00E308B2" w:rsidRDefault="00E308B2" w:rsidP="00AC5BAF">
            <w:pPr>
              <w:pStyle w:val="TAH"/>
            </w:pPr>
            <w: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3B6F885" w14:textId="77777777" w:rsidR="00E308B2" w:rsidRDefault="00E308B2" w:rsidP="00AC5BAF">
            <w:pPr>
              <w:pStyle w:val="TAH"/>
            </w:pPr>
            <w: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D68E4CE" w14:textId="77777777" w:rsidR="00E308B2" w:rsidRDefault="00E308B2" w:rsidP="00AC5BAF">
            <w:pPr>
              <w:pStyle w:val="TAH"/>
            </w:pPr>
            <w: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C1E6830" w14:textId="77777777" w:rsidR="00E308B2" w:rsidRDefault="00E308B2" w:rsidP="00AC5BAF">
            <w:pPr>
              <w:pStyle w:val="TAH"/>
            </w:pPr>
            <w:r>
              <w:t>Work Item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58FB981" w14:textId="77777777" w:rsidR="00E308B2" w:rsidRDefault="00E308B2" w:rsidP="00AC5BAF">
            <w:pPr>
              <w:pStyle w:val="TAH"/>
            </w:pPr>
            <w: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5CC48F3" w14:textId="77777777" w:rsidR="00E308B2" w:rsidRDefault="00E308B2" w:rsidP="00AC5BAF">
            <w:pPr>
              <w:pStyle w:val="TAH"/>
            </w:pPr>
            <w:r>
              <w:t>Status</w:t>
            </w:r>
          </w:p>
        </w:tc>
      </w:tr>
      <w:tr w:rsidR="00E308B2" w14:paraId="7B656A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50E4F" w14:textId="77777777" w:rsidR="00E308B2" w:rsidRDefault="00E308B2" w:rsidP="00AC5BAF">
            <w:pPr>
              <w:pStyle w:val="TAL"/>
            </w:pPr>
            <w:r>
              <w:t>S2-2407150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2D599"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933CF" w14:textId="77777777" w:rsidR="00E308B2" w:rsidRDefault="00E308B2" w:rsidP="00AC5BAF">
            <w:pPr>
              <w:pStyle w:val="TAL"/>
            </w:pPr>
            <w:r>
              <w:t>New WID on System aspects of 5G NR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57541" w14:textId="77777777" w:rsidR="00E308B2" w:rsidRDefault="00E308B2" w:rsidP="00AC5BAF">
            <w:pPr>
              <w:pStyle w:val="TAL"/>
            </w:pPr>
            <w:r>
              <w:t xml:space="preserve">NTT DOCOMO, Nokia, Verizon, T-Mobile USA, AT&amp;T, Samsung, Casa Systems, BT, Oracle, SK Telecom, Cisco, MATRIXX Software, Charter Communications, NEC, Rakuten Mobile, Reliance Jio, Telefonica, KPN, DISH Network, FirstNet, Comcast, Oppo, ZTE, LG Electronics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FE50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30487" w14:textId="77777777" w:rsidR="00E308B2" w:rsidRDefault="00E308B2" w:rsidP="00AC5BAF">
            <w:pPr>
              <w:pStyle w:val="TAL"/>
              <w:rPr>
                <w:sz w:val="24"/>
                <w:szCs w:val="24"/>
              </w:rPr>
            </w:pPr>
            <w:r>
              <w:t>Revision of S2-2406536. For e-mail approval. r00 agreed.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1A2F4" w14:textId="77777777" w:rsidR="00E308B2" w:rsidRDefault="00E308B2" w:rsidP="00AC5BAF">
            <w:pPr>
              <w:pStyle w:val="TAL"/>
            </w:pPr>
            <w:r>
              <w:t>Approved</w:t>
            </w:r>
          </w:p>
        </w:tc>
      </w:tr>
      <w:tr w:rsidR="00E308B2" w14:paraId="294EAD6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DD26B" w14:textId="77777777" w:rsidR="00E308B2" w:rsidRDefault="00E308B2" w:rsidP="00AC5BAF">
            <w:pPr>
              <w:pStyle w:val="TAL"/>
            </w:pPr>
            <w:r>
              <w:t>S2-2407288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E3E65"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C7559" w14:textId="77777777" w:rsidR="00E308B2" w:rsidRDefault="00E308B2" w:rsidP="00AC5BAF">
            <w:pPr>
              <w:pStyle w:val="TAL"/>
            </w:pPr>
            <w:r>
              <w:t>WID on UPF enhancement for Exposure and SBA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E83D7" w14:textId="77777777" w:rsidR="00E308B2" w:rsidRDefault="00E308B2" w:rsidP="00AC5BAF">
            <w:pPr>
              <w:pStyle w:val="TAL"/>
            </w:pPr>
            <w:r>
              <w:t>ZTE,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4A4E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6E491" w14:textId="77777777" w:rsidR="00E308B2" w:rsidRDefault="00E308B2" w:rsidP="00AC5BAF">
            <w:pPr>
              <w:pStyle w:val="TAL"/>
              <w:rPr>
                <w:sz w:val="24"/>
                <w:szCs w:val="24"/>
              </w:rPr>
            </w:pPr>
            <w:r>
              <w:t>Revision of S2-2406728. For e-mail approval. r00 agreed.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B86C9" w14:textId="77777777" w:rsidR="00E308B2" w:rsidRDefault="00E308B2" w:rsidP="00AC5BAF">
            <w:pPr>
              <w:pStyle w:val="TAL"/>
            </w:pPr>
            <w:r>
              <w:t>Approved</w:t>
            </w:r>
          </w:p>
        </w:tc>
      </w:tr>
      <w:tr w:rsidR="00E308B2" w14:paraId="33596D4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E2C58" w14:textId="77777777" w:rsidR="00E308B2" w:rsidRDefault="00E308B2" w:rsidP="00AC5BAF">
            <w:pPr>
              <w:pStyle w:val="TAL"/>
            </w:pPr>
            <w:r>
              <w:t>S2-2407363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7F819"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59F8B" w14:textId="77777777" w:rsidR="00E308B2" w:rsidRDefault="00E308B2" w:rsidP="00AC5BAF">
            <w:pPr>
              <w:pStyle w:val="TAL"/>
            </w:pPr>
            <w:r>
              <w:t>New WID on Phase 3 for UAS,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63D69" w14:textId="77777777" w:rsidR="00E308B2" w:rsidRDefault="00E308B2" w:rsidP="00AC5BAF">
            <w:pPr>
              <w:pStyle w:val="TAL"/>
            </w:pPr>
            <w:r>
              <w:t>LG Electronics,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EBB8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D612A" w14:textId="77777777" w:rsidR="00E308B2" w:rsidRDefault="00E308B2" w:rsidP="00AC5BAF">
            <w:pPr>
              <w:pStyle w:val="TAL"/>
            </w:pPr>
            <w:r>
              <w:t>Revision of S2-2407348r03.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585C4" w14:textId="77777777" w:rsidR="00E308B2" w:rsidRDefault="00E308B2" w:rsidP="00AC5BAF">
            <w:pPr>
              <w:pStyle w:val="TAL"/>
            </w:pPr>
            <w:r>
              <w:t>Approved</w:t>
            </w:r>
          </w:p>
        </w:tc>
      </w:tr>
      <w:tr w:rsidR="00E308B2" w14:paraId="69DAFEC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1CB55" w14:textId="77777777" w:rsidR="00E308B2" w:rsidRDefault="00E308B2" w:rsidP="00AC5BAF">
            <w:pPr>
              <w:pStyle w:val="TAL"/>
            </w:pPr>
            <w:r>
              <w:t>S2-2407364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23880"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E37F4" w14:textId="77777777" w:rsidR="00E308B2" w:rsidRDefault="00E308B2" w:rsidP="00AC5BAF">
            <w:pPr>
              <w:pStyle w:val="TAL"/>
            </w:pPr>
            <w:r>
              <w:t>New WID: MPS for IMS Messaging and SMS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560FB" w14:textId="77777777" w:rsidR="00E308B2" w:rsidRDefault="00E308B2" w:rsidP="00AC5BAF">
            <w:pPr>
              <w:pStyle w:val="TAL"/>
            </w:pPr>
            <w:r>
              <w:t>Peraton Labs, CISA ECD, T-Mobile USA, Nokia, AT&amp;T, Qualcomm, Ericsson,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6791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13828" w14:textId="77777777" w:rsidR="00E308B2" w:rsidRDefault="00E308B2" w:rsidP="00AC5BAF">
            <w:pPr>
              <w:pStyle w:val="TAL"/>
            </w:pPr>
            <w:r>
              <w:t>Revision of S2-2407205r01.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44293" w14:textId="77777777" w:rsidR="00E308B2" w:rsidRDefault="00E308B2" w:rsidP="00AC5BAF">
            <w:pPr>
              <w:pStyle w:val="TAL"/>
            </w:pPr>
            <w:r>
              <w:t>Approved</w:t>
            </w:r>
          </w:p>
        </w:tc>
      </w:tr>
      <w:tr w:rsidR="00E308B2" w14:paraId="0D7C215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C2DE6" w14:textId="77777777" w:rsidR="00E308B2" w:rsidRDefault="00E308B2" w:rsidP="00AC5BAF">
            <w:pPr>
              <w:pStyle w:val="TAL"/>
            </w:pPr>
            <w:r>
              <w:t>S2-2407365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986B9"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273ED" w14:textId="77777777" w:rsidR="00E308B2" w:rsidRDefault="00E308B2" w:rsidP="00AC5BAF">
            <w:pPr>
              <w:pStyle w:val="TAL"/>
            </w:pPr>
            <w:r>
              <w:t>WID on 5GS XRM Ph2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6035F" w14:textId="77777777" w:rsidR="00E308B2" w:rsidRDefault="00E308B2" w:rsidP="00AC5BAF">
            <w:pPr>
              <w:pStyle w:val="TAL"/>
            </w:pPr>
            <w:r>
              <w:t>Nokia, Meta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C16C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36E4B" w14:textId="77777777" w:rsidR="00E308B2" w:rsidRDefault="00E308B2" w:rsidP="00AC5BAF">
            <w:pPr>
              <w:pStyle w:val="TAL"/>
            </w:pPr>
            <w:r>
              <w:t>Revision of S2-2407284r06.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B1973" w14:textId="77777777" w:rsidR="00E308B2" w:rsidRDefault="00E308B2" w:rsidP="00AC5BAF">
            <w:pPr>
              <w:pStyle w:val="TAL"/>
            </w:pPr>
            <w:r>
              <w:t>Approved</w:t>
            </w:r>
          </w:p>
        </w:tc>
      </w:tr>
      <w:tr w:rsidR="00E308B2" w14:paraId="1B71958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7511B" w14:textId="77777777" w:rsidR="00E308B2" w:rsidRDefault="00E308B2" w:rsidP="00AC5BAF">
            <w:pPr>
              <w:pStyle w:val="TAL"/>
            </w:pPr>
            <w:r>
              <w:t>S2-2407366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F5E7D"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8A79F" w14:textId="77777777" w:rsidR="00E308B2" w:rsidRDefault="00E308B2" w:rsidP="00AC5BAF">
            <w:pPr>
              <w:pStyle w:val="TAL"/>
            </w:pPr>
            <w:r>
              <w:t>New WID: System architecture for Next Generation Real time Communication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339CE" w14:textId="77777777" w:rsidR="00E308B2" w:rsidRDefault="00E308B2" w:rsidP="00AC5BAF">
            <w:pPr>
              <w:pStyle w:val="TAL"/>
            </w:pPr>
            <w:r>
              <w:t>China Mobile, ZTE, Huawei, Nokia, Deutsche Telekom, vivo, NTT DOCOMO,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D72C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8CEBA" w14:textId="77777777" w:rsidR="00E308B2" w:rsidRDefault="00E308B2" w:rsidP="00AC5BAF">
            <w:pPr>
              <w:pStyle w:val="TAL"/>
            </w:pPr>
            <w:r>
              <w:t>Revision of S2-2406344r01.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F836D" w14:textId="77777777" w:rsidR="00E308B2" w:rsidRDefault="00E308B2" w:rsidP="00AC5BAF">
            <w:pPr>
              <w:pStyle w:val="TAL"/>
            </w:pPr>
            <w:r>
              <w:t>Approved</w:t>
            </w:r>
          </w:p>
        </w:tc>
      </w:tr>
      <w:tr w:rsidR="00E308B2" w14:paraId="064A30A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17CCE" w14:textId="77777777" w:rsidR="00E308B2" w:rsidRDefault="00E308B2" w:rsidP="00AC5BAF">
            <w:pPr>
              <w:pStyle w:val="TAL"/>
            </w:pPr>
            <w:r>
              <w:t>S2-2407367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DF035"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50762" w14:textId="77777777" w:rsidR="00E308B2" w:rsidRDefault="00E308B2" w:rsidP="00AC5BAF">
            <w:pPr>
              <w:pStyle w:val="TAL"/>
            </w:pPr>
            <w:r>
              <w:t>New WID on Enhancement of support for Edge Computing in 5G Core network phase 3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9042E"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240C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C4466" w14:textId="77777777" w:rsidR="00E308B2" w:rsidRDefault="00E308B2" w:rsidP="00AC5BAF">
            <w:pPr>
              <w:pStyle w:val="TAL"/>
            </w:pPr>
            <w:r>
              <w:t>Revision of S2-2407289r04.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8CDC0" w14:textId="77777777" w:rsidR="00E308B2" w:rsidRDefault="00E308B2" w:rsidP="00AC5BAF">
            <w:pPr>
              <w:pStyle w:val="TAL"/>
            </w:pPr>
            <w:r>
              <w:t>Approved</w:t>
            </w:r>
          </w:p>
        </w:tc>
      </w:tr>
      <w:tr w:rsidR="00E308B2" w14:paraId="4964884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8E103" w14:textId="77777777" w:rsidR="00E308B2" w:rsidRDefault="00E308B2" w:rsidP="00AC5BAF">
            <w:pPr>
              <w:pStyle w:val="TAL"/>
            </w:pPr>
            <w:r>
              <w:t>S2-2407368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D1D57"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B3FA3" w14:textId="77777777" w:rsidR="00E308B2" w:rsidRDefault="00E308B2" w:rsidP="00AC5BAF">
            <w:pPr>
              <w:pStyle w:val="TAL"/>
            </w:pPr>
            <w:r>
              <w:t>New WID on Integration of satellite components in the 5G architecture Phase III.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5306C" w14:textId="77777777" w:rsidR="00E308B2" w:rsidRDefault="00E308B2" w:rsidP="00AC5BAF">
            <w:pPr>
              <w:pStyle w:val="TAL"/>
            </w:pPr>
            <w: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F81C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21092" w14:textId="77777777" w:rsidR="00E308B2" w:rsidRDefault="00E308B2" w:rsidP="00AC5BAF">
            <w:pPr>
              <w:pStyle w:val="TAL"/>
            </w:pPr>
            <w:r>
              <w:t>Revision of S2-2406505r06, merging S2-2406714.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29F42" w14:textId="77777777" w:rsidR="00E308B2" w:rsidRDefault="00E308B2" w:rsidP="00AC5BAF">
            <w:pPr>
              <w:pStyle w:val="TAL"/>
            </w:pPr>
            <w:r>
              <w:t>Approved</w:t>
            </w:r>
          </w:p>
        </w:tc>
      </w:tr>
      <w:tr w:rsidR="00E308B2" w14:paraId="7EE2E3A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E16AB" w14:textId="77777777" w:rsidR="00E308B2" w:rsidRDefault="00E308B2" w:rsidP="00AC5BAF">
            <w:pPr>
              <w:pStyle w:val="TAL"/>
            </w:pPr>
            <w:r>
              <w:t>S2-2407369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85B09"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95BF6" w14:textId="77777777" w:rsidR="00E308B2" w:rsidRDefault="00E308B2" w:rsidP="00AC5BAF">
            <w:pPr>
              <w:pStyle w:val="TAL"/>
            </w:pPr>
            <w:r>
              <w:t>WID on Core Network Enhanced Support for Artificial Intelligence (AI)/Machine Learning (ML).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9B13A" w14:textId="77777777" w:rsidR="00E308B2" w:rsidRDefault="00E308B2" w:rsidP="00AC5BAF">
            <w:pPr>
              <w:pStyle w:val="TAL"/>
            </w:pPr>
            <w:r>
              <w:t>Vivo, MediaTek Inc., China Mobile,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0D52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D7C1B" w14:textId="77777777" w:rsidR="00E308B2" w:rsidRDefault="00E308B2" w:rsidP="00AC5BAF">
            <w:pPr>
              <w:pStyle w:val="TAL"/>
            </w:pPr>
            <w:r>
              <w:t>Revision of S2-2407286r02.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EC9DD" w14:textId="77777777" w:rsidR="00E308B2" w:rsidRDefault="00E308B2" w:rsidP="00AC5BAF">
            <w:pPr>
              <w:pStyle w:val="TAL"/>
            </w:pPr>
            <w:r>
              <w:t>Approved</w:t>
            </w:r>
          </w:p>
        </w:tc>
      </w:tr>
      <w:tr w:rsidR="00E308B2" w14:paraId="3B47429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43244" w14:textId="77777777" w:rsidR="00E308B2" w:rsidRDefault="00E308B2" w:rsidP="00AC5BAF">
            <w:pPr>
              <w:pStyle w:val="TAL"/>
            </w:pPr>
            <w:r>
              <w:t>S2-2407370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94854"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86806" w14:textId="77777777" w:rsidR="00E308B2" w:rsidRDefault="00E308B2" w:rsidP="00AC5BAF">
            <w:pPr>
              <w:pStyle w:val="TAL"/>
            </w:pPr>
            <w:r>
              <w:t>New WID on Multi-Access (ATSSS_Ph4).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BA025" w14:textId="77777777" w:rsidR="00E308B2" w:rsidRDefault="00E308B2" w:rsidP="00AC5BAF">
            <w:pPr>
              <w:pStyle w:val="TAL"/>
            </w:pPr>
            <w:r>
              <w:t>Apple (Primary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B8FD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A3A99" w14:textId="77777777" w:rsidR="00E308B2" w:rsidRDefault="00E308B2" w:rsidP="00AC5BAF">
            <w:pPr>
              <w:pStyle w:val="TAL"/>
            </w:pPr>
            <w:r>
              <w:t>Revision of S2-2407287r04.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6ACFD" w14:textId="77777777" w:rsidR="00E308B2" w:rsidRDefault="00E308B2" w:rsidP="00AC5BAF">
            <w:pPr>
              <w:pStyle w:val="TAL"/>
            </w:pPr>
            <w:r>
              <w:t>Approved</w:t>
            </w:r>
          </w:p>
        </w:tc>
      </w:tr>
      <w:tr w:rsidR="00E308B2" w14:paraId="5B2DF87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2B582" w14:textId="77777777" w:rsidR="00E308B2" w:rsidRDefault="00E308B2" w:rsidP="00AC5BAF">
            <w:pPr>
              <w:pStyle w:val="TAL"/>
            </w:pPr>
            <w:r>
              <w:t>S2-2407371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A1279"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3620E" w14:textId="77777777" w:rsidR="00E308B2" w:rsidRDefault="00E308B2" w:rsidP="00AC5BAF">
            <w:pPr>
              <w:pStyle w:val="TAL"/>
            </w:pPr>
            <w:r>
              <w:t>New WID on Proximity-based Services in 5GS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59279" w14:textId="77777777" w:rsidR="00E308B2" w:rsidRDefault="00E308B2" w:rsidP="00AC5BAF">
            <w:pPr>
              <w:pStyle w:val="TAL"/>
            </w:pPr>
            <w:r>
              <w:t>AT&amp;T (Primary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0E83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8C7DE" w14:textId="77777777" w:rsidR="00E308B2" w:rsidRDefault="00E308B2" w:rsidP="00AC5BAF">
            <w:pPr>
              <w:pStyle w:val="TAL"/>
            </w:pPr>
            <w:r>
              <w:t>Revision of S2-2407208r01.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8533B" w14:textId="77777777" w:rsidR="00E308B2" w:rsidRDefault="00E308B2" w:rsidP="00AC5BAF">
            <w:pPr>
              <w:pStyle w:val="TAL"/>
            </w:pPr>
            <w:r>
              <w:t>Approved</w:t>
            </w:r>
          </w:p>
        </w:tc>
      </w:tr>
      <w:tr w:rsidR="00E308B2" w14:paraId="5C6322E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2CF92" w14:textId="77777777" w:rsidR="00E308B2" w:rsidRDefault="00E308B2" w:rsidP="00AC5BAF">
            <w:pPr>
              <w:pStyle w:val="TAL"/>
            </w:pPr>
            <w:r>
              <w:t>S2-2407385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1C6B1" w14:textId="77777777" w:rsidR="00E308B2" w:rsidRDefault="00E308B2" w:rsidP="00AC5BAF">
            <w:pPr>
              <w:pStyle w:val="TAL"/>
            </w:pPr>
            <w: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0460B" w14:textId="77777777" w:rsidR="00E308B2" w:rsidRDefault="00E308B2" w:rsidP="00AC5BAF">
            <w:pPr>
              <w:pStyle w:val="TAL"/>
            </w:pPr>
            <w:r>
              <w:t>New WID on Vehicle Mounted Relays (VMR)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C1AB7" w14:textId="77777777" w:rsidR="00E308B2" w:rsidRDefault="00E308B2" w:rsidP="00AC5BAF">
            <w:pPr>
              <w:pStyle w:val="TAL"/>
            </w:pPr>
            <w:r>
              <w:t>Qualcomm Incorporated, Sony,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9CF1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ACC24" w14:textId="77777777" w:rsidR="00E308B2" w:rsidRDefault="00E308B2" w:rsidP="00AC5BAF">
            <w:pPr>
              <w:pStyle w:val="TAL"/>
            </w:pPr>
            <w:r>
              <w:t>Revision of S2-2407275r01.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68E05" w14:textId="77777777" w:rsidR="00E308B2" w:rsidRDefault="00E308B2" w:rsidP="00AC5BAF">
            <w:pPr>
              <w:pStyle w:val="TAL"/>
            </w:pPr>
            <w:r>
              <w:t>Approved</w:t>
            </w:r>
          </w:p>
        </w:tc>
      </w:tr>
    </w:tbl>
    <w:p w14:paraId="623F67B0" w14:textId="77777777" w:rsidR="00E308B2" w:rsidRDefault="00E308B2" w:rsidP="00E308B2">
      <w:pPr>
        <w:rPr>
          <w:rFonts w:eastAsia="Times New Roman"/>
        </w:rPr>
      </w:pPr>
      <w:r>
        <w:rPr>
          <w:rFonts w:eastAsia="Times New Roman"/>
        </w:rPr>
        <w:br/>
        <w:t>12 Entries</w:t>
      </w:r>
    </w:p>
    <w:p w14:paraId="3579AE5E" w14:textId="77777777" w:rsidR="00E308B2" w:rsidRDefault="00E308B2" w:rsidP="00E308B2">
      <w:pPr>
        <w:pStyle w:val="Heading1"/>
        <w:rPr>
          <w:rFonts w:eastAsiaTheme="minorEastAsia"/>
        </w:rPr>
      </w:pPr>
      <w:bookmarkStart w:id="167" w:name="_Toc177620719"/>
      <w:r>
        <w:rPr>
          <w:b/>
        </w:rPr>
        <w:lastRenderedPageBreak/>
        <w:t>D.2</w:t>
      </w:r>
      <w:r>
        <w:rPr>
          <w:b/>
        </w:rPr>
        <w:tab/>
        <w:t>List of agreed Revised WIDs and Study WIDs</w:t>
      </w:r>
      <w:bookmarkEnd w:id="167"/>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51"/>
        <w:gridCol w:w="1137"/>
        <w:gridCol w:w="6032"/>
        <w:gridCol w:w="1841"/>
        <w:gridCol w:w="1861"/>
        <w:gridCol w:w="2377"/>
        <w:gridCol w:w="801"/>
      </w:tblGrid>
      <w:tr w:rsidR="00E308B2" w14:paraId="433813A5" w14:textId="77777777" w:rsidTr="00AC5BAF">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823276A" w14:textId="77777777" w:rsidR="00E308B2" w:rsidRDefault="00E308B2" w:rsidP="00AC5BAF">
            <w:pPr>
              <w:pStyle w:val="TAH"/>
            </w:pPr>
            <w: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7ABCA21" w14:textId="77777777" w:rsidR="00E308B2" w:rsidRDefault="00E308B2" w:rsidP="00AC5BAF">
            <w:pPr>
              <w:pStyle w:val="TAH"/>
            </w:pPr>
            <w: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4760571" w14:textId="77777777" w:rsidR="00E308B2" w:rsidRDefault="00E308B2" w:rsidP="00AC5BAF">
            <w:pPr>
              <w:pStyle w:val="TAH"/>
            </w:pPr>
            <w: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EBB9565" w14:textId="77777777" w:rsidR="00E308B2" w:rsidRDefault="00E308B2" w:rsidP="00AC5BAF">
            <w:pPr>
              <w:pStyle w:val="TAH"/>
            </w:pPr>
            <w: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D5F1942" w14:textId="77777777" w:rsidR="00E308B2" w:rsidRDefault="00E308B2" w:rsidP="00AC5BAF">
            <w:pPr>
              <w:pStyle w:val="TAH"/>
            </w:pPr>
            <w:r>
              <w:t>Work Item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458E372" w14:textId="77777777" w:rsidR="00E308B2" w:rsidRDefault="00E308B2" w:rsidP="00AC5BAF">
            <w:pPr>
              <w:pStyle w:val="TAH"/>
            </w:pPr>
            <w: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11A90F7" w14:textId="77777777" w:rsidR="00E308B2" w:rsidRDefault="00E308B2" w:rsidP="00AC5BAF">
            <w:pPr>
              <w:pStyle w:val="TAH"/>
            </w:pPr>
            <w:r>
              <w:t>Status</w:t>
            </w:r>
          </w:p>
        </w:tc>
      </w:tr>
      <w:tr w:rsidR="00E308B2" w14:paraId="3652576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67875" w14:textId="77777777" w:rsidR="00E308B2" w:rsidRDefault="00E308B2" w:rsidP="00AC5BAF">
            <w:pPr>
              <w:pStyle w:val="TAL"/>
            </w:pPr>
            <w:r>
              <w:t>S2-2406337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80056" w14:textId="77777777" w:rsidR="00E308B2" w:rsidRDefault="00E308B2" w:rsidP="00AC5BAF">
            <w:pPr>
              <w:pStyle w:val="TAL"/>
            </w:pPr>
            <w: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1C94B" w14:textId="77777777" w:rsidR="00E308B2" w:rsidRDefault="00E308B2" w:rsidP="00AC5BAF">
            <w:pPr>
              <w:pStyle w:val="TAL"/>
            </w:pPr>
            <w:r>
              <w:t>5GS enhancement on QoS monitoring enhancement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42B38"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AEF9E" w14:textId="77777777" w:rsidR="00E308B2" w:rsidRDefault="00E308B2" w:rsidP="00AC5BAF">
            <w:pPr>
              <w:pStyle w:val="TAL"/>
            </w:pPr>
            <w:r>
              <w:t>TEI19_QME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745EF" w14:textId="77777777" w:rsidR="00E308B2" w:rsidRDefault="00E308B2" w:rsidP="00AC5BAF">
            <w:pPr>
              <w:pStyle w:val="TAL"/>
            </w:pPr>
            <w:r>
              <w:t>This WID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2AAE1" w14:textId="77777777" w:rsidR="00E308B2" w:rsidRDefault="00E308B2" w:rsidP="00AC5BAF">
            <w:pPr>
              <w:pStyle w:val="TAL"/>
            </w:pPr>
            <w:r>
              <w:t>Approved</w:t>
            </w:r>
          </w:p>
        </w:tc>
      </w:tr>
      <w:tr w:rsidR="00E308B2" w14:paraId="69EFB36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FBFD8" w14:textId="77777777" w:rsidR="00E308B2" w:rsidRDefault="00E308B2" w:rsidP="00AC5BAF">
            <w:pPr>
              <w:pStyle w:val="TAL"/>
            </w:pPr>
            <w:r>
              <w:t>S2-2406439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F887F" w14:textId="77777777" w:rsidR="00E308B2" w:rsidRDefault="00E308B2" w:rsidP="00AC5BAF">
            <w:pPr>
              <w:pStyle w:val="TAL"/>
            </w:pPr>
            <w: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477D5" w14:textId="77777777" w:rsidR="00E308B2" w:rsidRDefault="00E308B2" w:rsidP="00AC5BAF">
            <w:pPr>
              <w:pStyle w:val="TAL"/>
            </w:pPr>
            <w:r>
              <w:t>Revised SID on Enhancement of support for Edge Computing in 5G Core network phase 3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5FE6C" w14:textId="77777777" w:rsidR="00E308B2" w:rsidRDefault="00E308B2" w:rsidP="00AC5BAF">
            <w:pPr>
              <w:pStyle w:val="TAL"/>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E391E"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22378" w14:textId="77777777" w:rsidR="00E308B2" w:rsidRDefault="00E308B2" w:rsidP="00AC5BAF">
            <w:pPr>
              <w:pStyle w:val="TAL"/>
            </w:pPr>
            <w:r>
              <w:t>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777E7" w14:textId="77777777" w:rsidR="00E308B2" w:rsidRDefault="00E308B2" w:rsidP="00AC5BAF">
            <w:pPr>
              <w:pStyle w:val="TAL"/>
            </w:pPr>
            <w:r>
              <w:t>Approved</w:t>
            </w:r>
          </w:p>
        </w:tc>
      </w:tr>
      <w:tr w:rsidR="00E308B2" w14:paraId="3FD822D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36CFC" w14:textId="77777777" w:rsidR="00E308B2" w:rsidRDefault="00E308B2" w:rsidP="00AC5BAF">
            <w:pPr>
              <w:pStyle w:val="TAL"/>
            </w:pPr>
            <w:r>
              <w:t>S2-2406708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8DA37" w14:textId="77777777" w:rsidR="00E308B2" w:rsidRDefault="00E308B2" w:rsidP="00AC5BAF">
            <w:pPr>
              <w:pStyle w:val="TAL"/>
            </w:pPr>
            <w: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81B37" w14:textId="77777777" w:rsidR="00E308B2" w:rsidRDefault="00E308B2" w:rsidP="00AC5BAF">
            <w:pPr>
              <w:pStyle w:val="TAL"/>
            </w:pPr>
            <w:r>
              <w:t>SID Revision of Architecture support of Ambient power-enabled Internet of Things.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8DF68" w14:textId="77777777" w:rsidR="00E308B2" w:rsidRDefault="00E308B2" w:rsidP="00AC5BAF">
            <w:pPr>
              <w:pStyle w:val="TAL"/>
            </w:pPr>
            <w:r>
              <w:t>Huawei, HiSilicon,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F5BC4" w14:textId="77777777" w:rsidR="00E308B2" w:rsidRDefault="00E308B2" w:rsidP="00AC5BAF">
            <w:pPr>
              <w:pStyle w:val="TAL"/>
            </w:pPr>
            <w:r>
              <w:t>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056E2" w14:textId="77777777" w:rsidR="00E308B2" w:rsidRDefault="00E308B2" w:rsidP="00AC5BAF">
            <w:pPr>
              <w:pStyle w:val="TAL"/>
            </w:pPr>
            <w:r>
              <w:t>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1C60F" w14:textId="77777777" w:rsidR="00E308B2" w:rsidRDefault="00E308B2" w:rsidP="00AC5BAF">
            <w:pPr>
              <w:pStyle w:val="TAL"/>
            </w:pPr>
            <w:r>
              <w:t>Approved</w:t>
            </w:r>
          </w:p>
        </w:tc>
      </w:tr>
    </w:tbl>
    <w:p w14:paraId="61BE43F6" w14:textId="77777777" w:rsidR="00E308B2" w:rsidRDefault="00E308B2" w:rsidP="00E308B2">
      <w:pPr>
        <w:rPr>
          <w:rFonts w:eastAsia="Times New Roman"/>
        </w:rPr>
      </w:pPr>
      <w:r>
        <w:rPr>
          <w:rFonts w:eastAsia="Times New Roman"/>
        </w:rPr>
        <w:br/>
        <w:t>3 Entries</w:t>
      </w:r>
    </w:p>
    <w:p w14:paraId="5B421FBD" w14:textId="77777777" w:rsidR="00E308B2" w:rsidRDefault="00E308B2" w:rsidP="00E308B2">
      <w:pPr>
        <w:spacing w:after="0"/>
        <w:rPr>
          <w:b/>
          <w:bCs/>
          <w:color w:val="000000"/>
          <w:sz w:val="32"/>
          <w:szCs w:val="32"/>
        </w:rPr>
      </w:pPr>
      <w:r>
        <w:rPr>
          <w:b/>
          <w:bCs/>
          <w:color w:val="000000"/>
          <w:sz w:val="32"/>
          <w:szCs w:val="32"/>
        </w:rPr>
        <w:br w:type="page"/>
      </w:r>
    </w:p>
    <w:p w14:paraId="12C87AAB" w14:textId="77777777" w:rsidR="00E308B2" w:rsidRDefault="00E308B2" w:rsidP="00E308B2">
      <w:pPr>
        <w:pStyle w:val="Heading9"/>
        <w:rPr>
          <w:rFonts w:eastAsiaTheme="minorEastAsia"/>
        </w:rPr>
      </w:pPr>
      <w:bookmarkStart w:id="168" w:name="_Toc177620720"/>
      <w:r>
        <w:rPr>
          <w:b/>
        </w:rPr>
        <w:lastRenderedPageBreak/>
        <w:t>Annex E</w:t>
      </w:r>
      <w:r>
        <w:t>:</w:t>
      </w:r>
      <w:r>
        <w:tab/>
      </w:r>
      <w:r>
        <w:rPr>
          <w:b/>
        </w:rPr>
        <w:t>List of draft Technical Specifications and Reports</w:t>
      </w:r>
      <w:bookmarkEnd w:id="168"/>
    </w:p>
    <w:p w14:paraId="30169FE7" w14:textId="77777777" w:rsidR="00E308B2" w:rsidRDefault="00E308B2" w:rsidP="00E308B2">
      <w:pPr>
        <w:pStyle w:val="Heading1"/>
      </w:pPr>
      <w:bookmarkStart w:id="169" w:name="_Toc177620721"/>
      <w:r>
        <w:rPr>
          <w:b/>
        </w:rPr>
        <w:t>E.1</w:t>
      </w:r>
      <w:r>
        <w:rPr>
          <w:b/>
        </w:rPr>
        <w:tab/>
        <w:t>List of draft Technical Specifications and Reports (draft TS/TR)</w:t>
      </w:r>
      <w:bookmarkEnd w:id="169"/>
    </w:p>
    <w:p w14:paraId="6F013A15" w14:textId="77777777" w:rsidR="00E308B2" w:rsidRDefault="00E308B2" w:rsidP="00E308B2">
      <w:pPr>
        <w:pStyle w:val="NormalWeb"/>
      </w:pPr>
      <w:r>
        <w:rPr>
          <w:rFonts w:cs="Arial"/>
          <w:color w:val="000000"/>
        </w:rPr>
        <w:t>There are no documents for this Annex.</w:t>
      </w:r>
    </w:p>
    <w:p w14:paraId="1D1E1751" w14:textId="77777777" w:rsidR="00E308B2" w:rsidRDefault="00E308B2" w:rsidP="00E308B2">
      <w:pPr>
        <w:pStyle w:val="Heading1"/>
      </w:pPr>
      <w:bookmarkStart w:id="170" w:name="_Toc177620722"/>
      <w:r>
        <w:rPr>
          <w:b/>
        </w:rPr>
        <w:lastRenderedPageBreak/>
        <w:t>E.2</w:t>
      </w:r>
      <w:r>
        <w:rPr>
          <w:b/>
        </w:rPr>
        <w:tab/>
        <w:t>List of draft Technical Specifications and Reports (cover sheets)</w:t>
      </w:r>
      <w:bookmarkEnd w:id="170"/>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11"/>
        <w:gridCol w:w="1242"/>
        <w:gridCol w:w="4334"/>
        <w:gridCol w:w="769"/>
        <w:gridCol w:w="431"/>
        <w:gridCol w:w="1963"/>
        <w:gridCol w:w="1981"/>
        <w:gridCol w:w="2568"/>
        <w:gridCol w:w="801"/>
      </w:tblGrid>
      <w:tr w:rsidR="00E308B2" w14:paraId="0394B20E" w14:textId="77777777" w:rsidTr="00AC5BAF">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6713041" w14:textId="77777777" w:rsidR="00E308B2" w:rsidRDefault="00E308B2" w:rsidP="00AC5BAF">
            <w:pPr>
              <w:pStyle w:val="TAH"/>
            </w:pPr>
            <w: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F54FF6F" w14:textId="77777777" w:rsidR="00E308B2" w:rsidRDefault="00E308B2" w:rsidP="00AC5BAF">
            <w:pPr>
              <w:pStyle w:val="TAH"/>
            </w:pPr>
            <w: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AD82CA6" w14:textId="77777777" w:rsidR="00E308B2" w:rsidRDefault="00E308B2" w:rsidP="00AC5BAF">
            <w:pPr>
              <w:pStyle w:val="TAH"/>
            </w:pPr>
            <w: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235C8A7" w14:textId="77777777" w:rsidR="00E308B2" w:rsidRDefault="00E308B2" w:rsidP="00AC5BAF">
            <w:pPr>
              <w:pStyle w:val="TAH"/>
            </w:pPr>
            <w:r>
              <w:t>Spec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45F7B2B" w14:textId="77777777" w:rsidR="00E308B2" w:rsidRDefault="00E308B2" w:rsidP="00AC5BAF">
            <w:pPr>
              <w:pStyle w:val="TAH"/>
            </w:pPr>
            <w:r>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E050BEA" w14:textId="77777777" w:rsidR="00E308B2" w:rsidRDefault="00E308B2" w:rsidP="00AC5BAF">
            <w:pPr>
              <w:pStyle w:val="TAH"/>
            </w:pPr>
            <w: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2A71468" w14:textId="77777777" w:rsidR="00E308B2" w:rsidRDefault="00E308B2" w:rsidP="00AC5BAF">
            <w:pPr>
              <w:pStyle w:val="TAH"/>
            </w:pPr>
            <w:r>
              <w:t>Work Item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EC6B21F" w14:textId="77777777" w:rsidR="00E308B2" w:rsidRDefault="00E308B2" w:rsidP="00AC5BAF">
            <w:pPr>
              <w:pStyle w:val="TAH"/>
            </w:pPr>
            <w: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7AC2F05" w14:textId="77777777" w:rsidR="00E308B2" w:rsidRDefault="00E308B2" w:rsidP="00AC5BAF">
            <w:pPr>
              <w:pStyle w:val="TAH"/>
            </w:pPr>
            <w:r>
              <w:t>Status</w:t>
            </w:r>
          </w:p>
        </w:tc>
      </w:tr>
      <w:tr w:rsidR="00E308B2" w14:paraId="61C2491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F7163" w14:textId="77777777" w:rsidR="00E308B2" w:rsidRDefault="00E308B2" w:rsidP="00AC5BAF">
            <w:pPr>
              <w:pStyle w:val="TAL"/>
            </w:pPr>
            <w:r>
              <w:t>S2-2406727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DECE9"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6698F" w14:textId="77777777" w:rsidR="00E308B2" w:rsidRDefault="00E308B2" w:rsidP="00AC5BAF">
            <w:pPr>
              <w:pStyle w:val="TAL"/>
            </w:pPr>
            <w:r>
              <w:t>Cover sheet for presentation of TR 23.700-63 to TSG-SA#104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C4E4A" w14:textId="77777777" w:rsidR="00E308B2" w:rsidRDefault="00E308B2" w:rsidP="00AC5BAF">
            <w:pPr>
              <w:pStyle w:val="TAL"/>
            </w:pPr>
            <w:r>
              <w:t>23.700-63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467B1" w14:textId="77777777" w:rsidR="00E308B2" w:rsidRDefault="00E308B2" w:rsidP="00AC5BAF">
            <w:pPr>
              <w:pStyle w:val="TAL"/>
            </w:pPr>
            <w:r>
              <w:t>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ABFFB" w14:textId="77777777" w:rsidR="00E308B2" w:rsidRDefault="00E308B2" w:rsidP="00AC5BAF">
            <w:pPr>
              <w:pStyle w:val="TAL"/>
            </w:pPr>
            <w:r>
              <w:t>ZTE,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3A904" w14:textId="77777777" w:rsidR="00E308B2" w:rsidRDefault="00E308B2" w:rsidP="00AC5BAF">
            <w:pPr>
              <w:pStyle w:val="TAL"/>
            </w:pPr>
            <w:r>
              <w:t>FS_UPEAS_Ph2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7FE6F" w14:textId="77777777" w:rsidR="00E308B2" w:rsidRDefault="00E308B2" w:rsidP="00AC5BAF">
            <w:pPr>
              <w:pStyle w:val="TAL"/>
            </w:pPr>
            <w:r>
              <w:t>For e-mail approval. r00 agreed.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8A518" w14:textId="77777777" w:rsidR="00E308B2" w:rsidRDefault="00E308B2" w:rsidP="00AC5BAF">
            <w:pPr>
              <w:pStyle w:val="TAL"/>
            </w:pPr>
            <w:r>
              <w:t>Approved</w:t>
            </w:r>
          </w:p>
        </w:tc>
      </w:tr>
      <w:tr w:rsidR="00E308B2" w14:paraId="41F922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B8445" w14:textId="77777777" w:rsidR="00E308B2" w:rsidRDefault="00E308B2" w:rsidP="00AC5BAF">
            <w:pPr>
              <w:pStyle w:val="TAL"/>
            </w:pPr>
            <w:r>
              <w:t>S2-2407372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E47C0"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34DD1" w14:textId="77777777" w:rsidR="00E308B2" w:rsidRDefault="00E308B2" w:rsidP="00AC5BAF">
            <w:pPr>
              <w:pStyle w:val="TAL"/>
            </w:pPr>
            <w:r>
              <w:t>Cover sheet for presentation of TR 23.700-06 to TSG SA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D2631" w14:textId="77777777" w:rsidR="00E308B2" w:rsidRDefault="00E308B2" w:rsidP="00AC5BAF">
            <w:pPr>
              <w:pStyle w:val="TAL"/>
            </w:pPr>
            <w:r>
              <w:t>23.700-06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EE26B" w14:textId="77777777" w:rsidR="00E308B2" w:rsidRDefault="00E308B2" w:rsidP="00AC5BAF">
            <w:pPr>
              <w:pStyle w:val="TAL"/>
            </w:pPr>
            <w:r>
              <w:t>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0FAB0" w14:textId="77777777" w:rsidR="00E308B2" w:rsidRDefault="00E308B2" w:rsidP="00AC5BAF">
            <w:pPr>
              <w:pStyle w:val="TAL"/>
            </w:pPr>
            <w:r>
              <w:t>Sony,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E0749" w14:textId="77777777" w:rsidR="00E308B2" w:rsidRDefault="00E308B2" w:rsidP="00AC5BAF">
            <w:pPr>
              <w:pStyle w:val="TAL"/>
            </w:pPr>
            <w:r>
              <w:t>FS_VMR_Ph2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A2AB9" w14:textId="77777777" w:rsidR="00E308B2" w:rsidRDefault="00E308B2" w:rsidP="00AC5BAF">
            <w:pPr>
              <w:pStyle w:val="TAL"/>
            </w:pPr>
            <w:r>
              <w:t>Revision of S2-2407276r02.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5E5AF" w14:textId="77777777" w:rsidR="00E308B2" w:rsidRDefault="00E308B2" w:rsidP="00AC5BAF">
            <w:pPr>
              <w:pStyle w:val="TAL"/>
            </w:pPr>
            <w:r>
              <w:t>Approved</w:t>
            </w:r>
          </w:p>
        </w:tc>
      </w:tr>
      <w:tr w:rsidR="00E308B2" w14:paraId="407DC68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68307" w14:textId="77777777" w:rsidR="00E308B2" w:rsidRDefault="00E308B2" w:rsidP="00AC5BAF">
            <w:pPr>
              <w:pStyle w:val="TAL"/>
            </w:pPr>
            <w:r>
              <w:t>S2-2407373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D51D9"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9D569" w14:textId="77777777" w:rsidR="00E308B2" w:rsidRDefault="00E308B2" w:rsidP="00AC5BAF">
            <w:pPr>
              <w:pStyle w:val="TAL"/>
            </w:pPr>
            <w:r>
              <w:t>Cover sheet for presentation of TR 23.700-84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D0658" w14:textId="77777777" w:rsidR="00E308B2" w:rsidRDefault="00E308B2" w:rsidP="00AC5BAF">
            <w:pPr>
              <w:pStyle w:val="TAL"/>
            </w:pPr>
            <w:r>
              <w:t>23.700-84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938B5" w14:textId="77777777" w:rsidR="00E308B2" w:rsidRDefault="00E308B2" w:rsidP="00AC5BAF">
            <w:pPr>
              <w:pStyle w:val="TAL"/>
            </w:pPr>
            <w:r>
              <w:t>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15051" w14:textId="77777777" w:rsidR="00E308B2" w:rsidRDefault="00E308B2" w:rsidP="00AC5BAF">
            <w:pPr>
              <w:pStyle w:val="TAL"/>
            </w:pPr>
            <w:r>
              <w:t>MediaTek Inc.,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32816"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5CD14" w14:textId="77777777" w:rsidR="00E308B2" w:rsidRDefault="00E308B2" w:rsidP="00AC5BAF">
            <w:pPr>
              <w:pStyle w:val="TAL"/>
            </w:pPr>
            <w:r>
              <w:t>Revision of S2-2407349r02.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94020" w14:textId="77777777" w:rsidR="00E308B2" w:rsidRDefault="00E308B2" w:rsidP="00AC5BAF">
            <w:pPr>
              <w:pStyle w:val="TAL"/>
            </w:pPr>
            <w:r>
              <w:t>Approved</w:t>
            </w:r>
          </w:p>
        </w:tc>
      </w:tr>
      <w:tr w:rsidR="00E308B2" w14:paraId="62E7C61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5AD51" w14:textId="77777777" w:rsidR="00E308B2" w:rsidRDefault="00E308B2" w:rsidP="00AC5BAF">
            <w:pPr>
              <w:pStyle w:val="TAL"/>
            </w:pPr>
            <w:r>
              <w:t>S2-2407374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6BD78"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F4B2E" w14:textId="77777777" w:rsidR="00E308B2" w:rsidRDefault="00E308B2" w:rsidP="00AC5BAF">
            <w:pPr>
              <w:pStyle w:val="TAL"/>
            </w:pPr>
            <w:r>
              <w:t>Cover sheet for presentation of TR 23.700-59 to TSG SA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41274" w14:textId="77777777" w:rsidR="00E308B2" w:rsidRDefault="00E308B2" w:rsidP="00AC5BAF">
            <w:pPr>
              <w:pStyle w:val="TAL"/>
            </w:pPr>
            <w:r>
              <w:t>23.700-59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4D7CF" w14:textId="77777777" w:rsidR="00E308B2" w:rsidRDefault="00E308B2" w:rsidP="00AC5BAF">
            <w:pPr>
              <w:pStyle w:val="TAL"/>
            </w:pPr>
            <w:r>
              <w:t>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82114" w14:textId="77777777" w:rsidR="00E308B2" w:rsidRDefault="00E308B2" w:rsidP="00AC5BAF">
            <w:pPr>
              <w:pStyle w:val="TAL"/>
            </w:pPr>
            <w:r>
              <w:t>Ericsson, 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9BFED" w14:textId="77777777" w:rsidR="00E308B2" w:rsidRDefault="00E308B2" w:rsidP="00AC5BAF">
            <w:pPr>
              <w:pStyle w:val="TAL"/>
            </w:pPr>
            <w:r>
              <w:t>FS_UAS_Ph3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4C1C3" w14:textId="77777777" w:rsidR="00E308B2" w:rsidRDefault="00E308B2" w:rsidP="00AC5BAF">
            <w:pPr>
              <w:pStyle w:val="TAL"/>
            </w:pPr>
            <w:r>
              <w:t>Revision of S2-2406142r02.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A2771" w14:textId="77777777" w:rsidR="00E308B2" w:rsidRDefault="00E308B2" w:rsidP="00AC5BAF">
            <w:pPr>
              <w:pStyle w:val="TAL"/>
            </w:pPr>
            <w:r>
              <w:t>Approved</w:t>
            </w:r>
          </w:p>
        </w:tc>
      </w:tr>
      <w:tr w:rsidR="00E308B2" w14:paraId="6A9ABA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7F284" w14:textId="77777777" w:rsidR="00E308B2" w:rsidRDefault="00E308B2" w:rsidP="00AC5BAF">
            <w:pPr>
              <w:pStyle w:val="TAL"/>
            </w:pPr>
            <w:r>
              <w:t>S2-2407375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FA3B1"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7B350" w14:textId="77777777" w:rsidR="00E308B2" w:rsidRDefault="00E308B2" w:rsidP="00AC5BAF">
            <w:pPr>
              <w:pStyle w:val="TAL"/>
            </w:pPr>
            <w:r>
              <w:t>Cover sheet for presentation of TR 23.700-75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6E133" w14:textId="77777777" w:rsidR="00E308B2" w:rsidRDefault="00E308B2" w:rsidP="00AC5BAF">
            <w:pPr>
              <w:pStyle w:val="TAL"/>
            </w:pPr>
            <w:r>
              <w:t>23.700-75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A32E5" w14:textId="77777777" w:rsidR="00E308B2" w:rsidRDefault="00E308B2" w:rsidP="00AC5BAF">
            <w:pPr>
              <w:pStyle w:val="TAL"/>
            </w:pPr>
            <w:r>
              <w:t>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F856F" w14:textId="77777777" w:rsidR="00E308B2" w:rsidRDefault="00E308B2" w:rsidP="00AC5BAF">
            <w:pPr>
              <w:pStyle w:val="TAL"/>
            </w:pPr>
            <w:r>
              <w:t>Peraton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ED21B" w14:textId="77777777" w:rsidR="00E308B2" w:rsidRDefault="00E308B2" w:rsidP="00AC5BAF">
            <w:pPr>
              <w:pStyle w:val="TAL"/>
            </w:pPr>
            <w:r>
              <w:t>FS_MPS4msg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F4D65" w14:textId="77777777" w:rsidR="00E308B2" w:rsidRDefault="00E308B2" w:rsidP="00AC5BAF">
            <w:pPr>
              <w:pStyle w:val="TAL"/>
            </w:pPr>
            <w:r>
              <w:t>Revision of S2-2406277r00.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8F1A2" w14:textId="77777777" w:rsidR="00E308B2" w:rsidRDefault="00E308B2" w:rsidP="00AC5BAF">
            <w:pPr>
              <w:pStyle w:val="TAL"/>
            </w:pPr>
            <w:r>
              <w:t>Approved</w:t>
            </w:r>
          </w:p>
        </w:tc>
      </w:tr>
      <w:tr w:rsidR="00E308B2" w14:paraId="24DCFC7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D3A7D" w14:textId="77777777" w:rsidR="00E308B2" w:rsidRDefault="00E308B2" w:rsidP="00AC5BAF">
            <w:pPr>
              <w:pStyle w:val="TAL"/>
            </w:pPr>
            <w:r>
              <w:t>S2-2407376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9BC75"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F8F52" w14:textId="77777777" w:rsidR="00E308B2" w:rsidRDefault="00E308B2" w:rsidP="00AC5BAF">
            <w:pPr>
              <w:pStyle w:val="TAL"/>
            </w:pPr>
            <w:r>
              <w:t>Cover sheet for presentation of TR 23.700-32 to TSG SA#104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A2D2F" w14:textId="77777777" w:rsidR="00E308B2" w:rsidRDefault="00E308B2" w:rsidP="00AC5BAF">
            <w:pPr>
              <w:pStyle w:val="TAL"/>
            </w:pPr>
            <w:r>
              <w:t>23.700-32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4293C" w14:textId="77777777" w:rsidR="00E308B2" w:rsidRDefault="00E308B2" w:rsidP="00AC5BAF">
            <w:pPr>
              <w:pStyle w:val="TAL"/>
            </w:pPr>
            <w:r>
              <w:t>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EAF60" w14:textId="77777777" w:rsidR="00E308B2" w:rsidRDefault="00E308B2" w:rsidP="00AC5BAF">
            <w:pPr>
              <w:pStyle w:val="TAL"/>
            </w:pPr>
            <w:r>
              <w:t>InterDigital Inc.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AC1C7" w14:textId="77777777" w:rsidR="00E308B2" w:rsidRDefault="00E308B2" w:rsidP="00AC5BAF">
            <w:pPr>
              <w:pStyle w:val="TAL"/>
            </w:pPr>
            <w:r>
              <w:t>FS_UIA_ARC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8C936" w14:textId="77777777" w:rsidR="00E308B2" w:rsidRDefault="00E308B2" w:rsidP="00AC5BAF">
            <w:pPr>
              <w:pStyle w:val="TAL"/>
            </w:pPr>
            <w:r>
              <w:t>Revision of S2-2406287r04.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BCEE4" w14:textId="77777777" w:rsidR="00E308B2" w:rsidRDefault="00E308B2" w:rsidP="00AC5BAF">
            <w:pPr>
              <w:pStyle w:val="TAL"/>
            </w:pPr>
            <w:r>
              <w:t>Approved</w:t>
            </w:r>
          </w:p>
        </w:tc>
      </w:tr>
      <w:tr w:rsidR="00E308B2" w14:paraId="6BAF3D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E099E" w14:textId="77777777" w:rsidR="00E308B2" w:rsidRDefault="00E308B2" w:rsidP="00AC5BAF">
            <w:pPr>
              <w:pStyle w:val="TAL"/>
            </w:pPr>
            <w:r>
              <w:t>S2-2407377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3C892"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2382C" w14:textId="77777777" w:rsidR="00E308B2" w:rsidRDefault="00E308B2" w:rsidP="00AC5BAF">
            <w:pPr>
              <w:pStyle w:val="TAL"/>
            </w:pPr>
            <w:r>
              <w:t>Cover sheet for presentation of TR 23.700-77 to TSG SA#104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1AD1F" w14:textId="77777777" w:rsidR="00E308B2" w:rsidRDefault="00E308B2" w:rsidP="00AC5BAF">
            <w:pPr>
              <w:pStyle w:val="TAL"/>
            </w:pPr>
            <w:r>
              <w:t>23.700-77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B86DB" w14:textId="77777777" w:rsidR="00E308B2" w:rsidRDefault="00E308B2" w:rsidP="00AC5BAF">
            <w:pPr>
              <w:pStyle w:val="TAL"/>
            </w:pPr>
            <w:r>
              <w:t>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15E7D" w14:textId="77777777" w:rsidR="00E308B2" w:rsidRDefault="00E308B2" w:rsidP="00AC5BAF">
            <w:pPr>
              <w:pStyle w:val="TAL"/>
            </w:pPr>
            <w: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2E6EE"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22CAD" w14:textId="77777777" w:rsidR="00E308B2" w:rsidRDefault="00E308B2" w:rsidP="00AC5BAF">
            <w:pPr>
              <w:pStyle w:val="TAL"/>
            </w:pPr>
            <w:r>
              <w:t>Revision of S2-2406345r01.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8B833" w14:textId="77777777" w:rsidR="00E308B2" w:rsidRDefault="00E308B2" w:rsidP="00AC5BAF">
            <w:pPr>
              <w:pStyle w:val="TAL"/>
            </w:pPr>
            <w:r>
              <w:t>Approved</w:t>
            </w:r>
          </w:p>
        </w:tc>
      </w:tr>
      <w:tr w:rsidR="00E308B2" w14:paraId="27B8742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F705E" w14:textId="77777777" w:rsidR="00E308B2" w:rsidRDefault="00E308B2" w:rsidP="00AC5BAF">
            <w:pPr>
              <w:pStyle w:val="TAL"/>
            </w:pPr>
            <w:r>
              <w:t>S2-2407378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6ACB9"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D2899" w14:textId="77777777" w:rsidR="00E308B2" w:rsidRDefault="00E308B2" w:rsidP="00AC5BAF">
            <w:pPr>
              <w:pStyle w:val="TAL"/>
            </w:pPr>
            <w:r>
              <w:t>Cover sheet for presentation of TR 23.700-49 to TSG SA#104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B44EE" w14:textId="77777777" w:rsidR="00E308B2" w:rsidRDefault="00E308B2" w:rsidP="00AC5BAF">
            <w:pPr>
              <w:pStyle w:val="TAL"/>
            </w:pPr>
            <w:r>
              <w:t>23.700-49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0460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ABBFA" w14:textId="77777777" w:rsidR="00E308B2" w:rsidRDefault="00E308B2" w:rsidP="00AC5BAF">
            <w:pPr>
              <w:pStyle w:val="TAL"/>
              <w:rPr>
                <w:sz w:val="24"/>
                <w:szCs w:val="24"/>
              </w:rPr>
            </w:pPr>
            <w: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A4C52" w14:textId="77777777" w:rsidR="00E308B2" w:rsidRDefault="00E308B2" w:rsidP="00AC5BAF">
            <w:pPr>
              <w:pStyle w:val="TAL"/>
            </w:pPr>
            <w:r>
              <w:t>FS_eEDGE_5GC_Ph3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ED236" w14:textId="77777777" w:rsidR="00E308B2" w:rsidRDefault="00E308B2" w:rsidP="00AC5BAF">
            <w:pPr>
              <w:pStyle w:val="TAL"/>
            </w:pPr>
            <w:r>
              <w:t>Revision of S2-2406438r02.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33515" w14:textId="77777777" w:rsidR="00E308B2" w:rsidRDefault="00E308B2" w:rsidP="00AC5BAF">
            <w:pPr>
              <w:pStyle w:val="TAL"/>
            </w:pPr>
            <w:r>
              <w:t>Approved</w:t>
            </w:r>
          </w:p>
        </w:tc>
      </w:tr>
      <w:tr w:rsidR="00E308B2" w14:paraId="67E956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D741A" w14:textId="77777777" w:rsidR="00E308B2" w:rsidRDefault="00E308B2" w:rsidP="00AC5BAF">
            <w:pPr>
              <w:pStyle w:val="TAL"/>
            </w:pPr>
            <w:r>
              <w:t>S2-2407379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C0B86"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2D3BF" w14:textId="77777777" w:rsidR="00E308B2" w:rsidRDefault="00E308B2" w:rsidP="00AC5BAF">
            <w:pPr>
              <w:pStyle w:val="TAL"/>
            </w:pPr>
            <w:r>
              <w:t>Cover sheet for presentation of TR 23.700-66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2057B" w14:textId="77777777" w:rsidR="00E308B2" w:rsidRDefault="00E308B2" w:rsidP="00AC5BAF">
            <w:pPr>
              <w:pStyle w:val="TAL"/>
            </w:pPr>
            <w:r>
              <w:t>23.700-66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8F0E9" w14:textId="77777777" w:rsidR="00E308B2" w:rsidRDefault="00E308B2" w:rsidP="00AC5BAF">
            <w:pPr>
              <w:pStyle w:val="TAL"/>
            </w:pPr>
            <w:r>
              <w:t>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F0172" w14:textId="77777777" w:rsidR="00E308B2" w:rsidRDefault="00E308B2" w:rsidP="00AC5BAF">
            <w:pPr>
              <w:pStyle w:val="TAL"/>
            </w:pPr>
            <w:r>
              <w:t>Samsung,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75459" w14:textId="77777777" w:rsidR="00E308B2" w:rsidRDefault="00E308B2" w:rsidP="00AC5BAF">
            <w:pPr>
              <w:pStyle w:val="TAL"/>
            </w:pPr>
            <w:r>
              <w:t>FS_EnergySys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B9D51" w14:textId="77777777" w:rsidR="00E308B2" w:rsidRDefault="00E308B2" w:rsidP="00AC5BAF">
            <w:pPr>
              <w:pStyle w:val="TAL"/>
            </w:pPr>
            <w:r>
              <w:t>Revision of S2-2406586r01.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F151B" w14:textId="77777777" w:rsidR="00E308B2" w:rsidRDefault="00E308B2" w:rsidP="00AC5BAF">
            <w:pPr>
              <w:pStyle w:val="TAL"/>
            </w:pPr>
            <w:r>
              <w:t>Approved</w:t>
            </w:r>
          </w:p>
        </w:tc>
      </w:tr>
      <w:tr w:rsidR="00E308B2" w14:paraId="7FBF45E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2929D" w14:textId="77777777" w:rsidR="00E308B2" w:rsidRDefault="00E308B2" w:rsidP="00AC5BAF">
            <w:pPr>
              <w:pStyle w:val="TAL"/>
            </w:pPr>
            <w:r>
              <w:t>S2-2407380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F8313"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45B6C" w14:textId="77777777" w:rsidR="00E308B2" w:rsidRDefault="00E308B2" w:rsidP="00AC5BAF">
            <w:pPr>
              <w:pStyle w:val="TAL"/>
            </w:pPr>
            <w:r>
              <w:t>Cover sheet for presentation of TR 23.700-45 to TSG SA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4312D" w14:textId="77777777" w:rsidR="00E308B2" w:rsidRDefault="00E308B2" w:rsidP="00AC5BAF">
            <w:pPr>
              <w:pStyle w:val="TAL"/>
            </w:pPr>
            <w:r>
              <w:t>23.700-45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F5740" w14:textId="77777777" w:rsidR="00E308B2" w:rsidRDefault="00E308B2" w:rsidP="00AC5BAF">
            <w:pPr>
              <w:pStyle w:val="TAL"/>
            </w:pPr>
            <w:r>
              <w:t>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30C2B" w14:textId="77777777" w:rsidR="00E308B2" w:rsidRDefault="00E308B2" w:rsidP="00AC5BAF">
            <w:pPr>
              <w:pStyle w:val="TAL"/>
            </w:pPr>
            <w: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67FE7" w14:textId="77777777" w:rsidR="00E308B2" w:rsidRDefault="00E308B2" w:rsidP="00AC5BAF">
            <w:pPr>
              <w:pStyle w:val="TAL"/>
            </w:pPr>
            <w:r>
              <w:t>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56FD2" w14:textId="77777777" w:rsidR="00E308B2" w:rsidRDefault="00E308B2" w:rsidP="00AC5BAF">
            <w:pPr>
              <w:pStyle w:val="TAL"/>
            </w:pPr>
            <w:r>
              <w:t>Revision of S2-2407153r01.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FC041" w14:textId="77777777" w:rsidR="00E308B2" w:rsidRDefault="00E308B2" w:rsidP="00AC5BAF">
            <w:pPr>
              <w:pStyle w:val="TAL"/>
            </w:pPr>
            <w:r>
              <w:t>Approved</w:t>
            </w:r>
          </w:p>
        </w:tc>
      </w:tr>
      <w:tr w:rsidR="00E308B2" w14:paraId="429EBDC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A2D13" w14:textId="77777777" w:rsidR="00E308B2" w:rsidRDefault="00E308B2" w:rsidP="00AC5BAF">
            <w:pPr>
              <w:pStyle w:val="TAL"/>
            </w:pPr>
            <w:r>
              <w:t>S2-2407381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0108A"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7416B" w14:textId="77777777" w:rsidR="00E308B2" w:rsidRDefault="00E308B2" w:rsidP="00AC5BAF">
            <w:pPr>
              <w:pStyle w:val="TAL"/>
            </w:pPr>
            <w:r>
              <w:t>Presentation of TR 23.700-70 to TSG SA#104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5840E" w14:textId="77777777" w:rsidR="00E308B2" w:rsidRDefault="00E308B2" w:rsidP="00AC5BAF">
            <w:pPr>
              <w:pStyle w:val="TAL"/>
            </w:pPr>
            <w:r>
              <w:t>23.700-70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7F349" w14:textId="77777777" w:rsidR="00E308B2" w:rsidRDefault="00E308B2" w:rsidP="00AC5BAF">
            <w:pPr>
              <w:pStyle w:val="TAL"/>
            </w:pPr>
            <w:r>
              <w:t>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D2E6D" w14:textId="77777777" w:rsidR="00E308B2" w:rsidRDefault="00E308B2" w:rsidP="00AC5BAF">
            <w:pPr>
              <w:pStyle w:val="TAL"/>
            </w:pPr>
            <w:r>
              <w:t>Meta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B15EB"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497D5" w14:textId="77777777" w:rsidR="00E308B2" w:rsidRDefault="00E308B2" w:rsidP="00AC5BAF">
            <w:pPr>
              <w:pStyle w:val="TAL"/>
            </w:pPr>
            <w:r>
              <w:t>Revision of S2-2406804r01.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1C0D1" w14:textId="77777777" w:rsidR="00E308B2" w:rsidRDefault="00E308B2" w:rsidP="00AC5BAF">
            <w:pPr>
              <w:pStyle w:val="TAL"/>
            </w:pPr>
            <w:r>
              <w:t>Approved</w:t>
            </w:r>
          </w:p>
        </w:tc>
      </w:tr>
      <w:tr w:rsidR="00E308B2" w14:paraId="1CD590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29F48" w14:textId="77777777" w:rsidR="00E308B2" w:rsidRDefault="00E308B2" w:rsidP="00AC5BAF">
            <w:pPr>
              <w:pStyle w:val="TAL"/>
            </w:pPr>
            <w:r>
              <w:t>S2-2407382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564E6"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C99EE" w14:textId="77777777" w:rsidR="00E308B2" w:rsidRDefault="00E308B2" w:rsidP="00AC5BAF">
            <w:pPr>
              <w:pStyle w:val="TAL"/>
            </w:pPr>
            <w:r>
              <w:t>Cover sheet for presentation of TR 23.700-54 to TSG SA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A1926" w14:textId="77777777" w:rsidR="00E308B2" w:rsidRDefault="00E308B2" w:rsidP="00AC5BAF">
            <w:pPr>
              <w:pStyle w:val="TAL"/>
            </w:pPr>
            <w:r>
              <w:t>23.700-54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3B0E8" w14:textId="77777777" w:rsidR="00E308B2" w:rsidRDefault="00E308B2" w:rsidP="00AC5BAF">
            <w:pPr>
              <w:pStyle w:val="TAL"/>
            </w:pPr>
            <w:r>
              <w:t>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66F8D" w14:textId="77777777" w:rsidR="00E308B2" w:rsidRDefault="00E308B2" w:rsidP="00AC5BAF">
            <w:pPr>
              <w:pStyle w:val="TAL"/>
            </w:pPr>
            <w:r>
              <w:t>Apple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241B3" w14:textId="77777777" w:rsidR="00E308B2" w:rsidRDefault="00E308B2" w:rsidP="00AC5BAF">
            <w:pPr>
              <w:pStyle w:val="TAL"/>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F42D3" w14:textId="77777777" w:rsidR="00E308B2" w:rsidRDefault="00E308B2" w:rsidP="00AC5BAF">
            <w:pPr>
              <w:pStyle w:val="TAL"/>
            </w:pPr>
            <w:r>
              <w:t>Revision of S2-2406829r06.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3677B" w14:textId="77777777" w:rsidR="00E308B2" w:rsidRDefault="00E308B2" w:rsidP="00AC5BAF">
            <w:pPr>
              <w:pStyle w:val="TAL"/>
            </w:pPr>
            <w:r>
              <w:t>Approved</w:t>
            </w:r>
          </w:p>
        </w:tc>
      </w:tr>
      <w:tr w:rsidR="00E308B2" w14:paraId="4163681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3A9E0" w14:textId="77777777" w:rsidR="00E308B2" w:rsidRDefault="00E308B2" w:rsidP="00AC5BAF">
            <w:pPr>
              <w:pStyle w:val="TAL"/>
            </w:pPr>
            <w:r>
              <w:t>S2-2407383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8DA41"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9CE53" w14:textId="77777777" w:rsidR="00E308B2" w:rsidRDefault="00E308B2" w:rsidP="00AC5BAF">
            <w:pPr>
              <w:pStyle w:val="TAL"/>
            </w:pPr>
            <w:r>
              <w:t>Cover sheet for presentation of TR 23.700-03 to TSG SA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D1068" w14:textId="77777777" w:rsidR="00E308B2" w:rsidRDefault="00E308B2" w:rsidP="00AC5BAF">
            <w:pPr>
              <w:pStyle w:val="TAL"/>
            </w:pPr>
            <w:r>
              <w:t>23.700-03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B3FD9" w14:textId="77777777" w:rsidR="00E308B2" w:rsidRDefault="00E308B2" w:rsidP="00AC5BAF">
            <w:pPr>
              <w:pStyle w:val="TAL"/>
            </w:pPr>
            <w:r>
              <w:t>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D280C" w14:textId="77777777" w:rsidR="00E308B2" w:rsidRDefault="00E308B2" w:rsidP="00AC5BAF">
            <w:pPr>
              <w:pStyle w:val="TAL"/>
            </w:pPr>
            <w:r>
              <w:t>KPN N.V.,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62163" w14:textId="77777777" w:rsidR="00E308B2" w:rsidRDefault="00E308B2" w:rsidP="00AC5BAF">
            <w:pPr>
              <w:pStyle w:val="TAL"/>
            </w:pPr>
            <w:r>
              <w:t>FS_5G_ProSe_Ph3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BA250" w14:textId="77777777" w:rsidR="00E308B2" w:rsidRDefault="00E308B2" w:rsidP="00AC5BAF">
            <w:pPr>
              <w:pStyle w:val="TAL"/>
            </w:pPr>
            <w:r>
              <w:t>Revision of S2-2407119r00.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EBE9D" w14:textId="77777777" w:rsidR="00E308B2" w:rsidRDefault="00E308B2" w:rsidP="00AC5BAF">
            <w:pPr>
              <w:pStyle w:val="TAL"/>
            </w:pPr>
            <w:r>
              <w:t>Approved</w:t>
            </w:r>
          </w:p>
        </w:tc>
      </w:tr>
      <w:tr w:rsidR="00E308B2" w14:paraId="3144ACD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C6EFB" w14:textId="77777777" w:rsidR="00E308B2" w:rsidRDefault="00E308B2" w:rsidP="00AC5BAF">
            <w:pPr>
              <w:pStyle w:val="TAL"/>
            </w:pPr>
            <w:r>
              <w:t>S2-2407384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A5101" w14:textId="77777777" w:rsidR="00E308B2" w:rsidRDefault="00E308B2" w:rsidP="00AC5BAF">
            <w:pPr>
              <w:pStyle w:val="TAL"/>
            </w:pPr>
            <w:r>
              <w:t>TS OR TR COVER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24138" w14:textId="77777777" w:rsidR="00E308B2" w:rsidRDefault="00E308B2" w:rsidP="00AC5BAF">
            <w:pPr>
              <w:pStyle w:val="TAL"/>
            </w:pPr>
            <w:r>
              <w:t>Cover sheet for presentation of TR 23.700-29 to TSG SA#104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CE17A" w14:textId="77777777" w:rsidR="00E308B2" w:rsidRDefault="00E308B2" w:rsidP="00AC5BAF">
            <w:pPr>
              <w:pStyle w:val="TAL"/>
            </w:pPr>
            <w:r>
              <w:t>23.700-29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2E0E2" w14:textId="77777777" w:rsidR="00E308B2" w:rsidRDefault="00E308B2" w:rsidP="00AC5BAF">
            <w:pPr>
              <w:pStyle w:val="TAL"/>
            </w:pPr>
            <w:r>
              <w:t>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A1697" w14:textId="77777777" w:rsidR="00E308B2" w:rsidRDefault="00E308B2" w:rsidP="00AC5BAF">
            <w:pPr>
              <w:pStyle w:val="TAL"/>
            </w:pPr>
            <w:r>
              <w:t>Thales,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18C8C" w14:textId="77777777" w:rsidR="00E308B2" w:rsidRDefault="00E308B2" w:rsidP="00AC5BAF">
            <w:pPr>
              <w:pStyle w:val="TAL"/>
            </w:pPr>
            <w:r>
              <w:t>FS_5GSAT_Ph3_ARCH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9D410" w14:textId="77777777" w:rsidR="00E308B2" w:rsidRDefault="00E308B2" w:rsidP="00AC5BAF">
            <w:pPr>
              <w:pStyle w:val="TAL"/>
            </w:pPr>
            <w:r>
              <w:t>Revision of S2-2407127r01.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957A8" w14:textId="77777777" w:rsidR="00E308B2" w:rsidRDefault="00E308B2" w:rsidP="00AC5BAF">
            <w:pPr>
              <w:pStyle w:val="TAL"/>
            </w:pPr>
            <w:r>
              <w:t>Approved</w:t>
            </w:r>
          </w:p>
        </w:tc>
      </w:tr>
    </w:tbl>
    <w:p w14:paraId="32A666CE" w14:textId="77777777" w:rsidR="00E308B2" w:rsidRDefault="00E308B2" w:rsidP="00E308B2">
      <w:pPr>
        <w:rPr>
          <w:rFonts w:eastAsia="Times New Roman"/>
        </w:rPr>
      </w:pPr>
      <w:r>
        <w:rPr>
          <w:rFonts w:eastAsia="Times New Roman"/>
        </w:rPr>
        <w:br/>
        <w:t>14 Entries</w:t>
      </w:r>
    </w:p>
    <w:p w14:paraId="34C2AC00" w14:textId="77777777" w:rsidR="00E308B2" w:rsidRDefault="00E308B2" w:rsidP="00E308B2">
      <w:pPr>
        <w:spacing w:after="0"/>
        <w:rPr>
          <w:b/>
          <w:bCs/>
          <w:color w:val="000000"/>
          <w:sz w:val="32"/>
          <w:szCs w:val="32"/>
        </w:rPr>
      </w:pPr>
      <w:r>
        <w:rPr>
          <w:b/>
          <w:bCs/>
          <w:color w:val="000000"/>
          <w:sz w:val="32"/>
          <w:szCs w:val="32"/>
        </w:rPr>
        <w:br w:type="page"/>
      </w:r>
    </w:p>
    <w:p w14:paraId="2B4D5A90" w14:textId="77777777" w:rsidR="00E308B2" w:rsidRDefault="00E308B2" w:rsidP="00E308B2">
      <w:pPr>
        <w:pStyle w:val="Heading9"/>
        <w:rPr>
          <w:rFonts w:eastAsiaTheme="minorEastAsia"/>
        </w:rPr>
      </w:pPr>
      <w:bookmarkStart w:id="171" w:name="_Toc177620723"/>
      <w:r>
        <w:rPr>
          <w:b/>
        </w:rPr>
        <w:lastRenderedPageBreak/>
        <w:t>Annex F:</w:t>
      </w:r>
      <w:r>
        <w:rPr>
          <w:b/>
        </w:rPr>
        <w:tab/>
        <w:t>Postponed and unhandled documents</w:t>
      </w:r>
      <w:bookmarkEnd w:id="171"/>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72"/>
        <w:gridCol w:w="1151"/>
        <w:gridCol w:w="3126"/>
        <w:gridCol w:w="2708"/>
        <w:gridCol w:w="671"/>
        <w:gridCol w:w="431"/>
        <w:gridCol w:w="160"/>
        <w:gridCol w:w="391"/>
        <w:gridCol w:w="2316"/>
        <w:gridCol w:w="2383"/>
        <w:gridCol w:w="891"/>
      </w:tblGrid>
      <w:tr w:rsidR="00E308B2" w14:paraId="119529D2" w14:textId="77777777" w:rsidTr="00AC5BAF">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19802A1" w14:textId="77777777" w:rsidR="00E308B2" w:rsidRDefault="00E308B2" w:rsidP="00AC5BAF">
            <w:pPr>
              <w:pStyle w:val="TAH"/>
            </w:pPr>
            <w:r>
              <w:lastRenderedPageBreak/>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FA9BCCB" w14:textId="77777777" w:rsidR="00E308B2" w:rsidRDefault="00E308B2" w:rsidP="00AC5BAF">
            <w:pPr>
              <w:pStyle w:val="TAH"/>
            </w:pPr>
            <w: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DBC9D93" w14:textId="77777777" w:rsidR="00E308B2" w:rsidRDefault="00E308B2" w:rsidP="00AC5BAF">
            <w:pPr>
              <w:pStyle w:val="TAH"/>
            </w:pPr>
            <w:r>
              <w:t>Subject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7F5E47A" w14:textId="77777777" w:rsidR="00E308B2" w:rsidRDefault="00E308B2" w:rsidP="00AC5BAF">
            <w:pPr>
              <w:pStyle w:val="TAH"/>
            </w:pPr>
            <w: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F4AC826" w14:textId="77777777" w:rsidR="00E308B2" w:rsidRDefault="00E308B2" w:rsidP="00AC5BAF">
            <w:pPr>
              <w:pStyle w:val="TAH"/>
            </w:pPr>
            <w:r>
              <w:t>Spec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2ED63F8" w14:textId="77777777" w:rsidR="00E308B2" w:rsidRDefault="00E308B2" w:rsidP="00AC5BAF">
            <w:pPr>
              <w:pStyle w:val="TAH"/>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8211F33" w14:textId="77777777" w:rsidR="00E308B2" w:rsidRDefault="00E308B2" w:rsidP="00AC5BAF">
            <w:pPr>
              <w:pStyle w:val="TAH"/>
            </w:pPr>
            <w:r>
              <w:t>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9B6B5FA" w14:textId="77777777" w:rsidR="00E308B2" w:rsidRDefault="00E308B2" w:rsidP="00AC5BAF">
            <w:pPr>
              <w:pStyle w:val="TAH"/>
            </w:pPr>
            <w:r>
              <w:t>Rel</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170187B" w14:textId="77777777" w:rsidR="00E308B2" w:rsidRDefault="00E308B2" w:rsidP="00AC5BAF">
            <w:pPr>
              <w:pStyle w:val="TAH"/>
            </w:pPr>
            <w:r>
              <w:t>Work Item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467E64C" w14:textId="77777777" w:rsidR="00E308B2" w:rsidRDefault="00E308B2" w:rsidP="00AC5BAF">
            <w:pPr>
              <w:pStyle w:val="TAH"/>
            </w:pPr>
            <w: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0FAD39D" w14:textId="77777777" w:rsidR="00E308B2" w:rsidRDefault="00E308B2" w:rsidP="00AC5BAF">
            <w:pPr>
              <w:pStyle w:val="TAH"/>
            </w:pPr>
            <w:r>
              <w:t>Status</w:t>
            </w:r>
          </w:p>
        </w:tc>
      </w:tr>
      <w:tr w:rsidR="00E308B2" w14:paraId="36FF21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21377" w14:textId="77777777" w:rsidR="00E308B2" w:rsidRDefault="00E308B2" w:rsidP="00AC5BAF">
            <w:pPr>
              <w:pStyle w:val="TAL"/>
            </w:pPr>
            <w:r>
              <w:t>S2-2405846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17C39"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74ED3" w14:textId="77777777" w:rsidR="00E308B2" w:rsidRDefault="00E308B2" w:rsidP="00AC5BAF">
            <w:pPr>
              <w:pStyle w:val="TAL"/>
            </w:pPr>
            <w:r>
              <w:t>Architecture support for NB-IoT/eMTC Non-Terrestrial Networks in EPS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7F6BB"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123F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ED317"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4F11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21A75"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DD458" w14:textId="77777777" w:rsidR="00E308B2" w:rsidRPr="00925BE9" w:rsidRDefault="00E308B2" w:rsidP="00AC5BAF">
            <w:pPr>
              <w:pStyle w:val="TAL"/>
              <w:rPr>
                <w:lang w:val="fr-FR"/>
              </w:rPr>
            </w:pPr>
            <w:r w:rsidRPr="00925BE9">
              <w:rPr>
                <w:lang w:val="fr-FR"/>
              </w:rPr>
              <w:t>NR_NTN_solutions, LTE_NBIOT_eMTC_NTN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805A4" w14:textId="77777777" w:rsidR="00E308B2" w:rsidRDefault="00E308B2" w:rsidP="00AC5BAF">
            <w:pPr>
              <w:pStyle w:val="TAL"/>
            </w:pPr>
            <w:r>
              <w:t>Revision of Postponed S2-2403896 from S2#162.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D3DF8" w14:textId="77777777" w:rsidR="00E308B2" w:rsidRDefault="00E308B2" w:rsidP="00AC5BAF">
            <w:pPr>
              <w:pStyle w:val="TAL"/>
            </w:pPr>
            <w:r>
              <w:t>Postponed</w:t>
            </w:r>
          </w:p>
        </w:tc>
      </w:tr>
      <w:tr w:rsidR="00E308B2" w14:paraId="29220BB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E128A" w14:textId="77777777" w:rsidR="00E308B2" w:rsidRDefault="00E308B2" w:rsidP="00AC5BAF">
            <w:pPr>
              <w:pStyle w:val="TAL"/>
            </w:pPr>
            <w:r>
              <w:t>S2-2405848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A2A79"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C44FE" w14:textId="77777777" w:rsidR="00E308B2" w:rsidRDefault="00E308B2" w:rsidP="00AC5BAF">
            <w:pPr>
              <w:pStyle w:val="TAL"/>
            </w:pPr>
            <w:r>
              <w:t>Study on system architecture for next generation real time communication services phase 2 (FS_NG_RTC_Ph2)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F805E" w14:textId="77777777" w:rsidR="00E308B2" w:rsidRDefault="00E308B2" w:rsidP="00AC5BAF">
            <w:pPr>
              <w:pStyle w:val="TAL"/>
            </w:pPr>
            <w: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C638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3FB0E"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3120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7EE2F"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9784A" w14:textId="77777777" w:rsidR="00E308B2" w:rsidRDefault="00E308B2" w:rsidP="00AC5BAF">
            <w:pPr>
              <w:pStyle w:val="TAL"/>
            </w:pPr>
            <w:r>
              <w:t>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8620E" w14:textId="77777777" w:rsidR="00E308B2" w:rsidRDefault="00E308B2" w:rsidP="00AC5BAF">
            <w:pPr>
              <w:pStyle w:val="TAL"/>
            </w:pPr>
            <w:r>
              <w:t>Revision of Postponed S2-2403900 from S2#162.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6B59D" w14:textId="77777777" w:rsidR="00E308B2" w:rsidRDefault="00E308B2" w:rsidP="00AC5BAF">
            <w:pPr>
              <w:pStyle w:val="TAL"/>
            </w:pPr>
            <w:r>
              <w:t>Postponed</w:t>
            </w:r>
          </w:p>
        </w:tc>
      </w:tr>
      <w:tr w:rsidR="00E308B2" w14:paraId="6B2260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78654" w14:textId="77777777" w:rsidR="00E308B2" w:rsidRDefault="00E308B2" w:rsidP="00AC5BAF">
            <w:pPr>
              <w:pStyle w:val="TAL"/>
            </w:pPr>
            <w:r>
              <w:t>S2-2405849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9161C"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228F4" w14:textId="77777777" w:rsidR="00E308B2" w:rsidRDefault="00E308B2" w:rsidP="00AC5BAF">
            <w:pPr>
              <w:pStyle w:val="TAL"/>
            </w:pPr>
            <w:r>
              <w:t>Enablers for Network Automation for 5G - Phase 3 (eNA_Ph3)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A1159"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8751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0298D"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6E34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A31E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A12BC" w14:textId="77777777" w:rsidR="00E308B2" w:rsidRDefault="00E308B2" w:rsidP="00AC5BAF">
            <w:pPr>
              <w:pStyle w:val="TAL"/>
            </w:pPr>
            <w:r>
              <w:t>eNA_Ph3_SEC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D94A2" w14:textId="77777777" w:rsidR="00E308B2" w:rsidRDefault="00E308B2" w:rsidP="00AC5BAF">
            <w:pPr>
              <w:pStyle w:val="TAL"/>
            </w:pPr>
            <w:r>
              <w:t>Revision of Postponed S2-2403909 from S2#162. Responses drafted in S2-2405979 and S2-2406490.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BD8A0" w14:textId="77777777" w:rsidR="00E308B2" w:rsidRDefault="00E308B2" w:rsidP="00AC5BAF">
            <w:pPr>
              <w:pStyle w:val="TAL"/>
            </w:pPr>
            <w:r>
              <w:t>Postponed</w:t>
            </w:r>
          </w:p>
        </w:tc>
      </w:tr>
      <w:tr w:rsidR="00E308B2" w14:paraId="4AF4D75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83074" w14:textId="77777777" w:rsidR="00E308B2" w:rsidRDefault="00E308B2" w:rsidP="00AC5BAF">
            <w:pPr>
              <w:pStyle w:val="TAL"/>
            </w:pPr>
            <w:r>
              <w:t>S2-2405851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78A6A"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5C7CA" w14:textId="77777777" w:rsidR="00E308B2" w:rsidRDefault="00E308B2" w:rsidP="00AC5BAF">
            <w:pPr>
              <w:pStyle w:val="TAL"/>
            </w:pPr>
            <w:r>
              <w:t>Study on Multi-Access (DualSteer and ATSSS_Ph4) (FS_MASSS)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E94EF" w14:textId="77777777" w:rsidR="00E308B2" w:rsidRDefault="00E308B2" w:rsidP="00AC5BAF">
            <w:pPr>
              <w:pStyle w:val="TAL"/>
            </w:pPr>
            <w: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454B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3AE2C"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DD42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1CED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8D7B0" w14:textId="77777777" w:rsidR="00E308B2" w:rsidRDefault="00E308B2" w:rsidP="00AC5BAF">
            <w:pPr>
              <w:pStyle w:val="TAL"/>
              <w:rPr>
                <w:sz w:val="24"/>
                <w:szCs w:val="24"/>
              </w:rPr>
            </w:pPr>
            <w:r>
              <w:t>FS_MASSS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73CA6" w14:textId="77777777" w:rsidR="00E308B2" w:rsidRDefault="00E308B2" w:rsidP="00AC5BAF">
            <w:pPr>
              <w:pStyle w:val="TAL"/>
            </w:pPr>
            <w:r>
              <w:t>Revision of Postponed S2-2403916 from S2#162.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E919B" w14:textId="77777777" w:rsidR="00E308B2" w:rsidRDefault="00E308B2" w:rsidP="00AC5BAF">
            <w:pPr>
              <w:pStyle w:val="TAL"/>
            </w:pPr>
            <w:r>
              <w:t>Postponed</w:t>
            </w:r>
          </w:p>
        </w:tc>
      </w:tr>
      <w:tr w:rsidR="00E308B2" w14:paraId="768A9C2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57A46" w14:textId="77777777" w:rsidR="00E308B2" w:rsidRDefault="00E308B2" w:rsidP="00AC5BAF">
            <w:pPr>
              <w:pStyle w:val="TAL"/>
            </w:pPr>
            <w:r>
              <w:t>S2-2405854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09138"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FD741" w14:textId="77777777" w:rsidR="00E308B2" w:rsidRDefault="00E308B2" w:rsidP="00AC5BAF">
            <w:pPr>
              <w:pStyle w:val="TAL"/>
            </w:pPr>
            <w:r>
              <w:t>Core Network Enhanced Support for Artificial Intelligence (AI)/Machine Learning (ML) (FS_AIML_CN)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19E26" w14:textId="77777777" w:rsidR="00E308B2" w:rsidRDefault="00E308B2" w:rsidP="00AC5BAF">
            <w:pPr>
              <w:pStyle w:val="TAL"/>
            </w:pPr>
            <w:r>
              <w:t>ITU-T SG13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CE0D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B3596"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370E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FAE67"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286C0"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84BB7" w14:textId="77777777" w:rsidR="00E308B2" w:rsidRDefault="00E308B2" w:rsidP="00AC5BAF">
            <w:pPr>
              <w:pStyle w:val="TAL"/>
              <w:rPr>
                <w:sz w:val="24"/>
                <w:szCs w:val="24"/>
              </w:rPr>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D8EC3" w14:textId="77777777" w:rsidR="00E308B2" w:rsidRDefault="00E308B2" w:rsidP="00AC5BAF">
            <w:pPr>
              <w:pStyle w:val="TAL"/>
            </w:pPr>
            <w:r>
              <w:t>Postponed</w:t>
            </w:r>
          </w:p>
        </w:tc>
      </w:tr>
      <w:tr w:rsidR="00E308B2" w14:paraId="7DDA07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5E27B" w14:textId="77777777" w:rsidR="00E308B2" w:rsidRDefault="00E308B2" w:rsidP="00AC5BAF">
            <w:pPr>
              <w:pStyle w:val="TAL"/>
            </w:pPr>
            <w:r>
              <w:t>S2-2405867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E5FD4"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F0503" w14:textId="77777777" w:rsidR="00E308B2" w:rsidRDefault="00E308B2" w:rsidP="00AC5BAF">
            <w:pPr>
              <w:pStyle w:val="TAL"/>
            </w:pPr>
            <w:r>
              <w:t>Specific services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FF206"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490E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875CE"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C46B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2B0F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C4B5F"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472B9" w14:textId="77777777" w:rsidR="00E308B2" w:rsidRDefault="00E308B2" w:rsidP="00AC5BAF">
            <w:pPr>
              <w:pStyle w:val="TAL"/>
              <w:rPr>
                <w:sz w:val="24"/>
                <w:szCs w:val="24"/>
              </w:rPr>
            </w:pPr>
            <w:r>
              <w:t>Responses drafted in S2-2406117, S2-2406246.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1FCBF" w14:textId="77777777" w:rsidR="00E308B2" w:rsidRDefault="00E308B2" w:rsidP="00AC5BAF">
            <w:pPr>
              <w:pStyle w:val="TAL"/>
            </w:pPr>
            <w:r>
              <w:t>Postponed</w:t>
            </w:r>
          </w:p>
        </w:tc>
      </w:tr>
      <w:tr w:rsidR="00E308B2" w14:paraId="4368942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06FBC" w14:textId="77777777" w:rsidR="00E308B2" w:rsidRDefault="00E308B2" w:rsidP="00AC5BAF">
            <w:pPr>
              <w:pStyle w:val="TAL"/>
            </w:pPr>
            <w:r>
              <w:t>S2-2405868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B4C18"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33BE5" w14:textId="77777777" w:rsidR="00E308B2" w:rsidRDefault="00E308B2" w:rsidP="00AC5BAF">
            <w:pPr>
              <w:pStyle w:val="TAL"/>
            </w:pPr>
            <w:r>
              <w:t>Common issues and Incoming LSs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D6762" w14:textId="77777777" w:rsidR="00E308B2" w:rsidRDefault="00E308B2" w:rsidP="00AC5BAF">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3CE0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2C710"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BB4B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F91C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8C1A8" w14:textId="77777777" w:rsidR="00E308B2" w:rsidRDefault="00E308B2" w:rsidP="00AC5BAF">
            <w:pPr>
              <w:pStyle w:val="TAL"/>
            </w:pPr>
            <w:r>
              <w:t>TEI18, 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A2A9D" w14:textId="77777777" w:rsidR="00E308B2" w:rsidRDefault="00E308B2" w:rsidP="00AC5BAF">
            <w:pPr>
              <w:pStyle w:val="TAL"/>
            </w:pPr>
            <w:r>
              <w:t>Response drafted in S2-2406215. This LS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1A80B" w14:textId="77777777" w:rsidR="00E308B2" w:rsidRDefault="00E308B2" w:rsidP="00AC5BAF">
            <w:pPr>
              <w:pStyle w:val="TAL"/>
            </w:pPr>
            <w:r>
              <w:t>Postponed</w:t>
            </w:r>
          </w:p>
        </w:tc>
      </w:tr>
      <w:tr w:rsidR="00E308B2" w14:paraId="39DBB5C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75935" w14:textId="77777777" w:rsidR="00E308B2" w:rsidRDefault="00E308B2" w:rsidP="00AC5BAF">
            <w:pPr>
              <w:pStyle w:val="TAL"/>
            </w:pPr>
            <w:r>
              <w:t>S2-2405870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607F8"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C7408" w14:textId="77777777" w:rsidR="00E308B2" w:rsidRDefault="00E308B2" w:rsidP="00AC5BAF">
            <w:pPr>
              <w:pStyle w:val="TAL"/>
            </w:pPr>
            <w:r>
              <w:t>Study on Integration of satellite components in the 5G architecture Phase III (FS_5GSAT_ARCH_Ph3)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C46EC" w14:textId="77777777" w:rsidR="00E308B2" w:rsidRDefault="00E308B2" w:rsidP="00AC5BAF">
            <w:pPr>
              <w:pStyle w:val="TAL"/>
            </w:pPr>
            <w: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9BAD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2256C"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26D1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0B2F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DDDB6" w14:textId="77777777" w:rsidR="00E308B2" w:rsidRDefault="00E308B2" w:rsidP="00AC5BAF">
            <w:pPr>
              <w:pStyle w:val="TAL"/>
            </w:pPr>
            <w:r>
              <w:t>LI19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F42E4" w14:textId="77777777" w:rsidR="00E308B2" w:rsidRDefault="00E308B2" w:rsidP="00AC5BAF">
            <w:pPr>
              <w:pStyle w:val="TAL"/>
            </w:pPr>
            <w:r>
              <w:t>Responses drafted in S2-2406198, S2-2406366, S2-2406557.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6125F" w14:textId="77777777" w:rsidR="00E308B2" w:rsidRDefault="00E308B2" w:rsidP="00AC5BAF">
            <w:pPr>
              <w:pStyle w:val="TAL"/>
            </w:pPr>
            <w:r>
              <w:t>Postponed</w:t>
            </w:r>
          </w:p>
        </w:tc>
      </w:tr>
      <w:tr w:rsidR="00E308B2" w14:paraId="6A04C17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98975" w14:textId="77777777" w:rsidR="00E308B2" w:rsidRDefault="00E308B2" w:rsidP="00AC5BAF">
            <w:pPr>
              <w:pStyle w:val="TAL"/>
            </w:pPr>
            <w:r>
              <w:t>S2-2405871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B1224"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3B13E" w14:textId="77777777" w:rsidR="00E308B2" w:rsidRDefault="00E308B2" w:rsidP="00AC5BAF">
            <w:pPr>
              <w:pStyle w:val="TAL"/>
            </w:pPr>
            <w:r>
              <w:t>Study on Integration of satellite components in the 5G architecture Phase III (FS_5GSAT_ARCH_Ph3)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359E9" w14:textId="77777777" w:rsidR="00E308B2" w:rsidRDefault="00E308B2" w:rsidP="00AC5BAF">
            <w:pPr>
              <w:pStyle w:val="TAL"/>
            </w:pPr>
            <w: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D226F"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EFC4E"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1F91A"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E403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1B1C7" w14:textId="77777777" w:rsidR="00E308B2" w:rsidRDefault="00E308B2" w:rsidP="00AC5BAF">
            <w:pPr>
              <w:pStyle w:val="TAL"/>
            </w:pPr>
            <w:r>
              <w:t>LI19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E038B" w14:textId="77777777" w:rsidR="00E308B2" w:rsidRDefault="00E308B2" w:rsidP="00AC5BAF">
            <w:pPr>
              <w:pStyle w:val="TAL"/>
            </w:pPr>
            <w:r>
              <w:t>Responses drafted in S2-2406196, S2-2406360, S2-2406558.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AED0B" w14:textId="77777777" w:rsidR="00E308B2" w:rsidRDefault="00E308B2" w:rsidP="00AC5BAF">
            <w:pPr>
              <w:pStyle w:val="TAL"/>
            </w:pPr>
            <w:r>
              <w:t>Postponed</w:t>
            </w:r>
          </w:p>
        </w:tc>
      </w:tr>
      <w:tr w:rsidR="00E308B2" w14:paraId="37A09C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E1565" w14:textId="77777777" w:rsidR="00E308B2" w:rsidRDefault="00E308B2" w:rsidP="00AC5BAF">
            <w:pPr>
              <w:pStyle w:val="TAL"/>
            </w:pPr>
            <w:r>
              <w:t>S2-2405878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79B82"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59F91" w14:textId="77777777" w:rsidR="00E308B2" w:rsidRDefault="00E308B2" w:rsidP="00AC5BAF">
            <w:pPr>
              <w:pStyle w:val="TAL"/>
            </w:pPr>
            <w:r>
              <w:t>Study on system architecture for next generation real time communication services phase 2 (FS_NG_RTC_Ph2)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7799C"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119C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6EBC5"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F9D7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7A65B"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5D4A4" w14:textId="77777777" w:rsidR="00E308B2" w:rsidRDefault="00E308B2" w:rsidP="00AC5BAF">
            <w:pPr>
              <w:pStyle w:val="TAL"/>
            </w:pPr>
            <w:r>
              <w:t>FS_eMMTelAPP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B5A6B" w14:textId="77777777" w:rsidR="00E308B2" w:rsidRDefault="00E308B2" w:rsidP="00AC5BAF">
            <w:pPr>
              <w:pStyle w:val="TAL"/>
            </w:pPr>
            <w:r>
              <w:t>Responses drafted in S2--2406350, S2-2406388, S2-2406527.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86F3F" w14:textId="77777777" w:rsidR="00E308B2" w:rsidRDefault="00E308B2" w:rsidP="00AC5BAF">
            <w:pPr>
              <w:pStyle w:val="TAL"/>
            </w:pPr>
            <w:r>
              <w:t>Postponed</w:t>
            </w:r>
          </w:p>
        </w:tc>
      </w:tr>
      <w:tr w:rsidR="00E308B2" w14:paraId="0766E0C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EDC71" w14:textId="77777777" w:rsidR="00E308B2" w:rsidRDefault="00E308B2" w:rsidP="00AC5BAF">
            <w:pPr>
              <w:pStyle w:val="TAL"/>
            </w:pPr>
            <w:r>
              <w:t>S2-2405879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BADC6"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64CC9" w14:textId="77777777" w:rsidR="00E308B2" w:rsidRDefault="00E308B2" w:rsidP="00AC5BAF">
            <w:pPr>
              <w:pStyle w:val="TAL"/>
            </w:pPr>
            <w:r>
              <w:t>Architecture support for NB-IoT/eMTC Non-Terrestrial Networks in EPS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C9C47"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420C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ACCC9"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F07F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1A3D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7346A" w14:textId="77777777" w:rsidR="00E308B2" w:rsidRDefault="00E308B2" w:rsidP="00AC5BAF">
            <w:pPr>
              <w:pStyle w:val="TAL"/>
            </w:pPr>
            <w:r>
              <w:t>IoT_NTN_enh-Core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2A106" w14:textId="77777777" w:rsidR="00E308B2" w:rsidRDefault="00E308B2" w:rsidP="00AC5BAF">
            <w:pPr>
              <w:pStyle w:val="TAL"/>
            </w:pPr>
            <w:r>
              <w:t>Responses drafted in S2-2406195, S2-2406482, S2-2406508, S2-2406535.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826D8" w14:textId="77777777" w:rsidR="00E308B2" w:rsidRDefault="00E308B2" w:rsidP="00AC5BAF">
            <w:pPr>
              <w:pStyle w:val="TAL"/>
            </w:pPr>
            <w:r>
              <w:t>Postponed</w:t>
            </w:r>
          </w:p>
        </w:tc>
      </w:tr>
      <w:tr w:rsidR="00E308B2" w14:paraId="0775ED1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9B72B" w14:textId="77777777" w:rsidR="00E308B2" w:rsidRDefault="00E308B2" w:rsidP="00AC5BAF">
            <w:pPr>
              <w:pStyle w:val="TAL"/>
            </w:pPr>
            <w:r>
              <w:t>S2-2405883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498AE"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21D8E" w14:textId="77777777" w:rsidR="00E308B2" w:rsidRDefault="00E308B2" w:rsidP="00AC5BAF">
            <w:pPr>
              <w:pStyle w:val="TAL"/>
            </w:pPr>
            <w:r>
              <w:t>Common issues and Incoming LSs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4C253" w14:textId="77777777" w:rsidR="00E308B2" w:rsidRDefault="00E308B2" w:rsidP="00AC5BAF">
            <w:pPr>
              <w:pStyle w:val="TAL"/>
            </w:pPr>
            <w:r>
              <w:t>GSMA OPG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FE02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78864"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85C11"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0B5D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CE5C0"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6DF21" w14:textId="77777777" w:rsidR="00E308B2" w:rsidRDefault="00E308B2" w:rsidP="00AC5BAF">
            <w:pPr>
              <w:pStyle w:val="TAL"/>
              <w:rPr>
                <w:sz w:val="24"/>
                <w:szCs w:val="24"/>
              </w:rPr>
            </w:pPr>
            <w:r>
              <w:t>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AA984" w14:textId="77777777" w:rsidR="00E308B2" w:rsidRDefault="00E308B2" w:rsidP="00AC5BAF">
            <w:pPr>
              <w:pStyle w:val="TAL"/>
            </w:pPr>
            <w:r>
              <w:t>Postponed</w:t>
            </w:r>
          </w:p>
        </w:tc>
      </w:tr>
      <w:tr w:rsidR="00E308B2" w14:paraId="5FA0286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577C7" w14:textId="77777777" w:rsidR="00E308B2" w:rsidRDefault="00E308B2" w:rsidP="00AC5BAF">
            <w:pPr>
              <w:pStyle w:val="TAL"/>
            </w:pPr>
            <w:r>
              <w:t>S2-2405886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0E0C4"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B8004" w14:textId="77777777" w:rsidR="00E308B2" w:rsidRDefault="00E308B2" w:rsidP="00AC5BAF">
            <w:pPr>
              <w:pStyle w:val="TAL"/>
            </w:pPr>
            <w:r>
              <w:t>Study on Integration of satellite components in the 5G architecture Phase III (FS_5GSAT_ARCH_Ph3)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AF7DE"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3AE0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82D18"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6B06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B6D71"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236BA" w14:textId="77777777" w:rsidR="00E308B2" w:rsidRDefault="00E308B2" w:rsidP="00AC5BAF">
            <w:pPr>
              <w:pStyle w:val="TAL"/>
            </w:pPr>
            <w:r>
              <w:t>5GSAT_SEC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A83FF" w14:textId="77777777" w:rsidR="00E308B2" w:rsidRDefault="00E308B2" w:rsidP="00AC5BAF">
            <w:pPr>
              <w:pStyle w:val="TAL"/>
            </w:pPr>
            <w:r>
              <w:t>Response drafted in S2-2406192, S2-2406711.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692F3" w14:textId="77777777" w:rsidR="00E308B2" w:rsidRDefault="00E308B2" w:rsidP="00AC5BAF">
            <w:pPr>
              <w:pStyle w:val="TAL"/>
            </w:pPr>
            <w:r>
              <w:t>Postponed</w:t>
            </w:r>
          </w:p>
        </w:tc>
      </w:tr>
      <w:tr w:rsidR="00E308B2" w14:paraId="3072345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BC7A0" w14:textId="77777777" w:rsidR="00E308B2" w:rsidRDefault="00E308B2" w:rsidP="00AC5BAF">
            <w:pPr>
              <w:pStyle w:val="TAL"/>
            </w:pPr>
            <w:r>
              <w:lastRenderedPageBreak/>
              <w:t>S2-2405887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5F96C"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E9C32" w14:textId="77777777" w:rsidR="00E308B2" w:rsidRDefault="00E308B2" w:rsidP="00AC5BAF">
            <w:pPr>
              <w:pStyle w:val="TAL"/>
            </w:pPr>
            <w:r>
              <w:t>Study on System aspects of 5G NR Femto (FS_5G_Femto)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AFCA9"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BB8B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9E55F"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163C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C885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7C91A" w14:textId="77777777" w:rsidR="00E308B2" w:rsidRDefault="00E308B2" w:rsidP="00AC5BAF">
            <w:pPr>
              <w:pStyle w:val="TAL"/>
            </w:pPr>
            <w:r>
              <w:t>FS_5G_Femto_Sec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AAD36" w14:textId="77777777" w:rsidR="00E308B2" w:rsidRDefault="00E308B2" w:rsidP="00AC5BAF">
            <w:pPr>
              <w:pStyle w:val="TAL"/>
            </w:pPr>
            <w:r>
              <w:t>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39E06" w14:textId="77777777" w:rsidR="00E308B2" w:rsidRDefault="00E308B2" w:rsidP="00AC5BAF">
            <w:pPr>
              <w:pStyle w:val="TAL"/>
            </w:pPr>
            <w:r>
              <w:t>Postponed</w:t>
            </w:r>
          </w:p>
        </w:tc>
      </w:tr>
      <w:tr w:rsidR="00E308B2" w14:paraId="3418BBF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FD6C3" w14:textId="77777777" w:rsidR="00E308B2" w:rsidRDefault="00E308B2" w:rsidP="00AC5BAF">
            <w:pPr>
              <w:pStyle w:val="TAL"/>
            </w:pPr>
            <w:r>
              <w:t>S2-2405890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EBDCD"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41578" w14:textId="77777777" w:rsidR="00E308B2" w:rsidRDefault="00E308B2" w:rsidP="00AC5BAF">
            <w:pPr>
              <w:pStyle w:val="TAL"/>
            </w:pPr>
            <w:r>
              <w:t>Common issues and Incoming LSs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89F0C" w14:textId="77777777" w:rsidR="00E308B2" w:rsidRDefault="00E308B2" w:rsidP="00AC5BAF">
            <w:pPr>
              <w:pStyle w:val="TAL"/>
            </w:pPr>
            <w:r>
              <w:t>BBF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A4BF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18DA4"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37B8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7F285"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F9C94"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69F73" w14:textId="77777777" w:rsidR="00E308B2" w:rsidRDefault="00E308B2" w:rsidP="00AC5BAF">
            <w:pPr>
              <w:pStyle w:val="TAL"/>
              <w:rPr>
                <w:sz w:val="24"/>
                <w:szCs w:val="24"/>
              </w:rPr>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FD5C4" w14:textId="77777777" w:rsidR="00E308B2" w:rsidRDefault="00E308B2" w:rsidP="00AC5BAF">
            <w:pPr>
              <w:pStyle w:val="TAL"/>
            </w:pPr>
            <w:r>
              <w:t>Postponed</w:t>
            </w:r>
          </w:p>
        </w:tc>
      </w:tr>
      <w:tr w:rsidR="00E308B2" w14:paraId="5F291FF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08F16" w14:textId="77777777" w:rsidR="00E308B2" w:rsidRDefault="00E308B2" w:rsidP="00AC5BAF">
            <w:pPr>
              <w:pStyle w:val="TAL"/>
            </w:pPr>
            <w:r>
              <w:t>S2-2405891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DFEFB"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BC1AB" w14:textId="77777777" w:rsidR="00E308B2" w:rsidRDefault="00E308B2" w:rsidP="00AC5BAF">
            <w:pPr>
              <w:pStyle w:val="TAL"/>
            </w:pPr>
            <w:r>
              <w:t>Common issues and Incoming LSs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198D6" w14:textId="77777777" w:rsidR="00E308B2" w:rsidRDefault="00E308B2" w:rsidP="00AC5BAF">
            <w:pPr>
              <w:pStyle w:val="TAL"/>
            </w:pPr>
            <w:r>
              <w:t>ITU-T SG12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109C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2094A"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B3379"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28FC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1E768"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76A35" w14:textId="77777777" w:rsidR="00E308B2" w:rsidRDefault="00E308B2" w:rsidP="00AC5BAF">
            <w:pPr>
              <w:pStyle w:val="TAL"/>
              <w:rPr>
                <w:sz w:val="24"/>
                <w:szCs w:val="24"/>
              </w:rPr>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23C89" w14:textId="77777777" w:rsidR="00E308B2" w:rsidRDefault="00E308B2" w:rsidP="00AC5BAF">
            <w:pPr>
              <w:pStyle w:val="TAL"/>
            </w:pPr>
            <w:r>
              <w:t>Postponed</w:t>
            </w:r>
          </w:p>
        </w:tc>
      </w:tr>
      <w:tr w:rsidR="00E308B2" w14:paraId="1BC5F47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C62E2" w14:textId="77777777" w:rsidR="00E308B2" w:rsidRDefault="00E308B2" w:rsidP="00AC5BAF">
            <w:pPr>
              <w:pStyle w:val="TAL"/>
            </w:pPr>
            <w:r>
              <w:t>S2-2405922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A404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FFABE" w14:textId="77777777" w:rsidR="00E308B2" w:rsidRDefault="00E308B2" w:rsidP="00AC5BAF">
            <w:pPr>
              <w:pStyle w:val="TAL"/>
            </w:pPr>
            <w:r>
              <w:t>Framework functions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331E6" w14:textId="77777777" w:rsidR="00E308B2" w:rsidRDefault="00E308B2" w:rsidP="00AC5BAF">
            <w:pPr>
              <w:pStyle w:val="TAL"/>
            </w:pPr>
            <w:r>
              <w:t>Oracle,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E2D87" w14:textId="77777777" w:rsidR="00E308B2" w:rsidRDefault="00E308B2" w:rsidP="00AC5BAF">
            <w:pPr>
              <w:pStyle w:val="TAL"/>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5803D" w14:textId="77777777" w:rsidR="00E308B2" w:rsidRDefault="00E308B2" w:rsidP="00AC5BAF">
            <w:pPr>
              <w:pStyle w:val="TAL"/>
            </w:pPr>
            <w:r>
              <w:t>5375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58917" w14:textId="77777777" w:rsidR="00E308B2" w:rsidRDefault="00E308B2" w:rsidP="00AC5BAF">
            <w:pPr>
              <w:pStyle w:val="TAL"/>
            </w:pPr>
            <w: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9049B"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29291" w14:textId="77777777" w:rsidR="00E308B2" w:rsidRDefault="00E308B2" w:rsidP="00AC5BAF">
            <w:pPr>
              <w:pStyle w:val="TAL"/>
            </w:pPr>
            <w:r>
              <w:t>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D79A6" w14:textId="77777777" w:rsidR="00E308B2" w:rsidRDefault="00E308B2" w:rsidP="00AC5BAF">
            <w:pPr>
              <w:pStyle w:val="TAL"/>
            </w:pPr>
            <w:r>
              <w:t>Revision of S2-2404522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0BF42" w14:textId="77777777" w:rsidR="00E308B2" w:rsidRDefault="00E308B2" w:rsidP="00AC5BAF">
            <w:pPr>
              <w:pStyle w:val="TAL"/>
            </w:pPr>
            <w:r>
              <w:t>-</w:t>
            </w:r>
          </w:p>
        </w:tc>
      </w:tr>
      <w:tr w:rsidR="00E308B2" w14:paraId="07ECF66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01029" w14:textId="77777777" w:rsidR="00E308B2" w:rsidRDefault="00E308B2" w:rsidP="00AC5BAF">
            <w:pPr>
              <w:pStyle w:val="TAL"/>
            </w:pPr>
            <w:r>
              <w:t>S2-2405923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8BEB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8AFA5" w14:textId="77777777" w:rsidR="00E308B2" w:rsidRDefault="00E308B2" w:rsidP="00AC5BAF">
            <w:pPr>
              <w:pStyle w:val="TAL"/>
            </w:pPr>
            <w:r>
              <w:t>Framework functions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725E2" w14:textId="77777777" w:rsidR="00E308B2" w:rsidRDefault="00E308B2" w:rsidP="00AC5BAF">
            <w:pPr>
              <w:pStyle w:val="TAL"/>
            </w:pPr>
            <w:r>
              <w:t>Oracle,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519E2" w14:textId="77777777" w:rsidR="00E308B2" w:rsidRDefault="00E308B2" w:rsidP="00AC5BAF">
            <w:pPr>
              <w:pStyle w:val="TAL"/>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EB137" w14:textId="77777777" w:rsidR="00E308B2" w:rsidRDefault="00E308B2" w:rsidP="00AC5BAF">
            <w:pPr>
              <w:pStyle w:val="TAL"/>
            </w:pPr>
            <w:r>
              <w:t>4790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17B14"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B578C"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A994A" w14:textId="77777777" w:rsidR="00E308B2" w:rsidRDefault="00E308B2" w:rsidP="00AC5BAF">
            <w:pPr>
              <w:pStyle w:val="TAL"/>
            </w:pPr>
            <w:r>
              <w:t>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75014" w14:textId="77777777" w:rsidR="00E308B2" w:rsidRDefault="00E308B2" w:rsidP="00AC5BAF">
            <w:pPr>
              <w:pStyle w:val="TAL"/>
            </w:pPr>
            <w:r>
              <w:t>Revision of S2-2404448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7B87A" w14:textId="77777777" w:rsidR="00E308B2" w:rsidRDefault="00E308B2" w:rsidP="00AC5BAF">
            <w:pPr>
              <w:pStyle w:val="TAL"/>
            </w:pPr>
            <w:r>
              <w:t>-</w:t>
            </w:r>
          </w:p>
        </w:tc>
      </w:tr>
      <w:tr w:rsidR="00E308B2" w14:paraId="3606C1E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60F09" w14:textId="77777777" w:rsidR="00E308B2" w:rsidRDefault="00E308B2" w:rsidP="00AC5BAF">
            <w:pPr>
              <w:pStyle w:val="TAL"/>
            </w:pPr>
            <w:r>
              <w:t>S2-2405924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B8D8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17C44" w14:textId="77777777" w:rsidR="00E308B2" w:rsidRDefault="00E308B2" w:rsidP="00AC5BAF">
            <w:pPr>
              <w:pStyle w:val="TAL"/>
            </w:pPr>
            <w:r>
              <w:t>Framework functions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8F8DF" w14:textId="77777777" w:rsidR="00E308B2" w:rsidRDefault="00E308B2" w:rsidP="00AC5BAF">
            <w:pPr>
              <w:pStyle w:val="TAL"/>
            </w:pPr>
            <w:r>
              <w:t>Oracle,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05762" w14:textId="77777777" w:rsidR="00E308B2" w:rsidRDefault="00E308B2" w:rsidP="00AC5BAF">
            <w:pPr>
              <w:pStyle w:val="TAL"/>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5124E" w14:textId="77777777" w:rsidR="00E308B2" w:rsidRDefault="00E308B2" w:rsidP="00AC5BAF">
            <w:pPr>
              <w:pStyle w:val="TAL"/>
            </w:pPr>
            <w:r>
              <w:t>5373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C3405"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47D0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E68BD" w14:textId="77777777" w:rsidR="00E308B2" w:rsidRDefault="00E308B2" w:rsidP="00AC5BAF">
            <w:pPr>
              <w:pStyle w:val="TAL"/>
            </w:pPr>
            <w:r>
              <w:t>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4EEA8" w14:textId="77777777" w:rsidR="00E308B2" w:rsidRDefault="00E308B2" w:rsidP="00AC5BAF">
            <w:pPr>
              <w:pStyle w:val="TAL"/>
            </w:pPr>
            <w:r>
              <w:t>Revision of S2-2404422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46E43" w14:textId="77777777" w:rsidR="00E308B2" w:rsidRDefault="00E308B2" w:rsidP="00AC5BAF">
            <w:pPr>
              <w:pStyle w:val="TAL"/>
            </w:pPr>
            <w:r>
              <w:t>-</w:t>
            </w:r>
          </w:p>
        </w:tc>
      </w:tr>
      <w:tr w:rsidR="00E308B2" w14:paraId="5532BDC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99249" w14:textId="77777777" w:rsidR="00E308B2" w:rsidRDefault="00E308B2" w:rsidP="00AC5BAF">
            <w:pPr>
              <w:pStyle w:val="TAL"/>
            </w:pPr>
            <w:r>
              <w:t>S2-2405925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DCC6A"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7ECCE" w14:textId="77777777" w:rsidR="00E308B2" w:rsidRDefault="00E308B2" w:rsidP="00AC5BAF">
            <w:pPr>
              <w:pStyle w:val="TAL"/>
            </w:pPr>
            <w:r>
              <w:t>Framework functions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45CB3" w14:textId="77777777" w:rsidR="00E308B2" w:rsidRDefault="00E308B2" w:rsidP="00AC5BAF">
            <w:pPr>
              <w:pStyle w:val="TAL"/>
            </w:pPr>
            <w:r>
              <w:t>Oracle,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50BE7" w14:textId="77777777" w:rsidR="00E308B2" w:rsidRDefault="00E308B2" w:rsidP="00AC5BAF">
            <w:pPr>
              <w:pStyle w:val="TAL"/>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684B2" w14:textId="77777777" w:rsidR="00E308B2" w:rsidRDefault="00E308B2" w:rsidP="00AC5BAF">
            <w:pPr>
              <w:pStyle w:val="TAL"/>
            </w:pPr>
            <w:r>
              <w:t>4791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D6A18"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BF4D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D631A" w14:textId="77777777" w:rsidR="00E308B2" w:rsidRDefault="00E308B2" w:rsidP="00AC5BAF">
            <w:pPr>
              <w:pStyle w:val="TAL"/>
            </w:pPr>
            <w:r>
              <w:t>5GS_Ph1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FCBB6" w14:textId="77777777" w:rsidR="00E308B2" w:rsidRDefault="00E308B2" w:rsidP="00AC5BAF">
            <w:pPr>
              <w:pStyle w:val="TAL"/>
            </w:pPr>
            <w:r>
              <w:t>Revision of S2-2404455 from SA WG2#162. 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6FB47" w14:textId="77777777" w:rsidR="00E308B2" w:rsidRDefault="00E308B2" w:rsidP="00AC5BAF">
            <w:pPr>
              <w:pStyle w:val="TAL"/>
            </w:pPr>
            <w:r>
              <w:t>-</w:t>
            </w:r>
          </w:p>
        </w:tc>
      </w:tr>
      <w:tr w:rsidR="00E308B2" w14:paraId="4458B0C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7D6E9" w14:textId="77777777" w:rsidR="00E308B2" w:rsidRDefault="00E308B2" w:rsidP="00AC5BAF">
            <w:pPr>
              <w:pStyle w:val="TAL"/>
            </w:pPr>
            <w:r>
              <w:t>S2-2406011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C6B08"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2E932" w14:textId="77777777" w:rsidR="00E308B2" w:rsidRDefault="00E308B2" w:rsidP="00AC5BAF">
            <w:pPr>
              <w:pStyle w:val="TAL"/>
            </w:pPr>
            <w:r>
              <w:t>Rel-18 CAT B/C alignment CR(s) due to the work led by other 3GPP Working Groups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91475" w14:textId="77777777" w:rsidR="00E308B2" w:rsidRDefault="00E308B2" w:rsidP="00AC5BAF">
            <w:pPr>
              <w:pStyle w:val="TAL"/>
            </w:pPr>
            <w: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2988F" w14:textId="77777777" w:rsidR="00E308B2" w:rsidRDefault="00E308B2" w:rsidP="00AC5BAF">
            <w:pPr>
              <w:pStyle w:val="TAL"/>
            </w:pPr>
            <w: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36771" w14:textId="77777777" w:rsidR="00E308B2" w:rsidRDefault="00E308B2" w:rsidP="00AC5BAF">
            <w:pPr>
              <w:pStyle w:val="TAL"/>
            </w:pPr>
            <w:r>
              <w:t>0442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4041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D960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0B8A5" w14:textId="77777777" w:rsidR="00E308B2" w:rsidRDefault="00E308B2" w:rsidP="00AC5BAF">
            <w:pPr>
              <w:pStyle w:val="TAL"/>
            </w:pPr>
            <w:r>
              <w:t>NR_SL_relay_enh-Core, 5G_ProSe_Ph2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87DB0"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AAA6C" w14:textId="77777777" w:rsidR="00E308B2" w:rsidRDefault="00E308B2" w:rsidP="00AC5BAF">
            <w:pPr>
              <w:pStyle w:val="TAL"/>
            </w:pPr>
            <w:r>
              <w:t>-</w:t>
            </w:r>
          </w:p>
        </w:tc>
      </w:tr>
      <w:tr w:rsidR="00E308B2" w14:paraId="7656C2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276F8" w14:textId="77777777" w:rsidR="00E308B2" w:rsidRDefault="00E308B2" w:rsidP="00AC5BAF">
            <w:pPr>
              <w:pStyle w:val="TAL"/>
            </w:pPr>
            <w:r>
              <w:t>S2-2406052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AD62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713CD" w14:textId="77777777" w:rsidR="00E308B2" w:rsidRDefault="00E308B2" w:rsidP="00AC5BAF">
            <w:pPr>
              <w:pStyle w:val="TAL"/>
            </w:pPr>
            <w:r>
              <w:t>Edge Computing Phase 2 (EDGE_Ph2)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F73B1"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62D6E" w14:textId="77777777" w:rsidR="00E308B2" w:rsidRDefault="00E308B2" w:rsidP="00AC5BAF">
            <w:pPr>
              <w:pStyle w:val="TAL"/>
            </w:pPr>
            <w:r>
              <w:t>23.548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9D6E3" w14:textId="77777777" w:rsidR="00E308B2" w:rsidRDefault="00E308B2" w:rsidP="00AC5BAF">
            <w:pPr>
              <w:pStyle w:val="TAL"/>
            </w:pPr>
            <w:r>
              <w:t>0228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59B1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C3013"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D3DDE" w14:textId="77777777" w:rsidR="00E308B2" w:rsidRDefault="00E308B2" w:rsidP="00AC5BAF">
            <w:pPr>
              <w:pStyle w:val="TAL"/>
            </w:pPr>
            <w:r>
              <w:t>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B35E2" w14:textId="77777777" w:rsidR="00E308B2" w:rsidRDefault="00E308B2" w:rsidP="00AC5BAF">
            <w:pPr>
              <w:pStyle w:val="TAL"/>
            </w:pPr>
            <w:r>
              <w:t>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ED679" w14:textId="77777777" w:rsidR="00E308B2" w:rsidRDefault="00E308B2" w:rsidP="00AC5BAF">
            <w:pPr>
              <w:pStyle w:val="TAL"/>
            </w:pPr>
            <w:r>
              <w:t>Postponed</w:t>
            </w:r>
          </w:p>
        </w:tc>
      </w:tr>
      <w:tr w:rsidR="00E308B2" w14:paraId="276B07A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8A963" w14:textId="77777777" w:rsidR="00E308B2" w:rsidRDefault="00E308B2" w:rsidP="00AC5BAF">
            <w:pPr>
              <w:pStyle w:val="TAL"/>
            </w:pPr>
            <w:r>
              <w:t>S2-2406215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7431D"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664A9" w14:textId="77777777" w:rsidR="00E308B2" w:rsidRDefault="00E308B2" w:rsidP="00AC5BAF">
            <w:pPr>
              <w:pStyle w:val="TAL"/>
            </w:pPr>
            <w:r>
              <w:t>Common issues and Incoming LSs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078EA"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B9AD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F6720"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3DB45"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F92B9"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CA6F0" w14:textId="77777777" w:rsidR="00E308B2" w:rsidRDefault="00E308B2" w:rsidP="00AC5BAF">
            <w:pPr>
              <w:pStyle w:val="TAL"/>
              <w:rPr>
                <w:sz w:val="24"/>
                <w:szCs w:val="24"/>
              </w:rPr>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D15F5" w14:textId="77777777" w:rsidR="00E308B2" w:rsidRDefault="00E308B2" w:rsidP="00AC5BAF">
            <w:pPr>
              <w:pStyle w:val="TAL"/>
            </w:pPr>
            <w:r>
              <w:t>Response to S2-2405868. This response LS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050DC" w14:textId="77777777" w:rsidR="00E308B2" w:rsidRDefault="00E308B2" w:rsidP="00AC5BAF">
            <w:pPr>
              <w:pStyle w:val="TAL"/>
            </w:pPr>
            <w:r>
              <w:t>Postponed</w:t>
            </w:r>
          </w:p>
        </w:tc>
      </w:tr>
      <w:tr w:rsidR="00E308B2" w14:paraId="4672B0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24626" w14:textId="77777777" w:rsidR="00E308B2" w:rsidRDefault="00E308B2" w:rsidP="00AC5BAF">
            <w:pPr>
              <w:pStyle w:val="TAL"/>
            </w:pPr>
            <w:r>
              <w:t>S2-2406234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9F28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9ECE6" w14:textId="77777777" w:rsidR="00E308B2" w:rsidRDefault="00E308B2" w:rsidP="00AC5BAF">
            <w:pPr>
              <w:pStyle w:val="TAL"/>
            </w:pPr>
            <w:r>
              <w:t>Rel-18 CAT B/C alignment CR(s) due to the work led by other 3GPP Working Groups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214D0" w14:textId="77777777" w:rsidR="00E308B2" w:rsidRPr="00925BE9" w:rsidRDefault="00E308B2" w:rsidP="00AC5BAF">
            <w:pPr>
              <w:pStyle w:val="TAL"/>
              <w:rPr>
                <w:lang w:val="fr-FR"/>
              </w:rPr>
            </w:pPr>
            <w:r w:rsidRPr="00925BE9">
              <w:rPr>
                <w:lang w:val="fr-FR"/>
              </w:rPr>
              <w:t>Peraton Labs, CISA ECD, AT&amp;T, 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5408F" w14:textId="77777777" w:rsidR="00E308B2" w:rsidRDefault="00E308B2" w:rsidP="00AC5BAF">
            <w:pPr>
              <w:pStyle w:val="TAL"/>
            </w:pPr>
            <w: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A955A" w14:textId="77777777" w:rsidR="00E308B2" w:rsidRDefault="00E308B2" w:rsidP="00AC5BAF">
            <w:pPr>
              <w:pStyle w:val="TAL"/>
            </w:pPr>
            <w:r>
              <w:t>1398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06AA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82AA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A673F" w14:textId="77777777" w:rsidR="00E308B2" w:rsidRDefault="00E308B2" w:rsidP="00AC5BAF">
            <w:pPr>
              <w:pStyle w:val="TAL"/>
            </w:pPr>
            <w:r>
              <w:t>TEI18, MPS2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7B67B" w14:textId="77777777" w:rsidR="00E308B2" w:rsidRDefault="00E308B2" w:rsidP="00AC5BAF">
            <w:pPr>
              <w:pStyle w:val="TAL"/>
            </w:pPr>
            <w:r>
              <w:t>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030F3" w14:textId="77777777" w:rsidR="00E308B2" w:rsidRDefault="00E308B2" w:rsidP="00AC5BAF">
            <w:pPr>
              <w:pStyle w:val="TAL"/>
            </w:pPr>
            <w:r>
              <w:t>Postponed</w:t>
            </w:r>
          </w:p>
        </w:tc>
      </w:tr>
      <w:tr w:rsidR="00E308B2" w14:paraId="2B367B0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63A43" w14:textId="77777777" w:rsidR="00E308B2" w:rsidRDefault="00E308B2" w:rsidP="00AC5BAF">
            <w:pPr>
              <w:pStyle w:val="TAL"/>
            </w:pPr>
            <w:r>
              <w:t>S2-2406356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5EB3D"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E6744" w14:textId="77777777" w:rsidR="00E308B2" w:rsidRDefault="00E308B2" w:rsidP="00AC5BAF">
            <w:pPr>
              <w:pStyle w:val="TAL"/>
            </w:pPr>
            <w:r>
              <w:t>Enablers for Network Automation for 5G - Phase 3 (eNA_Ph3)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C68F5"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33CE4" w14:textId="77777777" w:rsidR="00E308B2" w:rsidRDefault="00E308B2" w:rsidP="00AC5BAF">
            <w:pPr>
              <w:pStyle w:val="TAL"/>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3F862" w14:textId="77777777" w:rsidR="00E308B2" w:rsidRDefault="00E308B2" w:rsidP="00AC5BAF">
            <w:pPr>
              <w:pStyle w:val="TAL"/>
            </w:pPr>
            <w:r>
              <w:t>1088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C7D3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DDC3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4F27C"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738B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8A59E" w14:textId="77777777" w:rsidR="00E308B2" w:rsidRDefault="00E308B2" w:rsidP="00AC5BAF">
            <w:pPr>
              <w:pStyle w:val="TAL"/>
            </w:pPr>
            <w:r>
              <w:t>-</w:t>
            </w:r>
          </w:p>
        </w:tc>
      </w:tr>
      <w:tr w:rsidR="00E308B2" w14:paraId="5A90FAD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9E90C" w14:textId="77777777" w:rsidR="00E308B2" w:rsidRDefault="00E308B2" w:rsidP="00AC5BAF">
            <w:pPr>
              <w:pStyle w:val="TAL"/>
            </w:pPr>
            <w:r>
              <w:t>S2-2406357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E4BB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BD44C" w14:textId="77777777" w:rsidR="00E308B2" w:rsidRDefault="00E308B2" w:rsidP="00AC5BAF">
            <w:pPr>
              <w:pStyle w:val="TAL"/>
            </w:pPr>
            <w:r>
              <w:t>Enablers for Network Automation for 5G - Phase 3 (eNA_Ph3)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C2427" w14:textId="77777777" w:rsidR="00E308B2" w:rsidRDefault="00E308B2" w:rsidP="00AC5BAF">
            <w:pPr>
              <w:pStyle w:val="TAL"/>
            </w:pPr>
            <w: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3BD05" w14:textId="77777777" w:rsidR="00E308B2" w:rsidRDefault="00E308B2" w:rsidP="00AC5BAF">
            <w:pPr>
              <w:pStyle w:val="TAL"/>
            </w:pPr>
            <w:r>
              <w:t>23.288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71BEC" w14:textId="77777777" w:rsidR="00E308B2" w:rsidRDefault="00E308B2" w:rsidP="00AC5BAF">
            <w:pPr>
              <w:pStyle w:val="TAL"/>
            </w:pPr>
            <w:r>
              <w:t>1089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6DB9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2114F"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ED00D" w14:textId="77777777" w:rsidR="00E308B2" w:rsidRDefault="00E308B2" w:rsidP="00AC5BAF">
            <w:pPr>
              <w:pStyle w:val="TAL"/>
            </w:pPr>
            <w:r>
              <w:t>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0601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2EBE8" w14:textId="77777777" w:rsidR="00E308B2" w:rsidRDefault="00E308B2" w:rsidP="00AC5BAF">
            <w:pPr>
              <w:pStyle w:val="TAL"/>
            </w:pPr>
            <w:r>
              <w:t>-</w:t>
            </w:r>
          </w:p>
        </w:tc>
      </w:tr>
      <w:tr w:rsidR="00E308B2" w14:paraId="617AE2E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523D1" w14:textId="77777777" w:rsidR="00E308B2" w:rsidRDefault="00E308B2" w:rsidP="00AC5BAF">
            <w:pPr>
              <w:pStyle w:val="TAL"/>
            </w:pPr>
            <w:r>
              <w:t>S2-2406395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BC47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DFF20" w14:textId="77777777" w:rsidR="00E308B2" w:rsidRDefault="00E308B2" w:rsidP="00AC5BAF">
            <w:pPr>
              <w:pStyle w:val="TAL"/>
            </w:pPr>
            <w:r>
              <w:t>Architecture support for NB-IoT/eMTC Non-Terrestrial Networks in EPS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130F0" w14:textId="77777777" w:rsidR="00E308B2" w:rsidRDefault="00E308B2" w:rsidP="00AC5BAF">
            <w:pPr>
              <w:pStyle w:val="TAL"/>
            </w:pPr>
            <w: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F3783" w14:textId="77777777" w:rsidR="00E308B2" w:rsidRDefault="00E308B2" w:rsidP="00AC5BAF">
            <w:pPr>
              <w:pStyle w:val="TAL"/>
            </w:pPr>
            <w:r>
              <w:t>23.401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16BA4" w14:textId="77777777" w:rsidR="00E308B2" w:rsidRDefault="00E308B2" w:rsidP="00AC5BAF">
            <w:pPr>
              <w:pStyle w:val="TAL"/>
            </w:pPr>
            <w:r>
              <w:t>3782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B3E4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02EF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75E8C"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31B5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DBE50" w14:textId="77777777" w:rsidR="00E308B2" w:rsidRDefault="00E308B2" w:rsidP="00AC5BAF">
            <w:pPr>
              <w:pStyle w:val="TAL"/>
            </w:pPr>
            <w:r>
              <w:t>-</w:t>
            </w:r>
          </w:p>
        </w:tc>
      </w:tr>
      <w:tr w:rsidR="00E308B2" w14:paraId="7BDBEC8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F513E" w14:textId="77777777" w:rsidR="00E308B2" w:rsidRDefault="00E308B2" w:rsidP="00AC5BAF">
            <w:pPr>
              <w:pStyle w:val="TAL"/>
            </w:pPr>
            <w:r>
              <w:t>S2-2406466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CA07F"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61456" w14:textId="77777777" w:rsidR="00E308B2" w:rsidRDefault="00E308B2" w:rsidP="00AC5BAF">
            <w:pPr>
              <w:pStyle w:val="TAL"/>
            </w:pPr>
            <w:r>
              <w:t>Architecture support for NB-IoT/eMTC Non-Terrestrial Networks in EPS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6E5CE"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B0360" w14:textId="77777777" w:rsidR="00E308B2" w:rsidRDefault="00E308B2" w:rsidP="00AC5BAF">
            <w:pPr>
              <w:pStyle w:val="TAL"/>
            </w:pPr>
            <w:r>
              <w:t>23.401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D574F" w14:textId="77777777" w:rsidR="00E308B2" w:rsidRDefault="00E308B2" w:rsidP="00AC5BAF">
            <w:pPr>
              <w:pStyle w:val="TAL"/>
            </w:pPr>
            <w:r>
              <w:t>3783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B5EF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63D50"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ADFE9"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CA9D1"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B64EF" w14:textId="77777777" w:rsidR="00E308B2" w:rsidRDefault="00E308B2" w:rsidP="00AC5BAF">
            <w:pPr>
              <w:pStyle w:val="TAL"/>
            </w:pPr>
            <w:r>
              <w:t>-</w:t>
            </w:r>
          </w:p>
        </w:tc>
      </w:tr>
      <w:tr w:rsidR="00E308B2" w14:paraId="676116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DF0BA" w14:textId="77777777" w:rsidR="00E308B2" w:rsidRDefault="00E308B2" w:rsidP="00AC5BAF">
            <w:pPr>
              <w:pStyle w:val="TAL"/>
            </w:pPr>
            <w:r>
              <w:t>S2-2406506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8E8D0"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833D9" w14:textId="77777777" w:rsidR="00E308B2" w:rsidRDefault="00E308B2" w:rsidP="00AC5BAF">
            <w:pPr>
              <w:pStyle w:val="TAL"/>
            </w:pPr>
            <w:r>
              <w:t>Architecture support for NB-IoT/eMTC Non-Terrestrial Networks in EPS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A0631"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C5107" w14:textId="77777777" w:rsidR="00E308B2" w:rsidRDefault="00E308B2" w:rsidP="00AC5BAF">
            <w:pPr>
              <w:pStyle w:val="TAL"/>
            </w:pPr>
            <w:r>
              <w:t>23.401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D6177" w14:textId="77777777" w:rsidR="00E308B2" w:rsidRDefault="00E308B2" w:rsidP="00AC5BAF">
            <w:pPr>
              <w:pStyle w:val="TAL"/>
            </w:pPr>
            <w:r>
              <w:t>3784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10FF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E226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B1261"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CD85D"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51DB3" w14:textId="77777777" w:rsidR="00E308B2" w:rsidRDefault="00E308B2" w:rsidP="00AC5BAF">
            <w:pPr>
              <w:pStyle w:val="TAL"/>
            </w:pPr>
            <w:r>
              <w:t>-</w:t>
            </w:r>
          </w:p>
        </w:tc>
      </w:tr>
      <w:tr w:rsidR="00E308B2" w14:paraId="3110632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4DCEE" w14:textId="77777777" w:rsidR="00E308B2" w:rsidRDefault="00E308B2" w:rsidP="00AC5BAF">
            <w:pPr>
              <w:pStyle w:val="TAL"/>
            </w:pPr>
            <w:r>
              <w:t>S2-2406507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C4A7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16CF5" w14:textId="77777777" w:rsidR="00E308B2" w:rsidRDefault="00E308B2" w:rsidP="00AC5BAF">
            <w:pPr>
              <w:pStyle w:val="TAL"/>
            </w:pPr>
            <w:r>
              <w:t>Architecture support for NB-IoT/eMTC Non-Terrestrial Networks in EPS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DAF8C" w14:textId="77777777" w:rsidR="00E308B2" w:rsidRDefault="00E308B2" w:rsidP="00AC5BAF">
            <w:pPr>
              <w:pStyle w:val="TAL"/>
            </w:pPr>
            <w: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45EB4" w14:textId="77777777" w:rsidR="00E308B2" w:rsidRDefault="00E308B2" w:rsidP="00AC5BAF">
            <w:pPr>
              <w:pStyle w:val="TAL"/>
            </w:pPr>
            <w:r>
              <w:t>23.271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21F38" w14:textId="77777777" w:rsidR="00E308B2" w:rsidRDefault="00E308B2" w:rsidP="00AC5BAF">
            <w:pPr>
              <w:pStyle w:val="TAL"/>
            </w:pPr>
            <w:r>
              <w:t>0440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47CA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0418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DDC56"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AAD5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934EF" w14:textId="77777777" w:rsidR="00E308B2" w:rsidRDefault="00E308B2" w:rsidP="00AC5BAF">
            <w:pPr>
              <w:pStyle w:val="TAL"/>
            </w:pPr>
            <w:r>
              <w:t>-</w:t>
            </w:r>
          </w:p>
        </w:tc>
      </w:tr>
      <w:tr w:rsidR="00E308B2" w14:paraId="253E435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7CC91" w14:textId="77777777" w:rsidR="00E308B2" w:rsidRDefault="00E308B2" w:rsidP="00AC5BAF">
            <w:pPr>
              <w:pStyle w:val="TAL"/>
            </w:pPr>
            <w:r>
              <w:lastRenderedPageBreak/>
              <w:t>S2-2406518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FBFE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0CF1D" w14:textId="77777777" w:rsidR="00E308B2" w:rsidRDefault="00E308B2" w:rsidP="00AC5BAF">
            <w:pPr>
              <w:pStyle w:val="TAL"/>
            </w:pPr>
            <w:r>
              <w:t>Extensions to the TSC Framework to support DetNet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66419"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B07BF" w14:textId="77777777" w:rsidR="00E308B2" w:rsidRDefault="00E308B2" w:rsidP="00AC5BAF">
            <w:pPr>
              <w:pStyle w:val="TAL"/>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4FD1C" w14:textId="77777777" w:rsidR="00E308B2" w:rsidRDefault="00E308B2" w:rsidP="00AC5BAF">
            <w:pPr>
              <w:pStyle w:val="TAL"/>
            </w:pPr>
            <w:r>
              <w:t>4820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EE30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864C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FDD79" w14:textId="77777777" w:rsidR="00E308B2" w:rsidRDefault="00E308B2" w:rsidP="00AC5BAF">
            <w:pPr>
              <w:pStyle w:val="TAL"/>
            </w:pPr>
            <w:r>
              <w:t>TEI18,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02BFE"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4A296" w14:textId="77777777" w:rsidR="00E308B2" w:rsidRDefault="00E308B2" w:rsidP="00AC5BAF">
            <w:pPr>
              <w:pStyle w:val="TAL"/>
            </w:pPr>
            <w:r>
              <w:t>-</w:t>
            </w:r>
          </w:p>
        </w:tc>
      </w:tr>
      <w:tr w:rsidR="00E308B2" w14:paraId="1C4BFDB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9206A" w14:textId="77777777" w:rsidR="00E308B2" w:rsidRDefault="00E308B2" w:rsidP="00AC5BAF">
            <w:pPr>
              <w:pStyle w:val="TAL"/>
            </w:pPr>
            <w:r>
              <w:t>S2-2406523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D5FDE" w14:textId="77777777" w:rsidR="00E308B2" w:rsidRDefault="00E308B2" w:rsidP="00AC5BAF">
            <w:pPr>
              <w:pStyle w:val="TAL"/>
            </w:pPr>
            <w: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3ADED" w14:textId="77777777" w:rsidR="00E308B2" w:rsidRDefault="00E308B2" w:rsidP="00AC5BAF">
            <w:pPr>
              <w:pStyle w:val="TAL"/>
            </w:pPr>
            <w:r>
              <w:t>Study on Architecture support of Ambient power-enabled Internet of Things (FS_AmbientIoT)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4349D" w14:textId="77777777" w:rsidR="00E308B2" w:rsidRDefault="00E308B2" w:rsidP="00AC5BAF">
            <w:pPr>
              <w:pStyle w:val="TAL"/>
            </w:pPr>
            <w:r>
              <w:t>Wiliot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34ADE"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C0CB4"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0180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5A433"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8F718" w14:textId="77777777" w:rsidR="00E308B2" w:rsidRDefault="00E308B2" w:rsidP="00AC5BAF">
            <w:pPr>
              <w:pStyle w:val="TAL"/>
              <w:rPr>
                <w:sz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C20E4" w14:textId="77777777" w:rsidR="00E308B2" w:rsidRDefault="00E308B2" w:rsidP="00AC5BAF">
            <w:pPr>
              <w:pStyle w:val="TAL"/>
              <w:rPr>
                <w:sz w:val="24"/>
                <w:szCs w:val="24"/>
              </w:rPr>
            </w:pPr>
            <w:r>
              <w:t>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6CE7A" w14:textId="77777777" w:rsidR="00E308B2" w:rsidRDefault="00E308B2" w:rsidP="00AC5BAF">
            <w:pPr>
              <w:pStyle w:val="TAL"/>
            </w:pPr>
            <w:r>
              <w:t>Postponed</w:t>
            </w:r>
          </w:p>
        </w:tc>
      </w:tr>
      <w:tr w:rsidR="00E308B2" w14:paraId="17AFFE8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0C4FF" w14:textId="77777777" w:rsidR="00E308B2" w:rsidRDefault="00E308B2" w:rsidP="00AC5BAF">
            <w:pPr>
              <w:pStyle w:val="TAL"/>
            </w:pPr>
            <w:r>
              <w:t>S2-2406532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245F9"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34B68" w14:textId="77777777" w:rsidR="00E308B2" w:rsidRDefault="00E308B2" w:rsidP="00AC5BAF">
            <w:pPr>
              <w:pStyle w:val="TAL"/>
            </w:pPr>
            <w:r>
              <w:t>Architecture support for NB-IoT/eMTC Non-Terrestrial Networks in EPS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0A8A1"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1E5C7" w14:textId="77777777" w:rsidR="00E308B2" w:rsidRDefault="00E308B2" w:rsidP="00AC5BAF">
            <w:pPr>
              <w:pStyle w:val="TAL"/>
            </w:pPr>
            <w:r>
              <w:t>23.401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8F376" w14:textId="77777777" w:rsidR="00E308B2" w:rsidRDefault="00E308B2" w:rsidP="00AC5BAF">
            <w:pPr>
              <w:pStyle w:val="TAL"/>
            </w:pPr>
            <w:r>
              <w:t>3785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0CC7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189FD"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779C3" w14:textId="77777777" w:rsidR="00E308B2" w:rsidRDefault="00E308B2" w:rsidP="00AC5BAF">
            <w:pPr>
              <w:pStyle w:val="TAL"/>
            </w:pPr>
            <w:r>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7194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1F1A4" w14:textId="77777777" w:rsidR="00E308B2" w:rsidRDefault="00E308B2" w:rsidP="00AC5BAF">
            <w:pPr>
              <w:pStyle w:val="TAL"/>
            </w:pPr>
            <w:r>
              <w:t>-</w:t>
            </w:r>
          </w:p>
        </w:tc>
      </w:tr>
      <w:tr w:rsidR="00E308B2" w14:paraId="2690F5E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4C56E" w14:textId="77777777" w:rsidR="00E308B2" w:rsidRDefault="00E308B2" w:rsidP="00AC5BAF">
            <w:pPr>
              <w:pStyle w:val="TAL"/>
            </w:pPr>
            <w:r>
              <w:t>S2-2406661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6E9DE"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6F2D7" w14:textId="77777777" w:rsidR="00E308B2" w:rsidRDefault="00E308B2" w:rsidP="00AC5BAF">
            <w:pPr>
              <w:pStyle w:val="TAL"/>
            </w:pPr>
            <w:r>
              <w:t>Evolution of IMS multimedia telephony service (NG_RTC)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F126C"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29DC9" w14:textId="77777777" w:rsidR="00E308B2" w:rsidRDefault="00E308B2" w:rsidP="00AC5BAF">
            <w:pPr>
              <w:pStyle w:val="TAL"/>
            </w:pPr>
            <w:r>
              <w:t>23.228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C1F15" w14:textId="77777777" w:rsidR="00E308B2" w:rsidRDefault="00E308B2" w:rsidP="00AC5BAF">
            <w:pPr>
              <w:pStyle w:val="TAL"/>
            </w:pPr>
            <w:r>
              <w:t>1399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1343C"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D9FD7"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9BDDF" w14:textId="77777777" w:rsidR="00E308B2" w:rsidRDefault="00E308B2" w:rsidP="00AC5BAF">
            <w:pPr>
              <w:pStyle w:val="TAL"/>
            </w:pPr>
            <w:r>
              <w:t>NG_RTC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5C16B"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A0290" w14:textId="77777777" w:rsidR="00E308B2" w:rsidRDefault="00E308B2" w:rsidP="00AC5BAF">
            <w:pPr>
              <w:pStyle w:val="TAL"/>
            </w:pPr>
            <w:r>
              <w:t>-</w:t>
            </w:r>
          </w:p>
        </w:tc>
      </w:tr>
      <w:tr w:rsidR="00E308B2" w14:paraId="760014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5689F" w14:textId="77777777" w:rsidR="00E308B2" w:rsidRDefault="00E308B2" w:rsidP="00AC5BAF">
            <w:pPr>
              <w:pStyle w:val="TAL"/>
            </w:pPr>
            <w:r>
              <w:t>S2-2406688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B5D5C"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98074" w14:textId="77777777" w:rsidR="00E308B2" w:rsidRDefault="00E308B2" w:rsidP="00AC5BAF">
            <w:pPr>
              <w:pStyle w:val="TAL"/>
            </w:pPr>
            <w:r>
              <w:t>Support for 5WWC Phase 3 (5WWC_Ph2)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1C546"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9CDD1" w14:textId="77777777" w:rsidR="00E308B2" w:rsidRDefault="00E308B2" w:rsidP="00AC5BAF">
            <w:pPr>
              <w:pStyle w:val="TAL"/>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9BE64" w14:textId="77777777" w:rsidR="00E308B2" w:rsidRDefault="00E308B2" w:rsidP="00AC5BAF">
            <w:pPr>
              <w:pStyle w:val="TAL"/>
            </w:pPr>
            <w:r>
              <w:t>4824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9D8A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9155F"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5B8C6" w14:textId="77777777" w:rsidR="00E308B2" w:rsidRDefault="00E308B2" w:rsidP="00AC5BAF">
            <w:pPr>
              <w:pStyle w:val="TAL"/>
            </w:pPr>
            <w:r>
              <w:t>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E66E9"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ED076" w14:textId="77777777" w:rsidR="00E308B2" w:rsidRDefault="00E308B2" w:rsidP="00AC5BAF">
            <w:pPr>
              <w:pStyle w:val="TAL"/>
            </w:pPr>
            <w:r>
              <w:t>-</w:t>
            </w:r>
          </w:p>
        </w:tc>
      </w:tr>
      <w:tr w:rsidR="00E308B2" w14:paraId="394E0FA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4312F" w14:textId="77777777" w:rsidR="00E308B2" w:rsidRDefault="00E308B2" w:rsidP="00AC5BAF">
            <w:pPr>
              <w:pStyle w:val="TAL"/>
            </w:pPr>
            <w:r>
              <w:t>S2-2406721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FC2B3"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D12C9" w14:textId="77777777" w:rsidR="00E308B2" w:rsidRDefault="00E308B2" w:rsidP="00AC5BAF">
            <w:pPr>
              <w:pStyle w:val="TAL"/>
            </w:pPr>
            <w:r>
              <w:t>Network Slicing Phase 3 (eNS_Ph3)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686FB" w14:textId="77777777" w:rsidR="00E308B2" w:rsidRDefault="00E308B2" w:rsidP="00AC5BAF">
            <w:pPr>
              <w:pStyle w:val="TAL"/>
            </w:pPr>
            <w:r>
              <w:t>ZTE,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51C7B" w14:textId="77777777" w:rsidR="00E308B2" w:rsidRDefault="00E308B2" w:rsidP="00AC5BAF">
            <w:pPr>
              <w:pStyle w:val="TAL"/>
            </w:pPr>
            <w: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27799" w14:textId="77777777" w:rsidR="00E308B2" w:rsidRDefault="00E308B2" w:rsidP="00AC5BAF">
            <w:pPr>
              <w:pStyle w:val="TAL"/>
            </w:pPr>
            <w:r>
              <w:t>1293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2E50C"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9ED9A"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D0A87" w14:textId="77777777" w:rsidR="00E308B2" w:rsidRDefault="00E308B2" w:rsidP="00AC5BAF">
            <w:pPr>
              <w:pStyle w:val="TAL"/>
            </w:pPr>
            <w:r>
              <w:t>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9D83A"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8F438" w14:textId="77777777" w:rsidR="00E308B2" w:rsidRDefault="00E308B2" w:rsidP="00AC5BAF">
            <w:pPr>
              <w:pStyle w:val="TAL"/>
            </w:pPr>
            <w:r>
              <w:t>-</w:t>
            </w:r>
          </w:p>
        </w:tc>
      </w:tr>
      <w:tr w:rsidR="00E308B2" w14:paraId="0363CC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BC866" w14:textId="77777777" w:rsidR="00E308B2" w:rsidRDefault="00E308B2" w:rsidP="00AC5BAF">
            <w:pPr>
              <w:pStyle w:val="TAL"/>
            </w:pPr>
            <w:r>
              <w:t>S2-2406758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3AA26"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35D62" w14:textId="77777777" w:rsidR="00E308B2" w:rsidRPr="00925BE9" w:rsidRDefault="00E308B2" w:rsidP="00AC5BAF">
            <w:pPr>
              <w:pStyle w:val="TAL"/>
              <w:rPr>
                <w:lang w:val="fr-FR"/>
              </w:rPr>
            </w:pPr>
            <w:r w:rsidRPr="00925BE9">
              <w:rPr>
                <w:lang w:val="fr-FR"/>
              </w:rPr>
              <w:t>5GC LoCation Services Phase 3 (eLCS_Ph3)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24075"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FA9C4" w14:textId="77777777" w:rsidR="00E308B2" w:rsidRDefault="00E308B2" w:rsidP="00AC5BAF">
            <w:pPr>
              <w:pStyle w:val="TAL"/>
            </w:pPr>
            <w:r>
              <w:t>23.273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06ED7" w14:textId="77777777" w:rsidR="00E308B2" w:rsidRDefault="00E308B2" w:rsidP="00AC5BAF">
            <w:pPr>
              <w:pStyle w:val="TAL"/>
            </w:pPr>
            <w:r>
              <w:t>0531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8EF2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B4265"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F025E" w14:textId="77777777" w:rsidR="00E308B2" w:rsidRDefault="00E308B2" w:rsidP="00AC5BAF">
            <w:pPr>
              <w:pStyle w:val="TAL"/>
            </w:pPr>
            <w:r>
              <w:t>5G_eLCS_Ph3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ABCA5"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3E062" w14:textId="77777777" w:rsidR="00E308B2" w:rsidRDefault="00E308B2" w:rsidP="00AC5BAF">
            <w:pPr>
              <w:pStyle w:val="TAL"/>
            </w:pPr>
            <w:r>
              <w:t>-</w:t>
            </w:r>
          </w:p>
        </w:tc>
      </w:tr>
      <w:tr w:rsidR="00E308B2" w14:paraId="396FA5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13808" w14:textId="77777777" w:rsidR="00E308B2" w:rsidRDefault="00E308B2" w:rsidP="00AC5BAF">
            <w:pPr>
              <w:pStyle w:val="TAL"/>
            </w:pPr>
            <w:r>
              <w:t>S2-2406759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F5C22"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E33EF" w14:textId="77777777" w:rsidR="00E308B2" w:rsidRPr="00925BE9" w:rsidRDefault="00E308B2" w:rsidP="00AC5BAF">
            <w:pPr>
              <w:pStyle w:val="TAL"/>
              <w:rPr>
                <w:lang w:val="fr-FR"/>
              </w:rPr>
            </w:pPr>
            <w:r w:rsidRPr="00925BE9">
              <w:rPr>
                <w:lang w:val="fr-FR"/>
              </w:rPr>
              <w:t>5GC LoCation Services Phase 3 (eLCS_Ph3)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B186B"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46403" w14:textId="77777777" w:rsidR="00E308B2" w:rsidRDefault="00E308B2" w:rsidP="00AC5BAF">
            <w:pPr>
              <w:pStyle w:val="TAL"/>
            </w:pPr>
            <w:r>
              <w:t>23.273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DA832" w14:textId="77777777" w:rsidR="00E308B2" w:rsidRDefault="00E308B2" w:rsidP="00AC5BAF">
            <w:pPr>
              <w:pStyle w:val="TAL"/>
            </w:pPr>
            <w:r>
              <w:t>0494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A6F97"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7BD3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293C9" w14:textId="77777777" w:rsidR="00E308B2" w:rsidRDefault="00E308B2" w:rsidP="00AC5BAF">
            <w:pPr>
              <w:pStyle w:val="TAL"/>
            </w:pPr>
            <w:r>
              <w:t>5G_eLCS_Ph3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C77AF" w14:textId="77777777" w:rsidR="00E308B2" w:rsidRDefault="00E308B2" w:rsidP="00AC5BAF">
            <w:pPr>
              <w:pStyle w:val="TAL"/>
            </w:pPr>
            <w:r>
              <w:t>Not Handled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8638B" w14:textId="77777777" w:rsidR="00E308B2" w:rsidRDefault="00E308B2" w:rsidP="00AC5BAF">
            <w:pPr>
              <w:pStyle w:val="TAL"/>
            </w:pPr>
            <w:r>
              <w:t>-</w:t>
            </w:r>
          </w:p>
        </w:tc>
      </w:tr>
      <w:tr w:rsidR="00E308B2" w14:paraId="0D0FA8A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50545" w14:textId="77777777" w:rsidR="00E308B2" w:rsidRDefault="00E308B2" w:rsidP="00AC5BAF">
            <w:pPr>
              <w:pStyle w:val="TAL"/>
            </w:pPr>
            <w:r>
              <w:t>S2-2406850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7ECDB"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6374C" w14:textId="77777777" w:rsidR="00E308B2" w:rsidRDefault="00E308B2" w:rsidP="00AC5BAF">
            <w:pPr>
              <w:pStyle w:val="TAL"/>
            </w:pPr>
            <w:r>
              <w:t>Extended Reality and Media service (XRM) Phase 2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418C0" w14:textId="77777777" w:rsidR="00E308B2" w:rsidRDefault="00E308B2" w:rsidP="00AC5BAF">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67C28"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5CE7E"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F87F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F3665"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66E52" w14:textId="77777777" w:rsidR="00E308B2" w:rsidRDefault="00E308B2" w:rsidP="00AC5BAF">
            <w:pPr>
              <w:pStyle w:val="TAL"/>
            </w:pPr>
            <w:r>
              <w:t>FS_XRM_Ph2, FS_5G_RTP_Ph2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33161" w14:textId="77777777" w:rsidR="00E308B2" w:rsidRDefault="00E308B2" w:rsidP="00AC5BAF">
            <w:pPr>
              <w:pStyle w:val="TAL"/>
            </w:pPr>
            <w:r>
              <w:t>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A3E2A" w14:textId="77777777" w:rsidR="00E308B2" w:rsidRDefault="00E308B2" w:rsidP="00AC5BAF">
            <w:pPr>
              <w:pStyle w:val="TAL"/>
            </w:pPr>
            <w:r>
              <w:t>Postponed</w:t>
            </w:r>
          </w:p>
        </w:tc>
      </w:tr>
      <w:tr w:rsidR="00E308B2" w14:paraId="2E82577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4D406" w14:textId="77777777" w:rsidR="00E308B2" w:rsidRDefault="00E308B2" w:rsidP="00AC5BAF">
            <w:pPr>
              <w:pStyle w:val="TAL"/>
            </w:pPr>
            <w:r>
              <w:t>S2-2406851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6B21D"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BC466" w14:textId="77777777" w:rsidR="00E308B2" w:rsidRDefault="00E308B2" w:rsidP="00AC5BAF">
            <w:pPr>
              <w:pStyle w:val="TAL"/>
            </w:pPr>
            <w:r>
              <w:t>Extended Reality and Media service (XRM) Phase 2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A49EF" w14:textId="77777777" w:rsidR="00E308B2" w:rsidRDefault="00E308B2" w:rsidP="00AC5BAF">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3173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F4898"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0A2FF"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9D7D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95C31" w14:textId="77777777" w:rsidR="00E308B2" w:rsidRDefault="00E308B2" w:rsidP="00AC5BAF">
            <w:pPr>
              <w:pStyle w:val="TAL"/>
            </w:pPr>
            <w:r>
              <w:t>FS_XRM_Ph2, FS_5G_RTP_Ph2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2B9E2"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21D7F" w14:textId="77777777" w:rsidR="00E308B2" w:rsidRDefault="00E308B2" w:rsidP="00AC5BAF">
            <w:pPr>
              <w:pStyle w:val="TAL"/>
            </w:pPr>
            <w:r>
              <w:t>Postponed</w:t>
            </w:r>
          </w:p>
        </w:tc>
      </w:tr>
      <w:tr w:rsidR="00E308B2" w14:paraId="54F6ECE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36C1E" w14:textId="77777777" w:rsidR="00E308B2" w:rsidRDefault="00E308B2" w:rsidP="00AC5BAF">
            <w:pPr>
              <w:pStyle w:val="TAL"/>
            </w:pPr>
            <w:r>
              <w:t>S2-2406852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79197"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92DC4" w14:textId="77777777" w:rsidR="00E308B2" w:rsidRDefault="00E308B2" w:rsidP="00AC5BAF">
            <w:pPr>
              <w:pStyle w:val="TAL"/>
            </w:pPr>
            <w:r>
              <w:t>Extended Reality and Media service (XRM) Phase 2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D7EDD"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8A2C6"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9727F"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A79E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39836"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35523" w14:textId="77777777" w:rsidR="00E308B2" w:rsidRDefault="00E308B2" w:rsidP="00AC5BAF">
            <w:pPr>
              <w:pStyle w:val="TAL"/>
            </w:pPr>
            <w:r>
              <w:t>NR_XR_Ph3-Core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613EE" w14:textId="77777777" w:rsidR="00E308B2" w:rsidRDefault="00E308B2" w:rsidP="00AC5BAF">
            <w:pPr>
              <w:pStyle w:val="TAL"/>
            </w:pPr>
            <w:r>
              <w:t>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760BC" w14:textId="77777777" w:rsidR="00E308B2" w:rsidRDefault="00E308B2" w:rsidP="00AC5BAF">
            <w:pPr>
              <w:pStyle w:val="TAL"/>
            </w:pPr>
            <w:r>
              <w:t>Postponed</w:t>
            </w:r>
          </w:p>
        </w:tc>
      </w:tr>
      <w:tr w:rsidR="00E308B2" w14:paraId="359F96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A52D3" w14:textId="77777777" w:rsidR="00E308B2" w:rsidRDefault="00E308B2" w:rsidP="00AC5BAF">
            <w:pPr>
              <w:pStyle w:val="TAL"/>
            </w:pPr>
            <w:r>
              <w:t>S2-2406853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82F62"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EAE6C" w14:textId="77777777" w:rsidR="00E308B2" w:rsidRDefault="00E308B2" w:rsidP="00AC5BAF">
            <w:pPr>
              <w:pStyle w:val="TAL"/>
            </w:pPr>
            <w:r>
              <w:t>Extended Reality and Media service (XRM) Phase 2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64DC2"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1F43B"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32C5E"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9B6B7"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35689"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B9E43" w14:textId="77777777" w:rsidR="00E308B2" w:rsidRDefault="00E308B2" w:rsidP="00AC5BAF">
            <w:pPr>
              <w:pStyle w:val="TAL"/>
            </w:pPr>
            <w:r>
              <w:t>NR_XR_Ph3-Core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337AC" w14:textId="77777777" w:rsidR="00E308B2" w:rsidRDefault="00E308B2" w:rsidP="00AC5BAF">
            <w:pPr>
              <w:pStyle w:val="TAL"/>
            </w:pPr>
            <w:r>
              <w:t>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B9853" w14:textId="77777777" w:rsidR="00E308B2" w:rsidRDefault="00E308B2" w:rsidP="00AC5BAF">
            <w:pPr>
              <w:pStyle w:val="TAL"/>
            </w:pPr>
            <w:r>
              <w:t>Postponed</w:t>
            </w:r>
          </w:p>
        </w:tc>
      </w:tr>
      <w:tr w:rsidR="00E308B2" w14:paraId="39B46AF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A3C91" w14:textId="77777777" w:rsidR="00E308B2" w:rsidRDefault="00E308B2" w:rsidP="00AC5BAF">
            <w:pPr>
              <w:pStyle w:val="TAL"/>
            </w:pPr>
            <w:r>
              <w:t>S2-2406858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253DB"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7AF7B" w14:textId="77777777" w:rsidR="00E308B2" w:rsidRDefault="00E308B2" w:rsidP="00AC5BAF">
            <w:pPr>
              <w:pStyle w:val="TAL"/>
            </w:pPr>
            <w:r>
              <w:t>Support of Aerial Systems Connectivity, Identification, and Tracking (ID_UAS)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3E0FF" w14:textId="77777777" w:rsidR="00E308B2" w:rsidRDefault="00E308B2" w:rsidP="00AC5BAF">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B4BE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C091A"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6140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ADB09" w14:textId="77777777" w:rsidR="00E308B2" w:rsidRDefault="00E308B2" w:rsidP="00AC5BAF">
            <w:pPr>
              <w:pStyle w:val="TAL"/>
            </w:pPr>
            <w: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1AC3B" w14:textId="77777777" w:rsidR="00E308B2" w:rsidRDefault="00E308B2" w:rsidP="00AC5BAF">
            <w:pPr>
              <w:pStyle w:val="TAL"/>
            </w:pPr>
            <w: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9239C"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7D8C8" w14:textId="77777777" w:rsidR="00E308B2" w:rsidRDefault="00E308B2" w:rsidP="00AC5BAF">
            <w:pPr>
              <w:pStyle w:val="TAL"/>
            </w:pPr>
            <w:r>
              <w:t>Postponed</w:t>
            </w:r>
          </w:p>
        </w:tc>
      </w:tr>
      <w:tr w:rsidR="00E308B2" w14:paraId="1587AF7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763CF" w14:textId="77777777" w:rsidR="00E308B2" w:rsidRDefault="00E308B2" w:rsidP="00AC5BAF">
            <w:pPr>
              <w:pStyle w:val="TAL"/>
            </w:pPr>
            <w:r>
              <w:t>S2-2406863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CE83F"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68FE1" w14:textId="77777777" w:rsidR="00E308B2" w:rsidRDefault="00E308B2" w:rsidP="00AC5BAF">
            <w:pPr>
              <w:pStyle w:val="TAL"/>
            </w:pPr>
            <w:r>
              <w:t>Common issues and Incoming LSs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A8027"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35B1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9819A"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DD66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6DEA5" w14:textId="77777777" w:rsidR="00E308B2" w:rsidRDefault="00E308B2" w:rsidP="00AC5BAF">
            <w:pPr>
              <w:pStyle w:val="TAL"/>
            </w:pPr>
            <w:r>
              <w:t>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846BE" w14:textId="77777777" w:rsidR="00E308B2" w:rsidRDefault="00E308B2" w:rsidP="00AC5BAF">
            <w:pPr>
              <w:pStyle w:val="TAL"/>
            </w:pPr>
            <w:r>
              <w:t>NR_newRAT-Core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EC8F5"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02211" w14:textId="77777777" w:rsidR="00E308B2" w:rsidRDefault="00E308B2" w:rsidP="00AC5BAF">
            <w:pPr>
              <w:pStyle w:val="TAL"/>
            </w:pPr>
            <w:r>
              <w:t>Postponed</w:t>
            </w:r>
          </w:p>
        </w:tc>
      </w:tr>
      <w:tr w:rsidR="00E308B2" w14:paraId="7A07290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2FEB6" w14:textId="77777777" w:rsidR="00E308B2" w:rsidRDefault="00E308B2" w:rsidP="00AC5BAF">
            <w:pPr>
              <w:pStyle w:val="TAL"/>
            </w:pPr>
            <w:r>
              <w:t>S2-2406865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2527A"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2DB4D" w14:textId="77777777" w:rsidR="00E308B2" w:rsidRDefault="00E308B2" w:rsidP="00AC5BAF">
            <w:pPr>
              <w:pStyle w:val="TAL"/>
            </w:pPr>
            <w:r>
              <w:t>Study on Integration of satellite components in the 5G architecture Phase III (FS_5GSAT_ARCH_Ph3)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3EFA9"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E2CAA"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462C8"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E5138"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EC4E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3EF8A" w14:textId="77777777" w:rsidR="00E308B2" w:rsidRDefault="00E308B2" w:rsidP="00AC5BAF">
            <w:pPr>
              <w:pStyle w:val="TAL"/>
            </w:pPr>
            <w:r>
              <w:t>NR_NTN_Ph3-Core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94805"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C94DA" w14:textId="77777777" w:rsidR="00E308B2" w:rsidRDefault="00E308B2" w:rsidP="00AC5BAF">
            <w:pPr>
              <w:pStyle w:val="TAL"/>
            </w:pPr>
            <w:r>
              <w:t>Postponed</w:t>
            </w:r>
          </w:p>
        </w:tc>
      </w:tr>
      <w:tr w:rsidR="00E308B2" w14:paraId="24958D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E4729" w14:textId="77777777" w:rsidR="00E308B2" w:rsidRDefault="00E308B2" w:rsidP="00AC5BAF">
            <w:pPr>
              <w:pStyle w:val="TAL"/>
            </w:pPr>
            <w:r>
              <w:t>S2-2406866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CEAB4"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4CA25" w14:textId="77777777" w:rsidR="00E308B2" w:rsidRDefault="00E308B2" w:rsidP="00AC5BAF">
            <w:pPr>
              <w:pStyle w:val="TAL"/>
            </w:pPr>
            <w:r>
              <w:t>Study on Integration of satellite components in the 5G architecture Phase III (FS_5GSAT_ARCH_Ph3)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B9D40"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C4F61"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E1FBE"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49E4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80278"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3B425" w14:textId="77777777" w:rsidR="00E308B2" w:rsidRDefault="00E308B2" w:rsidP="00AC5BAF">
            <w:pPr>
              <w:pStyle w:val="TAL"/>
            </w:pPr>
            <w:r>
              <w:t>NR_NTN_Ph3-Core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2E7B4"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FAC65" w14:textId="77777777" w:rsidR="00E308B2" w:rsidRDefault="00E308B2" w:rsidP="00AC5BAF">
            <w:pPr>
              <w:pStyle w:val="TAL"/>
            </w:pPr>
            <w:r>
              <w:t>Postponed</w:t>
            </w:r>
          </w:p>
        </w:tc>
      </w:tr>
      <w:tr w:rsidR="00E308B2" w14:paraId="6DFFAF4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10639" w14:textId="77777777" w:rsidR="00E308B2" w:rsidRDefault="00E308B2" w:rsidP="00AC5BAF">
            <w:pPr>
              <w:pStyle w:val="TAL"/>
            </w:pPr>
            <w:r>
              <w:t>S2-2406867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87A7F"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0200C" w14:textId="77777777" w:rsidR="00E308B2" w:rsidRDefault="00E308B2" w:rsidP="00AC5BAF">
            <w:pPr>
              <w:pStyle w:val="TAL"/>
            </w:pPr>
            <w:r>
              <w:t>Extended Reality and Media service (XRM) Phase 2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A31E5" w14:textId="77777777" w:rsidR="00E308B2" w:rsidRDefault="00E308B2" w:rsidP="00AC5BAF">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8E740"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C398C"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88BA6"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22657"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59294"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4E95F"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99E6D" w14:textId="77777777" w:rsidR="00E308B2" w:rsidRDefault="00E308B2" w:rsidP="00AC5BAF">
            <w:pPr>
              <w:pStyle w:val="TAL"/>
            </w:pPr>
            <w:r>
              <w:t>Postponed</w:t>
            </w:r>
          </w:p>
        </w:tc>
      </w:tr>
      <w:tr w:rsidR="00E308B2" w14:paraId="3E41B32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46EBF" w14:textId="77777777" w:rsidR="00E308B2" w:rsidRDefault="00E308B2" w:rsidP="00AC5BAF">
            <w:pPr>
              <w:pStyle w:val="TAL"/>
            </w:pPr>
            <w:r>
              <w:lastRenderedPageBreak/>
              <w:t>S2-2406870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9462B"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59C9E" w14:textId="77777777" w:rsidR="00E308B2" w:rsidRDefault="00E308B2" w:rsidP="00AC5BAF">
            <w:pPr>
              <w:pStyle w:val="TAL"/>
            </w:pPr>
            <w:r>
              <w:t>Study on system architecture for next generation real time communication services phase 2 (FS_NG_RTC_Ph2)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60755" w14:textId="77777777" w:rsidR="00E308B2" w:rsidRDefault="00E308B2" w:rsidP="00AC5BAF">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4089D"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B6CD7"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B4D0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79024"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17332" w14:textId="77777777" w:rsidR="00E308B2" w:rsidRDefault="00E308B2" w:rsidP="00AC5BAF">
            <w:pPr>
              <w:pStyle w:val="TAL"/>
            </w:pPr>
            <w:r>
              <w:t>FS_MMTelAPP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D0EE5"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136D7" w14:textId="77777777" w:rsidR="00E308B2" w:rsidRDefault="00E308B2" w:rsidP="00AC5BAF">
            <w:pPr>
              <w:pStyle w:val="TAL"/>
            </w:pPr>
            <w:r>
              <w:t>Postponed</w:t>
            </w:r>
          </w:p>
        </w:tc>
      </w:tr>
      <w:tr w:rsidR="00E308B2" w14:paraId="392E3C8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34306" w14:textId="77777777" w:rsidR="00E308B2" w:rsidRDefault="00E308B2" w:rsidP="00AC5BAF">
            <w:pPr>
              <w:pStyle w:val="TAL"/>
            </w:pPr>
            <w:r>
              <w:t>S2-2406872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F252E"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2340C" w14:textId="77777777" w:rsidR="00E308B2" w:rsidRDefault="00E308B2" w:rsidP="00AC5BAF">
            <w:pPr>
              <w:pStyle w:val="TAL"/>
            </w:pPr>
            <w:r>
              <w:t>Core Network Enhanced Support for Artificial Intelligence (AI)/Machine Learning (ML) (FS_AIML_CN)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37E23" w14:textId="77777777" w:rsidR="00E308B2" w:rsidRDefault="00E308B2" w:rsidP="00AC5BAF">
            <w:pPr>
              <w:pStyle w:val="TAL"/>
            </w:pPr>
            <w: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ACD05"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81D86"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155F4"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B34EE"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A4649" w14:textId="77777777" w:rsidR="00E308B2" w:rsidRDefault="00E308B2" w:rsidP="00AC5BAF">
            <w:pPr>
              <w:pStyle w:val="TAL"/>
            </w:pPr>
            <w:r>
              <w:t>FS_AIML_CN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71E5C"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47FF9" w14:textId="77777777" w:rsidR="00E308B2" w:rsidRDefault="00E308B2" w:rsidP="00AC5BAF">
            <w:pPr>
              <w:pStyle w:val="TAL"/>
            </w:pPr>
            <w:r>
              <w:t>Postponed</w:t>
            </w:r>
          </w:p>
        </w:tc>
      </w:tr>
      <w:tr w:rsidR="00E308B2" w14:paraId="6DF1735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44B40" w14:textId="77777777" w:rsidR="00E308B2" w:rsidRDefault="00E308B2" w:rsidP="00AC5BAF">
            <w:pPr>
              <w:pStyle w:val="TAL"/>
            </w:pPr>
            <w:r>
              <w:t>S2-2406873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7B20A" w14:textId="77777777" w:rsidR="00E308B2" w:rsidRDefault="00E308B2" w:rsidP="00AC5BAF">
            <w:pPr>
              <w:pStyle w:val="TAL"/>
            </w:pPr>
            <w: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5F0AB" w14:textId="77777777" w:rsidR="00E308B2" w:rsidRDefault="00E308B2" w:rsidP="00AC5BAF">
            <w:pPr>
              <w:pStyle w:val="TAL"/>
            </w:pPr>
            <w:r>
              <w:t>Extended Reality and Media service (XRM) Phase 2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E8B18" w14:textId="77777777" w:rsidR="00E308B2" w:rsidRDefault="00E308B2" w:rsidP="00AC5BAF">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AC952"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A3211"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FA9DD"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46E82"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0485E" w14:textId="77777777" w:rsidR="00E308B2" w:rsidRDefault="00E308B2" w:rsidP="00AC5BAF">
            <w:pPr>
              <w:pStyle w:val="TAL"/>
            </w:pPr>
            <w:r>
              <w:t>NR_XR_Ph3-Core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52181" w14:textId="77777777" w:rsidR="00E308B2" w:rsidRDefault="00E308B2" w:rsidP="00AC5BAF">
            <w:pPr>
              <w:pStyle w:val="TAL"/>
            </w:pPr>
            <w: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32650" w14:textId="77777777" w:rsidR="00E308B2" w:rsidRDefault="00E308B2" w:rsidP="00AC5BAF">
            <w:pPr>
              <w:pStyle w:val="TAL"/>
            </w:pPr>
            <w:r>
              <w:t>Postponed</w:t>
            </w:r>
          </w:p>
        </w:tc>
      </w:tr>
      <w:tr w:rsidR="00E308B2" w14:paraId="3CB0B2B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3F913" w14:textId="77777777" w:rsidR="00E308B2" w:rsidRDefault="00E308B2" w:rsidP="00AC5BAF">
            <w:pPr>
              <w:pStyle w:val="TAL"/>
            </w:pPr>
            <w:r>
              <w:t>S2-2406997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73321"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1620B" w14:textId="77777777" w:rsidR="00E308B2" w:rsidRDefault="00E308B2" w:rsidP="00AC5BAF">
            <w:pPr>
              <w:pStyle w:val="TAL"/>
            </w:pPr>
            <w:r>
              <w:t>Specific services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AE66E" w14:textId="77777777" w:rsidR="00E308B2" w:rsidRDefault="00E308B2" w:rsidP="00AC5BAF">
            <w:pPr>
              <w:pStyle w:val="TAL"/>
            </w:pPr>
            <w:r>
              <w:t>Ericsson, Verizon, Nokia? Peraton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71121" w14:textId="77777777" w:rsidR="00E308B2" w:rsidRDefault="00E308B2" w:rsidP="00AC5BAF">
            <w:pPr>
              <w:pStyle w:val="TAL"/>
            </w:pPr>
            <w: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91E71" w14:textId="77777777" w:rsidR="00E308B2" w:rsidRDefault="00E308B2" w:rsidP="00AC5BAF">
            <w:pPr>
              <w:pStyle w:val="TAL"/>
            </w:pPr>
            <w:r>
              <w:t>5401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1ADC3"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41471"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0FD9A"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DF2E1" w14:textId="77777777" w:rsidR="00E308B2" w:rsidRDefault="00E308B2" w:rsidP="00AC5BAF">
            <w:pPr>
              <w:pStyle w:val="TAL"/>
            </w:pPr>
            <w:r>
              <w:t>Revision of S2-2406115.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B9E31" w14:textId="77777777" w:rsidR="00E308B2" w:rsidRDefault="00E308B2" w:rsidP="00AC5BAF">
            <w:pPr>
              <w:pStyle w:val="TAL"/>
            </w:pPr>
            <w:r>
              <w:t>Postponed</w:t>
            </w:r>
          </w:p>
        </w:tc>
      </w:tr>
      <w:tr w:rsidR="00E308B2" w14:paraId="561A464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3F190" w14:textId="77777777" w:rsidR="00E308B2" w:rsidRDefault="00E308B2" w:rsidP="00AC5BAF">
            <w:pPr>
              <w:pStyle w:val="TAL"/>
            </w:pPr>
            <w:r>
              <w:t>S2-2406998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7032B" w14:textId="77777777" w:rsidR="00E308B2" w:rsidRDefault="00E308B2" w:rsidP="00AC5BAF">
            <w:pPr>
              <w:pStyle w:val="TAL"/>
            </w:pPr>
            <w: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16B00" w14:textId="77777777" w:rsidR="00E308B2" w:rsidRDefault="00E308B2" w:rsidP="00AC5BAF">
            <w:pPr>
              <w:pStyle w:val="TAL"/>
            </w:pPr>
            <w:r>
              <w:t>Specific services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2CBCC" w14:textId="77777777" w:rsidR="00E308B2" w:rsidRDefault="00E308B2" w:rsidP="00AC5BAF">
            <w:pPr>
              <w:pStyle w:val="TAL"/>
            </w:pPr>
            <w:r>
              <w:t>Ericsson, Verizon,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12110" w14:textId="77777777" w:rsidR="00E308B2" w:rsidRDefault="00E308B2" w:rsidP="00AC5BAF">
            <w:pPr>
              <w:pStyle w:val="TAL"/>
            </w:pPr>
            <w: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E0F06" w14:textId="77777777" w:rsidR="00E308B2" w:rsidRDefault="00E308B2" w:rsidP="00AC5BAF">
            <w:pPr>
              <w:pStyle w:val="TAL"/>
            </w:pPr>
            <w:r>
              <w:t>4813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31319" w14:textId="77777777" w:rsidR="00E308B2" w:rsidRDefault="00E308B2" w:rsidP="00AC5BAF">
            <w:pPr>
              <w:pStyle w:val="TAL"/>
            </w:pPr>
            <w: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08F96"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11760"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AAC51" w14:textId="77777777" w:rsidR="00E308B2" w:rsidRDefault="00E308B2" w:rsidP="00AC5BAF">
            <w:pPr>
              <w:pStyle w:val="TAL"/>
            </w:pPr>
            <w:r>
              <w:t>Revision of S2-2406116, merging S2-2406247.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195BE" w14:textId="77777777" w:rsidR="00E308B2" w:rsidRDefault="00E308B2" w:rsidP="00AC5BAF">
            <w:pPr>
              <w:pStyle w:val="TAL"/>
            </w:pPr>
            <w:r>
              <w:t>Postponed</w:t>
            </w:r>
          </w:p>
        </w:tc>
      </w:tr>
      <w:tr w:rsidR="00E308B2" w14:paraId="3E9701C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80596" w14:textId="77777777" w:rsidR="00E308B2" w:rsidRDefault="00E308B2" w:rsidP="00AC5BAF">
            <w:pPr>
              <w:pStyle w:val="TAL"/>
            </w:pPr>
            <w:r>
              <w:t>S2-2406999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B30DF" w14:textId="77777777" w:rsidR="00E308B2" w:rsidRDefault="00E308B2" w:rsidP="00AC5BAF">
            <w:pPr>
              <w:pStyle w:val="TAL"/>
            </w:pPr>
            <w: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EABA3" w14:textId="77777777" w:rsidR="00E308B2" w:rsidRDefault="00E308B2" w:rsidP="00AC5BAF">
            <w:pPr>
              <w:pStyle w:val="TAL"/>
            </w:pPr>
            <w:r>
              <w:t>Specific services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B50C5" w14:textId="77777777" w:rsidR="00E308B2" w:rsidRDefault="00E308B2" w:rsidP="00AC5BAF">
            <w:pPr>
              <w:pStyle w:val="TAL"/>
            </w:pPr>
            <w: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69D7C" w14:textId="77777777" w:rsidR="00E308B2" w:rsidRDefault="00E308B2" w:rsidP="00AC5BAF">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48B12" w14:textId="77777777" w:rsidR="00E308B2" w:rsidRDefault="00E308B2" w:rsidP="00AC5BAF">
            <w:pPr>
              <w:pStyle w:val="TAL"/>
              <w:rPr>
                <w:sz w:val="24"/>
                <w:szCs w:val="24"/>
              </w:rPr>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7F01B"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308FB" w14:textId="77777777" w:rsidR="00E308B2" w:rsidRDefault="00E308B2" w:rsidP="00AC5BAF">
            <w:pPr>
              <w:pStyle w:val="TAL"/>
            </w:pPr>
            <w: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C88D5" w14:textId="77777777" w:rsidR="00E308B2" w:rsidRDefault="00E308B2" w:rsidP="00AC5BAF">
            <w:pPr>
              <w:pStyle w:val="TAL"/>
            </w:pPr>
            <w:r>
              <w:t>5GS_Ph1,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A32C4" w14:textId="77777777" w:rsidR="00E308B2" w:rsidRDefault="00E308B2" w:rsidP="00AC5BAF">
            <w:pPr>
              <w:pStyle w:val="TAL"/>
            </w:pPr>
            <w:r>
              <w:t>Revision of S2-2406117, merging S2-2406246.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A4572" w14:textId="77777777" w:rsidR="00E308B2" w:rsidRDefault="00E308B2" w:rsidP="00AC5BAF">
            <w:pPr>
              <w:pStyle w:val="TAL"/>
            </w:pPr>
            <w:r>
              <w:t>Postponed</w:t>
            </w:r>
          </w:p>
        </w:tc>
      </w:tr>
      <w:tr w:rsidR="00E308B2" w14:paraId="5D0675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B0CB3" w14:textId="77777777" w:rsidR="00E308B2" w:rsidRDefault="00E308B2" w:rsidP="00AC5BAF">
            <w:pPr>
              <w:pStyle w:val="TAL"/>
            </w:pPr>
            <w:r>
              <w:t>S2-2407178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302B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C48EE" w14:textId="77777777" w:rsidR="00E308B2" w:rsidRDefault="00E308B2" w:rsidP="00AC5BAF">
            <w:pPr>
              <w:pStyle w:val="TAL"/>
            </w:pPr>
            <w:r>
              <w:t>Extended Reality and Media service (XRM) Phase 2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67E25" w14:textId="77777777" w:rsidR="00E308B2" w:rsidRDefault="00E308B2" w:rsidP="00AC5BAF">
            <w:pPr>
              <w:pStyle w:val="TAL"/>
            </w:pPr>
            <w:r>
              <w:t>Tencent, Tencent Cloud, Lenovo, Huawei, Hisilicon, Meta USA, Intel, InterDigital Inc., Xiaomi, Samsung,vivo, China Telecom,China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22750" w14:textId="77777777" w:rsidR="00E308B2" w:rsidRDefault="00E308B2" w:rsidP="00AC5BAF">
            <w:pPr>
              <w:pStyle w:val="TAL"/>
            </w:pPr>
            <w:r>
              <w:t>23.700-70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AE1B0"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0C432"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3B943"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705FF"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DEC7E" w14:textId="77777777" w:rsidR="00E308B2" w:rsidRDefault="00E308B2" w:rsidP="00AC5BAF">
            <w:pPr>
              <w:pStyle w:val="TAL"/>
            </w:pPr>
            <w:r>
              <w:t>Revision of S2-2406958. Objections by Qualcomm and Nokia.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663FC" w14:textId="77777777" w:rsidR="00E308B2" w:rsidRDefault="00E308B2" w:rsidP="00AC5BAF">
            <w:pPr>
              <w:pStyle w:val="TAL"/>
            </w:pPr>
            <w:r>
              <w:t>Postponed</w:t>
            </w:r>
          </w:p>
        </w:tc>
      </w:tr>
      <w:tr w:rsidR="00E308B2" w14:paraId="732EBB0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A00CA" w14:textId="77777777" w:rsidR="00E308B2" w:rsidRDefault="00E308B2" w:rsidP="00AC5BAF">
            <w:pPr>
              <w:pStyle w:val="TAL"/>
            </w:pPr>
            <w:r>
              <w:t>S2-2407180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D248A" w14:textId="77777777" w:rsidR="00E308B2" w:rsidRDefault="00E308B2" w:rsidP="00AC5BAF">
            <w:pPr>
              <w:pStyle w:val="TAL"/>
            </w:pPr>
            <w: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FB632" w14:textId="77777777" w:rsidR="00E308B2" w:rsidRDefault="00E308B2" w:rsidP="00AC5BAF">
            <w:pPr>
              <w:pStyle w:val="TAL"/>
            </w:pPr>
            <w:r>
              <w:t>Extended Reality and Media service (XRM) Phase 2 (FS_XRM 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D83DE" w14:textId="77777777" w:rsidR="00E308B2" w:rsidRDefault="00E308B2" w:rsidP="00AC5BAF">
            <w:pPr>
              <w:pStyle w:val="TAL"/>
            </w:pPr>
            <w:r>
              <w:t>Meta USA, Tencent, Vivo, 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89E1D" w14:textId="77777777" w:rsidR="00E308B2" w:rsidRDefault="00E308B2" w:rsidP="00AC5BAF">
            <w:pPr>
              <w:pStyle w:val="TAL"/>
            </w:pPr>
            <w:r>
              <w:t>23.700-70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6766E"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A4723" w14:textId="77777777" w:rsidR="00E308B2" w:rsidRDefault="00E308B2" w:rsidP="00AC5BAF">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7AFDA" w14:textId="77777777" w:rsidR="00E308B2" w:rsidRDefault="00E308B2" w:rsidP="00AC5BAF">
            <w:pPr>
              <w:pStyle w:val="TAL"/>
            </w:pPr>
            <w: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2297F" w14:textId="77777777" w:rsidR="00E308B2" w:rsidRDefault="00E308B2" w:rsidP="00AC5BAF">
            <w:pPr>
              <w:pStyle w:val="TAL"/>
            </w:pPr>
            <w:r>
              <w:t>FS_XRM_Ph2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EA4D0" w14:textId="77777777" w:rsidR="00E308B2" w:rsidRDefault="00E308B2" w:rsidP="00AC5BAF">
            <w:pPr>
              <w:pStyle w:val="TAL"/>
            </w:pPr>
            <w:r>
              <w:t>Revision of S2-2406961. Postponed in parallel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57178" w14:textId="77777777" w:rsidR="00E308B2" w:rsidRDefault="00E308B2" w:rsidP="00AC5BAF">
            <w:pPr>
              <w:pStyle w:val="TAL"/>
            </w:pPr>
            <w:r>
              <w:t>Postponed</w:t>
            </w:r>
          </w:p>
        </w:tc>
      </w:tr>
    </w:tbl>
    <w:p w14:paraId="62C99205" w14:textId="77777777" w:rsidR="00E308B2" w:rsidRDefault="00E308B2" w:rsidP="00E308B2">
      <w:pPr>
        <w:rPr>
          <w:rFonts w:eastAsia="Times New Roman"/>
        </w:rPr>
      </w:pPr>
      <w:r>
        <w:rPr>
          <w:rFonts w:eastAsia="Times New Roman"/>
        </w:rPr>
        <w:br/>
        <w:t>55 Entries</w:t>
      </w:r>
    </w:p>
    <w:p w14:paraId="69F3B689" w14:textId="77777777" w:rsidR="00E308B2" w:rsidRDefault="00E308B2" w:rsidP="00E308B2">
      <w:pPr>
        <w:spacing w:after="0"/>
        <w:rPr>
          <w:b/>
          <w:bCs/>
          <w:color w:val="000000"/>
          <w:sz w:val="32"/>
          <w:szCs w:val="32"/>
        </w:rPr>
      </w:pPr>
      <w:r>
        <w:rPr>
          <w:b/>
          <w:bCs/>
          <w:color w:val="000000"/>
          <w:sz w:val="32"/>
          <w:szCs w:val="32"/>
        </w:rPr>
        <w:br w:type="page"/>
      </w:r>
    </w:p>
    <w:p w14:paraId="45AE951D" w14:textId="77777777" w:rsidR="00E308B2" w:rsidRDefault="00E308B2" w:rsidP="00E308B2">
      <w:pPr>
        <w:pStyle w:val="Heading9"/>
        <w:rPr>
          <w:rFonts w:eastAsiaTheme="minorEastAsia"/>
        </w:rPr>
      </w:pPr>
      <w:bookmarkStart w:id="172" w:name="_Toc177620724"/>
      <w:r>
        <w:rPr>
          <w:b/>
        </w:rPr>
        <w:lastRenderedPageBreak/>
        <w:t>Annex H</w:t>
      </w:r>
      <w:r>
        <w:t>:</w:t>
      </w:r>
      <w:r>
        <w:tab/>
      </w:r>
      <w:r>
        <w:rPr>
          <w:b/>
        </w:rPr>
        <w:t>List of meeting participants</w:t>
      </w:r>
      <w:bookmarkEnd w:id="172"/>
    </w:p>
    <w:p w14:paraId="559B503A" w14:textId="77777777" w:rsidR="00E308B2" w:rsidRDefault="00E308B2" w:rsidP="00E308B2">
      <w:pPr>
        <w:pStyle w:val="Heading1"/>
      </w:pPr>
      <w:bookmarkStart w:id="173" w:name="_Toc177620725"/>
      <w:r>
        <w:rPr>
          <w:b/>
        </w:rPr>
        <w:t>H.1</w:t>
      </w:r>
      <w:r>
        <w:rPr>
          <w:b/>
        </w:rPr>
        <w:tab/>
        <w:t>List of F2F meeting participants</w:t>
      </w:r>
      <w:bookmarkEnd w:id="173"/>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67"/>
        <w:gridCol w:w="2373"/>
        <w:gridCol w:w="2779"/>
        <w:gridCol w:w="5848"/>
        <w:gridCol w:w="1074"/>
        <w:gridCol w:w="2259"/>
      </w:tblGrid>
      <w:tr w:rsidR="00E308B2" w14:paraId="0DD64584" w14:textId="77777777" w:rsidTr="00AC5BAF">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261A0FB" w14:textId="77777777" w:rsidR="00E308B2" w:rsidRDefault="00E308B2" w:rsidP="00AC5BAF">
            <w:pPr>
              <w:pStyle w:val="TAH"/>
            </w:pPr>
            <w:r>
              <w:lastRenderedPageBreak/>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66983D8" w14:textId="77777777" w:rsidR="00E308B2" w:rsidRDefault="00E308B2" w:rsidP="00AC5BAF">
            <w:pPr>
              <w:pStyle w:val="TAH"/>
            </w:pPr>
            <w:r>
              <w:t>Famiy 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8F3B3F6" w14:textId="77777777" w:rsidR="00E308B2" w:rsidRDefault="00E308B2" w:rsidP="00AC5BAF">
            <w:pPr>
              <w:pStyle w:val="TAH"/>
            </w:pPr>
            <w:r>
              <w:t>First 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84BAA94" w14:textId="77777777" w:rsidR="00E308B2" w:rsidRDefault="00E308B2" w:rsidP="00AC5BAF">
            <w:pPr>
              <w:pStyle w:val="TAH"/>
            </w:pPr>
            <w:r>
              <w:t>Representing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9DBAACF" w14:textId="77777777" w:rsidR="00E308B2" w:rsidRDefault="00E308B2" w:rsidP="00AC5BAF">
            <w:pPr>
              <w:pStyle w:val="TAH"/>
            </w:pPr>
            <w:r>
              <w:t>Partner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B34A622" w14:textId="77777777" w:rsidR="00E308B2" w:rsidRDefault="00E308B2" w:rsidP="00AC5BAF">
            <w:pPr>
              <w:pStyle w:val="TAH"/>
            </w:pPr>
            <w:r>
              <w:t>Member Status</w:t>
            </w:r>
          </w:p>
        </w:tc>
      </w:tr>
      <w:tr w:rsidR="00E308B2" w14:paraId="5D2B85F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5804A"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77E95" w14:textId="77777777" w:rsidR="00E308B2" w:rsidRDefault="00E308B2" w:rsidP="00AC5BAF">
            <w:pPr>
              <w:pStyle w:val="TAL"/>
            </w:pPr>
            <w:r>
              <w:t>Abhishek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002F5" w14:textId="77777777" w:rsidR="00E308B2" w:rsidRDefault="00E308B2" w:rsidP="00AC5BAF">
            <w:pPr>
              <w:pStyle w:val="TAL"/>
            </w:pPr>
            <w:r>
              <w:t>Rohit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E28E7" w14:textId="77777777" w:rsidR="00E308B2" w:rsidRDefault="00E308B2" w:rsidP="00AC5BAF">
            <w:pPr>
              <w:pStyle w:val="TAL"/>
            </w:pPr>
            <w:r>
              <w:t>AT&amp;T Labs,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3ECBA"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D6800" w14:textId="77777777" w:rsidR="00E308B2" w:rsidRDefault="00E308B2" w:rsidP="00AC5BAF">
            <w:pPr>
              <w:pStyle w:val="TAL"/>
            </w:pPr>
            <w:r>
              <w:t>3GPPMEMBER</w:t>
            </w:r>
          </w:p>
        </w:tc>
      </w:tr>
      <w:tr w:rsidR="00E308B2" w14:paraId="2B77CF6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F36E2"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97A5B" w14:textId="77777777" w:rsidR="00E308B2" w:rsidRDefault="00E308B2" w:rsidP="00AC5BAF">
            <w:pPr>
              <w:pStyle w:val="TAL"/>
            </w:pPr>
            <w:r>
              <w:t>Agbede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7D15E" w14:textId="77777777" w:rsidR="00E308B2" w:rsidRDefault="00E308B2" w:rsidP="00AC5BAF">
            <w:pPr>
              <w:pStyle w:val="TAL"/>
            </w:pPr>
            <w:r>
              <w:t>Afolabi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7FAF5" w14:textId="77777777" w:rsidR="00E308B2" w:rsidRDefault="00E308B2" w:rsidP="00AC5BAF">
            <w:pPr>
              <w:pStyle w:val="TAL"/>
            </w:pPr>
            <w:r>
              <w:t>BT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373EE"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32CBB" w14:textId="77777777" w:rsidR="00E308B2" w:rsidRDefault="00E308B2" w:rsidP="00AC5BAF">
            <w:pPr>
              <w:pStyle w:val="TAL"/>
            </w:pPr>
            <w:r>
              <w:t>3GPPMEMBER</w:t>
            </w:r>
          </w:p>
        </w:tc>
      </w:tr>
      <w:tr w:rsidR="00E308B2" w14:paraId="1F7FBA3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CC1F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90960" w14:textId="77777777" w:rsidR="00E308B2" w:rsidRDefault="00E308B2" w:rsidP="00AC5BAF">
            <w:pPr>
              <w:pStyle w:val="TAL"/>
            </w:pPr>
            <w:r>
              <w:t>Ahmad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98503" w14:textId="77777777" w:rsidR="00E308B2" w:rsidRDefault="00E308B2" w:rsidP="00AC5BAF">
            <w:pPr>
              <w:pStyle w:val="TAL"/>
            </w:pPr>
            <w:r>
              <w:t>Saad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09575" w14:textId="77777777" w:rsidR="00E308B2" w:rsidRDefault="00E308B2" w:rsidP="00AC5BAF">
            <w:pPr>
              <w:pStyle w:val="TAL"/>
            </w:pPr>
            <w:r>
              <w:t>InterDigital Finland 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2B3C0"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6852B" w14:textId="77777777" w:rsidR="00E308B2" w:rsidRDefault="00E308B2" w:rsidP="00AC5BAF">
            <w:pPr>
              <w:pStyle w:val="TAL"/>
            </w:pPr>
            <w:r>
              <w:t>3GPPMEMBER</w:t>
            </w:r>
          </w:p>
        </w:tc>
      </w:tr>
      <w:tr w:rsidR="00E308B2" w14:paraId="4D83C5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75933"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5BA1D" w14:textId="77777777" w:rsidR="00E308B2" w:rsidRDefault="00E308B2" w:rsidP="00AC5BAF">
            <w:pPr>
              <w:pStyle w:val="TAL"/>
            </w:pPr>
            <w:r>
              <w:t>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1DA68" w14:textId="77777777" w:rsidR="00E308B2" w:rsidRDefault="00E308B2" w:rsidP="00AC5BAF">
            <w:pPr>
              <w:pStyle w:val="TAL"/>
            </w:pPr>
            <w:r>
              <w:t>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49987" w14:textId="77777777" w:rsidR="00E308B2" w:rsidRDefault="00E308B2" w:rsidP="00AC5BAF">
            <w:pPr>
              <w:pStyle w:val="TAL"/>
            </w:pPr>
            <w:r>
              <w:t>Wuhan Hongxin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2B066"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62985" w14:textId="77777777" w:rsidR="00E308B2" w:rsidRDefault="00E308B2" w:rsidP="00AC5BAF">
            <w:pPr>
              <w:pStyle w:val="TAL"/>
            </w:pPr>
            <w:r>
              <w:t>3GPPMEMBER</w:t>
            </w:r>
          </w:p>
        </w:tc>
      </w:tr>
      <w:tr w:rsidR="00E308B2" w14:paraId="4B51F5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85EA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41F50" w14:textId="77777777" w:rsidR="00E308B2" w:rsidRDefault="00E308B2" w:rsidP="00AC5BAF">
            <w:pPr>
              <w:pStyle w:val="TAL"/>
            </w:pPr>
            <w:r>
              <w:t>Ali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1F018" w14:textId="77777777" w:rsidR="00E308B2" w:rsidRDefault="00E308B2" w:rsidP="00AC5BAF">
            <w:pPr>
              <w:pStyle w:val="TAL"/>
            </w:pPr>
            <w:r>
              <w:t>Ansab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48CC0" w14:textId="77777777" w:rsidR="00E308B2" w:rsidRDefault="00E308B2" w:rsidP="00AC5BAF">
            <w:pPr>
              <w:pStyle w:val="TAL"/>
            </w:pPr>
            <w:r>
              <w:t>Intel Technology India Pvt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89F41"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263F8" w14:textId="77777777" w:rsidR="00E308B2" w:rsidRDefault="00E308B2" w:rsidP="00AC5BAF">
            <w:pPr>
              <w:pStyle w:val="TAL"/>
            </w:pPr>
            <w:r>
              <w:t>3GPPMEMBER</w:t>
            </w:r>
          </w:p>
        </w:tc>
      </w:tr>
      <w:tr w:rsidR="00E308B2" w14:paraId="1E8564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FBE1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B699F" w14:textId="77777777" w:rsidR="00E308B2" w:rsidRDefault="00E308B2" w:rsidP="00AC5BAF">
            <w:pPr>
              <w:pStyle w:val="TAL"/>
            </w:pPr>
            <w:r>
              <w:t>Alnås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FAB43" w14:textId="77777777" w:rsidR="00E308B2" w:rsidRDefault="00E308B2" w:rsidP="00AC5BAF">
            <w:pPr>
              <w:pStyle w:val="TAL"/>
            </w:pPr>
            <w:r>
              <w:t>Svante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A1383" w14:textId="77777777" w:rsidR="00E308B2" w:rsidRDefault="00E308B2" w:rsidP="00AC5BAF">
            <w:pPr>
              <w:pStyle w:val="TAL"/>
            </w:pPr>
            <w:r>
              <w:t>Sony Europe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B8832"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4A687" w14:textId="77777777" w:rsidR="00E308B2" w:rsidRDefault="00E308B2" w:rsidP="00AC5BAF">
            <w:pPr>
              <w:pStyle w:val="TAL"/>
            </w:pPr>
            <w:r>
              <w:t>3GPPMEMBER</w:t>
            </w:r>
          </w:p>
        </w:tc>
      </w:tr>
      <w:tr w:rsidR="00E308B2" w14:paraId="7EE2E3E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A67D4"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E3EAD" w14:textId="77777777" w:rsidR="00E308B2" w:rsidRDefault="00E308B2" w:rsidP="00AC5BAF">
            <w:pPr>
              <w:pStyle w:val="TAL"/>
            </w:pPr>
            <w:r>
              <w:t>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76D0E" w14:textId="77777777" w:rsidR="00E308B2" w:rsidRDefault="00E308B2" w:rsidP="00AC5BAF">
            <w:pPr>
              <w:pStyle w:val="TAL"/>
            </w:pPr>
            <w:r>
              <w:t>JongGwan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F95D1"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343C5"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BDC65" w14:textId="77777777" w:rsidR="00E308B2" w:rsidRDefault="00E308B2" w:rsidP="00AC5BAF">
            <w:pPr>
              <w:pStyle w:val="TAL"/>
            </w:pPr>
            <w:r>
              <w:t>3GPPMEMBER</w:t>
            </w:r>
          </w:p>
        </w:tc>
      </w:tr>
      <w:tr w:rsidR="00E308B2" w14:paraId="2D21B77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D4318"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3E26E" w14:textId="77777777" w:rsidR="00E308B2" w:rsidRDefault="00E308B2" w:rsidP="00AC5BAF">
            <w:pPr>
              <w:pStyle w:val="TAL"/>
            </w:pPr>
            <w:r>
              <w:t>Aoyagi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299AF" w14:textId="77777777" w:rsidR="00E308B2" w:rsidRDefault="00E308B2" w:rsidP="00AC5BAF">
            <w:pPr>
              <w:pStyle w:val="TAL"/>
            </w:pPr>
            <w:r>
              <w:t>Kenichiro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EB4FF" w14:textId="77777777" w:rsidR="00E308B2" w:rsidRDefault="00E308B2" w:rsidP="00AC5BAF">
            <w:pPr>
              <w:pStyle w:val="TAL"/>
            </w:pPr>
            <w:r>
              <w:t>Rakuten Mobile,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2A675"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887E2" w14:textId="77777777" w:rsidR="00E308B2" w:rsidRDefault="00E308B2" w:rsidP="00AC5BAF">
            <w:pPr>
              <w:pStyle w:val="TAL"/>
            </w:pPr>
            <w:r>
              <w:t>3GPPMEMBER</w:t>
            </w:r>
          </w:p>
        </w:tc>
      </w:tr>
      <w:tr w:rsidR="00E308B2" w14:paraId="2D33C05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89D03"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C3FD3" w14:textId="77777777" w:rsidR="00E308B2" w:rsidRDefault="00E308B2" w:rsidP="00AC5BAF">
            <w:pPr>
              <w:pStyle w:val="TAL"/>
            </w:pPr>
            <w:r>
              <w:t>Baboescu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9634A" w14:textId="77777777" w:rsidR="00E308B2" w:rsidRDefault="00E308B2" w:rsidP="00AC5BAF">
            <w:pPr>
              <w:pStyle w:val="TAL"/>
            </w:pPr>
            <w:r>
              <w:t>Florin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2C09D" w14:textId="77777777" w:rsidR="00E308B2" w:rsidRDefault="00E308B2" w:rsidP="00AC5BAF">
            <w:pPr>
              <w:pStyle w:val="TAL"/>
            </w:pPr>
            <w: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3F963"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32735" w14:textId="77777777" w:rsidR="00E308B2" w:rsidRDefault="00E308B2" w:rsidP="00AC5BAF">
            <w:pPr>
              <w:pStyle w:val="TAL"/>
            </w:pPr>
            <w:r>
              <w:t>3GPPMEMBER</w:t>
            </w:r>
          </w:p>
        </w:tc>
      </w:tr>
      <w:tr w:rsidR="00E308B2" w14:paraId="414053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7C51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1EA1C" w14:textId="77777777" w:rsidR="00E308B2" w:rsidRDefault="00E308B2" w:rsidP="00AC5BAF">
            <w:pPr>
              <w:pStyle w:val="TAL"/>
            </w:pPr>
            <w:r>
              <w:t>Baek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F28B0" w14:textId="77777777" w:rsidR="00E308B2" w:rsidRDefault="00E308B2" w:rsidP="00AC5BAF">
            <w:pPr>
              <w:pStyle w:val="TAL"/>
            </w:pPr>
            <w:r>
              <w:t>Youngkyo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8ACB8" w14:textId="77777777" w:rsidR="00E308B2" w:rsidRDefault="00E308B2" w:rsidP="00AC5BAF">
            <w:pPr>
              <w:pStyle w:val="TAL"/>
            </w:pPr>
            <w:r>
              <w:t>BEIJING SAMSUNG TELECOM R&amp;D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7054D"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361EC" w14:textId="77777777" w:rsidR="00E308B2" w:rsidRDefault="00E308B2" w:rsidP="00AC5BAF">
            <w:pPr>
              <w:pStyle w:val="TAL"/>
            </w:pPr>
            <w:r>
              <w:t>3GPPMEMBER</w:t>
            </w:r>
          </w:p>
        </w:tc>
      </w:tr>
      <w:tr w:rsidR="00E308B2" w14:paraId="53A28A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E763C"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AC79F" w14:textId="77777777" w:rsidR="00E308B2" w:rsidRDefault="00E308B2" w:rsidP="00AC5BAF">
            <w:pPr>
              <w:pStyle w:val="TAL"/>
            </w:pPr>
            <w:r>
              <w:t>Bakhshi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8E0D9" w14:textId="77777777" w:rsidR="00E308B2" w:rsidRDefault="00E308B2" w:rsidP="00AC5BAF">
            <w:pPr>
              <w:pStyle w:val="TAL"/>
            </w:pPr>
            <w:r>
              <w:t>Bahador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6C69E" w14:textId="77777777" w:rsidR="00E308B2" w:rsidRDefault="00E308B2" w:rsidP="00AC5BAF">
            <w:pPr>
              <w:pStyle w:val="TAL"/>
            </w:pPr>
            <w: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E5073" w14:textId="77777777" w:rsidR="00E308B2" w:rsidRDefault="00E308B2" w:rsidP="00AC5BAF">
            <w:pPr>
              <w:pStyle w:val="TAL"/>
            </w:pPr>
            <w: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11655" w14:textId="77777777" w:rsidR="00E308B2" w:rsidRDefault="00E308B2" w:rsidP="00AC5BAF">
            <w:pPr>
              <w:pStyle w:val="TAL"/>
            </w:pPr>
            <w:r>
              <w:t>3GPPMEMBER</w:t>
            </w:r>
          </w:p>
        </w:tc>
      </w:tr>
      <w:tr w:rsidR="00E308B2" w14:paraId="675751A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65A3C"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07E53" w14:textId="77777777" w:rsidR="00E308B2" w:rsidRDefault="00E308B2" w:rsidP="00AC5BAF">
            <w:pPr>
              <w:pStyle w:val="TAL"/>
            </w:pPr>
            <w:r>
              <w:t>Baliarsingh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AF76A" w14:textId="77777777" w:rsidR="00E308B2" w:rsidRDefault="00E308B2" w:rsidP="00AC5BAF">
            <w:pPr>
              <w:pStyle w:val="TAL"/>
            </w:pPr>
            <w:r>
              <w:t>Saubhagya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27F5C" w14:textId="77777777" w:rsidR="00E308B2" w:rsidRDefault="00E308B2" w:rsidP="00AC5BAF">
            <w:pPr>
              <w:pStyle w:val="TAL"/>
            </w:pPr>
            <w:r>
              <w:t>Nokia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CF551"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BF8DE" w14:textId="77777777" w:rsidR="00E308B2" w:rsidRDefault="00E308B2" w:rsidP="00AC5BAF">
            <w:pPr>
              <w:pStyle w:val="TAL"/>
            </w:pPr>
            <w:r>
              <w:t>3GPPMEMBER</w:t>
            </w:r>
          </w:p>
        </w:tc>
      </w:tr>
      <w:tr w:rsidR="00E308B2" w14:paraId="66CBEC0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59C4A"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98412" w14:textId="77777777" w:rsidR="00E308B2" w:rsidRDefault="00E308B2" w:rsidP="00AC5BAF">
            <w:pPr>
              <w:pStyle w:val="TAL"/>
            </w:pPr>
            <w:r>
              <w:t>Baniel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C816D" w14:textId="77777777" w:rsidR="00E308B2" w:rsidRDefault="00E308B2" w:rsidP="00AC5BAF">
            <w:pPr>
              <w:pStyle w:val="TAL"/>
            </w:pPr>
            <w:r>
              <w:t>Uri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E1919" w14:textId="77777777" w:rsidR="00E308B2" w:rsidRDefault="00E308B2" w:rsidP="00AC5BAF">
            <w:pPr>
              <w:pStyle w:val="TAL"/>
            </w:pPr>
            <w:r>
              <w:t>Oracle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5C082"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6E856" w14:textId="77777777" w:rsidR="00E308B2" w:rsidRDefault="00E308B2" w:rsidP="00AC5BAF">
            <w:pPr>
              <w:pStyle w:val="TAL"/>
            </w:pPr>
            <w:r>
              <w:t>3GPPMEMBER</w:t>
            </w:r>
          </w:p>
        </w:tc>
      </w:tr>
      <w:tr w:rsidR="00E308B2" w14:paraId="3DE3173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BB37F"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1E3E1" w14:textId="77777777" w:rsidR="00E308B2" w:rsidRDefault="00E308B2" w:rsidP="00AC5BAF">
            <w:pPr>
              <w:pStyle w:val="TAL"/>
            </w:pPr>
            <w:r>
              <w:t>Bátorfi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0194A" w14:textId="77777777" w:rsidR="00E308B2" w:rsidRDefault="00E308B2" w:rsidP="00AC5BAF">
            <w:pPr>
              <w:pStyle w:val="TAL"/>
            </w:pPr>
            <w:r>
              <w:t>Richárd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6EAC0" w14:textId="77777777" w:rsidR="00E308B2" w:rsidRDefault="00E308B2" w:rsidP="00AC5BAF">
            <w:pPr>
              <w:pStyle w:val="TAL"/>
            </w:pPr>
            <w:r>
              <w:t>Ericsson Hungary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88A70"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3B77E" w14:textId="77777777" w:rsidR="00E308B2" w:rsidRDefault="00E308B2" w:rsidP="00AC5BAF">
            <w:pPr>
              <w:pStyle w:val="TAL"/>
            </w:pPr>
            <w:r>
              <w:t>3GPPMEMBER</w:t>
            </w:r>
          </w:p>
        </w:tc>
      </w:tr>
      <w:tr w:rsidR="00E308B2" w14:paraId="279264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E8CE5"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006F4" w14:textId="77777777" w:rsidR="00E308B2" w:rsidRDefault="00E308B2" w:rsidP="00AC5BAF">
            <w:pPr>
              <w:pStyle w:val="TAL"/>
            </w:pPr>
            <w:r>
              <w:t>Belling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7AFB6" w14:textId="77777777" w:rsidR="00E308B2" w:rsidRDefault="00E308B2" w:rsidP="00AC5BAF">
            <w:pPr>
              <w:pStyle w:val="TAL"/>
            </w:pPr>
            <w:r>
              <w:t>Thomas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C9058" w14:textId="77777777" w:rsidR="00E308B2" w:rsidRDefault="00E308B2" w:rsidP="00AC5BAF">
            <w:pPr>
              <w:pStyle w:val="TAL"/>
            </w:pPr>
            <w:r>
              <w:t>Nokia Hungary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A2E6E"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3D6C0" w14:textId="77777777" w:rsidR="00E308B2" w:rsidRDefault="00E308B2" w:rsidP="00AC5BAF">
            <w:pPr>
              <w:pStyle w:val="TAL"/>
            </w:pPr>
            <w:r>
              <w:t>3GPPMEMBER</w:t>
            </w:r>
          </w:p>
        </w:tc>
      </w:tr>
      <w:tr w:rsidR="00E308B2" w14:paraId="288B771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E5AB5"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A9B43" w14:textId="77777777" w:rsidR="00E308B2" w:rsidRDefault="00E308B2" w:rsidP="00AC5BAF">
            <w:pPr>
              <w:pStyle w:val="TAL"/>
            </w:pPr>
            <w:r>
              <w:t>Bennett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31415" w14:textId="77777777" w:rsidR="00E308B2" w:rsidRDefault="00E308B2" w:rsidP="00AC5BAF">
            <w:pPr>
              <w:pStyle w:val="TAL"/>
            </w:pPr>
            <w:r>
              <w:t>Andy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6530D" w14:textId="77777777" w:rsidR="00E308B2" w:rsidRDefault="00E308B2" w:rsidP="00AC5BAF">
            <w:pPr>
              <w:pStyle w:val="TAL"/>
            </w:pPr>
            <w:r>
              <w:t>Samsung Electronics Nordic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D095E"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D2759" w14:textId="77777777" w:rsidR="00E308B2" w:rsidRDefault="00E308B2" w:rsidP="00AC5BAF">
            <w:pPr>
              <w:pStyle w:val="TAL"/>
            </w:pPr>
            <w:r>
              <w:t>3GPPMEMBER</w:t>
            </w:r>
          </w:p>
        </w:tc>
      </w:tr>
      <w:tr w:rsidR="00E308B2" w14:paraId="2E58305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5A86C"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AE7A4" w14:textId="77777777" w:rsidR="00E308B2" w:rsidRDefault="00E308B2" w:rsidP="00AC5BAF">
            <w:pPr>
              <w:pStyle w:val="TAL"/>
            </w:pPr>
            <w:r>
              <w:t>Bhattacharjee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53F18" w14:textId="77777777" w:rsidR="00E308B2" w:rsidRDefault="00E308B2" w:rsidP="00AC5BAF">
            <w:pPr>
              <w:pStyle w:val="TAL"/>
            </w:pPr>
            <w:r>
              <w:t>Sushmit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23E42" w14:textId="77777777" w:rsidR="00E308B2" w:rsidRDefault="00E308B2" w:rsidP="00AC5BAF">
            <w:pPr>
              <w:pStyle w:val="TAL"/>
            </w:pPr>
            <w: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B28D7"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AA928" w14:textId="77777777" w:rsidR="00E308B2" w:rsidRDefault="00E308B2" w:rsidP="00AC5BAF">
            <w:pPr>
              <w:pStyle w:val="TAL"/>
            </w:pPr>
            <w:r>
              <w:t>3GPPMEMBER</w:t>
            </w:r>
          </w:p>
        </w:tc>
      </w:tr>
      <w:tr w:rsidR="00E308B2" w14:paraId="323C68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30DB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0E67E" w14:textId="77777777" w:rsidR="00E308B2" w:rsidRDefault="00E308B2" w:rsidP="00AC5BAF">
            <w:pPr>
              <w:pStyle w:val="TAL"/>
            </w:pPr>
            <w:r>
              <w:t>Bonneville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7232C" w14:textId="77777777" w:rsidR="00E308B2" w:rsidRDefault="00E308B2" w:rsidP="00AC5BAF">
            <w:pPr>
              <w:pStyle w:val="TAL"/>
            </w:pPr>
            <w:r>
              <w:t>Hervé</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D400D" w14:textId="77777777" w:rsidR="00E308B2" w:rsidRDefault="00E308B2" w:rsidP="00AC5BAF">
            <w:pPr>
              <w:pStyle w:val="TAL"/>
            </w:pPr>
            <w:r>
              <w:t>Mitsubishi Electric RCE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F104F"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17B84" w14:textId="77777777" w:rsidR="00E308B2" w:rsidRDefault="00E308B2" w:rsidP="00AC5BAF">
            <w:pPr>
              <w:pStyle w:val="TAL"/>
            </w:pPr>
            <w:r>
              <w:t>3GPPMEMBER</w:t>
            </w:r>
          </w:p>
        </w:tc>
      </w:tr>
      <w:tr w:rsidR="00E308B2" w14:paraId="25AAE6D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0A48D"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590B6" w14:textId="77777777" w:rsidR="00E308B2" w:rsidRDefault="00E308B2" w:rsidP="00AC5BAF">
            <w:pPr>
              <w:pStyle w:val="TAL"/>
            </w:pPr>
            <w:r>
              <w:t>Brown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D67A4" w14:textId="77777777" w:rsidR="00E308B2" w:rsidRDefault="00E308B2" w:rsidP="00AC5BAF">
            <w:pPr>
              <w:pStyle w:val="TAL"/>
            </w:pPr>
            <w:r>
              <w:t>Michael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DCA09" w14:textId="77777777" w:rsidR="00E308B2" w:rsidRDefault="00E308B2" w:rsidP="00AC5BAF">
            <w:pPr>
              <w:pStyle w:val="TAL"/>
            </w:pPr>
            <w:r>
              <w:t>Microsoft Europe SARL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C6B5F"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00CE1" w14:textId="77777777" w:rsidR="00E308B2" w:rsidRDefault="00E308B2" w:rsidP="00AC5BAF">
            <w:pPr>
              <w:pStyle w:val="TAL"/>
            </w:pPr>
            <w:r>
              <w:t>3GPPMEMBER</w:t>
            </w:r>
          </w:p>
        </w:tc>
      </w:tr>
      <w:tr w:rsidR="00E308B2" w14:paraId="515C2BD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66414"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A1FEA" w14:textId="77777777" w:rsidR="00E308B2" w:rsidRDefault="00E308B2" w:rsidP="00AC5BAF">
            <w:pPr>
              <w:pStyle w:val="TAL"/>
            </w:pPr>
            <w:r>
              <w:t>Cai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74D3E" w14:textId="77777777" w:rsidR="00E308B2" w:rsidRDefault="00E308B2" w:rsidP="00AC5BAF">
            <w:pPr>
              <w:pStyle w:val="TAL"/>
            </w:pPr>
            <w:r>
              <w:t>Mao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B1978" w14:textId="77777777" w:rsidR="00E308B2" w:rsidRDefault="00E308B2" w:rsidP="00AC5BAF">
            <w:pPr>
              <w:pStyle w:val="TAL"/>
            </w:pPr>
            <w:r>
              <w:t>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CD12E"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1C195" w14:textId="77777777" w:rsidR="00E308B2" w:rsidRDefault="00E308B2" w:rsidP="00AC5BAF">
            <w:pPr>
              <w:pStyle w:val="TAL"/>
            </w:pPr>
            <w:r>
              <w:t>3GPPMEMBER</w:t>
            </w:r>
          </w:p>
        </w:tc>
      </w:tr>
      <w:tr w:rsidR="00E308B2" w14:paraId="073B88A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BF36F"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6D8F7" w14:textId="77777777" w:rsidR="00E308B2" w:rsidRDefault="00E308B2" w:rsidP="00AC5BAF">
            <w:pPr>
              <w:pStyle w:val="TAL"/>
            </w:pPr>
            <w:r>
              <w:t>Cakulev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E6E4C" w14:textId="77777777" w:rsidR="00E308B2" w:rsidRDefault="00E308B2" w:rsidP="00AC5BAF">
            <w:pPr>
              <w:pStyle w:val="TAL"/>
            </w:pPr>
            <w:r>
              <w:t>Violeta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A2909" w14:textId="77777777" w:rsidR="00E308B2" w:rsidRDefault="00E308B2" w:rsidP="00AC5BAF">
            <w:pPr>
              <w:pStyle w:val="TAL"/>
            </w:pPr>
            <w:r>
              <w:t>Verizon Sweden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5066E"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45A5E" w14:textId="77777777" w:rsidR="00E308B2" w:rsidRDefault="00E308B2" w:rsidP="00AC5BAF">
            <w:pPr>
              <w:pStyle w:val="TAL"/>
            </w:pPr>
            <w:r>
              <w:t>3GPPMEMBER</w:t>
            </w:r>
          </w:p>
        </w:tc>
      </w:tr>
      <w:tr w:rsidR="00E308B2" w14:paraId="419F3A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6A44C"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9B67A" w14:textId="77777777" w:rsidR="00E308B2" w:rsidRDefault="00E308B2" w:rsidP="00AC5BAF">
            <w:pPr>
              <w:pStyle w:val="TAL"/>
            </w:pPr>
            <w:r>
              <w:t>Casati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A2902" w14:textId="77777777" w:rsidR="00E308B2" w:rsidRDefault="00E308B2" w:rsidP="00AC5BAF">
            <w:pPr>
              <w:pStyle w:val="TAL"/>
            </w:pPr>
            <w:r>
              <w:t>Alessio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3FE87" w14:textId="77777777" w:rsidR="00E308B2" w:rsidRDefault="00E308B2" w:rsidP="00AC5BAF">
            <w:pPr>
              <w:pStyle w:val="TAL"/>
            </w:pPr>
            <w:r>
              <w:t>Nokia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861DA"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EB5C0" w14:textId="77777777" w:rsidR="00E308B2" w:rsidRDefault="00E308B2" w:rsidP="00AC5BAF">
            <w:pPr>
              <w:pStyle w:val="TAL"/>
            </w:pPr>
            <w:r>
              <w:t>3GPPMEMBER</w:t>
            </w:r>
          </w:p>
        </w:tc>
      </w:tr>
      <w:tr w:rsidR="00E308B2" w14:paraId="7AE82D3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6B4E0"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5AC87" w14:textId="77777777" w:rsidR="00E308B2" w:rsidRDefault="00E308B2" w:rsidP="00AC5BAF">
            <w:pPr>
              <w:pStyle w:val="TAL"/>
            </w:pPr>
            <w:r>
              <w:t>Cetinkaya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85E88" w14:textId="77777777" w:rsidR="00E308B2" w:rsidRDefault="00E308B2" w:rsidP="00AC5BAF">
            <w:pPr>
              <w:pStyle w:val="TAL"/>
            </w:pPr>
            <w:r>
              <w:t>Egemen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F56AF" w14:textId="77777777" w:rsidR="00E308B2" w:rsidRDefault="00E308B2" w:rsidP="00AC5BAF">
            <w:pPr>
              <w:pStyle w:val="TAL"/>
            </w:pPr>
            <w:r>
              <w:t>Verizon Denmark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D31CC"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C17C1" w14:textId="77777777" w:rsidR="00E308B2" w:rsidRDefault="00E308B2" w:rsidP="00AC5BAF">
            <w:pPr>
              <w:pStyle w:val="TAL"/>
            </w:pPr>
            <w:r>
              <w:t>3GPPMEMBER</w:t>
            </w:r>
          </w:p>
        </w:tc>
      </w:tr>
      <w:tr w:rsidR="00E308B2" w14:paraId="78ABF7D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C6D2E"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54678" w14:textId="77777777" w:rsidR="00E308B2" w:rsidRDefault="00E308B2" w:rsidP="00AC5BAF">
            <w:pPr>
              <w:pStyle w:val="TAL"/>
            </w:pPr>
            <w:r>
              <w:t>Cha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D2B62" w14:textId="77777777" w:rsidR="00E308B2" w:rsidRDefault="00E308B2" w:rsidP="00AC5BAF">
            <w:pPr>
              <w:pStyle w:val="TAL"/>
            </w:pPr>
            <w:r>
              <w:t>Chaeyeon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61483" w14:textId="77777777" w:rsidR="00E308B2" w:rsidRDefault="00E308B2" w:rsidP="00AC5BAF">
            <w:pPr>
              <w:pStyle w:val="TAL"/>
            </w:pPr>
            <w:r>
              <w:t>Ewha Womans University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DAB1F"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AB3AD" w14:textId="77777777" w:rsidR="00E308B2" w:rsidRDefault="00E308B2" w:rsidP="00AC5BAF">
            <w:pPr>
              <w:pStyle w:val="TAL"/>
            </w:pPr>
            <w:r>
              <w:t>3GPPGUEST</w:t>
            </w:r>
          </w:p>
        </w:tc>
      </w:tr>
      <w:tr w:rsidR="00E308B2" w14:paraId="252B432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101F2"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49C52" w14:textId="77777777" w:rsidR="00E308B2" w:rsidRDefault="00E308B2" w:rsidP="00AC5BAF">
            <w:pPr>
              <w:pStyle w:val="TAL"/>
            </w:pPr>
            <w:r>
              <w:t>Chandramouli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DD5EC" w14:textId="77777777" w:rsidR="00E308B2" w:rsidRDefault="00E308B2" w:rsidP="00AC5BAF">
            <w:pPr>
              <w:pStyle w:val="TAL"/>
            </w:pPr>
            <w:r>
              <w:t>Devaki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49A4C" w14:textId="77777777" w:rsidR="00E308B2" w:rsidRDefault="00E308B2" w:rsidP="00AC5BAF">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02E19"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562C6" w14:textId="77777777" w:rsidR="00E308B2" w:rsidRDefault="00E308B2" w:rsidP="00AC5BAF">
            <w:pPr>
              <w:pStyle w:val="TAL"/>
            </w:pPr>
            <w:r>
              <w:t>3GPPMEMBER</w:t>
            </w:r>
          </w:p>
        </w:tc>
      </w:tr>
      <w:tr w:rsidR="00E308B2" w14:paraId="04C3276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B5D46" w14:textId="77777777" w:rsidR="00E308B2" w:rsidRDefault="00E308B2" w:rsidP="00AC5BAF">
            <w:pPr>
              <w:pStyle w:val="TAL"/>
            </w:pPr>
            <w: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60BD0" w14:textId="77777777" w:rsidR="00E308B2" w:rsidRDefault="00E308B2" w:rsidP="00AC5BAF">
            <w:pPr>
              <w:pStyle w:val="TAL"/>
            </w:pPr>
            <w:r>
              <w:t>chelibane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00C0C" w14:textId="77777777" w:rsidR="00E308B2" w:rsidRDefault="00E308B2" w:rsidP="00AC5BAF">
            <w:pPr>
              <w:pStyle w:val="TAL"/>
            </w:pPr>
            <w:r>
              <w:t>ouerdia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AE7E6" w14:textId="77777777" w:rsidR="00E308B2" w:rsidRDefault="00E308B2" w:rsidP="00AC5BAF">
            <w:pPr>
              <w:pStyle w:val="TAL"/>
            </w:pPr>
            <w: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F3D99"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ABE4C" w14:textId="77777777" w:rsidR="00E308B2" w:rsidRDefault="00E308B2" w:rsidP="00AC5BAF">
            <w:pPr>
              <w:pStyle w:val="TAL"/>
            </w:pPr>
            <w:r>
              <w:t>3GPPMEMBER</w:t>
            </w:r>
          </w:p>
        </w:tc>
      </w:tr>
      <w:tr w:rsidR="00E308B2" w14:paraId="7B5E91A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C54D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EB60F" w14:textId="77777777" w:rsidR="00E308B2" w:rsidRDefault="00E308B2" w:rsidP="00AC5BAF">
            <w:pPr>
              <w:pStyle w:val="TAL"/>
            </w:pPr>
            <w: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B3903" w14:textId="77777777" w:rsidR="00E308B2" w:rsidRDefault="00E308B2" w:rsidP="00AC5BAF">
            <w:pPr>
              <w:pStyle w:val="TAL"/>
            </w:pPr>
            <w:r>
              <w:t>Ben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70094" w14:textId="77777777" w:rsidR="00E308B2" w:rsidRDefault="00E308B2" w:rsidP="00AC5BAF">
            <w:pPr>
              <w:pStyle w:val="TAL"/>
            </w:pPr>
            <w:r>
              <w:t>BJTU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E1B75"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054B6" w14:textId="77777777" w:rsidR="00E308B2" w:rsidRDefault="00E308B2" w:rsidP="00AC5BAF">
            <w:pPr>
              <w:pStyle w:val="TAL"/>
            </w:pPr>
            <w:r>
              <w:t>3GPPMEMBER</w:t>
            </w:r>
          </w:p>
        </w:tc>
      </w:tr>
      <w:tr w:rsidR="00E308B2" w14:paraId="7148C77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75F3A"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D3C11" w14:textId="77777777" w:rsidR="00E308B2" w:rsidRDefault="00E308B2" w:rsidP="00AC5BAF">
            <w:pPr>
              <w:pStyle w:val="TAL"/>
            </w:pPr>
            <w: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625BA" w14:textId="77777777" w:rsidR="00E308B2" w:rsidRDefault="00E308B2" w:rsidP="00AC5BAF">
            <w:pPr>
              <w:pStyle w:val="TAL"/>
            </w:pPr>
            <w:r>
              <w:t>Jingran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22A55" w14:textId="77777777" w:rsidR="00E308B2" w:rsidRDefault="00E308B2" w:rsidP="00AC5BAF">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EEFF2"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7F46D" w14:textId="77777777" w:rsidR="00E308B2" w:rsidRDefault="00E308B2" w:rsidP="00AC5BAF">
            <w:pPr>
              <w:pStyle w:val="TAL"/>
            </w:pPr>
            <w:r>
              <w:t>3GPPMEMBER</w:t>
            </w:r>
          </w:p>
        </w:tc>
      </w:tr>
      <w:tr w:rsidR="00E308B2" w14:paraId="6D2987B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8560E"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A1175" w14:textId="77777777" w:rsidR="00E308B2" w:rsidRDefault="00E308B2" w:rsidP="00AC5BAF">
            <w:pPr>
              <w:pStyle w:val="TAL"/>
            </w:pPr>
            <w: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C7C16" w14:textId="77777777" w:rsidR="00E308B2" w:rsidRDefault="00E308B2" w:rsidP="00AC5BAF">
            <w:pPr>
              <w:pStyle w:val="TAL"/>
            </w:pPr>
            <w:r>
              <w:t>Lijuan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135E1" w14:textId="77777777" w:rsidR="00E308B2" w:rsidRDefault="00E308B2" w:rsidP="00AC5BAF">
            <w:pPr>
              <w:pStyle w:val="TAL"/>
            </w:pPr>
            <w:r>
              <w:t>ZONSON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CC312"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44436" w14:textId="77777777" w:rsidR="00E308B2" w:rsidRDefault="00E308B2" w:rsidP="00AC5BAF">
            <w:pPr>
              <w:pStyle w:val="TAL"/>
            </w:pPr>
            <w:r>
              <w:t>3GPPMEMBER</w:t>
            </w:r>
          </w:p>
        </w:tc>
      </w:tr>
      <w:tr w:rsidR="00E308B2" w14:paraId="4612C73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81E84"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7A039" w14:textId="77777777" w:rsidR="00E308B2" w:rsidRDefault="00E308B2" w:rsidP="00AC5BAF">
            <w:pPr>
              <w:pStyle w:val="TAL"/>
            </w:pPr>
            <w: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A5E55" w14:textId="77777777" w:rsidR="00E308B2" w:rsidRDefault="00E308B2" w:rsidP="00AC5BAF">
            <w:pPr>
              <w:pStyle w:val="TAL"/>
            </w:pPr>
            <w:r>
              <w:t>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1C27E" w14:textId="77777777" w:rsidR="00E308B2" w:rsidRDefault="00E308B2" w:rsidP="00AC5BAF">
            <w:pPr>
              <w:pStyle w:val="TAL"/>
            </w:pPr>
            <w: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F1D8F"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DE339" w14:textId="77777777" w:rsidR="00E308B2" w:rsidRDefault="00E308B2" w:rsidP="00AC5BAF">
            <w:pPr>
              <w:pStyle w:val="TAL"/>
            </w:pPr>
            <w:r>
              <w:t>3GPPMEMBER</w:t>
            </w:r>
          </w:p>
        </w:tc>
      </w:tr>
      <w:tr w:rsidR="00E308B2" w14:paraId="27A455B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25E94"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3316E" w14:textId="77777777" w:rsidR="00E308B2" w:rsidRDefault="00E308B2" w:rsidP="00AC5BAF">
            <w:pPr>
              <w:pStyle w:val="TAL"/>
            </w:pPr>
            <w: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BFE62" w14:textId="77777777" w:rsidR="00E308B2" w:rsidRDefault="00E308B2" w:rsidP="00AC5BAF">
            <w:pPr>
              <w:pStyle w:val="TAL"/>
            </w:pPr>
            <w:r>
              <w:t>Qian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AE2FF" w14:textId="77777777" w:rsidR="00E308B2" w:rsidRDefault="00E308B2" w:rsidP="00AC5BAF">
            <w:pPr>
              <w:pStyle w:val="TAL"/>
            </w:pPr>
            <w:r>
              <w:t>Nanjing Ericsson Panda Com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331F8"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0CF10" w14:textId="77777777" w:rsidR="00E308B2" w:rsidRDefault="00E308B2" w:rsidP="00AC5BAF">
            <w:pPr>
              <w:pStyle w:val="TAL"/>
            </w:pPr>
            <w:r>
              <w:t>3GPPMEMBER</w:t>
            </w:r>
          </w:p>
        </w:tc>
      </w:tr>
      <w:tr w:rsidR="00E308B2" w14:paraId="2CF5AB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9B442"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53332" w14:textId="77777777" w:rsidR="00E308B2" w:rsidRDefault="00E308B2" w:rsidP="00AC5BAF">
            <w:pPr>
              <w:pStyle w:val="TAL"/>
            </w:pPr>
            <w: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A0297" w14:textId="77777777" w:rsidR="00E308B2" w:rsidRDefault="00E308B2" w:rsidP="00AC5BAF">
            <w:pPr>
              <w:pStyle w:val="TAL"/>
            </w:pPr>
            <w:r>
              <w:t>Yinglin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25D9A" w14:textId="77777777" w:rsidR="00E308B2" w:rsidRDefault="00E308B2" w:rsidP="00AC5BAF">
            <w:pPr>
              <w:pStyle w:val="TAL"/>
            </w:pPr>
            <w:r>
              <w:t>E-surfing 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DDBCC"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60EE1" w14:textId="77777777" w:rsidR="00E308B2" w:rsidRDefault="00E308B2" w:rsidP="00AC5BAF">
            <w:pPr>
              <w:pStyle w:val="TAL"/>
            </w:pPr>
            <w:r>
              <w:t>3GPPMEMBER</w:t>
            </w:r>
          </w:p>
        </w:tc>
      </w:tr>
      <w:tr w:rsidR="00E308B2" w14:paraId="2C1C126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5E374"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3BA2D" w14:textId="77777777" w:rsidR="00E308B2" w:rsidRDefault="00E308B2" w:rsidP="00AC5BAF">
            <w:pPr>
              <w:pStyle w:val="TAL"/>
            </w:pPr>
            <w: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A0C70" w14:textId="77777777" w:rsidR="00E308B2" w:rsidRDefault="00E308B2" w:rsidP="00AC5BAF">
            <w:pPr>
              <w:pStyle w:val="TAL"/>
            </w:pPr>
            <w:r>
              <w:t>Zhuoyi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C1874" w14:textId="77777777" w:rsidR="00E308B2" w:rsidRDefault="00E308B2" w:rsidP="00AC5BAF">
            <w:pPr>
              <w:pStyle w:val="TAL"/>
            </w:pPr>
            <w:r>
              <w:t>CTSI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2E5F8"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D2E0B" w14:textId="77777777" w:rsidR="00E308B2" w:rsidRDefault="00E308B2" w:rsidP="00AC5BAF">
            <w:pPr>
              <w:pStyle w:val="TAL"/>
            </w:pPr>
            <w:r>
              <w:t>3GPPMEMBER</w:t>
            </w:r>
          </w:p>
        </w:tc>
      </w:tr>
      <w:tr w:rsidR="00E308B2" w14:paraId="2DEA013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A8196"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A299D" w14:textId="77777777" w:rsidR="00E308B2" w:rsidRDefault="00E308B2" w:rsidP="00AC5BAF">
            <w:pPr>
              <w:pStyle w:val="TAL"/>
            </w:pPr>
            <w:r>
              <w:t>Cheng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B48E0" w14:textId="77777777" w:rsidR="00E308B2" w:rsidRDefault="00E308B2" w:rsidP="00AC5BAF">
            <w:pPr>
              <w:pStyle w:val="TAL"/>
            </w:pPr>
            <w:r>
              <w:t>Cuiru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76EDF" w14:textId="77777777" w:rsidR="00E308B2" w:rsidRDefault="00E308B2" w:rsidP="00AC5BAF">
            <w:pPr>
              <w:pStyle w:val="TAL"/>
            </w:pPr>
            <w:r>
              <w:t>BTPDI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55561"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92128" w14:textId="77777777" w:rsidR="00E308B2" w:rsidRDefault="00E308B2" w:rsidP="00AC5BAF">
            <w:pPr>
              <w:pStyle w:val="TAL"/>
            </w:pPr>
            <w:r>
              <w:t>3GPPMEMBER</w:t>
            </w:r>
          </w:p>
        </w:tc>
      </w:tr>
      <w:tr w:rsidR="00E308B2" w14:paraId="344927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D0388"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D3181" w14:textId="77777777" w:rsidR="00E308B2" w:rsidRDefault="00E308B2" w:rsidP="00AC5BAF">
            <w:pPr>
              <w:pStyle w:val="TAL"/>
            </w:pPr>
            <w:r>
              <w:t>Cheng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0E513" w14:textId="77777777" w:rsidR="00E308B2" w:rsidRDefault="00E308B2" w:rsidP="00AC5BAF">
            <w:pPr>
              <w:pStyle w:val="TAL"/>
            </w:pPr>
            <w:r>
              <w:t>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0E11F" w14:textId="77777777" w:rsidR="00E308B2" w:rsidRDefault="00E308B2" w:rsidP="00AC5BAF">
            <w:pPr>
              <w:pStyle w:val="TAL"/>
            </w:pPr>
            <w:r>
              <w:t>Qualcomm Technologies Ireland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92639"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C28E1" w14:textId="77777777" w:rsidR="00E308B2" w:rsidRDefault="00E308B2" w:rsidP="00AC5BAF">
            <w:pPr>
              <w:pStyle w:val="TAL"/>
            </w:pPr>
            <w:r>
              <w:t>3GPPMEMBER</w:t>
            </w:r>
          </w:p>
        </w:tc>
      </w:tr>
      <w:tr w:rsidR="00E308B2" w14:paraId="090DA2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23CF9"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A0E0D" w14:textId="77777777" w:rsidR="00E308B2" w:rsidRDefault="00E308B2" w:rsidP="00AC5BAF">
            <w:pPr>
              <w:pStyle w:val="TAL"/>
            </w:pPr>
            <w:r>
              <w:t>Chitturi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9CA49" w14:textId="77777777" w:rsidR="00E308B2" w:rsidRDefault="00E308B2" w:rsidP="00AC5BAF">
            <w:pPr>
              <w:pStyle w:val="TAL"/>
            </w:pPr>
            <w:r>
              <w:t>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229E3" w14:textId="77777777" w:rsidR="00E308B2" w:rsidRDefault="00E308B2" w:rsidP="00AC5BAF">
            <w:pPr>
              <w:pStyle w:val="TAL"/>
            </w:pPr>
            <w:r>
              <w:t>Samsung R&amp;D Institute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DBB5C"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9A6B8" w14:textId="77777777" w:rsidR="00E308B2" w:rsidRDefault="00E308B2" w:rsidP="00AC5BAF">
            <w:pPr>
              <w:pStyle w:val="TAL"/>
            </w:pPr>
            <w:r>
              <w:t>3GPPMEMBER</w:t>
            </w:r>
          </w:p>
        </w:tc>
      </w:tr>
      <w:tr w:rsidR="00E308B2" w14:paraId="69817EF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7C6A1"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BF643" w14:textId="77777777" w:rsidR="00E308B2" w:rsidRDefault="00E308B2" w:rsidP="00AC5BAF">
            <w:pPr>
              <w:pStyle w:val="TAL"/>
            </w:pPr>
            <w:r>
              <w:t>Choi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35836" w14:textId="77777777" w:rsidR="00E308B2" w:rsidRDefault="00E308B2" w:rsidP="00AC5BAF">
            <w:pPr>
              <w:pStyle w:val="TAL"/>
            </w:pPr>
            <w:r>
              <w:t>Dayoung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BCA6F" w14:textId="77777777" w:rsidR="00E308B2" w:rsidRDefault="00E308B2" w:rsidP="00AC5BAF">
            <w:pPr>
              <w:pStyle w:val="TAL"/>
            </w:pPr>
            <w:r>
              <w:t>Ewha Womans University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1F4B8"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5FC01" w14:textId="77777777" w:rsidR="00E308B2" w:rsidRDefault="00E308B2" w:rsidP="00AC5BAF">
            <w:pPr>
              <w:pStyle w:val="TAL"/>
            </w:pPr>
            <w:r>
              <w:t>3GPPGUEST</w:t>
            </w:r>
          </w:p>
        </w:tc>
      </w:tr>
      <w:tr w:rsidR="00E308B2" w14:paraId="03FE2A4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FAF74" w14:textId="77777777" w:rsidR="00E308B2" w:rsidRDefault="00E308B2" w:rsidP="00AC5BAF">
            <w:pPr>
              <w:pStyle w:val="TAL"/>
            </w:pPr>
            <w:r>
              <w:lastRenderedPageBreak/>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ACF0E" w14:textId="77777777" w:rsidR="00E308B2" w:rsidRDefault="00E308B2" w:rsidP="00AC5BAF">
            <w:pPr>
              <w:pStyle w:val="TAL"/>
            </w:pPr>
            <w:r>
              <w:t>chong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624BA" w14:textId="77777777" w:rsidR="00E308B2" w:rsidRDefault="00E308B2" w:rsidP="00AC5BAF">
            <w:pPr>
              <w:pStyle w:val="TAL"/>
            </w:pPr>
            <w:r>
              <w:t>vivian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BC8D7" w14:textId="77777777" w:rsidR="00E308B2" w:rsidRDefault="00E308B2" w:rsidP="00AC5BAF">
            <w:pPr>
              <w:pStyle w:val="TAL"/>
            </w:pPr>
            <w:r>
              <w:t>vivo Wisdom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4AEB5"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F1DFC" w14:textId="77777777" w:rsidR="00E308B2" w:rsidRDefault="00E308B2" w:rsidP="00AC5BAF">
            <w:pPr>
              <w:pStyle w:val="TAL"/>
            </w:pPr>
            <w:r>
              <w:t>3GPPMEMBER</w:t>
            </w:r>
          </w:p>
        </w:tc>
      </w:tr>
      <w:tr w:rsidR="00E308B2" w14:paraId="55976A6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8EEE9"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249EC" w14:textId="77777777" w:rsidR="00E308B2" w:rsidRDefault="00E308B2" w:rsidP="00AC5BAF">
            <w:pPr>
              <w:pStyle w:val="TAL"/>
            </w:pPr>
            <w:r>
              <w:t>Cogalan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A9E13" w14:textId="77777777" w:rsidR="00E308B2" w:rsidRDefault="00E308B2" w:rsidP="00AC5BAF">
            <w:pPr>
              <w:pStyle w:val="TAL"/>
            </w:pPr>
            <w:r>
              <w:t>Tezcan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F39B6" w14:textId="77777777" w:rsidR="00E308B2" w:rsidRDefault="00E308B2" w:rsidP="00AC5BAF">
            <w:pPr>
              <w:pStyle w:val="TAL"/>
            </w:pPr>
            <w:r>
              <w:t>Nokia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5C9DE"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E1FD0" w14:textId="77777777" w:rsidR="00E308B2" w:rsidRDefault="00E308B2" w:rsidP="00AC5BAF">
            <w:pPr>
              <w:pStyle w:val="TAL"/>
            </w:pPr>
            <w:r>
              <w:t>3GPPMEMBER</w:t>
            </w:r>
          </w:p>
        </w:tc>
      </w:tr>
      <w:tr w:rsidR="00E308B2" w14:paraId="5EFD920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A6E61"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93B1B" w14:textId="77777777" w:rsidR="00E308B2" w:rsidRDefault="00E308B2" w:rsidP="00AC5BAF">
            <w:pPr>
              <w:pStyle w:val="TAL"/>
            </w:pPr>
            <w:r>
              <w:t>Colom Ikuno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D59AC" w14:textId="77777777" w:rsidR="00E308B2" w:rsidRDefault="00E308B2" w:rsidP="00AC5BAF">
            <w:pPr>
              <w:pStyle w:val="TAL"/>
            </w:pPr>
            <w:r>
              <w:t>Josep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5CD51" w14:textId="77777777" w:rsidR="00E308B2" w:rsidRDefault="00E308B2" w:rsidP="00AC5BAF">
            <w:pPr>
              <w:pStyle w:val="TAL"/>
            </w:pPr>
            <w:r>
              <w:t>Telekom Deutschland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247E2"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C906D" w14:textId="77777777" w:rsidR="00E308B2" w:rsidRDefault="00E308B2" w:rsidP="00AC5BAF">
            <w:pPr>
              <w:pStyle w:val="TAL"/>
            </w:pPr>
            <w:r>
              <w:t>3GPPMEMBER</w:t>
            </w:r>
          </w:p>
        </w:tc>
      </w:tr>
      <w:tr w:rsidR="00E308B2" w14:paraId="3E3EB68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79D49"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9E0B3" w14:textId="77777777" w:rsidR="00E308B2" w:rsidRDefault="00E308B2" w:rsidP="00AC5BAF">
            <w:pPr>
              <w:pStyle w:val="TAL"/>
            </w:pPr>
            <w:r>
              <w:t>Comstock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DEB13" w14:textId="77777777" w:rsidR="00E308B2" w:rsidRDefault="00E308B2" w:rsidP="00AC5BAF">
            <w:pPr>
              <w:pStyle w:val="TAL"/>
            </w:pPr>
            <w:r>
              <w:t>David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00CA6" w14:textId="77777777" w:rsidR="00E308B2" w:rsidRDefault="00E308B2" w:rsidP="00AC5BAF">
            <w:pPr>
              <w:pStyle w:val="TAL"/>
            </w:pPr>
            <w:r>
              <w:t>Kyocera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2007E"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9A07E" w14:textId="77777777" w:rsidR="00E308B2" w:rsidRDefault="00E308B2" w:rsidP="00AC5BAF">
            <w:pPr>
              <w:pStyle w:val="TAL"/>
            </w:pPr>
            <w:r>
              <w:t>3GPPMEMBER</w:t>
            </w:r>
          </w:p>
        </w:tc>
      </w:tr>
      <w:tr w:rsidR="00E308B2" w14:paraId="2B0E475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D07BA"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E2444" w14:textId="77777777" w:rsidR="00E308B2" w:rsidRDefault="00E308B2" w:rsidP="00AC5BAF">
            <w:pPr>
              <w:pStyle w:val="TAL"/>
            </w:pPr>
            <w:r>
              <w:t>Cong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2194D" w14:textId="77777777" w:rsidR="00E308B2" w:rsidRDefault="00E308B2" w:rsidP="00AC5BAF">
            <w:pPr>
              <w:pStyle w:val="TAL"/>
            </w:pPr>
            <w:r>
              <w:t>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15538" w14:textId="77777777" w:rsidR="00E308B2" w:rsidRDefault="00E308B2" w:rsidP="00AC5BAF">
            <w:pPr>
              <w:pStyle w:val="TAL"/>
            </w:pPr>
            <w: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F32AA"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77E20" w14:textId="77777777" w:rsidR="00E308B2" w:rsidRDefault="00E308B2" w:rsidP="00AC5BAF">
            <w:pPr>
              <w:pStyle w:val="TAL"/>
            </w:pPr>
            <w:r>
              <w:t>3GPPMEMBER</w:t>
            </w:r>
          </w:p>
        </w:tc>
      </w:tr>
      <w:tr w:rsidR="00E308B2" w14:paraId="4C4522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4043C"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36902" w14:textId="77777777" w:rsidR="00E308B2" w:rsidRDefault="00E308B2" w:rsidP="00AC5BAF">
            <w:pPr>
              <w:pStyle w:val="TAL"/>
            </w:pPr>
            <w:r>
              <w:t>CORNILY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04B30" w14:textId="77777777" w:rsidR="00E308B2" w:rsidRDefault="00E308B2" w:rsidP="00AC5BAF">
            <w:pPr>
              <w:pStyle w:val="TAL"/>
            </w:pPr>
            <w:r>
              <w:t>Jean-Michel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16BFE" w14:textId="77777777" w:rsidR="00E308B2" w:rsidRDefault="00E308B2" w:rsidP="00AC5BAF">
            <w:pPr>
              <w:pStyle w:val="TAL"/>
            </w:pPr>
            <w: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8DD45"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D6C6C" w14:textId="77777777" w:rsidR="00E308B2" w:rsidRDefault="00E308B2" w:rsidP="00AC5BAF">
            <w:pPr>
              <w:pStyle w:val="TAL"/>
            </w:pPr>
            <w:r>
              <w:t>3GPPMEMBER</w:t>
            </w:r>
          </w:p>
        </w:tc>
      </w:tr>
      <w:tr w:rsidR="00E308B2" w14:paraId="1237382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F17B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D8FA2" w14:textId="77777777" w:rsidR="00E308B2" w:rsidRDefault="00E308B2" w:rsidP="00AC5BAF">
            <w:pPr>
              <w:pStyle w:val="TAL"/>
            </w:pPr>
            <w:r>
              <w:t>Dees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C36FB" w14:textId="77777777" w:rsidR="00E308B2" w:rsidRDefault="00E308B2" w:rsidP="00AC5BAF">
            <w:pPr>
              <w:pStyle w:val="TAL"/>
            </w:pPr>
            <w:r>
              <w:t>Walter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62235" w14:textId="77777777" w:rsidR="00E308B2" w:rsidRDefault="00E308B2" w:rsidP="00AC5BAF">
            <w:pPr>
              <w:pStyle w:val="TAL"/>
            </w:pPr>
            <w:r>
              <w:t>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B4218"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3497E" w14:textId="77777777" w:rsidR="00E308B2" w:rsidRDefault="00E308B2" w:rsidP="00AC5BAF">
            <w:pPr>
              <w:pStyle w:val="TAL"/>
            </w:pPr>
            <w:r>
              <w:t>3GPPMEMBER</w:t>
            </w:r>
          </w:p>
        </w:tc>
      </w:tr>
      <w:tr w:rsidR="00E308B2" w14:paraId="36FD98F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1C752"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87381" w14:textId="77777777" w:rsidR="00E308B2" w:rsidRDefault="00E308B2" w:rsidP="00AC5BAF">
            <w:pPr>
              <w:pStyle w:val="TAL"/>
            </w:pPr>
            <w:r>
              <w:t>Dempo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3BFC2" w14:textId="77777777" w:rsidR="00E308B2" w:rsidRDefault="00E308B2" w:rsidP="00AC5BAF">
            <w:pPr>
              <w:pStyle w:val="TAL"/>
            </w:pPr>
            <w:r>
              <w:t>Hiroshi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0292D" w14:textId="77777777" w:rsidR="00E308B2" w:rsidRDefault="00E308B2" w:rsidP="00AC5BAF">
            <w:pPr>
              <w:pStyle w:val="TAL"/>
            </w:pPr>
            <w:r>
              <w:t>NEC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889ED"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01620" w14:textId="77777777" w:rsidR="00E308B2" w:rsidRDefault="00E308B2" w:rsidP="00AC5BAF">
            <w:pPr>
              <w:pStyle w:val="TAL"/>
            </w:pPr>
            <w:r>
              <w:t>3GPPMEMBER</w:t>
            </w:r>
          </w:p>
        </w:tc>
      </w:tr>
      <w:tr w:rsidR="00E308B2" w14:paraId="601DBDE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27002"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FD79D" w14:textId="77777777" w:rsidR="00E308B2" w:rsidRDefault="00E308B2" w:rsidP="00AC5BAF">
            <w:pPr>
              <w:pStyle w:val="TAL"/>
            </w:pPr>
            <w:r>
              <w:t>Deng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F888A" w14:textId="77777777" w:rsidR="00E308B2" w:rsidRDefault="00E308B2" w:rsidP="00AC5BAF">
            <w:pPr>
              <w:pStyle w:val="TAL"/>
            </w:pPr>
            <w:r>
              <w:t>Qiang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5DC31" w14:textId="77777777" w:rsidR="00E308B2" w:rsidRDefault="00E308B2" w:rsidP="00AC5BAF">
            <w:pPr>
              <w:pStyle w:val="TAL"/>
            </w:pPr>
            <w:r>
              <w:t>CICTCI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D1745"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2993F" w14:textId="77777777" w:rsidR="00E308B2" w:rsidRDefault="00E308B2" w:rsidP="00AC5BAF">
            <w:pPr>
              <w:pStyle w:val="TAL"/>
            </w:pPr>
            <w:r>
              <w:t>3GPPMEMBER</w:t>
            </w:r>
          </w:p>
        </w:tc>
      </w:tr>
      <w:tr w:rsidR="00E308B2" w14:paraId="6C11F8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C4E9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EFB3A" w14:textId="77777777" w:rsidR="00E308B2" w:rsidRDefault="00E308B2" w:rsidP="00AC5BAF">
            <w:pPr>
              <w:pStyle w:val="TAL"/>
            </w:pPr>
            <w:r>
              <w:t>Diaz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89EEF" w14:textId="77777777" w:rsidR="00E308B2" w:rsidRDefault="00E308B2" w:rsidP="00AC5BAF">
            <w:pPr>
              <w:pStyle w:val="TAL"/>
            </w:pPr>
            <w:r>
              <w:t>Edward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61FE0" w14:textId="77777777" w:rsidR="00E308B2" w:rsidRDefault="00E308B2" w:rsidP="00AC5BAF">
            <w:pPr>
              <w:pStyle w:val="TAL"/>
            </w:pPr>
            <w:r>
              <w:t>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1A12D"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11C27" w14:textId="77777777" w:rsidR="00E308B2" w:rsidRDefault="00E308B2" w:rsidP="00AC5BAF">
            <w:pPr>
              <w:pStyle w:val="TAL"/>
            </w:pPr>
            <w:r>
              <w:t>3GPPMEMBER</w:t>
            </w:r>
          </w:p>
        </w:tc>
      </w:tr>
      <w:tr w:rsidR="00E308B2" w14:paraId="6152760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71779"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C2856" w14:textId="77777777" w:rsidR="00E308B2" w:rsidRDefault="00E308B2" w:rsidP="00AC5BAF">
            <w:pPr>
              <w:pStyle w:val="TAL"/>
            </w:pPr>
            <w:r>
              <w:t>Dimopoulos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471F6" w14:textId="77777777" w:rsidR="00E308B2" w:rsidRDefault="00E308B2" w:rsidP="00AC5BAF">
            <w:pPr>
              <w:pStyle w:val="TAL"/>
            </w:pPr>
            <w:r>
              <w:t>Dimitrios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4DAFB" w14:textId="77777777" w:rsidR="00E308B2" w:rsidRDefault="00E308B2" w:rsidP="00AC5BAF">
            <w:pPr>
              <w:pStyle w:val="TAL"/>
            </w:pPr>
            <w:r>
              <w:t>Motorola Mobility France S.A.S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1CF9C"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67A66" w14:textId="77777777" w:rsidR="00E308B2" w:rsidRDefault="00E308B2" w:rsidP="00AC5BAF">
            <w:pPr>
              <w:pStyle w:val="TAL"/>
            </w:pPr>
            <w:r>
              <w:t>3GPPMEMBER</w:t>
            </w:r>
          </w:p>
        </w:tc>
      </w:tr>
      <w:tr w:rsidR="00E308B2" w14:paraId="29BE64D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664ED"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A9A09" w14:textId="77777777" w:rsidR="00E308B2" w:rsidRDefault="00E308B2" w:rsidP="00AC5BAF">
            <w:pPr>
              <w:pStyle w:val="TAL"/>
            </w:pPr>
            <w:r>
              <w:t>Ding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41F1D" w14:textId="77777777" w:rsidR="00E308B2" w:rsidRDefault="00E308B2" w:rsidP="00AC5BAF">
            <w:pPr>
              <w:pStyle w:val="TAL"/>
            </w:pPr>
            <w:r>
              <w:t>Hanyu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A7F31" w14:textId="77777777" w:rsidR="00E308B2" w:rsidRDefault="00E308B2" w:rsidP="00AC5BAF">
            <w:pPr>
              <w:pStyle w:val="TAL"/>
            </w:pPr>
            <w:r>
              <w:t>Honor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E44C1"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084AB" w14:textId="77777777" w:rsidR="00E308B2" w:rsidRDefault="00E308B2" w:rsidP="00AC5BAF">
            <w:pPr>
              <w:pStyle w:val="TAL"/>
            </w:pPr>
            <w:r>
              <w:t>3GPPMEMBER</w:t>
            </w:r>
          </w:p>
        </w:tc>
      </w:tr>
      <w:tr w:rsidR="00E308B2" w14:paraId="2CA4141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E97D2"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30A5C" w14:textId="77777777" w:rsidR="00E308B2" w:rsidRDefault="00E308B2" w:rsidP="00AC5BAF">
            <w:pPr>
              <w:pStyle w:val="TAL"/>
            </w:pPr>
            <w:r>
              <w:t>Djapic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158AC" w14:textId="77777777" w:rsidR="00E308B2" w:rsidRDefault="00E308B2" w:rsidP="00AC5BAF">
            <w:pPr>
              <w:pStyle w:val="TAL"/>
            </w:pPr>
            <w:r>
              <w:t>Relja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36BAA" w14:textId="77777777" w:rsidR="00E308B2" w:rsidRDefault="00E308B2" w:rsidP="00AC5BAF">
            <w:pPr>
              <w:pStyle w:val="TAL"/>
            </w:pPr>
            <w:r>
              <w:t>TNO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646E8"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AE65B" w14:textId="77777777" w:rsidR="00E308B2" w:rsidRDefault="00E308B2" w:rsidP="00AC5BAF">
            <w:pPr>
              <w:pStyle w:val="TAL"/>
            </w:pPr>
            <w:r>
              <w:t>3GPPMEMBER</w:t>
            </w:r>
          </w:p>
        </w:tc>
      </w:tr>
      <w:tr w:rsidR="00E308B2" w14:paraId="7C4A21D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47B52"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BCA04" w14:textId="77777777" w:rsidR="00E308B2" w:rsidRDefault="00E308B2" w:rsidP="00AC5BAF">
            <w:pPr>
              <w:pStyle w:val="TAL"/>
            </w:pPr>
            <w:r>
              <w:t>Dong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1AB09" w14:textId="77777777" w:rsidR="00E308B2" w:rsidRDefault="00E308B2" w:rsidP="00AC5BAF">
            <w:pPr>
              <w:pStyle w:val="TAL"/>
            </w:pPr>
            <w:r>
              <w:t>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B38DC" w14:textId="77777777" w:rsidR="00E308B2" w:rsidRDefault="00E308B2" w:rsidP="00AC5BAF">
            <w:pPr>
              <w:pStyle w:val="TAL"/>
            </w:pPr>
            <w:r>
              <w:t>ZXNE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1196D"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94BB4" w14:textId="77777777" w:rsidR="00E308B2" w:rsidRDefault="00E308B2" w:rsidP="00AC5BAF">
            <w:pPr>
              <w:pStyle w:val="TAL"/>
            </w:pPr>
            <w:r>
              <w:t>3GPPMEMBER</w:t>
            </w:r>
          </w:p>
        </w:tc>
      </w:tr>
      <w:tr w:rsidR="00E308B2" w14:paraId="0C4587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01835"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D759A" w14:textId="77777777" w:rsidR="00E308B2" w:rsidRDefault="00E308B2" w:rsidP="00AC5BAF">
            <w:pPr>
              <w:pStyle w:val="TAL"/>
            </w:pPr>
            <w:r>
              <w:t>Duan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598AC" w14:textId="77777777" w:rsidR="00E308B2" w:rsidRDefault="00E308B2" w:rsidP="00AC5BAF">
            <w:pPr>
              <w:pStyle w:val="TAL"/>
            </w:pPr>
            <w:r>
              <w:t>Xiaoyan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EBE8D" w14:textId="77777777" w:rsidR="00E308B2" w:rsidRDefault="00E308B2" w:rsidP="00AC5BAF">
            <w:pPr>
              <w:pStyle w:val="TAL"/>
            </w:pPr>
            <w:r>
              <w:t>CICT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0E651"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062A7" w14:textId="77777777" w:rsidR="00E308B2" w:rsidRDefault="00E308B2" w:rsidP="00AC5BAF">
            <w:pPr>
              <w:pStyle w:val="TAL"/>
            </w:pPr>
            <w:r>
              <w:t>3GPPMEMBER</w:t>
            </w:r>
          </w:p>
        </w:tc>
      </w:tr>
      <w:tr w:rsidR="00E308B2" w14:paraId="190933E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AE886"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74608" w14:textId="77777777" w:rsidR="00E308B2" w:rsidRDefault="00E308B2" w:rsidP="00AC5BAF">
            <w:pPr>
              <w:pStyle w:val="TAL"/>
            </w:pPr>
            <w:r>
              <w:t>Feng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66338" w14:textId="77777777" w:rsidR="00E308B2" w:rsidRDefault="00E308B2" w:rsidP="00AC5BAF">
            <w:pPr>
              <w:pStyle w:val="TAL"/>
            </w:pPr>
            <w:r>
              <w:t>Yuang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92BAA" w14:textId="77777777" w:rsidR="00E308B2" w:rsidRDefault="00E308B2" w:rsidP="00AC5BAF">
            <w:pPr>
              <w:pStyle w:val="TAL"/>
            </w:pPr>
            <w:r>
              <w:t>Jetflow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D0E2B"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579AA" w14:textId="77777777" w:rsidR="00E308B2" w:rsidRDefault="00E308B2" w:rsidP="00AC5BAF">
            <w:pPr>
              <w:pStyle w:val="TAL"/>
            </w:pPr>
            <w:r>
              <w:t>3GPPMEMBER</w:t>
            </w:r>
          </w:p>
        </w:tc>
      </w:tr>
      <w:tr w:rsidR="00E308B2" w14:paraId="25B3EA4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98AF3"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4582F" w14:textId="77777777" w:rsidR="00E308B2" w:rsidRDefault="00E308B2" w:rsidP="00AC5BAF">
            <w:pPr>
              <w:pStyle w:val="TAL"/>
            </w:pPr>
            <w:r>
              <w:t>Feng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7B6A1" w14:textId="77777777" w:rsidR="00E308B2" w:rsidRDefault="00E308B2" w:rsidP="00AC5BAF">
            <w:pPr>
              <w:pStyle w:val="TAL"/>
            </w:pPr>
            <w:r>
              <w:t>Zhao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5F0C3" w14:textId="77777777" w:rsidR="00E308B2" w:rsidRDefault="00E308B2" w:rsidP="00AC5BAF">
            <w:pPr>
              <w:pStyle w:val="TAL"/>
            </w:pPr>
            <w: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26478"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5448F" w14:textId="77777777" w:rsidR="00E308B2" w:rsidRDefault="00E308B2" w:rsidP="00AC5BAF">
            <w:pPr>
              <w:pStyle w:val="TAL"/>
            </w:pPr>
            <w:r>
              <w:t>3GPPMEMBER</w:t>
            </w:r>
          </w:p>
        </w:tc>
      </w:tr>
      <w:tr w:rsidR="00E308B2" w14:paraId="1397493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EA452"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2960F" w14:textId="77777777" w:rsidR="00E308B2" w:rsidRDefault="00E308B2" w:rsidP="00AC5BAF">
            <w:pPr>
              <w:pStyle w:val="TAL"/>
            </w:pPr>
            <w:r>
              <w:t>Ferrus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3A71A" w14:textId="77777777" w:rsidR="00E308B2" w:rsidRDefault="00E308B2" w:rsidP="00AC5BAF">
            <w:pPr>
              <w:pStyle w:val="TAL"/>
            </w:pPr>
            <w:r>
              <w:t>Ramon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E5F46" w14:textId="77777777" w:rsidR="00E308B2" w:rsidRDefault="00E308B2" w:rsidP="00AC5BAF">
            <w:pPr>
              <w:pStyle w:val="TAL"/>
            </w:pPr>
            <w:r>
              <w:t>Sateliot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9B734"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61744" w14:textId="77777777" w:rsidR="00E308B2" w:rsidRDefault="00E308B2" w:rsidP="00AC5BAF">
            <w:pPr>
              <w:pStyle w:val="TAL"/>
            </w:pPr>
            <w:r>
              <w:t>3GPPMEMBER</w:t>
            </w:r>
          </w:p>
        </w:tc>
      </w:tr>
      <w:tr w:rsidR="00E308B2" w14:paraId="610C11E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0C80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78B58" w14:textId="77777777" w:rsidR="00E308B2" w:rsidRDefault="00E308B2" w:rsidP="00AC5BAF">
            <w:pPr>
              <w:pStyle w:val="TAL"/>
            </w:pPr>
            <w:r>
              <w:t>Foti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962AB" w14:textId="77777777" w:rsidR="00E308B2" w:rsidRDefault="00E308B2" w:rsidP="00AC5BAF">
            <w:pPr>
              <w:pStyle w:val="TAL"/>
            </w:pPr>
            <w:r>
              <w:t>George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B20B3" w14:textId="77777777" w:rsidR="00E308B2" w:rsidRDefault="00E308B2" w:rsidP="00AC5BAF">
            <w:pPr>
              <w:pStyle w:val="TAL"/>
            </w:pPr>
            <w:r>
              <w:t>Ericsson France S.A.S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2400E"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0286F" w14:textId="77777777" w:rsidR="00E308B2" w:rsidRDefault="00E308B2" w:rsidP="00AC5BAF">
            <w:pPr>
              <w:pStyle w:val="TAL"/>
            </w:pPr>
            <w:r>
              <w:t>3GPPMEMBER</w:t>
            </w:r>
          </w:p>
        </w:tc>
      </w:tr>
      <w:tr w:rsidR="00E308B2" w14:paraId="7C6CF7A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69944"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285D8" w14:textId="77777777" w:rsidR="00E308B2" w:rsidRDefault="00E308B2" w:rsidP="00AC5BAF">
            <w:pPr>
              <w:pStyle w:val="TAL"/>
            </w:pPr>
            <w:r>
              <w:t>Fu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57586" w14:textId="77777777" w:rsidR="00E308B2" w:rsidRDefault="00E308B2" w:rsidP="00AC5BAF">
            <w:pPr>
              <w:pStyle w:val="TAL"/>
            </w:pPr>
            <w: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A8F83" w14:textId="77777777" w:rsidR="00E308B2" w:rsidRDefault="00E308B2" w:rsidP="00AC5BAF">
            <w:pPr>
              <w:pStyle w:val="TAL"/>
            </w:pPr>
            <w:r>
              <w:t>Huawei Technologies Sweden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07BC4"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8ECB1" w14:textId="77777777" w:rsidR="00E308B2" w:rsidRDefault="00E308B2" w:rsidP="00AC5BAF">
            <w:pPr>
              <w:pStyle w:val="TAL"/>
            </w:pPr>
            <w:r>
              <w:t>3GPPMEMBER</w:t>
            </w:r>
          </w:p>
        </w:tc>
      </w:tr>
      <w:tr w:rsidR="00E308B2" w14:paraId="499728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581BA"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EC877" w14:textId="77777777" w:rsidR="00E308B2" w:rsidRDefault="00E308B2" w:rsidP="00AC5BAF">
            <w:pPr>
              <w:pStyle w:val="TAL"/>
            </w:pPr>
            <w:r>
              <w:t>Gandotra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D3581" w14:textId="77777777" w:rsidR="00E308B2" w:rsidRDefault="00E308B2" w:rsidP="00AC5BAF">
            <w:pPr>
              <w:pStyle w:val="TAL"/>
            </w:pPr>
            <w:r>
              <w:t>Rahil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A5926" w14:textId="77777777" w:rsidR="00E308B2" w:rsidRDefault="00E308B2" w:rsidP="00AC5BAF">
            <w:pPr>
              <w:pStyle w:val="TAL"/>
            </w:pPr>
            <w: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AF361"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78B48" w14:textId="77777777" w:rsidR="00E308B2" w:rsidRDefault="00E308B2" w:rsidP="00AC5BAF">
            <w:pPr>
              <w:pStyle w:val="TAL"/>
            </w:pPr>
            <w:r>
              <w:t>3GPPMEMBER</w:t>
            </w:r>
          </w:p>
        </w:tc>
      </w:tr>
      <w:tr w:rsidR="00E308B2" w14:paraId="4DCCAC1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9D984"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A6AA8" w14:textId="77777777" w:rsidR="00E308B2" w:rsidRDefault="00E308B2" w:rsidP="00AC5BAF">
            <w:pPr>
              <w:pStyle w:val="TAL"/>
            </w:pPr>
            <w:r>
              <w:t>Garikipati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A705F" w14:textId="77777777" w:rsidR="00E308B2" w:rsidRDefault="00E308B2" w:rsidP="00AC5BAF">
            <w:pPr>
              <w:pStyle w:val="TAL"/>
            </w:pPr>
            <w:r>
              <w:t>Srinivas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5AEFA" w14:textId="77777777" w:rsidR="00E308B2" w:rsidRDefault="00E308B2" w:rsidP="00AC5BAF">
            <w:pPr>
              <w:pStyle w:val="TAL"/>
            </w:pPr>
            <w:r>
              <w:t>Nokia Japan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664B8"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2ADA7" w14:textId="77777777" w:rsidR="00E308B2" w:rsidRDefault="00E308B2" w:rsidP="00AC5BAF">
            <w:pPr>
              <w:pStyle w:val="TAL"/>
            </w:pPr>
            <w:r>
              <w:t>3GPPMEMBER</w:t>
            </w:r>
          </w:p>
        </w:tc>
      </w:tr>
      <w:tr w:rsidR="00E308B2" w14:paraId="0004B0D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2F90C"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92383" w14:textId="77777777" w:rsidR="00E308B2" w:rsidRDefault="00E308B2" w:rsidP="00AC5BAF">
            <w:pPr>
              <w:pStyle w:val="TAL"/>
            </w:pPr>
            <w:r>
              <w:t>Gautam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456D7" w14:textId="77777777" w:rsidR="00E308B2" w:rsidRDefault="00E308B2" w:rsidP="00AC5BAF">
            <w:pPr>
              <w:pStyle w:val="TAL"/>
            </w:pPr>
            <w:r>
              <w:t>Deepanshu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478C9" w14:textId="77777777" w:rsidR="00E308B2" w:rsidRDefault="00E308B2" w:rsidP="00AC5BAF">
            <w:pPr>
              <w:pStyle w:val="TAL"/>
            </w:pPr>
            <w:r>
              <w:t>Samsung Electronics Czech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A621B"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26A4D" w14:textId="77777777" w:rsidR="00E308B2" w:rsidRDefault="00E308B2" w:rsidP="00AC5BAF">
            <w:pPr>
              <w:pStyle w:val="TAL"/>
            </w:pPr>
            <w:r>
              <w:t>3GPPMEMBER</w:t>
            </w:r>
          </w:p>
        </w:tc>
      </w:tr>
      <w:tr w:rsidR="00E308B2" w14:paraId="19D1AA3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0E9AB"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11C7C" w14:textId="77777777" w:rsidR="00E308B2" w:rsidRDefault="00E308B2" w:rsidP="00AC5BAF">
            <w:pPr>
              <w:pStyle w:val="TAL"/>
            </w:pPr>
            <w:r>
              <w:t>Gludovacz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EC72B" w14:textId="77777777" w:rsidR="00E308B2" w:rsidRDefault="00E308B2" w:rsidP="00AC5BAF">
            <w:pPr>
              <w:pStyle w:val="TAL"/>
            </w:pPr>
            <w:r>
              <w:t>Dieter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B9BDA" w14:textId="77777777" w:rsidR="00E308B2" w:rsidRPr="00925BE9" w:rsidRDefault="00E308B2" w:rsidP="00AC5BAF">
            <w:pPr>
              <w:pStyle w:val="TAL"/>
              <w:rPr>
                <w:lang w:val="fr-FR"/>
              </w:rPr>
            </w:pPr>
            <w:r w:rsidRPr="00925BE9">
              <w:rPr>
                <w:lang w:val="fr-FR"/>
              </w:rPr>
              <w:t>T-Mobile Polska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6F53A"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A95CD" w14:textId="77777777" w:rsidR="00E308B2" w:rsidRDefault="00E308B2" w:rsidP="00AC5BAF">
            <w:pPr>
              <w:pStyle w:val="TAL"/>
            </w:pPr>
            <w:r>
              <w:t>3GPPMEMBER</w:t>
            </w:r>
          </w:p>
        </w:tc>
      </w:tr>
      <w:tr w:rsidR="00E308B2" w14:paraId="2C10D74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D0563"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459EB" w14:textId="77777777" w:rsidR="00E308B2" w:rsidRDefault="00E308B2" w:rsidP="00AC5BAF">
            <w:pPr>
              <w:pStyle w:val="TAL"/>
            </w:pPr>
            <w:r>
              <w:t>Goldberg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A53A1" w14:textId="77777777" w:rsidR="00E308B2" w:rsidRDefault="00E308B2" w:rsidP="00AC5BAF">
            <w:pPr>
              <w:pStyle w:val="TAL"/>
            </w:pPr>
            <w:r>
              <w:t>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7175E" w14:textId="77777777" w:rsidR="00E308B2" w:rsidRDefault="00E308B2" w:rsidP="00AC5BAF">
            <w:pPr>
              <w:pStyle w:val="TAL"/>
            </w:pPr>
            <w:r>
              <w:t>U.S. National Security Agency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81663"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FB85E" w14:textId="77777777" w:rsidR="00E308B2" w:rsidRDefault="00E308B2" w:rsidP="00AC5BAF">
            <w:pPr>
              <w:pStyle w:val="TAL"/>
            </w:pPr>
            <w:r>
              <w:t>3GPPMEMBER</w:t>
            </w:r>
          </w:p>
        </w:tc>
      </w:tr>
      <w:tr w:rsidR="00E308B2" w14:paraId="790574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F6C34"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6BD36" w14:textId="77777777" w:rsidR="00E308B2" w:rsidRDefault="00E308B2" w:rsidP="00AC5BAF">
            <w:pPr>
              <w:pStyle w:val="TAL"/>
            </w:pPr>
            <w:r>
              <w:t>Gong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5B4E8" w14:textId="77777777" w:rsidR="00E308B2" w:rsidRDefault="00E308B2" w:rsidP="00AC5BAF">
            <w:pPr>
              <w:pStyle w:val="TAL"/>
            </w:pPr>
            <w:r>
              <w:t>Ruby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9FE86" w14:textId="77777777" w:rsidR="00E308B2" w:rsidRDefault="00E308B2" w:rsidP="00AC5BAF">
            <w:pPr>
              <w:pStyle w:val="TAL"/>
            </w:pPr>
            <w:r>
              <w:t>Beijing Xiaomi Mobile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63724"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E3F77" w14:textId="77777777" w:rsidR="00E308B2" w:rsidRDefault="00E308B2" w:rsidP="00AC5BAF">
            <w:pPr>
              <w:pStyle w:val="TAL"/>
            </w:pPr>
            <w:r>
              <w:t>3GPPMEMBER</w:t>
            </w:r>
          </w:p>
        </w:tc>
      </w:tr>
      <w:tr w:rsidR="00E308B2" w14:paraId="61AF292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2214B"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42446" w14:textId="77777777" w:rsidR="00E308B2" w:rsidRDefault="00E308B2" w:rsidP="00AC5BAF">
            <w:pPr>
              <w:pStyle w:val="TAL"/>
            </w:pPr>
            <w:r>
              <w:t>Graham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045BB" w14:textId="77777777" w:rsidR="00E308B2" w:rsidRDefault="00E308B2" w:rsidP="00AC5BAF">
            <w:pPr>
              <w:pStyle w:val="TAL"/>
            </w:pPr>
            <w:r>
              <w:t>Jason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FE887" w14:textId="77777777" w:rsidR="00E308B2" w:rsidRDefault="00E308B2" w:rsidP="00AC5BAF">
            <w:pPr>
              <w:pStyle w:val="TAL"/>
            </w:pPr>
            <w:r>
              <w:t>OTD_US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87BD4"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3465C" w14:textId="77777777" w:rsidR="00E308B2" w:rsidRDefault="00E308B2" w:rsidP="00AC5BAF">
            <w:pPr>
              <w:pStyle w:val="TAL"/>
            </w:pPr>
            <w:r>
              <w:t>3GPPMEMBER</w:t>
            </w:r>
          </w:p>
        </w:tc>
      </w:tr>
      <w:tr w:rsidR="00E308B2" w14:paraId="2535932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AFFC2"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28499" w14:textId="77777777" w:rsidR="00E308B2" w:rsidRDefault="00E308B2" w:rsidP="00AC5BAF">
            <w:pPr>
              <w:pStyle w:val="TAL"/>
            </w:pPr>
            <w:r>
              <w:t>Guirguis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5DA96" w14:textId="77777777" w:rsidR="00E308B2" w:rsidRDefault="00E308B2" w:rsidP="00AC5BAF">
            <w:pPr>
              <w:pStyle w:val="TAL"/>
            </w:pPr>
            <w:r>
              <w:t>Ihab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FBA1C" w14:textId="77777777" w:rsidR="00E308B2" w:rsidRDefault="00E308B2" w:rsidP="00AC5BAF">
            <w:pPr>
              <w:pStyle w:val="TAL"/>
            </w:pPr>
            <w:r>
              <w:t>FirstNet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38356"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258CE" w14:textId="77777777" w:rsidR="00E308B2" w:rsidRDefault="00E308B2" w:rsidP="00AC5BAF">
            <w:pPr>
              <w:pStyle w:val="TAL"/>
            </w:pPr>
            <w:r>
              <w:t>3GPPMEMBER</w:t>
            </w:r>
          </w:p>
        </w:tc>
      </w:tr>
      <w:tr w:rsidR="00E308B2" w14:paraId="7E3CEAE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B217A"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004C9" w14:textId="77777777" w:rsidR="00E308B2" w:rsidRDefault="00E308B2" w:rsidP="00AC5BAF">
            <w:pPr>
              <w:pStyle w:val="TAL"/>
            </w:pPr>
            <w:r>
              <w:t>Guo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46717" w14:textId="77777777" w:rsidR="00E308B2" w:rsidRDefault="00E308B2" w:rsidP="00AC5BAF">
            <w:pPr>
              <w:pStyle w:val="TAL"/>
            </w:pPr>
            <w:r>
              <w:t>Boren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3AF8E" w14:textId="77777777" w:rsidR="00E308B2" w:rsidRDefault="00E308B2" w:rsidP="00AC5BAF">
            <w:pPr>
              <w:pStyle w:val="TAL"/>
            </w:pPr>
            <w:r>
              <w:t>Hangzhou Mengyuxiang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29807"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F1C49" w14:textId="77777777" w:rsidR="00E308B2" w:rsidRDefault="00E308B2" w:rsidP="00AC5BAF">
            <w:pPr>
              <w:pStyle w:val="TAL"/>
            </w:pPr>
            <w:r>
              <w:t>3GPPMEMBER</w:t>
            </w:r>
          </w:p>
        </w:tc>
      </w:tr>
      <w:tr w:rsidR="00E308B2" w14:paraId="4F82DED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C2CE2"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29DEA" w14:textId="77777777" w:rsidR="00E308B2" w:rsidRDefault="00E308B2" w:rsidP="00AC5BAF">
            <w:pPr>
              <w:pStyle w:val="TAL"/>
            </w:pPr>
            <w:r>
              <w:t>Gupta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0DC3F" w14:textId="77777777" w:rsidR="00E308B2" w:rsidRDefault="00E308B2" w:rsidP="00AC5BAF">
            <w:pPr>
              <w:pStyle w:val="TAL"/>
            </w:pPr>
            <w:r>
              <w:t>Naman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E3D3F" w14:textId="77777777" w:rsidR="00E308B2" w:rsidRDefault="00E308B2" w:rsidP="00AC5BAF">
            <w:pPr>
              <w:pStyle w:val="TAL"/>
            </w:pPr>
            <w: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063FE"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8D367" w14:textId="77777777" w:rsidR="00E308B2" w:rsidRDefault="00E308B2" w:rsidP="00AC5BAF">
            <w:pPr>
              <w:pStyle w:val="TAL"/>
            </w:pPr>
            <w:r>
              <w:t>3GPPMEMBER</w:t>
            </w:r>
          </w:p>
        </w:tc>
      </w:tr>
      <w:tr w:rsidR="00E308B2" w14:paraId="749D8AA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D03A6"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1F410" w14:textId="77777777" w:rsidR="00E308B2" w:rsidRDefault="00E308B2" w:rsidP="00AC5BAF">
            <w:pPr>
              <w:pStyle w:val="TAL"/>
            </w:pPr>
            <w:r>
              <w:t>Gupta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CCDD9" w14:textId="77777777" w:rsidR="00E308B2" w:rsidRDefault="00E308B2" w:rsidP="00AC5BAF">
            <w:pPr>
              <w:pStyle w:val="TAL"/>
            </w:pPr>
            <w:r>
              <w:t>Pallab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1D4FA" w14:textId="77777777" w:rsidR="00E308B2" w:rsidRDefault="00E308B2" w:rsidP="00AC5BAF">
            <w:pPr>
              <w:pStyle w:val="TAL"/>
            </w:pPr>
            <w:r>
              <w:t>Nokia Solutions &amp; Networks (I)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437D1"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DFADC" w14:textId="77777777" w:rsidR="00E308B2" w:rsidRDefault="00E308B2" w:rsidP="00AC5BAF">
            <w:pPr>
              <w:pStyle w:val="TAL"/>
            </w:pPr>
            <w:r>
              <w:t>3GPPMEMBER</w:t>
            </w:r>
          </w:p>
        </w:tc>
      </w:tr>
      <w:tr w:rsidR="00E308B2" w14:paraId="426363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D4CD6"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986AE" w14:textId="77777777" w:rsidR="00E308B2" w:rsidRDefault="00E308B2" w:rsidP="00AC5BAF">
            <w:pPr>
              <w:pStyle w:val="TAL"/>
            </w:pPr>
            <w:r>
              <w:t>Gutierrez Estevez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0B25B" w14:textId="77777777" w:rsidR="00E308B2" w:rsidRDefault="00E308B2" w:rsidP="00AC5BAF">
            <w:pPr>
              <w:pStyle w:val="TAL"/>
            </w:pPr>
            <w:r>
              <w:t>David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70B53" w14:textId="77777777" w:rsidR="00E308B2" w:rsidRDefault="00E308B2" w:rsidP="00AC5BAF">
            <w:pPr>
              <w:pStyle w:val="TAL"/>
            </w:pPr>
            <w:r>
              <w:t>Samsung Shenzhen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A46D2"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BADB1" w14:textId="77777777" w:rsidR="00E308B2" w:rsidRDefault="00E308B2" w:rsidP="00AC5BAF">
            <w:pPr>
              <w:pStyle w:val="TAL"/>
            </w:pPr>
            <w:r>
              <w:t>3GPPMEMBER</w:t>
            </w:r>
          </w:p>
        </w:tc>
      </w:tr>
      <w:tr w:rsidR="00E308B2" w14:paraId="7AE25D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C02AD"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FB25D" w14:textId="77777777" w:rsidR="00E308B2" w:rsidRDefault="00E308B2" w:rsidP="00AC5BAF">
            <w:pPr>
              <w:pStyle w:val="TAL"/>
            </w:pPr>
            <w:r>
              <w:t>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A7C04" w14:textId="77777777" w:rsidR="00E308B2" w:rsidRDefault="00E308B2" w:rsidP="00AC5BAF">
            <w:pPr>
              <w:pStyle w:val="TAL"/>
            </w:pPr>
            <w:r>
              <w:t>Jeounglak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48462"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7A91F"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FFE7A" w14:textId="77777777" w:rsidR="00E308B2" w:rsidRDefault="00E308B2" w:rsidP="00AC5BAF">
            <w:pPr>
              <w:pStyle w:val="TAL"/>
            </w:pPr>
            <w:r>
              <w:t>3GPPMEMBER</w:t>
            </w:r>
          </w:p>
        </w:tc>
      </w:tr>
      <w:tr w:rsidR="00E308B2" w14:paraId="62EB64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D70CD"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D478F" w14:textId="77777777" w:rsidR="00E308B2" w:rsidRDefault="00E308B2" w:rsidP="00AC5BAF">
            <w:pPr>
              <w:pStyle w:val="TAL"/>
            </w:pPr>
            <w:r>
              <w:t>Hallenstal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EFFAF" w14:textId="77777777" w:rsidR="00E308B2" w:rsidRDefault="00E308B2" w:rsidP="00AC5BAF">
            <w:pPr>
              <w:pStyle w:val="TAL"/>
            </w:pPr>
            <w:r>
              <w:t>Magnus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3A208" w14:textId="77777777" w:rsidR="00E308B2" w:rsidRDefault="00E308B2" w:rsidP="00AC5BAF">
            <w:pPr>
              <w:pStyle w:val="TAL"/>
            </w:pPr>
            <w:r>
              <w:t>Ericsson India Private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BF55B"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085D8" w14:textId="77777777" w:rsidR="00E308B2" w:rsidRDefault="00E308B2" w:rsidP="00AC5BAF">
            <w:pPr>
              <w:pStyle w:val="TAL"/>
            </w:pPr>
            <w:r>
              <w:t>3GPPMEMBER</w:t>
            </w:r>
          </w:p>
        </w:tc>
      </w:tr>
      <w:tr w:rsidR="00E308B2" w14:paraId="0B52D76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C0CD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69695" w14:textId="77777777" w:rsidR="00E308B2" w:rsidRDefault="00E308B2" w:rsidP="00AC5BAF">
            <w:pPr>
              <w:pStyle w:val="TAL"/>
            </w:pPr>
            <w:r>
              <w:t>Hawbaker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BCEBC" w14:textId="77777777" w:rsidR="00E308B2" w:rsidRDefault="00E308B2" w:rsidP="00AC5BAF">
            <w:pPr>
              <w:pStyle w:val="TAL"/>
            </w:pPr>
            <w:r>
              <w:t>Tyler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6DEC3" w14:textId="77777777" w:rsidR="00E308B2" w:rsidRDefault="00E308B2" w:rsidP="00AC5BAF">
            <w:pPr>
              <w:pStyle w:val="TAL"/>
            </w:pPr>
            <w:r>
              <w:t>OTD_US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C97DC"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AB586" w14:textId="77777777" w:rsidR="00E308B2" w:rsidRDefault="00E308B2" w:rsidP="00AC5BAF">
            <w:pPr>
              <w:pStyle w:val="TAL"/>
            </w:pPr>
            <w:r>
              <w:t>3GPPMEMBER</w:t>
            </w:r>
          </w:p>
        </w:tc>
      </w:tr>
      <w:tr w:rsidR="00E308B2" w14:paraId="565709C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D8E44"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77B00" w14:textId="77777777" w:rsidR="00E308B2" w:rsidRDefault="00E308B2" w:rsidP="00AC5BAF">
            <w:pPr>
              <w:pStyle w:val="TAL"/>
            </w:pPr>
            <w:r>
              <w:t>Hédé</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6A6F6" w14:textId="77777777" w:rsidR="00E308B2" w:rsidRDefault="00E308B2" w:rsidP="00AC5BAF">
            <w:pPr>
              <w:pStyle w:val="TAL"/>
            </w:pPr>
            <w:r>
              <w:t>Patrice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FFDDE" w14:textId="77777777" w:rsidR="00E308B2" w:rsidRDefault="00E308B2" w:rsidP="00AC5BAF">
            <w:pPr>
              <w:pStyle w:val="TAL"/>
            </w:pPr>
            <w: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AE09A"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73B34" w14:textId="77777777" w:rsidR="00E308B2" w:rsidRDefault="00E308B2" w:rsidP="00AC5BAF">
            <w:pPr>
              <w:pStyle w:val="TAL"/>
            </w:pPr>
            <w:r>
              <w:t>3GPPMEMBER</w:t>
            </w:r>
          </w:p>
        </w:tc>
      </w:tr>
      <w:tr w:rsidR="00E308B2" w14:paraId="22D2FA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E6FC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4163D" w14:textId="77777777" w:rsidR="00E308B2" w:rsidRDefault="00E308B2" w:rsidP="00AC5BAF">
            <w:pPr>
              <w:pStyle w:val="TAL"/>
            </w:pPr>
            <w:r>
              <w:t>Hedman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60B48" w14:textId="77777777" w:rsidR="00E308B2" w:rsidRDefault="00E308B2" w:rsidP="00AC5BAF">
            <w:pPr>
              <w:pStyle w:val="TAL"/>
            </w:pPr>
            <w: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BC35E" w14:textId="77777777" w:rsidR="00E308B2" w:rsidRDefault="00E308B2" w:rsidP="00AC5BAF">
            <w:pPr>
              <w:pStyle w:val="TAL"/>
            </w:pPr>
            <w:r>
              <w:t>Ericsson Telecomunicazioni SpA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2AA72"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17ADC" w14:textId="77777777" w:rsidR="00E308B2" w:rsidRDefault="00E308B2" w:rsidP="00AC5BAF">
            <w:pPr>
              <w:pStyle w:val="TAL"/>
            </w:pPr>
            <w:r>
              <w:t>3GPPMEMBER</w:t>
            </w:r>
          </w:p>
        </w:tc>
      </w:tr>
      <w:tr w:rsidR="00E308B2" w14:paraId="30621F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4694A" w14:textId="77777777" w:rsidR="00E308B2" w:rsidRDefault="00E308B2" w:rsidP="00AC5BAF">
            <w:pPr>
              <w:pStyle w:val="TAL"/>
            </w:pPr>
            <w: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806A8" w14:textId="77777777" w:rsidR="00E308B2" w:rsidRDefault="00E308B2" w:rsidP="00AC5BAF">
            <w:pPr>
              <w:pStyle w:val="TAL"/>
            </w:pPr>
            <w:r>
              <w:t>HIRAMA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465DF" w14:textId="77777777" w:rsidR="00E308B2" w:rsidRDefault="00E308B2" w:rsidP="00AC5BAF">
            <w:pPr>
              <w:pStyle w:val="TAL"/>
            </w:pPr>
            <w:r>
              <w:t>Kosuke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50C2E" w14:textId="77777777" w:rsidR="00E308B2" w:rsidRDefault="00E308B2" w:rsidP="00AC5BAF">
            <w:pPr>
              <w:pStyle w:val="TAL"/>
            </w:pPr>
            <w: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11768"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BAA54" w14:textId="77777777" w:rsidR="00E308B2" w:rsidRDefault="00E308B2" w:rsidP="00AC5BAF">
            <w:pPr>
              <w:pStyle w:val="TAL"/>
            </w:pPr>
            <w:r>
              <w:t>3GPPMEMBER</w:t>
            </w:r>
          </w:p>
        </w:tc>
      </w:tr>
      <w:tr w:rsidR="00E308B2" w14:paraId="3EA1F8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2BFD7"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66150" w14:textId="77777777" w:rsidR="00E308B2" w:rsidRDefault="00E308B2" w:rsidP="00AC5BAF">
            <w:pPr>
              <w:pStyle w:val="TAL"/>
            </w:pPr>
            <w:r>
              <w:t>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01B77" w14:textId="77777777" w:rsidR="00E308B2" w:rsidRDefault="00E308B2" w:rsidP="00AC5BAF">
            <w:pPr>
              <w:pStyle w:val="TAL"/>
            </w:pPr>
            <w:r>
              <w:t>James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AA988" w14:textId="77777777" w:rsidR="00E308B2" w:rsidRDefault="00E308B2" w:rsidP="00AC5BAF">
            <w:pPr>
              <w:pStyle w:val="TAL"/>
            </w:pPr>
            <w:r>
              <w:t>AT&amp;T Services,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67F47"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D9B77" w14:textId="77777777" w:rsidR="00E308B2" w:rsidRDefault="00E308B2" w:rsidP="00AC5BAF">
            <w:pPr>
              <w:pStyle w:val="TAL"/>
            </w:pPr>
            <w:r>
              <w:t>3GPPMEMBER</w:t>
            </w:r>
          </w:p>
        </w:tc>
      </w:tr>
      <w:tr w:rsidR="00E308B2" w14:paraId="680CC98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533E9"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54D35" w14:textId="77777777" w:rsidR="00E308B2" w:rsidRDefault="00E308B2" w:rsidP="00AC5BAF">
            <w:pPr>
              <w:pStyle w:val="TAL"/>
            </w:pPr>
            <w:r>
              <w:t>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FC2BE" w14:textId="77777777" w:rsidR="00E308B2" w:rsidRDefault="00E308B2" w:rsidP="00AC5BAF">
            <w:pPr>
              <w:pStyle w:val="TAL"/>
            </w:pPr>
            <w: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EE0B7" w14:textId="77777777" w:rsidR="00E308B2" w:rsidRDefault="00E308B2" w:rsidP="00AC5BAF">
            <w:pPr>
              <w:pStyle w:val="TAL"/>
            </w:pPr>
            <w:r>
              <w:t>VIVO TECH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FC9AF"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92C7F" w14:textId="77777777" w:rsidR="00E308B2" w:rsidRDefault="00E308B2" w:rsidP="00AC5BAF">
            <w:pPr>
              <w:pStyle w:val="TAL"/>
            </w:pPr>
            <w:r>
              <w:t>3GPPMEMBER</w:t>
            </w:r>
          </w:p>
        </w:tc>
      </w:tr>
      <w:tr w:rsidR="00E308B2" w14:paraId="5A1371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BD4CC"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F7C02" w14:textId="77777777" w:rsidR="00E308B2" w:rsidRDefault="00E308B2" w:rsidP="00AC5BAF">
            <w:pPr>
              <w:pStyle w:val="TAL"/>
            </w:pPr>
            <w:r>
              <w:t>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55A21" w14:textId="77777777" w:rsidR="00E308B2" w:rsidRDefault="00E308B2" w:rsidP="00AC5BAF">
            <w:pPr>
              <w:pStyle w:val="TAL"/>
            </w:pPr>
            <w:r>
              <w:t>Yushuang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F7223" w14:textId="77777777" w:rsidR="00E308B2" w:rsidRDefault="00E308B2" w:rsidP="00AC5BAF">
            <w:pPr>
              <w:pStyle w:val="TAL"/>
            </w:pPr>
            <w:r>
              <w:t>China Mobile E-Commerce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A93DD"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75563" w14:textId="77777777" w:rsidR="00E308B2" w:rsidRDefault="00E308B2" w:rsidP="00AC5BAF">
            <w:pPr>
              <w:pStyle w:val="TAL"/>
            </w:pPr>
            <w:r>
              <w:t>3GPPMEMBER</w:t>
            </w:r>
          </w:p>
        </w:tc>
      </w:tr>
      <w:tr w:rsidR="00E308B2" w14:paraId="58B84C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7173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26854" w14:textId="77777777" w:rsidR="00E308B2" w:rsidRDefault="00E308B2" w:rsidP="00AC5BAF">
            <w:pPr>
              <w:pStyle w:val="TAL"/>
            </w:pPr>
            <w:r>
              <w:t>HUANG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94610" w14:textId="77777777" w:rsidR="00E308B2" w:rsidRDefault="00E308B2" w:rsidP="00AC5BAF">
            <w:pPr>
              <w:pStyle w:val="TAL"/>
            </w:pPr>
            <w:r>
              <w:t>FENGHE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1D510" w14:textId="77777777" w:rsidR="00E308B2" w:rsidRDefault="00E308B2" w:rsidP="00AC5BAF">
            <w:pPr>
              <w:pStyle w:val="TAL"/>
            </w:pPr>
            <w:r>
              <w:t>ZTE Korea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7AD64"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3A25A" w14:textId="77777777" w:rsidR="00E308B2" w:rsidRDefault="00E308B2" w:rsidP="00AC5BAF">
            <w:pPr>
              <w:pStyle w:val="TAL"/>
            </w:pPr>
            <w:r>
              <w:t>3GPPMEMBER</w:t>
            </w:r>
          </w:p>
        </w:tc>
      </w:tr>
      <w:tr w:rsidR="00E308B2" w14:paraId="405376C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81955"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0ACC5" w14:textId="77777777" w:rsidR="00E308B2" w:rsidRDefault="00E308B2" w:rsidP="00AC5BAF">
            <w:pPr>
              <w:pStyle w:val="TAL"/>
            </w:pPr>
            <w:r>
              <w:t>Ianev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0C1B5" w14:textId="77777777" w:rsidR="00E308B2" w:rsidRDefault="00E308B2" w:rsidP="00AC5BAF">
            <w:pPr>
              <w:pStyle w:val="TAL"/>
            </w:pPr>
            <w:r>
              <w:t>Iskren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402CF" w14:textId="77777777" w:rsidR="00E308B2" w:rsidRDefault="00E308B2" w:rsidP="00AC5BAF">
            <w:pPr>
              <w:pStyle w:val="TAL"/>
            </w:pPr>
            <w:r>
              <w:t>NEC Europe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CB908"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34F3C" w14:textId="77777777" w:rsidR="00E308B2" w:rsidRDefault="00E308B2" w:rsidP="00AC5BAF">
            <w:pPr>
              <w:pStyle w:val="TAL"/>
            </w:pPr>
            <w:r>
              <w:t>3GPPMEMBER</w:t>
            </w:r>
          </w:p>
        </w:tc>
      </w:tr>
      <w:tr w:rsidR="00E308B2" w14:paraId="2525296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0A328"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020D3" w14:textId="77777777" w:rsidR="00E308B2" w:rsidRDefault="00E308B2" w:rsidP="00AC5BAF">
            <w:pPr>
              <w:pStyle w:val="TAL"/>
            </w:pPr>
            <w:r>
              <w:t>Itahara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8430D" w14:textId="77777777" w:rsidR="00E308B2" w:rsidRDefault="00E308B2" w:rsidP="00AC5BAF">
            <w:pPr>
              <w:pStyle w:val="TAL"/>
            </w:pPr>
            <w:r>
              <w:t>Sohei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12210" w14:textId="77777777" w:rsidR="00E308B2" w:rsidRDefault="00E308B2" w:rsidP="00AC5BAF">
            <w:pPr>
              <w:pStyle w:val="TAL"/>
            </w:pPr>
            <w:r>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49F91"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A8320" w14:textId="77777777" w:rsidR="00E308B2" w:rsidRDefault="00E308B2" w:rsidP="00AC5BAF">
            <w:pPr>
              <w:pStyle w:val="TAL"/>
            </w:pPr>
            <w:r>
              <w:t>3GPPMEMBER</w:t>
            </w:r>
          </w:p>
        </w:tc>
      </w:tr>
      <w:tr w:rsidR="00E308B2" w14:paraId="349949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353C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0D115" w14:textId="77777777" w:rsidR="00E308B2" w:rsidRDefault="00E308B2" w:rsidP="00AC5BAF">
            <w:pPr>
              <w:pStyle w:val="TAL"/>
            </w:pPr>
            <w:r>
              <w:t>Jain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1CE6C" w14:textId="77777777" w:rsidR="00E308B2" w:rsidRDefault="00E308B2" w:rsidP="00AC5BAF">
            <w:pPr>
              <w:pStyle w:val="TAL"/>
            </w:pPr>
            <w:r>
              <w:t>Puneet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8DD20" w14:textId="77777777" w:rsidR="00E308B2" w:rsidRDefault="00E308B2" w:rsidP="00AC5BAF">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7F0F1"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2F8A3" w14:textId="77777777" w:rsidR="00E308B2" w:rsidRDefault="00E308B2" w:rsidP="00AC5BAF">
            <w:pPr>
              <w:pStyle w:val="TAL"/>
            </w:pPr>
            <w:r>
              <w:t>3GPPMEMBER</w:t>
            </w:r>
          </w:p>
        </w:tc>
      </w:tr>
      <w:tr w:rsidR="00E308B2" w14:paraId="3366C8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D329D"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BA207" w14:textId="77777777" w:rsidR="00E308B2" w:rsidRDefault="00E308B2" w:rsidP="00AC5BAF">
            <w:pPr>
              <w:pStyle w:val="TAL"/>
            </w:pPr>
            <w:r>
              <w:t>Jaksa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3BD17" w14:textId="77777777" w:rsidR="00E308B2" w:rsidRDefault="00E308B2" w:rsidP="00AC5BAF">
            <w:pPr>
              <w:pStyle w:val="TAL"/>
            </w:pPr>
            <w:r>
              <w:t>Robert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9C6F7" w14:textId="77777777" w:rsidR="00E308B2" w:rsidRDefault="00E308B2" w:rsidP="00AC5BAF">
            <w:pPr>
              <w:pStyle w:val="TAL"/>
            </w:pPr>
            <w:r>
              <w:t>Comcast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2C0A1"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4C497" w14:textId="77777777" w:rsidR="00E308B2" w:rsidRDefault="00E308B2" w:rsidP="00AC5BAF">
            <w:pPr>
              <w:pStyle w:val="TAL"/>
            </w:pPr>
            <w:r>
              <w:t>3GPPMEMBER</w:t>
            </w:r>
          </w:p>
        </w:tc>
      </w:tr>
      <w:tr w:rsidR="00E308B2" w14:paraId="77B6DDE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587ED"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C4AE3" w14:textId="77777777" w:rsidR="00E308B2" w:rsidRDefault="00E308B2" w:rsidP="00AC5BAF">
            <w:pPr>
              <w:pStyle w:val="TAL"/>
            </w:pPr>
            <w:r>
              <w:t>JIA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1E4B8" w14:textId="77777777" w:rsidR="00E308B2" w:rsidRDefault="00E308B2" w:rsidP="00AC5BAF">
            <w:pPr>
              <w:pStyle w:val="TAL"/>
            </w:pPr>
            <w:r>
              <w:t>XIAOQIAN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0433B" w14:textId="77777777" w:rsidR="00E308B2" w:rsidRDefault="00E308B2" w:rsidP="00AC5BAF">
            <w:pPr>
              <w:pStyle w:val="TAL"/>
            </w:pPr>
            <w:r>
              <w:t>China Telecom Corporation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006DA"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3998F" w14:textId="77777777" w:rsidR="00E308B2" w:rsidRDefault="00E308B2" w:rsidP="00AC5BAF">
            <w:pPr>
              <w:pStyle w:val="TAL"/>
            </w:pPr>
            <w:r>
              <w:t>3GPPMEMBER</w:t>
            </w:r>
          </w:p>
        </w:tc>
      </w:tr>
      <w:tr w:rsidR="00E308B2" w14:paraId="076404B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C211E"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F3DE8" w14:textId="77777777" w:rsidR="00E308B2" w:rsidRDefault="00E308B2" w:rsidP="00AC5BAF">
            <w:pPr>
              <w:pStyle w:val="TAL"/>
            </w:pPr>
            <w:r>
              <w:t>Jian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6EE76" w14:textId="77777777" w:rsidR="00E308B2" w:rsidRDefault="00E308B2" w:rsidP="00AC5BAF">
            <w:pPr>
              <w:pStyle w:val="TAL"/>
            </w:pPr>
            <w:r>
              <w:t>Mengzhen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6DE0A" w14:textId="77777777" w:rsidR="00E308B2" w:rsidRDefault="00E308B2" w:rsidP="00AC5BAF">
            <w:pPr>
              <w:pStyle w:val="TAL"/>
            </w:pPr>
            <w:r>
              <w:t>Chinatelecom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0EFD1"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CD1A8" w14:textId="77777777" w:rsidR="00E308B2" w:rsidRDefault="00E308B2" w:rsidP="00AC5BAF">
            <w:pPr>
              <w:pStyle w:val="TAL"/>
            </w:pPr>
            <w:r>
              <w:t>3GPPMEMBER</w:t>
            </w:r>
          </w:p>
        </w:tc>
      </w:tr>
      <w:tr w:rsidR="00E308B2" w14:paraId="6CABFB6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64696"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EBB5D" w14:textId="77777777" w:rsidR="00E308B2" w:rsidRDefault="00E308B2" w:rsidP="00AC5BAF">
            <w:pPr>
              <w:pStyle w:val="TAL"/>
            </w:pPr>
            <w:r>
              <w:t>Jiang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6B493" w14:textId="77777777" w:rsidR="00E308B2" w:rsidRDefault="00E308B2" w:rsidP="00AC5BAF">
            <w:pPr>
              <w:pStyle w:val="TAL"/>
            </w:pPr>
            <w:r>
              <w:t>Tianji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A6AC9" w14:textId="77777777" w:rsidR="00E308B2" w:rsidRDefault="00E308B2" w:rsidP="00AC5BAF">
            <w:pPr>
              <w:pStyle w:val="TAL"/>
            </w:pPr>
            <w: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F4C68"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2EBC7" w14:textId="77777777" w:rsidR="00E308B2" w:rsidRDefault="00E308B2" w:rsidP="00AC5BAF">
            <w:pPr>
              <w:pStyle w:val="TAL"/>
            </w:pPr>
            <w:r>
              <w:t>3GPPMEMBER</w:t>
            </w:r>
          </w:p>
        </w:tc>
      </w:tr>
      <w:tr w:rsidR="00E308B2" w14:paraId="39E725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8442F"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C8788" w14:textId="77777777" w:rsidR="00E308B2" w:rsidRDefault="00E308B2" w:rsidP="00AC5BAF">
            <w:pPr>
              <w:pStyle w:val="TAL"/>
            </w:pPr>
            <w:r>
              <w:t>Jiang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838AE" w14:textId="77777777" w:rsidR="00E308B2" w:rsidRDefault="00E308B2" w:rsidP="00AC5BAF">
            <w:pPr>
              <w:pStyle w:val="TAL"/>
            </w:pPr>
            <w:r>
              <w:t>Yi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367F7" w14:textId="77777777" w:rsidR="00E308B2" w:rsidRDefault="00E308B2" w:rsidP="00AC5BAF">
            <w:pPr>
              <w:pStyle w:val="TAL"/>
            </w:pPr>
            <w:r>
              <w:t>China Mobile (Hangzhou) Inf.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85935"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2FDFF" w14:textId="77777777" w:rsidR="00E308B2" w:rsidRDefault="00E308B2" w:rsidP="00AC5BAF">
            <w:pPr>
              <w:pStyle w:val="TAL"/>
            </w:pPr>
            <w:r>
              <w:t>3GPPMEMBER</w:t>
            </w:r>
          </w:p>
        </w:tc>
      </w:tr>
      <w:tr w:rsidR="00E308B2" w14:paraId="6BF8346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C438A"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7EFAE" w14:textId="77777777" w:rsidR="00E308B2" w:rsidRDefault="00E308B2" w:rsidP="00AC5BAF">
            <w:pPr>
              <w:pStyle w:val="TAL"/>
            </w:pPr>
            <w:r>
              <w:t>Jin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2CB71" w14:textId="77777777" w:rsidR="00E308B2" w:rsidRDefault="00E308B2" w:rsidP="00AC5BAF">
            <w:pPr>
              <w:pStyle w:val="TAL"/>
            </w:pPr>
            <w:r>
              <w:t>Suyeon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370BC" w14:textId="77777777" w:rsidR="00E308B2" w:rsidRDefault="00E308B2" w:rsidP="00AC5BAF">
            <w:pPr>
              <w:pStyle w:val="TAL"/>
            </w:pPr>
            <w:r>
              <w:t>Ewha Womans University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8CF77"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BC2AC" w14:textId="77777777" w:rsidR="00E308B2" w:rsidRDefault="00E308B2" w:rsidP="00AC5BAF">
            <w:pPr>
              <w:pStyle w:val="TAL"/>
            </w:pPr>
            <w:r>
              <w:t>3GPPGUEST</w:t>
            </w:r>
          </w:p>
        </w:tc>
      </w:tr>
      <w:tr w:rsidR="00E308B2" w14:paraId="5A9E2AB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F06D2"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57124" w14:textId="77777777" w:rsidR="00E308B2" w:rsidRDefault="00E308B2" w:rsidP="00AC5BAF">
            <w:pPr>
              <w:pStyle w:val="TAL"/>
            </w:pPr>
            <w:r>
              <w:t>Kaippallimalil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25D86" w14:textId="77777777" w:rsidR="00E308B2" w:rsidRDefault="00E308B2" w:rsidP="00AC5BAF">
            <w:pPr>
              <w:pStyle w:val="TAL"/>
            </w:pPr>
            <w:r>
              <w:t>John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AC9CD" w14:textId="77777777" w:rsidR="00E308B2" w:rsidRDefault="00E308B2" w:rsidP="00AC5BAF">
            <w:pPr>
              <w:pStyle w:val="TAL"/>
            </w:pPr>
            <w:r>
              <w:t>Futurewei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C9B6E"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3C29F" w14:textId="77777777" w:rsidR="00E308B2" w:rsidRDefault="00E308B2" w:rsidP="00AC5BAF">
            <w:pPr>
              <w:pStyle w:val="TAL"/>
            </w:pPr>
            <w:r>
              <w:t>3GPPMEMBER</w:t>
            </w:r>
          </w:p>
        </w:tc>
      </w:tr>
      <w:tr w:rsidR="00E308B2" w14:paraId="575040D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ACB31"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1B632" w14:textId="77777777" w:rsidR="00E308B2" w:rsidRDefault="00E308B2" w:rsidP="00AC5BAF">
            <w:pPr>
              <w:pStyle w:val="TAL"/>
            </w:pPr>
            <w:r>
              <w:t>Kamran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77A21" w14:textId="77777777" w:rsidR="00E308B2" w:rsidRDefault="00E308B2" w:rsidP="00AC5BAF">
            <w:pPr>
              <w:pStyle w:val="TAL"/>
            </w:pPr>
            <w:r>
              <w:t>Rashmi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4FA64" w14:textId="77777777" w:rsidR="00E308B2" w:rsidRDefault="00E308B2" w:rsidP="00AC5BAF">
            <w:pPr>
              <w:pStyle w:val="TAL"/>
            </w:pPr>
            <w:r>
              <w:t>IIT Bombay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67CDC"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0D60B" w14:textId="77777777" w:rsidR="00E308B2" w:rsidRDefault="00E308B2" w:rsidP="00AC5BAF">
            <w:pPr>
              <w:pStyle w:val="TAL"/>
            </w:pPr>
            <w:r>
              <w:t>3GPPMEMBER</w:t>
            </w:r>
          </w:p>
        </w:tc>
      </w:tr>
      <w:tr w:rsidR="00E308B2" w14:paraId="32130EA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4073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6A386" w14:textId="77777777" w:rsidR="00E308B2" w:rsidRDefault="00E308B2" w:rsidP="00AC5BAF">
            <w:pPr>
              <w:pStyle w:val="TAL"/>
            </w:pPr>
            <w:r>
              <w:t>Kang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C28E4" w14:textId="77777777" w:rsidR="00E308B2" w:rsidRDefault="00E308B2" w:rsidP="00AC5BAF">
            <w:pPr>
              <w:pStyle w:val="TAL"/>
            </w:pPr>
            <w:r>
              <w:t>Seok kyu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98B2A"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CD061"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2F879" w14:textId="77777777" w:rsidR="00E308B2" w:rsidRDefault="00E308B2" w:rsidP="00AC5BAF">
            <w:pPr>
              <w:pStyle w:val="TAL"/>
            </w:pPr>
            <w:r>
              <w:t>3GPPORG_REP</w:t>
            </w:r>
          </w:p>
        </w:tc>
      </w:tr>
      <w:tr w:rsidR="00E308B2" w14:paraId="2F63257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4F3B5"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62997" w14:textId="77777777" w:rsidR="00E308B2" w:rsidRDefault="00E308B2" w:rsidP="00AC5BAF">
            <w:pPr>
              <w:pStyle w:val="TAL"/>
            </w:pPr>
            <w:r>
              <w:t>Kang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66098" w14:textId="77777777" w:rsidR="00E308B2" w:rsidRDefault="00E308B2" w:rsidP="00AC5BAF">
            <w:pPr>
              <w:pStyle w:val="TAL"/>
            </w:pPr>
            <w:r>
              <w:t>Yanchao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47FC8" w14:textId="77777777" w:rsidR="00E308B2" w:rsidRDefault="00E308B2" w:rsidP="00AC5BAF">
            <w:pPr>
              <w:pStyle w:val="TAL"/>
            </w:pPr>
            <w:r>
              <w:t>Tomorrow's Creation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71051"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9EC83" w14:textId="77777777" w:rsidR="00E308B2" w:rsidRDefault="00E308B2" w:rsidP="00AC5BAF">
            <w:pPr>
              <w:pStyle w:val="TAL"/>
            </w:pPr>
            <w:r>
              <w:t>3GPPMEMBER</w:t>
            </w:r>
          </w:p>
        </w:tc>
      </w:tr>
      <w:tr w:rsidR="00E308B2" w14:paraId="51824D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067AD"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6027B" w14:textId="77777777" w:rsidR="00E308B2" w:rsidRDefault="00E308B2" w:rsidP="00AC5BAF">
            <w:pPr>
              <w:pStyle w:val="TAL"/>
            </w:pPr>
            <w:r>
              <w:t>Karampatsis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A1017" w14:textId="77777777" w:rsidR="00E308B2" w:rsidRDefault="00E308B2" w:rsidP="00AC5BAF">
            <w:pPr>
              <w:pStyle w:val="TAL"/>
            </w:pPr>
            <w:r>
              <w:t>Dimitrios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7E8F1" w14:textId="77777777" w:rsidR="00E308B2" w:rsidRDefault="00E308B2" w:rsidP="00AC5BAF">
            <w:pPr>
              <w:pStyle w:val="TAL"/>
            </w:pPr>
            <w:r>
              <w:t>Lenovo Future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0544B"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EAD11" w14:textId="77777777" w:rsidR="00E308B2" w:rsidRDefault="00E308B2" w:rsidP="00AC5BAF">
            <w:pPr>
              <w:pStyle w:val="TAL"/>
            </w:pPr>
            <w:r>
              <w:t>3GPPMEMBER</w:t>
            </w:r>
          </w:p>
        </w:tc>
      </w:tr>
      <w:tr w:rsidR="00E308B2" w14:paraId="042BCD0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8D50F"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26370" w14:textId="77777777" w:rsidR="00E308B2" w:rsidRDefault="00E308B2" w:rsidP="00AC5BAF">
            <w:pPr>
              <w:pStyle w:val="TAL"/>
            </w:pPr>
            <w:r>
              <w:t>Kaushik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D8200" w14:textId="77777777" w:rsidR="00E308B2" w:rsidRDefault="00E308B2" w:rsidP="00AC5BAF">
            <w:pPr>
              <w:pStyle w:val="TAL"/>
            </w:pPr>
            <w:r>
              <w:t>Ashutosh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10A52" w14:textId="77777777" w:rsidR="00E308B2" w:rsidRDefault="00E308B2" w:rsidP="00AC5BAF">
            <w:pPr>
              <w:pStyle w:val="TAL"/>
            </w:pPr>
            <w: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5E135"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D5392" w14:textId="77777777" w:rsidR="00E308B2" w:rsidRDefault="00E308B2" w:rsidP="00AC5BAF">
            <w:pPr>
              <w:pStyle w:val="TAL"/>
            </w:pPr>
            <w:r>
              <w:t>3GPPMEMBER</w:t>
            </w:r>
          </w:p>
        </w:tc>
      </w:tr>
      <w:tr w:rsidR="00E308B2" w14:paraId="32B85B5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62A5D"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405EE" w14:textId="77777777" w:rsidR="00E308B2" w:rsidRDefault="00E308B2" w:rsidP="00AC5BAF">
            <w:pPr>
              <w:pStyle w:val="TAL"/>
            </w:pPr>
            <w:r>
              <w:t>Kawashima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454A0" w14:textId="77777777" w:rsidR="00E308B2" w:rsidRDefault="00E308B2" w:rsidP="00AC5BAF">
            <w:pPr>
              <w:pStyle w:val="TAL"/>
            </w:pPr>
            <w:r>
              <w:t>Shunsuke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F5DCF" w14:textId="77777777" w:rsidR="00E308B2" w:rsidRDefault="00E308B2" w:rsidP="00AC5BAF">
            <w:pPr>
              <w:pStyle w:val="TAL"/>
            </w:pPr>
            <w:r>
              <w:t>SoftBank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EA650"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F3C48" w14:textId="77777777" w:rsidR="00E308B2" w:rsidRDefault="00E308B2" w:rsidP="00AC5BAF">
            <w:pPr>
              <w:pStyle w:val="TAL"/>
            </w:pPr>
            <w:r>
              <w:t>3GPPMEMBER</w:t>
            </w:r>
          </w:p>
        </w:tc>
      </w:tr>
      <w:tr w:rsidR="00E308B2" w14:paraId="57405F4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3FF00"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A9543" w14:textId="77777777" w:rsidR="00E308B2" w:rsidRDefault="00E308B2" w:rsidP="00AC5BAF">
            <w:pPr>
              <w:pStyle w:val="TAL"/>
            </w:pPr>
            <w:r>
              <w:t>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D2B9F" w14:textId="77777777" w:rsidR="00E308B2" w:rsidRDefault="00E308B2" w:rsidP="00AC5BAF">
            <w:pPr>
              <w:pStyle w:val="TAL"/>
            </w:pPr>
            <w:r>
              <w:t>xiaowan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F2509" w14:textId="77777777" w:rsidR="00E308B2" w:rsidRDefault="00E308B2" w:rsidP="00AC5BAF">
            <w:pPr>
              <w:pStyle w:val="TAL"/>
            </w:pPr>
            <w:r>
              <w:t>vivo Mobile Communication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CC5E7"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0FDAB" w14:textId="77777777" w:rsidR="00E308B2" w:rsidRDefault="00E308B2" w:rsidP="00AC5BAF">
            <w:pPr>
              <w:pStyle w:val="TAL"/>
            </w:pPr>
            <w:r>
              <w:t>3GPPMEMBER</w:t>
            </w:r>
          </w:p>
        </w:tc>
      </w:tr>
      <w:tr w:rsidR="00E308B2" w14:paraId="63C21C5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46F60"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19961" w14:textId="77777777" w:rsidR="00E308B2" w:rsidRDefault="00E308B2" w:rsidP="00AC5BAF">
            <w:pPr>
              <w:pStyle w:val="TAL"/>
            </w:pPr>
            <w:r>
              <w:t>Kheirkhah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60078" w14:textId="77777777" w:rsidR="00E308B2" w:rsidRDefault="00E308B2" w:rsidP="00AC5BAF">
            <w:pPr>
              <w:pStyle w:val="TAL"/>
            </w:pPr>
            <w:r>
              <w:t>Morteza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CDA73" w14:textId="77777777" w:rsidR="00E308B2" w:rsidRDefault="00E308B2" w:rsidP="00AC5BAF">
            <w:pPr>
              <w:pStyle w:val="TAL"/>
            </w:pPr>
            <w:r>
              <w: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56C55"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9CAB3" w14:textId="77777777" w:rsidR="00E308B2" w:rsidRDefault="00E308B2" w:rsidP="00AC5BAF">
            <w:pPr>
              <w:pStyle w:val="TAL"/>
            </w:pPr>
            <w:r>
              <w:t>3GPPMEMBER</w:t>
            </w:r>
          </w:p>
        </w:tc>
      </w:tr>
      <w:tr w:rsidR="00E308B2" w14:paraId="2F777DC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6950B"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0937F" w14:textId="77777777" w:rsidR="00E308B2" w:rsidRDefault="00E308B2" w:rsidP="00AC5BAF">
            <w:pPr>
              <w:pStyle w:val="TAL"/>
            </w:pPr>
            <w:r>
              <w:t>Kiani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75A6F" w14:textId="77777777" w:rsidR="00E308B2" w:rsidRDefault="00E308B2" w:rsidP="00AC5BAF">
            <w:pPr>
              <w:pStyle w:val="TAL"/>
            </w:pPr>
            <w:r>
              <w:t>Abbas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5325B" w14:textId="77777777" w:rsidR="00E308B2" w:rsidRDefault="00E308B2" w:rsidP="00AC5BAF">
            <w:pPr>
              <w:pStyle w:val="TAL"/>
            </w:pPr>
            <w:r>
              <w:t>Futurewei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9CBB1"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7F7BA" w14:textId="77777777" w:rsidR="00E308B2" w:rsidRDefault="00E308B2" w:rsidP="00AC5BAF">
            <w:pPr>
              <w:pStyle w:val="TAL"/>
            </w:pPr>
            <w:r>
              <w:t>3GPPMEMBER</w:t>
            </w:r>
          </w:p>
        </w:tc>
      </w:tr>
      <w:tr w:rsidR="00E308B2" w14:paraId="47D090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101A7"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92CA7" w14:textId="77777777" w:rsidR="00E308B2" w:rsidRDefault="00E308B2" w:rsidP="00AC5BAF">
            <w:pPr>
              <w:pStyle w:val="TAL"/>
            </w:pPr>
            <w: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2B300" w14:textId="77777777" w:rsidR="00E308B2" w:rsidRDefault="00E308B2" w:rsidP="00AC5BAF">
            <w:pPr>
              <w:pStyle w:val="TAL"/>
            </w:pPr>
            <w:r>
              <w:t>Changki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9C08B"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C8185"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189CF" w14:textId="77777777" w:rsidR="00E308B2" w:rsidRDefault="00E308B2" w:rsidP="00AC5BAF">
            <w:pPr>
              <w:pStyle w:val="TAL"/>
            </w:pPr>
            <w:r>
              <w:t>3GPPMEMBER</w:t>
            </w:r>
          </w:p>
        </w:tc>
      </w:tr>
      <w:tr w:rsidR="00E308B2" w14:paraId="743A5EC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0C73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65B5E" w14:textId="77777777" w:rsidR="00E308B2" w:rsidRDefault="00E308B2" w:rsidP="00AC5BAF">
            <w:pPr>
              <w:pStyle w:val="TAL"/>
            </w:pPr>
            <w: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C2AAD" w14:textId="77777777" w:rsidR="00E308B2" w:rsidRDefault="00E308B2" w:rsidP="00AC5BAF">
            <w:pPr>
              <w:pStyle w:val="TAL"/>
            </w:pPr>
            <w:r>
              <w:t>Dongjoo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DD655" w14:textId="77777777" w:rsidR="00E308B2" w:rsidRDefault="00E308B2" w:rsidP="00AC5BAF">
            <w:pPr>
              <w:pStyle w:val="TAL"/>
            </w:pPr>
            <w:r>
              <w:t>Nokia Korea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47085"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D5889" w14:textId="77777777" w:rsidR="00E308B2" w:rsidRDefault="00E308B2" w:rsidP="00AC5BAF">
            <w:pPr>
              <w:pStyle w:val="TAL"/>
            </w:pPr>
            <w:r>
              <w:t>3GPPMEMBER</w:t>
            </w:r>
          </w:p>
        </w:tc>
      </w:tr>
      <w:tr w:rsidR="00E308B2" w14:paraId="7776E74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2F56B"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E1743" w14:textId="77777777" w:rsidR="00E308B2" w:rsidRDefault="00E308B2" w:rsidP="00AC5BAF">
            <w:pPr>
              <w:pStyle w:val="TAL"/>
            </w:pPr>
            <w: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F35E2" w14:textId="77777777" w:rsidR="00E308B2" w:rsidRDefault="00E308B2" w:rsidP="00AC5BAF">
            <w:pPr>
              <w:pStyle w:val="TAL"/>
            </w:pPr>
            <w:r>
              <w:t>DongYeon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3296B" w14:textId="77777777" w:rsidR="00E308B2" w:rsidRDefault="00E308B2" w:rsidP="00AC5BAF">
            <w:pPr>
              <w:pStyle w:val="TAL"/>
            </w:pPr>
            <w:r>
              <w:t>Harman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8D3B3"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E4E18" w14:textId="77777777" w:rsidR="00E308B2" w:rsidRDefault="00E308B2" w:rsidP="00AC5BAF">
            <w:pPr>
              <w:pStyle w:val="TAL"/>
            </w:pPr>
            <w:r>
              <w:t>3GPPMEMBER</w:t>
            </w:r>
          </w:p>
        </w:tc>
      </w:tr>
      <w:tr w:rsidR="00E308B2" w14:paraId="342DB4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37299"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02F52" w14:textId="77777777" w:rsidR="00E308B2" w:rsidRDefault="00E308B2" w:rsidP="00AC5BAF">
            <w:pPr>
              <w:pStyle w:val="TAL"/>
            </w:pPr>
            <w: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45187" w14:textId="77777777" w:rsidR="00E308B2" w:rsidRDefault="00E308B2" w:rsidP="00AC5BAF">
            <w:pPr>
              <w:pStyle w:val="TAL"/>
            </w:pPr>
            <w:r>
              <w:t>Hong Suk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881BB" w14:textId="77777777" w:rsidR="00E308B2" w:rsidRDefault="00E308B2" w:rsidP="00AC5BAF">
            <w:pPr>
              <w:pStyle w:val="TAL"/>
            </w:pPr>
            <w:r>
              <w:t>LG Electronics Deutschland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5CD08"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78D8A" w14:textId="77777777" w:rsidR="00E308B2" w:rsidRDefault="00E308B2" w:rsidP="00AC5BAF">
            <w:pPr>
              <w:pStyle w:val="TAL"/>
            </w:pPr>
            <w:r>
              <w:t>3GPPMEMBER</w:t>
            </w:r>
          </w:p>
        </w:tc>
      </w:tr>
      <w:tr w:rsidR="00E308B2" w14:paraId="3CA3648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69777"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DA56B" w14:textId="77777777" w:rsidR="00E308B2" w:rsidRDefault="00E308B2" w:rsidP="00AC5BAF">
            <w:pPr>
              <w:pStyle w:val="TAL"/>
            </w:pPr>
            <w: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FD702" w14:textId="77777777" w:rsidR="00E308B2" w:rsidRDefault="00E308B2" w:rsidP="00AC5BAF">
            <w:pPr>
              <w:pStyle w:val="TAL"/>
            </w:pPr>
            <w:r>
              <w:t>Hyesung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83919" w14:textId="77777777" w:rsidR="00E308B2" w:rsidRDefault="00E308B2" w:rsidP="00AC5BAF">
            <w:pPr>
              <w:pStyle w:val="TAL"/>
            </w:pPr>
            <w:r>
              <w:t>Samsung Electronics Iberia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357F5"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25714" w14:textId="77777777" w:rsidR="00E308B2" w:rsidRDefault="00E308B2" w:rsidP="00AC5BAF">
            <w:pPr>
              <w:pStyle w:val="TAL"/>
            </w:pPr>
            <w:r>
              <w:t>3GPPMEMBER</w:t>
            </w:r>
          </w:p>
        </w:tc>
      </w:tr>
      <w:tr w:rsidR="00E308B2" w14:paraId="2A186FD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41C61"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19BD1" w14:textId="77777777" w:rsidR="00E308B2" w:rsidRDefault="00E308B2" w:rsidP="00AC5BAF">
            <w:pPr>
              <w:pStyle w:val="TAL"/>
            </w:pPr>
            <w: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36DF5" w14:textId="77777777" w:rsidR="00E308B2" w:rsidRDefault="00E308B2" w:rsidP="00AC5BAF">
            <w:pPr>
              <w:pStyle w:val="TAL"/>
            </w:pPr>
            <w:r>
              <w:t>Hyunsook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DF8FE" w14:textId="77777777" w:rsidR="00E308B2" w:rsidRDefault="00E308B2" w:rsidP="00AC5BAF">
            <w:pPr>
              <w:pStyle w:val="TAL"/>
            </w:pPr>
            <w:r>
              <w:t>LG Electronics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5E976"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A3D24" w14:textId="77777777" w:rsidR="00E308B2" w:rsidRDefault="00E308B2" w:rsidP="00AC5BAF">
            <w:pPr>
              <w:pStyle w:val="TAL"/>
            </w:pPr>
            <w:r>
              <w:t>3GPPMEMBER</w:t>
            </w:r>
          </w:p>
        </w:tc>
      </w:tr>
      <w:tr w:rsidR="00E308B2" w14:paraId="02FFD28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8265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37BCC" w14:textId="77777777" w:rsidR="00E308B2" w:rsidRDefault="00E308B2" w:rsidP="00AC5BAF">
            <w:pPr>
              <w:pStyle w:val="TAL"/>
            </w:pPr>
            <w: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110AF" w14:textId="77777777" w:rsidR="00E308B2" w:rsidRDefault="00E308B2" w:rsidP="00AC5BAF">
            <w:pPr>
              <w:pStyle w:val="TAL"/>
            </w:pPr>
            <w:r>
              <w:t>Jaewoo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9DFAC" w14:textId="77777777" w:rsidR="00E308B2" w:rsidRDefault="00E308B2" w:rsidP="00AC5BAF">
            <w:pPr>
              <w:pStyle w:val="TAL"/>
            </w:pPr>
            <w:r>
              <w:t>LG Electronics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671A6"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2AE91" w14:textId="77777777" w:rsidR="00E308B2" w:rsidRDefault="00E308B2" w:rsidP="00AC5BAF">
            <w:pPr>
              <w:pStyle w:val="TAL"/>
            </w:pPr>
            <w:r>
              <w:t>3GPPMEMBER</w:t>
            </w:r>
          </w:p>
        </w:tc>
      </w:tr>
      <w:tr w:rsidR="00E308B2" w14:paraId="40DA134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C8DCA"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844D1" w14:textId="77777777" w:rsidR="00E308B2" w:rsidRDefault="00E308B2" w:rsidP="00AC5BAF">
            <w:pPr>
              <w:pStyle w:val="TAL"/>
            </w:pPr>
            <w: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4ECE1" w14:textId="77777777" w:rsidR="00E308B2" w:rsidRDefault="00E308B2" w:rsidP="00AC5BAF">
            <w:pPr>
              <w:pStyle w:val="TAL"/>
            </w:pPr>
            <w:r>
              <w:t>Jeong Yun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03D3E"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A54A2"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D8DEA" w14:textId="77777777" w:rsidR="00E308B2" w:rsidRDefault="00E308B2" w:rsidP="00AC5BAF">
            <w:pPr>
              <w:pStyle w:val="TAL"/>
            </w:pPr>
            <w:r>
              <w:t>3GPPMEMBER</w:t>
            </w:r>
          </w:p>
        </w:tc>
      </w:tr>
      <w:tr w:rsidR="00E308B2" w14:paraId="5DDCCD3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2CA17"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F7D6B" w14:textId="77777777" w:rsidR="00E308B2" w:rsidRDefault="00E308B2" w:rsidP="00AC5BAF">
            <w:pPr>
              <w:pStyle w:val="TAL"/>
            </w:pPr>
            <w: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B3A06" w14:textId="77777777" w:rsidR="00E308B2" w:rsidRDefault="00E308B2" w:rsidP="00AC5BAF">
            <w:pPr>
              <w:pStyle w:val="TAL"/>
            </w:pPr>
            <w:r>
              <w:t>Laeyoung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DF54F" w14:textId="77777777" w:rsidR="00E308B2" w:rsidRDefault="00E308B2" w:rsidP="00AC5BAF">
            <w:pPr>
              <w:pStyle w:val="TAL"/>
            </w:pPr>
            <w:r>
              <w:t>LG Electronics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8BE94"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3F64E" w14:textId="77777777" w:rsidR="00E308B2" w:rsidRDefault="00E308B2" w:rsidP="00AC5BAF">
            <w:pPr>
              <w:pStyle w:val="TAL"/>
            </w:pPr>
            <w:r>
              <w:t>3GPPMEMBER</w:t>
            </w:r>
          </w:p>
        </w:tc>
      </w:tr>
      <w:tr w:rsidR="00E308B2" w14:paraId="7CCAC72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90693"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E2892" w14:textId="77777777" w:rsidR="00E308B2" w:rsidRDefault="00E308B2" w:rsidP="00AC5BAF">
            <w:pPr>
              <w:pStyle w:val="TAL"/>
            </w:pPr>
            <w: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72390" w14:textId="77777777" w:rsidR="00E308B2" w:rsidRDefault="00E308B2" w:rsidP="00AC5BAF">
            <w:pPr>
              <w:pStyle w:val="TAL"/>
            </w:pPr>
            <w:r>
              <w:t>Wonjung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BF978" w14:textId="77777777" w:rsidR="00E308B2" w:rsidRDefault="00E308B2" w:rsidP="00AC5BAF">
            <w:pPr>
              <w:pStyle w:val="TAL"/>
            </w:pPr>
            <w:r>
              <w:t>LG Uplus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E463C"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95D3D" w14:textId="77777777" w:rsidR="00E308B2" w:rsidRDefault="00E308B2" w:rsidP="00AC5BAF">
            <w:pPr>
              <w:pStyle w:val="TAL"/>
            </w:pPr>
            <w:r>
              <w:t>3GPPMEMBER</w:t>
            </w:r>
          </w:p>
        </w:tc>
      </w:tr>
      <w:tr w:rsidR="00E308B2" w14:paraId="401ADA4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6DC6B"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29FA7" w14:textId="77777777" w:rsidR="00E308B2" w:rsidRDefault="00E308B2" w:rsidP="00AC5BAF">
            <w:pPr>
              <w:pStyle w:val="TAL"/>
            </w:pPr>
            <w:r>
              <w:t>Kiss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3BF02" w14:textId="77777777" w:rsidR="00E308B2" w:rsidRDefault="00E308B2" w:rsidP="00AC5BAF">
            <w:pPr>
              <w:pStyle w:val="TAL"/>
            </w:pPr>
            <w:r>
              <w:t>Krisztian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37471" w14:textId="77777777" w:rsidR="00E308B2" w:rsidRDefault="00E308B2" w:rsidP="00AC5BAF">
            <w:pPr>
              <w:pStyle w:val="TAL"/>
            </w:pPr>
            <w:r>
              <w:t>Apple Distribution Intl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6B5D2"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9F78D" w14:textId="77777777" w:rsidR="00E308B2" w:rsidRDefault="00E308B2" w:rsidP="00AC5BAF">
            <w:pPr>
              <w:pStyle w:val="TAL"/>
            </w:pPr>
            <w:r>
              <w:t>3GPPMEMBER</w:t>
            </w:r>
          </w:p>
        </w:tc>
      </w:tr>
      <w:tr w:rsidR="00E308B2" w14:paraId="070CCEE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3B72B"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6D85F" w14:textId="77777777" w:rsidR="00E308B2" w:rsidRDefault="00E308B2" w:rsidP="00AC5BAF">
            <w:pPr>
              <w:pStyle w:val="TAL"/>
            </w:pPr>
            <w:r>
              <w:t>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76FA1" w14:textId="77777777" w:rsidR="00E308B2" w:rsidRDefault="00E308B2" w:rsidP="00AC5BAF">
            <w:pPr>
              <w:pStyle w:val="TAL"/>
            </w:pPr>
            <w:r>
              <w:t>Namseok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25965"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C2C5E"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EE039" w14:textId="77777777" w:rsidR="00E308B2" w:rsidRDefault="00E308B2" w:rsidP="00AC5BAF">
            <w:pPr>
              <w:pStyle w:val="TAL"/>
            </w:pPr>
            <w:r>
              <w:t>3GPPMEMBER</w:t>
            </w:r>
          </w:p>
        </w:tc>
      </w:tr>
      <w:tr w:rsidR="00E308B2" w14:paraId="0716B85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9AEB0"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F4FB6" w14:textId="77777777" w:rsidR="00E308B2" w:rsidRDefault="00E308B2" w:rsidP="00AC5BAF">
            <w:pPr>
              <w:pStyle w:val="TAL"/>
            </w:pPr>
            <w:r>
              <w:t>Koizumi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1AE51" w14:textId="77777777" w:rsidR="00E308B2" w:rsidRDefault="00E308B2" w:rsidP="00AC5BAF">
            <w:pPr>
              <w:pStyle w:val="TAL"/>
            </w:pPr>
            <w:r>
              <w:t>Yoshiko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931EB" w14:textId="77777777" w:rsidR="00E308B2" w:rsidRDefault="00E308B2" w:rsidP="00AC5BAF">
            <w:pPr>
              <w:pStyle w:val="TAL"/>
            </w:pPr>
            <w:r>
              <w:t>Kyocera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CCBB3"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F8F3C" w14:textId="77777777" w:rsidR="00E308B2" w:rsidRDefault="00E308B2" w:rsidP="00AC5BAF">
            <w:pPr>
              <w:pStyle w:val="TAL"/>
            </w:pPr>
            <w:r>
              <w:t>3GPPMEMBER</w:t>
            </w:r>
          </w:p>
        </w:tc>
      </w:tr>
      <w:tr w:rsidR="00E308B2" w14:paraId="58E6488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B4072" w14:textId="77777777" w:rsidR="00E308B2" w:rsidRDefault="00E308B2" w:rsidP="00AC5BAF">
            <w:pPr>
              <w:pStyle w:val="TAL"/>
            </w:pPr>
            <w:r>
              <w:lastRenderedPageBreak/>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41087" w14:textId="77777777" w:rsidR="00E308B2" w:rsidRDefault="00E308B2" w:rsidP="00AC5BAF">
            <w:pPr>
              <w:pStyle w:val="TAL"/>
            </w:pPr>
            <w:r>
              <w:t>KOO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B174F" w14:textId="77777777" w:rsidR="00E308B2" w:rsidRDefault="00E308B2" w:rsidP="00AC5BAF">
            <w:pPr>
              <w:pStyle w:val="TAL"/>
            </w:pPr>
            <w:r>
              <w:t>Hyounhee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A0CBD" w14:textId="77777777" w:rsidR="00E308B2" w:rsidRDefault="00E308B2" w:rsidP="00AC5BAF">
            <w:pPr>
              <w:pStyle w:val="TAL"/>
            </w:pPr>
            <w:r>
              <w:t>SyncTechno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77CBC"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91C7A" w14:textId="77777777" w:rsidR="00E308B2" w:rsidRDefault="00E308B2" w:rsidP="00AC5BAF">
            <w:pPr>
              <w:pStyle w:val="TAL"/>
            </w:pPr>
            <w:r>
              <w:t>3GPPMEMBER</w:t>
            </w:r>
          </w:p>
        </w:tc>
      </w:tr>
      <w:tr w:rsidR="00E308B2" w14:paraId="6227E4B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9B645"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22A43" w14:textId="77777777" w:rsidR="00E308B2" w:rsidRDefault="00E308B2" w:rsidP="00AC5BAF">
            <w:pPr>
              <w:pStyle w:val="TAL"/>
            </w:pPr>
            <w:r>
              <w:t>Kotecha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C4B31" w14:textId="77777777" w:rsidR="00E308B2" w:rsidRDefault="00E308B2" w:rsidP="00AC5BAF">
            <w:pPr>
              <w:pStyle w:val="TAL"/>
            </w:pPr>
            <w:r>
              <w:t>Lalit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D8493" w14:textId="77777777" w:rsidR="00E308B2" w:rsidRDefault="00E308B2" w:rsidP="00AC5BAF">
            <w:pPr>
              <w:pStyle w:val="TAL"/>
            </w:pPr>
            <w:r>
              <w:t>Verizon Switzerland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3B2DA"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1188F" w14:textId="77777777" w:rsidR="00E308B2" w:rsidRDefault="00E308B2" w:rsidP="00AC5BAF">
            <w:pPr>
              <w:pStyle w:val="TAL"/>
            </w:pPr>
            <w:r>
              <w:t>3GPPMEMBER</w:t>
            </w:r>
          </w:p>
        </w:tc>
      </w:tr>
      <w:tr w:rsidR="00E308B2" w14:paraId="250CA5B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F08B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F31F2" w14:textId="77777777" w:rsidR="00E308B2" w:rsidRDefault="00E308B2" w:rsidP="00AC5BAF">
            <w:pPr>
              <w:pStyle w:val="TAL"/>
            </w:pPr>
            <w:r>
              <w:t>Kumar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BF159" w14:textId="77777777" w:rsidR="00E308B2" w:rsidRDefault="00E308B2" w:rsidP="00AC5BAF">
            <w:pPr>
              <w:pStyle w:val="TAL"/>
            </w:pPr>
            <w:r>
              <w:t>Lalith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6B467" w14:textId="77777777" w:rsidR="00E308B2" w:rsidRDefault="00E308B2" w:rsidP="00AC5BAF">
            <w:pPr>
              <w:pStyle w:val="TAL"/>
            </w:pPr>
            <w:r>
              <w:t>Samsung R&amp;D Institute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3C1CA"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E2B37" w14:textId="77777777" w:rsidR="00E308B2" w:rsidRDefault="00E308B2" w:rsidP="00AC5BAF">
            <w:pPr>
              <w:pStyle w:val="TAL"/>
            </w:pPr>
            <w:r>
              <w:t>3GPPMEMBER</w:t>
            </w:r>
          </w:p>
        </w:tc>
      </w:tr>
      <w:tr w:rsidR="00E308B2" w14:paraId="0810CF8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F0572"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0D2B0" w14:textId="77777777" w:rsidR="00E308B2" w:rsidRDefault="00E308B2" w:rsidP="00AC5BAF">
            <w:pPr>
              <w:pStyle w:val="TAL"/>
            </w:pPr>
            <w:r>
              <w:t>Kuroiwa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F6F8C" w14:textId="77777777" w:rsidR="00E308B2" w:rsidRDefault="00E308B2" w:rsidP="00AC5BAF">
            <w:pPr>
              <w:pStyle w:val="TAL"/>
            </w:pPr>
            <w:r>
              <w:t>Fumito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71DE3" w14:textId="77777777" w:rsidR="00E308B2" w:rsidRDefault="00E308B2" w:rsidP="00AC5BAF">
            <w:pPr>
              <w:pStyle w:val="TAL"/>
            </w:pPr>
            <w: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240A5"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6AFBD" w14:textId="77777777" w:rsidR="00E308B2" w:rsidRDefault="00E308B2" w:rsidP="00AC5BAF">
            <w:pPr>
              <w:pStyle w:val="TAL"/>
            </w:pPr>
            <w:r>
              <w:t>3GPPMEMBER</w:t>
            </w:r>
          </w:p>
        </w:tc>
      </w:tr>
      <w:tr w:rsidR="00E308B2" w14:paraId="2D82F07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68780"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8ECFB" w14:textId="77777777" w:rsidR="00E308B2" w:rsidRDefault="00E308B2" w:rsidP="00AC5BAF">
            <w:pPr>
              <w:pStyle w:val="TAL"/>
            </w:pPr>
            <w:r>
              <w:t>Lai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8047E" w14:textId="77777777" w:rsidR="00E308B2" w:rsidRDefault="00E308B2" w:rsidP="00AC5BAF">
            <w:pPr>
              <w:pStyle w:val="TAL"/>
            </w:pPr>
            <w:r>
              <w:t>Chia-Lin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12F2A" w14:textId="77777777" w:rsidR="00E308B2" w:rsidRDefault="00E308B2" w:rsidP="00AC5BAF">
            <w:pPr>
              <w:pStyle w:val="TAL"/>
            </w:pPr>
            <w:r>
              <w:t>MediaTek (Hefei)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B2C7B"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65CCC" w14:textId="77777777" w:rsidR="00E308B2" w:rsidRDefault="00E308B2" w:rsidP="00AC5BAF">
            <w:pPr>
              <w:pStyle w:val="TAL"/>
            </w:pPr>
            <w:r>
              <w:t>3GPPMEMBER</w:t>
            </w:r>
          </w:p>
        </w:tc>
      </w:tr>
      <w:tr w:rsidR="00E308B2" w14:paraId="31FF438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F4CD0"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283A7" w14:textId="77777777" w:rsidR="00E308B2" w:rsidRDefault="00E308B2" w:rsidP="00AC5BAF">
            <w:pPr>
              <w:pStyle w:val="TAL"/>
            </w:pPr>
            <w: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1916E" w14:textId="77777777" w:rsidR="00E308B2" w:rsidRDefault="00E308B2" w:rsidP="00AC5BAF">
            <w:pPr>
              <w:pStyle w:val="TAL"/>
            </w:pPr>
            <w:r>
              <w:t>ChangSik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51B27"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F7A1E"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C874D" w14:textId="77777777" w:rsidR="00E308B2" w:rsidRDefault="00E308B2" w:rsidP="00AC5BAF">
            <w:pPr>
              <w:pStyle w:val="TAL"/>
            </w:pPr>
            <w:r>
              <w:t>3GPPMEMBER</w:t>
            </w:r>
          </w:p>
        </w:tc>
      </w:tr>
      <w:tr w:rsidR="00E308B2" w14:paraId="0FBCF19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D7DFD"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70961" w14:textId="77777777" w:rsidR="00E308B2" w:rsidRDefault="00E308B2" w:rsidP="00AC5BAF">
            <w:pPr>
              <w:pStyle w:val="TAL"/>
            </w:pPr>
            <w: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FD078" w14:textId="77777777" w:rsidR="00E308B2" w:rsidRDefault="00E308B2" w:rsidP="00AC5BAF">
            <w:pPr>
              <w:pStyle w:val="TAL"/>
            </w:pPr>
            <w:r>
              <w:t>Doyoung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D3363"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8FB63"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0EC0F" w14:textId="77777777" w:rsidR="00E308B2" w:rsidRDefault="00E308B2" w:rsidP="00AC5BAF">
            <w:pPr>
              <w:pStyle w:val="TAL"/>
            </w:pPr>
            <w:r>
              <w:t>3GPPMEMBER</w:t>
            </w:r>
          </w:p>
        </w:tc>
      </w:tr>
      <w:tr w:rsidR="00E308B2" w14:paraId="7CD8B3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DD8AB"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E00A6" w14:textId="77777777" w:rsidR="00E308B2" w:rsidRDefault="00E308B2" w:rsidP="00AC5BAF">
            <w:pPr>
              <w:pStyle w:val="TAL"/>
            </w:pPr>
            <w: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BA2B1" w14:textId="77777777" w:rsidR="00E308B2" w:rsidRDefault="00E308B2" w:rsidP="00AC5BAF">
            <w:pPr>
              <w:pStyle w:val="TAL"/>
            </w:pPr>
            <w:r>
              <w:t>Hoyeon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D3797" w14:textId="77777777" w:rsidR="00E308B2" w:rsidRDefault="00E308B2" w:rsidP="00AC5BAF">
            <w:pPr>
              <w:pStyle w:val="TAL"/>
            </w:pPr>
            <w:r>
              <w:t>Samsung Nanjing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AA426"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82F3B" w14:textId="77777777" w:rsidR="00E308B2" w:rsidRDefault="00E308B2" w:rsidP="00AC5BAF">
            <w:pPr>
              <w:pStyle w:val="TAL"/>
            </w:pPr>
            <w:r>
              <w:t>3GPPMEMBER</w:t>
            </w:r>
          </w:p>
        </w:tc>
      </w:tr>
      <w:tr w:rsidR="00E308B2" w14:paraId="05F747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33FAF"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EEC14" w14:textId="77777777" w:rsidR="00E308B2" w:rsidRDefault="00E308B2" w:rsidP="00AC5BAF">
            <w:pPr>
              <w:pStyle w:val="TAL"/>
            </w:pPr>
            <w: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36407" w14:textId="77777777" w:rsidR="00E308B2" w:rsidRDefault="00E308B2" w:rsidP="00AC5BAF">
            <w:pPr>
              <w:pStyle w:val="TAL"/>
            </w:pPr>
            <w:r>
              <w:t>Hyeyoung Esthel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13331"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5AE13"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3EF7D" w14:textId="77777777" w:rsidR="00E308B2" w:rsidRDefault="00E308B2" w:rsidP="00AC5BAF">
            <w:pPr>
              <w:pStyle w:val="TAL"/>
            </w:pPr>
            <w:r>
              <w:t>3GPPORG_REP</w:t>
            </w:r>
          </w:p>
        </w:tc>
      </w:tr>
      <w:tr w:rsidR="00E308B2" w14:paraId="1615C03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DCA36"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3698F" w14:textId="77777777" w:rsidR="00E308B2" w:rsidRDefault="00E308B2" w:rsidP="00AC5BAF">
            <w:pPr>
              <w:pStyle w:val="TAL"/>
            </w:pPr>
            <w: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57B2C" w14:textId="77777777" w:rsidR="00E308B2" w:rsidRDefault="00E308B2" w:rsidP="00AC5BAF">
            <w:pPr>
              <w:pStyle w:val="TAL"/>
            </w:pPr>
            <w:r>
              <w:t>Jicheol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33A3A" w14:textId="77777777" w:rsidR="00E308B2" w:rsidRDefault="00E308B2" w:rsidP="00AC5BAF">
            <w:pPr>
              <w:pStyle w:val="TAL"/>
            </w:pPr>
            <w:r>
              <w:t>Samsung Electronics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D84A2"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61237" w14:textId="77777777" w:rsidR="00E308B2" w:rsidRDefault="00E308B2" w:rsidP="00AC5BAF">
            <w:pPr>
              <w:pStyle w:val="TAL"/>
            </w:pPr>
            <w:r>
              <w:t>3GPPMEMBER</w:t>
            </w:r>
          </w:p>
        </w:tc>
      </w:tr>
      <w:tr w:rsidR="00E308B2" w14:paraId="6797409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CD28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5743C" w14:textId="77777777" w:rsidR="00E308B2" w:rsidRDefault="00E308B2" w:rsidP="00AC5BAF">
            <w:pPr>
              <w:pStyle w:val="TAL"/>
            </w:pPr>
            <w: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910EB" w14:textId="77777777" w:rsidR="00E308B2" w:rsidRDefault="00E308B2" w:rsidP="00AC5BAF">
            <w:pPr>
              <w:pStyle w:val="TAL"/>
            </w:pPr>
            <w:r>
              <w:t>SeongJun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AC929" w14:textId="77777777" w:rsidR="00E308B2" w:rsidRDefault="00E308B2" w:rsidP="00AC5BAF">
            <w:pPr>
              <w:pStyle w:val="TAL"/>
            </w:pPr>
            <w:r>
              <w:t>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3EFCD"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3775E" w14:textId="77777777" w:rsidR="00E308B2" w:rsidRDefault="00E308B2" w:rsidP="00AC5BAF">
            <w:pPr>
              <w:pStyle w:val="TAL"/>
            </w:pPr>
            <w:r>
              <w:t>3GPPMEMBER</w:t>
            </w:r>
          </w:p>
        </w:tc>
      </w:tr>
      <w:tr w:rsidR="00E308B2" w14:paraId="6303BAE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4D856"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C3707" w14:textId="77777777" w:rsidR="00E308B2" w:rsidRDefault="00E308B2" w:rsidP="00AC5BAF">
            <w:pPr>
              <w:pStyle w:val="TAL"/>
            </w:pPr>
            <w: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7F4EF" w14:textId="77777777" w:rsidR="00E308B2" w:rsidRDefault="00E308B2" w:rsidP="00AC5BAF">
            <w:pPr>
              <w:pStyle w:val="TAL"/>
            </w:pPr>
            <w:r>
              <w:t>Seung-Ik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C7C86"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1D25C"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FD750" w14:textId="77777777" w:rsidR="00E308B2" w:rsidRDefault="00E308B2" w:rsidP="00AC5BAF">
            <w:pPr>
              <w:pStyle w:val="TAL"/>
            </w:pPr>
            <w:r>
              <w:t>3GPPMEMBER</w:t>
            </w:r>
          </w:p>
        </w:tc>
      </w:tr>
      <w:tr w:rsidR="00E308B2" w14:paraId="6C7780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61B84"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A6A7F" w14:textId="77777777" w:rsidR="00E308B2" w:rsidRDefault="00E308B2" w:rsidP="00AC5BAF">
            <w:pPr>
              <w:pStyle w:val="TAL"/>
            </w:pPr>
            <w: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47849" w14:textId="77777777" w:rsidR="00E308B2" w:rsidRDefault="00E308B2" w:rsidP="00AC5BAF">
            <w:pPr>
              <w:pStyle w:val="TAL"/>
            </w:pPr>
            <w:r>
              <w:t>Soohwan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73C71"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6B688"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5666E" w14:textId="77777777" w:rsidR="00E308B2" w:rsidRDefault="00E308B2" w:rsidP="00AC5BAF">
            <w:pPr>
              <w:pStyle w:val="TAL"/>
            </w:pPr>
            <w:r>
              <w:t>3GPPMEMBER</w:t>
            </w:r>
          </w:p>
        </w:tc>
      </w:tr>
      <w:tr w:rsidR="00E308B2" w14:paraId="14204C5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4EF19"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55597" w14:textId="77777777" w:rsidR="00E308B2" w:rsidRDefault="00E308B2" w:rsidP="00AC5BAF">
            <w:pPr>
              <w:pStyle w:val="TAL"/>
            </w:pPr>
            <w:r>
              <w:t>Lei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174F3" w14:textId="77777777" w:rsidR="00E308B2" w:rsidRDefault="00E308B2" w:rsidP="00AC5BAF">
            <w:pPr>
              <w:pStyle w:val="TAL"/>
            </w:pPr>
            <w:r>
              <w:t>Yixue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041C1" w14:textId="77777777" w:rsidR="00E308B2" w:rsidRDefault="00E308B2" w:rsidP="00AC5BAF">
            <w:pPr>
              <w:pStyle w:val="TAL"/>
            </w:pPr>
            <w: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75AC9"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2AA6A" w14:textId="77777777" w:rsidR="00E308B2" w:rsidRDefault="00E308B2" w:rsidP="00AC5BAF">
            <w:pPr>
              <w:pStyle w:val="TAL"/>
            </w:pPr>
            <w:r>
              <w:t>3GPPMEMBER</w:t>
            </w:r>
          </w:p>
        </w:tc>
      </w:tr>
      <w:tr w:rsidR="00E308B2" w14:paraId="634075F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EA444"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090AE" w14:textId="77777777" w:rsidR="00E308B2" w:rsidRDefault="00E308B2" w:rsidP="00AC5BAF">
            <w:pPr>
              <w:pStyle w:val="TAL"/>
            </w:pPr>
            <w: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B4418" w14:textId="77777777" w:rsidR="00E308B2" w:rsidRDefault="00E308B2" w:rsidP="00AC5BAF">
            <w:pPr>
              <w:pStyle w:val="TAL"/>
            </w:pPr>
            <w:r>
              <w:t>Aihua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0213D" w14:textId="77777777" w:rsidR="00E308B2" w:rsidRDefault="00E308B2" w:rsidP="00AC5BAF">
            <w:pPr>
              <w:pStyle w:val="TAL"/>
            </w:pPr>
            <w:r>
              <w:t>CMDI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7F6CE"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407E9" w14:textId="77777777" w:rsidR="00E308B2" w:rsidRDefault="00E308B2" w:rsidP="00AC5BAF">
            <w:pPr>
              <w:pStyle w:val="TAL"/>
            </w:pPr>
            <w:r>
              <w:t>3GPPMEMBER</w:t>
            </w:r>
          </w:p>
        </w:tc>
      </w:tr>
      <w:tr w:rsidR="00E308B2" w14:paraId="214BE93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B9752"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8FCE7" w14:textId="77777777" w:rsidR="00E308B2" w:rsidRDefault="00E308B2" w:rsidP="00AC5BAF">
            <w:pPr>
              <w:pStyle w:val="TAL"/>
            </w:pPr>
            <w: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B1B22" w14:textId="77777777" w:rsidR="00E308B2" w:rsidRDefault="00E308B2" w:rsidP="00AC5BAF">
            <w:pPr>
              <w:pStyle w:val="TAL"/>
            </w:pPr>
            <w:r>
              <w:t>Chenyi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CD2CD" w14:textId="77777777" w:rsidR="00E308B2" w:rsidRDefault="00E308B2" w:rsidP="00AC5BAF">
            <w:pPr>
              <w:pStyle w:val="TAL"/>
            </w:pPr>
            <w:r>
              <w:t>Unicompay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FC814"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B9DA8" w14:textId="77777777" w:rsidR="00E308B2" w:rsidRDefault="00E308B2" w:rsidP="00AC5BAF">
            <w:pPr>
              <w:pStyle w:val="TAL"/>
            </w:pPr>
            <w:r>
              <w:t>3GPPMEMBER</w:t>
            </w:r>
          </w:p>
        </w:tc>
      </w:tr>
      <w:tr w:rsidR="00E308B2" w14:paraId="6F9B96E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E726A"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83663" w14:textId="77777777" w:rsidR="00E308B2" w:rsidRDefault="00E308B2" w:rsidP="00AC5BAF">
            <w:pPr>
              <w:pStyle w:val="TAL"/>
            </w:pPr>
            <w: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B1A67" w14:textId="77777777" w:rsidR="00E308B2" w:rsidRDefault="00E308B2" w:rsidP="00AC5BAF">
            <w:pPr>
              <w:pStyle w:val="TAL"/>
            </w:pPr>
            <w:r>
              <w:t>Guanglei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0C239" w14:textId="77777777" w:rsidR="00E308B2" w:rsidRDefault="00E308B2" w:rsidP="00AC5BAF">
            <w:pPr>
              <w:pStyle w:val="TAL"/>
            </w:pPr>
            <w:r>
              <w:t>Huawei Telecommunication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7F89E"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9C587" w14:textId="77777777" w:rsidR="00E308B2" w:rsidRDefault="00E308B2" w:rsidP="00AC5BAF">
            <w:pPr>
              <w:pStyle w:val="TAL"/>
            </w:pPr>
            <w:r>
              <w:t>3GPPMEMBER</w:t>
            </w:r>
          </w:p>
        </w:tc>
      </w:tr>
      <w:tr w:rsidR="00E308B2" w14:paraId="1972F42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8BAA4"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CEB56" w14:textId="77777777" w:rsidR="00E308B2" w:rsidRDefault="00E308B2" w:rsidP="00AC5BAF">
            <w:pPr>
              <w:pStyle w:val="TAL"/>
            </w:pPr>
            <w: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D2033" w14:textId="77777777" w:rsidR="00E308B2" w:rsidRDefault="00E308B2" w:rsidP="00AC5BAF">
            <w:pPr>
              <w:pStyle w:val="TAL"/>
            </w:pPr>
            <w:r>
              <w:t>Meng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93C30" w14:textId="77777777" w:rsidR="00E308B2" w:rsidRDefault="00E308B2" w:rsidP="00AC5BAF">
            <w:pPr>
              <w:pStyle w:val="TAL"/>
            </w:pPr>
            <w:r>
              <w:t>HiSilicon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6DA5A"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36B2A" w14:textId="77777777" w:rsidR="00E308B2" w:rsidRDefault="00E308B2" w:rsidP="00AC5BAF">
            <w:pPr>
              <w:pStyle w:val="TAL"/>
            </w:pPr>
            <w:r>
              <w:t>3GPPMEMBER</w:t>
            </w:r>
          </w:p>
        </w:tc>
      </w:tr>
      <w:tr w:rsidR="00E308B2" w14:paraId="64A52D9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CC04C"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A1ECC" w14:textId="77777777" w:rsidR="00E308B2" w:rsidRDefault="00E308B2" w:rsidP="00AC5BAF">
            <w:pPr>
              <w:pStyle w:val="TAL"/>
            </w:pPr>
            <w: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C1CE5" w14:textId="77777777" w:rsidR="00E308B2" w:rsidRDefault="00E308B2" w:rsidP="00AC5BAF">
            <w:pPr>
              <w:pStyle w:val="TAL"/>
            </w:pPr>
            <w:r>
              <w:t>Mu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D8484" w14:textId="77777777" w:rsidR="00E308B2" w:rsidRDefault="00E308B2" w:rsidP="00AC5BAF">
            <w:pPr>
              <w:pStyle w:val="TAL"/>
            </w:pPr>
            <w:r>
              <w:t>Huawei Technologies (Korea)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1713A"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19D87" w14:textId="77777777" w:rsidR="00E308B2" w:rsidRDefault="00E308B2" w:rsidP="00AC5BAF">
            <w:pPr>
              <w:pStyle w:val="TAL"/>
            </w:pPr>
            <w:r>
              <w:t>3GPPMEMBER</w:t>
            </w:r>
          </w:p>
        </w:tc>
      </w:tr>
      <w:tr w:rsidR="00E308B2" w14:paraId="4C28D93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3DD9E"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9BA5B" w14:textId="77777777" w:rsidR="00E308B2" w:rsidRDefault="00E308B2" w:rsidP="00AC5BAF">
            <w:pPr>
              <w:pStyle w:val="TAL"/>
            </w:pPr>
            <w: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F2B99" w14:textId="77777777" w:rsidR="00E308B2" w:rsidRDefault="00E308B2" w:rsidP="00AC5BAF">
            <w:pPr>
              <w:pStyle w:val="TAL"/>
            </w:pPr>
            <w:r>
              <w:t>Yan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84DD9" w14:textId="77777777" w:rsidR="00E308B2" w:rsidRDefault="00E308B2" w:rsidP="00AC5BAF">
            <w:pPr>
              <w:pStyle w:val="TAL"/>
            </w:pPr>
            <w:r>
              <w:t>Esurfing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F3953"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70789" w14:textId="77777777" w:rsidR="00E308B2" w:rsidRDefault="00E308B2" w:rsidP="00AC5BAF">
            <w:pPr>
              <w:pStyle w:val="TAL"/>
            </w:pPr>
            <w:r>
              <w:t>3GPPMEMBER</w:t>
            </w:r>
          </w:p>
        </w:tc>
      </w:tr>
      <w:tr w:rsidR="00E308B2" w14:paraId="1373C71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16FD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C5DAD" w14:textId="77777777" w:rsidR="00E308B2" w:rsidRDefault="00E308B2" w:rsidP="00AC5BAF">
            <w:pPr>
              <w:pStyle w:val="TAL"/>
            </w:pPr>
            <w: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29621" w14:textId="77777777" w:rsidR="00E308B2" w:rsidRDefault="00E308B2" w:rsidP="00AC5BAF">
            <w:pPr>
              <w:pStyle w:val="TAL"/>
            </w:pPr>
            <w:r>
              <w:t>Zhendong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6597E" w14:textId="77777777" w:rsidR="00E308B2" w:rsidRDefault="00E308B2" w:rsidP="00AC5BAF">
            <w:pPr>
              <w:pStyle w:val="TAL"/>
            </w:pPr>
            <w:r>
              <w:t>Sanechips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3E0A9"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E7B7B" w14:textId="77777777" w:rsidR="00E308B2" w:rsidRDefault="00E308B2" w:rsidP="00AC5BAF">
            <w:pPr>
              <w:pStyle w:val="TAL"/>
            </w:pPr>
            <w:r>
              <w:t>3GPPMEMBER</w:t>
            </w:r>
          </w:p>
        </w:tc>
      </w:tr>
      <w:tr w:rsidR="00E308B2" w14:paraId="0B4779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AB4E5"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A9DB7" w14:textId="77777777" w:rsidR="00E308B2" w:rsidRDefault="00E308B2" w:rsidP="00AC5BAF">
            <w:pPr>
              <w:pStyle w:val="TAL"/>
            </w:pPr>
            <w:r>
              <w:t>Liang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15E3B" w14:textId="77777777" w:rsidR="00E308B2" w:rsidRDefault="00E308B2" w:rsidP="00AC5BAF">
            <w:pPr>
              <w:pStyle w:val="TAL"/>
            </w:pPr>
            <w:r>
              <w:t>Henry (Haoran)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8D4BA" w14:textId="77777777" w:rsidR="00E308B2" w:rsidRDefault="00E308B2" w:rsidP="00AC5BAF">
            <w:pPr>
              <w:pStyle w:val="TAL"/>
            </w:pPr>
            <w:r>
              <w:t>Xiaomi Electronic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5AE80"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4308E" w14:textId="77777777" w:rsidR="00E308B2" w:rsidRDefault="00E308B2" w:rsidP="00AC5BAF">
            <w:pPr>
              <w:pStyle w:val="TAL"/>
            </w:pPr>
            <w:r>
              <w:t>3GPPMEMBER</w:t>
            </w:r>
          </w:p>
        </w:tc>
      </w:tr>
      <w:tr w:rsidR="00E308B2" w14:paraId="3D49365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C9E4D"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1C5FE" w14:textId="77777777" w:rsidR="00E308B2" w:rsidRDefault="00E308B2" w:rsidP="00AC5BAF">
            <w:pPr>
              <w:pStyle w:val="TAL"/>
            </w:pPr>
            <w:r>
              <w:t>Liao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568D5" w14:textId="77777777" w:rsidR="00E308B2" w:rsidRDefault="00E308B2" w:rsidP="00AC5BAF">
            <w:pPr>
              <w:pStyle w:val="TAL"/>
            </w:pPr>
            <w:r>
              <w:t>Ellen 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378C3" w14:textId="77777777" w:rsidR="00E308B2" w:rsidRDefault="00E308B2" w:rsidP="00AC5BAF">
            <w:pPr>
              <w:pStyle w:val="TAL"/>
            </w:pPr>
            <w:r>
              <w:t>Google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CB252"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1D9B2" w14:textId="77777777" w:rsidR="00E308B2" w:rsidRDefault="00E308B2" w:rsidP="00AC5BAF">
            <w:pPr>
              <w:pStyle w:val="TAL"/>
            </w:pPr>
            <w:r>
              <w:t>3GPPMEMBER</w:t>
            </w:r>
          </w:p>
        </w:tc>
      </w:tr>
      <w:tr w:rsidR="00E308B2" w14:paraId="6D98DE0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675A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D7864" w14:textId="77777777" w:rsidR="00E308B2" w:rsidRDefault="00E308B2" w:rsidP="00AC5BAF">
            <w:pPr>
              <w:pStyle w:val="TAL"/>
            </w:pPr>
            <w:r>
              <w:t>Liao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0688C" w14:textId="77777777" w:rsidR="00E308B2" w:rsidRDefault="00E308B2" w:rsidP="00AC5BAF">
            <w:pPr>
              <w:pStyle w:val="TAL"/>
            </w:pPr>
            <w:r>
              <w:t>Junle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7A2FF" w14:textId="77777777" w:rsidR="00E308B2" w:rsidRDefault="00E308B2" w:rsidP="00AC5BAF">
            <w:pPr>
              <w:pStyle w:val="TAL"/>
            </w:pPr>
            <w:r>
              <w:t>IPLOOK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4C5EA"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95B1B" w14:textId="77777777" w:rsidR="00E308B2" w:rsidRDefault="00E308B2" w:rsidP="00AC5BAF">
            <w:pPr>
              <w:pStyle w:val="TAL"/>
            </w:pPr>
            <w:r>
              <w:t>3GPPMEMBER</w:t>
            </w:r>
          </w:p>
        </w:tc>
      </w:tr>
      <w:tr w:rsidR="00E308B2" w14:paraId="718892F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A3D09"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4463A" w14:textId="77777777" w:rsidR="00E308B2" w:rsidRDefault="00E308B2" w:rsidP="00AC5BAF">
            <w:pPr>
              <w:pStyle w:val="TAL"/>
            </w:pPr>
            <w:r>
              <w:t>Libunao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7159C" w14:textId="77777777" w:rsidR="00E308B2" w:rsidRDefault="00E308B2" w:rsidP="00AC5BAF">
            <w:pPr>
              <w:pStyle w:val="TAL"/>
            </w:pPr>
            <w:r>
              <w:t>Gerardo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4C2EF" w14:textId="77777777" w:rsidR="00E308B2" w:rsidRDefault="00E308B2" w:rsidP="00AC5BAF">
            <w:pPr>
              <w:pStyle w:val="TAL"/>
            </w:pPr>
            <w:r>
              <w:t>Verizon Spain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72CAF"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A0899" w14:textId="77777777" w:rsidR="00E308B2" w:rsidRDefault="00E308B2" w:rsidP="00AC5BAF">
            <w:pPr>
              <w:pStyle w:val="TAL"/>
            </w:pPr>
            <w:r>
              <w:t>3GPPMEMBER</w:t>
            </w:r>
          </w:p>
        </w:tc>
      </w:tr>
      <w:tr w:rsidR="00E308B2" w14:paraId="7FD0BC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A450D"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7D65F" w14:textId="77777777" w:rsidR="00E308B2" w:rsidRDefault="00E308B2" w:rsidP="00AC5BAF">
            <w:pPr>
              <w:pStyle w:val="TAL"/>
            </w:pPr>
            <w:r>
              <w:t>Liebhart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7BB67" w14:textId="77777777" w:rsidR="00E308B2" w:rsidRDefault="00E308B2" w:rsidP="00AC5BAF">
            <w:pPr>
              <w:pStyle w:val="TAL"/>
            </w:pPr>
            <w:r>
              <w:t>Rainer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D1D6F" w14:textId="77777777" w:rsidR="00E308B2" w:rsidRDefault="00E308B2" w:rsidP="00AC5BAF">
            <w:pPr>
              <w:pStyle w:val="TAL"/>
            </w:pPr>
            <w:r>
              <w:t>Nokia Poland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EFBF3"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45DD6" w14:textId="77777777" w:rsidR="00E308B2" w:rsidRDefault="00E308B2" w:rsidP="00AC5BAF">
            <w:pPr>
              <w:pStyle w:val="TAL"/>
            </w:pPr>
            <w:r>
              <w:t>3GPPMEMBER</w:t>
            </w:r>
          </w:p>
        </w:tc>
      </w:tr>
      <w:tr w:rsidR="00E308B2" w14:paraId="60FDCE9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49C7C"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3F1AD" w14:textId="77777777" w:rsidR="00E308B2" w:rsidRDefault="00E308B2" w:rsidP="00AC5BAF">
            <w:pPr>
              <w:pStyle w:val="TAL"/>
            </w:pPr>
            <w:r>
              <w:t>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B4F45" w14:textId="77777777" w:rsidR="00E308B2" w:rsidRDefault="00E308B2" w:rsidP="00AC5BAF">
            <w:pPr>
              <w:pStyle w:val="TAL"/>
            </w:pPr>
            <w:r>
              <w:t>YuanChieh (Carlson)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CC03D" w14:textId="77777777" w:rsidR="00E308B2" w:rsidRDefault="00E308B2" w:rsidP="00AC5BAF">
            <w:pPr>
              <w:pStyle w:val="TAL"/>
            </w:pPr>
            <w:r>
              <w:t>Mediatek India Technology Pvt.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7CA84"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0E213" w14:textId="77777777" w:rsidR="00E308B2" w:rsidRDefault="00E308B2" w:rsidP="00AC5BAF">
            <w:pPr>
              <w:pStyle w:val="TAL"/>
            </w:pPr>
            <w:r>
              <w:t>3GPPMEMBER</w:t>
            </w:r>
          </w:p>
        </w:tc>
      </w:tr>
      <w:tr w:rsidR="00E308B2" w14:paraId="42787E1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C437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4EB53" w14:textId="77777777" w:rsidR="00E308B2" w:rsidRDefault="00E308B2" w:rsidP="00AC5BAF">
            <w:pPr>
              <w:pStyle w:val="TAL"/>
            </w:pPr>
            <w: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48060" w14:textId="77777777" w:rsidR="00E308B2" w:rsidRDefault="00E308B2" w:rsidP="00AC5BAF">
            <w:pPr>
              <w:pStyle w:val="TAL"/>
            </w:pPr>
            <w:r>
              <w:t>Jianning(Carry)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DF00A" w14:textId="77777777" w:rsidR="00E308B2" w:rsidRDefault="00E308B2" w:rsidP="00AC5BAF">
            <w:pPr>
              <w:pStyle w:val="TAL"/>
            </w:pPr>
            <w:r>
              <w:t>Xiaomi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E9191"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32AAA" w14:textId="77777777" w:rsidR="00E308B2" w:rsidRDefault="00E308B2" w:rsidP="00AC5BAF">
            <w:pPr>
              <w:pStyle w:val="TAL"/>
            </w:pPr>
            <w:r>
              <w:t>3GPPMEMBER</w:t>
            </w:r>
          </w:p>
        </w:tc>
      </w:tr>
      <w:tr w:rsidR="00E308B2" w14:paraId="4044901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948DD"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D1555" w14:textId="77777777" w:rsidR="00E308B2" w:rsidRDefault="00E308B2" w:rsidP="00AC5BAF">
            <w:pPr>
              <w:pStyle w:val="TAL"/>
            </w:pPr>
            <w: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84FEB" w14:textId="77777777" w:rsidR="00E308B2" w:rsidRDefault="00E308B2" w:rsidP="00AC5BAF">
            <w:pPr>
              <w:pStyle w:val="TAL"/>
            </w:pPr>
            <w:r>
              <w:t>Yansheng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ED5BF" w14:textId="77777777" w:rsidR="00E308B2" w:rsidRDefault="00E308B2" w:rsidP="00AC5BAF">
            <w:pPr>
              <w:pStyle w:val="TAL"/>
            </w:pPr>
            <w: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ABF07"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F43B0" w14:textId="77777777" w:rsidR="00E308B2" w:rsidRDefault="00E308B2" w:rsidP="00AC5BAF">
            <w:pPr>
              <w:pStyle w:val="TAL"/>
            </w:pPr>
            <w:r>
              <w:t>3GPPMEMBER</w:t>
            </w:r>
          </w:p>
        </w:tc>
      </w:tr>
      <w:tr w:rsidR="00E308B2" w14:paraId="6A7CB2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91522"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C6B1A" w14:textId="77777777" w:rsidR="00E308B2" w:rsidRDefault="00E308B2" w:rsidP="00AC5BAF">
            <w:pPr>
              <w:pStyle w:val="TAL"/>
            </w:pPr>
            <w: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5B5AA" w14:textId="77777777" w:rsidR="00E308B2" w:rsidRDefault="00E308B2" w:rsidP="00AC5BAF">
            <w:pPr>
              <w:pStyle w:val="TAL"/>
            </w:pPr>
            <w:r>
              <w:t>Yingying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6FFEB" w14:textId="77777777" w:rsidR="00E308B2" w:rsidRDefault="00E308B2" w:rsidP="00AC5BAF">
            <w:pPr>
              <w:pStyle w:val="TAL"/>
            </w:pPr>
            <w:r>
              <w:t>CICT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4A6F3"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5842F" w14:textId="77777777" w:rsidR="00E308B2" w:rsidRDefault="00E308B2" w:rsidP="00AC5BAF">
            <w:pPr>
              <w:pStyle w:val="TAL"/>
            </w:pPr>
            <w:r>
              <w:t>3GPPMEMBER</w:t>
            </w:r>
          </w:p>
        </w:tc>
      </w:tr>
      <w:tr w:rsidR="00E308B2" w14:paraId="37D4030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D7CC4"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84078" w14:textId="77777777" w:rsidR="00E308B2" w:rsidRDefault="00E308B2" w:rsidP="00AC5BAF">
            <w:pPr>
              <w:pStyle w:val="TAL"/>
            </w:pPr>
            <w: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E308F" w14:textId="77777777" w:rsidR="00E308B2" w:rsidRDefault="00E308B2" w:rsidP="00AC5BAF">
            <w:pPr>
              <w:pStyle w:val="TAL"/>
            </w:pPr>
            <w:r>
              <w:t>Yubing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9A62F" w14:textId="77777777" w:rsidR="00E308B2" w:rsidRDefault="00E308B2" w:rsidP="00AC5BAF">
            <w:pPr>
              <w:pStyle w:val="TAL"/>
            </w:pPr>
            <w:r>
              <w:t>China Telecomunication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91071"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8C82B" w14:textId="77777777" w:rsidR="00E308B2" w:rsidRDefault="00E308B2" w:rsidP="00AC5BAF">
            <w:pPr>
              <w:pStyle w:val="TAL"/>
            </w:pPr>
            <w:r>
              <w:t>3GPPMEMBER</w:t>
            </w:r>
          </w:p>
        </w:tc>
      </w:tr>
      <w:tr w:rsidR="00E308B2" w14:paraId="6F45D06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5ACB6"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FBBA7" w14:textId="77777777" w:rsidR="00E308B2" w:rsidRDefault="00E308B2" w:rsidP="00AC5BAF">
            <w:pPr>
              <w:pStyle w:val="TAL"/>
            </w:pPr>
            <w:r>
              <w:t>Lu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EC0F8" w14:textId="77777777" w:rsidR="00E308B2" w:rsidRDefault="00E308B2" w:rsidP="00AC5BAF">
            <w:pPr>
              <w:pStyle w:val="TAL"/>
            </w:pPr>
            <w:r>
              <w:t>Fei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DD8FD" w14:textId="77777777" w:rsidR="00E308B2" w:rsidRDefault="00E308B2" w:rsidP="00AC5BAF">
            <w:pPr>
              <w:pStyle w:val="TAL"/>
            </w:pPr>
            <w:r>
              <w:t>Chengdu OPPO Telecommunication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A3527"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611CE" w14:textId="77777777" w:rsidR="00E308B2" w:rsidRDefault="00E308B2" w:rsidP="00AC5BAF">
            <w:pPr>
              <w:pStyle w:val="TAL"/>
            </w:pPr>
            <w:r>
              <w:t>3GPPMEMBER</w:t>
            </w:r>
          </w:p>
        </w:tc>
      </w:tr>
      <w:tr w:rsidR="00E308B2" w14:paraId="637517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8943F"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C21E9" w14:textId="77777777" w:rsidR="00E308B2" w:rsidRDefault="00E308B2" w:rsidP="00AC5BAF">
            <w:pPr>
              <w:pStyle w:val="TAL"/>
            </w:pPr>
            <w:r>
              <w:t>Lu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DA622" w14:textId="77777777" w:rsidR="00E308B2" w:rsidRDefault="00E308B2" w:rsidP="00AC5BAF">
            <w:pPr>
              <w:pStyle w:val="TAL"/>
            </w:pPr>
            <w:r>
              <w:t>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B52EC" w14:textId="77777777" w:rsidR="00E308B2" w:rsidRDefault="00E308B2" w:rsidP="00AC5BAF">
            <w:pPr>
              <w:pStyle w:val="TAL"/>
            </w:pPr>
            <w:r>
              <w:t>Beijing Xiaomi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90923"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08904" w14:textId="77777777" w:rsidR="00E308B2" w:rsidRDefault="00E308B2" w:rsidP="00AC5BAF">
            <w:pPr>
              <w:pStyle w:val="TAL"/>
            </w:pPr>
            <w:r>
              <w:t>3GPPMEMBER</w:t>
            </w:r>
          </w:p>
        </w:tc>
      </w:tr>
      <w:tr w:rsidR="00E308B2" w14:paraId="547BBA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C9FD3"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C1EDE" w14:textId="77777777" w:rsidR="00E308B2" w:rsidRDefault="00E308B2" w:rsidP="00AC5BAF">
            <w:pPr>
              <w:pStyle w:val="TAL"/>
            </w:pPr>
            <w:r>
              <w:t>Lyu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913DA" w14:textId="77777777" w:rsidR="00E308B2" w:rsidRDefault="00E308B2" w:rsidP="00AC5BAF">
            <w:pPr>
              <w:pStyle w:val="TAL"/>
            </w:pPr>
            <w:r>
              <w:t>Huazhang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B4692" w14:textId="77777777" w:rsidR="00E308B2" w:rsidRDefault="00E308B2" w:rsidP="00AC5BAF">
            <w:pPr>
              <w:pStyle w:val="TAL"/>
            </w:pPr>
            <w:r>
              <w:t>iQoo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F279A"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F339D" w14:textId="77777777" w:rsidR="00E308B2" w:rsidRDefault="00E308B2" w:rsidP="00AC5BAF">
            <w:pPr>
              <w:pStyle w:val="TAL"/>
            </w:pPr>
            <w:r>
              <w:t>3GPPMEMBER</w:t>
            </w:r>
          </w:p>
        </w:tc>
      </w:tr>
      <w:tr w:rsidR="00E308B2" w14:paraId="5A7D4E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A7C8D"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8E81F" w14:textId="77777777" w:rsidR="00E308B2" w:rsidRDefault="00E308B2" w:rsidP="00AC5BAF">
            <w:pPr>
              <w:pStyle w:val="TAL"/>
            </w:pPr>
            <w:r>
              <w:t>M Vamanan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D97E6" w14:textId="77777777" w:rsidR="00E308B2" w:rsidRDefault="00E308B2" w:rsidP="00AC5BAF">
            <w:pPr>
              <w:pStyle w:val="TAL"/>
            </w:pPr>
            <w:r>
              <w:t>Sudeep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91398" w14:textId="77777777" w:rsidR="00E308B2" w:rsidRDefault="00E308B2" w:rsidP="00AC5BAF">
            <w:pPr>
              <w:pStyle w:val="TAL"/>
            </w:pPr>
            <w:r>
              <w:t>Apple Benelux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17B2B"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F0F5E" w14:textId="77777777" w:rsidR="00E308B2" w:rsidRDefault="00E308B2" w:rsidP="00AC5BAF">
            <w:pPr>
              <w:pStyle w:val="TAL"/>
            </w:pPr>
            <w:r>
              <w:t>3GPPMEMBER</w:t>
            </w:r>
          </w:p>
        </w:tc>
      </w:tr>
      <w:tr w:rsidR="00E308B2" w14:paraId="12C793F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7B905"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1B87A" w14:textId="77777777" w:rsidR="00E308B2" w:rsidRDefault="00E308B2" w:rsidP="00AC5BAF">
            <w:pPr>
              <w:pStyle w:val="TAL"/>
            </w:pPr>
            <w:r>
              <w:t>Manning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EFAFB" w14:textId="77777777" w:rsidR="00E308B2" w:rsidRDefault="00E308B2" w:rsidP="00AC5BAF">
            <w:pPr>
              <w:pStyle w:val="TAL"/>
            </w:pPr>
            <w:r>
              <w:t>Serge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F6724" w14:textId="77777777" w:rsidR="00E308B2" w:rsidRDefault="00E308B2" w:rsidP="00AC5BAF">
            <w:pPr>
              <w:pStyle w:val="TAL"/>
            </w:pPr>
            <w:r>
              <w:t>T-Mobile USA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4C8F0"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D7894" w14:textId="77777777" w:rsidR="00E308B2" w:rsidRDefault="00E308B2" w:rsidP="00AC5BAF">
            <w:pPr>
              <w:pStyle w:val="TAL"/>
            </w:pPr>
            <w:r>
              <w:t>3GPPMEMBER</w:t>
            </w:r>
          </w:p>
        </w:tc>
      </w:tr>
      <w:tr w:rsidR="00E308B2" w14:paraId="2C93670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54308"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92F85" w14:textId="77777777" w:rsidR="00E308B2" w:rsidRDefault="00E308B2" w:rsidP="00AC5BAF">
            <w:pPr>
              <w:pStyle w:val="TAL"/>
            </w:pPr>
            <w:r>
              <w:t>MAO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0E232" w14:textId="77777777" w:rsidR="00E308B2" w:rsidRDefault="00E308B2" w:rsidP="00AC5BAF">
            <w:pPr>
              <w:pStyle w:val="TAL"/>
            </w:pPr>
            <w:r>
              <w:t>Yuxin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2930D" w14:textId="77777777" w:rsidR="00E308B2" w:rsidRDefault="00E308B2" w:rsidP="00AC5BAF">
            <w:pPr>
              <w:pStyle w:val="TAL"/>
            </w:pPr>
            <w:r>
              <w:t>Xiaomi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00900"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63672" w14:textId="77777777" w:rsidR="00E308B2" w:rsidRDefault="00E308B2" w:rsidP="00AC5BAF">
            <w:pPr>
              <w:pStyle w:val="TAL"/>
            </w:pPr>
            <w:r>
              <w:t>3GPPMEMBER</w:t>
            </w:r>
          </w:p>
        </w:tc>
      </w:tr>
      <w:tr w:rsidR="00E308B2" w14:paraId="0AE753F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4CA3E" w14:textId="77777777" w:rsidR="00E308B2" w:rsidRDefault="00E308B2" w:rsidP="00AC5BAF">
            <w:pPr>
              <w:pStyle w:val="TAL"/>
            </w:pPr>
            <w: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F7DAC" w14:textId="77777777" w:rsidR="00E308B2" w:rsidRDefault="00E308B2" w:rsidP="00AC5BAF">
            <w:pPr>
              <w:pStyle w:val="TAL"/>
            </w:pPr>
            <w:r>
              <w:t>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4FE75" w14:textId="77777777" w:rsidR="00E308B2" w:rsidRDefault="00E308B2" w:rsidP="00AC5BAF">
            <w:pPr>
              <w:pStyle w:val="TAL"/>
            </w:pPr>
            <w:r>
              <w:t>Jesus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2B994" w14:textId="77777777" w:rsidR="00E308B2" w:rsidRDefault="00E308B2" w:rsidP="00AC5BAF">
            <w:pPr>
              <w:pStyle w:val="TAL"/>
            </w:pPr>
            <w:r>
              <w:t>TELEFONICA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62BE5"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ED4D1" w14:textId="77777777" w:rsidR="00E308B2" w:rsidRDefault="00E308B2" w:rsidP="00AC5BAF">
            <w:pPr>
              <w:pStyle w:val="TAL"/>
            </w:pPr>
            <w:r>
              <w:t>3GPPMEMBER</w:t>
            </w:r>
          </w:p>
        </w:tc>
      </w:tr>
      <w:tr w:rsidR="00E308B2" w14:paraId="57C4AA2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CA569"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28AF5" w14:textId="77777777" w:rsidR="00E308B2" w:rsidRDefault="00E308B2" w:rsidP="00AC5BAF">
            <w:pPr>
              <w:pStyle w:val="TAL"/>
            </w:pPr>
            <w:r>
              <w:t>Masal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99C5D" w14:textId="77777777" w:rsidR="00E308B2" w:rsidRDefault="00E308B2" w:rsidP="00AC5BAF">
            <w:pPr>
              <w:pStyle w:val="TAL"/>
            </w:pPr>
            <w:r>
              <w:t>Abhijeet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080F0" w14:textId="77777777" w:rsidR="00E308B2" w:rsidRDefault="00E308B2" w:rsidP="00AC5BAF">
            <w:pPr>
              <w:pStyle w:val="TAL"/>
            </w:pPr>
            <w:r>
              <w:t>CEWiT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F596C"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63CBB" w14:textId="77777777" w:rsidR="00E308B2" w:rsidRDefault="00E308B2" w:rsidP="00AC5BAF">
            <w:pPr>
              <w:pStyle w:val="TAL"/>
            </w:pPr>
            <w:r>
              <w:t>3GPPMEMBER</w:t>
            </w:r>
          </w:p>
        </w:tc>
      </w:tr>
      <w:tr w:rsidR="00E308B2" w14:paraId="6A5422B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F5F73"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D7FBD" w14:textId="77777777" w:rsidR="00E308B2" w:rsidRDefault="00E308B2" w:rsidP="00AC5BAF">
            <w:pPr>
              <w:pStyle w:val="TAL"/>
            </w:pPr>
            <w:r>
              <w:t>Mayer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A6202" w14:textId="77777777" w:rsidR="00E308B2" w:rsidRDefault="00E308B2" w:rsidP="00AC5BAF">
            <w:pPr>
              <w:pStyle w:val="TAL"/>
            </w:pPr>
            <w:r>
              <w:t>Georg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EB361" w14:textId="77777777" w:rsidR="00E308B2" w:rsidRDefault="00E308B2" w:rsidP="00AC5BAF">
            <w:pPr>
              <w:pStyle w:val="TAL"/>
            </w:pPr>
            <w: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4631C"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AFEF7" w14:textId="77777777" w:rsidR="00E308B2" w:rsidRDefault="00E308B2" w:rsidP="00AC5BAF">
            <w:pPr>
              <w:pStyle w:val="TAL"/>
            </w:pPr>
            <w:r>
              <w:t>3GPPMEMBER</w:t>
            </w:r>
          </w:p>
        </w:tc>
      </w:tr>
      <w:tr w:rsidR="00E308B2" w14:paraId="7B27981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5CB22"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EB7B6" w14:textId="77777777" w:rsidR="00E308B2" w:rsidRDefault="00E308B2" w:rsidP="00AC5BAF">
            <w:pPr>
              <w:pStyle w:val="TAL"/>
            </w:pPr>
            <w:r>
              <w:t>Mcmenamy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A8B39" w14:textId="77777777" w:rsidR="00E308B2" w:rsidRDefault="00E308B2" w:rsidP="00AC5BAF">
            <w:pPr>
              <w:pStyle w:val="TAL"/>
            </w:pPr>
            <w:r>
              <w:t>Jasmina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BD5D5" w14:textId="77777777" w:rsidR="00E308B2" w:rsidRDefault="00E308B2" w:rsidP="00AC5BAF">
            <w:pPr>
              <w:pStyle w:val="TAL"/>
            </w:pPr>
            <w:r>
              <w:t>NEC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73B33" w14:textId="77777777" w:rsidR="00E308B2" w:rsidRDefault="00E308B2" w:rsidP="00AC5BAF">
            <w:pPr>
              <w:pStyle w:val="TAL"/>
            </w:pPr>
            <w: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6DFE0" w14:textId="77777777" w:rsidR="00E308B2" w:rsidRDefault="00E308B2" w:rsidP="00AC5BAF">
            <w:pPr>
              <w:pStyle w:val="TAL"/>
            </w:pPr>
            <w:r>
              <w:t>3GPPMEMBER</w:t>
            </w:r>
          </w:p>
        </w:tc>
      </w:tr>
      <w:tr w:rsidR="00E308B2" w14:paraId="2F79979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2DD82"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8A9C1" w14:textId="77777777" w:rsidR="00E308B2" w:rsidRDefault="00E308B2" w:rsidP="00AC5BAF">
            <w:pPr>
              <w:pStyle w:val="TAL"/>
            </w:pPr>
            <w:r>
              <w:t>Moon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52FAD" w14:textId="77777777" w:rsidR="00E308B2" w:rsidRDefault="00E308B2" w:rsidP="00AC5BAF">
            <w:pPr>
              <w:pStyle w:val="TAL"/>
            </w:pPr>
            <w:r>
              <w:t>Sang-Jun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2BC2B" w14:textId="77777777" w:rsidR="00E308B2" w:rsidRDefault="00E308B2" w:rsidP="00AC5BAF">
            <w:pPr>
              <w:pStyle w:val="TAL"/>
            </w:pPr>
            <w:r>
              <w:t>Samsung Electronics Polska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97990"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96F25" w14:textId="77777777" w:rsidR="00E308B2" w:rsidRDefault="00E308B2" w:rsidP="00AC5BAF">
            <w:pPr>
              <w:pStyle w:val="TAL"/>
            </w:pPr>
            <w:r>
              <w:t>3GPPMEMBER</w:t>
            </w:r>
          </w:p>
        </w:tc>
      </w:tr>
      <w:tr w:rsidR="00E308B2" w14:paraId="25D2AD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A2C36"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F0D14" w14:textId="77777777" w:rsidR="00E308B2" w:rsidRDefault="00E308B2" w:rsidP="00AC5BAF">
            <w:pPr>
              <w:pStyle w:val="TAL"/>
            </w:pPr>
            <w:r>
              <w:t>Mowafy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57C9B" w14:textId="77777777" w:rsidR="00E308B2" w:rsidRDefault="00E308B2" w:rsidP="00AC5BAF">
            <w:pPr>
              <w:pStyle w:val="TAL"/>
            </w:pPr>
            <w:r>
              <w:t>Hala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9EC98" w14:textId="77777777" w:rsidR="00E308B2" w:rsidRDefault="00E308B2" w:rsidP="00AC5BAF">
            <w:pPr>
              <w:pStyle w:val="TAL"/>
            </w:pPr>
            <w:r>
              <w:t>Peraton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67C74"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14F79" w14:textId="77777777" w:rsidR="00E308B2" w:rsidRDefault="00E308B2" w:rsidP="00AC5BAF">
            <w:pPr>
              <w:pStyle w:val="TAL"/>
            </w:pPr>
            <w:r>
              <w:t>3GPPMEMBER</w:t>
            </w:r>
          </w:p>
        </w:tc>
      </w:tr>
      <w:tr w:rsidR="00E308B2" w14:paraId="6EF7AC0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39CE3"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679AC" w14:textId="77777777" w:rsidR="00E308B2" w:rsidRDefault="00E308B2" w:rsidP="00AC5BAF">
            <w:pPr>
              <w:pStyle w:val="TAL"/>
            </w:pPr>
            <w:r>
              <w:t>Murhammer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680B7" w14:textId="77777777" w:rsidR="00E308B2" w:rsidRDefault="00E308B2" w:rsidP="00AC5BAF">
            <w:pPr>
              <w:pStyle w:val="TAL"/>
            </w:pPr>
            <w:r>
              <w:t>Leopold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4E665" w14:textId="77777777" w:rsidR="00E308B2" w:rsidRDefault="00E308B2" w:rsidP="00AC5BAF">
            <w:pPr>
              <w:pStyle w:val="TAL"/>
            </w:pPr>
            <w:r>
              <w:t>T-Mobile Austria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7522F"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8B654" w14:textId="77777777" w:rsidR="00E308B2" w:rsidRDefault="00E308B2" w:rsidP="00AC5BAF">
            <w:pPr>
              <w:pStyle w:val="TAL"/>
            </w:pPr>
            <w:r>
              <w:t>3GPPMEMBER</w:t>
            </w:r>
          </w:p>
        </w:tc>
      </w:tr>
      <w:tr w:rsidR="00E308B2" w14:paraId="46B8F33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F5785"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D4E2D" w14:textId="77777777" w:rsidR="00E308B2" w:rsidRDefault="00E308B2" w:rsidP="00AC5BAF">
            <w:pPr>
              <w:pStyle w:val="TAL"/>
            </w:pPr>
            <w:r>
              <w:t>Mustapha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CEB6B" w14:textId="77777777" w:rsidR="00E308B2" w:rsidRDefault="00E308B2" w:rsidP="00AC5BAF">
            <w:pPr>
              <w:pStyle w:val="TAL"/>
            </w:pPr>
            <w:r>
              <w:t>Mona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01DE4" w14:textId="77777777" w:rsidR="00E308B2" w:rsidRDefault="00E308B2" w:rsidP="00AC5BAF">
            <w:pPr>
              <w:pStyle w:val="TAL"/>
            </w:pPr>
            <w:r>
              <w:t>Apple Computer Trading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7B29B"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BCB0A" w14:textId="77777777" w:rsidR="00E308B2" w:rsidRDefault="00E308B2" w:rsidP="00AC5BAF">
            <w:pPr>
              <w:pStyle w:val="TAL"/>
            </w:pPr>
            <w:r>
              <w:t>3GPPMEMBER</w:t>
            </w:r>
          </w:p>
        </w:tc>
      </w:tr>
      <w:tr w:rsidR="00E308B2" w14:paraId="29BDCF8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80BE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D8539" w14:textId="77777777" w:rsidR="00E308B2" w:rsidRDefault="00E308B2" w:rsidP="00AC5BAF">
            <w:pPr>
              <w:pStyle w:val="TAL"/>
            </w:pPr>
            <w:r>
              <w:t>Mutikainen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C8930" w14:textId="77777777" w:rsidR="00E308B2" w:rsidRDefault="00E308B2" w:rsidP="00AC5BAF">
            <w:pPr>
              <w:pStyle w:val="TAL"/>
            </w:pPr>
            <w:r>
              <w:t>Jari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7DA18" w14:textId="77777777" w:rsidR="00E308B2" w:rsidRDefault="00E308B2" w:rsidP="00AC5BAF">
            <w:pPr>
              <w:pStyle w:val="TAL"/>
            </w:pPr>
            <w: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69487" w14:textId="77777777" w:rsidR="00E308B2" w:rsidRDefault="00E308B2" w:rsidP="00AC5BAF">
            <w:pPr>
              <w:pStyle w:val="TAL"/>
            </w:pPr>
            <w: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CAF4C" w14:textId="77777777" w:rsidR="00E308B2" w:rsidRDefault="00E308B2" w:rsidP="00AC5BAF">
            <w:pPr>
              <w:pStyle w:val="TAL"/>
            </w:pPr>
            <w:r>
              <w:t>3GPPMEMBER</w:t>
            </w:r>
          </w:p>
        </w:tc>
      </w:tr>
      <w:tr w:rsidR="00E308B2" w14:paraId="003A802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01F00"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2277A" w14:textId="77777777" w:rsidR="00E308B2" w:rsidRDefault="00E308B2" w:rsidP="00AC5BAF">
            <w:pPr>
              <w:pStyle w:val="TAL"/>
            </w:pPr>
            <w:r>
              <w:t>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1637C" w14:textId="77777777" w:rsidR="00E308B2" w:rsidRDefault="00E308B2" w:rsidP="00AC5BAF">
            <w:pPr>
              <w:pStyle w:val="TAL"/>
            </w:pPr>
            <w:r>
              <w:t>Taeheum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28907"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FAA7B"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C21D4" w14:textId="77777777" w:rsidR="00E308B2" w:rsidRDefault="00E308B2" w:rsidP="00AC5BAF">
            <w:pPr>
              <w:pStyle w:val="TAL"/>
            </w:pPr>
            <w:r>
              <w:t>3GPPMEMBER</w:t>
            </w:r>
          </w:p>
        </w:tc>
      </w:tr>
      <w:tr w:rsidR="00E308B2" w14:paraId="77E9C51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26214"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98F47" w14:textId="77777777" w:rsidR="00E308B2" w:rsidRDefault="00E308B2" w:rsidP="00AC5BAF">
            <w:pPr>
              <w:pStyle w:val="TAL"/>
            </w:pPr>
            <w:r>
              <w:t>NAKAMURA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A823E" w14:textId="77777777" w:rsidR="00E308B2" w:rsidRDefault="00E308B2" w:rsidP="00AC5BAF">
            <w:pPr>
              <w:pStyle w:val="TAL"/>
            </w:pPr>
            <w:r>
              <w:t>Kazuo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34A48" w14:textId="77777777" w:rsidR="00E308B2" w:rsidRDefault="00E308B2" w:rsidP="00AC5BAF">
            <w:pPr>
              <w:pStyle w:val="TAL"/>
            </w:pPr>
            <w:r>
              <w:t>NICT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58A1E"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07232" w14:textId="77777777" w:rsidR="00E308B2" w:rsidRDefault="00E308B2" w:rsidP="00AC5BAF">
            <w:pPr>
              <w:pStyle w:val="TAL"/>
            </w:pPr>
            <w:r>
              <w:t>3GPPMEMBER</w:t>
            </w:r>
          </w:p>
        </w:tc>
      </w:tr>
      <w:tr w:rsidR="00E308B2" w14:paraId="50FCFBA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A4CBB"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E923F" w14:textId="77777777" w:rsidR="00E308B2" w:rsidRDefault="00E308B2" w:rsidP="00AC5BAF">
            <w:pPr>
              <w:pStyle w:val="TAL"/>
            </w:pPr>
            <w:r>
              <w:t>Nakano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D85CE" w14:textId="77777777" w:rsidR="00E308B2" w:rsidRDefault="00E308B2" w:rsidP="00AC5BAF">
            <w:pPr>
              <w:pStyle w:val="TAL"/>
            </w:pPr>
            <w:r>
              <w:t>Yusuke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300AE" w14:textId="77777777" w:rsidR="00E308B2" w:rsidRDefault="00E308B2" w:rsidP="00AC5BAF">
            <w:pPr>
              <w:pStyle w:val="TAL"/>
            </w:pPr>
            <w:r>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E130A"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D3BD3" w14:textId="77777777" w:rsidR="00E308B2" w:rsidRDefault="00E308B2" w:rsidP="00AC5BAF">
            <w:pPr>
              <w:pStyle w:val="TAL"/>
            </w:pPr>
            <w:r>
              <w:t>3GPPMEMBER</w:t>
            </w:r>
          </w:p>
        </w:tc>
      </w:tr>
      <w:tr w:rsidR="00E308B2" w14:paraId="569AA1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EDBA9"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D9965" w14:textId="77777777" w:rsidR="00E308B2" w:rsidRDefault="00E308B2" w:rsidP="00AC5BAF">
            <w:pPr>
              <w:pStyle w:val="TAL"/>
            </w:pPr>
            <w:r>
              <w:t>Nayak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2779B" w14:textId="77777777" w:rsidR="00E308B2" w:rsidRDefault="00E308B2" w:rsidP="00AC5BAF">
            <w:pPr>
              <w:pStyle w:val="TAL"/>
            </w:pPr>
            <w:r>
              <w:t>Ashok Kumar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34CD2" w14:textId="77777777" w:rsidR="00E308B2" w:rsidRDefault="00E308B2" w:rsidP="00AC5BAF">
            <w:pPr>
              <w:pStyle w:val="TAL"/>
            </w:pPr>
            <w:r>
              <w:t>Samsung Guangzhou Mobile R&amp;D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71A7B"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FED2D" w14:textId="77777777" w:rsidR="00E308B2" w:rsidRDefault="00E308B2" w:rsidP="00AC5BAF">
            <w:pPr>
              <w:pStyle w:val="TAL"/>
            </w:pPr>
            <w:r>
              <w:t>3GPPMEMBER</w:t>
            </w:r>
          </w:p>
        </w:tc>
      </w:tr>
      <w:tr w:rsidR="00E308B2" w14:paraId="24149EF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F6C0C"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0C32E" w14:textId="77777777" w:rsidR="00E308B2" w:rsidRDefault="00E308B2" w:rsidP="00AC5BAF">
            <w:pPr>
              <w:pStyle w:val="TAL"/>
            </w:pPr>
            <w:r>
              <w:t>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C85BD" w14:textId="77777777" w:rsidR="00E308B2" w:rsidRDefault="00E308B2" w:rsidP="00AC5BAF">
            <w:pPr>
              <w:pStyle w:val="TAL"/>
            </w:pPr>
            <w:r>
              <w:t>Hui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38F2F" w14:textId="77777777" w:rsidR="00E308B2" w:rsidRDefault="00E308B2" w:rsidP="00AC5BAF">
            <w:pPr>
              <w:pStyle w:val="TAL"/>
            </w:pPr>
            <w: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8CAA7"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33492" w14:textId="77777777" w:rsidR="00E308B2" w:rsidRDefault="00E308B2" w:rsidP="00AC5BAF">
            <w:pPr>
              <w:pStyle w:val="TAL"/>
            </w:pPr>
            <w:r>
              <w:t>3GPPMEMBER</w:t>
            </w:r>
          </w:p>
        </w:tc>
      </w:tr>
      <w:tr w:rsidR="00E308B2" w14:paraId="713851C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2CF48"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6D26D" w14:textId="77777777" w:rsidR="00E308B2" w:rsidRDefault="00E308B2" w:rsidP="00AC5BAF">
            <w:pPr>
              <w:pStyle w:val="TAL"/>
            </w:pPr>
            <w:r>
              <w:t>Nie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36E33" w14:textId="77777777" w:rsidR="00E308B2" w:rsidRDefault="00E308B2" w:rsidP="00AC5BAF">
            <w:pPr>
              <w:pStyle w:val="TAL"/>
            </w:pPr>
            <w:r>
              <w:t>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762C2" w14:textId="77777777" w:rsidR="00E308B2" w:rsidRDefault="00E308B2" w:rsidP="00AC5BAF">
            <w:pPr>
              <w:pStyle w:val="TAL"/>
            </w:pPr>
            <w:r>
              <w:t>China Telecom Corporation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48A36"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71C5F" w14:textId="77777777" w:rsidR="00E308B2" w:rsidRDefault="00E308B2" w:rsidP="00AC5BAF">
            <w:pPr>
              <w:pStyle w:val="TAL"/>
            </w:pPr>
            <w:r>
              <w:t>3GPPMEMBER</w:t>
            </w:r>
          </w:p>
        </w:tc>
      </w:tr>
      <w:tr w:rsidR="00E308B2" w14:paraId="7DA48AF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66DBB"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C4D04" w14:textId="77777777" w:rsidR="00E308B2" w:rsidRDefault="00E308B2" w:rsidP="00AC5BAF">
            <w:pPr>
              <w:pStyle w:val="TAL"/>
            </w:pPr>
            <w:r>
              <w:t>Niu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36122" w14:textId="77777777" w:rsidR="00E308B2" w:rsidRDefault="00E308B2" w:rsidP="00AC5BAF">
            <w:pPr>
              <w:pStyle w:val="TAL"/>
            </w:pPr>
            <w:r>
              <w:t>Chunlei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1FE2F" w14:textId="77777777" w:rsidR="00E308B2" w:rsidRDefault="00E308B2" w:rsidP="00AC5BAF">
            <w:pPr>
              <w:pStyle w:val="TAL"/>
            </w:pPr>
            <w:r>
              <w:t>CSCN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1510E"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F42DB" w14:textId="77777777" w:rsidR="00E308B2" w:rsidRDefault="00E308B2" w:rsidP="00AC5BAF">
            <w:pPr>
              <w:pStyle w:val="TAL"/>
            </w:pPr>
            <w:r>
              <w:t>3GPPMEMBER</w:t>
            </w:r>
          </w:p>
        </w:tc>
      </w:tr>
      <w:tr w:rsidR="00E308B2" w14:paraId="368B73B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3596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8B4A1" w14:textId="77777777" w:rsidR="00E308B2" w:rsidRDefault="00E308B2" w:rsidP="00AC5BAF">
            <w:pPr>
              <w:pStyle w:val="TAL"/>
            </w:pPr>
            <w:r>
              <w:t>Nomoto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66EE2" w14:textId="77777777" w:rsidR="00E308B2" w:rsidRDefault="00E308B2" w:rsidP="00AC5BAF">
            <w:pPr>
              <w:pStyle w:val="TAL"/>
            </w:pPr>
            <w:r>
              <w:t>Riku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8D19C" w14:textId="77777777" w:rsidR="00E308B2" w:rsidRDefault="00E308B2" w:rsidP="00AC5BAF">
            <w:pPr>
              <w:pStyle w:val="TAL"/>
            </w:pPr>
            <w:r>
              <w:t>Mitsubishi Electric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E0ABE" w14:textId="77777777" w:rsidR="00E308B2" w:rsidRDefault="00E308B2" w:rsidP="00AC5BAF">
            <w:pPr>
              <w:pStyle w:val="TAL"/>
            </w:pPr>
            <w: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ECFEC" w14:textId="77777777" w:rsidR="00E308B2" w:rsidRDefault="00E308B2" w:rsidP="00AC5BAF">
            <w:pPr>
              <w:pStyle w:val="TAL"/>
            </w:pPr>
            <w:r>
              <w:t>3GPPMEMBER</w:t>
            </w:r>
          </w:p>
        </w:tc>
      </w:tr>
      <w:tr w:rsidR="00E308B2" w14:paraId="733BB11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30B4C"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537F5" w14:textId="77777777" w:rsidR="00E308B2" w:rsidRDefault="00E308B2" w:rsidP="00AC5BAF">
            <w:pPr>
              <w:pStyle w:val="TAL"/>
            </w:pPr>
            <w:r>
              <w:t>Nord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06136" w14:textId="77777777" w:rsidR="00E308B2" w:rsidRDefault="00E308B2" w:rsidP="00AC5BAF">
            <w:pPr>
              <w:pStyle w:val="TAL"/>
            </w:pPr>
            <w:r>
              <w:t>Lars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E18BA" w14:textId="77777777" w:rsidR="00E308B2" w:rsidRDefault="00E308B2" w:rsidP="00AC5BAF">
            <w:pPr>
              <w:pStyle w:val="TAL"/>
            </w:pPr>
            <w:r>
              <w:t>Sony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775AF"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A7371" w14:textId="77777777" w:rsidR="00E308B2" w:rsidRDefault="00E308B2" w:rsidP="00AC5BAF">
            <w:pPr>
              <w:pStyle w:val="TAL"/>
            </w:pPr>
            <w:r>
              <w:t>3GPPMEMBER</w:t>
            </w:r>
          </w:p>
        </w:tc>
      </w:tr>
      <w:tr w:rsidR="00E308B2" w14:paraId="66B8068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56D49"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E70B1" w14:textId="77777777" w:rsidR="00E308B2" w:rsidRDefault="00E308B2" w:rsidP="00AC5BAF">
            <w:pPr>
              <w:pStyle w:val="TAL"/>
            </w:pPr>
            <w:r>
              <w:t>Normann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63B13" w14:textId="77777777" w:rsidR="00E308B2" w:rsidRDefault="00E308B2" w:rsidP="00AC5BAF">
            <w:pPr>
              <w:pStyle w:val="TAL"/>
            </w:pPr>
            <w:r>
              <w:t>Henrik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51CA5" w14:textId="77777777" w:rsidR="00E308B2" w:rsidRDefault="00E308B2" w:rsidP="00AC5BAF">
            <w:pPr>
              <w:pStyle w:val="TAL"/>
            </w:pPr>
            <w: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8D07D"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3307D" w14:textId="77777777" w:rsidR="00E308B2" w:rsidRDefault="00E308B2" w:rsidP="00AC5BAF">
            <w:pPr>
              <w:pStyle w:val="TAL"/>
            </w:pPr>
            <w:r>
              <w:t>3GPPMEMBER</w:t>
            </w:r>
          </w:p>
        </w:tc>
      </w:tr>
      <w:tr w:rsidR="00E308B2" w14:paraId="6CB1D75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F17B9"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DF444" w14:textId="77777777" w:rsidR="00E308B2" w:rsidRDefault="00E308B2" w:rsidP="00AC5BAF">
            <w:pPr>
              <w:pStyle w:val="TAL"/>
            </w:pPr>
            <w:r>
              <w:t>Norton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0A94D" w14:textId="77777777" w:rsidR="00E308B2" w:rsidRDefault="00E308B2" w:rsidP="00AC5BAF">
            <w:pPr>
              <w:pStyle w:val="TAL"/>
            </w:pPr>
            <w:r>
              <w:t>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BA539" w14:textId="77777777" w:rsidR="00E308B2" w:rsidRDefault="00E308B2" w:rsidP="00AC5BAF">
            <w:pPr>
              <w:pStyle w:val="TAL"/>
            </w:pPr>
            <w:r>
              <w:t>U.S. Department of Defense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E42AA"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04E20" w14:textId="77777777" w:rsidR="00E308B2" w:rsidRDefault="00E308B2" w:rsidP="00AC5BAF">
            <w:pPr>
              <w:pStyle w:val="TAL"/>
            </w:pPr>
            <w:r>
              <w:t>3GPPMEMBER</w:t>
            </w:r>
          </w:p>
        </w:tc>
      </w:tr>
      <w:tr w:rsidR="00E308B2" w14:paraId="2EC0C99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F543C"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F7902" w14:textId="77777777" w:rsidR="00E308B2" w:rsidRDefault="00E308B2" w:rsidP="00AC5BAF">
            <w:pPr>
              <w:pStyle w:val="TAL"/>
            </w:pPr>
            <w:r>
              <w:t>Olsson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21B45" w14:textId="77777777" w:rsidR="00E308B2" w:rsidRDefault="00E308B2" w:rsidP="00AC5BAF">
            <w:pPr>
              <w:pStyle w:val="TAL"/>
            </w:pPr>
            <w:r>
              <w:t>Magnus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CDBDD" w14:textId="77777777" w:rsidR="00E308B2" w:rsidRDefault="00E308B2" w:rsidP="00AC5BAF">
            <w:pPr>
              <w:pStyle w:val="TAL"/>
            </w:pPr>
            <w:r>
              <w:t>L.M. Ericsson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B9728"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2CCA0" w14:textId="77777777" w:rsidR="00E308B2" w:rsidRDefault="00E308B2" w:rsidP="00AC5BAF">
            <w:pPr>
              <w:pStyle w:val="TAL"/>
            </w:pPr>
            <w:r>
              <w:t>3GPPMEMBER</w:t>
            </w:r>
          </w:p>
        </w:tc>
      </w:tr>
      <w:tr w:rsidR="00E308B2" w14:paraId="24F73D0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2EA9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F88CA" w14:textId="77777777" w:rsidR="00E308B2" w:rsidRDefault="00E308B2" w:rsidP="00AC5BAF">
            <w:pPr>
              <w:pStyle w:val="TAL"/>
            </w:pPr>
            <w:r>
              <w:t>Olvera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F7B9C" w14:textId="77777777" w:rsidR="00E308B2" w:rsidRDefault="00E308B2" w:rsidP="00AC5BAF">
            <w:pPr>
              <w:pStyle w:val="TAL"/>
            </w:pPr>
            <w:r>
              <w:t>Ulises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5DB6D" w14:textId="77777777" w:rsidR="00E308B2" w:rsidRDefault="00E308B2" w:rsidP="00AC5BAF">
            <w:pPr>
              <w:pStyle w:val="TAL"/>
            </w:pPr>
            <w:r>
              <w:t>InterDigital Canada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FB093"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5D849" w14:textId="77777777" w:rsidR="00E308B2" w:rsidRDefault="00E308B2" w:rsidP="00AC5BAF">
            <w:pPr>
              <w:pStyle w:val="TAL"/>
            </w:pPr>
            <w:r>
              <w:t>3GPPMEMBER</w:t>
            </w:r>
          </w:p>
        </w:tc>
      </w:tr>
      <w:tr w:rsidR="00E308B2" w14:paraId="485A0D6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D7E4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234E0" w14:textId="77777777" w:rsidR="00E308B2" w:rsidRDefault="00E308B2" w:rsidP="00AC5BAF">
            <w:pPr>
              <w:pStyle w:val="TAL"/>
            </w:pPr>
            <w:r>
              <w:t>Pan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32900" w14:textId="77777777" w:rsidR="00E308B2" w:rsidRDefault="00E308B2" w:rsidP="00AC5BAF">
            <w:pPr>
              <w:pStyle w:val="TAL"/>
            </w:pPr>
            <w:r>
              <w:t>Xueming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8C49D" w14:textId="77777777" w:rsidR="00E308B2" w:rsidRDefault="00E308B2" w:rsidP="00AC5BAF">
            <w:pPr>
              <w:pStyle w:val="TAL"/>
            </w:pPr>
            <w:r>
              <w:t>GUANGDONG GENIUS TECHNOLOGY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B65D3"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DF843" w14:textId="77777777" w:rsidR="00E308B2" w:rsidRDefault="00E308B2" w:rsidP="00AC5BAF">
            <w:pPr>
              <w:pStyle w:val="TAL"/>
            </w:pPr>
            <w:r>
              <w:t>3GPPMEMBER</w:t>
            </w:r>
          </w:p>
        </w:tc>
      </w:tr>
      <w:tr w:rsidR="00E308B2" w14:paraId="73396B7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164A3" w14:textId="77777777" w:rsidR="00E308B2" w:rsidRDefault="00E308B2" w:rsidP="00AC5BAF">
            <w:pPr>
              <w:pStyle w:val="TAL"/>
            </w:pPr>
            <w: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EA5D8" w14:textId="77777777" w:rsidR="00E308B2" w:rsidRDefault="00E308B2" w:rsidP="00AC5BAF">
            <w:pPr>
              <w:pStyle w:val="TAL"/>
            </w:pPr>
            <w:r>
              <w:t>Pancorbo Marcos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D2724" w14:textId="77777777" w:rsidR="00E308B2" w:rsidRDefault="00E308B2" w:rsidP="00AC5BAF">
            <w:pPr>
              <w:pStyle w:val="TAL"/>
            </w:pPr>
            <w:r>
              <w:t>Maria Belen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3311F" w14:textId="77777777" w:rsidR="00E308B2" w:rsidRDefault="00E308B2" w:rsidP="00AC5BAF">
            <w:pPr>
              <w:pStyle w:val="TAL"/>
            </w:pPr>
            <w:r>
              <w:t>Ericsson España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05013"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CAC44" w14:textId="77777777" w:rsidR="00E308B2" w:rsidRDefault="00E308B2" w:rsidP="00AC5BAF">
            <w:pPr>
              <w:pStyle w:val="TAL"/>
            </w:pPr>
            <w:r>
              <w:t>3GPPMEMBER</w:t>
            </w:r>
          </w:p>
        </w:tc>
      </w:tr>
      <w:tr w:rsidR="00E308B2" w14:paraId="0C995C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DA2DA" w14:textId="77777777" w:rsidR="00E308B2" w:rsidRDefault="00E308B2" w:rsidP="00AC5BAF">
            <w:pPr>
              <w:pStyle w:val="TAL"/>
            </w:pPr>
            <w:r>
              <w:t>Prof.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D7C8E" w14:textId="77777777" w:rsidR="00E308B2" w:rsidRDefault="00E308B2" w:rsidP="00AC5BAF">
            <w:pPr>
              <w:pStyle w:val="TAL"/>
            </w:pPr>
            <w:r>
              <w:t>Park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03B10" w14:textId="77777777" w:rsidR="00E308B2" w:rsidRDefault="00E308B2" w:rsidP="00AC5BAF">
            <w:pPr>
              <w:pStyle w:val="TAL"/>
            </w:pPr>
            <w:r>
              <w:t>Hyunggon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6A8BC" w14:textId="77777777" w:rsidR="00E308B2" w:rsidRDefault="00E308B2" w:rsidP="00AC5BAF">
            <w:pPr>
              <w:pStyle w:val="TAL"/>
            </w:pPr>
            <w:r>
              <w:t>Ewha Womans University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3F88E"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34BA2" w14:textId="77777777" w:rsidR="00E308B2" w:rsidRDefault="00E308B2" w:rsidP="00AC5BAF">
            <w:pPr>
              <w:pStyle w:val="TAL"/>
            </w:pPr>
            <w:r>
              <w:t>3GPPGUEST</w:t>
            </w:r>
          </w:p>
        </w:tc>
      </w:tr>
      <w:tr w:rsidR="00E308B2" w14:paraId="4E26226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B9FE2"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1A400" w14:textId="77777777" w:rsidR="00E308B2" w:rsidRDefault="00E308B2" w:rsidP="00AC5BAF">
            <w:pPr>
              <w:pStyle w:val="TAL"/>
            </w:pPr>
            <w:r>
              <w:t>Park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D7A6E" w14:textId="77777777" w:rsidR="00E308B2" w:rsidRDefault="00E308B2" w:rsidP="00AC5BAF">
            <w:pPr>
              <w:pStyle w:val="TAL"/>
            </w:pPr>
            <w:r>
              <w:t>Jungshin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E8D21" w14:textId="77777777" w:rsidR="00E308B2" w:rsidRDefault="00E308B2" w:rsidP="00AC5BAF">
            <w:pPr>
              <w:pStyle w:val="TAL"/>
            </w:pPr>
            <w:r>
              <w:t>Samsung Electronics France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8E32F"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064C0" w14:textId="77777777" w:rsidR="00E308B2" w:rsidRDefault="00E308B2" w:rsidP="00AC5BAF">
            <w:pPr>
              <w:pStyle w:val="TAL"/>
            </w:pPr>
            <w:r>
              <w:t>3GPPMEMBER</w:t>
            </w:r>
          </w:p>
        </w:tc>
      </w:tr>
      <w:tr w:rsidR="00E308B2" w14:paraId="34FDEEB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348B3"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8CF19" w14:textId="77777777" w:rsidR="00E308B2" w:rsidRDefault="00E308B2" w:rsidP="00AC5BAF">
            <w:pPr>
              <w:pStyle w:val="TAL"/>
            </w:pPr>
            <w:r>
              <w:t>peng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DC447" w14:textId="77777777" w:rsidR="00E308B2" w:rsidRDefault="00E308B2" w:rsidP="00AC5BAF">
            <w:pPr>
              <w:pStyle w:val="TAL"/>
            </w:pPr>
            <w:r>
              <w:t>junan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FBB99" w14:textId="77777777" w:rsidR="00E308B2" w:rsidRDefault="00E308B2" w:rsidP="00AC5BAF">
            <w:pPr>
              <w:pStyle w:val="TAL"/>
            </w:pPr>
            <w: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CB453"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EA288" w14:textId="77777777" w:rsidR="00E308B2" w:rsidRDefault="00E308B2" w:rsidP="00AC5BAF">
            <w:pPr>
              <w:pStyle w:val="TAL"/>
            </w:pPr>
            <w:r>
              <w:t>3GPPMEMBER</w:t>
            </w:r>
          </w:p>
        </w:tc>
      </w:tr>
      <w:tr w:rsidR="00E308B2" w14:paraId="6EFF66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C660A"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3398B" w14:textId="77777777" w:rsidR="00E308B2" w:rsidRDefault="00E308B2" w:rsidP="00AC5BAF">
            <w:pPr>
              <w:pStyle w:val="TAL"/>
            </w:pPr>
            <w:r>
              <w:t>Petranovich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34DE8" w14:textId="77777777" w:rsidR="00E308B2" w:rsidRDefault="00E308B2" w:rsidP="00AC5BAF">
            <w:pPr>
              <w:pStyle w:val="TAL"/>
            </w:pPr>
            <w:r>
              <w:t>Jim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090E7" w14:textId="77777777" w:rsidR="00E308B2" w:rsidRDefault="00E308B2" w:rsidP="00AC5BAF">
            <w:pPr>
              <w:pStyle w:val="TAL"/>
            </w:pPr>
            <w:r>
              <w:t>ViaSat Satellite Holdings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3BCAC"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9C24A" w14:textId="77777777" w:rsidR="00E308B2" w:rsidRDefault="00E308B2" w:rsidP="00AC5BAF">
            <w:pPr>
              <w:pStyle w:val="TAL"/>
            </w:pPr>
            <w:r>
              <w:t>3GPPMEMBER</w:t>
            </w:r>
          </w:p>
        </w:tc>
      </w:tr>
      <w:tr w:rsidR="00E308B2" w14:paraId="310C41E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7546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CEF78" w14:textId="77777777" w:rsidR="00E308B2" w:rsidRDefault="00E308B2" w:rsidP="00AC5BAF">
            <w:pPr>
              <w:pStyle w:val="TAL"/>
            </w:pPr>
            <w:r>
              <w:t>Pope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BAD73" w14:textId="77777777" w:rsidR="00E308B2" w:rsidRDefault="00E308B2" w:rsidP="00AC5BAF">
            <w:pPr>
              <w:pStyle w:val="TAL"/>
            </w:pPr>
            <w:r>
              <w:t>Maurice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A1356"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475C6"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71B3A" w14:textId="77777777" w:rsidR="00E308B2" w:rsidRDefault="00E308B2" w:rsidP="00AC5BAF">
            <w:pPr>
              <w:pStyle w:val="TAL"/>
            </w:pPr>
            <w:r>
              <w:t>3GPPORG_REP</w:t>
            </w:r>
          </w:p>
        </w:tc>
      </w:tr>
      <w:tr w:rsidR="00E308B2" w14:paraId="219A4D2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A3AB3"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ACCCE" w14:textId="77777777" w:rsidR="00E308B2" w:rsidRDefault="00E308B2" w:rsidP="00AC5BAF">
            <w:pPr>
              <w:pStyle w:val="TAL"/>
            </w:pPr>
            <w:r>
              <w:t>Pudney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FC444" w14:textId="77777777" w:rsidR="00E308B2" w:rsidRDefault="00E308B2" w:rsidP="00AC5BAF">
            <w:pPr>
              <w:pStyle w:val="TAL"/>
            </w:pPr>
            <w:r>
              <w:t>Chris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93ED7" w14:textId="77777777" w:rsidR="00E308B2" w:rsidRDefault="00E308B2" w:rsidP="00AC5BAF">
            <w:pPr>
              <w:pStyle w:val="TAL"/>
            </w:pPr>
            <w:r>
              <w:t>VODAFONE Group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CABA7"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1EE94" w14:textId="77777777" w:rsidR="00E308B2" w:rsidRDefault="00E308B2" w:rsidP="00AC5BAF">
            <w:pPr>
              <w:pStyle w:val="TAL"/>
            </w:pPr>
            <w:r>
              <w:t>3GPPMEMBER</w:t>
            </w:r>
          </w:p>
        </w:tc>
      </w:tr>
      <w:tr w:rsidR="00E308B2" w14:paraId="3441554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DA8A8"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BFB50" w14:textId="77777777" w:rsidR="00E308B2" w:rsidRDefault="00E308B2" w:rsidP="00AC5BAF">
            <w:pPr>
              <w:pStyle w:val="TAL"/>
            </w:pPr>
            <w:r>
              <w:t>Qin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51471" w14:textId="77777777" w:rsidR="00E308B2" w:rsidRDefault="00E308B2" w:rsidP="00AC5BAF">
            <w:pPr>
              <w:pStyle w:val="TAL"/>
            </w:pPr>
            <w:r>
              <w:t>Pengtai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DE781" w14:textId="77777777" w:rsidR="00E308B2" w:rsidRDefault="00E308B2" w:rsidP="00AC5BAF">
            <w:pPr>
              <w:pStyle w:val="TAL"/>
            </w:pPr>
            <w:r>
              <w:t>China Mobile (Suzhou)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6F909"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C9874" w14:textId="77777777" w:rsidR="00E308B2" w:rsidRDefault="00E308B2" w:rsidP="00AC5BAF">
            <w:pPr>
              <w:pStyle w:val="TAL"/>
            </w:pPr>
            <w:r>
              <w:t>3GPPMEMBER</w:t>
            </w:r>
          </w:p>
        </w:tc>
      </w:tr>
      <w:tr w:rsidR="00E308B2" w14:paraId="0DEF30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0AAE1"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854C8" w14:textId="77777777" w:rsidR="00E308B2" w:rsidRDefault="00E308B2" w:rsidP="00AC5BAF">
            <w:pPr>
              <w:pStyle w:val="TAL"/>
            </w:pPr>
            <w:r>
              <w:t>Rheey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9245F" w14:textId="77777777" w:rsidR="00E308B2" w:rsidRDefault="00E308B2" w:rsidP="00AC5BAF">
            <w:pPr>
              <w:pStyle w:val="TAL"/>
            </w:pPr>
            <w:r>
              <w:t>Joohong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50E55" w14:textId="77777777" w:rsidR="00E308B2" w:rsidRDefault="00E308B2" w:rsidP="00AC5BAF">
            <w:pPr>
              <w:pStyle w:val="TAL"/>
            </w:pPr>
            <w:r>
              <w:t>Ewha Womans University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397BC"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104BB" w14:textId="77777777" w:rsidR="00E308B2" w:rsidRDefault="00E308B2" w:rsidP="00AC5BAF">
            <w:pPr>
              <w:pStyle w:val="TAL"/>
            </w:pPr>
            <w:r>
              <w:t>3GPPGUEST</w:t>
            </w:r>
          </w:p>
        </w:tc>
      </w:tr>
      <w:tr w:rsidR="00E308B2" w14:paraId="61469F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5622A"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39D61" w14:textId="77777777" w:rsidR="00E308B2" w:rsidRDefault="00E308B2" w:rsidP="00AC5BAF">
            <w:pPr>
              <w:pStyle w:val="TAL"/>
            </w:pPr>
            <w:r>
              <w:t>Rommer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96DF3" w14:textId="77777777" w:rsidR="00E308B2" w:rsidRDefault="00E308B2" w:rsidP="00AC5BAF">
            <w:pPr>
              <w:pStyle w:val="TAL"/>
            </w:pPr>
            <w:r>
              <w:t>Stefan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BE9B4" w14:textId="77777777" w:rsidR="00E308B2" w:rsidRDefault="00E308B2" w:rsidP="00AC5BAF">
            <w:pPr>
              <w:pStyle w:val="TAL"/>
            </w:pPr>
            <w: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183D9"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BCD0F" w14:textId="77777777" w:rsidR="00E308B2" w:rsidRDefault="00E308B2" w:rsidP="00AC5BAF">
            <w:pPr>
              <w:pStyle w:val="TAL"/>
            </w:pPr>
            <w:r>
              <w:t>3GPPMEMBER</w:t>
            </w:r>
          </w:p>
        </w:tc>
      </w:tr>
      <w:tr w:rsidR="00E308B2" w14:paraId="6504DE1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83C2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99A0F" w14:textId="77777777" w:rsidR="00E308B2" w:rsidRDefault="00E308B2" w:rsidP="00AC5BAF">
            <w:pPr>
              <w:pStyle w:val="TAL"/>
            </w:pPr>
            <w:r>
              <w:t>Ruan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81A47" w14:textId="77777777" w:rsidR="00E308B2" w:rsidRDefault="00E308B2" w:rsidP="00AC5BAF">
            <w:pPr>
              <w:pStyle w:val="TAL"/>
            </w:pPr>
            <w:r>
              <w:t>Bangqiu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4CDC4" w14:textId="77777777" w:rsidR="00E308B2" w:rsidRDefault="00E308B2" w:rsidP="00AC5BAF">
            <w:pPr>
              <w:pStyle w:val="TAL"/>
            </w:pPr>
            <w:r>
              <w:t>Nubia Technology Co.,Ltd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6A5FB"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A567E" w14:textId="77777777" w:rsidR="00E308B2" w:rsidRDefault="00E308B2" w:rsidP="00AC5BAF">
            <w:pPr>
              <w:pStyle w:val="TAL"/>
            </w:pPr>
            <w:r>
              <w:t>3GPPMEMBER</w:t>
            </w:r>
          </w:p>
        </w:tc>
      </w:tr>
      <w:tr w:rsidR="00E308B2" w14:paraId="0467338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9DD2C"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6A446" w14:textId="77777777" w:rsidR="00E308B2" w:rsidRDefault="00E308B2" w:rsidP="00AC5BAF">
            <w:pPr>
              <w:pStyle w:val="TAL"/>
            </w:pPr>
            <w:r>
              <w:t>Russell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8C941" w14:textId="77777777" w:rsidR="00E308B2" w:rsidRDefault="00E308B2" w:rsidP="00AC5BAF">
            <w:pPr>
              <w:pStyle w:val="TAL"/>
            </w:pPr>
            <w:r>
              <w:t>Paul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D8274" w14:textId="77777777" w:rsidR="00E308B2" w:rsidRDefault="00E308B2" w:rsidP="00AC5BAF">
            <w:pPr>
              <w:pStyle w:val="TAL"/>
            </w:pPr>
            <w:r>
              <w:t>Charter Communications,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26CB0"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07FE4" w14:textId="77777777" w:rsidR="00E308B2" w:rsidRDefault="00E308B2" w:rsidP="00AC5BAF">
            <w:pPr>
              <w:pStyle w:val="TAL"/>
            </w:pPr>
            <w:r>
              <w:t>3GPPMEMBER</w:t>
            </w:r>
          </w:p>
        </w:tc>
      </w:tr>
      <w:tr w:rsidR="00E308B2" w14:paraId="1631FDA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FC870"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92BBA" w14:textId="77777777" w:rsidR="00E308B2" w:rsidRDefault="00E308B2" w:rsidP="00AC5BAF">
            <w:pPr>
              <w:pStyle w:val="TAL"/>
            </w:pPr>
            <w:r>
              <w:t>Ryu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F83DE" w14:textId="77777777" w:rsidR="00E308B2" w:rsidRDefault="00E308B2" w:rsidP="00AC5BAF">
            <w:pPr>
              <w:pStyle w:val="TAL"/>
            </w:pPr>
            <w:r>
              <w:t>Jinsook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2BAE2" w14:textId="77777777" w:rsidR="00E308B2" w:rsidRDefault="00E308B2" w:rsidP="00AC5BAF">
            <w:pPr>
              <w:pStyle w:val="TAL"/>
            </w:pPr>
            <w:r>
              <w:t>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844C5"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31D25" w14:textId="77777777" w:rsidR="00E308B2" w:rsidRDefault="00E308B2" w:rsidP="00AC5BAF">
            <w:pPr>
              <w:pStyle w:val="TAL"/>
            </w:pPr>
            <w:r>
              <w:t>3GPPMEMBER</w:t>
            </w:r>
          </w:p>
        </w:tc>
      </w:tr>
      <w:tr w:rsidR="00E308B2" w14:paraId="5C1E6A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C5752"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E96FE" w14:textId="77777777" w:rsidR="00E308B2" w:rsidRDefault="00E308B2" w:rsidP="00AC5BAF">
            <w:pPr>
              <w:pStyle w:val="TAL"/>
            </w:pPr>
            <w:r>
              <w:t>Sabater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35C93" w14:textId="77777777" w:rsidR="00E308B2" w:rsidRDefault="00E308B2" w:rsidP="00AC5BAF">
            <w:pPr>
              <w:pStyle w:val="TAL"/>
            </w:pPr>
            <w:r>
              <w:t>Susana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3461F" w14:textId="77777777" w:rsidR="00E308B2" w:rsidRDefault="00E308B2" w:rsidP="00AC5BAF">
            <w:pPr>
              <w:pStyle w:val="TAL"/>
            </w:pPr>
            <w:r>
              <w:t>Vodafone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6017B"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3ACF1" w14:textId="77777777" w:rsidR="00E308B2" w:rsidRDefault="00E308B2" w:rsidP="00AC5BAF">
            <w:pPr>
              <w:pStyle w:val="TAL"/>
            </w:pPr>
            <w:r>
              <w:t>3GPPMEMBER</w:t>
            </w:r>
          </w:p>
        </w:tc>
      </w:tr>
      <w:tr w:rsidR="00E308B2" w14:paraId="6AD1CBC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A6443" w14:textId="77777777" w:rsidR="00E308B2" w:rsidRDefault="00E308B2" w:rsidP="00AC5BAF">
            <w:pPr>
              <w:pStyle w:val="TAL"/>
            </w:pPr>
            <w: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52B4A" w14:textId="77777777" w:rsidR="00E308B2" w:rsidRDefault="00E308B2" w:rsidP="00AC5BAF">
            <w:pPr>
              <w:pStyle w:val="TAL"/>
            </w:pPr>
            <w:r>
              <w:t>Saboorian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AA4A1" w14:textId="77777777" w:rsidR="00E308B2" w:rsidRDefault="00E308B2" w:rsidP="00AC5BAF">
            <w:pPr>
              <w:pStyle w:val="TAL"/>
            </w:pPr>
            <w:r>
              <w:t>Tony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A79CD" w14:textId="77777777" w:rsidR="00E308B2" w:rsidRDefault="00E308B2" w:rsidP="00AC5BAF">
            <w:pPr>
              <w:pStyle w:val="TAL"/>
            </w:pPr>
            <w:r>
              <w:t>Futurewei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F619F"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0FAC9" w14:textId="77777777" w:rsidR="00E308B2" w:rsidRDefault="00E308B2" w:rsidP="00AC5BAF">
            <w:pPr>
              <w:pStyle w:val="TAL"/>
            </w:pPr>
            <w:r>
              <w:t>3GPPMEMBER</w:t>
            </w:r>
          </w:p>
        </w:tc>
      </w:tr>
      <w:tr w:rsidR="00E308B2" w14:paraId="088EC03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2AA0C" w14:textId="77777777" w:rsidR="00E308B2" w:rsidRDefault="00E308B2" w:rsidP="00AC5BAF">
            <w:pPr>
              <w:pStyle w:val="TAL"/>
            </w:pPr>
            <w:r>
              <w: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23672" w14:textId="77777777" w:rsidR="00E308B2" w:rsidRDefault="00E308B2" w:rsidP="00AC5BAF">
            <w:pPr>
              <w:pStyle w:val="TAL"/>
            </w:pPr>
            <w:r>
              <w:t>Sachdeva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F9411" w14:textId="77777777" w:rsidR="00E308B2" w:rsidRDefault="00E308B2" w:rsidP="00AC5BAF">
            <w:pPr>
              <w:pStyle w:val="TAL"/>
            </w:pPr>
            <w:r>
              <w:t>Prachi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05C84" w14:textId="77777777" w:rsidR="00E308B2" w:rsidRDefault="00E308B2" w:rsidP="00AC5BAF">
            <w:pPr>
              <w:pStyle w:val="TAL"/>
            </w:pPr>
            <w:r>
              <w:t>KPN 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A1608"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C2832" w14:textId="77777777" w:rsidR="00E308B2" w:rsidRDefault="00E308B2" w:rsidP="00AC5BAF">
            <w:pPr>
              <w:pStyle w:val="TAL"/>
            </w:pPr>
            <w:r>
              <w:t>3GPPMEMBER</w:t>
            </w:r>
          </w:p>
        </w:tc>
      </w:tr>
      <w:tr w:rsidR="00E308B2" w14:paraId="7C52751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18ED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2C905" w14:textId="77777777" w:rsidR="00E308B2" w:rsidRDefault="00E308B2" w:rsidP="00AC5BAF">
            <w:pPr>
              <w:pStyle w:val="TAL"/>
            </w:pPr>
            <w:r>
              <w:t>Sahin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68DA5" w14:textId="77777777" w:rsidR="00E308B2" w:rsidRDefault="00E308B2" w:rsidP="00AC5BAF">
            <w:pPr>
              <w:pStyle w:val="TAL"/>
            </w:pPr>
            <w:r>
              <w:t>Yildirim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4E210" w14:textId="77777777" w:rsidR="00E308B2" w:rsidRDefault="00E308B2" w:rsidP="00AC5BAF">
            <w:pPr>
              <w:pStyle w:val="TAL"/>
            </w:pPr>
            <w:r>
              <w:t>Charter Communications,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14199"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E76DA" w14:textId="77777777" w:rsidR="00E308B2" w:rsidRDefault="00E308B2" w:rsidP="00AC5BAF">
            <w:pPr>
              <w:pStyle w:val="TAL"/>
            </w:pPr>
            <w:r>
              <w:t>3GPPMEMBER</w:t>
            </w:r>
          </w:p>
        </w:tc>
      </w:tr>
      <w:tr w:rsidR="00E308B2" w14:paraId="556E4FC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2E2C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2A3AB" w14:textId="77777777" w:rsidR="00E308B2" w:rsidRDefault="00E308B2" w:rsidP="00AC5BAF">
            <w:pPr>
              <w:pStyle w:val="TAL"/>
            </w:pPr>
            <w:r>
              <w:t>Sällberg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D9384" w14:textId="77777777" w:rsidR="00E308B2" w:rsidRDefault="00E308B2" w:rsidP="00AC5BAF">
            <w:pPr>
              <w:pStyle w:val="TAL"/>
            </w:pPr>
            <w:r>
              <w:t>Krister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108DE" w14:textId="77777777" w:rsidR="00E308B2" w:rsidRDefault="00E308B2" w:rsidP="00AC5BAF">
            <w:pPr>
              <w:pStyle w:val="TAL"/>
            </w:pPr>
            <w:r>
              <w:t>Ericsson-LG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E054A"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DBD28" w14:textId="77777777" w:rsidR="00E308B2" w:rsidRDefault="00E308B2" w:rsidP="00AC5BAF">
            <w:pPr>
              <w:pStyle w:val="TAL"/>
            </w:pPr>
            <w:r>
              <w:t>3GPPMEMBER</w:t>
            </w:r>
          </w:p>
        </w:tc>
      </w:tr>
      <w:tr w:rsidR="00E308B2" w14:paraId="41E3F0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700CD"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66FD8" w14:textId="77777777" w:rsidR="00E308B2" w:rsidRDefault="00E308B2" w:rsidP="00AC5BAF">
            <w:pPr>
              <w:pStyle w:val="TAL"/>
            </w:pPr>
            <w:r>
              <w:t>Sama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D9439" w14:textId="77777777" w:rsidR="00E308B2" w:rsidRDefault="00E308B2" w:rsidP="00AC5BAF">
            <w:pPr>
              <w:pStyle w:val="TAL"/>
            </w:pPr>
            <w:r>
              <w:t>Malla Reddy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C37FA" w14:textId="77777777" w:rsidR="00E308B2" w:rsidRDefault="00E308B2" w:rsidP="00AC5BAF">
            <w:pPr>
              <w:pStyle w:val="TAL"/>
            </w:pPr>
            <w:r>
              <w:t>DOCOMO Communications Lab.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C79E3"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CF445" w14:textId="77777777" w:rsidR="00E308B2" w:rsidRDefault="00E308B2" w:rsidP="00AC5BAF">
            <w:pPr>
              <w:pStyle w:val="TAL"/>
            </w:pPr>
            <w:r>
              <w:t>3GPPMEMBER</w:t>
            </w:r>
          </w:p>
        </w:tc>
      </w:tr>
      <w:tr w:rsidR="00E308B2" w14:paraId="64FF2CC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1EAF4"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F6F19" w14:textId="77777777" w:rsidR="00E308B2" w:rsidRDefault="00E308B2" w:rsidP="00AC5BAF">
            <w:pPr>
              <w:pStyle w:val="TAL"/>
            </w:pPr>
            <w:r>
              <w:t>Samdanis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617D5" w14:textId="77777777" w:rsidR="00E308B2" w:rsidRDefault="00E308B2" w:rsidP="00AC5BAF">
            <w:pPr>
              <w:pStyle w:val="TAL"/>
            </w:pPr>
            <w:r>
              <w:t>Konstantinos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D02B2" w14:textId="77777777" w:rsidR="00E308B2" w:rsidRDefault="00E308B2" w:rsidP="00AC5BAF">
            <w:pPr>
              <w:pStyle w:val="TAL"/>
            </w:pPr>
            <w:r>
              <w:t>Motorola Mobile Com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D48F8"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537EB" w14:textId="77777777" w:rsidR="00E308B2" w:rsidRDefault="00E308B2" w:rsidP="00AC5BAF">
            <w:pPr>
              <w:pStyle w:val="TAL"/>
            </w:pPr>
            <w:r>
              <w:t>3GPPMEMBER</w:t>
            </w:r>
          </w:p>
        </w:tc>
      </w:tr>
      <w:tr w:rsidR="00E308B2" w14:paraId="1DB97DE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6AD2F"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EAF73" w14:textId="77777777" w:rsidR="00E308B2" w:rsidRDefault="00E308B2" w:rsidP="00AC5BAF">
            <w:pPr>
              <w:pStyle w:val="TAL"/>
            </w:pPr>
            <w:r>
              <w:t>Schliwa-Bertling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DC4A4" w14:textId="77777777" w:rsidR="00E308B2" w:rsidRDefault="00E308B2" w:rsidP="00AC5BAF">
            <w:pPr>
              <w:pStyle w:val="TAL"/>
            </w:pPr>
            <w:r>
              <w:t>Paul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D96C7" w14:textId="77777777" w:rsidR="00E308B2" w:rsidRDefault="00E308B2" w:rsidP="00AC5BAF">
            <w:pPr>
              <w:pStyle w:val="TAL"/>
            </w:pPr>
            <w:r>
              <w:t>Ericsson GmbH, Eurolab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E29E8"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A8C69" w14:textId="77777777" w:rsidR="00E308B2" w:rsidRDefault="00E308B2" w:rsidP="00AC5BAF">
            <w:pPr>
              <w:pStyle w:val="TAL"/>
            </w:pPr>
            <w:r>
              <w:t>3GPPMEMBER</w:t>
            </w:r>
          </w:p>
        </w:tc>
      </w:tr>
      <w:tr w:rsidR="00E308B2" w14:paraId="7D1291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FADA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5DC5A" w14:textId="77777777" w:rsidR="00E308B2" w:rsidRDefault="00E308B2" w:rsidP="00AC5BAF">
            <w:pPr>
              <w:pStyle w:val="TAL"/>
            </w:pPr>
            <w:r>
              <w:t>Schramm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325C4" w14:textId="77777777" w:rsidR="00E308B2" w:rsidRDefault="00E308B2" w:rsidP="00AC5BAF">
            <w:pPr>
              <w:pStyle w:val="TAL"/>
            </w:pPr>
            <w:r>
              <w:t>Mirko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C8519" w14:textId="77777777" w:rsidR="00E308B2" w:rsidRDefault="00E308B2" w:rsidP="00AC5BAF">
            <w:pPr>
              <w:pStyle w:val="TAL"/>
            </w:pPr>
            <w:r>
              <w:t>HUAWEI TECH.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B196C"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B427D" w14:textId="77777777" w:rsidR="00E308B2" w:rsidRDefault="00E308B2" w:rsidP="00AC5BAF">
            <w:pPr>
              <w:pStyle w:val="TAL"/>
            </w:pPr>
            <w:r>
              <w:t>3GPPMEMBER</w:t>
            </w:r>
          </w:p>
        </w:tc>
      </w:tr>
      <w:tr w:rsidR="00E308B2" w14:paraId="6D30A1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01786"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35669" w14:textId="77777777" w:rsidR="00E308B2" w:rsidRDefault="00E308B2" w:rsidP="00AC5BAF">
            <w:pPr>
              <w:pStyle w:val="TAL"/>
            </w:pPr>
            <w:r>
              <w:t>Sebire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6AEBE" w14:textId="77777777" w:rsidR="00E308B2" w:rsidRDefault="00E308B2" w:rsidP="00AC5BAF">
            <w:pPr>
              <w:pStyle w:val="TAL"/>
            </w:pPr>
            <w:r>
              <w:t>Guillaume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A9C80" w14:textId="77777777" w:rsidR="00E308B2" w:rsidRDefault="00E308B2" w:rsidP="00AC5BAF">
            <w:pPr>
              <w:pStyle w:val="TAL"/>
            </w:pPr>
            <w:r>
              <w:t>MediaTek Finland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28D15"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B030B" w14:textId="77777777" w:rsidR="00E308B2" w:rsidRDefault="00E308B2" w:rsidP="00AC5BAF">
            <w:pPr>
              <w:pStyle w:val="TAL"/>
            </w:pPr>
            <w:r>
              <w:t>3GPPMEMBER</w:t>
            </w:r>
          </w:p>
        </w:tc>
      </w:tr>
      <w:tr w:rsidR="00E308B2" w14:paraId="27CB596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F8F0C"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FB55F" w14:textId="77777777" w:rsidR="00E308B2" w:rsidRDefault="00E308B2" w:rsidP="00AC5BAF">
            <w:pPr>
              <w:pStyle w:val="TAL"/>
            </w:pPr>
            <w:r>
              <w:t>Shan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DDAA6" w14:textId="77777777" w:rsidR="00E308B2" w:rsidRDefault="00E308B2" w:rsidP="00AC5BAF">
            <w:pPr>
              <w:pStyle w:val="TAL"/>
            </w:pPr>
            <w:r>
              <w:t>Changhong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9E3AD" w14:textId="77777777" w:rsidR="00E308B2" w:rsidRDefault="00E308B2" w:rsidP="00AC5BAF">
            <w:pPr>
              <w:pStyle w:val="TAL"/>
            </w:pPr>
            <w:r>
              <w:t>Intel Technology Poland SP Zoo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047BB"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C8947" w14:textId="77777777" w:rsidR="00E308B2" w:rsidRDefault="00E308B2" w:rsidP="00AC5BAF">
            <w:pPr>
              <w:pStyle w:val="TAL"/>
            </w:pPr>
            <w:r>
              <w:t>3GPPMEMBER</w:t>
            </w:r>
          </w:p>
        </w:tc>
      </w:tr>
      <w:tr w:rsidR="00E308B2" w14:paraId="3B2B0BA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1EB49"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C16B3" w14:textId="77777777" w:rsidR="00E308B2" w:rsidRDefault="00E308B2" w:rsidP="00AC5BAF">
            <w:pPr>
              <w:pStyle w:val="TAL"/>
            </w:pPr>
            <w:r>
              <w:t>Shang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FC04C" w14:textId="77777777" w:rsidR="00E308B2" w:rsidRDefault="00E308B2" w:rsidP="00AC5BAF">
            <w:pPr>
              <w:pStyle w:val="TAL"/>
            </w:pPr>
            <w:r>
              <w:t>Jouy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0F369" w14:textId="77777777" w:rsidR="00E308B2" w:rsidRDefault="00E308B2" w:rsidP="00AC5BAF">
            <w:pPr>
              <w:pStyle w:val="TAL"/>
            </w:pPr>
            <w:r>
              <w:t>Xiaomi Digital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6C7C7"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B05D1" w14:textId="77777777" w:rsidR="00E308B2" w:rsidRDefault="00E308B2" w:rsidP="00AC5BAF">
            <w:pPr>
              <w:pStyle w:val="TAL"/>
            </w:pPr>
            <w:r>
              <w:t>3GPPMEMBER</w:t>
            </w:r>
          </w:p>
        </w:tc>
      </w:tr>
      <w:tr w:rsidR="00E308B2" w14:paraId="17A6D12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BC323"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A0702" w14:textId="77777777" w:rsidR="00E308B2" w:rsidRDefault="00E308B2" w:rsidP="00AC5BAF">
            <w:pPr>
              <w:pStyle w:val="TAL"/>
            </w:pPr>
            <w:r>
              <w:t>Shao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BA3C8" w14:textId="77777777" w:rsidR="00E308B2" w:rsidRDefault="00E308B2" w:rsidP="00AC5BAF">
            <w:pPr>
              <w:pStyle w:val="TAL"/>
            </w:pPr>
            <w:r>
              <w:t>Xiao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6F125" w14:textId="77777777" w:rsidR="00E308B2" w:rsidRDefault="00E308B2" w:rsidP="00AC5BAF">
            <w:pPr>
              <w:pStyle w:val="TAL"/>
            </w:pPr>
            <w:r>
              <w:t>TOYOTA MOTOR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DE8D8" w14:textId="77777777" w:rsidR="00E308B2" w:rsidRDefault="00E308B2" w:rsidP="00AC5BAF">
            <w:pPr>
              <w:pStyle w:val="TAL"/>
            </w:pPr>
            <w: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A5620" w14:textId="77777777" w:rsidR="00E308B2" w:rsidRDefault="00E308B2" w:rsidP="00AC5BAF">
            <w:pPr>
              <w:pStyle w:val="TAL"/>
            </w:pPr>
            <w:r>
              <w:t>3GPPMEMBER</w:t>
            </w:r>
          </w:p>
        </w:tc>
      </w:tr>
      <w:tr w:rsidR="00E308B2" w14:paraId="110295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3BD74"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812FD" w14:textId="77777777" w:rsidR="00E308B2" w:rsidRDefault="00E308B2" w:rsidP="00AC5BAF">
            <w:pPr>
              <w:pStyle w:val="TAL"/>
            </w:pPr>
            <w:r>
              <w:t>Shariat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D3387" w14:textId="77777777" w:rsidR="00E308B2" w:rsidRDefault="00E308B2" w:rsidP="00AC5BAF">
            <w:pPr>
              <w:pStyle w:val="TAL"/>
            </w:pPr>
            <w:r>
              <w:t>Mehrdad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E7DB0" w14:textId="77777777" w:rsidR="00E308B2" w:rsidRDefault="00E308B2" w:rsidP="00AC5BAF">
            <w:pPr>
              <w:pStyle w:val="TAL"/>
            </w:pPr>
            <w:r>
              <w:t>MediaTek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892E5"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81962" w14:textId="77777777" w:rsidR="00E308B2" w:rsidRDefault="00E308B2" w:rsidP="00AC5BAF">
            <w:pPr>
              <w:pStyle w:val="TAL"/>
            </w:pPr>
            <w:r>
              <w:t>3GPPMEMBER</w:t>
            </w:r>
          </w:p>
        </w:tc>
      </w:tr>
      <w:tr w:rsidR="00E308B2" w14:paraId="20AC437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6768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CE9EF" w14:textId="77777777" w:rsidR="00E308B2" w:rsidRDefault="00E308B2" w:rsidP="00AC5BAF">
            <w:pPr>
              <w:pStyle w:val="TAL"/>
            </w:pPr>
            <w:r>
              <w:t>Shekhar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76313" w14:textId="77777777" w:rsidR="00E308B2" w:rsidRDefault="00E308B2" w:rsidP="00AC5BAF">
            <w:pPr>
              <w:pStyle w:val="TAL"/>
            </w:pPr>
            <w:r>
              <w:t>Ravi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07D17" w14:textId="77777777" w:rsidR="00E308B2" w:rsidRDefault="00E308B2" w:rsidP="00AC5BAF">
            <w:pPr>
              <w:pStyle w:val="TAL"/>
            </w:pPr>
            <w:r>
              <w:t>Cisco Systems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B7CC5"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E9239" w14:textId="77777777" w:rsidR="00E308B2" w:rsidRDefault="00E308B2" w:rsidP="00AC5BAF">
            <w:pPr>
              <w:pStyle w:val="TAL"/>
            </w:pPr>
            <w:r>
              <w:t>3GPPMEMBER</w:t>
            </w:r>
          </w:p>
        </w:tc>
      </w:tr>
      <w:tr w:rsidR="00E308B2" w14:paraId="57FD231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4ECE6"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0DDAA" w14:textId="77777777" w:rsidR="00E308B2" w:rsidRDefault="00E308B2" w:rsidP="00AC5BAF">
            <w:pPr>
              <w:pStyle w:val="TAL"/>
            </w:pPr>
            <w:r>
              <w:t>Shen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49FBE" w14:textId="77777777" w:rsidR="00E308B2" w:rsidRDefault="00E308B2" w:rsidP="00AC5BAF">
            <w:pPr>
              <w:pStyle w:val="TAL"/>
            </w:pPr>
            <w: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125D4" w14:textId="77777777" w:rsidR="00E308B2" w:rsidRDefault="00E308B2" w:rsidP="00AC5BAF">
            <w:pPr>
              <w:pStyle w:val="TAL"/>
            </w:pPr>
            <w:r>
              <w:t>Xiaomi EV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4D569"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BFB1C" w14:textId="77777777" w:rsidR="00E308B2" w:rsidRDefault="00E308B2" w:rsidP="00AC5BAF">
            <w:pPr>
              <w:pStyle w:val="TAL"/>
            </w:pPr>
            <w:r>
              <w:t>3GPPMEMBER</w:t>
            </w:r>
          </w:p>
        </w:tc>
      </w:tr>
      <w:tr w:rsidR="00E308B2" w14:paraId="700173D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8BD05"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83193" w14:textId="77777777" w:rsidR="00E308B2" w:rsidRDefault="00E308B2" w:rsidP="00AC5BAF">
            <w:pPr>
              <w:pStyle w:val="TAL"/>
            </w:pPr>
            <w:r>
              <w:t>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29631" w14:textId="77777777" w:rsidR="00E308B2" w:rsidRDefault="00E308B2" w:rsidP="00AC5BAF">
            <w:pPr>
              <w:pStyle w:val="TAL"/>
            </w:pPr>
            <w:r>
              <w:t>Sam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89BB6" w14:textId="77777777" w:rsidR="00E308B2" w:rsidRDefault="00E308B2" w:rsidP="00AC5BAF">
            <w:pPr>
              <w:pStyle w:val="TAL"/>
            </w:pPr>
            <w:r>
              <w:t>OPPO Beijing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A5AA6"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481BA" w14:textId="77777777" w:rsidR="00E308B2" w:rsidRDefault="00E308B2" w:rsidP="00AC5BAF">
            <w:pPr>
              <w:pStyle w:val="TAL"/>
            </w:pPr>
            <w:r>
              <w:t>3GPPMEMBER</w:t>
            </w:r>
          </w:p>
        </w:tc>
      </w:tr>
      <w:tr w:rsidR="00E308B2" w14:paraId="1EABF6A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6E771" w14:textId="77777777" w:rsidR="00E308B2" w:rsidRDefault="00E308B2" w:rsidP="00AC5BAF">
            <w:pPr>
              <w:pStyle w:val="TAL"/>
            </w:pPr>
            <w: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97ACC" w14:textId="77777777" w:rsidR="00E308B2" w:rsidRDefault="00E308B2" w:rsidP="00AC5BAF">
            <w:pPr>
              <w:pStyle w:val="TAL"/>
            </w:pPr>
            <w:r>
              <w:t>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8A60D" w14:textId="77777777" w:rsidR="00E308B2" w:rsidRDefault="00E308B2" w:rsidP="00AC5BAF">
            <w:pPr>
              <w:pStyle w:val="TAL"/>
            </w:pPr>
            <w:r>
              <w:t>Susan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70536" w14:textId="77777777" w:rsidR="00E308B2" w:rsidRPr="00925BE9" w:rsidRDefault="00E308B2" w:rsidP="00AC5BAF">
            <w:pPr>
              <w:pStyle w:val="TAL"/>
              <w:rPr>
                <w:lang w:val="fr-FR"/>
              </w:rPr>
            </w:pPr>
            <w:r w:rsidRPr="00925BE9">
              <w:rPr>
                <w:lang w:val="fr-FR"/>
              </w:rPr>
              <w:t>Huawei Technologies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F9CD8" w14:textId="77777777" w:rsidR="00E308B2" w:rsidRDefault="00E308B2" w:rsidP="00AC5BAF">
            <w:pPr>
              <w:pStyle w:val="TAL"/>
            </w:pPr>
            <w: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0D519" w14:textId="77777777" w:rsidR="00E308B2" w:rsidRDefault="00E308B2" w:rsidP="00AC5BAF">
            <w:pPr>
              <w:pStyle w:val="TAL"/>
            </w:pPr>
            <w:r>
              <w:t>3GPPMEMBER</w:t>
            </w:r>
          </w:p>
        </w:tc>
      </w:tr>
      <w:tr w:rsidR="00E308B2" w14:paraId="338F126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12A19"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8CFFC" w14:textId="77777777" w:rsidR="00E308B2" w:rsidRDefault="00E308B2" w:rsidP="00AC5BAF">
            <w:pPr>
              <w:pStyle w:val="TAL"/>
            </w:pPr>
            <w:r>
              <w:t>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FB44A" w14:textId="77777777" w:rsidR="00E308B2" w:rsidRDefault="00E308B2" w:rsidP="00AC5BAF">
            <w:pPr>
              <w:pStyle w:val="TAL"/>
            </w:pPr>
            <w:r>
              <w:t>Xiaonan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44823" w14:textId="77777777" w:rsidR="00E308B2" w:rsidRDefault="00E308B2" w:rsidP="00AC5BAF">
            <w:pPr>
              <w:pStyle w:val="TAL"/>
            </w:pPr>
            <w:r>
              <w:t>China Mobile International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03011"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0F5B6" w14:textId="77777777" w:rsidR="00E308B2" w:rsidRDefault="00E308B2" w:rsidP="00AC5BAF">
            <w:pPr>
              <w:pStyle w:val="TAL"/>
            </w:pPr>
            <w:r>
              <w:t>3GPPMEMBER</w:t>
            </w:r>
          </w:p>
        </w:tc>
      </w:tr>
      <w:tr w:rsidR="00E308B2" w14:paraId="1578718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281C5"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90F73" w14:textId="77777777" w:rsidR="00E308B2" w:rsidRDefault="00E308B2" w:rsidP="00AC5BAF">
            <w:pPr>
              <w:pStyle w:val="TAL"/>
            </w:pPr>
            <w:r>
              <w:t>Shieh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2810C" w14:textId="77777777" w:rsidR="00E308B2" w:rsidRDefault="00E308B2" w:rsidP="00AC5BAF">
            <w:pPr>
              <w:pStyle w:val="TAL"/>
            </w:pPr>
            <w:r>
              <w:t>Hugh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D9422" w14:textId="77777777" w:rsidR="00E308B2" w:rsidRDefault="00E308B2" w:rsidP="00AC5BAF">
            <w:pPr>
              <w:pStyle w:val="TAL"/>
            </w:pPr>
            <w:r>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8AFF8"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3B236" w14:textId="77777777" w:rsidR="00E308B2" w:rsidRDefault="00E308B2" w:rsidP="00AC5BAF">
            <w:pPr>
              <w:pStyle w:val="TAL"/>
            </w:pPr>
            <w:r>
              <w:t>3GPPMEMBER</w:t>
            </w:r>
          </w:p>
        </w:tc>
      </w:tr>
      <w:tr w:rsidR="00E308B2" w14:paraId="1A03C41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6F199"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F59F7" w14:textId="77777777" w:rsidR="00E308B2" w:rsidRDefault="00E308B2" w:rsidP="00AC5BAF">
            <w:pPr>
              <w:pStyle w:val="TAL"/>
            </w:pPr>
            <w:r>
              <w:t>Shin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B3B56" w14:textId="77777777" w:rsidR="00E308B2" w:rsidRDefault="00E308B2" w:rsidP="00AC5BAF">
            <w:pPr>
              <w:pStyle w:val="TAL"/>
            </w:pPr>
            <w:r>
              <w:t>MyungKi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02D94"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170B7"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DF02E" w14:textId="77777777" w:rsidR="00E308B2" w:rsidRDefault="00E308B2" w:rsidP="00AC5BAF">
            <w:pPr>
              <w:pStyle w:val="TAL"/>
            </w:pPr>
            <w:r>
              <w:t>3GPPMEMBER</w:t>
            </w:r>
          </w:p>
        </w:tc>
      </w:tr>
      <w:tr w:rsidR="00E308B2" w14:paraId="4EA842B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5923A"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76A94" w14:textId="77777777" w:rsidR="00E308B2" w:rsidRDefault="00E308B2" w:rsidP="00AC5BAF">
            <w:pPr>
              <w:pStyle w:val="TAL"/>
            </w:pPr>
            <w:r>
              <w:t>Shu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06962" w14:textId="77777777" w:rsidR="00E308B2" w:rsidRDefault="00E308B2" w:rsidP="00AC5BAF">
            <w:pPr>
              <w:pStyle w:val="TAL"/>
            </w:pPr>
            <w:r>
              <w:t>Min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7C898" w14:textId="77777777" w:rsidR="00E308B2" w:rsidRDefault="00E308B2" w:rsidP="00AC5BAF">
            <w:pPr>
              <w:pStyle w:val="TAL"/>
            </w:pPr>
            <w:r>
              <w:t>Datang Mobile Com. Equipment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72996"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34C71" w14:textId="77777777" w:rsidR="00E308B2" w:rsidRDefault="00E308B2" w:rsidP="00AC5BAF">
            <w:pPr>
              <w:pStyle w:val="TAL"/>
            </w:pPr>
            <w:r>
              <w:t>3GPPMEMBER</w:t>
            </w:r>
          </w:p>
        </w:tc>
      </w:tr>
      <w:tr w:rsidR="00E308B2" w14:paraId="06F6CB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48B79"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779BF" w14:textId="77777777" w:rsidR="00E308B2" w:rsidRDefault="00E308B2" w:rsidP="00AC5BAF">
            <w:pPr>
              <w:pStyle w:val="TAL"/>
            </w:pPr>
            <w:r>
              <w:t>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67797" w14:textId="77777777" w:rsidR="00E308B2" w:rsidRDefault="00E308B2" w:rsidP="00AC5BAF">
            <w:pPr>
              <w:pStyle w:val="TAL"/>
            </w:pPr>
            <w:r>
              <w:t>Jung Je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6C894" w14:textId="77777777" w:rsidR="00E308B2" w:rsidRDefault="00E308B2" w:rsidP="00AC5BAF">
            <w:pPr>
              <w:pStyle w:val="TAL"/>
            </w:pPr>
            <w:r>
              <w:t>InterDigital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99EBF"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BDC15" w14:textId="77777777" w:rsidR="00E308B2" w:rsidRDefault="00E308B2" w:rsidP="00AC5BAF">
            <w:pPr>
              <w:pStyle w:val="TAL"/>
            </w:pPr>
            <w:r>
              <w:t>3GPPMEMBER</w:t>
            </w:r>
          </w:p>
        </w:tc>
      </w:tr>
      <w:tr w:rsidR="00E308B2" w14:paraId="36C3B49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D4401"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6BF37" w14:textId="77777777" w:rsidR="00E308B2" w:rsidRDefault="00E308B2" w:rsidP="00AC5BAF">
            <w:pPr>
              <w:pStyle w:val="TAL"/>
            </w:pPr>
            <w:r>
              <w:t>Speicher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28D8E" w14:textId="77777777" w:rsidR="00E308B2" w:rsidRDefault="00E308B2" w:rsidP="00AC5BAF">
            <w:pPr>
              <w:pStyle w:val="TAL"/>
            </w:pPr>
            <w:r>
              <w:t>Sebastian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D3BB4" w14:textId="77777777" w:rsidR="00E308B2" w:rsidRDefault="00E308B2" w:rsidP="00AC5BAF">
            <w:pPr>
              <w:pStyle w:val="TAL"/>
            </w:pPr>
            <w:r>
              <w:t>Arriver Software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84E4B"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06E49" w14:textId="77777777" w:rsidR="00E308B2" w:rsidRDefault="00E308B2" w:rsidP="00AC5BAF">
            <w:pPr>
              <w:pStyle w:val="TAL"/>
            </w:pPr>
            <w:r>
              <w:t>3GPPMEMBER</w:t>
            </w:r>
          </w:p>
        </w:tc>
      </w:tr>
      <w:tr w:rsidR="00E308B2" w14:paraId="21BE4C0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40F6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F9047" w14:textId="77777777" w:rsidR="00E308B2" w:rsidRDefault="00E308B2" w:rsidP="00AC5BAF">
            <w:pPr>
              <w:pStyle w:val="TAL"/>
            </w:pPr>
            <w:r>
              <w:t>Spini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EAD90" w14:textId="77777777" w:rsidR="00E308B2" w:rsidRDefault="00E308B2" w:rsidP="00AC5BAF">
            <w:pPr>
              <w:pStyle w:val="TAL"/>
            </w:pPr>
            <w:r>
              <w:t>Marco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548E0" w14:textId="77777777" w:rsidR="00E308B2" w:rsidRDefault="00E308B2" w:rsidP="00AC5BAF">
            <w:pPr>
              <w:pStyle w:val="TAL"/>
            </w:pPr>
            <w:r>
              <w:t>Huawei Technologies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991DF"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DB8FB" w14:textId="77777777" w:rsidR="00E308B2" w:rsidRDefault="00E308B2" w:rsidP="00AC5BAF">
            <w:pPr>
              <w:pStyle w:val="TAL"/>
            </w:pPr>
            <w:r>
              <w:t>3GPPMEMBER</w:t>
            </w:r>
          </w:p>
        </w:tc>
      </w:tr>
      <w:tr w:rsidR="00E308B2" w14:paraId="177C7DF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7700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17AF6" w14:textId="77777777" w:rsidR="00E308B2" w:rsidRDefault="00E308B2" w:rsidP="00AC5BAF">
            <w:pPr>
              <w:pStyle w:val="TAL"/>
            </w:pPr>
            <w:r>
              <w:t>Starsinic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6EE9C" w14:textId="77777777" w:rsidR="00E308B2" w:rsidRDefault="00E308B2" w:rsidP="00AC5BAF">
            <w:pPr>
              <w:pStyle w:val="TAL"/>
            </w:pPr>
            <w:r>
              <w:t>Michael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C95D7" w14:textId="77777777" w:rsidR="00E308B2" w:rsidRDefault="00E308B2" w:rsidP="00AC5BAF">
            <w:pPr>
              <w:pStyle w:val="TAL"/>
            </w:pPr>
            <w:r>
              <w:t>InterDigital Pennsylvania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D114D"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D99A8" w14:textId="77777777" w:rsidR="00E308B2" w:rsidRDefault="00E308B2" w:rsidP="00AC5BAF">
            <w:pPr>
              <w:pStyle w:val="TAL"/>
            </w:pPr>
            <w:r>
              <w:t>3GPPMEMBER</w:t>
            </w:r>
          </w:p>
        </w:tc>
      </w:tr>
      <w:tr w:rsidR="00E308B2" w14:paraId="6457234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99F49"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08798" w14:textId="77777777" w:rsidR="00E308B2" w:rsidRDefault="00E308B2" w:rsidP="00AC5BAF">
            <w:pPr>
              <w:pStyle w:val="TAL"/>
            </w:pPr>
            <w:r>
              <w:t>Stefano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E7E0D" w14:textId="77777777" w:rsidR="00E308B2" w:rsidRDefault="00E308B2" w:rsidP="00AC5BAF">
            <w:pPr>
              <w:pStyle w:val="TAL"/>
            </w:pPr>
            <w:r>
              <w:t>Faccin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69C86" w14:textId="77777777" w:rsidR="00E308B2" w:rsidRDefault="00E308B2" w:rsidP="00AC5BAF">
            <w:pPr>
              <w:pStyle w:val="TAL"/>
            </w:pPr>
            <w:r>
              <w:t>QUALCOMM Europe Inc. - Spain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FBEC8"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6F379" w14:textId="77777777" w:rsidR="00E308B2" w:rsidRDefault="00E308B2" w:rsidP="00AC5BAF">
            <w:pPr>
              <w:pStyle w:val="TAL"/>
            </w:pPr>
            <w:r>
              <w:t>3GPPMEMBER</w:t>
            </w:r>
          </w:p>
        </w:tc>
      </w:tr>
      <w:tr w:rsidR="00E308B2" w14:paraId="625F380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03439"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07715" w14:textId="77777777" w:rsidR="00E308B2" w:rsidRDefault="00E308B2" w:rsidP="00AC5BAF">
            <w:pPr>
              <w:pStyle w:val="TAL"/>
            </w:pPr>
            <w:r>
              <w:t>Stojanovski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50439" w14:textId="77777777" w:rsidR="00E308B2" w:rsidRDefault="00E308B2" w:rsidP="00AC5BAF">
            <w:pPr>
              <w:pStyle w:val="TAL"/>
            </w:pPr>
            <w:r>
              <w:t>Saso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FBCE7" w14:textId="77777777" w:rsidR="00E308B2" w:rsidRDefault="00E308B2" w:rsidP="00AC5BAF">
            <w:pPr>
              <w:pStyle w:val="TAL"/>
            </w:pPr>
            <w:r>
              <w:t>Intel Ireland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EAB41"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CC570" w14:textId="77777777" w:rsidR="00E308B2" w:rsidRDefault="00E308B2" w:rsidP="00AC5BAF">
            <w:pPr>
              <w:pStyle w:val="TAL"/>
            </w:pPr>
            <w:r>
              <w:t>3GPPMEMBER</w:t>
            </w:r>
          </w:p>
        </w:tc>
      </w:tr>
      <w:tr w:rsidR="00E308B2" w14:paraId="4D736F3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50BF4"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87E4F" w14:textId="77777777" w:rsidR="00E308B2" w:rsidRDefault="00E308B2" w:rsidP="00AC5BAF">
            <w:pPr>
              <w:pStyle w:val="TAL"/>
            </w:pPr>
            <w:r>
              <w:t>Streijl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2817B" w14:textId="77777777" w:rsidR="00E308B2" w:rsidRDefault="00E308B2" w:rsidP="00AC5BAF">
            <w:pPr>
              <w:pStyle w:val="TAL"/>
            </w:pPr>
            <w:r>
              <w:t>Robert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E0AED" w14:textId="77777777" w:rsidR="00E308B2" w:rsidRDefault="00E308B2" w:rsidP="00AC5BAF">
            <w:pPr>
              <w:pStyle w:val="TAL"/>
            </w:pPr>
            <w:r>
              <w:t>Peraton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5E544"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919E6" w14:textId="77777777" w:rsidR="00E308B2" w:rsidRDefault="00E308B2" w:rsidP="00AC5BAF">
            <w:pPr>
              <w:pStyle w:val="TAL"/>
            </w:pPr>
            <w:r>
              <w:t>3GPPMEMBER</w:t>
            </w:r>
          </w:p>
        </w:tc>
      </w:tr>
      <w:tr w:rsidR="00E308B2" w14:paraId="49BA73B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F331A"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85247" w14:textId="77777777" w:rsidR="00E308B2" w:rsidRDefault="00E308B2" w:rsidP="00AC5BAF">
            <w:pPr>
              <w:pStyle w:val="TAL"/>
            </w:pPr>
            <w:r>
              <w:t>Sugawara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91B80" w14:textId="77777777" w:rsidR="00E308B2" w:rsidRDefault="00E308B2" w:rsidP="00AC5BAF">
            <w:pPr>
              <w:pStyle w:val="TAL"/>
            </w:pPr>
            <w:r>
              <w:t>Yasuo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0CFB2" w14:textId="77777777" w:rsidR="00E308B2" w:rsidRDefault="00E308B2" w:rsidP="00AC5BAF">
            <w:pPr>
              <w:pStyle w:val="TAL"/>
            </w:pPr>
            <w:r>
              <w:t>SHARP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CC377"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3AA55" w14:textId="77777777" w:rsidR="00E308B2" w:rsidRDefault="00E308B2" w:rsidP="00AC5BAF">
            <w:pPr>
              <w:pStyle w:val="TAL"/>
            </w:pPr>
            <w:r>
              <w:t>3GPPMEMBER</w:t>
            </w:r>
          </w:p>
        </w:tc>
      </w:tr>
      <w:tr w:rsidR="00E308B2" w14:paraId="49A568D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52DF6"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0F5FC" w14:textId="77777777" w:rsidR="00E308B2" w:rsidRDefault="00E308B2" w:rsidP="00AC5BAF">
            <w:pPr>
              <w:pStyle w:val="TAL"/>
            </w:pPr>
            <w:r>
              <w:t>Sultana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98031" w14:textId="77777777" w:rsidR="00E308B2" w:rsidRDefault="00E308B2" w:rsidP="00AC5BAF">
            <w:pPr>
              <w:pStyle w:val="TAL"/>
            </w:pPr>
            <w:r>
              <w:t>Shabnam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7A1C1" w14:textId="77777777" w:rsidR="00E308B2" w:rsidRDefault="00E308B2" w:rsidP="00AC5BAF">
            <w:pPr>
              <w:pStyle w:val="TAL"/>
            </w:pPr>
            <w:r>
              <w:t>Ericsson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54DAB"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169D2" w14:textId="77777777" w:rsidR="00E308B2" w:rsidRDefault="00E308B2" w:rsidP="00AC5BAF">
            <w:pPr>
              <w:pStyle w:val="TAL"/>
            </w:pPr>
            <w:r>
              <w:t>3GPPMEMBER</w:t>
            </w:r>
          </w:p>
        </w:tc>
      </w:tr>
      <w:tr w:rsidR="00E308B2" w14:paraId="4D16FDA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2F75C"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871AC" w14:textId="77777777" w:rsidR="00E308B2" w:rsidRDefault="00E308B2" w:rsidP="00AC5BAF">
            <w:pPr>
              <w:pStyle w:val="TAL"/>
            </w:pPr>
            <w: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D8084" w14:textId="77777777" w:rsidR="00E308B2" w:rsidRDefault="00E308B2" w:rsidP="00AC5BAF">
            <w:pPr>
              <w:pStyle w:val="TAL"/>
            </w:pPr>
            <w:r>
              <w:t>Haiyang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82829" w14:textId="77777777" w:rsidR="00E308B2" w:rsidRDefault="00E308B2" w:rsidP="00AC5BAF">
            <w:pPr>
              <w:pStyle w:val="TAL"/>
            </w:pPr>
            <w:r>
              <w:t>Huawei Technologies Sweden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98F6C"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01D0B" w14:textId="77777777" w:rsidR="00E308B2" w:rsidRDefault="00E308B2" w:rsidP="00AC5BAF">
            <w:pPr>
              <w:pStyle w:val="TAL"/>
            </w:pPr>
            <w:r>
              <w:t>3GPPMEMBER</w:t>
            </w:r>
          </w:p>
        </w:tc>
      </w:tr>
      <w:tr w:rsidR="00E308B2" w14:paraId="4CBA9B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E7EB0"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ED92F" w14:textId="77777777" w:rsidR="00E308B2" w:rsidRDefault="00E308B2" w:rsidP="00AC5BAF">
            <w:pPr>
              <w:pStyle w:val="TAL"/>
            </w:pPr>
            <w: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EE991" w14:textId="77777777" w:rsidR="00E308B2" w:rsidRDefault="00E308B2" w:rsidP="00AC5BAF">
            <w:pPr>
              <w:pStyle w:val="TAL"/>
            </w:pPr>
            <w:r>
              <w:t>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34582" w14:textId="77777777" w:rsidR="00E308B2" w:rsidRDefault="00E308B2" w:rsidP="00AC5BAF">
            <w:pPr>
              <w:pStyle w:val="TAL"/>
            </w:pPr>
            <w:r>
              <w:t>China Mobile M2M Company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E39EE"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15805" w14:textId="77777777" w:rsidR="00E308B2" w:rsidRDefault="00E308B2" w:rsidP="00AC5BAF">
            <w:pPr>
              <w:pStyle w:val="TAL"/>
            </w:pPr>
            <w:r>
              <w:t>3GPPMEMBER</w:t>
            </w:r>
          </w:p>
        </w:tc>
      </w:tr>
      <w:tr w:rsidR="00E308B2" w14:paraId="7355CEF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0FA81"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6F53E" w14:textId="77777777" w:rsidR="00E308B2" w:rsidRDefault="00E308B2" w:rsidP="00AC5BAF">
            <w:pPr>
              <w:pStyle w:val="TAL"/>
            </w:pPr>
            <w: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AFEDA" w14:textId="77777777" w:rsidR="00E308B2" w:rsidRDefault="00E308B2" w:rsidP="00AC5BAF">
            <w:pPr>
              <w:pStyle w:val="TAL"/>
            </w:pPr>
            <w:r>
              <w:t>Xiaowen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FB4EF" w14:textId="77777777" w:rsidR="00E308B2" w:rsidRDefault="00E308B2" w:rsidP="00AC5BAF">
            <w:pPr>
              <w:pStyle w:val="TAL"/>
            </w:pPr>
            <w:r>
              <w:t>vivo Mobile Communication (S)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CF018"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39632" w14:textId="77777777" w:rsidR="00E308B2" w:rsidRDefault="00E308B2" w:rsidP="00AC5BAF">
            <w:pPr>
              <w:pStyle w:val="TAL"/>
            </w:pPr>
            <w:r>
              <w:t>3GPPMEMBER</w:t>
            </w:r>
          </w:p>
        </w:tc>
      </w:tr>
      <w:tr w:rsidR="00E308B2" w14:paraId="6D5C2C1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18231"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C6EEF" w14:textId="77777777" w:rsidR="00E308B2" w:rsidRDefault="00E308B2" w:rsidP="00AC5BAF">
            <w:pPr>
              <w:pStyle w:val="TAL"/>
            </w:pPr>
            <w: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8BE8F" w14:textId="77777777" w:rsidR="00E308B2" w:rsidRDefault="00E308B2" w:rsidP="00AC5BAF">
            <w:pPr>
              <w:pStyle w:val="TAL"/>
            </w:pPr>
            <w:r>
              <w:t>Yishen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357FB" w14:textId="77777777" w:rsidR="00E308B2" w:rsidRDefault="00E308B2" w:rsidP="00AC5BAF">
            <w:pPr>
              <w:pStyle w:val="TAL"/>
            </w:pPr>
            <w:r>
              <w:t>NIST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2FE77"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9039B" w14:textId="77777777" w:rsidR="00E308B2" w:rsidRDefault="00E308B2" w:rsidP="00AC5BAF">
            <w:pPr>
              <w:pStyle w:val="TAL"/>
            </w:pPr>
            <w:r>
              <w:t>3GPPMEMBER</w:t>
            </w:r>
          </w:p>
        </w:tc>
      </w:tr>
      <w:tr w:rsidR="00E308B2" w14:paraId="7348E65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580CD"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ADC5D" w14:textId="77777777" w:rsidR="00E308B2" w:rsidRDefault="00E308B2" w:rsidP="00AC5BAF">
            <w:pPr>
              <w:pStyle w:val="TAL"/>
            </w:pPr>
            <w:r>
              <w:t>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4B5D8" w14:textId="77777777" w:rsidR="00E308B2" w:rsidRDefault="00E308B2" w:rsidP="00AC5BAF">
            <w:pPr>
              <w:pStyle w:val="TAL"/>
            </w:pPr>
            <w:r>
              <w:t>Jihoon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12C69" w14:textId="77777777" w:rsidR="00E308B2" w:rsidRDefault="00E308B2" w:rsidP="00AC5BAF">
            <w:pPr>
              <w:pStyle w:val="TAL"/>
            </w:pPr>
            <w: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1853E"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19834" w14:textId="77777777" w:rsidR="00E308B2" w:rsidRDefault="00E308B2" w:rsidP="00AC5BAF">
            <w:pPr>
              <w:pStyle w:val="TAL"/>
            </w:pPr>
            <w:r>
              <w:t>3GPPMEMBER</w:t>
            </w:r>
          </w:p>
        </w:tc>
      </w:tr>
      <w:tr w:rsidR="00E308B2" w14:paraId="342AF9B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8B30D"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9DCDB" w14:textId="77777777" w:rsidR="00E308B2" w:rsidRDefault="00E308B2" w:rsidP="00AC5BAF">
            <w:pPr>
              <w:pStyle w:val="TAL"/>
            </w:pPr>
            <w:r>
              <w:t>Suzuki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A7CF2" w14:textId="77777777" w:rsidR="00E308B2" w:rsidRDefault="00E308B2" w:rsidP="00AC5BAF">
            <w:pPr>
              <w:pStyle w:val="TAL"/>
            </w:pPr>
            <w:r>
              <w:t>Masaki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84361" w14:textId="77777777" w:rsidR="00E308B2" w:rsidRDefault="00E308B2" w:rsidP="00AC5BAF">
            <w:pPr>
              <w:pStyle w:val="TAL"/>
            </w:pPr>
            <w:r>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DB68E" w14:textId="77777777" w:rsidR="00E308B2" w:rsidRDefault="00E308B2" w:rsidP="00AC5BAF">
            <w:pPr>
              <w:pStyle w:val="TAL"/>
            </w:pPr>
            <w: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14903" w14:textId="77777777" w:rsidR="00E308B2" w:rsidRDefault="00E308B2" w:rsidP="00AC5BAF">
            <w:pPr>
              <w:pStyle w:val="TAL"/>
            </w:pPr>
            <w:r>
              <w:t>3GPPMEMBER</w:t>
            </w:r>
          </w:p>
        </w:tc>
      </w:tr>
      <w:tr w:rsidR="00E308B2" w14:paraId="220BD6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AC475"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FBAAE" w14:textId="77777777" w:rsidR="00E308B2" w:rsidRDefault="00E308B2" w:rsidP="00AC5BAF">
            <w:pPr>
              <w:pStyle w:val="TAL"/>
            </w:pPr>
            <w:r>
              <w:t>Takahashi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9A0EB" w14:textId="77777777" w:rsidR="00E308B2" w:rsidRDefault="00E308B2" w:rsidP="00AC5BAF">
            <w:pPr>
              <w:pStyle w:val="TAL"/>
            </w:pPr>
            <w:r>
              <w:t>Tomohiko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F2D04" w14:textId="77777777" w:rsidR="00E308B2" w:rsidRDefault="00E308B2" w:rsidP="00AC5BAF">
            <w:pPr>
              <w:pStyle w:val="TAL"/>
            </w:pPr>
            <w:r>
              <w:t>ITOCHU Techno-Solutions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EBD88" w14:textId="77777777" w:rsidR="00E308B2" w:rsidRDefault="00E308B2" w:rsidP="00AC5BAF">
            <w:pPr>
              <w:pStyle w:val="TAL"/>
            </w:pPr>
            <w: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9E466" w14:textId="77777777" w:rsidR="00E308B2" w:rsidRDefault="00E308B2" w:rsidP="00AC5BAF">
            <w:pPr>
              <w:pStyle w:val="TAL"/>
            </w:pPr>
            <w:r>
              <w:t>3GPPMEMBER</w:t>
            </w:r>
          </w:p>
        </w:tc>
      </w:tr>
      <w:tr w:rsidR="00E308B2" w14:paraId="3E405FF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9191F" w14:textId="77777777" w:rsidR="00E308B2" w:rsidRDefault="00E308B2" w:rsidP="00AC5BAF">
            <w:pPr>
              <w:pStyle w:val="TAL"/>
            </w:pPr>
            <w: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594BD" w14:textId="77777777" w:rsidR="00E308B2" w:rsidRDefault="00E308B2" w:rsidP="00AC5BAF">
            <w:pPr>
              <w:pStyle w:val="TAL"/>
            </w:pPr>
            <w:r>
              <w:t>Tamura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7E9FA" w14:textId="77777777" w:rsidR="00E308B2" w:rsidRDefault="00E308B2" w:rsidP="00AC5BAF">
            <w:pPr>
              <w:pStyle w:val="TAL"/>
            </w:pPr>
            <w:r>
              <w:t>Toshiyuki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81B6C" w14:textId="77777777" w:rsidR="00E308B2" w:rsidRDefault="00E308B2" w:rsidP="00AC5BAF">
            <w:pPr>
              <w:pStyle w:val="TAL"/>
            </w:pPr>
            <w:r>
              <w:t>NEC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0E4F7" w14:textId="77777777" w:rsidR="00E308B2" w:rsidRDefault="00E308B2" w:rsidP="00AC5BAF">
            <w:pPr>
              <w:pStyle w:val="TAL"/>
            </w:pPr>
            <w: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C8C55" w14:textId="77777777" w:rsidR="00E308B2" w:rsidRDefault="00E308B2" w:rsidP="00AC5BAF">
            <w:pPr>
              <w:pStyle w:val="TAL"/>
            </w:pPr>
            <w:r>
              <w:t>3GPPMEMBER</w:t>
            </w:r>
          </w:p>
        </w:tc>
      </w:tr>
      <w:tr w:rsidR="00E308B2" w14:paraId="5F517FB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F2ED9"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50EAD" w14:textId="77777777" w:rsidR="00E308B2" w:rsidRDefault="00E308B2" w:rsidP="00AC5BAF">
            <w:pPr>
              <w:pStyle w:val="TAL"/>
            </w:pPr>
            <w:r>
              <w:t>Tan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0E680" w14:textId="77777777" w:rsidR="00E308B2" w:rsidRDefault="00E308B2" w:rsidP="00AC5BAF">
            <w:pPr>
              <w:pStyle w:val="TAL"/>
            </w:pPr>
            <w:r>
              <w:t>Peng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7ACAB" w14:textId="77777777" w:rsidR="00E308B2" w:rsidRDefault="00E308B2" w:rsidP="00AC5BAF">
            <w:pPr>
              <w:pStyle w:val="TAL"/>
            </w:pPr>
            <w:r>
              <w:t>OnePlus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7F2BD"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8159A" w14:textId="77777777" w:rsidR="00E308B2" w:rsidRDefault="00E308B2" w:rsidP="00AC5BAF">
            <w:pPr>
              <w:pStyle w:val="TAL"/>
            </w:pPr>
            <w:r>
              <w:t>3GPPMEMBER</w:t>
            </w:r>
          </w:p>
        </w:tc>
      </w:tr>
      <w:tr w:rsidR="00E308B2" w14:paraId="596EF92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DC0AF"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5E9AB" w14:textId="77777777" w:rsidR="00E308B2" w:rsidRDefault="00E308B2" w:rsidP="00AC5BAF">
            <w:pPr>
              <w:pStyle w:val="TAL"/>
            </w:pPr>
            <w:r>
              <w:t>Tang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214C4" w14:textId="77777777" w:rsidR="00E308B2" w:rsidRDefault="00E308B2" w:rsidP="00AC5BAF">
            <w:pPr>
              <w:pStyle w:val="TAL"/>
            </w:pPr>
            <w:r>
              <w:t>Hai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3A6A1" w14:textId="77777777" w:rsidR="00E308B2" w:rsidRDefault="00E308B2" w:rsidP="00AC5BAF">
            <w:pPr>
              <w:pStyle w:val="TAL"/>
            </w:pPr>
            <w:r>
              <w:t>OPPO Beijing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C390B"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52A91" w14:textId="77777777" w:rsidR="00E308B2" w:rsidRDefault="00E308B2" w:rsidP="00AC5BAF">
            <w:pPr>
              <w:pStyle w:val="TAL"/>
            </w:pPr>
            <w:r>
              <w:t>3GPPMEMBER</w:t>
            </w:r>
          </w:p>
        </w:tc>
      </w:tr>
      <w:tr w:rsidR="00E308B2" w14:paraId="3B9954D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85BF4"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C67E0" w14:textId="77777777" w:rsidR="00E308B2" w:rsidRDefault="00E308B2" w:rsidP="00AC5BAF">
            <w:pPr>
              <w:pStyle w:val="TAL"/>
            </w:pPr>
            <w:r>
              <w:t>Tang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9B3C0" w14:textId="77777777" w:rsidR="00E308B2" w:rsidRDefault="00E308B2" w:rsidP="00AC5BAF">
            <w:pPr>
              <w:pStyle w:val="TAL"/>
            </w:pPr>
            <w:r>
              <w:t>Tingfang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18925" w14:textId="77777777" w:rsidR="00E308B2" w:rsidRDefault="00E308B2" w:rsidP="00AC5BAF">
            <w:pPr>
              <w:pStyle w:val="TAL"/>
            </w:pPr>
            <w:r>
              <w:t>Beijing Xiaomi Software Tech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7135B"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E4568" w14:textId="77777777" w:rsidR="00E308B2" w:rsidRDefault="00E308B2" w:rsidP="00AC5BAF">
            <w:pPr>
              <w:pStyle w:val="TAL"/>
            </w:pPr>
            <w:r>
              <w:t>3GPPMEMBER</w:t>
            </w:r>
          </w:p>
        </w:tc>
      </w:tr>
      <w:tr w:rsidR="00E308B2" w14:paraId="73AE3E2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970F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F6AF3" w14:textId="77777777" w:rsidR="00E308B2" w:rsidRDefault="00E308B2" w:rsidP="00AC5BAF">
            <w:pPr>
              <w:pStyle w:val="TAL"/>
            </w:pPr>
            <w:r>
              <w:t>Thiebaut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6E775" w14:textId="77777777" w:rsidR="00E308B2" w:rsidRDefault="00E308B2" w:rsidP="00AC5BAF">
            <w:pPr>
              <w:pStyle w:val="TAL"/>
            </w:pPr>
            <w:r>
              <w:t>Laurent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A6505" w14:textId="77777777" w:rsidR="00E308B2" w:rsidRDefault="00E308B2" w:rsidP="00AC5BAF">
            <w:pPr>
              <w:pStyle w:val="TAL"/>
            </w:pPr>
            <w:r>
              <w:t>Nokia Belgium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251C6"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7F491" w14:textId="77777777" w:rsidR="00E308B2" w:rsidRDefault="00E308B2" w:rsidP="00AC5BAF">
            <w:pPr>
              <w:pStyle w:val="TAL"/>
            </w:pPr>
            <w:r>
              <w:t>3GPPMEMBER</w:t>
            </w:r>
          </w:p>
        </w:tc>
      </w:tr>
      <w:tr w:rsidR="00E308B2" w14:paraId="4373D00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28812"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B2621" w14:textId="77777777" w:rsidR="00E308B2" w:rsidRDefault="00E308B2" w:rsidP="00AC5BAF">
            <w:pPr>
              <w:pStyle w:val="TAL"/>
            </w:pPr>
            <w:r>
              <w:t>Tiwari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2A91D" w14:textId="77777777" w:rsidR="00E308B2" w:rsidRDefault="00E308B2" w:rsidP="00AC5BAF">
            <w:pPr>
              <w:pStyle w:val="TAL"/>
            </w:pPr>
            <w:r>
              <w:t>Kundan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E914E" w14:textId="77777777" w:rsidR="00E308B2" w:rsidRDefault="00E308B2" w:rsidP="00AC5BAF">
            <w:pPr>
              <w:pStyle w:val="TAL"/>
            </w:pPr>
            <w:r>
              <w:t>NEC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93A07"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3C61B" w14:textId="77777777" w:rsidR="00E308B2" w:rsidRDefault="00E308B2" w:rsidP="00AC5BAF">
            <w:pPr>
              <w:pStyle w:val="TAL"/>
            </w:pPr>
            <w:r>
              <w:t>3GPPMEMBER</w:t>
            </w:r>
          </w:p>
        </w:tc>
      </w:tr>
      <w:tr w:rsidR="00E308B2" w14:paraId="76D057B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15F2F"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D6D75" w14:textId="77777777" w:rsidR="00E308B2" w:rsidRDefault="00E308B2" w:rsidP="00AC5BAF">
            <w:pPr>
              <w:pStyle w:val="TAL"/>
            </w:pPr>
            <w:r>
              <w:t>Tonesi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D041C" w14:textId="77777777" w:rsidR="00E308B2" w:rsidRDefault="00E308B2" w:rsidP="00AC5BAF">
            <w:pPr>
              <w:pStyle w:val="TAL"/>
            </w:pPr>
            <w:r>
              <w:t>Dario Serafino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38182" w14:textId="77777777" w:rsidR="00E308B2" w:rsidRDefault="00E308B2" w:rsidP="00AC5BAF">
            <w:pPr>
              <w:pStyle w:val="TAL"/>
            </w:pPr>
            <w:r>
              <w:t>Qualcomm Korea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C422D"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38C0C" w14:textId="77777777" w:rsidR="00E308B2" w:rsidRDefault="00E308B2" w:rsidP="00AC5BAF">
            <w:pPr>
              <w:pStyle w:val="TAL"/>
            </w:pPr>
            <w:r>
              <w:t>3GPPMEMBER</w:t>
            </w:r>
          </w:p>
        </w:tc>
      </w:tr>
      <w:tr w:rsidR="00E308B2" w14:paraId="3348C6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1D987"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2E5FC" w14:textId="77777777" w:rsidR="00E308B2" w:rsidRDefault="00E308B2" w:rsidP="00AC5BAF">
            <w:pPr>
              <w:pStyle w:val="TAL"/>
            </w:pPr>
            <w:r>
              <w:t>Toumi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DDB7F" w14:textId="77777777" w:rsidR="00E308B2" w:rsidRDefault="00E308B2" w:rsidP="00AC5BAF">
            <w:pPr>
              <w:pStyle w:val="TAL"/>
            </w:pPr>
            <w:r>
              <w:t>Nassima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A8727" w14:textId="77777777" w:rsidR="00E308B2" w:rsidRDefault="00E308B2" w:rsidP="00AC5BAF">
            <w:pPr>
              <w:pStyle w:val="TAL"/>
            </w:pPr>
            <w:r>
              <w:t>KPN 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FD24A"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322BF" w14:textId="77777777" w:rsidR="00E308B2" w:rsidRDefault="00E308B2" w:rsidP="00AC5BAF">
            <w:pPr>
              <w:pStyle w:val="TAL"/>
            </w:pPr>
            <w:r>
              <w:t>3GPPMEMBER</w:t>
            </w:r>
          </w:p>
        </w:tc>
      </w:tr>
      <w:tr w:rsidR="00E308B2" w14:paraId="35808B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AE01F"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4A855" w14:textId="77777777" w:rsidR="00E308B2" w:rsidRDefault="00E308B2" w:rsidP="00AC5BAF">
            <w:pPr>
              <w:pStyle w:val="TAL"/>
            </w:pPr>
            <w:r>
              <w:t>Tsang kwong 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A78A7" w14:textId="77777777" w:rsidR="00E308B2" w:rsidRDefault="00E308B2" w:rsidP="00AC5BAF">
            <w:pPr>
              <w:pStyle w:val="TAL"/>
            </w:pPr>
            <w:r>
              <w:t>Steve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38C37" w14:textId="77777777" w:rsidR="00E308B2" w:rsidRDefault="00E308B2" w:rsidP="00AC5BAF">
            <w:pPr>
              <w:pStyle w:val="TAL"/>
            </w:pPr>
            <w:r>
              <w:t>Orange Spain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6E2E3"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AEE31" w14:textId="77777777" w:rsidR="00E308B2" w:rsidRDefault="00E308B2" w:rsidP="00AC5BAF">
            <w:pPr>
              <w:pStyle w:val="TAL"/>
            </w:pPr>
            <w:r>
              <w:t>3GPPMEMBER</w:t>
            </w:r>
          </w:p>
        </w:tc>
      </w:tr>
      <w:tr w:rsidR="00E308B2" w14:paraId="48394E8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340E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CB9C1" w14:textId="77777777" w:rsidR="00E308B2" w:rsidRDefault="00E308B2" w:rsidP="00AC5BAF">
            <w:pPr>
              <w:pStyle w:val="TAL"/>
            </w:pPr>
            <w:r>
              <w:t>Varvara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ED590" w14:textId="77777777" w:rsidR="00E308B2" w:rsidRDefault="00E308B2" w:rsidP="00AC5BAF">
            <w:pPr>
              <w:pStyle w:val="TAL"/>
            </w:pPr>
            <w:r>
              <w:t>Antonio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3D4D8" w14:textId="77777777" w:rsidR="00E308B2" w:rsidRDefault="00E308B2" w:rsidP="00AC5BAF">
            <w:pPr>
              <w:pStyle w:val="TAL"/>
            </w:pPr>
            <w:r>
              <w:t>TELECOM ITALIA S.p.A.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95303"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26D55" w14:textId="77777777" w:rsidR="00E308B2" w:rsidRDefault="00E308B2" w:rsidP="00AC5BAF">
            <w:pPr>
              <w:pStyle w:val="TAL"/>
            </w:pPr>
            <w:r>
              <w:t>3GPPMEMBER</w:t>
            </w:r>
          </w:p>
        </w:tc>
      </w:tr>
      <w:tr w:rsidR="00E308B2" w14:paraId="5FB4890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5E283"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F9D27" w14:textId="77777777" w:rsidR="00E308B2" w:rsidRDefault="00E308B2" w:rsidP="00AC5BAF">
            <w:pPr>
              <w:pStyle w:val="TAL"/>
            </w:pPr>
            <w:r>
              <w:t>Velev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C8151" w14:textId="77777777" w:rsidR="00E308B2" w:rsidRDefault="00E308B2" w:rsidP="00AC5BAF">
            <w:pPr>
              <w:pStyle w:val="TAL"/>
            </w:pPr>
            <w:r>
              <w:t>Genadi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9B0FB" w14:textId="77777777" w:rsidR="00E308B2" w:rsidRDefault="00E308B2" w:rsidP="00AC5BAF">
            <w:pPr>
              <w:pStyle w:val="TAL"/>
            </w:pPr>
            <w:r>
              <w:t>Motorola Mobility Germany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76A03"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AC1AB" w14:textId="77777777" w:rsidR="00E308B2" w:rsidRDefault="00E308B2" w:rsidP="00AC5BAF">
            <w:pPr>
              <w:pStyle w:val="TAL"/>
            </w:pPr>
            <w:r>
              <w:t>3GPPMEMBER</w:t>
            </w:r>
          </w:p>
        </w:tc>
      </w:tr>
      <w:tr w:rsidR="00E308B2" w14:paraId="45F2D5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98518"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3C25C" w14:textId="77777777" w:rsidR="00E308B2" w:rsidRDefault="00E308B2" w:rsidP="00AC5BAF">
            <w:pPr>
              <w:pStyle w:val="TAL"/>
            </w:pPr>
            <w:r>
              <w:t>Wan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418B0" w14:textId="77777777" w:rsidR="00E308B2" w:rsidRDefault="00E308B2" w:rsidP="00AC5BAF">
            <w:pPr>
              <w:pStyle w:val="TAL"/>
            </w:pPr>
            <w:r>
              <w:t>Qing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40CE8" w14:textId="77777777" w:rsidR="00E308B2" w:rsidRDefault="00E308B2" w:rsidP="00AC5BAF">
            <w:pPr>
              <w:pStyle w:val="TAL"/>
            </w:pPr>
            <w:r>
              <w:t>Fiberhome Technologies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FC227"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8098A" w14:textId="77777777" w:rsidR="00E308B2" w:rsidRDefault="00E308B2" w:rsidP="00AC5BAF">
            <w:pPr>
              <w:pStyle w:val="TAL"/>
            </w:pPr>
            <w:r>
              <w:t>3GPPMEMBER</w:t>
            </w:r>
          </w:p>
        </w:tc>
      </w:tr>
      <w:tr w:rsidR="00E308B2" w14:paraId="45E8168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44EBE"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D8A5F" w14:textId="77777777" w:rsidR="00E308B2" w:rsidRDefault="00E308B2" w:rsidP="00AC5BAF">
            <w:pPr>
              <w:pStyle w:val="TAL"/>
            </w:pPr>
            <w: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20C99" w14:textId="77777777" w:rsidR="00E308B2" w:rsidRDefault="00E308B2" w:rsidP="00AC5BAF">
            <w:pPr>
              <w:pStyle w:val="TAL"/>
            </w:pPr>
            <w:r>
              <w:t>Dan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9F1E4" w14:textId="77777777" w:rsidR="00E308B2" w:rsidRDefault="00E308B2" w:rsidP="00AC5BAF">
            <w:pPr>
              <w:pStyle w:val="TAL"/>
            </w:pPr>
            <w:r>
              <w:t>China Mobile Group Device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1AD65"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5AF04" w14:textId="77777777" w:rsidR="00E308B2" w:rsidRDefault="00E308B2" w:rsidP="00AC5BAF">
            <w:pPr>
              <w:pStyle w:val="TAL"/>
            </w:pPr>
            <w:r>
              <w:t>3GPPMEMBER</w:t>
            </w:r>
          </w:p>
        </w:tc>
      </w:tr>
      <w:tr w:rsidR="00E308B2" w14:paraId="6281ED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600DA"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B9F09" w14:textId="77777777" w:rsidR="00E308B2" w:rsidRDefault="00E308B2" w:rsidP="00AC5BAF">
            <w:pPr>
              <w:pStyle w:val="TAL"/>
            </w:pPr>
            <w: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0EF36" w14:textId="77777777" w:rsidR="00E308B2" w:rsidRDefault="00E308B2" w:rsidP="00AC5BAF">
            <w:pPr>
              <w:pStyle w:val="TAL"/>
            </w:pPr>
            <w:r>
              <w:t>Guanzhou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5EDBE" w14:textId="77777777" w:rsidR="00E308B2" w:rsidRDefault="00E308B2" w:rsidP="00AC5BAF">
            <w:pPr>
              <w:pStyle w:val="TAL"/>
            </w:pPr>
            <w:r>
              <w:t>InterDigital New York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E6712"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4D73B" w14:textId="77777777" w:rsidR="00E308B2" w:rsidRDefault="00E308B2" w:rsidP="00AC5BAF">
            <w:pPr>
              <w:pStyle w:val="TAL"/>
            </w:pPr>
            <w:r>
              <w:t>3GPPMEMBER</w:t>
            </w:r>
          </w:p>
        </w:tc>
      </w:tr>
      <w:tr w:rsidR="00E308B2" w14:paraId="7225716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CF1F1"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A7182" w14:textId="77777777" w:rsidR="00E308B2" w:rsidRDefault="00E308B2" w:rsidP="00AC5BAF">
            <w:pPr>
              <w:pStyle w:val="TAL"/>
            </w:pPr>
            <w: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16298" w14:textId="77777777" w:rsidR="00E308B2" w:rsidRDefault="00E308B2" w:rsidP="00AC5BAF">
            <w:pPr>
              <w:pStyle w:val="TAL"/>
            </w:pPr>
            <w:r>
              <w:t>Hucheng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016F1"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CFE74"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AB66E" w14:textId="77777777" w:rsidR="00E308B2" w:rsidRDefault="00E308B2" w:rsidP="00AC5BAF">
            <w:pPr>
              <w:pStyle w:val="TAL"/>
            </w:pPr>
            <w:r>
              <w:t>3GPPMEMBER</w:t>
            </w:r>
          </w:p>
        </w:tc>
      </w:tr>
      <w:tr w:rsidR="00E308B2" w14:paraId="1E5C59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C5549"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0957B" w14:textId="77777777" w:rsidR="00E308B2" w:rsidRDefault="00E308B2" w:rsidP="00AC5BAF">
            <w:pPr>
              <w:pStyle w:val="TAL"/>
            </w:pPr>
            <w: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35FDB" w14:textId="77777777" w:rsidR="00E308B2" w:rsidRDefault="00E308B2" w:rsidP="00AC5BAF">
            <w:pPr>
              <w:pStyle w:val="TAL"/>
            </w:pPr>
            <w:r>
              <w:t>Shoufeng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13C0A" w14:textId="77777777" w:rsidR="00E308B2" w:rsidRDefault="00E308B2" w:rsidP="00AC5BAF">
            <w:pPr>
              <w:pStyle w:val="TAL"/>
            </w:pPr>
            <w:r>
              <w:t>AsiaInfo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8F944"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F70EE" w14:textId="77777777" w:rsidR="00E308B2" w:rsidRDefault="00E308B2" w:rsidP="00AC5BAF">
            <w:pPr>
              <w:pStyle w:val="TAL"/>
            </w:pPr>
            <w:r>
              <w:t>3GPPMEMBER</w:t>
            </w:r>
          </w:p>
        </w:tc>
      </w:tr>
      <w:tr w:rsidR="00E308B2" w14:paraId="522FD20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E1FC7"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5F5F2" w14:textId="77777777" w:rsidR="00E308B2" w:rsidRDefault="00E308B2" w:rsidP="00AC5BAF">
            <w:pPr>
              <w:pStyle w:val="TAL"/>
            </w:pPr>
            <w: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95141" w14:textId="77777777" w:rsidR="00E308B2" w:rsidRDefault="00E308B2" w:rsidP="00AC5BAF">
            <w:pPr>
              <w:pStyle w:val="TAL"/>
            </w:pPr>
            <w:r>
              <w:t>Yaxin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F0CB2" w14:textId="77777777" w:rsidR="00E308B2" w:rsidRDefault="00E308B2" w:rsidP="00AC5BAF">
            <w:pPr>
              <w:pStyle w:val="TAL"/>
            </w:pPr>
            <w:r>
              <w:t>Shenzhen Heytap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6D9A9"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90FCC" w14:textId="77777777" w:rsidR="00E308B2" w:rsidRDefault="00E308B2" w:rsidP="00AC5BAF">
            <w:pPr>
              <w:pStyle w:val="TAL"/>
            </w:pPr>
            <w:r>
              <w:t>3GPPMEMBER</w:t>
            </w:r>
          </w:p>
        </w:tc>
      </w:tr>
      <w:tr w:rsidR="00E308B2" w14:paraId="53A2459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A7832"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1DB79" w14:textId="77777777" w:rsidR="00E308B2" w:rsidRDefault="00E308B2" w:rsidP="00AC5BAF">
            <w:pPr>
              <w:pStyle w:val="TAL"/>
            </w:pPr>
            <w: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D8B78" w14:textId="77777777" w:rsidR="00E308B2" w:rsidRDefault="00E308B2" w:rsidP="00AC5BAF">
            <w:pPr>
              <w:pStyle w:val="TAL"/>
            </w:pPr>
            <w:r>
              <w:t>Yuan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C649E" w14:textId="77777777" w:rsidR="00E308B2" w:rsidRDefault="00E308B2" w:rsidP="00AC5BAF">
            <w:pPr>
              <w:pStyle w:val="TAL"/>
            </w:pPr>
            <w:r>
              <w:t>TD Tech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CDC10"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32368" w14:textId="77777777" w:rsidR="00E308B2" w:rsidRDefault="00E308B2" w:rsidP="00AC5BAF">
            <w:pPr>
              <w:pStyle w:val="TAL"/>
            </w:pPr>
            <w:r>
              <w:t>3GPPMEMBER</w:t>
            </w:r>
          </w:p>
        </w:tc>
      </w:tr>
      <w:tr w:rsidR="00E308B2" w14:paraId="1EF262B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39E06"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21790" w14:textId="77777777" w:rsidR="00E308B2" w:rsidRDefault="00E308B2" w:rsidP="00AC5BAF">
            <w:pPr>
              <w:pStyle w:val="TAL"/>
            </w:pPr>
            <w: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E9873" w14:textId="77777777" w:rsidR="00E308B2" w:rsidRDefault="00E308B2" w:rsidP="00AC5BAF">
            <w:pPr>
              <w:pStyle w:val="TAL"/>
            </w:pPr>
            <w:r>
              <w:t>Zhaoning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B42E6" w14:textId="77777777" w:rsidR="00E308B2" w:rsidRDefault="00E308B2" w:rsidP="00AC5BAF">
            <w:pPr>
              <w:pStyle w:val="TAL"/>
            </w:pPr>
            <w:r>
              <w:t>CU Digital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26A90"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EFD90" w14:textId="77777777" w:rsidR="00E308B2" w:rsidRDefault="00E308B2" w:rsidP="00AC5BAF">
            <w:pPr>
              <w:pStyle w:val="TAL"/>
            </w:pPr>
            <w:r>
              <w:t>3GPPMEMBER</w:t>
            </w:r>
          </w:p>
        </w:tc>
      </w:tr>
      <w:tr w:rsidR="00E308B2" w14:paraId="21B922E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0F0FF"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A5887" w14:textId="77777777" w:rsidR="00E308B2" w:rsidRDefault="00E308B2" w:rsidP="00AC5BAF">
            <w:pPr>
              <w:pStyle w:val="TAL"/>
            </w:pPr>
            <w:r>
              <w:t>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3107A" w14:textId="77777777" w:rsidR="00E308B2" w:rsidRDefault="00E308B2" w:rsidP="00AC5BAF">
            <w:pPr>
              <w:pStyle w:val="TAL"/>
            </w:pPr>
            <w:r>
              <w:t>Xinpeng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C0592" w14:textId="77777777" w:rsidR="00E308B2" w:rsidRDefault="00E308B2" w:rsidP="00AC5BAF">
            <w:pPr>
              <w:pStyle w:val="TAL"/>
            </w:pPr>
            <w: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E5F12"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215BF" w14:textId="77777777" w:rsidR="00E308B2" w:rsidRDefault="00E308B2" w:rsidP="00AC5BAF">
            <w:pPr>
              <w:pStyle w:val="TAL"/>
            </w:pPr>
            <w:r>
              <w:t>3GPPMEMBER</w:t>
            </w:r>
          </w:p>
        </w:tc>
      </w:tr>
      <w:tr w:rsidR="00E308B2" w14:paraId="159ADF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D65BD"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4F1BB" w14:textId="77777777" w:rsidR="00E308B2" w:rsidRDefault="00E308B2" w:rsidP="00AC5BAF">
            <w:pPr>
              <w:pStyle w:val="TAL"/>
            </w:pPr>
            <w:r>
              <w:t>Wenham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A6640" w14:textId="77777777" w:rsidR="00E308B2" w:rsidRDefault="00E308B2" w:rsidP="00AC5BAF">
            <w:pPr>
              <w:pStyle w:val="TAL"/>
            </w:pPr>
            <w:r>
              <w:t>Steven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1A4DA" w14:textId="77777777" w:rsidR="00E308B2" w:rsidRPr="00925BE9" w:rsidRDefault="00E308B2" w:rsidP="00AC5BAF">
            <w:pPr>
              <w:pStyle w:val="TAL"/>
              <w:rPr>
                <w:lang w:val="fr-FR"/>
              </w:rPr>
            </w:pPr>
            <w:r w:rsidRPr="00925BE9">
              <w:rPr>
                <w:lang w:val="fr-FR"/>
              </w:rPr>
              <w:t>Huawei Technologies R&amp;D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E25EC"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1A9C5" w14:textId="77777777" w:rsidR="00E308B2" w:rsidRDefault="00E308B2" w:rsidP="00AC5BAF">
            <w:pPr>
              <w:pStyle w:val="TAL"/>
            </w:pPr>
            <w:r>
              <w:t>3GPPMEMBER</w:t>
            </w:r>
          </w:p>
        </w:tc>
      </w:tr>
      <w:tr w:rsidR="00E308B2" w14:paraId="58665CA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A0DB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C2176" w14:textId="77777777" w:rsidR="00E308B2" w:rsidRDefault="00E308B2" w:rsidP="00AC5BAF">
            <w:pPr>
              <w:pStyle w:val="TAL"/>
            </w:pPr>
            <w:r>
              <w:t>Wong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C5D8B" w14:textId="77777777" w:rsidR="00E308B2" w:rsidRDefault="00E308B2" w:rsidP="00AC5BAF">
            <w:pPr>
              <w:pStyle w:val="TAL"/>
            </w:pPr>
            <w:r>
              <w:t>Curt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D87BF" w14:textId="77777777" w:rsidR="00E308B2" w:rsidRDefault="00E308B2" w:rsidP="00AC5BAF">
            <w:pPr>
              <w:pStyle w:val="TAL"/>
            </w:pPr>
            <w:r>
              <w:t>Meta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D7398"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85374" w14:textId="77777777" w:rsidR="00E308B2" w:rsidRDefault="00E308B2" w:rsidP="00AC5BAF">
            <w:pPr>
              <w:pStyle w:val="TAL"/>
            </w:pPr>
            <w:r>
              <w:t>3GPPMEMBER</w:t>
            </w:r>
          </w:p>
        </w:tc>
      </w:tr>
      <w:tr w:rsidR="00E308B2" w14:paraId="423D037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E93B7"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5D421" w14:textId="77777777" w:rsidR="00E308B2" w:rsidRDefault="00E308B2" w:rsidP="00AC5BAF">
            <w:pPr>
              <w:pStyle w:val="TAL"/>
            </w:pPr>
            <w:r>
              <w:t>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7F178" w14:textId="77777777" w:rsidR="00E308B2" w:rsidRDefault="00E308B2" w:rsidP="00AC5BAF">
            <w:pPr>
              <w:pStyle w:val="TAL"/>
            </w:pPr>
            <w:r>
              <w:t>Jinhua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76F9F" w14:textId="77777777" w:rsidR="00E308B2" w:rsidRDefault="00E308B2" w:rsidP="00AC5BAF">
            <w:pPr>
              <w:pStyle w:val="TAL"/>
            </w:pPr>
            <w:r>
              <w:t>Beijing Xiaomi Mobile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1F73D"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695C9" w14:textId="77777777" w:rsidR="00E308B2" w:rsidRDefault="00E308B2" w:rsidP="00AC5BAF">
            <w:pPr>
              <w:pStyle w:val="TAL"/>
            </w:pPr>
            <w:r>
              <w:t>3GPPMEMBER</w:t>
            </w:r>
          </w:p>
        </w:tc>
      </w:tr>
      <w:tr w:rsidR="00E308B2" w14:paraId="229F389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A6543"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B994D" w14:textId="77777777" w:rsidR="00E308B2" w:rsidRDefault="00E308B2" w:rsidP="00AC5BAF">
            <w:pPr>
              <w:pStyle w:val="TAL"/>
            </w:pPr>
            <w:r>
              <w:t>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4F046" w14:textId="77777777" w:rsidR="00E308B2" w:rsidRDefault="00E308B2" w:rsidP="00AC5BAF">
            <w:pPr>
              <w:pStyle w:val="TAL"/>
            </w:pPr>
            <w:r>
              <w:t>weizhi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263FA" w14:textId="77777777" w:rsidR="00E308B2" w:rsidRDefault="00E308B2" w:rsidP="00AC5BAF">
            <w:pPr>
              <w:pStyle w:val="TAL"/>
            </w:pPr>
            <w:r>
              <w:t>IPLOOK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250A6"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CE08C" w14:textId="77777777" w:rsidR="00E308B2" w:rsidRDefault="00E308B2" w:rsidP="00AC5BAF">
            <w:pPr>
              <w:pStyle w:val="TAL"/>
            </w:pPr>
            <w:r>
              <w:t>3GPPMEMBER</w:t>
            </w:r>
          </w:p>
        </w:tc>
      </w:tr>
      <w:tr w:rsidR="00E308B2" w14:paraId="15F1F41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B01F9"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796BB" w14:textId="77777777" w:rsidR="00E308B2" w:rsidRDefault="00E308B2" w:rsidP="00AC5BAF">
            <w:pPr>
              <w:pStyle w:val="TAL"/>
            </w:pPr>
            <w:r>
              <w:t>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E65A3" w14:textId="77777777" w:rsidR="00E308B2" w:rsidRDefault="00E308B2" w:rsidP="00AC5BAF">
            <w:pPr>
              <w:pStyle w:val="TAL"/>
            </w:pPr>
            <w:r>
              <w:t>Xiaobo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E1907" w14:textId="77777777" w:rsidR="00E308B2" w:rsidRDefault="00E308B2" w:rsidP="00AC5BAF">
            <w:pPr>
              <w:pStyle w:val="TAL"/>
            </w:pPr>
            <w:r>
              <w:t>vivo Mobile Com. (Chongqing)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2C9DB"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6A5C2" w14:textId="77777777" w:rsidR="00E308B2" w:rsidRDefault="00E308B2" w:rsidP="00AC5BAF">
            <w:pPr>
              <w:pStyle w:val="TAL"/>
            </w:pPr>
            <w:r>
              <w:t>3GPPMEMBER</w:t>
            </w:r>
          </w:p>
        </w:tc>
      </w:tr>
      <w:tr w:rsidR="00E308B2" w14:paraId="16871B9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E16DB" w14:textId="77777777" w:rsidR="00E308B2" w:rsidRDefault="00E308B2" w:rsidP="00AC5BAF">
            <w:pPr>
              <w:pStyle w:val="TAL"/>
            </w:pPr>
            <w: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FBD1B" w14:textId="77777777" w:rsidR="00E308B2" w:rsidRDefault="00E308B2" w:rsidP="00AC5BAF">
            <w:pPr>
              <w:pStyle w:val="TAL"/>
            </w:pPr>
            <w:r>
              <w:t>Xiang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67DDD" w14:textId="77777777" w:rsidR="00E308B2" w:rsidRDefault="00E308B2" w:rsidP="00AC5BAF">
            <w:pPr>
              <w:pStyle w:val="TAL"/>
            </w:pPr>
            <w:r>
              <w:t>Amanda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764F3" w14:textId="77777777" w:rsidR="00E308B2" w:rsidRDefault="00E308B2" w:rsidP="00AC5BAF">
            <w:pPr>
              <w:pStyle w:val="TAL"/>
            </w:pPr>
            <w:r>
              <w:t>Futurewei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873B4"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B876C" w14:textId="77777777" w:rsidR="00E308B2" w:rsidRDefault="00E308B2" w:rsidP="00AC5BAF">
            <w:pPr>
              <w:pStyle w:val="TAL"/>
            </w:pPr>
            <w:r>
              <w:t>3GPPMEMBER</w:t>
            </w:r>
          </w:p>
        </w:tc>
      </w:tr>
      <w:tr w:rsidR="00E308B2" w14:paraId="48D63C4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961A4"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3B3DC" w14:textId="77777777" w:rsidR="00E308B2" w:rsidRDefault="00E308B2" w:rsidP="00AC5BAF">
            <w:pPr>
              <w:pStyle w:val="TAL"/>
            </w:pPr>
            <w:r>
              <w:t>Xie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7CC40" w14:textId="77777777" w:rsidR="00E308B2" w:rsidRDefault="00E308B2" w:rsidP="00AC5BAF">
            <w:pPr>
              <w:pStyle w:val="TAL"/>
            </w:pPr>
            <w:r>
              <w:t>Baoguo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3781C" w14:textId="77777777" w:rsidR="00E308B2" w:rsidRDefault="00E308B2" w:rsidP="00AC5BAF">
            <w:pPr>
              <w:pStyle w:val="TAL"/>
            </w:pPr>
            <w:r>
              <w:t>ShenZhen Zhongxing Shitong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3A13D"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D7D8C" w14:textId="77777777" w:rsidR="00E308B2" w:rsidRDefault="00E308B2" w:rsidP="00AC5BAF">
            <w:pPr>
              <w:pStyle w:val="TAL"/>
            </w:pPr>
            <w:r>
              <w:t>3GPPMEMBER</w:t>
            </w:r>
          </w:p>
        </w:tc>
      </w:tr>
      <w:tr w:rsidR="00E308B2" w14:paraId="62E3A48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33028"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B497F" w14:textId="77777777" w:rsidR="00E308B2" w:rsidRDefault="00E308B2" w:rsidP="00AC5BAF">
            <w:pPr>
              <w:pStyle w:val="TAL"/>
            </w:pPr>
            <w:r>
              <w:t>Xie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F543F" w14:textId="77777777" w:rsidR="00E308B2" w:rsidRDefault="00E308B2" w:rsidP="00AC5BAF">
            <w:pPr>
              <w:pStyle w:val="TAL"/>
            </w:pPr>
            <w:r>
              <w:t>Pengxiang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FB6D3" w14:textId="77777777" w:rsidR="00E308B2" w:rsidRDefault="00E308B2" w:rsidP="00AC5BAF">
            <w:pPr>
              <w:pStyle w:val="TAL"/>
            </w:pPr>
            <w:r>
              <w:t>ZTE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59080"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53BCA" w14:textId="77777777" w:rsidR="00E308B2" w:rsidRDefault="00E308B2" w:rsidP="00AC5BAF">
            <w:pPr>
              <w:pStyle w:val="TAL"/>
            </w:pPr>
            <w:r>
              <w:t>3GPPMEMBER</w:t>
            </w:r>
          </w:p>
        </w:tc>
      </w:tr>
      <w:tr w:rsidR="00E308B2" w14:paraId="4D3DBA3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C8BD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D900C" w14:textId="77777777" w:rsidR="00E308B2" w:rsidRDefault="00E308B2" w:rsidP="00AC5BAF">
            <w:pPr>
              <w:pStyle w:val="TAL"/>
            </w:pPr>
            <w:r>
              <w:t>Xie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BE723" w14:textId="77777777" w:rsidR="00E308B2" w:rsidRDefault="00E308B2" w:rsidP="00AC5BAF">
            <w:pPr>
              <w:pStyle w:val="TAL"/>
            </w:pPr>
            <w:r>
              <w:t>Zhenhua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F0E31" w14:textId="77777777" w:rsidR="00E308B2" w:rsidRDefault="00E308B2" w:rsidP="00AC5BAF">
            <w:pPr>
              <w:pStyle w:val="TAL"/>
            </w:pPr>
            <w:r>
              <w:t>Nanjing vivo Software Tech.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05DE4"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EE9D7" w14:textId="77777777" w:rsidR="00E308B2" w:rsidRDefault="00E308B2" w:rsidP="00AC5BAF">
            <w:pPr>
              <w:pStyle w:val="TAL"/>
            </w:pPr>
            <w:r>
              <w:t>3GPPMEMBER</w:t>
            </w:r>
          </w:p>
        </w:tc>
      </w:tr>
      <w:tr w:rsidR="00E308B2" w14:paraId="5D2695F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EADE5"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20E12" w14:textId="77777777" w:rsidR="00E308B2" w:rsidRDefault="00E308B2" w:rsidP="00AC5BAF">
            <w:pPr>
              <w:pStyle w:val="TAL"/>
            </w:pPr>
            <w:r>
              <w:t>Xie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2A740" w14:textId="77777777" w:rsidR="00E308B2" w:rsidRDefault="00E308B2" w:rsidP="00AC5BAF">
            <w:pPr>
              <w:pStyle w:val="TAL"/>
            </w:pPr>
            <w:r>
              <w:t>Zhonghuai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70C81" w14:textId="77777777" w:rsidR="00E308B2" w:rsidRDefault="00E308B2" w:rsidP="00AC5BAF">
            <w:pPr>
              <w:pStyle w:val="TAL"/>
            </w:pPr>
            <w:r>
              <w:t>VSENS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78AED"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98CAC" w14:textId="77777777" w:rsidR="00E308B2" w:rsidRDefault="00E308B2" w:rsidP="00AC5BAF">
            <w:pPr>
              <w:pStyle w:val="TAL"/>
            </w:pPr>
            <w:r>
              <w:t>3GPPMEMBER</w:t>
            </w:r>
          </w:p>
        </w:tc>
      </w:tr>
      <w:tr w:rsidR="00E308B2" w14:paraId="08304AA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36199"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3E7A7" w14:textId="77777777" w:rsidR="00E308B2" w:rsidRDefault="00E308B2" w:rsidP="00AC5BAF">
            <w:pPr>
              <w:pStyle w:val="TAL"/>
            </w:pPr>
            <w:r>
              <w:t>Xin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AA690" w14:textId="77777777" w:rsidR="00E308B2" w:rsidRDefault="00E308B2" w:rsidP="00AC5BAF">
            <w:pPr>
              <w:pStyle w:val="TAL"/>
            </w:pPr>
            <w:r>
              <w:t>Tingyu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4EBA7" w14:textId="77777777" w:rsidR="00E308B2" w:rsidRDefault="00E308B2" w:rsidP="00AC5BAF">
            <w:pPr>
              <w:pStyle w:val="TAL"/>
            </w:pPr>
            <w:r>
              <w:t>SAMSUNG R&amp;D INSTITUTE JAPAN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163ED"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3311F" w14:textId="77777777" w:rsidR="00E308B2" w:rsidRDefault="00E308B2" w:rsidP="00AC5BAF">
            <w:pPr>
              <w:pStyle w:val="TAL"/>
            </w:pPr>
            <w:r>
              <w:t>3GPPMEMBER</w:t>
            </w:r>
          </w:p>
        </w:tc>
      </w:tr>
      <w:tr w:rsidR="00E308B2" w14:paraId="12389C0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DB593"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BA35F" w14:textId="77777777" w:rsidR="00E308B2" w:rsidRDefault="00E308B2" w:rsidP="00AC5BAF">
            <w:pPr>
              <w:pStyle w:val="TAL"/>
            </w:pPr>
            <w:r>
              <w:t>Xing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71441" w14:textId="77777777" w:rsidR="00E308B2" w:rsidRDefault="00E308B2" w:rsidP="00AC5BAF">
            <w:pPr>
              <w:pStyle w:val="TAL"/>
            </w:pPr>
            <w:r>
              <w:t>TianQi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0E9EA" w14:textId="77777777" w:rsidR="00E308B2" w:rsidRDefault="00E308B2" w:rsidP="00AC5BAF">
            <w:pPr>
              <w:pStyle w:val="TAL"/>
            </w:pPr>
            <w:r>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A89DA"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753D9" w14:textId="77777777" w:rsidR="00E308B2" w:rsidRDefault="00E308B2" w:rsidP="00AC5BAF">
            <w:pPr>
              <w:pStyle w:val="TAL"/>
            </w:pPr>
            <w:r>
              <w:t>3GPPMEMBER</w:t>
            </w:r>
          </w:p>
        </w:tc>
      </w:tr>
      <w:tr w:rsidR="00E308B2" w14:paraId="7A58ED7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5829F"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0C056" w14:textId="77777777" w:rsidR="00E308B2" w:rsidRDefault="00E308B2" w:rsidP="00AC5BAF">
            <w:pPr>
              <w:pStyle w:val="TAL"/>
            </w:pPr>
            <w:r>
              <w:t>Xing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F9462" w14:textId="77777777" w:rsidR="00E308B2" w:rsidRDefault="00E308B2" w:rsidP="00AC5BAF">
            <w:pPr>
              <w:pStyle w:val="TAL"/>
            </w:pPr>
            <w:r>
              <w:t>Zhen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C5815" w14:textId="77777777" w:rsidR="00E308B2" w:rsidRDefault="00E308B2" w:rsidP="00AC5BAF">
            <w:pPr>
              <w:pStyle w:val="TAL"/>
            </w:pPr>
            <w:r>
              <w:t>CUG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BE770"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A63F1" w14:textId="77777777" w:rsidR="00E308B2" w:rsidRDefault="00E308B2" w:rsidP="00AC5BAF">
            <w:pPr>
              <w:pStyle w:val="TAL"/>
            </w:pPr>
            <w:r>
              <w:t>3GPPMEMBER</w:t>
            </w:r>
          </w:p>
        </w:tc>
      </w:tr>
      <w:tr w:rsidR="00E308B2" w14:paraId="16DD026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BC58D"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696DA" w14:textId="77777777" w:rsidR="00E308B2" w:rsidRDefault="00E308B2" w:rsidP="00AC5BAF">
            <w:pPr>
              <w:pStyle w:val="TAL"/>
            </w:pPr>
            <w:r>
              <w:t>Xiong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600DD" w14:textId="77777777" w:rsidR="00E308B2" w:rsidRDefault="00E308B2" w:rsidP="00AC5BAF">
            <w:pPr>
              <w:pStyle w:val="TAL"/>
            </w:pPr>
            <w:r>
              <w:t>Chunshan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BE5B1" w14:textId="77777777" w:rsidR="00E308B2" w:rsidRDefault="00E308B2" w:rsidP="00AC5BAF">
            <w:pPr>
              <w:pStyle w:val="TAL"/>
            </w:pPr>
            <w:r>
              <w:t>Datang Linktester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7951C"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03CE6" w14:textId="77777777" w:rsidR="00E308B2" w:rsidRDefault="00E308B2" w:rsidP="00AC5BAF">
            <w:pPr>
              <w:pStyle w:val="TAL"/>
            </w:pPr>
            <w:r>
              <w:t>3GPPMEMBER</w:t>
            </w:r>
          </w:p>
        </w:tc>
      </w:tr>
      <w:tr w:rsidR="00E308B2" w14:paraId="479A95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2ABEC" w14:textId="77777777" w:rsidR="00E308B2" w:rsidRDefault="00E308B2" w:rsidP="00AC5BAF">
            <w:pPr>
              <w:pStyle w:val="TAL"/>
            </w:pPr>
            <w: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A4989" w14:textId="77777777" w:rsidR="00E308B2" w:rsidRDefault="00E308B2" w:rsidP="00AC5BAF">
            <w:pPr>
              <w:pStyle w:val="TAL"/>
            </w:pPr>
            <w:r>
              <w:t>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3ED93" w14:textId="77777777" w:rsidR="00E308B2" w:rsidRDefault="00E308B2" w:rsidP="00AC5BAF">
            <w:pPr>
              <w:pStyle w:val="TAL"/>
            </w:pPr>
            <w:r>
              <w:t>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E1451" w14:textId="77777777" w:rsidR="00E308B2" w:rsidRDefault="00E308B2" w:rsidP="00AC5BAF">
            <w:pPr>
              <w:pStyle w:val="TAL"/>
            </w:pPr>
            <w:r>
              <w:t>ShenZhen Zhongxing Shitong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E4131"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7BF81" w14:textId="77777777" w:rsidR="00E308B2" w:rsidRDefault="00E308B2" w:rsidP="00AC5BAF">
            <w:pPr>
              <w:pStyle w:val="TAL"/>
            </w:pPr>
            <w:r>
              <w:t>3GPPMEMBER</w:t>
            </w:r>
          </w:p>
        </w:tc>
      </w:tr>
      <w:tr w:rsidR="00E308B2" w14:paraId="17D1946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151BB"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91BD9" w14:textId="77777777" w:rsidR="00E308B2" w:rsidRDefault="00E308B2" w:rsidP="00AC5BAF">
            <w:pPr>
              <w:pStyle w:val="TAL"/>
            </w:pPr>
            <w:r>
              <w:t>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E0E0E" w14:textId="77777777" w:rsidR="00E308B2" w:rsidRDefault="00E308B2" w:rsidP="00AC5BAF">
            <w:pPr>
              <w:pStyle w:val="TAL"/>
            </w:pPr>
            <w:r>
              <w:t>Yishan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DE7BB" w14:textId="77777777" w:rsidR="00E308B2" w:rsidRDefault="00E308B2" w:rsidP="00AC5BAF">
            <w:pPr>
              <w:pStyle w:val="TAL"/>
            </w:pPr>
            <w:r>
              <w:t>Huawei Device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FE290"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386A6" w14:textId="77777777" w:rsidR="00E308B2" w:rsidRDefault="00E308B2" w:rsidP="00AC5BAF">
            <w:pPr>
              <w:pStyle w:val="TAL"/>
            </w:pPr>
            <w:r>
              <w:t>3GPPMEMBER</w:t>
            </w:r>
          </w:p>
        </w:tc>
      </w:tr>
      <w:tr w:rsidR="00E308B2" w14:paraId="2C1AD94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7F8D4"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1D80D" w14:textId="77777777" w:rsidR="00E308B2" w:rsidRDefault="00E308B2" w:rsidP="00AC5BAF">
            <w:pPr>
              <w:pStyle w:val="TAL"/>
            </w:pPr>
            <w:r>
              <w:t>Yadav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A27F0" w14:textId="77777777" w:rsidR="00E308B2" w:rsidRDefault="00E308B2" w:rsidP="00AC5BAF">
            <w:pPr>
              <w:pStyle w:val="TAL"/>
            </w:pPr>
            <w:r>
              <w:t>Rashmi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B0B63" w14:textId="77777777" w:rsidR="00E308B2" w:rsidRDefault="00E308B2" w:rsidP="00AC5BAF">
            <w:pPr>
              <w:pStyle w:val="TAL"/>
            </w:pPr>
            <w:r>
              <w:t>IIT Bombay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0AFB5"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164F4" w14:textId="77777777" w:rsidR="00E308B2" w:rsidRDefault="00E308B2" w:rsidP="00AC5BAF">
            <w:pPr>
              <w:pStyle w:val="TAL"/>
            </w:pPr>
            <w:r>
              <w:t>3GPPMEMBER</w:t>
            </w:r>
          </w:p>
        </w:tc>
      </w:tr>
      <w:tr w:rsidR="00E308B2" w14:paraId="1FB6A55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F5822" w14:textId="77777777" w:rsidR="00E308B2" w:rsidRDefault="00E308B2" w:rsidP="00AC5BAF">
            <w:pPr>
              <w:pStyle w:val="TAL"/>
            </w:pPr>
            <w: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4DF2C" w14:textId="77777777" w:rsidR="00E308B2" w:rsidRDefault="00E308B2" w:rsidP="00AC5BAF">
            <w:pPr>
              <w:pStyle w:val="TAL"/>
            </w:pPr>
            <w:r>
              <w:t>Yamamoto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29E7B" w14:textId="77777777" w:rsidR="00E308B2" w:rsidRDefault="00E308B2" w:rsidP="00AC5BAF">
            <w:pPr>
              <w:pStyle w:val="TAL"/>
            </w:pPr>
            <w:r>
              <w:t>Kenichi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6CC7E" w14:textId="77777777" w:rsidR="00E308B2" w:rsidRDefault="00E308B2" w:rsidP="00AC5BAF">
            <w:pPr>
              <w:pStyle w:val="TAL"/>
            </w:pPr>
            <w:r>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FE89F"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BF65B" w14:textId="77777777" w:rsidR="00E308B2" w:rsidRDefault="00E308B2" w:rsidP="00AC5BAF">
            <w:pPr>
              <w:pStyle w:val="TAL"/>
            </w:pPr>
            <w:r>
              <w:t>3GPPMEMBER</w:t>
            </w:r>
          </w:p>
        </w:tc>
      </w:tr>
      <w:tr w:rsidR="00E308B2" w14:paraId="05B8043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137B2"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279A4" w14:textId="77777777" w:rsidR="00E308B2" w:rsidRDefault="00E308B2" w:rsidP="00AC5BAF">
            <w:pPr>
              <w:pStyle w:val="TAL"/>
            </w:pPr>
            <w:r>
              <w:t>Yamauchi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1311D" w14:textId="77777777" w:rsidR="00E308B2" w:rsidRDefault="00E308B2" w:rsidP="00AC5BAF">
            <w:pPr>
              <w:pStyle w:val="TAL"/>
            </w:pPr>
            <w:r>
              <w:t>Kenta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609A3" w14:textId="77777777" w:rsidR="00E308B2" w:rsidRDefault="00E308B2" w:rsidP="00AC5BAF">
            <w:pPr>
              <w:pStyle w:val="TAL"/>
            </w:pPr>
            <w:r>
              <w:t>DOCOMO Beijing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CA5D3"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29A59" w14:textId="77777777" w:rsidR="00E308B2" w:rsidRDefault="00E308B2" w:rsidP="00AC5BAF">
            <w:pPr>
              <w:pStyle w:val="TAL"/>
            </w:pPr>
            <w:r>
              <w:t>3GPPMEMBER</w:t>
            </w:r>
          </w:p>
        </w:tc>
      </w:tr>
      <w:tr w:rsidR="00E308B2" w14:paraId="04B940A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5F762"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06928" w14:textId="77777777" w:rsidR="00E308B2" w:rsidRDefault="00E308B2" w:rsidP="00AC5BAF">
            <w:pPr>
              <w:pStyle w:val="TAL"/>
            </w:pPr>
            <w: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EF56D" w14:textId="77777777" w:rsidR="00E308B2" w:rsidRDefault="00E308B2" w:rsidP="00AC5BAF">
            <w:pPr>
              <w:pStyle w:val="TAL"/>
            </w:pPr>
            <w:r>
              <w:t>Chien-Sheng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A44E5" w14:textId="77777777" w:rsidR="00E308B2" w:rsidRDefault="00E308B2" w:rsidP="00AC5BAF">
            <w:pPr>
              <w:pStyle w:val="TAL"/>
            </w:pPr>
            <w:r>
              <w:t>Shanghai Chen Si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1C70E"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E30F6" w14:textId="77777777" w:rsidR="00E308B2" w:rsidRDefault="00E308B2" w:rsidP="00AC5BAF">
            <w:pPr>
              <w:pStyle w:val="TAL"/>
            </w:pPr>
            <w:r>
              <w:t>3GPPMEMBER</w:t>
            </w:r>
          </w:p>
        </w:tc>
      </w:tr>
      <w:tr w:rsidR="00E308B2" w14:paraId="008DF3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1D20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4544D" w14:textId="77777777" w:rsidR="00E308B2" w:rsidRDefault="00E308B2" w:rsidP="00AC5BAF">
            <w:pPr>
              <w:pStyle w:val="TAL"/>
            </w:pPr>
            <w:r>
              <w:t>Yao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2F96C" w14:textId="77777777" w:rsidR="00E308B2" w:rsidRDefault="00E308B2" w:rsidP="00AC5BAF">
            <w:pPr>
              <w:pStyle w:val="TAL"/>
            </w:pPr>
            <w:r>
              <w:t>Yizhi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769D7" w14:textId="77777777" w:rsidR="00E308B2" w:rsidRDefault="00E308B2" w:rsidP="00AC5BAF">
            <w:pPr>
              <w:pStyle w:val="TAL"/>
            </w:pPr>
            <w:r>
              <w:t>Intel Corporation SAS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4537E"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3E251" w14:textId="77777777" w:rsidR="00E308B2" w:rsidRDefault="00E308B2" w:rsidP="00AC5BAF">
            <w:pPr>
              <w:pStyle w:val="TAL"/>
            </w:pPr>
            <w:r>
              <w:t>3GPPMEMBER</w:t>
            </w:r>
          </w:p>
        </w:tc>
      </w:tr>
      <w:tr w:rsidR="00E308B2" w14:paraId="3272E16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8BB94"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10FDC" w14:textId="77777777" w:rsidR="00E308B2" w:rsidRDefault="00E308B2" w:rsidP="00AC5BAF">
            <w:pPr>
              <w:pStyle w:val="TAL"/>
            </w:pPr>
            <w:r>
              <w:t>Yokota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A29DE" w14:textId="77777777" w:rsidR="00E308B2" w:rsidRDefault="00E308B2" w:rsidP="00AC5BAF">
            <w:pPr>
              <w:pStyle w:val="TAL"/>
            </w:pPr>
            <w:r>
              <w:t>Daisuke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4CCF1" w14:textId="77777777" w:rsidR="00E308B2" w:rsidRDefault="00E308B2" w:rsidP="00AC5BAF">
            <w:pPr>
              <w:pStyle w:val="TAL"/>
            </w:pPr>
            <w:r>
              <w:t>SoftBank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7023C"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D729E" w14:textId="77777777" w:rsidR="00E308B2" w:rsidRDefault="00E308B2" w:rsidP="00AC5BAF">
            <w:pPr>
              <w:pStyle w:val="TAL"/>
            </w:pPr>
            <w:r>
              <w:t>3GPPMEMBER</w:t>
            </w:r>
          </w:p>
        </w:tc>
      </w:tr>
      <w:tr w:rsidR="00E308B2" w14:paraId="08A5F26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EFE1E"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7B7D7" w14:textId="77777777" w:rsidR="00E308B2" w:rsidRDefault="00E308B2" w:rsidP="00AC5BAF">
            <w:pPr>
              <w:pStyle w:val="TAL"/>
            </w:pPr>
            <w:r>
              <w:t>Yokotani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47F29" w14:textId="77777777" w:rsidR="00E308B2" w:rsidRDefault="00E308B2" w:rsidP="00AC5BAF">
            <w:pPr>
              <w:pStyle w:val="TAL"/>
            </w:pPr>
            <w:r>
              <w:t>Atsuko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F0962" w14:textId="77777777" w:rsidR="00E308B2" w:rsidRDefault="00E308B2" w:rsidP="00AC5BAF">
            <w:pPr>
              <w:pStyle w:val="TAL"/>
            </w:pPr>
            <w:r>
              <w:t>Mitsubishi Electric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7C500"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D6706" w14:textId="77777777" w:rsidR="00E308B2" w:rsidRDefault="00E308B2" w:rsidP="00AC5BAF">
            <w:pPr>
              <w:pStyle w:val="TAL"/>
            </w:pPr>
            <w:r>
              <w:t>3GPPMEMBER</w:t>
            </w:r>
          </w:p>
        </w:tc>
      </w:tr>
      <w:tr w:rsidR="00E308B2" w14:paraId="0326B91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01242"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96673" w14:textId="77777777" w:rsidR="00E308B2" w:rsidRDefault="00E308B2" w:rsidP="00AC5BAF">
            <w:pPr>
              <w:pStyle w:val="TAL"/>
            </w:pPr>
            <w:r>
              <w:t>Youn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C3DB1" w14:textId="77777777" w:rsidR="00E308B2" w:rsidRDefault="00E308B2" w:rsidP="00AC5BAF">
            <w:pPr>
              <w:pStyle w:val="TAL"/>
            </w:pPr>
            <w:r>
              <w:t>Myungjune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78912" w14:textId="77777777" w:rsidR="00E308B2" w:rsidRDefault="00E308B2" w:rsidP="00AC5BAF">
            <w:pPr>
              <w:pStyle w:val="TAL"/>
            </w:pPr>
            <w:r>
              <w:t>LG Electronics Polska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21BE2"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46441" w14:textId="77777777" w:rsidR="00E308B2" w:rsidRDefault="00E308B2" w:rsidP="00AC5BAF">
            <w:pPr>
              <w:pStyle w:val="TAL"/>
            </w:pPr>
            <w:r>
              <w:t>3GPPMEMBER</w:t>
            </w:r>
          </w:p>
        </w:tc>
      </w:tr>
      <w:tr w:rsidR="00E308B2" w14:paraId="14F7ABD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7E9B7"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E186F" w14:textId="77777777" w:rsidR="00E308B2" w:rsidRDefault="00E308B2" w:rsidP="00AC5BAF">
            <w:pPr>
              <w:pStyle w:val="TAL"/>
            </w:pPr>
            <w:r>
              <w:t>Yue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C039D" w14:textId="77777777" w:rsidR="00E308B2" w:rsidRDefault="00E308B2" w:rsidP="00AC5BAF">
            <w:pPr>
              <w:pStyle w:val="TAL"/>
            </w:pPr>
            <w:r>
              <w:t>Yi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354BD" w14:textId="77777777" w:rsidR="00E308B2" w:rsidRDefault="00E308B2" w:rsidP="00AC5BAF">
            <w:pPr>
              <w:pStyle w:val="TAL"/>
            </w:pPr>
            <w:r>
              <w:t>CITC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691B5"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08554" w14:textId="77777777" w:rsidR="00E308B2" w:rsidRDefault="00E308B2" w:rsidP="00AC5BAF">
            <w:pPr>
              <w:pStyle w:val="TAL"/>
            </w:pPr>
            <w:r>
              <w:t>3GPPMEMBER</w:t>
            </w:r>
          </w:p>
        </w:tc>
      </w:tr>
      <w:tr w:rsidR="00E308B2" w14:paraId="0469E2C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726DF"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B30D2" w14:textId="77777777" w:rsidR="00E308B2" w:rsidRDefault="00E308B2" w:rsidP="00AC5BAF">
            <w:pPr>
              <w:pStyle w:val="TAL"/>
            </w:pPr>
            <w:r>
              <w:t>Zarri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CD336" w14:textId="77777777" w:rsidR="00E308B2" w:rsidRDefault="00E308B2" w:rsidP="00AC5BAF">
            <w:pPr>
              <w:pStyle w:val="TAL"/>
            </w:pPr>
            <w:r>
              <w:t>Michele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FA02D" w14:textId="77777777" w:rsidR="00E308B2" w:rsidRDefault="00E308B2" w:rsidP="00AC5BAF">
            <w:pPr>
              <w:pStyle w:val="TAL"/>
            </w:pPr>
            <w:r>
              <w:t>Huawei Device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0A4DB"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13C7A" w14:textId="77777777" w:rsidR="00E308B2" w:rsidRDefault="00E308B2" w:rsidP="00AC5BAF">
            <w:pPr>
              <w:pStyle w:val="TAL"/>
            </w:pPr>
            <w:r>
              <w:t>3GPPMEMBER</w:t>
            </w:r>
          </w:p>
        </w:tc>
      </w:tr>
      <w:tr w:rsidR="00E308B2" w14:paraId="01F188F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D8039"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CF0B0" w14:textId="77777777" w:rsidR="00E308B2" w:rsidRDefault="00E308B2" w:rsidP="00AC5BAF">
            <w:pPr>
              <w:pStyle w:val="TAL"/>
            </w:pPr>
            <w: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A4BA7" w14:textId="77777777" w:rsidR="00E308B2" w:rsidRDefault="00E308B2" w:rsidP="00AC5BAF">
            <w:pPr>
              <w:pStyle w:val="TAL"/>
            </w:pPr>
            <w:r>
              <w:t>Amy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53CF5" w14:textId="77777777" w:rsidR="00E308B2" w:rsidRDefault="00E308B2" w:rsidP="00AC5BAF">
            <w:pPr>
              <w:pStyle w:val="TAL"/>
            </w:pPr>
            <w:r>
              <w:t>vivo Software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03D12"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3D2FB" w14:textId="77777777" w:rsidR="00E308B2" w:rsidRDefault="00E308B2" w:rsidP="00AC5BAF">
            <w:pPr>
              <w:pStyle w:val="TAL"/>
            </w:pPr>
            <w:r>
              <w:t>3GPPMEMBER</w:t>
            </w:r>
          </w:p>
        </w:tc>
      </w:tr>
      <w:tr w:rsidR="00E308B2" w14:paraId="31664A2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0B597" w14:textId="77777777" w:rsidR="00E308B2" w:rsidRDefault="00E308B2" w:rsidP="00AC5BAF">
            <w:pPr>
              <w:pStyle w:val="TAL"/>
            </w:pPr>
            <w: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3395E" w14:textId="77777777" w:rsidR="00E308B2" w:rsidRDefault="00E308B2" w:rsidP="00AC5BAF">
            <w:pPr>
              <w:pStyle w:val="TAL"/>
            </w:pPr>
            <w: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CA356" w14:textId="77777777" w:rsidR="00E308B2" w:rsidRDefault="00E308B2" w:rsidP="00AC5BAF">
            <w:pPr>
              <w:pStyle w:val="TAL"/>
            </w:pPr>
            <w:r>
              <w:t>Jing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3126E" w14:textId="77777777" w:rsidR="00E308B2" w:rsidRDefault="00E308B2" w:rsidP="00AC5BAF">
            <w:pPr>
              <w:pStyle w:val="TAL"/>
            </w:pPr>
            <w:r>
              <w:t>CAICT.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6C6EC"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A3815" w14:textId="77777777" w:rsidR="00E308B2" w:rsidRDefault="00E308B2" w:rsidP="00AC5BAF">
            <w:pPr>
              <w:pStyle w:val="TAL"/>
            </w:pPr>
            <w:r>
              <w:t>3GPPMEMBER</w:t>
            </w:r>
          </w:p>
        </w:tc>
      </w:tr>
      <w:tr w:rsidR="00E308B2" w14:paraId="3F6D25F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6BF49"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5318F" w14:textId="77777777" w:rsidR="00E308B2" w:rsidRDefault="00E308B2" w:rsidP="00AC5BAF">
            <w:pPr>
              <w:pStyle w:val="TAL"/>
            </w:pPr>
            <w: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AECDA" w14:textId="77777777" w:rsidR="00E308B2" w:rsidRDefault="00E308B2" w:rsidP="00AC5BAF">
            <w:pPr>
              <w:pStyle w:val="TAL"/>
            </w:pPr>
            <w:r>
              <w:t>Juan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D3FFC" w14:textId="77777777" w:rsidR="00E308B2" w:rsidRDefault="00E308B2" w:rsidP="00AC5BAF">
            <w:pPr>
              <w:pStyle w:val="TAL"/>
            </w:pPr>
            <w:r>
              <w:t>Qualcomm India Pvt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C89C0"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D7779" w14:textId="77777777" w:rsidR="00E308B2" w:rsidRDefault="00E308B2" w:rsidP="00AC5BAF">
            <w:pPr>
              <w:pStyle w:val="TAL"/>
            </w:pPr>
            <w:r>
              <w:t>3GPPMEMBER</w:t>
            </w:r>
          </w:p>
        </w:tc>
      </w:tr>
      <w:tr w:rsidR="00E308B2" w14:paraId="5B07A47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53EE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A1DA6" w14:textId="77777777" w:rsidR="00E308B2" w:rsidRDefault="00E308B2" w:rsidP="00AC5BAF">
            <w:pPr>
              <w:pStyle w:val="TAL"/>
            </w:pPr>
            <w: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02FF6" w14:textId="77777777" w:rsidR="00E308B2" w:rsidRDefault="00E308B2" w:rsidP="00AC5BAF">
            <w:pPr>
              <w:pStyle w:val="TAL"/>
            </w:pPr>
            <w:r>
              <w:t>Kefeng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CD538"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CB1EA"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23F69" w14:textId="77777777" w:rsidR="00E308B2" w:rsidRDefault="00E308B2" w:rsidP="00AC5BAF">
            <w:pPr>
              <w:pStyle w:val="TAL"/>
            </w:pPr>
            <w:r>
              <w:t>3GPPMEMBER</w:t>
            </w:r>
          </w:p>
        </w:tc>
      </w:tr>
      <w:tr w:rsidR="00E308B2" w14:paraId="047B65A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C6249"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35F30" w14:textId="77777777" w:rsidR="00E308B2" w:rsidRDefault="00E308B2" w:rsidP="00AC5BAF">
            <w:pPr>
              <w:pStyle w:val="TAL"/>
            </w:pPr>
            <w: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79804" w14:textId="77777777" w:rsidR="00E308B2" w:rsidRDefault="00E308B2" w:rsidP="00AC5BAF">
            <w:pPr>
              <w:pStyle w:val="TAL"/>
            </w:pPr>
            <w:r>
              <w:t>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FBAA7" w14:textId="77777777" w:rsidR="00E308B2" w:rsidRDefault="00E308B2" w:rsidP="00AC5BAF">
            <w:pPr>
              <w:pStyle w:val="TAL"/>
            </w:pPr>
            <w:r>
              <w:t>Siemens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87367"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03558" w14:textId="77777777" w:rsidR="00E308B2" w:rsidRDefault="00E308B2" w:rsidP="00AC5BAF">
            <w:pPr>
              <w:pStyle w:val="TAL"/>
            </w:pPr>
            <w:r>
              <w:t>3GPPMEMBER</w:t>
            </w:r>
          </w:p>
        </w:tc>
      </w:tr>
      <w:tr w:rsidR="00E308B2" w14:paraId="48F014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6CAA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91120" w14:textId="77777777" w:rsidR="00E308B2" w:rsidRDefault="00E308B2" w:rsidP="00AC5BAF">
            <w:pPr>
              <w:pStyle w:val="TAL"/>
            </w:pPr>
            <w: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2FC20" w14:textId="77777777" w:rsidR="00E308B2" w:rsidRDefault="00E308B2" w:rsidP="00AC5BAF">
            <w:pPr>
              <w:pStyle w:val="TAL"/>
            </w:pPr>
            <w:r>
              <w:t>Wanqiang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F2912" w14:textId="77777777" w:rsidR="00E308B2" w:rsidRDefault="00E308B2" w:rsidP="00AC5BAF">
            <w:pPr>
              <w:pStyle w:val="TAL"/>
            </w:pPr>
            <w: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78263"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1EA8D" w14:textId="77777777" w:rsidR="00E308B2" w:rsidRDefault="00E308B2" w:rsidP="00AC5BAF">
            <w:pPr>
              <w:pStyle w:val="TAL"/>
            </w:pPr>
            <w:r>
              <w:t>3GPPMEMBER</w:t>
            </w:r>
          </w:p>
        </w:tc>
      </w:tr>
      <w:tr w:rsidR="00E308B2" w14:paraId="5514956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45886"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4DEA8" w14:textId="77777777" w:rsidR="00E308B2" w:rsidRDefault="00E308B2" w:rsidP="00AC5BAF">
            <w:pPr>
              <w:pStyle w:val="TAL"/>
            </w:pPr>
            <w: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E7B92" w14:textId="77777777" w:rsidR="00E308B2" w:rsidRDefault="00E308B2" w:rsidP="00AC5BAF">
            <w:pPr>
              <w:pStyle w:val="TAL"/>
            </w:pPr>
            <w:r>
              <w:t>Yuying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74DC8" w14:textId="77777777" w:rsidR="00E308B2" w:rsidRDefault="00E308B2" w:rsidP="00AC5BAF">
            <w:pPr>
              <w:pStyle w:val="TAL"/>
            </w:pPr>
            <w: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FD5EA"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E26D6" w14:textId="77777777" w:rsidR="00E308B2" w:rsidRDefault="00E308B2" w:rsidP="00AC5BAF">
            <w:pPr>
              <w:pStyle w:val="TAL"/>
            </w:pPr>
            <w:r>
              <w:t>3GPPMEMBER</w:t>
            </w:r>
          </w:p>
        </w:tc>
      </w:tr>
      <w:tr w:rsidR="00E308B2" w14:paraId="42D51FC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3F945"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E7AAC" w14:textId="77777777" w:rsidR="00E308B2" w:rsidRDefault="00E308B2" w:rsidP="00AC5BAF">
            <w:pPr>
              <w:pStyle w:val="TAL"/>
            </w:pPr>
            <w:r>
              <w:t>ZHAO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4F192" w14:textId="77777777" w:rsidR="00E308B2" w:rsidRDefault="00E308B2" w:rsidP="00AC5BAF">
            <w:pPr>
              <w:pStyle w:val="TAL"/>
            </w:pPr>
            <w:r>
              <w:t>HUAN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46D1E" w14:textId="77777777" w:rsidR="00E308B2" w:rsidRDefault="00E308B2" w:rsidP="00AC5BAF">
            <w:pPr>
              <w:pStyle w:val="TAL"/>
            </w:pPr>
            <w:r>
              <w:t>Unicom Broadband Online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AF423"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4AD32" w14:textId="77777777" w:rsidR="00E308B2" w:rsidRDefault="00E308B2" w:rsidP="00AC5BAF">
            <w:pPr>
              <w:pStyle w:val="TAL"/>
            </w:pPr>
            <w:r>
              <w:t>3GPPMEMBER</w:t>
            </w:r>
          </w:p>
        </w:tc>
      </w:tr>
      <w:tr w:rsidR="00E308B2" w14:paraId="58F7252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0A2C9"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1A0CF" w14:textId="77777777" w:rsidR="00E308B2" w:rsidRDefault="00E308B2" w:rsidP="00AC5BAF">
            <w:pPr>
              <w:pStyle w:val="TAL"/>
            </w:pPr>
            <w:r>
              <w:t>Zhao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2E9FC" w14:textId="77777777" w:rsidR="00E308B2" w:rsidRDefault="00E308B2" w:rsidP="00AC5BAF">
            <w:pPr>
              <w:pStyle w:val="TAL"/>
            </w:pPr>
            <w:r>
              <w:t>Song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738A5" w14:textId="77777777" w:rsidR="00E308B2" w:rsidRDefault="00E308B2" w:rsidP="00AC5BAF">
            <w:pPr>
              <w:pStyle w:val="TAL"/>
            </w:pPr>
            <w:r>
              <w:t>China Telecom Corporation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4F273"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5FDD2" w14:textId="77777777" w:rsidR="00E308B2" w:rsidRDefault="00E308B2" w:rsidP="00AC5BAF">
            <w:pPr>
              <w:pStyle w:val="TAL"/>
            </w:pPr>
            <w:r>
              <w:t>3GPPMEMBER</w:t>
            </w:r>
          </w:p>
        </w:tc>
      </w:tr>
      <w:tr w:rsidR="00E308B2" w14:paraId="62064BA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9F88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124D2" w14:textId="77777777" w:rsidR="00E308B2" w:rsidRDefault="00E308B2" w:rsidP="00AC5BAF">
            <w:pPr>
              <w:pStyle w:val="TAL"/>
            </w:pPr>
            <w:r>
              <w:t>Zhao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E5FD6" w14:textId="77777777" w:rsidR="00E308B2" w:rsidRDefault="00E308B2" w:rsidP="00AC5BAF">
            <w:pPr>
              <w:pStyle w:val="TAL"/>
            </w:pPr>
            <w:r>
              <w:t>Yinhui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F5C86" w14:textId="77777777" w:rsidR="00E308B2" w:rsidRDefault="00E308B2" w:rsidP="00AC5BAF">
            <w:pPr>
              <w:pStyle w:val="TAL"/>
            </w:pPr>
            <w: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D5AF7"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7B136" w14:textId="77777777" w:rsidR="00E308B2" w:rsidRDefault="00E308B2" w:rsidP="00AC5BAF">
            <w:pPr>
              <w:pStyle w:val="TAL"/>
            </w:pPr>
            <w:r>
              <w:t>3GPPMEMBER</w:t>
            </w:r>
          </w:p>
        </w:tc>
      </w:tr>
      <w:tr w:rsidR="00E308B2" w14:paraId="64004A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0C96B"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BC47F" w14:textId="77777777" w:rsidR="00E308B2" w:rsidRDefault="00E308B2" w:rsidP="00AC5BAF">
            <w:pPr>
              <w:pStyle w:val="TAL"/>
            </w:pPr>
            <w:r>
              <w:t>ZHENG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DFF92" w14:textId="77777777" w:rsidR="00E308B2" w:rsidRDefault="00E308B2" w:rsidP="00AC5BAF">
            <w:pPr>
              <w:pStyle w:val="TAL"/>
            </w:pPr>
            <w:r>
              <w:t>Jianhua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27029" w14:textId="77777777" w:rsidR="00E308B2" w:rsidRDefault="00E308B2" w:rsidP="00AC5BAF">
            <w:pPr>
              <w:pStyle w:val="TAL"/>
            </w:pPr>
            <w:r>
              <w:t>Pengcheng laboratory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5B2DB"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B4CDC" w14:textId="77777777" w:rsidR="00E308B2" w:rsidRDefault="00E308B2" w:rsidP="00AC5BAF">
            <w:pPr>
              <w:pStyle w:val="TAL"/>
            </w:pPr>
            <w:r>
              <w:t>3GPPMEMBER</w:t>
            </w:r>
          </w:p>
        </w:tc>
      </w:tr>
      <w:tr w:rsidR="00E308B2" w14:paraId="430F339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5C06C"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3DF79" w14:textId="77777777" w:rsidR="00E308B2" w:rsidRDefault="00E308B2" w:rsidP="00AC5BAF">
            <w:pPr>
              <w:pStyle w:val="TAL"/>
            </w:pPr>
            <w:r>
              <w:t>Zheng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1290F" w14:textId="77777777" w:rsidR="00E308B2" w:rsidRDefault="00E308B2" w:rsidP="00AC5BAF">
            <w:pPr>
              <w:pStyle w:val="TAL"/>
            </w:pPr>
            <w:r>
              <w:t>Lizhuo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0E0EB" w14:textId="77777777" w:rsidR="00E308B2" w:rsidRDefault="00E308B2" w:rsidP="00AC5BAF">
            <w:pPr>
              <w:pStyle w:val="TAL"/>
            </w:pPr>
            <w:r>
              <w:t>Lenovo Information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16141"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CB1D6" w14:textId="77777777" w:rsidR="00E308B2" w:rsidRDefault="00E308B2" w:rsidP="00AC5BAF">
            <w:pPr>
              <w:pStyle w:val="TAL"/>
            </w:pPr>
            <w:r>
              <w:t>3GPPMEMBER</w:t>
            </w:r>
          </w:p>
        </w:tc>
      </w:tr>
      <w:tr w:rsidR="00E308B2" w14:paraId="1257DB1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9E67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B442F" w14:textId="77777777" w:rsidR="00E308B2" w:rsidRDefault="00E308B2" w:rsidP="00AC5BAF">
            <w:pPr>
              <w:pStyle w:val="TAL"/>
            </w:pPr>
            <w:r>
              <w:t>Zhou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3C0ED" w14:textId="77777777" w:rsidR="00E308B2" w:rsidRDefault="00E308B2" w:rsidP="00AC5BAF">
            <w:pPr>
              <w:pStyle w:val="TAL"/>
            </w:pPr>
            <w:r>
              <w:t>Runze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D15B3" w14:textId="77777777" w:rsidR="00E308B2" w:rsidRDefault="00E308B2" w:rsidP="00AC5BAF">
            <w:pPr>
              <w:pStyle w:val="TAL"/>
            </w:pPr>
            <w:r>
              <w:t>HiSilicon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62015"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9BE56" w14:textId="77777777" w:rsidR="00E308B2" w:rsidRDefault="00E308B2" w:rsidP="00AC5BAF">
            <w:pPr>
              <w:pStyle w:val="TAL"/>
            </w:pPr>
            <w:r>
              <w:t>3GPPMEMBER</w:t>
            </w:r>
          </w:p>
        </w:tc>
      </w:tr>
      <w:tr w:rsidR="00E308B2" w14:paraId="268390A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BA4F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5763E" w14:textId="77777777" w:rsidR="00E308B2" w:rsidRDefault="00E308B2" w:rsidP="00AC5BAF">
            <w:pPr>
              <w:pStyle w:val="TAL"/>
            </w:pPr>
            <w:r>
              <w:t>Zhou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61DCA" w14:textId="77777777" w:rsidR="00E308B2" w:rsidRDefault="00E308B2" w:rsidP="00AC5BAF">
            <w:pPr>
              <w:pStyle w:val="TAL"/>
            </w:pPr>
            <w:r>
              <w:t>Xutao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18C20" w14:textId="77777777" w:rsidR="00E308B2" w:rsidRDefault="00E308B2" w:rsidP="00AC5BAF">
            <w:pPr>
              <w:pStyle w:val="TAL"/>
            </w:pPr>
            <w:r>
              <w:t>vivo Mobile Communication (H)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974E0"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599A0" w14:textId="77777777" w:rsidR="00E308B2" w:rsidRDefault="00E308B2" w:rsidP="00AC5BAF">
            <w:pPr>
              <w:pStyle w:val="TAL"/>
            </w:pPr>
            <w:r>
              <w:t>3GPPMEMBER</w:t>
            </w:r>
          </w:p>
        </w:tc>
      </w:tr>
      <w:tr w:rsidR="00E308B2" w14:paraId="7C27A4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218F0"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36BBC" w14:textId="77777777" w:rsidR="00E308B2" w:rsidRDefault="00E308B2" w:rsidP="00AC5BAF">
            <w:pPr>
              <w:pStyle w:val="TAL"/>
            </w:pPr>
            <w: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8B5C9" w14:textId="77777777" w:rsidR="00E308B2" w:rsidRDefault="00E308B2" w:rsidP="00AC5BAF">
            <w:pPr>
              <w:pStyle w:val="TAL"/>
            </w:pPr>
            <w:r>
              <w:t>Chunhui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2931E" w14:textId="77777777" w:rsidR="00E308B2" w:rsidRDefault="00E308B2" w:rsidP="00AC5BAF">
            <w:pPr>
              <w:pStyle w:val="TAL"/>
            </w:pPr>
            <w:r>
              <w:t>NEC Telecom MODUS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2E174"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00D36" w14:textId="77777777" w:rsidR="00E308B2" w:rsidRDefault="00E308B2" w:rsidP="00AC5BAF">
            <w:pPr>
              <w:pStyle w:val="TAL"/>
            </w:pPr>
            <w:r>
              <w:t>3GPPMEMBER</w:t>
            </w:r>
          </w:p>
        </w:tc>
      </w:tr>
      <w:tr w:rsidR="00E308B2" w14:paraId="07072C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BE74D"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53125" w14:textId="77777777" w:rsidR="00E308B2" w:rsidRDefault="00E308B2" w:rsidP="00AC5BAF">
            <w:pPr>
              <w:pStyle w:val="TAL"/>
            </w:pPr>
            <w: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B0673" w14:textId="77777777" w:rsidR="00E308B2" w:rsidRDefault="00E308B2" w:rsidP="00AC5BAF">
            <w:pPr>
              <w:pStyle w:val="TAL"/>
            </w:pPr>
            <w:r>
              <w:t>Fenqin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3317C" w14:textId="77777777" w:rsidR="00E308B2" w:rsidRPr="00925BE9" w:rsidRDefault="00E308B2" w:rsidP="00AC5BAF">
            <w:pPr>
              <w:pStyle w:val="TAL"/>
              <w:rPr>
                <w:lang w:val="fr-FR"/>
              </w:rPr>
            </w:pPr>
            <w:r w:rsidRPr="00925BE9">
              <w:rPr>
                <w:lang w:val="fr-FR"/>
              </w:rPr>
              <w:t>HUAWEI Technologies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E355E"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23063" w14:textId="77777777" w:rsidR="00E308B2" w:rsidRDefault="00E308B2" w:rsidP="00AC5BAF">
            <w:pPr>
              <w:pStyle w:val="TAL"/>
            </w:pPr>
            <w:r>
              <w:t>3GPPMEMBER</w:t>
            </w:r>
          </w:p>
        </w:tc>
      </w:tr>
      <w:tr w:rsidR="00E308B2" w14:paraId="1EF85D9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77D8B"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816AA" w14:textId="77777777" w:rsidR="00E308B2" w:rsidRDefault="00E308B2" w:rsidP="00AC5BAF">
            <w:pPr>
              <w:pStyle w:val="TAL"/>
            </w:pPr>
            <w: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A3113" w14:textId="77777777" w:rsidR="00E308B2" w:rsidRDefault="00E308B2" w:rsidP="00AC5BAF">
            <w:pPr>
              <w:pStyle w:val="TAL"/>
            </w:pPr>
            <w:r>
              <w:t>Jinguo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9A461" w14:textId="77777777" w:rsidR="00E308B2" w:rsidRDefault="00E308B2" w:rsidP="00AC5BAF">
            <w:pPr>
              <w:pStyle w:val="TAL"/>
            </w:pPr>
            <w:r>
              <w:t>ZTE Italia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40E74"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B6397" w14:textId="77777777" w:rsidR="00E308B2" w:rsidRDefault="00E308B2" w:rsidP="00AC5BAF">
            <w:pPr>
              <w:pStyle w:val="TAL"/>
            </w:pPr>
            <w:r>
              <w:t>3GPPMEMBER</w:t>
            </w:r>
          </w:p>
        </w:tc>
      </w:tr>
      <w:tr w:rsidR="00E308B2" w14:paraId="55FE679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C2DFF"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D60EE" w14:textId="77777777" w:rsidR="00E308B2" w:rsidRDefault="00E308B2" w:rsidP="00AC5BAF">
            <w:pPr>
              <w:pStyle w:val="TAL"/>
            </w:pPr>
            <w: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C8DBD" w14:textId="77777777" w:rsidR="00E308B2" w:rsidRDefault="00E308B2" w:rsidP="00AC5BAF">
            <w:pPr>
              <w:pStyle w:val="TAL"/>
            </w:pPr>
            <w:r>
              <w:t>Qianghua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64821" w14:textId="77777777" w:rsidR="00E308B2" w:rsidRDefault="00E308B2" w:rsidP="00AC5BAF">
            <w:pPr>
              <w:pStyle w:val="TAL"/>
            </w:pPr>
            <w:r>
              <w:t>Huawei Technologies (Korea)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9E3DF" w14:textId="77777777" w:rsidR="00E308B2" w:rsidRDefault="00E308B2" w:rsidP="00AC5BAF">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7993C" w14:textId="77777777" w:rsidR="00E308B2" w:rsidRDefault="00E308B2" w:rsidP="00AC5BAF">
            <w:pPr>
              <w:pStyle w:val="TAL"/>
            </w:pPr>
            <w:r>
              <w:t>3GPPMEMBER</w:t>
            </w:r>
          </w:p>
        </w:tc>
      </w:tr>
      <w:tr w:rsidR="00E308B2" w14:paraId="32BB21E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9E38E" w14:textId="77777777" w:rsidR="00E308B2" w:rsidRDefault="00E308B2" w:rsidP="00AC5BAF">
            <w:pPr>
              <w:pStyle w:val="TAL"/>
            </w:pPr>
            <w: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B792F" w14:textId="77777777" w:rsidR="00E308B2" w:rsidRDefault="00E308B2" w:rsidP="00AC5BAF">
            <w:pPr>
              <w:pStyle w:val="TAL"/>
            </w:pPr>
            <w: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4B533" w14:textId="77777777" w:rsidR="00E308B2" w:rsidRDefault="00E308B2" w:rsidP="00AC5BAF">
            <w:pPr>
              <w:pStyle w:val="TAL"/>
            </w:pPr>
            <w:r>
              <w:t>Wenruo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8370D" w14:textId="77777777" w:rsidR="00E308B2" w:rsidRDefault="00E308B2" w:rsidP="00AC5BAF">
            <w:pPr>
              <w:pStyle w:val="TAL"/>
            </w:pPr>
            <w:r>
              <w:t>HUAWEI TECH.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4B92E"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0C9D0" w14:textId="77777777" w:rsidR="00E308B2" w:rsidRDefault="00E308B2" w:rsidP="00AC5BAF">
            <w:pPr>
              <w:pStyle w:val="TAL"/>
            </w:pPr>
            <w:r>
              <w:t>3GPPMEMBER</w:t>
            </w:r>
          </w:p>
        </w:tc>
      </w:tr>
      <w:tr w:rsidR="00E308B2" w14:paraId="7F37EAB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17A7B"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4A46A" w14:textId="77777777" w:rsidR="00E308B2" w:rsidRDefault="00E308B2" w:rsidP="00AC5BAF">
            <w:pPr>
              <w:pStyle w:val="TAL"/>
            </w:pPr>
            <w:r>
              <w:t>Zisimopoulos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44747" w14:textId="77777777" w:rsidR="00E308B2" w:rsidRDefault="00E308B2" w:rsidP="00AC5BAF">
            <w:pPr>
              <w:pStyle w:val="TAL"/>
            </w:pPr>
            <w:r>
              <w:t>Haris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F67A8" w14:textId="77777777" w:rsidR="00E308B2" w:rsidRDefault="00E308B2" w:rsidP="00AC5BAF">
            <w:pPr>
              <w:pStyle w:val="TAL"/>
            </w:pPr>
            <w:r>
              <w:t>Qualcomm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84AFC"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16CCF" w14:textId="77777777" w:rsidR="00E308B2" w:rsidRDefault="00E308B2" w:rsidP="00AC5BAF">
            <w:pPr>
              <w:pStyle w:val="TAL"/>
            </w:pPr>
            <w:r>
              <w:t>3GPPMEMBER</w:t>
            </w:r>
          </w:p>
        </w:tc>
      </w:tr>
    </w:tbl>
    <w:p w14:paraId="1F3413B9" w14:textId="77777777" w:rsidR="00E308B2" w:rsidRDefault="00E308B2" w:rsidP="00E308B2">
      <w:pPr>
        <w:rPr>
          <w:rFonts w:eastAsia="Times New Roman"/>
        </w:rPr>
      </w:pPr>
      <w:r>
        <w:rPr>
          <w:rFonts w:eastAsia="Times New Roman"/>
        </w:rPr>
        <w:br/>
        <w:t>288 Entries</w:t>
      </w:r>
    </w:p>
    <w:p w14:paraId="2BE55E53" w14:textId="77777777" w:rsidR="00E308B2" w:rsidRDefault="00E308B2" w:rsidP="00E308B2">
      <w:pPr>
        <w:pStyle w:val="Heading1"/>
        <w:rPr>
          <w:rFonts w:eastAsiaTheme="minorEastAsia"/>
        </w:rPr>
      </w:pPr>
      <w:bookmarkStart w:id="174" w:name="_Toc177620726"/>
      <w:r>
        <w:rPr>
          <w:b/>
        </w:rPr>
        <w:lastRenderedPageBreak/>
        <w:t>H.2</w:t>
      </w:r>
      <w:r>
        <w:rPr>
          <w:b/>
        </w:rPr>
        <w:tab/>
        <w:t>List of On-line registered participants</w:t>
      </w:r>
      <w:bookmarkEnd w:id="174"/>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33"/>
        <w:gridCol w:w="2290"/>
        <w:gridCol w:w="2216"/>
        <w:gridCol w:w="6133"/>
        <w:gridCol w:w="1210"/>
        <w:gridCol w:w="2418"/>
      </w:tblGrid>
      <w:tr w:rsidR="00E308B2" w14:paraId="39C4F6D8" w14:textId="77777777" w:rsidTr="00AC5BAF">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9605FE2" w14:textId="77777777" w:rsidR="00E308B2" w:rsidRDefault="00E308B2" w:rsidP="00AC5BAF">
            <w:pPr>
              <w:pStyle w:val="TAH"/>
            </w:pPr>
            <w:r>
              <w:lastRenderedPageBreak/>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14B30C1" w14:textId="77777777" w:rsidR="00E308B2" w:rsidRDefault="00E308B2" w:rsidP="00AC5BAF">
            <w:pPr>
              <w:pStyle w:val="TAH"/>
            </w:pPr>
            <w:r>
              <w:t>Famiy 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C9A12CF" w14:textId="77777777" w:rsidR="00E308B2" w:rsidRDefault="00E308B2" w:rsidP="00AC5BAF">
            <w:pPr>
              <w:pStyle w:val="TAH"/>
            </w:pPr>
            <w:r>
              <w:t>First 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DD07FF8" w14:textId="77777777" w:rsidR="00E308B2" w:rsidRDefault="00E308B2" w:rsidP="00AC5BAF">
            <w:pPr>
              <w:pStyle w:val="TAH"/>
            </w:pPr>
            <w:r>
              <w:t>Representing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2CA0EBB" w14:textId="77777777" w:rsidR="00E308B2" w:rsidRDefault="00E308B2" w:rsidP="00AC5BAF">
            <w:pPr>
              <w:pStyle w:val="TAH"/>
            </w:pPr>
            <w:r>
              <w:t>Partner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CA3FA44" w14:textId="77777777" w:rsidR="00E308B2" w:rsidRDefault="00E308B2" w:rsidP="00AC5BAF">
            <w:pPr>
              <w:pStyle w:val="TAH"/>
            </w:pPr>
            <w:r>
              <w:t>Member Status</w:t>
            </w:r>
          </w:p>
        </w:tc>
      </w:tr>
      <w:tr w:rsidR="00E308B2" w14:paraId="31E25C2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E84EC"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E445F" w14:textId="77777777" w:rsidR="00E308B2" w:rsidRDefault="00E308B2" w:rsidP="00AC5BAF">
            <w:pPr>
              <w:pStyle w:val="TAL"/>
            </w:pPr>
            <w:r>
              <w:t>Akahori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1ED44" w14:textId="77777777" w:rsidR="00E308B2" w:rsidRDefault="00E308B2" w:rsidP="00AC5BAF">
            <w:pPr>
              <w:pStyle w:val="TAL"/>
            </w:pPr>
            <w:r>
              <w:t>Shunya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8342C" w14:textId="77777777" w:rsidR="00E308B2" w:rsidRDefault="00E308B2" w:rsidP="00AC5BAF">
            <w:pPr>
              <w:pStyle w:val="TAL"/>
            </w:pPr>
            <w:r>
              <w:t>SHARP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68088"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DC7AF" w14:textId="77777777" w:rsidR="00E308B2" w:rsidRDefault="00E308B2" w:rsidP="00AC5BAF">
            <w:pPr>
              <w:pStyle w:val="TAL"/>
            </w:pPr>
            <w:r>
              <w:t>3GPPMEMBER</w:t>
            </w:r>
          </w:p>
        </w:tc>
      </w:tr>
      <w:tr w:rsidR="00E308B2" w14:paraId="2FCE5E6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69E0F"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A8762" w14:textId="77777777" w:rsidR="00E308B2" w:rsidRDefault="00E308B2" w:rsidP="00AC5BAF">
            <w:pPr>
              <w:pStyle w:val="TAL"/>
            </w:pPr>
            <w:r>
              <w:t>Arzo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87D97" w14:textId="77777777" w:rsidR="00E308B2" w:rsidRDefault="00E308B2" w:rsidP="00AC5BAF">
            <w:pPr>
              <w:pStyle w:val="TAL"/>
            </w:pPr>
            <w:r>
              <w:t>Sisay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6CC2B" w14:textId="77777777" w:rsidR="00E308B2" w:rsidRDefault="00E308B2" w:rsidP="00AC5BAF">
            <w:pPr>
              <w:pStyle w:val="TAL"/>
            </w:pPr>
            <w:r>
              <w:t>GE Network Technologies, 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35DF1"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7DBF7" w14:textId="77777777" w:rsidR="00E308B2" w:rsidRDefault="00E308B2" w:rsidP="00AC5BAF">
            <w:pPr>
              <w:pStyle w:val="TAL"/>
            </w:pPr>
            <w:r>
              <w:t>3GPPMEMBER</w:t>
            </w:r>
          </w:p>
        </w:tc>
      </w:tr>
      <w:tr w:rsidR="00E308B2" w14:paraId="165A4C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8A728"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1682C" w14:textId="77777777" w:rsidR="00E308B2" w:rsidRDefault="00E308B2" w:rsidP="00AC5BAF">
            <w:pPr>
              <w:pStyle w:val="TAL"/>
            </w:pPr>
            <w:r>
              <w:t>Askerup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63420" w14:textId="77777777" w:rsidR="00E308B2" w:rsidRDefault="00E308B2" w:rsidP="00AC5BAF">
            <w:pPr>
              <w:pStyle w:val="TAL"/>
            </w:pPr>
            <w:r>
              <w:t>Anders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AAF27" w14:textId="77777777" w:rsidR="00E308B2" w:rsidRDefault="00E308B2" w:rsidP="00AC5BAF">
            <w:pPr>
              <w:pStyle w:val="TAL"/>
            </w:pPr>
            <w:r>
              <w:t>Cisco Systems Belgium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E4B01"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0250D" w14:textId="77777777" w:rsidR="00E308B2" w:rsidRDefault="00E308B2" w:rsidP="00AC5BAF">
            <w:pPr>
              <w:pStyle w:val="TAL"/>
            </w:pPr>
            <w:r>
              <w:t>3GPPMEMBER</w:t>
            </w:r>
          </w:p>
        </w:tc>
      </w:tr>
      <w:tr w:rsidR="00E308B2" w14:paraId="15C9DCD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D34F0"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4A0B9" w14:textId="77777777" w:rsidR="00E308B2" w:rsidRDefault="00E308B2" w:rsidP="00AC5BAF">
            <w:pPr>
              <w:pStyle w:val="TAL"/>
            </w:pPr>
            <w:r>
              <w:t>Bai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6A243" w14:textId="77777777" w:rsidR="00E308B2" w:rsidRDefault="00E308B2" w:rsidP="00AC5BAF">
            <w:pPr>
              <w:pStyle w:val="TAL"/>
            </w:pPr>
            <w:r>
              <w:t>Xueqian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BC200" w14:textId="77777777" w:rsidR="00E308B2" w:rsidRDefault="00E308B2" w:rsidP="00AC5BAF">
            <w:pPr>
              <w:pStyle w:val="TAL"/>
            </w:pPr>
            <w: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E55C9"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DED6A" w14:textId="77777777" w:rsidR="00E308B2" w:rsidRDefault="00E308B2" w:rsidP="00AC5BAF">
            <w:pPr>
              <w:pStyle w:val="TAL"/>
            </w:pPr>
            <w:r>
              <w:t>3GPPMEMBER</w:t>
            </w:r>
          </w:p>
        </w:tc>
      </w:tr>
      <w:tr w:rsidR="00E308B2" w14:paraId="35E1D89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9FC11"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821D1" w14:textId="77777777" w:rsidR="00E308B2" w:rsidRDefault="00E308B2" w:rsidP="00AC5BAF">
            <w:pPr>
              <w:pStyle w:val="TAL"/>
            </w:pPr>
            <w:r>
              <w:t>Ben-Mosbah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642B1" w14:textId="77777777" w:rsidR="00E308B2" w:rsidRDefault="00E308B2" w:rsidP="00AC5BAF">
            <w:pPr>
              <w:pStyle w:val="TAL"/>
            </w:pPr>
            <w:r>
              <w:t>Aziza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94C34" w14:textId="77777777" w:rsidR="00E308B2" w:rsidRDefault="00E308B2" w:rsidP="00AC5BAF">
            <w:pPr>
              <w:pStyle w:val="TAL"/>
            </w:pPr>
            <w:r>
              <w:t>NIST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D40CF"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BF77B" w14:textId="77777777" w:rsidR="00E308B2" w:rsidRDefault="00E308B2" w:rsidP="00AC5BAF">
            <w:pPr>
              <w:pStyle w:val="TAL"/>
            </w:pPr>
            <w:r>
              <w:t>3GPPMEMBER</w:t>
            </w:r>
          </w:p>
        </w:tc>
      </w:tr>
      <w:tr w:rsidR="00E308B2" w14:paraId="3ECCD46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EE775"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23BBB" w14:textId="77777777" w:rsidR="00E308B2" w:rsidRDefault="00E308B2" w:rsidP="00AC5BAF">
            <w:pPr>
              <w:pStyle w:val="TAL"/>
            </w:pPr>
            <w:r>
              <w:t>Boubendir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A7908" w14:textId="77777777" w:rsidR="00E308B2" w:rsidRDefault="00E308B2" w:rsidP="00AC5BAF">
            <w:pPr>
              <w:pStyle w:val="TAL"/>
            </w:pPr>
            <w:r>
              <w:t>Amina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20ABC" w14:textId="77777777" w:rsidR="00E308B2" w:rsidRDefault="00E308B2" w:rsidP="00AC5BAF">
            <w:pPr>
              <w:pStyle w:val="TAL"/>
            </w:pPr>
            <w:r>
              <w:t>Airbus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2BE8B"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491DF" w14:textId="77777777" w:rsidR="00E308B2" w:rsidRDefault="00E308B2" w:rsidP="00AC5BAF">
            <w:pPr>
              <w:pStyle w:val="TAL"/>
            </w:pPr>
            <w:r>
              <w:t>3GPPMEMBER</w:t>
            </w:r>
          </w:p>
        </w:tc>
      </w:tr>
      <w:tr w:rsidR="00E308B2" w14:paraId="5B51D38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D5CB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9D401" w14:textId="77777777" w:rsidR="00E308B2" w:rsidRDefault="00E308B2" w:rsidP="00AC5BAF">
            <w:pPr>
              <w:pStyle w:val="TAL"/>
            </w:pPr>
            <w:r>
              <w:t>Chang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7252C" w14:textId="77777777" w:rsidR="00E308B2" w:rsidRDefault="00E308B2" w:rsidP="00AC5BAF">
            <w:pPr>
              <w:pStyle w:val="TAL"/>
            </w:pPr>
            <w:r>
              <w:t>Wen-Yao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9D7A9" w14:textId="77777777" w:rsidR="00E308B2" w:rsidRDefault="00E308B2" w:rsidP="00AC5BAF">
            <w:pPr>
              <w:pStyle w:val="TAL"/>
            </w:pPr>
            <w:r>
              <w:t>III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33D99"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EC9D5" w14:textId="77777777" w:rsidR="00E308B2" w:rsidRDefault="00E308B2" w:rsidP="00AC5BAF">
            <w:pPr>
              <w:pStyle w:val="TAL"/>
            </w:pPr>
            <w:r>
              <w:t>3GPPMEMBER</w:t>
            </w:r>
          </w:p>
        </w:tc>
      </w:tr>
      <w:tr w:rsidR="00E308B2" w14:paraId="0B4885B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C07FA"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AF549" w14:textId="77777777" w:rsidR="00E308B2" w:rsidRDefault="00E308B2" w:rsidP="00AC5BAF">
            <w:pPr>
              <w:pStyle w:val="TAL"/>
            </w:pPr>
            <w:r>
              <w:t>Cheng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0C7E9" w14:textId="77777777" w:rsidR="00E308B2" w:rsidRDefault="00E308B2" w:rsidP="00AC5BAF">
            <w:pPr>
              <w:pStyle w:val="TAL"/>
            </w:pPr>
            <w:r>
              <w:t>Sihan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2200A" w14:textId="77777777" w:rsidR="00E308B2" w:rsidRDefault="00E308B2" w:rsidP="00AC5BAF">
            <w:pPr>
              <w:pStyle w:val="TAL"/>
            </w:pPr>
            <w:r>
              <w:t>vivo Mobile Communication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41D24"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EAB25" w14:textId="77777777" w:rsidR="00E308B2" w:rsidRDefault="00E308B2" w:rsidP="00AC5BAF">
            <w:pPr>
              <w:pStyle w:val="TAL"/>
            </w:pPr>
            <w:r>
              <w:t>3GPPMEMBER</w:t>
            </w:r>
          </w:p>
        </w:tc>
      </w:tr>
      <w:tr w:rsidR="00E308B2" w14:paraId="65E1F4B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E2D5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F6D55" w14:textId="77777777" w:rsidR="00E308B2" w:rsidRDefault="00E308B2" w:rsidP="00AC5BAF">
            <w:pPr>
              <w:pStyle w:val="TAL"/>
            </w:pPr>
            <w:r>
              <w:t>Chiba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204DC" w14:textId="77777777" w:rsidR="00E308B2" w:rsidRDefault="00E308B2" w:rsidP="00AC5BAF">
            <w:pPr>
              <w:pStyle w:val="TAL"/>
            </w:pPr>
            <w:r>
              <w:t>Shuichiro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1417D" w14:textId="77777777" w:rsidR="00E308B2" w:rsidRDefault="00E308B2" w:rsidP="00AC5BAF">
            <w:pPr>
              <w:pStyle w:val="TAL"/>
            </w:pPr>
            <w:r>
              <w:t>SHARP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A42E3"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4B649" w14:textId="77777777" w:rsidR="00E308B2" w:rsidRDefault="00E308B2" w:rsidP="00AC5BAF">
            <w:pPr>
              <w:pStyle w:val="TAL"/>
            </w:pPr>
            <w:r>
              <w:t>3GPPMEMBER</w:t>
            </w:r>
          </w:p>
        </w:tc>
      </w:tr>
      <w:tr w:rsidR="00E308B2" w14:paraId="374715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62DC2"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62911" w14:textId="77777777" w:rsidR="00E308B2" w:rsidRDefault="00E308B2" w:rsidP="00AC5BAF">
            <w:pPr>
              <w:pStyle w:val="TAL"/>
            </w:pPr>
            <w:r>
              <w:t>Cui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256DA" w14:textId="77777777" w:rsidR="00E308B2" w:rsidRDefault="00E308B2" w:rsidP="00AC5BAF">
            <w:pPr>
              <w:pStyle w:val="TAL"/>
            </w:pPr>
            <w:r>
              <w:t>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AD5B1" w14:textId="77777777" w:rsidR="00E308B2" w:rsidRDefault="00E308B2" w:rsidP="00AC5BAF">
            <w:pPr>
              <w:pStyle w:val="TAL"/>
            </w:pPr>
            <w:r>
              <w:t>Sony Group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4C1BE"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952B8" w14:textId="77777777" w:rsidR="00E308B2" w:rsidRDefault="00E308B2" w:rsidP="00AC5BAF">
            <w:pPr>
              <w:pStyle w:val="TAL"/>
            </w:pPr>
            <w:r>
              <w:t>3GPPMEMBER</w:t>
            </w:r>
          </w:p>
        </w:tc>
      </w:tr>
      <w:tr w:rsidR="00E308B2" w14:paraId="75D8670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7A2ED"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2340A" w14:textId="77777777" w:rsidR="00E308B2" w:rsidRDefault="00E308B2" w:rsidP="00AC5BAF">
            <w:pPr>
              <w:pStyle w:val="TAL"/>
            </w:pPr>
            <w:r>
              <w:t>Dawkins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34A96" w14:textId="77777777" w:rsidR="00E308B2" w:rsidRDefault="00E308B2" w:rsidP="00AC5BAF">
            <w:pPr>
              <w:pStyle w:val="TAL"/>
            </w:pPr>
            <w:r>
              <w:t>Spencer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125FE" w14:textId="77777777" w:rsidR="00E308B2" w:rsidRDefault="00E308B2" w:rsidP="00AC5BAF">
            <w:pPr>
              <w:pStyle w:val="TAL"/>
            </w:pPr>
            <w: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B88BE"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9CA72" w14:textId="77777777" w:rsidR="00E308B2" w:rsidRDefault="00E308B2" w:rsidP="00AC5BAF">
            <w:pPr>
              <w:pStyle w:val="TAL"/>
            </w:pPr>
            <w:r>
              <w:t>3GPPMEMBER</w:t>
            </w:r>
          </w:p>
        </w:tc>
      </w:tr>
      <w:tr w:rsidR="00E308B2" w14:paraId="6A79BA4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676A8"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2B42B" w14:textId="77777777" w:rsidR="00E308B2" w:rsidRDefault="00E308B2" w:rsidP="00AC5BAF">
            <w:pPr>
              <w:pStyle w:val="TAL"/>
            </w:pPr>
            <w:r>
              <w:t>Edge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6A4BE" w14:textId="77777777" w:rsidR="00E308B2" w:rsidRDefault="00E308B2" w:rsidP="00AC5BAF">
            <w:pPr>
              <w:pStyle w:val="TAL"/>
            </w:pPr>
            <w:r>
              <w:t>Stephen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B0609" w14:textId="77777777" w:rsidR="00E308B2" w:rsidRDefault="00E308B2" w:rsidP="00AC5BAF">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34828"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40BE8" w14:textId="77777777" w:rsidR="00E308B2" w:rsidRDefault="00E308B2" w:rsidP="00AC5BAF">
            <w:pPr>
              <w:pStyle w:val="TAL"/>
            </w:pPr>
            <w:r>
              <w:t>3GPPMEMBER</w:t>
            </w:r>
          </w:p>
        </w:tc>
      </w:tr>
      <w:tr w:rsidR="00E308B2" w14:paraId="32B865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BADA0" w14:textId="77777777" w:rsidR="00E308B2" w:rsidRDefault="00E308B2" w:rsidP="00AC5BAF">
            <w:pPr>
              <w:pStyle w:val="TAL"/>
            </w:pPr>
            <w: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0B4AF" w14:textId="77777777" w:rsidR="00E308B2" w:rsidRDefault="00E308B2" w:rsidP="00AC5BAF">
            <w:pPr>
              <w:pStyle w:val="TAL"/>
            </w:pPr>
            <w:r>
              <w:t>Efraim-Sagi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06414" w14:textId="77777777" w:rsidR="00E308B2" w:rsidRDefault="00E308B2" w:rsidP="00AC5BAF">
            <w:pPr>
              <w:pStyle w:val="TAL"/>
            </w:pPr>
            <w:r>
              <w:t>Penny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C508C" w14:textId="77777777" w:rsidR="00E308B2" w:rsidRDefault="00E308B2" w:rsidP="00AC5BAF">
            <w:pPr>
              <w:pStyle w:val="TAL"/>
            </w:pPr>
            <w:r>
              <w:t>Wiliot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AD94F"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F8C5B" w14:textId="77777777" w:rsidR="00E308B2" w:rsidRDefault="00E308B2" w:rsidP="00AC5BAF">
            <w:pPr>
              <w:pStyle w:val="TAL"/>
            </w:pPr>
            <w:r>
              <w:t>3GPPMEMBER</w:t>
            </w:r>
          </w:p>
        </w:tc>
      </w:tr>
      <w:tr w:rsidR="00E308B2" w14:paraId="458939A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EAC04"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9FD87" w14:textId="77777777" w:rsidR="00E308B2" w:rsidRDefault="00E308B2" w:rsidP="00AC5BAF">
            <w:pPr>
              <w:pStyle w:val="TAL"/>
            </w:pPr>
            <w:r>
              <w:t>EL KOLLI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0095A" w14:textId="77777777" w:rsidR="00E308B2" w:rsidRDefault="00E308B2" w:rsidP="00AC5BAF">
            <w:pPr>
              <w:pStyle w:val="TAL"/>
            </w:pPr>
            <w:r>
              <w:t>Yacine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364FD" w14:textId="77777777" w:rsidR="00E308B2" w:rsidRDefault="00E308B2" w:rsidP="00AC5BAF">
            <w:pPr>
              <w:pStyle w:val="TAL"/>
            </w:pPr>
            <w:r>
              <w:t>CANON Research Centre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60697"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7B00A" w14:textId="77777777" w:rsidR="00E308B2" w:rsidRDefault="00E308B2" w:rsidP="00AC5BAF">
            <w:pPr>
              <w:pStyle w:val="TAL"/>
            </w:pPr>
            <w:r>
              <w:t>3GPPMEMBER</w:t>
            </w:r>
          </w:p>
        </w:tc>
      </w:tr>
      <w:tr w:rsidR="00E308B2" w14:paraId="2B76E46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5F3EB"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B4AF3" w14:textId="77777777" w:rsidR="00E308B2" w:rsidRDefault="00E308B2" w:rsidP="00AC5BAF">
            <w:pPr>
              <w:pStyle w:val="TAL"/>
            </w:pPr>
            <w:r>
              <w:t>Faurie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7182D" w14:textId="77777777" w:rsidR="00E308B2" w:rsidRDefault="00E308B2" w:rsidP="00AC5BAF">
            <w:pPr>
              <w:pStyle w:val="TAL"/>
            </w:pPr>
            <w:r>
              <w:t>Rene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7769F" w14:textId="77777777" w:rsidR="00E308B2" w:rsidRDefault="00E308B2" w:rsidP="00AC5BAF">
            <w:pPr>
              <w:pStyle w:val="TAL"/>
            </w:pPr>
            <w:r>
              <w:t>Eutelsat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EB0C5"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0248C" w14:textId="77777777" w:rsidR="00E308B2" w:rsidRDefault="00E308B2" w:rsidP="00AC5BAF">
            <w:pPr>
              <w:pStyle w:val="TAL"/>
            </w:pPr>
            <w:r>
              <w:t>3GPPMEMBER</w:t>
            </w:r>
          </w:p>
        </w:tc>
      </w:tr>
      <w:tr w:rsidR="00E308B2" w14:paraId="6A83007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61413"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CD4A6" w14:textId="77777777" w:rsidR="00E308B2" w:rsidRDefault="00E308B2" w:rsidP="00AC5BAF">
            <w:pPr>
              <w:pStyle w:val="TAL"/>
            </w:pPr>
            <w:r>
              <w:t>Feder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6C38B" w14:textId="77777777" w:rsidR="00E308B2" w:rsidRDefault="00E308B2" w:rsidP="00AC5BAF">
            <w:pPr>
              <w:pStyle w:val="TAL"/>
            </w:pPr>
            <w:r>
              <w:t>Peretz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859CE" w14:textId="77777777" w:rsidR="00E308B2" w:rsidRDefault="00E308B2" w:rsidP="00AC5BAF">
            <w:pPr>
              <w:pStyle w:val="TAL"/>
            </w:pPr>
            <w:r>
              <w:t>Verizon Switzerland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9F10D"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168EC" w14:textId="77777777" w:rsidR="00E308B2" w:rsidRDefault="00E308B2" w:rsidP="00AC5BAF">
            <w:pPr>
              <w:pStyle w:val="TAL"/>
            </w:pPr>
            <w:r>
              <w:t>3GPPMEMBER</w:t>
            </w:r>
          </w:p>
        </w:tc>
      </w:tr>
      <w:tr w:rsidR="00E308B2" w14:paraId="4B10066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5FA86"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8B4FA" w14:textId="77777777" w:rsidR="00E308B2" w:rsidRDefault="00E308B2" w:rsidP="00AC5BAF">
            <w:pPr>
              <w:pStyle w:val="TAL"/>
            </w:pPr>
            <w:r>
              <w:t>Felici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3D3E7" w14:textId="77777777" w:rsidR="00E308B2" w:rsidRDefault="00E308B2" w:rsidP="00AC5BAF">
            <w:pPr>
              <w:pStyle w:val="TAL"/>
            </w:pPr>
            <w:r>
              <w:t>Fabio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53324" w14:textId="77777777" w:rsidR="00E308B2" w:rsidRDefault="00E308B2" w:rsidP="00AC5BAF">
            <w:pPr>
              <w:pStyle w:val="TAL"/>
            </w:pPr>
            <w:r>
              <w:t>Oracle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7A70D"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04F54" w14:textId="77777777" w:rsidR="00E308B2" w:rsidRDefault="00E308B2" w:rsidP="00AC5BAF">
            <w:pPr>
              <w:pStyle w:val="TAL"/>
            </w:pPr>
            <w:r>
              <w:t>3GPPMEMBER</w:t>
            </w:r>
          </w:p>
        </w:tc>
      </w:tr>
      <w:tr w:rsidR="00E308B2" w14:paraId="10096C8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39DA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3D488" w14:textId="77777777" w:rsidR="00E308B2" w:rsidRDefault="00E308B2" w:rsidP="00AC5BAF">
            <w:pPr>
              <w:pStyle w:val="TAL"/>
            </w:pPr>
            <w:r>
              <w:t>Fernandes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D161C" w14:textId="77777777" w:rsidR="00E308B2" w:rsidRDefault="00E308B2" w:rsidP="00AC5BAF">
            <w:pPr>
              <w:pStyle w:val="TAL"/>
            </w:pPr>
            <w:r>
              <w:t>Francis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60C90" w14:textId="77777777" w:rsidR="00E308B2" w:rsidRDefault="00E308B2" w:rsidP="00AC5BAF">
            <w:pPr>
              <w:pStyle w:val="TAL"/>
            </w:pPr>
            <w:r>
              <w:t>Bell Mobility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CA25E"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DB082" w14:textId="77777777" w:rsidR="00E308B2" w:rsidRDefault="00E308B2" w:rsidP="00AC5BAF">
            <w:pPr>
              <w:pStyle w:val="TAL"/>
            </w:pPr>
            <w:r>
              <w:t>3GPPMEMBER</w:t>
            </w:r>
          </w:p>
        </w:tc>
      </w:tr>
      <w:tr w:rsidR="00E308B2" w14:paraId="4DC8114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64AB1"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C509A" w14:textId="77777777" w:rsidR="00E308B2" w:rsidRDefault="00E308B2" w:rsidP="00AC5BAF">
            <w:pPr>
              <w:pStyle w:val="TAL"/>
            </w:pPr>
            <w:r>
              <w:t>Gadgil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CF7CA" w14:textId="77777777" w:rsidR="00E308B2" w:rsidRDefault="00E308B2" w:rsidP="00AC5BAF">
            <w:pPr>
              <w:pStyle w:val="TAL"/>
            </w:pPr>
            <w:r>
              <w:t>Shubhada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AE409" w14:textId="77777777" w:rsidR="00E308B2" w:rsidRDefault="00E308B2" w:rsidP="00AC5BAF">
            <w:pPr>
              <w:pStyle w:val="TAL"/>
            </w:pPr>
            <w:r>
              <w:t>IIT Bombay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B1D70"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5284F" w14:textId="77777777" w:rsidR="00E308B2" w:rsidRDefault="00E308B2" w:rsidP="00AC5BAF">
            <w:pPr>
              <w:pStyle w:val="TAL"/>
            </w:pPr>
            <w:r>
              <w:t>3GPPMEMBER</w:t>
            </w:r>
          </w:p>
        </w:tc>
      </w:tr>
      <w:tr w:rsidR="00E308B2" w14:paraId="3FB9730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B9B93"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C1484" w14:textId="77777777" w:rsidR="00E308B2" w:rsidRDefault="00E308B2" w:rsidP="00AC5BAF">
            <w:pPr>
              <w:pStyle w:val="TAL"/>
            </w:pPr>
            <w:r>
              <w:t>Gamboa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BFC0C" w14:textId="77777777" w:rsidR="00E308B2" w:rsidRDefault="00E308B2" w:rsidP="00AC5BAF">
            <w:pPr>
              <w:pStyle w:val="TAL"/>
            </w:pPr>
            <w:r>
              <w:t>Samantha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12802" w14:textId="77777777" w:rsidR="00E308B2" w:rsidRDefault="00E308B2" w:rsidP="00AC5BAF">
            <w:pPr>
              <w:pStyle w:val="TAL"/>
            </w:pPr>
            <w:r>
              <w:t>NIST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8B1CA"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95CC9" w14:textId="77777777" w:rsidR="00E308B2" w:rsidRDefault="00E308B2" w:rsidP="00AC5BAF">
            <w:pPr>
              <w:pStyle w:val="TAL"/>
            </w:pPr>
            <w:r>
              <w:t>3GPPMEMBER</w:t>
            </w:r>
          </w:p>
        </w:tc>
      </w:tr>
      <w:tr w:rsidR="00E308B2" w14:paraId="5ED801E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E6527"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B56F2" w14:textId="77777777" w:rsidR="00E308B2" w:rsidRDefault="00E308B2" w:rsidP="00AC5BAF">
            <w:pPr>
              <w:pStyle w:val="TAL"/>
            </w:pPr>
            <w:r>
              <w:t>Gkatzikis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34A38" w14:textId="77777777" w:rsidR="00E308B2" w:rsidRDefault="00E308B2" w:rsidP="00AC5BAF">
            <w:pPr>
              <w:pStyle w:val="TAL"/>
            </w:pPr>
            <w:r>
              <w:t>Lazaros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32B0C" w14:textId="77777777" w:rsidR="00E308B2" w:rsidRDefault="00E308B2" w:rsidP="00AC5BAF">
            <w:pPr>
              <w:pStyle w:val="TAL"/>
            </w:pPr>
            <w:r>
              <w:t>ENERGY COMMUNITY BESSARION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749FE"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E7EED" w14:textId="77777777" w:rsidR="00E308B2" w:rsidRDefault="00E308B2" w:rsidP="00AC5BAF">
            <w:pPr>
              <w:pStyle w:val="TAL"/>
            </w:pPr>
            <w:r>
              <w:t>3GPPGUEST</w:t>
            </w:r>
          </w:p>
        </w:tc>
      </w:tr>
      <w:tr w:rsidR="00E308B2" w14:paraId="1EF5850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E7A93"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129F3" w14:textId="77777777" w:rsidR="00E308B2" w:rsidRDefault="00E308B2" w:rsidP="00AC5BAF">
            <w:pPr>
              <w:pStyle w:val="TAL"/>
            </w:pPr>
            <w:r>
              <w:t>Gkellas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3333C" w14:textId="77777777" w:rsidR="00E308B2" w:rsidRDefault="00E308B2" w:rsidP="00AC5BAF">
            <w:pPr>
              <w:pStyle w:val="TAL"/>
            </w:pPr>
            <w:r>
              <w:t>Georgios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1441D" w14:textId="77777777" w:rsidR="00E308B2" w:rsidRDefault="00E308B2" w:rsidP="00AC5BAF">
            <w:pPr>
              <w:pStyle w:val="TAL"/>
            </w:pPr>
            <w:r>
              <w:t>Nokia Denmark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ED2AB"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4C490" w14:textId="77777777" w:rsidR="00E308B2" w:rsidRDefault="00E308B2" w:rsidP="00AC5BAF">
            <w:pPr>
              <w:pStyle w:val="TAL"/>
            </w:pPr>
            <w:r>
              <w:t>3GPPMEMBER</w:t>
            </w:r>
          </w:p>
        </w:tc>
      </w:tr>
      <w:tr w:rsidR="00E308B2" w14:paraId="74CEC0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C5626" w14:textId="77777777" w:rsidR="00E308B2" w:rsidRDefault="00E308B2" w:rsidP="00AC5BAF">
            <w:pPr>
              <w:pStyle w:val="TAL"/>
            </w:pPr>
            <w: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1C107" w14:textId="77777777" w:rsidR="00E308B2" w:rsidRDefault="00E308B2" w:rsidP="00AC5BAF">
            <w:pPr>
              <w:pStyle w:val="TAL"/>
            </w:pPr>
            <w:r>
              <w:t>Godoy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6FF7C" w14:textId="77777777" w:rsidR="00E308B2" w:rsidRDefault="00E308B2" w:rsidP="00AC5BAF">
            <w:pPr>
              <w:pStyle w:val="TAL"/>
            </w:pPr>
            <w:r>
              <w:t>Gabriela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41F00" w14:textId="77777777" w:rsidR="00E308B2" w:rsidRDefault="00E308B2" w:rsidP="00AC5BAF">
            <w:pPr>
              <w:pStyle w:val="TAL"/>
            </w:pPr>
            <w:r>
              <w:t>SDI Squared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60C82"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A91F9" w14:textId="77777777" w:rsidR="00E308B2" w:rsidRDefault="00E308B2" w:rsidP="00AC5BAF">
            <w:pPr>
              <w:pStyle w:val="TAL"/>
            </w:pPr>
            <w:r>
              <w:t>3GPPMEMBER</w:t>
            </w:r>
          </w:p>
        </w:tc>
      </w:tr>
      <w:tr w:rsidR="00E308B2" w14:paraId="0A20183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C7799"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4F4EF" w14:textId="77777777" w:rsidR="00E308B2" w:rsidRDefault="00E308B2" w:rsidP="00AC5BAF">
            <w:pPr>
              <w:pStyle w:val="TAL"/>
            </w:pPr>
            <w:r>
              <w:t>Guo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5522F" w14:textId="77777777" w:rsidR="00E308B2" w:rsidRDefault="00E308B2" w:rsidP="00AC5BAF">
            <w:pPr>
              <w:pStyle w:val="TAL"/>
            </w:pPr>
            <w:r>
              <w:t>Maowen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EBB80" w14:textId="77777777" w:rsidR="00E308B2" w:rsidRDefault="00E308B2" w:rsidP="00AC5BAF">
            <w:pPr>
              <w:pStyle w:val="TAL"/>
            </w:pPr>
            <w:r>
              <w:t>China Telecom Corporation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C02F5"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A223B" w14:textId="77777777" w:rsidR="00E308B2" w:rsidRDefault="00E308B2" w:rsidP="00AC5BAF">
            <w:pPr>
              <w:pStyle w:val="TAL"/>
            </w:pPr>
            <w:r>
              <w:t>3GPPMEMBER</w:t>
            </w:r>
          </w:p>
        </w:tc>
      </w:tr>
      <w:tr w:rsidR="00E308B2" w14:paraId="24A38FD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E97BB"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FA3EC" w14:textId="77777777" w:rsidR="00E308B2" w:rsidRDefault="00E308B2" w:rsidP="00AC5BAF">
            <w:pPr>
              <w:pStyle w:val="TAL"/>
            </w:pPr>
            <w:r>
              <w:t>Guo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0570B" w14:textId="77777777" w:rsidR="00E308B2" w:rsidRDefault="00E308B2" w:rsidP="00AC5BAF">
            <w:pPr>
              <w:pStyle w:val="TAL"/>
            </w:pPr>
            <w:r>
              <w:t>Yali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837AE" w14:textId="77777777" w:rsidR="00E308B2" w:rsidRDefault="00E308B2" w:rsidP="00AC5BAF">
            <w:pPr>
              <w:pStyle w:val="TAL"/>
            </w:pPr>
            <w:r>
              <w:t>Shenzhen Heytap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D03A0"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0DCCF" w14:textId="77777777" w:rsidR="00E308B2" w:rsidRDefault="00E308B2" w:rsidP="00AC5BAF">
            <w:pPr>
              <w:pStyle w:val="TAL"/>
            </w:pPr>
            <w:r>
              <w:t>3GPPMEMBER</w:t>
            </w:r>
          </w:p>
        </w:tc>
      </w:tr>
      <w:tr w:rsidR="00E308B2" w14:paraId="364A864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2367A"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0AB1A" w14:textId="77777777" w:rsidR="00E308B2" w:rsidRDefault="00E308B2" w:rsidP="00AC5BAF">
            <w:pPr>
              <w:pStyle w:val="TAL"/>
            </w:pPr>
            <w:r>
              <w:t>Gupta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0FAE9" w14:textId="77777777" w:rsidR="00E308B2" w:rsidRDefault="00E308B2" w:rsidP="00AC5BAF">
            <w:pPr>
              <w:pStyle w:val="TAL"/>
            </w:pPr>
            <w:r>
              <w:t>Vivek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676CB" w14:textId="77777777" w:rsidR="00E308B2" w:rsidRDefault="00E308B2" w:rsidP="00AC5BAF">
            <w:pPr>
              <w:pStyle w:val="TAL"/>
            </w:pPr>
            <w:r>
              <w:t>Apple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7FB6D"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5487B" w14:textId="77777777" w:rsidR="00E308B2" w:rsidRDefault="00E308B2" w:rsidP="00AC5BAF">
            <w:pPr>
              <w:pStyle w:val="TAL"/>
            </w:pPr>
            <w:r>
              <w:t>3GPPMEMBER</w:t>
            </w:r>
          </w:p>
        </w:tc>
      </w:tr>
      <w:tr w:rsidR="00E308B2" w14:paraId="0786A61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D30D8"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7C860" w14:textId="77777777" w:rsidR="00E308B2" w:rsidRDefault="00E308B2" w:rsidP="00AC5BAF">
            <w:pPr>
              <w:pStyle w:val="TAL"/>
            </w:pPr>
            <w:r>
              <w:t>Guta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EF905" w14:textId="77777777" w:rsidR="00E308B2" w:rsidRDefault="00E308B2" w:rsidP="00AC5BAF">
            <w:pPr>
              <w:pStyle w:val="TAL"/>
            </w:pPr>
            <w:r>
              <w:t>Maria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40F1B" w14:textId="77777777" w:rsidR="00E308B2" w:rsidRDefault="00E308B2" w:rsidP="00AC5BAF">
            <w:pPr>
              <w:pStyle w:val="TAL"/>
            </w:pPr>
            <w:r>
              <w:t>ESA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453ED"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49220" w14:textId="77777777" w:rsidR="00E308B2" w:rsidRDefault="00E308B2" w:rsidP="00AC5BAF">
            <w:pPr>
              <w:pStyle w:val="TAL"/>
            </w:pPr>
            <w:r>
              <w:t>3GPPMEMBER</w:t>
            </w:r>
          </w:p>
        </w:tc>
      </w:tr>
      <w:tr w:rsidR="00E308B2" w14:paraId="2BFADBC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EEA1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677FA" w14:textId="77777777" w:rsidR="00E308B2" w:rsidRDefault="00E308B2" w:rsidP="00AC5BAF">
            <w:pPr>
              <w:pStyle w:val="TAL"/>
            </w:pPr>
            <w:r>
              <w:t>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57794" w14:textId="77777777" w:rsidR="00E308B2" w:rsidRDefault="00E308B2" w:rsidP="00AC5BAF">
            <w:pPr>
              <w:pStyle w:val="TAL"/>
            </w:pPr>
            <w:r>
              <w:t>Lufeng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946BB" w14:textId="77777777" w:rsidR="00E308B2" w:rsidRDefault="00E308B2" w:rsidP="00AC5BAF">
            <w:pPr>
              <w:pStyle w:val="TAL"/>
            </w:pPr>
            <w:r>
              <w:t>Spreadtrum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B1EDE"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C078F" w14:textId="77777777" w:rsidR="00E308B2" w:rsidRDefault="00E308B2" w:rsidP="00AC5BAF">
            <w:pPr>
              <w:pStyle w:val="TAL"/>
            </w:pPr>
            <w:r>
              <w:t>3GPPMEMBER</w:t>
            </w:r>
          </w:p>
        </w:tc>
      </w:tr>
      <w:tr w:rsidR="00E308B2" w14:paraId="4AE8DCC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E5189"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AD25A" w14:textId="77777777" w:rsidR="00E308B2" w:rsidRDefault="00E308B2" w:rsidP="00AC5BAF">
            <w:pPr>
              <w:pStyle w:val="TAL"/>
            </w:pPr>
            <w:r>
              <w:t>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4C1E0" w14:textId="77777777" w:rsidR="00E308B2" w:rsidRDefault="00E308B2" w:rsidP="00AC5BAF">
            <w:pPr>
              <w:pStyle w:val="TAL"/>
            </w:pPr>
            <w:r>
              <w:t>WenJie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E9FE4" w14:textId="77777777" w:rsidR="00E308B2" w:rsidRDefault="00E308B2" w:rsidP="00AC5BAF">
            <w:pPr>
              <w:pStyle w:val="TAL"/>
            </w:pPr>
            <w:r>
              <w:t>China Mobile (Suzhou)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8CEC9"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1D081" w14:textId="77777777" w:rsidR="00E308B2" w:rsidRDefault="00E308B2" w:rsidP="00AC5BAF">
            <w:pPr>
              <w:pStyle w:val="TAL"/>
            </w:pPr>
            <w:r>
              <w:t>3GPPMEMBER</w:t>
            </w:r>
          </w:p>
        </w:tc>
      </w:tr>
      <w:tr w:rsidR="00E308B2" w14:paraId="136F3C5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97D33"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50A5D" w14:textId="77777777" w:rsidR="00E308B2" w:rsidRDefault="00E308B2" w:rsidP="00AC5BAF">
            <w:pPr>
              <w:pStyle w:val="TAL"/>
            </w:pPr>
            <w:r>
              <w:t>Hou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B366C" w14:textId="77777777" w:rsidR="00E308B2" w:rsidRDefault="00E308B2" w:rsidP="00AC5BAF">
            <w:pPr>
              <w:pStyle w:val="TAL"/>
            </w:pPr>
            <w:r>
              <w:t>Yunjing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3C69E"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77F20"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4E5C2" w14:textId="77777777" w:rsidR="00E308B2" w:rsidRDefault="00E308B2" w:rsidP="00AC5BAF">
            <w:pPr>
              <w:pStyle w:val="TAL"/>
            </w:pPr>
            <w:r>
              <w:t>3GPPMEMBER</w:t>
            </w:r>
          </w:p>
        </w:tc>
      </w:tr>
      <w:tr w:rsidR="00E308B2" w14:paraId="478BDA9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A888F"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59D34" w14:textId="77777777" w:rsidR="00E308B2" w:rsidRDefault="00E308B2" w:rsidP="00AC5BAF">
            <w:pPr>
              <w:pStyle w:val="TAL"/>
            </w:pPr>
            <w:r>
              <w:t>Huang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CCA20" w14:textId="77777777" w:rsidR="00E308B2" w:rsidRDefault="00E308B2" w:rsidP="00AC5BAF">
            <w:pPr>
              <w:pStyle w:val="TAL"/>
            </w:pPr>
            <w:r>
              <w:t>Changzheng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31FBD" w14:textId="77777777" w:rsidR="00E308B2" w:rsidRDefault="00E308B2" w:rsidP="00AC5BAF">
            <w:pPr>
              <w:pStyle w:val="TAL"/>
            </w:pPr>
            <w:r>
              <w:t>China Telecom Corporation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58801"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F48E3" w14:textId="77777777" w:rsidR="00E308B2" w:rsidRDefault="00E308B2" w:rsidP="00AC5BAF">
            <w:pPr>
              <w:pStyle w:val="TAL"/>
            </w:pPr>
            <w:r>
              <w:t>3GPPMEMBER</w:t>
            </w:r>
          </w:p>
        </w:tc>
      </w:tr>
      <w:tr w:rsidR="00E308B2" w14:paraId="143EAFB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EDB67"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3EFDB" w14:textId="77777777" w:rsidR="00E308B2" w:rsidRDefault="00E308B2" w:rsidP="00AC5BAF">
            <w:pPr>
              <w:pStyle w:val="TAL"/>
            </w:pPr>
            <w:r>
              <w:t>Hung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5A4E8" w14:textId="77777777" w:rsidR="00E308B2" w:rsidRDefault="00E308B2" w:rsidP="00AC5BAF">
            <w:pPr>
              <w:pStyle w:val="TAL"/>
            </w:pPr>
            <w:r>
              <w:t>Shawn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45E55" w14:textId="77777777" w:rsidR="00E308B2" w:rsidRDefault="00E308B2" w:rsidP="00AC5BAF">
            <w:pPr>
              <w:pStyle w:val="TAL"/>
            </w:pPr>
            <w:r>
              <w:t>ASUSTEK COMPUTER (SHANGHAI)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394B5"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CB592" w14:textId="77777777" w:rsidR="00E308B2" w:rsidRDefault="00E308B2" w:rsidP="00AC5BAF">
            <w:pPr>
              <w:pStyle w:val="TAL"/>
            </w:pPr>
            <w:r>
              <w:t>3GPPMEMBER</w:t>
            </w:r>
          </w:p>
        </w:tc>
      </w:tr>
      <w:tr w:rsidR="00E308B2" w14:paraId="263EF4C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85EF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109BE" w14:textId="77777777" w:rsidR="00E308B2" w:rsidRDefault="00E308B2" w:rsidP="00AC5BAF">
            <w:pPr>
              <w:pStyle w:val="TAL"/>
            </w:pPr>
            <w:r>
              <w:t>Ihamouine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FA534" w14:textId="77777777" w:rsidR="00E308B2" w:rsidRDefault="00E308B2" w:rsidP="00AC5BAF">
            <w:pPr>
              <w:pStyle w:val="TAL"/>
            </w:pPr>
            <w:r>
              <w:t>Raphael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173F0" w14:textId="77777777" w:rsidR="00E308B2" w:rsidRDefault="00E308B2" w:rsidP="00AC5BAF">
            <w:pPr>
              <w:pStyle w:val="TAL"/>
            </w:pPr>
            <w:r>
              <w:t>Inmarsat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992EF"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69F03" w14:textId="77777777" w:rsidR="00E308B2" w:rsidRDefault="00E308B2" w:rsidP="00AC5BAF">
            <w:pPr>
              <w:pStyle w:val="TAL"/>
            </w:pPr>
            <w:r>
              <w:t>3GPPMEMBER</w:t>
            </w:r>
          </w:p>
        </w:tc>
      </w:tr>
      <w:tr w:rsidR="00E308B2" w14:paraId="5222D1A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25DF3"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B0853" w14:textId="77777777" w:rsidR="00E308B2" w:rsidRDefault="00E308B2" w:rsidP="00AC5BAF">
            <w:pPr>
              <w:pStyle w:val="TAL"/>
            </w:pPr>
            <w:r>
              <w:t>Ito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B11D8" w14:textId="77777777" w:rsidR="00E308B2" w:rsidRDefault="00E308B2" w:rsidP="00AC5BAF">
            <w:pPr>
              <w:pStyle w:val="TAL"/>
            </w:pPr>
            <w:r>
              <w:t>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8866E" w14:textId="77777777" w:rsidR="00E308B2" w:rsidRDefault="00E308B2" w:rsidP="00AC5BAF">
            <w:pPr>
              <w:pStyle w:val="TAL"/>
            </w:pPr>
            <w:r>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9E048"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E1E73" w14:textId="77777777" w:rsidR="00E308B2" w:rsidRDefault="00E308B2" w:rsidP="00AC5BAF">
            <w:pPr>
              <w:pStyle w:val="TAL"/>
            </w:pPr>
            <w:r>
              <w:t>3GPPMEMBER</w:t>
            </w:r>
          </w:p>
        </w:tc>
      </w:tr>
      <w:tr w:rsidR="00E308B2" w14:paraId="4D2A4E6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1F67F"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A1F28" w14:textId="77777777" w:rsidR="00E308B2" w:rsidRDefault="00E308B2" w:rsidP="00AC5BAF">
            <w:pPr>
              <w:pStyle w:val="TAL"/>
            </w:pPr>
            <w:r>
              <w:t>Izumi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A2423" w14:textId="77777777" w:rsidR="00E308B2" w:rsidRDefault="00E308B2" w:rsidP="00AC5BAF">
            <w:pPr>
              <w:pStyle w:val="TAL"/>
            </w:pPr>
            <w:r>
              <w:t>Masaki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92E0D" w14:textId="77777777" w:rsidR="00E308B2" w:rsidRDefault="00E308B2" w:rsidP="00AC5BAF">
            <w:pPr>
              <w:pStyle w:val="TAL"/>
            </w:pPr>
            <w:r>
              <w:t>SHARP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892AB"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FA42F" w14:textId="77777777" w:rsidR="00E308B2" w:rsidRDefault="00E308B2" w:rsidP="00AC5BAF">
            <w:pPr>
              <w:pStyle w:val="TAL"/>
            </w:pPr>
            <w:r>
              <w:t>3GPPMEMBER</w:t>
            </w:r>
          </w:p>
        </w:tc>
      </w:tr>
      <w:tr w:rsidR="00E308B2" w14:paraId="44C6032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FA402"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3C20F" w14:textId="77777777" w:rsidR="00E308B2" w:rsidRDefault="00E308B2" w:rsidP="00AC5BAF">
            <w:pPr>
              <w:pStyle w:val="TAL"/>
            </w:pPr>
            <w:r>
              <w:t>Jain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8917D" w14:textId="77777777" w:rsidR="00E308B2" w:rsidRDefault="00E308B2" w:rsidP="00AC5BAF">
            <w:pPr>
              <w:pStyle w:val="TAL"/>
            </w:pPr>
            <w:r>
              <w:t>Monika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252A8" w14:textId="77777777" w:rsidR="00E308B2" w:rsidRDefault="00E308B2" w:rsidP="00AC5BAF">
            <w:pPr>
              <w:pStyle w:val="TAL"/>
            </w:pPr>
            <w:r>
              <w:t>IIT Bombay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9E69A"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06741" w14:textId="77777777" w:rsidR="00E308B2" w:rsidRDefault="00E308B2" w:rsidP="00AC5BAF">
            <w:pPr>
              <w:pStyle w:val="TAL"/>
            </w:pPr>
            <w:r>
              <w:t>3GPPMEMBER</w:t>
            </w:r>
          </w:p>
        </w:tc>
      </w:tr>
      <w:tr w:rsidR="00E308B2" w14:paraId="0951AA3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2CCA5"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1D6F7" w14:textId="77777777" w:rsidR="00E308B2" w:rsidRDefault="00E308B2" w:rsidP="00AC5BAF">
            <w:pPr>
              <w:pStyle w:val="TAL"/>
            </w:pPr>
            <w:r>
              <w:t>Janakaraj</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0B9D6" w14:textId="77777777" w:rsidR="00E308B2" w:rsidRDefault="00E308B2" w:rsidP="00AC5BAF">
            <w:pPr>
              <w:pStyle w:val="TAL"/>
            </w:pPr>
            <w:r>
              <w:t>Prabhu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64D8B" w14:textId="77777777" w:rsidR="00E308B2" w:rsidRDefault="00E308B2" w:rsidP="00AC5BAF">
            <w:pPr>
              <w:pStyle w:val="TAL"/>
            </w:pPr>
            <w:r>
              <w:t>GE Network Technologies, 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97847"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83121" w14:textId="77777777" w:rsidR="00E308B2" w:rsidRDefault="00E308B2" w:rsidP="00AC5BAF">
            <w:pPr>
              <w:pStyle w:val="TAL"/>
            </w:pPr>
            <w:r>
              <w:t>3GPPMEMBER</w:t>
            </w:r>
          </w:p>
        </w:tc>
      </w:tr>
      <w:tr w:rsidR="00E308B2" w14:paraId="300598B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BB0B0" w14:textId="77777777" w:rsidR="00E308B2" w:rsidRDefault="00E308B2" w:rsidP="00AC5BAF">
            <w:pPr>
              <w:pStyle w:val="TAL"/>
            </w:pPr>
            <w: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605F5" w14:textId="77777777" w:rsidR="00E308B2" w:rsidRDefault="00E308B2" w:rsidP="00AC5BAF">
            <w:pPr>
              <w:pStyle w:val="TAL"/>
            </w:pPr>
            <w:r>
              <w:t>Jha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F86C9" w14:textId="77777777" w:rsidR="00E308B2" w:rsidRDefault="00E308B2" w:rsidP="00AC5BAF">
            <w:pPr>
              <w:pStyle w:val="TAL"/>
            </w:pPr>
            <w:r>
              <w:t>Pranav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28D61" w14:textId="77777777" w:rsidR="00E308B2" w:rsidRDefault="00E308B2" w:rsidP="00AC5BAF">
            <w:pPr>
              <w:pStyle w:val="TAL"/>
            </w:pPr>
            <w:r>
              <w:t>IIT Bombay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6C391"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958EF" w14:textId="77777777" w:rsidR="00E308B2" w:rsidRDefault="00E308B2" w:rsidP="00AC5BAF">
            <w:pPr>
              <w:pStyle w:val="TAL"/>
            </w:pPr>
            <w:r>
              <w:t>3GPPMEMBER</w:t>
            </w:r>
          </w:p>
        </w:tc>
      </w:tr>
      <w:tr w:rsidR="00E308B2" w14:paraId="192BF0C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FD6A1"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9C2E5" w14:textId="77777777" w:rsidR="00E308B2" w:rsidRDefault="00E308B2" w:rsidP="00AC5BAF">
            <w:pPr>
              <w:pStyle w:val="TAL"/>
            </w:pPr>
            <w:r>
              <w:t>Jia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68DF5" w14:textId="77777777" w:rsidR="00E308B2" w:rsidRDefault="00E308B2" w:rsidP="00AC5BAF">
            <w:pPr>
              <w:pStyle w:val="TAL"/>
            </w:pPr>
            <w:r>
              <w:t>Jing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09D69" w14:textId="77777777" w:rsidR="00E308B2" w:rsidRDefault="00E308B2" w:rsidP="00AC5BAF">
            <w:pPr>
              <w:pStyle w:val="TAL"/>
            </w:pPr>
            <w:r>
              <w:t>China Telecomunication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3A1D6"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441C4" w14:textId="77777777" w:rsidR="00E308B2" w:rsidRDefault="00E308B2" w:rsidP="00AC5BAF">
            <w:pPr>
              <w:pStyle w:val="TAL"/>
            </w:pPr>
            <w:r>
              <w:t>3GPPMEMBER</w:t>
            </w:r>
          </w:p>
        </w:tc>
      </w:tr>
      <w:tr w:rsidR="00E308B2" w14:paraId="66F246D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16780"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C657B" w14:textId="77777777" w:rsidR="00E308B2" w:rsidRDefault="00E308B2" w:rsidP="00AC5BAF">
            <w:pPr>
              <w:pStyle w:val="TAL"/>
            </w:pPr>
            <w:r>
              <w:t>Jin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DDA35" w14:textId="77777777" w:rsidR="00E308B2" w:rsidRDefault="00E308B2" w:rsidP="00AC5BAF">
            <w:pPr>
              <w:pStyle w:val="TAL"/>
            </w:pPr>
            <w:r>
              <w:t>James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8D169" w14:textId="77777777" w:rsidR="00E308B2" w:rsidRDefault="00E308B2" w:rsidP="00AC5BAF">
            <w:pPr>
              <w:pStyle w:val="TAL"/>
            </w:pPr>
            <w:r>
              <w:t>vivo Mobile Communication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67ECA"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AD676" w14:textId="77777777" w:rsidR="00E308B2" w:rsidRDefault="00E308B2" w:rsidP="00AC5BAF">
            <w:pPr>
              <w:pStyle w:val="TAL"/>
            </w:pPr>
            <w:r>
              <w:t>3GPPMEMBER</w:t>
            </w:r>
          </w:p>
        </w:tc>
      </w:tr>
      <w:tr w:rsidR="00E308B2" w14:paraId="03E2067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51F2A"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985C5" w14:textId="77777777" w:rsidR="00E308B2" w:rsidRDefault="00E308B2" w:rsidP="00AC5BAF">
            <w:pPr>
              <w:pStyle w:val="TAL"/>
            </w:pPr>
            <w:r>
              <w:t>Karaki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DA59D" w14:textId="77777777" w:rsidR="00E308B2" w:rsidRDefault="00E308B2" w:rsidP="00AC5BAF">
            <w:pPr>
              <w:pStyle w:val="TAL"/>
            </w:pPr>
            <w:r>
              <w:t>Abbas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76A13" w14:textId="77777777" w:rsidR="00E308B2" w:rsidRDefault="00E308B2" w:rsidP="00AC5BAF">
            <w:pPr>
              <w:pStyle w:val="TAL"/>
            </w:pPr>
            <w:r>
              <w:t>SES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D4647"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DD070" w14:textId="77777777" w:rsidR="00E308B2" w:rsidRDefault="00E308B2" w:rsidP="00AC5BAF">
            <w:pPr>
              <w:pStyle w:val="TAL"/>
            </w:pPr>
            <w:r>
              <w:t>3GPPMEMBER</w:t>
            </w:r>
          </w:p>
        </w:tc>
      </w:tr>
      <w:tr w:rsidR="00E308B2" w14:paraId="7394CCB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F02C3"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9AC28" w14:textId="77777777" w:rsidR="00E308B2" w:rsidRDefault="00E308B2" w:rsidP="00AC5BAF">
            <w:pPr>
              <w:pStyle w:val="TAL"/>
            </w:pPr>
            <w:r>
              <w:t>Kedalagudde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E7904" w14:textId="77777777" w:rsidR="00E308B2" w:rsidRDefault="00E308B2" w:rsidP="00AC5BAF">
            <w:pPr>
              <w:pStyle w:val="TAL"/>
            </w:pPr>
            <w:r>
              <w:t>Meghashree 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532F1" w14:textId="77777777" w:rsidR="00E308B2" w:rsidRDefault="00E308B2" w:rsidP="00AC5BAF">
            <w:pPr>
              <w:pStyle w:val="TAL"/>
            </w:pPr>
            <w:r>
              <w:t>Intel Deutschland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032FF"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14C9B" w14:textId="77777777" w:rsidR="00E308B2" w:rsidRDefault="00E308B2" w:rsidP="00AC5BAF">
            <w:pPr>
              <w:pStyle w:val="TAL"/>
            </w:pPr>
            <w:r>
              <w:t>3GPPMEMBER</w:t>
            </w:r>
          </w:p>
        </w:tc>
      </w:tr>
      <w:tr w:rsidR="00E308B2" w14:paraId="5F38F92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DA234"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48121" w14:textId="77777777" w:rsidR="00E308B2" w:rsidRDefault="00E308B2" w:rsidP="00AC5BAF">
            <w:pPr>
              <w:pStyle w:val="TAL"/>
            </w:pPr>
            <w:r>
              <w:t>Kiran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A9978" w14:textId="77777777" w:rsidR="00E308B2" w:rsidRDefault="00E308B2" w:rsidP="00AC5BAF">
            <w:pPr>
              <w:pStyle w:val="TAL"/>
            </w:pPr>
            <w:r>
              <w:t>Shwetha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E5933" w14:textId="77777777" w:rsidR="00E308B2" w:rsidRDefault="00E308B2" w:rsidP="00AC5BAF">
            <w:pPr>
              <w:pStyle w:val="TAL"/>
            </w:pPr>
            <w:r>
              <w:t>IIT Bombay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0D3BE"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7EE2C" w14:textId="77777777" w:rsidR="00E308B2" w:rsidRDefault="00E308B2" w:rsidP="00AC5BAF">
            <w:pPr>
              <w:pStyle w:val="TAL"/>
            </w:pPr>
            <w:r>
              <w:t>3GPPMEMBER</w:t>
            </w:r>
          </w:p>
        </w:tc>
      </w:tr>
      <w:tr w:rsidR="00E308B2" w14:paraId="28CA57F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A5D74"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FE549" w14:textId="77777777" w:rsidR="00E308B2" w:rsidRDefault="00E308B2" w:rsidP="00AC5BAF">
            <w:pPr>
              <w:pStyle w:val="TAL"/>
            </w:pPr>
            <w:r>
              <w:t>KURAMOTO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BF990" w14:textId="77777777" w:rsidR="00E308B2" w:rsidRDefault="00E308B2" w:rsidP="00AC5BAF">
            <w:pPr>
              <w:pStyle w:val="TAL"/>
            </w:pPr>
            <w:r>
              <w:t>WATARU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1CD32" w14:textId="77777777" w:rsidR="00E308B2" w:rsidRDefault="00E308B2" w:rsidP="00AC5BAF">
            <w:pPr>
              <w:pStyle w:val="TAL"/>
            </w:pPr>
            <w:r>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9E6BB"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57F88" w14:textId="77777777" w:rsidR="00E308B2" w:rsidRDefault="00E308B2" w:rsidP="00AC5BAF">
            <w:pPr>
              <w:pStyle w:val="TAL"/>
            </w:pPr>
            <w:r>
              <w:t>3GPPMEMBER</w:t>
            </w:r>
          </w:p>
        </w:tc>
      </w:tr>
      <w:tr w:rsidR="00E308B2" w14:paraId="419E535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CF36B"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35086" w14:textId="77777777" w:rsidR="00E308B2" w:rsidRDefault="00E308B2" w:rsidP="00AC5BAF">
            <w:pPr>
              <w:pStyle w:val="TAL"/>
            </w:pPr>
            <w:r>
              <w:t>Lachhwani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4F9DF" w14:textId="77777777" w:rsidR="00E308B2" w:rsidRDefault="00E308B2" w:rsidP="00AC5BAF">
            <w:pPr>
              <w:pStyle w:val="TAL"/>
            </w:pPr>
            <w:r>
              <w:t>Ankita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2CE01" w14:textId="77777777" w:rsidR="00E308B2" w:rsidRDefault="00E308B2" w:rsidP="00AC5BAF">
            <w:pPr>
              <w:pStyle w:val="TAL"/>
            </w:pPr>
            <w:r>
              <w:t>CEWiT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5EF13"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1AFB3" w14:textId="77777777" w:rsidR="00E308B2" w:rsidRDefault="00E308B2" w:rsidP="00AC5BAF">
            <w:pPr>
              <w:pStyle w:val="TAL"/>
            </w:pPr>
            <w:r>
              <w:t>3GPPMEMBER</w:t>
            </w:r>
          </w:p>
        </w:tc>
      </w:tr>
      <w:tr w:rsidR="00E308B2" w14:paraId="512D63F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057B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123C1" w14:textId="77777777" w:rsidR="00E308B2" w:rsidRDefault="00E308B2" w:rsidP="00AC5BAF">
            <w:pPr>
              <w:pStyle w:val="TAL"/>
            </w:pPr>
            <w:r>
              <w:t>Lair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55FBB" w14:textId="77777777" w:rsidR="00E308B2" w:rsidRDefault="00E308B2" w:rsidP="00AC5BAF">
            <w:pPr>
              <w:pStyle w:val="TAL"/>
            </w:pPr>
            <w:r>
              <w:t>Yannick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660C0" w14:textId="77777777" w:rsidR="00E308B2" w:rsidRDefault="00E308B2" w:rsidP="00AC5BAF">
            <w:pPr>
              <w:pStyle w:val="TAL"/>
            </w:pPr>
            <w:r>
              <w:t>Nokia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A7B19"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11D49" w14:textId="77777777" w:rsidR="00E308B2" w:rsidRDefault="00E308B2" w:rsidP="00AC5BAF">
            <w:pPr>
              <w:pStyle w:val="TAL"/>
            </w:pPr>
            <w:r>
              <w:t>3GPPMEMBER</w:t>
            </w:r>
          </w:p>
        </w:tc>
      </w:tr>
      <w:tr w:rsidR="00E308B2" w14:paraId="00F95CE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1E562"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9BFD6" w14:textId="77777777" w:rsidR="00E308B2" w:rsidRDefault="00E308B2" w:rsidP="00AC5BAF">
            <w:pPr>
              <w:pStyle w:val="TAL"/>
            </w:pPr>
            <w:r>
              <w:t>Larson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14969" w14:textId="77777777" w:rsidR="00E308B2" w:rsidRDefault="00E308B2" w:rsidP="00AC5BAF">
            <w:pPr>
              <w:pStyle w:val="TAL"/>
            </w:pPr>
            <w:r>
              <w:t>Gregg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A24BA" w14:textId="77777777" w:rsidR="00E308B2" w:rsidRDefault="00E308B2" w:rsidP="00AC5BAF">
            <w:pPr>
              <w:pStyle w:val="TAL"/>
            </w:pPr>
            <w:r>
              <w:t>Sensus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FB669"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58E85" w14:textId="77777777" w:rsidR="00E308B2" w:rsidRDefault="00E308B2" w:rsidP="00AC5BAF">
            <w:pPr>
              <w:pStyle w:val="TAL"/>
            </w:pPr>
            <w:r>
              <w:t>3GPPMEMBER</w:t>
            </w:r>
          </w:p>
        </w:tc>
      </w:tr>
      <w:tr w:rsidR="00E308B2" w14:paraId="5F2D31B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D1866"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DFA23" w14:textId="77777777" w:rsidR="00E308B2" w:rsidRDefault="00E308B2" w:rsidP="00AC5BAF">
            <w:pPr>
              <w:pStyle w:val="TAL"/>
            </w:pPr>
            <w: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20A79" w14:textId="77777777" w:rsidR="00E308B2" w:rsidRDefault="00E308B2" w:rsidP="00AC5BAF">
            <w:pPr>
              <w:pStyle w:val="TAL"/>
            </w:pPr>
            <w:r>
              <w:t>Jiahui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8A42A" w14:textId="77777777" w:rsidR="00E308B2" w:rsidRDefault="00E308B2" w:rsidP="00AC5BAF">
            <w:pPr>
              <w:pStyle w:val="TAL"/>
            </w:pPr>
            <w:r>
              <w:t>China Telecom Corporation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EC1CB"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D36D3" w14:textId="77777777" w:rsidR="00E308B2" w:rsidRDefault="00E308B2" w:rsidP="00AC5BAF">
            <w:pPr>
              <w:pStyle w:val="TAL"/>
            </w:pPr>
            <w:r>
              <w:t>3GPPMEMBER</w:t>
            </w:r>
          </w:p>
        </w:tc>
      </w:tr>
      <w:tr w:rsidR="00E308B2" w14:paraId="6843EB5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822A6"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621DA" w14:textId="77777777" w:rsidR="00E308B2" w:rsidRDefault="00E308B2" w:rsidP="00AC5BAF">
            <w:pPr>
              <w:pStyle w:val="TAL"/>
            </w:pPr>
            <w: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DA972" w14:textId="77777777" w:rsidR="00E308B2" w:rsidRDefault="00E308B2" w:rsidP="00AC5BAF">
            <w:pPr>
              <w:pStyle w:val="TAL"/>
            </w:pPr>
            <w:r>
              <w:t>Jianzhao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A60FE" w14:textId="77777777" w:rsidR="00E308B2" w:rsidRDefault="00E308B2" w:rsidP="00AC5BAF">
            <w:pPr>
              <w:pStyle w:val="TAL"/>
            </w:pPr>
            <w:r>
              <w:t>China Telecom Corporation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7BD4D"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60253" w14:textId="77777777" w:rsidR="00E308B2" w:rsidRDefault="00E308B2" w:rsidP="00AC5BAF">
            <w:pPr>
              <w:pStyle w:val="TAL"/>
            </w:pPr>
            <w:r>
              <w:t>3GPPMEMBER</w:t>
            </w:r>
          </w:p>
        </w:tc>
      </w:tr>
      <w:tr w:rsidR="00E308B2" w14:paraId="77277B5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8437F"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21F47" w14:textId="77777777" w:rsidR="00E308B2" w:rsidRDefault="00E308B2" w:rsidP="00AC5BAF">
            <w:pPr>
              <w:pStyle w:val="TAL"/>
            </w:pPr>
            <w: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6ACD9" w14:textId="77777777" w:rsidR="00E308B2" w:rsidRDefault="00E308B2" w:rsidP="00AC5BAF">
            <w:pPr>
              <w:pStyle w:val="TAL"/>
            </w:pPr>
            <w:r>
              <w:t>Meng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1FAAA" w14:textId="77777777" w:rsidR="00E308B2" w:rsidRDefault="00E308B2" w:rsidP="00AC5BAF">
            <w:pPr>
              <w:pStyle w:val="TAL"/>
            </w:pPr>
            <w:r>
              <w:t>OPPO Beijing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A3317"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698F9" w14:textId="77777777" w:rsidR="00E308B2" w:rsidRDefault="00E308B2" w:rsidP="00AC5BAF">
            <w:pPr>
              <w:pStyle w:val="TAL"/>
            </w:pPr>
            <w:r>
              <w:t>3GPPMEMBER</w:t>
            </w:r>
          </w:p>
        </w:tc>
      </w:tr>
      <w:tr w:rsidR="00E308B2" w14:paraId="55EAE8C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2EFB3"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28A0F" w14:textId="77777777" w:rsidR="00E308B2" w:rsidRDefault="00E308B2" w:rsidP="00AC5BAF">
            <w:pPr>
              <w:pStyle w:val="TAL"/>
            </w:pPr>
            <w:r>
              <w:t>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727BC" w14:textId="77777777" w:rsidR="00E308B2" w:rsidRDefault="00E308B2" w:rsidP="00AC5BAF">
            <w:pPr>
              <w:pStyle w:val="TAL"/>
            </w:pPr>
            <w:r>
              <w:t>Yu-hsin (Tony)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C194F" w14:textId="77777777" w:rsidR="00E308B2" w:rsidRDefault="00E308B2" w:rsidP="00AC5BAF">
            <w:pPr>
              <w:pStyle w:val="TAL"/>
            </w:pPr>
            <w: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3C683"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36F1F" w14:textId="77777777" w:rsidR="00E308B2" w:rsidRDefault="00E308B2" w:rsidP="00AC5BAF">
            <w:pPr>
              <w:pStyle w:val="TAL"/>
            </w:pPr>
            <w:r>
              <w:t>3GPPMEMBER</w:t>
            </w:r>
          </w:p>
        </w:tc>
      </w:tr>
      <w:tr w:rsidR="00E308B2" w14:paraId="6EE36B8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1F9EF"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E0A28" w14:textId="77777777" w:rsidR="00E308B2" w:rsidRDefault="00E308B2" w:rsidP="00AC5BAF">
            <w:pPr>
              <w:pStyle w:val="TAL"/>
            </w:pPr>
            <w:r>
              <w:t>Liping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8938C" w14:textId="77777777" w:rsidR="00E308B2" w:rsidRDefault="00E308B2" w:rsidP="00AC5BAF">
            <w:pPr>
              <w:pStyle w:val="TAL"/>
            </w:pPr>
            <w:r>
              <w:t>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134CE" w14:textId="77777777" w:rsidR="00E308B2" w:rsidRDefault="00E308B2" w:rsidP="00AC5BAF">
            <w:pPr>
              <w:pStyle w:val="TAL"/>
            </w:pPr>
            <w:r>
              <w:t>CICT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39F98"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E857A" w14:textId="77777777" w:rsidR="00E308B2" w:rsidRDefault="00E308B2" w:rsidP="00AC5BAF">
            <w:pPr>
              <w:pStyle w:val="TAL"/>
            </w:pPr>
            <w:r>
              <w:t>3GPPMEMBER</w:t>
            </w:r>
          </w:p>
        </w:tc>
      </w:tr>
      <w:tr w:rsidR="00E308B2" w14:paraId="6063609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08AC2"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80C38" w14:textId="77777777" w:rsidR="00E308B2" w:rsidRDefault="00E308B2" w:rsidP="00AC5BAF">
            <w:pPr>
              <w:pStyle w:val="TAL"/>
            </w:pPr>
            <w: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98EB8" w14:textId="77777777" w:rsidR="00E308B2" w:rsidRDefault="00E308B2" w:rsidP="00AC5BAF">
            <w:pPr>
              <w:pStyle w:val="TAL"/>
            </w:pPr>
            <w:r>
              <w:t>Jiayifan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50288" w14:textId="77777777" w:rsidR="00E308B2" w:rsidRDefault="00E308B2" w:rsidP="00AC5BAF">
            <w:pPr>
              <w:pStyle w:val="TAL"/>
            </w:pPr>
            <w:r>
              <w:t>China Telecomunication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F0581"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3077F" w14:textId="77777777" w:rsidR="00E308B2" w:rsidRDefault="00E308B2" w:rsidP="00AC5BAF">
            <w:pPr>
              <w:pStyle w:val="TAL"/>
            </w:pPr>
            <w:r>
              <w:t>3GPPMEMBER</w:t>
            </w:r>
          </w:p>
        </w:tc>
      </w:tr>
      <w:tr w:rsidR="00E308B2" w14:paraId="169ECF9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E39D4"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D6F35" w14:textId="77777777" w:rsidR="00E308B2" w:rsidRDefault="00E308B2" w:rsidP="00AC5BAF">
            <w:pPr>
              <w:pStyle w:val="TAL"/>
            </w:pPr>
            <w: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FFB07" w14:textId="77777777" w:rsidR="00E308B2" w:rsidRDefault="00E308B2" w:rsidP="00AC5BAF">
            <w:pPr>
              <w:pStyle w:val="TAL"/>
            </w:pPr>
            <w:r>
              <w:t>Jie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E0CEB" w14:textId="77777777" w:rsidR="00E308B2" w:rsidRDefault="00E308B2" w:rsidP="00AC5BAF">
            <w:pPr>
              <w:pStyle w:val="TAL"/>
            </w:pPr>
            <w:r>
              <w:t>Chinatelecom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250E2"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5F32C" w14:textId="77777777" w:rsidR="00E308B2" w:rsidRDefault="00E308B2" w:rsidP="00AC5BAF">
            <w:pPr>
              <w:pStyle w:val="TAL"/>
            </w:pPr>
            <w:r>
              <w:t>3GPPMEMBER</w:t>
            </w:r>
          </w:p>
        </w:tc>
      </w:tr>
      <w:tr w:rsidR="00E308B2" w14:paraId="7562363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F2102"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2304E" w14:textId="77777777" w:rsidR="00E308B2" w:rsidRDefault="00E308B2" w:rsidP="00AC5BAF">
            <w:pPr>
              <w:pStyle w:val="TAL"/>
            </w:pPr>
            <w: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3ED5C" w14:textId="77777777" w:rsidR="00E308B2" w:rsidRDefault="00E308B2" w:rsidP="00AC5BAF">
            <w:pPr>
              <w:pStyle w:val="TAL"/>
            </w:pPr>
            <w:r>
              <w:t>Siyang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5D823" w14:textId="77777777" w:rsidR="00E308B2" w:rsidRDefault="00E308B2" w:rsidP="00AC5BAF">
            <w:pPr>
              <w:pStyle w:val="TAL"/>
            </w:pPr>
            <w:r>
              <w:t>China Telecom Corporation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177FB"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493AE" w14:textId="77777777" w:rsidR="00E308B2" w:rsidRDefault="00E308B2" w:rsidP="00AC5BAF">
            <w:pPr>
              <w:pStyle w:val="TAL"/>
            </w:pPr>
            <w:r>
              <w:t>3GPPMEMBER</w:t>
            </w:r>
          </w:p>
        </w:tc>
      </w:tr>
      <w:tr w:rsidR="00E308B2" w14:paraId="3C123E1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73BD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08399" w14:textId="77777777" w:rsidR="00E308B2" w:rsidRDefault="00E308B2" w:rsidP="00AC5BAF">
            <w:pPr>
              <w:pStyle w:val="TAL"/>
            </w:pPr>
            <w: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55727" w14:textId="77777777" w:rsidR="00E308B2" w:rsidRDefault="00E308B2" w:rsidP="00AC5BAF">
            <w:pPr>
              <w:pStyle w:val="TAL"/>
            </w:pPr>
            <w:r>
              <w:t>Yicong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D5373" w14:textId="77777777" w:rsidR="00E308B2" w:rsidRDefault="00E308B2" w:rsidP="00AC5BAF">
            <w:pPr>
              <w:pStyle w:val="TAL"/>
            </w:pPr>
            <w:r>
              <w:t>China Telecom Corporation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74C47"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6100B" w14:textId="77777777" w:rsidR="00E308B2" w:rsidRDefault="00E308B2" w:rsidP="00AC5BAF">
            <w:pPr>
              <w:pStyle w:val="TAL"/>
            </w:pPr>
            <w:r>
              <w:t>3GPPMEMBER</w:t>
            </w:r>
          </w:p>
        </w:tc>
      </w:tr>
      <w:tr w:rsidR="00E308B2" w14:paraId="2190AD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4551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031D0" w14:textId="77777777" w:rsidR="00E308B2" w:rsidRDefault="00E308B2" w:rsidP="00AC5BAF">
            <w:pPr>
              <w:pStyle w:val="TAL"/>
            </w:pPr>
            <w: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3BABA" w14:textId="77777777" w:rsidR="00E308B2" w:rsidRDefault="00E308B2" w:rsidP="00AC5BAF">
            <w:pPr>
              <w:pStyle w:val="TAL"/>
            </w:pPr>
            <w:r>
              <w:t>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F33F5" w14:textId="77777777" w:rsidR="00E308B2" w:rsidRDefault="00E308B2" w:rsidP="00AC5BAF">
            <w:pPr>
              <w:pStyle w:val="TAL"/>
            </w:pPr>
            <w:r>
              <w:t>CSCN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9154B"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2CF89" w14:textId="77777777" w:rsidR="00E308B2" w:rsidRDefault="00E308B2" w:rsidP="00AC5BAF">
            <w:pPr>
              <w:pStyle w:val="TAL"/>
            </w:pPr>
            <w:r>
              <w:t>3GPPMEMBER</w:t>
            </w:r>
          </w:p>
        </w:tc>
      </w:tr>
      <w:tr w:rsidR="00E308B2" w14:paraId="29D2D12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0CC00"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EF35E" w14:textId="77777777" w:rsidR="00E308B2" w:rsidRDefault="00E308B2" w:rsidP="00AC5BAF">
            <w:pPr>
              <w:pStyle w:val="TAL"/>
            </w:pPr>
            <w:r>
              <w:t>Long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B2F0B" w14:textId="77777777" w:rsidR="00E308B2" w:rsidRDefault="00E308B2" w:rsidP="00AC5BAF">
            <w:pPr>
              <w:pStyle w:val="TAL"/>
            </w:pPr>
            <w:r>
              <w:t>Biao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8A74B" w14:textId="77777777" w:rsidR="00E308B2" w:rsidRDefault="00E308B2" w:rsidP="00AC5BAF">
            <w:pPr>
              <w:pStyle w:val="TAL"/>
            </w:pPr>
            <w:r>
              <w:t>China Telecom Corporation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6AA1D"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8C10C" w14:textId="77777777" w:rsidR="00E308B2" w:rsidRDefault="00E308B2" w:rsidP="00AC5BAF">
            <w:pPr>
              <w:pStyle w:val="TAL"/>
            </w:pPr>
            <w:r>
              <w:t>3GPPMEMBER</w:t>
            </w:r>
          </w:p>
        </w:tc>
      </w:tr>
      <w:tr w:rsidR="00E308B2" w14:paraId="1B6F517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DF539" w14:textId="77777777" w:rsidR="00E308B2" w:rsidRDefault="00E308B2" w:rsidP="00AC5BAF">
            <w:pPr>
              <w:pStyle w:val="TAL"/>
            </w:pPr>
            <w: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54674" w14:textId="77777777" w:rsidR="00E308B2" w:rsidRDefault="00E308B2" w:rsidP="00AC5BAF">
            <w:pPr>
              <w:pStyle w:val="TAL"/>
            </w:pPr>
            <w:r>
              <w:t>Luo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C9333" w14:textId="77777777" w:rsidR="00E308B2" w:rsidRDefault="00E308B2" w:rsidP="00AC5BAF">
            <w:pPr>
              <w:pStyle w:val="TAL"/>
            </w:pPr>
            <w:r>
              <w:t>Haley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7FB2C" w14:textId="77777777" w:rsidR="00E308B2" w:rsidRDefault="00E308B2" w:rsidP="00AC5BAF">
            <w:pPr>
              <w:pStyle w:val="TAL"/>
            </w:pPr>
            <w:r>
              <w:t>Lenovo Information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B9330"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A67DD" w14:textId="77777777" w:rsidR="00E308B2" w:rsidRDefault="00E308B2" w:rsidP="00AC5BAF">
            <w:pPr>
              <w:pStyle w:val="TAL"/>
            </w:pPr>
            <w:r>
              <w:t>3GPPMEMBER</w:t>
            </w:r>
          </w:p>
        </w:tc>
      </w:tr>
      <w:tr w:rsidR="00E308B2" w14:paraId="7736C52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432D2"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E62CE" w14:textId="77777777" w:rsidR="00E308B2" w:rsidRDefault="00E308B2" w:rsidP="00AC5BAF">
            <w:pPr>
              <w:pStyle w:val="TAL"/>
            </w:pPr>
            <w:r>
              <w:t>M Nair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13B60" w14:textId="77777777" w:rsidR="00E308B2" w:rsidRDefault="00E308B2" w:rsidP="00AC5BAF">
            <w:pPr>
              <w:pStyle w:val="TAL"/>
            </w:pPr>
            <w:r>
              <w:t>Prathap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F90BE" w14:textId="77777777" w:rsidR="00E308B2" w:rsidRDefault="00E308B2" w:rsidP="00AC5BAF">
            <w:pPr>
              <w:pStyle w:val="TAL"/>
            </w:pPr>
            <w:r>
              <w:t>GE Network Technologies, 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08BB5"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C91EB" w14:textId="77777777" w:rsidR="00E308B2" w:rsidRDefault="00E308B2" w:rsidP="00AC5BAF">
            <w:pPr>
              <w:pStyle w:val="TAL"/>
            </w:pPr>
            <w:r>
              <w:t>3GPPMEMBER</w:t>
            </w:r>
          </w:p>
        </w:tc>
      </w:tr>
      <w:tr w:rsidR="00E308B2" w14:paraId="427EF07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74344"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C3B2D" w14:textId="77777777" w:rsidR="00E308B2" w:rsidRDefault="00E308B2" w:rsidP="00AC5BAF">
            <w:pPr>
              <w:pStyle w:val="TAL"/>
            </w:pPr>
            <w:r>
              <w:t>Markman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72561" w14:textId="77777777" w:rsidR="00E308B2" w:rsidRDefault="00E308B2" w:rsidP="00AC5BAF">
            <w:pPr>
              <w:pStyle w:val="TAL"/>
            </w:pPr>
            <w:r>
              <w:t>Alexander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1F9FE" w14:textId="77777777" w:rsidR="00E308B2" w:rsidRDefault="00E308B2" w:rsidP="00AC5BAF">
            <w:pPr>
              <w:pStyle w:val="TAL"/>
            </w:pPr>
            <w:r>
              <w:t>Rogers Communications Canada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05393"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3011F" w14:textId="77777777" w:rsidR="00E308B2" w:rsidRDefault="00E308B2" w:rsidP="00AC5BAF">
            <w:pPr>
              <w:pStyle w:val="TAL"/>
            </w:pPr>
            <w:r>
              <w:t>3GPPMEMBER</w:t>
            </w:r>
          </w:p>
        </w:tc>
      </w:tr>
      <w:tr w:rsidR="00E308B2" w14:paraId="6BF1BC5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C7FF1" w14:textId="77777777" w:rsidR="00E308B2" w:rsidRDefault="00E308B2" w:rsidP="00AC5BAF">
            <w:pPr>
              <w:pStyle w:val="TAL"/>
            </w:pPr>
            <w: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5118D" w14:textId="77777777" w:rsidR="00E308B2" w:rsidRDefault="00E308B2" w:rsidP="00AC5BAF">
            <w:pPr>
              <w:pStyle w:val="TAL"/>
            </w:pPr>
            <w:r>
              <w:t>Masuda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F0F42" w14:textId="77777777" w:rsidR="00E308B2" w:rsidRDefault="00E308B2" w:rsidP="00AC5BAF">
            <w:pPr>
              <w:pStyle w:val="TAL"/>
            </w:pPr>
            <w:r>
              <w:t>Hiroyo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94A4A" w14:textId="77777777" w:rsidR="00E308B2" w:rsidRDefault="00E308B2" w:rsidP="00AC5BAF">
            <w:pPr>
              <w:pStyle w:val="TAL"/>
            </w:pPr>
            <w:r>
              <w:t>Fujitsu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3E7A1"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9D0F3" w14:textId="77777777" w:rsidR="00E308B2" w:rsidRDefault="00E308B2" w:rsidP="00AC5BAF">
            <w:pPr>
              <w:pStyle w:val="TAL"/>
            </w:pPr>
            <w:r>
              <w:t>3GPPMEMBER</w:t>
            </w:r>
          </w:p>
        </w:tc>
      </w:tr>
      <w:tr w:rsidR="00E308B2" w14:paraId="0838F827"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41D9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F1F29" w14:textId="77777777" w:rsidR="00E308B2" w:rsidRDefault="00E308B2" w:rsidP="00AC5BAF">
            <w:pPr>
              <w:pStyle w:val="TAL"/>
            </w:pPr>
            <w:r>
              <w:t>Methenni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B5FC9" w14:textId="77777777" w:rsidR="00E308B2" w:rsidRDefault="00E308B2" w:rsidP="00AC5BAF">
            <w:pPr>
              <w:pStyle w:val="TAL"/>
            </w:pPr>
            <w:r>
              <w:t>Achref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6471C" w14:textId="77777777" w:rsidR="00E308B2" w:rsidRDefault="00E308B2" w:rsidP="00AC5BAF">
            <w:pPr>
              <w:pStyle w:val="TAL"/>
            </w:pPr>
            <w:r>
              <w:t>InterDigital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2D3A5"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E0594" w14:textId="77777777" w:rsidR="00E308B2" w:rsidRDefault="00E308B2" w:rsidP="00AC5BAF">
            <w:pPr>
              <w:pStyle w:val="TAL"/>
            </w:pPr>
            <w:r>
              <w:t>3GPPMEMBER</w:t>
            </w:r>
          </w:p>
        </w:tc>
      </w:tr>
      <w:tr w:rsidR="00E308B2" w14:paraId="22B927C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4AD8A"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2318B" w14:textId="77777777" w:rsidR="00E308B2" w:rsidRDefault="00E308B2" w:rsidP="00AC5BAF">
            <w:pPr>
              <w:pStyle w:val="TAL"/>
            </w:pPr>
            <w:r>
              <w:t>Mukhopadhyay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373FF" w14:textId="77777777" w:rsidR="00E308B2" w:rsidRDefault="00E308B2" w:rsidP="00AC5BAF">
            <w:pPr>
              <w:pStyle w:val="TAL"/>
            </w:pPr>
            <w:r>
              <w:t>Sabyasachi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5B098" w14:textId="77777777" w:rsidR="00E308B2" w:rsidRDefault="00E308B2" w:rsidP="00AC5BAF">
            <w:pPr>
              <w:pStyle w:val="TAL"/>
            </w:pPr>
            <w:r>
              <w:t>Tejas Network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4581C"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52069" w14:textId="77777777" w:rsidR="00E308B2" w:rsidRDefault="00E308B2" w:rsidP="00AC5BAF">
            <w:pPr>
              <w:pStyle w:val="TAL"/>
            </w:pPr>
            <w:r>
              <w:t>3GPPMEMBER</w:t>
            </w:r>
          </w:p>
        </w:tc>
      </w:tr>
      <w:tr w:rsidR="00E308B2" w14:paraId="7F2807C2"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6AECB"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C6482" w14:textId="77777777" w:rsidR="00E308B2" w:rsidRDefault="00E308B2" w:rsidP="00AC5BAF">
            <w:pPr>
              <w:pStyle w:val="TAL"/>
            </w:pPr>
            <w:r>
              <w:t>Murphy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8A300" w14:textId="77777777" w:rsidR="00E308B2" w:rsidRDefault="00E308B2" w:rsidP="00AC5BAF">
            <w:pPr>
              <w:pStyle w:val="TAL"/>
            </w:pPr>
            <w:r>
              <w:t>Sandra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1ED52" w14:textId="77777777" w:rsidR="00E308B2" w:rsidRDefault="00E308B2" w:rsidP="00AC5BAF">
            <w:pPr>
              <w:pStyle w:val="TAL"/>
            </w:pPr>
            <w:r>
              <w:t>Comcast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A5713"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B7083" w14:textId="77777777" w:rsidR="00E308B2" w:rsidRDefault="00E308B2" w:rsidP="00AC5BAF">
            <w:pPr>
              <w:pStyle w:val="TAL"/>
            </w:pPr>
            <w:r>
              <w:t>3GPPMEMBER</w:t>
            </w:r>
          </w:p>
        </w:tc>
      </w:tr>
      <w:tr w:rsidR="00E308B2" w14:paraId="0249ADE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EAA31"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3F86F" w14:textId="77777777" w:rsidR="00E308B2" w:rsidRDefault="00E308B2" w:rsidP="00AC5BAF">
            <w:pPr>
              <w:pStyle w:val="TAL"/>
            </w:pPr>
            <w:r>
              <w:t>Nangia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EA3FA" w14:textId="77777777" w:rsidR="00E308B2" w:rsidRDefault="00E308B2" w:rsidP="00AC5BAF">
            <w:pPr>
              <w:pStyle w:val="TAL"/>
            </w:pPr>
            <w:r>
              <w:t>Vijay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565A5" w14:textId="77777777" w:rsidR="00E308B2" w:rsidRDefault="00E308B2" w:rsidP="00AC5BAF">
            <w:pPr>
              <w:pStyle w:val="TAL"/>
            </w:pPr>
            <w:r>
              <w:t>Motorola Mobility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92AC7"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B0B35" w14:textId="77777777" w:rsidR="00E308B2" w:rsidRDefault="00E308B2" w:rsidP="00AC5BAF">
            <w:pPr>
              <w:pStyle w:val="TAL"/>
            </w:pPr>
            <w:r>
              <w:t>3GPPMEMBER</w:t>
            </w:r>
          </w:p>
        </w:tc>
      </w:tr>
      <w:tr w:rsidR="00E308B2" w14:paraId="67377491"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1FD04"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46AD4" w14:textId="77777777" w:rsidR="00E308B2" w:rsidRDefault="00E308B2" w:rsidP="00AC5BAF">
            <w:pPr>
              <w:pStyle w:val="TAL"/>
            </w:pPr>
            <w:r>
              <w:t>Nas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338D4" w14:textId="77777777" w:rsidR="00E308B2" w:rsidRDefault="00E308B2" w:rsidP="00AC5BAF">
            <w:pPr>
              <w:pStyle w:val="TAL"/>
            </w:pPr>
            <w: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819DA" w14:textId="77777777" w:rsidR="00E308B2" w:rsidRDefault="00E308B2" w:rsidP="00AC5BAF">
            <w:pPr>
              <w:pStyle w:val="TAL"/>
            </w:pPr>
            <w:r>
              <w:t>F5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464D7"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D38C4" w14:textId="77777777" w:rsidR="00E308B2" w:rsidRDefault="00E308B2" w:rsidP="00AC5BAF">
            <w:pPr>
              <w:pStyle w:val="TAL"/>
            </w:pPr>
            <w:r>
              <w:t>3GPPMEMBER</w:t>
            </w:r>
          </w:p>
        </w:tc>
      </w:tr>
      <w:tr w:rsidR="00E308B2" w14:paraId="42C3336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FD5D0"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A5F10" w14:textId="77777777" w:rsidR="00E308B2" w:rsidRDefault="00E308B2" w:rsidP="00AC5BAF">
            <w:pPr>
              <w:pStyle w:val="TAL"/>
            </w:pPr>
            <w:r>
              <w:t>Neira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D9BC3" w14:textId="77777777" w:rsidR="00E308B2" w:rsidRDefault="00E308B2" w:rsidP="00AC5BAF">
            <w:pPr>
              <w:pStyle w:val="TAL"/>
            </w:pPr>
            <w:r>
              <w:t>Elena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D7576" w14:textId="77777777" w:rsidR="00E308B2" w:rsidRDefault="00E308B2" w:rsidP="00AC5BAF">
            <w:pPr>
              <w:pStyle w:val="TAL"/>
            </w:pPr>
            <w:r>
              <w:t>MITRE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FFFD1"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5C77F" w14:textId="77777777" w:rsidR="00E308B2" w:rsidRDefault="00E308B2" w:rsidP="00AC5BAF">
            <w:pPr>
              <w:pStyle w:val="TAL"/>
            </w:pPr>
            <w:r>
              <w:t>3GPPMEMBER</w:t>
            </w:r>
          </w:p>
        </w:tc>
      </w:tr>
      <w:tr w:rsidR="00E308B2" w14:paraId="4D181B4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8795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501C2" w14:textId="77777777" w:rsidR="00E308B2" w:rsidRDefault="00E308B2" w:rsidP="00AC5BAF">
            <w:pPr>
              <w:pStyle w:val="TAL"/>
            </w:pPr>
            <w:r>
              <w:t>Olbrich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15DED" w14:textId="77777777" w:rsidR="00E308B2" w:rsidRDefault="00E308B2" w:rsidP="00AC5BAF">
            <w:pPr>
              <w:pStyle w:val="TAL"/>
            </w:pPr>
            <w:r>
              <w:t>Emil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CF688" w14:textId="77777777" w:rsidR="00E308B2" w:rsidRDefault="00E308B2" w:rsidP="00AC5BAF">
            <w:pPr>
              <w:pStyle w:val="TAL"/>
            </w:pPr>
            <w:r>
              <w:t>Anterix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AAA67"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819F2" w14:textId="77777777" w:rsidR="00E308B2" w:rsidRDefault="00E308B2" w:rsidP="00AC5BAF">
            <w:pPr>
              <w:pStyle w:val="TAL"/>
            </w:pPr>
            <w:r>
              <w:t>3GPPMEMBER</w:t>
            </w:r>
          </w:p>
        </w:tc>
      </w:tr>
      <w:tr w:rsidR="00E308B2" w14:paraId="27EB794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C3044"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46BA3" w14:textId="77777777" w:rsidR="00E308B2" w:rsidRDefault="00E308B2" w:rsidP="00AC5BAF">
            <w:pPr>
              <w:pStyle w:val="TAL"/>
            </w:pPr>
            <w:r>
              <w:t>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1F1E8" w14:textId="77777777" w:rsidR="00E308B2" w:rsidRDefault="00E308B2" w:rsidP="00AC5BAF">
            <w:pPr>
              <w:pStyle w:val="TAL"/>
            </w:pPr>
            <w:r>
              <w:t>Jishnu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A12C6" w14:textId="77777777" w:rsidR="00E308B2" w:rsidRDefault="00E308B2" w:rsidP="00AC5BAF">
            <w:pPr>
              <w:pStyle w:val="TAL"/>
            </w:pPr>
            <w:r>
              <w:t>CEWiT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EDFF6"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2DCC0" w14:textId="77777777" w:rsidR="00E308B2" w:rsidRDefault="00E308B2" w:rsidP="00AC5BAF">
            <w:pPr>
              <w:pStyle w:val="TAL"/>
            </w:pPr>
            <w:r>
              <w:t>3GPPMEMBER</w:t>
            </w:r>
          </w:p>
        </w:tc>
      </w:tr>
      <w:tr w:rsidR="00E308B2" w14:paraId="3FE5688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99116"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FB41D" w14:textId="77777777" w:rsidR="00E308B2" w:rsidRDefault="00E308B2" w:rsidP="00AC5BAF">
            <w:pPr>
              <w:pStyle w:val="TAL"/>
            </w:pPr>
            <w:r>
              <w:t>Palenius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D7C14" w14:textId="77777777" w:rsidR="00E308B2" w:rsidRDefault="00E308B2" w:rsidP="00AC5BAF">
            <w:pPr>
              <w:pStyle w:val="TAL"/>
            </w:pPr>
            <w:r>
              <w:t>Torgny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DBFF2" w14:textId="77777777" w:rsidR="00E308B2" w:rsidRDefault="00E308B2" w:rsidP="00AC5BAF">
            <w:pPr>
              <w:pStyle w:val="TAL"/>
            </w:pPr>
            <w:r>
              <w:t>Sony Europe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94EA1"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A344D" w14:textId="77777777" w:rsidR="00E308B2" w:rsidRDefault="00E308B2" w:rsidP="00AC5BAF">
            <w:pPr>
              <w:pStyle w:val="TAL"/>
            </w:pPr>
            <w:r>
              <w:t>3GPPMEMBER</w:t>
            </w:r>
          </w:p>
        </w:tc>
      </w:tr>
      <w:tr w:rsidR="00E308B2" w14:paraId="47A1A07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906CC"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69993" w14:textId="77777777" w:rsidR="00E308B2" w:rsidRDefault="00E308B2" w:rsidP="00AC5BAF">
            <w:pPr>
              <w:pStyle w:val="TAL"/>
            </w:pPr>
            <w:r>
              <w:t>Pan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E7198" w14:textId="77777777" w:rsidR="00E308B2" w:rsidRDefault="00E308B2" w:rsidP="00AC5BAF">
            <w:pPr>
              <w:pStyle w:val="TAL"/>
            </w:pPr>
            <w:r>
              <w:t>Lider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8C237" w14:textId="77777777" w:rsidR="00E308B2" w:rsidRDefault="00E308B2" w:rsidP="00AC5BAF">
            <w:pPr>
              <w:pStyle w:val="TAL"/>
            </w:pPr>
            <w:r>
              <w:t>ASUSTEK COMPUTER (SHANGHAI)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F8456"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48E3D" w14:textId="77777777" w:rsidR="00E308B2" w:rsidRDefault="00E308B2" w:rsidP="00AC5BAF">
            <w:pPr>
              <w:pStyle w:val="TAL"/>
            </w:pPr>
            <w:r>
              <w:t>3GPPMEMBER</w:t>
            </w:r>
          </w:p>
        </w:tc>
      </w:tr>
      <w:tr w:rsidR="00E308B2" w14:paraId="3E1F12AB"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4C048"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14A98" w14:textId="77777777" w:rsidR="00E308B2" w:rsidRDefault="00E308B2" w:rsidP="00AC5BAF">
            <w:pPr>
              <w:pStyle w:val="TAL"/>
            </w:pPr>
            <w:r>
              <w:t>Patry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78B27" w14:textId="77777777" w:rsidR="00E308B2" w:rsidRDefault="00E308B2" w:rsidP="00AC5BAF">
            <w:pPr>
              <w:pStyle w:val="TAL"/>
            </w:pPr>
            <w:r>
              <w:t>Frank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21A27" w14:textId="77777777" w:rsidR="00E308B2" w:rsidRDefault="00E308B2" w:rsidP="00AC5BAF">
            <w:pPr>
              <w:pStyle w:val="TAL"/>
            </w:pPr>
            <w:r>
              <w:t>Omnispace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232D7"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558DD" w14:textId="77777777" w:rsidR="00E308B2" w:rsidRDefault="00E308B2" w:rsidP="00AC5BAF">
            <w:pPr>
              <w:pStyle w:val="TAL"/>
            </w:pPr>
            <w:r>
              <w:t>3GPPMEMBER</w:t>
            </w:r>
          </w:p>
        </w:tc>
      </w:tr>
      <w:tr w:rsidR="00E308B2" w14:paraId="59CE259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BF1AD"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36598" w14:textId="77777777" w:rsidR="00E308B2" w:rsidRDefault="00E308B2" w:rsidP="00AC5BAF">
            <w:pPr>
              <w:pStyle w:val="TAL"/>
            </w:pPr>
            <w:r>
              <w:t>Pentakota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D59B4" w14:textId="77777777" w:rsidR="00E308B2" w:rsidRDefault="00E308B2" w:rsidP="00AC5BAF">
            <w:pPr>
              <w:pStyle w:val="TAL"/>
            </w:pPr>
            <w:r>
              <w:t>Hema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70DEE" w14:textId="77777777" w:rsidR="00E308B2" w:rsidRDefault="00E308B2" w:rsidP="00AC5BAF">
            <w:pPr>
              <w:pStyle w:val="TAL"/>
            </w:pPr>
            <w:r>
              <w:t>Hewlett-Packard Enterprise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E3E80"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08293" w14:textId="77777777" w:rsidR="00E308B2" w:rsidRDefault="00E308B2" w:rsidP="00AC5BAF">
            <w:pPr>
              <w:pStyle w:val="TAL"/>
            </w:pPr>
            <w:r>
              <w:t>3GPPMEMBER</w:t>
            </w:r>
          </w:p>
        </w:tc>
      </w:tr>
      <w:tr w:rsidR="00E308B2" w14:paraId="5C4C634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49959" w14:textId="77777777" w:rsidR="00E308B2" w:rsidRDefault="00E308B2" w:rsidP="00AC5BAF">
            <w:pPr>
              <w:pStyle w:val="TAL"/>
            </w:pPr>
            <w: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BCB76" w14:textId="77777777" w:rsidR="00E308B2" w:rsidRDefault="00E308B2" w:rsidP="00AC5BAF">
            <w:pPr>
              <w:pStyle w:val="TAL"/>
            </w:pPr>
            <w:r>
              <w:t>Rath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96FCB" w14:textId="77777777" w:rsidR="00E308B2" w:rsidRDefault="00E308B2" w:rsidP="00AC5BAF">
            <w:pPr>
              <w:pStyle w:val="TAL"/>
            </w:pPr>
            <w:r>
              <w:t>Paresh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29763" w14:textId="77777777" w:rsidR="00E308B2" w:rsidRDefault="00E308B2" w:rsidP="00AC5BAF">
            <w:pPr>
              <w:pStyle w:val="TAL"/>
            </w:pPr>
            <w:r>
              <w:t>U.S. Department of Defense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6863C"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87A66" w14:textId="77777777" w:rsidR="00E308B2" w:rsidRDefault="00E308B2" w:rsidP="00AC5BAF">
            <w:pPr>
              <w:pStyle w:val="TAL"/>
            </w:pPr>
            <w:r>
              <w:t>3GPPMEMBER</w:t>
            </w:r>
          </w:p>
        </w:tc>
      </w:tr>
      <w:tr w:rsidR="00E308B2" w14:paraId="263334E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9C540"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1315F" w14:textId="77777777" w:rsidR="00E308B2" w:rsidRDefault="00E308B2" w:rsidP="00AC5BAF">
            <w:pPr>
              <w:pStyle w:val="TAL"/>
            </w:pPr>
            <w:r>
              <w:t>Ren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FCC92" w14:textId="77777777" w:rsidR="00E308B2" w:rsidRDefault="00E308B2" w:rsidP="00AC5BAF">
            <w:pPr>
              <w:pStyle w:val="TAL"/>
            </w:pPr>
            <w:r>
              <w:t>Chi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7ECAF" w14:textId="77777777" w:rsidR="00E308B2" w:rsidRDefault="00E308B2" w:rsidP="00AC5BAF">
            <w:pPr>
              <w:pStyle w:val="TAL"/>
            </w:pPr>
            <w:r>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FC1EC"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F7E76" w14:textId="77777777" w:rsidR="00E308B2" w:rsidRDefault="00E308B2" w:rsidP="00AC5BAF">
            <w:pPr>
              <w:pStyle w:val="TAL"/>
            </w:pPr>
            <w:r>
              <w:t>3GPPMEMBER</w:t>
            </w:r>
          </w:p>
        </w:tc>
      </w:tr>
      <w:tr w:rsidR="00E308B2" w14:paraId="4BDF1FB5"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273EB"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5AF99" w14:textId="77777777" w:rsidR="00E308B2" w:rsidRDefault="00E308B2" w:rsidP="00AC5BAF">
            <w:pPr>
              <w:pStyle w:val="TAL"/>
            </w:pPr>
            <w:r>
              <w:t>Rossbach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E6763" w14:textId="77777777" w:rsidR="00E308B2" w:rsidRDefault="00E308B2" w:rsidP="00AC5BAF">
            <w:pPr>
              <w:pStyle w:val="TAL"/>
            </w:pPr>
            <w:r>
              <w:t>Ralf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0FC89" w14:textId="77777777" w:rsidR="00E308B2" w:rsidRDefault="00E308B2" w:rsidP="00AC5BAF">
            <w:pPr>
              <w:pStyle w:val="TAL"/>
            </w:pPr>
            <w:r>
              <w:t>Apple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4D6C2"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F92CA" w14:textId="77777777" w:rsidR="00E308B2" w:rsidRDefault="00E308B2" w:rsidP="00AC5BAF">
            <w:pPr>
              <w:pStyle w:val="TAL"/>
            </w:pPr>
            <w:r>
              <w:t>3GPPMEMBER</w:t>
            </w:r>
          </w:p>
        </w:tc>
      </w:tr>
      <w:tr w:rsidR="00E308B2" w14:paraId="71B05CD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031C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37783" w14:textId="77777777" w:rsidR="00E308B2" w:rsidRDefault="00E308B2" w:rsidP="00AC5BAF">
            <w:pPr>
              <w:pStyle w:val="TAL"/>
            </w:pPr>
            <w:r>
              <w:t>Scribano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CC7F7" w14:textId="77777777" w:rsidR="00E308B2" w:rsidRDefault="00E308B2" w:rsidP="00AC5BAF">
            <w:pPr>
              <w:pStyle w:val="TAL"/>
            </w:pPr>
            <w:r>
              <w:t>Gino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00D5F" w14:textId="77777777" w:rsidR="00E308B2" w:rsidRDefault="00E308B2" w:rsidP="00AC5BAF">
            <w:pPr>
              <w:pStyle w:val="TAL"/>
            </w:pPr>
            <w: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DC9A9"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E0B33" w14:textId="77777777" w:rsidR="00E308B2" w:rsidRDefault="00E308B2" w:rsidP="00AC5BAF">
            <w:pPr>
              <w:pStyle w:val="TAL"/>
            </w:pPr>
            <w:r>
              <w:t>3GPPMEMBER</w:t>
            </w:r>
          </w:p>
        </w:tc>
      </w:tr>
      <w:tr w:rsidR="00E308B2" w14:paraId="20874F7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6C8F3"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7DD21" w14:textId="77777777" w:rsidR="00E308B2" w:rsidRDefault="00E308B2" w:rsidP="00AC5BAF">
            <w:pPr>
              <w:pStyle w:val="TAL"/>
            </w:pPr>
            <w:r>
              <w:t>Shuzhen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B2670" w14:textId="77777777" w:rsidR="00E308B2" w:rsidRDefault="00E308B2" w:rsidP="00AC5BAF">
            <w:pPr>
              <w:pStyle w:val="TAL"/>
            </w:pPr>
            <w: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E5C4B" w14:textId="77777777" w:rsidR="00E308B2" w:rsidRDefault="00E308B2" w:rsidP="00AC5BAF">
            <w:pPr>
              <w:pStyle w:val="TAL"/>
            </w:pPr>
            <w: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79FA3"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3E365" w14:textId="77777777" w:rsidR="00E308B2" w:rsidRDefault="00E308B2" w:rsidP="00AC5BAF">
            <w:pPr>
              <w:pStyle w:val="TAL"/>
            </w:pPr>
            <w:r>
              <w:t>3GPPMEMBER</w:t>
            </w:r>
          </w:p>
        </w:tc>
      </w:tr>
      <w:tr w:rsidR="00E308B2" w14:paraId="0723290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1584A"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4B540" w14:textId="77777777" w:rsidR="00E308B2" w:rsidRDefault="00E308B2" w:rsidP="00AC5BAF">
            <w:pPr>
              <w:pStyle w:val="TAL"/>
            </w:pPr>
            <w:r>
              <w:t>Singh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A0BBB" w14:textId="77777777" w:rsidR="00E308B2" w:rsidRDefault="00E308B2" w:rsidP="00AC5BAF">
            <w:pPr>
              <w:pStyle w:val="TAL"/>
            </w:pPr>
            <w:r>
              <w:t>Vishakha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0C73D" w14:textId="77777777" w:rsidR="00E308B2" w:rsidRDefault="00E308B2" w:rsidP="00AC5BAF">
            <w:pPr>
              <w:pStyle w:val="TAL"/>
            </w:pPr>
            <w:r>
              <w:t>CEWiT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8303B" w14:textId="77777777" w:rsidR="00E308B2" w:rsidRDefault="00E308B2" w:rsidP="00AC5BAF">
            <w:pPr>
              <w:pStyle w:val="TAL"/>
            </w:pPr>
            <w: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F516A" w14:textId="77777777" w:rsidR="00E308B2" w:rsidRDefault="00E308B2" w:rsidP="00AC5BAF">
            <w:pPr>
              <w:pStyle w:val="TAL"/>
            </w:pPr>
            <w:r>
              <w:t>3GPPMEMBER</w:t>
            </w:r>
          </w:p>
        </w:tc>
      </w:tr>
      <w:tr w:rsidR="00E308B2" w14:paraId="11772C6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A8D85"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41131" w14:textId="77777777" w:rsidR="00E308B2" w:rsidRDefault="00E308B2" w:rsidP="00AC5BAF">
            <w:pPr>
              <w:pStyle w:val="TAL"/>
            </w:pPr>
            <w: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4519B" w14:textId="77777777" w:rsidR="00E308B2" w:rsidRDefault="00E308B2" w:rsidP="00AC5BAF">
            <w:pPr>
              <w:pStyle w:val="TAL"/>
            </w:pPr>
            <w:r>
              <w:t>Yue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B61C1" w14:textId="77777777" w:rsidR="00E308B2" w:rsidRDefault="00E308B2" w:rsidP="00AC5BAF">
            <w:pPr>
              <w:pStyle w:val="TAL"/>
            </w:pPr>
            <w:r>
              <w:t>China Telecom Corporation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1F6AA"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0B185" w14:textId="77777777" w:rsidR="00E308B2" w:rsidRDefault="00E308B2" w:rsidP="00AC5BAF">
            <w:pPr>
              <w:pStyle w:val="TAL"/>
            </w:pPr>
            <w:r>
              <w:t>3GPPMEMBER</w:t>
            </w:r>
          </w:p>
        </w:tc>
      </w:tr>
      <w:tr w:rsidR="00E308B2" w14:paraId="40D93BC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E8930"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1CB42" w14:textId="77777777" w:rsidR="00E308B2" w:rsidRDefault="00E308B2" w:rsidP="00AC5BAF">
            <w:pPr>
              <w:pStyle w:val="TAL"/>
            </w:pPr>
            <w:r>
              <w:t>Suzuki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F6E20" w14:textId="77777777" w:rsidR="00E308B2" w:rsidRDefault="00E308B2" w:rsidP="00AC5BAF">
            <w:pPr>
              <w:pStyle w:val="TAL"/>
            </w:pPr>
            <w:r>
              <w:t>Akito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0C8F2" w14:textId="77777777" w:rsidR="00E308B2" w:rsidRDefault="00E308B2" w:rsidP="00AC5BAF">
            <w:pPr>
              <w:pStyle w:val="TAL"/>
            </w:pPr>
            <w:r>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9C78D" w14:textId="77777777" w:rsidR="00E308B2" w:rsidRDefault="00E308B2" w:rsidP="00AC5BAF">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94BAE" w14:textId="77777777" w:rsidR="00E308B2" w:rsidRDefault="00E308B2" w:rsidP="00AC5BAF">
            <w:pPr>
              <w:pStyle w:val="TAL"/>
            </w:pPr>
            <w:r>
              <w:t>3GPPMEMBER</w:t>
            </w:r>
          </w:p>
        </w:tc>
      </w:tr>
      <w:tr w:rsidR="00E308B2" w14:paraId="5EB4A75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7653C"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3991F" w14:textId="77777777" w:rsidR="00E308B2" w:rsidRDefault="00E308B2" w:rsidP="00AC5BAF">
            <w:pPr>
              <w:pStyle w:val="TAL"/>
            </w:pPr>
            <w:r>
              <w:t>Takakura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60A6F" w14:textId="77777777" w:rsidR="00E308B2" w:rsidRDefault="00E308B2" w:rsidP="00AC5BAF">
            <w:pPr>
              <w:pStyle w:val="TAL"/>
            </w:pPr>
            <w:r>
              <w:t>Tsuyoshi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B2BCD" w14:textId="77777777" w:rsidR="00E308B2" w:rsidRDefault="00E308B2" w:rsidP="00AC5BAF">
            <w:pPr>
              <w:pStyle w:val="TAL"/>
            </w:pPr>
            <w: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C2B65" w14:textId="77777777" w:rsidR="00E308B2" w:rsidRDefault="00E308B2" w:rsidP="00AC5BAF">
            <w:pPr>
              <w:pStyle w:val="TAL"/>
            </w:pPr>
            <w: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985F4" w14:textId="77777777" w:rsidR="00E308B2" w:rsidRDefault="00E308B2" w:rsidP="00AC5BAF">
            <w:pPr>
              <w:pStyle w:val="TAL"/>
            </w:pPr>
            <w:r>
              <w:t>3GPPMEMBER</w:t>
            </w:r>
          </w:p>
        </w:tc>
      </w:tr>
      <w:tr w:rsidR="00E308B2" w14:paraId="75A5CF2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3F225"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D4ADD" w14:textId="77777777" w:rsidR="00E308B2" w:rsidRDefault="00E308B2" w:rsidP="00AC5BAF">
            <w:pPr>
              <w:pStyle w:val="TAL"/>
            </w:pPr>
            <w:r>
              <w:t>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DB676" w14:textId="77777777" w:rsidR="00E308B2" w:rsidRDefault="00E308B2" w:rsidP="00AC5BAF">
            <w:pPr>
              <w:pStyle w:val="TAL"/>
            </w:pPr>
            <w:r>
              <w:t>Yuan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D8CDB"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18C0B"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65DB5" w14:textId="77777777" w:rsidR="00E308B2" w:rsidRDefault="00E308B2" w:rsidP="00AC5BAF">
            <w:pPr>
              <w:pStyle w:val="TAL"/>
            </w:pPr>
            <w:r>
              <w:t>3GPPMEMBER</w:t>
            </w:r>
          </w:p>
        </w:tc>
      </w:tr>
      <w:tr w:rsidR="00E308B2" w14:paraId="254FC40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9FD29"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20C00" w14:textId="77777777" w:rsidR="00E308B2" w:rsidRDefault="00E308B2" w:rsidP="00AC5BAF">
            <w:pPr>
              <w:pStyle w:val="TAL"/>
            </w:pPr>
            <w:r>
              <w:t>Teng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32A73" w14:textId="77777777" w:rsidR="00E308B2" w:rsidRDefault="00E308B2" w:rsidP="00AC5BAF">
            <w:pPr>
              <w:pStyle w:val="TAL"/>
            </w:pPr>
            <w:r>
              <w:t>Rui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05E6F" w14:textId="77777777" w:rsidR="00E308B2" w:rsidRDefault="00E308B2" w:rsidP="00AC5BAF">
            <w:pPr>
              <w:pStyle w:val="TAL"/>
            </w:pPr>
            <w:r>
              <w:t>CSCN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3AE4D"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2A20D" w14:textId="77777777" w:rsidR="00E308B2" w:rsidRDefault="00E308B2" w:rsidP="00AC5BAF">
            <w:pPr>
              <w:pStyle w:val="TAL"/>
            </w:pPr>
            <w:r>
              <w:t>3GPPMEMBER</w:t>
            </w:r>
          </w:p>
        </w:tc>
      </w:tr>
      <w:tr w:rsidR="00E308B2" w14:paraId="0A2BE4EF"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F612A"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F32F7" w14:textId="77777777" w:rsidR="00E308B2" w:rsidRDefault="00E308B2" w:rsidP="00AC5BAF">
            <w:pPr>
              <w:pStyle w:val="TAL"/>
            </w:pPr>
            <w:r>
              <w:t>Udalcovs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31C19" w14:textId="77777777" w:rsidR="00E308B2" w:rsidRDefault="00E308B2" w:rsidP="00AC5BAF">
            <w:pPr>
              <w:pStyle w:val="TAL"/>
            </w:pPr>
            <w:r>
              <w:t>Aleksejs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9E8A9" w14:textId="77777777" w:rsidR="00E308B2" w:rsidRDefault="00E308B2" w:rsidP="00AC5BAF">
            <w:pPr>
              <w:pStyle w:val="TAL"/>
            </w:pPr>
            <w:r>
              <w:t>Ericsson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F85B8"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9B404" w14:textId="77777777" w:rsidR="00E308B2" w:rsidRDefault="00E308B2" w:rsidP="00AC5BAF">
            <w:pPr>
              <w:pStyle w:val="TAL"/>
            </w:pPr>
            <w:r>
              <w:t>3GPPMEMBER</w:t>
            </w:r>
          </w:p>
        </w:tc>
      </w:tr>
      <w:tr w:rsidR="00E308B2" w14:paraId="37B2ABB8"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A5274"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A1DBC" w14:textId="77777777" w:rsidR="00E308B2" w:rsidRDefault="00E308B2" w:rsidP="00AC5BAF">
            <w:pPr>
              <w:pStyle w:val="TAL"/>
            </w:pPr>
            <w:r>
              <w:t>VISA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376DD" w14:textId="77777777" w:rsidR="00E308B2" w:rsidRDefault="00E308B2" w:rsidP="00AC5BAF">
            <w:pPr>
              <w:pStyle w:val="TAL"/>
            </w:pPr>
            <w:r>
              <w:t>Pierre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3AD49" w14:textId="77777777" w:rsidR="00E308B2" w:rsidRDefault="00E308B2" w:rsidP="00AC5BAF">
            <w:pPr>
              <w:pStyle w:val="TAL"/>
            </w:pPr>
            <w:r>
              <w:t>CANON Research Centre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BC1C7"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5DD97" w14:textId="77777777" w:rsidR="00E308B2" w:rsidRDefault="00E308B2" w:rsidP="00AC5BAF">
            <w:pPr>
              <w:pStyle w:val="TAL"/>
            </w:pPr>
            <w:r>
              <w:t>3GPPMEMBER</w:t>
            </w:r>
          </w:p>
        </w:tc>
      </w:tr>
      <w:tr w:rsidR="00E308B2" w14:paraId="1D66019E"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27EB8"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4409F" w14:textId="77777777" w:rsidR="00E308B2" w:rsidRDefault="00E308B2" w:rsidP="00AC5BAF">
            <w:pPr>
              <w:pStyle w:val="TAL"/>
            </w:pPr>
            <w: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FDD32" w14:textId="77777777" w:rsidR="00E308B2" w:rsidRDefault="00E308B2" w:rsidP="00AC5BAF">
            <w:pPr>
              <w:pStyle w:val="TAL"/>
            </w:pPr>
            <w:r>
              <w:t>Baixiao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57AF1"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A36BB"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29335" w14:textId="77777777" w:rsidR="00E308B2" w:rsidRDefault="00E308B2" w:rsidP="00AC5BAF">
            <w:pPr>
              <w:pStyle w:val="TAL"/>
            </w:pPr>
            <w:r>
              <w:t>3GPPMEMBER</w:t>
            </w:r>
          </w:p>
        </w:tc>
      </w:tr>
      <w:tr w:rsidR="00E308B2" w14:paraId="47DC534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8C810"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FFA76" w14:textId="77777777" w:rsidR="00E308B2" w:rsidRDefault="00E308B2" w:rsidP="00AC5BAF">
            <w:pPr>
              <w:pStyle w:val="TAL"/>
            </w:pPr>
            <w: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84307" w14:textId="77777777" w:rsidR="00E308B2" w:rsidRDefault="00E308B2" w:rsidP="00AC5BAF">
            <w:pPr>
              <w:pStyle w:val="TAL"/>
            </w:pPr>
            <w:r>
              <w:t>liping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04C4C" w14:textId="77777777" w:rsidR="00E308B2" w:rsidRDefault="00E308B2" w:rsidP="00AC5BAF">
            <w:pPr>
              <w:pStyle w:val="TAL"/>
            </w:pPr>
            <w:r>
              <w:t>TCL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BC78B"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2E15C" w14:textId="77777777" w:rsidR="00E308B2" w:rsidRDefault="00E308B2" w:rsidP="00AC5BAF">
            <w:pPr>
              <w:pStyle w:val="TAL"/>
            </w:pPr>
            <w:r>
              <w:t>3GPPMEMBER</w:t>
            </w:r>
          </w:p>
        </w:tc>
      </w:tr>
      <w:tr w:rsidR="00E308B2" w14:paraId="63A3C41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47262"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50966" w14:textId="77777777" w:rsidR="00E308B2" w:rsidRDefault="00E308B2" w:rsidP="00AC5BAF">
            <w:pPr>
              <w:pStyle w:val="TAL"/>
            </w:pPr>
            <w: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641D5" w14:textId="77777777" w:rsidR="00E308B2" w:rsidRDefault="00E308B2" w:rsidP="00AC5BAF">
            <w:pPr>
              <w:pStyle w:val="TAL"/>
            </w:pPr>
            <w:r>
              <w:t>Fei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84F8F" w14:textId="77777777" w:rsidR="00E308B2" w:rsidRDefault="00E308B2" w:rsidP="00AC5BAF">
            <w:pPr>
              <w:pStyle w:val="TAL"/>
            </w:pPr>
            <w:r>
              <w:t>Comtech Telecommunications Cor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11038"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80424" w14:textId="77777777" w:rsidR="00E308B2" w:rsidRDefault="00E308B2" w:rsidP="00AC5BAF">
            <w:pPr>
              <w:pStyle w:val="TAL"/>
            </w:pPr>
            <w:r>
              <w:t>3GPPMEMBER</w:t>
            </w:r>
          </w:p>
        </w:tc>
      </w:tr>
      <w:tr w:rsidR="00E308B2" w14:paraId="481A0F1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5F56E"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53F59" w14:textId="77777777" w:rsidR="00E308B2" w:rsidRDefault="00E308B2" w:rsidP="00AC5BAF">
            <w:pPr>
              <w:pStyle w:val="TAL"/>
            </w:pPr>
            <w: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C10A0" w14:textId="77777777" w:rsidR="00E308B2" w:rsidRDefault="00E308B2" w:rsidP="00AC5BAF">
            <w:pPr>
              <w:pStyle w:val="TAL"/>
            </w:pPr>
            <w:r>
              <w:t>Kun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6950E" w14:textId="77777777" w:rsidR="00E308B2" w:rsidRDefault="00E308B2" w:rsidP="00AC5BAF">
            <w:pPr>
              <w:pStyle w:val="TAL"/>
            </w:pPr>
            <w:r>
              <w:t>CSCN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10623"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55491" w14:textId="77777777" w:rsidR="00E308B2" w:rsidRDefault="00E308B2" w:rsidP="00AC5BAF">
            <w:pPr>
              <w:pStyle w:val="TAL"/>
            </w:pPr>
            <w:r>
              <w:t>3GPPMEMBER</w:t>
            </w:r>
          </w:p>
        </w:tc>
      </w:tr>
      <w:tr w:rsidR="00E308B2" w14:paraId="45EDCFEC"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121EC"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F224A" w14:textId="77777777" w:rsidR="00E308B2" w:rsidRDefault="00E308B2" w:rsidP="00AC5BAF">
            <w:pPr>
              <w:pStyle w:val="TAL"/>
            </w:pPr>
            <w:r>
              <w:t>Yi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35CA1" w14:textId="77777777" w:rsidR="00E308B2" w:rsidRDefault="00E308B2" w:rsidP="00AC5BAF">
            <w:pPr>
              <w:pStyle w:val="TAL"/>
            </w:pPr>
            <w:r>
              <w:t>Yunjung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56DF8" w14:textId="77777777" w:rsidR="00E308B2" w:rsidRDefault="00E308B2" w:rsidP="00AC5BAF">
            <w:pPr>
              <w:pStyle w:val="TAL"/>
            </w:pPr>
            <w: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8A8FF"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819AD" w14:textId="77777777" w:rsidR="00E308B2" w:rsidRDefault="00E308B2" w:rsidP="00AC5BAF">
            <w:pPr>
              <w:pStyle w:val="TAL"/>
            </w:pPr>
            <w:r>
              <w:t>3GPPMEMBER</w:t>
            </w:r>
          </w:p>
        </w:tc>
      </w:tr>
      <w:tr w:rsidR="00E308B2" w14:paraId="7CA175E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E74EA"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8093B" w14:textId="77777777" w:rsidR="00E308B2" w:rsidRDefault="00E308B2" w:rsidP="00AC5BAF">
            <w:pPr>
              <w:pStyle w:val="TAL"/>
            </w:pPr>
            <w:r>
              <w:t>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6D634" w14:textId="77777777" w:rsidR="00E308B2" w:rsidRDefault="00E308B2" w:rsidP="00AC5BAF">
            <w:pPr>
              <w:pStyle w:val="TAL"/>
            </w:pPr>
            <w:r>
              <w:t>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46474" w14:textId="77777777" w:rsidR="00E308B2" w:rsidRDefault="00E308B2" w:rsidP="00AC5BAF">
            <w:pPr>
              <w:pStyle w:val="TAL"/>
            </w:pPr>
            <w:r>
              <w:t>vivo Mobile Com. (Chongqing)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E8EA1"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2A42F" w14:textId="77777777" w:rsidR="00E308B2" w:rsidRDefault="00E308B2" w:rsidP="00AC5BAF">
            <w:pPr>
              <w:pStyle w:val="TAL"/>
            </w:pPr>
            <w:r>
              <w:t>3GPPMEMBER</w:t>
            </w:r>
          </w:p>
        </w:tc>
      </w:tr>
      <w:tr w:rsidR="00E308B2" w14:paraId="33716FE6"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57FDA"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6B31F" w14:textId="77777777" w:rsidR="00E308B2" w:rsidRDefault="00E308B2" w:rsidP="00AC5BAF">
            <w:pPr>
              <w:pStyle w:val="TAL"/>
            </w:pPr>
            <w:r>
              <w:t>Zaus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29FCE" w14:textId="77777777" w:rsidR="00E308B2" w:rsidRDefault="00E308B2" w:rsidP="00AC5BAF">
            <w:pPr>
              <w:pStyle w:val="TAL"/>
            </w:pPr>
            <w:r>
              <w:t>Robert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958E9" w14:textId="77777777" w:rsidR="00E308B2" w:rsidRDefault="00E308B2" w:rsidP="00AC5BAF">
            <w:pPr>
              <w:pStyle w:val="TAL"/>
            </w:pPr>
            <w:r>
              <w:t>Apple (UK)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4A987" w14:textId="77777777" w:rsidR="00E308B2" w:rsidRDefault="00E308B2" w:rsidP="00AC5BAF">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87371" w14:textId="77777777" w:rsidR="00E308B2" w:rsidRDefault="00E308B2" w:rsidP="00AC5BAF">
            <w:pPr>
              <w:pStyle w:val="TAL"/>
            </w:pPr>
            <w:r>
              <w:t>3GPPMEMBER</w:t>
            </w:r>
          </w:p>
        </w:tc>
      </w:tr>
      <w:tr w:rsidR="00E308B2" w14:paraId="33252539"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E86BA"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35294" w14:textId="77777777" w:rsidR="00E308B2" w:rsidRDefault="00E308B2" w:rsidP="00AC5BAF">
            <w:pPr>
              <w:pStyle w:val="TAL"/>
            </w:pPr>
            <w: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3DCC5" w14:textId="77777777" w:rsidR="00E308B2" w:rsidRDefault="00E308B2" w:rsidP="00AC5BAF">
            <w:pPr>
              <w:pStyle w:val="TAL"/>
            </w:pPr>
            <w:r>
              <w:t>Justin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945B6" w14:textId="77777777" w:rsidR="00E308B2" w:rsidRDefault="00E308B2" w:rsidP="00AC5BAF">
            <w:pPr>
              <w:pStyle w:val="TAL"/>
            </w:pPr>
            <w:r>
              <w:t>vivo Mobile Communication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43048"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D19D8" w14:textId="77777777" w:rsidR="00E308B2" w:rsidRDefault="00E308B2" w:rsidP="00AC5BAF">
            <w:pPr>
              <w:pStyle w:val="TAL"/>
            </w:pPr>
            <w:r>
              <w:t>3GPPMEMBER</w:t>
            </w:r>
          </w:p>
        </w:tc>
      </w:tr>
      <w:tr w:rsidR="00E308B2" w14:paraId="030AFC54"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1C690"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B4765" w14:textId="77777777" w:rsidR="00E308B2" w:rsidRDefault="00E308B2" w:rsidP="00AC5BAF">
            <w:pPr>
              <w:pStyle w:val="TAL"/>
            </w:pPr>
            <w: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ED9AB" w14:textId="77777777" w:rsidR="00E308B2" w:rsidRDefault="00E308B2" w:rsidP="00AC5BAF">
            <w:pPr>
              <w:pStyle w:val="TAL"/>
            </w:pPr>
            <w:r>
              <w:t>Xuebei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11EC8" w14:textId="77777777" w:rsidR="00E308B2" w:rsidRDefault="00E308B2" w:rsidP="00AC5BAF">
            <w:pPr>
              <w:pStyle w:val="TAL"/>
            </w:pPr>
            <w:r>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6B832"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54954" w14:textId="77777777" w:rsidR="00E308B2" w:rsidRDefault="00E308B2" w:rsidP="00AC5BAF">
            <w:pPr>
              <w:pStyle w:val="TAL"/>
            </w:pPr>
            <w:r>
              <w:t>3GPPMEMBER</w:t>
            </w:r>
          </w:p>
        </w:tc>
      </w:tr>
      <w:tr w:rsidR="00E308B2" w14:paraId="73A17B0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EC9B4" w14:textId="77777777" w:rsidR="00E308B2" w:rsidRDefault="00E308B2" w:rsidP="00AC5BAF">
            <w:pPr>
              <w:pStyle w:val="TAL"/>
            </w:pPr>
            <w: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CD828" w14:textId="77777777" w:rsidR="00E308B2" w:rsidRDefault="00E308B2" w:rsidP="00AC5BAF">
            <w:pPr>
              <w:pStyle w:val="TAL"/>
            </w:pPr>
            <w: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D583D" w14:textId="77777777" w:rsidR="00E308B2" w:rsidRDefault="00E308B2" w:rsidP="00AC5BAF">
            <w:pPr>
              <w:pStyle w:val="TAL"/>
            </w:pPr>
            <w:r>
              <w:t>Zhuoyun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EF09B" w14:textId="77777777" w:rsidR="00E308B2" w:rsidRDefault="00E308B2" w:rsidP="00AC5BAF">
            <w:pPr>
              <w:pStyle w:val="TAL"/>
            </w:pPr>
            <w: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138FC"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3EAC0" w14:textId="77777777" w:rsidR="00E308B2" w:rsidRDefault="00E308B2" w:rsidP="00AC5BAF">
            <w:pPr>
              <w:pStyle w:val="TAL"/>
            </w:pPr>
            <w:r>
              <w:t>3GPPMEMBER</w:t>
            </w:r>
          </w:p>
        </w:tc>
      </w:tr>
      <w:tr w:rsidR="00E308B2" w14:paraId="67B3D530"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89222"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AE1D1" w14:textId="77777777" w:rsidR="00E308B2" w:rsidRDefault="00E308B2" w:rsidP="00AC5BAF">
            <w:pPr>
              <w:pStyle w:val="TAL"/>
            </w:pPr>
            <w:r>
              <w:t>Zhao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5E2FE" w14:textId="77777777" w:rsidR="00E308B2" w:rsidRDefault="00E308B2" w:rsidP="00AC5BAF">
            <w:pPr>
              <w:pStyle w:val="TAL"/>
            </w:pPr>
            <w:r>
              <w:t>Xiaoxue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222D5" w14:textId="77777777" w:rsidR="00E308B2" w:rsidRDefault="00E308B2" w:rsidP="00AC5BAF">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F2943"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EA7AF" w14:textId="77777777" w:rsidR="00E308B2" w:rsidRDefault="00E308B2" w:rsidP="00AC5BAF">
            <w:pPr>
              <w:pStyle w:val="TAL"/>
            </w:pPr>
            <w:r>
              <w:t>3GPPMEMBER</w:t>
            </w:r>
          </w:p>
        </w:tc>
      </w:tr>
      <w:tr w:rsidR="00E308B2" w14:paraId="2D68297D"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692F0" w14:textId="77777777" w:rsidR="00E308B2" w:rsidRDefault="00E308B2" w:rsidP="00AC5BAF">
            <w:pPr>
              <w:pStyle w:val="TAL"/>
            </w:pPr>
            <w: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FEEBC" w14:textId="77777777" w:rsidR="00E308B2" w:rsidRDefault="00E308B2" w:rsidP="00AC5BAF">
            <w:pPr>
              <w:pStyle w:val="TAL"/>
            </w:pPr>
            <w:r>
              <w:t>Zhou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66B5B" w14:textId="77777777" w:rsidR="00E308B2" w:rsidRDefault="00E308B2" w:rsidP="00AC5BAF">
            <w:pPr>
              <w:pStyle w:val="TAL"/>
            </w:pPr>
            <w:r>
              <w:t>Jingyi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1395A" w14:textId="77777777" w:rsidR="00E308B2" w:rsidRDefault="00E308B2" w:rsidP="00AC5BAF">
            <w:pPr>
              <w:pStyle w:val="TAL"/>
            </w:pPr>
            <w:r>
              <w:t>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233D9" w14:textId="77777777" w:rsidR="00E308B2" w:rsidRDefault="00E308B2" w:rsidP="00AC5BAF">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BD2F1" w14:textId="77777777" w:rsidR="00E308B2" w:rsidRDefault="00E308B2" w:rsidP="00AC5BAF">
            <w:pPr>
              <w:pStyle w:val="TAL"/>
            </w:pPr>
            <w:r>
              <w:t>3GPPMEMBER</w:t>
            </w:r>
          </w:p>
        </w:tc>
      </w:tr>
      <w:tr w:rsidR="00E308B2" w14:paraId="6D22EC23"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C7442" w14:textId="77777777" w:rsidR="00E308B2" w:rsidRDefault="00E308B2" w:rsidP="00AC5BAF">
            <w:pPr>
              <w:pStyle w:val="TAL"/>
            </w:pPr>
            <w: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4C545" w14:textId="77777777" w:rsidR="00E308B2" w:rsidRDefault="00E308B2" w:rsidP="00AC5BAF">
            <w:pPr>
              <w:pStyle w:val="TAL"/>
            </w:pPr>
            <w: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0B1DF" w14:textId="77777777" w:rsidR="00E308B2" w:rsidRDefault="00E308B2" w:rsidP="00AC5BAF">
            <w:pPr>
              <w:pStyle w:val="TAL"/>
            </w:pPr>
            <w:r>
              <w:t>Yuchen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48EA2" w14:textId="77777777" w:rsidR="00E308B2" w:rsidRDefault="00E308B2" w:rsidP="00AC5BAF">
            <w:pPr>
              <w:pStyle w:val="TAL"/>
            </w:pPr>
            <w:r>
              <w:t>Honor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08F6E"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B39BE" w14:textId="77777777" w:rsidR="00E308B2" w:rsidRDefault="00E308B2" w:rsidP="00AC5BAF">
            <w:pPr>
              <w:pStyle w:val="TAL"/>
            </w:pPr>
            <w:r>
              <w:t>3GPPMEMBER</w:t>
            </w:r>
          </w:p>
        </w:tc>
      </w:tr>
      <w:tr w:rsidR="00E308B2" w14:paraId="7AB5EF5A" w14:textId="77777777" w:rsidTr="00AC5BAF">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9EACE" w14:textId="77777777" w:rsidR="00E308B2" w:rsidRDefault="00E308B2" w:rsidP="00AC5BAF">
            <w:pPr>
              <w:pStyle w:val="TAL"/>
            </w:pPr>
            <w: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1D6D9" w14:textId="77777777" w:rsidR="00E308B2" w:rsidRDefault="00E308B2" w:rsidP="00AC5BAF">
            <w:pPr>
              <w:pStyle w:val="TAL"/>
            </w:pPr>
            <w:r>
              <w:t>Zong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C1FF7" w14:textId="77777777" w:rsidR="00E308B2" w:rsidRDefault="00E308B2" w:rsidP="00AC5BAF">
            <w:pPr>
              <w:pStyle w:val="TAL"/>
            </w:pPr>
            <w:r>
              <w:t>Jiaying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33E77" w14:textId="77777777" w:rsidR="00E308B2" w:rsidRDefault="00E308B2" w:rsidP="00AC5BAF">
            <w:pPr>
              <w:pStyle w:val="TAL"/>
            </w:pPr>
            <w:r>
              <w:t>China Telecom Corporation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03F1C" w14:textId="77777777" w:rsidR="00E308B2" w:rsidRDefault="00E308B2" w:rsidP="00AC5BAF">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1F3E2" w14:textId="77777777" w:rsidR="00E308B2" w:rsidRDefault="00E308B2" w:rsidP="00AC5BAF">
            <w:pPr>
              <w:pStyle w:val="TAL"/>
            </w:pPr>
            <w:r>
              <w:t>3GPPMEMBER</w:t>
            </w:r>
          </w:p>
        </w:tc>
      </w:tr>
    </w:tbl>
    <w:p w14:paraId="30AC5020" w14:textId="77777777" w:rsidR="00E308B2" w:rsidRDefault="00E308B2" w:rsidP="00E308B2">
      <w:pPr>
        <w:rPr>
          <w:rFonts w:eastAsia="Times New Roman"/>
        </w:rPr>
      </w:pPr>
      <w:r>
        <w:rPr>
          <w:rFonts w:eastAsia="Times New Roman"/>
        </w:rPr>
        <w:br/>
        <w:t>101 Entries</w:t>
      </w:r>
    </w:p>
    <w:p w14:paraId="6B068C3E" w14:textId="77777777" w:rsidR="00C0000E" w:rsidRDefault="00C0000E" w:rsidP="007615D6"/>
    <w:sectPr w:rsidR="00C0000E" w:rsidSect="00C0000E">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83B4C" w14:textId="77777777" w:rsidR="0021350F" w:rsidRDefault="0021350F" w:rsidP="007615D6">
      <w:pPr>
        <w:spacing w:after="0"/>
      </w:pPr>
      <w:r>
        <w:separator/>
      </w:r>
    </w:p>
  </w:endnote>
  <w:endnote w:type="continuationSeparator" w:id="0">
    <w:p w14:paraId="6DA7A86E" w14:textId="77777777" w:rsidR="0021350F" w:rsidRDefault="0021350F"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08AF1"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EB040" w14:textId="77777777"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47F5"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EBD65" w14:textId="77777777" w:rsidR="0021350F" w:rsidRDefault="0021350F" w:rsidP="007615D6">
      <w:pPr>
        <w:spacing w:after="0"/>
      </w:pPr>
      <w:r>
        <w:separator/>
      </w:r>
    </w:p>
  </w:footnote>
  <w:footnote w:type="continuationSeparator" w:id="0">
    <w:p w14:paraId="0F358BB6" w14:textId="77777777" w:rsidR="0021350F" w:rsidRDefault="0021350F"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68897" w14:textId="77777777" w:rsidR="00E15A94" w:rsidRPr="00E15A94" w:rsidRDefault="00E15A94" w:rsidP="00E15A94">
    <w:pPr>
      <w:pStyle w:val="Header"/>
      <w:jc w:val="center"/>
      <w:rPr>
        <w:b/>
        <w:bCs/>
        <w:sz w:val="18"/>
        <w:szCs w:val="18"/>
      </w:rPr>
    </w:pPr>
    <w:r w:rsidRPr="00E15A94">
      <w:rPr>
        <w:b/>
        <w:bCs/>
        <w:sz w:val="18"/>
        <w:szCs w:val="18"/>
      </w:rPr>
      <w:t>Report of meeting S2-163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619799347">
    <w:abstractNumId w:val="2"/>
  </w:num>
  <w:num w:numId="2" w16cid:durableId="1577321460">
    <w:abstractNumId w:val="1"/>
  </w:num>
  <w:num w:numId="3" w16cid:durableId="1343630024">
    <w:abstractNumId w:val="0"/>
  </w:num>
  <w:num w:numId="4" w16cid:durableId="1983070901">
    <w:abstractNumId w:val="9"/>
  </w:num>
  <w:num w:numId="5" w16cid:durableId="1441486444">
    <w:abstractNumId w:val="7"/>
  </w:num>
  <w:num w:numId="6" w16cid:durableId="960066166">
    <w:abstractNumId w:val="6"/>
  </w:num>
  <w:num w:numId="7" w16cid:durableId="1853687424">
    <w:abstractNumId w:val="5"/>
  </w:num>
  <w:num w:numId="8" w16cid:durableId="133761808">
    <w:abstractNumId w:val="4"/>
  </w:num>
  <w:num w:numId="9" w16cid:durableId="386227342">
    <w:abstractNumId w:val="8"/>
  </w:num>
  <w:num w:numId="10" w16cid:durableId="19126151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28E"/>
    <w:rsid w:val="000347F6"/>
    <w:rsid w:val="00051FE4"/>
    <w:rsid w:val="00052C25"/>
    <w:rsid w:val="0007386F"/>
    <w:rsid w:val="0007527E"/>
    <w:rsid w:val="000818CE"/>
    <w:rsid w:val="000823AF"/>
    <w:rsid w:val="000A289D"/>
    <w:rsid w:val="000B160E"/>
    <w:rsid w:val="000B6764"/>
    <w:rsid w:val="000C420B"/>
    <w:rsid w:val="000D0592"/>
    <w:rsid w:val="000E6425"/>
    <w:rsid w:val="000F25C6"/>
    <w:rsid w:val="00132300"/>
    <w:rsid w:val="0013283D"/>
    <w:rsid w:val="0013295F"/>
    <w:rsid w:val="00135CCD"/>
    <w:rsid w:val="00137A87"/>
    <w:rsid w:val="0014183C"/>
    <w:rsid w:val="00141B7D"/>
    <w:rsid w:val="00145C5E"/>
    <w:rsid w:val="00146177"/>
    <w:rsid w:val="001561BC"/>
    <w:rsid w:val="00164270"/>
    <w:rsid w:val="001663A3"/>
    <w:rsid w:val="00167692"/>
    <w:rsid w:val="0017609F"/>
    <w:rsid w:val="001800DF"/>
    <w:rsid w:val="00181CC8"/>
    <w:rsid w:val="00183E32"/>
    <w:rsid w:val="0018661D"/>
    <w:rsid w:val="001876E3"/>
    <w:rsid w:val="001912EF"/>
    <w:rsid w:val="0019190D"/>
    <w:rsid w:val="001B4884"/>
    <w:rsid w:val="001C3204"/>
    <w:rsid w:val="001D07F3"/>
    <w:rsid w:val="001D7AC4"/>
    <w:rsid w:val="002021FD"/>
    <w:rsid w:val="00210C3A"/>
    <w:rsid w:val="0021350F"/>
    <w:rsid w:val="00223AF0"/>
    <w:rsid w:val="00247E92"/>
    <w:rsid w:val="002878D0"/>
    <w:rsid w:val="002954EE"/>
    <w:rsid w:val="002B1E9B"/>
    <w:rsid w:val="002F2E05"/>
    <w:rsid w:val="002F7C98"/>
    <w:rsid w:val="00312F43"/>
    <w:rsid w:val="00322615"/>
    <w:rsid w:val="00322CB4"/>
    <w:rsid w:val="00333F32"/>
    <w:rsid w:val="0034022F"/>
    <w:rsid w:val="00360864"/>
    <w:rsid w:val="003632FE"/>
    <w:rsid w:val="00377390"/>
    <w:rsid w:val="003B2ED2"/>
    <w:rsid w:val="003B560D"/>
    <w:rsid w:val="003C4AAF"/>
    <w:rsid w:val="003C5E82"/>
    <w:rsid w:val="003C7EC4"/>
    <w:rsid w:val="003D69C0"/>
    <w:rsid w:val="003D6C59"/>
    <w:rsid w:val="003E4BFE"/>
    <w:rsid w:val="003E654B"/>
    <w:rsid w:val="004206E3"/>
    <w:rsid w:val="0043244A"/>
    <w:rsid w:val="00436FE8"/>
    <w:rsid w:val="00442E9F"/>
    <w:rsid w:val="004500D3"/>
    <w:rsid w:val="00452591"/>
    <w:rsid w:val="0046455D"/>
    <w:rsid w:val="00464FD0"/>
    <w:rsid w:val="0046509E"/>
    <w:rsid w:val="0047168F"/>
    <w:rsid w:val="00476B62"/>
    <w:rsid w:val="00484F8E"/>
    <w:rsid w:val="004860BF"/>
    <w:rsid w:val="004866C4"/>
    <w:rsid w:val="00486A52"/>
    <w:rsid w:val="00492CC3"/>
    <w:rsid w:val="004C2588"/>
    <w:rsid w:val="004F52C2"/>
    <w:rsid w:val="00547302"/>
    <w:rsid w:val="0055001C"/>
    <w:rsid w:val="005654E9"/>
    <w:rsid w:val="0056586D"/>
    <w:rsid w:val="005711ED"/>
    <w:rsid w:val="00584922"/>
    <w:rsid w:val="00586C76"/>
    <w:rsid w:val="005A1B1D"/>
    <w:rsid w:val="005A7F13"/>
    <w:rsid w:val="005D7AB7"/>
    <w:rsid w:val="005E4648"/>
    <w:rsid w:val="006078C5"/>
    <w:rsid w:val="0061149C"/>
    <w:rsid w:val="00627140"/>
    <w:rsid w:val="00636058"/>
    <w:rsid w:val="00636A54"/>
    <w:rsid w:val="00666883"/>
    <w:rsid w:val="00672437"/>
    <w:rsid w:val="006727EF"/>
    <w:rsid w:val="006865E3"/>
    <w:rsid w:val="00686E2B"/>
    <w:rsid w:val="00693A6F"/>
    <w:rsid w:val="006946BE"/>
    <w:rsid w:val="0069668B"/>
    <w:rsid w:val="006972C2"/>
    <w:rsid w:val="006A21EE"/>
    <w:rsid w:val="006B7D4F"/>
    <w:rsid w:val="006C296A"/>
    <w:rsid w:val="006C5E52"/>
    <w:rsid w:val="006D577C"/>
    <w:rsid w:val="006D5A0E"/>
    <w:rsid w:val="006D7376"/>
    <w:rsid w:val="006D7881"/>
    <w:rsid w:val="006E0F74"/>
    <w:rsid w:val="00705793"/>
    <w:rsid w:val="00733A36"/>
    <w:rsid w:val="00742BF4"/>
    <w:rsid w:val="0076002C"/>
    <w:rsid w:val="007615D6"/>
    <w:rsid w:val="00765FB8"/>
    <w:rsid w:val="0077087C"/>
    <w:rsid w:val="007770F4"/>
    <w:rsid w:val="0078022E"/>
    <w:rsid w:val="0078503D"/>
    <w:rsid w:val="00795741"/>
    <w:rsid w:val="007A02A7"/>
    <w:rsid w:val="007B21D1"/>
    <w:rsid w:val="007B2372"/>
    <w:rsid w:val="007C212F"/>
    <w:rsid w:val="007C45EB"/>
    <w:rsid w:val="007C6A36"/>
    <w:rsid w:val="007D6DCC"/>
    <w:rsid w:val="007F13AB"/>
    <w:rsid w:val="007F44BA"/>
    <w:rsid w:val="00823C8B"/>
    <w:rsid w:val="00830DDB"/>
    <w:rsid w:val="0083533B"/>
    <w:rsid w:val="00835C48"/>
    <w:rsid w:val="00842B4D"/>
    <w:rsid w:val="008449B2"/>
    <w:rsid w:val="00866A5D"/>
    <w:rsid w:val="00867557"/>
    <w:rsid w:val="00872D06"/>
    <w:rsid w:val="00874B35"/>
    <w:rsid w:val="00877ABC"/>
    <w:rsid w:val="00881B38"/>
    <w:rsid w:val="00894A71"/>
    <w:rsid w:val="008A0600"/>
    <w:rsid w:val="008B6708"/>
    <w:rsid w:val="008B7360"/>
    <w:rsid w:val="008B78A1"/>
    <w:rsid w:val="008C3CC5"/>
    <w:rsid w:val="008D02D4"/>
    <w:rsid w:val="008D3EB9"/>
    <w:rsid w:val="008D69C1"/>
    <w:rsid w:val="008D6ECD"/>
    <w:rsid w:val="008E517A"/>
    <w:rsid w:val="008F4268"/>
    <w:rsid w:val="00904079"/>
    <w:rsid w:val="0091604B"/>
    <w:rsid w:val="00916828"/>
    <w:rsid w:val="0092088E"/>
    <w:rsid w:val="00932F6A"/>
    <w:rsid w:val="00933A10"/>
    <w:rsid w:val="00942616"/>
    <w:rsid w:val="0095719B"/>
    <w:rsid w:val="0097257E"/>
    <w:rsid w:val="00972B3C"/>
    <w:rsid w:val="00975EF6"/>
    <w:rsid w:val="00980B8A"/>
    <w:rsid w:val="00991558"/>
    <w:rsid w:val="009C36A8"/>
    <w:rsid w:val="009E1E33"/>
    <w:rsid w:val="009E7BB5"/>
    <w:rsid w:val="009F0DFA"/>
    <w:rsid w:val="00A03090"/>
    <w:rsid w:val="00A10ED3"/>
    <w:rsid w:val="00A16A62"/>
    <w:rsid w:val="00A25C99"/>
    <w:rsid w:val="00A316D1"/>
    <w:rsid w:val="00A36AE7"/>
    <w:rsid w:val="00A412C5"/>
    <w:rsid w:val="00A57A60"/>
    <w:rsid w:val="00A71ECF"/>
    <w:rsid w:val="00A810C5"/>
    <w:rsid w:val="00A876A0"/>
    <w:rsid w:val="00A92E6D"/>
    <w:rsid w:val="00A96911"/>
    <w:rsid w:val="00AA057D"/>
    <w:rsid w:val="00AA2B10"/>
    <w:rsid w:val="00AB3DCA"/>
    <w:rsid w:val="00AE4DEB"/>
    <w:rsid w:val="00AF14DE"/>
    <w:rsid w:val="00AF3A5C"/>
    <w:rsid w:val="00AF5FA8"/>
    <w:rsid w:val="00B011F6"/>
    <w:rsid w:val="00B0515C"/>
    <w:rsid w:val="00B15E63"/>
    <w:rsid w:val="00B233EA"/>
    <w:rsid w:val="00B24A67"/>
    <w:rsid w:val="00B415C7"/>
    <w:rsid w:val="00B42881"/>
    <w:rsid w:val="00B42CE6"/>
    <w:rsid w:val="00B4319E"/>
    <w:rsid w:val="00B43CBE"/>
    <w:rsid w:val="00B53AAD"/>
    <w:rsid w:val="00B56CC5"/>
    <w:rsid w:val="00B67221"/>
    <w:rsid w:val="00B720BE"/>
    <w:rsid w:val="00B770E7"/>
    <w:rsid w:val="00B8438E"/>
    <w:rsid w:val="00B8787D"/>
    <w:rsid w:val="00B8797A"/>
    <w:rsid w:val="00BA64D1"/>
    <w:rsid w:val="00BA7648"/>
    <w:rsid w:val="00BB2BEB"/>
    <w:rsid w:val="00BB6597"/>
    <w:rsid w:val="00BF3E74"/>
    <w:rsid w:val="00BF66BE"/>
    <w:rsid w:val="00C0000E"/>
    <w:rsid w:val="00C01355"/>
    <w:rsid w:val="00C03356"/>
    <w:rsid w:val="00C05C67"/>
    <w:rsid w:val="00C1747E"/>
    <w:rsid w:val="00C2064B"/>
    <w:rsid w:val="00C2646B"/>
    <w:rsid w:val="00C30A37"/>
    <w:rsid w:val="00C31A4B"/>
    <w:rsid w:val="00C45163"/>
    <w:rsid w:val="00C533D8"/>
    <w:rsid w:val="00C563BA"/>
    <w:rsid w:val="00C65658"/>
    <w:rsid w:val="00C70D50"/>
    <w:rsid w:val="00C76199"/>
    <w:rsid w:val="00C83232"/>
    <w:rsid w:val="00C85CB4"/>
    <w:rsid w:val="00CB19B9"/>
    <w:rsid w:val="00CB439C"/>
    <w:rsid w:val="00CD0D6B"/>
    <w:rsid w:val="00D047D4"/>
    <w:rsid w:val="00D220B8"/>
    <w:rsid w:val="00D3328B"/>
    <w:rsid w:val="00D40699"/>
    <w:rsid w:val="00D46A4E"/>
    <w:rsid w:val="00D514AA"/>
    <w:rsid w:val="00D62F73"/>
    <w:rsid w:val="00D6743D"/>
    <w:rsid w:val="00D73DF9"/>
    <w:rsid w:val="00D93156"/>
    <w:rsid w:val="00D932CA"/>
    <w:rsid w:val="00DA3254"/>
    <w:rsid w:val="00DB34E7"/>
    <w:rsid w:val="00DE466E"/>
    <w:rsid w:val="00DE6557"/>
    <w:rsid w:val="00DE715D"/>
    <w:rsid w:val="00DF1CB1"/>
    <w:rsid w:val="00E0061D"/>
    <w:rsid w:val="00E00DA6"/>
    <w:rsid w:val="00E04F4D"/>
    <w:rsid w:val="00E07271"/>
    <w:rsid w:val="00E10B58"/>
    <w:rsid w:val="00E15A94"/>
    <w:rsid w:val="00E27518"/>
    <w:rsid w:val="00E308B2"/>
    <w:rsid w:val="00E34424"/>
    <w:rsid w:val="00E356F7"/>
    <w:rsid w:val="00E458BA"/>
    <w:rsid w:val="00E46504"/>
    <w:rsid w:val="00E64EC9"/>
    <w:rsid w:val="00E72480"/>
    <w:rsid w:val="00E81C38"/>
    <w:rsid w:val="00E84701"/>
    <w:rsid w:val="00E86650"/>
    <w:rsid w:val="00E95302"/>
    <w:rsid w:val="00EB0189"/>
    <w:rsid w:val="00ED7E8C"/>
    <w:rsid w:val="00EE4B9A"/>
    <w:rsid w:val="00F02141"/>
    <w:rsid w:val="00F042CF"/>
    <w:rsid w:val="00F13C6F"/>
    <w:rsid w:val="00F21A05"/>
    <w:rsid w:val="00F23288"/>
    <w:rsid w:val="00F45F50"/>
    <w:rsid w:val="00F54CEC"/>
    <w:rsid w:val="00F56A23"/>
    <w:rsid w:val="00F6163F"/>
    <w:rsid w:val="00F63105"/>
    <w:rsid w:val="00F80B8E"/>
    <w:rsid w:val="00F80D82"/>
    <w:rsid w:val="00F97CAC"/>
    <w:rsid w:val="00FA45F9"/>
    <w:rsid w:val="00FB2837"/>
    <w:rsid w:val="00FD6A48"/>
    <w:rsid w:val="00FE23EC"/>
    <w:rsid w:val="00FE7A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41076"/>
  <w15:chartTrackingRefBased/>
  <w15:docId w15:val="{963BA16F-949F-44FF-9009-31BC35A2C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textAlignment w:val="baseline"/>
    </w:pPr>
    <w:rPr>
      <w:rFonts w:ascii="Arial" w:eastAsia="Arial" w:hAnsi="Arial" w:cs="Arial"/>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Arial" w:hAnsi="Arial" w:cs="Arial"/>
      <w:sz w:val="36"/>
    </w:rPr>
  </w:style>
  <w:style w:type="paragraph" w:styleId="Heading2">
    <w:name w:val="heading 2"/>
    <w:basedOn w:val="Heading1"/>
    <w:next w:val="Normal"/>
    <w:link w:val="Heading2Char"/>
    <w:qFormat/>
    <w:rsid w:val="00CD0D6B"/>
    <w:pPr>
      <w:pBdr>
        <w:top w:val="none" w:sz="0" w:space="0" w:color="auto"/>
      </w:pBdr>
      <w:spacing w:before="180"/>
      <w:outlineLvl w:val="1"/>
    </w:pPr>
    <w:rPr>
      <w:sz w:val="32"/>
    </w:rPr>
  </w:style>
  <w:style w:type="paragraph" w:styleId="Heading3">
    <w:name w:val="heading 3"/>
    <w:basedOn w:val="Heading2"/>
    <w:next w:val="Normal"/>
    <w:link w:val="Heading3Char"/>
    <w:qFormat/>
    <w:rsid w:val="00CD0D6B"/>
    <w:pPr>
      <w:spacing w:before="120"/>
      <w:outlineLvl w:val="2"/>
    </w:pPr>
    <w:rPr>
      <w:sz w:val="28"/>
    </w:rPr>
  </w:style>
  <w:style w:type="paragraph" w:styleId="Heading4">
    <w:name w:val="heading 4"/>
    <w:basedOn w:val="Heading3"/>
    <w:next w:val="Normal"/>
    <w:link w:val="Heading4Char"/>
    <w:qFormat/>
    <w:rsid w:val="00CD0D6B"/>
    <w:pPr>
      <w:ind w:left="1418" w:hanging="1418"/>
      <w:outlineLvl w:val="3"/>
    </w:pPr>
    <w:rPr>
      <w:sz w:val="24"/>
    </w:rPr>
  </w:style>
  <w:style w:type="paragraph" w:styleId="Heading5">
    <w:name w:val="heading 5"/>
    <w:basedOn w:val="Heading4"/>
    <w:next w:val="Normal"/>
    <w:link w:val="Heading5Char"/>
    <w:qFormat/>
    <w:rsid w:val="00CD0D6B"/>
    <w:pPr>
      <w:ind w:left="1701" w:hanging="1701"/>
      <w:outlineLvl w:val="4"/>
    </w:pPr>
    <w:rPr>
      <w:sz w:val="22"/>
    </w:rPr>
  </w:style>
  <w:style w:type="paragraph" w:styleId="Heading6">
    <w:name w:val="heading 6"/>
    <w:next w:val="Normal"/>
    <w:link w:val="Heading6Char"/>
    <w:qFormat/>
    <w:rsid w:val="00167692"/>
    <w:pPr>
      <w:spacing w:after="160" w:line="259" w:lineRule="auto"/>
      <w:outlineLvl w:val="5"/>
    </w:pPr>
    <w:rPr>
      <w:rFonts w:ascii="Arial" w:eastAsia="Arial" w:hAnsi="Arial" w:cs="Arial"/>
    </w:rPr>
  </w:style>
  <w:style w:type="paragraph" w:styleId="Heading7">
    <w:name w:val="heading 7"/>
    <w:next w:val="Normal"/>
    <w:link w:val="Heading7Char"/>
    <w:qFormat/>
    <w:rsid w:val="00167692"/>
    <w:pPr>
      <w:spacing w:after="160" w:line="259" w:lineRule="auto"/>
      <w:outlineLvl w:val="6"/>
    </w:pPr>
    <w:rPr>
      <w:rFonts w:ascii="Arial" w:eastAsia="Arial" w:hAnsi="Arial" w:cs="Arial"/>
    </w:rPr>
  </w:style>
  <w:style w:type="paragraph" w:styleId="Heading8">
    <w:name w:val="heading 8"/>
    <w:basedOn w:val="Heading1"/>
    <w:next w:val="Normal"/>
    <w:link w:val="Heading8Char"/>
    <w:qFormat/>
    <w:rsid w:val="00CD0D6B"/>
    <w:pPr>
      <w:ind w:left="0" w:firstLine="0"/>
      <w:outlineLvl w:val="7"/>
    </w:pPr>
  </w:style>
  <w:style w:type="paragraph" w:styleId="Heading9">
    <w:name w:val="heading 9"/>
    <w:basedOn w:val="Heading8"/>
    <w:next w:val="Normal"/>
    <w:link w:val="Heading9Char"/>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eastAsia="Arial" w:hAnsi="Arial" w:cs="Arial"/>
      <w:noProof/>
      <w:sz w:val="22"/>
    </w:rPr>
  </w:style>
  <w:style w:type="paragraph" w:customStyle="1" w:styleId="ZT">
    <w:name w:val="ZT"/>
    <w:rsid w:val="00CD0D6B"/>
    <w:pPr>
      <w:framePr w:wrap="notBeside" w:hAnchor="margin" w:yAlign="center"/>
      <w:widowControl w:val="0"/>
      <w:overflowPunct w:val="0"/>
      <w:autoSpaceDE w:val="0"/>
      <w:autoSpaceDN w:val="0"/>
      <w:adjustRightInd w:val="0"/>
      <w:spacing w:line="240" w:lineRule="atLeast"/>
      <w:jc w:val="right"/>
      <w:textAlignment w:val="baseline"/>
    </w:pPr>
    <w:rPr>
      <w:rFonts w:ascii="Arial" w:eastAsia="Arial" w:hAnsi="Arial" w:cs="Arial"/>
      <w:b/>
      <w:sz w:val="34"/>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uiPriority w:val="39"/>
    <w:rsid w:val="00CD0D6B"/>
    <w:pPr>
      <w:ind w:left="1418" w:hanging="1418"/>
    </w:pPr>
  </w:style>
  <w:style w:type="paragraph" w:styleId="TOC5">
    <w:name w:val="toc 5"/>
    <w:basedOn w:val="TOC4"/>
    <w:uiPriority w:val="39"/>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uiPriority w:val="39"/>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textAlignment w:val="baseline"/>
    </w:pPr>
    <w:rPr>
      <w:rFonts w:ascii="Arial" w:eastAsia="Arial" w:hAnsi="Arial" w:cs="Arial"/>
      <w:noProof/>
    </w:rPr>
  </w:style>
  <w:style w:type="paragraph" w:customStyle="1" w:styleId="TT">
    <w:name w:val="TT"/>
    <w:basedOn w:val="Heading1"/>
    <w:next w:val="Normal"/>
    <w:rsid w:val="00CD0D6B"/>
    <w:pPr>
      <w:outlineLvl w:val="9"/>
    </w:pPr>
  </w:style>
  <w:style w:type="paragraph" w:styleId="TOC7">
    <w:name w:val="toc 7"/>
    <w:basedOn w:val="TOC6"/>
    <w:next w:val="Normal"/>
    <w:uiPriority w:val="39"/>
    <w:rsid w:val="00CD0D6B"/>
    <w:pPr>
      <w:ind w:left="2268" w:hanging="2268"/>
    </w:pPr>
  </w:style>
  <w:style w:type="paragraph" w:styleId="TOC8">
    <w:name w:val="toc 8"/>
    <w:basedOn w:val="TOC1"/>
    <w:uiPriority w:val="39"/>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line="180" w:lineRule="exact"/>
      <w:textAlignment w:val="baseline"/>
    </w:pPr>
    <w:rPr>
      <w:rFonts w:ascii="Courier New" w:eastAsia="Arial" w:hAnsi="Courier New" w:cs="Arial"/>
      <w:noProof/>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Arial" w:hAnsi="Courier New" w:cs="Arial"/>
      <w:noProof/>
      <w:sz w:val="16"/>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Arial" w:hAnsi="Arial" w:cs="Arial"/>
      <w:noProof/>
      <w:sz w:val="40"/>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Arial" w:hAnsi="Arial" w:cs="Arial"/>
      <w:i/>
      <w:noProof/>
    </w:rPr>
  </w:style>
  <w:style w:type="paragraph" w:customStyle="1" w:styleId="ZD">
    <w:name w:val="ZD"/>
    <w:rsid w:val="00CD0D6B"/>
    <w:pPr>
      <w:framePr w:wrap="notBeside" w:vAnchor="page" w:hAnchor="margin" w:y="15764"/>
      <w:widowControl w:val="0"/>
      <w:overflowPunct w:val="0"/>
      <w:autoSpaceDE w:val="0"/>
      <w:autoSpaceDN w:val="0"/>
      <w:adjustRightInd w:val="0"/>
      <w:textAlignment w:val="baseline"/>
    </w:pPr>
    <w:rPr>
      <w:rFonts w:ascii="Arial" w:eastAsia="Arial" w:hAnsi="Arial" w:cs="Arial"/>
      <w:noProof/>
      <w:sz w:val="32"/>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Arial" w:hAnsi="Arial" w:cs="Arial"/>
      <w:noProof/>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jc w:val="right"/>
      <w:textAlignment w:val="baseline"/>
    </w:pPr>
    <w:rPr>
      <w:rFonts w:ascii="Arial" w:eastAsia="Arial" w:hAnsi="Arial" w:cs="Arial"/>
      <w:noProof/>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link w:val="Header"/>
    <w:rsid w:val="00E15A94"/>
    <w:rPr>
      <w:rFonts w:ascii="Arial" w:eastAsia="Arial" w:hAnsi="Arial" w:cs="Arial"/>
      <w:sz w:val="20"/>
      <w:szCs w:val="20"/>
      <w:lang w:eastAsia="en-GB"/>
    </w:rPr>
  </w:style>
  <w:style w:type="character" w:customStyle="1" w:styleId="Heading2Char">
    <w:name w:val="Heading 2 Char"/>
    <w:link w:val="Heading2"/>
    <w:rsid w:val="00C2064B"/>
    <w:rPr>
      <w:rFonts w:ascii="Arial" w:eastAsia="Arial" w:hAnsi="Arial" w:cs="Arial"/>
      <w:sz w:val="32"/>
      <w:szCs w:val="20"/>
      <w:lang w:eastAsia="en-GB"/>
    </w:rPr>
  </w:style>
  <w:style w:type="character" w:customStyle="1" w:styleId="Heading3Char">
    <w:name w:val="Heading 3 Char"/>
    <w:link w:val="Heading3"/>
    <w:rsid w:val="00C2064B"/>
    <w:rPr>
      <w:rFonts w:ascii="Arial" w:eastAsia="Arial" w:hAnsi="Arial" w:cs="Arial"/>
      <w:sz w:val="28"/>
      <w:szCs w:val="20"/>
      <w:lang w:eastAsia="en-GB"/>
    </w:rPr>
  </w:style>
  <w:style w:type="character" w:customStyle="1" w:styleId="Heading4Char">
    <w:name w:val="Heading 4 Char"/>
    <w:link w:val="Heading4"/>
    <w:rsid w:val="00C2064B"/>
    <w:rPr>
      <w:rFonts w:ascii="Arial" w:eastAsia="Arial" w:hAnsi="Arial" w:cs="Arial"/>
      <w:sz w:val="24"/>
      <w:szCs w:val="20"/>
      <w:lang w:eastAsia="en-GB"/>
    </w:rPr>
  </w:style>
  <w:style w:type="character" w:customStyle="1" w:styleId="Heading5Char">
    <w:name w:val="Heading 5 Char"/>
    <w:link w:val="Heading5"/>
    <w:rsid w:val="00C2064B"/>
    <w:rPr>
      <w:rFonts w:ascii="Arial" w:eastAsia="Arial" w:hAnsi="Arial" w:cs="Arial"/>
      <w:szCs w:val="20"/>
      <w:lang w:eastAsia="en-GB"/>
    </w:rPr>
  </w:style>
  <w:style w:type="character" w:customStyle="1" w:styleId="Heading6Char">
    <w:name w:val="Heading 6 Char"/>
    <w:link w:val="Heading6"/>
    <w:rsid w:val="00C2064B"/>
    <w:rPr>
      <w:rFonts w:ascii="Arial" w:eastAsia="Arial" w:hAnsi="Arial" w:cs="Arial"/>
      <w:sz w:val="20"/>
      <w:szCs w:val="20"/>
      <w:lang w:eastAsia="en-GB"/>
    </w:rPr>
  </w:style>
  <w:style w:type="character" w:customStyle="1" w:styleId="Heading7Char">
    <w:name w:val="Heading 7 Char"/>
    <w:link w:val="Heading7"/>
    <w:rsid w:val="00C2064B"/>
    <w:rPr>
      <w:rFonts w:ascii="Arial" w:eastAsia="Arial" w:hAnsi="Arial" w:cs="Arial"/>
      <w:sz w:val="20"/>
      <w:szCs w:val="20"/>
      <w:lang w:eastAsia="en-GB"/>
    </w:rPr>
  </w:style>
  <w:style w:type="character" w:customStyle="1" w:styleId="Heading8Char">
    <w:name w:val="Heading 8 Char"/>
    <w:link w:val="Heading8"/>
    <w:rsid w:val="00C2064B"/>
    <w:rPr>
      <w:rFonts w:ascii="Arial" w:eastAsia="Arial" w:hAnsi="Arial" w:cs="Arial"/>
      <w:sz w:val="36"/>
      <w:szCs w:val="20"/>
      <w:lang w:eastAsia="en-GB"/>
    </w:rPr>
  </w:style>
  <w:style w:type="character" w:customStyle="1" w:styleId="Heading9Char">
    <w:name w:val="Heading 9 Char"/>
    <w:link w:val="Heading9"/>
    <w:rsid w:val="00C2064B"/>
    <w:rPr>
      <w:rFonts w:ascii="Arial" w:eastAsia="Arial" w:hAnsi="Arial" w:cs="Arial"/>
      <w:sz w:val="36"/>
      <w:szCs w:val="20"/>
      <w:lang w:eastAsia="en-GB"/>
    </w:rPr>
  </w:style>
  <w:style w:type="character" w:styleId="Hyperlink">
    <w:name w:val="Hyperlink"/>
    <w:basedOn w:val="DefaultParagraphFont"/>
    <w:uiPriority w:val="99"/>
    <w:unhideWhenUsed/>
    <w:rsid w:val="00B8787D"/>
    <w:rPr>
      <w:color w:val="467886" w:themeColor="hyperlink"/>
      <w:u w:val="single"/>
    </w:rPr>
  </w:style>
  <w:style w:type="character" w:styleId="UnresolvedMention">
    <w:name w:val="Unresolved Mention"/>
    <w:basedOn w:val="DefaultParagraphFont"/>
    <w:uiPriority w:val="99"/>
    <w:semiHidden/>
    <w:unhideWhenUsed/>
    <w:rsid w:val="00B8787D"/>
    <w:rPr>
      <w:color w:val="605E5C"/>
      <w:shd w:val="clear" w:color="auto" w:fill="E1DFDD"/>
    </w:rPr>
  </w:style>
  <w:style w:type="table" w:styleId="TableGrid">
    <w:name w:val="Table Grid"/>
    <w:basedOn w:val="TableNormal"/>
    <w:rsid w:val="00DE6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E308B2"/>
    <w:pPr>
      <w:tabs>
        <w:tab w:val="left" w:pos="567"/>
        <w:tab w:val="left" w:pos="851"/>
        <w:tab w:val="left" w:pos="1134"/>
        <w:tab w:val="left" w:pos="1418"/>
        <w:tab w:val="left" w:pos="1701"/>
      </w:tabs>
      <w:overflowPunct/>
      <w:autoSpaceDE/>
      <w:autoSpaceDN/>
      <w:adjustRightInd/>
      <w:spacing w:before="100" w:beforeAutospacing="1" w:after="100" w:afterAutospacing="1"/>
      <w:textAlignment w:val="auto"/>
    </w:pPr>
    <w:rPr>
      <w:rFonts w:eastAsia="MS Mincho" w:cs="Times New Roman"/>
      <w:lang w:eastAsia="ja-JP"/>
    </w:rPr>
  </w:style>
  <w:style w:type="paragraph" w:styleId="NormalWeb">
    <w:name w:val="Normal (Web)"/>
    <w:basedOn w:val="Normal"/>
    <w:uiPriority w:val="99"/>
    <w:semiHidden/>
    <w:unhideWhenUsed/>
    <w:rsid w:val="00E308B2"/>
    <w:pPr>
      <w:tabs>
        <w:tab w:val="left" w:pos="567"/>
        <w:tab w:val="left" w:pos="851"/>
        <w:tab w:val="left" w:pos="1134"/>
        <w:tab w:val="left" w:pos="1418"/>
        <w:tab w:val="left" w:pos="1701"/>
      </w:tabs>
      <w:overflowPunct/>
      <w:autoSpaceDE/>
      <w:autoSpaceDN/>
      <w:adjustRightInd/>
      <w:spacing w:before="100" w:beforeAutospacing="1" w:after="100" w:afterAutospacing="1"/>
      <w:textAlignment w:val="auto"/>
    </w:pPr>
    <w:rPr>
      <w:rFonts w:eastAsia="MS Mincho" w:cs="Times New Roman"/>
      <w:lang w:eastAsia="ja-JP"/>
    </w:rPr>
  </w:style>
  <w:style w:type="paragraph" w:customStyle="1" w:styleId="HE">
    <w:name w:val="HE"/>
    <w:basedOn w:val="Normal"/>
    <w:rsid w:val="00E308B2"/>
    <w:pPr>
      <w:spacing w:after="120"/>
    </w:pPr>
    <w:rPr>
      <w:rFonts w:eastAsia="Times New Roman" w:cs="Times New Roman"/>
      <w:b/>
      <w:lang w:eastAsia="en-US"/>
    </w:rPr>
  </w:style>
  <w:style w:type="paragraph" w:customStyle="1" w:styleId="HO">
    <w:name w:val="HO"/>
    <w:basedOn w:val="Normal"/>
    <w:rsid w:val="00E308B2"/>
    <w:pPr>
      <w:spacing w:after="120"/>
      <w:jc w:val="right"/>
    </w:pPr>
    <w:rPr>
      <w:rFonts w:eastAsia="Times New Roman" w:cs="Times New Roman"/>
      <w:b/>
      <w:lang w:eastAsia="en-US"/>
    </w:rPr>
  </w:style>
  <w:style w:type="paragraph" w:customStyle="1" w:styleId="TAJ">
    <w:name w:val="TAJ"/>
    <w:basedOn w:val="Normal"/>
    <w:rsid w:val="00E308B2"/>
    <w:pPr>
      <w:keepNext/>
      <w:keepLines/>
      <w:tabs>
        <w:tab w:val="left" w:pos="567"/>
        <w:tab w:val="left" w:pos="851"/>
        <w:tab w:val="left" w:pos="1134"/>
        <w:tab w:val="left" w:pos="1418"/>
        <w:tab w:val="left" w:pos="1701"/>
      </w:tabs>
      <w:spacing w:after="120"/>
    </w:pPr>
    <w:rPr>
      <w:rFonts w:eastAsia="Times New Roman" w:cs="Times New Roman"/>
      <w:lang w:eastAsia="en-US"/>
    </w:rPr>
  </w:style>
  <w:style w:type="paragraph" w:customStyle="1" w:styleId="ZC">
    <w:name w:val="ZC"/>
    <w:rsid w:val="00E308B2"/>
    <w:pPr>
      <w:overflowPunct w:val="0"/>
      <w:autoSpaceDE w:val="0"/>
      <w:autoSpaceDN w:val="0"/>
      <w:adjustRightInd w:val="0"/>
      <w:spacing w:line="360" w:lineRule="atLeast"/>
      <w:jc w:val="center"/>
      <w:textAlignment w:val="baseline"/>
    </w:pPr>
    <w:rPr>
      <w:rFonts w:ascii="Arial" w:eastAsia="Times New Roman" w:hAnsi="Arial"/>
      <w:lang w:eastAsia="en-US"/>
    </w:rPr>
  </w:style>
  <w:style w:type="paragraph" w:customStyle="1" w:styleId="ZK">
    <w:name w:val="ZK"/>
    <w:rsid w:val="00E308B2"/>
    <w:pPr>
      <w:overflowPunct w:val="0"/>
      <w:autoSpaceDE w:val="0"/>
      <w:autoSpaceDN w:val="0"/>
      <w:adjustRightInd w:val="0"/>
      <w:spacing w:after="240" w:line="240" w:lineRule="atLeast"/>
      <w:ind w:left="1191" w:right="113" w:hanging="1191"/>
      <w:textAlignment w:val="baseline"/>
    </w:pPr>
    <w:rPr>
      <w:rFonts w:ascii="Arial" w:eastAsia="Times New Roman" w:hAnsi="Arial"/>
      <w:lang w:eastAsia="en-US"/>
    </w:rPr>
  </w:style>
  <w:style w:type="paragraph" w:customStyle="1" w:styleId="AP">
    <w:name w:val="AP"/>
    <w:basedOn w:val="Normal"/>
    <w:rsid w:val="00E308B2"/>
    <w:pPr>
      <w:overflowPunct/>
      <w:autoSpaceDE/>
      <w:autoSpaceDN/>
      <w:adjustRightInd/>
      <w:spacing w:after="120"/>
      <w:ind w:left="2127" w:hanging="2127"/>
      <w:textAlignment w:val="auto"/>
    </w:pPr>
    <w:rPr>
      <w:rFonts w:eastAsia="MS Mincho" w:cs="Times New Roman"/>
      <w:b/>
      <w:color w:val="FF0000"/>
      <w:lang w:eastAsia="ja-JP"/>
    </w:rPr>
  </w:style>
  <w:style w:type="paragraph" w:customStyle="1" w:styleId="Disc">
    <w:name w:val="Disc"/>
    <w:basedOn w:val="Normal"/>
    <w:next w:val="Normal"/>
    <w:rsid w:val="00E308B2"/>
    <w:pPr>
      <w:keepNext/>
      <w:keepLines/>
      <w:overflowPunct/>
      <w:autoSpaceDE/>
      <w:autoSpaceDN/>
      <w:adjustRightInd/>
      <w:spacing w:after="120"/>
      <w:textAlignment w:val="auto"/>
    </w:pPr>
    <w:rPr>
      <w:rFonts w:eastAsia="MS Mincho" w:cs="Times New Roman"/>
      <w:b/>
      <w:lang w:eastAsia="ja-JP"/>
    </w:rPr>
  </w:style>
  <w:style w:type="paragraph" w:customStyle="1" w:styleId="AgendaHeader">
    <w:name w:val="AgendaHeader"/>
    <w:basedOn w:val="Normal"/>
    <w:rsid w:val="00E308B2"/>
    <w:pPr>
      <w:keepNext/>
      <w:pBdr>
        <w:top w:val="single" w:sz="4" w:space="1" w:color="auto"/>
        <w:left w:val="single" w:sz="4" w:space="4" w:color="auto"/>
        <w:bottom w:val="single" w:sz="4" w:space="1" w:color="auto"/>
        <w:right w:val="single" w:sz="4" w:space="4"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cs="Times New Roman"/>
      <w:b/>
      <w:color w:val="0000F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3_Jeju_2024-05/INBOX/DRAFTS/R19%20FS_VMR_Ph2/S2-2406124_VMR_Ph2_KI%232%20Evaluation%20and%20conclusion_r08.doc" TargetMode="External"/><Relationship Id="rId13" Type="http://schemas.openxmlformats.org/officeDocument/2006/relationships/hyperlink" Target="https://www.3gpp.org/ftp/tsg_sa/WG2_Arch/TSGS2_163_Jeju_2024-05/INBOX/DRAFTS/R19_FS_UAS_Ph3/draft_S2-2406041_r01_pCR_23700_59_KI%233%20_Sol%2316update.docx" TargetMode="External"/><Relationship Id="rId18" Type="http://schemas.openxmlformats.org/officeDocument/2006/relationships/hyperlink" Target="https://www.3gpp.org/ftp/tsg_sa/WG2_Arch/TSGS2_163_Jeju_2024-05/INBOX/DRAFTS/R19_FS_UAS_Ph3/S2-240xxxx_was6515r1_KI%231.3%20evaluation%20and%20conclusion%20on%20C2%20communication%20reliability-FW.docx" TargetMode="External"/><Relationship Id="rId26" Type="http://schemas.openxmlformats.org/officeDocument/2006/relationships/hyperlink" Target="https://www.3gpp.org/ftp/tsg_sa/WG2_Arch/TSGS2_163_Jeju_2024-05/INBOX/DRAFTS/S2-2405951%20rev6%20CR%2023.502%20NF%20Selection%20by%20Target%20PLMN.docx" TargetMode="External"/><Relationship Id="rId3" Type="http://schemas.openxmlformats.org/officeDocument/2006/relationships/settings" Target="settings.xml"/><Relationship Id="rId21" Type="http://schemas.openxmlformats.org/officeDocument/2006/relationships/hyperlink" Target="https://www.3gpp.org/ftp/tsg_sa/WG2_Arch/TSGS2_163_Jeju_2024-05/INBOX/DRAFTS/R19%205G_Femto/S2-2406120r01_FS_5G_Femto_KI%232%2C%20Evaluation%20and%20conclusion.doc" TargetMode="External"/><Relationship Id="rId34" Type="http://schemas.openxmlformats.org/officeDocument/2006/relationships/fontTable" Target="fontTable.xml"/><Relationship Id="rId7" Type="http://schemas.openxmlformats.org/officeDocument/2006/relationships/hyperlink" Target="https://www.3gpp.org/ftp/tsg_sa/WG2_Arch/TSGS2_163_Jeju_2024-05/INBOX/DRAFTS/3GPP%20SA%20WGs%20May%202024%20Jeju%20welcome%20speech.pdf" TargetMode="External"/><Relationship Id="rId12" Type="http://schemas.openxmlformats.org/officeDocument/2006/relationships/hyperlink" Target="https://www.3gpp.org/ftp/tsg_sa/WG2_Arch/TSGS2_163_Jeju_2024-05/INBOX/DRAFTS/R19_FS_UAS_Ph3/S2-240xxxx_6141_FS_UAS_Ph3_KI%233_EN_v1.docx" TargetMode="External"/><Relationship Id="rId17" Type="http://schemas.openxmlformats.org/officeDocument/2006/relationships/hyperlink" Target="https://www.3gpp.org/ftp/tsg_sa/WG2_Arch/TSGS2_163_Jeju_2024-05/INBOX/DRAFTS/R19_FS_UAS_Ph3/S2-240xxxx_6137-FS_UAS_Ph3-KI%231.2_Conclusions_v1.docx" TargetMode="External"/><Relationship Id="rId25" Type="http://schemas.openxmlformats.org/officeDocument/2006/relationships/hyperlink" Target="https://www.3gpp.org/ftp/tsg_sa/WG2_Arch/TSGS2_163_Jeju_2024-05/INBOX/DRAFTS/TEI19_NetShare/S2-2406176%20revision%205%20of%20S2-2405671%20Netshare%2020240527%20final6.docx"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3gpp.org/ftp/tsg_sa/WG2_Arch/TSGS2_163_Jeju_2024-05/INBOX/DRAFTS/R19_FS_UAS_Ph3/S2-240xxxx_was05973_R19_UAS_KI%231_eval_conclusion_v1.docx" TargetMode="External"/><Relationship Id="rId20" Type="http://schemas.openxmlformats.org/officeDocument/2006/relationships/hyperlink" Target="https://www.3gpp.org/ftp/tsg_sa/WG2_Arch/TSGS2_163_Jeju_2024-05/INBOX/DRAFTS/R19%205G_Femto/5G%20Femto%20SoH.pptx" TargetMode="External"/><Relationship Id="rId29" Type="http://schemas.openxmlformats.org/officeDocument/2006/relationships/hyperlink" Target="https://www.3gpp.org/ftp/tsg_sa/WG2_Arch/TSGS2_163_Jeju_2024-05/INBOX/e-mail_Approval/Revision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2_Arch/TSGS2_163_Jeju_2024-05/INBOX/DRAFTS/R19_FS_UAS_Ph3/S2-2406355-was4055-FS_UAS_Ph3_EN%20removal%20for%20Solution%20%238-r2.docx" TargetMode="External"/><Relationship Id="rId24" Type="http://schemas.openxmlformats.org/officeDocument/2006/relationships/hyperlink" Target="https://www.3gpp.org/ftp/tsg_sa/WG2_Arch/TSGS2_163_Jeju_2024-05/INBOX/DRAFTS/R19%20FS_MASSS/S2-240xxxx_SoH_Questions_FS_MASSS_v1.pptx" TargetMode="External"/><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3gpp.org/ftp/tsg_sa/WG2_Arch/TSGS2_163_Jeju_2024-05/INBOX/DRAFTS/R19_FS_UAS_Ph3/S2-2406817_R19_UAS_KI%232_Sol%235%20update%20of%20GMLC%20Option%20r4.1.docx" TargetMode="External"/><Relationship Id="rId23" Type="http://schemas.openxmlformats.org/officeDocument/2006/relationships/hyperlink" Target="https://www.3gpp.org/ftp/tsg_sa/WG2_Arch/TSGS2_163_Jeju_2024-05/INBOX/DRAFTS/R19%20FS_MASSS/rev-S2-2406822_Concl_KI%232.1%20v2.docx" TargetMode="External"/><Relationship Id="rId28" Type="http://schemas.openxmlformats.org/officeDocument/2006/relationships/hyperlink" Target="https://www.3gpp.org/ftp/tsg_sa/WG2_Arch/TSGS2_163_Jeju_2024-05/INBOX/e-mail_Approval/e-mail_Approval_List_06-01-0200.doc" TargetMode="External"/><Relationship Id="rId10" Type="http://schemas.openxmlformats.org/officeDocument/2006/relationships/hyperlink" Target="https://www.3gpp.org/ftp/tsg_sa/WG2_Arch/TSGS2_163_Jeju_2024-05/INBOX/DRAFTS/R19_FS_UAS_Ph3/Draft_S2-240abcd-was-6812%20R19_FS_UAS_Ph3%20Sol7_KI3_NTZ.docx" TargetMode="External"/><Relationship Id="rId19" Type="http://schemas.openxmlformats.org/officeDocument/2006/relationships/hyperlink" Target="https://www.3gpp.org/ftp/tsg_sa/WG2_Arch/TSGS2_163_Jeju_2024-05/INBOX/DRAFTS/R19_FS_UAS_Ph3/S2-240uuuu_was05975_R19_UAS_KI%233_eval_conclusion_v4.docx"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sa/WG2_Arch/TSGS2_163_Jeju_2024-05/INBOX/DRAFTS/R19%20FS_5G_ProSe_Ph3/Draft_S2-240xxxx_6803_Conclusion_U2N_rev2.docx" TargetMode="External"/><Relationship Id="rId14" Type="http://schemas.openxmlformats.org/officeDocument/2006/relationships/hyperlink" Target="https://www.3gpp.org/ftp/tsg_sa/WG2_Arch/TSGS2_163_Jeju_2024-05/INBOX/DRAFTS/R19_FS_UAS_Ph3/draft_S2-240xxx-was-2406276-pCR-update%20solution%20%2312%20address-EN.docx" TargetMode="External"/><Relationship Id="rId22" Type="http://schemas.openxmlformats.org/officeDocument/2006/relationships/hyperlink" Target="https://www.3gpp.org/ftp/tsg_sa/WG2_Arch/TSGS2_163_Jeju_2024-05/INBOX/DRAFTS/R19%20FS_MASSS/draft-S2-2407088_SoH_Questions_FS_MASSS_v3.pptx" TargetMode="External"/><Relationship Id="rId27" Type="http://schemas.openxmlformats.org/officeDocument/2006/relationships/hyperlink" Target="https://www.3gpp.org/ftp/tsg_sa/WG2_Arch/TSGS2_163_Jeju_2024-05/INBOX/DRAFTS/WorkPlanningThursday" TargetMode="External"/><Relationship Id="rId30" Type="http://schemas.openxmlformats.org/officeDocument/2006/relationships/header" Target="head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3007</TotalTime>
  <Pages>619</Pages>
  <Words>168609</Words>
  <Characters>961072</Characters>
  <Application>Microsoft Office Word</Application>
  <DocSecurity>0</DocSecurity>
  <Lines>8008</Lines>
  <Paragraphs>2254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23.304_CR0458R2_(Rel-19)_5G_ProSe_Ph3_LaeYoung_Corr</cp:lastModifiedBy>
  <cp:revision>64</cp:revision>
  <dcterms:created xsi:type="dcterms:W3CDTF">2024-05-26T23:41:00Z</dcterms:created>
  <dcterms:modified xsi:type="dcterms:W3CDTF">2024-09-19T06:43:00Z</dcterms:modified>
</cp:coreProperties>
</file>